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407BB" w14:textId="77777777" w:rsidR="00DB771A" w:rsidRDefault="00DB771A" w:rsidP="00DB771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77294102" w14:textId="77777777" w:rsidR="00DB771A" w:rsidRDefault="00DB771A" w:rsidP="00DB771A">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WGT</w:t>
      </w:r>
      <w:r>
        <w:rPr>
          <w:rFonts w:ascii="Arial" w:hAnsi="Arial" w:cs="Arial"/>
          <w:b/>
          <w:sz w:val="32"/>
        </w:rPr>
        <w:br/>
        <w:t>meeting: 138</w:t>
      </w:r>
    </w:p>
    <w:p w14:paraId="4A031368" w14:textId="77777777" w:rsidR="00DB771A" w:rsidRDefault="00DB771A" w:rsidP="00DB771A">
      <w:pPr>
        <w:jc w:val="center"/>
        <w:rPr>
          <w:rFonts w:ascii="Arial" w:hAnsi="Arial" w:cs="Arial"/>
          <w:b/>
          <w:sz w:val="32"/>
        </w:rPr>
      </w:pPr>
      <w:r>
        <w:rPr>
          <w:rFonts w:ascii="Arial" w:hAnsi="Arial" w:cs="Arial"/>
          <w:b/>
          <w:sz w:val="32"/>
        </w:rPr>
        <w:t>Orlando, US, 18/11/2024 to 22/11/2024</w:t>
      </w:r>
    </w:p>
    <w:p w14:paraId="3D272F21" w14:textId="77777777" w:rsidR="00DB771A" w:rsidRDefault="00DB771A" w:rsidP="00DB771A"/>
    <w:p w14:paraId="17F4346A" w14:textId="77777777" w:rsidR="00DB771A" w:rsidRDefault="00DB771A" w:rsidP="00DB771A">
      <w:r>
        <w:t>Report generated on Thursday, 2024-11-28 12:53  UTC</w:t>
      </w:r>
    </w:p>
    <w:p w14:paraId="187A42B8" w14:textId="77777777" w:rsidR="00DB771A" w:rsidRDefault="00DB771A" w:rsidP="00DB771A"/>
    <w:p w14:paraId="3031A949" w14:textId="77777777" w:rsidR="00DB771A" w:rsidRDefault="00DB771A" w:rsidP="00DB771A">
      <w:r>
        <w:t>Contents:</w:t>
      </w:r>
    </w:p>
    <w:p w14:paraId="0857183A" w14:textId="622490E7" w:rsidR="00DB771A" w:rsidRDefault="00DB771A">
      <w:pPr>
        <w:pStyle w:val="TOC2"/>
        <w:rPr>
          <w:rFonts w:ascii="Calibri" w:eastAsia="맑은 고딕" w:hAnsi="Calibri"/>
          <w:kern w:val="2"/>
          <w:sz w:val="22"/>
          <w:szCs w:val="22"/>
          <w:lang w:eastAsia="ko-KR"/>
        </w:rPr>
      </w:pPr>
      <w:r>
        <w:fldChar w:fldCharType="begin"/>
      </w:r>
      <w:r>
        <w:instrText xml:space="preserve"> TOC  \* MERGEFORMAT </w:instrText>
      </w:r>
      <w:r>
        <w:fldChar w:fldCharType="separate"/>
      </w:r>
      <w:r>
        <w:t>1</w:t>
      </w:r>
      <w:r>
        <w:rPr>
          <w:rFonts w:ascii="Calibri" w:eastAsia="맑은 고딕" w:hAnsi="Calibri"/>
          <w:kern w:val="2"/>
          <w:sz w:val="22"/>
          <w:szCs w:val="22"/>
          <w:lang w:eastAsia="ko-KR"/>
        </w:rPr>
        <w:tab/>
      </w:r>
      <w:r>
        <w:t>Opening of the meeting</w:t>
      </w:r>
      <w:r>
        <w:tab/>
      </w:r>
      <w:r>
        <w:fldChar w:fldCharType="begin"/>
      </w:r>
      <w:r>
        <w:instrText xml:space="preserve"> PAGEREF _Toc183694924 \h </w:instrText>
      </w:r>
      <w:r>
        <w:fldChar w:fldCharType="separate"/>
      </w:r>
      <w:r>
        <w:t>7</w:t>
      </w:r>
      <w:r>
        <w:fldChar w:fldCharType="end"/>
      </w:r>
    </w:p>
    <w:p w14:paraId="10492D7C" w14:textId="6263DF45" w:rsidR="00DB771A" w:rsidRDefault="00DB771A">
      <w:pPr>
        <w:pStyle w:val="TOC3"/>
        <w:rPr>
          <w:rFonts w:ascii="Calibri" w:eastAsia="맑은 고딕" w:hAnsi="Calibri"/>
          <w:kern w:val="2"/>
          <w:sz w:val="22"/>
          <w:szCs w:val="22"/>
          <w:lang w:eastAsia="ko-KR"/>
        </w:rPr>
      </w:pPr>
      <w:r>
        <w:t>1.1</w:t>
      </w:r>
      <w:r>
        <w:rPr>
          <w:rFonts w:ascii="Calibri" w:eastAsia="맑은 고딕" w:hAnsi="Calibri"/>
          <w:kern w:val="2"/>
          <w:sz w:val="22"/>
          <w:szCs w:val="22"/>
          <w:lang w:eastAsia="ko-KR"/>
        </w:rPr>
        <w:tab/>
      </w:r>
      <w:r>
        <w:t>Welcome speech</w:t>
      </w:r>
      <w:r>
        <w:tab/>
      </w:r>
      <w:r>
        <w:fldChar w:fldCharType="begin"/>
      </w:r>
      <w:r>
        <w:instrText xml:space="preserve"> PAGEREF _Toc183694925 \h </w:instrText>
      </w:r>
      <w:r>
        <w:fldChar w:fldCharType="separate"/>
      </w:r>
      <w:r>
        <w:t>7</w:t>
      </w:r>
      <w:r>
        <w:fldChar w:fldCharType="end"/>
      </w:r>
    </w:p>
    <w:p w14:paraId="62629B4D" w14:textId="54E3664C" w:rsidR="00DB771A" w:rsidRDefault="00DB771A">
      <w:pPr>
        <w:pStyle w:val="TOC3"/>
        <w:rPr>
          <w:rFonts w:ascii="Calibri" w:eastAsia="맑은 고딕" w:hAnsi="Calibri"/>
          <w:kern w:val="2"/>
          <w:sz w:val="22"/>
          <w:szCs w:val="22"/>
          <w:lang w:eastAsia="ko-KR"/>
        </w:rPr>
      </w:pPr>
      <w:r>
        <w:t>1.2</w:t>
      </w:r>
      <w:r>
        <w:rPr>
          <w:rFonts w:ascii="Calibri" w:eastAsia="맑은 고딕" w:hAnsi="Calibri"/>
          <w:kern w:val="2"/>
          <w:sz w:val="22"/>
          <w:szCs w:val="22"/>
          <w:lang w:eastAsia="ko-KR"/>
        </w:rPr>
        <w:tab/>
      </w:r>
      <w:r>
        <w:t>IPR disclosures</w:t>
      </w:r>
      <w:r>
        <w:tab/>
      </w:r>
      <w:r>
        <w:fldChar w:fldCharType="begin"/>
      </w:r>
      <w:r>
        <w:instrText xml:space="preserve"> PAGEREF _Toc183694926 \h </w:instrText>
      </w:r>
      <w:r>
        <w:fldChar w:fldCharType="separate"/>
      </w:r>
      <w:r>
        <w:t>7</w:t>
      </w:r>
      <w:r>
        <w:fldChar w:fldCharType="end"/>
      </w:r>
    </w:p>
    <w:p w14:paraId="7BECCE15" w14:textId="66ECA575" w:rsidR="00DB771A" w:rsidRDefault="00DB771A">
      <w:pPr>
        <w:pStyle w:val="TOC3"/>
        <w:rPr>
          <w:rFonts w:ascii="Calibri" w:eastAsia="맑은 고딕" w:hAnsi="Calibri"/>
          <w:kern w:val="2"/>
          <w:sz w:val="22"/>
          <w:szCs w:val="22"/>
          <w:lang w:eastAsia="ko-KR"/>
        </w:rPr>
      </w:pPr>
      <w:r>
        <w:t>1.3</w:t>
      </w:r>
      <w:r>
        <w:rPr>
          <w:rFonts w:ascii="Calibri" w:eastAsia="맑은 고딕" w:hAnsi="Calibri"/>
          <w:kern w:val="2"/>
          <w:sz w:val="22"/>
          <w:szCs w:val="22"/>
          <w:lang w:eastAsia="ko-KR"/>
        </w:rPr>
        <w:tab/>
      </w:r>
      <w:r>
        <w:t>Antitrust declarations</w:t>
      </w:r>
      <w:r>
        <w:tab/>
      </w:r>
      <w:r>
        <w:fldChar w:fldCharType="begin"/>
      </w:r>
      <w:r>
        <w:instrText xml:space="preserve"> PAGEREF _Toc183694927 \h </w:instrText>
      </w:r>
      <w:r>
        <w:fldChar w:fldCharType="separate"/>
      </w:r>
      <w:r>
        <w:t>7</w:t>
      </w:r>
      <w:r>
        <w:fldChar w:fldCharType="end"/>
      </w:r>
    </w:p>
    <w:p w14:paraId="46AAF829" w14:textId="46040D56" w:rsidR="00DB771A" w:rsidRDefault="00DB771A">
      <w:pPr>
        <w:pStyle w:val="TOC2"/>
        <w:rPr>
          <w:rFonts w:ascii="Calibri" w:eastAsia="맑은 고딕" w:hAnsi="Calibri"/>
          <w:kern w:val="2"/>
          <w:sz w:val="22"/>
          <w:szCs w:val="22"/>
          <w:lang w:eastAsia="ko-KR"/>
        </w:rPr>
      </w:pPr>
      <w:r>
        <w:t>2</w:t>
      </w:r>
      <w:r>
        <w:rPr>
          <w:rFonts w:ascii="Calibri" w:eastAsia="맑은 고딕" w:hAnsi="Calibri"/>
          <w:kern w:val="2"/>
          <w:sz w:val="22"/>
          <w:szCs w:val="22"/>
          <w:lang w:eastAsia="ko-KR"/>
        </w:rPr>
        <w:tab/>
      </w:r>
      <w:r>
        <w:t>Approval of the agenda and registration of new documents</w:t>
      </w:r>
      <w:r>
        <w:tab/>
      </w:r>
      <w:r>
        <w:fldChar w:fldCharType="begin"/>
      </w:r>
      <w:r>
        <w:instrText xml:space="preserve"> PAGEREF _Toc183694928 \h </w:instrText>
      </w:r>
      <w:r>
        <w:fldChar w:fldCharType="separate"/>
      </w:r>
      <w:r>
        <w:t>7</w:t>
      </w:r>
      <w:r>
        <w:fldChar w:fldCharType="end"/>
      </w:r>
    </w:p>
    <w:p w14:paraId="27FF128A" w14:textId="28F2911F" w:rsidR="00DB771A" w:rsidRDefault="00DB771A">
      <w:pPr>
        <w:pStyle w:val="TOC3"/>
        <w:rPr>
          <w:rFonts w:ascii="Calibri" w:eastAsia="맑은 고딕" w:hAnsi="Calibri"/>
          <w:kern w:val="2"/>
          <w:sz w:val="22"/>
          <w:szCs w:val="22"/>
          <w:lang w:eastAsia="ko-KR"/>
        </w:rPr>
      </w:pPr>
      <w:r>
        <w:t>2.1</w:t>
      </w:r>
      <w:r>
        <w:rPr>
          <w:rFonts w:ascii="Calibri" w:eastAsia="맑은 고딕" w:hAnsi="Calibri"/>
          <w:kern w:val="2"/>
          <w:sz w:val="22"/>
          <w:szCs w:val="22"/>
          <w:lang w:eastAsia="ko-KR"/>
        </w:rPr>
        <w:tab/>
      </w:r>
      <w:r>
        <w:t>Approval of the agenda</w:t>
      </w:r>
      <w:r>
        <w:tab/>
      </w:r>
      <w:r>
        <w:fldChar w:fldCharType="begin"/>
      </w:r>
      <w:r>
        <w:instrText xml:space="preserve"> PAGEREF _Toc183694929 \h </w:instrText>
      </w:r>
      <w:r>
        <w:fldChar w:fldCharType="separate"/>
      </w:r>
      <w:r>
        <w:t>7</w:t>
      </w:r>
      <w:r>
        <w:fldChar w:fldCharType="end"/>
      </w:r>
    </w:p>
    <w:p w14:paraId="7F770335" w14:textId="4ADB1BDF" w:rsidR="00DB771A" w:rsidRDefault="00DB771A">
      <w:pPr>
        <w:pStyle w:val="TOC3"/>
        <w:rPr>
          <w:rFonts w:ascii="Calibri" w:eastAsia="맑은 고딕" w:hAnsi="Calibri"/>
          <w:kern w:val="2"/>
          <w:sz w:val="22"/>
          <w:szCs w:val="22"/>
          <w:lang w:eastAsia="ko-KR"/>
        </w:rPr>
      </w:pPr>
      <w:r>
        <w:t>2.2</w:t>
      </w:r>
      <w:r>
        <w:rPr>
          <w:rFonts w:ascii="Calibri" w:eastAsia="맑은 고딕" w:hAnsi="Calibri"/>
          <w:kern w:val="2"/>
          <w:sz w:val="22"/>
          <w:szCs w:val="22"/>
          <w:lang w:eastAsia="ko-KR"/>
        </w:rPr>
        <w:tab/>
      </w:r>
      <w:r>
        <w:t>Proposed schedule</w:t>
      </w:r>
      <w:r>
        <w:tab/>
      </w:r>
      <w:r>
        <w:fldChar w:fldCharType="begin"/>
      </w:r>
      <w:r>
        <w:instrText xml:space="preserve"> PAGEREF _Toc183694930 \h </w:instrText>
      </w:r>
      <w:r>
        <w:fldChar w:fldCharType="separate"/>
      </w:r>
      <w:r>
        <w:t>7</w:t>
      </w:r>
      <w:r>
        <w:fldChar w:fldCharType="end"/>
      </w:r>
    </w:p>
    <w:p w14:paraId="13C3089C" w14:textId="554E68D8" w:rsidR="00DB771A" w:rsidRDefault="00DB771A">
      <w:pPr>
        <w:pStyle w:val="TOC3"/>
        <w:rPr>
          <w:rFonts w:ascii="Calibri" w:eastAsia="맑은 고딕" w:hAnsi="Calibri"/>
          <w:kern w:val="2"/>
          <w:sz w:val="22"/>
          <w:szCs w:val="22"/>
          <w:lang w:eastAsia="ko-KR"/>
        </w:rPr>
      </w:pPr>
      <w:r>
        <w:t>2.3</w:t>
      </w:r>
      <w:r>
        <w:rPr>
          <w:rFonts w:ascii="Calibri" w:eastAsia="맑은 고딕" w:hAnsi="Calibri"/>
          <w:kern w:val="2"/>
          <w:sz w:val="22"/>
          <w:szCs w:val="22"/>
          <w:lang w:eastAsia="ko-KR"/>
        </w:rPr>
        <w:tab/>
      </w:r>
      <w:r>
        <w:t>Registration of documents</w:t>
      </w:r>
      <w:r>
        <w:tab/>
      </w:r>
      <w:r>
        <w:fldChar w:fldCharType="begin"/>
      </w:r>
      <w:r>
        <w:instrText xml:space="preserve"> PAGEREF _Toc183694931 \h </w:instrText>
      </w:r>
      <w:r>
        <w:fldChar w:fldCharType="separate"/>
      </w:r>
      <w:r>
        <w:t>7</w:t>
      </w:r>
      <w:r>
        <w:fldChar w:fldCharType="end"/>
      </w:r>
    </w:p>
    <w:p w14:paraId="3C2E01FE" w14:textId="791F33ED" w:rsidR="00DB771A" w:rsidRDefault="00DB771A">
      <w:pPr>
        <w:pStyle w:val="TOC2"/>
        <w:rPr>
          <w:rFonts w:ascii="Calibri" w:eastAsia="맑은 고딕" w:hAnsi="Calibri"/>
          <w:kern w:val="2"/>
          <w:sz w:val="22"/>
          <w:szCs w:val="22"/>
          <w:lang w:eastAsia="ko-KR"/>
        </w:rPr>
      </w:pPr>
      <w:r>
        <w:t>3</w:t>
      </w:r>
      <w:r>
        <w:rPr>
          <w:rFonts w:ascii="Calibri" w:eastAsia="맑은 고딕" w:hAnsi="Calibri"/>
          <w:kern w:val="2"/>
          <w:sz w:val="22"/>
          <w:szCs w:val="22"/>
          <w:lang w:eastAsia="ko-KR"/>
        </w:rPr>
        <w:tab/>
      </w:r>
      <w:r>
        <w:t>Reports</w:t>
      </w:r>
      <w:r>
        <w:tab/>
      </w:r>
      <w:r>
        <w:fldChar w:fldCharType="begin"/>
      </w:r>
      <w:r>
        <w:instrText xml:space="preserve"> PAGEREF _Toc183694932 \h </w:instrText>
      </w:r>
      <w:r>
        <w:fldChar w:fldCharType="separate"/>
      </w:r>
      <w:r>
        <w:t>8</w:t>
      </w:r>
      <w:r>
        <w:fldChar w:fldCharType="end"/>
      </w:r>
    </w:p>
    <w:p w14:paraId="4C0F4564" w14:textId="2CDC1E3C" w:rsidR="00DB771A" w:rsidRDefault="00DB771A">
      <w:pPr>
        <w:pStyle w:val="TOC3"/>
        <w:rPr>
          <w:rFonts w:ascii="Calibri" w:eastAsia="맑은 고딕" w:hAnsi="Calibri"/>
          <w:kern w:val="2"/>
          <w:sz w:val="22"/>
          <w:szCs w:val="22"/>
          <w:lang w:eastAsia="ko-KR"/>
        </w:rPr>
      </w:pPr>
      <w:r>
        <w:t>3.1</w:t>
      </w:r>
      <w:r>
        <w:rPr>
          <w:rFonts w:ascii="Calibri" w:eastAsia="맑은 고딕" w:hAnsi="Calibri"/>
          <w:kern w:val="2"/>
          <w:sz w:val="22"/>
          <w:szCs w:val="22"/>
          <w:lang w:eastAsia="ko-KR"/>
        </w:rPr>
        <w:tab/>
      </w:r>
      <w:r>
        <w:t>Report from previous CT3 meeting</w:t>
      </w:r>
      <w:r>
        <w:tab/>
      </w:r>
      <w:r>
        <w:fldChar w:fldCharType="begin"/>
      </w:r>
      <w:r>
        <w:instrText xml:space="preserve"> PAGEREF _Toc183694933 \h </w:instrText>
      </w:r>
      <w:r>
        <w:fldChar w:fldCharType="separate"/>
      </w:r>
      <w:r>
        <w:t>8</w:t>
      </w:r>
      <w:r>
        <w:fldChar w:fldCharType="end"/>
      </w:r>
    </w:p>
    <w:p w14:paraId="00E5D830" w14:textId="5481C8F6" w:rsidR="00DB771A" w:rsidRDefault="00DB771A">
      <w:pPr>
        <w:pStyle w:val="TOC3"/>
        <w:rPr>
          <w:rFonts w:ascii="Calibri" w:eastAsia="맑은 고딕" w:hAnsi="Calibri"/>
          <w:kern w:val="2"/>
          <w:sz w:val="22"/>
          <w:szCs w:val="22"/>
          <w:lang w:eastAsia="ko-KR"/>
        </w:rPr>
      </w:pPr>
      <w:r>
        <w:t>3.2</w:t>
      </w:r>
      <w:r>
        <w:rPr>
          <w:rFonts w:ascii="Calibri" w:eastAsia="맑은 고딕" w:hAnsi="Calibri"/>
          <w:kern w:val="2"/>
          <w:sz w:val="22"/>
          <w:szCs w:val="22"/>
          <w:lang w:eastAsia="ko-KR"/>
        </w:rPr>
        <w:tab/>
      </w:r>
      <w:r>
        <w:t>Report from previous CT plenary</w:t>
      </w:r>
      <w:r>
        <w:tab/>
      </w:r>
      <w:r>
        <w:fldChar w:fldCharType="begin"/>
      </w:r>
      <w:r>
        <w:instrText xml:space="preserve"> PAGEREF _Toc183694934 \h </w:instrText>
      </w:r>
      <w:r>
        <w:fldChar w:fldCharType="separate"/>
      </w:r>
      <w:r>
        <w:t>9</w:t>
      </w:r>
      <w:r>
        <w:fldChar w:fldCharType="end"/>
      </w:r>
    </w:p>
    <w:p w14:paraId="0CA34829" w14:textId="4ED63A13" w:rsidR="00DB771A" w:rsidRDefault="00DB771A">
      <w:pPr>
        <w:pStyle w:val="TOC3"/>
        <w:rPr>
          <w:rFonts w:ascii="Calibri" w:eastAsia="맑은 고딕" w:hAnsi="Calibri"/>
          <w:kern w:val="2"/>
          <w:sz w:val="22"/>
          <w:szCs w:val="22"/>
          <w:lang w:eastAsia="ko-KR"/>
        </w:rPr>
      </w:pPr>
      <w:r>
        <w:t>3.3</w:t>
      </w:r>
      <w:r>
        <w:rPr>
          <w:rFonts w:ascii="Calibri" w:eastAsia="맑은 고딕" w:hAnsi="Calibri"/>
          <w:kern w:val="2"/>
          <w:sz w:val="22"/>
          <w:szCs w:val="22"/>
          <w:lang w:eastAsia="ko-KR"/>
        </w:rPr>
        <w:tab/>
      </w:r>
      <w:r>
        <w:t>Reports from other groups</w:t>
      </w:r>
      <w:r>
        <w:tab/>
      </w:r>
      <w:r>
        <w:fldChar w:fldCharType="begin"/>
      </w:r>
      <w:r>
        <w:instrText xml:space="preserve"> PAGEREF _Toc183694935 \h </w:instrText>
      </w:r>
      <w:r>
        <w:fldChar w:fldCharType="separate"/>
      </w:r>
      <w:r>
        <w:t>9</w:t>
      </w:r>
      <w:r>
        <w:fldChar w:fldCharType="end"/>
      </w:r>
    </w:p>
    <w:p w14:paraId="6F141280" w14:textId="1D0398E5" w:rsidR="00DB771A" w:rsidRDefault="00DB771A">
      <w:pPr>
        <w:pStyle w:val="TOC2"/>
        <w:rPr>
          <w:rFonts w:ascii="Calibri" w:eastAsia="맑은 고딕" w:hAnsi="Calibri"/>
          <w:kern w:val="2"/>
          <w:sz w:val="22"/>
          <w:szCs w:val="22"/>
          <w:lang w:eastAsia="ko-KR"/>
        </w:rPr>
      </w:pPr>
      <w:r>
        <w:t>4</w:t>
      </w:r>
      <w:r>
        <w:rPr>
          <w:rFonts w:ascii="Calibri" w:eastAsia="맑은 고딕" w:hAnsi="Calibri"/>
          <w:kern w:val="2"/>
          <w:sz w:val="22"/>
          <w:szCs w:val="22"/>
          <w:lang w:eastAsia="ko-KR"/>
        </w:rPr>
        <w:tab/>
      </w:r>
      <w:r>
        <w:t>Liaison Statements</w:t>
      </w:r>
      <w:r>
        <w:tab/>
      </w:r>
      <w:r>
        <w:fldChar w:fldCharType="begin"/>
      </w:r>
      <w:r>
        <w:instrText xml:space="preserve"> PAGEREF _Toc183694936 \h </w:instrText>
      </w:r>
      <w:r>
        <w:fldChar w:fldCharType="separate"/>
      </w:r>
      <w:r>
        <w:t>9</w:t>
      </w:r>
      <w:r>
        <w:fldChar w:fldCharType="end"/>
      </w:r>
    </w:p>
    <w:p w14:paraId="7016BA63" w14:textId="03D36151" w:rsidR="00DB771A" w:rsidRDefault="00DB771A">
      <w:pPr>
        <w:pStyle w:val="TOC3"/>
        <w:rPr>
          <w:rFonts w:ascii="Calibri" w:eastAsia="맑은 고딕" w:hAnsi="Calibri"/>
          <w:kern w:val="2"/>
          <w:sz w:val="22"/>
          <w:szCs w:val="22"/>
          <w:lang w:eastAsia="ko-KR"/>
        </w:rPr>
      </w:pPr>
      <w:r>
        <w:t>4.1</w:t>
      </w:r>
      <w:r>
        <w:rPr>
          <w:rFonts w:ascii="Calibri" w:eastAsia="맑은 고딕" w:hAnsi="Calibri"/>
          <w:kern w:val="2"/>
          <w:sz w:val="22"/>
          <w:szCs w:val="22"/>
          <w:lang w:eastAsia="ko-KR"/>
        </w:rPr>
        <w:tab/>
      </w:r>
      <w:r>
        <w:t>Incoming liaisons</w:t>
      </w:r>
      <w:r>
        <w:tab/>
      </w:r>
      <w:r>
        <w:fldChar w:fldCharType="begin"/>
      </w:r>
      <w:r>
        <w:instrText xml:space="preserve"> PAGEREF _Toc183694937 \h </w:instrText>
      </w:r>
      <w:r>
        <w:fldChar w:fldCharType="separate"/>
      </w:r>
      <w:r>
        <w:t>9</w:t>
      </w:r>
      <w:r>
        <w:fldChar w:fldCharType="end"/>
      </w:r>
    </w:p>
    <w:p w14:paraId="32F95031" w14:textId="5EF0930D" w:rsidR="00DB771A" w:rsidRDefault="00DB771A">
      <w:pPr>
        <w:pStyle w:val="TOC3"/>
        <w:rPr>
          <w:rFonts w:ascii="Calibri" w:eastAsia="맑은 고딕" w:hAnsi="Calibri"/>
          <w:kern w:val="2"/>
          <w:sz w:val="22"/>
          <w:szCs w:val="22"/>
          <w:lang w:eastAsia="ko-KR"/>
        </w:rPr>
      </w:pPr>
      <w:r>
        <w:t>4.2</w:t>
      </w:r>
      <w:r>
        <w:rPr>
          <w:rFonts w:ascii="Calibri" w:eastAsia="맑은 고딕" w:hAnsi="Calibri"/>
          <w:kern w:val="2"/>
          <w:sz w:val="22"/>
          <w:szCs w:val="22"/>
          <w:lang w:eastAsia="ko-KR"/>
        </w:rPr>
        <w:tab/>
      </w:r>
      <w:r>
        <w:t>Outgoing liaison</w:t>
      </w:r>
      <w:r>
        <w:tab/>
      </w:r>
      <w:r>
        <w:fldChar w:fldCharType="begin"/>
      </w:r>
      <w:r>
        <w:instrText xml:space="preserve"> PAGEREF _Toc183694938 \h </w:instrText>
      </w:r>
      <w:r>
        <w:fldChar w:fldCharType="separate"/>
      </w:r>
      <w:r>
        <w:t>18</w:t>
      </w:r>
      <w:r>
        <w:fldChar w:fldCharType="end"/>
      </w:r>
    </w:p>
    <w:p w14:paraId="218634C1" w14:textId="47EE11F4" w:rsidR="00DB771A" w:rsidRDefault="00DB771A">
      <w:pPr>
        <w:pStyle w:val="TOC2"/>
        <w:rPr>
          <w:rFonts w:ascii="Calibri" w:eastAsia="맑은 고딕" w:hAnsi="Calibri"/>
          <w:kern w:val="2"/>
          <w:sz w:val="22"/>
          <w:szCs w:val="22"/>
          <w:lang w:eastAsia="ko-KR"/>
        </w:rPr>
      </w:pPr>
      <w:r>
        <w:t>5</w:t>
      </w:r>
      <w:r>
        <w:rPr>
          <w:rFonts w:ascii="Calibri" w:eastAsia="맑은 고딕" w:hAnsi="Calibri"/>
          <w:kern w:val="2"/>
          <w:sz w:val="22"/>
          <w:szCs w:val="22"/>
          <w:lang w:eastAsia="ko-KR"/>
        </w:rPr>
        <w:tab/>
      </w:r>
      <w:r>
        <w:t>Items for immediate consideration</w:t>
      </w:r>
      <w:r>
        <w:tab/>
      </w:r>
      <w:r>
        <w:fldChar w:fldCharType="begin"/>
      </w:r>
      <w:r>
        <w:instrText xml:space="preserve"> PAGEREF _Toc183694939 \h </w:instrText>
      </w:r>
      <w:r>
        <w:fldChar w:fldCharType="separate"/>
      </w:r>
      <w:r>
        <w:t>20</w:t>
      </w:r>
      <w:r>
        <w:fldChar w:fldCharType="end"/>
      </w:r>
    </w:p>
    <w:p w14:paraId="34A2987F" w14:textId="663C9F41" w:rsidR="00DB771A" w:rsidRDefault="00DB771A">
      <w:pPr>
        <w:pStyle w:val="TOC2"/>
        <w:rPr>
          <w:rFonts w:ascii="Calibri" w:eastAsia="맑은 고딕" w:hAnsi="Calibri"/>
          <w:kern w:val="2"/>
          <w:sz w:val="22"/>
          <w:szCs w:val="22"/>
          <w:lang w:eastAsia="ko-KR"/>
        </w:rPr>
      </w:pPr>
      <w:r>
        <w:t>6</w:t>
      </w:r>
      <w:r>
        <w:rPr>
          <w:rFonts w:ascii="Calibri" w:eastAsia="맑은 고딕" w:hAnsi="Calibri"/>
          <w:kern w:val="2"/>
          <w:sz w:val="22"/>
          <w:szCs w:val="22"/>
          <w:lang w:eastAsia="ko-KR"/>
        </w:rPr>
        <w:tab/>
      </w:r>
      <w:r>
        <w:t>OpenAPI Updates</w:t>
      </w:r>
      <w:r>
        <w:tab/>
      </w:r>
      <w:r>
        <w:fldChar w:fldCharType="begin"/>
      </w:r>
      <w:r>
        <w:instrText xml:space="preserve"> PAGEREF _Toc183694940 \h </w:instrText>
      </w:r>
      <w:r>
        <w:fldChar w:fldCharType="separate"/>
      </w:r>
      <w:r>
        <w:t>20</w:t>
      </w:r>
      <w:r>
        <w:fldChar w:fldCharType="end"/>
      </w:r>
    </w:p>
    <w:p w14:paraId="5CC10572" w14:textId="2CD34BFB" w:rsidR="00DB771A" w:rsidRDefault="00DB771A">
      <w:pPr>
        <w:pStyle w:val="TOC3"/>
        <w:rPr>
          <w:rFonts w:ascii="Calibri" w:eastAsia="맑은 고딕" w:hAnsi="Calibri"/>
          <w:kern w:val="2"/>
          <w:sz w:val="22"/>
          <w:szCs w:val="22"/>
          <w:lang w:eastAsia="ko-KR"/>
        </w:rPr>
      </w:pPr>
      <w:r>
        <w:t>6.1</w:t>
      </w:r>
      <w:r>
        <w:rPr>
          <w:rFonts w:ascii="Calibri" w:eastAsia="맑은 고딕" w:hAnsi="Calibri"/>
          <w:kern w:val="2"/>
          <w:sz w:val="22"/>
          <w:szCs w:val="22"/>
          <w:lang w:eastAsia="ko-KR"/>
        </w:rPr>
        <w:tab/>
      </w:r>
      <w:r>
        <w:t>Release 15 OpenAPI Updates</w:t>
      </w:r>
      <w:r>
        <w:tab/>
      </w:r>
      <w:r>
        <w:fldChar w:fldCharType="begin"/>
      </w:r>
      <w:r>
        <w:instrText xml:space="preserve"> PAGEREF _Toc183694941 \h </w:instrText>
      </w:r>
      <w:r>
        <w:fldChar w:fldCharType="separate"/>
      </w:r>
      <w:r>
        <w:t>20</w:t>
      </w:r>
      <w:r>
        <w:fldChar w:fldCharType="end"/>
      </w:r>
    </w:p>
    <w:p w14:paraId="73FAC0ED" w14:textId="2D6BB266" w:rsidR="00DB771A" w:rsidRDefault="00DB771A">
      <w:pPr>
        <w:pStyle w:val="TOC3"/>
        <w:rPr>
          <w:rFonts w:ascii="Calibri" w:eastAsia="맑은 고딕" w:hAnsi="Calibri"/>
          <w:kern w:val="2"/>
          <w:sz w:val="22"/>
          <w:szCs w:val="22"/>
          <w:lang w:eastAsia="ko-KR"/>
        </w:rPr>
      </w:pPr>
      <w:r>
        <w:t>6.2</w:t>
      </w:r>
      <w:r>
        <w:rPr>
          <w:rFonts w:ascii="Calibri" w:eastAsia="맑은 고딕" w:hAnsi="Calibri"/>
          <w:kern w:val="2"/>
          <w:sz w:val="22"/>
          <w:szCs w:val="22"/>
          <w:lang w:eastAsia="ko-KR"/>
        </w:rPr>
        <w:tab/>
      </w:r>
      <w:r>
        <w:t>Release 16 OpenAPI Updates</w:t>
      </w:r>
      <w:r>
        <w:tab/>
      </w:r>
      <w:r>
        <w:fldChar w:fldCharType="begin"/>
      </w:r>
      <w:r>
        <w:instrText xml:space="preserve"> PAGEREF _Toc183694942 \h </w:instrText>
      </w:r>
      <w:r>
        <w:fldChar w:fldCharType="separate"/>
      </w:r>
      <w:r>
        <w:t>20</w:t>
      </w:r>
      <w:r>
        <w:fldChar w:fldCharType="end"/>
      </w:r>
    </w:p>
    <w:p w14:paraId="75C82E1E" w14:textId="198F60AE" w:rsidR="00DB771A" w:rsidRDefault="00DB771A">
      <w:pPr>
        <w:pStyle w:val="TOC3"/>
        <w:rPr>
          <w:rFonts w:ascii="Calibri" w:eastAsia="맑은 고딕" w:hAnsi="Calibri"/>
          <w:kern w:val="2"/>
          <w:sz w:val="22"/>
          <w:szCs w:val="22"/>
          <w:lang w:eastAsia="ko-KR"/>
        </w:rPr>
      </w:pPr>
      <w:r>
        <w:t>6.3</w:t>
      </w:r>
      <w:r>
        <w:rPr>
          <w:rFonts w:ascii="Calibri" w:eastAsia="맑은 고딕" w:hAnsi="Calibri"/>
          <w:kern w:val="2"/>
          <w:sz w:val="22"/>
          <w:szCs w:val="22"/>
          <w:lang w:eastAsia="ko-KR"/>
        </w:rPr>
        <w:tab/>
      </w:r>
      <w:r>
        <w:t>Release 17 OpenAPI Updates</w:t>
      </w:r>
      <w:r>
        <w:tab/>
      </w:r>
      <w:r>
        <w:fldChar w:fldCharType="begin"/>
      </w:r>
      <w:r>
        <w:instrText xml:space="preserve"> PAGEREF _Toc183694943 \h </w:instrText>
      </w:r>
      <w:r>
        <w:fldChar w:fldCharType="separate"/>
      </w:r>
      <w:r>
        <w:t>21</w:t>
      </w:r>
      <w:r>
        <w:fldChar w:fldCharType="end"/>
      </w:r>
    </w:p>
    <w:p w14:paraId="1B9E3601" w14:textId="5906CF18" w:rsidR="00DB771A" w:rsidRDefault="00DB771A">
      <w:pPr>
        <w:pStyle w:val="TOC3"/>
        <w:rPr>
          <w:rFonts w:ascii="Calibri" w:eastAsia="맑은 고딕" w:hAnsi="Calibri"/>
          <w:kern w:val="2"/>
          <w:sz w:val="22"/>
          <w:szCs w:val="22"/>
          <w:lang w:eastAsia="ko-KR"/>
        </w:rPr>
      </w:pPr>
      <w:r>
        <w:t>6.4</w:t>
      </w:r>
      <w:r>
        <w:rPr>
          <w:rFonts w:ascii="Calibri" w:eastAsia="맑은 고딕" w:hAnsi="Calibri"/>
          <w:kern w:val="2"/>
          <w:sz w:val="22"/>
          <w:szCs w:val="22"/>
          <w:lang w:eastAsia="ko-KR"/>
        </w:rPr>
        <w:tab/>
      </w:r>
      <w:r>
        <w:t>Release 18 OpenAPI Updates</w:t>
      </w:r>
      <w:r>
        <w:tab/>
      </w:r>
      <w:r>
        <w:fldChar w:fldCharType="begin"/>
      </w:r>
      <w:r>
        <w:instrText xml:space="preserve"> PAGEREF _Toc183694944 \h </w:instrText>
      </w:r>
      <w:r>
        <w:fldChar w:fldCharType="separate"/>
      </w:r>
      <w:r>
        <w:t>21</w:t>
      </w:r>
      <w:r>
        <w:fldChar w:fldCharType="end"/>
      </w:r>
    </w:p>
    <w:p w14:paraId="1F8A76A4" w14:textId="29FC3A56" w:rsidR="00DB771A" w:rsidRDefault="00DB771A">
      <w:pPr>
        <w:pStyle w:val="TOC3"/>
        <w:rPr>
          <w:rFonts w:ascii="Calibri" w:eastAsia="맑은 고딕" w:hAnsi="Calibri"/>
          <w:kern w:val="2"/>
          <w:sz w:val="22"/>
          <w:szCs w:val="22"/>
          <w:lang w:eastAsia="ko-KR"/>
        </w:rPr>
      </w:pPr>
      <w:r>
        <w:t>6.5</w:t>
      </w:r>
      <w:r>
        <w:rPr>
          <w:rFonts w:ascii="Calibri" w:eastAsia="맑은 고딕" w:hAnsi="Calibri"/>
          <w:kern w:val="2"/>
          <w:sz w:val="22"/>
          <w:szCs w:val="22"/>
          <w:lang w:eastAsia="ko-KR"/>
        </w:rPr>
        <w:tab/>
      </w:r>
      <w:r>
        <w:t>Release 19 OpenAPI Updates</w:t>
      </w:r>
      <w:r>
        <w:tab/>
      </w:r>
      <w:r>
        <w:fldChar w:fldCharType="begin"/>
      </w:r>
      <w:r>
        <w:instrText xml:space="preserve"> PAGEREF _Toc183694945 \h </w:instrText>
      </w:r>
      <w:r>
        <w:fldChar w:fldCharType="separate"/>
      </w:r>
      <w:r>
        <w:t>23</w:t>
      </w:r>
      <w:r>
        <w:fldChar w:fldCharType="end"/>
      </w:r>
    </w:p>
    <w:p w14:paraId="1DF646D9" w14:textId="121891AE" w:rsidR="00DB771A" w:rsidRDefault="00DB771A">
      <w:pPr>
        <w:pStyle w:val="TOC2"/>
        <w:rPr>
          <w:rFonts w:ascii="Calibri" w:eastAsia="맑은 고딕" w:hAnsi="Calibri"/>
          <w:kern w:val="2"/>
          <w:sz w:val="22"/>
          <w:szCs w:val="22"/>
          <w:lang w:eastAsia="ko-KR"/>
        </w:rPr>
      </w:pPr>
      <w:r>
        <w:t>7</w:t>
      </w:r>
      <w:r>
        <w:rPr>
          <w:rFonts w:ascii="Calibri" w:eastAsia="맑은 고딕" w:hAnsi="Calibri"/>
          <w:kern w:val="2"/>
          <w:sz w:val="22"/>
          <w:szCs w:val="22"/>
          <w:lang w:eastAsia="ko-KR"/>
        </w:rPr>
        <w:tab/>
      </w:r>
      <w:r>
        <w:t>void</w:t>
      </w:r>
      <w:r>
        <w:tab/>
      </w:r>
      <w:r>
        <w:fldChar w:fldCharType="begin"/>
      </w:r>
      <w:r>
        <w:instrText xml:space="preserve"> PAGEREF _Toc183694946 \h </w:instrText>
      </w:r>
      <w:r>
        <w:fldChar w:fldCharType="separate"/>
      </w:r>
      <w:r>
        <w:t>27</w:t>
      </w:r>
      <w:r>
        <w:fldChar w:fldCharType="end"/>
      </w:r>
    </w:p>
    <w:p w14:paraId="0C08C16F" w14:textId="6C7BF2A7" w:rsidR="00DB771A" w:rsidRDefault="00DB771A">
      <w:pPr>
        <w:pStyle w:val="TOC2"/>
        <w:rPr>
          <w:rFonts w:ascii="Calibri" w:eastAsia="맑은 고딕" w:hAnsi="Calibri"/>
          <w:kern w:val="2"/>
          <w:sz w:val="22"/>
          <w:szCs w:val="22"/>
          <w:lang w:eastAsia="ko-KR"/>
        </w:rPr>
      </w:pPr>
      <w:r>
        <w:t>8</w:t>
      </w:r>
      <w:r>
        <w:rPr>
          <w:rFonts w:ascii="Calibri" w:eastAsia="맑은 고딕" w:hAnsi="Calibri"/>
          <w:kern w:val="2"/>
          <w:sz w:val="22"/>
          <w:szCs w:val="22"/>
          <w:lang w:eastAsia="ko-KR"/>
        </w:rPr>
        <w:tab/>
      </w:r>
      <w:r>
        <w:t>Release 8 and earlier</w:t>
      </w:r>
      <w:r>
        <w:tab/>
      </w:r>
      <w:r>
        <w:fldChar w:fldCharType="begin"/>
      </w:r>
      <w:r>
        <w:instrText xml:space="preserve"> PAGEREF _Toc183694947 \h </w:instrText>
      </w:r>
      <w:r>
        <w:fldChar w:fldCharType="separate"/>
      </w:r>
      <w:r>
        <w:t>27</w:t>
      </w:r>
      <w:r>
        <w:fldChar w:fldCharType="end"/>
      </w:r>
    </w:p>
    <w:p w14:paraId="46F1878E" w14:textId="6440149C" w:rsidR="00DB771A" w:rsidRDefault="00DB771A">
      <w:pPr>
        <w:pStyle w:val="TOC2"/>
        <w:rPr>
          <w:rFonts w:ascii="Calibri" w:eastAsia="맑은 고딕" w:hAnsi="Calibri"/>
          <w:kern w:val="2"/>
          <w:sz w:val="22"/>
          <w:szCs w:val="22"/>
          <w:lang w:eastAsia="ko-KR"/>
        </w:rPr>
      </w:pPr>
      <w:r>
        <w:t>9</w:t>
      </w:r>
      <w:r>
        <w:rPr>
          <w:rFonts w:ascii="Calibri" w:eastAsia="맑은 고딕" w:hAnsi="Calibri"/>
          <w:kern w:val="2"/>
          <w:sz w:val="22"/>
          <w:szCs w:val="22"/>
          <w:lang w:eastAsia="ko-KR"/>
        </w:rPr>
        <w:tab/>
      </w:r>
      <w:r>
        <w:t>Release 9</w:t>
      </w:r>
      <w:r>
        <w:tab/>
      </w:r>
      <w:r>
        <w:fldChar w:fldCharType="begin"/>
      </w:r>
      <w:r>
        <w:instrText xml:space="preserve"> PAGEREF _Toc183694948 \h </w:instrText>
      </w:r>
      <w:r>
        <w:fldChar w:fldCharType="separate"/>
      </w:r>
      <w:r>
        <w:t>27</w:t>
      </w:r>
      <w:r>
        <w:fldChar w:fldCharType="end"/>
      </w:r>
    </w:p>
    <w:p w14:paraId="3AEA3052" w14:textId="115D0158" w:rsidR="00DB771A" w:rsidRDefault="00DB771A">
      <w:pPr>
        <w:pStyle w:val="TOC3"/>
        <w:rPr>
          <w:rFonts w:ascii="Calibri" w:eastAsia="맑은 고딕" w:hAnsi="Calibri"/>
          <w:kern w:val="2"/>
          <w:sz w:val="22"/>
          <w:szCs w:val="22"/>
          <w:lang w:eastAsia="ko-KR"/>
        </w:rPr>
      </w:pPr>
      <w:r>
        <w:t>9.1</w:t>
      </w:r>
      <w:r>
        <w:rPr>
          <w:rFonts w:ascii="Calibri" w:eastAsia="맑은 고딕" w:hAnsi="Calibri"/>
          <w:kern w:val="2"/>
          <w:sz w:val="22"/>
          <w:szCs w:val="22"/>
          <w:lang w:eastAsia="ko-KR"/>
        </w:rPr>
        <w:tab/>
      </w:r>
      <w:r>
        <w:t>Release 9 IMS/CS Work Items [IMS-CCR-IWIP], [IMS-CCR-IWCS], [FBI], [ExtSIPI], [SIP_Nc], [CS-IBCF], [IMS_IBCF], [II-NNI], [eIMS_RP], [IMS_EMER_GPRS_EPS-SRVCC], [MEDIASEC_CORE],[TEI9] – IMS/CS</w:t>
      </w:r>
      <w:r>
        <w:tab/>
      </w:r>
      <w:r>
        <w:fldChar w:fldCharType="begin"/>
      </w:r>
      <w:r>
        <w:instrText xml:space="preserve"> PAGEREF _Toc183694949 \h </w:instrText>
      </w:r>
      <w:r>
        <w:fldChar w:fldCharType="separate"/>
      </w:r>
      <w:r>
        <w:t>27</w:t>
      </w:r>
      <w:r>
        <w:fldChar w:fldCharType="end"/>
      </w:r>
    </w:p>
    <w:p w14:paraId="454C9C8B" w14:textId="4B291E4F" w:rsidR="00DB771A" w:rsidRDefault="00DB771A">
      <w:pPr>
        <w:pStyle w:val="TOC3"/>
        <w:rPr>
          <w:rFonts w:ascii="Calibri" w:eastAsia="맑은 고딕" w:hAnsi="Calibri"/>
          <w:kern w:val="2"/>
          <w:sz w:val="22"/>
          <w:szCs w:val="22"/>
          <w:lang w:eastAsia="ko-KR"/>
        </w:rPr>
      </w:pPr>
      <w:r>
        <w:t>9.2</w:t>
      </w:r>
      <w:r>
        <w:rPr>
          <w:rFonts w:ascii="Calibri" w:eastAsia="맑은 고딕" w:hAnsi="Calibri"/>
          <w:kern w:val="2"/>
          <w:sz w:val="22"/>
          <w:szCs w:val="22"/>
          <w:lang w:eastAsia="ko-KR"/>
        </w:rPr>
        <w:tab/>
      </w:r>
      <w:r>
        <w:t>Release 9 Packet Core Work Items [MBMS], [SAES-St3-PCC], [MBMS_EPS], [IMS_EMER_GPRS_EPS], [PCC-Enh], [TEI9] - PC</w:t>
      </w:r>
      <w:r>
        <w:tab/>
      </w:r>
      <w:r>
        <w:fldChar w:fldCharType="begin"/>
      </w:r>
      <w:r>
        <w:instrText xml:space="preserve"> PAGEREF _Toc183694950 \h </w:instrText>
      </w:r>
      <w:r>
        <w:fldChar w:fldCharType="separate"/>
      </w:r>
      <w:r>
        <w:t>27</w:t>
      </w:r>
      <w:r>
        <w:fldChar w:fldCharType="end"/>
      </w:r>
    </w:p>
    <w:p w14:paraId="271E69C6" w14:textId="5B74C1CA" w:rsidR="00DB771A" w:rsidRDefault="00DB771A">
      <w:pPr>
        <w:pStyle w:val="TOC2"/>
        <w:rPr>
          <w:rFonts w:ascii="Calibri" w:eastAsia="맑은 고딕" w:hAnsi="Calibri"/>
          <w:kern w:val="2"/>
          <w:sz w:val="22"/>
          <w:szCs w:val="22"/>
          <w:lang w:eastAsia="ko-KR"/>
        </w:rPr>
      </w:pPr>
      <w:r>
        <w:t>10</w:t>
      </w:r>
      <w:r>
        <w:rPr>
          <w:rFonts w:ascii="Calibri" w:eastAsia="맑은 고딕" w:hAnsi="Calibri"/>
          <w:kern w:val="2"/>
          <w:sz w:val="22"/>
          <w:szCs w:val="22"/>
          <w:lang w:eastAsia="ko-KR"/>
        </w:rPr>
        <w:tab/>
      </w:r>
      <w:r>
        <w:t>Release 10</w:t>
      </w:r>
      <w:r>
        <w:tab/>
      </w:r>
      <w:r>
        <w:fldChar w:fldCharType="begin"/>
      </w:r>
      <w:r>
        <w:instrText xml:space="preserve"> PAGEREF _Toc183694951 \h </w:instrText>
      </w:r>
      <w:r>
        <w:fldChar w:fldCharType="separate"/>
      </w:r>
      <w:r>
        <w:t>27</w:t>
      </w:r>
      <w:r>
        <w:fldChar w:fldCharType="end"/>
      </w:r>
    </w:p>
    <w:p w14:paraId="54CC8C46" w14:textId="2D367067" w:rsidR="00DB771A" w:rsidRDefault="00DB771A">
      <w:pPr>
        <w:pStyle w:val="TOC3"/>
        <w:rPr>
          <w:rFonts w:ascii="Calibri" w:eastAsia="맑은 고딕" w:hAnsi="Calibri"/>
          <w:kern w:val="2"/>
          <w:sz w:val="22"/>
          <w:szCs w:val="22"/>
          <w:lang w:eastAsia="ko-KR"/>
        </w:rPr>
      </w:pPr>
      <w:r>
        <w:lastRenderedPageBreak/>
        <w:t>10.1</w:t>
      </w:r>
      <w:r>
        <w:rPr>
          <w:rFonts w:ascii="Calibri" w:eastAsia="맑은 고딕" w:hAnsi="Calibri"/>
          <w:kern w:val="2"/>
          <w:sz w:val="22"/>
          <w:szCs w:val="22"/>
          <w:lang w:eastAsia="ko-KR"/>
        </w:rPr>
        <w:tab/>
      </w:r>
      <w:r>
        <w:t>Release 10 IMS/CS Work Items [IMS-CCR-IWIP], [IMS-CCR-IWCS], [CPM-SMS], [OMR], [II-NNI2], [CCNL], [ECSRA_LAA-CN] – IMS/CS, [NNI_DV], [CIIC_ES], [TEI10] – IMS/CS</w:t>
      </w:r>
      <w:r>
        <w:tab/>
      </w:r>
      <w:r>
        <w:fldChar w:fldCharType="begin"/>
      </w:r>
      <w:r>
        <w:instrText xml:space="preserve"> PAGEREF _Toc183694952 \h </w:instrText>
      </w:r>
      <w:r>
        <w:fldChar w:fldCharType="separate"/>
      </w:r>
      <w:r>
        <w:t>27</w:t>
      </w:r>
      <w:r>
        <w:fldChar w:fldCharType="end"/>
      </w:r>
    </w:p>
    <w:p w14:paraId="462E2DE0" w14:textId="4310EB77" w:rsidR="00DB771A" w:rsidRDefault="00DB771A">
      <w:pPr>
        <w:pStyle w:val="TOC3"/>
        <w:rPr>
          <w:rFonts w:ascii="Calibri" w:eastAsia="맑은 고딕" w:hAnsi="Calibri"/>
          <w:kern w:val="2"/>
          <w:sz w:val="22"/>
          <w:szCs w:val="22"/>
          <w:lang w:eastAsia="ko-KR"/>
        </w:rPr>
      </w:pPr>
      <w:r>
        <w:t>10.2</w:t>
      </w:r>
      <w:r>
        <w:rPr>
          <w:rFonts w:ascii="Calibri" w:eastAsia="맑은 고딕" w:hAnsi="Calibri"/>
          <w:kern w:val="2"/>
          <w:sz w:val="22"/>
          <w:szCs w:val="22"/>
          <w:lang w:eastAsia="ko-KR"/>
        </w:rPr>
        <w:tab/>
      </w:r>
      <w:r>
        <w:t>Release 10 Packet Core Work Items [SAES-St3-PCC], [SAES-St3-intwk], [MBMS_EPS], [PCC-Enh], [IFOM-CT], [ECSRA_LAA-CN] – PCC, [SMOG-St3], [eMPS-CN], [PCRF-FR], [MAPCON-St3], [PEST-CT3], [NIMTC], [TEI10] - PC</w:t>
      </w:r>
      <w:r>
        <w:tab/>
      </w:r>
      <w:r>
        <w:fldChar w:fldCharType="begin"/>
      </w:r>
      <w:r>
        <w:instrText xml:space="preserve"> PAGEREF _Toc183694953 \h </w:instrText>
      </w:r>
      <w:r>
        <w:fldChar w:fldCharType="separate"/>
      </w:r>
      <w:r>
        <w:t>27</w:t>
      </w:r>
      <w:r>
        <w:fldChar w:fldCharType="end"/>
      </w:r>
    </w:p>
    <w:p w14:paraId="74A2B90C" w14:textId="490ECCF2" w:rsidR="00DB771A" w:rsidRDefault="00DB771A">
      <w:pPr>
        <w:pStyle w:val="TOC2"/>
        <w:rPr>
          <w:rFonts w:ascii="Calibri" w:eastAsia="맑은 고딕" w:hAnsi="Calibri"/>
          <w:kern w:val="2"/>
          <w:sz w:val="22"/>
          <w:szCs w:val="22"/>
          <w:lang w:eastAsia="ko-KR"/>
        </w:rPr>
      </w:pPr>
      <w:r>
        <w:t>11</w:t>
      </w:r>
      <w:r>
        <w:rPr>
          <w:rFonts w:ascii="Calibri" w:eastAsia="맑은 고딕" w:hAnsi="Calibri"/>
          <w:kern w:val="2"/>
          <w:sz w:val="22"/>
          <w:szCs w:val="22"/>
          <w:lang w:eastAsia="ko-KR"/>
        </w:rPr>
        <w:tab/>
      </w:r>
      <w:r>
        <w:t>Release 11</w:t>
      </w:r>
      <w:r>
        <w:tab/>
      </w:r>
      <w:r>
        <w:fldChar w:fldCharType="begin"/>
      </w:r>
      <w:r>
        <w:instrText xml:space="preserve"> PAGEREF _Toc183694954 \h </w:instrText>
      </w:r>
      <w:r>
        <w:fldChar w:fldCharType="separate"/>
      </w:r>
      <w:r>
        <w:t>27</w:t>
      </w:r>
      <w:r>
        <w:fldChar w:fldCharType="end"/>
      </w:r>
    </w:p>
    <w:p w14:paraId="21A1F6ED" w14:textId="4A11F060" w:rsidR="00DB771A" w:rsidRDefault="00DB771A">
      <w:pPr>
        <w:pStyle w:val="TOC3"/>
        <w:rPr>
          <w:rFonts w:ascii="Calibri" w:eastAsia="맑은 고딕" w:hAnsi="Calibri"/>
          <w:kern w:val="2"/>
          <w:sz w:val="22"/>
          <w:szCs w:val="22"/>
          <w:lang w:eastAsia="ko-KR"/>
        </w:rPr>
      </w:pPr>
      <w:r>
        <w:t>11.1</w:t>
      </w:r>
      <w:r>
        <w:rPr>
          <w:rFonts w:ascii="Calibri" w:eastAsia="맑은 고딕" w:hAnsi="Calibri"/>
          <w:kern w:val="2"/>
          <w:sz w:val="22"/>
          <w:szCs w:val="22"/>
          <w:lang w:eastAsia="ko-KR"/>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_Toc183694955 \h </w:instrText>
      </w:r>
      <w:r>
        <w:fldChar w:fldCharType="separate"/>
      </w:r>
      <w:r>
        <w:t>27</w:t>
      </w:r>
      <w:r>
        <w:fldChar w:fldCharType="end"/>
      </w:r>
    </w:p>
    <w:p w14:paraId="5D8A956C" w14:textId="62DD745D" w:rsidR="00DB771A" w:rsidRDefault="00DB771A">
      <w:pPr>
        <w:pStyle w:val="TOC3"/>
        <w:rPr>
          <w:rFonts w:ascii="Calibri" w:eastAsia="맑은 고딕" w:hAnsi="Calibri"/>
          <w:kern w:val="2"/>
          <w:sz w:val="22"/>
          <w:szCs w:val="22"/>
          <w:lang w:eastAsia="ko-KR"/>
        </w:rPr>
      </w:pPr>
      <w:r>
        <w:t>11.2</w:t>
      </w:r>
      <w:r>
        <w:rPr>
          <w:rFonts w:ascii="Calibri" w:eastAsia="맑은 고딕" w:hAnsi="Calibri"/>
          <w:kern w:val="2"/>
          <w:sz w:val="22"/>
          <w:szCs w:val="22"/>
          <w:lang w:eastAsia="ko-KR"/>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_Toc183694956 \h </w:instrText>
      </w:r>
      <w:r>
        <w:fldChar w:fldCharType="separate"/>
      </w:r>
      <w:r>
        <w:t>27</w:t>
      </w:r>
      <w:r>
        <w:fldChar w:fldCharType="end"/>
      </w:r>
    </w:p>
    <w:p w14:paraId="28933A56" w14:textId="32F3C672" w:rsidR="00DB771A" w:rsidRDefault="00DB771A">
      <w:pPr>
        <w:pStyle w:val="TOC2"/>
        <w:rPr>
          <w:rFonts w:ascii="Calibri" w:eastAsia="맑은 고딕" w:hAnsi="Calibri"/>
          <w:kern w:val="2"/>
          <w:sz w:val="22"/>
          <w:szCs w:val="22"/>
          <w:lang w:eastAsia="ko-KR"/>
        </w:rPr>
      </w:pPr>
      <w:r>
        <w:t>12</w:t>
      </w:r>
      <w:r>
        <w:rPr>
          <w:rFonts w:ascii="Calibri" w:eastAsia="맑은 고딕" w:hAnsi="Calibri"/>
          <w:kern w:val="2"/>
          <w:sz w:val="22"/>
          <w:szCs w:val="22"/>
          <w:lang w:eastAsia="ko-KR"/>
        </w:rPr>
        <w:tab/>
      </w:r>
      <w:r>
        <w:t>Release 12</w:t>
      </w:r>
      <w:r>
        <w:tab/>
      </w:r>
      <w:r>
        <w:fldChar w:fldCharType="begin"/>
      </w:r>
      <w:r>
        <w:instrText xml:space="preserve"> PAGEREF _Toc183694957 \h </w:instrText>
      </w:r>
      <w:r>
        <w:fldChar w:fldCharType="separate"/>
      </w:r>
      <w:r>
        <w:t>27</w:t>
      </w:r>
      <w:r>
        <w:fldChar w:fldCharType="end"/>
      </w:r>
    </w:p>
    <w:p w14:paraId="3331B083" w14:textId="442B3789" w:rsidR="00DB771A" w:rsidRDefault="00DB771A">
      <w:pPr>
        <w:pStyle w:val="TOC3"/>
        <w:rPr>
          <w:rFonts w:ascii="Calibri" w:eastAsia="맑은 고딕" w:hAnsi="Calibri"/>
          <w:kern w:val="2"/>
          <w:sz w:val="22"/>
          <w:szCs w:val="22"/>
          <w:lang w:eastAsia="ko-KR"/>
        </w:rPr>
      </w:pPr>
      <w:r>
        <w:t>12.1</w:t>
      </w:r>
      <w:r>
        <w:rPr>
          <w:rFonts w:ascii="Calibri" w:eastAsia="맑은 고딕" w:hAnsi="Calibri"/>
          <w:kern w:val="2"/>
          <w:sz w:val="22"/>
          <w:szCs w:val="22"/>
          <w:lang w:eastAsia="ko-KR"/>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_Toc183694958 \h </w:instrText>
      </w:r>
      <w:r>
        <w:fldChar w:fldCharType="separate"/>
      </w:r>
      <w:r>
        <w:t>28</w:t>
      </w:r>
      <w:r>
        <w:fldChar w:fldCharType="end"/>
      </w:r>
    </w:p>
    <w:p w14:paraId="144D5F12" w14:textId="24403E83" w:rsidR="00DB771A" w:rsidRDefault="00DB771A">
      <w:pPr>
        <w:pStyle w:val="TOC3"/>
        <w:rPr>
          <w:rFonts w:ascii="Calibri" w:eastAsia="맑은 고딕" w:hAnsi="Calibri"/>
          <w:kern w:val="2"/>
          <w:sz w:val="22"/>
          <w:szCs w:val="22"/>
          <w:lang w:eastAsia="ko-KR"/>
        </w:rPr>
      </w:pPr>
      <w:r>
        <w:t>12.2</w:t>
      </w:r>
      <w:r>
        <w:rPr>
          <w:rFonts w:ascii="Calibri" w:eastAsia="맑은 고딕" w:hAnsi="Calibri"/>
          <w:kern w:val="2"/>
          <w:sz w:val="22"/>
          <w:szCs w:val="22"/>
          <w:lang w:eastAsia="ko-KR"/>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_Toc183694959 \h </w:instrText>
      </w:r>
      <w:r>
        <w:fldChar w:fldCharType="separate"/>
      </w:r>
      <w:r>
        <w:t>28</w:t>
      </w:r>
      <w:r>
        <w:fldChar w:fldCharType="end"/>
      </w:r>
    </w:p>
    <w:p w14:paraId="7744E1F8" w14:textId="722398F8" w:rsidR="00DB771A" w:rsidRDefault="00DB771A">
      <w:pPr>
        <w:pStyle w:val="TOC2"/>
        <w:rPr>
          <w:rFonts w:ascii="Calibri" w:eastAsia="맑은 고딕" w:hAnsi="Calibri"/>
          <w:kern w:val="2"/>
          <w:sz w:val="22"/>
          <w:szCs w:val="22"/>
          <w:lang w:eastAsia="ko-KR"/>
        </w:rPr>
      </w:pPr>
      <w:r>
        <w:t>13</w:t>
      </w:r>
      <w:r>
        <w:rPr>
          <w:rFonts w:ascii="Calibri" w:eastAsia="맑은 고딕" w:hAnsi="Calibri"/>
          <w:kern w:val="2"/>
          <w:sz w:val="22"/>
          <w:szCs w:val="22"/>
          <w:lang w:eastAsia="ko-KR"/>
        </w:rPr>
        <w:tab/>
      </w:r>
      <w:r>
        <w:t>Release 13</w:t>
      </w:r>
      <w:r>
        <w:tab/>
      </w:r>
      <w:r>
        <w:fldChar w:fldCharType="begin"/>
      </w:r>
      <w:r>
        <w:instrText xml:space="preserve"> PAGEREF _Toc183694960 \h </w:instrText>
      </w:r>
      <w:r>
        <w:fldChar w:fldCharType="separate"/>
      </w:r>
      <w:r>
        <w:t>28</w:t>
      </w:r>
      <w:r>
        <w:fldChar w:fldCharType="end"/>
      </w:r>
    </w:p>
    <w:p w14:paraId="289DDC49" w14:textId="5561F306" w:rsidR="00DB771A" w:rsidRDefault="00DB771A">
      <w:pPr>
        <w:pStyle w:val="TOC3"/>
        <w:rPr>
          <w:rFonts w:ascii="Calibri" w:eastAsia="맑은 고딕" w:hAnsi="Calibri"/>
          <w:kern w:val="2"/>
          <w:sz w:val="22"/>
          <w:szCs w:val="22"/>
          <w:lang w:eastAsia="ko-KR"/>
        </w:rPr>
      </w:pPr>
      <w:r>
        <w:t>13.1</w:t>
      </w:r>
      <w:r>
        <w:rPr>
          <w:rFonts w:ascii="Calibri" w:eastAsia="맑은 고딕" w:hAnsi="Calibri"/>
          <w:kern w:val="2"/>
          <w:sz w:val="22"/>
          <w:szCs w:val="22"/>
          <w:lang w:eastAsia="ko-KR"/>
        </w:rPr>
        <w:tab/>
      </w:r>
      <w:r>
        <w:t>Release 13 IMS/CS Work Items [QOSE2EMTSI-CT] – IMS/CS, [RTCP_MUX], [DRuMS-CT] – IMS, [IMSProtoc7], [INNB_IW], [EVSoCS-CT], [SDPCN_IMS], [ROI-CT], [mSRVCC], [MCPTT-CT] – IMS, [eWebRTCi_CT]], [eDRX-CT], [TEI13] – IMS/CS</w:t>
      </w:r>
      <w:r>
        <w:tab/>
      </w:r>
      <w:r>
        <w:fldChar w:fldCharType="begin"/>
      </w:r>
      <w:r>
        <w:instrText xml:space="preserve"> PAGEREF _Toc183694961 \h </w:instrText>
      </w:r>
      <w:r>
        <w:fldChar w:fldCharType="separate"/>
      </w:r>
      <w:r>
        <w:t>28</w:t>
      </w:r>
      <w:r>
        <w:fldChar w:fldCharType="end"/>
      </w:r>
    </w:p>
    <w:p w14:paraId="4B18934B" w14:textId="1A24FAE8" w:rsidR="00DB771A" w:rsidRDefault="00DB771A">
      <w:pPr>
        <w:pStyle w:val="TOC3"/>
        <w:rPr>
          <w:rFonts w:ascii="Calibri" w:eastAsia="맑은 고딕" w:hAnsi="Calibri"/>
          <w:kern w:val="2"/>
          <w:sz w:val="22"/>
          <w:szCs w:val="22"/>
          <w:lang w:eastAsia="ko-KR"/>
        </w:rPr>
      </w:pPr>
      <w:r>
        <w:t>13.2</w:t>
      </w:r>
      <w:r>
        <w:rPr>
          <w:rFonts w:ascii="Calibri" w:eastAsia="맑은 고딕" w:hAnsi="Calibri"/>
          <w:kern w:val="2"/>
          <w:sz w:val="22"/>
          <w:szCs w:val="22"/>
          <w:lang w:eastAsia="ko-KR"/>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_Toc183694962 \h </w:instrText>
      </w:r>
      <w:r>
        <w:fldChar w:fldCharType="separate"/>
      </w:r>
      <w:r>
        <w:t>28</w:t>
      </w:r>
      <w:r>
        <w:fldChar w:fldCharType="end"/>
      </w:r>
    </w:p>
    <w:p w14:paraId="08D7759F" w14:textId="215625A2" w:rsidR="00DB771A" w:rsidRDefault="00DB771A">
      <w:pPr>
        <w:pStyle w:val="TOC2"/>
        <w:rPr>
          <w:rFonts w:ascii="Calibri" w:eastAsia="맑은 고딕" w:hAnsi="Calibri"/>
          <w:kern w:val="2"/>
          <w:sz w:val="22"/>
          <w:szCs w:val="22"/>
          <w:lang w:eastAsia="ko-KR"/>
        </w:rPr>
      </w:pPr>
      <w:r>
        <w:t>14</w:t>
      </w:r>
      <w:r>
        <w:rPr>
          <w:rFonts w:ascii="Calibri" w:eastAsia="맑은 고딕" w:hAnsi="Calibri"/>
          <w:kern w:val="2"/>
          <w:sz w:val="22"/>
          <w:szCs w:val="22"/>
          <w:lang w:eastAsia="ko-KR"/>
        </w:rPr>
        <w:tab/>
      </w:r>
      <w:r>
        <w:t>Release 14</w:t>
      </w:r>
      <w:r>
        <w:tab/>
      </w:r>
      <w:r>
        <w:fldChar w:fldCharType="begin"/>
      </w:r>
      <w:r>
        <w:instrText xml:space="preserve"> PAGEREF _Toc183694963 \h </w:instrText>
      </w:r>
      <w:r>
        <w:fldChar w:fldCharType="separate"/>
      </w:r>
      <w:r>
        <w:t>28</w:t>
      </w:r>
      <w:r>
        <w:fldChar w:fldCharType="end"/>
      </w:r>
    </w:p>
    <w:p w14:paraId="4CC81247" w14:textId="730BABE5" w:rsidR="00DB771A" w:rsidRDefault="00DB771A">
      <w:pPr>
        <w:pStyle w:val="TOC3"/>
        <w:rPr>
          <w:rFonts w:ascii="Calibri" w:eastAsia="맑은 고딕" w:hAnsi="Calibri"/>
          <w:kern w:val="2"/>
          <w:sz w:val="22"/>
          <w:szCs w:val="22"/>
          <w:lang w:eastAsia="ko-KR"/>
        </w:rPr>
      </w:pPr>
      <w:r>
        <w:t>14.1</w:t>
      </w:r>
      <w:r>
        <w:rPr>
          <w:rFonts w:ascii="Calibri" w:eastAsia="맑은 고딕" w:hAnsi="Calibri"/>
          <w:kern w:val="2"/>
          <w:sz w:val="22"/>
          <w:szCs w:val="22"/>
          <w:lang w:eastAsia="ko-KR"/>
        </w:rPr>
        <w:tab/>
      </w:r>
      <w:r>
        <w:t>Release 14 IMS/CS Work Items [MMCMH-CT], [IMSProtoc8], [PWDIMS-CT], [REAS_EXT], [MCPTTProtoc1], [CH14-DCCII-CT], [SPECTRE-CT], [MCImp-eMCPTT-CT], [MCImp-MCDATA-CT], [MCImp-MCVIDEO-CT], [ISAT], [TEI14] – IMS/CS</w:t>
      </w:r>
      <w:r>
        <w:tab/>
      </w:r>
      <w:r>
        <w:fldChar w:fldCharType="begin"/>
      </w:r>
      <w:r>
        <w:instrText xml:space="preserve"> PAGEREF _Toc183694964 \h </w:instrText>
      </w:r>
      <w:r>
        <w:fldChar w:fldCharType="separate"/>
      </w:r>
      <w:r>
        <w:t>28</w:t>
      </w:r>
      <w:r>
        <w:fldChar w:fldCharType="end"/>
      </w:r>
    </w:p>
    <w:p w14:paraId="32720C81" w14:textId="619A0791" w:rsidR="00DB771A" w:rsidRDefault="00DB771A">
      <w:pPr>
        <w:pStyle w:val="TOC3"/>
        <w:rPr>
          <w:rFonts w:ascii="Calibri" w:eastAsia="맑은 고딕" w:hAnsi="Calibri"/>
          <w:kern w:val="2"/>
          <w:sz w:val="22"/>
          <w:szCs w:val="22"/>
          <w:lang w:eastAsia="ko-KR"/>
        </w:rPr>
      </w:pPr>
      <w:r>
        <w:t>14.2</w:t>
      </w:r>
      <w:r>
        <w:rPr>
          <w:rFonts w:ascii="Calibri" w:eastAsia="맑은 고딕" w:hAnsi="Calibri"/>
          <w:kern w:val="2"/>
          <w:sz w:val="22"/>
          <w:szCs w:val="22"/>
          <w:lang w:eastAsia="ko-KR"/>
        </w:rPr>
        <w:tab/>
      </w:r>
      <w:r>
        <w:t>Release 14 Packet Core Work Items [NonIP_GPRS-CT], [CUPS-CT], [DLoCMe], [V8-CT], [V2X-CT], [SDCI-CT], [AULC-CT], [AE_enTV-CT], [DBPU], [PS_DATA_OFF-CT], [TEI14] – PC</w:t>
      </w:r>
      <w:r>
        <w:tab/>
      </w:r>
      <w:r>
        <w:fldChar w:fldCharType="begin"/>
      </w:r>
      <w:r>
        <w:instrText xml:space="preserve"> PAGEREF _Toc183694965 \h </w:instrText>
      </w:r>
      <w:r>
        <w:fldChar w:fldCharType="separate"/>
      </w:r>
      <w:r>
        <w:t>28</w:t>
      </w:r>
      <w:r>
        <w:fldChar w:fldCharType="end"/>
      </w:r>
    </w:p>
    <w:p w14:paraId="5C567B1E" w14:textId="12012F4E" w:rsidR="00DB771A" w:rsidRDefault="00DB771A">
      <w:pPr>
        <w:pStyle w:val="TOC2"/>
        <w:rPr>
          <w:rFonts w:ascii="Calibri" w:eastAsia="맑은 고딕" w:hAnsi="Calibri"/>
          <w:kern w:val="2"/>
          <w:sz w:val="22"/>
          <w:szCs w:val="22"/>
          <w:lang w:eastAsia="ko-KR"/>
        </w:rPr>
      </w:pPr>
      <w:r>
        <w:t>15</w:t>
      </w:r>
      <w:r>
        <w:rPr>
          <w:rFonts w:ascii="Calibri" w:eastAsia="맑은 고딕" w:hAnsi="Calibri"/>
          <w:kern w:val="2"/>
          <w:sz w:val="22"/>
          <w:szCs w:val="22"/>
          <w:lang w:eastAsia="ko-KR"/>
        </w:rPr>
        <w:tab/>
      </w:r>
      <w:r>
        <w:t>Release 15</w:t>
      </w:r>
      <w:r>
        <w:tab/>
      </w:r>
      <w:r>
        <w:fldChar w:fldCharType="begin"/>
      </w:r>
      <w:r>
        <w:instrText xml:space="preserve"> PAGEREF _Toc183694966 \h </w:instrText>
      </w:r>
      <w:r>
        <w:fldChar w:fldCharType="separate"/>
      </w:r>
      <w:r>
        <w:t>28</w:t>
      </w:r>
      <w:r>
        <w:fldChar w:fldCharType="end"/>
      </w:r>
    </w:p>
    <w:p w14:paraId="7CBE07F5" w14:textId="64B90EEB" w:rsidR="00DB771A" w:rsidRDefault="00DB771A">
      <w:pPr>
        <w:pStyle w:val="TOC3"/>
        <w:rPr>
          <w:rFonts w:ascii="Calibri" w:eastAsia="맑은 고딕" w:hAnsi="Calibri"/>
          <w:kern w:val="2"/>
          <w:sz w:val="22"/>
          <w:szCs w:val="22"/>
          <w:lang w:eastAsia="ko-KR"/>
        </w:rPr>
      </w:pPr>
      <w:r>
        <w:t>15.1</w:t>
      </w:r>
      <w:r>
        <w:rPr>
          <w:rFonts w:ascii="Calibri" w:eastAsia="맑은 고딕" w:hAnsi="Calibri"/>
          <w:kern w:val="2"/>
          <w:sz w:val="22"/>
          <w:szCs w:val="22"/>
          <w:lang w:eastAsia="ko-KR"/>
        </w:rPr>
        <w:tab/>
      </w:r>
      <w:r>
        <w:t>Release 15 IMS/CS Work Items [IMSProtoc9], [eCNAM-CT], [eMCVideo-CT], [5GS_Ph1-IMSo5G], [bSRVCC_MT], [MONASTERY], [eSPECTRE], [TEI15] – IMS/CS</w:t>
      </w:r>
      <w:r>
        <w:tab/>
      </w:r>
      <w:r>
        <w:fldChar w:fldCharType="begin"/>
      </w:r>
      <w:r>
        <w:instrText xml:space="preserve"> PAGEREF _Toc183694967 \h </w:instrText>
      </w:r>
      <w:r>
        <w:fldChar w:fldCharType="separate"/>
      </w:r>
      <w:r>
        <w:t>28</w:t>
      </w:r>
      <w:r>
        <w:fldChar w:fldCharType="end"/>
      </w:r>
    </w:p>
    <w:p w14:paraId="21444EF2" w14:textId="14EE2AE9" w:rsidR="00DB771A" w:rsidRDefault="00DB771A">
      <w:pPr>
        <w:pStyle w:val="TOC3"/>
        <w:rPr>
          <w:rFonts w:ascii="Calibri" w:eastAsia="맑은 고딕" w:hAnsi="Calibri"/>
          <w:kern w:val="2"/>
          <w:sz w:val="22"/>
          <w:szCs w:val="22"/>
          <w:lang w:eastAsia="ko-KR"/>
        </w:rPr>
      </w:pPr>
      <w:r>
        <w:t>15.2</w:t>
      </w:r>
      <w:r>
        <w:rPr>
          <w:rFonts w:ascii="Calibri" w:eastAsia="맑은 고딕" w:hAnsi="Calibri"/>
          <w:kern w:val="2"/>
          <w:sz w:val="22"/>
          <w:szCs w:val="22"/>
          <w:lang w:eastAsia="ko-KR"/>
        </w:rPr>
        <w:tab/>
      </w:r>
      <w:r>
        <w:t>Release 15 Packet Core Work Items [FS_PC_VBC], [5GS_Ph1-CT], [NAPS-CT], [EDCE5-CT], [eVoLP-CT], [PS_DATA_OFF2-CT], [PC_VBC], [CAPIF-CT], [NETSLICE-5GTRACE-CT], [TEI15] – PC</w:t>
      </w:r>
      <w:r>
        <w:tab/>
      </w:r>
      <w:r>
        <w:fldChar w:fldCharType="begin"/>
      </w:r>
      <w:r>
        <w:instrText xml:space="preserve"> PAGEREF _Toc183694968 \h </w:instrText>
      </w:r>
      <w:r>
        <w:fldChar w:fldCharType="separate"/>
      </w:r>
      <w:r>
        <w:t>29</w:t>
      </w:r>
      <w:r>
        <w:fldChar w:fldCharType="end"/>
      </w:r>
    </w:p>
    <w:p w14:paraId="54956704" w14:textId="52528C4A" w:rsidR="00DB771A" w:rsidRDefault="00DB771A">
      <w:pPr>
        <w:pStyle w:val="TOC2"/>
        <w:rPr>
          <w:rFonts w:ascii="Calibri" w:eastAsia="맑은 고딕" w:hAnsi="Calibri"/>
          <w:kern w:val="2"/>
          <w:sz w:val="22"/>
          <w:szCs w:val="22"/>
          <w:lang w:eastAsia="ko-KR"/>
        </w:rPr>
      </w:pPr>
      <w:r>
        <w:t>16</w:t>
      </w:r>
      <w:r>
        <w:rPr>
          <w:rFonts w:ascii="Calibri" w:eastAsia="맑은 고딕" w:hAnsi="Calibri"/>
          <w:kern w:val="2"/>
          <w:sz w:val="22"/>
          <w:szCs w:val="22"/>
          <w:lang w:eastAsia="ko-KR"/>
        </w:rPr>
        <w:tab/>
      </w:r>
      <w:r>
        <w:t>Release 16</w:t>
      </w:r>
      <w:r>
        <w:tab/>
      </w:r>
      <w:r>
        <w:fldChar w:fldCharType="begin"/>
      </w:r>
      <w:r>
        <w:instrText xml:space="preserve"> PAGEREF _Toc183694969 \h </w:instrText>
      </w:r>
      <w:r>
        <w:fldChar w:fldCharType="separate"/>
      </w:r>
      <w:r>
        <w:t>29</w:t>
      </w:r>
      <w:r>
        <w:fldChar w:fldCharType="end"/>
      </w:r>
    </w:p>
    <w:p w14:paraId="029DDAC6" w14:textId="586D3E7B" w:rsidR="00DB771A" w:rsidRDefault="00DB771A">
      <w:pPr>
        <w:pStyle w:val="TOC3"/>
        <w:rPr>
          <w:rFonts w:ascii="Calibri" w:eastAsia="맑은 고딕" w:hAnsi="Calibri"/>
          <w:kern w:val="2"/>
          <w:sz w:val="22"/>
          <w:szCs w:val="22"/>
          <w:lang w:eastAsia="ko-KR"/>
        </w:rPr>
      </w:pPr>
      <w:r>
        <w:t>16.1</w:t>
      </w:r>
      <w:r>
        <w:rPr>
          <w:rFonts w:ascii="Calibri" w:eastAsia="맑은 고딕" w:hAnsi="Calibri"/>
          <w:kern w:val="2"/>
          <w:sz w:val="22"/>
          <w:szCs w:val="22"/>
          <w:lang w:eastAsia="ko-KR"/>
        </w:rPr>
        <w:tab/>
      </w:r>
      <w:r>
        <w:t>Release 16 IMS/CS Work Items [MuD], [IMSProtoc16], [E2E_DELAY], [VBCLTE], [eIMS5G_SBA], [5G_SRVCC], [TEI16] – IMS/CS</w:t>
      </w:r>
      <w:r>
        <w:tab/>
      </w:r>
      <w:r>
        <w:fldChar w:fldCharType="begin"/>
      </w:r>
      <w:r>
        <w:instrText xml:space="preserve"> PAGEREF _Toc183694970 \h </w:instrText>
      </w:r>
      <w:r>
        <w:fldChar w:fldCharType="separate"/>
      </w:r>
      <w:r>
        <w:t>29</w:t>
      </w:r>
      <w:r>
        <w:fldChar w:fldCharType="end"/>
      </w:r>
    </w:p>
    <w:p w14:paraId="7CDE9AFE" w14:textId="0E83D1D7" w:rsidR="00DB771A" w:rsidRDefault="00DB771A">
      <w:pPr>
        <w:pStyle w:val="TOC3"/>
        <w:rPr>
          <w:rFonts w:ascii="Calibri" w:eastAsia="맑은 고딕" w:hAnsi="Calibri"/>
          <w:kern w:val="2"/>
          <w:sz w:val="22"/>
          <w:szCs w:val="22"/>
          <w:lang w:eastAsia="ko-KR"/>
        </w:rPr>
      </w:pPr>
      <w:r>
        <w:t>16.2</w:t>
      </w:r>
      <w:r>
        <w:rPr>
          <w:rFonts w:ascii="Calibri" w:eastAsia="맑은 고딕" w:hAnsi="Calibri"/>
          <w:kern w:val="2"/>
          <w:sz w:val="22"/>
          <w:szCs w:val="22"/>
          <w:lang w:eastAsia="ko-KR"/>
        </w:rPr>
        <w:tab/>
      </w:r>
      <w:r>
        <w:t>Release 16 Packet Core Work Items [en5GPccSer], [eNA], [5G_eSBA], [ATSSS], [Vertical_LAN], [ETSUN], [PARLOS], [eNS], [5G_eLCS], [5G_CIoT], [5WWC], [RACS], [SBIProtoc16], [eV2XARC], [5G_URLLC], [eNAPIs], [xBDT], [V2XAPP], [MC_XMB-CT], [eCAPIF], [SEAL], [TE</w:t>
      </w:r>
      <w:r>
        <w:tab/>
      </w:r>
      <w:r>
        <w:fldChar w:fldCharType="begin"/>
      </w:r>
      <w:r>
        <w:instrText xml:space="preserve"> PAGEREF _Toc183694971 \h </w:instrText>
      </w:r>
      <w:r>
        <w:fldChar w:fldCharType="separate"/>
      </w:r>
      <w:r>
        <w:t>29</w:t>
      </w:r>
      <w:r>
        <w:fldChar w:fldCharType="end"/>
      </w:r>
    </w:p>
    <w:p w14:paraId="02ED03E8" w14:textId="5C9A85E5" w:rsidR="00DB771A" w:rsidRDefault="00DB771A">
      <w:pPr>
        <w:pStyle w:val="TOC2"/>
        <w:rPr>
          <w:rFonts w:ascii="Calibri" w:eastAsia="맑은 고딕" w:hAnsi="Calibri"/>
          <w:kern w:val="2"/>
          <w:sz w:val="22"/>
          <w:szCs w:val="22"/>
          <w:lang w:eastAsia="ko-KR"/>
        </w:rPr>
      </w:pPr>
      <w:r>
        <w:t>17</w:t>
      </w:r>
      <w:r>
        <w:rPr>
          <w:rFonts w:ascii="Calibri" w:eastAsia="맑은 고딕" w:hAnsi="Calibri"/>
          <w:kern w:val="2"/>
          <w:sz w:val="22"/>
          <w:szCs w:val="22"/>
          <w:lang w:eastAsia="ko-KR"/>
        </w:rPr>
        <w:tab/>
      </w:r>
      <w:r>
        <w:t>Release 17</w:t>
      </w:r>
      <w:r>
        <w:tab/>
      </w:r>
      <w:r>
        <w:fldChar w:fldCharType="begin"/>
      </w:r>
      <w:r>
        <w:instrText xml:space="preserve"> PAGEREF _Toc183694972 \h </w:instrText>
      </w:r>
      <w:r>
        <w:fldChar w:fldCharType="separate"/>
      </w:r>
      <w:r>
        <w:t>29</w:t>
      </w:r>
      <w:r>
        <w:fldChar w:fldCharType="end"/>
      </w:r>
    </w:p>
    <w:p w14:paraId="59BB889D" w14:textId="41AA5146" w:rsidR="00DB771A" w:rsidRDefault="00DB771A">
      <w:pPr>
        <w:pStyle w:val="TOC3"/>
        <w:rPr>
          <w:rFonts w:ascii="Calibri" w:eastAsia="맑은 고딕" w:hAnsi="Calibri"/>
          <w:kern w:val="2"/>
          <w:sz w:val="22"/>
          <w:szCs w:val="22"/>
          <w:lang w:eastAsia="ko-KR"/>
        </w:rPr>
      </w:pPr>
      <w:r>
        <w:t>17.1</w:t>
      </w:r>
      <w:r>
        <w:rPr>
          <w:rFonts w:ascii="Calibri" w:eastAsia="맑은 고딕" w:hAnsi="Calibri"/>
          <w:kern w:val="2"/>
          <w:sz w:val="22"/>
          <w:szCs w:val="22"/>
          <w:lang w:eastAsia="ko-KR"/>
        </w:rPr>
        <w:tab/>
      </w:r>
      <w:r>
        <w:t>Rel-17 work planning</w:t>
      </w:r>
      <w:r>
        <w:tab/>
      </w:r>
      <w:r>
        <w:fldChar w:fldCharType="begin"/>
      </w:r>
      <w:r>
        <w:instrText xml:space="preserve"> PAGEREF _Toc183694973 \h </w:instrText>
      </w:r>
      <w:r>
        <w:fldChar w:fldCharType="separate"/>
      </w:r>
      <w:r>
        <w:t>29</w:t>
      </w:r>
      <w:r>
        <w:fldChar w:fldCharType="end"/>
      </w:r>
    </w:p>
    <w:p w14:paraId="0A74C4C2" w14:textId="4486C5DA" w:rsidR="00DB771A" w:rsidRDefault="00DB771A">
      <w:pPr>
        <w:pStyle w:val="TOC3"/>
        <w:rPr>
          <w:rFonts w:ascii="Calibri" w:eastAsia="맑은 고딕" w:hAnsi="Calibri"/>
          <w:kern w:val="2"/>
          <w:sz w:val="22"/>
          <w:szCs w:val="22"/>
          <w:lang w:eastAsia="ko-KR"/>
        </w:rPr>
      </w:pPr>
      <w:r>
        <w:t>17.2</w:t>
      </w:r>
      <w:r>
        <w:rPr>
          <w:rFonts w:ascii="Calibri" w:eastAsia="맑은 고딕" w:hAnsi="Calibri"/>
          <w:kern w:val="2"/>
          <w:sz w:val="22"/>
          <w:szCs w:val="22"/>
          <w:lang w:eastAsia="ko-KR"/>
        </w:rPr>
        <w:tab/>
      </w:r>
      <w:r>
        <w:t>New WIDs/SIDs for Rel-17</w:t>
      </w:r>
      <w:r>
        <w:tab/>
      </w:r>
      <w:r>
        <w:fldChar w:fldCharType="begin"/>
      </w:r>
      <w:r>
        <w:instrText xml:space="preserve"> PAGEREF _Toc183694974 \h </w:instrText>
      </w:r>
      <w:r>
        <w:fldChar w:fldCharType="separate"/>
      </w:r>
      <w:r>
        <w:t>29</w:t>
      </w:r>
      <w:r>
        <w:fldChar w:fldCharType="end"/>
      </w:r>
    </w:p>
    <w:p w14:paraId="3CAD092A" w14:textId="65A1B22F" w:rsidR="00DB771A" w:rsidRDefault="00DB771A">
      <w:pPr>
        <w:pStyle w:val="TOC3"/>
        <w:rPr>
          <w:rFonts w:ascii="Calibri" w:eastAsia="맑은 고딕" w:hAnsi="Calibri"/>
          <w:kern w:val="2"/>
          <w:sz w:val="22"/>
          <w:szCs w:val="22"/>
          <w:lang w:eastAsia="ko-KR"/>
        </w:rPr>
      </w:pPr>
      <w:r>
        <w:t>17.3</w:t>
      </w:r>
      <w:r>
        <w:rPr>
          <w:rFonts w:ascii="Calibri" w:eastAsia="맑은 고딕" w:hAnsi="Calibri"/>
          <w:kern w:val="2"/>
          <w:sz w:val="22"/>
          <w:szCs w:val="22"/>
          <w:lang w:eastAsia="ko-KR"/>
        </w:rPr>
        <w:tab/>
      </w:r>
      <w:r>
        <w:t>Revised WIDs/SIDs for Rel-17</w:t>
      </w:r>
      <w:r>
        <w:tab/>
      </w:r>
      <w:r>
        <w:fldChar w:fldCharType="begin"/>
      </w:r>
      <w:r>
        <w:instrText xml:space="preserve"> PAGEREF _Toc183694975 \h </w:instrText>
      </w:r>
      <w:r>
        <w:fldChar w:fldCharType="separate"/>
      </w:r>
      <w:r>
        <w:t>29</w:t>
      </w:r>
      <w:r>
        <w:fldChar w:fldCharType="end"/>
      </w:r>
    </w:p>
    <w:p w14:paraId="55455D0F" w14:textId="09036DA9" w:rsidR="00DB771A" w:rsidRDefault="00DB771A">
      <w:pPr>
        <w:pStyle w:val="TOC3"/>
        <w:rPr>
          <w:rFonts w:ascii="Calibri" w:eastAsia="맑은 고딕" w:hAnsi="Calibri"/>
          <w:kern w:val="2"/>
          <w:sz w:val="22"/>
          <w:szCs w:val="22"/>
          <w:lang w:eastAsia="ko-KR"/>
        </w:rPr>
      </w:pPr>
      <w:r>
        <w:t>17.4</w:t>
      </w:r>
      <w:r>
        <w:rPr>
          <w:rFonts w:ascii="Calibri" w:eastAsia="맑은 고딕" w:hAnsi="Calibri"/>
          <w:kern w:val="2"/>
          <w:sz w:val="22"/>
          <w:szCs w:val="22"/>
          <w:lang w:eastAsia="ko-KR"/>
        </w:rPr>
        <w:tab/>
      </w:r>
      <w:r>
        <w:t>TEI17 [TEI17]</w:t>
      </w:r>
      <w:r>
        <w:tab/>
      </w:r>
      <w:r>
        <w:fldChar w:fldCharType="begin"/>
      </w:r>
      <w:r>
        <w:instrText xml:space="preserve"> PAGEREF _Toc183694976 \h </w:instrText>
      </w:r>
      <w:r>
        <w:fldChar w:fldCharType="separate"/>
      </w:r>
      <w:r>
        <w:t>29</w:t>
      </w:r>
      <w:r>
        <w:fldChar w:fldCharType="end"/>
      </w:r>
    </w:p>
    <w:p w14:paraId="610FE941" w14:textId="30B37F36" w:rsidR="00DB771A" w:rsidRDefault="00DB771A">
      <w:pPr>
        <w:pStyle w:val="TOC4"/>
        <w:rPr>
          <w:rFonts w:ascii="Calibri" w:eastAsia="맑은 고딕" w:hAnsi="Calibri"/>
          <w:kern w:val="2"/>
          <w:sz w:val="22"/>
          <w:szCs w:val="22"/>
          <w:lang w:eastAsia="ko-KR"/>
        </w:rPr>
      </w:pPr>
      <w:r>
        <w:t>17.4.1</w:t>
      </w:r>
      <w:r>
        <w:rPr>
          <w:rFonts w:ascii="Calibri" w:eastAsia="맑은 고딕" w:hAnsi="Calibri"/>
          <w:kern w:val="2"/>
          <w:sz w:val="22"/>
          <w:szCs w:val="22"/>
          <w:lang w:eastAsia="ko-KR"/>
        </w:rPr>
        <w:tab/>
      </w:r>
      <w:r>
        <w:t>TEI17 for IMS/CS</w:t>
      </w:r>
      <w:r>
        <w:tab/>
      </w:r>
      <w:r>
        <w:fldChar w:fldCharType="begin"/>
      </w:r>
      <w:r>
        <w:instrText xml:space="preserve"> PAGEREF _Toc183694977 \h </w:instrText>
      </w:r>
      <w:r>
        <w:fldChar w:fldCharType="separate"/>
      </w:r>
      <w:r>
        <w:t>29</w:t>
      </w:r>
      <w:r>
        <w:fldChar w:fldCharType="end"/>
      </w:r>
    </w:p>
    <w:p w14:paraId="3A745687" w14:textId="632276FF" w:rsidR="00DB771A" w:rsidRDefault="00DB771A">
      <w:pPr>
        <w:pStyle w:val="TOC4"/>
        <w:rPr>
          <w:rFonts w:ascii="Calibri" w:eastAsia="맑은 고딕" w:hAnsi="Calibri"/>
          <w:kern w:val="2"/>
          <w:sz w:val="22"/>
          <w:szCs w:val="22"/>
          <w:lang w:eastAsia="ko-KR"/>
        </w:rPr>
      </w:pPr>
      <w:r>
        <w:t>17.4.2</w:t>
      </w:r>
      <w:r>
        <w:rPr>
          <w:rFonts w:ascii="Calibri" w:eastAsia="맑은 고딕" w:hAnsi="Calibri"/>
          <w:kern w:val="2"/>
          <w:sz w:val="22"/>
          <w:szCs w:val="22"/>
          <w:lang w:eastAsia="ko-KR"/>
        </w:rPr>
        <w:tab/>
      </w:r>
      <w:r>
        <w:t>TEI17 for Packet Core</w:t>
      </w:r>
      <w:r>
        <w:tab/>
      </w:r>
      <w:r>
        <w:fldChar w:fldCharType="begin"/>
      </w:r>
      <w:r>
        <w:instrText xml:space="preserve"> PAGEREF _Toc183694978 \h </w:instrText>
      </w:r>
      <w:r>
        <w:fldChar w:fldCharType="separate"/>
      </w:r>
      <w:r>
        <w:t>29</w:t>
      </w:r>
      <w:r>
        <w:fldChar w:fldCharType="end"/>
      </w:r>
    </w:p>
    <w:p w14:paraId="1C2852CF" w14:textId="67B52CE7" w:rsidR="00DB771A" w:rsidRDefault="00DB771A">
      <w:pPr>
        <w:pStyle w:val="TOC3"/>
        <w:rPr>
          <w:rFonts w:ascii="Calibri" w:eastAsia="맑은 고딕" w:hAnsi="Calibri"/>
          <w:kern w:val="2"/>
          <w:sz w:val="22"/>
          <w:szCs w:val="22"/>
          <w:lang w:eastAsia="ko-KR"/>
        </w:rPr>
      </w:pPr>
      <w:r>
        <w:t>17.5</w:t>
      </w:r>
      <w:r>
        <w:rPr>
          <w:rFonts w:ascii="Calibri" w:eastAsia="맑은 고딕" w:hAnsi="Calibri"/>
          <w:kern w:val="2"/>
          <w:sz w:val="22"/>
          <w:szCs w:val="22"/>
          <w:lang w:eastAsia="ko-KR"/>
        </w:rPr>
        <w:tab/>
      </w:r>
      <w:r>
        <w:t>Service Based Interface Protocol Improvements Release 17 [SBIProtoc17]</w:t>
      </w:r>
      <w:r>
        <w:tab/>
      </w:r>
      <w:r>
        <w:fldChar w:fldCharType="begin"/>
      </w:r>
      <w:r>
        <w:instrText xml:space="preserve"> PAGEREF _Toc183694979 \h </w:instrText>
      </w:r>
      <w:r>
        <w:fldChar w:fldCharType="separate"/>
      </w:r>
      <w:r>
        <w:t>29</w:t>
      </w:r>
      <w:r>
        <w:fldChar w:fldCharType="end"/>
      </w:r>
    </w:p>
    <w:p w14:paraId="51FD99E7" w14:textId="7C635654" w:rsidR="00DB771A" w:rsidRDefault="00DB771A">
      <w:pPr>
        <w:pStyle w:val="TOC3"/>
        <w:rPr>
          <w:rFonts w:ascii="Calibri" w:eastAsia="맑은 고딕" w:hAnsi="Calibri"/>
          <w:kern w:val="2"/>
          <w:sz w:val="22"/>
          <w:szCs w:val="22"/>
          <w:lang w:eastAsia="ko-KR"/>
        </w:rPr>
      </w:pPr>
      <w:r>
        <w:t>17.6</w:t>
      </w:r>
      <w:r>
        <w:rPr>
          <w:rFonts w:ascii="Calibri" w:eastAsia="맑은 고딕" w:hAnsi="Calibri"/>
          <w:kern w:val="2"/>
          <w:sz w:val="22"/>
          <w:szCs w:val="22"/>
          <w:lang w:eastAsia="ko-KR"/>
        </w:rPr>
        <w:tab/>
      </w:r>
      <w:r>
        <w:t>Multi-device and multi-identity enhancements [MuDe]</w:t>
      </w:r>
      <w:r>
        <w:tab/>
      </w:r>
      <w:r>
        <w:fldChar w:fldCharType="begin"/>
      </w:r>
      <w:r>
        <w:instrText xml:space="preserve"> PAGEREF _Toc183694980 \h </w:instrText>
      </w:r>
      <w:r>
        <w:fldChar w:fldCharType="separate"/>
      </w:r>
      <w:r>
        <w:t>29</w:t>
      </w:r>
      <w:r>
        <w:fldChar w:fldCharType="end"/>
      </w:r>
    </w:p>
    <w:p w14:paraId="0906106F" w14:textId="7F9350EA" w:rsidR="00DB771A" w:rsidRDefault="00DB771A">
      <w:pPr>
        <w:pStyle w:val="TOC3"/>
        <w:rPr>
          <w:rFonts w:ascii="Calibri" w:eastAsia="맑은 고딕" w:hAnsi="Calibri"/>
          <w:kern w:val="2"/>
          <w:sz w:val="22"/>
          <w:szCs w:val="22"/>
          <w:lang w:eastAsia="ko-KR"/>
        </w:rPr>
      </w:pPr>
      <w:r>
        <w:t>17.7</w:t>
      </w:r>
      <w:r>
        <w:rPr>
          <w:rFonts w:ascii="Calibri" w:eastAsia="맑은 고딕" w:hAnsi="Calibri"/>
          <w:kern w:val="2"/>
          <w:sz w:val="22"/>
          <w:szCs w:val="22"/>
          <w:lang w:eastAsia="ko-KR"/>
        </w:rPr>
        <w:tab/>
      </w:r>
      <w:r>
        <w:t>Stage-3 5GS NAS protocol development 17 [5GProtoc17] [5GProtoc17-non3GPP]</w:t>
      </w:r>
      <w:r>
        <w:tab/>
      </w:r>
      <w:r>
        <w:fldChar w:fldCharType="begin"/>
      </w:r>
      <w:r>
        <w:instrText xml:space="preserve"> PAGEREF _Toc183694981 \h </w:instrText>
      </w:r>
      <w:r>
        <w:fldChar w:fldCharType="separate"/>
      </w:r>
      <w:r>
        <w:t>29</w:t>
      </w:r>
      <w:r>
        <w:fldChar w:fldCharType="end"/>
      </w:r>
    </w:p>
    <w:p w14:paraId="48B119D0" w14:textId="05028EFF" w:rsidR="00DB771A" w:rsidRDefault="00DB771A">
      <w:pPr>
        <w:pStyle w:val="TOC3"/>
        <w:rPr>
          <w:rFonts w:ascii="Calibri" w:eastAsia="맑은 고딕" w:hAnsi="Calibri"/>
          <w:kern w:val="2"/>
          <w:sz w:val="22"/>
          <w:szCs w:val="22"/>
          <w:lang w:eastAsia="ko-KR"/>
        </w:rPr>
      </w:pPr>
      <w:r>
        <w:t>17.8</w:t>
      </w:r>
      <w:r>
        <w:rPr>
          <w:rFonts w:ascii="Calibri" w:eastAsia="맑은 고딕" w:hAnsi="Calibri"/>
          <w:kern w:val="2"/>
          <w:sz w:val="22"/>
          <w:szCs w:val="22"/>
          <w:lang w:eastAsia="ko-KR"/>
        </w:rPr>
        <w:tab/>
      </w:r>
      <w:r>
        <w:t>Protocol enhancements for Mission Critical Services [MCProtoc17]</w:t>
      </w:r>
      <w:r>
        <w:tab/>
      </w:r>
      <w:r>
        <w:fldChar w:fldCharType="begin"/>
      </w:r>
      <w:r>
        <w:instrText xml:space="preserve"> PAGEREF _Toc183694982 \h </w:instrText>
      </w:r>
      <w:r>
        <w:fldChar w:fldCharType="separate"/>
      </w:r>
      <w:r>
        <w:t>29</w:t>
      </w:r>
      <w:r>
        <w:fldChar w:fldCharType="end"/>
      </w:r>
    </w:p>
    <w:p w14:paraId="4D380FD6" w14:textId="53F5DBD2" w:rsidR="00DB771A" w:rsidRDefault="00DB771A">
      <w:pPr>
        <w:pStyle w:val="TOC3"/>
        <w:rPr>
          <w:rFonts w:ascii="Calibri" w:eastAsia="맑은 고딕" w:hAnsi="Calibri"/>
          <w:kern w:val="2"/>
          <w:sz w:val="22"/>
          <w:szCs w:val="22"/>
          <w:lang w:eastAsia="ko-KR"/>
        </w:rPr>
      </w:pPr>
      <w:r>
        <w:t>17.9</w:t>
      </w:r>
      <w:r>
        <w:rPr>
          <w:rFonts w:ascii="Calibri" w:eastAsia="맑은 고딕" w:hAnsi="Calibri"/>
          <w:kern w:val="2"/>
          <w:sz w:val="22"/>
          <w:szCs w:val="22"/>
          <w:lang w:eastAsia="ko-KR"/>
        </w:rPr>
        <w:tab/>
      </w:r>
      <w:r>
        <w:t>Stage-3 SAE Protocol Development [SAES17] [SAES17-CSFB] [SAES17-non3GPP]</w:t>
      </w:r>
      <w:r>
        <w:tab/>
      </w:r>
      <w:r>
        <w:fldChar w:fldCharType="begin"/>
      </w:r>
      <w:r>
        <w:instrText xml:space="preserve"> PAGEREF _Toc183694983 \h </w:instrText>
      </w:r>
      <w:r>
        <w:fldChar w:fldCharType="separate"/>
      </w:r>
      <w:r>
        <w:t>29</w:t>
      </w:r>
      <w:r>
        <w:fldChar w:fldCharType="end"/>
      </w:r>
    </w:p>
    <w:p w14:paraId="7AC46552" w14:textId="4E1273B0" w:rsidR="00DB771A" w:rsidRDefault="00DB771A">
      <w:pPr>
        <w:pStyle w:val="TOC3"/>
        <w:rPr>
          <w:rFonts w:ascii="Calibri" w:eastAsia="맑은 고딕" w:hAnsi="Calibri"/>
          <w:kern w:val="2"/>
          <w:sz w:val="22"/>
          <w:szCs w:val="22"/>
          <w:lang w:eastAsia="ko-KR"/>
        </w:rPr>
      </w:pPr>
      <w:r>
        <w:lastRenderedPageBreak/>
        <w:t>17.10</w:t>
      </w:r>
      <w:r>
        <w:rPr>
          <w:rFonts w:ascii="Calibri" w:eastAsia="맑은 고딕" w:hAnsi="Calibri"/>
          <w:kern w:val="2"/>
          <w:sz w:val="22"/>
          <w:szCs w:val="22"/>
          <w:lang w:eastAsia="ko-KR"/>
        </w:rPr>
        <w:tab/>
      </w:r>
      <w:r>
        <w:t>Enhancement for the 5G Control Plane Steering of Roaming for UE in CONNECTED mode [eCPSOR_CON]</w:t>
      </w:r>
      <w:r>
        <w:tab/>
      </w:r>
      <w:r>
        <w:fldChar w:fldCharType="begin"/>
      </w:r>
      <w:r>
        <w:instrText xml:space="preserve"> PAGEREF _Toc183694984 \h </w:instrText>
      </w:r>
      <w:r>
        <w:fldChar w:fldCharType="separate"/>
      </w:r>
      <w:r>
        <w:t>29</w:t>
      </w:r>
      <w:r>
        <w:fldChar w:fldCharType="end"/>
      </w:r>
    </w:p>
    <w:p w14:paraId="5B700029" w14:textId="494E8186" w:rsidR="00DB771A" w:rsidRDefault="00DB771A">
      <w:pPr>
        <w:pStyle w:val="TOC3"/>
        <w:rPr>
          <w:rFonts w:ascii="Calibri" w:eastAsia="맑은 고딕" w:hAnsi="Calibri"/>
          <w:kern w:val="2"/>
          <w:sz w:val="22"/>
          <w:szCs w:val="22"/>
          <w:lang w:eastAsia="ko-KR"/>
        </w:rPr>
      </w:pPr>
      <w:r>
        <w:t>17.11</w:t>
      </w:r>
      <w:r>
        <w:rPr>
          <w:rFonts w:ascii="Calibri" w:eastAsia="맑은 고딕" w:hAnsi="Calibri"/>
          <w:kern w:val="2"/>
          <w:sz w:val="22"/>
          <w:szCs w:val="22"/>
          <w:lang w:eastAsia="ko-KR"/>
        </w:rPr>
        <w:tab/>
      </w:r>
      <w:r>
        <w:t>IMS Stage-3 IETF Protocol Alignment [IMSProtoc17]</w:t>
      </w:r>
      <w:r>
        <w:tab/>
      </w:r>
      <w:r>
        <w:fldChar w:fldCharType="begin"/>
      </w:r>
      <w:r>
        <w:instrText xml:space="preserve"> PAGEREF _Toc183694985 \h </w:instrText>
      </w:r>
      <w:r>
        <w:fldChar w:fldCharType="separate"/>
      </w:r>
      <w:r>
        <w:t>30</w:t>
      </w:r>
      <w:r>
        <w:fldChar w:fldCharType="end"/>
      </w:r>
    </w:p>
    <w:p w14:paraId="72C30B05" w14:textId="28B1CF94" w:rsidR="00DB771A" w:rsidRDefault="00DB771A">
      <w:pPr>
        <w:pStyle w:val="TOC3"/>
        <w:rPr>
          <w:rFonts w:ascii="Calibri" w:eastAsia="맑은 고딕" w:hAnsi="Calibri"/>
          <w:kern w:val="2"/>
          <w:sz w:val="22"/>
          <w:szCs w:val="22"/>
          <w:lang w:eastAsia="ko-KR"/>
        </w:rPr>
      </w:pPr>
      <w:r>
        <w:t>17.12</w:t>
      </w:r>
      <w:r>
        <w:rPr>
          <w:rFonts w:ascii="Calibri" w:eastAsia="맑은 고딕" w:hAnsi="Calibri"/>
          <w:kern w:val="2"/>
          <w:sz w:val="22"/>
          <w:szCs w:val="22"/>
          <w:lang w:eastAsia="ko-KR"/>
        </w:rPr>
        <w:tab/>
      </w:r>
      <w:r>
        <w:t>CT aspects of Enhancements to Mission Critical Data [eMCData3]</w:t>
      </w:r>
      <w:r>
        <w:tab/>
      </w:r>
      <w:r>
        <w:fldChar w:fldCharType="begin"/>
      </w:r>
      <w:r>
        <w:instrText xml:space="preserve"> PAGEREF _Toc183694986 \h </w:instrText>
      </w:r>
      <w:r>
        <w:fldChar w:fldCharType="separate"/>
      </w:r>
      <w:r>
        <w:t>30</w:t>
      </w:r>
      <w:r>
        <w:fldChar w:fldCharType="end"/>
      </w:r>
    </w:p>
    <w:p w14:paraId="3F8AAEC2" w14:textId="519C3D3F" w:rsidR="00DB771A" w:rsidRDefault="00DB771A">
      <w:pPr>
        <w:pStyle w:val="TOC3"/>
        <w:rPr>
          <w:rFonts w:ascii="Calibri" w:eastAsia="맑은 고딕" w:hAnsi="Calibri"/>
          <w:kern w:val="2"/>
          <w:sz w:val="22"/>
          <w:szCs w:val="22"/>
          <w:lang w:eastAsia="ko-KR"/>
        </w:rPr>
      </w:pPr>
      <w:r>
        <w:t>17.13</w:t>
      </w:r>
      <w:r>
        <w:rPr>
          <w:rFonts w:ascii="Calibri" w:eastAsia="맑은 고딕" w:hAnsi="Calibri"/>
          <w:kern w:val="2"/>
          <w:sz w:val="22"/>
          <w:szCs w:val="22"/>
          <w:lang w:eastAsia="ko-KR"/>
        </w:rPr>
        <w:tab/>
      </w:r>
      <w:r>
        <w:t>Stage 3 of Multimedia Priority Service (MPS) Phase 2 [MPS2]</w:t>
      </w:r>
      <w:r>
        <w:tab/>
      </w:r>
      <w:r>
        <w:fldChar w:fldCharType="begin"/>
      </w:r>
      <w:r>
        <w:instrText xml:space="preserve"> PAGEREF _Toc183694987 \h </w:instrText>
      </w:r>
      <w:r>
        <w:fldChar w:fldCharType="separate"/>
      </w:r>
      <w:r>
        <w:t>30</w:t>
      </w:r>
      <w:r>
        <w:fldChar w:fldCharType="end"/>
      </w:r>
    </w:p>
    <w:p w14:paraId="465F30B4" w14:textId="1279D35F" w:rsidR="00DB771A" w:rsidRDefault="00DB771A">
      <w:pPr>
        <w:pStyle w:val="TOC3"/>
        <w:rPr>
          <w:rFonts w:ascii="Calibri" w:eastAsia="맑은 고딕" w:hAnsi="Calibri"/>
          <w:kern w:val="2"/>
          <w:sz w:val="22"/>
          <w:szCs w:val="22"/>
          <w:lang w:eastAsia="ko-KR"/>
        </w:rPr>
      </w:pPr>
      <w:r>
        <w:t>17.14</w:t>
      </w:r>
      <w:r>
        <w:rPr>
          <w:rFonts w:ascii="Calibri" w:eastAsia="맑은 고딕" w:hAnsi="Calibri"/>
          <w:kern w:val="2"/>
          <w:sz w:val="22"/>
          <w:szCs w:val="22"/>
          <w:lang w:eastAsia="ko-KR"/>
        </w:rPr>
        <w:tab/>
      </w:r>
      <w:r>
        <w:t>PFD management enhancement [pfdManEnh]</w:t>
      </w:r>
      <w:r>
        <w:tab/>
      </w:r>
      <w:r>
        <w:fldChar w:fldCharType="begin"/>
      </w:r>
      <w:r>
        <w:instrText xml:space="preserve"> PAGEREF _Toc183694988 \h </w:instrText>
      </w:r>
      <w:r>
        <w:fldChar w:fldCharType="separate"/>
      </w:r>
      <w:r>
        <w:t>30</w:t>
      </w:r>
      <w:r>
        <w:fldChar w:fldCharType="end"/>
      </w:r>
    </w:p>
    <w:p w14:paraId="4CDC3644" w14:textId="5DC9B9B4" w:rsidR="00DB771A" w:rsidRDefault="00DB771A">
      <w:pPr>
        <w:pStyle w:val="TOC3"/>
        <w:rPr>
          <w:rFonts w:ascii="Calibri" w:eastAsia="맑은 고딕" w:hAnsi="Calibri"/>
          <w:kern w:val="2"/>
          <w:sz w:val="22"/>
          <w:szCs w:val="22"/>
          <w:lang w:eastAsia="ko-KR"/>
        </w:rPr>
      </w:pPr>
      <w:r>
        <w:t>17.15</w:t>
      </w:r>
      <w:r>
        <w:rPr>
          <w:rFonts w:ascii="Calibri" w:eastAsia="맑은 고딕" w:hAnsi="Calibri"/>
          <w:kern w:val="2"/>
          <w:sz w:val="22"/>
          <w:szCs w:val="22"/>
          <w:lang w:eastAsia="ko-KR"/>
        </w:rPr>
        <w:tab/>
      </w:r>
      <w:r>
        <w:t>Best Practice of PFCP [BEPoP]</w:t>
      </w:r>
      <w:r>
        <w:tab/>
      </w:r>
      <w:r>
        <w:fldChar w:fldCharType="begin"/>
      </w:r>
      <w:r>
        <w:instrText xml:space="preserve"> PAGEREF _Toc183694989 \h </w:instrText>
      </w:r>
      <w:r>
        <w:fldChar w:fldCharType="separate"/>
      </w:r>
      <w:r>
        <w:t>30</w:t>
      </w:r>
      <w:r>
        <w:fldChar w:fldCharType="end"/>
      </w:r>
    </w:p>
    <w:p w14:paraId="371AB67B" w14:textId="66A45103" w:rsidR="00DB771A" w:rsidRDefault="00DB771A">
      <w:pPr>
        <w:pStyle w:val="TOC3"/>
        <w:rPr>
          <w:rFonts w:ascii="Calibri" w:eastAsia="맑은 고딕" w:hAnsi="Calibri"/>
          <w:kern w:val="2"/>
          <w:sz w:val="22"/>
          <w:szCs w:val="22"/>
          <w:lang w:eastAsia="ko-KR"/>
        </w:rPr>
      </w:pPr>
      <w:r>
        <w:t>17.16</w:t>
      </w:r>
      <w:r>
        <w:rPr>
          <w:rFonts w:ascii="Calibri" w:eastAsia="맑은 고딕" w:hAnsi="Calibri"/>
          <w:kern w:val="2"/>
          <w:sz w:val="22"/>
          <w:szCs w:val="22"/>
          <w:lang w:eastAsia="ko-KR"/>
        </w:rPr>
        <w:tab/>
      </w:r>
      <w:r>
        <w:t>Restoration of PDN Connections in PGW-C/SMF Set [RPCPSET]</w:t>
      </w:r>
      <w:r>
        <w:tab/>
      </w:r>
      <w:r>
        <w:fldChar w:fldCharType="begin"/>
      </w:r>
      <w:r>
        <w:instrText xml:space="preserve"> PAGEREF _Toc183694990 \h </w:instrText>
      </w:r>
      <w:r>
        <w:fldChar w:fldCharType="separate"/>
      </w:r>
      <w:r>
        <w:t>30</w:t>
      </w:r>
      <w:r>
        <w:fldChar w:fldCharType="end"/>
      </w:r>
    </w:p>
    <w:p w14:paraId="16D7561E" w14:textId="294B45A9" w:rsidR="00DB771A" w:rsidRDefault="00DB771A">
      <w:pPr>
        <w:pStyle w:val="TOC3"/>
        <w:rPr>
          <w:rFonts w:ascii="Calibri" w:eastAsia="맑은 고딕" w:hAnsi="Calibri"/>
          <w:kern w:val="2"/>
          <w:sz w:val="22"/>
          <w:szCs w:val="22"/>
          <w:lang w:eastAsia="ko-KR"/>
        </w:rPr>
      </w:pPr>
      <w:r>
        <w:t>17.17</w:t>
      </w:r>
      <w:r>
        <w:rPr>
          <w:rFonts w:ascii="Calibri" w:eastAsia="맑은 고딕" w:hAnsi="Calibri"/>
          <w:kern w:val="2"/>
          <w:sz w:val="22"/>
          <w:szCs w:val="22"/>
          <w:lang w:eastAsia="ko-KR"/>
        </w:rPr>
        <w:tab/>
      </w:r>
      <w:r>
        <w:t>Stage 3 of eMONASTERY2 [eMONASTERY2]</w:t>
      </w:r>
      <w:r>
        <w:tab/>
      </w:r>
      <w:r>
        <w:fldChar w:fldCharType="begin"/>
      </w:r>
      <w:r>
        <w:instrText xml:space="preserve"> PAGEREF _Toc183694991 \h </w:instrText>
      </w:r>
      <w:r>
        <w:fldChar w:fldCharType="separate"/>
      </w:r>
      <w:r>
        <w:t>30</w:t>
      </w:r>
      <w:r>
        <w:fldChar w:fldCharType="end"/>
      </w:r>
    </w:p>
    <w:p w14:paraId="5E0F70AC" w14:textId="3C0C6374" w:rsidR="00DB771A" w:rsidRDefault="00DB771A">
      <w:pPr>
        <w:pStyle w:val="TOC3"/>
        <w:rPr>
          <w:rFonts w:ascii="Calibri" w:eastAsia="맑은 고딕" w:hAnsi="Calibri"/>
          <w:kern w:val="2"/>
          <w:sz w:val="22"/>
          <w:szCs w:val="22"/>
          <w:lang w:eastAsia="ko-KR"/>
        </w:rPr>
      </w:pPr>
      <w:r>
        <w:t>17.18</w:t>
      </w:r>
      <w:r>
        <w:rPr>
          <w:rFonts w:ascii="Calibri" w:eastAsia="맑은 고딕" w:hAnsi="Calibri"/>
          <w:kern w:val="2"/>
          <w:sz w:val="22"/>
          <w:szCs w:val="22"/>
          <w:lang w:eastAsia="ko-KR"/>
        </w:rPr>
        <w:tab/>
      </w:r>
      <w:r>
        <w:t>CT aspects of 5GC architecture for satellite networks [5GSAT_ARCH-CT]</w:t>
      </w:r>
      <w:r>
        <w:tab/>
      </w:r>
      <w:r>
        <w:fldChar w:fldCharType="begin"/>
      </w:r>
      <w:r>
        <w:instrText xml:space="preserve"> PAGEREF _Toc183694992 \h </w:instrText>
      </w:r>
      <w:r>
        <w:fldChar w:fldCharType="separate"/>
      </w:r>
      <w:r>
        <w:t>30</w:t>
      </w:r>
      <w:r>
        <w:fldChar w:fldCharType="end"/>
      </w:r>
    </w:p>
    <w:p w14:paraId="11626408" w14:textId="74E94953" w:rsidR="00DB771A" w:rsidRDefault="00DB771A">
      <w:pPr>
        <w:pStyle w:val="TOC3"/>
        <w:rPr>
          <w:rFonts w:ascii="Calibri" w:eastAsia="맑은 고딕" w:hAnsi="Calibri"/>
          <w:kern w:val="2"/>
          <w:sz w:val="22"/>
          <w:szCs w:val="22"/>
          <w:lang w:eastAsia="ko-KR"/>
        </w:rPr>
      </w:pPr>
      <w:r>
        <w:t>17.19</w:t>
      </w:r>
      <w:r>
        <w:rPr>
          <w:rFonts w:ascii="Calibri" w:eastAsia="맑은 고딕" w:hAnsi="Calibri"/>
          <w:kern w:val="2"/>
          <w:sz w:val="22"/>
          <w:szCs w:val="22"/>
          <w:lang w:eastAsia="ko-KR"/>
        </w:rPr>
        <w:tab/>
      </w:r>
      <w:r>
        <w:t>CT aspects of Enhanced MCCI with LMR Systems [eMCCI_CT]</w:t>
      </w:r>
      <w:r>
        <w:tab/>
      </w:r>
      <w:r>
        <w:fldChar w:fldCharType="begin"/>
      </w:r>
      <w:r>
        <w:instrText xml:space="preserve"> PAGEREF _Toc183694993 \h </w:instrText>
      </w:r>
      <w:r>
        <w:fldChar w:fldCharType="separate"/>
      </w:r>
      <w:r>
        <w:t>30</w:t>
      </w:r>
      <w:r>
        <w:fldChar w:fldCharType="end"/>
      </w:r>
    </w:p>
    <w:p w14:paraId="06A44FD1" w14:textId="6BCC7B24" w:rsidR="00DB771A" w:rsidRDefault="00DB771A">
      <w:pPr>
        <w:pStyle w:val="TOC3"/>
        <w:rPr>
          <w:rFonts w:ascii="Calibri" w:eastAsia="맑은 고딕" w:hAnsi="Calibri"/>
          <w:kern w:val="2"/>
          <w:sz w:val="22"/>
          <w:szCs w:val="22"/>
          <w:lang w:eastAsia="ko-KR"/>
        </w:rPr>
      </w:pPr>
      <w:r>
        <w:t>17.20</w:t>
      </w:r>
      <w:r>
        <w:rPr>
          <w:rFonts w:ascii="Calibri" w:eastAsia="맑은 고딕" w:hAnsi="Calibri"/>
          <w:kern w:val="2"/>
          <w:sz w:val="22"/>
          <w:szCs w:val="22"/>
          <w:lang w:eastAsia="ko-KR"/>
        </w:rPr>
        <w:tab/>
      </w:r>
      <w:r>
        <w:t>CT aspects of AKMA [AKMA-CT]</w:t>
      </w:r>
      <w:r>
        <w:tab/>
      </w:r>
      <w:r>
        <w:fldChar w:fldCharType="begin"/>
      </w:r>
      <w:r>
        <w:instrText xml:space="preserve"> PAGEREF _Toc183694994 \h </w:instrText>
      </w:r>
      <w:r>
        <w:fldChar w:fldCharType="separate"/>
      </w:r>
      <w:r>
        <w:t>30</w:t>
      </w:r>
      <w:r>
        <w:fldChar w:fldCharType="end"/>
      </w:r>
    </w:p>
    <w:p w14:paraId="6896AE49" w14:textId="4BB37A5C" w:rsidR="00DB771A" w:rsidRDefault="00DB771A">
      <w:pPr>
        <w:pStyle w:val="TOC3"/>
        <w:rPr>
          <w:rFonts w:ascii="Calibri" w:eastAsia="맑은 고딕" w:hAnsi="Calibri"/>
          <w:kern w:val="2"/>
          <w:sz w:val="22"/>
          <w:szCs w:val="22"/>
          <w:lang w:eastAsia="ko-KR"/>
        </w:rPr>
      </w:pPr>
      <w:r>
        <w:t>17.21</w:t>
      </w:r>
      <w:r>
        <w:rPr>
          <w:rFonts w:ascii="Calibri" w:eastAsia="맑은 고딕" w:hAnsi="Calibri"/>
          <w:kern w:val="2"/>
          <w:sz w:val="22"/>
          <w:szCs w:val="22"/>
          <w:lang w:eastAsia="ko-KR"/>
        </w:rPr>
        <w:tab/>
      </w:r>
      <w:r>
        <w:t>PAP/CHAP protocols usage in 5GS [PAP_CHAP]</w:t>
      </w:r>
      <w:r>
        <w:tab/>
      </w:r>
      <w:r>
        <w:fldChar w:fldCharType="begin"/>
      </w:r>
      <w:r>
        <w:instrText xml:space="preserve"> PAGEREF _Toc183694995 \h </w:instrText>
      </w:r>
      <w:r>
        <w:fldChar w:fldCharType="separate"/>
      </w:r>
      <w:r>
        <w:t>30</w:t>
      </w:r>
      <w:r>
        <w:fldChar w:fldCharType="end"/>
      </w:r>
    </w:p>
    <w:p w14:paraId="77A90A8C" w14:textId="6CFBEDEA" w:rsidR="00DB771A" w:rsidRDefault="00DB771A">
      <w:pPr>
        <w:pStyle w:val="TOC3"/>
        <w:rPr>
          <w:rFonts w:ascii="Calibri" w:eastAsia="맑은 고딕" w:hAnsi="Calibri"/>
          <w:kern w:val="2"/>
          <w:sz w:val="22"/>
          <w:szCs w:val="22"/>
          <w:lang w:eastAsia="ko-KR"/>
        </w:rPr>
      </w:pPr>
      <w:r>
        <w:t>17.22</w:t>
      </w:r>
      <w:r>
        <w:rPr>
          <w:rFonts w:ascii="Calibri" w:eastAsia="맑은 고딕" w:hAnsi="Calibri"/>
          <w:kern w:val="2"/>
          <w:sz w:val="22"/>
          <w:szCs w:val="22"/>
          <w:lang w:eastAsia="ko-KR"/>
        </w:rPr>
        <w:tab/>
      </w:r>
      <w:r>
        <w:t>Service-based support for SMS in 5GC [SMS_SBI]</w:t>
      </w:r>
      <w:r>
        <w:tab/>
      </w:r>
      <w:r>
        <w:fldChar w:fldCharType="begin"/>
      </w:r>
      <w:r>
        <w:instrText xml:space="preserve"> PAGEREF _Toc183694996 \h </w:instrText>
      </w:r>
      <w:r>
        <w:fldChar w:fldCharType="separate"/>
      </w:r>
      <w:r>
        <w:t>30</w:t>
      </w:r>
      <w:r>
        <w:fldChar w:fldCharType="end"/>
      </w:r>
    </w:p>
    <w:p w14:paraId="2B068982" w14:textId="77822C67" w:rsidR="00DB771A" w:rsidRDefault="00DB771A">
      <w:pPr>
        <w:pStyle w:val="TOC3"/>
        <w:rPr>
          <w:rFonts w:ascii="Calibri" w:eastAsia="맑은 고딕" w:hAnsi="Calibri"/>
          <w:kern w:val="2"/>
          <w:sz w:val="22"/>
          <w:szCs w:val="22"/>
          <w:lang w:eastAsia="ko-KR"/>
        </w:rPr>
      </w:pPr>
      <w:r>
        <w:t>17.23</w:t>
      </w:r>
      <w:r>
        <w:rPr>
          <w:rFonts w:ascii="Calibri" w:eastAsia="맑은 고딕" w:hAnsi="Calibri"/>
          <w:kern w:val="2"/>
          <w:sz w:val="22"/>
          <w:szCs w:val="22"/>
          <w:lang w:eastAsia="ko-KR"/>
        </w:rPr>
        <w:tab/>
      </w:r>
      <w:r>
        <w:t>Enhancement of Inter-PLMN Roaming [EoIPR]</w:t>
      </w:r>
      <w:r>
        <w:tab/>
      </w:r>
      <w:r>
        <w:fldChar w:fldCharType="begin"/>
      </w:r>
      <w:r>
        <w:instrText xml:space="preserve"> PAGEREF _Toc183694997 \h </w:instrText>
      </w:r>
      <w:r>
        <w:fldChar w:fldCharType="separate"/>
      </w:r>
      <w:r>
        <w:t>30</w:t>
      </w:r>
      <w:r>
        <w:fldChar w:fldCharType="end"/>
      </w:r>
    </w:p>
    <w:p w14:paraId="34D60264" w14:textId="1305A806" w:rsidR="00DB771A" w:rsidRDefault="00DB771A">
      <w:pPr>
        <w:pStyle w:val="TOC3"/>
        <w:rPr>
          <w:rFonts w:ascii="Calibri" w:eastAsia="맑은 고딕" w:hAnsi="Calibri"/>
          <w:kern w:val="2"/>
          <w:sz w:val="22"/>
          <w:szCs w:val="22"/>
          <w:lang w:eastAsia="ko-KR"/>
        </w:rPr>
      </w:pPr>
      <w:r>
        <w:t>17.24</w:t>
      </w:r>
      <w:r>
        <w:rPr>
          <w:rFonts w:ascii="Calibri" w:eastAsia="맑은 고딕" w:hAnsi="Calibri"/>
          <w:kern w:val="2"/>
          <w:sz w:val="22"/>
          <w:szCs w:val="22"/>
          <w:lang w:eastAsia="ko-KR"/>
        </w:rPr>
        <w:tab/>
      </w:r>
      <w:r>
        <w:t>Mission Critical system migration and interconnection [MCSMI_CT]</w:t>
      </w:r>
      <w:r>
        <w:tab/>
      </w:r>
      <w:r>
        <w:fldChar w:fldCharType="begin"/>
      </w:r>
      <w:r>
        <w:instrText xml:space="preserve"> PAGEREF _Toc183694998 \h </w:instrText>
      </w:r>
      <w:r>
        <w:fldChar w:fldCharType="separate"/>
      </w:r>
      <w:r>
        <w:t>30</w:t>
      </w:r>
      <w:r>
        <w:fldChar w:fldCharType="end"/>
      </w:r>
    </w:p>
    <w:p w14:paraId="112678B8" w14:textId="22C4FABB" w:rsidR="00DB771A" w:rsidRDefault="00DB771A">
      <w:pPr>
        <w:pStyle w:val="TOC3"/>
        <w:rPr>
          <w:rFonts w:ascii="Calibri" w:eastAsia="맑은 고딕" w:hAnsi="Calibri"/>
          <w:kern w:val="2"/>
          <w:sz w:val="22"/>
          <w:szCs w:val="22"/>
          <w:lang w:eastAsia="ko-KR"/>
        </w:rPr>
      </w:pPr>
      <w:r>
        <w:t>17.25</w:t>
      </w:r>
      <w:r>
        <w:rPr>
          <w:rFonts w:ascii="Calibri" w:eastAsia="맑은 고딕" w:hAnsi="Calibri"/>
          <w:kern w:val="2"/>
          <w:sz w:val="22"/>
          <w:szCs w:val="22"/>
          <w:lang w:eastAsia="ko-KR"/>
        </w:rPr>
        <w:tab/>
      </w:r>
      <w:r>
        <w:t>CT aspects of Integration of GBA into SBA [GBA_5G]</w:t>
      </w:r>
      <w:r>
        <w:tab/>
      </w:r>
      <w:r>
        <w:fldChar w:fldCharType="begin"/>
      </w:r>
      <w:r>
        <w:instrText xml:space="preserve"> PAGEREF _Toc183694999 \h </w:instrText>
      </w:r>
      <w:r>
        <w:fldChar w:fldCharType="separate"/>
      </w:r>
      <w:r>
        <w:t>30</w:t>
      </w:r>
      <w:r>
        <w:fldChar w:fldCharType="end"/>
      </w:r>
    </w:p>
    <w:p w14:paraId="0BF1DBC7" w14:textId="79C0A0DA" w:rsidR="00DB771A" w:rsidRDefault="00DB771A">
      <w:pPr>
        <w:pStyle w:val="TOC3"/>
        <w:rPr>
          <w:rFonts w:ascii="Calibri" w:eastAsia="맑은 고딕" w:hAnsi="Calibri"/>
          <w:kern w:val="2"/>
          <w:sz w:val="22"/>
          <w:szCs w:val="22"/>
          <w:lang w:eastAsia="ko-KR"/>
        </w:rPr>
      </w:pPr>
      <w:r>
        <w:t>17.26</w:t>
      </w:r>
      <w:r>
        <w:rPr>
          <w:rFonts w:ascii="Calibri" w:eastAsia="맑은 고딕" w:hAnsi="Calibri"/>
          <w:kern w:val="2"/>
          <w:sz w:val="22"/>
          <w:szCs w:val="22"/>
          <w:lang w:eastAsia="ko-KR"/>
        </w:rPr>
        <w:tab/>
      </w:r>
      <w:r>
        <w:t>Reliable Data Service Serialization Indication [RDSSI_CT]</w:t>
      </w:r>
      <w:r>
        <w:tab/>
      </w:r>
      <w:r>
        <w:fldChar w:fldCharType="begin"/>
      </w:r>
      <w:r>
        <w:instrText xml:space="preserve"> PAGEREF _Toc183695000 \h </w:instrText>
      </w:r>
      <w:r>
        <w:fldChar w:fldCharType="separate"/>
      </w:r>
      <w:r>
        <w:t>30</w:t>
      </w:r>
      <w:r>
        <w:fldChar w:fldCharType="end"/>
      </w:r>
    </w:p>
    <w:p w14:paraId="588905DB" w14:textId="5BA42063" w:rsidR="00DB771A" w:rsidRDefault="00DB771A">
      <w:pPr>
        <w:pStyle w:val="TOC3"/>
        <w:rPr>
          <w:rFonts w:ascii="Calibri" w:eastAsia="맑은 고딕" w:hAnsi="Calibri"/>
          <w:kern w:val="2"/>
          <w:sz w:val="22"/>
          <w:szCs w:val="22"/>
          <w:lang w:eastAsia="ko-KR"/>
        </w:rPr>
      </w:pPr>
      <w:r>
        <w:t>17.27</w:t>
      </w:r>
      <w:r>
        <w:rPr>
          <w:rFonts w:ascii="Calibri" w:eastAsia="맑은 고딕" w:hAnsi="Calibri"/>
          <w:kern w:val="2"/>
          <w:sz w:val="22"/>
          <w:szCs w:val="22"/>
          <w:lang w:eastAsia="ko-KR"/>
        </w:rPr>
        <w:tab/>
      </w:r>
      <w:r>
        <w:t>CT aspects for Enabling Edge Applications [EDGEAPP]</w:t>
      </w:r>
      <w:r>
        <w:tab/>
      </w:r>
      <w:r>
        <w:fldChar w:fldCharType="begin"/>
      </w:r>
      <w:r>
        <w:instrText xml:space="preserve"> PAGEREF _Toc183695001 \h </w:instrText>
      </w:r>
      <w:r>
        <w:fldChar w:fldCharType="separate"/>
      </w:r>
      <w:r>
        <w:t>30</w:t>
      </w:r>
      <w:r>
        <w:fldChar w:fldCharType="end"/>
      </w:r>
    </w:p>
    <w:p w14:paraId="1BB294FA" w14:textId="3EDCAD5E" w:rsidR="00DB771A" w:rsidRDefault="00DB771A">
      <w:pPr>
        <w:pStyle w:val="TOC3"/>
        <w:rPr>
          <w:rFonts w:ascii="Calibri" w:eastAsia="맑은 고딕" w:hAnsi="Calibri"/>
          <w:kern w:val="2"/>
          <w:sz w:val="22"/>
          <w:szCs w:val="22"/>
          <w:lang w:eastAsia="ko-KR"/>
        </w:rPr>
      </w:pPr>
      <w:r>
        <w:t>17.28</w:t>
      </w:r>
      <w:r>
        <w:rPr>
          <w:rFonts w:ascii="Calibri" w:eastAsia="맑은 고딕" w:hAnsi="Calibri"/>
          <w:kern w:val="2"/>
          <w:sz w:val="22"/>
          <w:szCs w:val="22"/>
          <w:lang w:eastAsia="ko-KR"/>
        </w:rPr>
        <w:tab/>
      </w:r>
      <w:r>
        <w:t>CT aspects of eNPN [eNPN]</w:t>
      </w:r>
      <w:r>
        <w:tab/>
      </w:r>
      <w:r>
        <w:fldChar w:fldCharType="begin"/>
      </w:r>
      <w:r>
        <w:instrText xml:space="preserve"> PAGEREF _Toc183695002 \h </w:instrText>
      </w:r>
      <w:r>
        <w:fldChar w:fldCharType="separate"/>
      </w:r>
      <w:r>
        <w:t>31</w:t>
      </w:r>
      <w:r>
        <w:fldChar w:fldCharType="end"/>
      </w:r>
    </w:p>
    <w:p w14:paraId="2D09FC4F" w14:textId="7DBFF036" w:rsidR="00DB771A" w:rsidRDefault="00DB771A">
      <w:pPr>
        <w:pStyle w:val="TOC3"/>
        <w:rPr>
          <w:rFonts w:ascii="Calibri" w:eastAsia="맑은 고딕" w:hAnsi="Calibri"/>
          <w:kern w:val="2"/>
          <w:sz w:val="22"/>
          <w:szCs w:val="22"/>
          <w:lang w:eastAsia="ko-KR"/>
        </w:rPr>
      </w:pPr>
      <w:r>
        <w:t>17.29</w:t>
      </w:r>
      <w:r>
        <w:rPr>
          <w:rFonts w:ascii="Calibri" w:eastAsia="맑은 고딕" w:hAnsi="Calibri"/>
          <w:kern w:val="2"/>
          <w:sz w:val="22"/>
          <w:szCs w:val="22"/>
          <w:lang w:eastAsia="ko-KR"/>
        </w:rPr>
        <w:tab/>
      </w:r>
      <w:r>
        <w:t>CT aspects of 5G_eLCS_ph2 [5G_eLCS_ph2]</w:t>
      </w:r>
      <w:r>
        <w:tab/>
      </w:r>
      <w:r>
        <w:fldChar w:fldCharType="begin"/>
      </w:r>
      <w:r>
        <w:instrText xml:space="preserve"> PAGEREF _Toc183695003 \h </w:instrText>
      </w:r>
      <w:r>
        <w:fldChar w:fldCharType="separate"/>
      </w:r>
      <w:r>
        <w:t>31</w:t>
      </w:r>
      <w:r>
        <w:fldChar w:fldCharType="end"/>
      </w:r>
    </w:p>
    <w:p w14:paraId="73213318" w14:textId="73C04815" w:rsidR="00DB771A" w:rsidRDefault="00DB771A">
      <w:pPr>
        <w:pStyle w:val="TOC3"/>
        <w:rPr>
          <w:rFonts w:ascii="Calibri" w:eastAsia="맑은 고딕" w:hAnsi="Calibri"/>
          <w:kern w:val="2"/>
          <w:sz w:val="22"/>
          <w:szCs w:val="22"/>
          <w:lang w:eastAsia="ko-KR"/>
        </w:rPr>
      </w:pPr>
      <w:r>
        <w:t>17.30</w:t>
      </w:r>
      <w:r>
        <w:rPr>
          <w:rFonts w:ascii="Calibri" w:eastAsia="맑은 고딕" w:hAnsi="Calibri"/>
          <w:kern w:val="2"/>
          <w:sz w:val="22"/>
          <w:szCs w:val="22"/>
          <w:lang w:eastAsia="ko-KR"/>
        </w:rPr>
        <w:tab/>
      </w:r>
      <w:r>
        <w:t>CT aspects for ID_UAS [ID_UAS]</w:t>
      </w:r>
      <w:r>
        <w:tab/>
      </w:r>
      <w:r>
        <w:fldChar w:fldCharType="begin"/>
      </w:r>
      <w:r>
        <w:instrText xml:space="preserve"> PAGEREF _Toc183695004 \h </w:instrText>
      </w:r>
      <w:r>
        <w:fldChar w:fldCharType="separate"/>
      </w:r>
      <w:r>
        <w:t>31</w:t>
      </w:r>
      <w:r>
        <w:fldChar w:fldCharType="end"/>
      </w:r>
    </w:p>
    <w:p w14:paraId="5BB21C19" w14:textId="57436849" w:rsidR="00DB771A" w:rsidRDefault="00DB771A">
      <w:pPr>
        <w:pStyle w:val="TOC3"/>
        <w:rPr>
          <w:rFonts w:ascii="Calibri" w:eastAsia="맑은 고딕" w:hAnsi="Calibri"/>
          <w:kern w:val="2"/>
          <w:sz w:val="22"/>
          <w:szCs w:val="22"/>
          <w:lang w:eastAsia="ko-KR"/>
        </w:rPr>
      </w:pPr>
      <w:r>
        <w:t>17.31</w:t>
      </w:r>
      <w:r>
        <w:rPr>
          <w:rFonts w:ascii="Calibri" w:eastAsia="맑은 고딕" w:hAnsi="Calibri"/>
          <w:kern w:val="2"/>
          <w:sz w:val="22"/>
          <w:szCs w:val="22"/>
          <w:lang w:eastAsia="ko-KR"/>
        </w:rPr>
        <w:tab/>
      </w:r>
      <w:r>
        <w:t>CT aspects of support of enhanced Industrial IoT [IIoT]</w:t>
      </w:r>
      <w:r>
        <w:tab/>
      </w:r>
      <w:r>
        <w:fldChar w:fldCharType="begin"/>
      </w:r>
      <w:r>
        <w:instrText xml:space="preserve"> PAGEREF _Toc183695005 \h </w:instrText>
      </w:r>
      <w:r>
        <w:fldChar w:fldCharType="separate"/>
      </w:r>
      <w:r>
        <w:t>31</w:t>
      </w:r>
      <w:r>
        <w:fldChar w:fldCharType="end"/>
      </w:r>
    </w:p>
    <w:p w14:paraId="5AECD900" w14:textId="5847F5A6" w:rsidR="00DB771A" w:rsidRDefault="00DB771A">
      <w:pPr>
        <w:pStyle w:val="TOC3"/>
        <w:rPr>
          <w:rFonts w:ascii="Calibri" w:eastAsia="맑은 고딕" w:hAnsi="Calibri"/>
          <w:kern w:val="2"/>
          <w:sz w:val="22"/>
          <w:szCs w:val="22"/>
          <w:lang w:eastAsia="ko-KR"/>
        </w:rPr>
      </w:pPr>
      <w:r>
        <w:t>17.32</w:t>
      </w:r>
      <w:r>
        <w:rPr>
          <w:rFonts w:ascii="Calibri" w:eastAsia="맑은 고딕" w:hAnsi="Calibri"/>
          <w:kern w:val="2"/>
          <w:sz w:val="22"/>
          <w:szCs w:val="22"/>
          <w:lang w:eastAsia="ko-KR"/>
        </w:rPr>
        <w:tab/>
      </w:r>
      <w:r>
        <w:t>CT aspects of eV2XAPP [eV2XAPP]</w:t>
      </w:r>
      <w:r>
        <w:tab/>
      </w:r>
      <w:r>
        <w:fldChar w:fldCharType="begin"/>
      </w:r>
      <w:r>
        <w:instrText xml:space="preserve"> PAGEREF _Toc183695006 \h </w:instrText>
      </w:r>
      <w:r>
        <w:fldChar w:fldCharType="separate"/>
      </w:r>
      <w:r>
        <w:t>31</w:t>
      </w:r>
      <w:r>
        <w:fldChar w:fldCharType="end"/>
      </w:r>
    </w:p>
    <w:p w14:paraId="4B4DC0BF" w14:textId="2DD6FD8C" w:rsidR="00DB771A" w:rsidRDefault="00DB771A">
      <w:pPr>
        <w:pStyle w:val="TOC3"/>
        <w:rPr>
          <w:rFonts w:ascii="Calibri" w:eastAsia="맑은 고딕" w:hAnsi="Calibri"/>
          <w:kern w:val="2"/>
          <w:sz w:val="22"/>
          <w:szCs w:val="22"/>
          <w:lang w:eastAsia="ko-KR"/>
        </w:rPr>
      </w:pPr>
      <w:r>
        <w:t>17.33</w:t>
      </w:r>
      <w:r>
        <w:rPr>
          <w:rFonts w:ascii="Calibri" w:eastAsia="맑은 고딕" w:hAnsi="Calibri"/>
          <w:kern w:val="2"/>
          <w:sz w:val="22"/>
          <w:szCs w:val="22"/>
          <w:lang w:eastAsia="ko-KR"/>
        </w:rPr>
        <w:tab/>
      </w:r>
      <w:r>
        <w:t>CT aspects of 5G eEDGE [eEDGE_5GC]</w:t>
      </w:r>
      <w:r>
        <w:tab/>
      </w:r>
      <w:r>
        <w:fldChar w:fldCharType="begin"/>
      </w:r>
      <w:r>
        <w:instrText xml:space="preserve"> PAGEREF _Toc183695007 \h </w:instrText>
      </w:r>
      <w:r>
        <w:fldChar w:fldCharType="separate"/>
      </w:r>
      <w:r>
        <w:t>31</w:t>
      </w:r>
      <w:r>
        <w:fldChar w:fldCharType="end"/>
      </w:r>
    </w:p>
    <w:p w14:paraId="00E840DF" w14:textId="416F1E6B" w:rsidR="00DB771A" w:rsidRDefault="00DB771A">
      <w:pPr>
        <w:pStyle w:val="TOC3"/>
        <w:rPr>
          <w:rFonts w:ascii="Calibri" w:eastAsia="맑은 고딕" w:hAnsi="Calibri"/>
          <w:kern w:val="2"/>
          <w:sz w:val="22"/>
          <w:szCs w:val="22"/>
          <w:lang w:eastAsia="ko-KR"/>
        </w:rPr>
      </w:pPr>
      <w:r>
        <w:t>17.34</w:t>
      </w:r>
      <w:r>
        <w:rPr>
          <w:rFonts w:ascii="Calibri" w:eastAsia="맑은 고딕" w:hAnsi="Calibri"/>
          <w:kern w:val="2"/>
          <w:sz w:val="22"/>
          <w:szCs w:val="22"/>
          <w:lang w:eastAsia="ko-KR"/>
        </w:rPr>
        <w:tab/>
      </w:r>
      <w:r>
        <w:t>Stage 3 for Enhancement of Network Slicing Phase 2 [eNS_Ph2]</w:t>
      </w:r>
      <w:r>
        <w:tab/>
      </w:r>
      <w:r>
        <w:fldChar w:fldCharType="begin"/>
      </w:r>
      <w:r>
        <w:instrText xml:space="preserve"> PAGEREF _Toc183695008 \h </w:instrText>
      </w:r>
      <w:r>
        <w:fldChar w:fldCharType="separate"/>
      </w:r>
      <w:r>
        <w:t>33</w:t>
      </w:r>
      <w:r>
        <w:fldChar w:fldCharType="end"/>
      </w:r>
    </w:p>
    <w:p w14:paraId="690D6A8C" w14:textId="78F12B9F" w:rsidR="00DB771A" w:rsidRDefault="00DB771A">
      <w:pPr>
        <w:pStyle w:val="TOC3"/>
        <w:rPr>
          <w:rFonts w:ascii="Calibri" w:eastAsia="맑은 고딕" w:hAnsi="Calibri"/>
          <w:kern w:val="2"/>
          <w:sz w:val="22"/>
          <w:szCs w:val="22"/>
          <w:lang w:eastAsia="ko-KR"/>
        </w:rPr>
      </w:pPr>
      <w:r>
        <w:t>17.35</w:t>
      </w:r>
      <w:r>
        <w:rPr>
          <w:rFonts w:ascii="Calibri" w:eastAsia="맑은 고딕" w:hAnsi="Calibri"/>
          <w:kern w:val="2"/>
          <w:sz w:val="22"/>
          <w:szCs w:val="22"/>
          <w:lang w:eastAsia="ko-KR"/>
        </w:rPr>
        <w:tab/>
      </w:r>
      <w:r>
        <w:t>Start of Pause of Charging via User Plane [SPOCUP]</w:t>
      </w:r>
      <w:r>
        <w:tab/>
      </w:r>
      <w:r>
        <w:fldChar w:fldCharType="begin"/>
      </w:r>
      <w:r>
        <w:instrText xml:space="preserve"> PAGEREF _Toc183695009 \h </w:instrText>
      </w:r>
      <w:r>
        <w:fldChar w:fldCharType="separate"/>
      </w:r>
      <w:r>
        <w:t>33</w:t>
      </w:r>
      <w:r>
        <w:fldChar w:fldCharType="end"/>
      </w:r>
    </w:p>
    <w:p w14:paraId="42BD7E43" w14:textId="2FDA8FB5" w:rsidR="00DB771A" w:rsidRDefault="00DB771A">
      <w:pPr>
        <w:pStyle w:val="TOC3"/>
        <w:rPr>
          <w:rFonts w:ascii="Calibri" w:eastAsia="맑은 고딕" w:hAnsi="Calibri"/>
          <w:kern w:val="2"/>
          <w:sz w:val="22"/>
          <w:szCs w:val="22"/>
          <w:lang w:eastAsia="ko-KR"/>
        </w:rPr>
      </w:pPr>
      <w:r>
        <w:t>17.36</w:t>
      </w:r>
      <w:r>
        <w:rPr>
          <w:rFonts w:ascii="Calibri" w:eastAsia="맑은 고딕" w:hAnsi="Calibri"/>
          <w:kern w:val="2"/>
          <w:sz w:val="22"/>
          <w:szCs w:val="22"/>
          <w:lang w:eastAsia="ko-KR"/>
        </w:rPr>
        <w:tab/>
      </w:r>
      <w:r>
        <w:t>CT aspects of ATSSS_Ph2 [ATSSS_Ph2]</w:t>
      </w:r>
      <w:r>
        <w:tab/>
      </w:r>
      <w:r>
        <w:fldChar w:fldCharType="begin"/>
      </w:r>
      <w:r>
        <w:instrText xml:space="preserve"> PAGEREF _Toc183695010 \h </w:instrText>
      </w:r>
      <w:r>
        <w:fldChar w:fldCharType="separate"/>
      </w:r>
      <w:r>
        <w:t>33</w:t>
      </w:r>
      <w:r>
        <w:fldChar w:fldCharType="end"/>
      </w:r>
    </w:p>
    <w:p w14:paraId="7AA1A9E0" w14:textId="49C7B86F" w:rsidR="00DB771A" w:rsidRDefault="00DB771A">
      <w:pPr>
        <w:pStyle w:val="TOC3"/>
        <w:rPr>
          <w:rFonts w:ascii="Calibri" w:eastAsia="맑은 고딕" w:hAnsi="Calibri"/>
          <w:kern w:val="2"/>
          <w:sz w:val="22"/>
          <w:szCs w:val="22"/>
          <w:lang w:eastAsia="ko-KR"/>
        </w:rPr>
      </w:pPr>
      <w:r>
        <w:t>17.37</w:t>
      </w:r>
      <w:r>
        <w:rPr>
          <w:rFonts w:ascii="Calibri" w:eastAsia="맑은 고딕" w:hAnsi="Calibri"/>
          <w:kern w:val="2"/>
          <w:sz w:val="22"/>
          <w:szCs w:val="22"/>
          <w:lang w:eastAsia="ko-KR"/>
        </w:rPr>
        <w:tab/>
      </w:r>
      <w:r>
        <w:t>CT aspects of eNA_Ph2 [eNA_Ph2]</w:t>
      </w:r>
      <w:r>
        <w:tab/>
      </w:r>
      <w:r>
        <w:fldChar w:fldCharType="begin"/>
      </w:r>
      <w:r>
        <w:instrText xml:space="preserve"> PAGEREF _Toc183695011 \h </w:instrText>
      </w:r>
      <w:r>
        <w:fldChar w:fldCharType="separate"/>
      </w:r>
      <w:r>
        <w:t>33</w:t>
      </w:r>
      <w:r>
        <w:fldChar w:fldCharType="end"/>
      </w:r>
    </w:p>
    <w:p w14:paraId="26FEF8E7" w14:textId="5ADE22A7" w:rsidR="00DB771A" w:rsidRDefault="00DB771A">
      <w:pPr>
        <w:pStyle w:val="TOC3"/>
        <w:rPr>
          <w:rFonts w:ascii="Calibri" w:eastAsia="맑은 고딕" w:hAnsi="Calibri"/>
          <w:kern w:val="2"/>
          <w:sz w:val="22"/>
          <w:szCs w:val="22"/>
          <w:lang w:eastAsia="ko-KR"/>
        </w:rPr>
      </w:pPr>
      <w:r>
        <w:t>17.38</w:t>
      </w:r>
      <w:r>
        <w:rPr>
          <w:rFonts w:ascii="Calibri" w:eastAsia="맑은 고딕" w:hAnsi="Calibri"/>
          <w:kern w:val="2"/>
          <w:sz w:val="22"/>
          <w:szCs w:val="22"/>
          <w:lang w:eastAsia="ko-KR"/>
        </w:rPr>
        <w:tab/>
      </w:r>
      <w:r>
        <w:t>CT aspects of proximity based services in 5GS [5G_ProSe]</w:t>
      </w:r>
      <w:r>
        <w:tab/>
      </w:r>
      <w:r>
        <w:fldChar w:fldCharType="begin"/>
      </w:r>
      <w:r>
        <w:instrText xml:space="preserve"> PAGEREF _Toc183695012 \h </w:instrText>
      </w:r>
      <w:r>
        <w:fldChar w:fldCharType="separate"/>
      </w:r>
      <w:r>
        <w:t>33</w:t>
      </w:r>
      <w:r>
        <w:fldChar w:fldCharType="end"/>
      </w:r>
    </w:p>
    <w:p w14:paraId="1E9F7995" w14:textId="0EEA0BE3" w:rsidR="00DB771A" w:rsidRDefault="00DB771A">
      <w:pPr>
        <w:pStyle w:val="TOC3"/>
        <w:rPr>
          <w:rFonts w:ascii="Calibri" w:eastAsia="맑은 고딕" w:hAnsi="Calibri"/>
          <w:kern w:val="2"/>
          <w:sz w:val="22"/>
          <w:szCs w:val="22"/>
          <w:lang w:eastAsia="ko-KR"/>
        </w:rPr>
      </w:pPr>
      <w:r>
        <w:t>17.39</w:t>
      </w:r>
      <w:r>
        <w:rPr>
          <w:rFonts w:ascii="Calibri" w:eastAsia="맑은 고딕" w:hAnsi="Calibri"/>
          <w:kern w:val="2"/>
          <w:sz w:val="22"/>
          <w:szCs w:val="22"/>
          <w:lang w:eastAsia="ko-KR"/>
        </w:rPr>
        <w:tab/>
      </w:r>
      <w:r>
        <w:t>CT aspects of Enabling Multi-USIM Devices [MUSIM]</w:t>
      </w:r>
      <w:r>
        <w:tab/>
      </w:r>
      <w:r>
        <w:fldChar w:fldCharType="begin"/>
      </w:r>
      <w:r>
        <w:instrText xml:space="preserve"> PAGEREF _Toc183695013 \h </w:instrText>
      </w:r>
      <w:r>
        <w:fldChar w:fldCharType="separate"/>
      </w:r>
      <w:r>
        <w:t>33</w:t>
      </w:r>
      <w:r>
        <w:fldChar w:fldCharType="end"/>
      </w:r>
    </w:p>
    <w:p w14:paraId="6707FD6D" w14:textId="5B28E8BC" w:rsidR="00DB771A" w:rsidRDefault="00DB771A">
      <w:pPr>
        <w:pStyle w:val="TOC3"/>
        <w:rPr>
          <w:rFonts w:ascii="Calibri" w:eastAsia="맑은 고딕" w:hAnsi="Calibri"/>
          <w:kern w:val="2"/>
          <w:sz w:val="22"/>
          <w:szCs w:val="22"/>
          <w:lang w:eastAsia="ko-KR"/>
        </w:rPr>
      </w:pPr>
      <w:r>
        <w:t>17.40</w:t>
      </w:r>
      <w:r>
        <w:rPr>
          <w:rFonts w:ascii="Calibri" w:eastAsia="맑은 고딕" w:hAnsi="Calibri"/>
          <w:kern w:val="2"/>
          <w:sz w:val="22"/>
          <w:szCs w:val="22"/>
          <w:lang w:eastAsia="ko-KR"/>
        </w:rPr>
        <w:tab/>
      </w:r>
      <w:r>
        <w:t>CT aspects on TEI17_SPSFAS [TEI17_SPSFAS]</w:t>
      </w:r>
      <w:r>
        <w:tab/>
      </w:r>
      <w:r>
        <w:fldChar w:fldCharType="begin"/>
      </w:r>
      <w:r>
        <w:instrText xml:space="preserve"> PAGEREF _Toc183695014 \h </w:instrText>
      </w:r>
      <w:r>
        <w:fldChar w:fldCharType="separate"/>
      </w:r>
      <w:r>
        <w:t>33</w:t>
      </w:r>
      <w:r>
        <w:fldChar w:fldCharType="end"/>
      </w:r>
    </w:p>
    <w:p w14:paraId="3892368F" w14:textId="244C6286" w:rsidR="00DB771A" w:rsidRDefault="00DB771A">
      <w:pPr>
        <w:pStyle w:val="TOC3"/>
        <w:rPr>
          <w:rFonts w:ascii="Calibri" w:eastAsia="맑은 고딕" w:hAnsi="Calibri"/>
          <w:kern w:val="2"/>
          <w:sz w:val="22"/>
          <w:szCs w:val="22"/>
          <w:lang w:eastAsia="ko-KR"/>
        </w:rPr>
      </w:pPr>
      <w:r>
        <w:t>17.41</w:t>
      </w:r>
      <w:r>
        <w:rPr>
          <w:rFonts w:ascii="Calibri" w:eastAsia="맑은 고딕" w:hAnsi="Calibri"/>
          <w:kern w:val="2"/>
          <w:sz w:val="22"/>
          <w:szCs w:val="22"/>
          <w:lang w:eastAsia="ko-KR"/>
        </w:rPr>
        <w:tab/>
      </w:r>
      <w:r>
        <w:t>CT aspects on TEI17_SAPES [TEI17_SAPES]</w:t>
      </w:r>
      <w:r>
        <w:tab/>
      </w:r>
      <w:r>
        <w:fldChar w:fldCharType="begin"/>
      </w:r>
      <w:r>
        <w:instrText xml:space="preserve"> PAGEREF _Toc183695015 \h </w:instrText>
      </w:r>
      <w:r>
        <w:fldChar w:fldCharType="separate"/>
      </w:r>
      <w:r>
        <w:t>33</w:t>
      </w:r>
      <w:r>
        <w:fldChar w:fldCharType="end"/>
      </w:r>
    </w:p>
    <w:p w14:paraId="5C43DE5E" w14:textId="0C0D1CEB" w:rsidR="00DB771A" w:rsidRDefault="00DB771A">
      <w:pPr>
        <w:pStyle w:val="TOC3"/>
        <w:rPr>
          <w:rFonts w:ascii="Calibri" w:eastAsia="맑은 고딕" w:hAnsi="Calibri"/>
          <w:kern w:val="2"/>
          <w:sz w:val="22"/>
          <w:szCs w:val="22"/>
          <w:lang w:eastAsia="ko-KR"/>
        </w:rPr>
      </w:pPr>
      <w:r>
        <w:t>17.42</w:t>
      </w:r>
      <w:r>
        <w:rPr>
          <w:rFonts w:ascii="Calibri" w:eastAsia="맑은 고딕" w:hAnsi="Calibri"/>
          <w:kern w:val="2"/>
          <w:sz w:val="22"/>
          <w:szCs w:val="22"/>
          <w:lang w:eastAsia="ko-KR"/>
        </w:rPr>
        <w:tab/>
      </w:r>
      <w:r>
        <w:t>CT aspects on TEI17_DCAMP [TEI17_DCAMP]</w:t>
      </w:r>
      <w:r>
        <w:tab/>
      </w:r>
      <w:r>
        <w:fldChar w:fldCharType="begin"/>
      </w:r>
      <w:r>
        <w:instrText xml:space="preserve"> PAGEREF _Toc183695016 \h </w:instrText>
      </w:r>
      <w:r>
        <w:fldChar w:fldCharType="separate"/>
      </w:r>
      <w:r>
        <w:t>33</w:t>
      </w:r>
      <w:r>
        <w:fldChar w:fldCharType="end"/>
      </w:r>
    </w:p>
    <w:p w14:paraId="32B6B4DC" w14:textId="62A4D667" w:rsidR="00DB771A" w:rsidRDefault="00DB771A">
      <w:pPr>
        <w:pStyle w:val="TOC3"/>
        <w:rPr>
          <w:rFonts w:ascii="Calibri" w:eastAsia="맑은 고딕" w:hAnsi="Calibri"/>
          <w:kern w:val="2"/>
          <w:sz w:val="22"/>
          <w:szCs w:val="22"/>
          <w:lang w:eastAsia="ko-KR"/>
        </w:rPr>
      </w:pPr>
      <w:r>
        <w:t>17.43</w:t>
      </w:r>
      <w:r>
        <w:rPr>
          <w:rFonts w:ascii="Calibri" w:eastAsia="맑은 고딕" w:hAnsi="Calibri"/>
          <w:kern w:val="2"/>
          <w:sz w:val="22"/>
          <w:szCs w:val="22"/>
          <w:lang w:eastAsia="ko-KR"/>
        </w:rPr>
        <w:tab/>
      </w:r>
      <w:r>
        <w:t>CT aspects on TEI17_GEM [TEI17_GEM]</w:t>
      </w:r>
      <w:r>
        <w:tab/>
      </w:r>
      <w:r>
        <w:fldChar w:fldCharType="begin"/>
      </w:r>
      <w:r>
        <w:instrText xml:space="preserve"> PAGEREF _Toc183695017 \h </w:instrText>
      </w:r>
      <w:r>
        <w:fldChar w:fldCharType="separate"/>
      </w:r>
      <w:r>
        <w:t>33</w:t>
      </w:r>
      <w:r>
        <w:fldChar w:fldCharType="end"/>
      </w:r>
    </w:p>
    <w:p w14:paraId="2645274D" w14:textId="756AD0E0" w:rsidR="00DB771A" w:rsidRDefault="00DB771A">
      <w:pPr>
        <w:pStyle w:val="TOC3"/>
        <w:rPr>
          <w:rFonts w:ascii="Calibri" w:eastAsia="맑은 고딕" w:hAnsi="Calibri"/>
          <w:kern w:val="2"/>
          <w:sz w:val="22"/>
          <w:szCs w:val="22"/>
          <w:lang w:eastAsia="ko-KR"/>
        </w:rPr>
      </w:pPr>
      <w:r>
        <w:t>17.44</w:t>
      </w:r>
      <w:r>
        <w:rPr>
          <w:rFonts w:ascii="Calibri" w:eastAsia="맑은 고딕" w:hAnsi="Calibri"/>
          <w:kern w:val="2"/>
          <w:sz w:val="22"/>
          <w:szCs w:val="22"/>
          <w:lang w:eastAsia="ko-KR"/>
        </w:rPr>
        <w:tab/>
      </w:r>
      <w:r>
        <w:t>CT3 aspects of N7 Interfaces Enhancements to Support GERAN and UTRAN [TEI17_NIESGU]</w:t>
      </w:r>
      <w:r>
        <w:tab/>
      </w:r>
      <w:r>
        <w:fldChar w:fldCharType="begin"/>
      </w:r>
      <w:r>
        <w:instrText xml:space="preserve"> PAGEREF _Toc183695018 \h </w:instrText>
      </w:r>
      <w:r>
        <w:fldChar w:fldCharType="separate"/>
      </w:r>
      <w:r>
        <w:t>33</w:t>
      </w:r>
      <w:r>
        <w:fldChar w:fldCharType="end"/>
      </w:r>
    </w:p>
    <w:p w14:paraId="46018479" w14:textId="6CFECCC3" w:rsidR="00DB771A" w:rsidRDefault="00DB771A">
      <w:pPr>
        <w:pStyle w:val="TOC3"/>
        <w:rPr>
          <w:rFonts w:ascii="Calibri" w:eastAsia="맑은 고딕" w:hAnsi="Calibri"/>
          <w:kern w:val="2"/>
          <w:sz w:val="22"/>
          <w:szCs w:val="22"/>
          <w:lang w:eastAsia="ko-KR"/>
        </w:rPr>
      </w:pPr>
      <w:r>
        <w:t>17.45</w:t>
      </w:r>
      <w:r>
        <w:rPr>
          <w:rFonts w:ascii="Calibri" w:eastAsia="맑은 고딕" w:hAnsi="Calibri"/>
          <w:kern w:val="2"/>
          <w:sz w:val="22"/>
          <w:szCs w:val="22"/>
          <w:lang w:eastAsia="ko-KR"/>
        </w:rPr>
        <w:tab/>
      </w:r>
      <w:r>
        <w:t>UICC-terminal interface testing for UEs with non-removable UICCs [nrUICC_UEConTest]</w:t>
      </w:r>
      <w:r>
        <w:tab/>
      </w:r>
      <w:r>
        <w:fldChar w:fldCharType="begin"/>
      </w:r>
      <w:r>
        <w:instrText xml:space="preserve"> PAGEREF _Toc183695019 \h </w:instrText>
      </w:r>
      <w:r>
        <w:fldChar w:fldCharType="separate"/>
      </w:r>
      <w:r>
        <w:t>33</w:t>
      </w:r>
      <w:r>
        <w:fldChar w:fldCharType="end"/>
      </w:r>
    </w:p>
    <w:p w14:paraId="4343E515" w14:textId="59996666" w:rsidR="00DB771A" w:rsidRDefault="00DB771A">
      <w:pPr>
        <w:pStyle w:val="TOC3"/>
        <w:rPr>
          <w:rFonts w:ascii="Calibri" w:eastAsia="맑은 고딕" w:hAnsi="Calibri"/>
          <w:kern w:val="2"/>
          <w:sz w:val="22"/>
          <w:szCs w:val="22"/>
          <w:lang w:eastAsia="ko-KR"/>
        </w:rPr>
      </w:pPr>
      <w:r>
        <w:t>17.46</w:t>
      </w:r>
      <w:r>
        <w:rPr>
          <w:rFonts w:ascii="Calibri" w:eastAsia="맑은 고딕" w:hAnsi="Calibri"/>
          <w:kern w:val="2"/>
          <w:sz w:val="22"/>
          <w:szCs w:val="22"/>
          <w:lang w:eastAsia="ko-KR"/>
        </w:rPr>
        <w:tab/>
      </w:r>
      <w:r>
        <w:t>CT aspects of Support of different slices over different Non 3GPP access [TEI17_N3SLICE]</w:t>
      </w:r>
      <w:r>
        <w:tab/>
      </w:r>
      <w:r>
        <w:fldChar w:fldCharType="begin"/>
      </w:r>
      <w:r>
        <w:instrText xml:space="preserve"> PAGEREF _Toc183695020 \h </w:instrText>
      </w:r>
      <w:r>
        <w:fldChar w:fldCharType="separate"/>
      </w:r>
      <w:r>
        <w:t>33</w:t>
      </w:r>
      <w:r>
        <w:fldChar w:fldCharType="end"/>
      </w:r>
    </w:p>
    <w:p w14:paraId="1EB82947" w14:textId="5A70ADF6" w:rsidR="00DB771A" w:rsidRDefault="00DB771A">
      <w:pPr>
        <w:pStyle w:val="TOC3"/>
        <w:rPr>
          <w:rFonts w:ascii="Calibri" w:eastAsia="맑은 고딕" w:hAnsi="Calibri"/>
          <w:kern w:val="2"/>
          <w:sz w:val="22"/>
          <w:szCs w:val="22"/>
          <w:lang w:eastAsia="ko-KR"/>
        </w:rPr>
      </w:pPr>
      <w:r>
        <w:t>17.47</w:t>
      </w:r>
      <w:r>
        <w:rPr>
          <w:rFonts w:ascii="Calibri" w:eastAsia="맑은 고딕" w:hAnsi="Calibri"/>
          <w:kern w:val="2"/>
          <w:sz w:val="22"/>
          <w:szCs w:val="22"/>
          <w:lang w:eastAsia="ko-KR"/>
        </w:rPr>
        <w:tab/>
      </w:r>
      <w:r>
        <w:t>CT aspects of the architectural enhancements for 5G multicast-broadcast services [5MBS]</w:t>
      </w:r>
      <w:r>
        <w:tab/>
      </w:r>
      <w:r>
        <w:fldChar w:fldCharType="begin"/>
      </w:r>
      <w:r>
        <w:instrText xml:space="preserve"> PAGEREF _Toc183695021 \h </w:instrText>
      </w:r>
      <w:r>
        <w:fldChar w:fldCharType="separate"/>
      </w:r>
      <w:r>
        <w:t>33</w:t>
      </w:r>
      <w:r>
        <w:fldChar w:fldCharType="end"/>
      </w:r>
    </w:p>
    <w:p w14:paraId="1A1449AF" w14:textId="2727BEBA" w:rsidR="00DB771A" w:rsidRDefault="00DB771A">
      <w:pPr>
        <w:pStyle w:val="TOC3"/>
        <w:rPr>
          <w:rFonts w:ascii="Calibri" w:eastAsia="맑은 고딕" w:hAnsi="Calibri"/>
          <w:kern w:val="2"/>
          <w:sz w:val="22"/>
          <w:szCs w:val="22"/>
          <w:lang w:eastAsia="ko-KR"/>
        </w:rPr>
      </w:pPr>
      <w:r>
        <w:t>17.48</w:t>
      </w:r>
      <w:r>
        <w:rPr>
          <w:rFonts w:ascii="Calibri" w:eastAsia="맑은 고딕" w:hAnsi="Calibri"/>
          <w:kern w:val="2"/>
          <w:sz w:val="22"/>
          <w:szCs w:val="22"/>
          <w:lang w:eastAsia="ko-KR"/>
        </w:rPr>
        <w:tab/>
      </w:r>
      <w:r>
        <w:t>CT Aspects of Application Layer Support for Uncrewed Aerial Systems (UAS) [UASAPP]</w:t>
      </w:r>
      <w:r>
        <w:tab/>
      </w:r>
      <w:r>
        <w:fldChar w:fldCharType="begin"/>
      </w:r>
      <w:r>
        <w:instrText xml:space="preserve"> PAGEREF _Toc183695022 \h </w:instrText>
      </w:r>
      <w:r>
        <w:fldChar w:fldCharType="separate"/>
      </w:r>
      <w:r>
        <w:t>33</w:t>
      </w:r>
      <w:r>
        <w:fldChar w:fldCharType="end"/>
      </w:r>
    </w:p>
    <w:p w14:paraId="175B7D97" w14:textId="7871AA70" w:rsidR="00DB771A" w:rsidRDefault="00DB771A">
      <w:pPr>
        <w:pStyle w:val="TOC3"/>
        <w:rPr>
          <w:rFonts w:ascii="Calibri" w:eastAsia="맑은 고딕" w:hAnsi="Calibri"/>
          <w:kern w:val="2"/>
          <w:sz w:val="22"/>
          <w:szCs w:val="22"/>
          <w:lang w:eastAsia="ko-KR"/>
        </w:rPr>
      </w:pPr>
      <w:r>
        <w:t>17.49</w:t>
      </w:r>
      <w:r>
        <w:rPr>
          <w:rFonts w:ascii="Calibri" w:eastAsia="맑은 고딕" w:hAnsi="Calibri"/>
          <w:kern w:val="2"/>
          <w:sz w:val="22"/>
          <w:szCs w:val="22"/>
          <w:lang w:eastAsia="ko-KR"/>
        </w:rPr>
        <w:tab/>
      </w:r>
      <w:r>
        <w:t>CT aspects of eV2XARC_Ph2 [eV2XARC_Ph2]</w:t>
      </w:r>
      <w:r>
        <w:tab/>
      </w:r>
      <w:r>
        <w:fldChar w:fldCharType="begin"/>
      </w:r>
      <w:r>
        <w:instrText xml:space="preserve"> PAGEREF _Toc183695023 \h </w:instrText>
      </w:r>
      <w:r>
        <w:fldChar w:fldCharType="separate"/>
      </w:r>
      <w:r>
        <w:t>33</w:t>
      </w:r>
      <w:r>
        <w:fldChar w:fldCharType="end"/>
      </w:r>
    </w:p>
    <w:p w14:paraId="2BEDDA7B" w14:textId="2F0A5C77" w:rsidR="00DB771A" w:rsidRDefault="00DB771A">
      <w:pPr>
        <w:pStyle w:val="TOC3"/>
        <w:rPr>
          <w:rFonts w:ascii="Calibri" w:eastAsia="맑은 고딕" w:hAnsi="Calibri"/>
          <w:kern w:val="2"/>
          <w:sz w:val="22"/>
          <w:szCs w:val="22"/>
          <w:lang w:eastAsia="ko-KR"/>
        </w:rPr>
      </w:pPr>
      <w:r>
        <w:t>17.50</w:t>
      </w:r>
      <w:r>
        <w:rPr>
          <w:rFonts w:ascii="Calibri" w:eastAsia="맑은 고딕" w:hAnsi="Calibri"/>
          <w:kern w:val="2"/>
          <w:sz w:val="22"/>
          <w:szCs w:val="22"/>
          <w:lang w:eastAsia="ko-KR"/>
        </w:rPr>
        <w:tab/>
      </w:r>
      <w:r>
        <w:t>CT aspects of MCOver5GS [MCOver5GS]</w:t>
      </w:r>
      <w:r>
        <w:tab/>
      </w:r>
      <w:r>
        <w:fldChar w:fldCharType="begin"/>
      </w:r>
      <w:r>
        <w:instrText xml:space="preserve"> PAGEREF _Toc183695024 \h </w:instrText>
      </w:r>
      <w:r>
        <w:fldChar w:fldCharType="separate"/>
      </w:r>
      <w:r>
        <w:t>33</w:t>
      </w:r>
      <w:r>
        <w:fldChar w:fldCharType="end"/>
      </w:r>
    </w:p>
    <w:p w14:paraId="5EE3653E" w14:textId="2FB7EBD8" w:rsidR="00DB771A" w:rsidRDefault="00DB771A">
      <w:pPr>
        <w:pStyle w:val="TOC3"/>
        <w:rPr>
          <w:rFonts w:ascii="Calibri" w:eastAsia="맑은 고딕" w:hAnsi="Calibri"/>
          <w:kern w:val="2"/>
          <w:sz w:val="22"/>
          <w:szCs w:val="22"/>
          <w:lang w:eastAsia="ko-KR"/>
        </w:rPr>
      </w:pPr>
      <w:r>
        <w:t>17.51</w:t>
      </w:r>
      <w:r>
        <w:rPr>
          <w:rFonts w:ascii="Calibri" w:eastAsia="맑은 고딕" w:hAnsi="Calibri"/>
          <w:kern w:val="2"/>
          <w:sz w:val="22"/>
          <w:szCs w:val="22"/>
          <w:lang w:eastAsia="ko-KR"/>
        </w:rPr>
        <w:tab/>
      </w:r>
      <w:r>
        <w:t>Enhancement of 5G PCC related services in Rel-17 [en5GPccSer17]</w:t>
      </w:r>
      <w:r>
        <w:tab/>
      </w:r>
      <w:r>
        <w:fldChar w:fldCharType="begin"/>
      </w:r>
      <w:r>
        <w:instrText xml:space="preserve"> PAGEREF _Toc183695025 \h </w:instrText>
      </w:r>
      <w:r>
        <w:fldChar w:fldCharType="separate"/>
      </w:r>
      <w:r>
        <w:t>33</w:t>
      </w:r>
      <w:r>
        <w:fldChar w:fldCharType="end"/>
      </w:r>
    </w:p>
    <w:p w14:paraId="54AFDD14" w14:textId="393F4311" w:rsidR="00DB771A" w:rsidRDefault="00DB771A">
      <w:pPr>
        <w:pStyle w:val="TOC3"/>
        <w:rPr>
          <w:rFonts w:ascii="Calibri" w:eastAsia="맑은 고딕" w:hAnsi="Calibri"/>
          <w:kern w:val="2"/>
          <w:sz w:val="22"/>
          <w:szCs w:val="22"/>
          <w:lang w:eastAsia="ko-KR"/>
        </w:rPr>
      </w:pPr>
      <w:r>
        <w:t>17.52</w:t>
      </w:r>
      <w:r>
        <w:rPr>
          <w:rFonts w:ascii="Calibri" w:eastAsia="맑은 고딕" w:hAnsi="Calibri"/>
          <w:kern w:val="2"/>
          <w:sz w:val="22"/>
          <w:szCs w:val="22"/>
          <w:lang w:eastAsia="ko-KR"/>
        </w:rPr>
        <w:tab/>
      </w:r>
      <w:r>
        <w:t>Enhancements of 3GPP Northbound Interfaces and Application Layer APIs [NBI17]</w:t>
      </w:r>
      <w:r>
        <w:tab/>
      </w:r>
      <w:r>
        <w:fldChar w:fldCharType="begin"/>
      </w:r>
      <w:r>
        <w:instrText xml:space="preserve"> PAGEREF _Toc183695026 \h </w:instrText>
      </w:r>
      <w:r>
        <w:fldChar w:fldCharType="separate"/>
      </w:r>
      <w:r>
        <w:t>33</w:t>
      </w:r>
      <w:r>
        <w:fldChar w:fldCharType="end"/>
      </w:r>
    </w:p>
    <w:p w14:paraId="79C13522" w14:textId="3EE34AD1" w:rsidR="00DB771A" w:rsidRDefault="00DB771A">
      <w:pPr>
        <w:pStyle w:val="TOC3"/>
        <w:rPr>
          <w:rFonts w:ascii="Calibri" w:eastAsia="맑은 고딕" w:hAnsi="Calibri"/>
          <w:kern w:val="2"/>
          <w:sz w:val="22"/>
          <w:szCs w:val="22"/>
          <w:lang w:eastAsia="ko-KR"/>
        </w:rPr>
      </w:pPr>
      <w:r>
        <w:t>17.53</w:t>
      </w:r>
      <w:r>
        <w:rPr>
          <w:rFonts w:ascii="Calibri" w:eastAsia="맑은 고딕" w:hAnsi="Calibri"/>
          <w:kern w:val="2"/>
          <w:sz w:val="22"/>
          <w:szCs w:val="22"/>
          <w:lang w:eastAsia="ko-KR"/>
        </w:rPr>
        <w:tab/>
      </w:r>
      <w:r>
        <w:t>Stage 3 aspects of enh3MCPTT [enh3MCPTT-CT]</w:t>
      </w:r>
      <w:r>
        <w:tab/>
      </w:r>
      <w:r>
        <w:fldChar w:fldCharType="begin"/>
      </w:r>
      <w:r>
        <w:instrText xml:space="preserve"> PAGEREF _Toc183695027 \h </w:instrText>
      </w:r>
      <w:r>
        <w:fldChar w:fldCharType="separate"/>
      </w:r>
      <w:r>
        <w:t>34</w:t>
      </w:r>
      <w:r>
        <w:fldChar w:fldCharType="end"/>
      </w:r>
    </w:p>
    <w:p w14:paraId="042056A3" w14:textId="229833CA" w:rsidR="00DB771A" w:rsidRDefault="00DB771A">
      <w:pPr>
        <w:pStyle w:val="TOC3"/>
        <w:rPr>
          <w:rFonts w:ascii="Calibri" w:eastAsia="맑은 고딕" w:hAnsi="Calibri"/>
          <w:kern w:val="2"/>
          <w:sz w:val="22"/>
          <w:szCs w:val="22"/>
          <w:lang w:eastAsia="ko-KR"/>
        </w:rPr>
      </w:pPr>
      <w:r>
        <w:t>17.54</w:t>
      </w:r>
      <w:r>
        <w:rPr>
          <w:rFonts w:ascii="Calibri" w:eastAsia="맑은 고딕" w:hAnsi="Calibri"/>
          <w:kern w:val="2"/>
          <w:sz w:val="22"/>
          <w:szCs w:val="22"/>
          <w:lang w:eastAsia="ko-KR"/>
        </w:rPr>
        <w:tab/>
      </w:r>
      <w:r>
        <w:t>Enhanced Service Enabler Architecture Layer for Verticals [eSEAL]</w:t>
      </w:r>
      <w:r>
        <w:tab/>
      </w:r>
      <w:r>
        <w:fldChar w:fldCharType="begin"/>
      </w:r>
      <w:r>
        <w:instrText xml:space="preserve"> PAGEREF _Toc183695028 \h </w:instrText>
      </w:r>
      <w:r>
        <w:fldChar w:fldCharType="separate"/>
      </w:r>
      <w:r>
        <w:t>34</w:t>
      </w:r>
      <w:r>
        <w:fldChar w:fldCharType="end"/>
      </w:r>
    </w:p>
    <w:p w14:paraId="67A8534D" w14:textId="6FC5FF6E" w:rsidR="00DB771A" w:rsidRDefault="00DB771A">
      <w:pPr>
        <w:pStyle w:val="TOC3"/>
        <w:rPr>
          <w:rFonts w:ascii="Calibri" w:eastAsia="맑은 고딕" w:hAnsi="Calibri"/>
          <w:kern w:val="2"/>
          <w:sz w:val="22"/>
          <w:szCs w:val="22"/>
          <w:lang w:eastAsia="ko-KR"/>
        </w:rPr>
      </w:pPr>
      <w:r>
        <w:t>17.55</w:t>
      </w:r>
      <w:r>
        <w:rPr>
          <w:rFonts w:ascii="Calibri" w:eastAsia="맑은 고딕" w:hAnsi="Calibri"/>
          <w:kern w:val="2"/>
          <w:sz w:val="22"/>
          <w:szCs w:val="22"/>
          <w:lang w:eastAsia="ko-KR"/>
        </w:rPr>
        <w:tab/>
      </w:r>
      <w:r>
        <w:t>System enhancement for redundant PDU session [TEI17_SE_RPS]</w:t>
      </w:r>
      <w:r>
        <w:tab/>
      </w:r>
      <w:r>
        <w:fldChar w:fldCharType="begin"/>
      </w:r>
      <w:r>
        <w:instrText xml:space="preserve"> PAGEREF _Toc183695029 \h </w:instrText>
      </w:r>
      <w:r>
        <w:fldChar w:fldCharType="separate"/>
      </w:r>
      <w:r>
        <w:t>34</w:t>
      </w:r>
      <w:r>
        <w:fldChar w:fldCharType="end"/>
      </w:r>
    </w:p>
    <w:p w14:paraId="3F9091A1" w14:textId="33D509A1" w:rsidR="00DB771A" w:rsidRDefault="00DB771A">
      <w:pPr>
        <w:pStyle w:val="TOC3"/>
        <w:rPr>
          <w:rFonts w:ascii="Calibri" w:eastAsia="맑은 고딕" w:hAnsi="Calibri"/>
          <w:kern w:val="2"/>
          <w:sz w:val="22"/>
          <w:szCs w:val="22"/>
          <w:lang w:eastAsia="ko-KR"/>
        </w:rPr>
      </w:pPr>
      <w:r>
        <w:t>17.56</w:t>
      </w:r>
      <w:r>
        <w:rPr>
          <w:rFonts w:ascii="Calibri" w:eastAsia="맑은 고딕" w:hAnsi="Calibri"/>
          <w:kern w:val="2"/>
          <w:sz w:val="22"/>
          <w:szCs w:val="22"/>
          <w:lang w:eastAsia="ko-KR"/>
        </w:rPr>
        <w:tab/>
      </w:r>
      <w:r>
        <w:t>CT aspects of Support for Minimization of service Interruption [MINT]</w:t>
      </w:r>
      <w:r>
        <w:tab/>
      </w:r>
      <w:r>
        <w:fldChar w:fldCharType="begin"/>
      </w:r>
      <w:r>
        <w:instrText xml:space="preserve"> PAGEREF _Toc183695030 \h </w:instrText>
      </w:r>
      <w:r>
        <w:fldChar w:fldCharType="separate"/>
      </w:r>
      <w:r>
        <w:t>34</w:t>
      </w:r>
      <w:r>
        <w:fldChar w:fldCharType="end"/>
      </w:r>
    </w:p>
    <w:p w14:paraId="282FB378" w14:textId="4C881B52" w:rsidR="00DB771A" w:rsidRDefault="00DB771A">
      <w:pPr>
        <w:pStyle w:val="TOC3"/>
        <w:rPr>
          <w:rFonts w:ascii="Calibri" w:eastAsia="맑은 고딕" w:hAnsi="Calibri"/>
          <w:kern w:val="2"/>
          <w:sz w:val="22"/>
          <w:szCs w:val="22"/>
          <w:lang w:eastAsia="ko-KR"/>
        </w:rPr>
      </w:pPr>
      <w:r>
        <w:t>17.57</w:t>
      </w:r>
      <w:r>
        <w:rPr>
          <w:rFonts w:ascii="Calibri" w:eastAsia="맑은 고딕" w:hAnsi="Calibri"/>
          <w:kern w:val="2"/>
          <w:sz w:val="22"/>
          <w:szCs w:val="22"/>
          <w:lang w:eastAsia="ko-KR"/>
        </w:rPr>
        <w:tab/>
      </w:r>
      <w:r>
        <w:t>IMS voice service support and network usability guarantee for UE’s E-UTRA capability disabled scenario in SA 5GS [ING_5GS]</w:t>
      </w:r>
      <w:r>
        <w:tab/>
      </w:r>
      <w:r>
        <w:fldChar w:fldCharType="begin"/>
      </w:r>
      <w:r>
        <w:instrText xml:space="preserve"> PAGEREF _Toc183695031 \h </w:instrText>
      </w:r>
      <w:r>
        <w:fldChar w:fldCharType="separate"/>
      </w:r>
      <w:r>
        <w:t>34</w:t>
      </w:r>
      <w:r>
        <w:fldChar w:fldCharType="end"/>
      </w:r>
    </w:p>
    <w:p w14:paraId="4904BE3D" w14:textId="33B974BE" w:rsidR="00DB771A" w:rsidRDefault="00DB771A">
      <w:pPr>
        <w:pStyle w:val="TOC3"/>
        <w:rPr>
          <w:rFonts w:ascii="Calibri" w:eastAsia="맑은 고딕" w:hAnsi="Calibri"/>
          <w:kern w:val="2"/>
          <w:sz w:val="22"/>
          <w:szCs w:val="22"/>
          <w:lang w:eastAsia="ko-KR"/>
        </w:rPr>
      </w:pPr>
      <w:r>
        <w:t>17.58</w:t>
      </w:r>
      <w:r>
        <w:rPr>
          <w:rFonts w:ascii="Calibri" w:eastAsia="맑은 고딕" w:hAnsi="Calibri"/>
          <w:kern w:val="2"/>
          <w:sz w:val="22"/>
          <w:szCs w:val="22"/>
          <w:lang w:eastAsia="ko-KR"/>
        </w:rPr>
        <w:tab/>
      </w:r>
      <w:r>
        <w:t>CT aspects for enabling MSGin5G Service [5GMARCH]</w:t>
      </w:r>
      <w:r>
        <w:tab/>
      </w:r>
      <w:r>
        <w:fldChar w:fldCharType="begin"/>
      </w:r>
      <w:r>
        <w:instrText xml:space="preserve"> PAGEREF _Toc183695032 \h </w:instrText>
      </w:r>
      <w:r>
        <w:fldChar w:fldCharType="separate"/>
      </w:r>
      <w:r>
        <w:t>34</w:t>
      </w:r>
      <w:r>
        <w:fldChar w:fldCharType="end"/>
      </w:r>
    </w:p>
    <w:p w14:paraId="5602F41D" w14:textId="1C04D89A" w:rsidR="00DB771A" w:rsidRDefault="00DB771A">
      <w:pPr>
        <w:pStyle w:val="TOC3"/>
        <w:rPr>
          <w:rFonts w:ascii="Calibri" w:eastAsia="맑은 고딕" w:hAnsi="Calibri"/>
          <w:kern w:val="2"/>
          <w:sz w:val="22"/>
          <w:szCs w:val="22"/>
          <w:lang w:eastAsia="ko-KR"/>
        </w:rPr>
      </w:pPr>
      <w:r>
        <w:t>17.59</w:t>
      </w:r>
      <w:r>
        <w:rPr>
          <w:rFonts w:ascii="Calibri" w:eastAsia="맑은 고딕" w:hAnsi="Calibri"/>
          <w:kern w:val="2"/>
          <w:sz w:val="22"/>
          <w:szCs w:val="22"/>
          <w:lang w:eastAsia="ko-KR"/>
        </w:rPr>
        <w:tab/>
      </w:r>
      <w:r>
        <w:t>Restoration of profiles related to UDR [ReP_UDR]</w:t>
      </w:r>
      <w:r>
        <w:tab/>
      </w:r>
      <w:r>
        <w:fldChar w:fldCharType="begin"/>
      </w:r>
      <w:r>
        <w:instrText xml:space="preserve"> PAGEREF _Toc183695033 \h </w:instrText>
      </w:r>
      <w:r>
        <w:fldChar w:fldCharType="separate"/>
      </w:r>
      <w:r>
        <w:t>34</w:t>
      </w:r>
      <w:r>
        <w:fldChar w:fldCharType="end"/>
      </w:r>
    </w:p>
    <w:p w14:paraId="4A5BE117" w14:textId="396A23BB" w:rsidR="00DB771A" w:rsidRDefault="00DB771A">
      <w:pPr>
        <w:pStyle w:val="TOC3"/>
        <w:rPr>
          <w:rFonts w:ascii="Calibri" w:eastAsia="맑은 고딕" w:hAnsi="Calibri"/>
          <w:kern w:val="2"/>
          <w:sz w:val="22"/>
          <w:szCs w:val="22"/>
          <w:lang w:eastAsia="ko-KR"/>
        </w:rPr>
      </w:pPr>
      <w:r>
        <w:t>17.60</w:t>
      </w:r>
      <w:r>
        <w:rPr>
          <w:rFonts w:ascii="Calibri" w:eastAsia="맑은 고딕" w:hAnsi="Calibri"/>
          <w:kern w:val="2"/>
          <w:sz w:val="22"/>
          <w:szCs w:val="22"/>
          <w:lang w:eastAsia="ko-KR"/>
        </w:rPr>
        <w:tab/>
      </w:r>
      <w:r>
        <w:t>Enhancement on the GTP-U entity restart [EGTPUR]</w:t>
      </w:r>
      <w:r>
        <w:tab/>
      </w:r>
      <w:r>
        <w:fldChar w:fldCharType="begin"/>
      </w:r>
      <w:r>
        <w:instrText xml:space="preserve"> PAGEREF _Toc183695034 \h </w:instrText>
      </w:r>
      <w:r>
        <w:fldChar w:fldCharType="separate"/>
      </w:r>
      <w:r>
        <w:t>34</w:t>
      </w:r>
      <w:r>
        <w:fldChar w:fldCharType="end"/>
      </w:r>
    </w:p>
    <w:p w14:paraId="41D7000E" w14:textId="40B0F012" w:rsidR="00DB771A" w:rsidRDefault="00DB771A">
      <w:pPr>
        <w:pStyle w:val="TOC3"/>
        <w:rPr>
          <w:rFonts w:ascii="Calibri" w:eastAsia="맑은 고딕" w:hAnsi="Calibri"/>
          <w:kern w:val="2"/>
          <w:sz w:val="22"/>
          <w:szCs w:val="22"/>
          <w:lang w:eastAsia="ko-KR"/>
        </w:rPr>
      </w:pPr>
      <w:r>
        <w:t>17.61</w:t>
      </w:r>
      <w:r>
        <w:rPr>
          <w:rFonts w:ascii="Calibri" w:eastAsia="맑은 고딕" w:hAnsi="Calibri"/>
          <w:kern w:val="2"/>
          <w:sz w:val="22"/>
          <w:szCs w:val="22"/>
          <w:lang w:eastAsia="ko-KR"/>
        </w:rPr>
        <w:tab/>
      </w:r>
      <w:r>
        <w:t>Multi-device enhancements for device transfers [MuDTran]</w:t>
      </w:r>
      <w:r>
        <w:tab/>
      </w:r>
      <w:r>
        <w:fldChar w:fldCharType="begin"/>
      </w:r>
      <w:r>
        <w:instrText xml:space="preserve"> PAGEREF _Toc183695035 \h </w:instrText>
      </w:r>
      <w:r>
        <w:fldChar w:fldCharType="separate"/>
      </w:r>
      <w:r>
        <w:t>34</w:t>
      </w:r>
      <w:r>
        <w:fldChar w:fldCharType="end"/>
      </w:r>
    </w:p>
    <w:p w14:paraId="7029E49C" w14:textId="6486CD64" w:rsidR="00DB771A" w:rsidRDefault="00DB771A">
      <w:pPr>
        <w:pStyle w:val="TOC3"/>
        <w:rPr>
          <w:rFonts w:ascii="Calibri" w:eastAsia="맑은 고딕" w:hAnsi="Calibri"/>
          <w:kern w:val="2"/>
          <w:sz w:val="22"/>
          <w:szCs w:val="22"/>
          <w:lang w:eastAsia="ko-KR"/>
        </w:rPr>
      </w:pPr>
      <w:r>
        <w:t>17.62</w:t>
      </w:r>
      <w:r>
        <w:rPr>
          <w:rFonts w:ascii="Calibri" w:eastAsia="맑은 고딕" w:hAnsi="Calibri"/>
          <w:kern w:val="2"/>
          <w:sz w:val="22"/>
          <w:szCs w:val="22"/>
          <w:lang w:eastAsia="ko-KR"/>
        </w:rPr>
        <w:tab/>
      </w:r>
      <w:r>
        <w:t>CT aspects of Architecture Enhancement for NR Reduced Capability Devices [ARCH_NR_REDCAP]</w:t>
      </w:r>
      <w:r>
        <w:tab/>
      </w:r>
      <w:r>
        <w:fldChar w:fldCharType="begin"/>
      </w:r>
      <w:r>
        <w:instrText xml:space="preserve"> PAGEREF _Toc183695036 \h </w:instrText>
      </w:r>
      <w:r>
        <w:fldChar w:fldCharType="separate"/>
      </w:r>
      <w:r>
        <w:t>34</w:t>
      </w:r>
      <w:r>
        <w:fldChar w:fldCharType="end"/>
      </w:r>
    </w:p>
    <w:p w14:paraId="12343879" w14:textId="497AC864" w:rsidR="00DB771A" w:rsidRDefault="00DB771A">
      <w:pPr>
        <w:pStyle w:val="TOC3"/>
        <w:rPr>
          <w:rFonts w:ascii="Calibri" w:eastAsia="맑은 고딕" w:hAnsi="Calibri"/>
          <w:kern w:val="2"/>
          <w:sz w:val="22"/>
          <w:szCs w:val="22"/>
          <w:lang w:eastAsia="ko-KR"/>
        </w:rPr>
      </w:pPr>
      <w:r>
        <w:t>17.63</w:t>
      </w:r>
      <w:r>
        <w:rPr>
          <w:rFonts w:ascii="Calibri" w:eastAsia="맑은 고딕" w:hAnsi="Calibri"/>
          <w:kern w:val="2"/>
          <w:sz w:val="22"/>
          <w:szCs w:val="22"/>
          <w:lang w:eastAsia="ko-KR"/>
        </w:rPr>
        <w:tab/>
      </w:r>
      <w:r>
        <w:t>Enhancements of 3GPP profiles for cryptographic algorithms and security protocols [eCryptPr]</w:t>
      </w:r>
      <w:r>
        <w:tab/>
      </w:r>
      <w:r>
        <w:fldChar w:fldCharType="begin"/>
      </w:r>
      <w:r>
        <w:instrText xml:space="preserve"> PAGEREF _Toc183695037 \h </w:instrText>
      </w:r>
      <w:r>
        <w:fldChar w:fldCharType="separate"/>
      </w:r>
      <w:r>
        <w:t>34</w:t>
      </w:r>
      <w:r>
        <w:fldChar w:fldCharType="end"/>
      </w:r>
    </w:p>
    <w:p w14:paraId="786740E9" w14:textId="57608339" w:rsidR="00DB771A" w:rsidRDefault="00DB771A">
      <w:pPr>
        <w:pStyle w:val="TOC3"/>
        <w:rPr>
          <w:rFonts w:ascii="Calibri" w:eastAsia="맑은 고딕" w:hAnsi="Calibri"/>
          <w:kern w:val="2"/>
          <w:sz w:val="22"/>
          <w:szCs w:val="22"/>
          <w:lang w:eastAsia="ko-KR"/>
        </w:rPr>
      </w:pPr>
      <w:r>
        <w:t>17.64</w:t>
      </w:r>
      <w:r>
        <w:rPr>
          <w:rFonts w:ascii="Calibri" w:eastAsia="맑은 고딕" w:hAnsi="Calibri"/>
          <w:kern w:val="2"/>
          <w:sz w:val="22"/>
          <w:szCs w:val="22"/>
          <w:lang w:eastAsia="ko-KR"/>
        </w:rPr>
        <w:tab/>
      </w:r>
      <w:r>
        <w:t>IMS Optimization for HSS Group ID in an SBA environment [TEI17_IMSGID]</w:t>
      </w:r>
      <w:r>
        <w:tab/>
      </w:r>
      <w:r>
        <w:fldChar w:fldCharType="begin"/>
      </w:r>
      <w:r>
        <w:instrText xml:space="preserve"> PAGEREF _Toc183695038 \h </w:instrText>
      </w:r>
      <w:r>
        <w:fldChar w:fldCharType="separate"/>
      </w:r>
      <w:r>
        <w:t>34</w:t>
      </w:r>
      <w:r>
        <w:fldChar w:fldCharType="end"/>
      </w:r>
    </w:p>
    <w:p w14:paraId="2C322B5F" w14:textId="40C8A2BB" w:rsidR="00DB771A" w:rsidRDefault="00DB771A">
      <w:pPr>
        <w:pStyle w:val="TOC3"/>
        <w:rPr>
          <w:rFonts w:ascii="Calibri" w:eastAsia="맑은 고딕" w:hAnsi="Calibri"/>
          <w:kern w:val="2"/>
          <w:sz w:val="22"/>
          <w:szCs w:val="22"/>
          <w:lang w:eastAsia="ko-KR"/>
        </w:rPr>
      </w:pPr>
      <w:r>
        <w:t>17.65</w:t>
      </w:r>
      <w:r>
        <w:rPr>
          <w:rFonts w:ascii="Calibri" w:eastAsia="맑은 고딕" w:hAnsi="Calibri"/>
          <w:kern w:val="2"/>
          <w:sz w:val="22"/>
          <w:szCs w:val="22"/>
          <w:lang w:eastAsia="ko-KR"/>
        </w:rPr>
        <w:tab/>
      </w:r>
      <w:r>
        <w:t>CT aspects of NB-IoT/eMTC Non-Terrestrial Networks in EPS [IoT_SAT_ARCH_EPS]</w:t>
      </w:r>
      <w:r>
        <w:tab/>
      </w:r>
      <w:r>
        <w:fldChar w:fldCharType="begin"/>
      </w:r>
      <w:r>
        <w:instrText xml:space="preserve"> PAGEREF _Toc183695039 \h </w:instrText>
      </w:r>
      <w:r>
        <w:fldChar w:fldCharType="separate"/>
      </w:r>
      <w:r>
        <w:t>34</w:t>
      </w:r>
      <w:r>
        <w:fldChar w:fldCharType="end"/>
      </w:r>
    </w:p>
    <w:p w14:paraId="1BB6B7C0" w14:textId="6A703F0C" w:rsidR="00DB771A" w:rsidRDefault="00DB771A">
      <w:pPr>
        <w:pStyle w:val="TOC3"/>
        <w:rPr>
          <w:rFonts w:ascii="Calibri" w:eastAsia="맑은 고딕" w:hAnsi="Calibri"/>
          <w:kern w:val="2"/>
          <w:sz w:val="22"/>
          <w:szCs w:val="22"/>
          <w:lang w:eastAsia="ko-KR"/>
        </w:rPr>
      </w:pPr>
      <w:r>
        <w:t>17.66</w:t>
      </w:r>
      <w:r>
        <w:rPr>
          <w:rFonts w:ascii="Calibri" w:eastAsia="맑은 고딕" w:hAnsi="Calibri"/>
          <w:kern w:val="2"/>
          <w:sz w:val="22"/>
          <w:szCs w:val="22"/>
          <w:lang w:eastAsia="ko-KR"/>
        </w:rPr>
        <w:tab/>
      </w:r>
      <w:r>
        <w:t>Repository for the 3GPP Allocated Port Numbers for New 3GPP Interfaces [PortAl]</w:t>
      </w:r>
      <w:r>
        <w:tab/>
      </w:r>
      <w:r>
        <w:fldChar w:fldCharType="begin"/>
      </w:r>
      <w:r>
        <w:instrText xml:space="preserve"> PAGEREF _Toc183695040 \h </w:instrText>
      </w:r>
      <w:r>
        <w:fldChar w:fldCharType="separate"/>
      </w:r>
      <w:r>
        <w:t>34</w:t>
      </w:r>
      <w:r>
        <w:fldChar w:fldCharType="end"/>
      </w:r>
    </w:p>
    <w:p w14:paraId="4BB40B3A" w14:textId="0E86056B" w:rsidR="00DB771A" w:rsidRDefault="00DB771A">
      <w:pPr>
        <w:pStyle w:val="TOC3"/>
        <w:rPr>
          <w:rFonts w:ascii="Calibri" w:eastAsia="맑은 고딕" w:hAnsi="Calibri"/>
          <w:kern w:val="2"/>
          <w:sz w:val="22"/>
          <w:szCs w:val="22"/>
          <w:lang w:eastAsia="ko-KR"/>
        </w:rPr>
      </w:pPr>
      <w:r>
        <w:t>17.67</w:t>
      </w:r>
      <w:r>
        <w:rPr>
          <w:rFonts w:ascii="Calibri" w:eastAsia="맑은 고딕" w:hAnsi="Calibri"/>
          <w:kern w:val="2"/>
          <w:sz w:val="22"/>
          <w:szCs w:val="22"/>
          <w:lang w:eastAsia="ko-KR"/>
        </w:rPr>
        <w:tab/>
      </w:r>
      <w:r>
        <w:t>Non-Seamless WLAN offload Authentication in 5GS [NSWO_5G]</w:t>
      </w:r>
      <w:r>
        <w:tab/>
      </w:r>
      <w:r>
        <w:fldChar w:fldCharType="begin"/>
      </w:r>
      <w:r>
        <w:instrText xml:space="preserve"> PAGEREF _Toc183695041 \h </w:instrText>
      </w:r>
      <w:r>
        <w:fldChar w:fldCharType="separate"/>
      </w:r>
      <w:r>
        <w:t>34</w:t>
      </w:r>
      <w:r>
        <w:fldChar w:fldCharType="end"/>
      </w:r>
    </w:p>
    <w:p w14:paraId="551F9F0A" w14:textId="587511A6" w:rsidR="00DB771A" w:rsidRDefault="00DB771A">
      <w:pPr>
        <w:pStyle w:val="TOC3"/>
        <w:rPr>
          <w:rFonts w:ascii="Calibri" w:eastAsia="맑은 고딕" w:hAnsi="Calibri"/>
          <w:kern w:val="2"/>
          <w:sz w:val="22"/>
          <w:szCs w:val="22"/>
          <w:lang w:eastAsia="ko-KR"/>
        </w:rPr>
      </w:pPr>
      <w:r>
        <w:t>17.68</w:t>
      </w:r>
      <w:r>
        <w:rPr>
          <w:rFonts w:ascii="Calibri" w:eastAsia="맑은 고딕" w:hAnsi="Calibri"/>
          <w:kern w:val="2"/>
          <w:sz w:val="22"/>
          <w:szCs w:val="22"/>
          <w:lang w:eastAsia="ko-KR"/>
        </w:rPr>
        <w:tab/>
      </w:r>
      <w:r>
        <w:t>CT aspects of AKMA TLS protocol profiles [AKMA_TLS]</w:t>
      </w:r>
      <w:r>
        <w:tab/>
      </w:r>
      <w:r>
        <w:fldChar w:fldCharType="begin"/>
      </w:r>
      <w:r>
        <w:instrText xml:space="preserve"> PAGEREF _Toc183695042 \h </w:instrText>
      </w:r>
      <w:r>
        <w:fldChar w:fldCharType="separate"/>
      </w:r>
      <w:r>
        <w:t>34</w:t>
      </w:r>
      <w:r>
        <w:fldChar w:fldCharType="end"/>
      </w:r>
    </w:p>
    <w:p w14:paraId="39251CD9" w14:textId="2C049D58" w:rsidR="00DB771A" w:rsidRDefault="00DB771A">
      <w:pPr>
        <w:pStyle w:val="TOC3"/>
        <w:rPr>
          <w:rFonts w:ascii="Calibri" w:eastAsia="맑은 고딕" w:hAnsi="Calibri"/>
          <w:kern w:val="2"/>
          <w:sz w:val="22"/>
          <w:szCs w:val="22"/>
          <w:lang w:eastAsia="ko-KR"/>
        </w:rPr>
      </w:pPr>
      <w:r>
        <w:lastRenderedPageBreak/>
        <w:t>17.69</w:t>
      </w:r>
      <w:r>
        <w:rPr>
          <w:rFonts w:ascii="Calibri" w:eastAsia="맑은 고딕" w:hAnsi="Calibri"/>
          <w:kern w:val="2"/>
          <w:sz w:val="22"/>
          <w:szCs w:val="22"/>
          <w:lang w:eastAsia="ko-KR"/>
        </w:rPr>
        <w:tab/>
      </w:r>
      <w:r>
        <w:t>Modifying PASSporT signing and verification [SPECTRE_Ph3]</w:t>
      </w:r>
      <w:r>
        <w:tab/>
      </w:r>
      <w:r>
        <w:fldChar w:fldCharType="begin"/>
      </w:r>
      <w:r>
        <w:instrText xml:space="preserve"> PAGEREF _Toc183695043 \h </w:instrText>
      </w:r>
      <w:r>
        <w:fldChar w:fldCharType="separate"/>
      </w:r>
      <w:r>
        <w:t>34</w:t>
      </w:r>
      <w:r>
        <w:fldChar w:fldCharType="end"/>
      </w:r>
    </w:p>
    <w:p w14:paraId="5FD07EFB" w14:textId="7B6B0060" w:rsidR="00DB771A" w:rsidRDefault="00DB771A">
      <w:pPr>
        <w:pStyle w:val="TOC3"/>
        <w:rPr>
          <w:rFonts w:ascii="Calibri" w:eastAsia="맑은 고딕" w:hAnsi="Calibri"/>
          <w:kern w:val="2"/>
          <w:sz w:val="22"/>
          <w:szCs w:val="22"/>
          <w:lang w:eastAsia="ko-KR"/>
        </w:rPr>
      </w:pPr>
      <w:r>
        <w:t>17.70</w:t>
      </w:r>
      <w:r>
        <w:rPr>
          <w:rFonts w:ascii="Calibri" w:eastAsia="맑은 고딕" w:hAnsi="Calibri"/>
          <w:kern w:val="2"/>
          <w:sz w:val="22"/>
          <w:szCs w:val="22"/>
          <w:lang w:eastAsia="ko-KR"/>
        </w:rPr>
        <w:tab/>
      </w:r>
      <w:r>
        <w:t>CT aspects of enhancement of RAN Slicing for NR [NRslice]</w:t>
      </w:r>
      <w:r>
        <w:tab/>
      </w:r>
      <w:r>
        <w:fldChar w:fldCharType="begin"/>
      </w:r>
      <w:r>
        <w:instrText xml:space="preserve"> PAGEREF _Toc183695044 \h </w:instrText>
      </w:r>
      <w:r>
        <w:fldChar w:fldCharType="separate"/>
      </w:r>
      <w:r>
        <w:t>34</w:t>
      </w:r>
      <w:r>
        <w:fldChar w:fldCharType="end"/>
      </w:r>
    </w:p>
    <w:p w14:paraId="5CA44E54" w14:textId="1218BA52" w:rsidR="00DB771A" w:rsidRDefault="00DB771A">
      <w:pPr>
        <w:pStyle w:val="TOC3"/>
        <w:rPr>
          <w:rFonts w:ascii="Calibri" w:eastAsia="맑은 고딕" w:hAnsi="Calibri"/>
          <w:kern w:val="2"/>
          <w:sz w:val="22"/>
          <w:szCs w:val="22"/>
          <w:lang w:eastAsia="ko-KR"/>
        </w:rPr>
      </w:pPr>
      <w:r>
        <w:t>17.71</w:t>
      </w:r>
      <w:r>
        <w:rPr>
          <w:rFonts w:ascii="Calibri" w:eastAsia="맑은 고딕" w:hAnsi="Calibri"/>
          <w:kern w:val="2"/>
          <w:sz w:val="22"/>
          <w:szCs w:val="22"/>
          <w:lang w:eastAsia="ko-KR"/>
        </w:rPr>
        <w:tab/>
      </w:r>
      <w:r>
        <w:t>CT aspects of 5GMS AF Event Exposure [EVEX]</w:t>
      </w:r>
      <w:r>
        <w:tab/>
      </w:r>
      <w:r>
        <w:fldChar w:fldCharType="begin"/>
      </w:r>
      <w:r>
        <w:instrText xml:space="preserve"> PAGEREF _Toc183695045 \h </w:instrText>
      </w:r>
      <w:r>
        <w:fldChar w:fldCharType="separate"/>
      </w:r>
      <w:r>
        <w:t>34</w:t>
      </w:r>
      <w:r>
        <w:fldChar w:fldCharType="end"/>
      </w:r>
    </w:p>
    <w:p w14:paraId="265DE2FB" w14:textId="0BD1AA9E" w:rsidR="00DB771A" w:rsidRDefault="00DB771A">
      <w:pPr>
        <w:pStyle w:val="TOC3"/>
        <w:rPr>
          <w:rFonts w:ascii="Calibri" w:eastAsia="맑은 고딕" w:hAnsi="Calibri"/>
          <w:kern w:val="2"/>
          <w:sz w:val="22"/>
          <w:szCs w:val="22"/>
          <w:lang w:eastAsia="ko-KR"/>
        </w:rPr>
      </w:pPr>
      <w:r>
        <w:t>17.72</w:t>
      </w:r>
      <w:r>
        <w:rPr>
          <w:rFonts w:ascii="Calibri" w:eastAsia="맑은 고딕" w:hAnsi="Calibri"/>
          <w:kern w:val="2"/>
          <w:sz w:val="22"/>
          <w:szCs w:val="22"/>
          <w:lang w:eastAsia="ko-KR"/>
        </w:rPr>
        <w:tab/>
      </w:r>
      <w:r>
        <w:t>Update of conformance test specifications to Rel-17 [UEConTest_R17]</w:t>
      </w:r>
      <w:r>
        <w:tab/>
      </w:r>
      <w:r>
        <w:fldChar w:fldCharType="begin"/>
      </w:r>
      <w:r>
        <w:instrText xml:space="preserve"> PAGEREF _Toc183695046 \h </w:instrText>
      </w:r>
      <w:r>
        <w:fldChar w:fldCharType="separate"/>
      </w:r>
      <w:r>
        <w:t>35</w:t>
      </w:r>
      <w:r>
        <w:fldChar w:fldCharType="end"/>
      </w:r>
    </w:p>
    <w:p w14:paraId="7AD97153" w14:textId="18C58C6C" w:rsidR="00DB771A" w:rsidRDefault="00DB771A">
      <w:pPr>
        <w:pStyle w:val="TOC3"/>
        <w:rPr>
          <w:rFonts w:ascii="Calibri" w:eastAsia="맑은 고딕" w:hAnsi="Calibri"/>
          <w:kern w:val="2"/>
          <w:sz w:val="22"/>
          <w:szCs w:val="22"/>
          <w:lang w:eastAsia="ko-KR"/>
        </w:rPr>
      </w:pPr>
      <w:r>
        <w:t>17.73</w:t>
      </w:r>
      <w:r>
        <w:rPr>
          <w:rFonts w:ascii="Calibri" w:eastAsia="맑은 고딕" w:hAnsi="Calibri"/>
          <w:kern w:val="2"/>
          <w:sz w:val="22"/>
          <w:szCs w:val="22"/>
          <w:lang w:eastAsia="ko-KR"/>
        </w:rPr>
        <w:tab/>
      </w:r>
      <w:r>
        <w:t>Any other Rel-17 Work item or Study item</w:t>
      </w:r>
      <w:r>
        <w:tab/>
      </w:r>
      <w:r>
        <w:fldChar w:fldCharType="begin"/>
      </w:r>
      <w:r>
        <w:instrText xml:space="preserve"> PAGEREF _Toc183695047 \h </w:instrText>
      </w:r>
      <w:r>
        <w:fldChar w:fldCharType="separate"/>
      </w:r>
      <w:r>
        <w:t>35</w:t>
      </w:r>
      <w:r>
        <w:fldChar w:fldCharType="end"/>
      </w:r>
    </w:p>
    <w:p w14:paraId="02DD7B8F" w14:textId="1A3A8740" w:rsidR="00DB771A" w:rsidRDefault="00DB771A">
      <w:pPr>
        <w:pStyle w:val="TOC2"/>
        <w:rPr>
          <w:rFonts w:ascii="Calibri" w:eastAsia="맑은 고딕" w:hAnsi="Calibri"/>
          <w:kern w:val="2"/>
          <w:sz w:val="22"/>
          <w:szCs w:val="22"/>
          <w:lang w:eastAsia="ko-KR"/>
        </w:rPr>
      </w:pPr>
      <w:r>
        <w:t>18</w:t>
      </w:r>
      <w:r>
        <w:rPr>
          <w:rFonts w:ascii="Calibri" w:eastAsia="맑은 고딕" w:hAnsi="Calibri"/>
          <w:kern w:val="2"/>
          <w:sz w:val="22"/>
          <w:szCs w:val="22"/>
          <w:lang w:eastAsia="ko-KR"/>
        </w:rPr>
        <w:tab/>
      </w:r>
      <w:r>
        <w:t>Release 18</w:t>
      </w:r>
      <w:r>
        <w:tab/>
      </w:r>
      <w:r>
        <w:fldChar w:fldCharType="begin"/>
      </w:r>
      <w:r>
        <w:instrText xml:space="preserve"> PAGEREF _Toc183695048 \h </w:instrText>
      </w:r>
      <w:r>
        <w:fldChar w:fldCharType="separate"/>
      </w:r>
      <w:r>
        <w:t>35</w:t>
      </w:r>
      <w:r>
        <w:fldChar w:fldCharType="end"/>
      </w:r>
    </w:p>
    <w:p w14:paraId="05D9E0EA" w14:textId="62FA7D65" w:rsidR="00DB771A" w:rsidRDefault="00DB771A">
      <w:pPr>
        <w:pStyle w:val="TOC3"/>
        <w:rPr>
          <w:rFonts w:ascii="Calibri" w:eastAsia="맑은 고딕" w:hAnsi="Calibri"/>
          <w:kern w:val="2"/>
          <w:sz w:val="22"/>
          <w:szCs w:val="22"/>
          <w:lang w:eastAsia="ko-KR"/>
        </w:rPr>
      </w:pPr>
      <w:r>
        <w:t>18.1</w:t>
      </w:r>
      <w:r>
        <w:rPr>
          <w:rFonts w:ascii="Calibri" w:eastAsia="맑은 고딕" w:hAnsi="Calibri"/>
          <w:kern w:val="2"/>
          <w:sz w:val="22"/>
          <w:szCs w:val="22"/>
          <w:lang w:eastAsia="ko-KR"/>
        </w:rPr>
        <w:tab/>
      </w:r>
      <w:r>
        <w:t>Rel-18 work planning</w:t>
      </w:r>
      <w:r>
        <w:tab/>
      </w:r>
      <w:r>
        <w:fldChar w:fldCharType="begin"/>
      </w:r>
      <w:r>
        <w:instrText xml:space="preserve"> PAGEREF _Toc183695049 \h </w:instrText>
      </w:r>
      <w:r>
        <w:fldChar w:fldCharType="separate"/>
      </w:r>
      <w:r>
        <w:t>35</w:t>
      </w:r>
      <w:r>
        <w:fldChar w:fldCharType="end"/>
      </w:r>
    </w:p>
    <w:p w14:paraId="12961AD3" w14:textId="6D63F844" w:rsidR="00DB771A" w:rsidRDefault="00DB771A">
      <w:pPr>
        <w:pStyle w:val="TOC3"/>
        <w:rPr>
          <w:rFonts w:ascii="Calibri" w:eastAsia="맑은 고딕" w:hAnsi="Calibri"/>
          <w:kern w:val="2"/>
          <w:sz w:val="22"/>
          <w:szCs w:val="22"/>
          <w:lang w:eastAsia="ko-KR"/>
        </w:rPr>
      </w:pPr>
      <w:r>
        <w:t>18.2</w:t>
      </w:r>
      <w:r>
        <w:rPr>
          <w:rFonts w:ascii="Calibri" w:eastAsia="맑은 고딕" w:hAnsi="Calibri"/>
          <w:kern w:val="2"/>
          <w:sz w:val="22"/>
          <w:szCs w:val="22"/>
          <w:lang w:eastAsia="ko-KR"/>
        </w:rPr>
        <w:tab/>
      </w:r>
      <w:r>
        <w:t>New WIDs/SIDs for Rel-18</w:t>
      </w:r>
      <w:r>
        <w:tab/>
      </w:r>
      <w:r>
        <w:fldChar w:fldCharType="begin"/>
      </w:r>
      <w:r>
        <w:instrText xml:space="preserve"> PAGEREF _Toc183695050 \h </w:instrText>
      </w:r>
      <w:r>
        <w:fldChar w:fldCharType="separate"/>
      </w:r>
      <w:r>
        <w:t>35</w:t>
      </w:r>
      <w:r>
        <w:fldChar w:fldCharType="end"/>
      </w:r>
    </w:p>
    <w:p w14:paraId="238FC266" w14:textId="2F2487E5" w:rsidR="00DB771A" w:rsidRDefault="00DB771A">
      <w:pPr>
        <w:pStyle w:val="TOC3"/>
        <w:rPr>
          <w:rFonts w:ascii="Calibri" w:eastAsia="맑은 고딕" w:hAnsi="Calibri"/>
          <w:kern w:val="2"/>
          <w:sz w:val="22"/>
          <w:szCs w:val="22"/>
          <w:lang w:eastAsia="ko-KR"/>
        </w:rPr>
      </w:pPr>
      <w:r>
        <w:t>18.3</w:t>
      </w:r>
      <w:r>
        <w:rPr>
          <w:rFonts w:ascii="Calibri" w:eastAsia="맑은 고딕" w:hAnsi="Calibri"/>
          <w:kern w:val="2"/>
          <w:sz w:val="22"/>
          <w:szCs w:val="22"/>
          <w:lang w:eastAsia="ko-KR"/>
        </w:rPr>
        <w:tab/>
      </w:r>
      <w:r>
        <w:t>Revised WIDs/SIDs for Rel-18</w:t>
      </w:r>
      <w:r>
        <w:tab/>
      </w:r>
      <w:r>
        <w:fldChar w:fldCharType="begin"/>
      </w:r>
      <w:r>
        <w:instrText xml:space="preserve"> PAGEREF _Toc183695051 \h </w:instrText>
      </w:r>
      <w:r>
        <w:fldChar w:fldCharType="separate"/>
      </w:r>
      <w:r>
        <w:t>35</w:t>
      </w:r>
      <w:r>
        <w:fldChar w:fldCharType="end"/>
      </w:r>
    </w:p>
    <w:p w14:paraId="5D217EA9" w14:textId="19A07D1F" w:rsidR="00DB771A" w:rsidRDefault="00DB771A">
      <w:pPr>
        <w:pStyle w:val="TOC3"/>
        <w:rPr>
          <w:rFonts w:ascii="Calibri" w:eastAsia="맑은 고딕" w:hAnsi="Calibri"/>
          <w:kern w:val="2"/>
          <w:sz w:val="22"/>
          <w:szCs w:val="22"/>
          <w:lang w:eastAsia="ko-KR"/>
        </w:rPr>
      </w:pPr>
      <w:r>
        <w:t>18.4</w:t>
      </w:r>
      <w:r>
        <w:rPr>
          <w:rFonts w:ascii="Calibri" w:eastAsia="맑은 고딕" w:hAnsi="Calibri"/>
          <w:kern w:val="2"/>
          <w:sz w:val="22"/>
          <w:szCs w:val="22"/>
          <w:lang w:eastAsia="ko-KR"/>
        </w:rPr>
        <w:tab/>
      </w:r>
      <w:r>
        <w:t>TEI18 [TEI18]</w:t>
      </w:r>
      <w:r>
        <w:tab/>
      </w:r>
      <w:r>
        <w:fldChar w:fldCharType="begin"/>
      </w:r>
      <w:r>
        <w:instrText xml:space="preserve"> PAGEREF _Toc183695052 \h </w:instrText>
      </w:r>
      <w:r>
        <w:fldChar w:fldCharType="separate"/>
      </w:r>
      <w:r>
        <w:t>35</w:t>
      </w:r>
      <w:r>
        <w:fldChar w:fldCharType="end"/>
      </w:r>
    </w:p>
    <w:p w14:paraId="6904F30B" w14:textId="13FFB213" w:rsidR="00DB771A" w:rsidRDefault="00DB771A">
      <w:pPr>
        <w:pStyle w:val="TOC4"/>
        <w:rPr>
          <w:rFonts w:ascii="Calibri" w:eastAsia="맑은 고딕" w:hAnsi="Calibri"/>
          <w:kern w:val="2"/>
          <w:sz w:val="22"/>
          <w:szCs w:val="22"/>
          <w:lang w:eastAsia="ko-KR"/>
        </w:rPr>
      </w:pPr>
      <w:r>
        <w:t>18.4.1</w:t>
      </w:r>
      <w:r>
        <w:rPr>
          <w:rFonts w:ascii="Calibri" w:eastAsia="맑은 고딕" w:hAnsi="Calibri"/>
          <w:kern w:val="2"/>
          <w:sz w:val="22"/>
          <w:szCs w:val="22"/>
          <w:lang w:eastAsia="ko-KR"/>
        </w:rPr>
        <w:tab/>
      </w:r>
      <w:r>
        <w:t>TEI18 for IMS/CS</w:t>
      </w:r>
      <w:r>
        <w:tab/>
      </w:r>
      <w:r>
        <w:fldChar w:fldCharType="begin"/>
      </w:r>
      <w:r>
        <w:instrText xml:space="preserve"> PAGEREF _Toc183695053 \h </w:instrText>
      </w:r>
      <w:r>
        <w:fldChar w:fldCharType="separate"/>
      </w:r>
      <w:r>
        <w:t>35</w:t>
      </w:r>
      <w:r>
        <w:fldChar w:fldCharType="end"/>
      </w:r>
    </w:p>
    <w:p w14:paraId="7DECE6D3" w14:textId="1DCE70FA" w:rsidR="00DB771A" w:rsidRDefault="00DB771A">
      <w:pPr>
        <w:pStyle w:val="TOC4"/>
        <w:rPr>
          <w:rFonts w:ascii="Calibri" w:eastAsia="맑은 고딕" w:hAnsi="Calibri"/>
          <w:kern w:val="2"/>
          <w:sz w:val="22"/>
          <w:szCs w:val="22"/>
          <w:lang w:eastAsia="ko-KR"/>
        </w:rPr>
      </w:pPr>
      <w:r>
        <w:t>18.4.2</w:t>
      </w:r>
      <w:r>
        <w:rPr>
          <w:rFonts w:ascii="Calibri" w:eastAsia="맑은 고딕" w:hAnsi="Calibri"/>
          <w:kern w:val="2"/>
          <w:sz w:val="22"/>
          <w:szCs w:val="22"/>
          <w:lang w:eastAsia="ko-KR"/>
        </w:rPr>
        <w:tab/>
      </w:r>
      <w:r>
        <w:t>TEI18 for Packet Core</w:t>
      </w:r>
      <w:r>
        <w:tab/>
      </w:r>
      <w:r>
        <w:fldChar w:fldCharType="begin"/>
      </w:r>
      <w:r>
        <w:instrText xml:space="preserve"> PAGEREF _Toc183695054 \h </w:instrText>
      </w:r>
      <w:r>
        <w:fldChar w:fldCharType="separate"/>
      </w:r>
      <w:r>
        <w:t>35</w:t>
      </w:r>
      <w:r>
        <w:fldChar w:fldCharType="end"/>
      </w:r>
    </w:p>
    <w:p w14:paraId="04603A32" w14:textId="7A8DDA2F" w:rsidR="00DB771A" w:rsidRDefault="00DB771A">
      <w:pPr>
        <w:pStyle w:val="TOC3"/>
        <w:rPr>
          <w:rFonts w:ascii="Calibri" w:eastAsia="맑은 고딕" w:hAnsi="Calibri"/>
          <w:kern w:val="2"/>
          <w:sz w:val="22"/>
          <w:szCs w:val="22"/>
          <w:lang w:eastAsia="ko-KR"/>
        </w:rPr>
      </w:pPr>
      <w:r>
        <w:t>18.5</w:t>
      </w:r>
      <w:r>
        <w:rPr>
          <w:rFonts w:ascii="Calibri" w:eastAsia="맑은 고딕" w:hAnsi="Calibri"/>
          <w:kern w:val="2"/>
          <w:sz w:val="22"/>
          <w:szCs w:val="22"/>
          <w:lang w:eastAsia="ko-KR"/>
        </w:rPr>
        <w:tab/>
      </w:r>
      <w:r>
        <w:t>CT aspects of NBI18 [NBI18]</w:t>
      </w:r>
      <w:r>
        <w:tab/>
      </w:r>
      <w:r>
        <w:fldChar w:fldCharType="begin"/>
      </w:r>
      <w:r>
        <w:instrText xml:space="preserve"> PAGEREF _Toc183695055 \h </w:instrText>
      </w:r>
      <w:r>
        <w:fldChar w:fldCharType="separate"/>
      </w:r>
      <w:r>
        <w:t>36</w:t>
      </w:r>
      <w:r>
        <w:fldChar w:fldCharType="end"/>
      </w:r>
    </w:p>
    <w:p w14:paraId="7AA54848" w14:textId="03B2D1A4" w:rsidR="00DB771A" w:rsidRDefault="00DB771A">
      <w:pPr>
        <w:pStyle w:val="TOC3"/>
        <w:rPr>
          <w:rFonts w:ascii="Calibri" w:eastAsia="맑은 고딕" w:hAnsi="Calibri"/>
          <w:kern w:val="2"/>
          <w:sz w:val="22"/>
          <w:szCs w:val="22"/>
          <w:lang w:eastAsia="ko-KR"/>
        </w:rPr>
      </w:pPr>
      <w:r>
        <w:t>18.6</w:t>
      </w:r>
      <w:r>
        <w:rPr>
          <w:rFonts w:ascii="Calibri" w:eastAsia="맑은 고딕" w:hAnsi="Calibri"/>
          <w:kern w:val="2"/>
          <w:sz w:val="22"/>
          <w:szCs w:val="22"/>
          <w:lang w:eastAsia="ko-KR"/>
        </w:rPr>
        <w:tab/>
      </w:r>
      <w:r>
        <w:t>CT aspects of SBIProtoc18 [SBIProtoc18]</w:t>
      </w:r>
      <w:r>
        <w:tab/>
      </w:r>
      <w:r>
        <w:fldChar w:fldCharType="begin"/>
      </w:r>
      <w:r>
        <w:instrText xml:space="preserve"> PAGEREF _Toc183695056 \h </w:instrText>
      </w:r>
      <w:r>
        <w:fldChar w:fldCharType="separate"/>
      </w:r>
      <w:r>
        <w:t>36</w:t>
      </w:r>
      <w:r>
        <w:fldChar w:fldCharType="end"/>
      </w:r>
    </w:p>
    <w:p w14:paraId="31D2F43C" w14:textId="51A1AAFB" w:rsidR="00DB771A" w:rsidRDefault="00DB771A">
      <w:pPr>
        <w:pStyle w:val="TOC3"/>
        <w:rPr>
          <w:rFonts w:ascii="Calibri" w:eastAsia="맑은 고딕" w:hAnsi="Calibri"/>
          <w:kern w:val="2"/>
          <w:sz w:val="22"/>
          <w:szCs w:val="22"/>
          <w:lang w:eastAsia="ko-KR"/>
        </w:rPr>
      </w:pPr>
      <w:r>
        <w:t>18.7</w:t>
      </w:r>
      <w:r>
        <w:rPr>
          <w:rFonts w:ascii="Calibri" w:eastAsia="맑은 고딕" w:hAnsi="Calibri"/>
          <w:kern w:val="2"/>
          <w:sz w:val="22"/>
          <w:szCs w:val="22"/>
          <w:lang w:eastAsia="ko-KR"/>
        </w:rPr>
        <w:tab/>
      </w:r>
      <w:r>
        <w:t>Stage-3 5GS NAS protocol development 18 general aspects [5GProtoc18]</w:t>
      </w:r>
      <w:r>
        <w:tab/>
      </w:r>
      <w:r>
        <w:fldChar w:fldCharType="begin"/>
      </w:r>
      <w:r>
        <w:instrText xml:space="preserve"> PAGEREF _Toc183695057 \h </w:instrText>
      </w:r>
      <w:r>
        <w:fldChar w:fldCharType="separate"/>
      </w:r>
      <w:r>
        <w:t>38</w:t>
      </w:r>
      <w:r>
        <w:fldChar w:fldCharType="end"/>
      </w:r>
    </w:p>
    <w:p w14:paraId="04F061DD" w14:textId="5E434AFC" w:rsidR="00DB771A" w:rsidRDefault="00DB771A">
      <w:pPr>
        <w:pStyle w:val="TOC3"/>
        <w:rPr>
          <w:rFonts w:ascii="Calibri" w:eastAsia="맑은 고딕" w:hAnsi="Calibri"/>
          <w:kern w:val="2"/>
          <w:sz w:val="22"/>
          <w:szCs w:val="22"/>
          <w:lang w:eastAsia="ko-KR"/>
        </w:rPr>
      </w:pPr>
      <w:r>
        <w:t>18.8</w:t>
      </w:r>
      <w:r>
        <w:rPr>
          <w:rFonts w:ascii="Calibri" w:eastAsia="맑은 고딕" w:hAnsi="Calibri"/>
          <w:kern w:val="2"/>
          <w:sz w:val="22"/>
          <w:szCs w:val="22"/>
          <w:lang w:eastAsia="ko-KR"/>
        </w:rPr>
        <w:tab/>
      </w:r>
      <w:r>
        <w:t>Stage-3 5GS NAS protocol development 18 non 3GPP aspects [5GProtoc18-non3GPP]</w:t>
      </w:r>
      <w:r>
        <w:tab/>
      </w:r>
      <w:r>
        <w:fldChar w:fldCharType="begin"/>
      </w:r>
      <w:r>
        <w:instrText xml:space="preserve"> PAGEREF _Toc183695058 \h </w:instrText>
      </w:r>
      <w:r>
        <w:fldChar w:fldCharType="separate"/>
      </w:r>
      <w:r>
        <w:t>38</w:t>
      </w:r>
      <w:r>
        <w:fldChar w:fldCharType="end"/>
      </w:r>
    </w:p>
    <w:p w14:paraId="14E71A61" w14:textId="66EBAF85" w:rsidR="00DB771A" w:rsidRDefault="00DB771A">
      <w:pPr>
        <w:pStyle w:val="TOC3"/>
        <w:rPr>
          <w:rFonts w:ascii="Calibri" w:eastAsia="맑은 고딕" w:hAnsi="Calibri"/>
          <w:kern w:val="2"/>
          <w:sz w:val="22"/>
          <w:szCs w:val="22"/>
          <w:lang w:eastAsia="ko-KR"/>
        </w:rPr>
      </w:pPr>
      <w:r>
        <w:t>18.9</w:t>
      </w:r>
      <w:r>
        <w:rPr>
          <w:rFonts w:ascii="Calibri" w:eastAsia="맑은 고딕" w:hAnsi="Calibri"/>
          <w:kern w:val="2"/>
          <w:sz w:val="22"/>
          <w:szCs w:val="22"/>
          <w:lang w:eastAsia="ko-KR"/>
        </w:rPr>
        <w:tab/>
      </w:r>
      <w:r>
        <w:t>Stage-3 SAE Protocol Development [SAES18]</w:t>
      </w:r>
      <w:r>
        <w:tab/>
      </w:r>
      <w:r>
        <w:fldChar w:fldCharType="begin"/>
      </w:r>
      <w:r>
        <w:instrText xml:space="preserve"> PAGEREF _Toc183695059 \h </w:instrText>
      </w:r>
      <w:r>
        <w:fldChar w:fldCharType="separate"/>
      </w:r>
      <w:r>
        <w:t>38</w:t>
      </w:r>
      <w:r>
        <w:fldChar w:fldCharType="end"/>
      </w:r>
    </w:p>
    <w:p w14:paraId="00EBAC78" w14:textId="600A1CD8" w:rsidR="00DB771A" w:rsidRDefault="00DB771A">
      <w:pPr>
        <w:pStyle w:val="TOC3"/>
        <w:rPr>
          <w:rFonts w:ascii="Calibri" w:eastAsia="맑은 고딕" w:hAnsi="Calibri"/>
          <w:kern w:val="2"/>
          <w:sz w:val="22"/>
          <w:szCs w:val="22"/>
          <w:lang w:eastAsia="ko-KR"/>
        </w:rPr>
      </w:pPr>
      <w:r>
        <w:t>18.10</w:t>
      </w:r>
      <w:r>
        <w:rPr>
          <w:rFonts w:ascii="Calibri" w:eastAsia="맑은 고딕" w:hAnsi="Calibri"/>
          <w:kern w:val="2"/>
          <w:sz w:val="22"/>
          <w:szCs w:val="22"/>
          <w:lang w:eastAsia="ko-KR"/>
        </w:rPr>
        <w:tab/>
      </w:r>
      <w:r>
        <w:t>Stage-3 SAE Protocol Development CSFB [SAES18-CSFB]</w:t>
      </w:r>
      <w:r>
        <w:tab/>
      </w:r>
      <w:r>
        <w:fldChar w:fldCharType="begin"/>
      </w:r>
      <w:r>
        <w:instrText xml:space="preserve"> PAGEREF _Toc183695060 \h </w:instrText>
      </w:r>
      <w:r>
        <w:fldChar w:fldCharType="separate"/>
      </w:r>
      <w:r>
        <w:t>38</w:t>
      </w:r>
      <w:r>
        <w:fldChar w:fldCharType="end"/>
      </w:r>
    </w:p>
    <w:p w14:paraId="6C443808" w14:textId="6EB4802F" w:rsidR="00DB771A" w:rsidRDefault="00DB771A">
      <w:pPr>
        <w:pStyle w:val="TOC3"/>
        <w:rPr>
          <w:rFonts w:ascii="Calibri" w:eastAsia="맑은 고딕" w:hAnsi="Calibri"/>
          <w:kern w:val="2"/>
          <w:sz w:val="22"/>
          <w:szCs w:val="22"/>
          <w:lang w:eastAsia="ko-KR"/>
        </w:rPr>
      </w:pPr>
      <w:r>
        <w:t>18.11</w:t>
      </w:r>
      <w:r>
        <w:rPr>
          <w:rFonts w:ascii="Calibri" w:eastAsia="맑은 고딕" w:hAnsi="Calibri"/>
          <w:kern w:val="2"/>
          <w:sz w:val="22"/>
          <w:szCs w:val="22"/>
          <w:lang w:eastAsia="ko-KR"/>
        </w:rPr>
        <w:tab/>
      </w:r>
      <w:r>
        <w:t>Stage-3 SAE Protocol Development non 3GPP [SAES18-non3GPP]</w:t>
      </w:r>
      <w:r>
        <w:tab/>
      </w:r>
      <w:r>
        <w:fldChar w:fldCharType="begin"/>
      </w:r>
      <w:r>
        <w:instrText xml:space="preserve"> PAGEREF _Toc183695061 \h </w:instrText>
      </w:r>
      <w:r>
        <w:fldChar w:fldCharType="separate"/>
      </w:r>
      <w:r>
        <w:t>38</w:t>
      </w:r>
      <w:r>
        <w:fldChar w:fldCharType="end"/>
      </w:r>
    </w:p>
    <w:p w14:paraId="10266CD8" w14:textId="55E4BE2C" w:rsidR="00DB771A" w:rsidRDefault="00DB771A">
      <w:pPr>
        <w:pStyle w:val="TOC3"/>
        <w:rPr>
          <w:rFonts w:ascii="Calibri" w:eastAsia="맑은 고딕" w:hAnsi="Calibri"/>
          <w:kern w:val="2"/>
          <w:sz w:val="22"/>
          <w:szCs w:val="22"/>
          <w:lang w:eastAsia="ko-KR"/>
        </w:rPr>
      </w:pPr>
      <w:r>
        <w:t>18.12</w:t>
      </w:r>
      <w:r>
        <w:rPr>
          <w:rFonts w:ascii="Calibri" w:eastAsia="맑은 고딕" w:hAnsi="Calibri"/>
          <w:kern w:val="2"/>
          <w:sz w:val="22"/>
          <w:szCs w:val="22"/>
          <w:lang w:eastAsia="ko-KR"/>
        </w:rPr>
        <w:tab/>
      </w:r>
      <w:r>
        <w:t>Protocol enhancements for Mission Critical Services [MCProtoc18]</w:t>
      </w:r>
      <w:r>
        <w:tab/>
      </w:r>
      <w:r>
        <w:fldChar w:fldCharType="begin"/>
      </w:r>
      <w:r>
        <w:instrText xml:space="preserve"> PAGEREF _Toc183695062 \h </w:instrText>
      </w:r>
      <w:r>
        <w:fldChar w:fldCharType="separate"/>
      </w:r>
      <w:r>
        <w:t>38</w:t>
      </w:r>
      <w:r>
        <w:fldChar w:fldCharType="end"/>
      </w:r>
    </w:p>
    <w:p w14:paraId="2D2A42B5" w14:textId="6ECED5F1" w:rsidR="00DB771A" w:rsidRDefault="00DB771A">
      <w:pPr>
        <w:pStyle w:val="TOC3"/>
        <w:rPr>
          <w:rFonts w:ascii="Calibri" w:eastAsia="맑은 고딕" w:hAnsi="Calibri"/>
          <w:kern w:val="2"/>
          <w:sz w:val="22"/>
          <w:szCs w:val="22"/>
          <w:lang w:eastAsia="ko-KR"/>
        </w:rPr>
      </w:pPr>
      <w:r>
        <w:t>18.13</w:t>
      </w:r>
      <w:r>
        <w:rPr>
          <w:rFonts w:ascii="Calibri" w:eastAsia="맑은 고딕" w:hAnsi="Calibri"/>
          <w:kern w:val="2"/>
          <w:sz w:val="22"/>
          <w:szCs w:val="22"/>
          <w:lang w:eastAsia="ko-KR"/>
        </w:rPr>
        <w:tab/>
      </w:r>
      <w:r>
        <w:t>MPS for Supplementary Services [MPSSupServ]</w:t>
      </w:r>
      <w:r>
        <w:tab/>
      </w:r>
      <w:r>
        <w:fldChar w:fldCharType="begin"/>
      </w:r>
      <w:r>
        <w:instrText xml:space="preserve"> PAGEREF _Toc183695063 \h </w:instrText>
      </w:r>
      <w:r>
        <w:fldChar w:fldCharType="separate"/>
      </w:r>
      <w:r>
        <w:t>38</w:t>
      </w:r>
      <w:r>
        <w:fldChar w:fldCharType="end"/>
      </w:r>
    </w:p>
    <w:p w14:paraId="494DE1FC" w14:textId="47BF1D22" w:rsidR="00DB771A" w:rsidRDefault="00DB771A">
      <w:pPr>
        <w:pStyle w:val="TOC3"/>
        <w:rPr>
          <w:rFonts w:ascii="Calibri" w:eastAsia="맑은 고딕" w:hAnsi="Calibri"/>
          <w:kern w:val="2"/>
          <w:sz w:val="22"/>
          <w:szCs w:val="22"/>
          <w:lang w:eastAsia="ko-KR"/>
        </w:rPr>
      </w:pPr>
      <w:r>
        <w:t>18.14</w:t>
      </w:r>
      <w:r>
        <w:rPr>
          <w:rFonts w:ascii="Calibri" w:eastAsia="맑은 고딕" w:hAnsi="Calibri"/>
          <w:kern w:val="2"/>
          <w:sz w:val="22"/>
          <w:szCs w:val="22"/>
          <w:lang w:eastAsia="ko-KR"/>
        </w:rPr>
        <w:tab/>
      </w:r>
      <w:r>
        <w:t>CT aspects of Mission Critical Services over 5MBS [MCOver5MBS]</w:t>
      </w:r>
      <w:r>
        <w:tab/>
      </w:r>
      <w:r>
        <w:fldChar w:fldCharType="begin"/>
      </w:r>
      <w:r>
        <w:instrText xml:space="preserve"> PAGEREF _Toc183695064 \h </w:instrText>
      </w:r>
      <w:r>
        <w:fldChar w:fldCharType="separate"/>
      </w:r>
      <w:r>
        <w:t>38</w:t>
      </w:r>
      <w:r>
        <w:fldChar w:fldCharType="end"/>
      </w:r>
    </w:p>
    <w:p w14:paraId="4BE35E48" w14:textId="4637A440" w:rsidR="00DB771A" w:rsidRDefault="00DB771A">
      <w:pPr>
        <w:pStyle w:val="TOC3"/>
        <w:rPr>
          <w:rFonts w:ascii="Calibri" w:eastAsia="맑은 고딕" w:hAnsi="Calibri"/>
          <w:kern w:val="2"/>
          <w:sz w:val="22"/>
          <w:szCs w:val="22"/>
          <w:lang w:eastAsia="ko-KR"/>
        </w:rPr>
      </w:pPr>
      <w:r>
        <w:t>18.15</w:t>
      </w:r>
      <w:r>
        <w:rPr>
          <w:rFonts w:ascii="Calibri" w:eastAsia="맑은 고딕" w:hAnsi="Calibri"/>
          <w:kern w:val="2"/>
          <w:sz w:val="22"/>
          <w:szCs w:val="22"/>
          <w:lang w:eastAsia="ko-KR"/>
        </w:rPr>
        <w:tab/>
      </w:r>
      <w:r>
        <w:t>CT aspects of Mission Critical Services over 5GProSe [MCOver5GProSe]</w:t>
      </w:r>
      <w:r>
        <w:tab/>
      </w:r>
      <w:r>
        <w:fldChar w:fldCharType="begin"/>
      </w:r>
      <w:r>
        <w:instrText xml:space="preserve"> PAGEREF _Toc183695065 \h </w:instrText>
      </w:r>
      <w:r>
        <w:fldChar w:fldCharType="separate"/>
      </w:r>
      <w:r>
        <w:t>38</w:t>
      </w:r>
      <w:r>
        <w:fldChar w:fldCharType="end"/>
      </w:r>
    </w:p>
    <w:p w14:paraId="6CA4D2E9" w14:textId="243A2669" w:rsidR="00DB771A" w:rsidRDefault="00DB771A">
      <w:pPr>
        <w:pStyle w:val="TOC3"/>
        <w:rPr>
          <w:rFonts w:ascii="Calibri" w:eastAsia="맑은 고딕" w:hAnsi="Calibri"/>
          <w:kern w:val="2"/>
          <w:sz w:val="22"/>
          <w:szCs w:val="22"/>
          <w:lang w:eastAsia="ko-KR"/>
        </w:rPr>
      </w:pPr>
      <w:r>
        <w:t>18.16</w:t>
      </w:r>
      <w:r>
        <w:rPr>
          <w:rFonts w:ascii="Calibri" w:eastAsia="맑은 고딕" w:hAnsi="Calibri"/>
          <w:kern w:val="2"/>
          <w:sz w:val="22"/>
          <w:szCs w:val="22"/>
          <w:lang w:eastAsia="ko-KR"/>
        </w:rPr>
        <w:tab/>
      </w:r>
      <w:r>
        <w:t>IMS Stage-3 IETF Protocol Alignment [IMSProtoc18]</w:t>
      </w:r>
      <w:r>
        <w:tab/>
      </w:r>
      <w:r>
        <w:fldChar w:fldCharType="begin"/>
      </w:r>
      <w:r>
        <w:instrText xml:space="preserve"> PAGEREF _Toc183695066 \h </w:instrText>
      </w:r>
      <w:r>
        <w:fldChar w:fldCharType="separate"/>
      </w:r>
      <w:r>
        <w:t>38</w:t>
      </w:r>
      <w:r>
        <w:fldChar w:fldCharType="end"/>
      </w:r>
    </w:p>
    <w:p w14:paraId="0A3C1DEC" w14:textId="006DAA1A" w:rsidR="00DB771A" w:rsidRDefault="00DB771A">
      <w:pPr>
        <w:pStyle w:val="TOC3"/>
        <w:rPr>
          <w:rFonts w:ascii="Calibri" w:eastAsia="맑은 고딕" w:hAnsi="Calibri"/>
          <w:kern w:val="2"/>
          <w:sz w:val="22"/>
          <w:szCs w:val="22"/>
          <w:lang w:eastAsia="ko-KR"/>
        </w:rPr>
      </w:pPr>
      <w:r>
        <w:t>18.17</w:t>
      </w:r>
      <w:r>
        <w:rPr>
          <w:rFonts w:ascii="Calibri" w:eastAsia="맑은 고딕" w:hAnsi="Calibri"/>
          <w:kern w:val="2"/>
          <w:sz w:val="22"/>
          <w:szCs w:val="22"/>
          <w:lang w:eastAsia="ko-KR"/>
        </w:rPr>
        <w:tab/>
      </w:r>
      <w:r>
        <w:t>CT aspects of Signal level Enhanced Network Selection [SENSE]</w:t>
      </w:r>
      <w:r>
        <w:tab/>
      </w:r>
      <w:r>
        <w:fldChar w:fldCharType="begin"/>
      </w:r>
      <w:r>
        <w:instrText xml:space="preserve"> PAGEREF _Toc183695067 \h </w:instrText>
      </w:r>
      <w:r>
        <w:fldChar w:fldCharType="separate"/>
      </w:r>
      <w:r>
        <w:t>38</w:t>
      </w:r>
      <w:r>
        <w:fldChar w:fldCharType="end"/>
      </w:r>
    </w:p>
    <w:p w14:paraId="3F54A227" w14:textId="3290447F" w:rsidR="00DB771A" w:rsidRDefault="00DB771A">
      <w:pPr>
        <w:pStyle w:val="TOC3"/>
        <w:rPr>
          <w:rFonts w:ascii="Calibri" w:eastAsia="맑은 고딕" w:hAnsi="Calibri"/>
          <w:kern w:val="2"/>
          <w:sz w:val="22"/>
          <w:szCs w:val="22"/>
          <w:lang w:eastAsia="ko-KR"/>
        </w:rPr>
      </w:pPr>
      <w:r>
        <w:t>18.18</w:t>
      </w:r>
      <w:r>
        <w:rPr>
          <w:rFonts w:ascii="Calibri" w:eastAsia="맑은 고딕" w:hAnsi="Calibri"/>
          <w:kern w:val="2"/>
          <w:sz w:val="22"/>
          <w:szCs w:val="22"/>
          <w:lang w:eastAsia="ko-KR"/>
        </w:rPr>
        <w:tab/>
      </w:r>
      <w:r>
        <w:t>Rel-18 Enhancements of UE Policy [UEP18]</w:t>
      </w:r>
      <w:r>
        <w:tab/>
      </w:r>
      <w:r>
        <w:fldChar w:fldCharType="begin"/>
      </w:r>
      <w:r>
        <w:instrText xml:space="preserve"> PAGEREF _Toc183695068 \h </w:instrText>
      </w:r>
      <w:r>
        <w:fldChar w:fldCharType="separate"/>
      </w:r>
      <w:r>
        <w:t>38</w:t>
      </w:r>
      <w:r>
        <w:fldChar w:fldCharType="end"/>
      </w:r>
    </w:p>
    <w:p w14:paraId="2CDD8D95" w14:textId="29FAA8D7" w:rsidR="00DB771A" w:rsidRDefault="00DB771A">
      <w:pPr>
        <w:pStyle w:val="TOC3"/>
        <w:rPr>
          <w:rFonts w:ascii="Calibri" w:eastAsia="맑은 고딕" w:hAnsi="Calibri"/>
          <w:kern w:val="2"/>
          <w:sz w:val="22"/>
          <w:szCs w:val="22"/>
          <w:lang w:eastAsia="ko-KR"/>
        </w:rPr>
      </w:pPr>
      <w:r>
        <w:t>18.19</w:t>
      </w:r>
      <w:r>
        <w:rPr>
          <w:rFonts w:ascii="Calibri" w:eastAsia="맑은 고딕" w:hAnsi="Calibri"/>
          <w:kern w:val="2"/>
          <w:sz w:val="22"/>
          <w:szCs w:val="22"/>
          <w:lang w:eastAsia="ko-KR"/>
        </w:rPr>
        <w:tab/>
      </w:r>
      <w:r>
        <w:t>5GS support of NR RedCap UE with long eDRX for RRC_INACTIVE State [NR_REDCAP_Ph2]</w:t>
      </w:r>
      <w:r>
        <w:tab/>
      </w:r>
      <w:r>
        <w:fldChar w:fldCharType="begin"/>
      </w:r>
      <w:r>
        <w:instrText xml:space="preserve"> PAGEREF _Toc183695069 \h </w:instrText>
      </w:r>
      <w:r>
        <w:fldChar w:fldCharType="separate"/>
      </w:r>
      <w:r>
        <w:t>38</w:t>
      </w:r>
      <w:r>
        <w:fldChar w:fldCharType="end"/>
      </w:r>
    </w:p>
    <w:p w14:paraId="4A8D57AF" w14:textId="72684477" w:rsidR="00DB771A" w:rsidRDefault="00DB771A">
      <w:pPr>
        <w:pStyle w:val="TOC3"/>
        <w:rPr>
          <w:rFonts w:ascii="Calibri" w:eastAsia="맑은 고딕" w:hAnsi="Calibri"/>
          <w:kern w:val="2"/>
          <w:sz w:val="22"/>
          <w:szCs w:val="22"/>
          <w:lang w:eastAsia="ko-KR"/>
        </w:rPr>
      </w:pPr>
      <w:r>
        <w:t>18.20</w:t>
      </w:r>
      <w:r>
        <w:rPr>
          <w:rFonts w:ascii="Calibri" w:eastAsia="맑은 고딕" w:hAnsi="Calibri"/>
          <w:kern w:val="2"/>
          <w:sz w:val="22"/>
          <w:szCs w:val="22"/>
          <w:lang w:eastAsia="ko-KR"/>
        </w:rPr>
        <w:tab/>
      </w:r>
      <w:r>
        <w:t>CT aspects on Multiple location report for MT-LR Immediate Location Request for regulatory services [TEI18_MLR]</w:t>
      </w:r>
      <w:r>
        <w:tab/>
      </w:r>
      <w:r>
        <w:fldChar w:fldCharType="begin"/>
      </w:r>
      <w:r>
        <w:instrText xml:space="preserve"> PAGEREF _Toc183695070 \h </w:instrText>
      </w:r>
      <w:r>
        <w:fldChar w:fldCharType="separate"/>
      </w:r>
      <w:r>
        <w:t>38</w:t>
      </w:r>
      <w:r>
        <w:fldChar w:fldCharType="end"/>
      </w:r>
    </w:p>
    <w:p w14:paraId="2B69A426" w14:textId="39D703B1" w:rsidR="00DB771A" w:rsidRDefault="00DB771A">
      <w:pPr>
        <w:pStyle w:val="TOC3"/>
        <w:rPr>
          <w:rFonts w:ascii="Calibri" w:eastAsia="맑은 고딕" w:hAnsi="Calibri"/>
          <w:kern w:val="2"/>
          <w:sz w:val="22"/>
          <w:szCs w:val="22"/>
          <w:lang w:eastAsia="ko-KR"/>
        </w:rPr>
      </w:pPr>
      <w:r>
        <w:t>18.21</w:t>
      </w:r>
      <w:r>
        <w:rPr>
          <w:rFonts w:ascii="Calibri" w:eastAsia="맑은 고딕" w:hAnsi="Calibri"/>
          <w:kern w:val="2"/>
          <w:sz w:val="22"/>
          <w:szCs w:val="22"/>
          <w:lang w:eastAsia="ko-KR"/>
        </w:rPr>
        <w:tab/>
      </w:r>
      <w:r>
        <w:t>Enhancement of Shared Data ID and Handling [ShDatID_H]</w:t>
      </w:r>
      <w:r>
        <w:tab/>
      </w:r>
      <w:r>
        <w:fldChar w:fldCharType="begin"/>
      </w:r>
      <w:r>
        <w:instrText xml:space="preserve"> PAGEREF _Toc183695071 \h </w:instrText>
      </w:r>
      <w:r>
        <w:fldChar w:fldCharType="separate"/>
      </w:r>
      <w:r>
        <w:t>38</w:t>
      </w:r>
      <w:r>
        <w:fldChar w:fldCharType="end"/>
      </w:r>
    </w:p>
    <w:p w14:paraId="0ECB1BE7" w14:textId="025E5ABB" w:rsidR="00DB771A" w:rsidRDefault="00DB771A">
      <w:pPr>
        <w:pStyle w:val="TOC3"/>
        <w:rPr>
          <w:rFonts w:ascii="Calibri" w:eastAsia="맑은 고딕" w:hAnsi="Calibri"/>
          <w:kern w:val="2"/>
          <w:sz w:val="22"/>
          <w:szCs w:val="22"/>
          <w:lang w:eastAsia="ko-KR"/>
        </w:rPr>
      </w:pPr>
      <w:r>
        <w:t>18.22</w:t>
      </w:r>
      <w:r>
        <w:rPr>
          <w:rFonts w:ascii="Calibri" w:eastAsia="맑은 고딕" w:hAnsi="Calibri"/>
          <w:kern w:val="2"/>
          <w:sz w:val="22"/>
          <w:szCs w:val="22"/>
          <w:lang w:eastAsia="ko-KR"/>
        </w:rPr>
        <w:tab/>
      </w:r>
      <w:r>
        <w:t>CT Aspects of Edge Computing Phase 2 [EDGE_Ph2]</w:t>
      </w:r>
      <w:r>
        <w:tab/>
      </w:r>
      <w:r>
        <w:fldChar w:fldCharType="begin"/>
      </w:r>
      <w:r>
        <w:instrText xml:space="preserve"> PAGEREF _Toc183695072 \h </w:instrText>
      </w:r>
      <w:r>
        <w:fldChar w:fldCharType="separate"/>
      </w:r>
      <w:r>
        <w:t>38</w:t>
      </w:r>
      <w:r>
        <w:fldChar w:fldCharType="end"/>
      </w:r>
    </w:p>
    <w:p w14:paraId="20FA1515" w14:textId="3B695A3E" w:rsidR="00DB771A" w:rsidRDefault="00DB771A">
      <w:pPr>
        <w:pStyle w:val="TOC3"/>
        <w:rPr>
          <w:rFonts w:ascii="Calibri" w:eastAsia="맑은 고딕" w:hAnsi="Calibri"/>
          <w:kern w:val="2"/>
          <w:sz w:val="22"/>
          <w:szCs w:val="22"/>
          <w:lang w:eastAsia="ko-KR"/>
        </w:rPr>
      </w:pPr>
      <w:r>
        <w:t>18.23</w:t>
      </w:r>
      <w:r>
        <w:rPr>
          <w:rFonts w:ascii="Calibri" w:eastAsia="맑은 고딕" w:hAnsi="Calibri"/>
          <w:kern w:val="2"/>
          <w:sz w:val="22"/>
          <w:szCs w:val="22"/>
          <w:lang w:eastAsia="ko-KR"/>
        </w:rPr>
        <w:tab/>
      </w:r>
      <w:r>
        <w:t>Enhancement of NSAC for maximum number of UEs with at least one PDU session/PDN connection [eNSAC]</w:t>
      </w:r>
      <w:r>
        <w:tab/>
      </w:r>
      <w:r>
        <w:fldChar w:fldCharType="begin"/>
      </w:r>
      <w:r>
        <w:instrText xml:space="preserve"> PAGEREF _Toc183695073 \h </w:instrText>
      </w:r>
      <w:r>
        <w:fldChar w:fldCharType="separate"/>
      </w:r>
      <w:r>
        <w:t>38</w:t>
      </w:r>
      <w:r>
        <w:fldChar w:fldCharType="end"/>
      </w:r>
    </w:p>
    <w:p w14:paraId="350787E4" w14:textId="1308A6B0" w:rsidR="00DB771A" w:rsidRDefault="00DB771A">
      <w:pPr>
        <w:pStyle w:val="TOC3"/>
        <w:rPr>
          <w:rFonts w:ascii="Calibri" w:eastAsia="맑은 고딕" w:hAnsi="Calibri"/>
          <w:kern w:val="2"/>
          <w:sz w:val="22"/>
          <w:szCs w:val="22"/>
          <w:lang w:eastAsia="ko-KR"/>
        </w:rPr>
      </w:pPr>
      <w:r>
        <w:t>18.24</w:t>
      </w:r>
      <w:r>
        <w:rPr>
          <w:rFonts w:ascii="Calibri" w:eastAsia="맑은 고딕" w:hAnsi="Calibri"/>
          <w:kern w:val="2"/>
          <w:sz w:val="22"/>
          <w:szCs w:val="22"/>
          <w:lang w:eastAsia="ko-KR"/>
        </w:rPr>
        <w:tab/>
      </w:r>
      <w:r>
        <w:t>Mission critical system migration and interconnection enhancements [eMCSMI_IRail]</w:t>
      </w:r>
      <w:r>
        <w:tab/>
      </w:r>
      <w:r>
        <w:fldChar w:fldCharType="begin"/>
      </w:r>
      <w:r>
        <w:instrText xml:space="preserve"> PAGEREF _Toc183695074 \h </w:instrText>
      </w:r>
      <w:r>
        <w:fldChar w:fldCharType="separate"/>
      </w:r>
      <w:r>
        <w:t>38</w:t>
      </w:r>
      <w:r>
        <w:fldChar w:fldCharType="end"/>
      </w:r>
    </w:p>
    <w:p w14:paraId="7CF517AE" w14:textId="7FE26708" w:rsidR="00DB771A" w:rsidRDefault="00DB771A">
      <w:pPr>
        <w:pStyle w:val="TOC3"/>
        <w:rPr>
          <w:rFonts w:ascii="Calibri" w:eastAsia="맑은 고딕" w:hAnsi="Calibri"/>
          <w:kern w:val="2"/>
          <w:sz w:val="22"/>
          <w:szCs w:val="22"/>
          <w:lang w:eastAsia="ko-KR"/>
        </w:rPr>
      </w:pPr>
      <w:r>
        <w:t>18.25</w:t>
      </w:r>
      <w:r>
        <w:rPr>
          <w:rFonts w:ascii="Calibri" w:eastAsia="맑은 고딕" w:hAnsi="Calibri"/>
          <w:kern w:val="2"/>
          <w:sz w:val="22"/>
          <w:szCs w:val="22"/>
          <w:lang w:eastAsia="ko-KR"/>
        </w:rPr>
        <w:tab/>
      </w:r>
      <w:r>
        <w:t>CT aspects of application layer support for V2X services; Phase 3 [V2XAPP_Ph3]</w:t>
      </w:r>
      <w:r>
        <w:tab/>
      </w:r>
      <w:r>
        <w:fldChar w:fldCharType="begin"/>
      </w:r>
      <w:r>
        <w:instrText xml:space="preserve"> PAGEREF _Toc183695075 \h </w:instrText>
      </w:r>
      <w:r>
        <w:fldChar w:fldCharType="separate"/>
      </w:r>
      <w:r>
        <w:t>38</w:t>
      </w:r>
      <w:r>
        <w:fldChar w:fldCharType="end"/>
      </w:r>
    </w:p>
    <w:p w14:paraId="619A76F4" w14:textId="2F76DD45" w:rsidR="00DB771A" w:rsidRDefault="00DB771A">
      <w:pPr>
        <w:pStyle w:val="TOC3"/>
        <w:rPr>
          <w:rFonts w:ascii="Calibri" w:eastAsia="맑은 고딕" w:hAnsi="Calibri"/>
          <w:kern w:val="2"/>
          <w:sz w:val="22"/>
          <w:szCs w:val="22"/>
          <w:lang w:eastAsia="ko-KR"/>
        </w:rPr>
      </w:pPr>
      <w:r>
        <w:t>18.26</w:t>
      </w:r>
      <w:r>
        <w:rPr>
          <w:rFonts w:ascii="Calibri" w:eastAsia="맑은 고딕" w:hAnsi="Calibri"/>
          <w:kern w:val="2"/>
          <w:sz w:val="22"/>
          <w:szCs w:val="22"/>
          <w:lang w:eastAsia="ko-KR"/>
        </w:rPr>
        <w:tab/>
      </w:r>
      <w:r>
        <w:t>CT aspects of proximity based services in 5GS Phase 2 [5G_ProSe_Ph2]</w:t>
      </w:r>
      <w:r>
        <w:tab/>
      </w:r>
      <w:r>
        <w:fldChar w:fldCharType="begin"/>
      </w:r>
      <w:r>
        <w:instrText xml:space="preserve"> PAGEREF _Toc183695076 \h </w:instrText>
      </w:r>
      <w:r>
        <w:fldChar w:fldCharType="separate"/>
      </w:r>
      <w:r>
        <w:t>39</w:t>
      </w:r>
      <w:r>
        <w:fldChar w:fldCharType="end"/>
      </w:r>
    </w:p>
    <w:p w14:paraId="7DD25B82" w14:textId="019941CC" w:rsidR="00DB771A" w:rsidRDefault="00DB771A">
      <w:pPr>
        <w:pStyle w:val="TOC3"/>
        <w:rPr>
          <w:rFonts w:ascii="Calibri" w:eastAsia="맑은 고딕" w:hAnsi="Calibri"/>
          <w:kern w:val="2"/>
          <w:sz w:val="22"/>
          <w:szCs w:val="22"/>
          <w:lang w:eastAsia="ko-KR"/>
        </w:rPr>
      </w:pPr>
      <w:r>
        <w:t>18.27</w:t>
      </w:r>
      <w:r>
        <w:rPr>
          <w:rFonts w:ascii="Calibri" w:eastAsia="맑은 고딕" w:hAnsi="Calibri"/>
          <w:kern w:val="2"/>
          <w:sz w:val="22"/>
          <w:szCs w:val="22"/>
          <w:lang w:eastAsia="ko-KR"/>
        </w:rPr>
        <w:tab/>
      </w:r>
      <w:r>
        <w:t>Support for 5WWC Phase 2 [5WWC_Ph2]</w:t>
      </w:r>
      <w:r>
        <w:tab/>
      </w:r>
      <w:r>
        <w:fldChar w:fldCharType="begin"/>
      </w:r>
      <w:r>
        <w:instrText xml:space="preserve"> PAGEREF _Toc183695077 \h </w:instrText>
      </w:r>
      <w:r>
        <w:fldChar w:fldCharType="separate"/>
      </w:r>
      <w:r>
        <w:t>39</w:t>
      </w:r>
      <w:r>
        <w:fldChar w:fldCharType="end"/>
      </w:r>
    </w:p>
    <w:p w14:paraId="0A0D8783" w14:textId="63C8F4FD" w:rsidR="00DB771A" w:rsidRDefault="00DB771A">
      <w:pPr>
        <w:pStyle w:val="TOC3"/>
        <w:rPr>
          <w:rFonts w:ascii="Calibri" w:eastAsia="맑은 고딕" w:hAnsi="Calibri"/>
          <w:kern w:val="2"/>
          <w:sz w:val="22"/>
          <w:szCs w:val="22"/>
          <w:lang w:eastAsia="ko-KR"/>
        </w:rPr>
      </w:pPr>
      <w:r>
        <w:t>18.28</w:t>
      </w:r>
      <w:r>
        <w:rPr>
          <w:rFonts w:ascii="Calibri" w:eastAsia="맑은 고딕" w:hAnsi="Calibri"/>
          <w:kern w:val="2"/>
          <w:sz w:val="22"/>
          <w:szCs w:val="22"/>
          <w:lang w:eastAsia="ko-KR"/>
        </w:rPr>
        <w:tab/>
      </w:r>
      <w:r>
        <w:t>Enhancement of application detection event exposure [TEI18_ADEE]</w:t>
      </w:r>
      <w:r>
        <w:tab/>
      </w:r>
      <w:r>
        <w:fldChar w:fldCharType="begin"/>
      </w:r>
      <w:r>
        <w:instrText xml:space="preserve"> PAGEREF _Toc183695078 \h </w:instrText>
      </w:r>
      <w:r>
        <w:fldChar w:fldCharType="separate"/>
      </w:r>
      <w:r>
        <w:t>39</w:t>
      </w:r>
      <w:r>
        <w:fldChar w:fldCharType="end"/>
      </w:r>
    </w:p>
    <w:p w14:paraId="441454AD" w14:textId="5957749D" w:rsidR="00DB771A" w:rsidRDefault="00DB771A">
      <w:pPr>
        <w:pStyle w:val="TOC3"/>
        <w:rPr>
          <w:rFonts w:ascii="Calibri" w:eastAsia="맑은 고딕" w:hAnsi="Calibri"/>
          <w:kern w:val="2"/>
          <w:sz w:val="22"/>
          <w:szCs w:val="22"/>
          <w:lang w:eastAsia="ko-KR"/>
        </w:rPr>
      </w:pPr>
      <w:r>
        <w:t>18.29</w:t>
      </w:r>
      <w:r>
        <w:rPr>
          <w:rFonts w:ascii="Calibri" w:eastAsia="맑은 고딕" w:hAnsi="Calibri"/>
          <w:kern w:val="2"/>
          <w:sz w:val="22"/>
          <w:szCs w:val="22"/>
          <w:lang w:eastAsia="ko-KR"/>
        </w:rPr>
        <w:tab/>
      </w:r>
      <w:r>
        <w:t>CT aspects of General Support of IPv6 Prefix Delegation in 5GS [TEI18_IPv6PD]</w:t>
      </w:r>
      <w:r>
        <w:tab/>
      </w:r>
      <w:r>
        <w:fldChar w:fldCharType="begin"/>
      </w:r>
      <w:r>
        <w:instrText xml:space="preserve"> PAGEREF _Toc183695079 \h </w:instrText>
      </w:r>
      <w:r>
        <w:fldChar w:fldCharType="separate"/>
      </w:r>
      <w:r>
        <w:t>39</w:t>
      </w:r>
      <w:r>
        <w:fldChar w:fldCharType="end"/>
      </w:r>
    </w:p>
    <w:p w14:paraId="5B015181" w14:textId="2995D5A3" w:rsidR="00DB771A" w:rsidRDefault="00DB771A">
      <w:pPr>
        <w:pStyle w:val="TOC3"/>
        <w:rPr>
          <w:rFonts w:ascii="Calibri" w:eastAsia="맑은 고딕" w:hAnsi="Calibri"/>
          <w:kern w:val="2"/>
          <w:sz w:val="22"/>
          <w:szCs w:val="22"/>
          <w:lang w:eastAsia="ko-KR"/>
        </w:rPr>
      </w:pPr>
      <w:r>
        <w:t>18.30</w:t>
      </w:r>
      <w:r>
        <w:rPr>
          <w:rFonts w:ascii="Calibri" w:eastAsia="맑은 고딕" w:hAnsi="Calibri"/>
          <w:kern w:val="2"/>
          <w:sz w:val="22"/>
          <w:szCs w:val="22"/>
          <w:lang w:eastAsia="ko-KR"/>
        </w:rPr>
        <w:tab/>
      </w:r>
      <w:r>
        <w:t>CT aspects of 5G System with Satellite Backhaul [5GSATB]</w:t>
      </w:r>
      <w:r>
        <w:tab/>
      </w:r>
      <w:r>
        <w:fldChar w:fldCharType="begin"/>
      </w:r>
      <w:r>
        <w:instrText xml:space="preserve"> PAGEREF _Toc183695080 \h </w:instrText>
      </w:r>
      <w:r>
        <w:fldChar w:fldCharType="separate"/>
      </w:r>
      <w:r>
        <w:t>39</w:t>
      </w:r>
      <w:r>
        <w:fldChar w:fldCharType="end"/>
      </w:r>
    </w:p>
    <w:p w14:paraId="5CA0A7D7" w14:textId="1C494941" w:rsidR="00DB771A" w:rsidRDefault="00DB771A">
      <w:pPr>
        <w:pStyle w:val="TOC3"/>
        <w:rPr>
          <w:rFonts w:ascii="Calibri" w:eastAsia="맑은 고딕" w:hAnsi="Calibri"/>
          <w:kern w:val="2"/>
          <w:sz w:val="22"/>
          <w:szCs w:val="22"/>
          <w:lang w:eastAsia="ko-KR"/>
        </w:rPr>
      </w:pPr>
      <w:r>
        <w:t>18.31</w:t>
      </w:r>
      <w:r>
        <w:rPr>
          <w:rFonts w:ascii="Calibri" w:eastAsia="맑은 고딕" w:hAnsi="Calibri"/>
          <w:kern w:val="2"/>
          <w:sz w:val="22"/>
          <w:szCs w:val="22"/>
          <w:lang w:eastAsia="ko-KR"/>
        </w:rPr>
        <w:tab/>
      </w:r>
      <w:r>
        <w:t>Timing Resiliency and URLLC enhancements [TRS_URLLC]</w:t>
      </w:r>
      <w:r>
        <w:tab/>
      </w:r>
      <w:r>
        <w:fldChar w:fldCharType="begin"/>
      </w:r>
      <w:r>
        <w:instrText xml:space="preserve"> PAGEREF _Toc183695081 \h </w:instrText>
      </w:r>
      <w:r>
        <w:fldChar w:fldCharType="separate"/>
      </w:r>
      <w:r>
        <w:t>39</w:t>
      </w:r>
      <w:r>
        <w:fldChar w:fldCharType="end"/>
      </w:r>
    </w:p>
    <w:p w14:paraId="1A53C51D" w14:textId="2567435E" w:rsidR="00DB771A" w:rsidRDefault="00DB771A">
      <w:pPr>
        <w:pStyle w:val="TOC3"/>
        <w:rPr>
          <w:rFonts w:ascii="Calibri" w:eastAsia="맑은 고딕" w:hAnsi="Calibri"/>
          <w:kern w:val="2"/>
          <w:sz w:val="22"/>
          <w:szCs w:val="22"/>
          <w:lang w:eastAsia="ko-KR"/>
        </w:rPr>
      </w:pPr>
      <w:r>
        <w:t>18.32</w:t>
      </w:r>
      <w:r>
        <w:rPr>
          <w:rFonts w:ascii="Calibri" w:eastAsia="맑은 고딕" w:hAnsi="Calibri"/>
          <w:kern w:val="2"/>
          <w:sz w:val="22"/>
          <w:szCs w:val="22"/>
          <w:lang w:eastAsia="ko-KR"/>
        </w:rPr>
        <w:tab/>
      </w:r>
      <w:r>
        <w:t>Extensions to the TSC Framework to support DetNet [DetNet]</w:t>
      </w:r>
      <w:r>
        <w:tab/>
      </w:r>
      <w:r>
        <w:fldChar w:fldCharType="begin"/>
      </w:r>
      <w:r>
        <w:instrText xml:space="preserve"> PAGEREF _Toc183695082 \h </w:instrText>
      </w:r>
      <w:r>
        <w:fldChar w:fldCharType="separate"/>
      </w:r>
      <w:r>
        <w:t>39</w:t>
      </w:r>
      <w:r>
        <w:fldChar w:fldCharType="end"/>
      </w:r>
    </w:p>
    <w:p w14:paraId="1ABDB37E" w14:textId="155B2E91" w:rsidR="00DB771A" w:rsidRDefault="00DB771A">
      <w:pPr>
        <w:pStyle w:val="TOC3"/>
        <w:rPr>
          <w:rFonts w:ascii="Calibri" w:eastAsia="맑은 고딕" w:hAnsi="Calibri"/>
          <w:kern w:val="2"/>
          <w:sz w:val="22"/>
          <w:szCs w:val="22"/>
          <w:lang w:eastAsia="ko-KR"/>
        </w:rPr>
      </w:pPr>
      <w:r>
        <w:t>18.33</w:t>
      </w:r>
      <w:r>
        <w:rPr>
          <w:rFonts w:ascii="Calibri" w:eastAsia="맑은 고딕" w:hAnsi="Calibri"/>
          <w:kern w:val="2"/>
          <w:sz w:val="22"/>
          <w:szCs w:val="22"/>
          <w:lang w:eastAsia="ko-KR"/>
        </w:rPr>
        <w:tab/>
      </w:r>
      <w:r>
        <w:t>CT aspects for Enabling Edge Applications Phase 2 [EDGEAPP_Ph2]</w:t>
      </w:r>
      <w:r>
        <w:tab/>
      </w:r>
      <w:r>
        <w:fldChar w:fldCharType="begin"/>
      </w:r>
      <w:r>
        <w:instrText xml:space="preserve"> PAGEREF _Toc183695083 \h </w:instrText>
      </w:r>
      <w:r>
        <w:fldChar w:fldCharType="separate"/>
      </w:r>
      <w:r>
        <w:t>40</w:t>
      </w:r>
      <w:r>
        <w:fldChar w:fldCharType="end"/>
      </w:r>
    </w:p>
    <w:p w14:paraId="7A9BA6F6" w14:textId="56E111C3" w:rsidR="00DB771A" w:rsidRDefault="00DB771A">
      <w:pPr>
        <w:pStyle w:val="TOC3"/>
        <w:rPr>
          <w:rFonts w:ascii="Calibri" w:eastAsia="맑은 고딕" w:hAnsi="Calibri"/>
          <w:kern w:val="2"/>
          <w:sz w:val="22"/>
          <w:szCs w:val="22"/>
          <w:lang w:eastAsia="ko-KR"/>
        </w:rPr>
      </w:pPr>
      <w:r>
        <w:t>18.34</w:t>
      </w:r>
      <w:r>
        <w:rPr>
          <w:rFonts w:ascii="Calibri" w:eastAsia="맑은 고딕" w:hAnsi="Calibri"/>
          <w:kern w:val="2"/>
          <w:sz w:val="22"/>
          <w:szCs w:val="22"/>
          <w:lang w:eastAsia="ko-KR"/>
        </w:rPr>
        <w:tab/>
      </w:r>
      <w:r>
        <w:t>Rel-18 enhancements of session management policy control [SMPC18]</w:t>
      </w:r>
      <w:r>
        <w:tab/>
      </w:r>
      <w:r>
        <w:fldChar w:fldCharType="begin"/>
      </w:r>
      <w:r>
        <w:instrText xml:space="preserve"> PAGEREF _Toc183695084 \h </w:instrText>
      </w:r>
      <w:r>
        <w:fldChar w:fldCharType="separate"/>
      </w:r>
      <w:r>
        <w:t>41</w:t>
      </w:r>
      <w:r>
        <w:fldChar w:fldCharType="end"/>
      </w:r>
    </w:p>
    <w:p w14:paraId="4061226E" w14:textId="0A736D8E" w:rsidR="00DB771A" w:rsidRDefault="00DB771A">
      <w:pPr>
        <w:pStyle w:val="TOC3"/>
        <w:rPr>
          <w:rFonts w:ascii="Calibri" w:eastAsia="맑은 고딕" w:hAnsi="Calibri"/>
          <w:kern w:val="2"/>
          <w:sz w:val="22"/>
          <w:szCs w:val="22"/>
          <w:lang w:eastAsia="ko-KR"/>
        </w:rPr>
      </w:pPr>
      <w:r>
        <w:t>18.35</w:t>
      </w:r>
      <w:r>
        <w:rPr>
          <w:rFonts w:ascii="Calibri" w:eastAsia="맑은 고딕" w:hAnsi="Calibri"/>
          <w:kern w:val="2"/>
          <w:sz w:val="22"/>
          <w:szCs w:val="22"/>
          <w:lang w:eastAsia="ko-KR"/>
        </w:rPr>
        <w:tab/>
      </w:r>
      <w:r>
        <w:t>CT aspects of 5G System Enabler for Service Function Chaining [SFC]</w:t>
      </w:r>
      <w:r>
        <w:tab/>
      </w:r>
      <w:r>
        <w:fldChar w:fldCharType="begin"/>
      </w:r>
      <w:r>
        <w:instrText xml:space="preserve"> PAGEREF _Toc183695085 \h </w:instrText>
      </w:r>
      <w:r>
        <w:fldChar w:fldCharType="separate"/>
      </w:r>
      <w:r>
        <w:t>41</w:t>
      </w:r>
      <w:r>
        <w:fldChar w:fldCharType="end"/>
      </w:r>
    </w:p>
    <w:p w14:paraId="6972A190" w14:textId="0CE65FB7" w:rsidR="00DB771A" w:rsidRDefault="00DB771A">
      <w:pPr>
        <w:pStyle w:val="TOC3"/>
        <w:rPr>
          <w:rFonts w:ascii="Calibri" w:eastAsia="맑은 고딕" w:hAnsi="Calibri"/>
          <w:kern w:val="2"/>
          <w:sz w:val="22"/>
          <w:szCs w:val="22"/>
          <w:lang w:eastAsia="ko-KR"/>
        </w:rPr>
      </w:pPr>
      <w:r>
        <w:t>18.36</w:t>
      </w:r>
      <w:r>
        <w:rPr>
          <w:rFonts w:ascii="Calibri" w:eastAsia="맑은 고딕" w:hAnsi="Calibri"/>
          <w:kern w:val="2"/>
          <w:sz w:val="22"/>
          <w:szCs w:val="22"/>
          <w:lang w:eastAsia="ko-KR"/>
        </w:rPr>
        <w:tab/>
      </w:r>
      <w:r>
        <w:t>Enhancement of Network Automation Enablers [eNetAE]</w:t>
      </w:r>
      <w:r>
        <w:tab/>
      </w:r>
      <w:r>
        <w:fldChar w:fldCharType="begin"/>
      </w:r>
      <w:r>
        <w:instrText xml:space="preserve"> PAGEREF _Toc183695086 \h </w:instrText>
      </w:r>
      <w:r>
        <w:fldChar w:fldCharType="separate"/>
      </w:r>
      <w:r>
        <w:t>41</w:t>
      </w:r>
      <w:r>
        <w:fldChar w:fldCharType="end"/>
      </w:r>
    </w:p>
    <w:p w14:paraId="6DACF5B7" w14:textId="72957E83" w:rsidR="00DB771A" w:rsidRDefault="00DB771A">
      <w:pPr>
        <w:pStyle w:val="TOC3"/>
        <w:rPr>
          <w:rFonts w:ascii="Calibri" w:eastAsia="맑은 고딕" w:hAnsi="Calibri"/>
          <w:kern w:val="2"/>
          <w:sz w:val="22"/>
          <w:szCs w:val="22"/>
          <w:lang w:eastAsia="ko-KR"/>
        </w:rPr>
      </w:pPr>
      <w:r>
        <w:t>18.37</w:t>
      </w:r>
      <w:r>
        <w:rPr>
          <w:rFonts w:ascii="Calibri" w:eastAsia="맑은 고딕" w:hAnsi="Calibri"/>
          <w:kern w:val="2"/>
          <w:sz w:val="22"/>
          <w:szCs w:val="22"/>
          <w:lang w:eastAsia="ko-KR"/>
        </w:rPr>
        <w:tab/>
      </w:r>
      <w:r>
        <w:t>CT aspects of enhancement of 5G UE Policy [eUEPO]</w:t>
      </w:r>
      <w:r>
        <w:tab/>
      </w:r>
      <w:r>
        <w:fldChar w:fldCharType="begin"/>
      </w:r>
      <w:r>
        <w:instrText xml:space="preserve"> PAGEREF _Toc183695087 \h </w:instrText>
      </w:r>
      <w:r>
        <w:fldChar w:fldCharType="separate"/>
      </w:r>
      <w:r>
        <w:t>41</w:t>
      </w:r>
      <w:r>
        <w:fldChar w:fldCharType="end"/>
      </w:r>
    </w:p>
    <w:p w14:paraId="1F5B569B" w14:textId="1F1784DC" w:rsidR="00DB771A" w:rsidRDefault="00DB771A">
      <w:pPr>
        <w:pStyle w:val="TOC3"/>
        <w:rPr>
          <w:rFonts w:ascii="Calibri" w:eastAsia="맑은 고딕" w:hAnsi="Calibri"/>
          <w:kern w:val="2"/>
          <w:sz w:val="22"/>
          <w:szCs w:val="22"/>
          <w:lang w:eastAsia="ko-KR"/>
        </w:rPr>
      </w:pPr>
      <w:r>
        <w:t>18.38</w:t>
      </w:r>
      <w:r>
        <w:rPr>
          <w:rFonts w:ascii="Calibri" w:eastAsia="맑은 고딕" w:hAnsi="Calibri"/>
          <w:kern w:val="2"/>
          <w:sz w:val="22"/>
          <w:szCs w:val="22"/>
          <w:lang w:eastAsia="ko-KR"/>
        </w:rPr>
        <w:tab/>
      </w:r>
      <w:r>
        <w:t>CT aspect of Seamless UE context recovery [SUECR]</w:t>
      </w:r>
      <w:r>
        <w:tab/>
      </w:r>
      <w:r>
        <w:fldChar w:fldCharType="begin"/>
      </w:r>
      <w:r>
        <w:instrText xml:space="preserve"> PAGEREF _Toc183695088 \h </w:instrText>
      </w:r>
      <w:r>
        <w:fldChar w:fldCharType="separate"/>
      </w:r>
      <w:r>
        <w:t>41</w:t>
      </w:r>
      <w:r>
        <w:fldChar w:fldCharType="end"/>
      </w:r>
    </w:p>
    <w:p w14:paraId="0E164C28" w14:textId="1902055E" w:rsidR="00DB771A" w:rsidRDefault="00DB771A">
      <w:pPr>
        <w:pStyle w:val="TOC3"/>
        <w:rPr>
          <w:rFonts w:ascii="Calibri" w:eastAsia="맑은 고딕" w:hAnsi="Calibri"/>
          <w:kern w:val="2"/>
          <w:sz w:val="22"/>
          <w:szCs w:val="22"/>
          <w:lang w:eastAsia="ko-KR"/>
        </w:rPr>
      </w:pPr>
      <w:r>
        <w:t>18.39</w:t>
      </w:r>
      <w:r>
        <w:rPr>
          <w:rFonts w:ascii="Calibri" w:eastAsia="맑은 고딕" w:hAnsi="Calibri"/>
          <w:kern w:val="2"/>
          <w:sz w:val="22"/>
          <w:szCs w:val="22"/>
          <w:lang w:eastAsia="ko-KR"/>
        </w:rPr>
        <w:tab/>
      </w:r>
      <w:r>
        <w:t>Secondary DN authentication and authorization in EPC IWK cases [TEI18_SDNAEPC]</w:t>
      </w:r>
      <w:r>
        <w:tab/>
      </w:r>
      <w:r>
        <w:fldChar w:fldCharType="begin"/>
      </w:r>
      <w:r>
        <w:instrText xml:space="preserve"> PAGEREF _Toc183695089 \h </w:instrText>
      </w:r>
      <w:r>
        <w:fldChar w:fldCharType="separate"/>
      </w:r>
      <w:r>
        <w:t>41</w:t>
      </w:r>
      <w:r>
        <w:fldChar w:fldCharType="end"/>
      </w:r>
    </w:p>
    <w:p w14:paraId="087457D4" w14:textId="0364B069" w:rsidR="00DB771A" w:rsidRDefault="00DB771A">
      <w:pPr>
        <w:pStyle w:val="TOC3"/>
        <w:rPr>
          <w:rFonts w:ascii="Calibri" w:eastAsia="맑은 고딕" w:hAnsi="Calibri"/>
          <w:kern w:val="2"/>
          <w:sz w:val="22"/>
          <w:szCs w:val="22"/>
          <w:lang w:eastAsia="ko-KR"/>
        </w:rPr>
      </w:pPr>
      <w:r>
        <w:t>18.40</w:t>
      </w:r>
      <w:r>
        <w:rPr>
          <w:rFonts w:ascii="Calibri" w:eastAsia="맑은 고딕" w:hAnsi="Calibri"/>
          <w:kern w:val="2"/>
          <w:sz w:val="22"/>
          <w:szCs w:val="22"/>
          <w:lang w:eastAsia="ko-KR"/>
        </w:rPr>
        <w:tab/>
      </w:r>
      <w:r>
        <w:t>CT aspects of enhancement to the 5GC location services - phase 3 [5G_eLCS_Ph3]</w:t>
      </w:r>
      <w:r>
        <w:tab/>
      </w:r>
      <w:r>
        <w:fldChar w:fldCharType="begin"/>
      </w:r>
      <w:r>
        <w:instrText xml:space="preserve"> PAGEREF _Toc183695090 \h </w:instrText>
      </w:r>
      <w:r>
        <w:fldChar w:fldCharType="separate"/>
      </w:r>
      <w:r>
        <w:t>41</w:t>
      </w:r>
      <w:r>
        <w:fldChar w:fldCharType="end"/>
      </w:r>
    </w:p>
    <w:p w14:paraId="725A0374" w14:textId="67CBF234" w:rsidR="00DB771A" w:rsidRDefault="00DB771A">
      <w:pPr>
        <w:pStyle w:val="TOC3"/>
        <w:rPr>
          <w:rFonts w:ascii="Calibri" w:eastAsia="맑은 고딕" w:hAnsi="Calibri"/>
          <w:kern w:val="2"/>
          <w:sz w:val="22"/>
          <w:szCs w:val="22"/>
          <w:lang w:eastAsia="ko-KR"/>
        </w:rPr>
      </w:pPr>
      <w:r>
        <w:t>18.41</w:t>
      </w:r>
      <w:r>
        <w:rPr>
          <w:rFonts w:ascii="Calibri" w:eastAsia="맑은 고딕" w:hAnsi="Calibri"/>
          <w:kern w:val="2"/>
          <w:sz w:val="22"/>
          <w:szCs w:val="22"/>
          <w:lang w:eastAsia="ko-KR"/>
        </w:rPr>
        <w:tab/>
      </w:r>
      <w:r>
        <w:t>CT aspects of Enhanced support of Non-Public Networks Phase 2 [eNPN_Ph2]</w:t>
      </w:r>
      <w:r>
        <w:tab/>
      </w:r>
      <w:r>
        <w:fldChar w:fldCharType="begin"/>
      </w:r>
      <w:r>
        <w:instrText xml:space="preserve"> PAGEREF _Toc183695091 \h </w:instrText>
      </w:r>
      <w:r>
        <w:fldChar w:fldCharType="separate"/>
      </w:r>
      <w:r>
        <w:t>43</w:t>
      </w:r>
      <w:r>
        <w:fldChar w:fldCharType="end"/>
      </w:r>
    </w:p>
    <w:p w14:paraId="02437620" w14:textId="77717016" w:rsidR="00DB771A" w:rsidRDefault="00DB771A">
      <w:pPr>
        <w:pStyle w:val="TOC3"/>
        <w:rPr>
          <w:rFonts w:ascii="Calibri" w:eastAsia="맑은 고딕" w:hAnsi="Calibri"/>
          <w:kern w:val="2"/>
          <w:sz w:val="22"/>
          <w:szCs w:val="22"/>
          <w:lang w:eastAsia="ko-KR"/>
        </w:rPr>
      </w:pPr>
      <w:r>
        <w:t>18.42</w:t>
      </w:r>
      <w:r>
        <w:rPr>
          <w:rFonts w:ascii="Calibri" w:eastAsia="맑은 고딕" w:hAnsi="Calibri"/>
          <w:kern w:val="2"/>
          <w:sz w:val="22"/>
          <w:szCs w:val="22"/>
          <w:lang w:eastAsia="ko-KR"/>
        </w:rPr>
        <w:tab/>
      </w:r>
      <w:r>
        <w:t>CT aspects of SEAL data delivery enabler for vertical applications [SEALDD]</w:t>
      </w:r>
      <w:r>
        <w:tab/>
      </w:r>
      <w:r>
        <w:fldChar w:fldCharType="begin"/>
      </w:r>
      <w:r>
        <w:instrText xml:space="preserve"> PAGEREF _Toc183695092 \h </w:instrText>
      </w:r>
      <w:r>
        <w:fldChar w:fldCharType="separate"/>
      </w:r>
      <w:r>
        <w:t>43</w:t>
      </w:r>
      <w:r>
        <w:fldChar w:fldCharType="end"/>
      </w:r>
    </w:p>
    <w:p w14:paraId="71175C33" w14:textId="7F110DF3" w:rsidR="00DB771A" w:rsidRDefault="00DB771A">
      <w:pPr>
        <w:pStyle w:val="TOC3"/>
        <w:rPr>
          <w:rFonts w:ascii="Calibri" w:eastAsia="맑은 고딕" w:hAnsi="Calibri"/>
          <w:kern w:val="2"/>
          <w:sz w:val="22"/>
          <w:szCs w:val="22"/>
          <w:lang w:eastAsia="ko-KR"/>
        </w:rPr>
      </w:pPr>
      <w:r>
        <w:t>18.43</w:t>
      </w:r>
      <w:r>
        <w:rPr>
          <w:rFonts w:ascii="Calibri" w:eastAsia="맑은 고딕" w:hAnsi="Calibri"/>
          <w:kern w:val="2"/>
          <w:sz w:val="22"/>
          <w:szCs w:val="22"/>
          <w:lang w:eastAsia="ko-KR"/>
        </w:rPr>
        <w:tab/>
      </w:r>
      <w:r>
        <w:t>Enhanced Service Enabler Architecture Layer for Verticals Phase 3 [SEAL_Ph3]</w:t>
      </w:r>
      <w:r>
        <w:tab/>
      </w:r>
      <w:r>
        <w:fldChar w:fldCharType="begin"/>
      </w:r>
      <w:r>
        <w:instrText xml:space="preserve"> PAGEREF _Toc183695093 \h </w:instrText>
      </w:r>
      <w:r>
        <w:fldChar w:fldCharType="separate"/>
      </w:r>
      <w:r>
        <w:t>43</w:t>
      </w:r>
      <w:r>
        <w:fldChar w:fldCharType="end"/>
      </w:r>
    </w:p>
    <w:p w14:paraId="283901AC" w14:textId="27EA4133" w:rsidR="00DB771A" w:rsidRDefault="00DB771A">
      <w:pPr>
        <w:pStyle w:val="TOC3"/>
        <w:rPr>
          <w:rFonts w:ascii="Calibri" w:eastAsia="맑은 고딕" w:hAnsi="Calibri"/>
          <w:kern w:val="2"/>
          <w:sz w:val="22"/>
          <w:szCs w:val="22"/>
          <w:lang w:eastAsia="ko-KR"/>
        </w:rPr>
      </w:pPr>
      <w:r>
        <w:t>18.44</w:t>
      </w:r>
      <w:r>
        <w:rPr>
          <w:rFonts w:ascii="Calibri" w:eastAsia="맑은 고딕" w:hAnsi="Calibri"/>
          <w:kern w:val="2"/>
          <w:sz w:val="22"/>
          <w:szCs w:val="22"/>
          <w:lang w:eastAsia="ko-KR"/>
        </w:rPr>
        <w:tab/>
      </w:r>
      <w:r>
        <w:t>T Aspects of Application Layer Support for Uncrewed Aerial Systems (UAS), Phase 2 [UASAPP_Ph2]</w:t>
      </w:r>
      <w:r>
        <w:tab/>
      </w:r>
      <w:r>
        <w:fldChar w:fldCharType="begin"/>
      </w:r>
      <w:r>
        <w:instrText xml:space="preserve"> PAGEREF _Toc183695094 \h </w:instrText>
      </w:r>
      <w:r>
        <w:fldChar w:fldCharType="separate"/>
      </w:r>
      <w:r>
        <w:t>43</w:t>
      </w:r>
      <w:r>
        <w:fldChar w:fldCharType="end"/>
      </w:r>
    </w:p>
    <w:p w14:paraId="2E01F8AE" w14:textId="50219C01" w:rsidR="00DB771A" w:rsidRDefault="00DB771A">
      <w:pPr>
        <w:pStyle w:val="TOC3"/>
        <w:rPr>
          <w:rFonts w:ascii="Calibri" w:eastAsia="맑은 고딕" w:hAnsi="Calibri"/>
          <w:kern w:val="2"/>
          <w:sz w:val="22"/>
          <w:szCs w:val="22"/>
          <w:lang w:eastAsia="ko-KR"/>
        </w:rPr>
      </w:pPr>
      <w:r>
        <w:t>18.45</w:t>
      </w:r>
      <w:r>
        <w:rPr>
          <w:rFonts w:ascii="Calibri" w:eastAsia="맑은 고딕" w:hAnsi="Calibri"/>
          <w:kern w:val="2"/>
          <w:sz w:val="22"/>
          <w:szCs w:val="22"/>
          <w:lang w:eastAsia="ko-KR"/>
        </w:rPr>
        <w:tab/>
      </w:r>
      <w:r>
        <w:t>CT Aspects of 5GC architecture for satellite networks, Phase 2 [5GSAT_Ph2]</w:t>
      </w:r>
      <w:r>
        <w:tab/>
      </w:r>
      <w:r>
        <w:fldChar w:fldCharType="begin"/>
      </w:r>
      <w:r>
        <w:instrText xml:space="preserve"> PAGEREF _Toc183695095 \h </w:instrText>
      </w:r>
      <w:r>
        <w:fldChar w:fldCharType="separate"/>
      </w:r>
      <w:r>
        <w:t>43</w:t>
      </w:r>
      <w:r>
        <w:fldChar w:fldCharType="end"/>
      </w:r>
    </w:p>
    <w:p w14:paraId="1CADF2D8" w14:textId="3D26CE62" w:rsidR="00DB771A" w:rsidRDefault="00DB771A">
      <w:pPr>
        <w:pStyle w:val="TOC3"/>
        <w:rPr>
          <w:rFonts w:ascii="Calibri" w:eastAsia="맑은 고딕" w:hAnsi="Calibri"/>
          <w:kern w:val="2"/>
          <w:sz w:val="22"/>
          <w:szCs w:val="22"/>
          <w:lang w:eastAsia="ko-KR"/>
        </w:rPr>
      </w:pPr>
      <w:r>
        <w:t>18.46</w:t>
      </w:r>
      <w:r>
        <w:rPr>
          <w:rFonts w:ascii="Calibri" w:eastAsia="맑은 고딕" w:hAnsi="Calibri"/>
          <w:kern w:val="2"/>
          <w:sz w:val="22"/>
          <w:szCs w:val="22"/>
          <w:lang w:eastAsia="ko-KR"/>
        </w:rPr>
        <w:tab/>
      </w:r>
      <w:r>
        <w:t>CT Aspects of Uncrewed Aerial Systems (UAS), Phase 2 [UAS_Ph2]</w:t>
      </w:r>
      <w:r>
        <w:tab/>
      </w:r>
      <w:r>
        <w:fldChar w:fldCharType="begin"/>
      </w:r>
      <w:r>
        <w:instrText xml:space="preserve"> PAGEREF _Toc183695096 \h </w:instrText>
      </w:r>
      <w:r>
        <w:fldChar w:fldCharType="separate"/>
      </w:r>
      <w:r>
        <w:t>43</w:t>
      </w:r>
      <w:r>
        <w:fldChar w:fldCharType="end"/>
      </w:r>
    </w:p>
    <w:p w14:paraId="584A14D2" w14:textId="1FD087E7" w:rsidR="00DB771A" w:rsidRDefault="00DB771A">
      <w:pPr>
        <w:pStyle w:val="TOC3"/>
        <w:rPr>
          <w:rFonts w:ascii="Calibri" w:eastAsia="맑은 고딕" w:hAnsi="Calibri"/>
          <w:kern w:val="2"/>
          <w:sz w:val="22"/>
          <w:szCs w:val="22"/>
          <w:lang w:eastAsia="ko-KR"/>
        </w:rPr>
      </w:pPr>
      <w:r>
        <w:t>18.47</w:t>
      </w:r>
      <w:r>
        <w:rPr>
          <w:rFonts w:ascii="Calibri" w:eastAsia="맑은 고딕" w:hAnsi="Calibri"/>
          <w:kern w:val="2"/>
          <w:sz w:val="22"/>
          <w:szCs w:val="22"/>
          <w:lang w:eastAsia="ko-KR"/>
        </w:rPr>
        <w:tab/>
      </w:r>
      <w:r>
        <w:t>CT aspects of Ranging_SL [Ranging_SL]</w:t>
      </w:r>
      <w:r>
        <w:tab/>
      </w:r>
      <w:r>
        <w:fldChar w:fldCharType="begin"/>
      </w:r>
      <w:r>
        <w:instrText xml:space="preserve"> PAGEREF _Toc183695097 \h </w:instrText>
      </w:r>
      <w:r>
        <w:fldChar w:fldCharType="separate"/>
      </w:r>
      <w:r>
        <w:t>43</w:t>
      </w:r>
      <w:r>
        <w:fldChar w:fldCharType="end"/>
      </w:r>
    </w:p>
    <w:p w14:paraId="2D0D99A7" w14:textId="1F43FBB5" w:rsidR="00DB771A" w:rsidRDefault="00DB771A">
      <w:pPr>
        <w:pStyle w:val="TOC3"/>
        <w:rPr>
          <w:rFonts w:ascii="Calibri" w:eastAsia="맑은 고딕" w:hAnsi="Calibri"/>
          <w:kern w:val="2"/>
          <w:sz w:val="22"/>
          <w:szCs w:val="22"/>
          <w:lang w:eastAsia="ko-KR"/>
        </w:rPr>
      </w:pPr>
      <w:r>
        <w:t>18.48</w:t>
      </w:r>
      <w:r>
        <w:rPr>
          <w:rFonts w:ascii="Calibri" w:eastAsia="맑은 고딕" w:hAnsi="Calibri"/>
          <w:kern w:val="2"/>
          <w:sz w:val="22"/>
          <w:szCs w:val="22"/>
          <w:lang w:eastAsia="ko-KR"/>
        </w:rPr>
        <w:tab/>
      </w:r>
      <w:r>
        <w:t>CT aspects of 5GFLS [5GFLS]</w:t>
      </w:r>
      <w:r>
        <w:tab/>
      </w:r>
      <w:r>
        <w:fldChar w:fldCharType="begin"/>
      </w:r>
      <w:r>
        <w:instrText xml:space="preserve"> PAGEREF _Toc183695098 \h </w:instrText>
      </w:r>
      <w:r>
        <w:fldChar w:fldCharType="separate"/>
      </w:r>
      <w:r>
        <w:t>43</w:t>
      </w:r>
      <w:r>
        <w:fldChar w:fldCharType="end"/>
      </w:r>
    </w:p>
    <w:p w14:paraId="7DCC5B94" w14:textId="03D803BD" w:rsidR="00DB771A" w:rsidRDefault="00DB771A">
      <w:pPr>
        <w:pStyle w:val="TOC3"/>
        <w:rPr>
          <w:rFonts w:ascii="Calibri" w:eastAsia="맑은 고딕" w:hAnsi="Calibri"/>
          <w:kern w:val="2"/>
          <w:sz w:val="22"/>
          <w:szCs w:val="22"/>
          <w:lang w:eastAsia="ko-KR"/>
        </w:rPr>
      </w:pPr>
      <w:r>
        <w:t>18.49</w:t>
      </w:r>
      <w:r>
        <w:rPr>
          <w:rFonts w:ascii="Calibri" w:eastAsia="맑은 고딕" w:hAnsi="Calibri"/>
          <w:kern w:val="2"/>
          <w:sz w:val="22"/>
          <w:szCs w:val="22"/>
          <w:lang w:eastAsia="ko-KR"/>
        </w:rPr>
        <w:tab/>
      </w:r>
      <w:r>
        <w:t>CT aspects of MCGWUE [MCGWUE]</w:t>
      </w:r>
      <w:r>
        <w:tab/>
      </w:r>
      <w:r>
        <w:fldChar w:fldCharType="begin"/>
      </w:r>
      <w:r>
        <w:instrText xml:space="preserve"> PAGEREF _Toc183695099 \h </w:instrText>
      </w:r>
      <w:r>
        <w:fldChar w:fldCharType="separate"/>
      </w:r>
      <w:r>
        <w:t>43</w:t>
      </w:r>
      <w:r>
        <w:fldChar w:fldCharType="end"/>
      </w:r>
    </w:p>
    <w:p w14:paraId="23E23AA6" w14:textId="3B9124F6" w:rsidR="00DB771A" w:rsidRDefault="00DB771A">
      <w:pPr>
        <w:pStyle w:val="TOC3"/>
        <w:rPr>
          <w:rFonts w:ascii="Calibri" w:eastAsia="맑은 고딕" w:hAnsi="Calibri"/>
          <w:kern w:val="2"/>
          <w:sz w:val="22"/>
          <w:szCs w:val="22"/>
          <w:lang w:eastAsia="ko-KR"/>
        </w:rPr>
      </w:pPr>
      <w:r>
        <w:t>18.50</w:t>
      </w:r>
      <w:r>
        <w:rPr>
          <w:rFonts w:ascii="Calibri" w:eastAsia="맑은 고딕" w:hAnsi="Calibri"/>
          <w:kern w:val="2"/>
          <w:sz w:val="22"/>
          <w:szCs w:val="22"/>
          <w:lang w:eastAsia="ko-KR"/>
        </w:rPr>
        <w:tab/>
      </w:r>
      <w:r>
        <w:t>GBA_U Based APIs [GBA_U_APIs]</w:t>
      </w:r>
      <w:r>
        <w:tab/>
      </w:r>
      <w:r>
        <w:fldChar w:fldCharType="begin"/>
      </w:r>
      <w:r>
        <w:instrText xml:space="preserve"> PAGEREF _Toc183695100 \h </w:instrText>
      </w:r>
      <w:r>
        <w:fldChar w:fldCharType="separate"/>
      </w:r>
      <w:r>
        <w:t>43</w:t>
      </w:r>
      <w:r>
        <w:fldChar w:fldCharType="end"/>
      </w:r>
    </w:p>
    <w:p w14:paraId="38F0ABC7" w14:textId="346B487C" w:rsidR="00DB771A" w:rsidRDefault="00DB771A">
      <w:pPr>
        <w:pStyle w:val="TOC3"/>
        <w:rPr>
          <w:rFonts w:ascii="Calibri" w:eastAsia="맑은 고딕" w:hAnsi="Calibri"/>
          <w:kern w:val="2"/>
          <w:sz w:val="22"/>
          <w:szCs w:val="22"/>
          <w:lang w:eastAsia="ko-KR"/>
        </w:rPr>
      </w:pPr>
      <w:r>
        <w:t>18.51</w:t>
      </w:r>
      <w:r>
        <w:rPr>
          <w:rFonts w:ascii="Calibri" w:eastAsia="맑은 고딕" w:hAnsi="Calibri"/>
          <w:kern w:val="2"/>
          <w:sz w:val="22"/>
          <w:szCs w:val="22"/>
          <w:lang w:eastAsia="ko-KR"/>
        </w:rPr>
        <w:tab/>
      </w:r>
      <w:r>
        <w:t>CT aspects of AIML [AIMLsys]</w:t>
      </w:r>
      <w:r>
        <w:tab/>
      </w:r>
      <w:r>
        <w:fldChar w:fldCharType="begin"/>
      </w:r>
      <w:r>
        <w:instrText xml:space="preserve"> PAGEREF _Toc183695101 \h </w:instrText>
      </w:r>
      <w:r>
        <w:fldChar w:fldCharType="separate"/>
      </w:r>
      <w:r>
        <w:t>43</w:t>
      </w:r>
      <w:r>
        <w:fldChar w:fldCharType="end"/>
      </w:r>
    </w:p>
    <w:p w14:paraId="03FAB0FC" w14:textId="473E8D0C" w:rsidR="00DB771A" w:rsidRDefault="00DB771A">
      <w:pPr>
        <w:pStyle w:val="TOC3"/>
        <w:rPr>
          <w:rFonts w:ascii="Calibri" w:eastAsia="맑은 고딕" w:hAnsi="Calibri"/>
          <w:kern w:val="2"/>
          <w:sz w:val="22"/>
          <w:szCs w:val="22"/>
          <w:lang w:eastAsia="ko-KR"/>
        </w:rPr>
      </w:pPr>
      <w:r>
        <w:lastRenderedPageBreak/>
        <w:t>18.52</w:t>
      </w:r>
      <w:r>
        <w:rPr>
          <w:rFonts w:ascii="Calibri" w:eastAsia="맑은 고딕" w:hAnsi="Calibri"/>
          <w:kern w:val="2"/>
          <w:sz w:val="22"/>
          <w:szCs w:val="22"/>
          <w:lang w:eastAsia="ko-KR"/>
        </w:rPr>
        <w:tab/>
      </w:r>
      <w:r>
        <w:t>CT aspects of NG_RTC [NG_RTC]</w:t>
      </w:r>
      <w:r>
        <w:tab/>
      </w:r>
      <w:r>
        <w:fldChar w:fldCharType="begin"/>
      </w:r>
      <w:r>
        <w:instrText xml:space="preserve"> PAGEREF _Toc183695102 \h </w:instrText>
      </w:r>
      <w:r>
        <w:fldChar w:fldCharType="separate"/>
      </w:r>
      <w:r>
        <w:t>44</w:t>
      </w:r>
      <w:r>
        <w:fldChar w:fldCharType="end"/>
      </w:r>
    </w:p>
    <w:p w14:paraId="43647629" w14:textId="381C62A3" w:rsidR="00DB771A" w:rsidRDefault="00DB771A">
      <w:pPr>
        <w:pStyle w:val="TOC3"/>
        <w:rPr>
          <w:rFonts w:ascii="Calibri" w:eastAsia="맑은 고딕" w:hAnsi="Calibri"/>
          <w:kern w:val="2"/>
          <w:sz w:val="22"/>
          <w:szCs w:val="22"/>
          <w:lang w:eastAsia="ko-KR"/>
        </w:rPr>
      </w:pPr>
      <w:r>
        <w:t>18.53</w:t>
      </w:r>
      <w:r>
        <w:rPr>
          <w:rFonts w:ascii="Calibri" w:eastAsia="맑은 고딕" w:hAnsi="Calibri"/>
          <w:kern w:val="2"/>
          <w:sz w:val="22"/>
          <w:szCs w:val="22"/>
          <w:lang w:eastAsia="ko-KR"/>
        </w:rPr>
        <w:tab/>
      </w:r>
      <w:r>
        <w:t>CT aspects of 5G AM Policy [AMP]</w:t>
      </w:r>
      <w:r>
        <w:tab/>
      </w:r>
      <w:r>
        <w:fldChar w:fldCharType="begin"/>
      </w:r>
      <w:r>
        <w:instrText xml:space="preserve"> PAGEREF _Toc183695103 \h </w:instrText>
      </w:r>
      <w:r>
        <w:fldChar w:fldCharType="separate"/>
      </w:r>
      <w:r>
        <w:t>45</w:t>
      </w:r>
      <w:r>
        <w:fldChar w:fldCharType="end"/>
      </w:r>
    </w:p>
    <w:p w14:paraId="0015C8BB" w14:textId="6F00924A" w:rsidR="00DB771A" w:rsidRDefault="00DB771A">
      <w:pPr>
        <w:pStyle w:val="TOC3"/>
        <w:rPr>
          <w:rFonts w:ascii="Calibri" w:eastAsia="맑은 고딕" w:hAnsi="Calibri"/>
          <w:kern w:val="2"/>
          <w:sz w:val="22"/>
          <w:szCs w:val="22"/>
          <w:lang w:eastAsia="ko-KR"/>
        </w:rPr>
      </w:pPr>
      <w:r>
        <w:t>18.54</w:t>
      </w:r>
      <w:r>
        <w:rPr>
          <w:rFonts w:ascii="Calibri" w:eastAsia="맑은 고딕" w:hAnsi="Calibri"/>
          <w:kern w:val="2"/>
          <w:sz w:val="22"/>
          <w:szCs w:val="22"/>
          <w:lang w:eastAsia="ko-KR"/>
        </w:rPr>
        <w:tab/>
      </w:r>
      <w:r>
        <w:t>CT aspects on Dynamically Changing AM Policies in the 5GC Phase 2 [TEI18_DCAMP_Ph2]</w:t>
      </w:r>
      <w:r>
        <w:tab/>
      </w:r>
      <w:r>
        <w:fldChar w:fldCharType="begin"/>
      </w:r>
      <w:r>
        <w:instrText xml:space="preserve"> PAGEREF _Toc183695104 \h </w:instrText>
      </w:r>
      <w:r>
        <w:fldChar w:fldCharType="separate"/>
      </w:r>
      <w:r>
        <w:t>45</w:t>
      </w:r>
      <w:r>
        <w:fldChar w:fldCharType="end"/>
      </w:r>
    </w:p>
    <w:p w14:paraId="5EC26C7F" w14:textId="0B89E948" w:rsidR="00DB771A" w:rsidRDefault="00DB771A">
      <w:pPr>
        <w:pStyle w:val="TOC3"/>
        <w:rPr>
          <w:rFonts w:ascii="Calibri" w:eastAsia="맑은 고딕" w:hAnsi="Calibri"/>
          <w:kern w:val="2"/>
          <w:sz w:val="22"/>
          <w:szCs w:val="22"/>
          <w:lang w:eastAsia="ko-KR"/>
        </w:rPr>
      </w:pPr>
      <w:r>
        <w:t>18.55</w:t>
      </w:r>
      <w:r>
        <w:rPr>
          <w:rFonts w:ascii="Calibri" w:eastAsia="맑은 고딕" w:hAnsi="Calibri"/>
          <w:kern w:val="2"/>
          <w:sz w:val="22"/>
          <w:szCs w:val="22"/>
          <w:lang w:eastAsia="ko-KR"/>
        </w:rPr>
        <w:tab/>
      </w:r>
      <w:r>
        <w:t>CT aspects of MPS_WLAN [MPS_WLAN]</w:t>
      </w:r>
      <w:r>
        <w:tab/>
      </w:r>
      <w:r>
        <w:fldChar w:fldCharType="begin"/>
      </w:r>
      <w:r>
        <w:instrText xml:space="preserve"> PAGEREF _Toc183695105 \h </w:instrText>
      </w:r>
      <w:r>
        <w:fldChar w:fldCharType="separate"/>
      </w:r>
      <w:r>
        <w:t>45</w:t>
      </w:r>
      <w:r>
        <w:fldChar w:fldCharType="end"/>
      </w:r>
    </w:p>
    <w:p w14:paraId="63C937AD" w14:textId="7AC747BB" w:rsidR="00DB771A" w:rsidRDefault="00DB771A">
      <w:pPr>
        <w:pStyle w:val="TOC3"/>
        <w:rPr>
          <w:rFonts w:ascii="Calibri" w:eastAsia="맑은 고딕" w:hAnsi="Calibri"/>
          <w:kern w:val="2"/>
          <w:sz w:val="22"/>
          <w:szCs w:val="22"/>
          <w:lang w:eastAsia="ko-KR"/>
        </w:rPr>
      </w:pPr>
      <w:r>
        <w:t>18.56</w:t>
      </w:r>
      <w:r>
        <w:rPr>
          <w:rFonts w:ascii="Calibri" w:eastAsia="맑은 고딕" w:hAnsi="Calibri"/>
          <w:kern w:val="2"/>
          <w:sz w:val="22"/>
          <w:szCs w:val="22"/>
          <w:lang w:eastAsia="ko-KR"/>
        </w:rPr>
        <w:tab/>
      </w:r>
      <w:r>
        <w:t>CT aspects of ADAES [ADAES]</w:t>
      </w:r>
      <w:r>
        <w:tab/>
      </w:r>
      <w:r>
        <w:fldChar w:fldCharType="begin"/>
      </w:r>
      <w:r>
        <w:instrText xml:space="preserve"> PAGEREF _Toc183695106 \h </w:instrText>
      </w:r>
      <w:r>
        <w:fldChar w:fldCharType="separate"/>
      </w:r>
      <w:r>
        <w:t>45</w:t>
      </w:r>
      <w:r>
        <w:fldChar w:fldCharType="end"/>
      </w:r>
    </w:p>
    <w:p w14:paraId="3969D2C5" w14:textId="0D945953" w:rsidR="00DB771A" w:rsidRDefault="00DB771A">
      <w:pPr>
        <w:pStyle w:val="TOC3"/>
        <w:rPr>
          <w:rFonts w:ascii="Calibri" w:eastAsia="맑은 고딕" w:hAnsi="Calibri"/>
          <w:kern w:val="2"/>
          <w:sz w:val="22"/>
          <w:szCs w:val="22"/>
          <w:lang w:eastAsia="ko-KR"/>
        </w:rPr>
      </w:pPr>
      <w:r>
        <w:t>18.57</w:t>
      </w:r>
      <w:r>
        <w:rPr>
          <w:rFonts w:ascii="Calibri" w:eastAsia="맑은 고딕" w:hAnsi="Calibri"/>
          <w:kern w:val="2"/>
          <w:sz w:val="22"/>
          <w:szCs w:val="22"/>
          <w:lang w:eastAsia="ko-KR"/>
        </w:rPr>
        <w:tab/>
      </w:r>
      <w:r>
        <w:t>CT aspects of  MSGin5G Service Ph2 [5GMARCH_Ph2]</w:t>
      </w:r>
      <w:r>
        <w:tab/>
      </w:r>
      <w:r>
        <w:fldChar w:fldCharType="begin"/>
      </w:r>
      <w:r>
        <w:instrText xml:space="preserve"> PAGEREF _Toc183695107 \h </w:instrText>
      </w:r>
      <w:r>
        <w:fldChar w:fldCharType="separate"/>
      </w:r>
      <w:r>
        <w:t>45</w:t>
      </w:r>
      <w:r>
        <w:fldChar w:fldCharType="end"/>
      </w:r>
    </w:p>
    <w:p w14:paraId="2BC7B120" w14:textId="1D92E172" w:rsidR="00DB771A" w:rsidRDefault="00DB771A">
      <w:pPr>
        <w:pStyle w:val="TOC3"/>
        <w:rPr>
          <w:rFonts w:ascii="Calibri" w:eastAsia="맑은 고딕" w:hAnsi="Calibri"/>
          <w:kern w:val="2"/>
          <w:sz w:val="22"/>
          <w:szCs w:val="22"/>
          <w:lang w:eastAsia="ko-KR"/>
        </w:rPr>
      </w:pPr>
      <w:r>
        <w:t>18.58</w:t>
      </w:r>
      <w:r>
        <w:rPr>
          <w:rFonts w:ascii="Calibri" w:eastAsia="맑은 고딕" w:hAnsi="Calibri"/>
          <w:kern w:val="2"/>
          <w:sz w:val="22"/>
          <w:szCs w:val="22"/>
          <w:lang w:eastAsia="ko-KR"/>
        </w:rPr>
        <w:tab/>
      </w:r>
      <w:r>
        <w:t>CT aspects of VMR [VMR]</w:t>
      </w:r>
      <w:r>
        <w:tab/>
      </w:r>
      <w:r>
        <w:fldChar w:fldCharType="begin"/>
      </w:r>
      <w:r>
        <w:instrText xml:space="preserve"> PAGEREF _Toc183695108 \h </w:instrText>
      </w:r>
      <w:r>
        <w:fldChar w:fldCharType="separate"/>
      </w:r>
      <w:r>
        <w:t>45</w:t>
      </w:r>
      <w:r>
        <w:fldChar w:fldCharType="end"/>
      </w:r>
    </w:p>
    <w:p w14:paraId="26E2DF22" w14:textId="7569A99F" w:rsidR="00DB771A" w:rsidRDefault="00DB771A">
      <w:pPr>
        <w:pStyle w:val="TOC3"/>
        <w:rPr>
          <w:rFonts w:ascii="Calibri" w:eastAsia="맑은 고딕" w:hAnsi="Calibri"/>
          <w:kern w:val="2"/>
          <w:sz w:val="22"/>
          <w:szCs w:val="22"/>
          <w:lang w:eastAsia="ko-KR"/>
        </w:rPr>
      </w:pPr>
      <w:r>
        <w:t>18.59</w:t>
      </w:r>
      <w:r>
        <w:rPr>
          <w:rFonts w:ascii="Calibri" w:eastAsia="맑은 고딕" w:hAnsi="Calibri"/>
          <w:kern w:val="2"/>
          <w:sz w:val="22"/>
          <w:szCs w:val="22"/>
          <w:lang w:eastAsia="ko-KR"/>
        </w:rPr>
        <w:tab/>
      </w:r>
      <w:r>
        <w:t>Enhancements on Service-based support for SMS in 5GC [eSMS_SBI]</w:t>
      </w:r>
      <w:r>
        <w:tab/>
      </w:r>
      <w:r>
        <w:fldChar w:fldCharType="begin"/>
      </w:r>
      <w:r>
        <w:instrText xml:space="preserve"> PAGEREF _Toc183695109 \h </w:instrText>
      </w:r>
      <w:r>
        <w:fldChar w:fldCharType="separate"/>
      </w:r>
      <w:r>
        <w:t>45</w:t>
      </w:r>
      <w:r>
        <w:fldChar w:fldCharType="end"/>
      </w:r>
    </w:p>
    <w:p w14:paraId="6896F244" w14:textId="539CB05E" w:rsidR="00DB771A" w:rsidRDefault="00DB771A">
      <w:pPr>
        <w:pStyle w:val="TOC3"/>
        <w:rPr>
          <w:rFonts w:ascii="Calibri" w:eastAsia="맑은 고딕" w:hAnsi="Calibri"/>
          <w:kern w:val="2"/>
          <w:sz w:val="22"/>
          <w:szCs w:val="22"/>
          <w:lang w:eastAsia="ko-KR"/>
        </w:rPr>
      </w:pPr>
      <w:r>
        <w:t>18.60</w:t>
      </w:r>
      <w:r>
        <w:rPr>
          <w:rFonts w:ascii="Calibri" w:eastAsia="맑은 고딕" w:hAnsi="Calibri"/>
          <w:kern w:val="2"/>
          <w:sz w:val="22"/>
          <w:szCs w:val="22"/>
          <w:lang w:eastAsia="ko-KR"/>
        </w:rPr>
        <w:tab/>
      </w:r>
      <w:r>
        <w:t>CT aspects of eNA_Ph3 [eNA_Ph3]</w:t>
      </w:r>
      <w:r>
        <w:tab/>
      </w:r>
      <w:r>
        <w:fldChar w:fldCharType="begin"/>
      </w:r>
      <w:r>
        <w:instrText xml:space="preserve"> PAGEREF _Toc183695110 \h </w:instrText>
      </w:r>
      <w:r>
        <w:fldChar w:fldCharType="separate"/>
      </w:r>
      <w:r>
        <w:t>45</w:t>
      </w:r>
      <w:r>
        <w:fldChar w:fldCharType="end"/>
      </w:r>
    </w:p>
    <w:p w14:paraId="01D90F85" w14:textId="4AB50F71" w:rsidR="00DB771A" w:rsidRDefault="00DB771A">
      <w:pPr>
        <w:pStyle w:val="TOC3"/>
        <w:rPr>
          <w:rFonts w:ascii="Calibri" w:eastAsia="맑은 고딕" w:hAnsi="Calibri"/>
          <w:kern w:val="2"/>
          <w:sz w:val="22"/>
          <w:szCs w:val="22"/>
          <w:lang w:eastAsia="ko-KR"/>
        </w:rPr>
      </w:pPr>
      <w:r>
        <w:t>18.61</w:t>
      </w:r>
      <w:r>
        <w:rPr>
          <w:rFonts w:ascii="Calibri" w:eastAsia="맑은 고딕" w:hAnsi="Calibri"/>
          <w:kern w:val="2"/>
          <w:sz w:val="22"/>
          <w:szCs w:val="22"/>
          <w:lang w:eastAsia="ko-KR"/>
        </w:rPr>
        <w:tab/>
      </w:r>
      <w:r>
        <w:t>CT aspects of PIN [PIN]</w:t>
      </w:r>
      <w:r>
        <w:tab/>
      </w:r>
      <w:r>
        <w:fldChar w:fldCharType="begin"/>
      </w:r>
      <w:r>
        <w:instrText xml:space="preserve"> PAGEREF _Toc183695111 \h </w:instrText>
      </w:r>
      <w:r>
        <w:fldChar w:fldCharType="separate"/>
      </w:r>
      <w:r>
        <w:t>48</w:t>
      </w:r>
      <w:r>
        <w:fldChar w:fldCharType="end"/>
      </w:r>
    </w:p>
    <w:p w14:paraId="7F351B9B" w14:textId="61641573" w:rsidR="00DB771A" w:rsidRDefault="00DB771A">
      <w:pPr>
        <w:pStyle w:val="TOC3"/>
        <w:rPr>
          <w:rFonts w:ascii="Calibri" w:eastAsia="맑은 고딕" w:hAnsi="Calibri"/>
          <w:kern w:val="2"/>
          <w:sz w:val="22"/>
          <w:szCs w:val="22"/>
          <w:lang w:eastAsia="ko-KR"/>
        </w:rPr>
      </w:pPr>
      <w:r>
        <w:t>18.62</w:t>
      </w:r>
      <w:r>
        <w:rPr>
          <w:rFonts w:ascii="Calibri" w:eastAsia="맑은 고딕" w:hAnsi="Calibri"/>
          <w:kern w:val="2"/>
          <w:sz w:val="22"/>
          <w:szCs w:val="22"/>
          <w:lang w:eastAsia="ko-KR"/>
        </w:rPr>
        <w:tab/>
      </w:r>
      <w:r>
        <w:t>CT aspects of PINAPP [PINAPP]</w:t>
      </w:r>
      <w:r>
        <w:tab/>
      </w:r>
      <w:r>
        <w:fldChar w:fldCharType="begin"/>
      </w:r>
      <w:r>
        <w:instrText xml:space="preserve"> PAGEREF _Toc183695112 \h </w:instrText>
      </w:r>
      <w:r>
        <w:fldChar w:fldCharType="separate"/>
      </w:r>
      <w:r>
        <w:t>48</w:t>
      </w:r>
      <w:r>
        <w:fldChar w:fldCharType="end"/>
      </w:r>
    </w:p>
    <w:p w14:paraId="337115A7" w14:textId="015528B3" w:rsidR="00DB771A" w:rsidRDefault="00DB771A">
      <w:pPr>
        <w:pStyle w:val="TOC3"/>
        <w:rPr>
          <w:rFonts w:ascii="Calibri" w:eastAsia="맑은 고딕" w:hAnsi="Calibri"/>
          <w:kern w:val="2"/>
          <w:sz w:val="22"/>
          <w:szCs w:val="22"/>
          <w:lang w:eastAsia="ko-KR"/>
        </w:rPr>
      </w:pPr>
      <w:r>
        <w:t>18.63</w:t>
      </w:r>
      <w:r>
        <w:rPr>
          <w:rFonts w:ascii="Calibri" w:eastAsia="맑은 고딕" w:hAnsi="Calibri"/>
          <w:kern w:val="2"/>
          <w:sz w:val="22"/>
          <w:szCs w:val="22"/>
          <w:lang w:eastAsia="ko-KR"/>
        </w:rPr>
        <w:tab/>
      </w:r>
      <w:r>
        <w:t>CT aspects of GMEC [GMEC]</w:t>
      </w:r>
      <w:r>
        <w:tab/>
      </w:r>
      <w:r>
        <w:fldChar w:fldCharType="begin"/>
      </w:r>
      <w:r>
        <w:instrText xml:space="preserve"> PAGEREF _Toc183695113 \h </w:instrText>
      </w:r>
      <w:r>
        <w:fldChar w:fldCharType="separate"/>
      </w:r>
      <w:r>
        <w:t>48</w:t>
      </w:r>
      <w:r>
        <w:fldChar w:fldCharType="end"/>
      </w:r>
    </w:p>
    <w:p w14:paraId="14587A51" w14:textId="17A1D231" w:rsidR="00DB771A" w:rsidRDefault="00DB771A">
      <w:pPr>
        <w:pStyle w:val="TOC3"/>
        <w:rPr>
          <w:rFonts w:ascii="Calibri" w:eastAsia="맑은 고딕" w:hAnsi="Calibri"/>
          <w:kern w:val="2"/>
          <w:sz w:val="22"/>
          <w:szCs w:val="22"/>
          <w:lang w:eastAsia="ko-KR"/>
        </w:rPr>
      </w:pPr>
      <w:r>
        <w:t>18.64</w:t>
      </w:r>
      <w:r>
        <w:rPr>
          <w:rFonts w:ascii="Calibri" w:eastAsia="맑은 고딕" w:hAnsi="Calibri"/>
          <w:kern w:val="2"/>
          <w:sz w:val="22"/>
          <w:szCs w:val="22"/>
          <w:lang w:eastAsia="ko-KR"/>
        </w:rPr>
        <w:tab/>
      </w:r>
      <w:r>
        <w:t>CT aspects of 5MBS_Ph2 [5MBS_Ph2]</w:t>
      </w:r>
      <w:r>
        <w:tab/>
      </w:r>
      <w:r>
        <w:fldChar w:fldCharType="begin"/>
      </w:r>
      <w:r>
        <w:instrText xml:space="preserve"> PAGEREF _Toc183695114 \h </w:instrText>
      </w:r>
      <w:r>
        <w:fldChar w:fldCharType="separate"/>
      </w:r>
      <w:r>
        <w:t>48</w:t>
      </w:r>
      <w:r>
        <w:fldChar w:fldCharType="end"/>
      </w:r>
    </w:p>
    <w:p w14:paraId="21593651" w14:textId="1B8F8D1B" w:rsidR="00DB771A" w:rsidRDefault="00DB771A">
      <w:pPr>
        <w:pStyle w:val="TOC3"/>
        <w:rPr>
          <w:rFonts w:ascii="Calibri" w:eastAsia="맑은 고딕" w:hAnsi="Calibri"/>
          <w:kern w:val="2"/>
          <w:sz w:val="22"/>
          <w:szCs w:val="22"/>
          <w:lang w:eastAsia="ko-KR"/>
        </w:rPr>
      </w:pPr>
      <w:r>
        <w:t>18.65</w:t>
      </w:r>
      <w:r>
        <w:rPr>
          <w:rFonts w:ascii="Calibri" w:eastAsia="맑은 고딕" w:hAnsi="Calibri"/>
          <w:kern w:val="2"/>
          <w:sz w:val="22"/>
          <w:szCs w:val="22"/>
          <w:lang w:eastAsia="ko-KR"/>
        </w:rPr>
        <w:tab/>
      </w:r>
      <w:r>
        <w:t>CT aspects of Enhancement of Network Slicing Phase 3 [eNS_Ph3]</w:t>
      </w:r>
      <w:r>
        <w:tab/>
      </w:r>
      <w:r>
        <w:fldChar w:fldCharType="begin"/>
      </w:r>
      <w:r>
        <w:instrText xml:space="preserve"> PAGEREF _Toc183695115 \h </w:instrText>
      </w:r>
      <w:r>
        <w:fldChar w:fldCharType="separate"/>
      </w:r>
      <w:r>
        <w:t>48</w:t>
      </w:r>
      <w:r>
        <w:fldChar w:fldCharType="end"/>
      </w:r>
    </w:p>
    <w:p w14:paraId="76858070" w14:textId="4ADE1093" w:rsidR="00DB771A" w:rsidRDefault="00DB771A">
      <w:pPr>
        <w:pStyle w:val="TOC3"/>
        <w:rPr>
          <w:rFonts w:ascii="Calibri" w:eastAsia="맑은 고딕" w:hAnsi="Calibri"/>
          <w:kern w:val="2"/>
          <w:sz w:val="22"/>
          <w:szCs w:val="22"/>
          <w:lang w:eastAsia="ko-KR"/>
        </w:rPr>
      </w:pPr>
      <w:r>
        <w:t>18.66</w:t>
      </w:r>
      <w:r>
        <w:rPr>
          <w:rFonts w:ascii="Calibri" w:eastAsia="맑은 고딕" w:hAnsi="Calibri"/>
          <w:kern w:val="2"/>
          <w:sz w:val="22"/>
          <w:szCs w:val="22"/>
          <w:lang w:eastAsia="ko-KR"/>
        </w:rPr>
        <w:tab/>
      </w:r>
      <w:r>
        <w:t>CT aspects of XRM [XRM]</w:t>
      </w:r>
      <w:r>
        <w:tab/>
      </w:r>
      <w:r>
        <w:fldChar w:fldCharType="begin"/>
      </w:r>
      <w:r>
        <w:instrText xml:space="preserve"> PAGEREF _Toc183695116 \h </w:instrText>
      </w:r>
      <w:r>
        <w:fldChar w:fldCharType="separate"/>
      </w:r>
      <w:r>
        <w:t>48</w:t>
      </w:r>
      <w:r>
        <w:fldChar w:fldCharType="end"/>
      </w:r>
    </w:p>
    <w:p w14:paraId="7A9D3FAC" w14:textId="6C45E1D0" w:rsidR="00DB771A" w:rsidRDefault="00DB771A">
      <w:pPr>
        <w:pStyle w:val="TOC3"/>
        <w:rPr>
          <w:rFonts w:ascii="Calibri" w:eastAsia="맑은 고딕" w:hAnsi="Calibri"/>
          <w:kern w:val="2"/>
          <w:sz w:val="22"/>
          <w:szCs w:val="22"/>
          <w:lang w:eastAsia="ko-KR"/>
        </w:rPr>
      </w:pPr>
      <w:r>
        <w:t>18.67</w:t>
      </w:r>
      <w:r>
        <w:rPr>
          <w:rFonts w:ascii="Calibri" w:eastAsia="맑은 고딕" w:hAnsi="Calibri"/>
          <w:kern w:val="2"/>
          <w:sz w:val="22"/>
          <w:szCs w:val="22"/>
          <w:lang w:eastAsia="ko-KR"/>
        </w:rPr>
        <w:tab/>
      </w:r>
      <w:r>
        <w:t>CT aspects of ATSSS_Ph3 [ATSSS_Ph3]</w:t>
      </w:r>
      <w:r>
        <w:tab/>
      </w:r>
      <w:r>
        <w:fldChar w:fldCharType="begin"/>
      </w:r>
      <w:r>
        <w:instrText xml:space="preserve"> PAGEREF _Toc183695117 \h </w:instrText>
      </w:r>
      <w:r>
        <w:fldChar w:fldCharType="separate"/>
      </w:r>
      <w:r>
        <w:t>50</w:t>
      </w:r>
      <w:r>
        <w:fldChar w:fldCharType="end"/>
      </w:r>
    </w:p>
    <w:p w14:paraId="7DA09467" w14:textId="5BC187E9" w:rsidR="00DB771A" w:rsidRDefault="00DB771A">
      <w:pPr>
        <w:pStyle w:val="TOC3"/>
        <w:rPr>
          <w:rFonts w:ascii="Calibri" w:eastAsia="맑은 고딕" w:hAnsi="Calibri"/>
          <w:kern w:val="2"/>
          <w:sz w:val="22"/>
          <w:szCs w:val="22"/>
          <w:lang w:eastAsia="ko-KR"/>
        </w:rPr>
      </w:pPr>
      <w:r>
        <w:t>18.68</w:t>
      </w:r>
      <w:r>
        <w:rPr>
          <w:rFonts w:ascii="Calibri" w:eastAsia="맑은 고딕" w:hAnsi="Calibri"/>
          <w:kern w:val="2"/>
          <w:sz w:val="22"/>
          <w:szCs w:val="22"/>
          <w:lang w:eastAsia="ko-KR"/>
        </w:rPr>
        <w:tab/>
      </w:r>
      <w:r>
        <w:t>CT4 aspects of UPF enhancement for exposure and SBA [UPEAS]</w:t>
      </w:r>
      <w:r>
        <w:tab/>
      </w:r>
      <w:r>
        <w:fldChar w:fldCharType="begin"/>
      </w:r>
      <w:r>
        <w:instrText xml:space="preserve"> PAGEREF _Toc183695118 \h </w:instrText>
      </w:r>
      <w:r>
        <w:fldChar w:fldCharType="separate"/>
      </w:r>
      <w:r>
        <w:t>50</w:t>
      </w:r>
      <w:r>
        <w:fldChar w:fldCharType="end"/>
      </w:r>
    </w:p>
    <w:p w14:paraId="146A3B6A" w14:textId="0EC2EE9D" w:rsidR="00DB771A" w:rsidRDefault="00DB771A">
      <w:pPr>
        <w:pStyle w:val="TOC3"/>
        <w:rPr>
          <w:rFonts w:ascii="Calibri" w:eastAsia="맑은 고딕" w:hAnsi="Calibri"/>
          <w:kern w:val="2"/>
          <w:sz w:val="22"/>
          <w:szCs w:val="22"/>
          <w:lang w:eastAsia="ko-KR"/>
        </w:rPr>
      </w:pPr>
      <w:r>
        <w:t>18.69</w:t>
      </w:r>
      <w:r>
        <w:rPr>
          <w:rFonts w:ascii="Calibri" w:eastAsia="맑은 고딕" w:hAnsi="Calibri"/>
          <w:kern w:val="2"/>
          <w:sz w:val="22"/>
          <w:szCs w:val="22"/>
          <w:lang w:eastAsia="ko-KR"/>
        </w:rPr>
        <w:tab/>
      </w:r>
      <w:r>
        <w:t>UE pre-configuration for 5MBS [UEConfig5MBS]</w:t>
      </w:r>
      <w:r>
        <w:tab/>
      </w:r>
      <w:r>
        <w:fldChar w:fldCharType="begin"/>
      </w:r>
      <w:r>
        <w:instrText xml:space="preserve"> PAGEREF _Toc183695119 \h </w:instrText>
      </w:r>
      <w:r>
        <w:fldChar w:fldCharType="separate"/>
      </w:r>
      <w:r>
        <w:t>50</w:t>
      </w:r>
      <w:r>
        <w:fldChar w:fldCharType="end"/>
      </w:r>
    </w:p>
    <w:p w14:paraId="4A761F0F" w14:textId="4554608E" w:rsidR="00DB771A" w:rsidRDefault="00DB771A">
      <w:pPr>
        <w:pStyle w:val="TOC3"/>
        <w:rPr>
          <w:rFonts w:ascii="Calibri" w:eastAsia="맑은 고딕" w:hAnsi="Calibri"/>
          <w:kern w:val="2"/>
          <w:sz w:val="22"/>
          <w:szCs w:val="22"/>
          <w:lang w:eastAsia="ko-KR"/>
        </w:rPr>
      </w:pPr>
      <w:r>
        <w:t>18.70</w:t>
      </w:r>
      <w:r>
        <w:rPr>
          <w:rFonts w:ascii="Calibri" w:eastAsia="맑은 고딕" w:hAnsi="Calibri"/>
          <w:kern w:val="2"/>
          <w:sz w:val="22"/>
          <w:szCs w:val="22"/>
          <w:lang w:eastAsia="ko-KR"/>
        </w:rPr>
        <w:tab/>
      </w:r>
      <w:r>
        <w:t>CT aspects of enh4MCPTT [enh4MCPTT]</w:t>
      </w:r>
      <w:r>
        <w:tab/>
      </w:r>
      <w:r>
        <w:fldChar w:fldCharType="begin"/>
      </w:r>
      <w:r>
        <w:instrText xml:space="preserve"> PAGEREF _Toc183695120 \h </w:instrText>
      </w:r>
      <w:r>
        <w:fldChar w:fldCharType="separate"/>
      </w:r>
      <w:r>
        <w:t>50</w:t>
      </w:r>
      <w:r>
        <w:fldChar w:fldCharType="end"/>
      </w:r>
    </w:p>
    <w:p w14:paraId="30925C37" w14:textId="33566C8F" w:rsidR="00DB771A" w:rsidRDefault="00DB771A">
      <w:pPr>
        <w:pStyle w:val="TOC3"/>
        <w:rPr>
          <w:rFonts w:ascii="Calibri" w:eastAsia="맑은 고딕" w:hAnsi="Calibri"/>
          <w:kern w:val="2"/>
          <w:sz w:val="22"/>
          <w:szCs w:val="22"/>
          <w:lang w:eastAsia="ko-KR"/>
        </w:rPr>
      </w:pPr>
      <w:r>
        <w:t>18.71</w:t>
      </w:r>
      <w:r>
        <w:rPr>
          <w:rFonts w:ascii="Calibri" w:eastAsia="맑은 고딕" w:hAnsi="Calibri"/>
          <w:kern w:val="2"/>
          <w:sz w:val="22"/>
          <w:szCs w:val="22"/>
          <w:lang w:eastAsia="ko-KR"/>
        </w:rPr>
        <w:tab/>
      </w:r>
      <w:r>
        <w:t>CT aspects of Slice-based PLMN Selection [PLMNsel_NS]</w:t>
      </w:r>
      <w:r>
        <w:tab/>
      </w:r>
      <w:r>
        <w:fldChar w:fldCharType="begin"/>
      </w:r>
      <w:r>
        <w:instrText xml:space="preserve"> PAGEREF _Toc183695121 \h </w:instrText>
      </w:r>
      <w:r>
        <w:fldChar w:fldCharType="separate"/>
      </w:r>
      <w:r>
        <w:t>50</w:t>
      </w:r>
      <w:r>
        <w:fldChar w:fldCharType="end"/>
      </w:r>
    </w:p>
    <w:p w14:paraId="79E874AE" w14:textId="1D87E3E4" w:rsidR="00DB771A" w:rsidRDefault="00DB771A">
      <w:pPr>
        <w:pStyle w:val="TOC3"/>
        <w:rPr>
          <w:rFonts w:ascii="Calibri" w:eastAsia="맑은 고딕" w:hAnsi="Calibri"/>
          <w:kern w:val="2"/>
          <w:sz w:val="22"/>
          <w:szCs w:val="22"/>
          <w:lang w:eastAsia="ko-KR"/>
        </w:rPr>
      </w:pPr>
      <w:r>
        <w:t>18.72</w:t>
      </w:r>
      <w:r>
        <w:rPr>
          <w:rFonts w:ascii="Calibri" w:eastAsia="맑은 고딕" w:hAnsi="Calibri"/>
          <w:kern w:val="2"/>
          <w:sz w:val="22"/>
          <w:szCs w:val="22"/>
          <w:lang w:eastAsia="ko-KR"/>
        </w:rPr>
        <w:tab/>
      </w:r>
      <w:r>
        <w:t>Enhancement of Network Slicing UICC application for network slice-specific authentication and authorization [eNS_UICC]</w:t>
      </w:r>
      <w:r>
        <w:tab/>
      </w:r>
      <w:r>
        <w:fldChar w:fldCharType="begin"/>
      </w:r>
      <w:r>
        <w:instrText xml:space="preserve"> PAGEREF _Toc183695122 \h </w:instrText>
      </w:r>
      <w:r>
        <w:fldChar w:fldCharType="separate"/>
      </w:r>
      <w:r>
        <w:t>50</w:t>
      </w:r>
      <w:r>
        <w:fldChar w:fldCharType="end"/>
      </w:r>
    </w:p>
    <w:p w14:paraId="65D13B15" w14:textId="01D9012F" w:rsidR="00DB771A" w:rsidRDefault="00DB771A">
      <w:pPr>
        <w:pStyle w:val="TOC3"/>
        <w:rPr>
          <w:rFonts w:ascii="Calibri" w:eastAsia="맑은 고딕" w:hAnsi="Calibri"/>
          <w:kern w:val="2"/>
          <w:sz w:val="22"/>
          <w:szCs w:val="22"/>
          <w:lang w:eastAsia="ko-KR"/>
        </w:rPr>
      </w:pPr>
      <w:r>
        <w:t>18.73</w:t>
      </w:r>
      <w:r>
        <w:rPr>
          <w:rFonts w:ascii="Calibri" w:eastAsia="맑은 고딕" w:hAnsi="Calibri"/>
          <w:kern w:val="2"/>
          <w:sz w:val="22"/>
          <w:szCs w:val="22"/>
          <w:lang w:eastAsia="ko-KR"/>
        </w:rPr>
        <w:tab/>
      </w:r>
      <w:r>
        <w:t>CT aspects of MBS support for V2X services [TEI18_MBS4V2X]</w:t>
      </w:r>
      <w:r>
        <w:tab/>
      </w:r>
      <w:r>
        <w:fldChar w:fldCharType="begin"/>
      </w:r>
      <w:r>
        <w:instrText xml:space="preserve"> PAGEREF _Toc183695123 \h </w:instrText>
      </w:r>
      <w:r>
        <w:fldChar w:fldCharType="separate"/>
      </w:r>
      <w:r>
        <w:t>50</w:t>
      </w:r>
      <w:r>
        <w:fldChar w:fldCharType="end"/>
      </w:r>
    </w:p>
    <w:p w14:paraId="26D488D8" w14:textId="2A30FF33" w:rsidR="00DB771A" w:rsidRDefault="00DB771A">
      <w:pPr>
        <w:pStyle w:val="TOC3"/>
        <w:rPr>
          <w:rFonts w:ascii="Calibri" w:eastAsia="맑은 고딕" w:hAnsi="Calibri"/>
          <w:kern w:val="2"/>
          <w:sz w:val="22"/>
          <w:szCs w:val="22"/>
          <w:lang w:eastAsia="ko-KR"/>
        </w:rPr>
      </w:pPr>
      <w:r>
        <w:t>18.74</w:t>
      </w:r>
      <w:r>
        <w:rPr>
          <w:rFonts w:ascii="Calibri" w:eastAsia="맑은 고딕" w:hAnsi="Calibri"/>
          <w:kern w:val="2"/>
          <w:sz w:val="22"/>
          <w:szCs w:val="22"/>
          <w:lang w:eastAsia="ko-KR"/>
        </w:rPr>
        <w:tab/>
      </w:r>
      <w:r>
        <w:t>CT aspects on Spending Limits for AM and UE Policies in the 5GC [TEI18_SLAMUP]</w:t>
      </w:r>
      <w:r>
        <w:tab/>
      </w:r>
      <w:r>
        <w:fldChar w:fldCharType="begin"/>
      </w:r>
      <w:r>
        <w:instrText xml:space="preserve"> PAGEREF _Toc183695124 \h </w:instrText>
      </w:r>
      <w:r>
        <w:fldChar w:fldCharType="separate"/>
      </w:r>
      <w:r>
        <w:t>50</w:t>
      </w:r>
      <w:r>
        <w:fldChar w:fldCharType="end"/>
      </w:r>
    </w:p>
    <w:p w14:paraId="429295BE" w14:textId="12550657" w:rsidR="00DB771A" w:rsidRDefault="00DB771A">
      <w:pPr>
        <w:pStyle w:val="TOC3"/>
        <w:rPr>
          <w:rFonts w:ascii="Calibri" w:eastAsia="맑은 고딕" w:hAnsi="Calibri"/>
          <w:kern w:val="2"/>
          <w:sz w:val="22"/>
          <w:szCs w:val="22"/>
          <w:lang w:eastAsia="ko-KR"/>
        </w:rPr>
      </w:pPr>
      <w:r>
        <w:t>18.75</w:t>
      </w:r>
      <w:r>
        <w:rPr>
          <w:rFonts w:ascii="Calibri" w:eastAsia="맑은 고딕" w:hAnsi="Calibri"/>
          <w:kern w:val="2"/>
          <w:sz w:val="22"/>
          <w:szCs w:val="22"/>
          <w:lang w:eastAsia="ko-KR"/>
        </w:rPr>
        <w:tab/>
      </w:r>
      <w:r>
        <w:t>CT aspects of home network triggered primary authentication [HN_Auth]</w:t>
      </w:r>
      <w:r>
        <w:tab/>
      </w:r>
      <w:r>
        <w:fldChar w:fldCharType="begin"/>
      </w:r>
      <w:r>
        <w:instrText xml:space="preserve"> PAGEREF _Toc183695125 \h </w:instrText>
      </w:r>
      <w:r>
        <w:fldChar w:fldCharType="separate"/>
      </w:r>
      <w:r>
        <w:t>50</w:t>
      </w:r>
      <w:r>
        <w:fldChar w:fldCharType="end"/>
      </w:r>
    </w:p>
    <w:p w14:paraId="0C877A9C" w14:textId="005E07B1" w:rsidR="00DB771A" w:rsidRDefault="00DB771A">
      <w:pPr>
        <w:pStyle w:val="TOC3"/>
        <w:rPr>
          <w:rFonts w:ascii="Calibri" w:eastAsia="맑은 고딕" w:hAnsi="Calibri"/>
          <w:kern w:val="2"/>
          <w:sz w:val="22"/>
          <w:szCs w:val="22"/>
          <w:lang w:eastAsia="ko-KR"/>
        </w:rPr>
      </w:pPr>
      <w:r>
        <w:t>18.76</w:t>
      </w:r>
      <w:r>
        <w:rPr>
          <w:rFonts w:ascii="Calibri" w:eastAsia="맑은 고딕" w:hAnsi="Calibri"/>
          <w:kern w:val="2"/>
          <w:sz w:val="22"/>
          <w:szCs w:val="22"/>
          <w:lang w:eastAsia="ko-KR"/>
        </w:rPr>
        <w:tab/>
      </w:r>
      <w:r>
        <w:t>CT aspects of Mission Critical ad hoc group Communications [MC_AHGC]</w:t>
      </w:r>
      <w:r>
        <w:tab/>
      </w:r>
      <w:r>
        <w:fldChar w:fldCharType="begin"/>
      </w:r>
      <w:r>
        <w:instrText xml:space="preserve"> PAGEREF _Toc183695126 \h </w:instrText>
      </w:r>
      <w:r>
        <w:fldChar w:fldCharType="separate"/>
      </w:r>
      <w:r>
        <w:t>50</w:t>
      </w:r>
      <w:r>
        <w:fldChar w:fldCharType="end"/>
      </w:r>
    </w:p>
    <w:p w14:paraId="44776B51" w14:textId="3ACDFAE8" w:rsidR="00DB771A" w:rsidRDefault="00DB771A">
      <w:pPr>
        <w:pStyle w:val="TOC3"/>
        <w:rPr>
          <w:rFonts w:ascii="Calibri" w:eastAsia="맑은 고딕" w:hAnsi="Calibri"/>
          <w:kern w:val="2"/>
          <w:sz w:val="22"/>
          <w:szCs w:val="22"/>
          <w:lang w:eastAsia="ko-KR"/>
        </w:rPr>
      </w:pPr>
      <w:r>
        <w:t>18.77</w:t>
      </w:r>
      <w:r>
        <w:rPr>
          <w:rFonts w:ascii="Calibri" w:eastAsia="맑은 고딕" w:hAnsi="Calibri"/>
          <w:kern w:val="2"/>
          <w:sz w:val="22"/>
          <w:szCs w:val="22"/>
          <w:lang w:eastAsia="ko-KR"/>
        </w:rPr>
        <w:tab/>
      </w:r>
      <w:r>
        <w:t>NRF API enhancements to avoid signalling and storing of redundant data [NRFe]</w:t>
      </w:r>
      <w:r>
        <w:tab/>
      </w:r>
      <w:r>
        <w:fldChar w:fldCharType="begin"/>
      </w:r>
      <w:r>
        <w:instrText xml:space="preserve"> PAGEREF _Toc183695127 \h </w:instrText>
      </w:r>
      <w:r>
        <w:fldChar w:fldCharType="separate"/>
      </w:r>
      <w:r>
        <w:t>50</w:t>
      </w:r>
      <w:r>
        <w:fldChar w:fldCharType="end"/>
      </w:r>
    </w:p>
    <w:p w14:paraId="345CE88E" w14:textId="3A8C3833" w:rsidR="00DB771A" w:rsidRDefault="00DB771A">
      <w:pPr>
        <w:pStyle w:val="TOC3"/>
        <w:rPr>
          <w:rFonts w:ascii="Calibri" w:eastAsia="맑은 고딕" w:hAnsi="Calibri"/>
          <w:kern w:val="2"/>
          <w:sz w:val="22"/>
          <w:szCs w:val="22"/>
          <w:lang w:eastAsia="ko-KR"/>
        </w:rPr>
      </w:pPr>
      <w:r>
        <w:t>18.78</w:t>
      </w:r>
      <w:r>
        <w:rPr>
          <w:rFonts w:ascii="Calibri" w:eastAsia="맑은 고딕" w:hAnsi="Calibri"/>
          <w:kern w:val="2"/>
          <w:sz w:val="22"/>
          <w:szCs w:val="22"/>
          <w:lang w:eastAsia="ko-KR"/>
        </w:rPr>
        <w:tab/>
      </w:r>
      <w:r>
        <w:t>Network Slice Capability Exposure for Application Layer Enablement [NSCALE]</w:t>
      </w:r>
      <w:r>
        <w:tab/>
      </w:r>
      <w:r>
        <w:fldChar w:fldCharType="begin"/>
      </w:r>
      <w:r>
        <w:instrText xml:space="preserve"> PAGEREF _Toc183695128 \h </w:instrText>
      </w:r>
      <w:r>
        <w:fldChar w:fldCharType="separate"/>
      </w:r>
      <w:r>
        <w:t>50</w:t>
      </w:r>
      <w:r>
        <w:fldChar w:fldCharType="end"/>
      </w:r>
    </w:p>
    <w:p w14:paraId="6B52592A" w14:textId="61D7E58E" w:rsidR="00DB771A" w:rsidRDefault="00DB771A">
      <w:pPr>
        <w:pStyle w:val="TOC3"/>
        <w:rPr>
          <w:rFonts w:ascii="Calibri" w:eastAsia="맑은 고딕" w:hAnsi="Calibri"/>
          <w:kern w:val="2"/>
          <w:sz w:val="22"/>
          <w:szCs w:val="22"/>
          <w:lang w:eastAsia="ko-KR"/>
        </w:rPr>
      </w:pPr>
      <w:r>
        <w:t>18.79</w:t>
      </w:r>
      <w:r>
        <w:rPr>
          <w:rFonts w:ascii="Calibri" w:eastAsia="맑은 고딕" w:hAnsi="Calibri"/>
          <w:kern w:val="2"/>
          <w:sz w:val="22"/>
          <w:szCs w:val="22"/>
          <w:lang w:eastAsia="ko-KR"/>
        </w:rPr>
        <w:tab/>
      </w:r>
      <w:r>
        <w:t>Application enablement aspects for subscriber-aware northbound API access [SNAAPP]</w:t>
      </w:r>
      <w:r>
        <w:tab/>
      </w:r>
      <w:r>
        <w:fldChar w:fldCharType="begin"/>
      </w:r>
      <w:r>
        <w:instrText xml:space="preserve"> PAGEREF _Toc183695129 \h </w:instrText>
      </w:r>
      <w:r>
        <w:fldChar w:fldCharType="separate"/>
      </w:r>
      <w:r>
        <w:t>50</w:t>
      </w:r>
      <w:r>
        <w:fldChar w:fldCharType="end"/>
      </w:r>
    </w:p>
    <w:p w14:paraId="51338855" w14:textId="6B26CECC" w:rsidR="00DB771A" w:rsidRDefault="00DB771A">
      <w:pPr>
        <w:pStyle w:val="TOC3"/>
        <w:rPr>
          <w:rFonts w:ascii="Calibri" w:eastAsia="맑은 고딕" w:hAnsi="Calibri"/>
          <w:kern w:val="2"/>
          <w:sz w:val="22"/>
          <w:szCs w:val="22"/>
          <w:lang w:eastAsia="ko-KR"/>
        </w:rPr>
      </w:pPr>
      <w:r>
        <w:t>18.80</w:t>
      </w:r>
      <w:r>
        <w:rPr>
          <w:rFonts w:ascii="Calibri" w:eastAsia="맑은 고딕" w:hAnsi="Calibri"/>
          <w:kern w:val="2"/>
          <w:sz w:val="22"/>
          <w:szCs w:val="22"/>
          <w:lang w:eastAsia="ko-KR"/>
        </w:rPr>
        <w:tab/>
      </w:r>
      <w:r>
        <w:t>IVAS_Codec [IVAS_Codec]</w:t>
      </w:r>
      <w:r>
        <w:tab/>
      </w:r>
      <w:r>
        <w:fldChar w:fldCharType="begin"/>
      </w:r>
      <w:r>
        <w:instrText xml:space="preserve"> PAGEREF _Toc183695130 \h </w:instrText>
      </w:r>
      <w:r>
        <w:fldChar w:fldCharType="separate"/>
      </w:r>
      <w:r>
        <w:t>52</w:t>
      </w:r>
      <w:r>
        <w:fldChar w:fldCharType="end"/>
      </w:r>
    </w:p>
    <w:p w14:paraId="41020A42" w14:textId="3C817D27" w:rsidR="00DB771A" w:rsidRDefault="00DB771A">
      <w:pPr>
        <w:pStyle w:val="TOC3"/>
        <w:rPr>
          <w:rFonts w:ascii="Calibri" w:eastAsia="맑은 고딕" w:hAnsi="Calibri"/>
          <w:kern w:val="2"/>
          <w:sz w:val="22"/>
          <w:szCs w:val="22"/>
          <w:lang w:eastAsia="ko-KR"/>
        </w:rPr>
      </w:pPr>
      <w:r>
        <w:t>18.81</w:t>
      </w:r>
      <w:r>
        <w:rPr>
          <w:rFonts w:ascii="Calibri" w:eastAsia="맑은 고딕" w:hAnsi="Calibri"/>
          <w:kern w:val="2"/>
          <w:sz w:val="22"/>
          <w:szCs w:val="22"/>
          <w:lang w:eastAsia="ko-KR"/>
        </w:rPr>
        <w:tab/>
      </w:r>
      <w:r>
        <w:t>Update of conformance test specifications to Rel-18 [UEConTest_R18]</w:t>
      </w:r>
      <w:r>
        <w:tab/>
      </w:r>
      <w:r>
        <w:fldChar w:fldCharType="begin"/>
      </w:r>
      <w:r>
        <w:instrText xml:space="preserve"> PAGEREF _Toc183695131 \h </w:instrText>
      </w:r>
      <w:r>
        <w:fldChar w:fldCharType="separate"/>
      </w:r>
      <w:r>
        <w:t>52</w:t>
      </w:r>
      <w:r>
        <w:fldChar w:fldCharType="end"/>
      </w:r>
    </w:p>
    <w:p w14:paraId="0650569A" w14:textId="0A19DE62" w:rsidR="00DB771A" w:rsidRDefault="00DB771A">
      <w:pPr>
        <w:pStyle w:val="TOC3"/>
        <w:rPr>
          <w:rFonts w:ascii="Calibri" w:eastAsia="맑은 고딕" w:hAnsi="Calibri"/>
          <w:kern w:val="2"/>
          <w:sz w:val="22"/>
          <w:szCs w:val="22"/>
          <w:lang w:eastAsia="ko-KR"/>
        </w:rPr>
      </w:pPr>
      <w:r>
        <w:t>18.82</w:t>
      </w:r>
      <w:r>
        <w:rPr>
          <w:rFonts w:ascii="Calibri" w:eastAsia="맑은 고딕" w:hAnsi="Calibri"/>
          <w:kern w:val="2"/>
          <w:sz w:val="22"/>
          <w:szCs w:val="22"/>
          <w:lang w:eastAsia="ko-KR"/>
        </w:rPr>
        <w:tab/>
      </w:r>
      <w:r>
        <w:t>Test method of GBA_U Based APIs [TEST_GBA_U_APIs]</w:t>
      </w:r>
      <w:r>
        <w:tab/>
      </w:r>
      <w:r>
        <w:fldChar w:fldCharType="begin"/>
      </w:r>
      <w:r>
        <w:instrText xml:space="preserve"> PAGEREF _Toc183695132 \h </w:instrText>
      </w:r>
      <w:r>
        <w:fldChar w:fldCharType="separate"/>
      </w:r>
      <w:r>
        <w:t>52</w:t>
      </w:r>
      <w:r>
        <w:fldChar w:fldCharType="end"/>
      </w:r>
    </w:p>
    <w:p w14:paraId="53171681" w14:textId="6F034B36" w:rsidR="00DB771A" w:rsidRDefault="00DB771A">
      <w:pPr>
        <w:pStyle w:val="TOC3"/>
        <w:rPr>
          <w:rFonts w:ascii="Calibri" w:eastAsia="맑은 고딕" w:hAnsi="Calibri"/>
          <w:kern w:val="2"/>
          <w:sz w:val="22"/>
          <w:szCs w:val="22"/>
          <w:lang w:eastAsia="ko-KR"/>
        </w:rPr>
      </w:pPr>
      <w:r>
        <w:t>18.83</w:t>
      </w:r>
      <w:r>
        <w:rPr>
          <w:rFonts w:ascii="Calibri" w:eastAsia="맑은 고딕" w:hAnsi="Calibri"/>
          <w:kern w:val="2"/>
          <w:sz w:val="22"/>
          <w:szCs w:val="22"/>
          <w:lang w:eastAsia="ko-KR"/>
        </w:rPr>
        <w:tab/>
      </w:r>
      <w:r>
        <w:t>UE conformance test for NB-IoT/eMTC Non-Terrestrial Networks in EPS [IoT_SAT_UEConTest]</w:t>
      </w:r>
      <w:r>
        <w:tab/>
      </w:r>
      <w:r>
        <w:fldChar w:fldCharType="begin"/>
      </w:r>
      <w:r>
        <w:instrText xml:space="preserve"> PAGEREF _Toc183695133 \h </w:instrText>
      </w:r>
      <w:r>
        <w:fldChar w:fldCharType="separate"/>
      </w:r>
      <w:r>
        <w:t>52</w:t>
      </w:r>
      <w:r>
        <w:fldChar w:fldCharType="end"/>
      </w:r>
    </w:p>
    <w:p w14:paraId="37C7346C" w14:textId="63DB8CD8" w:rsidR="00DB771A" w:rsidRDefault="00DB771A">
      <w:pPr>
        <w:pStyle w:val="TOC3"/>
        <w:rPr>
          <w:rFonts w:ascii="Calibri" w:eastAsia="맑은 고딕" w:hAnsi="Calibri"/>
          <w:kern w:val="2"/>
          <w:sz w:val="22"/>
          <w:szCs w:val="22"/>
          <w:lang w:eastAsia="ko-KR"/>
        </w:rPr>
      </w:pPr>
      <w:r>
        <w:t>18.84</w:t>
      </w:r>
      <w:r>
        <w:rPr>
          <w:rFonts w:ascii="Calibri" w:eastAsia="맑은 고딕" w:hAnsi="Calibri"/>
          <w:kern w:val="2"/>
          <w:sz w:val="22"/>
          <w:szCs w:val="22"/>
          <w:lang w:eastAsia="ko-KR"/>
        </w:rPr>
        <w:tab/>
      </w:r>
      <w:r>
        <w:t>Any other Rel-18 Work item or Study item</w:t>
      </w:r>
      <w:r>
        <w:tab/>
      </w:r>
      <w:r>
        <w:fldChar w:fldCharType="begin"/>
      </w:r>
      <w:r>
        <w:instrText xml:space="preserve"> PAGEREF _Toc183695134 \h </w:instrText>
      </w:r>
      <w:r>
        <w:fldChar w:fldCharType="separate"/>
      </w:r>
      <w:r>
        <w:t>52</w:t>
      </w:r>
      <w:r>
        <w:fldChar w:fldCharType="end"/>
      </w:r>
    </w:p>
    <w:p w14:paraId="7032D9BD" w14:textId="364B248F" w:rsidR="00DB771A" w:rsidRDefault="00DB771A">
      <w:pPr>
        <w:pStyle w:val="TOC2"/>
        <w:rPr>
          <w:rFonts w:ascii="Calibri" w:eastAsia="맑은 고딕" w:hAnsi="Calibri"/>
          <w:kern w:val="2"/>
          <w:sz w:val="22"/>
          <w:szCs w:val="22"/>
          <w:lang w:eastAsia="ko-KR"/>
        </w:rPr>
      </w:pPr>
      <w:r>
        <w:t>19</w:t>
      </w:r>
      <w:r>
        <w:rPr>
          <w:rFonts w:ascii="Calibri" w:eastAsia="맑은 고딕" w:hAnsi="Calibri"/>
          <w:kern w:val="2"/>
          <w:sz w:val="22"/>
          <w:szCs w:val="22"/>
          <w:lang w:eastAsia="ko-KR"/>
        </w:rPr>
        <w:tab/>
      </w:r>
      <w:r>
        <w:t>Release 19</w:t>
      </w:r>
      <w:r>
        <w:tab/>
      </w:r>
      <w:r>
        <w:fldChar w:fldCharType="begin"/>
      </w:r>
      <w:r>
        <w:instrText xml:space="preserve"> PAGEREF _Toc183695135 \h </w:instrText>
      </w:r>
      <w:r>
        <w:fldChar w:fldCharType="separate"/>
      </w:r>
      <w:r>
        <w:t>52</w:t>
      </w:r>
      <w:r>
        <w:fldChar w:fldCharType="end"/>
      </w:r>
    </w:p>
    <w:p w14:paraId="69D824F0" w14:textId="5214F03A" w:rsidR="00DB771A" w:rsidRDefault="00DB771A">
      <w:pPr>
        <w:pStyle w:val="TOC3"/>
        <w:rPr>
          <w:rFonts w:ascii="Calibri" w:eastAsia="맑은 고딕" w:hAnsi="Calibri"/>
          <w:kern w:val="2"/>
          <w:sz w:val="22"/>
          <w:szCs w:val="22"/>
          <w:lang w:eastAsia="ko-KR"/>
        </w:rPr>
      </w:pPr>
      <w:r>
        <w:t>19.1</w:t>
      </w:r>
      <w:r>
        <w:rPr>
          <w:rFonts w:ascii="Calibri" w:eastAsia="맑은 고딕" w:hAnsi="Calibri"/>
          <w:kern w:val="2"/>
          <w:sz w:val="22"/>
          <w:szCs w:val="22"/>
          <w:lang w:eastAsia="ko-KR"/>
        </w:rPr>
        <w:tab/>
      </w:r>
      <w:r>
        <w:t>Rel-19 work planning</w:t>
      </w:r>
      <w:r>
        <w:tab/>
      </w:r>
      <w:r>
        <w:fldChar w:fldCharType="begin"/>
      </w:r>
      <w:r>
        <w:instrText xml:space="preserve"> PAGEREF _Toc183695136 \h </w:instrText>
      </w:r>
      <w:r>
        <w:fldChar w:fldCharType="separate"/>
      </w:r>
      <w:r>
        <w:t>52</w:t>
      </w:r>
      <w:r>
        <w:fldChar w:fldCharType="end"/>
      </w:r>
    </w:p>
    <w:p w14:paraId="240E0001" w14:textId="5C53D3F5" w:rsidR="00DB771A" w:rsidRDefault="00DB771A">
      <w:pPr>
        <w:pStyle w:val="TOC3"/>
        <w:rPr>
          <w:rFonts w:ascii="Calibri" w:eastAsia="맑은 고딕" w:hAnsi="Calibri"/>
          <w:kern w:val="2"/>
          <w:sz w:val="22"/>
          <w:szCs w:val="22"/>
          <w:lang w:eastAsia="ko-KR"/>
        </w:rPr>
      </w:pPr>
      <w:r>
        <w:t>19.2</w:t>
      </w:r>
      <w:r>
        <w:rPr>
          <w:rFonts w:ascii="Calibri" w:eastAsia="맑은 고딕" w:hAnsi="Calibri"/>
          <w:kern w:val="2"/>
          <w:sz w:val="22"/>
          <w:szCs w:val="22"/>
          <w:lang w:eastAsia="ko-KR"/>
        </w:rPr>
        <w:tab/>
      </w:r>
      <w:r>
        <w:t>New WIDs/SIDs for Rel-19</w:t>
      </w:r>
      <w:r>
        <w:tab/>
      </w:r>
      <w:r>
        <w:fldChar w:fldCharType="begin"/>
      </w:r>
      <w:r>
        <w:instrText xml:space="preserve"> PAGEREF _Toc183695137 \h </w:instrText>
      </w:r>
      <w:r>
        <w:fldChar w:fldCharType="separate"/>
      </w:r>
      <w:r>
        <w:t>53</w:t>
      </w:r>
      <w:r>
        <w:fldChar w:fldCharType="end"/>
      </w:r>
    </w:p>
    <w:p w14:paraId="4822E0A8" w14:textId="75154621" w:rsidR="00DB771A" w:rsidRDefault="00DB771A">
      <w:pPr>
        <w:pStyle w:val="TOC3"/>
        <w:rPr>
          <w:rFonts w:ascii="Calibri" w:eastAsia="맑은 고딕" w:hAnsi="Calibri"/>
          <w:kern w:val="2"/>
          <w:sz w:val="22"/>
          <w:szCs w:val="22"/>
          <w:lang w:eastAsia="ko-KR"/>
        </w:rPr>
      </w:pPr>
      <w:r>
        <w:t>19.3</w:t>
      </w:r>
      <w:r>
        <w:rPr>
          <w:rFonts w:ascii="Calibri" w:eastAsia="맑은 고딕" w:hAnsi="Calibri"/>
          <w:kern w:val="2"/>
          <w:sz w:val="22"/>
          <w:szCs w:val="22"/>
          <w:lang w:eastAsia="ko-KR"/>
        </w:rPr>
        <w:tab/>
      </w:r>
      <w:r>
        <w:t>Revised WIDs/SIDs for Rel-19</w:t>
      </w:r>
      <w:r>
        <w:tab/>
      </w:r>
      <w:r>
        <w:fldChar w:fldCharType="begin"/>
      </w:r>
      <w:r>
        <w:instrText xml:space="preserve"> PAGEREF _Toc183695138 \h </w:instrText>
      </w:r>
      <w:r>
        <w:fldChar w:fldCharType="separate"/>
      </w:r>
      <w:r>
        <w:t>55</w:t>
      </w:r>
      <w:r>
        <w:fldChar w:fldCharType="end"/>
      </w:r>
    </w:p>
    <w:p w14:paraId="7D117301" w14:textId="2DF05E54" w:rsidR="00DB771A" w:rsidRDefault="00DB771A">
      <w:pPr>
        <w:pStyle w:val="TOC3"/>
        <w:rPr>
          <w:rFonts w:ascii="Calibri" w:eastAsia="맑은 고딕" w:hAnsi="Calibri"/>
          <w:kern w:val="2"/>
          <w:sz w:val="22"/>
          <w:szCs w:val="22"/>
          <w:lang w:eastAsia="ko-KR"/>
        </w:rPr>
      </w:pPr>
      <w:r>
        <w:t>19.4</w:t>
      </w:r>
      <w:r>
        <w:rPr>
          <w:rFonts w:ascii="Calibri" w:eastAsia="맑은 고딕" w:hAnsi="Calibri"/>
          <w:kern w:val="2"/>
          <w:sz w:val="22"/>
          <w:szCs w:val="22"/>
          <w:lang w:eastAsia="ko-KR"/>
        </w:rPr>
        <w:tab/>
      </w:r>
      <w:r>
        <w:t>TEI19 [TEI19]</w:t>
      </w:r>
      <w:r>
        <w:tab/>
      </w:r>
      <w:r>
        <w:fldChar w:fldCharType="begin"/>
      </w:r>
      <w:r>
        <w:instrText xml:space="preserve"> PAGEREF _Toc183695139 \h </w:instrText>
      </w:r>
      <w:r>
        <w:fldChar w:fldCharType="separate"/>
      </w:r>
      <w:r>
        <w:t>59</w:t>
      </w:r>
      <w:r>
        <w:fldChar w:fldCharType="end"/>
      </w:r>
    </w:p>
    <w:p w14:paraId="2175F5BC" w14:textId="3D420F65" w:rsidR="00DB771A" w:rsidRDefault="00DB771A">
      <w:pPr>
        <w:pStyle w:val="TOC4"/>
        <w:rPr>
          <w:rFonts w:ascii="Calibri" w:eastAsia="맑은 고딕" w:hAnsi="Calibri"/>
          <w:kern w:val="2"/>
          <w:sz w:val="22"/>
          <w:szCs w:val="22"/>
          <w:lang w:eastAsia="ko-KR"/>
        </w:rPr>
      </w:pPr>
      <w:r>
        <w:t>19.4.1</w:t>
      </w:r>
      <w:r>
        <w:rPr>
          <w:rFonts w:ascii="Calibri" w:eastAsia="맑은 고딕" w:hAnsi="Calibri"/>
          <w:kern w:val="2"/>
          <w:sz w:val="22"/>
          <w:szCs w:val="22"/>
          <w:lang w:eastAsia="ko-KR"/>
        </w:rPr>
        <w:tab/>
      </w:r>
      <w:r>
        <w:t>TEI19 for IMS/CS</w:t>
      </w:r>
      <w:r>
        <w:tab/>
      </w:r>
      <w:r>
        <w:fldChar w:fldCharType="begin"/>
      </w:r>
      <w:r>
        <w:instrText xml:space="preserve"> PAGEREF _Toc183695140 \h </w:instrText>
      </w:r>
      <w:r>
        <w:fldChar w:fldCharType="separate"/>
      </w:r>
      <w:r>
        <w:t>59</w:t>
      </w:r>
      <w:r>
        <w:fldChar w:fldCharType="end"/>
      </w:r>
    </w:p>
    <w:p w14:paraId="4560F740" w14:textId="78F1D6F3" w:rsidR="00DB771A" w:rsidRDefault="00DB771A">
      <w:pPr>
        <w:pStyle w:val="TOC4"/>
        <w:rPr>
          <w:rFonts w:ascii="Calibri" w:eastAsia="맑은 고딕" w:hAnsi="Calibri"/>
          <w:kern w:val="2"/>
          <w:sz w:val="22"/>
          <w:szCs w:val="22"/>
          <w:lang w:eastAsia="ko-KR"/>
        </w:rPr>
      </w:pPr>
      <w:r>
        <w:t>19.4.2</w:t>
      </w:r>
      <w:r>
        <w:rPr>
          <w:rFonts w:ascii="Calibri" w:eastAsia="맑은 고딕" w:hAnsi="Calibri"/>
          <w:kern w:val="2"/>
          <w:sz w:val="22"/>
          <w:szCs w:val="22"/>
          <w:lang w:eastAsia="ko-KR"/>
        </w:rPr>
        <w:tab/>
      </w:r>
      <w:r>
        <w:t>TEI19 for Packet Core</w:t>
      </w:r>
      <w:r>
        <w:tab/>
      </w:r>
      <w:r>
        <w:fldChar w:fldCharType="begin"/>
      </w:r>
      <w:r>
        <w:instrText xml:space="preserve"> PAGEREF _Toc183695141 \h </w:instrText>
      </w:r>
      <w:r>
        <w:fldChar w:fldCharType="separate"/>
      </w:r>
      <w:r>
        <w:t>59</w:t>
      </w:r>
      <w:r>
        <w:fldChar w:fldCharType="end"/>
      </w:r>
    </w:p>
    <w:p w14:paraId="33FA36CE" w14:textId="326B78D3" w:rsidR="00DB771A" w:rsidRDefault="00DB771A">
      <w:pPr>
        <w:pStyle w:val="TOC3"/>
        <w:rPr>
          <w:rFonts w:ascii="Calibri" w:eastAsia="맑은 고딕" w:hAnsi="Calibri"/>
          <w:kern w:val="2"/>
          <w:sz w:val="22"/>
          <w:szCs w:val="22"/>
          <w:lang w:eastAsia="ko-KR"/>
        </w:rPr>
      </w:pPr>
      <w:r>
        <w:t>19.5</w:t>
      </w:r>
      <w:r>
        <w:rPr>
          <w:rFonts w:ascii="Calibri" w:eastAsia="맑은 고딕" w:hAnsi="Calibri"/>
          <w:kern w:val="2"/>
          <w:sz w:val="22"/>
          <w:szCs w:val="22"/>
          <w:lang w:eastAsia="ko-KR"/>
        </w:rPr>
        <w:tab/>
      </w:r>
      <w:r>
        <w:t>CT Aspects on Minimize the Number of Policy Associations [TEI19_MINPA]</w:t>
      </w:r>
      <w:r>
        <w:tab/>
      </w:r>
      <w:r>
        <w:fldChar w:fldCharType="begin"/>
      </w:r>
      <w:r>
        <w:instrText xml:space="preserve"> PAGEREF _Toc183695142 \h </w:instrText>
      </w:r>
      <w:r>
        <w:fldChar w:fldCharType="separate"/>
      </w:r>
      <w:r>
        <w:t>74</w:t>
      </w:r>
      <w:r>
        <w:fldChar w:fldCharType="end"/>
      </w:r>
    </w:p>
    <w:p w14:paraId="21154D89" w14:textId="5ABD60AA" w:rsidR="00DB771A" w:rsidRDefault="00DB771A">
      <w:pPr>
        <w:pStyle w:val="TOC3"/>
        <w:rPr>
          <w:rFonts w:ascii="Calibri" w:eastAsia="맑은 고딕" w:hAnsi="Calibri"/>
          <w:kern w:val="2"/>
          <w:sz w:val="22"/>
          <w:szCs w:val="22"/>
          <w:lang w:eastAsia="ko-KR"/>
        </w:rPr>
      </w:pPr>
      <w:r>
        <w:t>19.6</w:t>
      </w:r>
      <w:r>
        <w:rPr>
          <w:rFonts w:ascii="Calibri" w:eastAsia="맑은 고딕" w:hAnsi="Calibri"/>
          <w:kern w:val="2"/>
          <w:sz w:val="22"/>
          <w:szCs w:val="22"/>
          <w:lang w:eastAsia="ko-KR"/>
        </w:rPr>
        <w:tab/>
      </w:r>
      <w:r>
        <w:t>CT aspects of Enhancing Parameter Provisioning with static UE IP address and UP security policy [TEI19_IP_SP_EXP]</w:t>
      </w:r>
      <w:r>
        <w:tab/>
      </w:r>
      <w:r>
        <w:fldChar w:fldCharType="begin"/>
      </w:r>
      <w:r>
        <w:instrText xml:space="preserve"> PAGEREF _Toc183695143 \h </w:instrText>
      </w:r>
      <w:r>
        <w:fldChar w:fldCharType="separate"/>
      </w:r>
      <w:r>
        <w:t>74</w:t>
      </w:r>
      <w:r>
        <w:fldChar w:fldCharType="end"/>
      </w:r>
    </w:p>
    <w:p w14:paraId="494C4C4C" w14:textId="4B104E54" w:rsidR="00DB771A" w:rsidRDefault="00DB771A">
      <w:pPr>
        <w:pStyle w:val="TOC3"/>
        <w:rPr>
          <w:rFonts w:ascii="Calibri" w:eastAsia="맑은 고딕" w:hAnsi="Calibri"/>
          <w:kern w:val="2"/>
          <w:sz w:val="22"/>
          <w:szCs w:val="22"/>
          <w:lang w:eastAsia="ko-KR"/>
        </w:rPr>
      </w:pPr>
      <w:r>
        <w:t>19.7</w:t>
      </w:r>
      <w:r>
        <w:rPr>
          <w:rFonts w:ascii="Calibri" w:eastAsia="맑은 고딕" w:hAnsi="Calibri"/>
          <w:kern w:val="2"/>
          <w:sz w:val="22"/>
          <w:szCs w:val="22"/>
          <w:lang w:eastAsia="ko-KR"/>
        </w:rPr>
        <w:tab/>
      </w:r>
      <w:r>
        <w:t>CT aspects of Providing per-subscriber VLAN instructions from UDM and DN-AAA [TEI19_VLANSUB]</w:t>
      </w:r>
      <w:r>
        <w:tab/>
      </w:r>
      <w:r>
        <w:fldChar w:fldCharType="begin"/>
      </w:r>
      <w:r>
        <w:instrText xml:space="preserve"> PAGEREF _Toc183695144 \h </w:instrText>
      </w:r>
      <w:r>
        <w:fldChar w:fldCharType="separate"/>
      </w:r>
      <w:r>
        <w:t>77</w:t>
      </w:r>
      <w:r>
        <w:fldChar w:fldCharType="end"/>
      </w:r>
    </w:p>
    <w:p w14:paraId="0F17DD0C" w14:textId="77F492EA" w:rsidR="00DB771A" w:rsidRDefault="00DB771A">
      <w:pPr>
        <w:pStyle w:val="TOC3"/>
        <w:rPr>
          <w:rFonts w:ascii="Calibri" w:eastAsia="맑은 고딕" w:hAnsi="Calibri"/>
          <w:kern w:val="2"/>
          <w:sz w:val="22"/>
          <w:szCs w:val="22"/>
          <w:lang w:eastAsia="ko-KR"/>
        </w:rPr>
      </w:pPr>
      <w:r>
        <w:t>19.8</w:t>
      </w:r>
      <w:r>
        <w:rPr>
          <w:rFonts w:ascii="Calibri" w:eastAsia="맑은 고딕" w:hAnsi="Calibri"/>
          <w:kern w:val="2"/>
          <w:sz w:val="22"/>
          <w:szCs w:val="22"/>
          <w:lang w:eastAsia="ko-KR"/>
        </w:rPr>
        <w:tab/>
      </w:r>
      <w:r>
        <w:t>CT Aspects of Application Layer Support for Uncrewed Aerial Systems (UAS), Phase 3 [UASAPP_Ph3]</w:t>
      </w:r>
      <w:r>
        <w:tab/>
      </w:r>
      <w:r>
        <w:fldChar w:fldCharType="begin"/>
      </w:r>
      <w:r>
        <w:instrText xml:space="preserve"> PAGEREF _Toc183695145 \h </w:instrText>
      </w:r>
      <w:r>
        <w:fldChar w:fldCharType="separate"/>
      </w:r>
      <w:r>
        <w:t>79</w:t>
      </w:r>
      <w:r>
        <w:fldChar w:fldCharType="end"/>
      </w:r>
    </w:p>
    <w:p w14:paraId="2187DC3E" w14:textId="6E0CEB02" w:rsidR="00DB771A" w:rsidRDefault="00DB771A">
      <w:pPr>
        <w:pStyle w:val="TOC3"/>
        <w:rPr>
          <w:rFonts w:ascii="Calibri" w:eastAsia="맑은 고딕" w:hAnsi="Calibri"/>
          <w:kern w:val="2"/>
          <w:sz w:val="22"/>
          <w:szCs w:val="22"/>
          <w:lang w:eastAsia="ko-KR"/>
        </w:rPr>
      </w:pPr>
      <w:r>
        <w:t>19.9</w:t>
      </w:r>
      <w:r>
        <w:rPr>
          <w:rFonts w:ascii="Calibri" w:eastAsia="맑은 고딕" w:hAnsi="Calibri"/>
          <w:kern w:val="2"/>
          <w:sz w:val="22"/>
          <w:szCs w:val="22"/>
          <w:lang w:eastAsia="ko-KR"/>
        </w:rPr>
        <w:tab/>
      </w:r>
      <w:r>
        <w:t>CT aspects for Enabling Edge Applications Phase 3 [EDGEAPP_Ph3]</w:t>
      </w:r>
      <w:r>
        <w:tab/>
      </w:r>
      <w:r>
        <w:fldChar w:fldCharType="begin"/>
      </w:r>
      <w:r>
        <w:instrText xml:space="preserve"> PAGEREF _Toc183695146 \h </w:instrText>
      </w:r>
      <w:r>
        <w:fldChar w:fldCharType="separate"/>
      </w:r>
      <w:r>
        <w:t>81</w:t>
      </w:r>
      <w:r>
        <w:fldChar w:fldCharType="end"/>
      </w:r>
    </w:p>
    <w:p w14:paraId="741909EA" w14:textId="5C4FC9E4" w:rsidR="00DB771A" w:rsidRDefault="00DB771A">
      <w:pPr>
        <w:pStyle w:val="TOC3"/>
        <w:rPr>
          <w:rFonts w:ascii="Calibri" w:eastAsia="맑은 고딕" w:hAnsi="Calibri"/>
          <w:kern w:val="2"/>
          <w:sz w:val="22"/>
          <w:szCs w:val="22"/>
          <w:lang w:eastAsia="ko-KR"/>
        </w:rPr>
      </w:pPr>
      <w:r>
        <w:t>19.10</w:t>
      </w:r>
      <w:r>
        <w:rPr>
          <w:rFonts w:ascii="Calibri" w:eastAsia="맑은 고딕" w:hAnsi="Calibri"/>
          <w:kern w:val="2"/>
          <w:sz w:val="22"/>
          <w:szCs w:val="22"/>
          <w:lang w:eastAsia="ko-KR"/>
        </w:rPr>
        <w:tab/>
      </w:r>
      <w:r>
        <w:t>Service Based Interface Protocol Improvements Release 19 [SBIProtoc19]</w:t>
      </w:r>
      <w:r>
        <w:tab/>
      </w:r>
      <w:r>
        <w:fldChar w:fldCharType="begin"/>
      </w:r>
      <w:r>
        <w:instrText xml:space="preserve"> PAGEREF _Toc183695147 \h </w:instrText>
      </w:r>
      <w:r>
        <w:fldChar w:fldCharType="separate"/>
      </w:r>
      <w:r>
        <w:t>86</w:t>
      </w:r>
      <w:r>
        <w:fldChar w:fldCharType="end"/>
      </w:r>
    </w:p>
    <w:p w14:paraId="7F9E5C93" w14:textId="2007C360" w:rsidR="00DB771A" w:rsidRDefault="00DB771A">
      <w:pPr>
        <w:pStyle w:val="TOC3"/>
        <w:rPr>
          <w:rFonts w:ascii="Calibri" w:eastAsia="맑은 고딕" w:hAnsi="Calibri"/>
          <w:kern w:val="2"/>
          <w:sz w:val="22"/>
          <w:szCs w:val="22"/>
          <w:lang w:eastAsia="ko-KR"/>
        </w:rPr>
      </w:pPr>
      <w:r>
        <w:t>19.11</w:t>
      </w:r>
      <w:r>
        <w:rPr>
          <w:rFonts w:ascii="Calibri" w:eastAsia="맑은 고딕" w:hAnsi="Calibri"/>
          <w:kern w:val="2"/>
          <w:sz w:val="22"/>
          <w:szCs w:val="22"/>
          <w:lang w:eastAsia="ko-KR"/>
        </w:rPr>
        <w:tab/>
      </w:r>
      <w:r>
        <w:t>Subscriber Data Migration [SUBDMIG]</w:t>
      </w:r>
      <w:r>
        <w:tab/>
      </w:r>
      <w:r>
        <w:fldChar w:fldCharType="begin"/>
      </w:r>
      <w:r>
        <w:instrText xml:space="preserve"> PAGEREF _Toc183695148 \h </w:instrText>
      </w:r>
      <w:r>
        <w:fldChar w:fldCharType="separate"/>
      </w:r>
      <w:r>
        <w:t>91</w:t>
      </w:r>
      <w:r>
        <w:fldChar w:fldCharType="end"/>
      </w:r>
    </w:p>
    <w:p w14:paraId="79527C4B" w14:textId="36963B09" w:rsidR="00DB771A" w:rsidRDefault="00DB771A">
      <w:pPr>
        <w:pStyle w:val="TOC3"/>
        <w:rPr>
          <w:rFonts w:ascii="Calibri" w:eastAsia="맑은 고딕" w:hAnsi="Calibri"/>
          <w:kern w:val="2"/>
          <w:sz w:val="22"/>
          <w:szCs w:val="22"/>
          <w:lang w:eastAsia="ko-KR"/>
        </w:rPr>
      </w:pPr>
      <w:r>
        <w:t>19.12</w:t>
      </w:r>
      <w:r>
        <w:rPr>
          <w:rFonts w:ascii="Calibri" w:eastAsia="맑은 고딕" w:hAnsi="Calibri"/>
          <w:kern w:val="2"/>
          <w:sz w:val="22"/>
          <w:szCs w:val="22"/>
          <w:lang w:eastAsia="ko-KR"/>
        </w:rPr>
        <w:tab/>
      </w:r>
      <w:r>
        <w:t>Rel-19 Enhancements of 3GPP Northbound and Application Layer Interfaces and APIs [NBI19]</w:t>
      </w:r>
      <w:r>
        <w:tab/>
      </w:r>
      <w:r>
        <w:fldChar w:fldCharType="begin"/>
      </w:r>
      <w:r>
        <w:instrText xml:space="preserve"> PAGEREF _Toc183695149 \h </w:instrText>
      </w:r>
      <w:r>
        <w:fldChar w:fldCharType="separate"/>
      </w:r>
      <w:r>
        <w:t>91</w:t>
      </w:r>
      <w:r>
        <w:fldChar w:fldCharType="end"/>
      </w:r>
    </w:p>
    <w:p w14:paraId="6C77440D" w14:textId="243B6E3C" w:rsidR="00DB771A" w:rsidRDefault="00DB771A">
      <w:pPr>
        <w:pStyle w:val="TOC3"/>
        <w:rPr>
          <w:rFonts w:ascii="Calibri" w:eastAsia="맑은 고딕" w:hAnsi="Calibri"/>
          <w:kern w:val="2"/>
          <w:sz w:val="22"/>
          <w:szCs w:val="22"/>
          <w:lang w:eastAsia="ko-KR"/>
        </w:rPr>
      </w:pPr>
      <w:r>
        <w:t>19.13</w:t>
      </w:r>
      <w:r>
        <w:rPr>
          <w:rFonts w:ascii="Calibri" w:eastAsia="맑은 고딕" w:hAnsi="Calibri"/>
          <w:kern w:val="2"/>
          <w:sz w:val="22"/>
          <w:szCs w:val="22"/>
          <w:lang w:eastAsia="ko-KR"/>
        </w:rPr>
        <w:tab/>
      </w:r>
      <w:r>
        <w:t>IMS Stage-3 IETF Protocol Alignment [IMSProtoc19]</w:t>
      </w:r>
      <w:r>
        <w:tab/>
      </w:r>
      <w:r>
        <w:fldChar w:fldCharType="begin"/>
      </w:r>
      <w:r>
        <w:instrText xml:space="preserve"> PAGEREF _Toc183695150 \h </w:instrText>
      </w:r>
      <w:r>
        <w:fldChar w:fldCharType="separate"/>
      </w:r>
      <w:r>
        <w:t>102</w:t>
      </w:r>
      <w:r>
        <w:fldChar w:fldCharType="end"/>
      </w:r>
    </w:p>
    <w:p w14:paraId="367A9BD6" w14:textId="0543DEAF" w:rsidR="00DB771A" w:rsidRDefault="00DB771A">
      <w:pPr>
        <w:pStyle w:val="TOC3"/>
        <w:rPr>
          <w:rFonts w:ascii="Calibri" w:eastAsia="맑은 고딕" w:hAnsi="Calibri"/>
          <w:kern w:val="2"/>
          <w:sz w:val="22"/>
          <w:szCs w:val="22"/>
          <w:lang w:eastAsia="ko-KR"/>
        </w:rPr>
      </w:pPr>
      <w:r>
        <w:t>19.14</w:t>
      </w:r>
      <w:r>
        <w:rPr>
          <w:rFonts w:ascii="Calibri" w:eastAsia="맑은 고딕" w:hAnsi="Calibri"/>
          <w:kern w:val="2"/>
          <w:sz w:val="22"/>
          <w:szCs w:val="22"/>
          <w:lang w:eastAsia="ko-KR"/>
        </w:rPr>
        <w:tab/>
      </w:r>
      <w:r>
        <w:t>Protocol enhancements for Mission Critical Services [MCProtoc19]</w:t>
      </w:r>
      <w:r>
        <w:tab/>
      </w:r>
      <w:r>
        <w:fldChar w:fldCharType="begin"/>
      </w:r>
      <w:r>
        <w:instrText xml:space="preserve"> PAGEREF _Toc183695151 \h </w:instrText>
      </w:r>
      <w:r>
        <w:fldChar w:fldCharType="separate"/>
      </w:r>
      <w:r>
        <w:t>102</w:t>
      </w:r>
      <w:r>
        <w:fldChar w:fldCharType="end"/>
      </w:r>
    </w:p>
    <w:p w14:paraId="18B936FD" w14:textId="01ECE330" w:rsidR="00DB771A" w:rsidRDefault="00DB771A">
      <w:pPr>
        <w:pStyle w:val="TOC3"/>
        <w:rPr>
          <w:rFonts w:ascii="Calibri" w:eastAsia="맑은 고딕" w:hAnsi="Calibri"/>
          <w:kern w:val="2"/>
          <w:sz w:val="22"/>
          <w:szCs w:val="22"/>
          <w:lang w:eastAsia="ko-KR"/>
        </w:rPr>
      </w:pPr>
      <w:r>
        <w:t>19.15</w:t>
      </w:r>
      <w:r>
        <w:rPr>
          <w:rFonts w:ascii="Calibri" w:eastAsia="맑은 고딕" w:hAnsi="Calibri"/>
          <w:kern w:val="2"/>
          <w:sz w:val="22"/>
          <w:szCs w:val="22"/>
          <w:lang w:eastAsia="ko-KR"/>
        </w:rPr>
        <w:tab/>
      </w:r>
      <w:r>
        <w:t>Enhancement of controlling RAT utilization [ECRATU]</w:t>
      </w:r>
      <w:r>
        <w:tab/>
      </w:r>
      <w:r>
        <w:fldChar w:fldCharType="begin"/>
      </w:r>
      <w:r>
        <w:instrText xml:space="preserve"> PAGEREF _Toc183695152 \h </w:instrText>
      </w:r>
      <w:r>
        <w:fldChar w:fldCharType="separate"/>
      </w:r>
      <w:r>
        <w:t>102</w:t>
      </w:r>
      <w:r>
        <w:fldChar w:fldCharType="end"/>
      </w:r>
    </w:p>
    <w:p w14:paraId="147F3E03" w14:textId="79054C03" w:rsidR="00DB771A" w:rsidRDefault="00DB771A">
      <w:pPr>
        <w:pStyle w:val="TOC3"/>
        <w:rPr>
          <w:rFonts w:ascii="Calibri" w:eastAsia="맑은 고딕" w:hAnsi="Calibri"/>
          <w:kern w:val="2"/>
          <w:sz w:val="22"/>
          <w:szCs w:val="22"/>
          <w:lang w:eastAsia="ko-KR"/>
        </w:rPr>
      </w:pPr>
      <w:r>
        <w:t>19.16</w:t>
      </w:r>
      <w:r>
        <w:rPr>
          <w:rFonts w:ascii="Calibri" w:eastAsia="맑은 고딕" w:hAnsi="Calibri"/>
          <w:kern w:val="2"/>
          <w:sz w:val="22"/>
          <w:szCs w:val="22"/>
          <w:lang w:eastAsia="ko-KR"/>
        </w:rPr>
        <w:tab/>
      </w:r>
      <w:r>
        <w:t>Enhanced Mission Critical Location Management [enhMCLoc]</w:t>
      </w:r>
      <w:r>
        <w:tab/>
      </w:r>
      <w:r>
        <w:fldChar w:fldCharType="begin"/>
      </w:r>
      <w:r>
        <w:instrText xml:space="preserve"> PAGEREF _Toc183695153 \h </w:instrText>
      </w:r>
      <w:r>
        <w:fldChar w:fldCharType="separate"/>
      </w:r>
      <w:r>
        <w:t>102</w:t>
      </w:r>
      <w:r>
        <w:fldChar w:fldCharType="end"/>
      </w:r>
    </w:p>
    <w:p w14:paraId="707AB21C" w14:textId="049684CD" w:rsidR="00DB771A" w:rsidRDefault="00DB771A">
      <w:pPr>
        <w:pStyle w:val="TOC3"/>
        <w:rPr>
          <w:rFonts w:ascii="Calibri" w:eastAsia="맑은 고딕" w:hAnsi="Calibri"/>
          <w:kern w:val="2"/>
          <w:sz w:val="22"/>
          <w:szCs w:val="22"/>
          <w:lang w:eastAsia="ko-KR"/>
        </w:rPr>
      </w:pPr>
      <w:r>
        <w:t>19.17</w:t>
      </w:r>
      <w:r>
        <w:rPr>
          <w:rFonts w:ascii="Calibri" w:eastAsia="맑은 고딕" w:hAnsi="Calibri"/>
          <w:kern w:val="2"/>
          <w:sz w:val="22"/>
          <w:szCs w:val="22"/>
          <w:lang w:eastAsia="ko-KR"/>
        </w:rPr>
        <w:tab/>
      </w:r>
      <w:r>
        <w:t>Stage-3 5GS NAS protocol development 19 general aspects [5GProtoc19]</w:t>
      </w:r>
      <w:r>
        <w:tab/>
      </w:r>
      <w:r>
        <w:fldChar w:fldCharType="begin"/>
      </w:r>
      <w:r>
        <w:instrText xml:space="preserve"> PAGEREF _Toc183695154 \h </w:instrText>
      </w:r>
      <w:r>
        <w:fldChar w:fldCharType="separate"/>
      </w:r>
      <w:r>
        <w:t>102</w:t>
      </w:r>
      <w:r>
        <w:fldChar w:fldCharType="end"/>
      </w:r>
    </w:p>
    <w:p w14:paraId="2E0FBEC7" w14:textId="5006A921" w:rsidR="00DB771A" w:rsidRDefault="00DB771A">
      <w:pPr>
        <w:pStyle w:val="TOC3"/>
        <w:rPr>
          <w:rFonts w:ascii="Calibri" w:eastAsia="맑은 고딕" w:hAnsi="Calibri"/>
          <w:kern w:val="2"/>
          <w:sz w:val="22"/>
          <w:szCs w:val="22"/>
          <w:lang w:eastAsia="ko-KR"/>
        </w:rPr>
      </w:pPr>
      <w:r>
        <w:t>19.18</w:t>
      </w:r>
      <w:r>
        <w:rPr>
          <w:rFonts w:ascii="Calibri" w:eastAsia="맑은 고딕" w:hAnsi="Calibri"/>
          <w:kern w:val="2"/>
          <w:sz w:val="22"/>
          <w:szCs w:val="22"/>
          <w:lang w:eastAsia="ko-KR"/>
        </w:rPr>
        <w:tab/>
      </w:r>
      <w:r>
        <w:t>Stage-3 5GS NAS protocol development 19 non 3GPP aspects [5GProtoc19-non3GPP]</w:t>
      </w:r>
      <w:r>
        <w:tab/>
      </w:r>
      <w:r>
        <w:fldChar w:fldCharType="begin"/>
      </w:r>
      <w:r>
        <w:instrText xml:space="preserve"> PAGEREF _Toc183695155 \h </w:instrText>
      </w:r>
      <w:r>
        <w:fldChar w:fldCharType="separate"/>
      </w:r>
      <w:r>
        <w:t>102</w:t>
      </w:r>
      <w:r>
        <w:fldChar w:fldCharType="end"/>
      </w:r>
    </w:p>
    <w:p w14:paraId="2D16B3A2" w14:textId="74D7B79F" w:rsidR="00DB771A" w:rsidRDefault="00DB771A">
      <w:pPr>
        <w:pStyle w:val="TOC3"/>
        <w:rPr>
          <w:rFonts w:ascii="Calibri" w:eastAsia="맑은 고딕" w:hAnsi="Calibri"/>
          <w:kern w:val="2"/>
          <w:sz w:val="22"/>
          <w:szCs w:val="22"/>
          <w:lang w:eastAsia="ko-KR"/>
        </w:rPr>
      </w:pPr>
      <w:r>
        <w:t>19.19</w:t>
      </w:r>
      <w:r>
        <w:rPr>
          <w:rFonts w:ascii="Calibri" w:eastAsia="맑은 고딕" w:hAnsi="Calibri"/>
          <w:kern w:val="2"/>
          <w:sz w:val="22"/>
          <w:szCs w:val="22"/>
          <w:lang w:eastAsia="ko-KR"/>
        </w:rPr>
        <w:tab/>
      </w:r>
      <w:r>
        <w:t>Stage-3 SAE Protocol Development general [SAES19]</w:t>
      </w:r>
      <w:r>
        <w:tab/>
      </w:r>
      <w:r>
        <w:fldChar w:fldCharType="begin"/>
      </w:r>
      <w:r>
        <w:instrText xml:space="preserve"> PAGEREF _Toc183695156 \h </w:instrText>
      </w:r>
      <w:r>
        <w:fldChar w:fldCharType="separate"/>
      </w:r>
      <w:r>
        <w:t>102</w:t>
      </w:r>
      <w:r>
        <w:fldChar w:fldCharType="end"/>
      </w:r>
    </w:p>
    <w:p w14:paraId="5AF61170" w14:textId="73333C1A" w:rsidR="00DB771A" w:rsidRDefault="00DB771A">
      <w:pPr>
        <w:pStyle w:val="TOC3"/>
        <w:rPr>
          <w:rFonts w:ascii="Calibri" w:eastAsia="맑은 고딕" w:hAnsi="Calibri"/>
          <w:kern w:val="2"/>
          <w:sz w:val="22"/>
          <w:szCs w:val="22"/>
          <w:lang w:eastAsia="ko-KR"/>
        </w:rPr>
      </w:pPr>
      <w:r>
        <w:t>19.20</w:t>
      </w:r>
      <w:r>
        <w:rPr>
          <w:rFonts w:ascii="Calibri" w:eastAsia="맑은 고딕" w:hAnsi="Calibri"/>
          <w:kern w:val="2"/>
          <w:sz w:val="22"/>
          <w:szCs w:val="22"/>
          <w:lang w:eastAsia="ko-KR"/>
        </w:rPr>
        <w:tab/>
      </w:r>
      <w:r>
        <w:t>Stage3 SAE Protocol Development non 3GPP [SAES19-non3GPP]</w:t>
      </w:r>
      <w:r>
        <w:tab/>
      </w:r>
      <w:r>
        <w:fldChar w:fldCharType="begin"/>
      </w:r>
      <w:r>
        <w:instrText xml:space="preserve"> PAGEREF _Toc183695157 \h </w:instrText>
      </w:r>
      <w:r>
        <w:fldChar w:fldCharType="separate"/>
      </w:r>
      <w:r>
        <w:t>102</w:t>
      </w:r>
      <w:r>
        <w:fldChar w:fldCharType="end"/>
      </w:r>
    </w:p>
    <w:p w14:paraId="2D07C962" w14:textId="6F150B04" w:rsidR="00DB771A" w:rsidRDefault="00DB771A">
      <w:pPr>
        <w:pStyle w:val="TOC3"/>
        <w:rPr>
          <w:rFonts w:ascii="Calibri" w:eastAsia="맑은 고딕" w:hAnsi="Calibri"/>
          <w:kern w:val="2"/>
          <w:sz w:val="22"/>
          <w:szCs w:val="22"/>
          <w:lang w:eastAsia="ko-KR"/>
        </w:rPr>
      </w:pPr>
      <w:r>
        <w:t>19.21</w:t>
      </w:r>
      <w:r>
        <w:rPr>
          <w:rFonts w:ascii="Calibri" w:eastAsia="맑은 고딕" w:hAnsi="Calibri"/>
          <w:kern w:val="2"/>
          <w:sz w:val="22"/>
          <w:szCs w:val="22"/>
          <w:lang w:eastAsia="ko-KR"/>
        </w:rPr>
        <w:tab/>
      </w:r>
      <w:r>
        <w:t>CT Aspects of Indirect Network Sharing [TEI19_NetShare]</w:t>
      </w:r>
      <w:r>
        <w:tab/>
      </w:r>
      <w:r>
        <w:fldChar w:fldCharType="begin"/>
      </w:r>
      <w:r>
        <w:instrText xml:space="preserve"> PAGEREF _Toc183695158 \h </w:instrText>
      </w:r>
      <w:r>
        <w:fldChar w:fldCharType="separate"/>
      </w:r>
      <w:r>
        <w:t>102</w:t>
      </w:r>
      <w:r>
        <w:fldChar w:fldCharType="end"/>
      </w:r>
    </w:p>
    <w:p w14:paraId="1EC58A52" w14:textId="6C9B3015" w:rsidR="00DB771A" w:rsidRDefault="00DB771A">
      <w:pPr>
        <w:pStyle w:val="TOC3"/>
        <w:rPr>
          <w:rFonts w:ascii="Calibri" w:eastAsia="맑은 고딕" w:hAnsi="Calibri"/>
          <w:kern w:val="2"/>
          <w:sz w:val="22"/>
          <w:szCs w:val="22"/>
          <w:lang w:eastAsia="ko-KR"/>
        </w:rPr>
      </w:pPr>
      <w:r>
        <w:t>19.22</w:t>
      </w:r>
      <w:r>
        <w:rPr>
          <w:rFonts w:ascii="Calibri" w:eastAsia="맑은 고딕" w:hAnsi="Calibri"/>
          <w:kern w:val="2"/>
          <w:sz w:val="22"/>
          <w:szCs w:val="22"/>
          <w:lang w:eastAsia="ko-KR"/>
        </w:rPr>
        <w:tab/>
      </w:r>
      <w:r>
        <w:t>CT aspects of railways specific enhancements to mission critical services [FRMCS_Ph5]</w:t>
      </w:r>
      <w:r>
        <w:tab/>
      </w:r>
      <w:r>
        <w:fldChar w:fldCharType="begin"/>
      </w:r>
      <w:r>
        <w:instrText xml:space="preserve"> PAGEREF _Toc183695159 \h </w:instrText>
      </w:r>
      <w:r>
        <w:fldChar w:fldCharType="separate"/>
      </w:r>
      <w:r>
        <w:t>102</w:t>
      </w:r>
      <w:r>
        <w:fldChar w:fldCharType="end"/>
      </w:r>
    </w:p>
    <w:p w14:paraId="1B583DD7" w14:textId="72729A23" w:rsidR="00DB771A" w:rsidRDefault="00DB771A">
      <w:pPr>
        <w:pStyle w:val="TOC3"/>
        <w:rPr>
          <w:rFonts w:ascii="Calibri" w:eastAsia="맑은 고딕" w:hAnsi="Calibri"/>
          <w:kern w:val="2"/>
          <w:sz w:val="22"/>
          <w:szCs w:val="22"/>
          <w:lang w:eastAsia="ko-KR"/>
        </w:rPr>
      </w:pPr>
      <w:r>
        <w:lastRenderedPageBreak/>
        <w:t>19.23</w:t>
      </w:r>
      <w:r>
        <w:rPr>
          <w:rFonts w:ascii="Calibri" w:eastAsia="맑은 고딕" w:hAnsi="Calibri"/>
          <w:kern w:val="2"/>
          <w:sz w:val="22"/>
          <w:szCs w:val="22"/>
          <w:lang w:eastAsia="ko-KR"/>
        </w:rPr>
        <w:tab/>
      </w:r>
      <w:r>
        <w:t>CT aspects of Architecture support of roaming value-added services [TEI19_RVAS]</w:t>
      </w:r>
      <w:r>
        <w:tab/>
      </w:r>
      <w:r>
        <w:fldChar w:fldCharType="begin"/>
      </w:r>
      <w:r>
        <w:instrText xml:space="preserve"> PAGEREF _Toc183695160 \h </w:instrText>
      </w:r>
      <w:r>
        <w:fldChar w:fldCharType="separate"/>
      </w:r>
      <w:r>
        <w:t>102</w:t>
      </w:r>
      <w:r>
        <w:fldChar w:fldCharType="end"/>
      </w:r>
    </w:p>
    <w:p w14:paraId="2349109D" w14:textId="7C7ADFFD" w:rsidR="00DB771A" w:rsidRDefault="00DB771A">
      <w:pPr>
        <w:pStyle w:val="TOC3"/>
        <w:rPr>
          <w:rFonts w:ascii="Calibri" w:eastAsia="맑은 고딕" w:hAnsi="Calibri"/>
          <w:kern w:val="2"/>
          <w:sz w:val="22"/>
          <w:szCs w:val="22"/>
          <w:lang w:eastAsia="ko-KR"/>
        </w:rPr>
      </w:pPr>
      <w:r>
        <w:t>19.24</w:t>
      </w:r>
      <w:r>
        <w:rPr>
          <w:rFonts w:ascii="Calibri" w:eastAsia="맑은 고딕" w:hAnsi="Calibri"/>
          <w:kern w:val="2"/>
          <w:sz w:val="22"/>
          <w:szCs w:val="22"/>
          <w:lang w:eastAsia="ko-KR"/>
        </w:rPr>
        <w:tab/>
      </w:r>
      <w:r>
        <w:t>CT Aspects of On-demand broadcast of GNSS assistance enhancement [TEI19_OBGAD]</w:t>
      </w:r>
      <w:r>
        <w:tab/>
      </w:r>
      <w:r>
        <w:fldChar w:fldCharType="begin"/>
      </w:r>
      <w:r>
        <w:instrText xml:space="preserve"> PAGEREF _Toc183695161 \h </w:instrText>
      </w:r>
      <w:r>
        <w:fldChar w:fldCharType="separate"/>
      </w:r>
      <w:r>
        <w:t>102</w:t>
      </w:r>
      <w:r>
        <w:fldChar w:fldCharType="end"/>
      </w:r>
    </w:p>
    <w:p w14:paraId="450F10A8" w14:textId="51E7D302" w:rsidR="00DB771A" w:rsidRDefault="00DB771A">
      <w:pPr>
        <w:pStyle w:val="TOC3"/>
        <w:rPr>
          <w:rFonts w:ascii="Calibri" w:eastAsia="맑은 고딕" w:hAnsi="Calibri"/>
          <w:kern w:val="2"/>
          <w:sz w:val="22"/>
          <w:szCs w:val="22"/>
          <w:lang w:eastAsia="ko-KR"/>
        </w:rPr>
      </w:pPr>
      <w:r>
        <w:t>19.25</w:t>
      </w:r>
      <w:r>
        <w:rPr>
          <w:rFonts w:ascii="Calibri" w:eastAsia="맑은 고딕" w:hAnsi="Calibri"/>
          <w:kern w:val="2"/>
          <w:sz w:val="22"/>
          <w:szCs w:val="22"/>
          <w:lang w:eastAsia="ko-KR"/>
        </w:rPr>
        <w:tab/>
      </w:r>
      <w:r>
        <w:t>CT aspects of NF discovery and selection by target PLMN [TEI19_NFsel_by_tPLMN]</w:t>
      </w:r>
      <w:r>
        <w:tab/>
      </w:r>
      <w:r>
        <w:fldChar w:fldCharType="begin"/>
      </w:r>
      <w:r>
        <w:instrText xml:space="preserve"> PAGEREF _Toc183695162 \h </w:instrText>
      </w:r>
      <w:r>
        <w:fldChar w:fldCharType="separate"/>
      </w:r>
      <w:r>
        <w:t>102</w:t>
      </w:r>
      <w:r>
        <w:fldChar w:fldCharType="end"/>
      </w:r>
    </w:p>
    <w:p w14:paraId="6DFECAA8" w14:textId="0B08CB32" w:rsidR="00DB771A" w:rsidRDefault="00DB771A">
      <w:pPr>
        <w:pStyle w:val="TOC3"/>
        <w:rPr>
          <w:rFonts w:ascii="Calibri" w:eastAsia="맑은 고딕" w:hAnsi="Calibri"/>
          <w:kern w:val="2"/>
          <w:sz w:val="22"/>
          <w:szCs w:val="22"/>
          <w:lang w:eastAsia="ko-KR"/>
        </w:rPr>
      </w:pPr>
      <w:r>
        <w:t>19.26</w:t>
      </w:r>
      <w:r>
        <w:rPr>
          <w:rFonts w:ascii="Calibri" w:eastAsia="맑은 고딕" w:hAnsi="Calibri"/>
          <w:kern w:val="2"/>
          <w:sz w:val="22"/>
          <w:szCs w:val="22"/>
          <w:lang w:eastAsia="ko-KR"/>
        </w:rPr>
        <w:tab/>
      </w:r>
      <w:r>
        <w:t>CT aspects of enhancement of support for Edge Computing in 5G Core network - Phase 3 [eEDGE_5GC_Ph3]</w:t>
      </w:r>
      <w:r>
        <w:tab/>
      </w:r>
      <w:r>
        <w:fldChar w:fldCharType="begin"/>
      </w:r>
      <w:r>
        <w:instrText xml:space="preserve"> PAGEREF _Toc183695163 \h </w:instrText>
      </w:r>
      <w:r>
        <w:fldChar w:fldCharType="separate"/>
      </w:r>
      <w:r>
        <w:t>102</w:t>
      </w:r>
      <w:r>
        <w:fldChar w:fldCharType="end"/>
      </w:r>
    </w:p>
    <w:p w14:paraId="62B16FC3" w14:textId="08146903" w:rsidR="00DB771A" w:rsidRDefault="00DB771A">
      <w:pPr>
        <w:pStyle w:val="TOC3"/>
        <w:rPr>
          <w:rFonts w:ascii="Calibri" w:eastAsia="맑은 고딕" w:hAnsi="Calibri"/>
          <w:kern w:val="2"/>
          <w:sz w:val="22"/>
          <w:szCs w:val="22"/>
          <w:lang w:eastAsia="ko-KR"/>
        </w:rPr>
      </w:pPr>
      <w:r>
        <w:t>19.27</w:t>
      </w:r>
      <w:r>
        <w:rPr>
          <w:rFonts w:ascii="Calibri" w:eastAsia="맑은 고딕" w:hAnsi="Calibri"/>
          <w:kern w:val="2"/>
          <w:sz w:val="22"/>
          <w:szCs w:val="22"/>
          <w:lang w:eastAsia="ko-KR"/>
        </w:rPr>
        <w:tab/>
      </w:r>
      <w:r>
        <w:t>MPS for IMS Messaging and SMS services [MPS4msg]</w:t>
      </w:r>
      <w:r>
        <w:tab/>
      </w:r>
      <w:r>
        <w:fldChar w:fldCharType="begin"/>
      </w:r>
      <w:r>
        <w:instrText xml:space="preserve"> PAGEREF _Toc183695164 \h </w:instrText>
      </w:r>
      <w:r>
        <w:fldChar w:fldCharType="separate"/>
      </w:r>
      <w:r>
        <w:t>110</w:t>
      </w:r>
      <w:r>
        <w:fldChar w:fldCharType="end"/>
      </w:r>
    </w:p>
    <w:p w14:paraId="4C1978DC" w14:textId="4E1E45FD" w:rsidR="00DB771A" w:rsidRDefault="00DB771A">
      <w:pPr>
        <w:pStyle w:val="TOC3"/>
        <w:rPr>
          <w:rFonts w:ascii="Calibri" w:eastAsia="맑은 고딕" w:hAnsi="Calibri"/>
          <w:kern w:val="2"/>
          <w:sz w:val="22"/>
          <w:szCs w:val="22"/>
          <w:lang w:eastAsia="ko-KR"/>
        </w:rPr>
      </w:pPr>
      <w:r>
        <w:t>19.28</w:t>
      </w:r>
      <w:r>
        <w:rPr>
          <w:rFonts w:ascii="Calibri" w:eastAsia="맑은 고딕" w:hAnsi="Calibri"/>
          <w:kern w:val="2"/>
          <w:sz w:val="22"/>
          <w:szCs w:val="22"/>
          <w:lang w:eastAsia="ko-KR"/>
        </w:rPr>
        <w:tab/>
      </w:r>
      <w:r>
        <w:t>Identifying non-3GPP Devices Connecting behind a UE or 5G-RG [UIA_ARC]</w:t>
      </w:r>
      <w:r>
        <w:tab/>
      </w:r>
      <w:r>
        <w:fldChar w:fldCharType="begin"/>
      </w:r>
      <w:r>
        <w:instrText xml:space="preserve"> PAGEREF _Toc183695165 \h </w:instrText>
      </w:r>
      <w:r>
        <w:fldChar w:fldCharType="separate"/>
      </w:r>
      <w:r>
        <w:t>110</w:t>
      </w:r>
      <w:r>
        <w:fldChar w:fldCharType="end"/>
      </w:r>
    </w:p>
    <w:p w14:paraId="083E74C7" w14:textId="16B3EEE8" w:rsidR="00DB771A" w:rsidRDefault="00DB771A">
      <w:pPr>
        <w:pStyle w:val="TOC3"/>
        <w:rPr>
          <w:rFonts w:ascii="Calibri" w:eastAsia="맑은 고딕" w:hAnsi="Calibri"/>
          <w:kern w:val="2"/>
          <w:sz w:val="22"/>
          <w:szCs w:val="22"/>
          <w:lang w:eastAsia="ko-KR"/>
        </w:rPr>
      </w:pPr>
      <w:r>
        <w:t>19.29</w:t>
      </w:r>
      <w:r>
        <w:rPr>
          <w:rFonts w:ascii="Calibri" w:eastAsia="맑은 고딕" w:hAnsi="Calibri"/>
          <w:kern w:val="2"/>
          <w:sz w:val="22"/>
          <w:szCs w:val="22"/>
          <w:lang w:eastAsia="ko-KR"/>
        </w:rPr>
        <w:tab/>
      </w:r>
      <w:r>
        <w:t>CT aspects on Spending Limits for UE Policies in Roaming scenario [TEI19_SLUPiR]</w:t>
      </w:r>
      <w:r>
        <w:tab/>
      </w:r>
      <w:r>
        <w:fldChar w:fldCharType="begin"/>
      </w:r>
      <w:r>
        <w:instrText xml:space="preserve"> PAGEREF _Toc183695166 \h </w:instrText>
      </w:r>
      <w:r>
        <w:fldChar w:fldCharType="separate"/>
      </w:r>
      <w:r>
        <w:t>113</w:t>
      </w:r>
      <w:r>
        <w:fldChar w:fldCharType="end"/>
      </w:r>
    </w:p>
    <w:p w14:paraId="5F12BC80" w14:textId="35A51390" w:rsidR="00DB771A" w:rsidRDefault="00DB771A">
      <w:pPr>
        <w:pStyle w:val="TOC3"/>
        <w:rPr>
          <w:rFonts w:ascii="Calibri" w:eastAsia="맑은 고딕" w:hAnsi="Calibri"/>
          <w:kern w:val="2"/>
          <w:sz w:val="22"/>
          <w:szCs w:val="22"/>
          <w:lang w:eastAsia="ko-KR"/>
        </w:rPr>
      </w:pPr>
      <w:r>
        <w:t>19.30</w:t>
      </w:r>
      <w:r>
        <w:rPr>
          <w:rFonts w:ascii="Calibri" w:eastAsia="맑은 고딕" w:hAnsi="Calibri"/>
          <w:kern w:val="2"/>
          <w:sz w:val="22"/>
          <w:szCs w:val="22"/>
          <w:lang w:eastAsia="ko-KR"/>
        </w:rPr>
        <w:tab/>
      </w:r>
      <w:r>
        <w:t>CT aspects of QoS monitoring enhancement [TEI19_QME]</w:t>
      </w:r>
      <w:r>
        <w:tab/>
      </w:r>
      <w:r>
        <w:fldChar w:fldCharType="begin"/>
      </w:r>
      <w:r>
        <w:instrText xml:space="preserve"> PAGEREF _Toc183695167 \h </w:instrText>
      </w:r>
      <w:r>
        <w:fldChar w:fldCharType="separate"/>
      </w:r>
      <w:r>
        <w:t>113</w:t>
      </w:r>
      <w:r>
        <w:fldChar w:fldCharType="end"/>
      </w:r>
    </w:p>
    <w:p w14:paraId="6CD65BE8" w14:textId="25BEA33E" w:rsidR="00DB771A" w:rsidRDefault="00DB771A">
      <w:pPr>
        <w:pStyle w:val="TOC3"/>
        <w:rPr>
          <w:rFonts w:ascii="Calibri" w:eastAsia="맑은 고딕" w:hAnsi="Calibri"/>
          <w:kern w:val="2"/>
          <w:sz w:val="22"/>
          <w:szCs w:val="22"/>
          <w:lang w:eastAsia="ko-KR"/>
        </w:rPr>
      </w:pPr>
      <w:r>
        <w:t>19.31</w:t>
      </w:r>
      <w:r>
        <w:rPr>
          <w:rFonts w:ascii="Calibri" w:eastAsia="맑은 고딕" w:hAnsi="Calibri"/>
          <w:kern w:val="2"/>
          <w:sz w:val="22"/>
          <w:szCs w:val="22"/>
          <w:lang w:eastAsia="ko-KR"/>
        </w:rPr>
        <w:tab/>
      </w:r>
      <w:r>
        <w:t>CT Aspects of Phase3 for UAS, UAV and UAM [UAS_Ph3]</w:t>
      </w:r>
      <w:r>
        <w:tab/>
      </w:r>
      <w:r>
        <w:fldChar w:fldCharType="begin"/>
      </w:r>
      <w:r>
        <w:instrText xml:space="preserve"> PAGEREF _Toc183695168 \h </w:instrText>
      </w:r>
      <w:r>
        <w:fldChar w:fldCharType="separate"/>
      </w:r>
      <w:r>
        <w:t>114</w:t>
      </w:r>
      <w:r>
        <w:fldChar w:fldCharType="end"/>
      </w:r>
    </w:p>
    <w:p w14:paraId="7690B236" w14:textId="0CABCB96" w:rsidR="00DB771A" w:rsidRDefault="00DB771A">
      <w:pPr>
        <w:pStyle w:val="TOC3"/>
        <w:rPr>
          <w:rFonts w:ascii="Calibri" w:eastAsia="맑은 고딕" w:hAnsi="Calibri"/>
          <w:kern w:val="2"/>
          <w:sz w:val="22"/>
          <w:szCs w:val="22"/>
          <w:lang w:eastAsia="ko-KR"/>
        </w:rPr>
      </w:pPr>
      <w:r>
        <w:t>19.32</w:t>
      </w:r>
      <w:r>
        <w:rPr>
          <w:rFonts w:ascii="Calibri" w:eastAsia="맑은 고딕" w:hAnsi="Calibri"/>
          <w:kern w:val="2"/>
          <w:sz w:val="22"/>
          <w:szCs w:val="22"/>
          <w:lang w:eastAsia="ko-KR"/>
        </w:rPr>
        <w:tab/>
      </w:r>
      <w:r>
        <w:t>CT aspects of enhanced application layer support for location services [eLSAPP]</w:t>
      </w:r>
      <w:r>
        <w:tab/>
      </w:r>
      <w:r>
        <w:fldChar w:fldCharType="begin"/>
      </w:r>
      <w:r>
        <w:instrText xml:space="preserve"> PAGEREF _Toc183695169 \h </w:instrText>
      </w:r>
      <w:r>
        <w:fldChar w:fldCharType="separate"/>
      </w:r>
      <w:r>
        <w:t>121</w:t>
      </w:r>
      <w:r>
        <w:fldChar w:fldCharType="end"/>
      </w:r>
    </w:p>
    <w:p w14:paraId="2811C737" w14:textId="21D2F711" w:rsidR="00DB771A" w:rsidRDefault="00DB771A">
      <w:pPr>
        <w:pStyle w:val="TOC3"/>
        <w:rPr>
          <w:rFonts w:ascii="Calibri" w:eastAsia="맑은 고딕" w:hAnsi="Calibri"/>
          <w:kern w:val="2"/>
          <w:sz w:val="22"/>
          <w:szCs w:val="22"/>
          <w:lang w:eastAsia="ko-KR"/>
        </w:rPr>
      </w:pPr>
      <w:r>
        <w:t>19.33</w:t>
      </w:r>
      <w:r>
        <w:rPr>
          <w:rFonts w:ascii="Calibri" w:eastAsia="맑은 고딕" w:hAnsi="Calibri"/>
          <w:kern w:val="2"/>
          <w:sz w:val="22"/>
          <w:szCs w:val="22"/>
          <w:lang w:eastAsia="ko-KR"/>
        </w:rPr>
        <w:tab/>
      </w:r>
      <w:r>
        <w:t>CT aspects of SEAL data delivery enabler for vertical applications Phase 2 [SEALDD_Ph2]</w:t>
      </w:r>
      <w:r>
        <w:tab/>
      </w:r>
      <w:r>
        <w:fldChar w:fldCharType="begin"/>
      </w:r>
      <w:r>
        <w:instrText xml:space="preserve"> PAGEREF _Toc183695170 \h </w:instrText>
      </w:r>
      <w:r>
        <w:fldChar w:fldCharType="separate"/>
      </w:r>
      <w:r>
        <w:t>131</w:t>
      </w:r>
      <w:r>
        <w:fldChar w:fldCharType="end"/>
      </w:r>
    </w:p>
    <w:p w14:paraId="4D145DB9" w14:textId="4F654331" w:rsidR="00DB771A" w:rsidRDefault="00DB771A">
      <w:pPr>
        <w:pStyle w:val="TOC3"/>
        <w:rPr>
          <w:rFonts w:ascii="Calibri" w:eastAsia="맑은 고딕" w:hAnsi="Calibri"/>
          <w:kern w:val="2"/>
          <w:sz w:val="22"/>
          <w:szCs w:val="22"/>
          <w:lang w:eastAsia="ko-KR"/>
        </w:rPr>
      </w:pPr>
      <w:r>
        <w:t>19.34</w:t>
      </w:r>
      <w:r>
        <w:rPr>
          <w:rFonts w:ascii="Calibri" w:eastAsia="맑은 고딕" w:hAnsi="Calibri"/>
          <w:kern w:val="2"/>
          <w:sz w:val="22"/>
          <w:szCs w:val="22"/>
          <w:lang w:eastAsia="ko-KR"/>
        </w:rPr>
        <w:tab/>
      </w:r>
      <w:r>
        <w:t>CT aspects of integration of satellite components in the 5G architecture Phase 3 [5GSAT_Ph3_ARCH]</w:t>
      </w:r>
      <w:r>
        <w:tab/>
      </w:r>
      <w:r>
        <w:fldChar w:fldCharType="begin"/>
      </w:r>
      <w:r>
        <w:instrText xml:space="preserve"> PAGEREF _Toc183695171 \h </w:instrText>
      </w:r>
      <w:r>
        <w:fldChar w:fldCharType="separate"/>
      </w:r>
      <w:r>
        <w:t>134</w:t>
      </w:r>
      <w:r>
        <w:fldChar w:fldCharType="end"/>
      </w:r>
    </w:p>
    <w:p w14:paraId="215C6CC2" w14:textId="0F4A539C" w:rsidR="00DB771A" w:rsidRDefault="00DB771A">
      <w:pPr>
        <w:pStyle w:val="TOC3"/>
        <w:rPr>
          <w:rFonts w:ascii="Calibri" w:eastAsia="맑은 고딕" w:hAnsi="Calibri"/>
          <w:kern w:val="2"/>
          <w:sz w:val="22"/>
          <w:szCs w:val="22"/>
          <w:lang w:eastAsia="ko-KR"/>
        </w:rPr>
      </w:pPr>
      <w:r>
        <w:t>19.35</w:t>
      </w:r>
      <w:r>
        <w:rPr>
          <w:rFonts w:ascii="Calibri" w:eastAsia="맑은 고딕" w:hAnsi="Calibri"/>
          <w:kern w:val="2"/>
          <w:sz w:val="22"/>
          <w:szCs w:val="22"/>
          <w:lang w:eastAsia="ko-KR"/>
        </w:rPr>
        <w:tab/>
      </w:r>
      <w:r>
        <w:t>CT aspects of ProSe support in NPN [TEI19_ProSe_NPN]</w:t>
      </w:r>
      <w:r>
        <w:tab/>
      </w:r>
      <w:r>
        <w:fldChar w:fldCharType="begin"/>
      </w:r>
      <w:r>
        <w:instrText xml:space="preserve"> PAGEREF _Toc183695172 \h </w:instrText>
      </w:r>
      <w:r>
        <w:fldChar w:fldCharType="separate"/>
      </w:r>
      <w:r>
        <w:t>136</w:t>
      </w:r>
      <w:r>
        <w:fldChar w:fldCharType="end"/>
      </w:r>
    </w:p>
    <w:p w14:paraId="71C50D30" w14:textId="470077F1" w:rsidR="00DB771A" w:rsidRDefault="00DB771A">
      <w:pPr>
        <w:pStyle w:val="TOC3"/>
        <w:rPr>
          <w:rFonts w:ascii="Calibri" w:eastAsia="맑은 고딕" w:hAnsi="Calibri"/>
          <w:kern w:val="2"/>
          <w:sz w:val="22"/>
          <w:szCs w:val="22"/>
          <w:lang w:eastAsia="ko-KR"/>
        </w:rPr>
      </w:pPr>
      <w:r>
        <w:t>19.36</w:t>
      </w:r>
      <w:r>
        <w:rPr>
          <w:rFonts w:ascii="Calibri" w:eastAsia="맑은 고딕" w:hAnsi="Calibri"/>
          <w:kern w:val="2"/>
          <w:sz w:val="22"/>
          <w:szCs w:val="22"/>
          <w:lang w:eastAsia="ko-KR"/>
        </w:rPr>
        <w:tab/>
      </w:r>
      <w:r>
        <w:t>CT aspects of Proximity-based Services in 5GS Phase 3 [5G_ProSe_Ph3]</w:t>
      </w:r>
      <w:r>
        <w:tab/>
      </w:r>
      <w:r>
        <w:fldChar w:fldCharType="begin"/>
      </w:r>
      <w:r>
        <w:instrText xml:space="preserve"> PAGEREF _Toc183695173 \h </w:instrText>
      </w:r>
      <w:r>
        <w:fldChar w:fldCharType="separate"/>
      </w:r>
      <w:r>
        <w:t>136</w:t>
      </w:r>
      <w:r>
        <w:fldChar w:fldCharType="end"/>
      </w:r>
    </w:p>
    <w:p w14:paraId="2F97EBEA" w14:textId="364FB9AB" w:rsidR="00DB771A" w:rsidRDefault="00DB771A">
      <w:pPr>
        <w:pStyle w:val="TOC3"/>
        <w:rPr>
          <w:rFonts w:ascii="Calibri" w:eastAsia="맑은 고딕" w:hAnsi="Calibri"/>
          <w:kern w:val="2"/>
          <w:sz w:val="22"/>
          <w:szCs w:val="22"/>
          <w:lang w:eastAsia="ko-KR"/>
        </w:rPr>
      </w:pPr>
      <w:r>
        <w:t>19.37</w:t>
      </w:r>
      <w:r>
        <w:rPr>
          <w:rFonts w:ascii="Calibri" w:eastAsia="맑은 고딕" w:hAnsi="Calibri"/>
          <w:kern w:val="2"/>
          <w:sz w:val="22"/>
          <w:szCs w:val="22"/>
          <w:lang w:eastAsia="ko-KR"/>
        </w:rPr>
        <w:tab/>
      </w:r>
      <w:r>
        <w:t>CT aspects of UPF enhancement for Exposure And SBA Phase 2 [UPEAS_Ph2]</w:t>
      </w:r>
      <w:r>
        <w:tab/>
      </w:r>
      <w:r>
        <w:fldChar w:fldCharType="begin"/>
      </w:r>
      <w:r>
        <w:instrText xml:space="preserve"> PAGEREF _Toc183695174 \h </w:instrText>
      </w:r>
      <w:r>
        <w:fldChar w:fldCharType="separate"/>
      </w:r>
      <w:r>
        <w:t>136</w:t>
      </w:r>
      <w:r>
        <w:fldChar w:fldCharType="end"/>
      </w:r>
    </w:p>
    <w:p w14:paraId="7242450C" w14:textId="0F6D7D41" w:rsidR="00DB771A" w:rsidRDefault="00DB771A">
      <w:pPr>
        <w:pStyle w:val="TOC3"/>
        <w:rPr>
          <w:rFonts w:ascii="Calibri" w:eastAsia="맑은 고딕" w:hAnsi="Calibri"/>
          <w:kern w:val="2"/>
          <w:sz w:val="22"/>
          <w:szCs w:val="22"/>
          <w:lang w:eastAsia="ko-KR"/>
        </w:rPr>
      </w:pPr>
      <w:r>
        <w:t>19.38</w:t>
      </w:r>
      <w:r>
        <w:rPr>
          <w:rFonts w:ascii="Calibri" w:eastAsia="맑은 고딕" w:hAnsi="Calibri"/>
          <w:kern w:val="2"/>
          <w:sz w:val="22"/>
          <w:szCs w:val="22"/>
          <w:lang w:eastAsia="ko-KR"/>
        </w:rPr>
        <w:tab/>
      </w:r>
      <w:r>
        <w:t>Rel-19 Enhancements of Network Automation Enablers [eNetAE19]</w:t>
      </w:r>
      <w:r>
        <w:tab/>
      </w:r>
      <w:r>
        <w:fldChar w:fldCharType="begin"/>
      </w:r>
      <w:r>
        <w:instrText xml:space="preserve"> PAGEREF _Toc183695175 \h </w:instrText>
      </w:r>
      <w:r>
        <w:fldChar w:fldCharType="separate"/>
      </w:r>
      <w:r>
        <w:t>142</w:t>
      </w:r>
      <w:r>
        <w:fldChar w:fldCharType="end"/>
      </w:r>
    </w:p>
    <w:p w14:paraId="735FE3C7" w14:textId="1582F738" w:rsidR="00DB771A" w:rsidRDefault="00DB771A">
      <w:pPr>
        <w:pStyle w:val="TOC3"/>
        <w:rPr>
          <w:rFonts w:ascii="Calibri" w:eastAsia="맑은 고딕" w:hAnsi="Calibri"/>
          <w:kern w:val="2"/>
          <w:sz w:val="22"/>
          <w:szCs w:val="22"/>
          <w:lang w:eastAsia="ko-KR"/>
        </w:rPr>
      </w:pPr>
      <w:r>
        <w:t>19.39</w:t>
      </w:r>
      <w:r>
        <w:rPr>
          <w:rFonts w:ascii="Calibri" w:eastAsia="맑은 고딕" w:hAnsi="Calibri"/>
          <w:kern w:val="2"/>
          <w:sz w:val="22"/>
          <w:szCs w:val="22"/>
          <w:lang w:eastAsia="ko-KR"/>
        </w:rPr>
        <w:tab/>
      </w:r>
      <w:r>
        <w:t>CT aspects of Core Network Enhanced Support for Artificial Intelligence (AI) and Machine Learning (ML) [AIML_CN]</w:t>
      </w:r>
      <w:r>
        <w:tab/>
      </w:r>
      <w:r>
        <w:fldChar w:fldCharType="begin"/>
      </w:r>
      <w:r>
        <w:instrText xml:space="preserve"> PAGEREF _Toc183695176 \h </w:instrText>
      </w:r>
      <w:r>
        <w:fldChar w:fldCharType="separate"/>
      </w:r>
      <w:r>
        <w:t>152</w:t>
      </w:r>
      <w:r>
        <w:fldChar w:fldCharType="end"/>
      </w:r>
    </w:p>
    <w:p w14:paraId="40B24467" w14:textId="2766C9E5" w:rsidR="00DB771A" w:rsidRDefault="00DB771A">
      <w:pPr>
        <w:pStyle w:val="TOC3"/>
        <w:rPr>
          <w:rFonts w:ascii="Calibri" w:eastAsia="맑은 고딕" w:hAnsi="Calibri"/>
          <w:kern w:val="2"/>
          <w:sz w:val="22"/>
          <w:szCs w:val="22"/>
          <w:lang w:eastAsia="ko-KR"/>
        </w:rPr>
      </w:pPr>
      <w:r>
        <w:t>19.40</w:t>
      </w:r>
      <w:r>
        <w:rPr>
          <w:rFonts w:ascii="Calibri" w:eastAsia="맑은 고딕" w:hAnsi="Calibri"/>
          <w:kern w:val="2"/>
          <w:sz w:val="22"/>
          <w:szCs w:val="22"/>
          <w:lang w:eastAsia="ko-KR"/>
        </w:rPr>
        <w:tab/>
      </w:r>
      <w:r>
        <w:t>CT aspects of Next Generation Real time Communication services [NG_RTC_Ph2]</w:t>
      </w:r>
      <w:r>
        <w:tab/>
      </w:r>
      <w:r>
        <w:fldChar w:fldCharType="begin"/>
      </w:r>
      <w:r>
        <w:instrText xml:space="preserve"> PAGEREF _Toc183695177 \h </w:instrText>
      </w:r>
      <w:r>
        <w:fldChar w:fldCharType="separate"/>
      </w:r>
      <w:r>
        <w:t>163</w:t>
      </w:r>
      <w:r>
        <w:fldChar w:fldCharType="end"/>
      </w:r>
    </w:p>
    <w:p w14:paraId="11F6E7AE" w14:textId="76E37C9E" w:rsidR="00DB771A" w:rsidRDefault="00DB771A">
      <w:pPr>
        <w:pStyle w:val="TOC3"/>
        <w:rPr>
          <w:rFonts w:ascii="Calibri" w:eastAsia="맑은 고딕" w:hAnsi="Calibri"/>
          <w:kern w:val="2"/>
          <w:sz w:val="22"/>
          <w:szCs w:val="22"/>
          <w:lang w:eastAsia="ko-KR"/>
        </w:rPr>
      </w:pPr>
      <w:r>
        <w:t>19.41</w:t>
      </w:r>
      <w:r>
        <w:rPr>
          <w:rFonts w:ascii="Calibri" w:eastAsia="맑은 고딕" w:hAnsi="Calibri"/>
          <w:kern w:val="2"/>
          <w:sz w:val="22"/>
          <w:szCs w:val="22"/>
          <w:lang w:eastAsia="ko-KR"/>
        </w:rPr>
        <w:tab/>
      </w:r>
      <w:r>
        <w:t>CT aspects of application enablement for AIML services [AIML_App]</w:t>
      </w:r>
      <w:r>
        <w:tab/>
      </w:r>
      <w:r>
        <w:fldChar w:fldCharType="begin"/>
      </w:r>
      <w:r>
        <w:instrText xml:space="preserve"> PAGEREF _Toc183695178 \h </w:instrText>
      </w:r>
      <w:r>
        <w:fldChar w:fldCharType="separate"/>
      </w:r>
      <w:r>
        <w:t>166</w:t>
      </w:r>
      <w:r>
        <w:fldChar w:fldCharType="end"/>
      </w:r>
    </w:p>
    <w:p w14:paraId="4822C3E5" w14:textId="1876FAD5" w:rsidR="00DB771A" w:rsidRDefault="00DB771A">
      <w:pPr>
        <w:pStyle w:val="TOC3"/>
        <w:rPr>
          <w:rFonts w:ascii="Calibri" w:eastAsia="맑은 고딕" w:hAnsi="Calibri"/>
          <w:kern w:val="2"/>
          <w:sz w:val="22"/>
          <w:szCs w:val="22"/>
          <w:lang w:eastAsia="ko-KR"/>
        </w:rPr>
      </w:pPr>
      <w:r>
        <w:t>19.42</w:t>
      </w:r>
      <w:r>
        <w:rPr>
          <w:rFonts w:ascii="Calibri" w:eastAsia="맑은 고딕" w:hAnsi="Calibri"/>
          <w:kern w:val="2"/>
          <w:sz w:val="22"/>
          <w:szCs w:val="22"/>
          <w:lang w:eastAsia="ko-KR"/>
        </w:rPr>
        <w:tab/>
      </w:r>
      <w:r>
        <w:t>CT aspects for application enablement for mobile metaverse services [Metaverse_App]</w:t>
      </w:r>
      <w:r>
        <w:tab/>
      </w:r>
      <w:r>
        <w:fldChar w:fldCharType="begin"/>
      </w:r>
      <w:r>
        <w:instrText xml:space="preserve"> PAGEREF _Toc183695179 \h </w:instrText>
      </w:r>
      <w:r>
        <w:fldChar w:fldCharType="separate"/>
      </w:r>
      <w:r>
        <w:t>167</w:t>
      </w:r>
      <w:r>
        <w:fldChar w:fldCharType="end"/>
      </w:r>
    </w:p>
    <w:p w14:paraId="78C1FF2E" w14:textId="3370864E" w:rsidR="00DB771A" w:rsidRDefault="00DB771A">
      <w:pPr>
        <w:pStyle w:val="TOC3"/>
        <w:rPr>
          <w:rFonts w:ascii="Calibri" w:eastAsia="맑은 고딕" w:hAnsi="Calibri"/>
          <w:kern w:val="2"/>
          <w:sz w:val="22"/>
          <w:szCs w:val="22"/>
          <w:lang w:eastAsia="ko-KR"/>
        </w:rPr>
      </w:pPr>
      <w:r>
        <w:t>19.43</w:t>
      </w:r>
      <w:r>
        <w:rPr>
          <w:rFonts w:ascii="Calibri" w:eastAsia="맑은 고딕" w:hAnsi="Calibri"/>
          <w:kern w:val="2"/>
          <w:sz w:val="22"/>
          <w:szCs w:val="22"/>
          <w:lang w:eastAsia="ko-KR"/>
        </w:rPr>
        <w:tab/>
      </w:r>
      <w:r>
        <w:t>CT Aspects of Vehicle Mounted Relays Phase 2 [VMR_Ph2]</w:t>
      </w:r>
      <w:r>
        <w:tab/>
      </w:r>
      <w:r>
        <w:fldChar w:fldCharType="begin"/>
      </w:r>
      <w:r>
        <w:instrText xml:space="preserve"> PAGEREF _Toc183695180 \h </w:instrText>
      </w:r>
      <w:r>
        <w:fldChar w:fldCharType="separate"/>
      </w:r>
      <w:r>
        <w:t>168</w:t>
      </w:r>
      <w:r>
        <w:fldChar w:fldCharType="end"/>
      </w:r>
    </w:p>
    <w:p w14:paraId="4567837E" w14:textId="2AC6D491" w:rsidR="00DB771A" w:rsidRDefault="00DB771A">
      <w:pPr>
        <w:pStyle w:val="TOC3"/>
        <w:rPr>
          <w:rFonts w:ascii="Calibri" w:eastAsia="맑은 고딕" w:hAnsi="Calibri"/>
          <w:kern w:val="2"/>
          <w:sz w:val="22"/>
          <w:szCs w:val="22"/>
          <w:lang w:eastAsia="ko-KR"/>
        </w:rPr>
      </w:pPr>
      <w:r>
        <w:t>19.44</w:t>
      </w:r>
      <w:r>
        <w:rPr>
          <w:rFonts w:ascii="Calibri" w:eastAsia="맑은 고딕" w:hAnsi="Calibri"/>
          <w:kern w:val="2"/>
          <w:sz w:val="22"/>
          <w:szCs w:val="22"/>
          <w:lang w:eastAsia="ko-KR"/>
        </w:rPr>
        <w:tab/>
      </w:r>
      <w:r>
        <w:t>Alignment of eCall over IMS with CEN [eCallCEN]</w:t>
      </w:r>
      <w:r>
        <w:tab/>
      </w:r>
      <w:r>
        <w:fldChar w:fldCharType="begin"/>
      </w:r>
      <w:r>
        <w:instrText xml:space="preserve"> PAGEREF _Toc183695181 \h </w:instrText>
      </w:r>
      <w:r>
        <w:fldChar w:fldCharType="separate"/>
      </w:r>
      <w:r>
        <w:t>168</w:t>
      </w:r>
      <w:r>
        <w:fldChar w:fldCharType="end"/>
      </w:r>
    </w:p>
    <w:p w14:paraId="2F2C5550" w14:textId="741533C5" w:rsidR="00DB771A" w:rsidRDefault="00DB771A">
      <w:pPr>
        <w:pStyle w:val="TOC3"/>
        <w:rPr>
          <w:rFonts w:ascii="Calibri" w:eastAsia="맑은 고딕" w:hAnsi="Calibri"/>
          <w:kern w:val="2"/>
          <w:sz w:val="22"/>
          <w:szCs w:val="22"/>
          <w:lang w:eastAsia="ko-KR"/>
        </w:rPr>
      </w:pPr>
      <w:r>
        <w:t>19.45</w:t>
      </w:r>
      <w:r>
        <w:rPr>
          <w:rFonts w:ascii="Calibri" w:eastAsia="맑은 고딕" w:hAnsi="Calibri"/>
          <w:kern w:val="2"/>
          <w:sz w:val="22"/>
          <w:szCs w:val="22"/>
          <w:lang w:eastAsia="ko-KR"/>
        </w:rPr>
        <w:tab/>
      </w:r>
      <w:r>
        <w:t>CT aspects of Multi-Access (ATSSS_Ph4) [MASSS]</w:t>
      </w:r>
      <w:r>
        <w:tab/>
      </w:r>
      <w:r>
        <w:fldChar w:fldCharType="begin"/>
      </w:r>
      <w:r>
        <w:instrText xml:space="preserve"> PAGEREF _Toc183695182 \h </w:instrText>
      </w:r>
      <w:r>
        <w:fldChar w:fldCharType="separate"/>
      </w:r>
      <w:r>
        <w:t>168</w:t>
      </w:r>
      <w:r>
        <w:fldChar w:fldCharType="end"/>
      </w:r>
    </w:p>
    <w:p w14:paraId="52D19E0D" w14:textId="608F97C4" w:rsidR="00DB771A" w:rsidRDefault="00DB771A">
      <w:pPr>
        <w:pStyle w:val="TOC3"/>
        <w:rPr>
          <w:rFonts w:ascii="Calibri" w:eastAsia="맑은 고딕" w:hAnsi="Calibri"/>
          <w:kern w:val="2"/>
          <w:sz w:val="22"/>
          <w:szCs w:val="22"/>
          <w:lang w:eastAsia="ko-KR"/>
        </w:rPr>
      </w:pPr>
      <w:r>
        <w:t>19.46</w:t>
      </w:r>
      <w:r>
        <w:rPr>
          <w:rFonts w:ascii="Calibri" w:eastAsia="맑은 고딕" w:hAnsi="Calibri"/>
          <w:kern w:val="2"/>
          <w:sz w:val="22"/>
          <w:szCs w:val="22"/>
          <w:lang w:eastAsia="ko-KR"/>
        </w:rPr>
        <w:tab/>
      </w:r>
      <w:r>
        <w:t>CT Aspects on Subscription control for reference time distribution in EPS [TEI19_TIME_SUB_EPS]</w:t>
      </w:r>
      <w:r>
        <w:tab/>
      </w:r>
      <w:r>
        <w:fldChar w:fldCharType="begin"/>
      </w:r>
      <w:r>
        <w:instrText xml:space="preserve"> PAGEREF _Toc183695183 \h </w:instrText>
      </w:r>
      <w:r>
        <w:fldChar w:fldCharType="separate"/>
      </w:r>
      <w:r>
        <w:t>170</w:t>
      </w:r>
      <w:r>
        <w:fldChar w:fldCharType="end"/>
      </w:r>
    </w:p>
    <w:p w14:paraId="4EA93735" w14:textId="650CDBC9" w:rsidR="00DB771A" w:rsidRDefault="00DB771A">
      <w:pPr>
        <w:pStyle w:val="TOC3"/>
        <w:rPr>
          <w:rFonts w:ascii="Calibri" w:eastAsia="맑은 고딕" w:hAnsi="Calibri"/>
          <w:kern w:val="2"/>
          <w:sz w:val="22"/>
          <w:szCs w:val="22"/>
          <w:lang w:eastAsia="ko-KR"/>
        </w:rPr>
      </w:pPr>
      <w:r>
        <w:t>19.47</w:t>
      </w:r>
      <w:r>
        <w:rPr>
          <w:rFonts w:ascii="Calibri" w:eastAsia="맑은 고딕" w:hAnsi="Calibri"/>
          <w:kern w:val="2"/>
          <w:sz w:val="22"/>
          <w:szCs w:val="22"/>
          <w:lang w:eastAsia="ko-KR"/>
        </w:rPr>
        <w:tab/>
      </w:r>
      <w:r>
        <w:t>CT aspects of 5G NR Femto [5G_Femto]</w:t>
      </w:r>
      <w:r>
        <w:tab/>
      </w:r>
      <w:r>
        <w:fldChar w:fldCharType="begin"/>
      </w:r>
      <w:r>
        <w:instrText xml:space="preserve"> PAGEREF _Toc183695184 \h </w:instrText>
      </w:r>
      <w:r>
        <w:fldChar w:fldCharType="separate"/>
      </w:r>
      <w:r>
        <w:t>170</w:t>
      </w:r>
      <w:r>
        <w:fldChar w:fldCharType="end"/>
      </w:r>
    </w:p>
    <w:p w14:paraId="4CB7C7F7" w14:textId="086E076D" w:rsidR="00DB771A" w:rsidRDefault="00DB771A">
      <w:pPr>
        <w:pStyle w:val="TOC3"/>
        <w:rPr>
          <w:rFonts w:ascii="Calibri" w:eastAsia="맑은 고딕" w:hAnsi="Calibri"/>
          <w:kern w:val="2"/>
          <w:sz w:val="22"/>
          <w:szCs w:val="22"/>
          <w:lang w:eastAsia="ko-KR"/>
        </w:rPr>
      </w:pPr>
      <w:r>
        <w:t>19.48</w:t>
      </w:r>
      <w:r>
        <w:rPr>
          <w:rFonts w:ascii="Calibri" w:eastAsia="맑은 고딕" w:hAnsi="Calibri"/>
          <w:kern w:val="2"/>
          <w:sz w:val="22"/>
          <w:szCs w:val="22"/>
          <w:lang w:eastAsia="ko-KR"/>
        </w:rPr>
        <w:tab/>
      </w:r>
      <w:r>
        <w:t>CT aspects of Extended Reality and Media service (XRM) Phase 2 [XRM_Ph2]</w:t>
      </w:r>
      <w:r>
        <w:tab/>
      </w:r>
      <w:r>
        <w:fldChar w:fldCharType="begin"/>
      </w:r>
      <w:r>
        <w:instrText xml:space="preserve"> PAGEREF _Toc183695185 \h </w:instrText>
      </w:r>
      <w:r>
        <w:fldChar w:fldCharType="separate"/>
      </w:r>
      <w:r>
        <w:t>171</w:t>
      </w:r>
      <w:r>
        <w:fldChar w:fldCharType="end"/>
      </w:r>
    </w:p>
    <w:p w14:paraId="417F3528" w14:textId="616887B8" w:rsidR="00DB771A" w:rsidRDefault="00DB771A">
      <w:pPr>
        <w:pStyle w:val="TOC3"/>
        <w:rPr>
          <w:rFonts w:ascii="Calibri" w:eastAsia="맑은 고딕" w:hAnsi="Calibri"/>
          <w:kern w:val="2"/>
          <w:sz w:val="22"/>
          <w:szCs w:val="22"/>
          <w:lang w:eastAsia="ko-KR"/>
        </w:rPr>
      </w:pPr>
      <w:r>
        <w:t>19.49</w:t>
      </w:r>
      <w:r>
        <w:rPr>
          <w:rFonts w:ascii="Calibri" w:eastAsia="맑은 고딕" w:hAnsi="Calibri"/>
          <w:kern w:val="2"/>
          <w:sz w:val="22"/>
          <w:szCs w:val="22"/>
          <w:lang w:eastAsia="ko-KR"/>
        </w:rPr>
        <w:tab/>
      </w:r>
      <w:r>
        <w:t>CT aspects for application enablement for satellite access Phase 3 [5GSAT_Ph3_App]</w:t>
      </w:r>
      <w:r>
        <w:tab/>
      </w:r>
      <w:r>
        <w:fldChar w:fldCharType="begin"/>
      </w:r>
      <w:r>
        <w:instrText xml:space="preserve"> PAGEREF _Toc183695186 \h </w:instrText>
      </w:r>
      <w:r>
        <w:fldChar w:fldCharType="separate"/>
      </w:r>
      <w:r>
        <w:t>178</w:t>
      </w:r>
      <w:r>
        <w:fldChar w:fldCharType="end"/>
      </w:r>
    </w:p>
    <w:p w14:paraId="482724FC" w14:textId="5CFBD2EF" w:rsidR="00DB771A" w:rsidRDefault="00DB771A">
      <w:pPr>
        <w:pStyle w:val="TOC3"/>
        <w:rPr>
          <w:rFonts w:ascii="Calibri" w:eastAsia="맑은 고딕" w:hAnsi="Calibri"/>
          <w:kern w:val="2"/>
          <w:sz w:val="22"/>
          <w:szCs w:val="22"/>
          <w:lang w:eastAsia="ko-KR"/>
        </w:rPr>
      </w:pPr>
      <w:r>
        <w:t>19.50</w:t>
      </w:r>
      <w:r>
        <w:rPr>
          <w:rFonts w:ascii="Calibri" w:eastAsia="맑은 고딕" w:hAnsi="Calibri"/>
          <w:kern w:val="2"/>
          <w:sz w:val="22"/>
          <w:szCs w:val="22"/>
          <w:lang w:eastAsia="ko-KR"/>
        </w:rPr>
        <w:tab/>
      </w:r>
      <w:r>
        <w:t>CT aspects of Application enablement for XRM Services Phase 2 [XRM_Ph2_App]</w:t>
      </w:r>
      <w:r>
        <w:tab/>
      </w:r>
      <w:r>
        <w:fldChar w:fldCharType="begin"/>
      </w:r>
      <w:r>
        <w:instrText xml:space="preserve"> PAGEREF _Toc183695187 \h </w:instrText>
      </w:r>
      <w:r>
        <w:fldChar w:fldCharType="separate"/>
      </w:r>
      <w:r>
        <w:t>179</w:t>
      </w:r>
      <w:r>
        <w:fldChar w:fldCharType="end"/>
      </w:r>
    </w:p>
    <w:p w14:paraId="20C2AF24" w14:textId="46D86CF0" w:rsidR="00DB771A" w:rsidRDefault="00DB771A">
      <w:pPr>
        <w:pStyle w:val="TOC3"/>
        <w:rPr>
          <w:rFonts w:ascii="Calibri" w:eastAsia="맑은 고딕" w:hAnsi="Calibri"/>
          <w:kern w:val="2"/>
          <w:sz w:val="22"/>
          <w:szCs w:val="22"/>
          <w:lang w:eastAsia="ko-KR"/>
        </w:rPr>
      </w:pPr>
      <w:r>
        <w:t>19.51</w:t>
      </w:r>
      <w:r>
        <w:rPr>
          <w:rFonts w:ascii="Calibri" w:eastAsia="맑은 고딕" w:hAnsi="Calibri"/>
          <w:kern w:val="2"/>
          <w:sz w:val="22"/>
          <w:szCs w:val="22"/>
          <w:lang w:eastAsia="ko-KR"/>
        </w:rPr>
        <w:tab/>
      </w:r>
      <w:r>
        <w:t>Rel-19 Enhancements of UE Policy [UEP19]</w:t>
      </w:r>
      <w:r>
        <w:tab/>
      </w:r>
      <w:r>
        <w:fldChar w:fldCharType="begin"/>
      </w:r>
      <w:r>
        <w:instrText xml:space="preserve"> PAGEREF _Toc183695188 \h </w:instrText>
      </w:r>
      <w:r>
        <w:fldChar w:fldCharType="separate"/>
      </w:r>
      <w:r>
        <w:t>180</w:t>
      </w:r>
      <w:r>
        <w:fldChar w:fldCharType="end"/>
      </w:r>
    </w:p>
    <w:p w14:paraId="67C5B884" w14:textId="4CF69C38" w:rsidR="00DB771A" w:rsidRDefault="00DB771A">
      <w:pPr>
        <w:pStyle w:val="TOC3"/>
        <w:rPr>
          <w:rFonts w:ascii="Calibri" w:eastAsia="맑은 고딕" w:hAnsi="Calibri"/>
          <w:kern w:val="2"/>
          <w:sz w:val="22"/>
          <w:szCs w:val="22"/>
          <w:lang w:eastAsia="ko-KR"/>
        </w:rPr>
      </w:pPr>
      <w:r>
        <w:t>19.52</w:t>
      </w:r>
      <w:r>
        <w:rPr>
          <w:rFonts w:ascii="Calibri" w:eastAsia="맑은 고딕" w:hAnsi="Calibri"/>
          <w:kern w:val="2"/>
          <w:sz w:val="22"/>
          <w:szCs w:val="22"/>
          <w:lang w:eastAsia="ko-KR"/>
        </w:rPr>
        <w:tab/>
      </w:r>
      <w:r>
        <w:t>Common API Framework (CAPIF) Phase 3 [CAPIF_Ph3]</w:t>
      </w:r>
      <w:r>
        <w:tab/>
      </w:r>
      <w:r>
        <w:fldChar w:fldCharType="begin"/>
      </w:r>
      <w:r>
        <w:instrText xml:space="preserve"> PAGEREF _Toc183695189 \h </w:instrText>
      </w:r>
      <w:r>
        <w:fldChar w:fldCharType="separate"/>
      </w:r>
      <w:r>
        <w:t>182</w:t>
      </w:r>
      <w:r>
        <w:fldChar w:fldCharType="end"/>
      </w:r>
    </w:p>
    <w:p w14:paraId="274481E3" w14:textId="0E028AF5" w:rsidR="00DB771A" w:rsidRDefault="00DB771A">
      <w:pPr>
        <w:pStyle w:val="TOC3"/>
        <w:rPr>
          <w:rFonts w:ascii="Calibri" w:eastAsia="맑은 고딕" w:hAnsi="Calibri"/>
          <w:kern w:val="2"/>
          <w:sz w:val="22"/>
          <w:szCs w:val="22"/>
          <w:lang w:eastAsia="ko-KR"/>
        </w:rPr>
      </w:pPr>
      <w:r>
        <w:t>19.53</w:t>
      </w:r>
      <w:r>
        <w:rPr>
          <w:rFonts w:ascii="Calibri" w:eastAsia="맑은 고딕" w:hAnsi="Calibri"/>
          <w:kern w:val="2"/>
          <w:sz w:val="22"/>
          <w:szCs w:val="22"/>
          <w:lang w:eastAsia="ko-KR"/>
        </w:rPr>
        <w:tab/>
      </w:r>
      <w:r>
        <w:t>CT aspects for enabling MSGin5G Service phase 3 [5GMARCH_Ph3]</w:t>
      </w:r>
      <w:r>
        <w:tab/>
      </w:r>
      <w:r>
        <w:fldChar w:fldCharType="begin"/>
      </w:r>
      <w:r>
        <w:instrText xml:space="preserve"> PAGEREF _Toc183695190 \h </w:instrText>
      </w:r>
      <w:r>
        <w:fldChar w:fldCharType="separate"/>
      </w:r>
      <w:r>
        <w:t>182</w:t>
      </w:r>
      <w:r>
        <w:fldChar w:fldCharType="end"/>
      </w:r>
    </w:p>
    <w:p w14:paraId="0A37A474" w14:textId="4494E044" w:rsidR="00DB771A" w:rsidRDefault="00DB771A">
      <w:pPr>
        <w:pStyle w:val="TOC3"/>
        <w:rPr>
          <w:rFonts w:ascii="Calibri" w:eastAsia="맑은 고딕" w:hAnsi="Calibri"/>
          <w:kern w:val="2"/>
          <w:sz w:val="22"/>
          <w:szCs w:val="22"/>
          <w:lang w:eastAsia="ko-KR"/>
        </w:rPr>
      </w:pPr>
      <w:r>
        <w:t>19.54</w:t>
      </w:r>
      <w:r>
        <w:rPr>
          <w:rFonts w:ascii="Calibri" w:eastAsia="맑은 고딕" w:hAnsi="Calibri"/>
          <w:kern w:val="2"/>
          <w:sz w:val="22"/>
          <w:szCs w:val="22"/>
          <w:lang w:eastAsia="ko-KR"/>
        </w:rPr>
        <w:tab/>
      </w:r>
      <w:r>
        <w:t>Any other Rel-19 Work item or Study item</w:t>
      </w:r>
      <w:r>
        <w:tab/>
      </w:r>
      <w:r>
        <w:fldChar w:fldCharType="begin"/>
      </w:r>
      <w:r>
        <w:instrText xml:space="preserve"> PAGEREF _Toc183695191 \h </w:instrText>
      </w:r>
      <w:r>
        <w:fldChar w:fldCharType="separate"/>
      </w:r>
      <w:r>
        <w:t>182</w:t>
      </w:r>
      <w:r>
        <w:fldChar w:fldCharType="end"/>
      </w:r>
    </w:p>
    <w:p w14:paraId="13ACB875" w14:textId="6A660507" w:rsidR="00DB771A" w:rsidRDefault="00DB771A">
      <w:pPr>
        <w:pStyle w:val="TOC2"/>
        <w:rPr>
          <w:rFonts w:ascii="Calibri" w:eastAsia="맑은 고딕" w:hAnsi="Calibri"/>
          <w:kern w:val="2"/>
          <w:sz w:val="22"/>
          <w:szCs w:val="22"/>
          <w:lang w:eastAsia="ko-KR"/>
        </w:rPr>
      </w:pPr>
      <w:r>
        <w:t>20</w:t>
      </w:r>
      <w:r>
        <w:rPr>
          <w:rFonts w:ascii="Calibri" w:eastAsia="맑은 고딕" w:hAnsi="Calibri"/>
          <w:kern w:val="2"/>
          <w:sz w:val="22"/>
          <w:szCs w:val="22"/>
          <w:lang w:eastAsia="ko-KR"/>
        </w:rPr>
        <w:tab/>
      </w:r>
      <w:r>
        <w:t>Specification in CT3 domain</w:t>
      </w:r>
      <w:r>
        <w:tab/>
      </w:r>
      <w:r>
        <w:fldChar w:fldCharType="begin"/>
      </w:r>
      <w:r>
        <w:instrText xml:space="preserve"> PAGEREF _Toc183695192 \h </w:instrText>
      </w:r>
      <w:r>
        <w:fldChar w:fldCharType="separate"/>
      </w:r>
      <w:r>
        <w:t>184</w:t>
      </w:r>
      <w:r>
        <w:fldChar w:fldCharType="end"/>
      </w:r>
    </w:p>
    <w:p w14:paraId="642D0A76" w14:textId="009BBFDD" w:rsidR="00DB771A" w:rsidRDefault="00DB771A">
      <w:pPr>
        <w:pStyle w:val="TOC3"/>
        <w:rPr>
          <w:rFonts w:ascii="Calibri" w:eastAsia="맑은 고딕" w:hAnsi="Calibri"/>
          <w:kern w:val="2"/>
          <w:sz w:val="22"/>
          <w:szCs w:val="22"/>
          <w:lang w:eastAsia="ko-KR"/>
        </w:rPr>
      </w:pPr>
      <w:r>
        <w:t>20.1</w:t>
      </w:r>
      <w:r>
        <w:rPr>
          <w:rFonts w:ascii="Calibri" w:eastAsia="맑은 고딕" w:hAnsi="Calibri"/>
          <w:kern w:val="2"/>
          <w:sz w:val="22"/>
          <w:szCs w:val="22"/>
          <w:lang w:eastAsia="ko-KR"/>
        </w:rPr>
        <w:tab/>
      </w:r>
      <w:r>
        <w:t>Specification status</w:t>
      </w:r>
      <w:r>
        <w:tab/>
      </w:r>
      <w:r>
        <w:fldChar w:fldCharType="begin"/>
      </w:r>
      <w:r>
        <w:instrText xml:space="preserve"> PAGEREF _Toc183695193 \h </w:instrText>
      </w:r>
      <w:r>
        <w:fldChar w:fldCharType="separate"/>
      </w:r>
      <w:r>
        <w:t>184</w:t>
      </w:r>
      <w:r>
        <w:fldChar w:fldCharType="end"/>
      </w:r>
    </w:p>
    <w:p w14:paraId="2EF74648" w14:textId="5BEFA0B2" w:rsidR="00DB771A" w:rsidRDefault="00DB771A">
      <w:pPr>
        <w:pStyle w:val="TOC3"/>
        <w:rPr>
          <w:rFonts w:ascii="Calibri" w:eastAsia="맑은 고딕" w:hAnsi="Calibri"/>
          <w:kern w:val="2"/>
          <w:sz w:val="22"/>
          <w:szCs w:val="22"/>
          <w:lang w:eastAsia="ko-KR"/>
        </w:rPr>
      </w:pPr>
      <w:r>
        <w:t>20.2</w:t>
      </w:r>
      <w:r>
        <w:rPr>
          <w:rFonts w:ascii="Calibri" w:eastAsia="맑은 고딕" w:hAnsi="Calibri"/>
          <w:kern w:val="2"/>
          <w:sz w:val="22"/>
          <w:szCs w:val="22"/>
          <w:lang w:eastAsia="ko-KR"/>
        </w:rPr>
        <w:tab/>
      </w:r>
      <w:r>
        <w:t>3GPP TS/TR for information</w:t>
      </w:r>
      <w:r>
        <w:tab/>
      </w:r>
      <w:r>
        <w:fldChar w:fldCharType="begin"/>
      </w:r>
      <w:r>
        <w:instrText xml:space="preserve"> PAGEREF _Toc183695194 \h </w:instrText>
      </w:r>
      <w:r>
        <w:fldChar w:fldCharType="separate"/>
      </w:r>
      <w:r>
        <w:t>184</w:t>
      </w:r>
      <w:r>
        <w:fldChar w:fldCharType="end"/>
      </w:r>
    </w:p>
    <w:p w14:paraId="5F5003D5" w14:textId="1B6EDA08" w:rsidR="00DB771A" w:rsidRDefault="00DB771A">
      <w:pPr>
        <w:pStyle w:val="TOC3"/>
        <w:rPr>
          <w:rFonts w:ascii="Calibri" w:eastAsia="맑은 고딕" w:hAnsi="Calibri"/>
          <w:kern w:val="2"/>
          <w:sz w:val="22"/>
          <w:szCs w:val="22"/>
          <w:lang w:eastAsia="ko-KR"/>
        </w:rPr>
      </w:pPr>
      <w:r>
        <w:t>20.3</w:t>
      </w:r>
      <w:r>
        <w:rPr>
          <w:rFonts w:ascii="Calibri" w:eastAsia="맑은 고딕" w:hAnsi="Calibri"/>
          <w:kern w:val="2"/>
          <w:sz w:val="22"/>
          <w:szCs w:val="22"/>
          <w:lang w:eastAsia="ko-KR"/>
        </w:rPr>
        <w:tab/>
      </w:r>
      <w:r>
        <w:t>3GPP TS/TR for approval</w:t>
      </w:r>
      <w:r>
        <w:tab/>
      </w:r>
      <w:r>
        <w:fldChar w:fldCharType="begin"/>
      </w:r>
      <w:r>
        <w:instrText xml:space="preserve"> PAGEREF _Toc183695195 \h </w:instrText>
      </w:r>
      <w:r>
        <w:fldChar w:fldCharType="separate"/>
      </w:r>
      <w:r>
        <w:t>184</w:t>
      </w:r>
      <w:r>
        <w:fldChar w:fldCharType="end"/>
      </w:r>
    </w:p>
    <w:p w14:paraId="1BAFEDC1" w14:textId="31D80715" w:rsidR="00DB771A" w:rsidRDefault="00DB771A">
      <w:pPr>
        <w:pStyle w:val="TOC2"/>
        <w:rPr>
          <w:rFonts w:ascii="Calibri" w:eastAsia="맑은 고딕" w:hAnsi="Calibri"/>
          <w:kern w:val="2"/>
          <w:sz w:val="22"/>
          <w:szCs w:val="22"/>
          <w:lang w:eastAsia="ko-KR"/>
        </w:rPr>
      </w:pPr>
      <w:r>
        <w:t>21</w:t>
      </w:r>
      <w:r>
        <w:rPr>
          <w:rFonts w:ascii="Calibri" w:eastAsia="맑은 고딕" w:hAnsi="Calibri"/>
          <w:kern w:val="2"/>
          <w:sz w:val="22"/>
          <w:szCs w:val="22"/>
          <w:lang w:eastAsia="ko-KR"/>
        </w:rPr>
        <w:tab/>
      </w:r>
      <w:r>
        <w:t>CT3 Work Organization</w:t>
      </w:r>
      <w:r>
        <w:tab/>
      </w:r>
      <w:r>
        <w:fldChar w:fldCharType="begin"/>
      </w:r>
      <w:r>
        <w:instrText xml:space="preserve"> PAGEREF _Toc183695196 \h </w:instrText>
      </w:r>
      <w:r>
        <w:fldChar w:fldCharType="separate"/>
      </w:r>
      <w:r>
        <w:t>184</w:t>
      </w:r>
      <w:r>
        <w:fldChar w:fldCharType="end"/>
      </w:r>
    </w:p>
    <w:p w14:paraId="4740C3C1" w14:textId="1E31504C" w:rsidR="00DB771A" w:rsidRDefault="00DB771A">
      <w:pPr>
        <w:pStyle w:val="TOC3"/>
        <w:rPr>
          <w:rFonts w:ascii="Calibri" w:eastAsia="맑은 고딕" w:hAnsi="Calibri"/>
          <w:kern w:val="2"/>
          <w:sz w:val="22"/>
          <w:szCs w:val="22"/>
          <w:lang w:eastAsia="ko-KR"/>
        </w:rPr>
      </w:pPr>
      <w:r>
        <w:t>21.1</w:t>
      </w:r>
      <w:r>
        <w:rPr>
          <w:rFonts w:ascii="Calibri" w:eastAsia="맑은 고딕" w:hAnsi="Calibri"/>
          <w:kern w:val="2"/>
          <w:sz w:val="22"/>
          <w:szCs w:val="22"/>
          <w:lang w:eastAsia="ko-KR"/>
        </w:rPr>
        <w:tab/>
      </w:r>
      <w:r>
        <w:t>Election of CT3 officials</w:t>
      </w:r>
      <w:r>
        <w:tab/>
      </w:r>
      <w:r>
        <w:fldChar w:fldCharType="begin"/>
      </w:r>
      <w:r>
        <w:instrText xml:space="preserve"> PAGEREF _Toc183695197 \h </w:instrText>
      </w:r>
      <w:r>
        <w:fldChar w:fldCharType="separate"/>
      </w:r>
      <w:r>
        <w:t>184</w:t>
      </w:r>
      <w:r>
        <w:fldChar w:fldCharType="end"/>
      </w:r>
    </w:p>
    <w:p w14:paraId="1AA29743" w14:textId="30BB6621" w:rsidR="00DB771A" w:rsidRDefault="00DB771A">
      <w:pPr>
        <w:pStyle w:val="TOC3"/>
        <w:rPr>
          <w:rFonts w:ascii="Calibri" w:eastAsia="맑은 고딕" w:hAnsi="Calibri"/>
          <w:kern w:val="2"/>
          <w:sz w:val="22"/>
          <w:szCs w:val="22"/>
          <w:lang w:eastAsia="ko-KR"/>
        </w:rPr>
      </w:pPr>
      <w:r>
        <w:t>21.2</w:t>
      </w:r>
      <w:r>
        <w:rPr>
          <w:rFonts w:ascii="Calibri" w:eastAsia="맑은 고딕" w:hAnsi="Calibri"/>
          <w:kern w:val="2"/>
          <w:sz w:val="22"/>
          <w:szCs w:val="22"/>
          <w:lang w:eastAsia="ko-KR"/>
        </w:rPr>
        <w:tab/>
      </w:r>
      <w:r>
        <w:t>Principles for work organization within CT3</w:t>
      </w:r>
      <w:r>
        <w:tab/>
      </w:r>
      <w:r>
        <w:fldChar w:fldCharType="begin"/>
      </w:r>
      <w:r>
        <w:instrText xml:space="preserve"> PAGEREF _Toc183695198 \h </w:instrText>
      </w:r>
      <w:r>
        <w:fldChar w:fldCharType="separate"/>
      </w:r>
      <w:r>
        <w:t>184</w:t>
      </w:r>
      <w:r>
        <w:fldChar w:fldCharType="end"/>
      </w:r>
    </w:p>
    <w:p w14:paraId="6A919824" w14:textId="67053A1D" w:rsidR="00DB771A" w:rsidRDefault="00DB771A">
      <w:pPr>
        <w:pStyle w:val="TOC3"/>
        <w:rPr>
          <w:rFonts w:ascii="Calibri" w:eastAsia="맑은 고딕" w:hAnsi="Calibri"/>
          <w:kern w:val="2"/>
          <w:sz w:val="22"/>
          <w:szCs w:val="22"/>
          <w:lang w:eastAsia="ko-KR"/>
        </w:rPr>
      </w:pPr>
      <w:r>
        <w:t>21.3</w:t>
      </w:r>
      <w:r>
        <w:rPr>
          <w:rFonts w:ascii="Calibri" w:eastAsia="맑은 고딕" w:hAnsi="Calibri"/>
          <w:kern w:val="2"/>
          <w:sz w:val="22"/>
          <w:szCs w:val="22"/>
          <w:lang w:eastAsia="ko-KR"/>
        </w:rPr>
        <w:tab/>
      </w:r>
      <w:r>
        <w:t>Terms of Reference</w:t>
      </w:r>
      <w:r>
        <w:tab/>
      </w:r>
      <w:r>
        <w:fldChar w:fldCharType="begin"/>
      </w:r>
      <w:r>
        <w:instrText xml:space="preserve"> PAGEREF _Toc183695199 \h </w:instrText>
      </w:r>
      <w:r>
        <w:fldChar w:fldCharType="separate"/>
      </w:r>
      <w:r>
        <w:t>184</w:t>
      </w:r>
      <w:r>
        <w:fldChar w:fldCharType="end"/>
      </w:r>
    </w:p>
    <w:p w14:paraId="6E867CC2" w14:textId="2F7D0035" w:rsidR="00DB771A" w:rsidRDefault="00DB771A">
      <w:pPr>
        <w:pStyle w:val="TOC3"/>
        <w:rPr>
          <w:rFonts w:ascii="Calibri" w:eastAsia="맑은 고딕" w:hAnsi="Calibri"/>
          <w:kern w:val="2"/>
          <w:sz w:val="22"/>
          <w:szCs w:val="22"/>
          <w:lang w:eastAsia="ko-KR"/>
        </w:rPr>
      </w:pPr>
      <w:r>
        <w:t>21.4</w:t>
      </w:r>
      <w:r>
        <w:rPr>
          <w:rFonts w:ascii="Calibri" w:eastAsia="맑은 고딕" w:hAnsi="Calibri"/>
          <w:kern w:val="2"/>
          <w:sz w:val="22"/>
          <w:szCs w:val="22"/>
          <w:lang w:eastAsia="ko-KR"/>
        </w:rPr>
        <w:tab/>
      </w:r>
      <w:r>
        <w:t>Support Arrangements</w:t>
      </w:r>
      <w:r>
        <w:tab/>
      </w:r>
      <w:r>
        <w:fldChar w:fldCharType="begin"/>
      </w:r>
      <w:r>
        <w:instrText xml:space="preserve"> PAGEREF _Toc183695200 \h </w:instrText>
      </w:r>
      <w:r>
        <w:fldChar w:fldCharType="separate"/>
      </w:r>
      <w:r>
        <w:t>184</w:t>
      </w:r>
      <w:r>
        <w:fldChar w:fldCharType="end"/>
      </w:r>
    </w:p>
    <w:p w14:paraId="386D1CF5" w14:textId="394D2959" w:rsidR="00DB771A" w:rsidRDefault="00DB771A">
      <w:pPr>
        <w:pStyle w:val="TOC3"/>
        <w:rPr>
          <w:rFonts w:ascii="Calibri" w:eastAsia="맑은 고딕" w:hAnsi="Calibri"/>
          <w:kern w:val="2"/>
          <w:sz w:val="22"/>
          <w:szCs w:val="22"/>
          <w:lang w:eastAsia="ko-KR"/>
        </w:rPr>
      </w:pPr>
      <w:r>
        <w:t>21.5</w:t>
      </w:r>
      <w:r>
        <w:rPr>
          <w:rFonts w:ascii="Calibri" w:eastAsia="맑은 고딕" w:hAnsi="Calibri"/>
          <w:kern w:val="2"/>
          <w:sz w:val="22"/>
          <w:szCs w:val="22"/>
          <w:lang w:eastAsia="ko-KR"/>
        </w:rPr>
        <w:tab/>
      </w:r>
      <w:r>
        <w:t>Working methods</w:t>
      </w:r>
      <w:r>
        <w:tab/>
      </w:r>
      <w:r>
        <w:fldChar w:fldCharType="begin"/>
      </w:r>
      <w:r>
        <w:instrText xml:space="preserve"> PAGEREF _Toc183695201 \h </w:instrText>
      </w:r>
      <w:r>
        <w:fldChar w:fldCharType="separate"/>
      </w:r>
      <w:r>
        <w:t>184</w:t>
      </w:r>
      <w:r>
        <w:fldChar w:fldCharType="end"/>
      </w:r>
    </w:p>
    <w:p w14:paraId="4CFCADDB" w14:textId="4C750C91" w:rsidR="00DB771A" w:rsidRDefault="00DB771A">
      <w:pPr>
        <w:pStyle w:val="TOC3"/>
        <w:rPr>
          <w:rFonts w:ascii="Calibri" w:eastAsia="맑은 고딕" w:hAnsi="Calibri"/>
          <w:kern w:val="2"/>
          <w:sz w:val="22"/>
          <w:szCs w:val="22"/>
          <w:lang w:eastAsia="ko-KR"/>
        </w:rPr>
      </w:pPr>
      <w:r>
        <w:t>21.6</w:t>
      </w:r>
      <w:r>
        <w:rPr>
          <w:rFonts w:ascii="Calibri" w:eastAsia="맑은 고딕" w:hAnsi="Calibri"/>
          <w:kern w:val="2"/>
          <w:sz w:val="22"/>
          <w:szCs w:val="22"/>
          <w:lang w:eastAsia="ko-KR"/>
        </w:rPr>
        <w:tab/>
      </w:r>
      <w:r>
        <w:t>Future Meeting Schedule</w:t>
      </w:r>
      <w:r>
        <w:tab/>
      </w:r>
      <w:r>
        <w:fldChar w:fldCharType="begin"/>
      </w:r>
      <w:r>
        <w:instrText xml:space="preserve"> PAGEREF _Toc183695202 \h </w:instrText>
      </w:r>
      <w:r>
        <w:fldChar w:fldCharType="separate"/>
      </w:r>
      <w:r>
        <w:t>184</w:t>
      </w:r>
      <w:r>
        <w:fldChar w:fldCharType="end"/>
      </w:r>
    </w:p>
    <w:p w14:paraId="14A69602" w14:textId="0B4B0840" w:rsidR="00DB771A" w:rsidRDefault="00DB771A">
      <w:pPr>
        <w:pStyle w:val="TOC3"/>
        <w:rPr>
          <w:rFonts w:ascii="Calibri" w:eastAsia="맑은 고딕" w:hAnsi="Calibri"/>
          <w:kern w:val="2"/>
          <w:sz w:val="22"/>
          <w:szCs w:val="22"/>
          <w:lang w:eastAsia="ko-KR"/>
        </w:rPr>
      </w:pPr>
      <w:r>
        <w:t>21.7</w:t>
      </w:r>
      <w:r>
        <w:rPr>
          <w:rFonts w:ascii="Calibri" w:eastAsia="맑은 고딕" w:hAnsi="Calibri"/>
          <w:kern w:val="2"/>
          <w:sz w:val="22"/>
          <w:szCs w:val="22"/>
          <w:lang w:eastAsia="ko-KR"/>
        </w:rPr>
        <w:tab/>
      </w:r>
      <w:r>
        <w:t>Future Releases and time planning</w:t>
      </w:r>
      <w:r>
        <w:tab/>
      </w:r>
      <w:r>
        <w:fldChar w:fldCharType="begin"/>
      </w:r>
      <w:r>
        <w:instrText xml:space="preserve"> PAGEREF _Toc183695203 \h </w:instrText>
      </w:r>
      <w:r>
        <w:fldChar w:fldCharType="separate"/>
      </w:r>
      <w:r>
        <w:t>184</w:t>
      </w:r>
      <w:r>
        <w:fldChar w:fldCharType="end"/>
      </w:r>
    </w:p>
    <w:p w14:paraId="55D59055" w14:textId="78C94C88" w:rsidR="00DB771A" w:rsidRDefault="00DB771A">
      <w:pPr>
        <w:pStyle w:val="TOC2"/>
        <w:rPr>
          <w:rFonts w:ascii="Calibri" w:eastAsia="맑은 고딕" w:hAnsi="Calibri"/>
          <w:kern w:val="2"/>
          <w:sz w:val="22"/>
          <w:szCs w:val="22"/>
          <w:lang w:eastAsia="ko-KR"/>
        </w:rPr>
      </w:pPr>
      <w:r>
        <w:t>22</w:t>
      </w:r>
      <w:r>
        <w:rPr>
          <w:rFonts w:ascii="Calibri" w:eastAsia="맑은 고딕" w:hAnsi="Calibri"/>
          <w:kern w:val="2"/>
          <w:sz w:val="22"/>
          <w:szCs w:val="22"/>
          <w:lang w:eastAsia="ko-KR"/>
        </w:rPr>
        <w:tab/>
      </w:r>
      <w:r>
        <w:t>Review of 3GPP Work Plan</w:t>
      </w:r>
      <w:r>
        <w:tab/>
      </w:r>
      <w:r>
        <w:fldChar w:fldCharType="begin"/>
      </w:r>
      <w:r>
        <w:instrText xml:space="preserve"> PAGEREF _Toc183695204 \h </w:instrText>
      </w:r>
      <w:r>
        <w:fldChar w:fldCharType="separate"/>
      </w:r>
      <w:r>
        <w:t>184</w:t>
      </w:r>
      <w:r>
        <w:fldChar w:fldCharType="end"/>
      </w:r>
    </w:p>
    <w:p w14:paraId="7D0F0343" w14:textId="1841CD32" w:rsidR="00DB771A" w:rsidRDefault="00DB771A">
      <w:pPr>
        <w:pStyle w:val="TOC2"/>
        <w:rPr>
          <w:rFonts w:ascii="Calibri" w:eastAsia="맑은 고딕" w:hAnsi="Calibri"/>
          <w:kern w:val="2"/>
          <w:sz w:val="22"/>
          <w:szCs w:val="22"/>
          <w:lang w:eastAsia="ko-KR"/>
        </w:rPr>
      </w:pPr>
      <w:r>
        <w:t>23</w:t>
      </w:r>
      <w:r>
        <w:rPr>
          <w:rFonts w:ascii="Calibri" w:eastAsia="맑은 고딕" w:hAnsi="Calibri"/>
          <w:kern w:val="2"/>
          <w:sz w:val="22"/>
          <w:szCs w:val="22"/>
          <w:lang w:eastAsia="ko-KR"/>
        </w:rPr>
        <w:tab/>
      </w:r>
      <w:r>
        <w:t>Any other business</w:t>
      </w:r>
      <w:r>
        <w:tab/>
      </w:r>
      <w:r>
        <w:fldChar w:fldCharType="begin"/>
      </w:r>
      <w:r>
        <w:instrText xml:space="preserve"> PAGEREF _Toc183695205 \h </w:instrText>
      </w:r>
      <w:r>
        <w:fldChar w:fldCharType="separate"/>
      </w:r>
      <w:r>
        <w:t>184</w:t>
      </w:r>
      <w:r>
        <w:fldChar w:fldCharType="end"/>
      </w:r>
    </w:p>
    <w:p w14:paraId="43FD213E" w14:textId="1E41B778" w:rsidR="00DB771A" w:rsidRDefault="00DB771A">
      <w:pPr>
        <w:pStyle w:val="TOC2"/>
        <w:rPr>
          <w:rFonts w:ascii="Calibri" w:eastAsia="맑은 고딕" w:hAnsi="Calibri"/>
          <w:kern w:val="2"/>
          <w:sz w:val="22"/>
          <w:szCs w:val="22"/>
          <w:lang w:eastAsia="ko-KR"/>
        </w:rPr>
      </w:pPr>
      <w:r>
        <w:t>24</w:t>
      </w:r>
      <w:r>
        <w:rPr>
          <w:rFonts w:ascii="Calibri" w:eastAsia="맑은 고딕" w:hAnsi="Calibri"/>
          <w:kern w:val="2"/>
          <w:sz w:val="22"/>
          <w:szCs w:val="22"/>
          <w:lang w:eastAsia="ko-KR"/>
        </w:rPr>
        <w:tab/>
      </w:r>
      <w:r>
        <w:t>Closing of the meeting</w:t>
      </w:r>
      <w:r>
        <w:tab/>
      </w:r>
      <w:r>
        <w:fldChar w:fldCharType="begin"/>
      </w:r>
      <w:r>
        <w:instrText xml:space="preserve"> PAGEREF _Toc183695206 \h </w:instrText>
      </w:r>
      <w:r>
        <w:fldChar w:fldCharType="separate"/>
      </w:r>
      <w:r>
        <w:t>185</w:t>
      </w:r>
      <w:r>
        <w:fldChar w:fldCharType="end"/>
      </w:r>
    </w:p>
    <w:p w14:paraId="5CD7FC16" w14:textId="60F123C2" w:rsidR="00DB771A" w:rsidRDefault="00DB771A" w:rsidP="00DB771A">
      <w:r>
        <w:fldChar w:fldCharType="end"/>
      </w:r>
    </w:p>
    <w:p w14:paraId="34572C55" w14:textId="77777777" w:rsidR="00DB771A" w:rsidRDefault="00DB771A" w:rsidP="00DB771A">
      <w:pPr>
        <w:pStyle w:val="Heading2"/>
      </w:pPr>
      <w:r>
        <w:br w:type="page"/>
      </w:r>
      <w:bookmarkStart w:id="0" w:name="_Toc183694924"/>
      <w:r>
        <w:lastRenderedPageBreak/>
        <w:t>1</w:t>
      </w:r>
      <w:r>
        <w:tab/>
        <w:t>Opening of the meeting</w:t>
      </w:r>
      <w:bookmarkEnd w:id="0"/>
    </w:p>
    <w:p w14:paraId="706A67CA" w14:textId="77777777" w:rsidR="00DB771A" w:rsidRDefault="00DB771A" w:rsidP="00DB771A">
      <w:pPr>
        <w:pStyle w:val="Heading3"/>
      </w:pPr>
      <w:bookmarkStart w:id="1" w:name="_Toc183694925"/>
      <w:r>
        <w:t>1.1</w:t>
      </w:r>
      <w:r>
        <w:tab/>
        <w:t>Welcome speech</w:t>
      </w:r>
      <w:bookmarkEnd w:id="1"/>
    </w:p>
    <w:p w14:paraId="1B2E0ADB" w14:textId="77777777" w:rsidR="00DB771A" w:rsidRDefault="00DB771A" w:rsidP="00DB771A">
      <w:pPr>
        <w:pStyle w:val="Heading3"/>
      </w:pPr>
      <w:bookmarkStart w:id="2" w:name="_Toc183694926"/>
      <w:r>
        <w:t>1.2</w:t>
      </w:r>
      <w:r>
        <w:tab/>
        <w:t>IPR disclosures</w:t>
      </w:r>
      <w:bookmarkEnd w:id="2"/>
    </w:p>
    <w:p w14:paraId="4EA03E82" w14:textId="77777777" w:rsidR="00B96674" w:rsidRDefault="00B96674" w:rsidP="00B96674">
      <w:bookmarkStart w:id="3" w:name="_Toc183694927"/>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48AD0CC" w14:textId="77777777" w:rsidR="00B96674" w:rsidRDefault="00B96674" w:rsidP="00B96674">
      <w:r>
        <w:t>The delegates were asked to take note that they were thereby invited:</w:t>
      </w:r>
    </w:p>
    <w:p w14:paraId="0C791E92" w14:textId="77777777" w:rsidR="00B96674" w:rsidRDefault="00B96674" w:rsidP="00B96674">
      <w:r>
        <w:t>to investigate whether their organization or any other organization owns IPRs which were, or were likely to become Essential in respect of the work of 3GPP.</w:t>
      </w:r>
    </w:p>
    <w:p w14:paraId="1D966F47" w14:textId="77777777" w:rsidR="00B96674" w:rsidRDefault="00B96674" w:rsidP="00B96674">
      <w:r>
        <w:t xml:space="preserve">to notify their respective Organizational Partners of all potential IPRs, e.g., for ETSI, by means of the IPR Information Statement and the Licensing declaration forms </w:t>
      </w:r>
    </w:p>
    <w:p w14:paraId="09F9921F" w14:textId="77777777" w:rsidR="00DB771A" w:rsidRDefault="00DB771A" w:rsidP="00DB771A">
      <w:pPr>
        <w:pStyle w:val="Heading3"/>
      </w:pPr>
      <w:r>
        <w:t>1.3</w:t>
      </w:r>
      <w:r>
        <w:tab/>
        <w:t>Antitrust declarations</w:t>
      </w:r>
      <w:bookmarkEnd w:id="3"/>
    </w:p>
    <w:p w14:paraId="263D6FC3" w14:textId="77777777" w:rsidR="00DE07EC" w:rsidRDefault="00DE07EC" w:rsidP="00DE07EC">
      <w:bookmarkStart w:id="4" w:name="_Toc183694928"/>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389443D8" w14:textId="77777777" w:rsidR="00DB771A" w:rsidRDefault="00DB771A" w:rsidP="00DB771A">
      <w:pPr>
        <w:pStyle w:val="Heading2"/>
      </w:pPr>
      <w:r>
        <w:t>2</w:t>
      </w:r>
      <w:r>
        <w:tab/>
        <w:t>Approval of the agenda and registration of new documents</w:t>
      </w:r>
      <w:bookmarkEnd w:id="4"/>
    </w:p>
    <w:p w14:paraId="7D44CF88" w14:textId="77777777" w:rsidR="00DB771A" w:rsidRDefault="00DB771A" w:rsidP="00DB771A">
      <w:pPr>
        <w:pStyle w:val="Heading3"/>
      </w:pPr>
      <w:bookmarkStart w:id="5" w:name="_Toc183694929"/>
      <w:r>
        <w:t>2.1</w:t>
      </w:r>
      <w:r>
        <w:tab/>
        <w:t>Approval of the agenda</w:t>
      </w:r>
      <w:bookmarkEnd w:id="5"/>
    </w:p>
    <w:p w14:paraId="7AEF9C66" w14:textId="02FFBC5F" w:rsidR="00DB771A" w:rsidRDefault="00DB771A" w:rsidP="00DB771A">
      <w:pPr>
        <w:rPr>
          <w:rFonts w:ascii="Arial" w:hAnsi="Arial" w:cs="Arial"/>
          <w:b/>
          <w:sz w:val="24"/>
        </w:rPr>
      </w:pPr>
      <w:r>
        <w:rPr>
          <w:rFonts w:ascii="Arial" w:hAnsi="Arial" w:cs="Arial"/>
          <w:b/>
          <w:color w:val="0000FF"/>
          <w:sz w:val="24"/>
        </w:rPr>
        <w:t>C3-246000</w:t>
      </w:r>
      <w:r>
        <w:rPr>
          <w:rFonts w:ascii="Arial" w:hAnsi="Arial" w:cs="Arial"/>
          <w:b/>
          <w:color w:val="0000FF"/>
          <w:sz w:val="24"/>
        </w:rPr>
        <w:tab/>
      </w:r>
      <w:r>
        <w:rPr>
          <w:rFonts w:ascii="Arial" w:hAnsi="Arial" w:cs="Arial"/>
          <w:b/>
          <w:sz w:val="24"/>
        </w:rPr>
        <w:t>Draft Agenda for the CT3#138</w:t>
      </w:r>
    </w:p>
    <w:p w14:paraId="631303B7" w14:textId="77777777" w:rsidR="00DB771A" w:rsidRDefault="00DB771A" w:rsidP="00DB771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3BE279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00336" w14:textId="3B7FDE52" w:rsidR="00DB771A" w:rsidRDefault="00DB771A" w:rsidP="00DB771A">
      <w:pPr>
        <w:rPr>
          <w:rFonts w:ascii="Arial" w:hAnsi="Arial" w:cs="Arial"/>
          <w:b/>
          <w:sz w:val="24"/>
        </w:rPr>
      </w:pPr>
      <w:r>
        <w:rPr>
          <w:rFonts w:ascii="Arial" w:hAnsi="Arial" w:cs="Arial"/>
          <w:b/>
          <w:color w:val="0000FF"/>
          <w:sz w:val="24"/>
        </w:rPr>
        <w:t>C3-246001</w:t>
      </w:r>
      <w:r>
        <w:rPr>
          <w:rFonts w:ascii="Arial" w:hAnsi="Arial" w:cs="Arial"/>
          <w:b/>
          <w:color w:val="0000FF"/>
          <w:sz w:val="24"/>
        </w:rPr>
        <w:tab/>
      </w:r>
      <w:r>
        <w:rPr>
          <w:rFonts w:ascii="Arial" w:hAnsi="Arial" w:cs="Arial"/>
          <w:b/>
          <w:sz w:val="24"/>
        </w:rPr>
        <w:t>Meeting guidance for CT3#138</w:t>
      </w:r>
    </w:p>
    <w:p w14:paraId="396E2010" w14:textId="77777777" w:rsidR="00DB771A" w:rsidRDefault="00DB771A" w:rsidP="00DB771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20FF66A"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95063" w14:textId="7AC94C4B" w:rsidR="00DB771A" w:rsidRDefault="00DB771A" w:rsidP="00DB771A">
      <w:pPr>
        <w:rPr>
          <w:rFonts w:ascii="Arial" w:hAnsi="Arial" w:cs="Arial"/>
          <w:b/>
          <w:sz w:val="24"/>
        </w:rPr>
      </w:pPr>
      <w:r>
        <w:rPr>
          <w:rFonts w:ascii="Arial" w:hAnsi="Arial" w:cs="Arial"/>
          <w:b/>
          <w:color w:val="0000FF"/>
          <w:sz w:val="24"/>
        </w:rPr>
        <w:t>C3-246002</w:t>
      </w:r>
      <w:r>
        <w:rPr>
          <w:rFonts w:ascii="Arial" w:hAnsi="Arial" w:cs="Arial"/>
          <w:b/>
          <w:color w:val="0000FF"/>
          <w:sz w:val="24"/>
        </w:rPr>
        <w:tab/>
      </w:r>
      <w:r>
        <w:rPr>
          <w:rFonts w:ascii="Arial" w:hAnsi="Arial" w:cs="Arial"/>
          <w:b/>
          <w:sz w:val="24"/>
        </w:rPr>
        <w:t>Procedure after CT3#138</w:t>
      </w:r>
    </w:p>
    <w:p w14:paraId="1303CB84" w14:textId="77777777" w:rsidR="00DB771A" w:rsidRDefault="00DB771A" w:rsidP="00DB771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78E9E84"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C7676" w14:textId="77777777" w:rsidR="00DB771A" w:rsidRDefault="00DB771A" w:rsidP="00DB771A">
      <w:pPr>
        <w:pStyle w:val="Heading3"/>
      </w:pPr>
      <w:bookmarkStart w:id="6" w:name="_Toc183694930"/>
      <w:r>
        <w:t>2.2</w:t>
      </w:r>
      <w:r>
        <w:tab/>
        <w:t>Proposed schedule</w:t>
      </w:r>
      <w:bookmarkEnd w:id="6"/>
    </w:p>
    <w:p w14:paraId="42D87CE8" w14:textId="216F3220" w:rsidR="00DB771A" w:rsidRDefault="00DB771A" w:rsidP="00DB771A">
      <w:pPr>
        <w:rPr>
          <w:rFonts w:ascii="Arial" w:hAnsi="Arial" w:cs="Arial"/>
          <w:b/>
          <w:sz w:val="24"/>
        </w:rPr>
      </w:pPr>
      <w:r>
        <w:rPr>
          <w:rFonts w:ascii="Arial" w:hAnsi="Arial" w:cs="Arial"/>
          <w:b/>
          <w:color w:val="0000FF"/>
          <w:sz w:val="24"/>
        </w:rPr>
        <w:t>C3-246003</w:t>
      </w:r>
      <w:r>
        <w:rPr>
          <w:rFonts w:ascii="Arial" w:hAnsi="Arial" w:cs="Arial"/>
          <w:b/>
          <w:color w:val="0000FF"/>
          <w:sz w:val="24"/>
        </w:rPr>
        <w:tab/>
      </w:r>
      <w:r>
        <w:rPr>
          <w:rFonts w:ascii="Arial" w:hAnsi="Arial" w:cs="Arial"/>
          <w:b/>
          <w:sz w:val="24"/>
        </w:rPr>
        <w:t>Proposed Schedule for CT3#138</w:t>
      </w:r>
    </w:p>
    <w:p w14:paraId="0813E361" w14:textId="77777777" w:rsidR="00DB771A" w:rsidRDefault="00DB771A" w:rsidP="00DB771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75F1D83" w14:textId="77777777" w:rsidR="00DB771A" w:rsidRDefault="00DB771A" w:rsidP="00DB771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A2C6C" w14:textId="77777777" w:rsidR="00DB771A" w:rsidRDefault="00DB771A" w:rsidP="00DB771A">
      <w:pPr>
        <w:pStyle w:val="Heading3"/>
      </w:pPr>
      <w:bookmarkStart w:id="7" w:name="_Toc183694931"/>
      <w:r>
        <w:t>2.3</w:t>
      </w:r>
      <w:r>
        <w:tab/>
        <w:t>Registration of documents</w:t>
      </w:r>
      <w:bookmarkEnd w:id="7"/>
    </w:p>
    <w:p w14:paraId="300DD5A7" w14:textId="782262BE" w:rsidR="00DB771A" w:rsidRDefault="00DB771A" w:rsidP="00DB771A">
      <w:pPr>
        <w:rPr>
          <w:rFonts w:ascii="Arial" w:hAnsi="Arial" w:cs="Arial"/>
          <w:b/>
          <w:sz w:val="24"/>
        </w:rPr>
      </w:pPr>
      <w:r>
        <w:rPr>
          <w:rFonts w:ascii="Arial" w:hAnsi="Arial" w:cs="Arial"/>
          <w:b/>
          <w:color w:val="0000FF"/>
          <w:sz w:val="24"/>
        </w:rPr>
        <w:t>C3-246004</w:t>
      </w:r>
      <w:r>
        <w:rPr>
          <w:rFonts w:ascii="Arial" w:hAnsi="Arial" w:cs="Arial"/>
          <w:b/>
          <w:color w:val="0000FF"/>
          <w:sz w:val="24"/>
        </w:rPr>
        <w:tab/>
      </w:r>
      <w:r>
        <w:rPr>
          <w:rFonts w:ascii="Arial" w:hAnsi="Arial" w:cs="Arial"/>
          <w:b/>
          <w:sz w:val="24"/>
        </w:rPr>
        <w:t>Allocation of documents to agenda items (at submission deadline)</w:t>
      </w:r>
    </w:p>
    <w:p w14:paraId="577D64F5" w14:textId="77777777" w:rsidR="00DB771A" w:rsidRDefault="00DB771A" w:rsidP="00DB771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5A57706"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C53FA" w14:textId="7A128355" w:rsidR="00DB771A" w:rsidRDefault="00DB771A" w:rsidP="00DB771A">
      <w:pPr>
        <w:rPr>
          <w:rFonts w:ascii="Arial" w:hAnsi="Arial" w:cs="Arial"/>
          <w:b/>
          <w:sz w:val="24"/>
        </w:rPr>
      </w:pPr>
      <w:r>
        <w:rPr>
          <w:rFonts w:ascii="Arial" w:hAnsi="Arial" w:cs="Arial"/>
          <w:b/>
          <w:color w:val="0000FF"/>
          <w:sz w:val="24"/>
        </w:rPr>
        <w:t>C3-246005</w:t>
      </w:r>
      <w:r>
        <w:rPr>
          <w:rFonts w:ascii="Arial" w:hAnsi="Arial" w:cs="Arial"/>
          <w:b/>
          <w:color w:val="0000FF"/>
          <w:sz w:val="24"/>
        </w:rPr>
        <w:tab/>
      </w:r>
      <w:r>
        <w:rPr>
          <w:rFonts w:ascii="Arial" w:hAnsi="Arial" w:cs="Arial"/>
          <w:b/>
          <w:sz w:val="24"/>
        </w:rPr>
        <w:t>Allocation of documents to agenda items (Start of Day 1)</w:t>
      </w:r>
    </w:p>
    <w:p w14:paraId="50977F8A" w14:textId="77777777" w:rsidR="00DB771A" w:rsidRDefault="00DB771A" w:rsidP="00DB771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1E7C736"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C3-246345</w:t>
      </w:r>
      <w:r>
        <w:rPr>
          <w:color w:val="993300"/>
          <w:u w:val="single"/>
        </w:rPr>
        <w:t>.</w:t>
      </w:r>
    </w:p>
    <w:p w14:paraId="01FD2651" w14:textId="736BE5EA" w:rsidR="00DB771A" w:rsidRDefault="00DB771A" w:rsidP="00DB771A">
      <w:pPr>
        <w:rPr>
          <w:rFonts w:ascii="Arial" w:hAnsi="Arial" w:cs="Arial"/>
          <w:b/>
          <w:sz w:val="24"/>
        </w:rPr>
      </w:pPr>
      <w:r>
        <w:rPr>
          <w:rFonts w:ascii="Arial" w:hAnsi="Arial" w:cs="Arial"/>
          <w:b/>
          <w:color w:val="0000FF"/>
          <w:sz w:val="24"/>
        </w:rPr>
        <w:t>C3-246006</w:t>
      </w:r>
      <w:r>
        <w:rPr>
          <w:rFonts w:ascii="Arial" w:hAnsi="Arial" w:cs="Arial"/>
          <w:b/>
          <w:color w:val="0000FF"/>
          <w:sz w:val="24"/>
        </w:rPr>
        <w:tab/>
      </w:r>
      <w:r>
        <w:rPr>
          <w:rFonts w:ascii="Arial" w:hAnsi="Arial" w:cs="Arial"/>
          <w:b/>
          <w:sz w:val="24"/>
        </w:rPr>
        <w:t>Allocation of documents to agenda items (Start of Day 2)</w:t>
      </w:r>
    </w:p>
    <w:p w14:paraId="3AB8D02F" w14:textId="77777777" w:rsidR="00DB771A" w:rsidRDefault="00DB771A" w:rsidP="00DB771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D04F7B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B725E" w14:textId="2F84875C" w:rsidR="00DB771A" w:rsidRDefault="00DB771A" w:rsidP="00DB771A">
      <w:pPr>
        <w:rPr>
          <w:rFonts w:ascii="Arial" w:hAnsi="Arial" w:cs="Arial"/>
          <w:b/>
          <w:sz w:val="24"/>
        </w:rPr>
      </w:pPr>
      <w:r>
        <w:rPr>
          <w:rFonts w:ascii="Arial" w:hAnsi="Arial" w:cs="Arial"/>
          <w:b/>
          <w:color w:val="0000FF"/>
          <w:sz w:val="24"/>
        </w:rPr>
        <w:t>C3-246007</w:t>
      </w:r>
      <w:r>
        <w:rPr>
          <w:rFonts w:ascii="Arial" w:hAnsi="Arial" w:cs="Arial"/>
          <w:b/>
          <w:color w:val="0000FF"/>
          <w:sz w:val="24"/>
        </w:rPr>
        <w:tab/>
      </w:r>
      <w:r>
        <w:rPr>
          <w:rFonts w:ascii="Arial" w:hAnsi="Arial" w:cs="Arial"/>
          <w:b/>
          <w:sz w:val="24"/>
        </w:rPr>
        <w:t>Allocation of documents to agenda items (Start of Day 3)</w:t>
      </w:r>
    </w:p>
    <w:p w14:paraId="6DAE814E" w14:textId="77777777" w:rsidR="00DB771A" w:rsidRDefault="00DB771A" w:rsidP="00DB771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58C4C9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699F5" w14:textId="766F2F7E" w:rsidR="00DB771A" w:rsidRDefault="00DB771A" w:rsidP="00DB771A">
      <w:pPr>
        <w:rPr>
          <w:rFonts w:ascii="Arial" w:hAnsi="Arial" w:cs="Arial"/>
          <w:b/>
          <w:sz w:val="24"/>
        </w:rPr>
      </w:pPr>
      <w:r>
        <w:rPr>
          <w:rFonts w:ascii="Arial" w:hAnsi="Arial" w:cs="Arial"/>
          <w:b/>
          <w:color w:val="0000FF"/>
          <w:sz w:val="24"/>
        </w:rPr>
        <w:t>C3-246008</w:t>
      </w:r>
      <w:r>
        <w:rPr>
          <w:rFonts w:ascii="Arial" w:hAnsi="Arial" w:cs="Arial"/>
          <w:b/>
          <w:color w:val="0000FF"/>
          <w:sz w:val="24"/>
        </w:rPr>
        <w:tab/>
      </w:r>
      <w:r>
        <w:rPr>
          <w:rFonts w:ascii="Arial" w:hAnsi="Arial" w:cs="Arial"/>
          <w:b/>
          <w:sz w:val="24"/>
        </w:rPr>
        <w:t>Allocation of documents to agenda items (Start of Day 4)</w:t>
      </w:r>
    </w:p>
    <w:p w14:paraId="004CE96E" w14:textId="77777777" w:rsidR="00DB771A" w:rsidRDefault="00DB771A" w:rsidP="00DB771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E34D76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0B9C7" w14:textId="145B469F" w:rsidR="00DB771A" w:rsidRDefault="00DB771A" w:rsidP="00DB771A">
      <w:pPr>
        <w:rPr>
          <w:rFonts w:ascii="Arial" w:hAnsi="Arial" w:cs="Arial"/>
          <w:b/>
          <w:sz w:val="24"/>
        </w:rPr>
      </w:pPr>
      <w:r>
        <w:rPr>
          <w:rFonts w:ascii="Arial" w:hAnsi="Arial" w:cs="Arial"/>
          <w:b/>
          <w:color w:val="0000FF"/>
          <w:sz w:val="24"/>
        </w:rPr>
        <w:t>C3-246009</w:t>
      </w:r>
      <w:r>
        <w:rPr>
          <w:rFonts w:ascii="Arial" w:hAnsi="Arial" w:cs="Arial"/>
          <w:b/>
          <w:color w:val="0000FF"/>
          <w:sz w:val="24"/>
        </w:rPr>
        <w:tab/>
      </w:r>
      <w:r>
        <w:rPr>
          <w:rFonts w:ascii="Arial" w:hAnsi="Arial" w:cs="Arial"/>
          <w:b/>
          <w:sz w:val="24"/>
        </w:rPr>
        <w:t>Allocation of documents to agenda items (Start of Day 5)</w:t>
      </w:r>
    </w:p>
    <w:p w14:paraId="18D9B355" w14:textId="77777777" w:rsidR="00DB771A" w:rsidRDefault="00DB771A" w:rsidP="00DB771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497EBF3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6E638" w14:textId="40133B02" w:rsidR="00DB771A" w:rsidRDefault="00DB771A" w:rsidP="00DB771A">
      <w:pPr>
        <w:rPr>
          <w:rFonts w:ascii="Arial" w:hAnsi="Arial" w:cs="Arial"/>
          <w:b/>
          <w:sz w:val="24"/>
        </w:rPr>
      </w:pPr>
      <w:r>
        <w:rPr>
          <w:rFonts w:ascii="Arial" w:hAnsi="Arial" w:cs="Arial"/>
          <w:b/>
          <w:color w:val="0000FF"/>
          <w:sz w:val="24"/>
        </w:rPr>
        <w:t>C3-246010</w:t>
      </w:r>
      <w:r>
        <w:rPr>
          <w:rFonts w:ascii="Arial" w:hAnsi="Arial" w:cs="Arial"/>
          <w:b/>
          <w:color w:val="0000FF"/>
          <w:sz w:val="24"/>
        </w:rPr>
        <w:tab/>
      </w:r>
      <w:r>
        <w:rPr>
          <w:rFonts w:ascii="Arial" w:hAnsi="Arial" w:cs="Arial"/>
          <w:b/>
          <w:sz w:val="24"/>
        </w:rPr>
        <w:t>Allocation of documents to agenda items (End of Day 5)</w:t>
      </w:r>
    </w:p>
    <w:p w14:paraId="37B5E9B5" w14:textId="77777777" w:rsidR="00DB771A" w:rsidRDefault="00DB771A" w:rsidP="00DB771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D73A7F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2CD7A" w14:textId="139C92FE" w:rsidR="00DB771A" w:rsidRDefault="00DB771A" w:rsidP="00DB771A">
      <w:pPr>
        <w:rPr>
          <w:rFonts w:ascii="Arial" w:hAnsi="Arial" w:cs="Arial"/>
          <w:b/>
          <w:sz w:val="24"/>
        </w:rPr>
      </w:pPr>
      <w:r>
        <w:rPr>
          <w:rFonts w:ascii="Arial" w:hAnsi="Arial" w:cs="Arial"/>
          <w:b/>
          <w:color w:val="0000FF"/>
          <w:sz w:val="24"/>
        </w:rPr>
        <w:t>C3-246011</w:t>
      </w:r>
      <w:r>
        <w:rPr>
          <w:rFonts w:ascii="Arial" w:hAnsi="Arial" w:cs="Arial"/>
          <w:b/>
          <w:color w:val="0000FF"/>
          <w:sz w:val="24"/>
        </w:rPr>
        <w:tab/>
      </w:r>
      <w:r>
        <w:rPr>
          <w:rFonts w:ascii="Arial" w:hAnsi="Arial" w:cs="Arial"/>
          <w:b/>
          <w:sz w:val="24"/>
        </w:rPr>
        <w:t>Allocation of documents to agenda items after email approval process</w:t>
      </w:r>
    </w:p>
    <w:p w14:paraId="3ACAE7A3" w14:textId="77777777" w:rsidR="00DB771A" w:rsidRDefault="00DB771A" w:rsidP="00DB771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74F430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28BD2" w14:textId="2745272A" w:rsidR="00DB771A" w:rsidRDefault="00DB771A" w:rsidP="00DB771A">
      <w:pPr>
        <w:rPr>
          <w:rFonts w:ascii="Arial" w:hAnsi="Arial" w:cs="Arial"/>
          <w:b/>
          <w:sz w:val="24"/>
        </w:rPr>
      </w:pPr>
      <w:r>
        <w:rPr>
          <w:rFonts w:ascii="Arial" w:hAnsi="Arial" w:cs="Arial"/>
          <w:b/>
          <w:color w:val="0000FF"/>
          <w:sz w:val="24"/>
        </w:rPr>
        <w:t>C3-246345</w:t>
      </w:r>
      <w:r>
        <w:rPr>
          <w:rFonts w:ascii="Arial" w:hAnsi="Arial" w:cs="Arial"/>
          <w:b/>
          <w:color w:val="0000FF"/>
          <w:sz w:val="24"/>
        </w:rPr>
        <w:tab/>
      </w:r>
      <w:r>
        <w:rPr>
          <w:rFonts w:ascii="Arial" w:hAnsi="Arial" w:cs="Arial"/>
          <w:b/>
          <w:sz w:val="24"/>
        </w:rPr>
        <w:t>Allocation of documents to agenda items (Start of Day 1)</w:t>
      </w:r>
    </w:p>
    <w:p w14:paraId="42EB4280" w14:textId="77777777" w:rsidR="00DB771A" w:rsidRDefault="00DB771A" w:rsidP="00DB771A">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D91A9F9" w14:textId="77777777" w:rsidR="00DB771A" w:rsidRDefault="00DB771A" w:rsidP="00DB771A">
      <w:pPr>
        <w:rPr>
          <w:color w:val="808080"/>
        </w:rPr>
      </w:pPr>
      <w:r>
        <w:rPr>
          <w:color w:val="808080"/>
        </w:rPr>
        <w:lastRenderedPageBreak/>
        <w:t>(Replaces C3-246005)</w:t>
      </w:r>
    </w:p>
    <w:p w14:paraId="2B9FDA2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7B923" w14:textId="77777777" w:rsidR="00DB771A" w:rsidRDefault="00DB771A" w:rsidP="00DB771A">
      <w:pPr>
        <w:pStyle w:val="Heading2"/>
      </w:pPr>
      <w:bookmarkStart w:id="8" w:name="_Toc183694932"/>
      <w:r>
        <w:t>3</w:t>
      </w:r>
      <w:r>
        <w:tab/>
        <w:t>Reports</w:t>
      </w:r>
      <w:bookmarkEnd w:id="8"/>
    </w:p>
    <w:p w14:paraId="6B96337A" w14:textId="77777777" w:rsidR="00DB771A" w:rsidRDefault="00DB771A" w:rsidP="00DB771A">
      <w:pPr>
        <w:pStyle w:val="Heading3"/>
      </w:pPr>
      <w:bookmarkStart w:id="9" w:name="_Toc183694933"/>
      <w:r>
        <w:t>3.1</w:t>
      </w:r>
      <w:r>
        <w:tab/>
        <w:t>Report from previous CT3 meeting</w:t>
      </w:r>
      <w:bookmarkEnd w:id="9"/>
    </w:p>
    <w:p w14:paraId="3FE536F1" w14:textId="00703FB6" w:rsidR="00DB771A" w:rsidRDefault="00DB771A" w:rsidP="00DB771A">
      <w:pPr>
        <w:rPr>
          <w:rFonts w:ascii="Arial" w:hAnsi="Arial" w:cs="Arial"/>
          <w:b/>
          <w:sz w:val="24"/>
        </w:rPr>
      </w:pPr>
      <w:r>
        <w:rPr>
          <w:rFonts w:ascii="Arial" w:hAnsi="Arial" w:cs="Arial"/>
          <w:b/>
          <w:color w:val="0000FF"/>
          <w:sz w:val="24"/>
        </w:rPr>
        <w:t>C3-246012</w:t>
      </w:r>
      <w:r>
        <w:rPr>
          <w:rFonts w:ascii="Arial" w:hAnsi="Arial" w:cs="Arial"/>
          <w:b/>
          <w:color w:val="0000FF"/>
          <w:sz w:val="24"/>
        </w:rPr>
        <w:tab/>
      </w:r>
      <w:r>
        <w:rPr>
          <w:rFonts w:ascii="Arial" w:hAnsi="Arial" w:cs="Arial"/>
          <w:b/>
          <w:sz w:val="24"/>
        </w:rPr>
        <w:t>Minutes of CT3#137</w:t>
      </w:r>
    </w:p>
    <w:p w14:paraId="34DFCC0D" w14:textId="77777777" w:rsidR="00DB771A" w:rsidRDefault="00DB771A" w:rsidP="00DB771A">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7BE58971"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86988" w14:textId="77777777" w:rsidR="00DB771A" w:rsidRDefault="00DB771A" w:rsidP="00DB771A">
      <w:pPr>
        <w:pStyle w:val="Heading3"/>
      </w:pPr>
      <w:bookmarkStart w:id="10" w:name="_Toc183694934"/>
      <w:r>
        <w:t>3.2</w:t>
      </w:r>
      <w:r>
        <w:tab/>
        <w:t>Report from previous CT plenary</w:t>
      </w:r>
      <w:bookmarkEnd w:id="10"/>
    </w:p>
    <w:p w14:paraId="1F1586F7" w14:textId="08B2C22D" w:rsidR="00DB771A" w:rsidRDefault="00DB771A" w:rsidP="00DB771A">
      <w:pPr>
        <w:rPr>
          <w:rFonts w:ascii="Arial" w:hAnsi="Arial" w:cs="Arial"/>
          <w:b/>
          <w:sz w:val="24"/>
        </w:rPr>
      </w:pPr>
      <w:r>
        <w:rPr>
          <w:rFonts w:ascii="Arial" w:hAnsi="Arial" w:cs="Arial"/>
          <w:b/>
          <w:color w:val="0000FF"/>
          <w:sz w:val="24"/>
        </w:rPr>
        <w:t>C3-246013</w:t>
      </w:r>
      <w:r>
        <w:rPr>
          <w:rFonts w:ascii="Arial" w:hAnsi="Arial" w:cs="Arial"/>
          <w:b/>
          <w:color w:val="0000FF"/>
          <w:sz w:val="24"/>
        </w:rPr>
        <w:tab/>
      </w:r>
      <w:r>
        <w:rPr>
          <w:rFonts w:ascii="Arial" w:hAnsi="Arial" w:cs="Arial"/>
          <w:b/>
          <w:sz w:val="24"/>
        </w:rPr>
        <w:t>Report from previous CT Plenary</w:t>
      </w:r>
    </w:p>
    <w:p w14:paraId="3C65DEDD" w14:textId="77777777" w:rsidR="00DB771A" w:rsidRDefault="00DB771A" w:rsidP="00DB771A">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2B292D6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043078" w14:textId="77777777" w:rsidR="00DB771A" w:rsidRDefault="00DB771A" w:rsidP="00DB771A">
      <w:pPr>
        <w:pStyle w:val="Heading3"/>
      </w:pPr>
      <w:bookmarkStart w:id="11" w:name="_Toc183694935"/>
      <w:r>
        <w:t>3.3</w:t>
      </w:r>
      <w:r>
        <w:tab/>
        <w:t>Reports from other groups</w:t>
      </w:r>
      <w:bookmarkEnd w:id="11"/>
    </w:p>
    <w:p w14:paraId="597B8C20" w14:textId="77777777" w:rsidR="00DB771A" w:rsidRDefault="00DB771A" w:rsidP="00DB771A">
      <w:pPr>
        <w:pStyle w:val="Heading2"/>
      </w:pPr>
      <w:bookmarkStart w:id="12" w:name="_Toc183694936"/>
      <w:r>
        <w:t>4</w:t>
      </w:r>
      <w:r>
        <w:tab/>
        <w:t>Liaison Statements</w:t>
      </w:r>
      <w:bookmarkEnd w:id="12"/>
    </w:p>
    <w:p w14:paraId="7BC9FF3E" w14:textId="77777777" w:rsidR="00DB771A" w:rsidRDefault="00DB771A" w:rsidP="00DB771A">
      <w:pPr>
        <w:pStyle w:val="Heading3"/>
      </w:pPr>
      <w:bookmarkStart w:id="13" w:name="_Toc183694937"/>
      <w:r>
        <w:t>4.1</w:t>
      </w:r>
      <w:r>
        <w:tab/>
        <w:t>Incoming liaisons</w:t>
      </w:r>
      <w:bookmarkEnd w:id="13"/>
    </w:p>
    <w:p w14:paraId="5DAB4570" w14:textId="55D1C20A" w:rsidR="00DB771A" w:rsidRDefault="00DB771A" w:rsidP="00DB771A">
      <w:pPr>
        <w:rPr>
          <w:rFonts w:ascii="Arial" w:hAnsi="Arial" w:cs="Arial"/>
          <w:b/>
          <w:sz w:val="24"/>
        </w:rPr>
      </w:pPr>
      <w:r>
        <w:rPr>
          <w:rFonts w:ascii="Arial" w:hAnsi="Arial" w:cs="Arial"/>
          <w:b/>
          <w:color w:val="0000FF"/>
          <w:sz w:val="24"/>
        </w:rPr>
        <w:t>C3-246017</w:t>
      </w:r>
      <w:r>
        <w:rPr>
          <w:rFonts w:ascii="Arial" w:hAnsi="Arial" w:cs="Arial"/>
          <w:b/>
          <w:color w:val="0000FF"/>
          <w:sz w:val="24"/>
        </w:rPr>
        <w:tab/>
      </w:r>
      <w:r>
        <w:rPr>
          <w:rFonts w:ascii="Arial" w:hAnsi="Arial" w:cs="Arial"/>
          <w:b/>
          <w:sz w:val="24"/>
        </w:rPr>
        <w:t>LS on Questions on SEALDD Phase 2 work</w:t>
      </w:r>
    </w:p>
    <w:p w14:paraId="4D515F19" w14:textId="77777777" w:rsidR="00DB771A" w:rsidRDefault="00DB771A" w:rsidP="00DB77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C1-245880, to SA6, cc CT3</w:t>
      </w:r>
      <w:r>
        <w:rPr>
          <w:i/>
        </w:rPr>
        <w:br/>
      </w:r>
      <w:r>
        <w:rPr>
          <w:i/>
        </w:rPr>
        <w:tab/>
      </w:r>
      <w:r>
        <w:rPr>
          <w:i/>
        </w:rPr>
        <w:tab/>
      </w:r>
      <w:r>
        <w:rPr>
          <w:i/>
        </w:rPr>
        <w:tab/>
      </w:r>
      <w:r>
        <w:rPr>
          <w:i/>
        </w:rPr>
        <w:tab/>
      </w:r>
      <w:r>
        <w:rPr>
          <w:i/>
        </w:rPr>
        <w:tab/>
        <w:t>Source: CT1</w:t>
      </w:r>
    </w:p>
    <w:p w14:paraId="127FDF5F" w14:textId="77777777" w:rsidR="00DB771A" w:rsidRDefault="00DB771A" w:rsidP="00DB771A">
      <w:pPr>
        <w:rPr>
          <w:rFonts w:ascii="Arial" w:hAnsi="Arial" w:cs="Arial"/>
          <w:b/>
        </w:rPr>
      </w:pPr>
      <w:r>
        <w:rPr>
          <w:rFonts w:ascii="Arial" w:hAnsi="Arial" w:cs="Arial"/>
          <w:b/>
        </w:rPr>
        <w:t xml:space="preserve">Discussion: </w:t>
      </w:r>
    </w:p>
    <w:p w14:paraId="43AF57E0" w14:textId="77777777" w:rsidR="00DB771A" w:rsidRDefault="00DB771A" w:rsidP="00DB771A">
      <w:r>
        <w:t>To: SA6  Cc: CT3</w:t>
      </w:r>
    </w:p>
    <w:p w14:paraId="5D6FD809" w14:textId="77777777" w:rsidR="00DB771A" w:rsidRDefault="00DB771A" w:rsidP="00DB771A">
      <w:r>
        <w:t>Release: Rel-19</w:t>
      </w:r>
    </w:p>
    <w:p w14:paraId="21846950" w14:textId="77777777" w:rsidR="00DB771A" w:rsidRDefault="00DB771A" w:rsidP="00DB771A">
      <w:r>
        <w:t>WI: SEALDD_Ph2</w:t>
      </w:r>
    </w:p>
    <w:p w14:paraId="08C5C903" w14:textId="77777777" w:rsidR="00DB771A" w:rsidRDefault="00DB771A" w:rsidP="00DB771A">
      <w:r>
        <w:t>Contact: Huawei</w:t>
      </w:r>
    </w:p>
    <w:p w14:paraId="379CCA0A" w14:textId="77777777" w:rsidR="00DB771A" w:rsidRDefault="00DB771A" w:rsidP="00DB771A">
      <w:r>
        <w:t xml:space="preserve">CT1 has started the stage-3 work on the SEALDD Phase 2 (SEALDD_Ph2) work item and during discussion of a number of contributions, the group has come up with a number of questions when </w:t>
      </w:r>
      <w:proofErr w:type="spellStart"/>
      <w:r>
        <w:t>analyzing</w:t>
      </w:r>
      <w:proofErr w:type="spellEnd"/>
      <w:r>
        <w:t xml:space="preserve"> the relevant stage-2 specification (i.e., TS 23.433). CT1 would like to ask the following questions:</w:t>
      </w:r>
    </w:p>
    <w:p w14:paraId="30CDCDE2" w14:textId="77777777" w:rsidR="00DB771A" w:rsidRDefault="00DB771A" w:rsidP="00DB771A">
      <w:r>
        <w:t>Question 1: CT1 wonders; why is necessary to provide the “SEALDD client ID” from the SEALDD server to the SEALDD client direction?</w:t>
      </w:r>
    </w:p>
    <w:p w14:paraId="2646A32A" w14:textId="77777777" w:rsidR="00DB771A" w:rsidRDefault="00DB771A" w:rsidP="00DB771A">
      <w:r>
        <w:t>Question 2: CT1 wonders which values should be possible for the “mode of reporting“ information. In particular what “irregular“ mode of reporting is. Furthermore, can it be assumed that a UE in power saving mode indicates a status as “sleeping“ or any other, e.g., “irregular“?</w:t>
      </w:r>
    </w:p>
    <w:p w14:paraId="33DF4958" w14:textId="77777777" w:rsidR="00DB771A" w:rsidRDefault="00DB771A" w:rsidP="00DB771A">
      <w:r>
        <w:t xml:space="preserve">Question 3: CT1 wonders which is the unit to use for the "reporting interval" information, its valid range and whether a default value should be used when the reporting interval is not provided. Note that CT1 understands that the UE can be in power saving mode or not based on the information provided by the clause 9.2.2.6 of TS 23.433. According to CT1 </w:t>
      </w:r>
      <w:r>
        <w:lastRenderedPageBreak/>
        <w:t>NAS protocol specifications, when the UE is in power saving mode, the UE can anyhow wake up on regular intervals and it can decide to deactivate power saving mode at any time.</w:t>
      </w:r>
    </w:p>
    <w:p w14:paraId="2B95007C" w14:textId="77777777" w:rsidR="00DB771A" w:rsidRDefault="00DB771A" w:rsidP="00DB771A">
      <w:r>
        <w:t xml:space="preserve">Question 4: Similarly, as per question 2 (above), CT1 wonders which is the unit to use for the "SEALDD client connection status reporting priority", its valid range and whether a default value should be used when the reporting interval is not provided. </w:t>
      </w:r>
    </w:p>
    <w:p w14:paraId="55E58EED" w14:textId="77777777" w:rsidR="00DB771A" w:rsidRDefault="00DB771A" w:rsidP="00DB771A">
      <w:r>
        <w:t>CT1 asks SA6 to provide answer to the questions above in order for CT1 to continue progressing stage-3 work on SEALDD Phase 2.</w:t>
      </w:r>
    </w:p>
    <w:p w14:paraId="05F9777E" w14:textId="77777777" w:rsidR="00DB771A" w:rsidRDefault="00DB771A" w:rsidP="00DB771A">
      <w:r>
        <w:t>Action proposed by Chair:</w:t>
      </w:r>
    </w:p>
    <w:p w14:paraId="4E470353" w14:textId="77777777" w:rsidR="00DB771A" w:rsidRDefault="00DB771A" w:rsidP="00DB771A">
      <w:r>
        <w:t>Noted, no action required in CT3 for the time being.</w:t>
      </w:r>
    </w:p>
    <w:p w14:paraId="4925B84A"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8A71B" w14:textId="1126A4EA" w:rsidR="00DB771A" w:rsidRDefault="00DB771A" w:rsidP="00DB771A">
      <w:pPr>
        <w:rPr>
          <w:rFonts w:ascii="Arial" w:hAnsi="Arial" w:cs="Arial"/>
          <w:b/>
          <w:sz w:val="24"/>
        </w:rPr>
      </w:pPr>
      <w:r>
        <w:rPr>
          <w:rFonts w:ascii="Arial" w:hAnsi="Arial" w:cs="Arial"/>
          <w:b/>
          <w:color w:val="0000FF"/>
          <w:sz w:val="24"/>
        </w:rPr>
        <w:t>C3-246018</w:t>
      </w:r>
      <w:r>
        <w:rPr>
          <w:rFonts w:ascii="Arial" w:hAnsi="Arial" w:cs="Arial"/>
          <w:b/>
          <w:color w:val="0000FF"/>
          <w:sz w:val="24"/>
        </w:rPr>
        <w:tab/>
      </w:r>
      <w:r>
        <w:rPr>
          <w:rFonts w:ascii="Arial" w:hAnsi="Arial" w:cs="Arial"/>
          <w:b/>
          <w:sz w:val="24"/>
        </w:rPr>
        <w:t xml:space="preserve">LS on the supporting 5G </w:t>
      </w:r>
      <w:proofErr w:type="spellStart"/>
      <w:r>
        <w:rPr>
          <w:rFonts w:ascii="Arial" w:hAnsi="Arial" w:cs="Arial"/>
          <w:b/>
          <w:sz w:val="24"/>
        </w:rPr>
        <w:t>ProSe</w:t>
      </w:r>
      <w:proofErr w:type="spellEnd"/>
      <w:r>
        <w:rPr>
          <w:rFonts w:ascii="Arial" w:hAnsi="Arial" w:cs="Arial"/>
          <w:b/>
          <w:sz w:val="24"/>
        </w:rPr>
        <w:t xml:space="preserve"> multi-hop Relays</w:t>
      </w:r>
    </w:p>
    <w:p w14:paraId="588EF909" w14:textId="77777777" w:rsidR="00DB771A" w:rsidRDefault="00DB771A" w:rsidP="00DB77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C1-246002, to SA2, cc CT3, CT4</w:t>
      </w:r>
      <w:r>
        <w:rPr>
          <w:i/>
        </w:rPr>
        <w:br/>
      </w:r>
      <w:r>
        <w:rPr>
          <w:i/>
        </w:rPr>
        <w:tab/>
      </w:r>
      <w:r>
        <w:rPr>
          <w:i/>
        </w:rPr>
        <w:tab/>
      </w:r>
      <w:r>
        <w:rPr>
          <w:i/>
        </w:rPr>
        <w:tab/>
      </w:r>
      <w:r>
        <w:rPr>
          <w:i/>
        </w:rPr>
        <w:tab/>
      </w:r>
      <w:r>
        <w:rPr>
          <w:i/>
        </w:rPr>
        <w:tab/>
        <w:t>Source: CT1</w:t>
      </w:r>
    </w:p>
    <w:p w14:paraId="6C3799EC" w14:textId="77777777" w:rsidR="00DB771A" w:rsidRDefault="00DB771A" w:rsidP="00DB771A">
      <w:pPr>
        <w:rPr>
          <w:rFonts w:ascii="Arial" w:hAnsi="Arial" w:cs="Arial"/>
          <w:b/>
        </w:rPr>
      </w:pPr>
      <w:r>
        <w:rPr>
          <w:rFonts w:ascii="Arial" w:hAnsi="Arial" w:cs="Arial"/>
          <w:b/>
        </w:rPr>
        <w:t xml:space="preserve">Discussion: </w:t>
      </w:r>
    </w:p>
    <w:p w14:paraId="516F527D" w14:textId="77777777" w:rsidR="00DB771A" w:rsidRDefault="00DB771A" w:rsidP="00DB771A">
      <w:r>
        <w:t>To: SA2 Cc: CT3, CT4</w:t>
      </w:r>
    </w:p>
    <w:p w14:paraId="75CF72B3" w14:textId="77777777" w:rsidR="00DB771A" w:rsidRDefault="00DB771A" w:rsidP="00DB771A">
      <w:r>
        <w:t>Release: Rel-19</w:t>
      </w:r>
    </w:p>
    <w:p w14:paraId="17262F64" w14:textId="77777777" w:rsidR="00DB771A" w:rsidRDefault="00DB771A" w:rsidP="00DB771A">
      <w:r>
        <w:t>WI: 5G_ProSe_Ph3</w:t>
      </w:r>
    </w:p>
    <w:p w14:paraId="03181A04" w14:textId="77777777" w:rsidR="00DB771A" w:rsidRDefault="00DB771A" w:rsidP="00DB771A">
      <w:r>
        <w:t>Contact: CICT Mobile</w:t>
      </w:r>
    </w:p>
    <w:p w14:paraId="05B975AB" w14:textId="77777777" w:rsidR="00DB771A" w:rsidRDefault="00DB771A" w:rsidP="00DB771A">
      <w:r>
        <w:t>CT1 kindly ask SA2 to provide answers to the following questions:</w:t>
      </w:r>
    </w:p>
    <w:p w14:paraId="06DDE4B9" w14:textId="77777777" w:rsidR="00DB771A" w:rsidRDefault="00DB771A" w:rsidP="00DB771A">
      <w:r>
        <w:t xml:space="preserve">Q1- Can the Rel-19 multi-hop relay 5G </w:t>
      </w:r>
      <w:proofErr w:type="spellStart"/>
      <w:r>
        <w:t>ProSe</w:t>
      </w:r>
      <w:proofErr w:type="spellEnd"/>
      <w:r>
        <w:t xml:space="preserve"> capabilities be associated with the existing pre-Rel-19 5G Prose capabilities?</w:t>
      </w:r>
    </w:p>
    <w:p w14:paraId="48EBFC72" w14:textId="77777777" w:rsidR="00DB771A" w:rsidRDefault="00DB771A" w:rsidP="00DB771A">
      <w:r>
        <w:t xml:space="preserve">Q2- Can the Rel-19 multi-hop relay 5G </w:t>
      </w:r>
      <w:proofErr w:type="spellStart"/>
      <w:r>
        <w:t>ProSe</w:t>
      </w:r>
      <w:proofErr w:type="spellEnd"/>
      <w:r>
        <w:t xml:space="preserve"> Requested UE policies bits be associated with the existing pre-Rel-19 5G Prose Requested UE policies?</w:t>
      </w:r>
    </w:p>
    <w:p w14:paraId="665A8C0C" w14:textId="77777777" w:rsidR="00DB771A" w:rsidRDefault="00DB771A" w:rsidP="00DB771A">
      <w:r>
        <w:t>Q3- Does "DHCP proxy" refer to DHCP relay agent as defined in related IETF RFCs, e.g. RFC 3046?</w:t>
      </w:r>
    </w:p>
    <w:p w14:paraId="2DC6B4CB" w14:textId="77777777" w:rsidR="00DB771A" w:rsidRDefault="00DB771A" w:rsidP="00DB771A">
      <w:r>
        <w:t>CT1 kindly asks SA2 to provide answers to the questions above and to perform any corresponding needed updates in their specifications, if any.</w:t>
      </w:r>
    </w:p>
    <w:p w14:paraId="5576B75F" w14:textId="77777777" w:rsidR="00DB771A" w:rsidRDefault="00DB771A" w:rsidP="00DB771A">
      <w:r>
        <w:t>Action proposed by Chair:</w:t>
      </w:r>
    </w:p>
    <w:p w14:paraId="425AB1CC" w14:textId="77777777" w:rsidR="00DB771A" w:rsidRDefault="00DB771A" w:rsidP="00DB771A">
      <w:r>
        <w:t>Noted, no action required in CT3 for the time being.</w:t>
      </w:r>
    </w:p>
    <w:p w14:paraId="6198E576"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5851C" w14:textId="5FB38B10" w:rsidR="00DB771A" w:rsidRDefault="00DB771A" w:rsidP="00DB771A">
      <w:pPr>
        <w:rPr>
          <w:rFonts w:ascii="Arial" w:hAnsi="Arial" w:cs="Arial"/>
          <w:b/>
          <w:sz w:val="24"/>
        </w:rPr>
      </w:pPr>
      <w:r>
        <w:rPr>
          <w:rFonts w:ascii="Arial" w:hAnsi="Arial" w:cs="Arial"/>
          <w:b/>
          <w:color w:val="0000FF"/>
          <w:sz w:val="24"/>
        </w:rPr>
        <w:t>C3-246019</w:t>
      </w:r>
      <w:r>
        <w:rPr>
          <w:rFonts w:ascii="Arial" w:hAnsi="Arial" w:cs="Arial"/>
          <w:b/>
          <w:color w:val="0000FF"/>
          <w:sz w:val="24"/>
        </w:rPr>
        <w:tab/>
      </w:r>
      <w:r>
        <w:rPr>
          <w:rFonts w:ascii="Arial" w:hAnsi="Arial" w:cs="Arial"/>
          <w:b/>
          <w:sz w:val="24"/>
        </w:rPr>
        <w:t>LS on Support of XRM services in Roaming scenarios</w:t>
      </w:r>
    </w:p>
    <w:p w14:paraId="6B9C4FF5" w14:textId="77777777" w:rsidR="00DB771A" w:rsidRDefault="00DB771A" w:rsidP="00DB77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C4-244534, to SA2, cc CT1, CT3</w:t>
      </w:r>
      <w:r>
        <w:rPr>
          <w:i/>
        </w:rPr>
        <w:br/>
      </w:r>
      <w:r>
        <w:rPr>
          <w:i/>
        </w:rPr>
        <w:tab/>
      </w:r>
      <w:r>
        <w:rPr>
          <w:i/>
        </w:rPr>
        <w:tab/>
      </w:r>
      <w:r>
        <w:rPr>
          <w:i/>
        </w:rPr>
        <w:tab/>
      </w:r>
      <w:r>
        <w:rPr>
          <w:i/>
        </w:rPr>
        <w:tab/>
      </w:r>
      <w:r>
        <w:rPr>
          <w:i/>
        </w:rPr>
        <w:tab/>
        <w:t>Source: CT4</w:t>
      </w:r>
    </w:p>
    <w:p w14:paraId="2DE6186B" w14:textId="77777777" w:rsidR="00DB771A" w:rsidRDefault="00DB771A" w:rsidP="00DB771A">
      <w:pPr>
        <w:rPr>
          <w:rFonts w:ascii="Arial" w:hAnsi="Arial" w:cs="Arial"/>
          <w:b/>
        </w:rPr>
      </w:pPr>
      <w:r>
        <w:rPr>
          <w:rFonts w:ascii="Arial" w:hAnsi="Arial" w:cs="Arial"/>
          <w:b/>
        </w:rPr>
        <w:t xml:space="preserve">Discussion: </w:t>
      </w:r>
    </w:p>
    <w:p w14:paraId="0F9029EC" w14:textId="77777777" w:rsidR="00DB771A" w:rsidRDefault="00DB771A" w:rsidP="00DB771A">
      <w:r>
        <w:t>To: SA2 Cc: CT1, CT3</w:t>
      </w:r>
    </w:p>
    <w:p w14:paraId="5C1600D2" w14:textId="77777777" w:rsidR="00DB771A" w:rsidRDefault="00DB771A" w:rsidP="00DB771A">
      <w:r>
        <w:t>Release: Rel-19</w:t>
      </w:r>
    </w:p>
    <w:p w14:paraId="1D29E4CC" w14:textId="77777777" w:rsidR="00DB771A" w:rsidRDefault="00DB771A" w:rsidP="00DB771A">
      <w:r>
        <w:t>WI: XRM_Ph2</w:t>
      </w:r>
    </w:p>
    <w:p w14:paraId="55909E51" w14:textId="77777777" w:rsidR="00DB771A" w:rsidRDefault="00DB771A" w:rsidP="00DB771A">
      <w:r>
        <w:t>Contact: Nokia</w:t>
      </w:r>
    </w:p>
    <w:p w14:paraId="12720E48" w14:textId="77777777" w:rsidR="00DB771A" w:rsidRDefault="00DB771A" w:rsidP="00DB771A">
      <w:r>
        <w:lastRenderedPageBreak/>
        <w:t xml:space="preserve">CT4 has assumed in Rel-18 that XRM services (as defined in clause 5.37 of TS 23.501) may be supported in roaming scenarios, by specifying in TS 29.502 that PDU set handling, ECN marking for L4S and/or Exposure of congestion information, and UE power saving management for XRM services may apply to N16/N16a. </w:t>
      </w:r>
    </w:p>
    <w:p w14:paraId="1018F6CC" w14:textId="77777777" w:rsidR="00DB771A" w:rsidRDefault="00DB771A" w:rsidP="00DB771A">
      <w:r>
        <w:t>CT4 kindly asks SA2 to clarify whether XRM services can be supported in roaming scenarios.</w:t>
      </w:r>
    </w:p>
    <w:p w14:paraId="02281978" w14:textId="77777777" w:rsidR="00DB771A" w:rsidRDefault="00DB771A" w:rsidP="00DB771A">
      <w:r>
        <w:t>Action proposed by Chair:</w:t>
      </w:r>
    </w:p>
    <w:p w14:paraId="264A65D7" w14:textId="77777777" w:rsidR="00DB771A" w:rsidRDefault="00DB771A" w:rsidP="00DB771A">
      <w:r>
        <w:t>Noted, no action required in CT3 for the time being.</w:t>
      </w:r>
    </w:p>
    <w:p w14:paraId="6DEC201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C1135" w14:textId="5EA03CA6" w:rsidR="00DB771A" w:rsidRDefault="00DB771A" w:rsidP="00DB771A">
      <w:pPr>
        <w:rPr>
          <w:rFonts w:ascii="Arial" w:hAnsi="Arial" w:cs="Arial"/>
          <w:b/>
          <w:sz w:val="24"/>
        </w:rPr>
      </w:pPr>
      <w:r>
        <w:rPr>
          <w:rFonts w:ascii="Arial" w:hAnsi="Arial" w:cs="Arial"/>
          <w:b/>
          <w:color w:val="0000FF"/>
          <w:sz w:val="24"/>
        </w:rPr>
        <w:t>C3-246020</w:t>
      </w:r>
      <w:r>
        <w:rPr>
          <w:rFonts w:ascii="Arial" w:hAnsi="Arial" w:cs="Arial"/>
          <w:b/>
          <w:color w:val="0000FF"/>
          <w:sz w:val="24"/>
        </w:rPr>
        <w:tab/>
      </w:r>
      <w:r>
        <w:rPr>
          <w:rFonts w:ascii="Arial" w:hAnsi="Arial" w:cs="Arial"/>
          <w:b/>
          <w:sz w:val="24"/>
        </w:rPr>
        <w:t>Reply LS on Multiple Queries related to untrusted AF influence on Traffic Routing</w:t>
      </w:r>
    </w:p>
    <w:p w14:paraId="22254485" w14:textId="77777777" w:rsidR="00DB771A" w:rsidRDefault="00DB771A" w:rsidP="00DB77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S2-2410797, to CT WG3, cc -</w:t>
      </w:r>
      <w:r>
        <w:rPr>
          <w:i/>
        </w:rPr>
        <w:br/>
      </w:r>
      <w:r>
        <w:rPr>
          <w:i/>
        </w:rPr>
        <w:tab/>
      </w:r>
      <w:r>
        <w:rPr>
          <w:i/>
        </w:rPr>
        <w:tab/>
      </w:r>
      <w:r>
        <w:rPr>
          <w:i/>
        </w:rPr>
        <w:tab/>
      </w:r>
      <w:r>
        <w:rPr>
          <w:i/>
        </w:rPr>
        <w:tab/>
      </w:r>
      <w:r>
        <w:rPr>
          <w:i/>
        </w:rPr>
        <w:tab/>
        <w:t>Source: SA2</w:t>
      </w:r>
    </w:p>
    <w:p w14:paraId="61AC0181" w14:textId="77777777" w:rsidR="00DB771A" w:rsidRDefault="00DB771A" w:rsidP="00DB771A">
      <w:pPr>
        <w:rPr>
          <w:rFonts w:ascii="Arial" w:hAnsi="Arial" w:cs="Arial"/>
          <w:b/>
        </w:rPr>
      </w:pPr>
      <w:r>
        <w:rPr>
          <w:rFonts w:ascii="Arial" w:hAnsi="Arial" w:cs="Arial"/>
          <w:b/>
        </w:rPr>
        <w:t xml:space="preserve">Discussion: </w:t>
      </w:r>
    </w:p>
    <w:p w14:paraId="2AB81012" w14:textId="77777777" w:rsidR="00DB771A" w:rsidRDefault="00DB771A" w:rsidP="00DB771A">
      <w:r>
        <w:t>To: CT3</w:t>
      </w:r>
    </w:p>
    <w:p w14:paraId="19658EE0" w14:textId="77777777" w:rsidR="00DB771A" w:rsidRDefault="00DB771A" w:rsidP="00DB771A">
      <w:r>
        <w:t>Response to: C3-244442, S2-2409587</w:t>
      </w:r>
    </w:p>
    <w:p w14:paraId="36B4E2B6" w14:textId="77777777" w:rsidR="00DB771A" w:rsidRDefault="00DB771A" w:rsidP="00DB771A">
      <w:r>
        <w:t>Release: Rel-19</w:t>
      </w:r>
    </w:p>
    <w:p w14:paraId="099D44EC" w14:textId="77777777" w:rsidR="00DB771A" w:rsidRDefault="00DB771A" w:rsidP="00DB771A">
      <w:r>
        <w:t>WI: eEDGE_5GC_Ph3</w:t>
      </w:r>
    </w:p>
    <w:p w14:paraId="01C53A09" w14:textId="77777777" w:rsidR="00DB771A" w:rsidRDefault="00DB771A" w:rsidP="00DB771A">
      <w:r>
        <w:t xml:space="preserve">Contact: </w:t>
      </w:r>
      <w:proofErr w:type="spellStart"/>
      <w:r>
        <w:t>CEWiT</w:t>
      </w:r>
      <w:proofErr w:type="spellEnd"/>
    </w:p>
    <w:p w14:paraId="496AE610" w14:textId="77777777" w:rsidR="00DB771A" w:rsidRDefault="00DB771A" w:rsidP="00DB771A">
      <w:r>
        <w:t>SA2 thanks CT3 for the LS on Multiple Queries related to untrusted AF influence on Traffic Routing. SA2 would like to answer CT3’s questions as following:</w:t>
      </w:r>
    </w:p>
    <w:p w14:paraId="5341C613" w14:textId="77777777" w:rsidR="00DB771A" w:rsidRDefault="00DB771A" w:rsidP="00DB771A">
      <w:r>
        <w:t>Question 1:      Whether there are any impacts of these optimizations on the traffic influence functionality from architectural and/or procedural point of view?</w:t>
      </w:r>
    </w:p>
    <w:p w14:paraId="6B46B443" w14:textId="77777777" w:rsidR="00DB771A" w:rsidRDefault="00DB771A" w:rsidP="00DB771A">
      <w:r>
        <w:t>SA2 Answer:   SA2 didn’t find any stage 2 specification impact of these optimizations.</w:t>
      </w:r>
    </w:p>
    <w:p w14:paraId="1AA09A62" w14:textId="77777777" w:rsidR="00DB771A" w:rsidRDefault="00DB771A" w:rsidP="00DB771A">
      <w:r>
        <w:t>Question 2:      Whether CT3 can proceed with this optimization for future PDU session(s) as a pure stage 3 enhancement in Rel-19?</w:t>
      </w:r>
    </w:p>
    <w:p w14:paraId="6617DF92" w14:textId="77777777" w:rsidR="00DB771A" w:rsidRDefault="00DB771A" w:rsidP="00DB771A">
      <w:r>
        <w:t>SA2 Answer:  It is stage 3 decision.</w:t>
      </w:r>
    </w:p>
    <w:p w14:paraId="040B466D" w14:textId="77777777" w:rsidR="00DB771A" w:rsidRDefault="00DB771A" w:rsidP="00DB771A">
      <w:r>
        <w:t>Question 3:      Whether the outcome of the Traffic Influence request like success or failure be notified to an AF by NEF so that it can take appropriate actions. If yes, can SA2 indicate the signalling path, the success or failure notification will take?  Like, would it be the existing UP path change notification procedure itself?</w:t>
      </w:r>
    </w:p>
    <w:p w14:paraId="32653F21" w14:textId="77777777" w:rsidR="00DB771A" w:rsidRDefault="00DB771A" w:rsidP="00DB771A">
      <w:r>
        <w:t xml:space="preserve">SA2 Answer: It is stage 3 decision regarding notifying AF and SA2 doesn’t agree to further work on this aspect. . </w:t>
      </w:r>
    </w:p>
    <w:p w14:paraId="642BEAB0" w14:textId="77777777" w:rsidR="00DB771A" w:rsidRDefault="00DB771A" w:rsidP="00DB771A">
      <w:r>
        <w:t>Question 4:      Is it within the scope of CT3 to extend the existing notifications to convey both success and failure from NEF to an untrusted AF?</w:t>
      </w:r>
    </w:p>
    <w:p w14:paraId="5626FBF3" w14:textId="77777777" w:rsidR="00DB771A" w:rsidRDefault="00DB771A" w:rsidP="00DB771A">
      <w:r>
        <w:t>SA2 Answer: It is stage 3 decision.</w:t>
      </w:r>
    </w:p>
    <w:p w14:paraId="7E85C5B8" w14:textId="77777777" w:rsidR="00DB771A" w:rsidRDefault="00DB771A" w:rsidP="00DB771A">
      <w:r>
        <w:t>SA2 asks CT3 group to take the above into account.</w:t>
      </w:r>
    </w:p>
    <w:p w14:paraId="1408273F" w14:textId="77777777" w:rsidR="00DB771A" w:rsidRDefault="00DB771A" w:rsidP="00DB771A">
      <w:r>
        <w:t>Action proposed by Chair:</w:t>
      </w:r>
    </w:p>
    <w:p w14:paraId="1489EAA2" w14:textId="77777777" w:rsidR="00DB771A" w:rsidRDefault="00DB771A" w:rsidP="00DB771A">
      <w:r>
        <w:t>Noted, CT3 continues discussing the related contributions submitted to this meeting under AI 19.26.</w:t>
      </w:r>
    </w:p>
    <w:p w14:paraId="01B943F1"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54A64" w14:textId="57FEAEC0" w:rsidR="00DB771A" w:rsidRDefault="00DB771A" w:rsidP="00DB771A">
      <w:pPr>
        <w:rPr>
          <w:rFonts w:ascii="Arial" w:hAnsi="Arial" w:cs="Arial"/>
          <w:b/>
          <w:sz w:val="24"/>
        </w:rPr>
      </w:pPr>
      <w:r>
        <w:rPr>
          <w:rFonts w:ascii="Arial" w:hAnsi="Arial" w:cs="Arial"/>
          <w:b/>
          <w:color w:val="0000FF"/>
          <w:sz w:val="24"/>
        </w:rPr>
        <w:t>C3-246021</w:t>
      </w:r>
      <w:r>
        <w:rPr>
          <w:rFonts w:ascii="Arial" w:hAnsi="Arial" w:cs="Arial"/>
          <w:b/>
          <w:color w:val="0000FF"/>
          <w:sz w:val="24"/>
        </w:rPr>
        <w:tab/>
      </w:r>
      <w:r>
        <w:rPr>
          <w:rFonts w:ascii="Arial" w:hAnsi="Arial" w:cs="Arial"/>
          <w:b/>
          <w:sz w:val="24"/>
        </w:rPr>
        <w:t>LS on Configuration of Slice Usage Control Information</w:t>
      </w:r>
    </w:p>
    <w:p w14:paraId="71982633" w14:textId="77777777" w:rsidR="00DB771A" w:rsidRDefault="00DB771A" w:rsidP="00DB771A">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S2-2411033, to CT4, cc CT1, CT3</w:t>
      </w:r>
      <w:r>
        <w:rPr>
          <w:i/>
        </w:rPr>
        <w:br/>
      </w:r>
      <w:r>
        <w:rPr>
          <w:i/>
        </w:rPr>
        <w:tab/>
      </w:r>
      <w:r>
        <w:rPr>
          <w:i/>
        </w:rPr>
        <w:tab/>
      </w:r>
      <w:r>
        <w:rPr>
          <w:i/>
        </w:rPr>
        <w:tab/>
      </w:r>
      <w:r>
        <w:rPr>
          <w:i/>
        </w:rPr>
        <w:tab/>
      </w:r>
      <w:r>
        <w:rPr>
          <w:i/>
        </w:rPr>
        <w:tab/>
        <w:t>Source: SA2</w:t>
      </w:r>
    </w:p>
    <w:p w14:paraId="60A10063" w14:textId="77777777" w:rsidR="00DB771A" w:rsidRDefault="00DB771A" w:rsidP="00DB771A">
      <w:pPr>
        <w:rPr>
          <w:rFonts w:ascii="Arial" w:hAnsi="Arial" w:cs="Arial"/>
          <w:b/>
        </w:rPr>
      </w:pPr>
      <w:r>
        <w:rPr>
          <w:rFonts w:ascii="Arial" w:hAnsi="Arial" w:cs="Arial"/>
          <w:b/>
        </w:rPr>
        <w:t xml:space="preserve">Discussion: </w:t>
      </w:r>
    </w:p>
    <w:p w14:paraId="4C2CFD0B" w14:textId="77777777" w:rsidR="00DB771A" w:rsidRDefault="00DB771A" w:rsidP="00DB771A">
      <w:r>
        <w:t>To: CT4 Cc: CT1, CT3</w:t>
      </w:r>
    </w:p>
    <w:p w14:paraId="5D3344C3" w14:textId="77777777" w:rsidR="00DB771A" w:rsidRDefault="00DB771A" w:rsidP="00DB771A">
      <w:r>
        <w:t>Release: Rel-18</w:t>
      </w:r>
    </w:p>
    <w:p w14:paraId="7AD4CFC7" w14:textId="77777777" w:rsidR="00DB771A" w:rsidRDefault="00DB771A" w:rsidP="00DB771A">
      <w:r>
        <w:t>WI: eNS_Ph3</w:t>
      </w:r>
    </w:p>
    <w:p w14:paraId="505F91F0" w14:textId="77777777" w:rsidR="00DB771A" w:rsidRDefault="00DB771A" w:rsidP="00DB771A">
      <w:r>
        <w:t>Contact: ZTE</w:t>
      </w:r>
    </w:p>
    <w:p w14:paraId="16695BBD" w14:textId="77777777" w:rsidR="00DB771A" w:rsidRDefault="00DB771A" w:rsidP="00DB771A">
      <w:r>
        <w:t>SA2 would like to provide the answer to the following questions as the following:</w:t>
      </w:r>
    </w:p>
    <w:p w14:paraId="57E11913" w14:textId="77777777" w:rsidR="00DB771A" w:rsidRDefault="00DB771A" w:rsidP="00DB771A">
      <w:r>
        <w:t>Q1: For SA-PDU Session, is the PDU Session inactivity timer independent of access type?</w:t>
      </w:r>
    </w:p>
    <w:p w14:paraId="1949E368" w14:textId="77777777" w:rsidR="00DB771A" w:rsidRDefault="00DB771A" w:rsidP="00DB771A">
      <w:r>
        <w:t xml:space="preserve">SA2 answer: Yes. </w:t>
      </w:r>
    </w:p>
    <w:p w14:paraId="78F6A5B3" w14:textId="77777777" w:rsidR="00DB771A" w:rsidRDefault="00DB771A" w:rsidP="00DB771A">
      <w:r>
        <w:t>Q2: To support per S-NSSAI per access type slice usage control defined in 3GPP TS 23.501, does it need to configure different timer values to different access type in UDM?</w:t>
      </w:r>
    </w:p>
    <w:p w14:paraId="0BE53960" w14:textId="77777777" w:rsidR="00DB771A" w:rsidRDefault="00DB771A" w:rsidP="00DB771A">
      <w:r>
        <w:t>SA2 answer: No.</w:t>
      </w:r>
    </w:p>
    <w:p w14:paraId="008C29B5" w14:textId="77777777" w:rsidR="00DB771A" w:rsidRDefault="00DB771A" w:rsidP="00DB771A">
      <w:r>
        <w:t>Q3: If the answer of Q2 is no, what is the exact AMF/SMF behaviour of performing per S-NSSAI per access type network slice usage control (i.e. starting slice deregistration inactivity timer or PDU Session inactivity timer)? Does the AMF or SMF assign same timer value to 3GPP access and non-3GPP access?</w:t>
      </w:r>
    </w:p>
    <w:p w14:paraId="0D4155DF" w14:textId="77777777" w:rsidR="00DB771A" w:rsidRDefault="00DB771A" w:rsidP="00DB771A">
      <w:r>
        <w:t>SA2 answer: Yes, the AMF/SMF assign same timer value to 3GPP access and non 3GPP access. The AMF (in case of slice deregistration inactivity timer) and UPF (in case of slice PDU session inactivity timer) starts the timer per S-NSSAI as per clause 5.15.15 of TS 23.501</w:t>
      </w:r>
    </w:p>
    <w:p w14:paraId="3F6C6B82" w14:textId="77777777" w:rsidR="00DB771A" w:rsidRDefault="00DB771A" w:rsidP="00DB771A">
      <w:r>
        <w:t>SA2 kindly asks CT4 to take the information above into account.</w:t>
      </w:r>
    </w:p>
    <w:p w14:paraId="6BF05FD9" w14:textId="77777777" w:rsidR="00DB771A" w:rsidRDefault="00DB771A" w:rsidP="00DB771A">
      <w:r>
        <w:t>Action proposed by Chair:</w:t>
      </w:r>
    </w:p>
    <w:p w14:paraId="52AED8F7" w14:textId="77777777" w:rsidR="00DB771A" w:rsidRDefault="00DB771A" w:rsidP="00DB771A">
      <w:r>
        <w:t>Noted, no action required in CT3.</w:t>
      </w:r>
    </w:p>
    <w:p w14:paraId="525EB44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E46A7" w14:textId="6C458C76" w:rsidR="00DB771A" w:rsidRDefault="00DB771A" w:rsidP="00DB771A">
      <w:pPr>
        <w:rPr>
          <w:rFonts w:ascii="Arial" w:hAnsi="Arial" w:cs="Arial"/>
          <w:b/>
          <w:sz w:val="24"/>
        </w:rPr>
      </w:pPr>
      <w:r>
        <w:rPr>
          <w:rFonts w:ascii="Arial" w:hAnsi="Arial" w:cs="Arial"/>
          <w:b/>
          <w:color w:val="0000FF"/>
          <w:sz w:val="24"/>
        </w:rPr>
        <w:t>C3-246022</w:t>
      </w:r>
      <w:r>
        <w:rPr>
          <w:rFonts w:ascii="Arial" w:hAnsi="Arial" w:cs="Arial"/>
          <w:b/>
          <w:color w:val="0000FF"/>
          <w:sz w:val="24"/>
        </w:rPr>
        <w:tab/>
      </w:r>
      <w:r>
        <w:rPr>
          <w:rFonts w:ascii="Arial" w:hAnsi="Arial" w:cs="Arial"/>
          <w:b/>
          <w:sz w:val="24"/>
        </w:rPr>
        <w:t>LS Reply to services used for DCCF and MFAF relocation</w:t>
      </w:r>
    </w:p>
    <w:p w14:paraId="6BF9F0CD" w14:textId="77777777" w:rsidR="00DB771A" w:rsidRDefault="00DB771A" w:rsidP="00DB77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S2-2411138, to CT3, cc -</w:t>
      </w:r>
      <w:r>
        <w:rPr>
          <w:i/>
        </w:rPr>
        <w:br/>
      </w:r>
      <w:r>
        <w:rPr>
          <w:i/>
        </w:rPr>
        <w:tab/>
      </w:r>
      <w:r>
        <w:rPr>
          <w:i/>
        </w:rPr>
        <w:tab/>
      </w:r>
      <w:r>
        <w:rPr>
          <w:i/>
        </w:rPr>
        <w:tab/>
      </w:r>
      <w:r>
        <w:rPr>
          <w:i/>
        </w:rPr>
        <w:tab/>
      </w:r>
      <w:r>
        <w:rPr>
          <w:i/>
        </w:rPr>
        <w:tab/>
        <w:t>Source: SA2</w:t>
      </w:r>
    </w:p>
    <w:p w14:paraId="4FAFE141" w14:textId="77777777" w:rsidR="00DB771A" w:rsidRDefault="00DB771A" w:rsidP="00DB771A">
      <w:pPr>
        <w:rPr>
          <w:rFonts w:ascii="Arial" w:hAnsi="Arial" w:cs="Arial"/>
          <w:b/>
        </w:rPr>
      </w:pPr>
      <w:r>
        <w:rPr>
          <w:rFonts w:ascii="Arial" w:hAnsi="Arial" w:cs="Arial"/>
          <w:b/>
        </w:rPr>
        <w:t xml:space="preserve">Discussion: </w:t>
      </w:r>
    </w:p>
    <w:p w14:paraId="1608B6C8" w14:textId="77777777" w:rsidR="00DB771A" w:rsidRDefault="00DB771A" w:rsidP="00DB771A">
      <w:r>
        <w:t>To: CT3</w:t>
      </w:r>
    </w:p>
    <w:p w14:paraId="550D037D" w14:textId="77777777" w:rsidR="00DB771A" w:rsidRDefault="00DB771A" w:rsidP="00DB771A">
      <w:r>
        <w:t>Response to: C3-243483</w:t>
      </w:r>
    </w:p>
    <w:p w14:paraId="44866BA6" w14:textId="77777777" w:rsidR="00DB771A" w:rsidRDefault="00DB771A" w:rsidP="00DB771A">
      <w:r>
        <w:t>Release: Rel-18</w:t>
      </w:r>
    </w:p>
    <w:p w14:paraId="6E7F0E0C" w14:textId="77777777" w:rsidR="00DB771A" w:rsidRDefault="00DB771A" w:rsidP="00DB771A">
      <w:r>
        <w:t>WI: eNA_Ph3</w:t>
      </w:r>
    </w:p>
    <w:p w14:paraId="1E423558" w14:textId="77777777" w:rsidR="00DB771A" w:rsidRDefault="00DB771A" w:rsidP="00DB771A">
      <w:r>
        <w:t>Contact: Huawei</w:t>
      </w:r>
    </w:p>
    <w:p w14:paraId="7BC97EC3" w14:textId="77777777" w:rsidR="00DB771A" w:rsidRDefault="00DB771A" w:rsidP="00DB771A">
      <w:r>
        <w:t xml:space="preserve">SA2 would like to thank CT3 for asking the question regarding Nmfaf_3daDataManagement_TransferInitiation service operation and the </w:t>
      </w:r>
      <w:proofErr w:type="spellStart"/>
      <w:r>
        <w:t>Nmfaf_ContextManagement</w:t>
      </w:r>
      <w:proofErr w:type="spellEnd"/>
      <w:r>
        <w:t xml:space="preserve"> service operation. </w:t>
      </w:r>
    </w:p>
    <w:p w14:paraId="4452756A" w14:textId="77777777" w:rsidR="00DB771A" w:rsidRDefault="00DB771A" w:rsidP="00DB771A">
      <w:r>
        <w:t xml:space="preserve">Question 1 from CT3: Can you please clarify the details (e.g. inputs and outputs) of the Nmfaf_3daDataManagement_TransferInitiation service operation and the </w:t>
      </w:r>
      <w:proofErr w:type="spellStart"/>
      <w:r>
        <w:t>Nmfaf_ContextManagement</w:t>
      </w:r>
      <w:proofErr w:type="spellEnd"/>
      <w:r>
        <w:t xml:space="preserve"> service?</w:t>
      </w:r>
    </w:p>
    <w:p w14:paraId="703D5045" w14:textId="77777777" w:rsidR="00DB771A" w:rsidRDefault="00DB771A" w:rsidP="00DB771A">
      <w:r>
        <w:t xml:space="preserve">Answer: SA2 discussed the use cases and the necessity of the two services and decide to define </w:t>
      </w:r>
      <w:proofErr w:type="spellStart"/>
      <w:r>
        <w:t>Nmfaf_ContextManagement</w:t>
      </w:r>
      <w:proofErr w:type="spellEnd"/>
      <w:r>
        <w:t xml:space="preserve"> service. The Nmfaf_3daDataManagement_TransferInitiation service will not be defined, </w:t>
      </w:r>
      <w:r>
        <w:lastRenderedPageBreak/>
        <w:t>instead the Nmfaf_3daDataManagement_Configure service operation is enhanced. For details of the updates, please check the attached CR 1215, CR 5609.</w:t>
      </w:r>
    </w:p>
    <w:p w14:paraId="7E75EAD0" w14:textId="77777777" w:rsidR="00DB771A" w:rsidRDefault="00DB771A" w:rsidP="00DB771A">
      <w:r>
        <w:t>SA2 kindly asks CT3 to take the above information into account.</w:t>
      </w:r>
    </w:p>
    <w:p w14:paraId="7481A5E2" w14:textId="77777777" w:rsidR="00DB771A" w:rsidRDefault="00DB771A" w:rsidP="00DB771A">
      <w:r>
        <w:t>Action proposed by Chair:</w:t>
      </w:r>
    </w:p>
    <w:p w14:paraId="3813FEAC" w14:textId="77777777" w:rsidR="00DB771A" w:rsidRDefault="00DB771A" w:rsidP="00DB771A">
      <w:r>
        <w:t>There are related contributions submitted to this meeting under AI 19.38, check whether they are aligned with this reply LS.</w:t>
      </w:r>
    </w:p>
    <w:p w14:paraId="492A84D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7D5AB" w14:textId="150A50CC" w:rsidR="00DB771A" w:rsidRDefault="00DB771A" w:rsidP="00DB771A">
      <w:pPr>
        <w:rPr>
          <w:rFonts w:ascii="Arial" w:hAnsi="Arial" w:cs="Arial"/>
          <w:b/>
          <w:sz w:val="24"/>
        </w:rPr>
      </w:pPr>
      <w:r>
        <w:rPr>
          <w:rFonts w:ascii="Arial" w:hAnsi="Arial" w:cs="Arial"/>
          <w:b/>
          <w:color w:val="0000FF"/>
          <w:sz w:val="24"/>
        </w:rPr>
        <w:t>C3-246023</w:t>
      </w:r>
      <w:r>
        <w:rPr>
          <w:rFonts w:ascii="Arial" w:hAnsi="Arial" w:cs="Arial"/>
          <w:b/>
          <w:color w:val="0000FF"/>
          <w:sz w:val="24"/>
        </w:rPr>
        <w:tab/>
      </w:r>
      <w:r>
        <w:rPr>
          <w:rFonts w:ascii="Arial" w:hAnsi="Arial" w:cs="Arial"/>
          <w:b/>
          <w:sz w:val="24"/>
        </w:rPr>
        <w:t xml:space="preserve">LS Reply to Service Consumers of </w:t>
      </w:r>
      <w:proofErr w:type="spellStart"/>
      <w:r>
        <w:rPr>
          <w:rFonts w:ascii="Arial" w:hAnsi="Arial" w:cs="Arial"/>
          <w:b/>
          <w:sz w:val="24"/>
        </w:rPr>
        <w:t>Nnwdaf</w:t>
      </w:r>
      <w:proofErr w:type="spellEnd"/>
      <w:r>
        <w:rPr>
          <w:rFonts w:ascii="Arial" w:hAnsi="Arial" w:cs="Arial"/>
          <w:b/>
          <w:sz w:val="24"/>
        </w:rPr>
        <w:t xml:space="preserve">, </w:t>
      </w:r>
      <w:proofErr w:type="spellStart"/>
      <w:r>
        <w:rPr>
          <w:rFonts w:ascii="Arial" w:hAnsi="Arial" w:cs="Arial"/>
          <w:b/>
          <w:sz w:val="24"/>
        </w:rPr>
        <w:t>Ndccf</w:t>
      </w:r>
      <w:proofErr w:type="spellEnd"/>
      <w:r>
        <w:rPr>
          <w:rFonts w:ascii="Arial" w:hAnsi="Arial" w:cs="Arial"/>
          <w:b/>
          <w:sz w:val="24"/>
        </w:rPr>
        <w:t xml:space="preserve">, </w:t>
      </w:r>
      <w:proofErr w:type="spellStart"/>
      <w:r>
        <w:rPr>
          <w:rFonts w:ascii="Arial" w:hAnsi="Arial" w:cs="Arial"/>
          <w:b/>
          <w:sz w:val="24"/>
        </w:rPr>
        <w:t>Nmfaf</w:t>
      </w:r>
      <w:proofErr w:type="spellEnd"/>
      <w:r>
        <w:rPr>
          <w:rFonts w:ascii="Arial" w:hAnsi="Arial" w:cs="Arial"/>
          <w:b/>
          <w:sz w:val="24"/>
        </w:rPr>
        <w:t xml:space="preserve"> related services</w:t>
      </w:r>
    </w:p>
    <w:p w14:paraId="5F9CD865" w14:textId="77777777" w:rsidR="00DB771A" w:rsidRDefault="00DB771A" w:rsidP="00DB77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S2-2411139, to CT3, cc -</w:t>
      </w:r>
      <w:r>
        <w:rPr>
          <w:i/>
        </w:rPr>
        <w:br/>
      </w:r>
      <w:r>
        <w:rPr>
          <w:i/>
        </w:rPr>
        <w:tab/>
      </w:r>
      <w:r>
        <w:rPr>
          <w:i/>
        </w:rPr>
        <w:tab/>
      </w:r>
      <w:r>
        <w:rPr>
          <w:i/>
        </w:rPr>
        <w:tab/>
      </w:r>
      <w:r>
        <w:rPr>
          <w:i/>
        </w:rPr>
        <w:tab/>
      </w:r>
      <w:r>
        <w:rPr>
          <w:i/>
        </w:rPr>
        <w:tab/>
        <w:t>Source: SA2</w:t>
      </w:r>
    </w:p>
    <w:p w14:paraId="2601880D" w14:textId="77777777" w:rsidR="00DB771A" w:rsidRDefault="00DB771A" w:rsidP="00DB771A">
      <w:pPr>
        <w:rPr>
          <w:rFonts w:ascii="Arial" w:hAnsi="Arial" w:cs="Arial"/>
          <w:b/>
        </w:rPr>
      </w:pPr>
      <w:r>
        <w:rPr>
          <w:rFonts w:ascii="Arial" w:hAnsi="Arial" w:cs="Arial"/>
          <w:b/>
        </w:rPr>
        <w:t xml:space="preserve">Discussion: </w:t>
      </w:r>
    </w:p>
    <w:p w14:paraId="11525667" w14:textId="77777777" w:rsidR="00DB771A" w:rsidRDefault="00DB771A" w:rsidP="00DB771A">
      <w:r>
        <w:t>To: CT3</w:t>
      </w:r>
    </w:p>
    <w:p w14:paraId="3051AEF3" w14:textId="77777777" w:rsidR="00DB771A" w:rsidRDefault="00DB771A" w:rsidP="00DB771A">
      <w:r>
        <w:t>Response to: C3-244437</w:t>
      </w:r>
    </w:p>
    <w:p w14:paraId="5876474C" w14:textId="77777777" w:rsidR="00DB771A" w:rsidRDefault="00DB771A" w:rsidP="00DB771A">
      <w:r>
        <w:t>Release: Rel-18</w:t>
      </w:r>
    </w:p>
    <w:p w14:paraId="4F1D149A" w14:textId="77777777" w:rsidR="00DB771A" w:rsidRDefault="00DB771A" w:rsidP="00DB771A">
      <w:r>
        <w:t>WI: eNA_Ph3</w:t>
      </w:r>
    </w:p>
    <w:p w14:paraId="4C49D159" w14:textId="77777777" w:rsidR="00DB771A" w:rsidRDefault="00DB771A" w:rsidP="00DB771A">
      <w:r>
        <w:t>Contact: ZTE</w:t>
      </w:r>
    </w:p>
    <w:p w14:paraId="2CCA9DB5" w14:textId="77777777" w:rsidR="00DB771A" w:rsidRDefault="00DB771A" w:rsidP="00DB771A">
      <w:r>
        <w:t xml:space="preserve">SA2 would like to thank CT3 for the LS on Service Consumers of </w:t>
      </w:r>
      <w:proofErr w:type="spellStart"/>
      <w:r>
        <w:t>Nnwdaf</w:t>
      </w:r>
      <w:proofErr w:type="spellEnd"/>
      <w:r>
        <w:t xml:space="preserve">, </w:t>
      </w:r>
      <w:proofErr w:type="spellStart"/>
      <w:r>
        <w:t>Ndccf</w:t>
      </w:r>
      <w:proofErr w:type="spellEnd"/>
      <w:r>
        <w:t xml:space="preserve">, </w:t>
      </w:r>
      <w:proofErr w:type="spellStart"/>
      <w:r>
        <w:t>Nmfaf</w:t>
      </w:r>
      <w:proofErr w:type="spellEnd"/>
      <w:r>
        <w:t xml:space="preserve"> related services. </w:t>
      </w:r>
    </w:p>
    <w:p w14:paraId="493BEE4F" w14:textId="77777777" w:rsidR="00DB771A" w:rsidRDefault="00DB771A" w:rsidP="00DB771A">
      <w:r>
        <w:t>Here are the answers of questions:</w:t>
      </w:r>
    </w:p>
    <w:p w14:paraId="789D0E58" w14:textId="77777777" w:rsidR="00DB771A" w:rsidRDefault="00DB771A" w:rsidP="00DB771A">
      <w:r>
        <w:t xml:space="preserve">Question 1:       Is every analytics consumer also a consumer of the </w:t>
      </w:r>
      <w:proofErr w:type="spellStart"/>
      <w:r>
        <w:t>Ndccf_DataManagement</w:t>
      </w:r>
      <w:proofErr w:type="spellEnd"/>
      <w:r>
        <w:t xml:space="preserve"> and Nmfaf_3caDataManagement services or not?</w:t>
      </w:r>
    </w:p>
    <w:p w14:paraId="50939348" w14:textId="77777777" w:rsidR="00DB771A" w:rsidRDefault="00DB771A" w:rsidP="00DB771A">
      <w:r>
        <w:t xml:space="preserve">Answer: The analytics consumer requests historical analytics through DCCF by invoking the </w:t>
      </w:r>
      <w:proofErr w:type="spellStart"/>
      <w:r>
        <w:t>Ndccf_DataManagement_Subscribe</w:t>
      </w:r>
      <w:proofErr w:type="spellEnd"/>
      <w:r>
        <w:t xml:space="preserve"> service operation. The DCCF, base on the local configuration, may configure MFAF (via Nmfaf_3daDataManagement_Configure) to map notifications to the analytics consumer. After that, the configured MFAF may use the Nmfaf_3caDataManagement_Notify service operation to send historical analytics to the analytics consumer. Therefore, each analytics consumer of </w:t>
      </w:r>
      <w:proofErr w:type="spellStart"/>
      <w:r>
        <w:t>Ndccf_DataManagement</w:t>
      </w:r>
      <w:proofErr w:type="spellEnd"/>
      <w:r>
        <w:t xml:space="preserve"> may also be a consumer of Nmfaf_3caDataManagement, depending on whether DCCF configures MFAF. Please check clause 6.1.4.5 of TS 23.288 for more details.</w:t>
      </w:r>
    </w:p>
    <w:p w14:paraId="7A5E4011" w14:textId="77777777" w:rsidR="00DB771A" w:rsidRDefault="00DB771A" w:rsidP="00DB771A">
      <w:r>
        <w:t xml:space="preserve">Question 2:       If the answer to Question is "Yes", then why are the LMF, OAM and CEF not included in the consumers of </w:t>
      </w:r>
      <w:proofErr w:type="spellStart"/>
      <w:r>
        <w:t>Ndccf_DataManagement</w:t>
      </w:r>
      <w:proofErr w:type="spellEnd"/>
      <w:r>
        <w:t xml:space="preserve"> and Nmfaf_3caDataManagement services in TS 23.288 Table 8.1-1 and Table 9.1-1?</w:t>
      </w:r>
    </w:p>
    <w:p w14:paraId="04B332C9" w14:textId="77777777" w:rsidR="00DB771A" w:rsidRDefault="00DB771A" w:rsidP="00DB771A">
      <w:r>
        <w:t>Answer:  SA2 has no consensus about analytics subscription between OAM/CEF and DCCF. However, SA2 has agreed LMF was missing in the table 8.1-1 and table 9.1-1. Therefore, SA2 amended the table in TS 23.288 to resolve this issue. See agreed CRs attached.</w:t>
      </w:r>
    </w:p>
    <w:p w14:paraId="6B6926EC" w14:textId="77777777" w:rsidR="00DB771A" w:rsidRDefault="00DB771A" w:rsidP="00DB771A">
      <w:r>
        <w:t xml:space="preserve">Question 3:       Is the ADRF the consumer of </w:t>
      </w:r>
      <w:proofErr w:type="spellStart"/>
      <w:r>
        <w:t>Nnwdaf_AnalyticsSubscription</w:t>
      </w:r>
      <w:proofErr w:type="spellEnd"/>
      <w:r>
        <w:t xml:space="preserve"> and </w:t>
      </w:r>
      <w:proofErr w:type="spellStart"/>
      <w:r>
        <w:t>Nnwdaf_AnalyticsInfo</w:t>
      </w:r>
      <w:proofErr w:type="spellEnd"/>
      <w:r>
        <w:t xml:space="preserve"> services? Is </w:t>
      </w:r>
      <w:proofErr w:type="spellStart"/>
      <w:r>
        <w:t>Nnwdaf_AnalyticsSubscription</w:t>
      </w:r>
      <w:proofErr w:type="spellEnd"/>
      <w:r>
        <w:t>/</w:t>
      </w:r>
      <w:proofErr w:type="spellStart"/>
      <w:r>
        <w:t>Nnwdaf_AnalyticsInfo</w:t>
      </w:r>
      <w:proofErr w:type="spellEnd"/>
      <w:r>
        <w:t xml:space="preserve"> service used by the ADRF for collecting analytics in the procedure of Historical Data and Analytics Storage via Notifications?</w:t>
      </w:r>
    </w:p>
    <w:p w14:paraId="076E0DF8" w14:textId="77777777" w:rsidR="00DB771A" w:rsidRDefault="00DB771A" w:rsidP="00DB771A">
      <w:r>
        <w:t xml:space="preserve">Answer: The ADRF is a consumer of </w:t>
      </w:r>
      <w:proofErr w:type="spellStart"/>
      <w:r>
        <w:t>Nnwdaf_AnalyticsSubscription</w:t>
      </w:r>
      <w:proofErr w:type="spellEnd"/>
      <w:r>
        <w:t xml:space="preserve"> service. In step 6b of clause 6.2B.3, in addition to the </w:t>
      </w:r>
      <w:proofErr w:type="spellStart"/>
      <w:r>
        <w:t>Nnwdaf_DataManagement_Subscribe</w:t>
      </w:r>
      <w:proofErr w:type="spellEnd"/>
      <w:r>
        <w:t xml:space="preserve">, the ADRF may use </w:t>
      </w:r>
      <w:proofErr w:type="spellStart"/>
      <w:r>
        <w:t>Nnwdaf_AnalyticsSubscription</w:t>
      </w:r>
      <w:proofErr w:type="spellEnd"/>
      <w:r>
        <w:t xml:space="preserve"> to subscribe to NWDAF for analytics. SA2 has amended the procedure, see the agreed CRs attached.</w:t>
      </w:r>
    </w:p>
    <w:p w14:paraId="2B00D15C" w14:textId="77777777" w:rsidR="00DB771A" w:rsidRDefault="00DB771A" w:rsidP="00DB771A">
      <w:r>
        <w:t>SA2 kindly asks CT3 to take the above information into account and update their specifications if necessary.</w:t>
      </w:r>
    </w:p>
    <w:p w14:paraId="322CAB70" w14:textId="77777777" w:rsidR="00DB771A" w:rsidRDefault="00DB771A" w:rsidP="00DB771A">
      <w:r>
        <w:t>Action proposed by Chair:</w:t>
      </w:r>
    </w:p>
    <w:p w14:paraId="77349BCE" w14:textId="77777777" w:rsidR="00DB771A" w:rsidRDefault="00DB771A" w:rsidP="00DB771A">
      <w:r>
        <w:lastRenderedPageBreak/>
        <w:t>There are related contributions submitted to this meeting under AI 19.38, check whether they are aligned with this reply LS.</w:t>
      </w:r>
    </w:p>
    <w:p w14:paraId="5CACB8C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B21C9C" w14:textId="573132DC" w:rsidR="00DB771A" w:rsidRDefault="00DB771A" w:rsidP="00DB771A">
      <w:pPr>
        <w:rPr>
          <w:rFonts w:ascii="Arial" w:hAnsi="Arial" w:cs="Arial"/>
          <w:b/>
          <w:sz w:val="24"/>
        </w:rPr>
      </w:pPr>
      <w:r>
        <w:rPr>
          <w:rFonts w:ascii="Arial" w:hAnsi="Arial" w:cs="Arial"/>
          <w:b/>
          <w:color w:val="0000FF"/>
          <w:sz w:val="24"/>
        </w:rPr>
        <w:t>C3-246024</w:t>
      </w:r>
      <w:r>
        <w:rPr>
          <w:rFonts w:ascii="Arial" w:hAnsi="Arial" w:cs="Arial"/>
          <w:b/>
          <w:color w:val="0000FF"/>
          <w:sz w:val="24"/>
        </w:rPr>
        <w:tab/>
      </w:r>
      <w:r>
        <w:rPr>
          <w:rFonts w:ascii="Arial" w:hAnsi="Arial" w:cs="Arial"/>
          <w:b/>
          <w:sz w:val="24"/>
        </w:rPr>
        <w:t>LS reply on Clarification related to event filter applicable to the event GNSS Assistance data</w:t>
      </w:r>
    </w:p>
    <w:p w14:paraId="66492474" w14:textId="77777777" w:rsidR="00DB771A" w:rsidRDefault="00DB771A" w:rsidP="00DB77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S2-2411151, to CT3, cc -</w:t>
      </w:r>
      <w:r>
        <w:rPr>
          <w:i/>
        </w:rPr>
        <w:br/>
      </w:r>
      <w:r>
        <w:rPr>
          <w:i/>
        </w:rPr>
        <w:tab/>
      </w:r>
      <w:r>
        <w:rPr>
          <w:i/>
        </w:rPr>
        <w:tab/>
      </w:r>
      <w:r>
        <w:rPr>
          <w:i/>
        </w:rPr>
        <w:tab/>
      </w:r>
      <w:r>
        <w:rPr>
          <w:i/>
        </w:rPr>
        <w:tab/>
      </w:r>
      <w:r>
        <w:rPr>
          <w:i/>
        </w:rPr>
        <w:tab/>
        <w:t>Source: SA2</w:t>
      </w:r>
    </w:p>
    <w:p w14:paraId="20411BB5" w14:textId="77777777" w:rsidR="00DB771A" w:rsidRDefault="00DB771A" w:rsidP="00DB771A">
      <w:pPr>
        <w:rPr>
          <w:rFonts w:ascii="Arial" w:hAnsi="Arial" w:cs="Arial"/>
          <w:b/>
        </w:rPr>
      </w:pPr>
      <w:r>
        <w:rPr>
          <w:rFonts w:ascii="Arial" w:hAnsi="Arial" w:cs="Arial"/>
          <w:b/>
        </w:rPr>
        <w:t xml:space="preserve">Discussion: </w:t>
      </w:r>
    </w:p>
    <w:p w14:paraId="6CA44F51" w14:textId="77777777" w:rsidR="00DB771A" w:rsidRDefault="00DB771A" w:rsidP="00DB771A">
      <w:r>
        <w:t>To: CT3</w:t>
      </w:r>
    </w:p>
    <w:p w14:paraId="383E4DB9" w14:textId="77777777" w:rsidR="00DB771A" w:rsidRDefault="00DB771A" w:rsidP="00DB771A">
      <w:r>
        <w:t>Response to: C3-244452</w:t>
      </w:r>
    </w:p>
    <w:p w14:paraId="17731047" w14:textId="77777777" w:rsidR="00DB771A" w:rsidRDefault="00DB771A" w:rsidP="00DB771A">
      <w:r>
        <w:t>Release: Rel-18</w:t>
      </w:r>
    </w:p>
    <w:p w14:paraId="384F74F6" w14:textId="77777777" w:rsidR="00DB771A" w:rsidRDefault="00DB771A" w:rsidP="00DB771A">
      <w:r>
        <w:t>WI: 5G_eLCS_Ph3</w:t>
      </w:r>
    </w:p>
    <w:p w14:paraId="45017835" w14:textId="77777777" w:rsidR="00DB771A" w:rsidRDefault="00DB771A" w:rsidP="00DB771A">
      <w:r>
        <w:t>Contact: Huawei</w:t>
      </w:r>
    </w:p>
    <w:p w14:paraId="768692BE" w14:textId="77777777" w:rsidR="00DB771A" w:rsidRDefault="00DB771A" w:rsidP="00DB771A">
      <w:r>
        <w:t>SA2 thanks CT3 LS on the clarification related to event filter applicable to the event GNSS Assistance data and SA2 understands the question is whether LMF/NEF needs to indicate any event filter while subscribing for the event "GNSS Assistance Data" with the AF.</w:t>
      </w:r>
    </w:p>
    <w:p w14:paraId="01CB5243" w14:textId="77777777" w:rsidR="00DB771A" w:rsidRDefault="00DB771A" w:rsidP="00DB771A">
      <w:r>
        <w:t>SA2 agrees that LMF/NEF indicates location area while subscribing for the event "GNSS Assistance Data" with the AF. The GNSS assistance data can be used by any UE in the location area, so it is not related to a specific UE. The attached CR updates the procedure of Collection of GNSS assistance data in TS 23.273.</w:t>
      </w:r>
    </w:p>
    <w:p w14:paraId="025FC8FD" w14:textId="77777777" w:rsidR="00DB771A" w:rsidRDefault="00DB771A" w:rsidP="00DB771A">
      <w:r>
        <w:t>SA2 kindly asks CT3 group to take above information into consideration.</w:t>
      </w:r>
    </w:p>
    <w:p w14:paraId="48CE997D" w14:textId="77777777" w:rsidR="00DB771A" w:rsidRDefault="00DB771A" w:rsidP="00DB771A">
      <w:r>
        <w:t>Action proposed by Chair:</w:t>
      </w:r>
    </w:p>
    <w:p w14:paraId="7C41163A" w14:textId="77777777" w:rsidR="00DB771A" w:rsidRDefault="00DB771A" w:rsidP="00DB771A">
      <w:r>
        <w:t>There are related contributions submitted to this meeting under AI 18.40, check whether they are aligned with this reply LS.</w:t>
      </w:r>
    </w:p>
    <w:p w14:paraId="72EDCCE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FDB3F" w14:textId="32C097C5" w:rsidR="00DB771A" w:rsidRDefault="00DB771A" w:rsidP="00DB771A">
      <w:pPr>
        <w:rPr>
          <w:rFonts w:ascii="Arial" w:hAnsi="Arial" w:cs="Arial"/>
          <w:b/>
          <w:sz w:val="24"/>
        </w:rPr>
      </w:pPr>
      <w:r>
        <w:rPr>
          <w:rFonts w:ascii="Arial" w:hAnsi="Arial" w:cs="Arial"/>
          <w:b/>
          <w:color w:val="0000FF"/>
          <w:sz w:val="24"/>
        </w:rPr>
        <w:t>C3-246025</w:t>
      </w:r>
      <w:r>
        <w:rPr>
          <w:rFonts w:ascii="Arial" w:hAnsi="Arial" w:cs="Arial"/>
          <w:b/>
          <w:color w:val="0000FF"/>
          <w:sz w:val="24"/>
        </w:rPr>
        <w:tab/>
      </w:r>
      <w:r>
        <w:rPr>
          <w:rFonts w:ascii="Arial" w:hAnsi="Arial" w:cs="Arial"/>
          <w:b/>
          <w:sz w:val="24"/>
        </w:rPr>
        <w:t>Reply LS on RAN support of QoS monitoring capability</w:t>
      </w:r>
    </w:p>
    <w:p w14:paraId="3B937348" w14:textId="77777777" w:rsidR="00DB771A" w:rsidRDefault="00DB771A" w:rsidP="00DB77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S2-2411247, to CT WG4, cc CT WG3</w:t>
      </w:r>
      <w:r>
        <w:rPr>
          <w:i/>
        </w:rPr>
        <w:br/>
      </w:r>
      <w:r>
        <w:rPr>
          <w:i/>
        </w:rPr>
        <w:tab/>
      </w:r>
      <w:r>
        <w:rPr>
          <w:i/>
        </w:rPr>
        <w:tab/>
      </w:r>
      <w:r>
        <w:rPr>
          <w:i/>
        </w:rPr>
        <w:tab/>
      </w:r>
      <w:r>
        <w:rPr>
          <w:i/>
        </w:rPr>
        <w:tab/>
      </w:r>
      <w:r>
        <w:rPr>
          <w:i/>
        </w:rPr>
        <w:tab/>
        <w:t>Source: SA2</w:t>
      </w:r>
    </w:p>
    <w:p w14:paraId="63E6F2F9" w14:textId="77777777" w:rsidR="00DB771A" w:rsidRDefault="00DB771A" w:rsidP="00DB771A">
      <w:pPr>
        <w:rPr>
          <w:rFonts w:ascii="Arial" w:hAnsi="Arial" w:cs="Arial"/>
          <w:b/>
        </w:rPr>
      </w:pPr>
      <w:r>
        <w:rPr>
          <w:rFonts w:ascii="Arial" w:hAnsi="Arial" w:cs="Arial"/>
          <w:b/>
        </w:rPr>
        <w:t xml:space="preserve">Discussion: </w:t>
      </w:r>
    </w:p>
    <w:p w14:paraId="6E9C8CFE" w14:textId="77777777" w:rsidR="00DB771A" w:rsidRDefault="00DB771A" w:rsidP="00DB771A">
      <w:r>
        <w:t>To: CT4 Cc: CT3</w:t>
      </w:r>
    </w:p>
    <w:p w14:paraId="7012C458" w14:textId="77777777" w:rsidR="00DB771A" w:rsidRDefault="00DB771A" w:rsidP="00DB771A">
      <w:r>
        <w:t>Release: Rel-19</w:t>
      </w:r>
    </w:p>
    <w:p w14:paraId="6BA563A0" w14:textId="77777777" w:rsidR="00DB771A" w:rsidRDefault="00DB771A" w:rsidP="00DB771A">
      <w:r>
        <w:t>WI: TEI19_QME</w:t>
      </w:r>
    </w:p>
    <w:p w14:paraId="6BE74B44" w14:textId="77777777" w:rsidR="00DB771A" w:rsidRDefault="00DB771A" w:rsidP="00DB771A">
      <w:r>
        <w:t>Contact: ZTE</w:t>
      </w:r>
    </w:p>
    <w:p w14:paraId="4ECCC19E" w14:textId="77777777" w:rsidR="00DB771A" w:rsidRDefault="00DB771A" w:rsidP="00DB771A">
      <w:r>
        <w:t>SA2 thanks CT WG4 for the LS on RAN support of QoS monitoring capability. SA2 has discussed the CT4 agreed CR and would like to ask the following questions:</w:t>
      </w:r>
    </w:p>
    <w:p w14:paraId="542DFF42" w14:textId="77777777" w:rsidR="00DB771A" w:rsidRDefault="00DB771A" w:rsidP="00DB771A">
      <w:r>
        <w:t>Question 1: Why is the RAN QoS monitoring capability value "UNKNOWN" needed. What is the expected SMF behaviour compared to receiving "NOT_SUPPORTED" or no indication at all?</w:t>
      </w:r>
    </w:p>
    <w:p w14:paraId="4214445A" w14:textId="77777777" w:rsidR="00DB771A" w:rsidRDefault="00DB771A" w:rsidP="00DB771A">
      <w:r>
        <w:t xml:space="preserve">Question 2: According to SA2’s understanding of the CT4 CR, it seems that there is an inconsistency between clause 6.1.6.2.9 and 6.1.6.2.11 in the CT4 agreed CR. </w:t>
      </w:r>
    </w:p>
    <w:p w14:paraId="6E0778CC" w14:textId="77777777" w:rsidR="00DB771A" w:rsidRDefault="00DB771A" w:rsidP="00DB771A">
      <w:r>
        <w:lastRenderedPageBreak/>
        <w:t xml:space="preserve">In the clause 6.1.6.2.9 (Type: </w:t>
      </w:r>
      <w:proofErr w:type="spellStart"/>
      <w:r>
        <w:t>PduSessionCreateData</w:t>
      </w:r>
      <w:proofErr w:type="spellEnd"/>
      <w:r>
        <w:t>), the IE “</w:t>
      </w:r>
      <w:proofErr w:type="spellStart"/>
      <w:r>
        <w:t>qosMonitoringPdSupported</w:t>
      </w:r>
      <w:proofErr w:type="spellEnd"/>
      <w:r>
        <w:t>” shall be present if the QME feature is supported by the I-SMF/V-SMF and SMF, and if the information is available.</w:t>
      </w:r>
    </w:p>
    <w:p w14:paraId="2D5FCE87" w14:textId="77777777" w:rsidR="00DB771A" w:rsidRDefault="00DB771A" w:rsidP="00DB771A">
      <w:r>
        <w:t xml:space="preserve">In the clause 6.1.6.2.11 (Type: </w:t>
      </w:r>
      <w:proofErr w:type="spellStart"/>
      <w:r>
        <w:t>HsmfUpdateData</w:t>
      </w:r>
      <w:proofErr w:type="spellEnd"/>
      <w:r>
        <w:t>). In Inter-AMF mobility with I-SMF/V-SMF change with the target AMF not supporting the QME feature, in which case the attribute with value "UNKNOWN" shall be sent.</w:t>
      </w:r>
    </w:p>
    <w:p w14:paraId="33C7AAD7" w14:textId="77777777" w:rsidR="00DB771A" w:rsidRDefault="00DB771A" w:rsidP="00DB771A">
      <w:r>
        <w:t>When the AMF does not support QME feature and I/V-SMF and SMF support QME feature, the behaviour seems to be inconsistent:</w:t>
      </w:r>
    </w:p>
    <w:p w14:paraId="0E1E01F7" w14:textId="77777777" w:rsidR="00DB771A" w:rsidRDefault="00DB771A" w:rsidP="00DB771A">
      <w:r>
        <w:t>-</w:t>
      </w:r>
      <w:r>
        <w:tab/>
        <w:t>For the PDU session establishment, the I/V-SMF does not send this IE to (h)SMF.</w:t>
      </w:r>
    </w:p>
    <w:p w14:paraId="58CAE4BA" w14:textId="77777777" w:rsidR="00DB771A" w:rsidRDefault="00DB771A" w:rsidP="00DB771A">
      <w:r>
        <w:t>-</w:t>
      </w:r>
      <w:r>
        <w:tab/>
        <w:t>For the HO to the target AMF not supporting QME, the I/V-SMF send "UNKNOWN" to (h)SMF.</w:t>
      </w:r>
    </w:p>
    <w:p w14:paraId="06F26E52" w14:textId="77777777" w:rsidR="00DB771A" w:rsidRDefault="00DB771A" w:rsidP="00DB771A">
      <w:r>
        <w:t>SA2 respectfully asks CT4 to answer the above questions and update the CT4 specification, if necessary.</w:t>
      </w:r>
    </w:p>
    <w:p w14:paraId="287E3DF1" w14:textId="77777777" w:rsidR="00DB771A" w:rsidRDefault="00DB771A" w:rsidP="00DB771A">
      <w:r>
        <w:t>Action proposed by Chair:</w:t>
      </w:r>
    </w:p>
    <w:p w14:paraId="3C5B4BB0" w14:textId="77777777" w:rsidR="00DB771A" w:rsidRDefault="00DB771A" w:rsidP="00DB771A">
      <w:r>
        <w:t>Noted, no action required in CT3.</w:t>
      </w:r>
    </w:p>
    <w:p w14:paraId="45146856"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0075C" w14:textId="2A1A55C1" w:rsidR="00DB771A" w:rsidRDefault="00DB771A" w:rsidP="00DB771A">
      <w:pPr>
        <w:rPr>
          <w:rFonts w:ascii="Arial" w:hAnsi="Arial" w:cs="Arial"/>
          <w:b/>
          <w:sz w:val="24"/>
        </w:rPr>
      </w:pPr>
      <w:r>
        <w:rPr>
          <w:rFonts w:ascii="Arial" w:hAnsi="Arial" w:cs="Arial"/>
          <w:b/>
          <w:color w:val="0000FF"/>
          <w:sz w:val="24"/>
        </w:rPr>
        <w:t>C3-246026</w:t>
      </w:r>
      <w:r>
        <w:rPr>
          <w:rFonts w:ascii="Arial" w:hAnsi="Arial" w:cs="Arial"/>
          <w:b/>
          <w:color w:val="0000FF"/>
          <w:sz w:val="24"/>
        </w:rPr>
        <w:tab/>
      </w:r>
      <w:r>
        <w:rPr>
          <w:rFonts w:ascii="Arial" w:hAnsi="Arial" w:cs="Arial"/>
          <w:b/>
          <w:sz w:val="24"/>
        </w:rPr>
        <w:t>Reply LS on clarification on CAPIF logging information element</w:t>
      </w:r>
    </w:p>
    <w:p w14:paraId="3F1D5320" w14:textId="77777777" w:rsidR="00DB771A" w:rsidRDefault="00DB771A" w:rsidP="00DB77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S6-244716, to 3GPP TSG CT WG3, 3GPP TSG SA WG5, cc -</w:t>
      </w:r>
      <w:r>
        <w:rPr>
          <w:i/>
        </w:rPr>
        <w:br/>
      </w:r>
      <w:r>
        <w:rPr>
          <w:i/>
        </w:rPr>
        <w:tab/>
      </w:r>
      <w:r>
        <w:rPr>
          <w:i/>
        </w:rPr>
        <w:tab/>
      </w:r>
      <w:r>
        <w:rPr>
          <w:i/>
        </w:rPr>
        <w:tab/>
      </w:r>
      <w:r>
        <w:rPr>
          <w:i/>
        </w:rPr>
        <w:tab/>
      </w:r>
      <w:r>
        <w:rPr>
          <w:i/>
        </w:rPr>
        <w:tab/>
        <w:t>Source: SA6</w:t>
      </w:r>
    </w:p>
    <w:p w14:paraId="3166B67D" w14:textId="77777777" w:rsidR="00DB771A" w:rsidRDefault="00DB771A" w:rsidP="00DB771A">
      <w:pPr>
        <w:rPr>
          <w:rFonts w:ascii="Arial" w:hAnsi="Arial" w:cs="Arial"/>
          <w:b/>
        </w:rPr>
      </w:pPr>
      <w:r>
        <w:rPr>
          <w:rFonts w:ascii="Arial" w:hAnsi="Arial" w:cs="Arial"/>
          <w:b/>
        </w:rPr>
        <w:t xml:space="preserve">Discussion: </w:t>
      </w:r>
    </w:p>
    <w:p w14:paraId="0BD34565" w14:textId="77777777" w:rsidR="00DB771A" w:rsidRDefault="00DB771A" w:rsidP="00DB771A">
      <w:r>
        <w:t>To: CT3, SA5</w:t>
      </w:r>
    </w:p>
    <w:p w14:paraId="52BDBA31" w14:textId="77777777" w:rsidR="00DB771A" w:rsidRDefault="00DB771A" w:rsidP="00DB771A">
      <w:r>
        <w:t>Release: Rel-19</w:t>
      </w:r>
    </w:p>
    <w:p w14:paraId="3F4C84C9" w14:textId="77777777" w:rsidR="00DB771A" w:rsidRDefault="00DB771A" w:rsidP="00DB771A">
      <w:r>
        <w:t>WI: CAPIF_Ph3</w:t>
      </w:r>
    </w:p>
    <w:p w14:paraId="0794806D" w14:textId="77777777" w:rsidR="00DB771A" w:rsidRDefault="00DB771A" w:rsidP="00DB771A">
      <w:r>
        <w:t>Contact: Samsung</w:t>
      </w:r>
    </w:p>
    <w:p w14:paraId="584A03BF" w14:textId="77777777" w:rsidR="00DB771A" w:rsidRDefault="00DB771A" w:rsidP="00DB771A">
      <w:r>
        <w:t>SA6 would like to provide an update to CT3 and SA5, related to the question from SA5 regarding “</w:t>
      </w:r>
      <w:proofErr w:type="spellStart"/>
      <w:r>
        <w:t>invocationLatency</w:t>
      </w:r>
      <w:proofErr w:type="spellEnd"/>
      <w:r>
        <w:t>”.</w:t>
      </w:r>
    </w:p>
    <w:p w14:paraId="6E069EA5" w14:textId="77777777" w:rsidR="00DB771A" w:rsidRDefault="00DB771A" w:rsidP="00DB771A">
      <w:r>
        <w:t>SA6 has updated TS 23.222 clause 8.19.2.1 to clarify “</w:t>
      </w:r>
      <w:proofErr w:type="spellStart"/>
      <w:r>
        <w:t>invocationLatency</w:t>
      </w:r>
      <w:proofErr w:type="spellEnd"/>
      <w:r>
        <w:t>” as per the agreed Rel-18 CR#215 in S6-244714 and Rel-19 CR CR#216 in S6-244715 to TS 23.222, attached to this LS.</w:t>
      </w:r>
    </w:p>
    <w:p w14:paraId="707BA8B3" w14:textId="77777777" w:rsidR="00DB771A" w:rsidRDefault="00DB771A" w:rsidP="00DB771A">
      <w:r>
        <w:t>As per the CRs agreed in SA6, "</w:t>
      </w:r>
      <w:proofErr w:type="spellStart"/>
      <w:r>
        <w:t>invocationLatency</w:t>
      </w:r>
      <w:proofErr w:type="spellEnd"/>
      <w:r>
        <w:t>" is defined in clause 8.19.2.1, which is described as the time interval between the reception of the API invocation request and the sending of the API invocation response at the AEF.</w:t>
      </w:r>
    </w:p>
    <w:p w14:paraId="53D09145" w14:textId="77777777" w:rsidR="00DB771A" w:rsidRDefault="00DB771A" w:rsidP="00DB771A">
      <w:r>
        <w:t xml:space="preserve">3GPP SA6 would like to inform CT3 and SA5 regarding the above clarification on </w:t>
      </w:r>
      <w:proofErr w:type="spellStart"/>
      <w:r>
        <w:t>invocationLatency</w:t>
      </w:r>
      <w:proofErr w:type="spellEnd"/>
      <w:r>
        <w:t>.</w:t>
      </w:r>
    </w:p>
    <w:p w14:paraId="5C993E4E" w14:textId="77777777" w:rsidR="00DB771A" w:rsidRDefault="00DB771A" w:rsidP="00DB771A">
      <w:r>
        <w:t>Action proposed by Chair:</w:t>
      </w:r>
    </w:p>
    <w:p w14:paraId="33296225" w14:textId="77777777" w:rsidR="00DB771A" w:rsidRDefault="00DB771A" w:rsidP="00DB771A">
      <w:r>
        <w:t>Noted, CT3 already agreed related documents.</w:t>
      </w:r>
    </w:p>
    <w:p w14:paraId="5FEC67B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5A7ED" w14:textId="7E42E40C" w:rsidR="00DB771A" w:rsidRDefault="00DB771A" w:rsidP="00DB771A">
      <w:pPr>
        <w:rPr>
          <w:rFonts w:ascii="Arial" w:hAnsi="Arial" w:cs="Arial"/>
          <w:b/>
          <w:sz w:val="24"/>
        </w:rPr>
      </w:pPr>
      <w:r>
        <w:rPr>
          <w:rFonts w:ascii="Arial" w:hAnsi="Arial" w:cs="Arial"/>
          <w:b/>
          <w:color w:val="0000FF"/>
          <w:sz w:val="24"/>
        </w:rPr>
        <w:t>C3-246027</w:t>
      </w:r>
      <w:r>
        <w:rPr>
          <w:rFonts w:ascii="Arial" w:hAnsi="Arial" w:cs="Arial"/>
          <w:b/>
          <w:color w:val="0000FF"/>
          <w:sz w:val="24"/>
        </w:rPr>
        <w:tab/>
      </w:r>
      <w:r>
        <w:rPr>
          <w:rFonts w:ascii="Arial" w:hAnsi="Arial" w:cs="Arial"/>
          <w:b/>
          <w:sz w:val="24"/>
        </w:rPr>
        <w:t>LS on FS_IMS_RES outcome and future work plan</w:t>
      </w:r>
    </w:p>
    <w:p w14:paraId="391FF842" w14:textId="77777777" w:rsidR="00DB771A" w:rsidRDefault="00DB771A" w:rsidP="00DB77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C4-244485, to SA2, CT1, CT3, cc -</w:t>
      </w:r>
      <w:r>
        <w:rPr>
          <w:i/>
        </w:rPr>
        <w:br/>
      </w:r>
      <w:r>
        <w:rPr>
          <w:i/>
        </w:rPr>
        <w:tab/>
      </w:r>
      <w:r>
        <w:rPr>
          <w:i/>
        </w:rPr>
        <w:tab/>
      </w:r>
      <w:r>
        <w:rPr>
          <w:i/>
        </w:rPr>
        <w:tab/>
      </w:r>
      <w:r>
        <w:rPr>
          <w:i/>
        </w:rPr>
        <w:tab/>
      </w:r>
      <w:r>
        <w:rPr>
          <w:i/>
        </w:rPr>
        <w:tab/>
        <w:t>Source: CT4</w:t>
      </w:r>
    </w:p>
    <w:p w14:paraId="4D69B336" w14:textId="77777777" w:rsidR="00DB771A" w:rsidRDefault="00DB771A" w:rsidP="00DB771A">
      <w:pPr>
        <w:rPr>
          <w:rFonts w:ascii="Arial" w:hAnsi="Arial" w:cs="Arial"/>
          <w:b/>
        </w:rPr>
      </w:pPr>
      <w:r>
        <w:rPr>
          <w:rFonts w:ascii="Arial" w:hAnsi="Arial" w:cs="Arial"/>
          <w:b/>
        </w:rPr>
        <w:t xml:space="preserve">Discussion: </w:t>
      </w:r>
    </w:p>
    <w:p w14:paraId="6C5F49C4" w14:textId="77777777" w:rsidR="00DB771A" w:rsidRDefault="00DB771A" w:rsidP="00DB771A">
      <w:r>
        <w:t>To: SA2, CT1, CT3</w:t>
      </w:r>
    </w:p>
    <w:p w14:paraId="2A5BBB03" w14:textId="77777777" w:rsidR="00DB771A" w:rsidRDefault="00DB771A" w:rsidP="00DB771A">
      <w:r>
        <w:t>Release: Rel-19</w:t>
      </w:r>
    </w:p>
    <w:p w14:paraId="66E39C55" w14:textId="77777777" w:rsidR="00DB771A" w:rsidRDefault="00DB771A" w:rsidP="00DB771A">
      <w:r>
        <w:t>WI: FS_IMS_RES</w:t>
      </w:r>
    </w:p>
    <w:p w14:paraId="782EAC47" w14:textId="77777777" w:rsidR="00DB771A" w:rsidRDefault="00DB771A" w:rsidP="00DB771A">
      <w:r>
        <w:t>Contact: China Telecom</w:t>
      </w:r>
    </w:p>
    <w:p w14:paraId="2BA586F0" w14:textId="77777777" w:rsidR="00DB771A" w:rsidRDefault="00DB771A" w:rsidP="00DB771A">
      <w:r>
        <w:lastRenderedPageBreak/>
        <w:t>CT4 has studied possible IMS disaster prevention and restoration enhancement (in FS_IMS_RES) since August 2023. Now the study work is reaching completion, and CT4 intends to send 3GPP TR 29.866 to CT plenary #106 for approval and expects to start the normative work based on the conclusions in TR 29.866. The solutions concluded to be standardized might impact the normal IMS procedures and stage 2 specifications (e.g. 3GPP TS 23.228). Potential impacts to stage 3 specifications (e.g. 3GPP TS 24.229) are also listed for information.</w:t>
      </w:r>
    </w:p>
    <w:p w14:paraId="2E355B66" w14:textId="77777777" w:rsidR="00DB771A" w:rsidRDefault="00DB771A" w:rsidP="00DB771A">
      <w:r>
        <w:t>CT4 kindly asks SA2, CT1 and CT3 to review these solutions and provide feedback to CT4.</w:t>
      </w:r>
    </w:p>
    <w:p w14:paraId="54D47546" w14:textId="77777777" w:rsidR="00DB771A" w:rsidRDefault="00DB771A" w:rsidP="00DB771A">
      <w:r>
        <w:t>Another question to SA2 is on the working procedure for future normative work. As the normative work of IMS_RES may result in updates to SA2-lead TSs (e.g. 3GPP TS 23.228), CT4 needs to coordinate with SA2 on harmonizing stage 2 work in 3GPP TS 23.380 and SA2-lead 3GPP TS 23.228. CT4 plans to standardize the solutions in CT4-lead stage 2 TSs (e.g. 3GPP TS 23.380) first, and synchronize the updates to SA2-lead TSs subsequently. Normative work on stage 3 specifications shall be based on stable stage 2 requirements. CT4 kindly asks SA2, if this working procedure is fine.</w:t>
      </w:r>
    </w:p>
    <w:p w14:paraId="4C885EC5" w14:textId="77777777" w:rsidR="00DB771A" w:rsidRDefault="00DB771A" w:rsidP="00DB771A">
      <w:r>
        <w:t>3GPP TSG CT WG4 kindly asks TSG SA WG2, CT WG1 and CT WG3 to take the information above into account and to answer the following questions:</w:t>
      </w:r>
    </w:p>
    <w:p w14:paraId="11A7B2F4" w14:textId="77777777" w:rsidR="00DB771A" w:rsidRDefault="00DB771A" w:rsidP="00DB771A">
      <w:r>
        <w:t>1.</w:t>
      </w:r>
      <w:r>
        <w:tab/>
        <w:t>Do SA2, CT1 and CT3 have any comments on the solutions and conclusions of 3GPP TR 29.866? If so, please provide them.</w:t>
      </w:r>
    </w:p>
    <w:p w14:paraId="486B20CF" w14:textId="77777777" w:rsidR="00DB771A" w:rsidRDefault="00DB771A" w:rsidP="00DB771A">
      <w:r>
        <w:t>2.</w:t>
      </w:r>
      <w:r>
        <w:tab/>
        <w:t>Does SA2 have any concern on the proposed working procedure for future normative work?</w:t>
      </w:r>
    </w:p>
    <w:p w14:paraId="4DA6CD65" w14:textId="77777777" w:rsidR="00DB771A" w:rsidRDefault="00DB771A" w:rsidP="00DB771A">
      <w:r>
        <w:t>Action proposed by Chair:</w:t>
      </w:r>
    </w:p>
    <w:p w14:paraId="2B06BF76" w14:textId="77777777" w:rsidR="00DB771A" w:rsidRDefault="00DB771A" w:rsidP="00DB771A">
      <w:r>
        <w:t>Discuss the reply LS proposal as C3-246106.</w:t>
      </w:r>
    </w:p>
    <w:p w14:paraId="2A34F4F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732ACA" w14:textId="7E3A70BE" w:rsidR="00DB771A" w:rsidRDefault="00DB771A" w:rsidP="00DB771A">
      <w:pPr>
        <w:rPr>
          <w:rFonts w:ascii="Arial" w:hAnsi="Arial" w:cs="Arial"/>
          <w:b/>
          <w:sz w:val="24"/>
        </w:rPr>
      </w:pPr>
      <w:r>
        <w:rPr>
          <w:rFonts w:ascii="Arial" w:hAnsi="Arial" w:cs="Arial"/>
          <w:b/>
          <w:color w:val="0000FF"/>
          <w:sz w:val="24"/>
        </w:rPr>
        <w:t>C3-246029</w:t>
      </w:r>
      <w:r>
        <w:rPr>
          <w:rFonts w:ascii="Arial" w:hAnsi="Arial" w:cs="Arial"/>
          <w:b/>
          <w:color w:val="0000FF"/>
          <w:sz w:val="24"/>
        </w:rPr>
        <w:tab/>
      </w:r>
      <w:r>
        <w:rPr>
          <w:rFonts w:ascii="Arial" w:hAnsi="Arial" w:cs="Arial"/>
          <w:b/>
          <w:sz w:val="24"/>
        </w:rPr>
        <w:t>LS on request for IMS Data Channel related clarifications</w:t>
      </w:r>
    </w:p>
    <w:p w14:paraId="727ABCF3" w14:textId="77777777" w:rsidR="00DB771A" w:rsidRDefault="00DB771A" w:rsidP="00DB77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s3i240707, to SA2, SA4, CT1, CT4, cc SA3, CT3</w:t>
      </w:r>
      <w:r>
        <w:rPr>
          <w:i/>
        </w:rPr>
        <w:br/>
      </w:r>
      <w:r>
        <w:rPr>
          <w:i/>
        </w:rPr>
        <w:tab/>
      </w:r>
      <w:r>
        <w:rPr>
          <w:i/>
        </w:rPr>
        <w:tab/>
      </w:r>
      <w:r>
        <w:rPr>
          <w:i/>
        </w:rPr>
        <w:tab/>
      </w:r>
      <w:r>
        <w:rPr>
          <w:i/>
        </w:rPr>
        <w:tab/>
      </w:r>
      <w:r>
        <w:rPr>
          <w:i/>
        </w:rPr>
        <w:tab/>
        <w:t>Source: SA3-LI</w:t>
      </w:r>
    </w:p>
    <w:p w14:paraId="1185E610" w14:textId="77777777" w:rsidR="00DB771A" w:rsidRDefault="00DB771A" w:rsidP="00DB771A">
      <w:pPr>
        <w:rPr>
          <w:rFonts w:ascii="Arial" w:hAnsi="Arial" w:cs="Arial"/>
          <w:b/>
        </w:rPr>
      </w:pPr>
      <w:r>
        <w:rPr>
          <w:rFonts w:ascii="Arial" w:hAnsi="Arial" w:cs="Arial"/>
          <w:b/>
        </w:rPr>
        <w:t xml:space="preserve">Discussion: </w:t>
      </w:r>
    </w:p>
    <w:p w14:paraId="6408B5C0" w14:textId="77777777" w:rsidR="00DB771A" w:rsidRDefault="00DB771A" w:rsidP="00DB771A">
      <w:r>
        <w:t>To: SA2, SA4, CT1, CT4 Cc: SA3, CT3</w:t>
      </w:r>
    </w:p>
    <w:p w14:paraId="2F01FC9A" w14:textId="77777777" w:rsidR="00DB771A" w:rsidRDefault="00DB771A" w:rsidP="00DB771A">
      <w:r>
        <w:t>Release: Rel-18</w:t>
      </w:r>
    </w:p>
    <w:p w14:paraId="2B5DBB1B" w14:textId="77777777" w:rsidR="00DB771A" w:rsidRDefault="00DB771A" w:rsidP="00DB771A">
      <w:r>
        <w:t>Contact: Nokia</w:t>
      </w:r>
    </w:p>
    <w:p w14:paraId="333920A8" w14:textId="77777777" w:rsidR="00DB771A" w:rsidRDefault="00DB771A" w:rsidP="00DB771A">
      <w:r>
        <w:t xml:space="preserve">SA3 LI kindly requests SA2, SA4, CT1, CT4 to clarify and confirm the following:   </w:t>
      </w:r>
    </w:p>
    <w:p w14:paraId="270A1474" w14:textId="77777777" w:rsidR="00DB771A" w:rsidRDefault="00DB771A" w:rsidP="00DB771A">
      <w:r>
        <w:t>1.</w:t>
      </w:r>
      <w:r>
        <w:tab/>
        <w:t xml:space="preserve">The IMS-AS in the remote UE’s side of the IMS session always notifies the DCSF about the IMS Data Channel related event notifications, irrespective which side initiates the IMS Data Channel setup (originating party or the terminating party).  </w:t>
      </w:r>
    </w:p>
    <w:p w14:paraId="74F3F97C" w14:textId="77777777" w:rsidR="00DB771A" w:rsidRDefault="00DB771A" w:rsidP="00DB771A">
      <w:r>
        <w:t>2.</w:t>
      </w:r>
      <w:r>
        <w:tab/>
        <w:t xml:space="preserve">The statement 1 is true even if the local UE and the remote UE are in the same CSP domain. </w:t>
      </w:r>
    </w:p>
    <w:p w14:paraId="0EFDE497" w14:textId="77777777" w:rsidR="00DB771A" w:rsidRDefault="00DB771A" w:rsidP="00DB771A">
      <w:r>
        <w:t>3.</w:t>
      </w:r>
      <w:r>
        <w:tab/>
        <w:t xml:space="preserve">In addition to notifying the DCSF, the Remote UE’s network would also have an MF on the IMS Data Channel media. </w:t>
      </w:r>
    </w:p>
    <w:p w14:paraId="5B48F645" w14:textId="77777777" w:rsidR="00DB771A" w:rsidRDefault="00DB771A" w:rsidP="00DB771A">
      <w:r>
        <w:t>4.</w:t>
      </w:r>
      <w:r>
        <w:tab/>
        <w:t xml:space="preserve">In the </w:t>
      </w:r>
      <w:proofErr w:type="spellStart"/>
      <w:r>
        <w:t>SessionEvenNotifictions</w:t>
      </w:r>
      <w:proofErr w:type="spellEnd"/>
      <w:r>
        <w:t>, how are the Calling Identity and Called Identity populated by the IMS AS (i.e. which SIP headers from the initial INVITE, re-INVITE are used)?</w:t>
      </w:r>
    </w:p>
    <w:p w14:paraId="79273A7E" w14:textId="77777777" w:rsidR="00DB771A" w:rsidRDefault="00DB771A" w:rsidP="00DB771A">
      <w:r>
        <w:t>5.</w:t>
      </w:r>
      <w:r>
        <w:tab/>
        <w:t xml:space="preserve">If call forwarding occurs at the terminating side (clause 10.123, TS 24.186), the two users present on the established IMS session (i.e. after the successful redirection) are: </w:t>
      </w:r>
    </w:p>
    <w:p w14:paraId="09D79182" w14:textId="77777777" w:rsidR="00DB771A" w:rsidRDefault="00DB771A" w:rsidP="00DB771A">
      <w:r>
        <w:t>-</w:t>
      </w:r>
      <w:r>
        <w:tab/>
        <w:t>Original calling party.</w:t>
      </w:r>
    </w:p>
    <w:p w14:paraId="4D5ECA07" w14:textId="77777777" w:rsidR="00DB771A" w:rsidRDefault="00DB771A" w:rsidP="00DB771A">
      <w:r>
        <w:t>-</w:t>
      </w:r>
      <w:r>
        <w:tab/>
        <w:t>Redirected-to party.</w:t>
      </w:r>
    </w:p>
    <w:p w14:paraId="77DA6A67" w14:textId="77777777" w:rsidR="00DB771A" w:rsidRDefault="00DB771A" w:rsidP="00DB771A">
      <w:r>
        <w:t xml:space="preserve">5-1: Assuming Calling Identity is the original calling party, what would the Called Identity be that IMS AS sends in the session Event Notification to the DCSF, </w:t>
      </w:r>
      <w:proofErr w:type="spellStart"/>
      <w:r>
        <w:t>i.e.redirecting</w:t>
      </w:r>
      <w:proofErr w:type="spellEnd"/>
      <w:r>
        <w:t xml:space="preserve"> party identity or the redirected-to party identity?</w:t>
      </w:r>
    </w:p>
    <w:p w14:paraId="75C8CB65" w14:textId="77777777" w:rsidR="00DB771A" w:rsidRDefault="00DB771A" w:rsidP="00DB771A">
      <w:r>
        <w:lastRenderedPageBreak/>
        <w:t>5-2:  If it is the former, what would be purpose including the Called Identity in the Session Event Notification, specially, when that user is not using the IMS Data Channel?</w:t>
      </w:r>
    </w:p>
    <w:p w14:paraId="00CF5A94" w14:textId="77777777" w:rsidR="00DB771A" w:rsidRDefault="00DB771A" w:rsidP="00DB771A">
      <w:r>
        <w:t xml:space="preserve">5-3:  If it is the later, does the IMS-AS in the originating network know about the redirected-to party identity? </w:t>
      </w:r>
    </w:p>
    <w:p w14:paraId="7F9EA344" w14:textId="77777777" w:rsidR="00DB771A" w:rsidRDefault="00DB771A" w:rsidP="00DB771A">
      <w:r>
        <w:t>5-4: Do the MF in the Local UE side and Remote UE side have same role – e.g., MF in the UDP Proxy or HTTP Proxy?</w:t>
      </w:r>
    </w:p>
    <w:p w14:paraId="523815C9" w14:textId="77777777" w:rsidR="00DB771A" w:rsidRDefault="00DB771A" w:rsidP="00DB771A">
      <w:r>
        <w:t>Action proposed by Chair:</w:t>
      </w:r>
    </w:p>
    <w:p w14:paraId="7C2EB290" w14:textId="77777777" w:rsidR="00DB771A" w:rsidRDefault="00DB771A" w:rsidP="00DB771A">
      <w:r>
        <w:t>Noted, no action required in CT3 for the time being.</w:t>
      </w:r>
    </w:p>
    <w:p w14:paraId="21BB3D81"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EFF39" w14:textId="71ED28CB" w:rsidR="00DB771A" w:rsidRDefault="00DB771A" w:rsidP="00DB771A">
      <w:pPr>
        <w:rPr>
          <w:rFonts w:ascii="Arial" w:hAnsi="Arial" w:cs="Arial"/>
          <w:b/>
          <w:sz w:val="24"/>
        </w:rPr>
      </w:pPr>
      <w:r>
        <w:rPr>
          <w:rFonts w:ascii="Arial" w:hAnsi="Arial" w:cs="Arial"/>
          <w:b/>
          <w:color w:val="0000FF"/>
          <w:sz w:val="24"/>
        </w:rPr>
        <w:t>C3-246030</w:t>
      </w:r>
      <w:r>
        <w:rPr>
          <w:rFonts w:ascii="Arial" w:hAnsi="Arial" w:cs="Arial"/>
          <w:b/>
          <w:color w:val="0000FF"/>
          <w:sz w:val="24"/>
        </w:rPr>
        <w:tab/>
      </w:r>
      <w:r>
        <w:rPr>
          <w:rFonts w:ascii="Arial" w:hAnsi="Arial" w:cs="Arial"/>
          <w:b/>
          <w:sz w:val="24"/>
        </w:rPr>
        <w:t>Reply LS on UE-Satellite-UE Communication Architectures</w:t>
      </w:r>
    </w:p>
    <w:p w14:paraId="523F3638" w14:textId="77777777" w:rsidR="00DB771A" w:rsidRDefault="00DB771A" w:rsidP="00DB77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s3i240752, to SA2, cc SA3, CT1, CT3, CT4</w:t>
      </w:r>
      <w:r>
        <w:rPr>
          <w:i/>
        </w:rPr>
        <w:br/>
      </w:r>
      <w:r>
        <w:rPr>
          <w:i/>
        </w:rPr>
        <w:tab/>
      </w:r>
      <w:r>
        <w:rPr>
          <w:i/>
        </w:rPr>
        <w:tab/>
      </w:r>
      <w:r>
        <w:rPr>
          <w:i/>
        </w:rPr>
        <w:tab/>
      </w:r>
      <w:r>
        <w:rPr>
          <w:i/>
        </w:rPr>
        <w:tab/>
      </w:r>
      <w:r>
        <w:rPr>
          <w:i/>
        </w:rPr>
        <w:tab/>
        <w:t>Source: SA3-LI</w:t>
      </w:r>
    </w:p>
    <w:p w14:paraId="220BA269" w14:textId="77777777" w:rsidR="00DB771A" w:rsidRDefault="00DB771A" w:rsidP="00DB771A">
      <w:pPr>
        <w:rPr>
          <w:rFonts w:ascii="Arial" w:hAnsi="Arial" w:cs="Arial"/>
          <w:b/>
        </w:rPr>
      </w:pPr>
      <w:r>
        <w:rPr>
          <w:rFonts w:ascii="Arial" w:hAnsi="Arial" w:cs="Arial"/>
          <w:b/>
        </w:rPr>
        <w:t xml:space="preserve">Discussion: </w:t>
      </w:r>
    </w:p>
    <w:p w14:paraId="60D99A74" w14:textId="77777777" w:rsidR="00DB771A" w:rsidRDefault="00DB771A" w:rsidP="00DB771A">
      <w:r>
        <w:t>To: SA2 Cc: SA3, CT1, CT3, CT4</w:t>
      </w:r>
    </w:p>
    <w:p w14:paraId="0A421EF0" w14:textId="77777777" w:rsidR="00DB771A" w:rsidRDefault="00DB771A" w:rsidP="00DB771A">
      <w:r>
        <w:t>Release: Rel-19</w:t>
      </w:r>
    </w:p>
    <w:p w14:paraId="72AFD77E" w14:textId="77777777" w:rsidR="00DB771A" w:rsidRDefault="00DB771A" w:rsidP="00DB771A">
      <w:r>
        <w:t>WI: 5GSAT_Ph3_ARCH</w:t>
      </w:r>
    </w:p>
    <w:p w14:paraId="73EFE2EB" w14:textId="77777777" w:rsidR="00DB771A" w:rsidRDefault="00DB771A" w:rsidP="00DB771A">
      <w:r>
        <w:t>Contact: Nokia</w:t>
      </w:r>
    </w:p>
    <w:p w14:paraId="607103D7" w14:textId="77777777" w:rsidR="00DB771A" w:rsidRDefault="00DB771A" w:rsidP="00DB771A">
      <w:r>
        <w:t xml:space="preserve">SA3-LI thanks SA2 for their LS and the clarification in pursuing the UE-Satellite-UE communication architectures. </w:t>
      </w:r>
    </w:p>
    <w:p w14:paraId="0FC0C0D3" w14:textId="77777777" w:rsidR="00DB771A" w:rsidRDefault="00DB771A" w:rsidP="00DB771A">
      <w:r>
        <w:t>Point number 1</w:t>
      </w:r>
    </w:p>
    <w:p w14:paraId="04B7121F" w14:textId="77777777" w:rsidR="00DB771A" w:rsidRDefault="00DB771A" w:rsidP="00DB771A">
      <w:r>
        <w:t xml:space="preserve">In reference to point number 1 (where the IMS-AGW would be on-board the satellite), SA3-LI would update LI specifications to accommodate the possibility of a change in the IMS-AGW during an active IMS Session. </w:t>
      </w:r>
    </w:p>
    <w:p w14:paraId="61D20E6C" w14:textId="77777777" w:rsidR="00DB771A" w:rsidRDefault="00DB771A" w:rsidP="00DB771A">
      <w:r>
        <w:t xml:space="preserve">SA3 LI believes that LI can be performed as long as P-CSCF is in control of the IMS-AGW change.  </w:t>
      </w:r>
    </w:p>
    <w:p w14:paraId="19FDF904" w14:textId="77777777" w:rsidR="00DB771A" w:rsidRDefault="00DB771A" w:rsidP="00DB771A">
      <w:r>
        <w:t>Point number 2</w:t>
      </w:r>
    </w:p>
    <w:p w14:paraId="593415E1" w14:textId="77777777" w:rsidR="00DB771A" w:rsidRDefault="00DB771A" w:rsidP="00DB771A">
      <w: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5B45FDBD" w14:textId="77777777" w:rsidR="00DB771A" w:rsidRDefault="00DB771A" w:rsidP="00DB771A">
      <w:r>
        <w:t>In SA3-LI understanding, the following are required for all UE-Satellite-UE IMS sessions, independent of LI:</w:t>
      </w:r>
    </w:p>
    <w:p w14:paraId="2DB5C88B" w14:textId="77777777" w:rsidR="00DB771A" w:rsidRDefault="00DB771A" w:rsidP="00DB771A">
      <w:r>
        <w:t>-</w:t>
      </w:r>
      <w:r>
        <w:tab/>
        <w:t>P-CSCF is able to identify the I-UPF. For this, I-UPF address/identity will be made available to the P-CSCF.</w:t>
      </w:r>
    </w:p>
    <w:p w14:paraId="0FA0682B" w14:textId="77777777" w:rsidR="00DB771A" w:rsidRDefault="00DB771A" w:rsidP="00DB771A">
      <w:r>
        <w:t>-</w:t>
      </w:r>
      <w:r>
        <w:tab/>
        <w:t>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w:t>
      </w:r>
    </w:p>
    <w:p w14:paraId="3C0AF04A" w14:textId="77777777" w:rsidR="00DB771A" w:rsidRDefault="00DB771A" w:rsidP="00DB771A">
      <w:r>
        <w:t>-</w:t>
      </w:r>
      <w:r>
        <w:tab/>
        <w:t>P-CSCF is able to identify the UDP port number (RTP) used for the media packets. Port numbers from the access side (N3) and the core-side (N6) will be available.</w:t>
      </w:r>
    </w:p>
    <w:p w14:paraId="48104D14" w14:textId="77777777" w:rsidR="00DB771A" w:rsidRDefault="00DB771A" w:rsidP="00DB771A">
      <w:r>
        <w:t>-</w:t>
      </w:r>
      <w:r>
        <w:tab/>
        <w:t>P-CSCF is able to identify the QoS flow. For this, the QFI associated with QoS flow will be made available to the P-CSCF.</w:t>
      </w:r>
    </w:p>
    <w:p w14:paraId="599D13C4" w14:textId="77777777" w:rsidR="00DB771A" w:rsidRDefault="00DB771A" w:rsidP="00DB771A">
      <w:r>
        <w:t>SA3-LI kindly asks SA2 to:</w:t>
      </w:r>
    </w:p>
    <w:p w14:paraId="6171C7C2" w14:textId="77777777" w:rsidR="00DB771A" w:rsidRDefault="00DB771A" w:rsidP="00DB771A">
      <w:r>
        <w:t>-     In reference to point 1, to confirm SA3-LI that P-CSCF will be able to determine as and when the IMS-AGW is changed during a mid-session irrespective of LI.</w:t>
      </w:r>
    </w:p>
    <w:p w14:paraId="3278981A" w14:textId="77777777" w:rsidR="00DB771A" w:rsidRDefault="00DB771A" w:rsidP="00DB771A">
      <w:r>
        <w:t>-     In reference to point 2, to inform SA3-LI whether the requirements listed in Point Number 2 are correct.</w:t>
      </w:r>
    </w:p>
    <w:p w14:paraId="32C8559A" w14:textId="77777777" w:rsidR="00DB771A" w:rsidRDefault="00DB771A" w:rsidP="00DB771A">
      <w:r>
        <w:t>Action proposed by Chair:</w:t>
      </w:r>
    </w:p>
    <w:p w14:paraId="7DD94208" w14:textId="77777777" w:rsidR="00DB771A" w:rsidRDefault="00DB771A" w:rsidP="00DB771A">
      <w:r>
        <w:lastRenderedPageBreak/>
        <w:t>Noted, no action required in CT3 for the time being.</w:t>
      </w:r>
    </w:p>
    <w:p w14:paraId="07D6DFA4"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CE990" w14:textId="2CE5FC77" w:rsidR="00DB771A" w:rsidRDefault="00DB771A" w:rsidP="00DB771A">
      <w:pPr>
        <w:rPr>
          <w:rFonts w:ascii="Arial" w:hAnsi="Arial" w:cs="Arial"/>
          <w:b/>
          <w:sz w:val="24"/>
        </w:rPr>
      </w:pPr>
      <w:r>
        <w:rPr>
          <w:rFonts w:ascii="Arial" w:hAnsi="Arial" w:cs="Arial"/>
          <w:b/>
          <w:color w:val="0000FF"/>
          <w:sz w:val="24"/>
        </w:rPr>
        <w:t>C3-246344</w:t>
      </w:r>
      <w:r>
        <w:rPr>
          <w:rFonts w:ascii="Arial" w:hAnsi="Arial" w:cs="Arial"/>
          <w:b/>
          <w:color w:val="0000FF"/>
          <w:sz w:val="24"/>
        </w:rPr>
        <w:tab/>
      </w:r>
      <w:r>
        <w:rPr>
          <w:rFonts w:ascii="Arial" w:hAnsi="Arial" w:cs="Arial"/>
          <w:b/>
          <w:sz w:val="24"/>
        </w:rPr>
        <w:t>Reply-LS on Internal 5G Core information expose to trusted AF</w:t>
      </w:r>
    </w:p>
    <w:p w14:paraId="0CEDAEDE" w14:textId="77777777" w:rsidR="00DB771A" w:rsidRDefault="00DB771A" w:rsidP="00DB77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S3-245141, to SA6, cc SA2, CT3, SA5</w:t>
      </w:r>
      <w:r>
        <w:rPr>
          <w:i/>
        </w:rPr>
        <w:br/>
      </w:r>
      <w:r>
        <w:rPr>
          <w:i/>
        </w:rPr>
        <w:tab/>
      </w:r>
      <w:r>
        <w:rPr>
          <w:i/>
        </w:rPr>
        <w:tab/>
      </w:r>
      <w:r>
        <w:rPr>
          <w:i/>
        </w:rPr>
        <w:tab/>
      </w:r>
      <w:r>
        <w:rPr>
          <w:i/>
        </w:rPr>
        <w:tab/>
      </w:r>
      <w:r>
        <w:rPr>
          <w:i/>
        </w:rPr>
        <w:tab/>
        <w:t>Source: SA3</w:t>
      </w:r>
    </w:p>
    <w:p w14:paraId="4299716A" w14:textId="77777777" w:rsidR="00DB771A" w:rsidRDefault="00DB771A" w:rsidP="00DB771A">
      <w:pPr>
        <w:rPr>
          <w:rFonts w:ascii="Arial" w:hAnsi="Arial" w:cs="Arial"/>
          <w:b/>
        </w:rPr>
      </w:pPr>
      <w:r>
        <w:rPr>
          <w:rFonts w:ascii="Arial" w:hAnsi="Arial" w:cs="Arial"/>
          <w:b/>
        </w:rPr>
        <w:t xml:space="preserve">Discussion: </w:t>
      </w:r>
    </w:p>
    <w:p w14:paraId="1973375A" w14:textId="77777777" w:rsidR="00DB771A" w:rsidRDefault="00DB771A" w:rsidP="00DB771A">
      <w:r>
        <w:t>To: SA6 Cc: SA2, CT3, SA5</w:t>
      </w:r>
    </w:p>
    <w:p w14:paraId="6E20A21D" w14:textId="77777777" w:rsidR="00DB771A" w:rsidRDefault="00DB771A" w:rsidP="00DB771A">
      <w:r>
        <w:t>Release: Rel-18</w:t>
      </w:r>
    </w:p>
    <w:p w14:paraId="709CCFF5" w14:textId="77777777" w:rsidR="00DB771A" w:rsidRDefault="00DB771A" w:rsidP="00DB771A">
      <w:r>
        <w:t>WI: NSCALE</w:t>
      </w:r>
    </w:p>
    <w:p w14:paraId="7B2668B1" w14:textId="77777777" w:rsidR="00DB771A" w:rsidRDefault="00DB771A" w:rsidP="00DB771A">
      <w:r>
        <w:t>Contact: Huawei</w:t>
      </w:r>
    </w:p>
    <w:p w14:paraId="46DAB512" w14:textId="77777777" w:rsidR="00DB771A" w:rsidRDefault="00DB771A" w:rsidP="00DB771A">
      <w:r>
        <w:t xml:space="preserve">SA3 would like to thank SA6 for the LS on Clarification related to Internal 5G Core information expose to trusted AF. SA3 has discussed the questions raised by SA6 and the answers are provided as follows: </w:t>
      </w:r>
    </w:p>
    <w:p w14:paraId="60756FD8" w14:textId="77777777" w:rsidR="00DB771A" w:rsidRDefault="00DB771A" w:rsidP="00DB771A">
      <w:r>
        <w:t>•</w:t>
      </w:r>
      <w:r>
        <w:tab/>
        <w:t>Q1: Whether a trusted AF of an 3GPP operator is considered within the operator’s domain; If yes, whether it is possible to expose Internal 5G Core information such as DNN, S-NSSAI, etc. to a trusted AF (e.g., a NSCE server).</w:t>
      </w:r>
    </w:p>
    <w:p w14:paraId="71E96016" w14:textId="77777777" w:rsidR="00DB771A" w:rsidRDefault="00DB771A" w:rsidP="00DB771A">
      <w:r>
        <w:t xml:space="preserve">[SA3]: No, a “trusted AF” is not equivalent to an “AF within the operator’s domain”. The term "trusted AF" is neither defined nor used in SA3 specifications. From the security/SA3 perspective, it is not well-defined and not recommended to be used in 3GPP specifications without a proper definition. </w:t>
      </w:r>
    </w:p>
    <w:p w14:paraId="623CBFD0" w14:textId="77777777" w:rsidR="00DB771A" w:rsidRDefault="00DB771A" w:rsidP="00DB771A">
      <w:r>
        <w:t xml:space="preserve">As far as information exposure to an AF is of concerns, it is allowed to expose “Internal 5G Core information” to an AF within the operator’s domain. Besides, it is also possible to expose internal 5G Core information to an AF outside the operator’s domain after proper security protection or privacy protection. For example, an “S-NSSAI” can be mapped to an AF-Service-Identifier before exposing to an AF outside the 3GPP operator domain (i.e., the “S-NSSAI” shall not be exposed directly in this case to be in line with the security requirements specified in the TS 33.501). </w:t>
      </w:r>
    </w:p>
    <w:p w14:paraId="7F114323" w14:textId="77777777" w:rsidR="00DB771A" w:rsidRDefault="00DB771A" w:rsidP="00DB771A">
      <w:r>
        <w:t>•</w:t>
      </w:r>
      <w:r>
        <w:tab/>
        <w:t>Q2: Whether the NSI (i.e., Network Slice Instance) and/or NSI ID can be exposed to the trusted AF.</w:t>
      </w:r>
    </w:p>
    <w:p w14:paraId="4ADBAFF2" w14:textId="77777777" w:rsidR="00DB771A" w:rsidRDefault="00DB771A" w:rsidP="00DB771A">
      <w:r>
        <w:t>[SA3]: An NSI or an NSI ID is an internal slice instance/ID used in 5G Core and it has not been considered with respect to exposure to an AF in SA3 specifications. The NSI/NSI ID can be exposed directly if the AF is within the 3GPP operator domain but the case of the NSI/NSI ID being exposed to an AF outside the 3GPP operator domain has not been considered in security specifications.</w:t>
      </w:r>
    </w:p>
    <w:p w14:paraId="508570B0" w14:textId="77777777" w:rsidR="00DB771A" w:rsidRDefault="00DB771A" w:rsidP="00DB771A">
      <w:r>
        <w:t>SA3 kindly asks SA6 to take above information into account.</w:t>
      </w:r>
    </w:p>
    <w:p w14:paraId="1649F4FF" w14:textId="77777777" w:rsidR="00DB771A" w:rsidRDefault="00DB771A" w:rsidP="00DB771A">
      <w:r>
        <w:t>Action proposed by Chair:</w:t>
      </w:r>
    </w:p>
    <w:p w14:paraId="306121A1" w14:textId="77777777" w:rsidR="00DB771A" w:rsidRDefault="00DB771A" w:rsidP="00DB771A">
      <w:r>
        <w:t>Noted, no action required in CT3 for the time being.</w:t>
      </w:r>
    </w:p>
    <w:p w14:paraId="4B8D3761"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9176D" w14:textId="20ABBCE4" w:rsidR="00DB771A" w:rsidRDefault="00DB771A" w:rsidP="00DB771A">
      <w:pPr>
        <w:rPr>
          <w:rFonts w:ascii="Arial" w:hAnsi="Arial" w:cs="Arial"/>
          <w:b/>
          <w:sz w:val="24"/>
        </w:rPr>
      </w:pPr>
      <w:r>
        <w:rPr>
          <w:rFonts w:ascii="Arial" w:hAnsi="Arial" w:cs="Arial"/>
          <w:b/>
          <w:color w:val="0000FF"/>
          <w:sz w:val="24"/>
        </w:rPr>
        <w:t>C3-246439</w:t>
      </w:r>
      <w:r>
        <w:rPr>
          <w:rFonts w:ascii="Arial" w:hAnsi="Arial" w:cs="Arial"/>
          <w:b/>
          <w:color w:val="0000FF"/>
          <w:sz w:val="24"/>
        </w:rPr>
        <w:tab/>
      </w:r>
      <w:r>
        <w:rPr>
          <w:rFonts w:ascii="Arial" w:hAnsi="Arial" w:cs="Arial"/>
          <w:b/>
          <w:sz w:val="24"/>
        </w:rPr>
        <w:t>Reply LS on Introduction of Extensions to IP Packet Filters for Differentiated QoS Handling for Multiplexed Media Flows</w:t>
      </w:r>
    </w:p>
    <w:p w14:paraId="17C19EFE" w14:textId="77777777" w:rsidR="00DB771A" w:rsidRDefault="00DB771A" w:rsidP="00DB771A">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S4-242065, to SA2, cc CT3, CT4</w:t>
      </w:r>
      <w:r>
        <w:rPr>
          <w:i/>
        </w:rPr>
        <w:br/>
      </w:r>
      <w:r>
        <w:rPr>
          <w:i/>
        </w:rPr>
        <w:tab/>
      </w:r>
      <w:r>
        <w:rPr>
          <w:i/>
        </w:rPr>
        <w:tab/>
      </w:r>
      <w:r>
        <w:rPr>
          <w:i/>
        </w:rPr>
        <w:tab/>
      </w:r>
      <w:r>
        <w:rPr>
          <w:i/>
        </w:rPr>
        <w:tab/>
      </w:r>
      <w:r>
        <w:rPr>
          <w:i/>
        </w:rPr>
        <w:tab/>
        <w:t>Source: SA4</w:t>
      </w:r>
    </w:p>
    <w:p w14:paraId="019BF7E4" w14:textId="77777777" w:rsidR="00DB771A" w:rsidRDefault="00DB771A" w:rsidP="00DB771A">
      <w:pPr>
        <w:rPr>
          <w:rFonts w:ascii="Arial" w:hAnsi="Arial" w:cs="Arial"/>
          <w:b/>
        </w:rPr>
      </w:pPr>
      <w:r>
        <w:rPr>
          <w:rFonts w:ascii="Arial" w:hAnsi="Arial" w:cs="Arial"/>
          <w:b/>
        </w:rPr>
        <w:t xml:space="preserve">Discussion: </w:t>
      </w:r>
    </w:p>
    <w:p w14:paraId="222DD3A6" w14:textId="77777777" w:rsidR="00DB771A" w:rsidRDefault="00DB771A" w:rsidP="00DB771A">
      <w:r>
        <w:t>To: SA2 Cc: CT3, CT4</w:t>
      </w:r>
    </w:p>
    <w:p w14:paraId="263C1B9C" w14:textId="77777777" w:rsidR="00DB771A" w:rsidRDefault="00DB771A" w:rsidP="00DB771A">
      <w:r>
        <w:t>Release: Rel-19</w:t>
      </w:r>
    </w:p>
    <w:p w14:paraId="60EEE4CE" w14:textId="77777777" w:rsidR="00DB771A" w:rsidRDefault="00DB771A" w:rsidP="00DB771A">
      <w:r>
        <w:t>WI: XRM_Ph2</w:t>
      </w:r>
    </w:p>
    <w:p w14:paraId="0F993F5D" w14:textId="77777777" w:rsidR="00DB771A" w:rsidRDefault="00DB771A" w:rsidP="00DB771A">
      <w:r>
        <w:lastRenderedPageBreak/>
        <w:t>Contact: Ericsson</w:t>
      </w:r>
    </w:p>
    <w:p w14:paraId="4E43ED8F" w14:textId="77777777" w:rsidR="00DB771A" w:rsidRDefault="00DB771A" w:rsidP="00DB771A">
      <w:r>
        <w:t>Meifang (Ericsson): it can be noted.</w:t>
      </w:r>
    </w:p>
    <w:p w14:paraId="7B821F84" w14:textId="77777777" w:rsidR="00DB771A" w:rsidRDefault="00DB771A" w:rsidP="00DB771A">
      <w:r>
        <w:t>Partha (Nokia): it can be noted. MID may be considered at stage 3 design.</w:t>
      </w:r>
    </w:p>
    <w:p w14:paraId="7B7CF485" w14:textId="77777777" w:rsidR="00DB771A" w:rsidRDefault="00DB771A" w:rsidP="00DB771A">
      <w:r>
        <w:t>Xuefei (Huawei): needs more time. Postpone it to next meeting.</w:t>
      </w:r>
    </w:p>
    <w:p w14:paraId="563A4807" w14:textId="77777777" w:rsidR="00DB771A" w:rsidRDefault="00DB771A" w:rsidP="00DB771A">
      <w:proofErr w:type="spellStart"/>
      <w:r>
        <w:t>Zhenning</w:t>
      </w:r>
      <w:proofErr w:type="spellEnd"/>
      <w:r>
        <w:t xml:space="preserve"> (China Mobile): Needs more time. Postpone it.</w:t>
      </w:r>
    </w:p>
    <w:p w14:paraId="4EBEC44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D659DC" w14:textId="77777777" w:rsidR="00DB771A" w:rsidRDefault="00DB771A" w:rsidP="00DB771A">
      <w:pPr>
        <w:pStyle w:val="Heading3"/>
      </w:pPr>
      <w:bookmarkStart w:id="14" w:name="_Toc183694938"/>
      <w:r>
        <w:t>4.2</w:t>
      </w:r>
      <w:r>
        <w:tab/>
        <w:t>Outgoing liaison</w:t>
      </w:r>
      <w:bookmarkEnd w:id="14"/>
    </w:p>
    <w:p w14:paraId="244E48AA" w14:textId="1FFDEB32" w:rsidR="00DB771A" w:rsidRDefault="00DB771A" w:rsidP="00DB771A">
      <w:pPr>
        <w:rPr>
          <w:rFonts w:ascii="Arial" w:hAnsi="Arial" w:cs="Arial"/>
          <w:b/>
          <w:sz w:val="24"/>
        </w:rPr>
      </w:pPr>
      <w:r>
        <w:rPr>
          <w:rFonts w:ascii="Arial" w:hAnsi="Arial" w:cs="Arial"/>
          <w:b/>
          <w:color w:val="0000FF"/>
          <w:sz w:val="24"/>
        </w:rPr>
        <w:t>C3-246106</w:t>
      </w:r>
      <w:r>
        <w:rPr>
          <w:rFonts w:ascii="Arial" w:hAnsi="Arial" w:cs="Arial"/>
          <w:b/>
          <w:color w:val="0000FF"/>
          <w:sz w:val="24"/>
        </w:rPr>
        <w:tab/>
      </w:r>
      <w:r>
        <w:rPr>
          <w:rFonts w:ascii="Arial" w:hAnsi="Arial" w:cs="Arial"/>
          <w:b/>
          <w:sz w:val="24"/>
        </w:rPr>
        <w:t>LS reply on FS_IMS_RES outcome and future work plan</w:t>
      </w:r>
    </w:p>
    <w:p w14:paraId="266E6BB0" w14:textId="77777777" w:rsidR="00DB771A" w:rsidRDefault="00DB771A" w:rsidP="00DB771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 CT1</w:t>
      </w:r>
      <w:r>
        <w:rPr>
          <w:i/>
        </w:rPr>
        <w:br/>
      </w:r>
      <w:r>
        <w:rPr>
          <w:i/>
        </w:rPr>
        <w:tab/>
      </w:r>
      <w:r>
        <w:rPr>
          <w:i/>
        </w:rPr>
        <w:tab/>
      </w:r>
      <w:r>
        <w:rPr>
          <w:i/>
        </w:rPr>
        <w:tab/>
      </w:r>
      <w:r>
        <w:rPr>
          <w:i/>
        </w:rPr>
        <w:tab/>
      </w:r>
      <w:r>
        <w:rPr>
          <w:i/>
        </w:rPr>
        <w:tab/>
        <w:t>Source: China Telecom</w:t>
      </w:r>
    </w:p>
    <w:p w14:paraId="4CE591C4" w14:textId="77777777" w:rsidR="00DB771A" w:rsidRDefault="00DB771A" w:rsidP="00DB771A">
      <w:pPr>
        <w:rPr>
          <w:rFonts w:ascii="Arial" w:hAnsi="Arial" w:cs="Arial"/>
          <w:b/>
        </w:rPr>
      </w:pPr>
      <w:r>
        <w:rPr>
          <w:rFonts w:ascii="Arial" w:hAnsi="Arial" w:cs="Arial"/>
          <w:b/>
        </w:rPr>
        <w:t xml:space="preserve">Discussion: </w:t>
      </w:r>
    </w:p>
    <w:p w14:paraId="474F9AE1" w14:textId="77777777" w:rsidR="00DB771A" w:rsidRDefault="00DB771A" w:rsidP="00DB771A">
      <w:r>
        <w:t>To: CT4 Cc: SA2, CT1</w:t>
      </w:r>
    </w:p>
    <w:p w14:paraId="0A80F091" w14:textId="77777777" w:rsidR="00DB771A" w:rsidRDefault="00DB771A" w:rsidP="00DB771A">
      <w:r>
        <w:t>WI: TEI19</w:t>
      </w:r>
    </w:p>
    <w:p w14:paraId="11892489" w14:textId="77777777" w:rsidR="00DB771A" w:rsidRDefault="00DB771A" w:rsidP="00DB771A">
      <w:r>
        <w:t>Response to: C3-246027/C4-244485</w:t>
      </w:r>
    </w:p>
    <w:p w14:paraId="462EA9EB" w14:textId="77777777" w:rsidR="00DB771A" w:rsidRDefault="00DB771A" w:rsidP="00DB771A">
      <w:r>
        <w:t>Meifang (Ericsson): Solution 6 and 9 have PCF impacts. Should be based on solution 9.</w:t>
      </w:r>
    </w:p>
    <w:p w14:paraId="44503214" w14:textId="77777777" w:rsidR="00DB771A" w:rsidRDefault="00DB771A" w:rsidP="00DB771A">
      <w:r>
        <w:t>Bhaskar (Nokia): Keep it open. SA2 discussion.</w:t>
      </w:r>
    </w:p>
    <w:p w14:paraId="5597834C" w14:textId="77777777" w:rsidR="00DB771A" w:rsidRDefault="00DB771A" w:rsidP="00DB771A">
      <w:r>
        <w:t>Yue (China Telecom): We need stage 2 conclusion. Proposes a reply that says that stage 2 does the normative work. Will make a proposal.</w:t>
      </w:r>
    </w:p>
    <w:p w14:paraId="5BD76CB8" w14:textId="77777777" w:rsidR="00DB771A" w:rsidRDefault="00DB771A" w:rsidP="00DB771A">
      <w:r>
        <w:t>Xuefei (Huawei): would like to see the revision.</w:t>
      </w:r>
    </w:p>
    <w:p w14:paraId="3681336F" w14:textId="77777777" w:rsidR="00DB771A" w:rsidRDefault="00DB771A" w:rsidP="00DB771A">
      <w:r>
        <w:t>Yue (China Telecom): R1 is available. Rewording from Nokia.</w:t>
      </w:r>
    </w:p>
    <w:p w14:paraId="0DC550E7" w14:textId="77777777" w:rsidR="00DB771A" w:rsidRDefault="00DB771A" w:rsidP="00DB771A">
      <w:r>
        <w:t>Meifang (Ericsson): needs to check.</w:t>
      </w:r>
    </w:p>
    <w:p w14:paraId="5EEF5755" w14:textId="77777777" w:rsidR="00DB771A" w:rsidRDefault="00DB771A" w:rsidP="00DB771A">
      <w:r>
        <w:t>Yue (China Telecom): R2 provided</w:t>
      </w:r>
    </w:p>
    <w:p w14:paraId="659654BF" w14:textId="77777777" w:rsidR="00DB771A" w:rsidRDefault="00DB771A" w:rsidP="00DB771A">
      <w:r>
        <w:t xml:space="preserve">Baskar (Nokia): Needs rewording that CT3 </w:t>
      </w:r>
      <w:proofErr w:type="spellStart"/>
      <w:r>
        <w:t>acknowdeges</w:t>
      </w:r>
      <w:proofErr w:type="spellEnd"/>
      <w:r>
        <w:t>.</w:t>
      </w:r>
    </w:p>
    <w:p w14:paraId="10081F21" w14:textId="77777777" w:rsidR="00DB771A" w:rsidRDefault="00DB771A" w:rsidP="00DB771A">
      <w:r>
        <w:t>Susana (Ericsson): We are not ok to say acknowledge, as we are not allowed to express comments on the solutions. Or wait for SA2 reply.</w:t>
      </w:r>
    </w:p>
    <w:p w14:paraId="44DE93B0" w14:textId="77777777" w:rsidR="00DB771A" w:rsidRDefault="00DB771A" w:rsidP="00DB771A">
      <w:r>
        <w:t>Bhaskar (Nokia): Prefer to wait for SA2 reply.</w:t>
      </w:r>
    </w:p>
    <w:p w14:paraId="50B8D832" w14:textId="77777777" w:rsidR="00DB771A" w:rsidRDefault="00DB771A" w:rsidP="00DB771A">
      <w:r>
        <w:t>Yue (China Telecom): Will check and get back on handling the LS out in this meeting.</w:t>
      </w:r>
    </w:p>
    <w:p w14:paraId="41FC257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C3-246346</w:t>
      </w:r>
      <w:r>
        <w:rPr>
          <w:color w:val="993300"/>
          <w:u w:val="single"/>
        </w:rPr>
        <w:t>.</w:t>
      </w:r>
    </w:p>
    <w:p w14:paraId="5A2D9A4B" w14:textId="0AFC317F" w:rsidR="00DB771A" w:rsidRDefault="00DB771A" w:rsidP="00DB771A">
      <w:pPr>
        <w:rPr>
          <w:rFonts w:ascii="Arial" w:hAnsi="Arial" w:cs="Arial"/>
          <w:b/>
          <w:sz w:val="24"/>
        </w:rPr>
      </w:pPr>
      <w:r>
        <w:rPr>
          <w:rFonts w:ascii="Arial" w:hAnsi="Arial" w:cs="Arial"/>
          <w:b/>
          <w:color w:val="0000FF"/>
          <w:sz w:val="24"/>
        </w:rPr>
        <w:t>C3-246328</w:t>
      </w:r>
      <w:r>
        <w:rPr>
          <w:rFonts w:ascii="Arial" w:hAnsi="Arial" w:cs="Arial"/>
          <w:b/>
          <w:color w:val="0000FF"/>
          <w:sz w:val="24"/>
        </w:rPr>
        <w:tab/>
      </w:r>
      <w:r>
        <w:rPr>
          <w:rFonts w:ascii="Arial" w:hAnsi="Arial" w:cs="Arial"/>
          <w:b/>
          <w:sz w:val="24"/>
        </w:rPr>
        <w:t>LS on clarification of the scope of QME</w:t>
      </w:r>
    </w:p>
    <w:p w14:paraId="48FB27F0" w14:textId="77777777" w:rsidR="00DB771A" w:rsidRDefault="00DB771A" w:rsidP="00DB771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China Mobile</w:t>
      </w:r>
    </w:p>
    <w:p w14:paraId="0AF21F8F" w14:textId="77777777" w:rsidR="00DB771A" w:rsidRDefault="00DB771A" w:rsidP="00DB771A">
      <w:pPr>
        <w:rPr>
          <w:rFonts w:ascii="Arial" w:hAnsi="Arial" w:cs="Arial"/>
          <w:b/>
        </w:rPr>
      </w:pPr>
      <w:r>
        <w:rPr>
          <w:rFonts w:ascii="Arial" w:hAnsi="Arial" w:cs="Arial"/>
          <w:b/>
        </w:rPr>
        <w:t xml:space="preserve">Discussion: </w:t>
      </w:r>
    </w:p>
    <w:p w14:paraId="7FBFEE47" w14:textId="77777777" w:rsidR="00DB771A" w:rsidRDefault="00DB771A" w:rsidP="00DB771A">
      <w:r>
        <w:t>To: SA2 Cc: CT4</w:t>
      </w:r>
    </w:p>
    <w:p w14:paraId="061E4C13" w14:textId="77777777" w:rsidR="00DB771A" w:rsidRDefault="00DB771A" w:rsidP="00DB771A">
      <w:r>
        <w:t>WI: TEI19_QME</w:t>
      </w:r>
    </w:p>
    <w:p w14:paraId="21406DF3" w14:textId="77777777" w:rsidR="00DB771A" w:rsidRDefault="00DB771A" w:rsidP="00DB771A">
      <w:r>
        <w:t>Partha (Nokia): ok with the first question. Second question not needed.</w:t>
      </w:r>
    </w:p>
    <w:p w14:paraId="46916DF2" w14:textId="77777777" w:rsidR="00DB771A" w:rsidRDefault="00DB771A" w:rsidP="00DB771A">
      <w:r>
        <w:lastRenderedPageBreak/>
        <w:t>Xuefei (Huawei): 2nd question is needed.</w:t>
      </w:r>
    </w:p>
    <w:p w14:paraId="61CE1B10" w14:textId="77777777" w:rsidR="00DB771A" w:rsidRDefault="00DB771A" w:rsidP="00DB771A">
      <w:proofErr w:type="spellStart"/>
      <w:r>
        <w:t>Xiaojian</w:t>
      </w:r>
      <w:proofErr w:type="spellEnd"/>
      <w:r>
        <w:t xml:space="preserve"> (ZTE): 2nd question is needed.</w:t>
      </w:r>
    </w:p>
    <w:p w14:paraId="5174D8AB" w14:textId="77777777" w:rsidR="00DB771A" w:rsidRDefault="00DB771A" w:rsidP="00DB771A">
      <w:proofErr w:type="spellStart"/>
      <w:r>
        <w:t>Zhenning</w:t>
      </w:r>
      <w:proofErr w:type="spellEnd"/>
      <w:r>
        <w:t xml:space="preserve"> (China Mobile): We need clear SA2 info.</w:t>
      </w:r>
    </w:p>
    <w:p w14:paraId="4B23982C" w14:textId="77777777" w:rsidR="00DB771A" w:rsidRDefault="00DB771A" w:rsidP="00DB771A">
      <w:r>
        <w:t>Work offline on question 2.</w:t>
      </w:r>
    </w:p>
    <w:p w14:paraId="00ABA6A8" w14:textId="77777777" w:rsidR="00DB771A" w:rsidRDefault="00DB771A" w:rsidP="00DB771A">
      <w:proofErr w:type="spellStart"/>
      <w:r>
        <w:t>Zhenning</w:t>
      </w:r>
      <w:proofErr w:type="spellEnd"/>
      <w:r>
        <w:t xml:space="preserve"> (China Mobile): Question 2 removed. Rewording proposed in r1.</w:t>
      </w:r>
    </w:p>
    <w:p w14:paraId="1732A40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C3-246506</w:t>
      </w:r>
      <w:r>
        <w:rPr>
          <w:color w:val="993300"/>
          <w:u w:val="single"/>
        </w:rPr>
        <w:t>.</w:t>
      </w:r>
    </w:p>
    <w:p w14:paraId="093B3C1F" w14:textId="0A757DB0" w:rsidR="00DB771A" w:rsidRDefault="00DB771A" w:rsidP="00DB771A">
      <w:pPr>
        <w:rPr>
          <w:rFonts w:ascii="Arial" w:hAnsi="Arial" w:cs="Arial"/>
          <w:b/>
          <w:sz w:val="24"/>
        </w:rPr>
      </w:pPr>
      <w:r>
        <w:rPr>
          <w:rFonts w:ascii="Arial" w:hAnsi="Arial" w:cs="Arial"/>
          <w:b/>
          <w:color w:val="0000FF"/>
          <w:sz w:val="24"/>
        </w:rPr>
        <w:t>C3-246346</w:t>
      </w:r>
      <w:r>
        <w:rPr>
          <w:rFonts w:ascii="Arial" w:hAnsi="Arial" w:cs="Arial"/>
          <w:b/>
          <w:color w:val="0000FF"/>
          <w:sz w:val="24"/>
        </w:rPr>
        <w:tab/>
      </w:r>
      <w:r>
        <w:rPr>
          <w:rFonts w:ascii="Arial" w:hAnsi="Arial" w:cs="Arial"/>
          <w:b/>
          <w:sz w:val="24"/>
        </w:rPr>
        <w:t>LS reply on FS_IMS_RES outcome and future work plan</w:t>
      </w:r>
    </w:p>
    <w:p w14:paraId="3E3A0633" w14:textId="77777777" w:rsidR="00DB771A" w:rsidRDefault="00DB771A" w:rsidP="00DB771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SA2, CT1</w:t>
      </w:r>
      <w:r>
        <w:rPr>
          <w:i/>
        </w:rPr>
        <w:br/>
      </w:r>
      <w:r>
        <w:rPr>
          <w:i/>
        </w:rPr>
        <w:tab/>
      </w:r>
      <w:r>
        <w:rPr>
          <w:i/>
        </w:rPr>
        <w:tab/>
      </w:r>
      <w:r>
        <w:rPr>
          <w:i/>
        </w:rPr>
        <w:tab/>
      </w:r>
      <w:r>
        <w:rPr>
          <w:i/>
        </w:rPr>
        <w:tab/>
      </w:r>
      <w:r>
        <w:rPr>
          <w:i/>
        </w:rPr>
        <w:tab/>
        <w:t>Source: China Telecom</w:t>
      </w:r>
    </w:p>
    <w:p w14:paraId="28939FF1" w14:textId="77777777" w:rsidR="00DB771A" w:rsidRDefault="00DB771A" w:rsidP="00DB771A">
      <w:pPr>
        <w:rPr>
          <w:color w:val="808080"/>
        </w:rPr>
      </w:pPr>
      <w:r>
        <w:rPr>
          <w:color w:val="808080"/>
        </w:rPr>
        <w:t>(Replaces C3-246106)</w:t>
      </w:r>
    </w:p>
    <w:p w14:paraId="7560C20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A02090" w14:textId="040369A1" w:rsidR="00DB771A" w:rsidRDefault="00DB771A" w:rsidP="00DB771A">
      <w:pPr>
        <w:rPr>
          <w:rFonts w:ascii="Arial" w:hAnsi="Arial" w:cs="Arial"/>
          <w:b/>
          <w:sz w:val="24"/>
        </w:rPr>
      </w:pPr>
      <w:r>
        <w:rPr>
          <w:rFonts w:ascii="Arial" w:hAnsi="Arial" w:cs="Arial"/>
          <w:b/>
          <w:color w:val="0000FF"/>
          <w:sz w:val="24"/>
        </w:rPr>
        <w:t>C3-246487</w:t>
      </w:r>
      <w:r>
        <w:rPr>
          <w:rFonts w:ascii="Arial" w:hAnsi="Arial" w:cs="Arial"/>
          <w:b/>
          <w:color w:val="0000FF"/>
          <w:sz w:val="24"/>
        </w:rPr>
        <w:tab/>
      </w:r>
      <w:r>
        <w:rPr>
          <w:rFonts w:ascii="Arial" w:hAnsi="Arial" w:cs="Arial"/>
          <w:b/>
          <w:sz w:val="24"/>
        </w:rPr>
        <w:t xml:space="preserve">LS on applicability handling of </w:t>
      </w:r>
      <w:proofErr w:type="spellStart"/>
      <w:r>
        <w:rPr>
          <w:rFonts w:ascii="Arial" w:hAnsi="Arial" w:cs="Arial"/>
          <w:b/>
          <w:sz w:val="24"/>
        </w:rPr>
        <w:t>Nsmf</w:t>
      </w:r>
      <w:proofErr w:type="spellEnd"/>
      <w:r>
        <w:rPr>
          <w:rFonts w:ascii="Arial" w:hAnsi="Arial" w:cs="Arial"/>
          <w:b/>
          <w:sz w:val="24"/>
        </w:rPr>
        <w:t xml:space="preserve"> events targeting </w:t>
      </w:r>
      <w:proofErr w:type="spellStart"/>
      <w:r>
        <w:rPr>
          <w:rFonts w:ascii="Arial" w:hAnsi="Arial" w:cs="Arial"/>
          <w:b/>
          <w:sz w:val="24"/>
        </w:rPr>
        <w:t>anyUE</w:t>
      </w:r>
      <w:proofErr w:type="spellEnd"/>
      <w:r>
        <w:rPr>
          <w:rFonts w:ascii="Arial" w:hAnsi="Arial" w:cs="Arial"/>
          <w:b/>
          <w:sz w:val="24"/>
        </w:rPr>
        <w:t xml:space="preserve"> for I-SMF.</w:t>
      </w:r>
    </w:p>
    <w:p w14:paraId="5F8F582B" w14:textId="77777777" w:rsidR="00DB771A" w:rsidRDefault="00DB771A" w:rsidP="00DB771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561985BF" w14:textId="77777777" w:rsidR="00DB771A" w:rsidRDefault="00DB771A" w:rsidP="00DB771A">
      <w:pPr>
        <w:rPr>
          <w:rFonts w:ascii="Arial" w:hAnsi="Arial" w:cs="Arial"/>
          <w:b/>
        </w:rPr>
      </w:pPr>
      <w:r>
        <w:rPr>
          <w:rFonts w:ascii="Arial" w:hAnsi="Arial" w:cs="Arial"/>
          <w:b/>
        </w:rPr>
        <w:t xml:space="preserve">Discussion: </w:t>
      </w:r>
    </w:p>
    <w:p w14:paraId="50F75AF8" w14:textId="77777777" w:rsidR="00DB771A" w:rsidRDefault="00DB771A" w:rsidP="00DB771A">
      <w:r>
        <w:t>To SA2</w:t>
      </w:r>
    </w:p>
    <w:p w14:paraId="4021B03A" w14:textId="77777777" w:rsidR="00DB771A" w:rsidRDefault="00DB771A" w:rsidP="00DB771A">
      <w:r>
        <w:t>Apostolos (Nokia): Draft version shared.</w:t>
      </w:r>
    </w:p>
    <w:p w14:paraId="2DC82F7B" w14:textId="77777777" w:rsidR="00DB771A" w:rsidRDefault="00DB771A" w:rsidP="00DB771A">
      <w:r>
        <w:t>Chi (Huawei): Fine with draft.</w:t>
      </w:r>
    </w:p>
    <w:p w14:paraId="67CBD853" w14:textId="77777777" w:rsidR="00DB771A" w:rsidRDefault="00DB771A" w:rsidP="00DB771A">
      <w:r>
        <w:t>Maria (Ericsson): Fine with draft.</w:t>
      </w:r>
    </w:p>
    <w:p w14:paraId="5C63606C" w14:textId="77777777" w:rsidR="00DB771A" w:rsidRDefault="00DB771A" w:rsidP="00DB771A">
      <w:r>
        <w:t>Draft version is pre-agreed</w:t>
      </w:r>
    </w:p>
    <w:p w14:paraId="18E17E81"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D4795B" w14:textId="3F1AED74" w:rsidR="00DB771A" w:rsidRDefault="00DB771A" w:rsidP="00DB771A">
      <w:pPr>
        <w:rPr>
          <w:rFonts w:ascii="Arial" w:hAnsi="Arial" w:cs="Arial"/>
          <w:b/>
          <w:sz w:val="24"/>
        </w:rPr>
      </w:pPr>
      <w:r>
        <w:rPr>
          <w:rFonts w:ascii="Arial" w:hAnsi="Arial" w:cs="Arial"/>
          <w:b/>
          <w:color w:val="0000FF"/>
          <w:sz w:val="24"/>
        </w:rPr>
        <w:t>C3-246506</w:t>
      </w:r>
      <w:r>
        <w:rPr>
          <w:rFonts w:ascii="Arial" w:hAnsi="Arial" w:cs="Arial"/>
          <w:b/>
          <w:color w:val="0000FF"/>
          <w:sz w:val="24"/>
        </w:rPr>
        <w:tab/>
      </w:r>
      <w:r>
        <w:rPr>
          <w:rFonts w:ascii="Arial" w:hAnsi="Arial" w:cs="Arial"/>
          <w:b/>
          <w:sz w:val="24"/>
        </w:rPr>
        <w:t>LS on clarification of the scope of QME</w:t>
      </w:r>
    </w:p>
    <w:p w14:paraId="7EBCEF1C" w14:textId="77777777" w:rsidR="00DB771A" w:rsidRDefault="00DB771A" w:rsidP="00DB771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China Mobile</w:t>
      </w:r>
    </w:p>
    <w:p w14:paraId="4CEA4D1F" w14:textId="77777777" w:rsidR="00DB771A" w:rsidRDefault="00DB771A" w:rsidP="00DB771A">
      <w:pPr>
        <w:rPr>
          <w:color w:val="808080"/>
        </w:rPr>
      </w:pPr>
      <w:r>
        <w:rPr>
          <w:color w:val="808080"/>
        </w:rPr>
        <w:t>(Replaces C3-246328)</w:t>
      </w:r>
    </w:p>
    <w:p w14:paraId="0E42489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630377" w14:textId="74E8C272" w:rsidR="00DB771A" w:rsidRDefault="00DB771A" w:rsidP="00DB771A">
      <w:pPr>
        <w:rPr>
          <w:rFonts w:ascii="Arial" w:hAnsi="Arial" w:cs="Arial"/>
          <w:b/>
          <w:sz w:val="24"/>
        </w:rPr>
      </w:pPr>
      <w:r>
        <w:rPr>
          <w:rFonts w:ascii="Arial" w:hAnsi="Arial" w:cs="Arial"/>
          <w:b/>
          <w:color w:val="0000FF"/>
          <w:sz w:val="24"/>
        </w:rPr>
        <w:t>C3-246507</w:t>
      </w:r>
      <w:r>
        <w:rPr>
          <w:rFonts w:ascii="Arial" w:hAnsi="Arial" w:cs="Arial"/>
          <w:b/>
          <w:color w:val="0000FF"/>
          <w:sz w:val="24"/>
        </w:rPr>
        <w:tab/>
      </w:r>
      <w:r>
        <w:rPr>
          <w:rFonts w:ascii="Arial" w:hAnsi="Arial" w:cs="Arial"/>
          <w:b/>
          <w:sz w:val="24"/>
        </w:rPr>
        <w:t xml:space="preserve">LS on questions on the </w:t>
      </w:r>
      <w:proofErr w:type="spellStart"/>
      <w:r>
        <w:rPr>
          <w:rFonts w:ascii="Arial" w:hAnsi="Arial" w:cs="Arial"/>
          <w:b/>
          <w:sz w:val="24"/>
        </w:rPr>
        <w:t>Reserved_Network_Resource</w:t>
      </w:r>
      <w:proofErr w:type="spellEnd"/>
      <w:r>
        <w:rPr>
          <w:rFonts w:ascii="Arial" w:hAnsi="Arial" w:cs="Arial"/>
          <w:b/>
          <w:sz w:val="24"/>
        </w:rPr>
        <w:t xml:space="preserve"> service operations</w:t>
      </w:r>
    </w:p>
    <w:p w14:paraId="5952F2B0" w14:textId="77777777" w:rsidR="00DB771A" w:rsidRDefault="00DB771A" w:rsidP="00DB771A">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Huawei</w:t>
      </w:r>
    </w:p>
    <w:p w14:paraId="3700C299" w14:textId="77777777" w:rsidR="00DB771A" w:rsidRDefault="00DB771A" w:rsidP="00DB771A">
      <w:pPr>
        <w:rPr>
          <w:rFonts w:ascii="Arial" w:hAnsi="Arial" w:cs="Arial"/>
          <w:b/>
        </w:rPr>
      </w:pPr>
      <w:r>
        <w:rPr>
          <w:rFonts w:ascii="Arial" w:hAnsi="Arial" w:cs="Arial"/>
          <w:b/>
        </w:rPr>
        <w:t xml:space="preserve">Discussion: </w:t>
      </w:r>
    </w:p>
    <w:p w14:paraId="3F98EA86" w14:textId="77777777" w:rsidR="00DB771A" w:rsidRDefault="00DB771A" w:rsidP="00DB771A">
      <w:r>
        <w:t>To SA6</w:t>
      </w:r>
    </w:p>
    <w:p w14:paraId="4384CCC1" w14:textId="77777777" w:rsidR="00DB771A" w:rsidRDefault="00DB771A" w:rsidP="00DB771A">
      <w:r>
        <w:t>Abdessamad (Huawei): Draft version shared.</w:t>
      </w:r>
    </w:p>
    <w:p w14:paraId="7039AB44" w14:textId="77777777" w:rsidR="00DB771A" w:rsidRDefault="00DB771A" w:rsidP="00DB771A">
      <w:r>
        <w:t>Igor (Ericsson): Draft version fine</w:t>
      </w:r>
    </w:p>
    <w:p w14:paraId="2573D4CC" w14:textId="77777777" w:rsidR="00DB771A" w:rsidRDefault="00DB771A" w:rsidP="00DB771A">
      <w:r>
        <w:lastRenderedPageBreak/>
        <w:t>Draft version is pre-agreed</w:t>
      </w:r>
    </w:p>
    <w:p w14:paraId="7C0498C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9884C" w14:textId="77777777" w:rsidR="00DB771A" w:rsidRDefault="00DB771A" w:rsidP="00DB771A">
      <w:pPr>
        <w:pStyle w:val="Heading2"/>
      </w:pPr>
      <w:bookmarkStart w:id="15" w:name="_Toc183694939"/>
      <w:r>
        <w:t>5</w:t>
      </w:r>
      <w:r>
        <w:tab/>
        <w:t>Items for immediate consideration</w:t>
      </w:r>
      <w:bookmarkEnd w:id="15"/>
    </w:p>
    <w:p w14:paraId="0FB3FEA9" w14:textId="77777777" w:rsidR="00DB771A" w:rsidRDefault="00DB771A" w:rsidP="00DB771A">
      <w:pPr>
        <w:pStyle w:val="Heading2"/>
      </w:pPr>
      <w:bookmarkStart w:id="16" w:name="_Toc183694940"/>
      <w:r>
        <w:t>6</w:t>
      </w:r>
      <w:r>
        <w:tab/>
      </w:r>
      <w:proofErr w:type="spellStart"/>
      <w:r>
        <w:t>OpenAPI</w:t>
      </w:r>
      <w:proofErr w:type="spellEnd"/>
      <w:r>
        <w:t xml:space="preserve"> Updates</w:t>
      </w:r>
      <w:bookmarkEnd w:id="16"/>
    </w:p>
    <w:p w14:paraId="54AF84B6" w14:textId="77777777" w:rsidR="00DB771A" w:rsidRDefault="00DB771A" w:rsidP="00DB771A">
      <w:pPr>
        <w:pStyle w:val="Heading3"/>
      </w:pPr>
      <w:bookmarkStart w:id="17" w:name="_Toc183694941"/>
      <w:r>
        <w:t>6.1</w:t>
      </w:r>
      <w:r>
        <w:tab/>
        <w:t xml:space="preserve">Release 15 </w:t>
      </w:r>
      <w:proofErr w:type="spellStart"/>
      <w:r>
        <w:t>OpenAPI</w:t>
      </w:r>
      <w:proofErr w:type="spellEnd"/>
      <w:r>
        <w:t xml:space="preserve"> Updates</w:t>
      </w:r>
      <w:bookmarkEnd w:id="17"/>
    </w:p>
    <w:p w14:paraId="7B81D118" w14:textId="77777777" w:rsidR="00DB771A" w:rsidRDefault="00DB771A" w:rsidP="00DB771A">
      <w:pPr>
        <w:pStyle w:val="Heading3"/>
      </w:pPr>
      <w:bookmarkStart w:id="18" w:name="_Toc183694942"/>
      <w:r>
        <w:t>6.2</w:t>
      </w:r>
      <w:r>
        <w:tab/>
        <w:t xml:space="preserve">Release 16 </w:t>
      </w:r>
      <w:proofErr w:type="spellStart"/>
      <w:r>
        <w:t>OpenAPI</w:t>
      </w:r>
      <w:proofErr w:type="spellEnd"/>
      <w:r>
        <w:t xml:space="preserve"> Updates</w:t>
      </w:r>
      <w:bookmarkEnd w:id="18"/>
    </w:p>
    <w:p w14:paraId="4AD74168" w14:textId="26FE751A" w:rsidR="00DB771A" w:rsidRDefault="00DB771A" w:rsidP="00DB771A">
      <w:pPr>
        <w:rPr>
          <w:rFonts w:ascii="Arial" w:hAnsi="Arial" w:cs="Arial"/>
          <w:b/>
          <w:sz w:val="24"/>
        </w:rPr>
      </w:pPr>
      <w:r>
        <w:rPr>
          <w:rFonts w:ascii="Arial" w:hAnsi="Arial" w:cs="Arial"/>
          <w:b/>
          <w:color w:val="0000FF"/>
          <w:sz w:val="24"/>
        </w:rPr>
        <w:t>C3-246577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B4CAA3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v16.11.0</w:t>
      </w:r>
      <w:r>
        <w:rPr>
          <w:i/>
        </w:rPr>
        <w:tab/>
        <w:t xml:space="preserve">  CR-0385  rev  Cat: F (Rel-16)</w:t>
      </w:r>
      <w:r>
        <w:rPr>
          <w:i/>
        </w:rPr>
        <w:br/>
      </w:r>
      <w:r>
        <w:rPr>
          <w:i/>
        </w:rPr>
        <w:br/>
      </w:r>
      <w:r>
        <w:rPr>
          <w:i/>
        </w:rPr>
        <w:tab/>
      </w:r>
      <w:r>
        <w:rPr>
          <w:i/>
        </w:rPr>
        <w:tab/>
      </w:r>
      <w:r>
        <w:rPr>
          <w:i/>
        </w:rPr>
        <w:tab/>
      </w:r>
      <w:r>
        <w:rPr>
          <w:i/>
        </w:rPr>
        <w:tab/>
      </w:r>
      <w:r>
        <w:rPr>
          <w:i/>
        </w:rPr>
        <w:tab/>
        <w:t>Source: Samsung</w:t>
      </w:r>
    </w:p>
    <w:p w14:paraId="24728F46"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DB4A4" w14:textId="77777777" w:rsidR="00DB771A" w:rsidRDefault="00DB771A" w:rsidP="00DB771A">
      <w:pPr>
        <w:pStyle w:val="Heading3"/>
      </w:pPr>
      <w:bookmarkStart w:id="19" w:name="_Toc183694943"/>
      <w:r>
        <w:t>6.3</w:t>
      </w:r>
      <w:r>
        <w:tab/>
        <w:t xml:space="preserve">Release 17 </w:t>
      </w:r>
      <w:proofErr w:type="spellStart"/>
      <w:r>
        <w:t>OpenAPI</w:t>
      </w:r>
      <w:proofErr w:type="spellEnd"/>
      <w:r>
        <w:t xml:space="preserve"> Updates</w:t>
      </w:r>
      <w:bookmarkEnd w:id="19"/>
    </w:p>
    <w:p w14:paraId="301134F2" w14:textId="50291540" w:rsidR="00DB771A" w:rsidRDefault="00DB771A" w:rsidP="00DB771A">
      <w:pPr>
        <w:rPr>
          <w:rFonts w:ascii="Arial" w:hAnsi="Arial" w:cs="Arial"/>
          <w:b/>
          <w:sz w:val="24"/>
        </w:rPr>
      </w:pPr>
      <w:r>
        <w:rPr>
          <w:rFonts w:ascii="Arial" w:hAnsi="Arial" w:cs="Arial"/>
          <w:b/>
          <w:color w:val="0000FF"/>
          <w:sz w:val="24"/>
        </w:rPr>
        <w:t>C3-246541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AA97255"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v17.8.0</w:t>
      </w:r>
      <w:r>
        <w:rPr>
          <w:i/>
        </w:rPr>
        <w:tab/>
        <w:t xml:space="preserve">  CR-0382  rev  Cat: F (Rel-17)</w:t>
      </w:r>
      <w:r>
        <w:rPr>
          <w:i/>
        </w:rPr>
        <w:br/>
      </w:r>
      <w:r>
        <w:rPr>
          <w:i/>
        </w:rPr>
        <w:br/>
      </w:r>
      <w:r>
        <w:rPr>
          <w:i/>
        </w:rPr>
        <w:tab/>
      </w:r>
      <w:r>
        <w:rPr>
          <w:i/>
        </w:rPr>
        <w:tab/>
      </w:r>
      <w:r>
        <w:rPr>
          <w:i/>
        </w:rPr>
        <w:tab/>
      </w:r>
      <w:r>
        <w:rPr>
          <w:i/>
        </w:rPr>
        <w:tab/>
      </w:r>
      <w:r>
        <w:rPr>
          <w:i/>
        </w:rPr>
        <w:tab/>
        <w:t>Source: Samsung</w:t>
      </w:r>
    </w:p>
    <w:p w14:paraId="3558011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E7B533" w14:textId="10DC9546" w:rsidR="00DB771A" w:rsidRDefault="00DB771A" w:rsidP="00DB771A">
      <w:pPr>
        <w:rPr>
          <w:rFonts w:ascii="Arial" w:hAnsi="Arial" w:cs="Arial"/>
          <w:b/>
          <w:sz w:val="24"/>
        </w:rPr>
      </w:pPr>
      <w:r>
        <w:rPr>
          <w:rFonts w:ascii="Arial" w:hAnsi="Arial" w:cs="Arial"/>
          <w:b/>
          <w:color w:val="0000FF"/>
          <w:sz w:val="24"/>
        </w:rPr>
        <w:t>C3-246542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7311D7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v17.15.0</w:t>
      </w:r>
      <w:r>
        <w:rPr>
          <w:i/>
        </w:rPr>
        <w:tab/>
        <w:t xml:space="preserve">  CR-1465  rev  Cat: F (Rel-17)</w:t>
      </w:r>
      <w:r>
        <w:rPr>
          <w:i/>
        </w:rPr>
        <w:br/>
      </w:r>
      <w:r>
        <w:rPr>
          <w:i/>
        </w:rPr>
        <w:br/>
      </w:r>
      <w:r>
        <w:rPr>
          <w:i/>
        </w:rPr>
        <w:tab/>
      </w:r>
      <w:r>
        <w:rPr>
          <w:i/>
        </w:rPr>
        <w:tab/>
      </w:r>
      <w:r>
        <w:rPr>
          <w:i/>
        </w:rPr>
        <w:tab/>
      </w:r>
      <w:r>
        <w:rPr>
          <w:i/>
        </w:rPr>
        <w:tab/>
      </w:r>
      <w:r>
        <w:rPr>
          <w:i/>
        </w:rPr>
        <w:tab/>
        <w:t>Source: Huawei</w:t>
      </w:r>
    </w:p>
    <w:p w14:paraId="2190A6E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5BE9D" w14:textId="1BF53A84" w:rsidR="00DB771A" w:rsidRDefault="00DB771A" w:rsidP="00DB771A">
      <w:pPr>
        <w:rPr>
          <w:rFonts w:ascii="Arial" w:hAnsi="Arial" w:cs="Arial"/>
          <w:b/>
          <w:sz w:val="24"/>
        </w:rPr>
      </w:pPr>
      <w:r>
        <w:rPr>
          <w:rFonts w:ascii="Arial" w:hAnsi="Arial" w:cs="Arial"/>
          <w:b/>
          <w:color w:val="0000FF"/>
          <w:sz w:val="24"/>
        </w:rPr>
        <w:t>C3-246543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1A36D0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v17.7.0</w:t>
      </w:r>
      <w:r>
        <w:rPr>
          <w:i/>
        </w:rPr>
        <w:tab/>
        <w:t xml:space="preserve">  CR-0259  rev  Cat: F (Rel-17)</w:t>
      </w:r>
      <w:r>
        <w:rPr>
          <w:i/>
        </w:rPr>
        <w:br/>
      </w:r>
      <w:r>
        <w:rPr>
          <w:i/>
        </w:rPr>
        <w:br/>
      </w:r>
      <w:r>
        <w:rPr>
          <w:i/>
        </w:rPr>
        <w:tab/>
      </w:r>
      <w:r>
        <w:rPr>
          <w:i/>
        </w:rPr>
        <w:tab/>
      </w:r>
      <w:r>
        <w:rPr>
          <w:i/>
        </w:rPr>
        <w:tab/>
      </w:r>
      <w:r>
        <w:rPr>
          <w:i/>
        </w:rPr>
        <w:tab/>
      </w:r>
      <w:r>
        <w:rPr>
          <w:i/>
        </w:rPr>
        <w:tab/>
        <w:t>Source: Samsung</w:t>
      </w:r>
    </w:p>
    <w:p w14:paraId="77F70F7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8D15B" w14:textId="3AA45D6E" w:rsidR="00DB771A" w:rsidRDefault="00DB771A" w:rsidP="00DB771A">
      <w:pPr>
        <w:rPr>
          <w:rFonts w:ascii="Arial" w:hAnsi="Arial" w:cs="Arial"/>
          <w:b/>
          <w:sz w:val="24"/>
        </w:rPr>
      </w:pPr>
      <w:r>
        <w:rPr>
          <w:rFonts w:ascii="Arial" w:hAnsi="Arial" w:cs="Arial"/>
          <w:b/>
          <w:color w:val="0000FF"/>
          <w:sz w:val="24"/>
        </w:rPr>
        <w:t>C3-246544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9D6154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v17.8.0</w:t>
      </w:r>
      <w:r>
        <w:rPr>
          <w:i/>
        </w:rPr>
        <w:tab/>
        <w:t xml:space="preserve">  CR-0162  rev  Cat: F (Rel-17)</w:t>
      </w:r>
      <w:r>
        <w:rPr>
          <w:i/>
        </w:rPr>
        <w:br/>
      </w:r>
      <w:r>
        <w:rPr>
          <w:i/>
        </w:rPr>
        <w:br/>
      </w:r>
      <w:r>
        <w:rPr>
          <w:i/>
        </w:rPr>
        <w:tab/>
      </w:r>
      <w:r>
        <w:rPr>
          <w:i/>
        </w:rPr>
        <w:tab/>
      </w:r>
      <w:r>
        <w:rPr>
          <w:i/>
        </w:rPr>
        <w:tab/>
      </w:r>
      <w:r>
        <w:rPr>
          <w:i/>
        </w:rPr>
        <w:tab/>
      </w:r>
      <w:r>
        <w:rPr>
          <w:i/>
        </w:rPr>
        <w:tab/>
        <w:t>Source: Huawei</w:t>
      </w:r>
    </w:p>
    <w:p w14:paraId="3F857B61"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E5428" w14:textId="32A539B8" w:rsidR="00DB771A" w:rsidRDefault="00DB771A" w:rsidP="00DB771A">
      <w:pPr>
        <w:rPr>
          <w:rFonts w:ascii="Arial" w:hAnsi="Arial" w:cs="Arial"/>
          <w:b/>
          <w:sz w:val="24"/>
        </w:rPr>
      </w:pPr>
      <w:r>
        <w:rPr>
          <w:rFonts w:ascii="Arial" w:hAnsi="Arial" w:cs="Arial"/>
          <w:b/>
          <w:color w:val="0000FF"/>
          <w:sz w:val="24"/>
        </w:rPr>
        <w:t>C3-246578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7BDD820" w14:textId="77777777" w:rsidR="00DB771A" w:rsidRDefault="00DB771A" w:rsidP="00DB771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v17.13.0</w:t>
      </w:r>
      <w:r>
        <w:rPr>
          <w:i/>
        </w:rPr>
        <w:tab/>
        <w:t xml:space="preserve">  CR-0307  rev  Cat: F (Rel-17)</w:t>
      </w:r>
      <w:r>
        <w:rPr>
          <w:i/>
        </w:rPr>
        <w:br/>
      </w:r>
      <w:r>
        <w:rPr>
          <w:i/>
        </w:rPr>
        <w:br/>
      </w:r>
      <w:r>
        <w:rPr>
          <w:i/>
        </w:rPr>
        <w:tab/>
      </w:r>
      <w:r>
        <w:rPr>
          <w:i/>
        </w:rPr>
        <w:tab/>
      </w:r>
      <w:r>
        <w:rPr>
          <w:i/>
        </w:rPr>
        <w:tab/>
      </w:r>
      <w:r>
        <w:rPr>
          <w:i/>
        </w:rPr>
        <w:tab/>
      </w:r>
      <w:r>
        <w:rPr>
          <w:i/>
        </w:rPr>
        <w:tab/>
        <w:t>Source: Nokia</w:t>
      </w:r>
    </w:p>
    <w:p w14:paraId="14E2E1E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1F676" w14:textId="77777777" w:rsidR="00DB771A" w:rsidRDefault="00DB771A" w:rsidP="00DB771A">
      <w:pPr>
        <w:pStyle w:val="Heading3"/>
      </w:pPr>
      <w:bookmarkStart w:id="20" w:name="_Toc183694944"/>
      <w:r>
        <w:t>6.4</w:t>
      </w:r>
      <w:r>
        <w:tab/>
        <w:t xml:space="preserve">Release 18 </w:t>
      </w:r>
      <w:proofErr w:type="spellStart"/>
      <w:r>
        <w:t>OpenAPI</w:t>
      </w:r>
      <w:proofErr w:type="spellEnd"/>
      <w:r>
        <w:t xml:space="preserve"> Updates</w:t>
      </w:r>
      <w:bookmarkEnd w:id="20"/>
    </w:p>
    <w:p w14:paraId="3C1DA5BC" w14:textId="3A35E942" w:rsidR="00DB771A" w:rsidRDefault="00DB771A" w:rsidP="00DB771A">
      <w:pPr>
        <w:rPr>
          <w:rFonts w:ascii="Arial" w:hAnsi="Arial" w:cs="Arial"/>
          <w:b/>
          <w:sz w:val="24"/>
        </w:rPr>
      </w:pPr>
      <w:r>
        <w:rPr>
          <w:rFonts w:ascii="Arial" w:hAnsi="Arial" w:cs="Arial"/>
          <w:b/>
          <w:color w:val="0000FF"/>
          <w:sz w:val="24"/>
        </w:rPr>
        <w:t>C3-246545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A5586E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CR-0383  rev  Cat: F (Rel-18)</w:t>
      </w:r>
      <w:r>
        <w:rPr>
          <w:i/>
        </w:rPr>
        <w:br/>
      </w:r>
      <w:r>
        <w:rPr>
          <w:i/>
        </w:rPr>
        <w:br/>
      </w:r>
      <w:r>
        <w:rPr>
          <w:i/>
        </w:rPr>
        <w:tab/>
      </w:r>
      <w:r>
        <w:rPr>
          <w:i/>
        </w:rPr>
        <w:tab/>
      </w:r>
      <w:r>
        <w:rPr>
          <w:i/>
        </w:rPr>
        <w:tab/>
      </w:r>
      <w:r>
        <w:rPr>
          <w:i/>
        </w:rPr>
        <w:tab/>
      </w:r>
      <w:r>
        <w:rPr>
          <w:i/>
        </w:rPr>
        <w:tab/>
        <w:t>Source: Samsung</w:t>
      </w:r>
    </w:p>
    <w:p w14:paraId="1650272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551C6" w14:textId="7447A54D" w:rsidR="00DB771A" w:rsidRDefault="00DB771A" w:rsidP="00DB771A">
      <w:pPr>
        <w:rPr>
          <w:rFonts w:ascii="Arial" w:hAnsi="Arial" w:cs="Arial"/>
          <w:b/>
          <w:sz w:val="24"/>
        </w:rPr>
      </w:pPr>
      <w:r>
        <w:rPr>
          <w:rFonts w:ascii="Arial" w:hAnsi="Arial" w:cs="Arial"/>
          <w:b/>
          <w:color w:val="0000FF"/>
          <w:sz w:val="24"/>
        </w:rPr>
        <w:t>C3-246546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B79A9C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v18.7.0</w:t>
      </w:r>
      <w:r>
        <w:rPr>
          <w:i/>
        </w:rPr>
        <w:tab/>
        <w:t xml:space="preserve">  CR-0306  rev  Cat: F (Rel-18)</w:t>
      </w:r>
      <w:r>
        <w:rPr>
          <w:i/>
        </w:rPr>
        <w:br/>
      </w:r>
      <w:r>
        <w:rPr>
          <w:i/>
        </w:rPr>
        <w:br/>
      </w:r>
      <w:r>
        <w:rPr>
          <w:i/>
        </w:rPr>
        <w:tab/>
      </w:r>
      <w:r>
        <w:rPr>
          <w:i/>
        </w:rPr>
        <w:tab/>
      </w:r>
      <w:r>
        <w:rPr>
          <w:i/>
        </w:rPr>
        <w:tab/>
      </w:r>
      <w:r>
        <w:rPr>
          <w:i/>
        </w:rPr>
        <w:tab/>
      </w:r>
      <w:r>
        <w:rPr>
          <w:i/>
        </w:rPr>
        <w:tab/>
        <w:t>Source: Nokia</w:t>
      </w:r>
    </w:p>
    <w:p w14:paraId="200EBFF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8950F" w14:textId="1E0DBEBD" w:rsidR="00DB771A" w:rsidRDefault="00DB771A" w:rsidP="00DB771A">
      <w:pPr>
        <w:rPr>
          <w:rFonts w:ascii="Arial" w:hAnsi="Arial" w:cs="Arial"/>
          <w:b/>
          <w:sz w:val="24"/>
        </w:rPr>
      </w:pPr>
      <w:r>
        <w:rPr>
          <w:rFonts w:ascii="Arial" w:hAnsi="Arial" w:cs="Arial"/>
          <w:b/>
          <w:color w:val="0000FF"/>
          <w:sz w:val="24"/>
        </w:rPr>
        <w:t>C3-246547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43C125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v18.7.0</w:t>
      </w:r>
      <w:r>
        <w:rPr>
          <w:i/>
        </w:rPr>
        <w:tab/>
        <w:t xml:space="preserve">  CR-0708  rev  Cat: F (Rel-18)</w:t>
      </w:r>
      <w:r>
        <w:rPr>
          <w:i/>
        </w:rPr>
        <w:br/>
      </w:r>
      <w:r>
        <w:rPr>
          <w:i/>
        </w:rPr>
        <w:br/>
      </w:r>
      <w:r>
        <w:rPr>
          <w:i/>
        </w:rPr>
        <w:tab/>
      </w:r>
      <w:r>
        <w:rPr>
          <w:i/>
        </w:rPr>
        <w:tab/>
      </w:r>
      <w:r>
        <w:rPr>
          <w:i/>
        </w:rPr>
        <w:tab/>
      </w:r>
      <w:r>
        <w:rPr>
          <w:i/>
        </w:rPr>
        <w:tab/>
      </w:r>
      <w:r>
        <w:rPr>
          <w:i/>
        </w:rPr>
        <w:tab/>
        <w:t>Source: Ericsson</w:t>
      </w:r>
    </w:p>
    <w:p w14:paraId="05DE31E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ECBE5A" w14:textId="52AFAF6B" w:rsidR="00DB771A" w:rsidRDefault="00DB771A" w:rsidP="00DB771A">
      <w:pPr>
        <w:rPr>
          <w:rFonts w:ascii="Arial" w:hAnsi="Arial" w:cs="Arial"/>
          <w:b/>
          <w:sz w:val="24"/>
        </w:rPr>
      </w:pPr>
      <w:r>
        <w:rPr>
          <w:rFonts w:ascii="Arial" w:hAnsi="Arial" w:cs="Arial"/>
          <w:b/>
          <w:color w:val="0000FF"/>
          <w:sz w:val="24"/>
        </w:rPr>
        <w:t>C3-246548</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externalDocs</w:t>
      </w:r>
      <w:proofErr w:type="spellEnd"/>
      <w:r>
        <w:rPr>
          <w:rFonts w:ascii="Arial" w:hAnsi="Arial" w:cs="Arial"/>
          <w:b/>
          <w:sz w:val="24"/>
        </w:rPr>
        <w:t xml:space="preserve"> fields</w:t>
      </w:r>
    </w:p>
    <w:p w14:paraId="184FAF13"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v18.7.0</w:t>
      </w:r>
      <w:r>
        <w:rPr>
          <w:i/>
        </w:rPr>
        <w:tab/>
        <w:t xml:space="preserve">  CR-0569  rev  Cat: F (Rel-18)</w:t>
      </w:r>
      <w:r>
        <w:rPr>
          <w:i/>
        </w:rPr>
        <w:br/>
      </w:r>
      <w:r>
        <w:rPr>
          <w:i/>
        </w:rPr>
        <w:br/>
      </w:r>
      <w:r>
        <w:rPr>
          <w:i/>
        </w:rPr>
        <w:tab/>
      </w:r>
      <w:r>
        <w:rPr>
          <w:i/>
        </w:rPr>
        <w:tab/>
      </w:r>
      <w:r>
        <w:rPr>
          <w:i/>
        </w:rPr>
        <w:tab/>
      </w:r>
      <w:r>
        <w:rPr>
          <w:i/>
        </w:rPr>
        <w:tab/>
      </w:r>
      <w:r>
        <w:rPr>
          <w:i/>
        </w:rPr>
        <w:tab/>
        <w:t>Source: Huawei</w:t>
      </w:r>
    </w:p>
    <w:p w14:paraId="18280554"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27273" w14:textId="74D3773B" w:rsidR="00DB771A" w:rsidRDefault="00DB771A" w:rsidP="00DB771A">
      <w:pPr>
        <w:rPr>
          <w:rFonts w:ascii="Arial" w:hAnsi="Arial" w:cs="Arial"/>
          <w:b/>
          <w:sz w:val="24"/>
        </w:rPr>
      </w:pPr>
      <w:r>
        <w:rPr>
          <w:rFonts w:ascii="Arial" w:hAnsi="Arial" w:cs="Arial"/>
          <w:b/>
          <w:color w:val="0000FF"/>
          <w:sz w:val="24"/>
        </w:rPr>
        <w:t>C3-246549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19A3264"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v18.7.0</w:t>
      </w:r>
      <w:r>
        <w:rPr>
          <w:i/>
        </w:rPr>
        <w:tab/>
        <w:t xml:space="preserve">  CR-1466  rev  Cat: F (Rel-18)</w:t>
      </w:r>
      <w:r>
        <w:rPr>
          <w:i/>
        </w:rPr>
        <w:br/>
      </w:r>
      <w:r>
        <w:rPr>
          <w:i/>
        </w:rPr>
        <w:br/>
      </w:r>
      <w:r>
        <w:rPr>
          <w:i/>
        </w:rPr>
        <w:tab/>
      </w:r>
      <w:r>
        <w:rPr>
          <w:i/>
        </w:rPr>
        <w:tab/>
      </w:r>
      <w:r>
        <w:rPr>
          <w:i/>
        </w:rPr>
        <w:tab/>
      </w:r>
      <w:r>
        <w:rPr>
          <w:i/>
        </w:rPr>
        <w:tab/>
      </w:r>
      <w:r>
        <w:rPr>
          <w:i/>
        </w:rPr>
        <w:tab/>
        <w:t>Source: Huawei</w:t>
      </w:r>
    </w:p>
    <w:p w14:paraId="5012CE1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0BFA6" w14:textId="54C75D46" w:rsidR="00DB771A" w:rsidRDefault="00DB771A" w:rsidP="00DB771A">
      <w:pPr>
        <w:rPr>
          <w:rFonts w:ascii="Arial" w:hAnsi="Arial" w:cs="Arial"/>
          <w:b/>
          <w:sz w:val="24"/>
        </w:rPr>
      </w:pPr>
      <w:r>
        <w:rPr>
          <w:rFonts w:ascii="Arial" w:hAnsi="Arial" w:cs="Arial"/>
          <w:b/>
          <w:color w:val="0000FF"/>
          <w:sz w:val="24"/>
        </w:rPr>
        <w:t>C3-246550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E107228"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v18.7.0</w:t>
      </w:r>
      <w:r>
        <w:rPr>
          <w:i/>
        </w:rPr>
        <w:tab/>
        <w:t xml:space="preserve">  CR-0386  rev  Cat: F (Rel-18)</w:t>
      </w:r>
      <w:r>
        <w:rPr>
          <w:i/>
        </w:rPr>
        <w:br/>
      </w:r>
      <w:r>
        <w:rPr>
          <w:i/>
        </w:rPr>
        <w:br/>
      </w:r>
      <w:r>
        <w:rPr>
          <w:i/>
        </w:rPr>
        <w:tab/>
      </w:r>
      <w:r>
        <w:rPr>
          <w:i/>
        </w:rPr>
        <w:tab/>
      </w:r>
      <w:r>
        <w:rPr>
          <w:i/>
        </w:rPr>
        <w:tab/>
      </w:r>
      <w:r>
        <w:rPr>
          <w:i/>
        </w:rPr>
        <w:tab/>
      </w:r>
      <w:r>
        <w:rPr>
          <w:i/>
        </w:rPr>
        <w:tab/>
        <w:t>Source: Nokia</w:t>
      </w:r>
    </w:p>
    <w:p w14:paraId="6F5B73BA"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72E5C" w14:textId="496A5055" w:rsidR="00DB771A" w:rsidRDefault="00DB771A" w:rsidP="00DB771A">
      <w:pPr>
        <w:rPr>
          <w:rFonts w:ascii="Arial" w:hAnsi="Arial" w:cs="Arial"/>
          <w:b/>
          <w:sz w:val="24"/>
        </w:rPr>
      </w:pPr>
      <w:r>
        <w:rPr>
          <w:rFonts w:ascii="Arial" w:hAnsi="Arial" w:cs="Arial"/>
          <w:b/>
          <w:color w:val="0000FF"/>
          <w:sz w:val="24"/>
        </w:rPr>
        <w:t>C3-246551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F1F657A" w14:textId="77777777" w:rsidR="00DB771A" w:rsidRDefault="00DB771A" w:rsidP="00DB771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v18.4.0</w:t>
      </w:r>
      <w:r>
        <w:rPr>
          <w:i/>
        </w:rPr>
        <w:tab/>
        <w:t xml:space="preserve">  CR-0038  rev  Cat: F (Rel-18)</w:t>
      </w:r>
      <w:r>
        <w:rPr>
          <w:i/>
        </w:rPr>
        <w:br/>
      </w:r>
      <w:r>
        <w:rPr>
          <w:i/>
        </w:rPr>
        <w:br/>
      </w:r>
      <w:r>
        <w:rPr>
          <w:i/>
        </w:rPr>
        <w:tab/>
      </w:r>
      <w:r>
        <w:rPr>
          <w:i/>
        </w:rPr>
        <w:tab/>
      </w:r>
      <w:r>
        <w:rPr>
          <w:i/>
        </w:rPr>
        <w:tab/>
      </w:r>
      <w:r>
        <w:rPr>
          <w:i/>
        </w:rPr>
        <w:tab/>
      </w:r>
      <w:r>
        <w:rPr>
          <w:i/>
        </w:rPr>
        <w:tab/>
        <w:t>Source: Huawei</w:t>
      </w:r>
    </w:p>
    <w:p w14:paraId="349DBF84"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75010" w14:textId="1481D4A7" w:rsidR="00DB771A" w:rsidRDefault="00DB771A" w:rsidP="00DB771A">
      <w:pPr>
        <w:rPr>
          <w:rFonts w:ascii="Arial" w:hAnsi="Arial" w:cs="Arial"/>
          <w:b/>
          <w:sz w:val="24"/>
        </w:rPr>
      </w:pPr>
      <w:r>
        <w:rPr>
          <w:rFonts w:ascii="Arial" w:hAnsi="Arial" w:cs="Arial"/>
          <w:b/>
          <w:color w:val="0000FF"/>
          <w:sz w:val="24"/>
        </w:rPr>
        <w:t>C3-246552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CE6942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v18.7.0</w:t>
      </w:r>
      <w:r>
        <w:rPr>
          <w:i/>
        </w:rPr>
        <w:tab/>
        <w:t xml:space="preserve">  CR-0060  rev  Cat: F (Rel-18)</w:t>
      </w:r>
      <w:r>
        <w:rPr>
          <w:i/>
        </w:rPr>
        <w:br/>
      </w:r>
      <w:r>
        <w:rPr>
          <w:i/>
        </w:rPr>
        <w:br/>
      </w:r>
      <w:r>
        <w:rPr>
          <w:i/>
        </w:rPr>
        <w:tab/>
      </w:r>
      <w:r>
        <w:rPr>
          <w:i/>
        </w:rPr>
        <w:tab/>
      </w:r>
      <w:r>
        <w:rPr>
          <w:i/>
        </w:rPr>
        <w:tab/>
      </w:r>
      <w:r>
        <w:rPr>
          <w:i/>
        </w:rPr>
        <w:tab/>
      </w:r>
      <w:r>
        <w:rPr>
          <w:i/>
        </w:rPr>
        <w:tab/>
        <w:t>Source: China Mobile</w:t>
      </w:r>
    </w:p>
    <w:p w14:paraId="5D1AA14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6167F" w14:textId="7958F9DA" w:rsidR="00DB771A" w:rsidRDefault="00DB771A" w:rsidP="00DB771A">
      <w:pPr>
        <w:rPr>
          <w:rFonts w:ascii="Arial" w:hAnsi="Arial" w:cs="Arial"/>
          <w:b/>
          <w:sz w:val="24"/>
        </w:rPr>
      </w:pPr>
      <w:r>
        <w:rPr>
          <w:rFonts w:ascii="Arial" w:hAnsi="Arial" w:cs="Arial"/>
          <w:b/>
          <w:color w:val="0000FF"/>
          <w:sz w:val="24"/>
        </w:rPr>
        <w:t>C3-246553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380703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v18.7.0</w:t>
      </w:r>
      <w:r>
        <w:rPr>
          <w:i/>
        </w:rPr>
        <w:tab/>
        <w:t xml:space="preserve">  CR-0260  rev  Cat: F (Rel-18)</w:t>
      </w:r>
      <w:r>
        <w:rPr>
          <w:i/>
        </w:rPr>
        <w:br/>
      </w:r>
      <w:r>
        <w:rPr>
          <w:i/>
        </w:rPr>
        <w:br/>
      </w:r>
      <w:r>
        <w:rPr>
          <w:i/>
        </w:rPr>
        <w:tab/>
      </w:r>
      <w:r>
        <w:rPr>
          <w:i/>
        </w:rPr>
        <w:tab/>
      </w:r>
      <w:r>
        <w:rPr>
          <w:i/>
        </w:rPr>
        <w:tab/>
      </w:r>
      <w:r>
        <w:rPr>
          <w:i/>
        </w:rPr>
        <w:tab/>
      </w:r>
      <w:r>
        <w:rPr>
          <w:i/>
        </w:rPr>
        <w:tab/>
        <w:t>Source: Samsung</w:t>
      </w:r>
    </w:p>
    <w:p w14:paraId="2F09FF3A"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55973" w14:textId="318A8422" w:rsidR="00DB771A" w:rsidRDefault="00DB771A" w:rsidP="00DB771A">
      <w:pPr>
        <w:rPr>
          <w:rFonts w:ascii="Arial" w:hAnsi="Arial" w:cs="Arial"/>
          <w:b/>
          <w:sz w:val="24"/>
        </w:rPr>
      </w:pPr>
      <w:r>
        <w:rPr>
          <w:rFonts w:ascii="Arial" w:hAnsi="Arial" w:cs="Arial"/>
          <w:b/>
          <w:color w:val="0000FF"/>
          <w:sz w:val="24"/>
        </w:rPr>
        <w:t>C3-246554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143572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v18.7.0</w:t>
      </w:r>
      <w:r>
        <w:rPr>
          <w:i/>
        </w:rPr>
        <w:tab/>
        <w:t xml:space="preserve">  CR-0163  rev  Cat: F (Rel-18)</w:t>
      </w:r>
      <w:r>
        <w:rPr>
          <w:i/>
        </w:rPr>
        <w:br/>
      </w:r>
      <w:r>
        <w:rPr>
          <w:i/>
        </w:rPr>
        <w:br/>
      </w:r>
      <w:r>
        <w:rPr>
          <w:i/>
        </w:rPr>
        <w:tab/>
      </w:r>
      <w:r>
        <w:rPr>
          <w:i/>
        </w:rPr>
        <w:tab/>
      </w:r>
      <w:r>
        <w:rPr>
          <w:i/>
        </w:rPr>
        <w:tab/>
      </w:r>
      <w:r>
        <w:rPr>
          <w:i/>
        </w:rPr>
        <w:tab/>
      </w:r>
      <w:r>
        <w:rPr>
          <w:i/>
        </w:rPr>
        <w:tab/>
        <w:t>Source: Huawei</w:t>
      </w:r>
    </w:p>
    <w:p w14:paraId="7C0EF32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2BFC0" w14:textId="6059E5E2" w:rsidR="00DB771A" w:rsidRDefault="00DB771A" w:rsidP="00DB771A">
      <w:pPr>
        <w:rPr>
          <w:rFonts w:ascii="Arial" w:hAnsi="Arial" w:cs="Arial"/>
          <w:b/>
          <w:sz w:val="24"/>
        </w:rPr>
      </w:pPr>
      <w:r>
        <w:rPr>
          <w:rFonts w:ascii="Arial" w:hAnsi="Arial" w:cs="Arial"/>
          <w:b/>
          <w:color w:val="0000FF"/>
          <w:sz w:val="24"/>
        </w:rPr>
        <w:t>C3-246555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4919E54"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v18.7.0</w:t>
      </w:r>
      <w:r>
        <w:rPr>
          <w:i/>
        </w:rPr>
        <w:tab/>
        <w:t xml:space="preserve">  CR-0225  rev  Cat: F (Rel-18)</w:t>
      </w:r>
      <w:r>
        <w:rPr>
          <w:i/>
        </w:rPr>
        <w:br/>
      </w:r>
      <w:r>
        <w:rPr>
          <w:i/>
        </w:rPr>
        <w:br/>
      </w:r>
      <w:r>
        <w:rPr>
          <w:i/>
        </w:rPr>
        <w:tab/>
      </w:r>
      <w:r>
        <w:rPr>
          <w:i/>
        </w:rPr>
        <w:tab/>
      </w:r>
      <w:r>
        <w:rPr>
          <w:i/>
        </w:rPr>
        <w:tab/>
      </w:r>
      <w:r>
        <w:rPr>
          <w:i/>
        </w:rPr>
        <w:tab/>
      </w:r>
      <w:r>
        <w:rPr>
          <w:i/>
        </w:rPr>
        <w:tab/>
        <w:t>Source: Huawei</w:t>
      </w:r>
    </w:p>
    <w:p w14:paraId="6DC6A43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FEFFD" w14:textId="77777777" w:rsidR="00DB771A" w:rsidRDefault="00DB771A" w:rsidP="00DB771A">
      <w:pPr>
        <w:pStyle w:val="Heading3"/>
      </w:pPr>
      <w:bookmarkStart w:id="21" w:name="_Toc183694945"/>
      <w:r>
        <w:t>6.5</w:t>
      </w:r>
      <w:r>
        <w:tab/>
        <w:t xml:space="preserve">Release 19 </w:t>
      </w:r>
      <w:proofErr w:type="spellStart"/>
      <w:r>
        <w:t>OpenAPI</w:t>
      </w:r>
      <w:proofErr w:type="spellEnd"/>
      <w:r>
        <w:t xml:space="preserve"> Updates</w:t>
      </w:r>
      <w:bookmarkEnd w:id="21"/>
    </w:p>
    <w:p w14:paraId="4C4C3C74" w14:textId="395EBF53" w:rsidR="00DB771A" w:rsidRDefault="00DB771A" w:rsidP="00DB771A">
      <w:pPr>
        <w:rPr>
          <w:rFonts w:ascii="Arial" w:hAnsi="Arial" w:cs="Arial"/>
          <w:b/>
          <w:sz w:val="24"/>
        </w:rPr>
      </w:pPr>
      <w:r>
        <w:rPr>
          <w:rFonts w:ascii="Arial" w:hAnsi="Arial" w:cs="Arial"/>
          <w:b/>
          <w:color w:val="0000FF"/>
          <w:sz w:val="24"/>
        </w:rPr>
        <w:t>C3-246556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5F6365D"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v19.0.0</w:t>
      </w:r>
      <w:r>
        <w:rPr>
          <w:i/>
        </w:rPr>
        <w:tab/>
        <w:t xml:space="preserve">  CR-0384  rev  Cat: F (Rel-19)</w:t>
      </w:r>
      <w:r>
        <w:rPr>
          <w:i/>
        </w:rPr>
        <w:br/>
      </w:r>
      <w:r>
        <w:rPr>
          <w:i/>
        </w:rPr>
        <w:br/>
      </w:r>
      <w:r>
        <w:rPr>
          <w:i/>
        </w:rPr>
        <w:tab/>
      </w:r>
      <w:r>
        <w:rPr>
          <w:i/>
        </w:rPr>
        <w:tab/>
      </w:r>
      <w:r>
        <w:rPr>
          <w:i/>
        </w:rPr>
        <w:tab/>
      </w:r>
      <w:r>
        <w:rPr>
          <w:i/>
        </w:rPr>
        <w:tab/>
      </w:r>
      <w:r>
        <w:rPr>
          <w:i/>
        </w:rPr>
        <w:tab/>
        <w:t>Source: Samsung</w:t>
      </w:r>
    </w:p>
    <w:p w14:paraId="3BBC2CE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EABA8" w14:textId="4C531155" w:rsidR="00DB771A" w:rsidRDefault="00DB771A" w:rsidP="00DB771A">
      <w:pPr>
        <w:rPr>
          <w:rFonts w:ascii="Arial" w:hAnsi="Arial" w:cs="Arial"/>
          <w:b/>
          <w:sz w:val="24"/>
        </w:rPr>
      </w:pPr>
      <w:r>
        <w:rPr>
          <w:rFonts w:ascii="Arial" w:hAnsi="Arial" w:cs="Arial"/>
          <w:b/>
          <w:color w:val="0000FF"/>
          <w:sz w:val="24"/>
        </w:rPr>
        <w:t>C3-246557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40F571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v19.0.0</w:t>
      </w:r>
      <w:r>
        <w:rPr>
          <w:i/>
        </w:rPr>
        <w:tab/>
        <w:t xml:space="preserve">  CR-0060  rev  Cat: F (Rel-19)</w:t>
      </w:r>
      <w:r>
        <w:rPr>
          <w:i/>
        </w:rPr>
        <w:br/>
      </w:r>
      <w:r>
        <w:rPr>
          <w:i/>
        </w:rPr>
        <w:br/>
      </w:r>
      <w:r>
        <w:rPr>
          <w:i/>
        </w:rPr>
        <w:tab/>
      </w:r>
      <w:r>
        <w:rPr>
          <w:i/>
        </w:rPr>
        <w:tab/>
      </w:r>
      <w:r>
        <w:rPr>
          <w:i/>
        </w:rPr>
        <w:tab/>
      </w:r>
      <w:r>
        <w:rPr>
          <w:i/>
        </w:rPr>
        <w:tab/>
      </w:r>
      <w:r>
        <w:rPr>
          <w:i/>
        </w:rPr>
        <w:tab/>
        <w:t>Source: Huawei</w:t>
      </w:r>
    </w:p>
    <w:p w14:paraId="243B4346"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1CC97" w14:textId="15E28820" w:rsidR="00DB771A" w:rsidRDefault="00DB771A" w:rsidP="00DB771A">
      <w:pPr>
        <w:rPr>
          <w:rFonts w:ascii="Arial" w:hAnsi="Arial" w:cs="Arial"/>
          <w:b/>
          <w:sz w:val="24"/>
        </w:rPr>
      </w:pPr>
      <w:r>
        <w:rPr>
          <w:rFonts w:ascii="Arial" w:hAnsi="Arial" w:cs="Arial"/>
          <w:b/>
          <w:color w:val="0000FF"/>
          <w:sz w:val="24"/>
        </w:rPr>
        <w:t>C3-246558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41E7025" w14:textId="77777777" w:rsidR="00DB771A" w:rsidRDefault="00DB771A" w:rsidP="00DB771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v19.0.0</w:t>
      </w:r>
      <w:r>
        <w:rPr>
          <w:i/>
        </w:rPr>
        <w:tab/>
        <w:t xml:space="preserve">  CR-0136  rev  Cat: F (Rel-19)</w:t>
      </w:r>
      <w:r>
        <w:rPr>
          <w:i/>
        </w:rPr>
        <w:br/>
      </w:r>
      <w:r>
        <w:rPr>
          <w:i/>
        </w:rPr>
        <w:br/>
      </w:r>
      <w:r>
        <w:rPr>
          <w:i/>
        </w:rPr>
        <w:tab/>
      </w:r>
      <w:r>
        <w:rPr>
          <w:i/>
        </w:rPr>
        <w:tab/>
      </w:r>
      <w:r>
        <w:rPr>
          <w:i/>
        </w:rPr>
        <w:tab/>
      </w:r>
      <w:r>
        <w:rPr>
          <w:i/>
        </w:rPr>
        <w:tab/>
      </w:r>
      <w:r>
        <w:rPr>
          <w:i/>
        </w:rPr>
        <w:tab/>
        <w:t>Source: Huawei</w:t>
      </w:r>
    </w:p>
    <w:p w14:paraId="06E251BA"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14A0F" w14:textId="694AF2FB" w:rsidR="00DB771A" w:rsidRDefault="00DB771A" w:rsidP="00DB771A">
      <w:pPr>
        <w:rPr>
          <w:rFonts w:ascii="Arial" w:hAnsi="Arial" w:cs="Arial"/>
          <w:b/>
          <w:sz w:val="24"/>
        </w:rPr>
      </w:pPr>
      <w:r>
        <w:rPr>
          <w:rFonts w:ascii="Arial" w:hAnsi="Arial" w:cs="Arial"/>
          <w:b/>
          <w:color w:val="0000FF"/>
          <w:sz w:val="24"/>
        </w:rPr>
        <w:t>C3-246559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04015E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CR-1299  rev  Cat: F (Rel-19)</w:t>
      </w:r>
      <w:r>
        <w:rPr>
          <w:i/>
        </w:rPr>
        <w:br/>
      </w:r>
      <w:r>
        <w:rPr>
          <w:i/>
        </w:rPr>
        <w:br/>
      </w:r>
      <w:r>
        <w:rPr>
          <w:i/>
        </w:rPr>
        <w:tab/>
      </w:r>
      <w:r>
        <w:rPr>
          <w:i/>
        </w:rPr>
        <w:tab/>
      </w:r>
      <w:r>
        <w:rPr>
          <w:i/>
        </w:rPr>
        <w:tab/>
      </w:r>
      <w:r>
        <w:rPr>
          <w:i/>
        </w:rPr>
        <w:tab/>
      </w:r>
      <w:r>
        <w:rPr>
          <w:i/>
        </w:rPr>
        <w:tab/>
        <w:t>Source: Huawei</w:t>
      </w:r>
    </w:p>
    <w:p w14:paraId="45CF909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DDAFD" w14:textId="1F3F626B" w:rsidR="00DB771A" w:rsidRDefault="00DB771A" w:rsidP="00DB771A">
      <w:pPr>
        <w:rPr>
          <w:rFonts w:ascii="Arial" w:hAnsi="Arial" w:cs="Arial"/>
          <w:b/>
          <w:sz w:val="24"/>
        </w:rPr>
      </w:pPr>
      <w:r>
        <w:rPr>
          <w:rFonts w:ascii="Arial" w:hAnsi="Arial" w:cs="Arial"/>
          <w:b/>
          <w:color w:val="0000FF"/>
          <w:sz w:val="24"/>
        </w:rPr>
        <w:t>C3-246560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F2A7D9E"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CR-0709  rev  Cat: F (Rel-19)</w:t>
      </w:r>
      <w:r>
        <w:rPr>
          <w:i/>
        </w:rPr>
        <w:br/>
      </w:r>
      <w:r>
        <w:rPr>
          <w:i/>
        </w:rPr>
        <w:br/>
      </w:r>
      <w:r>
        <w:rPr>
          <w:i/>
        </w:rPr>
        <w:tab/>
      </w:r>
      <w:r>
        <w:rPr>
          <w:i/>
        </w:rPr>
        <w:tab/>
      </w:r>
      <w:r>
        <w:rPr>
          <w:i/>
        </w:rPr>
        <w:tab/>
      </w:r>
      <w:r>
        <w:rPr>
          <w:i/>
        </w:rPr>
        <w:tab/>
      </w:r>
      <w:r>
        <w:rPr>
          <w:i/>
        </w:rPr>
        <w:tab/>
        <w:t>Source: Ericsson</w:t>
      </w:r>
    </w:p>
    <w:p w14:paraId="0F4B02C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18A46" w14:textId="1FB52D99" w:rsidR="00DB771A" w:rsidRDefault="00DB771A" w:rsidP="00DB771A">
      <w:pPr>
        <w:rPr>
          <w:rFonts w:ascii="Arial" w:hAnsi="Arial" w:cs="Arial"/>
          <w:b/>
          <w:sz w:val="24"/>
        </w:rPr>
      </w:pPr>
      <w:r>
        <w:rPr>
          <w:rFonts w:ascii="Arial" w:hAnsi="Arial" w:cs="Arial"/>
          <w:b/>
          <w:color w:val="0000FF"/>
          <w:sz w:val="24"/>
        </w:rPr>
        <w:t>C3-246561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419C9A4"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v19.0.0</w:t>
      </w:r>
      <w:r>
        <w:rPr>
          <w:i/>
        </w:rPr>
        <w:tab/>
        <w:t xml:space="preserve">  CR-0150  rev  Cat: F (Rel-19)</w:t>
      </w:r>
      <w:r>
        <w:rPr>
          <w:i/>
        </w:rPr>
        <w:br/>
      </w:r>
      <w:r>
        <w:rPr>
          <w:i/>
        </w:rPr>
        <w:br/>
      </w:r>
      <w:r>
        <w:rPr>
          <w:i/>
        </w:rPr>
        <w:tab/>
      </w:r>
      <w:r>
        <w:rPr>
          <w:i/>
        </w:rPr>
        <w:tab/>
      </w:r>
      <w:r>
        <w:rPr>
          <w:i/>
        </w:rPr>
        <w:tab/>
      </w:r>
      <w:r>
        <w:rPr>
          <w:i/>
        </w:rPr>
        <w:tab/>
      </w:r>
      <w:r>
        <w:rPr>
          <w:i/>
        </w:rPr>
        <w:tab/>
        <w:t>Source: Huawei</w:t>
      </w:r>
    </w:p>
    <w:p w14:paraId="4E34B05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05ED96" w14:textId="117E962E" w:rsidR="00DB771A" w:rsidRDefault="00DB771A" w:rsidP="00DB771A">
      <w:pPr>
        <w:rPr>
          <w:rFonts w:ascii="Arial" w:hAnsi="Arial" w:cs="Arial"/>
          <w:b/>
          <w:sz w:val="24"/>
        </w:rPr>
      </w:pPr>
      <w:r>
        <w:rPr>
          <w:rFonts w:ascii="Arial" w:hAnsi="Arial" w:cs="Arial"/>
          <w:b/>
          <w:color w:val="0000FF"/>
          <w:sz w:val="24"/>
        </w:rPr>
        <w:t>C3-246562</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externalDocs</w:t>
      </w:r>
      <w:proofErr w:type="spellEnd"/>
      <w:r>
        <w:rPr>
          <w:rFonts w:ascii="Arial" w:hAnsi="Arial" w:cs="Arial"/>
          <w:b/>
          <w:sz w:val="24"/>
        </w:rPr>
        <w:t xml:space="preserve"> fields</w:t>
      </w:r>
    </w:p>
    <w:p w14:paraId="34438F2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v19.0.1</w:t>
      </w:r>
      <w:r>
        <w:rPr>
          <w:i/>
        </w:rPr>
        <w:tab/>
        <w:t xml:space="preserve">  CR-0570  rev  Cat: F (Rel-19)</w:t>
      </w:r>
      <w:r>
        <w:rPr>
          <w:i/>
        </w:rPr>
        <w:br/>
      </w:r>
      <w:r>
        <w:rPr>
          <w:i/>
        </w:rPr>
        <w:br/>
      </w:r>
      <w:r>
        <w:rPr>
          <w:i/>
        </w:rPr>
        <w:tab/>
      </w:r>
      <w:r>
        <w:rPr>
          <w:i/>
        </w:rPr>
        <w:tab/>
      </w:r>
      <w:r>
        <w:rPr>
          <w:i/>
        </w:rPr>
        <w:tab/>
      </w:r>
      <w:r>
        <w:rPr>
          <w:i/>
        </w:rPr>
        <w:tab/>
      </w:r>
      <w:r>
        <w:rPr>
          <w:i/>
        </w:rPr>
        <w:tab/>
        <w:t>Source: Huawei</w:t>
      </w:r>
    </w:p>
    <w:p w14:paraId="4B78FCF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CA0B8" w14:textId="20176496" w:rsidR="00DB771A" w:rsidRDefault="00DB771A" w:rsidP="00DB771A">
      <w:pPr>
        <w:rPr>
          <w:rFonts w:ascii="Arial" w:hAnsi="Arial" w:cs="Arial"/>
          <w:b/>
          <w:sz w:val="24"/>
        </w:rPr>
      </w:pPr>
      <w:r>
        <w:rPr>
          <w:rFonts w:ascii="Arial" w:hAnsi="Arial" w:cs="Arial"/>
          <w:b/>
          <w:color w:val="0000FF"/>
          <w:sz w:val="24"/>
        </w:rPr>
        <w:t>C3-246563</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update of </w:t>
      </w:r>
      <w:proofErr w:type="spellStart"/>
      <w:r>
        <w:rPr>
          <w:rFonts w:ascii="Arial" w:hAnsi="Arial" w:cs="Arial"/>
          <w:b/>
          <w:sz w:val="24"/>
        </w:rPr>
        <w:t>Nudr_DataRepository</w:t>
      </w:r>
      <w:proofErr w:type="spellEnd"/>
      <w:r>
        <w:rPr>
          <w:rFonts w:ascii="Arial" w:hAnsi="Arial" w:cs="Arial"/>
          <w:b/>
          <w:sz w:val="24"/>
        </w:rPr>
        <w:t xml:space="preserve"> API</w:t>
      </w:r>
    </w:p>
    <w:p w14:paraId="55FA70B7" w14:textId="77777777" w:rsidR="00DB771A" w:rsidRDefault="00DB771A" w:rsidP="00DB77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6110ECC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DA400" w14:textId="4A8B8788" w:rsidR="00DB771A" w:rsidRDefault="00DB771A" w:rsidP="00DB771A">
      <w:pPr>
        <w:rPr>
          <w:rFonts w:ascii="Arial" w:hAnsi="Arial" w:cs="Arial"/>
          <w:b/>
          <w:sz w:val="24"/>
        </w:rPr>
      </w:pPr>
      <w:r>
        <w:rPr>
          <w:rFonts w:ascii="Arial" w:hAnsi="Arial" w:cs="Arial"/>
          <w:b/>
          <w:color w:val="0000FF"/>
          <w:sz w:val="24"/>
        </w:rPr>
        <w:t>C3-246564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C8054D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CR-0992  rev  Cat: F (Rel-19)</w:t>
      </w:r>
      <w:r>
        <w:rPr>
          <w:i/>
        </w:rPr>
        <w:br/>
      </w:r>
      <w:r>
        <w:rPr>
          <w:i/>
        </w:rPr>
        <w:br/>
      </w:r>
      <w:r>
        <w:rPr>
          <w:i/>
        </w:rPr>
        <w:tab/>
      </w:r>
      <w:r>
        <w:rPr>
          <w:i/>
        </w:rPr>
        <w:tab/>
      </w:r>
      <w:r>
        <w:rPr>
          <w:i/>
        </w:rPr>
        <w:tab/>
      </w:r>
      <w:r>
        <w:rPr>
          <w:i/>
        </w:rPr>
        <w:tab/>
      </w:r>
      <w:r>
        <w:rPr>
          <w:i/>
        </w:rPr>
        <w:tab/>
        <w:t>Source: China Mobile</w:t>
      </w:r>
    </w:p>
    <w:p w14:paraId="3D38CD2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289BD0" w14:textId="383C2762" w:rsidR="00DB771A" w:rsidRDefault="00DB771A" w:rsidP="00DB771A">
      <w:pPr>
        <w:rPr>
          <w:rFonts w:ascii="Arial" w:hAnsi="Arial" w:cs="Arial"/>
          <w:b/>
          <w:sz w:val="24"/>
        </w:rPr>
      </w:pPr>
      <w:r>
        <w:rPr>
          <w:rFonts w:ascii="Arial" w:hAnsi="Arial" w:cs="Arial"/>
          <w:b/>
          <w:color w:val="0000FF"/>
          <w:sz w:val="24"/>
        </w:rPr>
        <w:t>C3-246565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664E90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CR-1467  rev  Cat: F (Rel-19)</w:t>
      </w:r>
      <w:r>
        <w:rPr>
          <w:i/>
        </w:rPr>
        <w:br/>
      </w:r>
      <w:r>
        <w:rPr>
          <w:i/>
        </w:rPr>
        <w:br/>
      </w:r>
      <w:r>
        <w:rPr>
          <w:i/>
        </w:rPr>
        <w:tab/>
      </w:r>
      <w:r>
        <w:rPr>
          <w:i/>
        </w:rPr>
        <w:tab/>
      </w:r>
      <w:r>
        <w:rPr>
          <w:i/>
        </w:rPr>
        <w:tab/>
      </w:r>
      <w:r>
        <w:rPr>
          <w:i/>
        </w:rPr>
        <w:tab/>
      </w:r>
      <w:r>
        <w:rPr>
          <w:i/>
        </w:rPr>
        <w:tab/>
        <w:t>Source: Huawei</w:t>
      </w:r>
    </w:p>
    <w:p w14:paraId="7F53B5ED" w14:textId="77777777" w:rsidR="00DB771A" w:rsidRDefault="00DB771A" w:rsidP="00DB771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80DD9" w14:textId="00BE604F" w:rsidR="00DB771A" w:rsidRDefault="00DB771A" w:rsidP="00DB771A">
      <w:pPr>
        <w:rPr>
          <w:rFonts w:ascii="Arial" w:hAnsi="Arial" w:cs="Arial"/>
          <w:b/>
          <w:sz w:val="24"/>
        </w:rPr>
      </w:pPr>
      <w:r>
        <w:rPr>
          <w:rFonts w:ascii="Arial" w:hAnsi="Arial" w:cs="Arial"/>
          <w:b/>
          <w:color w:val="0000FF"/>
          <w:sz w:val="24"/>
        </w:rPr>
        <w:t>C3-246566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AA5EAC4"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CR-0387  rev  Cat: F (Rel-19)</w:t>
      </w:r>
      <w:r>
        <w:rPr>
          <w:i/>
        </w:rPr>
        <w:br/>
      </w:r>
      <w:r>
        <w:rPr>
          <w:i/>
        </w:rPr>
        <w:br/>
      </w:r>
      <w:r>
        <w:rPr>
          <w:i/>
        </w:rPr>
        <w:tab/>
      </w:r>
      <w:r>
        <w:rPr>
          <w:i/>
        </w:rPr>
        <w:tab/>
      </w:r>
      <w:r>
        <w:rPr>
          <w:i/>
        </w:rPr>
        <w:tab/>
      </w:r>
      <w:r>
        <w:rPr>
          <w:i/>
        </w:rPr>
        <w:tab/>
      </w:r>
      <w:r>
        <w:rPr>
          <w:i/>
        </w:rPr>
        <w:tab/>
        <w:t>Source: Nokia</w:t>
      </w:r>
    </w:p>
    <w:p w14:paraId="40C115C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13B76" w14:textId="04314D85" w:rsidR="00DB771A" w:rsidRDefault="00DB771A" w:rsidP="00DB771A">
      <w:pPr>
        <w:rPr>
          <w:rFonts w:ascii="Arial" w:hAnsi="Arial" w:cs="Arial"/>
          <w:b/>
          <w:sz w:val="24"/>
        </w:rPr>
      </w:pPr>
      <w:r>
        <w:rPr>
          <w:rFonts w:ascii="Arial" w:hAnsi="Arial" w:cs="Arial"/>
          <w:b/>
          <w:color w:val="0000FF"/>
          <w:sz w:val="24"/>
        </w:rPr>
        <w:t>C3-246567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2DE3AC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v19.0.0</w:t>
      </w:r>
      <w:r>
        <w:rPr>
          <w:i/>
        </w:rPr>
        <w:tab/>
        <w:t xml:space="preserve">  CR-0061  rev  Cat: F (Rel-19)</w:t>
      </w:r>
      <w:r>
        <w:rPr>
          <w:i/>
        </w:rPr>
        <w:br/>
      </w:r>
      <w:r>
        <w:rPr>
          <w:i/>
        </w:rPr>
        <w:br/>
      </w:r>
      <w:r>
        <w:rPr>
          <w:i/>
        </w:rPr>
        <w:tab/>
      </w:r>
      <w:r>
        <w:rPr>
          <w:i/>
        </w:rPr>
        <w:tab/>
      </w:r>
      <w:r>
        <w:rPr>
          <w:i/>
        </w:rPr>
        <w:tab/>
      </w:r>
      <w:r>
        <w:rPr>
          <w:i/>
        </w:rPr>
        <w:tab/>
      </w:r>
      <w:r>
        <w:rPr>
          <w:i/>
        </w:rPr>
        <w:tab/>
        <w:t>Source: China Mobile</w:t>
      </w:r>
    </w:p>
    <w:p w14:paraId="428DFC44"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02B38" w14:textId="766C2533" w:rsidR="00DB771A" w:rsidRDefault="00DB771A" w:rsidP="00DB771A">
      <w:pPr>
        <w:rPr>
          <w:rFonts w:ascii="Arial" w:hAnsi="Arial" w:cs="Arial"/>
          <w:b/>
          <w:sz w:val="24"/>
        </w:rPr>
      </w:pPr>
      <w:r>
        <w:rPr>
          <w:rFonts w:ascii="Arial" w:hAnsi="Arial" w:cs="Arial"/>
          <w:b/>
          <w:color w:val="0000FF"/>
          <w:sz w:val="24"/>
        </w:rPr>
        <w:t>C3-246568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ACF0E6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CR-0034  rev  Cat: F (Rel-19)</w:t>
      </w:r>
      <w:r>
        <w:rPr>
          <w:i/>
        </w:rPr>
        <w:br/>
      </w:r>
      <w:r>
        <w:rPr>
          <w:i/>
        </w:rPr>
        <w:br/>
      </w:r>
      <w:r>
        <w:rPr>
          <w:i/>
        </w:rPr>
        <w:tab/>
      </w:r>
      <w:r>
        <w:rPr>
          <w:i/>
        </w:rPr>
        <w:tab/>
      </w:r>
      <w:r>
        <w:rPr>
          <w:i/>
        </w:rPr>
        <w:tab/>
      </w:r>
      <w:r>
        <w:rPr>
          <w:i/>
        </w:rPr>
        <w:tab/>
      </w:r>
      <w:r>
        <w:rPr>
          <w:i/>
        </w:rPr>
        <w:tab/>
        <w:t>Source: Huawei</w:t>
      </w:r>
    </w:p>
    <w:p w14:paraId="36395CB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5A42C4" w14:textId="67F2FDE9" w:rsidR="00DB771A" w:rsidRDefault="00DB771A" w:rsidP="00DB771A">
      <w:pPr>
        <w:rPr>
          <w:rFonts w:ascii="Arial" w:hAnsi="Arial" w:cs="Arial"/>
          <w:b/>
          <w:sz w:val="24"/>
        </w:rPr>
      </w:pPr>
      <w:r>
        <w:rPr>
          <w:rFonts w:ascii="Arial" w:hAnsi="Arial" w:cs="Arial"/>
          <w:b/>
          <w:color w:val="0000FF"/>
          <w:sz w:val="24"/>
        </w:rPr>
        <w:t>C3-246569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8683853"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CR-0353  rev  Cat: F (Rel-19)</w:t>
      </w:r>
      <w:r>
        <w:rPr>
          <w:i/>
        </w:rPr>
        <w:br/>
      </w:r>
      <w:r>
        <w:rPr>
          <w:i/>
        </w:rPr>
        <w:br/>
      </w:r>
      <w:r>
        <w:rPr>
          <w:i/>
        </w:rPr>
        <w:tab/>
      </w:r>
      <w:r>
        <w:rPr>
          <w:i/>
        </w:rPr>
        <w:tab/>
      </w:r>
      <w:r>
        <w:rPr>
          <w:i/>
        </w:rPr>
        <w:tab/>
      </w:r>
      <w:r>
        <w:rPr>
          <w:i/>
        </w:rPr>
        <w:tab/>
      </w:r>
      <w:r>
        <w:rPr>
          <w:i/>
        </w:rPr>
        <w:tab/>
        <w:t>Source: Samsung</w:t>
      </w:r>
    </w:p>
    <w:p w14:paraId="7D6BBA6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FDD51" w14:textId="5F67B985" w:rsidR="00DB771A" w:rsidRDefault="00DB771A" w:rsidP="00DB771A">
      <w:pPr>
        <w:rPr>
          <w:rFonts w:ascii="Arial" w:hAnsi="Arial" w:cs="Arial"/>
          <w:b/>
          <w:sz w:val="24"/>
        </w:rPr>
      </w:pPr>
      <w:r>
        <w:rPr>
          <w:rFonts w:ascii="Arial" w:hAnsi="Arial" w:cs="Arial"/>
          <w:b/>
          <w:color w:val="0000FF"/>
          <w:sz w:val="24"/>
        </w:rPr>
        <w:t>C3-246570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06C5B4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CR-0261  rev  Cat: F (Rel-19)</w:t>
      </w:r>
      <w:r>
        <w:rPr>
          <w:i/>
        </w:rPr>
        <w:br/>
      </w:r>
      <w:r>
        <w:rPr>
          <w:i/>
        </w:rPr>
        <w:br/>
      </w:r>
      <w:r>
        <w:rPr>
          <w:i/>
        </w:rPr>
        <w:tab/>
      </w:r>
      <w:r>
        <w:rPr>
          <w:i/>
        </w:rPr>
        <w:tab/>
      </w:r>
      <w:r>
        <w:rPr>
          <w:i/>
        </w:rPr>
        <w:tab/>
      </w:r>
      <w:r>
        <w:rPr>
          <w:i/>
        </w:rPr>
        <w:tab/>
      </w:r>
      <w:r>
        <w:rPr>
          <w:i/>
        </w:rPr>
        <w:tab/>
        <w:t>Source: Samsung</w:t>
      </w:r>
    </w:p>
    <w:p w14:paraId="0758B01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D8250" w14:textId="021B047F" w:rsidR="00DB771A" w:rsidRDefault="00DB771A" w:rsidP="00DB771A">
      <w:pPr>
        <w:rPr>
          <w:rFonts w:ascii="Arial" w:hAnsi="Arial" w:cs="Arial"/>
          <w:b/>
          <w:sz w:val="24"/>
        </w:rPr>
      </w:pPr>
      <w:r>
        <w:rPr>
          <w:rFonts w:ascii="Arial" w:hAnsi="Arial" w:cs="Arial"/>
          <w:b/>
          <w:color w:val="0000FF"/>
          <w:sz w:val="24"/>
        </w:rPr>
        <w:t>C3-246571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29A24ED"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v19.0.1</w:t>
      </w:r>
      <w:r>
        <w:rPr>
          <w:i/>
        </w:rPr>
        <w:tab/>
        <w:t xml:space="preserve">  CR-0164  rev  Cat: F (Rel-19)</w:t>
      </w:r>
      <w:r>
        <w:rPr>
          <w:i/>
        </w:rPr>
        <w:br/>
      </w:r>
      <w:r>
        <w:rPr>
          <w:i/>
        </w:rPr>
        <w:br/>
      </w:r>
      <w:r>
        <w:rPr>
          <w:i/>
        </w:rPr>
        <w:tab/>
      </w:r>
      <w:r>
        <w:rPr>
          <w:i/>
        </w:rPr>
        <w:tab/>
      </w:r>
      <w:r>
        <w:rPr>
          <w:i/>
        </w:rPr>
        <w:tab/>
      </w:r>
      <w:r>
        <w:rPr>
          <w:i/>
        </w:rPr>
        <w:tab/>
      </w:r>
      <w:r>
        <w:rPr>
          <w:i/>
        </w:rPr>
        <w:tab/>
        <w:t>Source: Huawei</w:t>
      </w:r>
    </w:p>
    <w:p w14:paraId="363C4656"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DEE4C" w14:textId="11A15706" w:rsidR="00DB771A" w:rsidRDefault="00DB771A" w:rsidP="00DB771A">
      <w:pPr>
        <w:rPr>
          <w:rFonts w:ascii="Arial" w:hAnsi="Arial" w:cs="Arial"/>
          <w:b/>
          <w:sz w:val="24"/>
        </w:rPr>
      </w:pPr>
      <w:r>
        <w:rPr>
          <w:rFonts w:ascii="Arial" w:hAnsi="Arial" w:cs="Arial"/>
          <w:b/>
          <w:color w:val="0000FF"/>
          <w:sz w:val="24"/>
        </w:rPr>
        <w:t>C3-246572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0C1742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v19.0.0</w:t>
      </w:r>
      <w:r>
        <w:rPr>
          <w:i/>
        </w:rPr>
        <w:tab/>
        <w:t xml:space="preserve">  CR-0111  rev  Cat: F (Rel-19)</w:t>
      </w:r>
      <w:r>
        <w:rPr>
          <w:i/>
        </w:rPr>
        <w:br/>
      </w:r>
      <w:r>
        <w:rPr>
          <w:i/>
        </w:rPr>
        <w:br/>
      </w:r>
      <w:r>
        <w:rPr>
          <w:i/>
        </w:rPr>
        <w:tab/>
      </w:r>
      <w:r>
        <w:rPr>
          <w:i/>
        </w:rPr>
        <w:tab/>
      </w:r>
      <w:r>
        <w:rPr>
          <w:i/>
        </w:rPr>
        <w:tab/>
      </w:r>
      <w:r>
        <w:rPr>
          <w:i/>
        </w:rPr>
        <w:tab/>
      </w:r>
      <w:r>
        <w:rPr>
          <w:i/>
        </w:rPr>
        <w:tab/>
        <w:t>Source: Huawei</w:t>
      </w:r>
    </w:p>
    <w:p w14:paraId="5D24F7B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937B6" w14:textId="4BE9A091" w:rsidR="00DB771A" w:rsidRDefault="00DB771A" w:rsidP="00DB771A">
      <w:pPr>
        <w:rPr>
          <w:rFonts w:ascii="Arial" w:hAnsi="Arial" w:cs="Arial"/>
          <w:b/>
          <w:sz w:val="24"/>
        </w:rPr>
      </w:pPr>
      <w:r>
        <w:rPr>
          <w:rFonts w:ascii="Arial" w:hAnsi="Arial" w:cs="Arial"/>
          <w:b/>
          <w:color w:val="0000FF"/>
          <w:sz w:val="24"/>
        </w:rPr>
        <w:lastRenderedPageBreak/>
        <w:t>C3-246573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7FFAF9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v19.0.0</w:t>
      </w:r>
      <w:r>
        <w:rPr>
          <w:i/>
        </w:rPr>
        <w:tab/>
        <w:t xml:space="preserve">  CR-0102  rev  Cat: F (Rel-19)</w:t>
      </w:r>
      <w:r>
        <w:rPr>
          <w:i/>
        </w:rPr>
        <w:br/>
      </w:r>
      <w:r>
        <w:rPr>
          <w:i/>
        </w:rPr>
        <w:br/>
      </w:r>
      <w:r>
        <w:rPr>
          <w:i/>
        </w:rPr>
        <w:tab/>
      </w:r>
      <w:r>
        <w:rPr>
          <w:i/>
        </w:rPr>
        <w:tab/>
      </w:r>
      <w:r>
        <w:rPr>
          <w:i/>
        </w:rPr>
        <w:tab/>
      </w:r>
      <w:r>
        <w:rPr>
          <w:i/>
        </w:rPr>
        <w:tab/>
      </w:r>
      <w:r>
        <w:rPr>
          <w:i/>
        </w:rPr>
        <w:tab/>
        <w:t>Source: China Mobile</w:t>
      </w:r>
    </w:p>
    <w:p w14:paraId="010AEC4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F71BB" w14:textId="492F2E62" w:rsidR="00DB771A" w:rsidRDefault="00DB771A" w:rsidP="00DB771A">
      <w:pPr>
        <w:rPr>
          <w:rFonts w:ascii="Arial" w:hAnsi="Arial" w:cs="Arial"/>
          <w:b/>
          <w:sz w:val="24"/>
        </w:rPr>
      </w:pPr>
      <w:r>
        <w:rPr>
          <w:rFonts w:ascii="Arial" w:hAnsi="Arial" w:cs="Arial"/>
          <w:b/>
          <w:color w:val="0000FF"/>
          <w:sz w:val="24"/>
        </w:rPr>
        <w:t>C3-246574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9C15EFE"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v19.0.0</w:t>
      </w:r>
      <w:r>
        <w:rPr>
          <w:i/>
        </w:rPr>
        <w:tab/>
        <w:t xml:space="preserve">  CR-0077  rev  Cat: F (Rel-19)</w:t>
      </w:r>
      <w:r>
        <w:rPr>
          <w:i/>
        </w:rPr>
        <w:br/>
      </w:r>
      <w:r>
        <w:rPr>
          <w:i/>
        </w:rPr>
        <w:br/>
      </w:r>
      <w:r>
        <w:rPr>
          <w:i/>
        </w:rPr>
        <w:tab/>
      </w:r>
      <w:r>
        <w:rPr>
          <w:i/>
        </w:rPr>
        <w:tab/>
      </w:r>
      <w:r>
        <w:rPr>
          <w:i/>
        </w:rPr>
        <w:tab/>
      </w:r>
      <w:r>
        <w:rPr>
          <w:i/>
        </w:rPr>
        <w:tab/>
      </w:r>
      <w:r>
        <w:rPr>
          <w:i/>
        </w:rPr>
        <w:tab/>
        <w:t>Source: China Mobile</w:t>
      </w:r>
    </w:p>
    <w:p w14:paraId="1644A31A"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1E0D0" w14:textId="2F9A3906" w:rsidR="00DB771A" w:rsidRDefault="00DB771A" w:rsidP="00DB771A">
      <w:pPr>
        <w:rPr>
          <w:rFonts w:ascii="Arial" w:hAnsi="Arial" w:cs="Arial"/>
          <w:b/>
          <w:sz w:val="24"/>
        </w:rPr>
      </w:pPr>
      <w:r>
        <w:rPr>
          <w:rFonts w:ascii="Arial" w:hAnsi="Arial" w:cs="Arial"/>
          <w:b/>
          <w:color w:val="0000FF"/>
          <w:sz w:val="24"/>
        </w:rPr>
        <w:t>C3-246575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B3ED125"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v19.0.0</w:t>
      </w:r>
      <w:r>
        <w:rPr>
          <w:i/>
        </w:rPr>
        <w:tab/>
        <w:t xml:space="preserve">  CR-0226  rev  Cat: F (Rel-19)</w:t>
      </w:r>
      <w:r>
        <w:rPr>
          <w:i/>
        </w:rPr>
        <w:br/>
      </w:r>
      <w:r>
        <w:rPr>
          <w:i/>
        </w:rPr>
        <w:br/>
      </w:r>
      <w:r>
        <w:rPr>
          <w:i/>
        </w:rPr>
        <w:tab/>
      </w:r>
      <w:r>
        <w:rPr>
          <w:i/>
        </w:rPr>
        <w:tab/>
      </w:r>
      <w:r>
        <w:rPr>
          <w:i/>
        </w:rPr>
        <w:tab/>
      </w:r>
      <w:r>
        <w:rPr>
          <w:i/>
        </w:rPr>
        <w:tab/>
      </w:r>
      <w:r>
        <w:rPr>
          <w:i/>
        </w:rPr>
        <w:tab/>
        <w:t>Source: Huawei</w:t>
      </w:r>
    </w:p>
    <w:p w14:paraId="73C0A05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EEC18" w14:textId="4C73D7FE" w:rsidR="00DB771A" w:rsidRDefault="00DB771A" w:rsidP="00DB771A">
      <w:pPr>
        <w:rPr>
          <w:rFonts w:ascii="Arial" w:hAnsi="Arial" w:cs="Arial"/>
          <w:b/>
          <w:sz w:val="24"/>
        </w:rPr>
      </w:pPr>
      <w:r>
        <w:rPr>
          <w:rFonts w:ascii="Arial" w:hAnsi="Arial" w:cs="Arial"/>
          <w:b/>
          <w:color w:val="0000FF"/>
          <w:sz w:val="24"/>
        </w:rPr>
        <w:t>C3-246576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F9D65BE"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29.255 v18.4.0</w:t>
      </w:r>
      <w:r>
        <w:rPr>
          <w:i/>
        </w:rPr>
        <w:tab/>
        <w:t xml:space="preserve">  CR-0037  rev  Cat: F (Rel-19)</w:t>
      </w:r>
      <w:r>
        <w:rPr>
          <w:i/>
        </w:rPr>
        <w:br/>
      </w:r>
      <w:r>
        <w:rPr>
          <w:i/>
        </w:rPr>
        <w:br/>
      </w:r>
      <w:r>
        <w:rPr>
          <w:i/>
        </w:rPr>
        <w:tab/>
      </w:r>
      <w:r>
        <w:rPr>
          <w:i/>
        </w:rPr>
        <w:tab/>
      </w:r>
      <w:r>
        <w:rPr>
          <w:i/>
        </w:rPr>
        <w:tab/>
      </w:r>
      <w:r>
        <w:rPr>
          <w:i/>
        </w:rPr>
        <w:tab/>
      </w:r>
      <w:r>
        <w:rPr>
          <w:i/>
        </w:rPr>
        <w:tab/>
        <w:t>Source: Qualcomm</w:t>
      </w:r>
    </w:p>
    <w:p w14:paraId="40D49AD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BE46E8" w14:textId="1D5C87BB" w:rsidR="00DB771A" w:rsidRDefault="00DB771A" w:rsidP="00DB771A">
      <w:pPr>
        <w:rPr>
          <w:rFonts w:ascii="Arial" w:hAnsi="Arial" w:cs="Arial"/>
          <w:b/>
          <w:sz w:val="24"/>
        </w:rPr>
      </w:pPr>
      <w:r>
        <w:rPr>
          <w:rFonts w:ascii="Arial" w:hAnsi="Arial" w:cs="Arial"/>
          <w:b/>
          <w:color w:val="0000FF"/>
          <w:sz w:val="24"/>
        </w:rPr>
        <w:t>C3-246579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E6CBD8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v19.0.0</w:t>
      </w:r>
      <w:r>
        <w:rPr>
          <w:i/>
        </w:rPr>
        <w:tab/>
        <w:t xml:space="preserve">  CR-0308  rev  Cat: F (Rel-19)</w:t>
      </w:r>
      <w:r>
        <w:rPr>
          <w:i/>
        </w:rPr>
        <w:br/>
      </w:r>
      <w:r>
        <w:rPr>
          <w:i/>
        </w:rPr>
        <w:br/>
      </w:r>
      <w:r>
        <w:rPr>
          <w:i/>
        </w:rPr>
        <w:tab/>
      </w:r>
      <w:r>
        <w:rPr>
          <w:i/>
        </w:rPr>
        <w:tab/>
      </w:r>
      <w:r>
        <w:rPr>
          <w:i/>
        </w:rPr>
        <w:tab/>
      </w:r>
      <w:r>
        <w:rPr>
          <w:i/>
        </w:rPr>
        <w:tab/>
      </w:r>
      <w:r>
        <w:rPr>
          <w:i/>
        </w:rPr>
        <w:tab/>
        <w:t>Source: Nokia</w:t>
      </w:r>
    </w:p>
    <w:p w14:paraId="4DE26D21"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2FBDF" w14:textId="3BFFA86B" w:rsidR="00DB771A" w:rsidRDefault="00DB771A" w:rsidP="00DB771A">
      <w:pPr>
        <w:rPr>
          <w:rFonts w:ascii="Arial" w:hAnsi="Arial" w:cs="Arial"/>
          <w:b/>
          <w:sz w:val="24"/>
        </w:rPr>
      </w:pPr>
      <w:r>
        <w:rPr>
          <w:rFonts w:ascii="Arial" w:hAnsi="Arial" w:cs="Arial"/>
          <w:b/>
          <w:color w:val="0000FF"/>
          <w:sz w:val="24"/>
        </w:rPr>
        <w:t>C3-246580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899F60E"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CR-0897  rev  Cat: F (Rel-19)</w:t>
      </w:r>
      <w:r>
        <w:rPr>
          <w:i/>
        </w:rPr>
        <w:br/>
      </w:r>
      <w:r>
        <w:rPr>
          <w:i/>
        </w:rPr>
        <w:br/>
      </w:r>
      <w:r>
        <w:rPr>
          <w:i/>
        </w:rPr>
        <w:tab/>
      </w:r>
      <w:r>
        <w:rPr>
          <w:i/>
        </w:rPr>
        <w:tab/>
      </w:r>
      <w:r>
        <w:rPr>
          <w:i/>
        </w:rPr>
        <w:tab/>
      </w:r>
      <w:r>
        <w:rPr>
          <w:i/>
        </w:rPr>
        <w:tab/>
      </w:r>
      <w:r>
        <w:rPr>
          <w:i/>
        </w:rPr>
        <w:tab/>
        <w:t>Source: Huawei</w:t>
      </w:r>
    </w:p>
    <w:p w14:paraId="3965901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4F079" w14:textId="545F1DFA" w:rsidR="00DB771A" w:rsidRDefault="00DB771A" w:rsidP="00DB771A">
      <w:pPr>
        <w:rPr>
          <w:rFonts w:ascii="Arial" w:hAnsi="Arial" w:cs="Arial"/>
          <w:b/>
          <w:sz w:val="24"/>
        </w:rPr>
      </w:pPr>
      <w:r>
        <w:rPr>
          <w:rFonts w:ascii="Arial" w:hAnsi="Arial" w:cs="Arial"/>
          <w:b/>
          <w:color w:val="0000FF"/>
          <w:sz w:val="24"/>
        </w:rPr>
        <w:t>C3-246581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A994E53"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v19.0.0</w:t>
      </w:r>
      <w:r>
        <w:rPr>
          <w:i/>
        </w:rPr>
        <w:tab/>
        <w:t xml:space="preserve">  CR-0054  rev  Cat: F (Rel-19)</w:t>
      </w:r>
      <w:r>
        <w:rPr>
          <w:i/>
        </w:rPr>
        <w:br/>
      </w:r>
      <w:r>
        <w:rPr>
          <w:i/>
        </w:rPr>
        <w:br/>
      </w:r>
      <w:r>
        <w:rPr>
          <w:i/>
        </w:rPr>
        <w:tab/>
      </w:r>
      <w:r>
        <w:rPr>
          <w:i/>
        </w:rPr>
        <w:tab/>
      </w:r>
      <w:r>
        <w:rPr>
          <w:i/>
        </w:rPr>
        <w:tab/>
      </w:r>
      <w:r>
        <w:rPr>
          <w:i/>
        </w:rPr>
        <w:tab/>
      </w:r>
      <w:r>
        <w:rPr>
          <w:i/>
        </w:rPr>
        <w:tab/>
        <w:t>Source: China Mobile</w:t>
      </w:r>
    </w:p>
    <w:p w14:paraId="4242035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1124A" w14:textId="77777777" w:rsidR="00DB771A" w:rsidRDefault="00DB771A" w:rsidP="00DB771A">
      <w:pPr>
        <w:pStyle w:val="Heading2"/>
      </w:pPr>
      <w:bookmarkStart w:id="22" w:name="_Toc183694946"/>
      <w:r>
        <w:lastRenderedPageBreak/>
        <w:t>7</w:t>
      </w:r>
      <w:r>
        <w:tab/>
        <w:t>void</w:t>
      </w:r>
      <w:bookmarkEnd w:id="22"/>
    </w:p>
    <w:p w14:paraId="4AE2EC66" w14:textId="77777777" w:rsidR="00DB771A" w:rsidRDefault="00DB771A" w:rsidP="00DB771A">
      <w:pPr>
        <w:pStyle w:val="Heading2"/>
      </w:pPr>
      <w:bookmarkStart w:id="23" w:name="_Toc183694947"/>
      <w:r>
        <w:t>8</w:t>
      </w:r>
      <w:r>
        <w:tab/>
        <w:t>Release 8 and earlier</w:t>
      </w:r>
      <w:bookmarkEnd w:id="23"/>
    </w:p>
    <w:p w14:paraId="092890E3" w14:textId="77777777" w:rsidR="00DB771A" w:rsidRDefault="00DB771A" w:rsidP="00DB771A">
      <w:pPr>
        <w:pStyle w:val="Heading2"/>
      </w:pPr>
      <w:bookmarkStart w:id="24" w:name="_Toc183694948"/>
      <w:r>
        <w:t>9</w:t>
      </w:r>
      <w:r>
        <w:tab/>
        <w:t>Release 9</w:t>
      </w:r>
      <w:bookmarkEnd w:id="24"/>
    </w:p>
    <w:p w14:paraId="7B77117F" w14:textId="77777777" w:rsidR="00DB771A" w:rsidRDefault="00DB771A" w:rsidP="00DB771A">
      <w:pPr>
        <w:pStyle w:val="Heading3"/>
      </w:pPr>
      <w:bookmarkStart w:id="25" w:name="_Toc183694949"/>
      <w:r>
        <w:t>9.1</w:t>
      </w:r>
      <w:r>
        <w:tab/>
        <w:t>Release 9 IMS/CS Work Items [IMS-CCR-IWIP], [IMS-CCR-IWCS], [FBI], [</w:t>
      </w:r>
      <w:proofErr w:type="spellStart"/>
      <w:r>
        <w:t>ExtSIPI</w:t>
      </w:r>
      <w:proofErr w:type="spellEnd"/>
      <w:r>
        <w:t>], [</w:t>
      </w:r>
      <w:proofErr w:type="spellStart"/>
      <w:r>
        <w:t>SIP_Nc</w:t>
      </w:r>
      <w:proofErr w:type="spellEnd"/>
      <w:r>
        <w:t>], [CS-IBCF], [IMS_IBCF], [II-NNI], [</w:t>
      </w:r>
      <w:proofErr w:type="spellStart"/>
      <w:r>
        <w:t>eIMS_RP</w:t>
      </w:r>
      <w:proofErr w:type="spellEnd"/>
      <w:r>
        <w:t>], [IMS_EMER_GPRS_EPS-SRVCC], [MEDIASEC_CORE],[TEI9] – IMS/CS</w:t>
      </w:r>
      <w:bookmarkEnd w:id="25"/>
    </w:p>
    <w:p w14:paraId="3FD906A0" w14:textId="77777777" w:rsidR="00DB771A" w:rsidRDefault="00DB771A" w:rsidP="00DB771A">
      <w:pPr>
        <w:pStyle w:val="Heading3"/>
      </w:pPr>
      <w:bookmarkStart w:id="26" w:name="_Toc183694950"/>
      <w:r>
        <w:t>9.2</w:t>
      </w:r>
      <w:r>
        <w:tab/>
        <w:t>Release 9 Packet Core Work Items [MBMS], [SAES-St3-PCC], [MBMS_EPS], [IMS_EMER_GPRS_EPS], [PCC-</w:t>
      </w:r>
      <w:proofErr w:type="spellStart"/>
      <w:r>
        <w:t>Enh</w:t>
      </w:r>
      <w:proofErr w:type="spellEnd"/>
      <w:r>
        <w:t>], [TEI9] - PC</w:t>
      </w:r>
      <w:bookmarkEnd w:id="26"/>
    </w:p>
    <w:p w14:paraId="446D4A41" w14:textId="77777777" w:rsidR="00DB771A" w:rsidRDefault="00DB771A" w:rsidP="00DB771A">
      <w:pPr>
        <w:pStyle w:val="Heading2"/>
      </w:pPr>
      <w:bookmarkStart w:id="27" w:name="_Toc183694951"/>
      <w:r>
        <w:t>10</w:t>
      </w:r>
      <w:r>
        <w:tab/>
        <w:t>Release 10</w:t>
      </w:r>
      <w:bookmarkEnd w:id="27"/>
    </w:p>
    <w:p w14:paraId="6D72FA32" w14:textId="77777777" w:rsidR="00DB771A" w:rsidRDefault="00DB771A" w:rsidP="00DB771A">
      <w:pPr>
        <w:pStyle w:val="Heading3"/>
      </w:pPr>
      <w:bookmarkStart w:id="28" w:name="_Toc183694952"/>
      <w:r>
        <w:t>10.1</w:t>
      </w:r>
      <w:r>
        <w:tab/>
        <w:t>Release 10 IMS/CS Work Items [IMS-CCR-IWIP], [IMS-CCR-IWCS], [CPM-SMS], [OMR], [II-NNI2], [CCNL], [ECSRA_LAA-CN] – IMS/CS, [NNI_DV], [CIIC_ES], [TEI10] – IMS/CS</w:t>
      </w:r>
      <w:bookmarkEnd w:id="28"/>
    </w:p>
    <w:p w14:paraId="533BA1ED" w14:textId="77777777" w:rsidR="00DB771A" w:rsidRDefault="00DB771A" w:rsidP="00DB771A">
      <w:pPr>
        <w:pStyle w:val="Heading3"/>
      </w:pPr>
      <w:bookmarkStart w:id="29" w:name="_Toc183694953"/>
      <w:r>
        <w:t>10.2</w:t>
      </w:r>
      <w:r>
        <w:tab/>
        <w:t>Release 10 Packet Core Work Items [SAES-St3-PCC], [SAES-St3-intwk], [MBMS_EPS], [PCC-</w:t>
      </w:r>
      <w:proofErr w:type="spellStart"/>
      <w:r>
        <w:t>Enh</w:t>
      </w:r>
      <w:proofErr w:type="spellEnd"/>
      <w:r>
        <w:t>], [IFOM-CT], [ECSRA_LAA-CN] – PCC, [SMOG-St3], [</w:t>
      </w:r>
      <w:proofErr w:type="spellStart"/>
      <w:r>
        <w:t>eMPS</w:t>
      </w:r>
      <w:proofErr w:type="spellEnd"/>
      <w:r>
        <w:t>-CN], [PCRF-FR], [MAPCON-St3], [PEST-CT3], [NIMTC], [TEI10] - PC</w:t>
      </w:r>
      <w:bookmarkEnd w:id="29"/>
    </w:p>
    <w:p w14:paraId="2BD6D17A" w14:textId="77777777" w:rsidR="00DB771A" w:rsidRDefault="00DB771A" w:rsidP="00DB771A">
      <w:pPr>
        <w:pStyle w:val="Heading2"/>
      </w:pPr>
      <w:bookmarkStart w:id="30" w:name="_Toc183694954"/>
      <w:r>
        <w:t>11</w:t>
      </w:r>
      <w:r>
        <w:tab/>
        <w:t>Release 11</w:t>
      </w:r>
      <w:bookmarkEnd w:id="30"/>
    </w:p>
    <w:p w14:paraId="0E19D2B8" w14:textId="77777777" w:rsidR="00DB771A" w:rsidRDefault="00DB771A" w:rsidP="00DB771A">
      <w:pPr>
        <w:pStyle w:val="Heading3"/>
      </w:pPr>
      <w:bookmarkStart w:id="31" w:name="_Toc183694955"/>
      <w:r>
        <w:t>11.1</w:t>
      </w:r>
      <w:r>
        <w:tab/>
        <w:t>Release 11 IMS/CS Work Items [IMS-CCR-IWIP], [IMS-CCR-IWCS], [OMR], [NNI_DV], [USSI], [</w:t>
      </w:r>
      <w:proofErr w:type="spellStart"/>
      <w:r>
        <w:t>vSRVCC</w:t>
      </w:r>
      <w:proofErr w:type="spellEnd"/>
      <w:r>
        <w:t>-CT] – IMS, [NNI_OI], [IMSProtoc5], [</w:t>
      </w:r>
      <w:proofErr w:type="spellStart"/>
      <w:r>
        <w:t>rSRVCC</w:t>
      </w:r>
      <w:proofErr w:type="spellEnd"/>
      <w:r>
        <w:t>-CT] – IMS, [ACR_CS-CN], [IPXS], [</w:t>
      </w:r>
      <w:proofErr w:type="spellStart"/>
      <w:r>
        <w:t>eMPS_Gateway</w:t>
      </w:r>
      <w:proofErr w:type="spellEnd"/>
      <w:r>
        <w:t>], [</w:t>
      </w:r>
      <w:proofErr w:type="spellStart"/>
      <w:r>
        <w:t>NNI_timers</w:t>
      </w:r>
      <w:proofErr w:type="spellEnd"/>
      <w:r>
        <w:t>], [RAVEL-CT], [MRB], [MMTel_T.38_FAX], [IOC], [TEI11] – IM</w:t>
      </w:r>
      <w:bookmarkEnd w:id="31"/>
    </w:p>
    <w:p w14:paraId="5ED55A7C" w14:textId="77777777" w:rsidR="00DB771A" w:rsidRDefault="00DB771A" w:rsidP="00DB771A">
      <w:pPr>
        <w:pStyle w:val="Heading3"/>
      </w:pPr>
      <w:bookmarkStart w:id="32" w:name="_Toc183694956"/>
      <w:r>
        <w:t>11.2</w:t>
      </w:r>
      <w:r>
        <w:tab/>
        <w:t>Release 11 Packet Core Work Items [PCC], [SAES-St3-intwk], [SAES-St3-PCC], [MBMS_EPS], [PCC-</w:t>
      </w:r>
      <w:proofErr w:type="spellStart"/>
      <w:r>
        <w:t>Enh</w:t>
      </w:r>
      <w:proofErr w:type="spellEnd"/>
      <w:r>
        <w:t>], [SAPP-CT3], [QoS_SSL-CT3], [</w:t>
      </w:r>
      <w:proofErr w:type="spellStart"/>
      <w:r>
        <w:t>vSRVCC</w:t>
      </w:r>
      <w:proofErr w:type="spellEnd"/>
      <w:r>
        <w:t>-CT] – PC, [</w:t>
      </w:r>
      <w:proofErr w:type="spellStart"/>
      <w:r>
        <w:t>rSRVCC</w:t>
      </w:r>
      <w:proofErr w:type="spellEnd"/>
      <w:r>
        <w:t>-CT] – PC, [SIMTC-Reach], [BBAI_BBI-CT], [BBAI_BBII-CT], [</w:t>
      </w:r>
      <w:proofErr w:type="spellStart"/>
      <w:r>
        <w:t>SaMOG_WLAN</w:t>
      </w:r>
      <w:proofErr w:type="spellEnd"/>
      <w:r>
        <w:t>-CN], [NWK-PL2IMS-CT], [</w:t>
      </w:r>
      <w:proofErr w:type="spellStart"/>
      <w:r>
        <w:t>eNR_EPC</w:t>
      </w:r>
      <w:proofErr w:type="spellEnd"/>
      <w:r>
        <w:t>], [TE</w:t>
      </w:r>
      <w:bookmarkEnd w:id="32"/>
    </w:p>
    <w:p w14:paraId="41DA53FF" w14:textId="77777777" w:rsidR="00DB771A" w:rsidRDefault="00DB771A" w:rsidP="00DB771A">
      <w:pPr>
        <w:pStyle w:val="Heading2"/>
      </w:pPr>
      <w:bookmarkStart w:id="33" w:name="_Toc183694957"/>
      <w:r>
        <w:t>12</w:t>
      </w:r>
      <w:r>
        <w:tab/>
        <w:t>Release 12</w:t>
      </w:r>
      <w:bookmarkEnd w:id="33"/>
    </w:p>
    <w:p w14:paraId="7BF5966F" w14:textId="77777777" w:rsidR="00DB771A" w:rsidRDefault="00DB771A" w:rsidP="00DB771A">
      <w:pPr>
        <w:pStyle w:val="Heading3"/>
      </w:pPr>
      <w:bookmarkStart w:id="34" w:name="_Toc183694958"/>
      <w:r>
        <w:lastRenderedPageBreak/>
        <w:t>12.1</w:t>
      </w:r>
      <w:r>
        <w:tab/>
        <w:t>Release 12 IMS/CS Work Items [</w:t>
      </w:r>
      <w:proofErr w:type="spellStart"/>
      <w:r>
        <w:t>eMEDIASEC</w:t>
      </w:r>
      <w:proofErr w:type="spellEnd"/>
      <w:r>
        <w:t>-CT], [IMS_TELEP], [IMSProtoc6], [EMC_PC], [NNI_RS], [</w:t>
      </w:r>
      <w:proofErr w:type="spellStart"/>
      <w:r>
        <w:t>eDRVCC</w:t>
      </w:r>
      <w:proofErr w:type="spellEnd"/>
      <w:r>
        <w:t>], [</w:t>
      </w:r>
      <w:proofErr w:type="spellStart"/>
      <w:r>
        <w:t>bSRVCC</w:t>
      </w:r>
      <w:proofErr w:type="spellEnd"/>
      <w:r>
        <w:t>], [ICS_IWE], [CVO-CT], [SIS_CT], [FS_REVOLTE_IMS], [</w:t>
      </w:r>
      <w:proofErr w:type="spellStart"/>
      <w:r>
        <w:t>BusTI</w:t>
      </w:r>
      <w:proofErr w:type="spellEnd"/>
      <w:r>
        <w:t>-CT], [UP6665], [</w:t>
      </w:r>
      <w:proofErr w:type="spellStart"/>
      <w:r>
        <w:t>eIODB</w:t>
      </w:r>
      <w:proofErr w:type="spellEnd"/>
      <w:r>
        <w:t>], [ICEH248], [ALTC], [HISTORY_CT], [</w:t>
      </w:r>
      <w:proofErr w:type="spellStart"/>
      <w:r>
        <w:t>EVS_codec</w:t>
      </w:r>
      <w:proofErr w:type="spellEnd"/>
      <w:r>
        <w:t>-CT], [TEI12] – IMS/</w:t>
      </w:r>
      <w:bookmarkEnd w:id="34"/>
    </w:p>
    <w:p w14:paraId="6D8A0077" w14:textId="77777777" w:rsidR="00DB771A" w:rsidRDefault="00DB771A" w:rsidP="00DB771A">
      <w:pPr>
        <w:pStyle w:val="Heading3"/>
      </w:pPr>
      <w:bookmarkStart w:id="35" w:name="_Toc183694959"/>
      <w:r>
        <w:t>12.2</w:t>
      </w:r>
      <w:r>
        <w:tab/>
        <w:t>Release 12 Packet Core Work Items [</w:t>
      </w:r>
      <w:proofErr w:type="spellStart"/>
      <w:r>
        <w:t>SAES_WLAN_EPC_intwk</w:t>
      </w:r>
      <w:proofErr w:type="spellEnd"/>
      <w:r>
        <w:t>], [REST_AF_PC], [ABC-CT3], [UMONC-CT3], [E2EMTSI-CT], [P4C-F-CT3], [</w:t>
      </w:r>
      <w:proofErr w:type="spellStart"/>
      <w:r>
        <w:t>eMBMS_Rest</w:t>
      </w:r>
      <w:proofErr w:type="spellEnd"/>
      <w:r>
        <w:t>], [NETLOC_TWAN_CT], [</w:t>
      </w:r>
      <w:proofErr w:type="spellStart"/>
      <w:r>
        <w:t>MTCe</w:t>
      </w:r>
      <w:proofErr w:type="spellEnd"/>
      <w:r>
        <w:t>-SDDTE-CT], [</w:t>
      </w:r>
      <w:proofErr w:type="spellStart"/>
      <w:r>
        <w:t>ProSe</w:t>
      </w:r>
      <w:proofErr w:type="spellEnd"/>
      <w:r>
        <w:t>-CT], [CNO_ULI-CT], [GCSE_LTE-CT], [DOCME-PCC], [PCSCF_RES], [TEI12] – PC</w:t>
      </w:r>
      <w:bookmarkEnd w:id="35"/>
    </w:p>
    <w:p w14:paraId="6A82A981" w14:textId="77777777" w:rsidR="00DB771A" w:rsidRDefault="00DB771A" w:rsidP="00DB771A">
      <w:pPr>
        <w:pStyle w:val="Heading2"/>
      </w:pPr>
      <w:bookmarkStart w:id="36" w:name="_Toc183694960"/>
      <w:r>
        <w:t>13</w:t>
      </w:r>
      <w:r>
        <w:tab/>
        <w:t>Release 13</w:t>
      </w:r>
      <w:bookmarkEnd w:id="36"/>
    </w:p>
    <w:p w14:paraId="6BDA089F" w14:textId="77777777" w:rsidR="00DB771A" w:rsidRDefault="00DB771A" w:rsidP="00DB771A">
      <w:pPr>
        <w:pStyle w:val="Heading3"/>
      </w:pPr>
      <w:bookmarkStart w:id="37" w:name="_Toc183694961"/>
      <w:r>
        <w:t>13.1</w:t>
      </w:r>
      <w:r>
        <w:tab/>
        <w:t>Release 13 IMS/CS Work Items [QOSE2EMTSI-CT] – IMS/CS, [RTCP_MUX], [</w:t>
      </w:r>
      <w:proofErr w:type="spellStart"/>
      <w:r>
        <w:t>DRuMS</w:t>
      </w:r>
      <w:proofErr w:type="spellEnd"/>
      <w:r>
        <w:t>-CT] – IMS, [IMSProtoc7], [INNB_IW], [</w:t>
      </w:r>
      <w:proofErr w:type="spellStart"/>
      <w:r>
        <w:t>EVSoCS</w:t>
      </w:r>
      <w:proofErr w:type="spellEnd"/>
      <w:r>
        <w:t>-CT], [SDPCN_IMS], [ROI-CT], [</w:t>
      </w:r>
      <w:proofErr w:type="spellStart"/>
      <w:r>
        <w:t>mSRVCC</w:t>
      </w:r>
      <w:proofErr w:type="spellEnd"/>
      <w:r>
        <w:t>], [MCPTT-CT] – IMS, [</w:t>
      </w:r>
      <w:proofErr w:type="spellStart"/>
      <w:r>
        <w:t>eWebRTCi_CT</w:t>
      </w:r>
      <w:proofErr w:type="spellEnd"/>
      <w:r>
        <w:t>]], [</w:t>
      </w:r>
      <w:proofErr w:type="spellStart"/>
      <w:r>
        <w:t>eDRX</w:t>
      </w:r>
      <w:proofErr w:type="spellEnd"/>
      <w:r>
        <w:t>-CT], [TEI13] – IMS/CS</w:t>
      </w:r>
      <w:bookmarkEnd w:id="37"/>
    </w:p>
    <w:p w14:paraId="19DA7A55" w14:textId="77777777" w:rsidR="00DB771A" w:rsidRDefault="00DB771A" w:rsidP="00DB771A">
      <w:pPr>
        <w:pStyle w:val="Heading3"/>
      </w:pPr>
      <w:bookmarkStart w:id="38" w:name="_Toc183694962"/>
      <w:r>
        <w:t>13.2</w:t>
      </w:r>
      <w:r>
        <w:tab/>
        <w:t>Release 13 Packet Core Work Items [UPCON-DOTCON-CT], [</w:t>
      </w:r>
      <w:proofErr w:type="spellStart"/>
      <w:r>
        <w:t>VoE</w:t>
      </w:r>
      <w:proofErr w:type="spellEnd"/>
      <w:r>
        <w:t>-UTRAN_PPD-CT], [QOSE2EMTSI-CT] – PC, [</w:t>
      </w:r>
      <w:proofErr w:type="spellStart"/>
      <w:r>
        <w:t>DRuMS</w:t>
      </w:r>
      <w:proofErr w:type="spellEnd"/>
      <w:r>
        <w:t>-CT] – PC, [eUMONC-CT3], [</w:t>
      </w:r>
      <w:proofErr w:type="spellStart"/>
      <w:r>
        <w:t>cDOCME_PCC</w:t>
      </w:r>
      <w:proofErr w:type="spellEnd"/>
      <w:r>
        <w:t>], [MONTE-CT], [NBIFOM-CT], [</w:t>
      </w:r>
      <w:proofErr w:type="spellStart"/>
      <w:r>
        <w:t>eProSe</w:t>
      </w:r>
      <w:proofErr w:type="spellEnd"/>
      <w:r>
        <w:t>-Ext-CT], [AESE-CT], [FMSS-CT], [SEW1-CT], [EPC_SIG_RACE], [MCPTT-CT] – PC, [</w:t>
      </w:r>
      <w:proofErr w:type="spellStart"/>
      <w:r>
        <w:t>MBMS_e</w:t>
      </w:r>
      <w:bookmarkEnd w:id="38"/>
      <w:proofErr w:type="spellEnd"/>
    </w:p>
    <w:p w14:paraId="59D02081" w14:textId="77777777" w:rsidR="00DB771A" w:rsidRDefault="00DB771A" w:rsidP="00DB771A">
      <w:pPr>
        <w:pStyle w:val="Heading2"/>
      </w:pPr>
      <w:bookmarkStart w:id="39" w:name="_Toc183694963"/>
      <w:r>
        <w:t>14</w:t>
      </w:r>
      <w:r>
        <w:tab/>
        <w:t>Release 14</w:t>
      </w:r>
      <w:bookmarkEnd w:id="39"/>
    </w:p>
    <w:p w14:paraId="49B295AE" w14:textId="77777777" w:rsidR="00DB771A" w:rsidRDefault="00DB771A" w:rsidP="00DB771A">
      <w:pPr>
        <w:pStyle w:val="Heading3"/>
      </w:pPr>
      <w:bookmarkStart w:id="40" w:name="_Toc183694964"/>
      <w:r>
        <w:t>14.1</w:t>
      </w:r>
      <w:r>
        <w:tab/>
        <w:t>Release 14 IMS/CS Work Items [MMCMH-CT], [IMSProtoc8], [PWDIMS-CT], [REAS_EXT], [MCPTTProtoc1], [CH14-DCCII-CT], [SPECTRE-CT], [</w:t>
      </w:r>
      <w:proofErr w:type="spellStart"/>
      <w:r>
        <w:t>MCImp</w:t>
      </w:r>
      <w:proofErr w:type="spellEnd"/>
      <w:r>
        <w:t>-</w:t>
      </w:r>
      <w:proofErr w:type="spellStart"/>
      <w:r>
        <w:t>eMCPTT</w:t>
      </w:r>
      <w:proofErr w:type="spellEnd"/>
      <w:r>
        <w:t>-CT], [</w:t>
      </w:r>
      <w:proofErr w:type="spellStart"/>
      <w:r>
        <w:t>MCImp</w:t>
      </w:r>
      <w:proofErr w:type="spellEnd"/>
      <w:r>
        <w:t>-MCDATA-CT], [</w:t>
      </w:r>
      <w:proofErr w:type="spellStart"/>
      <w:r>
        <w:t>MCImp</w:t>
      </w:r>
      <w:proofErr w:type="spellEnd"/>
      <w:r>
        <w:t>-MCVIDEO-CT], [ISAT], [TEI14] – IMS/CS</w:t>
      </w:r>
      <w:bookmarkEnd w:id="40"/>
    </w:p>
    <w:p w14:paraId="22AC76F6" w14:textId="77777777" w:rsidR="00DB771A" w:rsidRDefault="00DB771A" w:rsidP="00DB771A">
      <w:pPr>
        <w:pStyle w:val="Heading3"/>
      </w:pPr>
      <w:bookmarkStart w:id="41" w:name="_Toc183694965"/>
      <w:r>
        <w:t>14.2</w:t>
      </w:r>
      <w:r>
        <w:tab/>
        <w:t>Release 14 Packet Core Work Items [</w:t>
      </w:r>
      <w:proofErr w:type="spellStart"/>
      <w:r>
        <w:t>NonIP_GPRS</w:t>
      </w:r>
      <w:proofErr w:type="spellEnd"/>
      <w:r>
        <w:t>-CT], [CUPS-CT], [</w:t>
      </w:r>
      <w:proofErr w:type="spellStart"/>
      <w:r>
        <w:t>DLoCMe</w:t>
      </w:r>
      <w:proofErr w:type="spellEnd"/>
      <w:r>
        <w:t>], [V8-CT], [V2X-CT], [SDCI-CT], [AULC-CT], [</w:t>
      </w:r>
      <w:proofErr w:type="spellStart"/>
      <w:r>
        <w:t>AE_enTV</w:t>
      </w:r>
      <w:proofErr w:type="spellEnd"/>
      <w:r>
        <w:t>-CT], [DBPU], [PS_DATA_OFF-CT], [TEI14] – PC</w:t>
      </w:r>
      <w:bookmarkEnd w:id="41"/>
    </w:p>
    <w:p w14:paraId="71458169" w14:textId="77777777" w:rsidR="00DB771A" w:rsidRDefault="00DB771A" w:rsidP="00DB771A">
      <w:pPr>
        <w:pStyle w:val="Heading2"/>
      </w:pPr>
      <w:bookmarkStart w:id="42" w:name="_Toc183694966"/>
      <w:r>
        <w:t>15</w:t>
      </w:r>
      <w:r>
        <w:tab/>
        <w:t>Release 15</w:t>
      </w:r>
      <w:bookmarkEnd w:id="42"/>
    </w:p>
    <w:p w14:paraId="34451F7B" w14:textId="77777777" w:rsidR="00DB771A" w:rsidRDefault="00DB771A" w:rsidP="00DB771A">
      <w:pPr>
        <w:pStyle w:val="Heading3"/>
      </w:pPr>
      <w:bookmarkStart w:id="43" w:name="_Toc183694967"/>
      <w:r>
        <w:t>15.1</w:t>
      </w:r>
      <w:r>
        <w:tab/>
        <w:t>Release 15 IMS/CS Work Items [IMSProtoc9], [</w:t>
      </w:r>
      <w:proofErr w:type="spellStart"/>
      <w:r>
        <w:t>eCNAM</w:t>
      </w:r>
      <w:proofErr w:type="spellEnd"/>
      <w:r>
        <w:t>-CT], [</w:t>
      </w:r>
      <w:proofErr w:type="spellStart"/>
      <w:r>
        <w:t>eMCVideo</w:t>
      </w:r>
      <w:proofErr w:type="spellEnd"/>
      <w:r>
        <w:t>-CT], [5GS_Ph1-IMSo5G], [</w:t>
      </w:r>
      <w:proofErr w:type="spellStart"/>
      <w:r>
        <w:t>bSRVCC_MT</w:t>
      </w:r>
      <w:proofErr w:type="spellEnd"/>
      <w:r>
        <w:t>], [MONASTERY], [</w:t>
      </w:r>
      <w:proofErr w:type="spellStart"/>
      <w:r>
        <w:t>eSPECTRE</w:t>
      </w:r>
      <w:proofErr w:type="spellEnd"/>
      <w:r>
        <w:t>], [TEI15] – IMS/CS</w:t>
      </w:r>
      <w:bookmarkEnd w:id="43"/>
    </w:p>
    <w:p w14:paraId="4BDDD64B" w14:textId="77777777" w:rsidR="00DB771A" w:rsidRDefault="00DB771A" w:rsidP="00DB771A">
      <w:pPr>
        <w:pStyle w:val="Heading3"/>
      </w:pPr>
      <w:bookmarkStart w:id="44" w:name="_Toc183694968"/>
      <w:r>
        <w:lastRenderedPageBreak/>
        <w:t>15.2</w:t>
      </w:r>
      <w:r>
        <w:tab/>
        <w:t>Release 15 Packet Core Work Items [FS_PC_VBC], [5GS_Ph1-CT], [NAPS-CT], [EDCE5-CT], [</w:t>
      </w:r>
      <w:proofErr w:type="spellStart"/>
      <w:r>
        <w:t>eVoLP</w:t>
      </w:r>
      <w:proofErr w:type="spellEnd"/>
      <w:r>
        <w:t>-CT], [PS_DATA_OFF2-CT], [PC_VBC], [CAPIF-CT], [NETSLICE-5GTRACE-CT], [TEI15] – PC</w:t>
      </w:r>
      <w:bookmarkEnd w:id="44"/>
    </w:p>
    <w:p w14:paraId="08BE9AA9" w14:textId="77777777" w:rsidR="00DB771A" w:rsidRDefault="00DB771A" w:rsidP="00DB771A">
      <w:pPr>
        <w:pStyle w:val="Heading2"/>
      </w:pPr>
      <w:bookmarkStart w:id="45" w:name="_Toc183694969"/>
      <w:r>
        <w:t>16</w:t>
      </w:r>
      <w:r>
        <w:tab/>
        <w:t>Release 16</w:t>
      </w:r>
      <w:bookmarkEnd w:id="45"/>
    </w:p>
    <w:p w14:paraId="16444B52" w14:textId="77777777" w:rsidR="00DB771A" w:rsidRDefault="00DB771A" w:rsidP="00DB771A">
      <w:pPr>
        <w:pStyle w:val="Heading3"/>
      </w:pPr>
      <w:bookmarkStart w:id="46" w:name="_Toc183694970"/>
      <w:r>
        <w:t>16.1</w:t>
      </w:r>
      <w:r>
        <w:tab/>
        <w:t>Release 16 IMS/CS Work Items [</w:t>
      </w:r>
      <w:proofErr w:type="spellStart"/>
      <w:r>
        <w:t>MuD</w:t>
      </w:r>
      <w:proofErr w:type="spellEnd"/>
      <w:r>
        <w:t>], [IMSProtoc16], [E2E_DELAY], [VBCLTE], [eIMS5G_SBA], [5G_SRVCC], [TEI16] – IMS/CS</w:t>
      </w:r>
      <w:bookmarkEnd w:id="46"/>
    </w:p>
    <w:p w14:paraId="001CFC30" w14:textId="77777777" w:rsidR="00DB771A" w:rsidRDefault="00DB771A" w:rsidP="00DB771A">
      <w:pPr>
        <w:pStyle w:val="Heading3"/>
      </w:pPr>
      <w:bookmarkStart w:id="47" w:name="_Toc183694971"/>
      <w:r>
        <w:t>16.2</w:t>
      </w:r>
      <w:r>
        <w:tab/>
        <w:t>Release 16 Packet Core Work Items [en5GPccSer], [</w:t>
      </w:r>
      <w:proofErr w:type="spellStart"/>
      <w:r>
        <w:t>eNA</w:t>
      </w:r>
      <w:proofErr w:type="spellEnd"/>
      <w:r>
        <w:t>], [5G_eSBA], [ATSSS], [</w:t>
      </w:r>
      <w:proofErr w:type="spellStart"/>
      <w:r>
        <w:t>Vertical_LAN</w:t>
      </w:r>
      <w:proofErr w:type="spellEnd"/>
      <w:r>
        <w:t>], [ETSUN], [PARLOS], [</w:t>
      </w:r>
      <w:proofErr w:type="spellStart"/>
      <w:r>
        <w:t>eNS</w:t>
      </w:r>
      <w:proofErr w:type="spellEnd"/>
      <w:r>
        <w:t>], [5G_eLCS], [5G_CIoT], [5WWC], [RACS], [SBIProtoc16], [eV2XARC], [5G_URLLC], [</w:t>
      </w:r>
      <w:proofErr w:type="spellStart"/>
      <w:r>
        <w:t>eNAPIs</w:t>
      </w:r>
      <w:proofErr w:type="spellEnd"/>
      <w:r>
        <w:t>], [</w:t>
      </w:r>
      <w:proofErr w:type="spellStart"/>
      <w:r>
        <w:t>xBDT</w:t>
      </w:r>
      <w:proofErr w:type="spellEnd"/>
      <w:r>
        <w:t>], [V2XAPP], [MC_XMB-CT], [</w:t>
      </w:r>
      <w:proofErr w:type="spellStart"/>
      <w:r>
        <w:t>eCAPIF</w:t>
      </w:r>
      <w:proofErr w:type="spellEnd"/>
      <w:r>
        <w:t>], [SEAL], [TE</w:t>
      </w:r>
      <w:bookmarkEnd w:id="47"/>
    </w:p>
    <w:p w14:paraId="63F32AFE" w14:textId="77777777" w:rsidR="00DB771A" w:rsidRDefault="00DB771A" w:rsidP="00DB771A">
      <w:pPr>
        <w:pStyle w:val="Heading2"/>
      </w:pPr>
      <w:bookmarkStart w:id="48" w:name="_Toc183694972"/>
      <w:r>
        <w:t>17</w:t>
      </w:r>
      <w:r>
        <w:tab/>
        <w:t>Release 17</w:t>
      </w:r>
      <w:bookmarkEnd w:id="48"/>
    </w:p>
    <w:p w14:paraId="64704138" w14:textId="77777777" w:rsidR="00DB771A" w:rsidRDefault="00DB771A" w:rsidP="00DB771A">
      <w:pPr>
        <w:pStyle w:val="Heading3"/>
      </w:pPr>
      <w:bookmarkStart w:id="49" w:name="_Toc183694973"/>
      <w:r>
        <w:t>17.1</w:t>
      </w:r>
      <w:r>
        <w:tab/>
        <w:t>Rel-17 work planning</w:t>
      </w:r>
      <w:bookmarkEnd w:id="49"/>
    </w:p>
    <w:p w14:paraId="55A67129" w14:textId="77777777" w:rsidR="00DB771A" w:rsidRDefault="00DB771A" w:rsidP="00DB771A">
      <w:pPr>
        <w:pStyle w:val="Heading3"/>
      </w:pPr>
      <w:bookmarkStart w:id="50" w:name="_Toc183694974"/>
      <w:r>
        <w:t>17.2</w:t>
      </w:r>
      <w:r>
        <w:tab/>
        <w:t>New WIDs/SIDs for Rel-17</w:t>
      </w:r>
      <w:bookmarkEnd w:id="50"/>
    </w:p>
    <w:p w14:paraId="33B0D387" w14:textId="77777777" w:rsidR="00DB771A" w:rsidRDefault="00DB771A" w:rsidP="00DB771A">
      <w:pPr>
        <w:pStyle w:val="Heading3"/>
      </w:pPr>
      <w:bookmarkStart w:id="51" w:name="_Toc183694975"/>
      <w:r>
        <w:t>17.3</w:t>
      </w:r>
      <w:r>
        <w:tab/>
        <w:t>Revised WIDs/SIDs for Rel-17</w:t>
      </w:r>
      <w:bookmarkEnd w:id="51"/>
    </w:p>
    <w:p w14:paraId="6EA214F1" w14:textId="77777777" w:rsidR="00DB771A" w:rsidRDefault="00DB771A" w:rsidP="00DB771A">
      <w:pPr>
        <w:pStyle w:val="Heading3"/>
      </w:pPr>
      <w:bookmarkStart w:id="52" w:name="_Toc183694976"/>
      <w:r>
        <w:t>17.4</w:t>
      </w:r>
      <w:r>
        <w:tab/>
        <w:t>TEI17 [TEI17]</w:t>
      </w:r>
      <w:bookmarkEnd w:id="52"/>
    </w:p>
    <w:p w14:paraId="37524680" w14:textId="77777777" w:rsidR="00DB771A" w:rsidRDefault="00DB771A" w:rsidP="00DB771A">
      <w:pPr>
        <w:pStyle w:val="Heading4"/>
      </w:pPr>
      <w:bookmarkStart w:id="53" w:name="_Toc183694977"/>
      <w:r>
        <w:t>17.4.1</w:t>
      </w:r>
      <w:r>
        <w:tab/>
        <w:t>TEI17 for IMS/CS</w:t>
      </w:r>
      <w:bookmarkEnd w:id="53"/>
    </w:p>
    <w:p w14:paraId="1D452404" w14:textId="77777777" w:rsidR="00DB771A" w:rsidRDefault="00DB771A" w:rsidP="00DB771A">
      <w:pPr>
        <w:pStyle w:val="Heading4"/>
      </w:pPr>
      <w:bookmarkStart w:id="54" w:name="_Toc183694978"/>
      <w:r>
        <w:t>17.4.2</w:t>
      </w:r>
      <w:r>
        <w:tab/>
        <w:t>TEI17 for Packet Core</w:t>
      </w:r>
      <w:bookmarkEnd w:id="54"/>
    </w:p>
    <w:p w14:paraId="4A9D8278" w14:textId="77777777" w:rsidR="00DB771A" w:rsidRDefault="00DB771A" w:rsidP="00DB771A">
      <w:pPr>
        <w:pStyle w:val="Heading3"/>
      </w:pPr>
      <w:bookmarkStart w:id="55" w:name="_Toc183694979"/>
      <w:r>
        <w:t>17.5</w:t>
      </w:r>
      <w:r>
        <w:tab/>
        <w:t>Service Based Interface Protocol Improvements Release 17 [SBIProtoc17]</w:t>
      </w:r>
      <w:bookmarkEnd w:id="55"/>
    </w:p>
    <w:p w14:paraId="6706C1C6" w14:textId="77777777" w:rsidR="00DB771A" w:rsidRDefault="00DB771A" w:rsidP="00DB771A">
      <w:pPr>
        <w:pStyle w:val="Heading3"/>
      </w:pPr>
      <w:bookmarkStart w:id="56" w:name="_Toc183694980"/>
      <w:r>
        <w:t>17.6</w:t>
      </w:r>
      <w:r>
        <w:tab/>
        <w:t>Multi-device and multi-identity enhancements [</w:t>
      </w:r>
      <w:proofErr w:type="spellStart"/>
      <w:r>
        <w:t>MuDe</w:t>
      </w:r>
      <w:proofErr w:type="spellEnd"/>
      <w:r>
        <w:t>]</w:t>
      </w:r>
      <w:bookmarkEnd w:id="56"/>
    </w:p>
    <w:p w14:paraId="2E71F433" w14:textId="77777777" w:rsidR="00DB771A" w:rsidRDefault="00DB771A" w:rsidP="00DB771A">
      <w:pPr>
        <w:pStyle w:val="Heading3"/>
      </w:pPr>
      <w:bookmarkStart w:id="57" w:name="_Toc183694981"/>
      <w:r>
        <w:t>17.7</w:t>
      </w:r>
      <w:r>
        <w:tab/>
        <w:t>Stage-3 5GS NAS protocol development 17 [5GProtoc17] [5GProtoc17-non3GPP]</w:t>
      </w:r>
      <w:bookmarkEnd w:id="57"/>
    </w:p>
    <w:p w14:paraId="1CC13128" w14:textId="77777777" w:rsidR="00DB771A" w:rsidRDefault="00DB771A" w:rsidP="00DB771A">
      <w:pPr>
        <w:pStyle w:val="Heading3"/>
      </w:pPr>
      <w:bookmarkStart w:id="58" w:name="_Toc183694982"/>
      <w:r>
        <w:t>17.8</w:t>
      </w:r>
      <w:r>
        <w:tab/>
        <w:t>Protocol enhancements for Mission Critical Services [MCProtoc17]</w:t>
      </w:r>
      <w:bookmarkEnd w:id="58"/>
    </w:p>
    <w:p w14:paraId="7CE0AD38" w14:textId="77777777" w:rsidR="00DB771A" w:rsidRDefault="00DB771A" w:rsidP="00DB771A">
      <w:pPr>
        <w:pStyle w:val="Heading3"/>
      </w:pPr>
      <w:bookmarkStart w:id="59" w:name="_Toc183694983"/>
      <w:r>
        <w:t>17.9</w:t>
      </w:r>
      <w:r>
        <w:tab/>
        <w:t>Stage-3 SAE Protocol Development [SAES17] [SAES17-CSFB] [SAES17-non3GPP]</w:t>
      </w:r>
      <w:bookmarkEnd w:id="59"/>
    </w:p>
    <w:p w14:paraId="1F332659" w14:textId="77777777" w:rsidR="00DB771A" w:rsidRDefault="00DB771A" w:rsidP="00DB771A">
      <w:pPr>
        <w:pStyle w:val="Heading3"/>
      </w:pPr>
      <w:bookmarkStart w:id="60" w:name="_Toc183694984"/>
      <w:r>
        <w:t>17.10</w:t>
      </w:r>
      <w:r>
        <w:tab/>
        <w:t>Enhancement for the 5G Control Plane Steering of Roaming for UE in CONNECTED mode [</w:t>
      </w:r>
      <w:proofErr w:type="spellStart"/>
      <w:r>
        <w:t>eCPSOR_CON</w:t>
      </w:r>
      <w:proofErr w:type="spellEnd"/>
      <w:r>
        <w:t>]</w:t>
      </w:r>
      <w:bookmarkEnd w:id="60"/>
    </w:p>
    <w:p w14:paraId="70053126" w14:textId="77777777" w:rsidR="00DB771A" w:rsidRDefault="00DB771A" w:rsidP="00DB771A">
      <w:pPr>
        <w:pStyle w:val="Heading3"/>
      </w:pPr>
      <w:bookmarkStart w:id="61" w:name="_Toc183694985"/>
      <w:r>
        <w:lastRenderedPageBreak/>
        <w:t>17.11</w:t>
      </w:r>
      <w:r>
        <w:tab/>
        <w:t>IMS Stage-3 IETF Protocol Alignment [IMSProtoc17]</w:t>
      </w:r>
      <w:bookmarkEnd w:id="61"/>
    </w:p>
    <w:p w14:paraId="0E6D6E19" w14:textId="77777777" w:rsidR="00DB771A" w:rsidRDefault="00DB771A" w:rsidP="00DB771A">
      <w:pPr>
        <w:pStyle w:val="Heading3"/>
      </w:pPr>
      <w:bookmarkStart w:id="62" w:name="_Toc183694986"/>
      <w:r>
        <w:t>17.12</w:t>
      </w:r>
      <w:r>
        <w:tab/>
        <w:t>CT aspects of Enhancements to Mission Critical Data [eMCData3]</w:t>
      </w:r>
      <w:bookmarkEnd w:id="62"/>
    </w:p>
    <w:p w14:paraId="0FD8B6C1" w14:textId="77777777" w:rsidR="00DB771A" w:rsidRDefault="00DB771A" w:rsidP="00DB771A">
      <w:pPr>
        <w:pStyle w:val="Heading3"/>
      </w:pPr>
      <w:bookmarkStart w:id="63" w:name="_Toc183694987"/>
      <w:r>
        <w:t>17.13</w:t>
      </w:r>
      <w:r>
        <w:tab/>
        <w:t>Stage 3 of Multimedia Priority Service (MPS) Phase 2 [MPS2]</w:t>
      </w:r>
      <w:bookmarkEnd w:id="63"/>
    </w:p>
    <w:p w14:paraId="639456AB" w14:textId="77777777" w:rsidR="00DB771A" w:rsidRDefault="00DB771A" w:rsidP="00DB771A">
      <w:pPr>
        <w:pStyle w:val="Heading3"/>
      </w:pPr>
      <w:bookmarkStart w:id="64" w:name="_Toc183694988"/>
      <w:r>
        <w:t>17.14</w:t>
      </w:r>
      <w:r>
        <w:tab/>
        <w:t>PFD management enhancement [</w:t>
      </w:r>
      <w:proofErr w:type="spellStart"/>
      <w:r>
        <w:t>pfdManEnh</w:t>
      </w:r>
      <w:proofErr w:type="spellEnd"/>
      <w:r>
        <w:t>]</w:t>
      </w:r>
      <w:bookmarkEnd w:id="64"/>
    </w:p>
    <w:p w14:paraId="0D3C3157" w14:textId="77777777" w:rsidR="00DB771A" w:rsidRDefault="00DB771A" w:rsidP="00DB771A">
      <w:pPr>
        <w:pStyle w:val="Heading3"/>
      </w:pPr>
      <w:bookmarkStart w:id="65" w:name="_Toc183694989"/>
      <w:r>
        <w:t>17.15</w:t>
      </w:r>
      <w:r>
        <w:tab/>
        <w:t>Best Practice of PFCP [</w:t>
      </w:r>
      <w:proofErr w:type="spellStart"/>
      <w:r>
        <w:t>BEPoP</w:t>
      </w:r>
      <w:proofErr w:type="spellEnd"/>
      <w:r>
        <w:t>]</w:t>
      </w:r>
      <w:bookmarkEnd w:id="65"/>
    </w:p>
    <w:p w14:paraId="2B9BDA23" w14:textId="77777777" w:rsidR="00DB771A" w:rsidRDefault="00DB771A" w:rsidP="00DB771A">
      <w:pPr>
        <w:pStyle w:val="Heading3"/>
      </w:pPr>
      <w:bookmarkStart w:id="66" w:name="_Toc183694990"/>
      <w:r>
        <w:t>17.16</w:t>
      </w:r>
      <w:r>
        <w:tab/>
        <w:t>Restoration of PDN Connections in PGW-C/SMF Set [RPCPSET]</w:t>
      </w:r>
      <w:bookmarkEnd w:id="66"/>
    </w:p>
    <w:p w14:paraId="0E67D6E1" w14:textId="77777777" w:rsidR="00DB771A" w:rsidRDefault="00DB771A" w:rsidP="00DB771A">
      <w:pPr>
        <w:pStyle w:val="Heading3"/>
      </w:pPr>
      <w:bookmarkStart w:id="67" w:name="_Toc183694991"/>
      <w:r>
        <w:t>17.17</w:t>
      </w:r>
      <w:r>
        <w:tab/>
        <w:t>Stage 3 of eMONASTERY2 [eMONASTERY2]</w:t>
      </w:r>
      <w:bookmarkEnd w:id="67"/>
    </w:p>
    <w:p w14:paraId="044732E7" w14:textId="77777777" w:rsidR="00DB771A" w:rsidRDefault="00DB771A" w:rsidP="00DB771A">
      <w:pPr>
        <w:pStyle w:val="Heading3"/>
      </w:pPr>
      <w:bookmarkStart w:id="68" w:name="_Toc183694992"/>
      <w:r>
        <w:t>17.18</w:t>
      </w:r>
      <w:r>
        <w:tab/>
        <w:t>CT aspects of 5GC architecture for satellite networks [5GSAT_ARCH-CT]</w:t>
      </w:r>
      <w:bookmarkEnd w:id="68"/>
    </w:p>
    <w:p w14:paraId="3ADAC699" w14:textId="77777777" w:rsidR="00DB771A" w:rsidRDefault="00DB771A" w:rsidP="00DB771A">
      <w:pPr>
        <w:pStyle w:val="Heading3"/>
      </w:pPr>
      <w:bookmarkStart w:id="69" w:name="_Toc183694993"/>
      <w:r>
        <w:t>17.19</w:t>
      </w:r>
      <w:r>
        <w:tab/>
        <w:t>CT aspects of Enhanced MCCI with LMR Systems [</w:t>
      </w:r>
      <w:proofErr w:type="spellStart"/>
      <w:r>
        <w:t>eMCCI_CT</w:t>
      </w:r>
      <w:proofErr w:type="spellEnd"/>
      <w:r>
        <w:t>]</w:t>
      </w:r>
      <w:bookmarkEnd w:id="69"/>
    </w:p>
    <w:p w14:paraId="38B9B781" w14:textId="77777777" w:rsidR="00DB771A" w:rsidRDefault="00DB771A" w:rsidP="00DB771A">
      <w:pPr>
        <w:pStyle w:val="Heading3"/>
      </w:pPr>
      <w:bookmarkStart w:id="70" w:name="_Toc183694994"/>
      <w:r>
        <w:t>17.20</w:t>
      </w:r>
      <w:r>
        <w:tab/>
        <w:t>CT aspects of AKMA [AKMA-CT]</w:t>
      </w:r>
      <w:bookmarkEnd w:id="70"/>
    </w:p>
    <w:p w14:paraId="6B30B4B7" w14:textId="77777777" w:rsidR="00DB771A" w:rsidRDefault="00DB771A" w:rsidP="00DB771A">
      <w:pPr>
        <w:pStyle w:val="Heading3"/>
      </w:pPr>
      <w:bookmarkStart w:id="71" w:name="_Toc183694995"/>
      <w:r>
        <w:t>17.21</w:t>
      </w:r>
      <w:r>
        <w:tab/>
        <w:t>PAP/CHAP protocols usage in 5GS [PAP_CHAP]</w:t>
      </w:r>
      <w:bookmarkEnd w:id="71"/>
    </w:p>
    <w:p w14:paraId="622AE4E4" w14:textId="77777777" w:rsidR="00DB771A" w:rsidRDefault="00DB771A" w:rsidP="00DB771A">
      <w:pPr>
        <w:pStyle w:val="Heading3"/>
      </w:pPr>
      <w:bookmarkStart w:id="72" w:name="_Toc183694996"/>
      <w:r>
        <w:t>17.22</w:t>
      </w:r>
      <w:r>
        <w:tab/>
        <w:t>Service-based support for SMS in 5GC [SMS_SBI]</w:t>
      </w:r>
      <w:bookmarkEnd w:id="72"/>
    </w:p>
    <w:p w14:paraId="508341E7" w14:textId="77777777" w:rsidR="00DB771A" w:rsidRDefault="00DB771A" w:rsidP="00DB771A">
      <w:pPr>
        <w:pStyle w:val="Heading3"/>
      </w:pPr>
      <w:bookmarkStart w:id="73" w:name="_Toc183694997"/>
      <w:r>
        <w:t>17.23</w:t>
      </w:r>
      <w:r>
        <w:tab/>
        <w:t>Enhancement of Inter-PLMN Roaming [</w:t>
      </w:r>
      <w:proofErr w:type="spellStart"/>
      <w:r>
        <w:t>EoIPR</w:t>
      </w:r>
      <w:proofErr w:type="spellEnd"/>
      <w:r>
        <w:t>]</w:t>
      </w:r>
      <w:bookmarkEnd w:id="73"/>
    </w:p>
    <w:p w14:paraId="269E2B50" w14:textId="77777777" w:rsidR="00DB771A" w:rsidRDefault="00DB771A" w:rsidP="00DB771A">
      <w:pPr>
        <w:pStyle w:val="Heading3"/>
      </w:pPr>
      <w:bookmarkStart w:id="74" w:name="_Toc183694998"/>
      <w:r>
        <w:t>17.24</w:t>
      </w:r>
      <w:r>
        <w:tab/>
        <w:t>Mission Critical system migration and interconnection [MCSMI_CT]</w:t>
      </w:r>
      <w:bookmarkEnd w:id="74"/>
    </w:p>
    <w:p w14:paraId="4A59109B" w14:textId="77777777" w:rsidR="00DB771A" w:rsidRDefault="00DB771A" w:rsidP="00DB771A">
      <w:pPr>
        <w:pStyle w:val="Heading3"/>
      </w:pPr>
      <w:bookmarkStart w:id="75" w:name="_Toc183694999"/>
      <w:r>
        <w:t>17.25</w:t>
      </w:r>
      <w:r>
        <w:tab/>
        <w:t>CT aspects of Integration of GBA into SBA [GBA_5G]</w:t>
      </w:r>
      <w:bookmarkEnd w:id="75"/>
    </w:p>
    <w:p w14:paraId="63D1ECBE" w14:textId="77777777" w:rsidR="00DB771A" w:rsidRDefault="00DB771A" w:rsidP="00DB771A">
      <w:pPr>
        <w:pStyle w:val="Heading3"/>
      </w:pPr>
      <w:bookmarkStart w:id="76" w:name="_Toc183695000"/>
      <w:r>
        <w:t>17.26</w:t>
      </w:r>
      <w:r>
        <w:tab/>
        <w:t>Reliable Data Service Serialization Indication [RDSSI_CT]</w:t>
      </w:r>
      <w:bookmarkEnd w:id="76"/>
    </w:p>
    <w:p w14:paraId="0AD5612D" w14:textId="77777777" w:rsidR="00DB771A" w:rsidRDefault="00DB771A" w:rsidP="00DB771A">
      <w:pPr>
        <w:pStyle w:val="Heading3"/>
      </w:pPr>
      <w:bookmarkStart w:id="77" w:name="_Toc183695001"/>
      <w:r>
        <w:t>17.27</w:t>
      </w:r>
      <w:r>
        <w:tab/>
        <w:t>CT aspects for Enabling Edge Applications [EDGEAPP]</w:t>
      </w:r>
      <w:bookmarkEnd w:id="77"/>
    </w:p>
    <w:p w14:paraId="1063A30D" w14:textId="3D3CC56B" w:rsidR="00DB771A" w:rsidRDefault="00DB771A" w:rsidP="00DB771A">
      <w:pPr>
        <w:rPr>
          <w:rFonts w:ascii="Arial" w:hAnsi="Arial" w:cs="Arial"/>
          <w:b/>
          <w:sz w:val="24"/>
        </w:rPr>
      </w:pPr>
      <w:r>
        <w:rPr>
          <w:rFonts w:ascii="Arial" w:hAnsi="Arial" w:cs="Arial"/>
          <w:b/>
          <w:color w:val="0000FF"/>
          <w:sz w:val="24"/>
        </w:rPr>
        <w:t>C3-246292</w:t>
      </w:r>
      <w:r>
        <w:rPr>
          <w:rFonts w:ascii="Arial" w:hAnsi="Arial" w:cs="Arial"/>
          <w:b/>
          <w:color w:val="0000FF"/>
          <w:sz w:val="24"/>
        </w:rPr>
        <w:tab/>
      </w:r>
      <w:r>
        <w:rPr>
          <w:rFonts w:ascii="Arial" w:hAnsi="Arial" w:cs="Arial"/>
          <w:b/>
          <w:sz w:val="24"/>
        </w:rPr>
        <w:t>Corrections on the AC Filters</w:t>
      </w:r>
    </w:p>
    <w:p w14:paraId="3B78A0F4"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v17.7.0</w:t>
      </w:r>
      <w:r>
        <w:rPr>
          <w:i/>
        </w:rPr>
        <w:tab/>
        <w:t xml:space="preserve">  CR-0249  rev  Cat: F (Rel-17)</w:t>
      </w:r>
      <w:r>
        <w:rPr>
          <w:i/>
        </w:rPr>
        <w:br/>
      </w:r>
      <w:r>
        <w:rPr>
          <w:i/>
        </w:rPr>
        <w:br/>
      </w:r>
      <w:r>
        <w:rPr>
          <w:i/>
        </w:rPr>
        <w:tab/>
      </w:r>
      <w:r>
        <w:rPr>
          <w:i/>
        </w:rPr>
        <w:tab/>
      </w:r>
      <w:r>
        <w:rPr>
          <w:i/>
        </w:rPr>
        <w:tab/>
      </w:r>
      <w:r>
        <w:rPr>
          <w:i/>
        </w:rPr>
        <w:tab/>
      </w:r>
      <w:r>
        <w:rPr>
          <w:i/>
        </w:rPr>
        <w:tab/>
        <w:t>Source: Huawei</w:t>
      </w:r>
    </w:p>
    <w:p w14:paraId="6EECC1A6" w14:textId="77777777" w:rsidR="00DB771A" w:rsidRDefault="00DB771A" w:rsidP="00DB771A">
      <w:pPr>
        <w:rPr>
          <w:rFonts w:ascii="Arial" w:hAnsi="Arial" w:cs="Arial"/>
          <w:b/>
        </w:rPr>
      </w:pPr>
      <w:r>
        <w:rPr>
          <w:rFonts w:ascii="Arial" w:hAnsi="Arial" w:cs="Arial"/>
          <w:b/>
        </w:rPr>
        <w:t xml:space="preserve">Discussion: </w:t>
      </w:r>
    </w:p>
    <w:p w14:paraId="786C3701"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Eees_AppClientInformation</w:t>
      </w:r>
      <w:proofErr w:type="spellEnd"/>
      <w:r>
        <w:t xml:space="preserve"> API, </w:t>
      </w:r>
      <w:proofErr w:type="spellStart"/>
      <w:r>
        <w:t>Eees_AppClientInformation</w:t>
      </w:r>
      <w:proofErr w:type="spellEnd"/>
      <w:r>
        <w:t xml:space="preserve"> API</w:t>
      </w:r>
    </w:p>
    <w:p w14:paraId="140AE8D3" w14:textId="77777777" w:rsidR="00DB771A" w:rsidRDefault="00DB771A" w:rsidP="00DB771A">
      <w:r>
        <w:t xml:space="preserve">Apostolos (Nokia): Handle it in Rel-19 under feature control. For previous releases just align with the </w:t>
      </w:r>
      <w:proofErr w:type="spellStart"/>
      <w:r>
        <w:t>OpenAPI</w:t>
      </w:r>
      <w:proofErr w:type="spellEnd"/>
      <w:r>
        <w:t xml:space="preserve"> (array should be string).</w:t>
      </w:r>
    </w:p>
    <w:p w14:paraId="73CD4C04" w14:textId="77777777" w:rsidR="00DB771A" w:rsidRDefault="00DB771A" w:rsidP="00DB771A">
      <w:r>
        <w:t>Abdessamad (Huawei): Broken functionality. Fix from the beginning.</w:t>
      </w:r>
    </w:p>
    <w:p w14:paraId="21A3F327" w14:textId="77777777" w:rsidR="00DB771A" w:rsidRDefault="00DB771A" w:rsidP="00DB771A">
      <w:r>
        <w:lastRenderedPageBreak/>
        <w:t>Maria (Ericsson): Ok with the CR, just add missing description.</w:t>
      </w:r>
    </w:p>
    <w:p w14:paraId="1ED226A2" w14:textId="77777777" w:rsidR="00DB771A" w:rsidRDefault="00DB771A" w:rsidP="00DB771A">
      <w:r>
        <w:t>Apostolos (Nokia). Ok in this specific case. Normally we should have descriptions in arrays, but accepts not to have them here.</w:t>
      </w:r>
    </w:p>
    <w:p w14:paraId="3B29EA7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5AF24" w14:textId="7CB4C9E9" w:rsidR="00DB771A" w:rsidRDefault="00DB771A" w:rsidP="00DB771A">
      <w:pPr>
        <w:rPr>
          <w:rFonts w:ascii="Arial" w:hAnsi="Arial" w:cs="Arial"/>
          <w:b/>
          <w:sz w:val="24"/>
        </w:rPr>
      </w:pPr>
      <w:r>
        <w:rPr>
          <w:rFonts w:ascii="Arial" w:hAnsi="Arial" w:cs="Arial"/>
          <w:b/>
          <w:color w:val="0000FF"/>
          <w:sz w:val="24"/>
        </w:rPr>
        <w:t>C3-246293</w:t>
      </w:r>
      <w:r>
        <w:rPr>
          <w:rFonts w:ascii="Arial" w:hAnsi="Arial" w:cs="Arial"/>
          <w:b/>
          <w:color w:val="0000FF"/>
          <w:sz w:val="24"/>
        </w:rPr>
        <w:tab/>
      </w:r>
      <w:r>
        <w:rPr>
          <w:rFonts w:ascii="Arial" w:hAnsi="Arial" w:cs="Arial"/>
          <w:b/>
          <w:sz w:val="24"/>
        </w:rPr>
        <w:t>Corrections on the AC Filters</w:t>
      </w:r>
    </w:p>
    <w:p w14:paraId="1B30E90E"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v18.7.0</w:t>
      </w:r>
      <w:r>
        <w:rPr>
          <w:i/>
        </w:rPr>
        <w:tab/>
        <w:t xml:space="preserve">  CR-0250  rev  Cat: A (Rel-18)</w:t>
      </w:r>
      <w:r>
        <w:rPr>
          <w:i/>
        </w:rPr>
        <w:br/>
      </w:r>
      <w:r>
        <w:rPr>
          <w:i/>
        </w:rPr>
        <w:br/>
      </w:r>
      <w:r>
        <w:rPr>
          <w:i/>
        </w:rPr>
        <w:tab/>
      </w:r>
      <w:r>
        <w:rPr>
          <w:i/>
        </w:rPr>
        <w:tab/>
      </w:r>
      <w:r>
        <w:rPr>
          <w:i/>
        </w:rPr>
        <w:tab/>
      </w:r>
      <w:r>
        <w:rPr>
          <w:i/>
        </w:rPr>
        <w:tab/>
      </w:r>
      <w:r>
        <w:rPr>
          <w:i/>
        </w:rPr>
        <w:tab/>
        <w:t>Source: Huawei</w:t>
      </w:r>
    </w:p>
    <w:p w14:paraId="717AED59" w14:textId="77777777" w:rsidR="00DB771A" w:rsidRDefault="00DB771A" w:rsidP="00DB771A">
      <w:pPr>
        <w:rPr>
          <w:rFonts w:ascii="Arial" w:hAnsi="Arial" w:cs="Arial"/>
          <w:b/>
        </w:rPr>
      </w:pPr>
      <w:r>
        <w:rPr>
          <w:rFonts w:ascii="Arial" w:hAnsi="Arial" w:cs="Arial"/>
          <w:b/>
        </w:rPr>
        <w:t xml:space="preserve">Discussion: </w:t>
      </w:r>
    </w:p>
    <w:p w14:paraId="08641E6C"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Eees_AppClientInformation</w:t>
      </w:r>
      <w:proofErr w:type="spellEnd"/>
      <w:r>
        <w:t xml:space="preserve"> API, </w:t>
      </w:r>
      <w:proofErr w:type="spellStart"/>
      <w:r>
        <w:t>Eees_AppClientInformation</w:t>
      </w:r>
      <w:proofErr w:type="spellEnd"/>
      <w:r>
        <w:t xml:space="preserve"> API</w:t>
      </w:r>
    </w:p>
    <w:p w14:paraId="42D5E72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D0EA5F" w14:textId="798CBBAF" w:rsidR="00DB771A" w:rsidRDefault="00DB771A" w:rsidP="00DB771A">
      <w:pPr>
        <w:rPr>
          <w:rFonts w:ascii="Arial" w:hAnsi="Arial" w:cs="Arial"/>
          <w:b/>
          <w:sz w:val="24"/>
        </w:rPr>
      </w:pPr>
      <w:r>
        <w:rPr>
          <w:rFonts w:ascii="Arial" w:hAnsi="Arial" w:cs="Arial"/>
          <w:b/>
          <w:color w:val="0000FF"/>
          <w:sz w:val="24"/>
        </w:rPr>
        <w:t>C3-246294</w:t>
      </w:r>
      <w:r>
        <w:rPr>
          <w:rFonts w:ascii="Arial" w:hAnsi="Arial" w:cs="Arial"/>
          <w:b/>
          <w:color w:val="0000FF"/>
          <w:sz w:val="24"/>
        </w:rPr>
        <w:tab/>
      </w:r>
      <w:r>
        <w:rPr>
          <w:rFonts w:ascii="Arial" w:hAnsi="Arial" w:cs="Arial"/>
          <w:b/>
          <w:sz w:val="24"/>
        </w:rPr>
        <w:t>Corrections on the AC Filters</w:t>
      </w:r>
    </w:p>
    <w:p w14:paraId="5F8A8A5D"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CR-0251  rev  Cat: A (Rel-19)</w:t>
      </w:r>
      <w:r>
        <w:rPr>
          <w:i/>
        </w:rPr>
        <w:br/>
      </w:r>
      <w:r>
        <w:rPr>
          <w:i/>
        </w:rPr>
        <w:br/>
      </w:r>
      <w:r>
        <w:rPr>
          <w:i/>
        </w:rPr>
        <w:tab/>
      </w:r>
      <w:r>
        <w:rPr>
          <w:i/>
        </w:rPr>
        <w:tab/>
      </w:r>
      <w:r>
        <w:rPr>
          <w:i/>
        </w:rPr>
        <w:tab/>
      </w:r>
      <w:r>
        <w:rPr>
          <w:i/>
        </w:rPr>
        <w:tab/>
      </w:r>
      <w:r>
        <w:rPr>
          <w:i/>
        </w:rPr>
        <w:tab/>
        <w:t>Source: Huawei</w:t>
      </w:r>
    </w:p>
    <w:p w14:paraId="302D387D" w14:textId="77777777" w:rsidR="00DB771A" w:rsidRDefault="00DB771A" w:rsidP="00DB771A">
      <w:pPr>
        <w:rPr>
          <w:rFonts w:ascii="Arial" w:hAnsi="Arial" w:cs="Arial"/>
          <w:b/>
        </w:rPr>
      </w:pPr>
      <w:r>
        <w:rPr>
          <w:rFonts w:ascii="Arial" w:hAnsi="Arial" w:cs="Arial"/>
          <w:b/>
        </w:rPr>
        <w:t xml:space="preserve">Discussion: </w:t>
      </w:r>
    </w:p>
    <w:p w14:paraId="23A060C3"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Eees_AppClientInformation</w:t>
      </w:r>
      <w:proofErr w:type="spellEnd"/>
      <w:r>
        <w:t xml:space="preserve"> API, </w:t>
      </w:r>
      <w:proofErr w:type="spellStart"/>
      <w:r>
        <w:t>Eees_AppClientInformation</w:t>
      </w:r>
      <w:proofErr w:type="spellEnd"/>
      <w:r>
        <w:t xml:space="preserve"> API</w:t>
      </w:r>
    </w:p>
    <w:p w14:paraId="4124F4E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3CD98" w14:textId="77777777" w:rsidR="00DB771A" w:rsidRDefault="00DB771A" w:rsidP="00DB771A">
      <w:pPr>
        <w:pStyle w:val="Heading3"/>
      </w:pPr>
      <w:bookmarkStart w:id="78" w:name="_Toc183695002"/>
      <w:r>
        <w:t>17.28</w:t>
      </w:r>
      <w:r>
        <w:tab/>
        <w:t xml:space="preserve">CT aspects of </w:t>
      </w:r>
      <w:proofErr w:type="spellStart"/>
      <w:r>
        <w:t>eNPN</w:t>
      </w:r>
      <w:proofErr w:type="spellEnd"/>
      <w:r>
        <w:t xml:space="preserve"> [</w:t>
      </w:r>
      <w:proofErr w:type="spellStart"/>
      <w:r>
        <w:t>eNPN</w:t>
      </w:r>
      <w:proofErr w:type="spellEnd"/>
      <w:r>
        <w:t>]</w:t>
      </w:r>
      <w:bookmarkEnd w:id="78"/>
    </w:p>
    <w:p w14:paraId="2ADB1B8D" w14:textId="77777777" w:rsidR="00DB771A" w:rsidRDefault="00DB771A" w:rsidP="00DB771A">
      <w:pPr>
        <w:pStyle w:val="Heading3"/>
      </w:pPr>
      <w:bookmarkStart w:id="79" w:name="_Toc183695003"/>
      <w:r>
        <w:t>17.29</w:t>
      </w:r>
      <w:r>
        <w:tab/>
        <w:t>CT aspects of 5G_eLCS_ph2 [5G_eLCS_ph2]</w:t>
      </w:r>
      <w:bookmarkEnd w:id="79"/>
    </w:p>
    <w:p w14:paraId="0A8D53F1" w14:textId="77777777" w:rsidR="00DB771A" w:rsidRDefault="00DB771A" w:rsidP="00DB771A">
      <w:pPr>
        <w:pStyle w:val="Heading3"/>
      </w:pPr>
      <w:bookmarkStart w:id="80" w:name="_Toc183695004"/>
      <w:r>
        <w:t>17.30</w:t>
      </w:r>
      <w:r>
        <w:tab/>
        <w:t>CT aspects for ID_UAS [ID_UAS]</w:t>
      </w:r>
      <w:bookmarkEnd w:id="80"/>
    </w:p>
    <w:p w14:paraId="4A2C1243" w14:textId="77777777" w:rsidR="00DB771A" w:rsidRDefault="00DB771A" w:rsidP="00DB771A">
      <w:pPr>
        <w:pStyle w:val="Heading3"/>
      </w:pPr>
      <w:bookmarkStart w:id="81" w:name="_Toc183695005"/>
      <w:r>
        <w:t>17.31</w:t>
      </w:r>
      <w:r>
        <w:tab/>
        <w:t>CT aspects of support of enhanced Industrial IoT [</w:t>
      </w:r>
      <w:proofErr w:type="spellStart"/>
      <w:r>
        <w:t>IIoT</w:t>
      </w:r>
      <w:proofErr w:type="spellEnd"/>
      <w:r>
        <w:t>]</w:t>
      </w:r>
      <w:bookmarkEnd w:id="81"/>
    </w:p>
    <w:p w14:paraId="0CD8A41C" w14:textId="77777777" w:rsidR="00DB771A" w:rsidRDefault="00DB771A" w:rsidP="00DB771A">
      <w:pPr>
        <w:pStyle w:val="Heading3"/>
      </w:pPr>
      <w:bookmarkStart w:id="82" w:name="_Toc183695006"/>
      <w:r>
        <w:t>17.32</w:t>
      </w:r>
      <w:r>
        <w:tab/>
        <w:t>CT aspects of eV2XAPP [eV2XAPP]</w:t>
      </w:r>
      <w:bookmarkEnd w:id="82"/>
    </w:p>
    <w:p w14:paraId="561A5F79" w14:textId="77777777" w:rsidR="00DB771A" w:rsidRDefault="00DB771A" w:rsidP="00DB771A">
      <w:pPr>
        <w:pStyle w:val="Heading3"/>
      </w:pPr>
      <w:bookmarkStart w:id="83" w:name="_Toc183695007"/>
      <w:r>
        <w:t>17.33</w:t>
      </w:r>
      <w:r>
        <w:tab/>
        <w:t xml:space="preserve">CT aspects of 5G </w:t>
      </w:r>
      <w:proofErr w:type="spellStart"/>
      <w:r>
        <w:t>eEDGE</w:t>
      </w:r>
      <w:proofErr w:type="spellEnd"/>
      <w:r>
        <w:t xml:space="preserve"> [eEDGE_5GC]</w:t>
      </w:r>
      <w:bookmarkEnd w:id="83"/>
    </w:p>
    <w:p w14:paraId="2396C140" w14:textId="06E1779B" w:rsidR="00DB771A" w:rsidRDefault="00DB771A" w:rsidP="00DB771A">
      <w:pPr>
        <w:rPr>
          <w:rFonts w:ascii="Arial" w:hAnsi="Arial" w:cs="Arial"/>
          <w:b/>
          <w:sz w:val="24"/>
        </w:rPr>
      </w:pPr>
      <w:r>
        <w:rPr>
          <w:rFonts w:ascii="Arial" w:hAnsi="Arial" w:cs="Arial"/>
          <w:b/>
          <w:color w:val="0000FF"/>
          <w:sz w:val="24"/>
        </w:rPr>
        <w:t>C3-246279</w:t>
      </w:r>
      <w:r>
        <w:rPr>
          <w:rFonts w:ascii="Arial" w:hAnsi="Arial" w:cs="Arial"/>
          <w:b/>
          <w:color w:val="0000FF"/>
          <w:sz w:val="24"/>
        </w:rPr>
        <w:tab/>
      </w:r>
      <w:r>
        <w:rPr>
          <w:rFonts w:ascii="Arial" w:hAnsi="Arial" w:cs="Arial"/>
          <w:b/>
          <w:sz w:val="24"/>
        </w:rPr>
        <w:t>Correction on the attributes for spatial validity condition</w:t>
      </w:r>
    </w:p>
    <w:p w14:paraId="7C375653"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v17.15.0</w:t>
      </w:r>
      <w:r>
        <w:rPr>
          <w:i/>
        </w:rPr>
        <w:tab/>
        <w:t xml:space="preserve">  CR-1452  rev  Cat: F (Rel-17)</w:t>
      </w:r>
      <w:r>
        <w:rPr>
          <w:i/>
        </w:rPr>
        <w:br/>
      </w:r>
      <w:r>
        <w:rPr>
          <w:i/>
        </w:rPr>
        <w:br/>
      </w:r>
      <w:r>
        <w:rPr>
          <w:i/>
        </w:rPr>
        <w:tab/>
      </w:r>
      <w:r>
        <w:rPr>
          <w:i/>
        </w:rPr>
        <w:tab/>
      </w:r>
      <w:r>
        <w:rPr>
          <w:i/>
        </w:rPr>
        <w:tab/>
      </w:r>
      <w:r>
        <w:rPr>
          <w:i/>
        </w:rPr>
        <w:tab/>
      </w:r>
      <w:r>
        <w:rPr>
          <w:i/>
        </w:rPr>
        <w:tab/>
        <w:t>Source: Ericsson</w:t>
      </w:r>
    </w:p>
    <w:p w14:paraId="425F3378" w14:textId="77777777" w:rsidR="00DB771A" w:rsidRDefault="00DB771A" w:rsidP="00DB771A">
      <w:pPr>
        <w:rPr>
          <w:rFonts w:ascii="Arial" w:hAnsi="Arial" w:cs="Arial"/>
          <w:b/>
        </w:rPr>
      </w:pPr>
      <w:r>
        <w:rPr>
          <w:rFonts w:ascii="Arial" w:hAnsi="Arial" w:cs="Arial"/>
          <w:b/>
        </w:rPr>
        <w:t xml:space="preserve">Abstract: </w:t>
      </w:r>
    </w:p>
    <w:p w14:paraId="7A57EB60" w14:textId="77777777" w:rsidR="00DB771A" w:rsidRDefault="00DB771A" w:rsidP="00DB771A">
      <w:r>
        <w:t>Summary of Change: Clause 4.4.20 is updated to replace the existing attribute with the “</w:t>
      </w:r>
      <w:proofErr w:type="spellStart"/>
      <w:r>
        <w:t>spatialValidityAreas</w:t>
      </w:r>
      <w:proofErr w:type="spellEnd"/>
      <w:r>
        <w:t>” and “</w:t>
      </w:r>
      <w:proofErr w:type="spellStart"/>
      <w:r>
        <w:t>spatialValidityTais</w:t>
      </w:r>
      <w:proofErr w:type="spellEnd"/>
      <w:r>
        <w:t>” attributes. NEF can obtain the TAIs from the “</w:t>
      </w:r>
      <w:proofErr w:type="spellStart"/>
      <w:r>
        <w:t>spatialValidityAre</w:t>
      </w:r>
      <w:proofErr w:type="spellEnd"/>
    </w:p>
    <w:p w14:paraId="3CA181B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DA441" w14:textId="6D56D2EE" w:rsidR="00DB771A" w:rsidRDefault="00DB771A" w:rsidP="00DB771A">
      <w:pPr>
        <w:rPr>
          <w:rFonts w:ascii="Arial" w:hAnsi="Arial" w:cs="Arial"/>
          <w:b/>
          <w:sz w:val="24"/>
        </w:rPr>
      </w:pPr>
      <w:r>
        <w:rPr>
          <w:rFonts w:ascii="Arial" w:hAnsi="Arial" w:cs="Arial"/>
          <w:b/>
          <w:color w:val="0000FF"/>
          <w:sz w:val="24"/>
        </w:rPr>
        <w:lastRenderedPageBreak/>
        <w:t>C3-246280</w:t>
      </w:r>
      <w:r>
        <w:rPr>
          <w:rFonts w:ascii="Arial" w:hAnsi="Arial" w:cs="Arial"/>
          <w:b/>
          <w:color w:val="0000FF"/>
          <w:sz w:val="24"/>
        </w:rPr>
        <w:tab/>
      </w:r>
      <w:r>
        <w:rPr>
          <w:rFonts w:ascii="Arial" w:hAnsi="Arial" w:cs="Arial"/>
          <w:b/>
          <w:sz w:val="24"/>
        </w:rPr>
        <w:t>Correction on the attributes for spatial validity condition</w:t>
      </w:r>
    </w:p>
    <w:p w14:paraId="03E2A4BD"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v18.7.0</w:t>
      </w:r>
      <w:r>
        <w:rPr>
          <w:i/>
        </w:rPr>
        <w:tab/>
        <w:t xml:space="preserve">  CR-1453  rev  Cat: F (Rel-18)</w:t>
      </w:r>
      <w:r>
        <w:rPr>
          <w:i/>
        </w:rPr>
        <w:br/>
      </w:r>
      <w:r>
        <w:rPr>
          <w:i/>
        </w:rPr>
        <w:br/>
      </w:r>
      <w:r>
        <w:rPr>
          <w:i/>
        </w:rPr>
        <w:tab/>
      </w:r>
      <w:r>
        <w:rPr>
          <w:i/>
        </w:rPr>
        <w:tab/>
      </w:r>
      <w:r>
        <w:rPr>
          <w:i/>
        </w:rPr>
        <w:tab/>
      </w:r>
      <w:r>
        <w:rPr>
          <w:i/>
        </w:rPr>
        <w:tab/>
      </w:r>
      <w:r>
        <w:rPr>
          <w:i/>
        </w:rPr>
        <w:tab/>
        <w:t>Source: Ericsson</w:t>
      </w:r>
    </w:p>
    <w:p w14:paraId="4BECA200" w14:textId="77777777" w:rsidR="00DB771A" w:rsidRDefault="00DB771A" w:rsidP="00DB771A">
      <w:pPr>
        <w:rPr>
          <w:rFonts w:ascii="Arial" w:hAnsi="Arial" w:cs="Arial"/>
          <w:b/>
        </w:rPr>
      </w:pPr>
      <w:r>
        <w:rPr>
          <w:rFonts w:ascii="Arial" w:hAnsi="Arial" w:cs="Arial"/>
          <w:b/>
        </w:rPr>
        <w:t xml:space="preserve">Abstract: </w:t>
      </w:r>
    </w:p>
    <w:p w14:paraId="038786E5" w14:textId="77777777" w:rsidR="00DB771A" w:rsidRDefault="00DB771A" w:rsidP="00DB771A">
      <w:r>
        <w:t>Summary of Change: Clause 4.4.20 is updated to replace the existing attribute with the “</w:t>
      </w:r>
      <w:proofErr w:type="spellStart"/>
      <w:r>
        <w:t>spatialValidityAreas</w:t>
      </w:r>
      <w:proofErr w:type="spellEnd"/>
      <w:r>
        <w:t>” and “</w:t>
      </w:r>
      <w:proofErr w:type="spellStart"/>
      <w:r>
        <w:t>spatialValidityTais</w:t>
      </w:r>
      <w:proofErr w:type="spellEnd"/>
      <w:r>
        <w:t>” attributes. The NEF may derive the TAIs from “</w:t>
      </w:r>
      <w:proofErr w:type="spellStart"/>
      <w:r>
        <w:t>spatialValidityAre</w:t>
      </w:r>
      <w:proofErr w:type="spellEnd"/>
    </w:p>
    <w:p w14:paraId="45372420" w14:textId="77777777" w:rsidR="00DB771A" w:rsidRDefault="00DB771A" w:rsidP="00DB771A">
      <w:pPr>
        <w:rPr>
          <w:rFonts w:ascii="Arial" w:hAnsi="Arial" w:cs="Arial"/>
          <w:b/>
        </w:rPr>
      </w:pPr>
      <w:r>
        <w:rPr>
          <w:rFonts w:ascii="Arial" w:hAnsi="Arial" w:cs="Arial"/>
          <w:b/>
        </w:rPr>
        <w:t xml:space="preserve">Discussion: </w:t>
      </w:r>
    </w:p>
    <w:p w14:paraId="7ACAB182" w14:textId="77777777" w:rsidR="00DB771A" w:rsidRDefault="00DB771A" w:rsidP="00DB771A">
      <w:r>
        <w:t>Incorrect Cat. in the cover page and 3GU.</w:t>
      </w:r>
    </w:p>
    <w:p w14:paraId="0460F42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C3-246497</w:t>
      </w:r>
      <w:r>
        <w:rPr>
          <w:color w:val="993300"/>
          <w:u w:val="single"/>
        </w:rPr>
        <w:t>.</w:t>
      </w:r>
    </w:p>
    <w:p w14:paraId="508DA5D2" w14:textId="65D59F59" w:rsidR="00DB771A" w:rsidRDefault="00DB771A" w:rsidP="00DB771A">
      <w:pPr>
        <w:rPr>
          <w:rFonts w:ascii="Arial" w:hAnsi="Arial" w:cs="Arial"/>
          <w:b/>
          <w:sz w:val="24"/>
        </w:rPr>
      </w:pPr>
      <w:r>
        <w:rPr>
          <w:rFonts w:ascii="Arial" w:hAnsi="Arial" w:cs="Arial"/>
          <w:b/>
          <w:color w:val="0000FF"/>
          <w:sz w:val="24"/>
        </w:rPr>
        <w:t>C3-246281</w:t>
      </w:r>
      <w:r>
        <w:rPr>
          <w:rFonts w:ascii="Arial" w:hAnsi="Arial" w:cs="Arial"/>
          <w:b/>
          <w:color w:val="0000FF"/>
          <w:sz w:val="24"/>
        </w:rPr>
        <w:tab/>
      </w:r>
      <w:r>
        <w:rPr>
          <w:rFonts w:ascii="Arial" w:hAnsi="Arial" w:cs="Arial"/>
          <w:b/>
          <w:sz w:val="24"/>
        </w:rPr>
        <w:t>Correction on the attributes for spatial validity condition</w:t>
      </w:r>
    </w:p>
    <w:p w14:paraId="5378ED0E"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CR-1454  rev  Cat: A (Rel-19)</w:t>
      </w:r>
      <w:r>
        <w:rPr>
          <w:i/>
        </w:rPr>
        <w:br/>
      </w:r>
      <w:r>
        <w:rPr>
          <w:i/>
        </w:rPr>
        <w:br/>
      </w:r>
      <w:r>
        <w:rPr>
          <w:i/>
        </w:rPr>
        <w:tab/>
      </w:r>
      <w:r>
        <w:rPr>
          <w:i/>
        </w:rPr>
        <w:tab/>
      </w:r>
      <w:r>
        <w:rPr>
          <w:i/>
        </w:rPr>
        <w:tab/>
      </w:r>
      <w:r>
        <w:rPr>
          <w:i/>
        </w:rPr>
        <w:tab/>
      </w:r>
      <w:r>
        <w:rPr>
          <w:i/>
        </w:rPr>
        <w:tab/>
        <w:t>Source: Ericsson</w:t>
      </w:r>
    </w:p>
    <w:p w14:paraId="4EC82E7D" w14:textId="77777777" w:rsidR="00DB771A" w:rsidRDefault="00DB771A" w:rsidP="00DB771A">
      <w:pPr>
        <w:rPr>
          <w:rFonts w:ascii="Arial" w:hAnsi="Arial" w:cs="Arial"/>
          <w:b/>
        </w:rPr>
      </w:pPr>
      <w:r>
        <w:rPr>
          <w:rFonts w:ascii="Arial" w:hAnsi="Arial" w:cs="Arial"/>
          <w:b/>
        </w:rPr>
        <w:t xml:space="preserve">Abstract: </w:t>
      </w:r>
    </w:p>
    <w:p w14:paraId="1DE95B40" w14:textId="77777777" w:rsidR="00DB771A" w:rsidRDefault="00DB771A" w:rsidP="00DB771A">
      <w:r>
        <w:t>Summary of Change: Clause 4.4.20 is updated to replace the existing attribute with the “</w:t>
      </w:r>
      <w:proofErr w:type="spellStart"/>
      <w:r>
        <w:t>spatialValidityAreas</w:t>
      </w:r>
      <w:proofErr w:type="spellEnd"/>
      <w:r>
        <w:t>” and “</w:t>
      </w:r>
      <w:proofErr w:type="spellStart"/>
      <w:r>
        <w:t>spatialValidityTais</w:t>
      </w:r>
      <w:proofErr w:type="spellEnd"/>
      <w:r>
        <w:t>” attributes. The NEF does not derive the TAIs.</w:t>
      </w:r>
    </w:p>
    <w:p w14:paraId="6D4B67B8" w14:textId="77777777" w:rsidR="00DB771A" w:rsidRDefault="00DB771A" w:rsidP="00DB771A">
      <w:r>
        <w:t>“</w:t>
      </w:r>
      <w:proofErr w:type="spellStart"/>
      <w:r>
        <w:t>spatialValidityAr</w:t>
      </w:r>
      <w:proofErr w:type="spellEnd"/>
    </w:p>
    <w:p w14:paraId="6BB82C46"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70CE8" w14:textId="4F662CC4" w:rsidR="00DB771A" w:rsidRDefault="00DB771A" w:rsidP="00DB771A">
      <w:pPr>
        <w:rPr>
          <w:rFonts w:ascii="Arial" w:hAnsi="Arial" w:cs="Arial"/>
          <w:b/>
          <w:sz w:val="24"/>
        </w:rPr>
      </w:pPr>
      <w:r>
        <w:rPr>
          <w:rFonts w:ascii="Arial" w:hAnsi="Arial" w:cs="Arial"/>
          <w:b/>
          <w:color w:val="0000FF"/>
          <w:sz w:val="24"/>
        </w:rPr>
        <w:t>C3-246497</w:t>
      </w:r>
      <w:r>
        <w:rPr>
          <w:rFonts w:ascii="Arial" w:hAnsi="Arial" w:cs="Arial"/>
          <w:b/>
          <w:color w:val="0000FF"/>
          <w:sz w:val="24"/>
        </w:rPr>
        <w:tab/>
      </w:r>
      <w:r>
        <w:rPr>
          <w:rFonts w:ascii="Arial" w:hAnsi="Arial" w:cs="Arial"/>
          <w:b/>
          <w:sz w:val="24"/>
        </w:rPr>
        <w:t>Correction on the attributes for spatial validity condition</w:t>
      </w:r>
    </w:p>
    <w:p w14:paraId="2B9C9044"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v18.7.0</w:t>
      </w:r>
      <w:r>
        <w:rPr>
          <w:i/>
        </w:rPr>
        <w:tab/>
        <w:t xml:space="preserve">  CR-1453  rev 1 Cat: A (Rel-18)</w:t>
      </w:r>
      <w:r>
        <w:rPr>
          <w:i/>
        </w:rPr>
        <w:br/>
      </w:r>
      <w:r>
        <w:rPr>
          <w:i/>
        </w:rPr>
        <w:br/>
      </w:r>
      <w:r>
        <w:rPr>
          <w:i/>
        </w:rPr>
        <w:tab/>
      </w:r>
      <w:r>
        <w:rPr>
          <w:i/>
        </w:rPr>
        <w:tab/>
      </w:r>
      <w:r>
        <w:rPr>
          <w:i/>
        </w:rPr>
        <w:tab/>
      </w:r>
      <w:r>
        <w:rPr>
          <w:i/>
        </w:rPr>
        <w:tab/>
      </w:r>
      <w:r>
        <w:rPr>
          <w:i/>
        </w:rPr>
        <w:tab/>
        <w:t>Source: Ericsson</w:t>
      </w:r>
    </w:p>
    <w:p w14:paraId="21536284" w14:textId="77777777" w:rsidR="00DB771A" w:rsidRDefault="00DB771A" w:rsidP="00DB771A">
      <w:pPr>
        <w:rPr>
          <w:color w:val="808080"/>
        </w:rPr>
      </w:pPr>
      <w:r>
        <w:rPr>
          <w:color w:val="808080"/>
        </w:rPr>
        <w:t>(Replaces C3-246280)</w:t>
      </w:r>
    </w:p>
    <w:p w14:paraId="23568819" w14:textId="77777777" w:rsidR="00DB771A" w:rsidRDefault="00DB771A" w:rsidP="00DB771A">
      <w:pPr>
        <w:rPr>
          <w:rFonts w:ascii="Arial" w:hAnsi="Arial" w:cs="Arial"/>
          <w:b/>
        </w:rPr>
      </w:pPr>
      <w:r>
        <w:rPr>
          <w:rFonts w:ascii="Arial" w:hAnsi="Arial" w:cs="Arial"/>
          <w:b/>
        </w:rPr>
        <w:t xml:space="preserve">Abstract: </w:t>
      </w:r>
    </w:p>
    <w:p w14:paraId="7A3DF32B" w14:textId="77777777" w:rsidR="00DB771A" w:rsidRDefault="00DB771A" w:rsidP="00DB771A">
      <w:r>
        <w:t>Summary of Change: Clause 4.4.20 is updated to replace the existing attribute with the “</w:t>
      </w:r>
      <w:proofErr w:type="spellStart"/>
      <w:r>
        <w:t>spatialValidityAreas</w:t>
      </w:r>
      <w:proofErr w:type="spellEnd"/>
      <w:r>
        <w:t>” and “</w:t>
      </w:r>
      <w:proofErr w:type="spellStart"/>
      <w:r>
        <w:t>spatialValidityTais</w:t>
      </w:r>
      <w:proofErr w:type="spellEnd"/>
      <w:r>
        <w:t>” attributes. The NEF may derive the TAIs from “</w:t>
      </w:r>
      <w:proofErr w:type="spellStart"/>
      <w:r>
        <w:t>spatialValidityAre</w:t>
      </w:r>
      <w:proofErr w:type="spellEnd"/>
    </w:p>
    <w:p w14:paraId="7E31DE8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CE5DC5" w14:textId="77777777" w:rsidR="00DB771A" w:rsidRDefault="00DB771A" w:rsidP="00DB771A">
      <w:pPr>
        <w:pStyle w:val="Heading3"/>
      </w:pPr>
      <w:bookmarkStart w:id="84" w:name="_Toc183695008"/>
      <w:r>
        <w:lastRenderedPageBreak/>
        <w:t>17.34</w:t>
      </w:r>
      <w:r>
        <w:tab/>
        <w:t>Stage 3 for Enhancement of Network Slicing Phase 2 [eNS_Ph2]</w:t>
      </w:r>
      <w:bookmarkEnd w:id="84"/>
    </w:p>
    <w:p w14:paraId="630F973A" w14:textId="77777777" w:rsidR="00DB771A" w:rsidRDefault="00DB771A" w:rsidP="00DB771A">
      <w:pPr>
        <w:pStyle w:val="Heading3"/>
      </w:pPr>
      <w:bookmarkStart w:id="85" w:name="_Toc183695009"/>
      <w:r>
        <w:t>17.35</w:t>
      </w:r>
      <w:r>
        <w:tab/>
        <w:t>Start of Pause of Charging via User Plane [SPOCUP]</w:t>
      </w:r>
      <w:bookmarkEnd w:id="85"/>
    </w:p>
    <w:p w14:paraId="1AB56519" w14:textId="77777777" w:rsidR="00DB771A" w:rsidRDefault="00DB771A" w:rsidP="00DB771A">
      <w:pPr>
        <w:pStyle w:val="Heading3"/>
      </w:pPr>
      <w:bookmarkStart w:id="86" w:name="_Toc183695010"/>
      <w:r>
        <w:t>17.36</w:t>
      </w:r>
      <w:r>
        <w:tab/>
        <w:t>CT aspects of ATSSS_Ph2 [ATSSS_Ph2]</w:t>
      </w:r>
      <w:bookmarkEnd w:id="86"/>
    </w:p>
    <w:p w14:paraId="235AB037" w14:textId="77777777" w:rsidR="00DB771A" w:rsidRDefault="00DB771A" w:rsidP="00DB771A">
      <w:pPr>
        <w:pStyle w:val="Heading3"/>
      </w:pPr>
      <w:bookmarkStart w:id="87" w:name="_Toc183695011"/>
      <w:r>
        <w:t>17.37</w:t>
      </w:r>
      <w:r>
        <w:tab/>
        <w:t>CT aspects of eNA_Ph2 [eNA_Ph2]</w:t>
      </w:r>
      <w:bookmarkEnd w:id="87"/>
    </w:p>
    <w:p w14:paraId="141FB19E" w14:textId="77777777" w:rsidR="00DB771A" w:rsidRDefault="00DB771A" w:rsidP="00DB771A">
      <w:pPr>
        <w:pStyle w:val="Heading3"/>
      </w:pPr>
      <w:bookmarkStart w:id="88" w:name="_Toc183695012"/>
      <w:r>
        <w:t>17.38</w:t>
      </w:r>
      <w:r>
        <w:tab/>
        <w:t>CT aspects of proximity based services in 5GS [5G_ProSe]</w:t>
      </w:r>
      <w:bookmarkEnd w:id="88"/>
    </w:p>
    <w:p w14:paraId="2153839B" w14:textId="77777777" w:rsidR="00DB771A" w:rsidRDefault="00DB771A" w:rsidP="00DB771A">
      <w:pPr>
        <w:pStyle w:val="Heading3"/>
      </w:pPr>
      <w:bookmarkStart w:id="89" w:name="_Toc183695013"/>
      <w:r>
        <w:t>17.39</w:t>
      </w:r>
      <w:r>
        <w:tab/>
        <w:t>CT aspects of Enabling Multi-USIM Devices [MUSIM]</w:t>
      </w:r>
      <w:bookmarkEnd w:id="89"/>
    </w:p>
    <w:p w14:paraId="5F9FD74C" w14:textId="77777777" w:rsidR="00DB771A" w:rsidRDefault="00DB771A" w:rsidP="00DB771A">
      <w:pPr>
        <w:pStyle w:val="Heading3"/>
      </w:pPr>
      <w:bookmarkStart w:id="90" w:name="_Toc183695014"/>
      <w:r>
        <w:t>17.40</w:t>
      </w:r>
      <w:r>
        <w:tab/>
        <w:t>CT aspects on TEI17_SPSFAS [TEI17_SPSFAS]</w:t>
      </w:r>
      <w:bookmarkEnd w:id="90"/>
    </w:p>
    <w:p w14:paraId="0CD5D2B3" w14:textId="77777777" w:rsidR="00DB771A" w:rsidRDefault="00DB771A" w:rsidP="00DB771A">
      <w:pPr>
        <w:pStyle w:val="Heading3"/>
      </w:pPr>
      <w:bookmarkStart w:id="91" w:name="_Toc183695015"/>
      <w:r>
        <w:t>17.41</w:t>
      </w:r>
      <w:r>
        <w:tab/>
        <w:t>CT aspects on TEI17_SAPES [TEI17_SAPES]</w:t>
      </w:r>
      <w:bookmarkEnd w:id="91"/>
    </w:p>
    <w:p w14:paraId="76AA3B3F" w14:textId="77777777" w:rsidR="00DB771A" w:rsidRDefault="00DB771A" w:rsidP="00DB771A">
      <w:pPr>
        <w:pStyle w:val="Heading3"/>
      </w:pPr>
      <w:bookmarkStart w:id="92" w:name="_Toc183695016"/>
      <w:r>
        <w:t>17.42</w:t>
      </w:r>
      <w:r>
        <w:tab/>
        <w:t>CT aspects on TEI17_DCAMP [TEI17_DCAMP]</w:t>
      </w:r>
      <w:bookmarkEnd w:id="92"/>
    </w:p>
    <w:p w14:paraId="214F47FC" w14:textId="77777777" w:rsidR="00DB771A" w:rsidRDefault="00DB771A" w:rsidP="00DB771A">
      <w:pPr>
        <w:pStyle w:val="Heading3"/>
      </w:pPr>
      <w:bookmarkStart w:id="93" w:name="_Toc183695017"/>
      <w:r>
        <w:t>17.43</w:t>
      </w:r>
      <w:r>
        <w:tab/>
        <w:t>CT aspects on TEI17_GEM [TEI17_GEM]</w:t>
      </w:r>
      <w:bookmarkEnd w:id="93"/>
    </w:p>
    <w:p w14:paraId="22ED23E3" w14:textId="77777777" w:rsidR="00DB771A" w:rsidRDefault="00DB771A" w:rsidP="00DB771A">
      <w:pPr>
        <w:pStyle w:val="Heading3"/>
      </w:pPr>
      <w:bookmarkStart w:id="94" w:name="_Toc183695018"/>
      <w:r>
        <w:t>17.44</w:t>
      </w:r>
      <w:r>
        <w:tab/>
        <w:t>CT3 aspects of N7 Interfaces Enhancements to Support GERAN and UTRAN [TEI17_NIESGU]</w:t>
      </w:r>
      <w:bookmarkEnd w:id="94"/>
    </w:p>
    <w:p w14:paraId="0899CB5C" w14:textId="77777777" w:rsidR="00DB771A" w:rsidRDefault="00DB771A" w:rsidP="00DB771A">
      <w:pPr>
        <w:pStyle w:val="Heading3"/>
      </w:pPr>
      <w:bookmarkStart w:id="95" w:name="_Toc183695019"/>
      <w:r>
        <w:t>17.45</w:t>
      </w:r>
      <w:r>
        <w:tab/>
        <w:t>UICC-terminal interface testing for UEs with non-removable UICCs [</w:t>
      </w:r>
      <w:proofErr w:type="spellStart"/>
      <w:r>
        <w:t>nrUICC_UEConTest</w:t>
      </w:r>
      <w:proofErr w:type="spellEnd"/>
      <w:r>
        <w:t>]</w:t>
      </w:r>
      <w:bookmarkEnd w:id="95"/>
    </w:p>
    <w:p w14:paraId="25C1169B" w14:textId="77777777" w:rsidR="00DB771A" w:rsidRDefault="00DB771A" w:rsidP="00DB771A">
      <w:pPr>
        <w:pStyle w:val="Heading3"/>
      </w:pPr>
      <w:bookmarkStart w:id="96" w:name="_Toc183695020"/>
      <w:r>
        <w:t>17.46</w:t>
      </w:r>
      <w:r>
        <w:tab/>
        <w:t>CT aspects of Support of different slices over different Non 3GPP access [TEI17_N3SLICE]</w:t>
      </w:r>
      <w:bookmarkEnd w:id="96"/>
    </w:p>
    <w:p w14:paraId="68948BCF" w14:textId="77777777" w:rsidR="00DB771A" w:rsidRDefault="00DB771A" w:rsidP="00DB771A">
      <w:pPr>
        <w:pStyle w:val="Heading3"/>
      </w:pPr>
      <w:bookmarkStart w:id="97" w:name="_Toc183695021"/>
      <w:r>
        <w:t>17.47</w:t>
      </w:r>
      <w:r>
        <w:tab/>
        <w:t>CT aspects of the architectural enhancements for 5G multicast-broadcast services [5MBS]</w:t>
      </w:r>
      <w:bookmarkEnd w:id="97"/>
    </w:p>
    <w:p w14:paraId="7DBF449B" w14:textId="77777777" w:rsidR="00DB771A" w:rsidRDefault="00DB771A" w:rsidP="00DB771A">
      <w:pPr>
        <w:pStyle w:val="Heading3"/>
      </w:pPr>
      <w:bookmarkStart w:id="98" w:name="_Toc183695022"/>
      <w:r>
        <w:t>17.48</w:t>
      </w:r>
      <w:r>
        <w:tab/>
        <w:t>CT Aspects of Application Layer Support for Uncrewed Aerial Systems (UAS) [UASAPP]</w:t>
      </w:r>
      <w:bookmarkEnd w:id="98"/>
    </w:p>
    <w:p w14:paraId="0393B15C" w14:textId="77777777" w:rsidR="00DB771A" w:rsidRDefault="00DB771A" w:rsidP="00DB771A">
      <w:pPr>
        <w:pStyle w:val="Heading3"/>
      </w:pPr>
      <w:bookmarkStart w:id="99" w:name="_Toc183695023"/>
      <w:r>
        <w:t>17.49</w:t>
      </w:r>
      <w:r>
        <w:tab/>
        <w:t>CT aspects of eV2XARC_Ph2 [eV2XARC_Ph2]</w:t>
      </w:r>
      <w:bookmarkEnd w:id="99"/>
    </w:p>
    <w:p w14:paraId="48DF397A" w14:textId="77777777" w:rsidR="00DB771A" w:rsidRDefault="00DB771A" w:rsidP="00DB771A">
      <w:pPr>
        <w:pStyle w:val="Heading3"/>
      </w:pPr>
      <w:bookmarkStart w:id="100" w:name="_Toc183695024"/>
      <w:r>
        <w:t>17.50</w:t>
      </w:r>
      <w:r>
        <w:tab/>
        <w:t>CT aspects of MCOver5GS [MCOver5GS]</w:t>
      </w:r>
      <w:bookmarkEnd w:id="100"/>
    </w:p>
    <w:p w14:paraId="21B29B74" w14:textId="77777777" w:rsidR="00DB771A" w:rsidRDefault="00DB771A" w:rsidP="00DB771A">
      <w:pPr>
        <w:pStyle w:val="Heading3"/>
      </w:pPr>
      <w:bookmarkStart w:id="101" w:name="_Toc183695025"/>
      <w:r>
        <w:t>17.51</w:t>
      </w:r>
      <w:r>
        <w:tab/>
        <w:t>Enhancement of 5G PCC related services in Rel-17 [en5GPccSer17]</w:t>
      </w:r>
      <w:bookmarkEnd w:id="101"/>
    </w:p>
    <w:p w14:paraId="666A0A12" w14:textId="77777777" w:rsidR="00DB771A" w:rsidRDefault="00DB771A" w:rsidP="00DB771A">
      <w:pPr>
        <w:pStyle w:val="Heading3"/>
      </w:pPr>
      <w:bookmarkStart w:id="102" w:name="_Toc183695026"/>
      <w:r>
        <w:t>17.52</w:t>
      </w:r>
      <w:r>
        <w:tab/>
        <w:t>Enhancements of 3GPP Northbound Interfaces and Application Layer APIs [NBI17]</w:t>
      </w:r>
      <w:bookmarkEnd w:id="102"/>
    </w:p>
    <w:p w14:paraId="6C8DF2F6" w14:textId="77777777" w:rsidR="00DB771A" w:rsidRDefault="00DB771A" w:rsidP="00DB771A">
      <w:pPr>
        <w:pStyle w:val="Heading3"/>
      </w:pPr>
      <w:bookmarkStart w:id="103" w:name="_Toc183695027"/>
      <w:r>
        <w:lastRenderedPageBreak/>
        <w:t>17.53</w:t>
      </w:r>
      <w:r>
        <w:tab/>
        <w:t>Stage 3 aspects of enh3MCPTT [enh3MCPTT-CT]</w:t>
      </w:r>
      <w:bookmarkEnd w:id="103"/>
    </w:p>
    <w:p w14:paraId="757BFC9E" w14:textId="77777777" w:rsidR="00DB771A" w:rsidRDefault="00DB771A" w:rsidP="00DB771A">
      <w:pPr>
        <w:pStyle w:val="Heading3"/>
      </w:pPr>
      <w:bookmarkStart w:id="104" w:name="_Toc183695028"/>
      <w:r>
        <w:t>17.54</w:t>
      </w:r>
      <w:r>
        <w:tab/>
        <w:t>Enhanced Service Enabler Architecture Layer for Verticals [</w:t>
      </w:r>
      <w:proofErr w:type="spellStart"/>
      <w:r>
        <w:t>eSEAL</w:t>
      </w:r>
      <w:proofErr w:type="spellEnd"/>
      <w:r>
        <w:t>]</w:t>
      </w:r>
      <w:bookmarkEnd w:id="104"/>
    </w:p>
    <w:p w14:paraId="32985124" w14:textId="77777777" w:rsidR="00DB771A" w:rsidRDefault="00DB771A" w:rsidP="00DB771A">
      <w:pPr>
        <w:pStyle w:val="Heading3"/>
      </w:pPr>
      <w:bookmarkStart w:id="105" w:name="_Toc183695029"/>
      <w:r>
        <w:t>17.55</w:t>
      </w:r>
      <w:r>
        <w:tab/>
        <w:t>System enhancement for redundant PDU session [TEI17_SE_RPS]</w:t>
      </w:r>
      <w:bookmarkEnd w:id="105"/>
    </w:p>
    <w:p w14:paraId="420A4C50" w14:textId="77777777" w:rsidR="00DB771A" w:rsidRDefault="00DB771A" w:rsidP="00DB771A">
      <w:pPr>
        <w:pStyle w:val="Heading3"/>
      </w:pPr>
      <w:bookmarkStart w:id="106" w:name="_Toc183695030"/>
      <w:r>
        <w:t>17.56</w:t>
      </w:r>
      <w:r>
        <w:tab/>
        <w:t>CT aspects of Support for Minimization of service Interruption [MINT]</w:t>
      </w:r>
      <w:bookmarkEnd w:id="106"/>
    </w:p>
    <w:p w14:paraId="487BD880" w14:textId="77777777" w:rsidR="00DB771A" w:rsidRDefault="00DB771A" w:rsidP="00DB771A">
      <w:pPr>
        <w:pStyle w:val="Heading3"/>
      </w:pPr>
      <w:bookmarkStart w:id="107" w:name="_Toc183695031"/>
      <w:r>
        <w:t>17.57</w:t>
      </w:r>
      <w:r>
        <w:tab/>
        <w:t>IMS voice service support and network usability guarantee for UE’s E-UTRA capability disabled scenario in SA 5GS [ING_5GS]</w:t>
      </w:r>
      <w:bookmarkEnd w:id="107"/>
    </w:p>
    <w:p w14:paraId="34B011A7" w14:textId="77777777" w:rsidR="00DB771A" w:rsidRDefault="00DB771A" w:rsidP="00DB771A">
      <w:pPr>
        <w:pStyle w:val="Heading3"/>
      </w:pPr>
      <w:bookmarkStart w:id="108" w:name="_Toc183695032"/>
      <w:r>
        <w:t>17.58</w:t>
      </w:r>
      <w:r>
        <w:tab/>
        <w:t>CT aspects for enabling MSGin5G Service [5GMARCH]</w:t>
      </w:r>
      <w:bookmarkEnd w:id="108"/>
    </w:p>
    <w:p w14:paraId="1E778239" w14:textId="77777777" w:rsidR="00DB771A" w:rsidRDefault="00DB771A" w:rsidP="00DB771A">
      <w:pPr>
        <w:pStyle w:val="Heading3"/>
      </w:pPr>
      <w:bookmarkStart w:id="109" w:name="_Toc183695033"/>
      <w:r>
        <w:t>17.59</w:t>
      </w:r>
      <w:r>
        <w:tab/>
        <w:t>Restoration of profiles related to UDR [</w:t>
      </w:r>
      <w:proofErr w:type="spellStart"/>
      <w:r>
        <w:t>ReP_UDR</w:t>
      </w:r>
      <w:proofErr w:type="spellEnd"/>
      <w:r>
        <w:t>]</w:t>
      </w:r>
      <w:bookmarkEnd w:id="109"/>
    </w:p>
    <w:p w14:paraId="40C272BC" w14:textId="77777777" w:rsidR="00DB771A" w:rsidRDefault="00DB771A" w:rsidP="00DB771A">
      <w:pPr>
        <w:pStyle w:val="Heading3"/>
      </w:pPr>
      <w:bookmarkStart w:id="110" w:name="_Toc183695034"/>
      <w:r>
        <w:t>17.60</w:t>
      </w:r>
      <w:r>
        <w:tab/>
        <w:t>Enhancement on the GTP-U entity restart [EGTPUR]</w:t>
      </w:r>
      <w:bookmarkEnd w:id="110"/>
    </w:p>
    <w:p w14:paraId="032EB1DA" w14:textId="77777777" w:rsidR="00DB771A" w:rsidRDefault="00DB771A" w:rsidP="00DB771A">
      <w:pPr>
        <w:pStyle w:val="Heading3"/>
      </w:pPr>
      <w:bookmarkStart w:id="111" w:name="_Toc183695035"/>
      <w:r>
        <w:t>17.61</w:t>
      </w:r>
      <w:r>
        <w:tab/>
        <w:t>Multi-device enhancements for device transfers [</w:t>
      </w:r>
      <w:proofErr w:type="spellStart"/>
      <w:r>
        <w:t>MuDTran</w:t>
      </w:r>
      <w:proofErr w:type="spellEnd"/>
      <w:r>
        <w:t>]</w:t>
      </w:r>
      <w:bookmarkEnd w:id="111"/>
    </w:p>
    <w:p w14:paraId="3B0058C9" w14:textId="77777777" w:rsidR="00DB771A" w:rsidRDefault="00DB771A" w:rsidP="00DB771A">
      <w:pPr>
        <w:pStyle w:val="Heading3"/>
      </w:pPr>
      <w:bookmarkStart w:id="112" w:name="_Toc183695036"/>
      <w:r>
        <w:t>17.62</w:t>
      </w:r>
      <w:r>
        <w:tab/>
        <w:t>CT aspects of Architecture Enhancement for NR Reduced Capability Devices [ARCH_NR_REDCAP]</w:t>
      </w:r>
      <w:bookmarkEnd w:id="112"/>
    </w:p>
    <w:p w14:paraId="1410F98A" w14:textId="77777777" w:rsidR="00DB771A" w:rsidRDefault="00DB771A" w:rsidP="00DB771A">
      <w:pPr>
        <w:pStyle w:val="Heading3"/>
      </w:pPr>
      <w:bookmarkStart w:id="113" w:name="_Toc183695037"/>
      <w:r>
        <w:t>17.63</w:t>
      </w:r>
      <w:r>
        <w:tab/>
        <w:t>Enhancements of 3GPP profiles for cryptographic algorithms and security protocols [</w:t>
      </w:r>
      <w:proofErr w:type="spellStart"/>
      <w:r>
        <w:t>eCryptPr</w:t>
      </w:r>
      <w:proofErr w:type="spellEnd"/>
      <w:r>
        <w:t>]</w:t>
      </w:r>
      <w:bookmarkEnd w:id="113"/>
    </w:p>
    <w:p w14:paraId="7DD26DCF" w14:textId="77777777" w:rsidR="00DB771A" w:rsidRDefault="00DB771A" w:rsidP="00DB771A">
      <w:pPr>
        <w:pStyle w:val="Heading3"/>
      </w:pPr>
      <w:bookmarkStart w:id="114" w:name="_Toc183695038"/>
      <w:r>
        <w:t>17.64</w:t>
      </w:r>
      <w:r>
        <w:tab/>
        <w:t>IMS Optimization for HSS Group ID in an SBA environment [TEI17_IMSGID]</w:t>
      </w:r>
      <w:bookmarkEnd w:id="114"/>
    </w:p>
    <w:p w14:paraId="7C4BF2C8" w14:textId="77777777" w:rsidR="00DB771A" w:rsidRDefault="00DB771A" w:rsidP="00DB771A">
      <w:pPr>
        <w:pStyle w:val="Heading3"/>
      </w:pPr>
      <w:bookmarkStart w:id="115" w:name="_Toc183695039"/>
      <w:r>
        <w:t>17.65</w:t>
      </w:r>
      <w:r>
        <w:tab/>
        <w:t>CT aspects of NB-IoT/</w:t>
      </w:r>
      <w:proofErr w:type="spellStart"/>
      <w:r>
        <w:t>eMTC</w:t>
      </w:r>
      <w:proofErr w:type="spellEnd"/>
      <w:r>
        <w:t xml:space="preserve"> Non-Terrestrial Networks in EPS [</w:t>
      </w:r>
      <w:proofErr w:type="spellStart"/>
      <w:r>
        <w:t>IoT_SAT_ARCH_EPS</w:t>
      </w:r>
      <w:proofErr w:type="spellEnd"/>
      <w:r>
        <w:t>]</w:t>
      </w:r>
      <w:bookmarkEnd w:id="115"/>
    </w:p>
    <w:p w14:paraId="1299FB99" w14:textId="77777777" w:rsidR="00DB771A" w:rsidRDefault="00DB771A" w:rsidP="00DB771A">
      <w:pPr>
        <w:pStyle w:val="Heading3"/>
      </w:pPr>
      <w:bookmarkStart w:id="116" w:name="_Toc183695040"/>
      <w:r>
        <w:t>17.66</w:t>
      </w:r>
      <w:r>
        <w:tab/>
        <w:t>Repository for the 3GPP Allocated Port Numbers for New 3GPP Interfaces [</w:t>
      </w:r>
      <w:proofErr w:type="spellStart"/>
      <w:r>
        <w:t>PortAl</w:t>
      </w:r>
      <w:proofErr w:type="spellEnd"/>
      <w:r>
        <w:t>]</w:t>
      </w:r>
      <w:bookmarkEnd w:id="116"/>
    </w:p>
    <w:p w14:paraId="52771A74" w14:textId="77777777" w:rsidR="00DB771A" w:rsidRDefault="00DB771A" w:rsidP="00DB771A">
      <w:pPr>
        <w:pStyle w:val="Heading3"/>
      </w:pPr>
      <w:bookmarkStart w:id="117" w:name="_Toc183695041"/>
      <w:r>
        <w:t>17.67</w:t>
      </w:r>
      <w:r>
        <w:tab/>
        <w:t>Non-Seamless WLAN offload Authentication in 5GS [NSWO_5G]</w:t>
      </w:r>
      <w:bookmarkEnd w:id="117"/>
    </w:p>
    <w:p w14:paraId="04E4B086" w14:textId="77777777" w:rsidR="00DB771A" w:rsidRDefault="00DB771A" w:rsidP="00DB771A">
      <w:pPr>
        <w:pStyle w:val="Heading3"/>
      </w:pPr>
      <w:bookmarkStart w:id="118" w:name="_Toc183695042"/>
      <w:r>
        <w:t>17.68</w:t>
      </w:r>
      <w:r>
        <w:tab/>
        <w:t>CT aspects of AKMA TLS protocol profiles [AKMA_TLS]</w:t>
      </w:r>
      <w:bookmarkEnd w:id="118"/>
    </w:p>
    <w:p w14:paraId="523ABBEB" w14:textId="77777777" w:rsidR="00DB771A" w:rsidRDefault="00DB771A" w:rsidP="00DB771A">
      <w:pPr>
        <w:pStyle w:val="Heading3"/>
      </w:pPr>
      <w:bookmarkStart w:id="119" w:name="_Toc183695043"/>
      <w:r>
        <w:t>17.69</w:t>
      </w:r>
      <w:r>
        <w:tab/>
        <w:t xml:space="preserve">Modifying </w:t>
      </w:r>
      <w:proofErr w:type="spellStart"/>
      <w:r>
        <w:t>PASSporT</w:t>
      </w:r>
      <w:proofErr w:type="spellEnd"/>
      <w:r>
        <w:t xml:space="preserve"> signing and verification [SPECTRE_Ph3]</w:t>
      </w:r>
      <w:bookmarkEnd w:id="119"/>
    </w:p>
    <w:p w14:paraId="0DFDD7A6" w14:textId="77777777" w:rsidR="00DB771A" w:rsidRDefault="00DB771A" w:rsidP="00DB771A">
      <w:pPr>
        <w:pStyle w:val="Heading3"/>
      </w:pPr>
      <w:bookmarkStart w:id="120" w:name="_Toc183695044"/>
      <w:r>
        <w:t>17.70</w:t>
      </w:r>
      <w:r>
        <w:tab/>
        <w:t>CT aspects of enhancement of RAN Slicing for NR [</w:t>
      </w:r>
      <w:proofErr w:type="spellStart"/>
      <w:r>
        <w:t>NRslice</w:t>
      </w:r>
      <w:proofErr w:type="spellEnd"/>
      <w:r>
        <w:t>]</w:t>
      </w:r>
      <w:bookmarkEnd w:id="120"/>
    </w:p>
    <w:p w14:paraId="582AA626" w14:textId="77777777" w:rsidR="00DB771A" w:rsidRDefault="00DB771A" w:rsidP="00DB771A">
      <w:pPr>
        <w:pStyle w:val="Heading3"/>
      </w:pPr>
      <w:bookmarkStart w:id="121" w:name="_Toc183695045"/>
      <w:r>
        <w:t>17.71</w:t>
      </w:r>
      <w:r>
        <w:tab/>
        <w:t>CT aspects of 5GMS AF Event Exposure [EVEX]</w:t>
      </w:r>
      <w:bookmarkEnd w:id="121"/>
    </w:p>
    <w:p w14:paraId="4088CC62" w14:textId="77777777" w:rsidR="00DB771A" w:rsidRDefault="00DB771A" w:rsidP="00DB771A">
      <w:pPr>
        <w:pStyle w:val="Heading3"/>
      </w:pPr>
      <w:bookmarkStart w:id="122" w:name="_Toc183695046"/>
      <w:r>
        <w:lastRenderedPageBreak/>
        <w:t>17.72</w:t>
      </w:r>
      <w:r>
        <w:tab/>
        <w:t>Update of conformance test specifications to Rel-17 [UEConTest_R17]</w:t>
      </w:r>
      <w:bookmarkEnd w:id="122"/>
    </w:p>
    <w:p w14:paraId="671FC13D" w14:textId="77777777" w:rsidR="00DB771A" w:rsidRDefault="00DB771A" w:rsidP="00DB771A">
      <w:pPr>
        <w:pStyle w:val="Heading3"/>
      </w:pPr>
      <w:bookmarkStart w:id="123" w:name="_Toc183695047"/>
      <w:r>
        <w:t>17.73</w:t>
      </w:r>
      <w:r>
        <w:tab/>
        <w:t>Any other Rel-17 Work item or Study item</w:t>
      </w:r>
      <w:bookmarkEnd w:id="123"/>
    </w:p>
    <w:p w14:paraId="2337267A" w14:textId="77777777" w:rsidR="00DB771A" w:rsidRDefault="00DB771A" w:rsidP="00DB771A">
      <w:pPr>
        <w:pStyle w:val="Heading2"/>
      </w:pPr>
      <w:bookmarkStart w:id="124" w:name="_Toc183695048"/>
      <w:r>
        <w:t>18</w:t>
      </w:r>
      <w:r>
        <w:tab/>
        <w:t>Release 18</w:t>
      </w:r>
      <w:bookmarkEnd w:id="124"/>
    </w:p>
    <w:p w14:paraId="49C3BDD8" w14:textId="77777777" w:rsidR="00DB771A" w:rsidRDefault="00DB771A" w:rsidP="00DB771A">
      <w:pPr>
        <w:pStyle w:val="Heading3"/>
      </w:pPr>
      <w:bookmarkStart w:id="125" w:name="_Toc183695049"/>
      <w:r>
        <w:t>18.1</w:t>
      </w:r>
      <w:r>
        <w:tab/>
        <w:t>Rel-18 work planning</w:t>
      </w:r>
      <w:bookmarkEnd w:id="125"/>
    </w:p>
    <w:p w14:paraId="22EB8FE8" w14:textId="77777777" w:rsidR="00DB771A" w:rsidRDefault="00DB771A" w:rsidP="00DB771A">
      <w:pPr>
        <w:pStyle w:val="Heading3"/>
      </w:pPr>
      <w:bookmarkStart w:id="126" w:name="_Toc183695050"/>
      <w:r>
        <w:t>18.2</w:t>
      </w:r>
      <w:r>
        <w:tab/>
        <w:t>New WIDs/SIDs for Rel-18</w:t>
      </w:r>
      <w:bookmarkEnd w:id="126"/>
    </w:p>
    <w:p w14:paraId="0C7E5BCE" w14:textId="77777777" w:rsidR="00DB771A" w:rsidRDefault="00DB771A" w:rsidP="00DB771A">
      <w:pPr>
        <w:pStyle w:val="Heading3"/>
      </w:pPr>
      <w:bookmarkStart w:id="127" w:name="_Toc183695051"/>
      <w:r>
        <w:t>18.3</w:t>
      </w:r>
      <w:r>
        <w:tab/>
        <w:t>Revised WIDs/SIDs for Rel-18</w:t>
      </w:r>
      <w:bookmarkEnd w:id="127"/>
    </w:p>
    <w:p w14:paraId="7141F19C" w14:textId="77777777" w:rsidR="00DB771A" w:rsidRDefault="00DB771A" w:rsidP="00DB771A">
      <w:pPr>
        <w:pStyle w:val="Heading3"/>
      </w:pPr>
      <w:bookmarkStart w:id="128" w:name="_Toc183695052"/>
      <w:r>
        <w:t>18.4</w:t>
      </w:r>
      <w:r>
        <w:tab/>
        <w:t>TEI18 [TEI18]</w:t>
      </w:r>
      <w:bookmarkEnd w:id="128"/>
    </w:p>
    <w:p w14:paraId="44422B32" w14:textId="77777777" w:rsidR="00DB771A" w:rsidRDefault="00DB771A" w:rsidP="00DB771A">
      <w:pPr>
        <w:pStyle w:val="Heading4"/>
      </w:pPr>
      <w:bookmarkStart w:id="129" w:name="_Toc183695053"/>
      <w:r>
        <w:t>18.4.1</w:t>
      </w:r>
      <w:r>
        <w:tab/>
        <w:t>TEI18 for IMS/CS</w:t>
      </w:r>
      <w:bookmarkEnd w:id="129"/>
    </w:p>
    <w:p w14:paraId="7EC3410E" w14:textId="77777777" w:rsidR="00DB771A" w:rsidRDefault="00DB771A" w:rsidP="00DB771A">
      <w:pPr>
        <w:pStyle w:val="Heading4"/>
      </w:pPr>
      <w:bookmarkStart w:id="130" w:name="_Toc183695054"/>
      <w:r>
        <w:t>18.4.2</w:t>
      </w:r>
      <w:r>
        <w:tab/>
        <w:t>TEI18 for Packet Core</w:t>
      </w:r>
      <w:bookmarkEnd w:id="130"/>
    </w:p>
    <w:p w14:paraId="5B0230F7" w14:textId="5AE862CE" w:rsidR="00DB771A" w:rsidRDefault="00DB771A" w:rsidP="00DB771A">
      <w:pPr>
        <w:rPr>
          <w:rFonts w:ascii="Arial" w:hAnsi="Arial" w:cs="Arial"/>
          <w:b/>
          <w:sz w:val="24"/>
        </w:rPr>
      </w:pPr>
      <w:r>
        <w:rPr>
          <w:rFonts w:ascii="Arial" w:hAnsi="Arial" w:cs="Arial"/>
          <w:b/>
          <w:color w:val="0000FF"/>
          <w:sz w:val="24"/>
        </w:rPr>
        <w:t>C3-246101</w:t>
      </w:r>
      <w:r>
        <w:rPr>
          <w:rFonts w:ascii="Arial" w:hAnsi="Arial" w:cs="Arial"/>
          <w:b/>
          <w:color w:val="0000FF"/>
          <w:sz w:val="24"/>
        </w:rPr>
        <w:tab/>
      </w:r>
      <w:r>
        <w:rPr>
          <w:rFonts w:ascii="Arial" w:hAnsi="Arial" w:cs="Arial"/>
          <w:b/>
          <w:sz w:val="24"/>
        </w:rPr>
        <w:t>Correcting the name of the data type conveying the AKMA service disablement notification</w:t>
      </w:r>
    </w:p>
    <w:p w14:paraId="5AC247E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v18.5.1</w:t>
      </w:r>
      <w:r>
        <w:rPr>
          <w:i/>
        </w:rPr>
        <w:tab/>
        <w:t xml:space="preserve">  CR-0050  rev  Cat: F (Rel-18)</w:t>
      </w:r>
      <w:r>
        <w:rPr>
          <w:i/>
        </w:rPr>
        <w:br/>
      </w:r>
      <w:r>
        <w:rPr>
          <w:i/>
        </w:rPr>
        <w:br/>
      </w:r>
      <w:r>
        <w:rPr>
          <w:i/>
        </w:rPr>
        <w:tab/>
      </w:r>
      <w:r>
        <w:rPr>
          <w:i/>
        </w:rPr>
        <w:tab/>
      </w:r>
      <w:r>
        <w:rPr>
          <w:i/>
        </w:rPr>
        <w:tab/>
      </w:r>
      <w:r>
        <w:rPr>
          <w:i/>
        </w:rPr>
        <w:tab/>
      </w:r>
      <w:r>
        <w:rPr>
          <w:i/>
        </w:rPr>
        <w:tab/>
        <w:t>Source: Huawei</w:t>
      </w:r>
    </w:p>
    <w:p w14:paraId="11E7375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C3-246263</w:t>
      </w:r>
      <w:r>
        <w:rPr>
          <w:color w:val="993300"/>
          <w:u w:val="single"/>
        </w:rPr>
        <w:t>.</w:t>
      </w:r>
    </w:p>
    <w:p w14:paraId="056CB0EE" w14:textId="1850B696" w:rsidR="00DB771A" w:rsidRDefault="00DB771A" w:rsidP="00DB771A">
      <w:pPr>
        <w:rPr>
          <w:rFonts w:ascii="Arial" w:hAnsi="Arial" w:cs="Arial"/>
          <w:b/>
          <w:sz w:val="24"/>
        </w:rPr>
      </w:pPr>
      <w:r>
        <w:rPr>
          <w:rFonts w:ascii="Arial" w:hAnsi="Arial" w:cs="Arial"/>
          <w:b/>
          <w:color w:val="0000FF"/>
          <w:sz w:val="24"/>
        </w:rPr>
        <w:t>C3-246102</w:t>
      </w:r>
      <w:r>
        <w:rPr>
          <w:rFonts w:ascii="Arial" w:hAnsi="Arial" w:cs="Arial"/>
          <w:b/>
          <w:color w:val="0000FF"/>
          <w:sz w:val="24"/>
        </w:rPr>
        <w:tab/>
      </w:r>
      <w:r>
        <w:rPr>
          <w:rFonts w:ascii="Arial" w:hAnsi="Arial" w:cs="Arial"/>
          <w:b/>
          <w:sz w:val="24"/>
        </w:rPr>
        <w:t>Correcting the name of the data type conveying the AKMA service disablement notification</w:t>
      </w:r>
    </w:p>
    <w:p w14:paraId="767BA1A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v19.0.0</w:t>
      </w:r>
      <w:r>
        <w:rPr>
          <w:i/>
        </w:rPr>
        <w:tab/>
        <w:t xml:space="preserve">  CR-0051  rev  Cat: A (Rel-19)</w:t>
      </w:r>
      <w:r>
        <w:rPr>
          <w:i/>
        </w:rPr>
        <w:br/>
      </w:r>
      <w:r>
        <w:rPr>
          <w:i/>
        </w:rPr>
        <w:br/>
      </w:r>
      <w:r>
        <w:rPr>
          <w:i/>
        </w:rPr>
        <w:tab/>
      </w:r>
      <w:r>
        <w:rPr>
          <w:i/>
        </w:rPr>
        <w:tab/>
      </w:r>
      <w:r>
        <w:rPr>
          <w:i/>
        </w:rPr>
        <w:tab/>
      </w:r>
      <w:r>
        <w:rPr>
          <w:i/>
        </w:rPr>
        <w:tab/>
      </w:r>
      <w:r>
        <w:rPr>
          <w:i/>
        </w:rPr>
        <w:tab/>
        <w:t>Source: Huawei</w:t>
      </w:r>
    </w:p>
    <w:p w14:paraId="17413B31"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C3-246264</w:t>
      </w:r>
      <w:r>
        <w:rPr>
          <w:color w:val="993300"/>
          <w:u w:val="single"/>
        </w:rPr>
        <w:t>.</w:t>
      </w:r>
    </w:p>
    <w:p w14:paraId="2919271C" w14:textId="5AD346F2" w:rsidR="00DB771A" w:rsidRDefault="00DB771A" w:rsidP="00DB771A">
      <w:pPr>
        <w:rPr>
          <w:rFonts w:ascii="Arial" w:hAnsi="Arial" w:cs="Arial"/>
          <w:b/>
          <w:sz w:val="24"/>
        </w:rPr>
      </w:pPr>
      <w:r>
        <w:rPr>
          <w:rFonts w:ascii="Arial" w:hAnsi="Arial" w:cs="Arial"/>
          <w:b/>
          <w:color w:val="0000FF"/>
          <w:sz w:val="24"/>
        </w:rPr>
        <w:t>C3-246263</w:t>
      </w:r>
      <w:r>
        <w:rPr>
          <w:rFonts w:ascii="Arial" w:hAnsi="Arial" w:cs="Arial"/>
          <w:b/>
          <w:color w:val="0000FF"/>
          <w:sz w:val="24"/>
        </w:rPr>
        <w:tab/>
      </w:r>
      <w:r>
        <w:rPr>
          <w:rFonts w:ascii="Arial" w:hAnsi="Arial" w:cs="Arial"/>
          <w:b/>
          <w:sz w:val="24"/>
        </w:rPr>
        <w:t>Correcting the name of the data type conveying the AKMA service disablement notification</w:t>
      </w:r>
    </w:p>
    <w:p w14:paraId="6C35A1F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v18.5.1</w:t>
      </w:r>
      <w:r>
        <w:rPr>
          <w:i/>
        </w:rPr>
        <w:tab/>
        <w:t xml:space="preserve">  CR-0050  rev 1 Cat: F (Rel-18)</w:t>
      </w:r>
      <w:r>
        <w:rPr>
          <w:i/>
        </w:rPr>
        <w:br/>
      </w:r>
      <w:r>
        <w:rPr>
          <w:i/>
        </w:rPr>
        <w:br/>
      </w:r>
      <w:r>
        <w:rPr>
          <w:i/>
        </w:rPr>
        <w:tab/>
      </w:r>
      <w:r>
        <w:rPr>
          <w:i/>
        </w:rPr>
        <w:tab/>
      </w:r>
      <w:r>
        <w:rPr>
          <w:i/>
        </w:rPr>
        <w:tab/>
      </w:r>
      <w:r>
        <w:rPr>
          <w:i/>
        </w:rPr>
        <w:tab/>
      </w:r>
      <w:r>
        <w:rPr>
          <w:i/>
        </w:rPr>
        <w:tab/>
        <w:t>Source: Huawei</w:t>
      </w:r>
    </w:p>
    <w:p w14:paraId="2C29E0B2" w14:textId="77777777" w:rsidR="00DB771A" w:rsidRDefault="00DB771A" w:rsidP="00DB771A">
      <w:pPr>
        <w:rPr>
          <w:color w:val="808080"/>
        </w:rPr>
      </w:pPr>
      <w:r>
        <w:rPr>
          <w:color w:val="808080"/>
        </w:rPr>
        <w:t>(Replaces C3-246101)</w:t>
      </w:r>
    </w:p>
    <w:p w14:paraId="5B2EC68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1557CC" w14:textId="609B826A" w:rsidR="00DB771A" w:rsidRDefault="00DB771A" w:rsidP="00DB771A">
      <w:pPr>
        <w:rPr>
          <w:rFonts w:ascii="Arial" w:hAnsi="Arial" w:cs="Arial"/>
          <w:b/>
          <w:sz w:val="24"/>
        </w:rPr>
      </w:pPr>
      <w:r>
        <w:rPr>
          <w:rFonts w:ascii="Arial" w:hAnsi="Arial" w:cs="Arial"/>
          <w:b/>
          <w:color w:val="0000FF"/>
          <w:sz w:val="24"/>
        </w:rPr>
        <w:t>C3-246264</w:t>
      </w:r>
      <w:r>
        <w:rPr>
          <w:rFonts w:ascii="Arial" w:hAnsi="Arial" w:cs="Arial"/>
          <w:b/>
          <w:color w:val="0000FF"/>
          <w:sz w:val="24"/>
        </w:rPr>
        <w:tab/>
      </w:r>
      <w:r>
        <w:rPr>
          <w:rFonts w:ascii="Arial" w:hAnsi="Arial" w:cs="Arial"/>
          <w:b/>
          <w:sz w:val="24"/>
        </w:rPr>
        <w:t>Correcting the name of the data type conveying the AKMA service disablement notification</w:t>
      </w:r>
    </w:p>
    <w:p w14:paraId="6598436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v19.0.0</w:t>
      </w:r>
      <w:r>
        <w:rPr>
          <w:i/>
        </w:rPr>
        <w:tab/>
        <w:t xml:space="preserve">  CR-0051  rev 1 Cat: A (Rel-19)</w:t>
      </w:r>
      <w:r>
        <w:rPr>
          <w:i/>
        </w:rPr>
        <w:br/>
      </w:r>
      <w:r>
        <w:rPr>
          <w:i/>
        </w:rPr>
        <w:lastRenderedPageBreak/>
        <w:br/>
      </w:r>
      <w:r>
        <w:rPr>
          <w:i/>
        </w:rPr>
        <w:tab/>
      </w:r>
      <w:r>
        <w:rPr>
          <w:i/>
        </w:rPr>
        <w:tab/>
      </w:r>
      <w:r>
        <w:rPr>
          <w:i/>
        </w:rPr>
        <w:tab/>
      </w:r>
      <w:r>
        <w:rPr>
          <w:i/>
        </w:rPr>
        <w:tab/>
      </w:r>
      <w:r>
        <w:rPr>
          <w:i/>
        </w:rPr>
        <w:tab/>
        <w:t>Source: Huawei</w:t>
      </w:r>
    </w:p>
    <w:p w14:paraId="617F05A2" w14:textId="77777777" w:rsidR="00DB771A" w:rsidRDefault="00DB771A" w:rsidP="00DB771A">
      <w:pPr>
        <w:rPr>
          <w:color w:val="808080"/>
        </w:rPr>
      </w:pPr>
      <w:r>
        <w:rPr>
          <w:color w:val="808080"/>
        </w:rPr>
        <w:t>(Replaces C3-246102)</w:t>
      </w:r>
    </w:p>
    <w:p w14:paraId="1FE1E0E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8F0C6" w14:textId="77777777" w:rsidR="00DB771A" w:rsidRDefault="00DB771A" w:rsidP="00DB771A">
      <w:pPr>
        <w:pStyle w:val="Heading3"/>
      </w:pPr>
      <w:bookmarkStart w:id="131" w:name="_Toc183695055"/>
      <w:r>
        <w:t>18.5</w:t>
      </w:r>
      <w:r>
        <w:tab/>
        <w:t>CT aspects of NBI18 [NBI18]</w:t>
      </w:r>
      <w:bookmarkEnd w:id="131"/>
    </w:p>
    <w:p w14:paraId="77BDDD56" w14:textId="77777777" w:rsidR="00DB771A" w:rsidRDefault="00DB771A" w:rsidP="00DB771A">
      <w:pPr>
        <w:pStyle w:val="Heading3"/>
      </w:pPr>
      <w:bookmarkStart w:id="132" w:name="_Toc183695056"/>
      <w:r>
        <w:t>18.6</w:t>
      </w:r>
      <w:r>
        <w:tab/>
        <w:t>CT aspects of SBIProtoc18 [SBIProtoc18]</w:t>
      </w:r>
      <w:bookmarkEnd w:id="132"/>
    </w:p>
    <w:p w14:paraId="63DDF3F4" w14:textId="5F83F6F3" w:rsidR="00DB771A" w:rsidRDefault="00DB771A" w:rsidP="00DB771A">
      <w:pPr>
        <w:rPr>
          <w:rFonts w:ascii="Arial" w:hAnsi="Arial" w:cs="Arial"/>
          <w:b/>
          <w:sz w:val="24"/>
        </w:rPr>
      </w:pPr>
      <w:r>
        <w:rPr>
          <w:rFonts w:ascii="Arial" w:hAnsi="Arial" w:cs="Arial"/>
          <w:b/>
          <w:color w:val="0000FF"/>
          <w:sz w:val="24"/>
        </w:rPr>
        <w:t>C3-246163</w:t>
      </w:r>
      <w:r>
        <w:rPr>
          <w:rFonts w:ascii="Arial" w:hAnsi="Arial" w:cs="Arial"/>
          <w:b/>
          <w:color w:val="0000FF"/>
          <w:sz w:val="24"/>
        </w:rPr>
        <w:tab/>
      </w:r>
      <w:r>
        <w:rPr>
          <w:rFonts w:ascii="Arial" w:hAnsi="Arial" w:cs="Arial"/>
          <w:b/>
          <w:sz w:val="24"/>
        </w:rPr>
        <w:t xml:space="preserve">Corrections to the data type </w:t>
      </w:r>
      <w:proofErr w:type="spellStart"/>
      <w:r>
        <w:rPr>
          <w:rFonts w:ascii="Arial" w:hAnsi="Arial" w:cs="Arial"/>
          <w:b/>
          <w:sz w:val="24"/>
        </w:rPr>
        <w:t>PolicyAssociation</w:t>
      </w:r>
      <w:proofErr w:type="spellEnd"/>
      <w:r>
        <w:rPr>
          <w:rFonts w:ascii="Arial" w:hAnsi="Arial" w:cs="Arial"/>
          <w:b/>
          <w:sz w:val="24"/>
        </w:rPr>
        <w:t xml:space="preserve"> and </w:t>
      </w:r>
      <w:proofErr w:type="spellStart"/>
      <w:r>
        <w:rPr>
          <w:rFonts w:ascii="Arial" w:hAnsi="Arial" w:cs="Arial"/>
          <w:b/>
          <w:sz w:val="24"/>
        </w:rPr>
        <w:t>PolicyUpdate</w:t>
      </w:r>
      <w:proofErr w:type="spellEnd"/>
    </w:p>
    <w:p w14:paraId="2926DB68"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v18.7.0</w:t>
      </w:r>
      <w:r>
        <w:rPr>
          <w:i/>
        </w:rPr>
        <w:tab/>
        <w:t xml:space="preserve">  CR-0379  rev  Cat: F (Rel-18)</w:t>
      </w:r>
      <w:r>
        <w:rPr>
          <w:i/>
        </w:rPr>
        <w:br/>
      </w:r>
      <w:r>
        <w:rPr>
          <w:i/>
        </w:rPr>
        <w:br/>
      </w:r>
      <w:r>
        <w:rPr>
          <w:i/>
        </w:rPr>
        <w:tab/>
      </w:r>
      <w:r>
        <w:rPr>
          <w:i/>
        </w:rPr>
        <w:tab/>
      </w:r>
      <w:r>
        <w:rPr>
          <w:i/>
        </w:rPr>
        <w:tab/>
      </w:r>
      <w:r>
        <w:rPr>
          <w:i/>
        </w:rPr>
        <w:tab/>
      </w:r>
      <w:r>
        <w:rPr>
          <w:i/>
        </w:rPr>
        <w:tab/>
        <w:t>Source: Ericsson</w:t>
      </w:r>
    </w:p>
    <w:p w14:paraId="0F13033C" w14:textId="77777777" w:rsidR="00DB771A" w:rsidRDefault="00DB771A" w:rsidP="00DB771A">
      <w:pPr>
        <w:rPr>
          <w:rFonts w:ascii="Arial" w:hAnsi="Arial" w:cs="Arial"/>
          <w:b/>
        </w:rPr>
      </w:pPr>
      <w:r>
        <w:rPr>
          <w:rFonts w:ascii="Arial" w:hAnsi="Arial" w:cs="Arial"/>
          <w:b/>
        </w:rPr>
        <w:t xml:space="preserve">Abstract: </w:t>
      </w:r>
    </w:p>
    <w:p w14:paraId="44F8C766" w14:textId="77777777" w:rsidR="00DB771A" w:rsidRDefault="00DB771A" w:rsidP="00DB771A">
      <w:r>
        <w:t>Summary of Change: Correct the data type and presence to be aligned within the specification.</w:t>
      </w:r>
    </w:p>
    <w:p w14:paraId="69F55B6B" w14:textId="77777777" w:rsidR="00DB771A" w:rsidRDefault="00DB771A" w:rsidP="00DB771A">
      <w:r>
        <w:t xml:space="preserve">Revert the incorrect change to </w:t>
      </w:r>
      <w:proofErr w:type="spellStart"/>
      <w:r>
        <w:t>PolicyAssocaition</w:t>
      </w:r>
      <w:proofErr w:type="spellEnd"/>
      <w:r>
        <w:t>.</w:t>
      </w:r>
    </w:p>
    <w:p w14:paraId="7A2AD798" w14:textId="77777777" w:rsidR="00DB771A" w:rsidRDefault="00DB771A" w:rsidP="00DB771A">
      <w:r>
        <w:t xml:space="preserve">Add missing general data and correct description for </w:t>
      </w:r>
      <w:proofErr w:type="spellStart"/>
      <w:r>
        <w:t>dat</w:t>
      </w:r>
      <w:proofErr w:type="spellEnd"/>
    </w:p>
    <w:p w14:paraId="3C3218EA" w14:textId="77777777" w:rsidR="00DB771A" w:rsidRDefault="00DB771A" w:rsidP="00DB771A">
      <w:pPr>
        <w:rPr>
          <w:rFonts w:ascii="Arial" w:hAnsi="Arial" w:cs="Arial"/>
          <w:b/>
        </w:rPr>
      </w:pPr>
      <w:r>
        <w:rPr>
          <w:rFonts w:ascii="Arial" w:hAnsi="Arial" w:cs="Arial"/>
          <w:b/>
        </w:rPr>
        <w:t xml:space="preserve">Discussion: </w:t>
      </w:r>
    </w:p>
    <w:p w14:paraId="3C3674D8"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Npcf_UEPolicyControl</w:t>
      </w:r>
      <w:proofErr w:type="spellEnd"/>
      <w:r>
        <w:t xml:space="preserve"> API, </w:t>
      </w:r>
      <w:proofErr w:type="spellStart"/>
      <w:r>
        <w:t>Npcf_UEPolicyControl</w:t>
      </w:r>
      <w:proofErr w:type="spellEnd"/>
      <w:r>
        <w:t xml:space="preserve"> API</w:t>
      </w:r>
    </w:p>
    <w:p w14:paraId="383AE8DD" w14:textId="77777777" w:rsidR="00DB771A" w:rsidRDefault="00DB771A" w:rsidP="00DB771A">
      <w:r>
        <w:t>Abdessamad (Huawei): Complete the description for the nullable data type.</w:t>
      </w:r>
    </w:p>
    <w:p w14:paraId="141B1EE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C3-246501</w:t>
      </w:r>
      <w:r>
        <w:rPr>
          <w:color w:val="993300"/>
          <w:u w:val="single"/>
        </w:rPr>
        <w:t>.</w:t>
      </w:r>
    </w:p>
    <w:p w14:paraId="4220C0DF" w14:textId="476EB5C4" w:rsidR="00DB771A" w:rsidRDefault="00DB771A" w:rsidP="00DB771A">
      <w:pPr>
        <w:rPr>
          <w:rFonts w:ascii="Arial" w:hAnsi="Arial" w:cs="Arial"/>
          <w:b/>
          <w:sz w:val="24"/>
        </w:rPr>
      </w:pPr>
      <w:r>
        <w:rPr>
          <w:rFonts w:ascii="Arial" w:hAnsi="Arial" w:cs="Arial"/>
          <w:b/>
          <w:color w:val="0000FF"/>
          <w:sz w:val="24"/>
        </w:rPr>
        <w:t>C3-246164</w:t>
      </w:r>
      <w:r>
        <w:rPr>
          <w:rFonts w:ascii="Arial" w:hAnsi="Arial" w:cs="Arial"/>
          <w:b/>
          <w:color w:val="0000FF"/>
          <w:sz w:val="24"/>
        </w:rPr>
        <w:tab/>
      </w:r>
      <w:r>
        <w:rPr>
          <w:rFonts w:ascii="Arial" w:hAnsi="Arial" w:cs="Arial"/>
          <w:b/>
          <w:sz w:val="24"/>
        </w:rPr>
        <w:t xml:space="preserve">Corrections to the data type </w:t>
      </w:r>
      <w:proofErr w:type="spellStart"/>
      <w:r>
        <w:rPr>
          <w:rFonts w:ascii="Arial" w:hAnsi="Arial" w:cs="Arial"/>
          <w:b/>
          <w:sz w:val="24"/>
        </w:rPr>
        <w:t>PolicyAssociation</w:t>
      </w:r>
      <w:proofErr w:type="spellEnd"/>
      <w:r>
        <w:rPr>
          <w:rFonts w:ascii="Arial" w:hAnsi="Arial" w:cs="Arial"/>
          <w:b/>
          <w:sz w:val="24"/>
        </w:rPr>
        <w:t xml:space="preserve"> and </w:t>
      </w:r>
      <w:proofErr w:type="spellStart"/>
      <w:r>
        <w:rPr>
          <w:rFonts w:ascii="Arial" w:hAnsi="Arial" w:cs="Arial"/>
          <w:b/>
          <w:sz w:val="24"/>
        </w:rPr>
        <w:t>PolicyUpdate</w:t>
      </w:r>
      <w:proofErr w:type="spellEnd"/>
    </w:p>
    <w:p w14:paraId="00C8E5B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CR-0380  rev  Cat: A (Rel-19)</w:t>
      </w:r>
      <w:r>
        <w:rPr>
          <w:i/>
        </w:rPr>
        <w:br/>
      </w:r>
      <w:r>
        <w:rPr>
          <w:i/>
        </w:rPr>
        <w:br/>
      </w:r>
      <w:r>
        <w:rPr>
          <w:i/>
        </w:rPr>
        <w:tab/>
      </w:r>
      <w:r>
        <w:rPr>
          <w:i/>
        </w:rPr>
        <w:tab/>
      </w:r>
      <w:r>
        <w:rPr>
          <w:i/>
        </w:rPr>
        <w:tab/>
      </w:r>
      <w:r>
        <w:rPr>
          <w:i/>
        </w:rPr>
        <w:tab/>
      </w:r>
      <w:r>
        <w:rPr>
          <w:i/>
        </w:rPr>
        <w:tab/>
        <w:t>Source: Ericsson</w:t>
      </w:r>
    </w:p>
    <w:p w14:paraId="189E1893" w14:textId="77777777" w:rsidR="00DB771A" w:rsidRDefault="00DB771A" w:rsidP="00DB771A">
      <w:pPr>
        <w:rPr>
          <w:rFonts w:ascii="Arial" w:hAnsi="Arial" w:cs="Arial"/>
          <w:b/>
        </w:rPr>
      </w:pPr>
      <w:r>
        <w:rPr>
          <w:rFonts w:ascii="Arial" w:hAnsi="Arial" w:cs="Arial"/>
          <w:b/>
        </w:rPr>
        <w:t xml:space="preserve">Abstract: </w:t>
      </w:r>
    </w:p>
    <w:p w14:paraId="15998CE0" w14:textId="77777777" w:rsidR="00DB771A" w:rsidRDefault="00DB771A" w:rsidP="00DB771A">
      <w:r>
        <w:t>Summary of Change: Correct the data type and presence to be aligned within the specification.</w:t>
      </w:r>
    </w:p>
    <w:p w14:paraId="1EDC9E6C" w14:textId="77777777" w:rsidR="00DB771A" w:rsidRDefault="00DB771A" w:rsidP="00DB771A">
      <w:r>
        <w:t xml:space="preserve">Revert the incorrect change to </w:t>
      </w:r>
      <w:proofErr w:type="spellStart"/>
      <w:r>
        <w:t>PolicyAssocaition</w:t>
      </w:r>
      <w:proofErr w:type="spellEnd"/>
      <w:r>
        <w:t>.</w:t>
      </w:r>
    </w:p>
    <w:p w14:paraId="3DA86D6D" w14:textId="77777777" w:rsidR="00DB771A" w:rsidRDefault="00DB771A" w:rsidP="00DB771A">
      <w:r>
        <w:t xml:space="preserve">Add missing general data and correct description for </w:t>
      </w:r>
      <w:proofErr w:type="spellStart"/>
      <w:r>
        <w:t>dat</w:t>
      </w:r>
      <w:proofErr w:type="spellEnd"/>
    </w:p>
    <w:p w14:paraId="5CE153F2" w14:textId="77777777" w:rsidR="00DB771A" w:rsidRDefault="00DB771A" w:rsidP="00DB771A">
      <w:pPr>
        <w:rPr>
          <w:rFonts w:ascii="Arial" w:hAnsi="Arial" w:cs="Arial"/>
          <w:b/>
        </w:rPr>
      </w:pPr>
      <w:r>
        <w:rPr>
          <w:rFonts w:ascii="Arial" w:hAnsi="Arial" w:cs="Arial"/>
          <w:b/>
        </w:rPr>
        <w:t xml:space="preserve">Discussion: </w:t>
      </w:r>
    </w:p>
    <w:p w14:paraId="7DF015AC"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Npcf_UEPolicyControl</w:t>
      </w:r>
      <w:proofErr w:type="spellEnd"/>
      <w:r>
        <w:t xml:space="preserve"> API, </w:t>
      </w:r>
      <w:proofErr w:type="spellStart"/>
      <w:r>
        <w:t>Npcf_UEPolicyControl</w:t>
      </w:r>
      <w:proofErr w:type="spellEnd"/>
      <w:r>
        <w:t xml:space="preserve"> API</w:t>
      </w:r>
    </w:p>
    <w:p w14:paraId="34D33A8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C3-246502</w:t>
      </w:r>
      <w:r>
        <w:rPr>
          <w:color w:val="993300"/>
          <w:u w:val="single"/>
        </w:rPr>
        <w:t>.</w:t>
      </w:r>
    </w:p>
    <w:p w14:paraId="1879DFEA" w14:textId="26A9825E" w:rsidR="00DB771A" w:rsidRDefault="00DB771A" w:rsidP="00DB771A">
      <w:pPr>
        <w:rPr>
          <w:rFonts w:ascii="Arial" w:hAnsi="Arial" w:cs="Arial"/>
          <w:b/>
          <w:sz w:val="24"/>
        </w:rPr>
      </w:pPr>
      <w:r>
        <w:rPr>
          <w:rFonts w:ascii="Arial" w:hAnsi="Arial" w:cs="Arial"/>
          <w:b/>
          <w:color w:val="0000FF"/>
          <w:sz w:val="24"/>
        </w:rPr>
        <w:t>C3-246501</w:t>
      </w:r>
      <w:r>
        <w:rPr>
          <w:rFonts w:ascii="Arial" w:hAnsi="Arial" w:cs="Arial"/>
          <w:b/>
          <w:color w:val="0000FF"/>
          <w:sz w:val="24"/>
        </w:rPr>
        <w:tab/>
      </w:r>
      <w:r>
        <w:rPr>
          <w:rFonts w:ascii="Arial" w:hAnsi="Arial" w:cs="Arial"/>
          <w:b/>
          <w:sz w:val="24"/>
        </w:rPr>
        <w:t xml:space="preserve">Corrections to the data type </w:t>
      </w:r>
      <w:proofErr w:type="spellStart"/>
      <w:r>
        <w:rPr>
          <w:rFonts w:ascii="Arial" w:hAnsi="Arial" w:cs="Arial"/>
          <w:b/>
          <w:sz w:val="24"/>
        </w:rPr>
        <w:t>PolicyAssociation</w:t>
      </w:r>
      <w:proofErr w:type="spellEnd"/>
      <w:r>
        <w:rPr>
          <w:rFonts w:ascii="Arial" w:hAnsi="Arial" w:cs="Arial"/>
          <w:b/>
          <w:sz w:val="24"/>
        </w:rPr>
        <w:t xml:space="preserve"> and </w:t>
      </w:r>
      <w:proofErr w:type="spellStart"/>
      <w:r>
        <w:rPr>
          <w:rFonts w:ascii="Arial" w:hAnsi="Arial" w:cs="Arial"/>
          <w:b/>
          <w:sz w:val="24"/>
        </w:rPr>
        <w:t>PolicyUpdate</w:t>
      </w:r>
      <w:proofErr w:type="spellEnd"/>
    </w:p>
    <w:p w14:paraId="1C62AB4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v18.7.0</w:t>
      </w:r>
      <w:r>
        <w:rPr>
          <w:i/>
        </w:rPr>
        <w:tab/>
        <w:t xml:space="preserve">  CR-0379  rev 1 Cat: F (Rel-18)</w:t>
      </w:r>
      <w:r>
        <w:rPr>
          <w:i/>
        </w:rPr>
        <w:br/>
      </w:r>
      <w:r>
        <w:rPr>
          <w:i/>
        </w:rPr>
        <w:br/>
      </w:r>
      <w:r>
        <w:rPr>
          <w:i/>
        </w:rPr>
        <w:tab/>
      </w:r>
      <w:r>
        <w:rPr>
          <w:i/>
        </w:rPr>
        <w:tab/>
      </w:r>
      <w:r>
        <w:rPr>
          <w:i/>
        </w:rPr>
        <w:tab/>
      </w:r>
      <w:r>
        <w:rPr>
          <w:i/>
        </w:rPr>
        <w:tab/>
      </w:r>
      <w:r>
        <w:rPr>
          <w:i/>
        </w:rPr>
        <w:tab/>
        <w:t>Source: Ericsson</w:t>
      </w:r>
    </w:p>
    <w:p w14:paraId="37DB9640" w14:textId="77777777" w:rsidR="00DB771A" w:rsidRDefault="00DB771A" w:rsidP="00DB771A">
      <w:pPr>
        <w:rPr>
          <w:color w:val="808080"/>
        </w:rPr>
      </w:pPr>
      <w:r>
        <w:rPr>
          <w:color w:val="808080"/>
        </w:rPr>
        <w:t>(Replaces C3-246163)</w:t>
      </w:r>
    </w:p>
    <w:p w14:paraId="28218E2E" w14:textId="77777777" w:rsidR="00DB771A" w:rsidRDefault="00DB771A" w:rsidP="00DB771A">
      <w:pPr>
        <w:rPr>
          <w:rFonts w:ascii="Arial" w:hAnsi="Arial" w:cs="Arial"/>
          <w:b/>
        </w:rPr>
      </w:pPr>
      <w:r>
        <w:rPr>
          <w:rFonts w:ascii="Arial" w:hAnsi="Arial" w:cs="Arial"/>
          <w:b/>
        </w:rPr>
        <w:lastRenderedPageBreak/>
        <w:t xml:space="preserve">Abstract: </w:t>
      </w:r>
    </w:p>
    <w:p w14:paraId="1532AAA1" w14:textId="77777777" w:rsidR="00DB771A" w:rsidRDefault="00DB771A" w:rsidP="00DB771A">
      <w:r>
        <w:t>Summary of Change: Correct the data type and presence to be aligned within the specification.</w:t>
      </w:r>
    </w:p>
    <w:p w14:paraId="50EEB93F" w14:textId="77777777" w:rsidR="00DB771A" w:rsidRDefault="00DB771A" w:rsidP="00DB771A">
      <w:r>
        <w:t xml:space="preserve">Revert the incorrect change to </w:t>
      </w:r>
      <w:proofErr w:type="spellStart"/>
      <w:r>
        <w:t>PolicyAssocaition</w:t>
      </w:r>
      <w:proofErr w:type="spellEnd"/>
      <w:r>
        <w:t>.</w:t>
      </w:r>
    </w:p>
    <w:p w14:paraId="14473CF7" w14:textId="77777777" w:rsidR="00DB771A" w:rsidRDefault="00DB771A" w:rsidP="00DB771A">
      <w:r>
        <w:t xml:space="preserve">Add missing general data and correct description for </w:t>
      </w:r>
      <w:proofErr w:type="spellStart"/>
      <w:r>
        <w:t>dat</w:t>
      </w:r>
      <w:proofErr w:type="spellEnd"/>
    </w:p>
    <w:p w14:paraId="5EDE6BF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29831" w14:textId="53AA1C51" w:rsidR="00DB771A" w:rsidRDefault="00DB771A" w:rsidP="00DB771A">
      <w:pPr>
        <w:rPr>
          <w:rFonts w:ascii="Arial" w:hAnsi="Arial" w:cs="Arial"/>
          <w:b/>
          <w:sz w:val="24"/>
        </w:rPr>
      </w:pPr>
      <w:r>
        <w:rPr>
          <w:rFonts w:ascii="Arial" w:hAnsi="Arial" w:cs="Arial"/>
          <w:b/>
          <w:color w:val="0000FF"/>
          <w:sz w:val="24"/>
        </w:rPr>
        <w:t>C3-246502</w:t>
      </w:r>
      <w:r>
        <w:rPr>
          <w:rFonts w:ascii="Arial" w:hAnsi="Arial" w:cs="Arial"/>
          <w:b/>
          <w:color w:val="0000FF"/>
          <w:sz w:val="24"/>
        </w:rPr>
        <w:tab/>
      </w:r>
      <w:r>
        <w:rPr>
          <w:rFonts w:ascii="Arial" w:hAnsi="Arial" w:cs="Arial"/>
          <w:b/>
          <w:sz w:val="24"/>
        </w:rPr>
        <w:t xml:space="preserve">Corrections to the data type </w:t>
      </w:r>
      <w:proofErr w:type="spellStart"/>
      <w:r>
        <w:rPr>
          <w:rFonts w:ascii="Arial" w:hAnsi="Arial" w:cs="Arial"/>
          <w:b/>
          <w:sz w:val="24"/>
        </w:rPr>
        <w:t>PolicyAssociation</w:t>
      </w:r>
      <w:proofErr w:type="spellEnd"/>
      <w:r>
        <w:rPr>
          <w:rFonts w:ascii="Arial" w:hAnsi="Arial" w:cs="Arial"/>
          <w:b/>
          <w:sz w:val="24"/>
        </w:rPr>
        <w:t xml:space="preserve"> and </w:t>
      </w:r>
      <w:proofErr w:type="spellStart"/>
      <w:r>
        <w:rPr>
          <w:rFonts w:ascii="Arial" w:hAnsi="Arial" w:cs="Arial"/>
          <w:b/>
          <w:sz w:val="24"/>
        </w:rPr>
        <w:t>PolicyUpdate</w:t>
      </w:r>
      <w:proofErr w:type="spellEnd"/>
    </w:p>
    <w:p w14:paraId="0E31A7C4"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CR-0380  rev 1 Cat: A (Rel-19)</w:t>
      </w:r>
      <w:r>
        <w:rPr>
          <w:i/>
        </w:rPr>
        <w:br/>
      </w:r>
      <w:r>
        <w:rPr>
          <w:i/>
        </w:rPr>
        <w:br/>
      </w:r>
      <w:r>
        <w:rPr>
          <w:i/>
        </w:rPr>
        <w:tab/>
      </w:r>
      <w:r>
        <w:rPr>
          <w:i/>
        </w:rPr>
        <w:tab/>
      </w:r>
      <w:r>
        <w:rPr>
          <w:i/>
        </w:rPr>
        <w:tab/>
      </w:r>
      <w:r>
        <w:rPr>
          <w:i/>
        </w:rPr>
        <w:tab/>
      </w:r>
      <w:r>
        <w:rPr>
          <w:i/>
        </w:rPr>
        <w:tab/>
        <w:t>Source: Ericsson</w:t>
      </w:r>
    </w:p>
    <w:p w14:paraId="2011BA7C" w14:textId="77777777" w:rsidR="00DB771A" w:rsidRDefault="00DB771A" w:rsidP="00DB771A">
      <w:pPr>
        <w:rPr>
          <w:color w:val="808080"/>
        </w:rPr>
      </w:pPr>
      <w:r>
        <w:rPr>
          <w:color w:val="808080"/>
        </w:rPr>
        <w:t>(Replaces C3-246164)</w:t>
      </w:r>
    </w:p>
    <w:p w14:paraId="2972DE6A" w14:textId="77777777" w:rsidR="00DB771A" w:rsidRDefault="00DB771A" w:rsidP="00DB771A">
      <w:pPr>
        <w:rPr>
          <w:rFonts w:ascii="Arial" w:hAnsi="Arial" w:cs="Arial"/>
          <w:b/>
        </w:rPr>
      </w:pPr>
      <w:r>
        <w:rPr>
          <w:rFonts w:ascii="Arial" w:hAnsi="Arial" w:cs="Arial"/>
          <w:b/>
        </w:rPr>
        <w:t xml:space="preserve">Abstract: </w:t>
      </w:r>
    </w:p>
    <w:p w14:paraId="32BF8B0F" w14:textId="77777777" w:rsidR="00DB771A" w:rsidRDefault="00DB771A" w:rsidP="00DB771A">
      <w:r>
        <w:t>Summary of Change: Correct the data type and presence to be aligned within the specification.</w:t>
      </w:r>
    </w:p>
    <w:p w14:paraId="2178C126" w14:textId="77777777" w:rsidR="00DB771A" w:rsidRDefault="00DB771A" w:rsidP="00DB771A">
      <w:r>
        <w:t xml:space="preserve">Revert the incorrect change to </w:t>
      </w:r>
      <w:proofErr w:type="spellStart"/>
      <w:r>
        <w:t>PolicyAssocaition</w:t>
      </w:r>
      <w:proofErr w:type="spellEnd"/>
      <w:r>
        <w:t>.</w:t>
      </w:r>
    </w:p>
    <w:p w14:paraId="196CD1B1" w14:textId="77777777" w:rsidR="00DB771A" w:rsidRDefault="00DB771A" w:rsidP="00DB771A">
      <w:r>
        <w:t xml:space="preserve">Add missing general data and correct description for </w:t>
      </w:r>
      <w:proofErr w:type="spellStart"/>
      <w:r>
        <w:t>dat</w:t>
      </w:r>
      <w:proofErr w:type="spellEnd"/>
    </w:p>
    <w:p w14:paraId="2660463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42D3D" w14:textId="77777777" w:rsidR="00DB771A" w:rsidRDefault="00DB771A" w:rsidP="00DB771A">
      <w:pPr>
        <w:pStyle w:val="Heading3"/>
      </w:pPr>
      <w:bookmarkStart w:id="133" w:name="_Toc183695057"/>
      <w:r>
        <w:lastRenderedPageBreak/>
        <w:t>18.7</w:t>
      </w:r>
      <w:r>
        <w:tab/>
        <w:t>Stage-3 5GS NAS protocol development 18 general aspects [5GProtoc18]</w:t>
      </w:r>
      <w:bookmarkEnd w:id="133"/>
    </w:p>
    <w:p w14:paraId="61343290" w14:textId="77777777" w:rsidR="00DB771A" w:rsidRDefault="00DB771A" w:rsidP="00DB771A">
      <w:pPr>
        <w:pStyle w:val="Heading3"/>
      </w:pPr>
      <w:bookmarkStart w:id="134" w:name="_Toc183695058"/>
      <w:r>
        <w:t>18.8</w:t>
      </w:r>
      <w:r>
        <w:tab/>
        <w:t>Stage-3 5GS NAS protocol development 18 non 3GPP aspects [5GProtoc18-non3GPP]</w:t>
      </w:r>
      <w:bookmarkEnd w:id="134"/>
    </w:p>
    <w:p w14:paraId="3E772331" w14:textId="77777777" w:rsidR="00DB771A" w:rsidRDefault="00DB771A" w:rsidP="00DB771A">
      <w:pPr>
        <w:pStyle w:val="Heading3"/>
      </w:pPr>
      <w:bookmarkStart w:id="135" w:name="_Toc183695059"/>
      <w:r>
        <w:t>18.9</w:t>
      </w:r>
      <w:r>
        <w:tab/>
        <w:t>Stage-3 SAE Protocol Development [SAES18]</w:t>
      </w:r>
      <w:bookmarkEnd w:id="135"/>
    </w:p>
    <w:p w14:paraId="0B6DEC6C" w14:textId="77777777" w:rsidR="00DB771A" w:rsidRDefault="00DB771A" w:rsidP="00DB771A">
      <w:pPr>
        <w:pStyle w:val="Heading3"/>
      </w:pPr>
      <w:bookmarkStart w:id="136" w:name="_Toc183695060"/>
      <w:r>
        <w:t>18.10</w:t>
      </w:r>
      <w:r>
        <w:tab/>
        <w:t>Stage-3 SAE Protocol Development CSFB [SAES18-CSFB]</w:t>
      </w:r>
      <w:bookmarkEnd w:id="136"/>
    </w:p>
    <w:p w14:paraId="720A45CE" w14:textId="77777777" w:rsidR="00DB771A" w:rsidRDefault="00DB771A" w:rsidP="00DB771A">
      <w:pPr>
        <w:pStyle w:val="Heading3"/>
      </w:pPr>
      <w:bookmarkStart w:id="137" w:name="_Toc183695061"/>
      <w:r>
        <w:t>18.11</w:t>
      </w:r>
      <w:r>
        <w:tab/>
        <w:t>Stage-3 SAE Protocol Development non 3GPP [SAES18-non3GPP]</w:t>
      </w:r>
      <w:bookmarkEnd w:id="137"/>
    </w:p>
    <w:p w14:paraId="151418A9" w14:textId="77777777" w:rsidR="00DB771A" w:rsidRDefault="00DB771A" w:rsidP="00DB771A">
      <w:pPr>
        <w:pStyle w:val="Heading3"/>
      </w:pPr>
      <w:bookmarkStart w:id="138" w:name="_Toc183695062"/>
      <w:r>
        <w:t>18.12</w:t>
      </w:r>
      <w:r>
        <w:tab/>
        <w:t>Protocol enhancements for Mission Critical Services [MCProtoc18]</w:t>
      </w:r>
      <w:bookmarkEnd w:id="138"/>
    </w:p>
    <w:p w14:paraId="6A49C130" w14:textId="77777777" w:rsidR="00DB771A" w:rsidRDefault="00DB771A" w:rsidP="00DB771A">
      <w:pPr>
        <w:pStyle w:val="Heading3"/>
      </w:pPr>
      <w:bookmarkStart w:id="139" w:name="_Toc183695063"/>
      <w:r>
        <w:t>18.13</w:t>
      </w:r>
      <w:r>
        <w:tab/>
        <w:t>MPS for Supplementary Services [</w:t>
      </w:r>
      <w:proofErr w:type="spellStart"/>
      <w:r>
        <w:t>MPSSupServ</w:t>
      </w:r>
      <w:proofErr w:type="spellEnd"/>
      <w:r>
        <w:t>]</w:t>
      </w:r>
      <w:bookmarkEnd w:id="139"/>
    </w:p>
    <w:p w14:paraId="525B5279" w14:textId="77777777" w:rsidR="00DB771A" w:rsidRDefault="00DB771A" w:rsidP="00DB771A">
      <w:pPr>
        <w:pStyle w:val="Heading3"/>
      </w:pPr>
      <w:bookmarkStart w:id="140" w:name="_Toc183695064"/>
      <w:r>
        <w:t>18.14</w:t>
      </w:r>
      <w:r>
        <w:tab/>
        <w:t>CT aspects of Mission Critical Services over 5MBS [MCOver5MBS]</w:t>
      </w:r>
      <w:bookmarkEnd w:id="140"/>
    </w:p>
    <w:p w14:paraId="511A1E39" w14:textId="77777777" w:rsidR="00DB771A" w:rsidRDefault="00DB771A" w:rsidP="00DB771A">
      <w:pPr>
        <w:pStyle w:val="Heading3"/>
      </w:pPr>
      <w:bookmarkStart w:id="141" w:name="_Toc183695065"/>
      <w:r>
        <w:t>18.15</w:t>
      </w:r>
      <w:r>
        <w:tab/>
        <w:t>CT aspects of Mission Critical Services over 5GProSe [MCOver5GProSe]</w:t>
      </w:r>
      <w:bookmarkEnd w:id="141"/>
    </w:p>
    <w:p w14:paraId="756C99C8" w14:textId="77777777" w:rsidR="00DB771A" w:rsidRDefault="00DB771A" w:rsidP="00DB771A">
      <w:pPr>
        <w:pStyle w:val="Heading3"/>
      </w:pPr>
      <w:bookmarkStart w:id="142" w:name="_Toc183695066"/>
      <w:r>
        <w:t>18.16</w:t>
      </w:r>
      <w:r>
        <w:tab/>
        <w:t>IMS Stage-3 IETF Protocol Alignment [IMSProtoc18]</w:t>
      </w:r>
      <w:bookmarkEnd w:id="142"/>
    </w:p>
    <w:p w14:paraId="5D01AEA3" w14:textId="77777777" w:rsidR="00DB771A" w:rsidRDefault="00DB771A" w:rsidP="00DB771A">
      <w:pPr>
        <w:pStyle w:val="Heading3"/>
      </w:pPr>
      <w:bookmarkStart w:id="143" w:name="_Toc183695067"/>
      <w:r>
        <w:t>18.17</w:t>
      </w:r>
      <w:r>
        <w:tab/>
        <w:t>CT aspects of Signal level Enhanced Network Selection [SENSE]</w:t>
      </w:r>
      <w:bookmarkEnd w:id="143"/>
    </w:p>
    <w:p w14:paraId="19E7C5DA" w14:textId="77777777" w:rsidR="00DB771A" w:rsidRDefault="00DB771A" w:rsidP="00DB771A">
      <w:pPr>
        <w:pStyle w:val="Heading3"/>
      </w:pPr>
      <w:bookmarkStart w:id="144" w:name="_Toc183695068"/>
      <w:r>
        <w:t>18.18</w:t>
      </w:r>
      <w:r>
        <w:tab/>
        <w:t>Rel-18 Enhancements of UE Policy [UEP18]</w:t>
      </w:r>
      <w:bookmarkEnd w:id="144"/>
    </w:p>
    <w:p w14:paraId="2428D4DC" w14:textId="77777777" w:rsidR="00DB771A" w:rsidRDefault="00DB771A" w:rsidP="00DB771A">
      <w:pPr>
        <w:pStyle w:val="Heading3"/>
      </w:pPr>
      <w:bookmarkStart w:id="145" w:name="_Toc183695069"/>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145"/>
    </w:p>
    <w:p w14:paraId="76ECAA9F" w14:textId="77777777" w:rsidR="00DB771A" w:rsidRDefault="00DB771A" w:rsidP="00DB771A">
      <w:pPr>
        <w:pStyle w:val="Heading3"/>
      </w:pPr>
      <w:bookmarkStart w:id="146" w:name="_Toc183695070"/>
      <w:r>
        <w:t>18.20</w:t>
      </w:r>
      <w:r>
        <w:tab/>
        <w:t>CT aspects on Multiple location report for MT-LR Immediate Location Request for regulatory services [TEI18_MLR]</w:t>
      </w:r>
      <w:bookmarkEnd w:id="146"/>
    </w:p>
    <w:p w14:paraId="5AD3DD88" w14:textId="77777777" w:rsidR="00DB771A" w:rsidRDefault="00DB771A" w:rsidP="00DB771A">
      <w:pPr>
        <w:pStyle w:val="Heading3"/>
      </w:pPr>
      <w:bookmarkStart w:id="147" w:name="_Toc183695071"/>
      <w:r>
        <w:t>18.21</w:t>
      </w:r>
      <w:r>
        <w:tab/>
        <w:t>Enhancement of Shared Data ID and Handling [</w:t>
      </w:r>
      <w:proofErr w:type="spellStart"/>
      <w:r>
        <w:t>ShDatID_H</w:t>
      </w:r>
      <w:proofErr w:type="spellEnd"/>
      <w:r>
        <w:t>]</w:t>
      </w:r>
      <w:bookmarkEnd w:id="147"/>
    </w:p>
    <w:p w14:paraId="05F2CDF4" w14:textId="77777777" w:rsidR="00DB771A" w:rsidRDefault="00DB771A" w:rsidP="00DB771A">
      <w:pPr>
        <w:pStyle w:val="Heading3"/>
      </w:pPr>
      <w:bookmarkStart w:id="148" w:name="_Toc183695072"/>
      <w:r>
        <w:t>18.22</w:t>
      </w:r>
      <w:r>
        <w:tab/>
        <w:t>CT Aspects of Edge Computing Phase 2 [EDGE_Ph2]</w:t>
      </w:r>
      <w:bookmarkEnd w:id="148"/>
    </w:p>
    <w:p w14:paraId="2D866880" w14:textId="77777777" w:rsidR="00DB771A" w:rsidRDefault="00DB771A" w:rsidP="00DB771A">
      <w:pPr>
        <w:pStyle w:val="Heading3"/>
      </w:pPr>
      <w:bookmarkStart w:id="149" w:name="_Toc183695073"/>
      <w:r>
        <w:t>18.23</w:t>
      </w:r>
      <w:r>
        <w:tab/>
        <w:t>Enhancement of NSAC for maximum number of UEs with at least one PDU session/PDN connection [</w:t>
      </w:r>
      <w:proofErr w:type="spellStart"/>
      <w:r>
        <w:t>eNSAC</w:t>
      </w:r>
      <w:proofErr w:type="spellEnd"/>
      <w:r>
        <w:t>]</w:t>
      </w:r>
      <w:bookmarkEnd w:id="149"/>
    </w:p>
    <w:p w14:paraId="4722B7F3" w14:textId="77777777" w:rsidR="00DB771A" w:rsidRDefault="00DB771A" w:rsidP="00DB771A">
      <w:pPr>
        <w:pStyle w:val="Heading3"/>
      </w:pPr>
      <w:bookmarkStart w:id="150" w:name="_Toc183695074"/>
      <w:r>
        <w:t>18.24</w:t>
      </w:r>
      <w:r>
        <w:tab/>
        <w:t>Mission critical system migration and interconnection enhancements [</w:t>
      </w:r>
      <w:proofErr w:type="spellStart"/>
      <w:r>
        <w:t>eMCSMI_IRail</w:t>
      </w:r>
      <w:proofErr w:type="spellEnd"/>
      <w:r>
        <w:t>]</w:t>
      </w:r>
      <w:bookmarkEnd w:id="150"/>
    </w:p>
    <w:p w14:paraId="5362916D" w14:textId="77777777" w:rsidR="00DB771A" w:rsidRDefault="00DB771A" w:rsidP="00DB771A">
      <w:pPr>
        <w:pStyle w:val="Heading3"/>
      </w:pPr>
      <w:bookmarkStart w:id="151" w:name="_Toc183695075"/>
      <w:r>
        <w:t>18.25</w:t>
      </w:r>
      <w:r>
        <w:tab/>
        <w:t>CT aspects of application layer support for V2X services; Phase 3 [V2XAPP_Ph3]</w:t>
      </w:r>
      <w:bookmarkEnd w:id="151"/>
    </w:p>
    <w:p w14:paraId="39C01CB8" w14:textId="77777777" w:rsidR="00DB771A" w:rsidRDefault="00DB771A" w:rsidP="00DB771A">
      <w:pPr>
        <w:pStyle w:val="Heading3"/>
      </w:pPr>
      <w:bookmarkStart w:id="152" w:name="_Toc183695076"/>
      <w:r>
        <w:lastRenderedPageBreak/>
        <w:t>18.26</w:t>
      </w:r>
      <w:r>
        <w:tab/>
        <w:t>CT aspects of proximity based services in 5GS Phase 2 [5G_ProSe_Ph2]</w:t>
      </w:r>
      <w:bookmarkEnd w:id="152"/>
    </w:p>
    <w:p w14:paraId="05EAEB15" w14:textId="77777777" w:rsidR="00DB771A" w:rsidRDefault="00DB771A" w:rsidP="00DB771A">
      <w:pPr>
        <w:pStyle w:val="Heading3"/>
      </w:pPr>
      <w:bookmarkStart w:id="153" w:name="_Toc183695077"/>
      <w:r>
        <w:t>18.27</w:t>
      </w:r>
      <w:r>
        <w:tab/>
        <w:t>Support for 5WWC Phase 2 [5WWC_Ph2]</w:t>
      </w:r>
      <w:bookmarkEnd w:id="153"/>
    </w:p>
    <w:p w14:paraId="34677091" w14:textId="77777777" w:rsidR="00DB771A" w:rsidRDefault="00DB771A" w:rsidP="00DB771A">
      <w:pPr>
        <w:pStyle w:val="Heading3"/>
      </w:pPr>
      <w:bookmarkStart w:id="154" w:name="_Toc183695078"/>
      <w:r>
        <w:t>18.28</w:t>
      </w:r>
      <w:r>
        <w:tab/>
        <w:t>Enhancement of application detection event exposure [TEI18_ADEE]</w:t>
      </w:r>
      <w:bookmarkEnd w:id="154"/>
    </w:p>
    <w:p w14:paraId="2B0553D6" w14:textId="77777777" w:rsidR="00DB771A" w:rsidRDefault="00DB771A" w:rsidP="00DB771A">
      <w:pPr>
        <w:pStyle w:val="Heading3"/>
      </w:pPr>
      <w:bookmarkStart w:id="155" w:name="_Toc183695079"/>
      <w:r>
        <w:t>18.29</w:t>
      </w:r>
      <w:r>
        <w:tab/>
        <w:t>CT aspects of General Support of IPv6 Prefix Delegation in 5GS [TEI18_IPv6PD]</w:t>
      </w:r>
      <w:bookmarkEnd w:id="155"/>
    </w:p>
    <w:p w14:paraId="42E66830" w14:textId="77777777" w:rsidR="00DB771A" w:rsidRDefault="00DB771A" w:rsidP="00DB771A">
      <w:pPr>
        <w:pStyle w:val="Heading3"/>
      </w:pPr>
      <w:bookmarkStart w:id="156" w:name="_Toc183695080"/>
      <w:r>
        <w:t>18.30</w:t>
      </w:r>
      <w:r>
        <w:tab/>
        <w:t>CT aspects of 5G System with Satellite Backhaul [5GSATB]</w:t>
      </w:r>
      <w:bookmarkEnd w:id="156"/>
    </w:p>
    <w:p w14:paraId="23AE681B" w14:textId="77777777" w:rsidR="00DB771A" w:rsidRDefault="00DB771A" w:rsidP="00DB771A">
      <w:pPr>
        <w:pStyle w:val="Heading3"/>
      </w:pPr>
      <w:bookmarkStart w:id="157" w:name="_Toc183695081"/>
      <w:r>
        <w:t>18.31</w:t>
      </w:r>
      <w:r>
        <w:tab/>
        <w:t>Timing Resiliency and URLLC enhancements [TRS_URLLC]</w:t>
      </w:r>
      <w:bookmarkEnd w:id="157"/>
    </w:p>
    <w:p w14:paraId="4F04A1BD" w14:textId="77777777" w:rsidR="00DB771A" w:rsidRDefault="00DB771A" w:rsidP="00DB771A">
      <w:pPr>
        <w:pStyle w:val="Heading3"/>
      </w:pPr>
      <w:bookmarkStart w:id="158" w:name="_Toc183695082"/>
      <w:r>
        <w:t>18.32</w:t>
      </w:r>
      <w:r>
        <w:tab/>
        <w:t xml:space="preserve">Extensions to the TSC Framework to support </w:t>
      </w:r>
      <w:proofErr w:type="spellStart"/>
      <w:r>
        <w:t>DetNet</w:t>
      </w:r>
      <w:proofErr w:type="spellEnd"/>
      <w:r>
        <w:t xml:space="preserve"> [</w:t>
      </w:r>
      <w:proofErr w:type="spellStart"/>
      <w:r>
        <w:t>DetNet</w:t>
      </w:r>
      <w:proofErr w:type="spellEnd"/>
      <w:r>
        <w:t>]</w:t>
      </w:r>
      <w:bookmarkEnd w:id="158"/>
    </w:p>
    <w:p w14:paraId="57A69CD3" w14:textId="2986EBE6" w:rsidR="00DB771A" w:rsidRDefault="00DB771A" w:rsidP="00DB771A">
      <w:pPr>
        <w:rPr>
          <w:rFonts w:ascii="Arial" w:hAnsi="Arial" w:cs="Arial"/>
          <w:b/>
          <w:sz w:val="24"/>
        </w:rPr>
      </w:pPr>
      <w:r>
        <w:rPr>
          <w:rFonts w:ascii="Arial" w:hAnsi="Arial" w:cs="Arial"/>
          <w:b/>
          <w:color w:val="0000FF"/>
          <w:sz w:val="24"/>
        </w:rPr>
        <w:t>C3-246288</w:t>
      </w:r>
      <w:r>
        <w:rPr>
          <w:rFonts w:ascii="Arial" w:hAnsi="Arial" w:cs="Arial"/>
          <w:b/>
          <w:color w:val="0000FF"/>
          <w:sz w:val="24"/>
        </w:rPr>
        <w:tab/>
      </w:r>
      <w:r>
        <w:rPr>
          <w:rFonts w:ascii="Arial" w:hAnsi="Arial" w:cs="Arial"/>
          <w:b/>
          <w:sz w:val="24"/>
        </w:rPr>
        <w:t xml:space="preserve">Updating the IETF HTTP RFC for </w:t>
      </w:r>
      <w:proofErr w:type="spellStart"/>
      <w:r>
        <w:rPr>
          <w:rFonts w:ascii="Arial" w:hAnsi="Arial" w:cs="Arial"/>
          <w:b/>
          <w:sz w:val="24"/>
        </w:rPr>
        <w:t>DetNet</w:t>
      </w:r>
      <w:proofErr w:type="spellEnd"/>
    </w:p>
    <w:p w14:paraId="6A27534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v18.7.0</w:t>
      </w:r>
      <w:r>
        <w:rPr>
          <w:i/>
        </w:rPr>
        <w:tab/>
        <w:t xml:space="preserve">  CR-0577  rev  Cat: F (Rel-18)</w:t>
      </w:r>
      <w:r>
        <w:rPr>
          <w:i/>
        </w:rPr>
        <w:br/>
      </w:r>
      <w:r>
        <w:rPr>
          <w:i/>
        </w:rPr>
        <w:br/>
      </w:r>
      <w:r>
        <w:rPr>
          <w:i/>
        </w:rPr>
        <w:tab/>
      </w:r>
      <w:r>
        <w:rPr>
          <w:i/>
        </w:rPr>
        <w:tab/>
      </w:r>
      <w:r>
        <w:rPr>
          <w:i/>
        </w:rPr>
        <w:tab/>
      </w:r>
      <w:r>
        <w:rPr>
          <w:i/>
        </w:rPr>
        <w:tab/>
      </w:r>
      <w:r>
        <w:rPr>
          <w:i/>
        </w:rPr>
        <w:tab/>
        <w:t>Source: Huawei</w:t>
      </w:r>
    </w:p>
    <w:p w14:paraId="1269F4E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3004D" w14:textId="489C201F" w:rsidR="00DB771A" w:rsidRDefault="00DB771A" w:rsidP="00DB771A">
      <w:pPr>
        <w:rPr>
          <w:rFonts w:ascii="Arial" w:hAnsi="Arial" w:cs="Arial"/>
          <w:b/>
          <w:sz w:val="24"/>
        </w:rPr>
      </w:pPr>
      <w:r>
        <w:rPr>
          <w:rFonts w:ascii="Arial" w:hAnsi="Arial" w:cs="Arial"/>
          <w:b/>
          <w:color w:val="0000FF"/>
          <w:sz w:val="24"/>
        </w:rPr>
        <w:t>C3-246289</w:t>
      </w:r>
      <w:r>
        <w:rPr>
          <w:rFonts w:ascii="Arial" w:hAnsi="Arial" w:cs="Arial"/>
          <w:b/>
          <w:color w:val="0000FF"/>
          <w:sz w:val="24"/>
        </w:rPr>
        <w:tab/>
      </w:r>
      <w:r>
        <w:rPr>
          <w:rFonts w:ascii="Arial" w:hAnsi="Arial" w:cs="Arial"/>
          <w:b/>
          <w:sz w:val="24"/>
        </w:rPr>
        <w:t xml:space="preserve">Updating the IETF HTTP RFC for </w:t>
      </w:r>
      <w:proofErr w:type="spellStart"/>
      <w:r>
        <w:rPr>
          <w:rFonts w:ascii="Arial" w:hAnsi="Arial" w:cs="Arial"/>
          <w:b/>
          <w:sz w:val="24"/>
        </w:rPr>
        <w:t>DetNet</w:t>
      </w:r>
      <w:proofErr w:type="spellEnd"/>
    </w:p>
    <w:p w14:paraId="4D206FE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v19.0.0</w:t>
      </w:r>
      <w:r>
        <w:rPr>
          <w:i/>
        </w:rPr>
        <w:tab/>
        <w:t xml:space="preserve">  CR-0578  rev  Cat: A (Rel-19)</w:t>
      </w:r>
      <w:r>
        <w:rPr>
          <w:i/>
        </w:rPr>
        <w:br/>
      </w:r>
      <w:r>
        <w:rPr>
          <w:i/>
        </w:rPr>
        <w:br/>
      </w:r>
      <w:r>
        <w:rPr>
          <w:i/>
        </w:rPr>
        <w:tab/>
      </w:r>
      <w:r>
        <w:rPr>
          <w:i/>
        </w:rPr>
        <w:tab/>
      </w:r>
      <w:r>
        <w:rPr>
          <w:i/>
        </w:rPr>
        <w:tab/>
      </w:r>
      <w:r>
        <w:rPr>
          <w:i/>
        </w:rPr>
        <w:tab/>
      </w:r>
      <w:r>
        <w:rPr>
          <w:i/>
        </w:rPr>
        <w:tab/>
        <w:t>Source: Huawei</w:t>
      </w:r>
    </w:p>
    <w:p w14:paraId="6C286391" w14:textId="77777777" w:rsidR="00DB771A" w:rsidRDefault="00DB771A" w:rsidP="00DB771A">
      <w:pPr>
        <w:rPr>
          <w:rFonts w:ascii="Arial" w:hAnsi="Arial" w:cs="Arial"/>
          <w:b/>
        </w:rPr>
      </w:pPr>
      <w:r>
        <w:rPr>
          <w:rFonts w:ascii="Arial" w:hAnsi="Arial" w:cs="Arial"/>
          <w:b/>
        </w:rPr>
        <w:t xml:space="preserve">Discussion: </w:t>
      </w:r>
    </w:p>
    <w:p w14:paraId="36FE6474" w14:textId="77777777" w:rsidR="00DB771A" w:rsidRDefault="00DB771A" w:rsidP="00DB771A">
      <w:r>
        <w:t>Meifang (Ericsson): Format error in first change.</w:t>
      </w:r>
    </w:p>
    <w:p w14:paraId="195DE04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C3-246503</w:t>
      </w:r>
      <w:r>
        <w:rPr>
          <w:color w:val="993300"/>
          <w:u w:val="single"/>
        </w:rPr>
        <w:t>.</w:t>
      </w:r>
    </w:p>
    <w:p w14:paraId="2F9D7891" w14:textId="3A332416" w:rsidR="00DB771A" w:rsidRDefault="00DB771A" w:rsidP="00DB771A">
      <w:pPr>
        <w:rPr>
          <w:rFonts w:ascii="Arial" w:hAnsi="Arial" w:cs="Arial"/>
          <w:b/>
          <w:sz w:val="24"/>
        </w:rPr>
      </w:pPr>
      <w:r>
        <w:rPr>
          <w:rFonts w:ascii="Arial" w:hAnsi="Arial" w:cs="Arial"/>
          <w:b/>
          <w:color w:val="0000FF"/>
          <w:sz w:val="24"/>
        </w:rPr>
        <w:t>C3-246290</w:t>
      </w:r>
      <w:r>
        <w:rPr>
          <w:rFonts w:ascii="Arial" w:hAnsi="Arial" w:cs="Arial"/>
          <w:b/>
          <w:color w:val="0000FF"/>
          <w:sz w:val="24"/>
        </w:rPr>
        <w:tab/>
      </w:r>
      <w:r>
        <w:rPr>
          <w:rFonts w:ascii="Arial" w:hAnsi="Arial" w:cs="Arial"/>
          <w:b/>
          <w:sz w:val="24"/>
        </w:rPr>
        <w:t xml:space="preserve">Updating the IETF HTTP RFC for </w:t>
      </w:r>
      <w:proofErr w:type="spellStart"/>
      <w:r>
        <w:rPr>
          <w:rFonts w:ascii="Arial" w:hAnsi="Arial" w:cs="Arial"/>
          <w:b/>
          <w:sz w:val="24"/>
        </w:rPr>
        <w:t>DetNet</w:t>
      </w:r>
      <w:proofErr w:type="spellEnd"/>
    </w:p>
    <w:p w14:paraId="152D76C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v18.7.0</w:t>
      </w:r>
      <w:r>
        <w:rPr>
          <w:i/>
        </w:rPr>
        <w:tab/>
        <w:t xml:space="preserve">  CR-0160  rev  Cat: F (Rel-18)</w:t>
      </w:r>
      <w:r>
        <w:rPr>
          <w:i/>
        </w:rPr>
        <w:br/>
      </w:r>
      <w:r>
        <w:rPr>
          <w:i/>
        </w:rPr>
        <w:br/>
      </w:r>
      <w:r>
        <w:rPr>
          <w:i/>
        </w:rPr>
        <w:tab/>
      </w:r>
      <w:r>
        <w:rPr>
          <w:i/>
        </w:rPr>
        <w:tab/>
      </w:r>
      <w:r>
        <w:rPr>
          <w:i/>
        </w:rPr>
        <w:tab/>
      </w:r>
      <w:r>
        <w:rPr>
          <w:i/>
        </w:rPr>
        <w:tab/>
      </w:r>
      <w:r>
        <w:rPr>
          <w:i/>
        </w:rPr>
        <w:tab/>
        <w:t>Source: Huawei</w:t>
      </w:r>
    </w:p>
    <w:p w14:paraId="1A20D148" w14:textId="77777777" w:rsidR="00DB771A" w:rsidRDefault="00DB771A" w:rsidP="00DB771A">
      <w:pPr>
        <w:rPr>
          <w:rFonts w:ascii="Arial" w:hAnsi="Arial" w:cs="Arial"/>
          <w:b/>
        </w:rPr>
      </w:pPr>
      <w:r>
        <w:rPr>
          <w:rFonts w:ascii="Arial" w:hAnsi="Arial" w:cs="Arial"/>
          <w:b/>
        </w:rPr>
        <w:t xml:space="preserve">Discussion: </w:t>
      </w:r>
    </w:p>
    <w:p w14:paraId="1B8EE310" w14:textId="77777777" w:rsidR="00DB771A" w:rsidRDefault="00DB771A" w:rsidP="00DB771A">
      <w:r>
        <w:t>Chi (Huawei): Two missing changes.</w:t>
      </w:r>
    </w:p>
    <w:p w14:paraId="039355C6"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C3-246498</w:t>
      </w:r>
      <w:r>
        <w:rPr>
          <w:color w:val="993300"/>
          <w:u w:val="single"/>
        </w:rPr>
        <w:t>.</w:t>
      </w:r>
    </w:p>
    <w:p w14:paraId="255D50E4" w14:textId="43D2DE66" w:rsidR="00DB771A" w:rsidRDefault="00DB771A" w:rsidP="00DB771A">
      <w:pPr>
        <w:rPr>
          <w:rFonts w:ascii="Arial" w:hAnsi="Arial" w:cs="Arial"/>
          <w:b/>
          <w:sz w:val="24"/>
        </w:rPr>
      </w:pPr>
      <w:r>
        <w:rPr>
          <w:rFonts w:ascii="Arial" w:hAnsi="Arial" w:cs="Arial"/>
          <w:b/>
          <w:color w:val="0000FF"/>
          <w:sz w:val="24"/>
        </w:rPr>
        <w:t>C3-246291</w:t>
      </w:r>
      <w:r>
        <w:rPr>
          <w:rFonts w:ascii="Arial" w:hAnsi="Arial" w:cs="Arial"/>
          <w:b/>
          <w:color w:val="0000FF"/>
          <w:sz w:val="24"/>
        </w:rPr>
        <w:tab/>
      </w:r>
      <w:r>
        <w:rPr>
          <w:rFonts w:ascii="Arial" w:hAnsi="Arial" w:cs="Arial"/>
          <w:b/>
          <w:sz w:val="24"/>
        </w:rPr>
        <w:t xml:space="preserve">Updating the IETF HTTP RFC for </w:t>
      </w:r>
      <w:proofErr w:type="spellStart"/>
      <w:r>
        <w:rPr>
          <w:rFonts w:ascii="Arial" w:hAnsi="Arial" w:cs="Arial"/>
          <w:b/>
          <w:sz w:val="24"/>
        </w:rPr>
        <w:t>DetNet</w:t>
      </w:r>
      <w:proofErr w:type="spellEnd"/>
    </w:p>
    <w:p w14:paraId="2E2E93C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v19.0.1</w:t>
      </w:r>
      <w:r>
        <w:rPr>
          <w:i/>
        </w:rPr>
        <w:tab/>
        <w:t xml:space="preserve">  CR-0161  rev  Cat: A (Rel-19)</w:t>
      </w:r>
      <w:r>
        <w:rPr>
          <w:i/>
        </w:rPr>
        <w:br/>
      </w:r>
      <w:r>
        <w:rPr>
          <w:i/>
        </w:rPr>
        <w:br/>
      </w:r>
      <w:r>
        <w:rPr>
          <w:i/>
        </w:rPr>
        <w:tab/>
      </w:r>
      <w:r>
        <w:rPr>
          <w:i/>
        </w:rPr>
        <w:tab/>
      </w:r>
      <w:r>
        <w:rPr>
          <w:i/>
        </w:rPr>
        <w:tab/>
      </w:r>
      <w:r>
        <w:rPr>
          <w:i/>
        </w:rPr>
        <w:tab/>
      </w:r>
      <w:r>
        <w:rPr>
          <w:i/>
        </w:rPr>
        <w:tab/>
        <w:t>Source: Huawei</w:t>
      </w:r>
    </w:p>
    <w:p w14:paraId="7B249F61" w14:textId="77777777" w:rsidR="00DB771A" w:rsidRDefault="00DB771A" w:rsidP="00DB771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C3-246499</w:t>
      </w:r>
      <w:r>
        <w:rPr>
          <w:color w:val="993300"/>
          <w:u w:val="single"/>
        </w:rPr>
        <w:t>.</w:t>
      </w:r>
    </w:p>
    <w:p w14:paraId="349BABD3" w14:textId="6402EF0F" w:rsidR="00DB771A" w:rsidRDefault="00DB771A" w:rsidP="00DB771A">
      <w:pPr>
        <w:rPr>
          <w:rFonts w:ascii="Arial" w:hAnsi="Arial" w:cs="Arial"/>
          <w:b/>
          <w:sz w:val="24"/>
        </w:rPr>
      </w:pPr>
      <w:r>
        <w:rPr>
          <w:rFonts w:ascii="Arial" w:hAnsi="Arial" w:cs="Arial"/>
          <w:b/>
          <w:color w:val="0000FF"/>
          <w:sz w:val="24"/>
        </w:rPr>
        <w:t>C3-246498</w:t>
      </w:r>
      <w:r>
        <w:rPr>
          <w:rFonts w:ascii="Arial" w:hAnsi="Arial" w:cs="Arial"/>
          <w:b/>
          <w:color w:val="0000FF"/>
          <w:sz w:val="24"/>
        </w:rPr>
        <w:tab/>
      </w:r>
      <w:r>
        <w:rPr>
          <w:rFonts w:ascii="Arial" w:hAnsi="Arial" w:cs="Arial"/>
          <w:b/>
          <w:sz w:val="24"/>
        </w:rPr>
        <w:t xml:space="preserve">Updating the IETF HTTP RFC for </w:t>
      </w:r>
      <w:proofErr w:type="spellStart"/>
      <w:r>
        <w:rPr>
          <w:rFonts w:ascii="Arial" w:hAnsi="Arial" w:cs="Arial"/>
          <w:b/>
          <w:sz w:val="24"/>
        </w:rPr>
        <w:t>DetNet</w:t>
      </w:r>
      <w:proofErr w:type="spellEnd"/>
    </w:p>
    <w:p w14:paraId="5778D43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v18.7.0</w:t>
      </w:r>
      <w:r>
        <w:rPr>
          <w:i/>
        </w:rPr>
        <w:tab/>
        <w:t xml:space="preserve">  CR-0160  rev 1 Cat: F (Rel-18)</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r>
        <w:rPr>
          <w:i/>
        </w:rPr>
        <w:t>, Ericsson</w:t>
      </w:r>
    </w:p>
    <w:p w14:paraId="4F74E92E" w14:textId="77777777" w:rsidR="00DB771A" w:rsidRDefault="00DB771A" w:rsidP="00DB771A">
      <w:pPr>
        <w:rPr>
          <w:color w:val="808080"/>
        </w:rPr>
      </w:pPr>
      <w:r>
        <w:rPr>
          <w:color w:val="808080"/>
        </w:rPr>
        <w:t>(Replaces C3-246290)</w:t>
      </w:r>
    </w:p>
    <w:p w14:paraId="3877961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AD451" w14:textId="693A802C" w:rsidR="00DB771A" w:rsidRDefault="00DB771A" w:rsidP="00DB771A">
      <w:pPr>
        <w:rPr>
          <w:rFonts w:ascii="Arial" w:hAnsi="Arial" w:cs="Arial"/>
          <w:b/>
          <w:sz w:val="24"/>
        </w:rPr>
      </w:pPr>
      <w:r>
        <w:rPr>
          <w:rFonts w:ascii="Arial" w:hAnsi="Arial" w:cs="Arial"/>
          <w:b/>
          <w:color w:val="0000FF"/>
          <w:sz w:val="24"/>
        </w:rPr>
        <w:t>C3-246499</w:t>
      </w:r>
      <w:r>
        <w:rPr>
          <w:rFonts w:ascii="Arial" w:hAnsi="Arial" w:cs="Arial"/>
          <w:b/>
          <w:color w:val="0000FF"/>
          <w:sz w:val="24"/>
        </w:rPr>
        <w:tab/>
      </w:r>
      <w:r>
        <w:rPr>
          <w:rFonts w:ascii="Arial" w:hAnsi="Arial" w:cs="Arial"/>
          <w:b/>
          <w:sz w:val="24"/>
        </w:rPr>
        <w:t xml:space="preserve">Updating the IETF HTTP RFC for </w:t>
      </w:r>
      <w:proofErr w:type="spellStart"/>
      <w:r>
        <w:rPr>
          <w:rFonts w:ascii="Arial" w:hAnsi="Arial" w:cs="Arial"/>
          <w:b/>
          <w:sz w:val="24"/>
        </w:rPr>
        <w:t>DetNet</w:t>
      </w:r>
      <w:proofErr w:type="spellEnd"/>
    </w:p>
    <w:p w14:paraId="7150D1C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v19.0.1</w:t>
      </w:r>
      <w:r>
        <w:rPr>
          <w:i/>
        </w:rPr>
        <w:tab/>
        <w:t xml:space="preserve">  CR-0161  rev 1 Cat: A (Rel-19)</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r>
        <w:rPr>
          <w:i/>
        </w:rPr>
        <w:t>, Ericsson</w:t>
      </w:r>
    </w:p>
    <w:p w14:paraId="5C40F41F" w14:textId="77777777" w:rsidR="00DB771A" w:rsidRDefault="00DB771A" w:rsidP="00DB771A">
      <w:pPr>
        <w:rPr>
          <w:color w:val="808080"/>
        </w:rPr>
      </w:pPr>
      <w:r>
        <w:rPr>
          <w:color w:val="808080"/>
        </w:rPr>
        <w:t>(Replaces C3-246291)</w:t>
      </w:r>
    </w:p>
    <w:p w14:paraId="69D3DFF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AF8C71" w14:textId="41A470EB" w:rsidR="00DB771A" w:rsidRDefault="00DB771A" w:rsidP="00DB771A">
      <w:pPr>
        <w:rPr>
          <w:rFonts w:ascii="Arial" w:hAnsi="Arial" w:cs="Arial"/>
          <w:b/>
          <w:sz w:val="24"/>
        </w:rPr>
      </w:pPr>
      <w:r>
        <w:rPr>
          <w:rFonts w:ascii="Arial" w:hAnsi="Arial" w:cs="Arial"/>
          <w:b/>
          <w:color w:val="0000FF"/>
          <w:sz w:val="24"/>
        </w:rPr>
        <w:t>C3-246503</w:t>
      </w:r>
      <w:r>
        <w:rPr>
          <w:rFonts w:ascii="Arial" w:hAnsi="Arial" w:cs="Arial"/>
          <w:b/>
          <w:color w:val="0000FF"/>
          <w:sz w:val="24"/>
        </w:rPr>
        <w:tab/>
      </w:r>
      <w:r>
        <w:rPr>
          <w:rFonts w:ascii="Arial" w:hAnsi="Arial" w:cs="Arial"/>
          <w:b/>
          <w:sz w:val="24"/>
        </w:rPr>
        <w:t xml:space="preserve">Updating the IETF HTTP RFC for </w:t>
      </w:r>
      <w:proofErr w:type="spellStart"/>
      <w:r>
        <w:rPr>
          <w:rFonts w:ascii="Arial" w:hAnsi="Arial" w:cs="Arial"/>
          <w:b/>
          <w:sz w:val="24"/>
        </w:rPr>
        <w:t>DetNet</w:t>
      </w:r>
      <w:proofErr w:type="spellEnd"/>
    </w:p>
    <w:p w14:paraId="59F07B8D"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v19.0.0</w:t>
      </w:r>
      <w:r>
        <w:rPr>
          <w:i/>
        </w:rPr>
        <w:tab/>
        <w:t xml:space="preserve">  CR-0578  rev 1 Cat: A (Rel-19)</w:t>
      </w:r>
      <w:r>
        <w:rPr>
          <w:i/>
        </w:rPr>
        <w:br/>
      </w:r>
      <w:r>
        <w:rPr>
          <w:i/>
        </w:rPr>
        <w:br/>
      </w:r>
      <w:r>
        <w:rPr>
          <w:i/>
        </w:rPr>
        <w:tab/>
      </w:r>
      <w:r>
        <w:rPr>
          <w:i/>
        </w:rPr>
        <w:tab/>
      </w:r>
      <w:r>
        <w:rPr>
          <w:i/>
        </w:rPr>
        <w:tab/>
      </w:r>
      <w:r>
        <w:rPr>
          <w:i/>
        </w:rPr>
        <w:tab/>
      </w:r>
      <w:r>
        <w:rPr>
          <w:i/>
        </w:rPr>
        <w:tab/>
        <w:t>Source: Huawei</w:t>
      </w:r>
    </w:p>
    <w:p w14:paraId="6F011CB7" w14:textId="77777777" w:rsidR="00DB771A" w:rsidRDefault="00DB771A" w:rsidP="00DB771A">
      <w:pPr>
        <w:rPr>
          <w:color w:val="808080"/>
        </w:rPr>
      </w:pPr>
      <w:r>
        <w:rPr>
          <w:color w:val="808080"/>
        </w:rPr>
        <w:t>(Replaces C3-246289)</w:t>
      </w:r>
    </w:p>
    <w:p w14:paraId="3907078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BCA9B" w14:textId="77777777" w:rsidR="00DB771A" w:rsidRDefault="00DB771A" w:rsidP="00DB771A">
      <w:pPr>
        <w:pStyle w:val="Heading3"/>
      </w:pPr>
      <w:bookmarkStart w:id="159" w:name="_Toc183695083"/>
      <w:r>
        <w:t>18.33</w:t>
      </w:r>
      <w:r>
        <w:tab/>
        <w:t>CT aspects for Enabling Edge Applications Phase 2 [EDGEAPP_Ph2]</w:t>
      </w:r>
      <w:bookmarkEnd w:id="159"/>
    </w:p>
    <w:p w14:paraId="1CE60B4F" w14:textId="26FF1CF8" w:rsidR="00DB771A" w:rsidRDefault="00DB771A" w:rsidP="00DB771A">
      <w:pPr>
        <w:rPr>
          <w:rFonts w:ascii="Arial" w:hAnsi="Arial" w:cs="Arial"/>
          <w:b/>
          <w:sz w:val="24"/>
        </w:rPr>
      </w:pPr>
      <w:r>
        <w:rPr>
          <w:rFonts w:ascii="Arial" w:hAnsi="Arial" w:cs="Arial"/>
          <w:b/>
          <w:color w:val="0000FF"/>
          <w:sz w:val="24"/>
        </w:rPr>
        <w:t>C3-246295</w:t>
      </w:r>
      <w:r>
        <w:rPr>
          <w:rFonts w:ascii="Arial" w:hAnsi="Arial" w:cs="Arial"/>
          <w:b/>
          <w:color w:val="0000FF"/>
          <w:sz w:val="24"/>
        </w:rPr>
        <w:tab/>
      </w:r>
      <w:r>
        <w:rPr>
          <w:rFonts w:ascii="Arial" w:hAnsi="Arial" w:cs="Arial"/>
          <w:b/>
          <w:sz w:val="24"/>
        </w:rPr>
        <w:t>Corrections on the end point</w:t>
      </w:r>
    </w:p>
    <w:p w14:paraId="35201F3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v18.7.0</w:t>
      </w:r>
      <w:r>
        <w:rPr>
          <w:i/>
        </w:rPr>
        <w:tab/>
        <w:t xml:space="preserve">  CR-0252  rev  Cat: F (Rel-18)</w:t>
      </w:r>
      <w:r>
        <w:rPr>
          <w:i/>
        </w:rPr>
        <w:br/>
      </w:r>
      <w:r>
        <w:rPr>
          <w:i/>
        </w:rPr>
        <w:br/>
      </w:r>
      <w:r>
        <w:rPr>
          <w:i/>
        </w:rPr>
        <w:tab/>
      </w:r>
      <w:r>
        <w:rPr>
          <w:i/>
        </w:rPr>
        <w:tab/>
      </w:r>
      <w:r>
        <w:rPr>
          <w:i/>
        </w:rPr>
        <w:tab/>
      </w:r>
      <w:r>
        <w:rPr>
          <w:i/>
        </w:rPr>
        <w:tab/>
      </w:r>
      <w:r>
        <w:rPr>
          <w:i/>
        </w:rPr>
        <w:tab/>
        <w:t>Source: Huawei</w:t>
      </w:r>
    </w:p>
    <w:p w14:paraId="54F2867A"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C9955E" w14:textId="51E0B75D" w:rsidR="00DB771A" w:rsidRDefault="00DB771A" w:rsidP="00DB771A">
      <w:pPr>
        <w:rPr>
          <w:rFonts w:ascii="Arial" w:hAnsi="Arial" w:cs="Arial"/>
          <w:b/>
          <w:sz w:val="24"/>
        </w:rPr>
      </w:pPr>
      <w:r>
        <w:rPr>
          <w:rFonts w:ascii="Arial" w:hAnsi="Arial" w:cs="Arial"/>
          <w:b/>
          <w:color w:val="0000FF"/>
          <w:sz w:val="24"/>
        </w:rPr>
        <w:t>C3-246296</w:t>
      </w:r>
      <w:r>
        <w:rPr>
          <w:rFonts w:ascii="Arial" w:hAnsi="Arial" w:cs="Arial"/>
          <w:b/>
          <w:color w:val="0000FF"/>
          <w:sz w:val="24"/>
        </w:rPr>
        <w:tab/>
      </w:r>
      <w:r>
        <w:rPr>
          <w:rFonts w:ascii="Arial" w:hAnsi="Arial" w:cs="Arial"/>
          <w:b/>
          <w:sz w:val="24"/>
        </w:rPr>
        <w:t>Corrections on the end point</w:t>
      </w:r>
    </w:p>
    <w:p w14:paraId="31060AF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CR-0253  rev  Cat: A (Rel-19)</w:t>
      </w:r>
      <w:r>
        <w:rPr>
          <w:i/>
        </w:rPr>
        <w:br/>
      </w:r>
      <w:r>
        <w:rPr>
          <w:i/>
        </w:rPr>
        <w:br/>
      </w:r>
      <w:r>
        <w:rPr>
          <w:i/>
        </w:rPr>
        <w:tab/>
      </w:r>
      <w:r>
        <w:rPr>
          <w:i/>
        </w:rPr>
        <w:tab/>
      </w:r>
      <w:r>
        <w:rPr>
          <w:i/>
        </w:rPr>
        <w:tab/>
      </w:r>
      <w:r>
        <w:rPr>
          <w:i/>
        </w:rPr>
        <w:tab/>
      </w:r>
      <w:r>
        <w:rPr>
          <w:i/>
        </w:rPr>
        <w:tab/>
        <w:t>Source: Huawei</w:t>
      </w:r>
    </w:p>
    <w:p w14:paraId="5CDE53A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FE8E49" w14:textId="2C6A4756" w:rsidR="00DB771A" w:rsidRDefault="00DB771A" w:rsidP="00DB771A">
      <w:pPr>
        <w:rPr>
          <w:rFonts w:ascii="Arial" w:hAnsi="Arial" w:cs="Arial"/>
          <w:b/>
          <w:sz w:val="24"/>
        </w:rPr>
      </w:pPr>
      <w:r>
        <w:rPr>
          <w:rFonts w:ascii="Arial" w:hAnsi="Arial" w:cs="Arial"/>
          <w:b/>
          <w:color w:val="0000FF"/>
          <w:sz w:val="24"/>
        </w:rPr>
        <w:t>C3-246297</w:t>
      </w:r>
      <w:r>
        <w:rPr>
          <w:rFonts w:ascii="Arial" w:hAnsi="Arial" w:cs="Arial"/>
          <w:b/>
          <w:color w:val="0000FF"/>
          <w:sz w:val="24"/>
        </w:rPr>
        <w:tab/>
      </w:r>
      <w:r>
        <w:rPr>
          <w:rFonts w:ascii="Arial" w:hAnsi="Arial" w:cs="Arial"/>
          <w:b/>
          <w:sz w:val="24"/>
        </w:rPr>
        <w:t>Corrections on the UE Id</w:t>
      </w:r>
    </w:p>
    <w:p w14:paraId="282F93F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v18.7.0</w:t>
      </w:r>
      <w:r>
        <w:rPr>
          <w:i/>
        </w:rPr>
        <w:tab/>
        <w:t xml:space="preserve">  CR-0254  rev  Cat: F (Rel-18)</w:t>
      </w:r>
      <w:r>
        <w:rPr>
          <w:i/>
        </w:rPr>
        <w:br/>
      </w:r>
      <w:r>
        <w:rPr>
          <w:i/>
        </w:rPr>
        <w:br/>
      </w:r>
      <w:r>
        <w:rPr>
          <w:i/>
        </w:rPr>
        <w:tab/>
      </w:r>
      <w:r>
        <w:rPr>
          <w:i/>
        </w:rPr>
        <w:tab/>
      </w:r>
      <w:r>
        <w:rPr>
          <w:i/>
        </w:rPr>
        <w:tab/>
      </w:r>
      <w:r>
        <w:rPr>
          <w:i/>
        </w:rPr>
        <w:tab/>
      </w:r>
      <w:r>
        <w:rPr>
          <w:i/>
        </w:rPr>
        <w:tab/>
        <w:t>Source: Huawei</w:t>
      </w:r>
    </w:p>
    <w:p w14:paraId="05D858D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2BEA8" w14:textId="4AD08616" w:rsidR="00DB771A" w:rsidRDefault="00DB771A" w:rsidP="00DB771A">
      <w:pPr>
        <w:rPr>
          <w:rFonts w:ascii="Arial" w:hAnsi="Arial" w:cs="Arial"/>
          <w:b/>
          <w:sz w:val="24"/>
        </w:rPr>
      </w:pPr>
      <w:r>
        <w:rPr>
          <w:rFonts w:ascii="Arial" w:hAnsi="Arial" w:cs="Arial"/>
          <w:b/>
          <w:color w:val="0000FF"/>
          <w:sz w:val="24"/>
        </w:rPr>
        <w:lastRenderedPageBreak/>
        <w:t>C3-246298</w:t>
      </w:r>
      <w:r>
        <w:rPr>
          <w:rFonts w:ascii="Arial" w:hAnsi="Arial" w:cs="Arial"/>
          <w:b/>
          <w:color w:val="0000FF"/>
          <w:sz w:val="24"/>
        </w:rPr>
        <w:tab/>
      </w:r>
      <w:r>
        <w:rPr>
          <w:rFonts w:ascii="Arial" w:hAnsi="Arial" w:cs="Arial"/>
          <w:b/>
          <w:sz w:val="24"/>
        </w:rPr>
        <w:t>Corrections on the UE Id</w:t>
      </w:r>
    </w:p>
    <w:p w14:paraId="2B69A477"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CR-0255  rev  Cat: A (Rel-19)</w:t>
      </w:r>
      <w:r>
        <w:rPr>
          <w:i/>
        </w:rPr>
        <w:br/>
      </w:r>
      <w:r>
        <w:rPr>
          <w:i/>
        </w:rPr>
        <w:br/>
      </w:r>
      <w:r>
        <w:rPr>
          <w:i/>
        </w:rPr>
        <w:tab/>
      </w:r>
      <w:r>
        <w:rPr>
          <w:i/>
        </w:rPr>
        <w:tab/>
      </w:r>
      <w:r>
        <w:rPr>
          <w:i/>
        </w:rPr>
        <w:tab/>
      </w:r>
      <w:r>
        <w:rPr>
          <w:i/>
        </w:rPr>
        <w:tab/>
      </w:r>
      <w:r>
        <w:rPr>
          <w:i/>
        </w:rPr>
        <w:tab/>
        <w:t>Source: Huawei</w:t>
      </w:r>
    </w:p>
    <w:p w14:paraId="3B92CB0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6040F4" w14:textId="77777777" w:rsidR="00DB771A" w:rsidRDefault="00DB771A" w:rsidP="00DB771A">
      <w:pPr>
        <w:pStyle w:val="Heading3"/>
      </w:pPr>
      <w:bookmarkStart w:id="160" w:name="_Toc183695084"/>
      <w:r>
        <w:t>18.34</w:t>
      </w:r>
      <w:r>
        <w:tab/>
        <w:t>Rel-18 enhancements of session management policy control [SMPC18]</w:t>
      </w:r>
      <w:bookmarkEnd w:id="160"/>
    </w:p>
    <w:p w14:paraId="50FAA0E0" w14:textId="77777777" w:rsidR="00DB771A" w:rsidRDefault="00DB771A" w:rsidP="00DB771A">
      <w:pPr>
        <w:pStyle w:val="Heading3"/>
      </w:pPr>
      <w:bookmarkStart w:id="161" w:name="_Toc183695085"/>
      <w:r>
        <w:t>18.35</w:t>
      </w:r>
      <w:r>
        <w:tab/>
        <w:t>CT aspects of 5G System Enabler for Service Function Chaining [SFC]</w:t>
      </w:r>
      <w:bookmarkEnd w:id="161"/>
    </w:p>
    <w:p w14:paraId="5DAFB826" w14:textId="77777777" w:rsidR="00DB771A" w:rsidRDefault="00DB771A" w:rsidP="00DB771A">
      <w:pPr>
        <w:pStyle w:val="Heading3"/>
      </w:pPr>
      <w:bookmarkStart w:id="162" w:name="_Toc183695086"/>
      <w:r>
        <w:t>18.36</w:t>
      </w:r>
      <w:r>
        <w:tab/>
        <w:t>Enhancement of Network Automation Enablers [</w:t>
      </w:r>
      <w:proofErr w:type="spellStart"/>
      <w:r>
        <w:t>eNetAE</w:t>
      </w:r>
      <w:proofErr w:type="spellEnd"/>
      <w:r>
        <w:t>]</w:t>
      </w:r>
      <w:bookmarkEnd w:id="162"/>
    </w:p>
    <w:p w14:paraId="45086EF5" w14:textId="77777777" w:rsidR="00DB771A" w:rsidRDefault="00DB771A" w:rsidP="00DB771A">
      <w:pPr>
        <w:pStyle w:val="Heading3"/>
      </w:pPr>
      <w:bookmarkStart w:id="163" w:name="_Toc183695087"/>
      <w:r>
        <w:t>18.37</w:t>
      </w:r>
      <w:r>
        <w:tab/>
        <w:t>CT aspects of enhancement of 5G UE Policy [</w:t>
      </w:r>
      <w:proofErr w:type="spellStart"/>
      <w:r>
        <w:t>eUEPO</w:t>
      </w:r>
      <w:proofErr w:type="spellEnd"/>
      <w:r>
        <w:t>]</w:t>
      </w:r>
      <w:bookmarkEnd w:id="163"/>
    </w:p>
    <w:p w14:paraId="546EB4A4" w14:textId="77777777" w:rsidR="00DB771A" w:rsidRDefault="00DB771A" w:rsidP="00DB771A">
      <w:pPr>
        <w:pStyle w:val="Heading3"/>
      </w:pPr>
      <w:bookmarkStart w:id="164" w:name="_Toc183695088"/>
      <w:r>
        <w:t>18.38</w:t>
      </w:r>
      <w:r>
        <w:tab/>
        <w:t>CT aspect of Seamless UE context recovery [SUECR]</w:t>
      </w:r>
      <w:bookmarkEnd w:id="164"/>
    </w:p>
    <w:p w14:paraId="5B9B1A89" w14:textId="77777777" w:rsidR="00DB771A" w:rsidRDefault="00DB771A" w:rsidP="00DB771A">
      <w:pPr>
        <w:pStyle w:val="Heading3"/>
      </w:pPr>
      <w:bookmarkStart w:id="165" w:name="_Toc183695089"/>
      <w:r>
        <w:t>18.39</w:t>
      </w:r>
      <w:r>
        <w:tab/>
        <w:t>Secondary DN authentication and authorization in EPC IWK cases [TEI18_SDNAEPC]</w:t>
      </w:r>
      <w:bookmarkEnd w:id="165"/>
    </w:p>
    <w:p w14:paraId="431EF141" w14:textId="77777777" w:rsidR="00DB771A" w:rsidRDefault="00DB771A" w:rsidP="00DB771A">
      <w:pPr>
        <w:pStyle w:val="Heading3"/>
      </w:pPr>
      <w:bookmarkStart w:id="166" w:name="_Toc183695090"/>
      <w:r>
        <w:t>18.40</w:t>
      </w:r>
      <w:r>
        <w:tab/>
        <w:t>CT aspects of enhancement to the 5GC location services - phase 3 [5G_eLCS_Ph3]</w:t>
      </w:r>
      <w:bookmarkEnd w:id="166"/>
    </w:p>
    <w:p w14:paraId="7E5DB900" w14:textId="25295C82" w:rsidR="00DB771A" w:rsidRDefault="00DB771A" w:rsidP="00DB771A">
      <w:pPr>
        <w:rPr>
          <w:rFonts w:ascii="Arial" w:hAnsi="Arial" w:cs="Arial"/>
          <w:b/>
          <w:sz w:val="24"/>
        </w:rPr>
      </w:pPr>
      <w:r>
        <w:rPr>
          <w:rFonts w:ascii="Arial" w:hAnsi="Arial" w:cs="Arial"/>
          <w:b/>
          <w:color w:val="0000FF"/>
          <w:sz w:val="24"/>
        </w:rPr>
        <w:t>C3-246095</w:t>
      </w:r>
      <w:r>
        <w:rPr>
          <w:rFonts w:ascii="Arial" w:hAnsi="Arial" w:cs="Arial"/>
          <w:b/>
          <w:color w:val="0000FF"/>
          <w:sz w:val="24"/>
        </w:rPr>
        <w:tab/>
      </w:r>
      <w:r>
        <w:rPr>
          <w:rFonts w:ascii="Arial" w:hAnsi="Arial" w:cs="Arial"/>
          <w:b/>
          <w:sz w:val="24"/>
        </w:rPr>
        <w:t>Corrections to the GNSS Assistance Data information collection</w:t>
      </w:r>
    </w:p>
    <w:p w14:paraId="6E3461E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v18.7.0</w:t>
      </w:r>
      <w:r>
        <w:rPr>
          <w:i/>
        </w:rPr>
        <w:tab/>
        <w:t xml:space="preserve">  CR-0145  rev  Cat: F (Rel-18)</w:t>
      </w:r>
      <w:r>
        <w:rPr>
          <w:i/>
        </w:rPr>
        <w:br/>
      </w:r>
      <w:r>
        <w:rPr>
          <w:i/>
        </w:rPr>
        <w:br/>
      </w:r>
      <w:r>
        <w:rPr>
          <w:i/>
        </w:rPr>
        <w:tab/>
      </w:r>
      <w:r>
        <w:rPr>
          <w:i/>
        </w:rPr>
        <w:tab/>
      </w:r>
      <w:r>
        <w:rPr>
          <w:i/>
        </w:rPr>
        <w:tab/>
      </w:r>
      <w:r>
        <w:rPr>
          <w:i/>
        </w:rPr>
        <w:tab/>
      </w:r>
      <w:r>
        <w:rPr>
          <w:i/>
        </w:rPr>
        <w:tab/>
        <w:t>Source: Huawei, CATT, Nokia</w:t>
      </w:r>
    </w:p>
    <w:p w14:paraId="33775534" w14:textId="77777777" w:rsidR="00DB771A" w:rsidRDefault="00DB771A" w:rsidP="00DB771A">
      <w:pPr>
        <w:rPr>
          <w:rFonts w:ascii="Arial" w:hAnsi="Arial" w:cs="Arial"/>
          <w:b/>
        </w:rPr>
      </w:pPr>
      <w:r>
        <w:rPr>
          <w:rFonts w:ascii="Arial" w:hAnsi="Arial" w:cs="Arial"/>
          <w:b/>
        </w:rPr>
        <w:t xml:space="preserve">Discussion: </w:t>
      </w:r>
    </w:p>
    <w:p w14:paraId="70507EA5" w14:textId="77777777" w:rsidR="00DB771A" w:rsidRDefault="00DB771A" w:rsidP="00DB771A">
      <w:r>
        <w:t xml:space="preserve">Maria (Ericsson): </w:t>
      </w:r>
      <w:proofErr w:type="spellStart"/>
      <w:r>
        <w:t>Coverpage</w:t>
      </w:r>
      <w:proofErr w:type="spellEnd"/>
      <w:r>
        <w:t xml:space="preserve"> missing dependent CR. Fine to pre-agree.</w:t>
      </w:r>
    </w:p>
    <w:p w14:paraId="7DB48C8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C3-246423</w:t>
      </w:r>
      <w:r>
        <w:rPr>
          <w:color w:val="993300"/>
          <w:u w:val="single"/>
        </w:rPr>
        <w:t>.</w:t>
      </w:r>
    </w:p>
    <w:p w14:paraId="1814716D" w14:textId="0531AA0E" w:rsidR="00DB771A" w:rsidRDefault="00DB771A" w:rsidP="00DB771A">
      <w:pPr>
        <w:rPr>
          <w:rFonts w:ascii="Arial" w:hAnsi="Arial" w:cs="Arial"/>
          <w:b/>
          <w:sz w:val="24"/>
        </w:rPr>
      </w:pPr>
      <w:r>
        <w:rPr>
          <w:rFonts w:ascii="Arial" w:hAnsi="Arial" w:cs="Arial"/>
          <w:b/>
          <w:color w:val="0000FF"/>
          <w:sz w:val="24"/>
        </w:rPr>
        <w:t>C3-246096</w:t>
      </w:r>
      <w:r>
        <w:rPr>
          <w:rFonts w:ascii="Arial" w:hAnsi="Arial" w:cs="Arial"/>
          <w:b/>
          <w:color w:val="0000FF"/>
          <w:sz w:val="24"/>
        </w:rPr>
        <w:tab/>
      </w:r>
      <w:r>
        <w:rPr>
          <w:rFonts w:ascii="Arial" w:hAnsi="Arial" w:cs="Arial"/>
          <w:b/>
          <w:sz w:val="24"/>
        </w:rPr>
        <w:t>Corrections to the GNSS Assistance Data information collection</w:t>
      </w:r>
    </w:p>
    <w:p w14:paraId="3E879EF8"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v19.0.0</w:t>
      </w:r>
      <w:r>
        <w:rPr>
          <w:i/>
        </w:rPr>
        <w:tab/>
        <w:t xml:space="preserve">  CR-0146  rev  Cat: A (Rel-19)</w:t>
      </w:r>
      <w:r>
        <w:rPr>
          <w:i/>
        </w:rPr>
        <w:br/>
      </w:r>
      <w:r>
        <w:rPr>
          <w:i/>
        </w:rPr>
        <w:br/>
      </w:r>
      <w:r>
        <w:rPr>
          <w:i/>
        </w:rPr>
        <w:tab/>
      </w:r>
      <w:r>
        <w:rPr>
          <w:i/>
        </w:rPr>
        <w:tab/>
      </w:r>
      <w:r>
        <w:rPr>
          <w:i/>
        </w:rPr>
        <w:tab/>
      </w:r>
      <w:r>
        <w:rPr>
          <w:i/>
        </w:rPr>
        <w:tab/>
      </w:r>
      <w:r>
        <w:rPr>
          <w:i/>
        </w:rPr>
        <w:tab/>
        <w:t>Source: Huawei, CATT, Nokia</w:t>
      </w:r>
    </w:p>
    <w:p w14:paraId="7F990DE7" w14:textId="77777777" w:rsidR="00DB771A" w:rsidRDefault="00DB771A" w:rsidP="00DB771A">
      <w:pPr>
        <w:rPr>
          <w:rFonts w:ascii="Arial" w:hAnsi="Arial" w:cs="Arial"/>
          <w:b/>
        </w:rPr>
      </w:pPr>
      <w:r>
        <w:rPr>
          <w:rFonts w:ascii="Arial" w:hAnsi="Arial" w:cs="Arial"/>
          <w:b/>
        </w:rPr>
        <w:t xml:space="preserve">Discussion: </w:t>
      </w:r>
    </w:p>
    <w:p w14:paraId="6CFAD8FD" w14:textId="77777777" w:rsidR="00DB771A" w:rsidRDefault="00DB771A" w:rsidP="00DB771A">
      <w:r>
        <w:t xml:space="preserve">Maria (Ericsson): </w:t>
      </w:r>
      <w:proofErr w:type="spellStart"/>
      <w:r>
        <w:t>Coverpage</w:t>
      </w:r>
      <w:proofErr w:type="spellEnd"/>
      <w:r>
        <w:t xml:space="preserve"> missing dependent CR. Fine to pre-agree.</w:t>
      </w:r>
    </w:p>
    <w:p w14:paraId="4BB5E45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C3-246424</w:t>
      </w:r>
      <w:r>
        <w:rPr>
          <w:color w:val="993300"/>
          <w:u w:val="single"/>
        </w:rPr>
        <w:t>.</w:t>
      </w:r>
    </w:p>
    <w:p w14:paraId="34CCAD30" w14:textId="2FFA2537" w:rsidR="00DB771A" w:rsidRDefault="00DB771A" w:rsidP="00DB771A">
      <w:pPr>
        <w:rPr>
          <w:rFonts w:ascii="Arial" w:hAnsi="Arial" w:cs="Arial"/>
          <w:b/>
          <w:sz w:val="24"/>
        </w:rPr>
      </w:pPr>
      <w:r>
        <w:rPr>
          <w:rFonts w:ascii="Arial" w:hAnsi="Arial" w:cs="Arial"/>
          <w:b/>
          <w:color w:val="0000FF"/>
          <w:sz w:val="24"/>
        </w:rPr>
        <w:t>C3-246097</w:t>
      </w:r>
      <w:r>
        <w:rPr>
          <w:rFonts w:ascii="Arial" w:hAnsi="Arial" w:cs="Arial"/>
          <w:b/>
          <w:color w:val="0000FF"/>
          <w:sz w:val="24"/>
        </w:rPr>
        <w:tab/>
      </w:r>
      <w:r>
        <w:rPr>
          <w:rFonts w:ascii="Arial" w:hAnsi="Arial" w:cs="Arial"/>
          <w:b/>
          <w:sz w:val="24"/>
        </w:rPr>
        <w:t>Corrections to the GNSS Assistance Data information collection</w:t>
      </w:r>
    </w:p>
    <w:p w14:paraId="60518B7E"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v18.7.0</w:t>
      </w:r>
      <w:r>
        <w:rPr>
          <w:i/>
        </w:rPr>
        <w:tab/>
        <w:t xml:space="preserve">  CR-0219  rev  Cat: F (Rel-18)</w:t>
      </w:r>
      <w:r>
        <w:rPr>
          <w:i/>
        </w:rPr>
        <w:br/>
      </w:r>
      <w:r>
        <w:rPr>
          <w:i/>
        </w:rPr>
        <w:lastRenderedPageBreak/>
        <w:br/>
      </w:r>
      <w:r>
        <w:rPr>
          <w:i/>
        </w:rPr>
        <w:tab/>
      </w:r>
      <w:r>
        <w:rPr>
          <w:i/>
        </w:rPr>
        <w:tab/>
      </w:r>
      <w:r>
        <w:rPr>
          <w:i/>
        </w:rPr>
        <w:tab/>
      </w:r>
      <w:r>
        <w:rPr>
          <w:i/>
        </w:rPr>
        <w:tab/>
      </w:r>
      <w:r>
        <w:rPr>
          <w:i/>
        </w:rPr>
        <w:tab/>
        <w:t>Source: Huawei, CATT, Nokia</w:t>
      </w:r>
    </w:p>
    <w:p w14:paraId="34D5E1EA" w14:textId="77777777" w:rsidR="00DB771A" w:rsidRDefault="00DB771A" w:rsidP="00DB771A">
      <w:pPr>
        <w:rPr>
          <w:rFonts w:ascii="Arial" w:hAnsi="Arial" w:cs="Arial"/>
          <w:b/>
        </w:rPr>
      </w:pPr>
      <w:r>
        <w:rPr>
          <w:rFonts w:ascii="Arial" w:hAnsi="Arial" w:cs="Arial"/>
          <w:b/>
        </w:rPr>
        <w:t xml:space="preserve">Discussion: </w:t>
      </w:r>
    </w:p>
    <w:p w14:paraId="588A5674" w14:textId="77777777" w:rsidR="00DB771A" w:rsidRDefault="00DB771A" w:rsidP="00DB771A">
      <w:r>
        <w:t xml:space="preserve">Maria (Ericsson): </w:t>
      </w:r>
      <w:proofErr w:type="spellStart"/>
      <w:r>
        <w:t>Coverpage</w:t>
      </w:r>
      <w:proofErr w:type="spellEnd"/>
      <w:r>
        <w:t xml:space="preserve"> missing dependent CR. Fine to pre-agree.</w:t>
      </w:r>
    </w:p>
    <w:p w14:paraId="75467BB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C3-246425</w:t>
      </w:r>
      <w:r>
        <w:rPr>
          <w:color w:val="993300"/>
          <w:u w:val="single"/>
        </w:rPr>
        <w:t>.</w:t>
      </w:r>
    </w:p>
    <w:p w14:paraId="0528E6C9" w14:textId="788326A7" w:rsidR="00DB771A" w:rsidRDefault="00DB771A" w:rsidP="00DB771A">
      <w:pPr>
        <w:rPr>
          <w:rFonts w:ascii="Arial" w:hAnsi="Arial" w:cs="Arial"/>
          <w:b/>
          <w:sz w:val="24"/>
        </w:rPr>
      </w:pPr>
      <w:r>
        <w:rPr>
          <w:rFonts w:ascii="Arial" w:hAnsi="Arial" w:cs="Arial"/>
          <w:b/>
          <w:color w:val="0000FF"/>
          <w:sz w:val="24"/>
        </w:rPr>
        <w:t>C3-246098</w:t>
      </w:r>
      <w:r>
        <w:rPr>
          <w:rFonts w:ascii="Arial" w:hAnsi="Arial" w:cs="Arial"/>
          <w:b/>
          <w:color w:val="0000FF"/>
          <w:sz w:val="24"/>
        </w:rPr>
        <w:tab/>
      </w:r>
      <w:r>
        <w:rPr>
          <w:rFonts w:ascii="Arial" w:hAnsi="Arial" w:cs="Arial"/>
          <w:b/>
          <w:sz w:val="24"/>
        </w:rPr>
        <w:t>Corrections to the GNSS Assistance Data information collection</w:t>
      </w:r>
    </w:p>
    <w:p w14:paraId="31D59E88"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v19.0.0</w:t>
      </w:r>
      <w:r>
        <w:rPr>
          <w:i/>
        </w:rPr>
        <w:tab/>
        <w:t xml:space="preserve">  CR-0220  rev  Cat: A (Rel-19)</w:t>
      </w:r>
      <w:r>
        <w:rPr>
          <w:i/>
        </w:rPr>
        <w:br/>
      </w:r>
      <w:r>
        <w:rPr>
          <w:i/>
        </w:rPr>
        <w:br/>
      </w:r>
      <w:r>
        <w:rPr>
          <w:i/>
        </w:rPr>
        <w:tab/>
      </w:r>
      <w:r>
        <w:rPr>
          <w:i/>
        </w:rPr>
        <w:tab/>
      </w:r>
      <w:r>
        <w:rPr>
          <w:i/>
        </w:rPr>
        <w:tab/>
      </w:r>
      <w:r>
        <w:rPr>
          <w:i/>
        </w:rPr>
        <w:tab/>
      </w:r>
      <w:r>
        <w:rPr>
          <w:i/>
        </w:rPr>
        <w:tab/>
        <w:t>Source: Huawei, CATT, Nokia</w:t>
      </w:r>
    </w:p>
    <w:p w14:paraId="18F4317B" w14:textId="77777777" w:rsidR="00DB771A" w:rsidRDefault="00DB771A" w:rsidP="00DB771A">
      <w:pPr>
        <w:rPr>
          <w:rFonts w:ascii="Arial" w:hAnsi="Arial" w:cs="Arial"/>
          <w:b/>
        </w:rPr>
      </w:pPr>
      <w:r>
        <w:rPr>
          <w:rFonts w:ascii="Arial" w:hAnsi="Arial" w:cs="Arial"/>
          <w:b/>
        </w:rPr>
        <w:t xml:space="preserve">Discussion: </w:t>
      </w:r>
    </w:p>
    <w:p w14:paraId="05F0AB91" w14:textId="77777777" w:rsidR="00DB771A" w:rsidRDefault="00DB771A" w:rsidP="00DB771A">
      <w:r>
        <w:t xml:space="preserve">Maria (Ericsson): </w:t>
      </w:r>
      <w:proofErr w:type="spellStart"/>
      <w:r>
        <w:t>Coverpage</w:t>
      </w:r>
      <w:proofErr w:type="spellEnd"/>
      <w:r>
        <w:t xml:space="preserve"> missing dependent CR. Fine to pre-agree.</w:t>
      </w:r>
    </w:p>
    <w:p w14:paraId="37C68B56"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C3-246426</w:t>
      </w:r>
      <w:r>
        <w:rPr>
          <w:color w:val="993300"/>
          <w:u w:val="single"/>
        </w:rPr>
        <w:t>.</w:t>
      </w:r>
    </w:p>
    <w:p w14:paraId="69CC569D" w14:textId="564AEDB8" w:rsidR="00DB771A" w:rsidRDefault="00DB771A" w:rsidP="00DB771A">
      <w:pPr>
        <w:rPr>
          <w:rFonts w:ascii="Arial" w:hAnsi="Arial" w:cs="Arial"/>
          <w:b/>
          <w:sz w:val="24"/>
        </w:rPr>
      </w:pPr>
      <w:r>
        <w:rPr>
          <w:rFonts w:ascii="Arial" w:hAnsi="Arial" w:cs="Arial"/>
          <w:b/>
          <w:color w:val="0000FF"/>
          <w:sz w:val="24"/>
        </w:rPr>
        <w:t>C3-246423</w:t>
      </w:r>
      <w:r>
        <w:rPr>
          <w:rFonts w:ascii="Arial" w:hAnsi="Arial" w:cs="Arial"/>
          <w:b/>
          <w:color w:val="0000FF"/>
          <w:sz w:val="24"/>
        </w:rPr>
        <w:tab/>
      </w:r>
      <w:r>
        <w:rPr>
          <w:rFonts w:ascii="Arial" w:hAnsi="Arial" w:cs="Arial"/>
          <w:b/>
          <w:sz w:val="24"/>
        </w:rPr>
        <w:t>Corrections to the GNSS Assistance Data information collection</w:t>
      </w:r>
    </w:p>
    <w:p w14:paraId="0212BFF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v18.7.0</w:t>
      </w:r>
      <w:r>
        <w:rPr>
          <w:i/>
        </w:rPr>
        <w:tab/>
        <w:t xml:space="preserve">  CR-0145  rev 1 Cat: F (Rel-18)</w:t>
      </w:r>
      <w:r>
        <w:rPr>
          <w:i/>
        </w:rPr>
        <w:br/>
      </w:r>
      <w:r>
        <w:rPr>
          <w:i/>
        </w:rPr>
        <w:br/>
      </w:r>
      <w:r>
        <w:rPr>
          <w:i/>
        </w:rPr>
        <w:tab/>
      </w:r>
      <w:r>
        <w:rPr>
          <w:i/>
        </w:rPr>
        <w:tab/>
      </w:r>
      <w:r>
        <w:rPr>
          <w:i/>
        </w:rPr>
        <w:tab/>
      </w:r>
      <w:r>
        <w:rPr>
          <w:i/>
        </w:rPr>
        <w:tab/>
      </w:r>
      <w:r>
        <w:rPr>
          <w:i/>
        </w:rPr>
        <w:tab/>
        <w:t>Source: Huawei, CATT, Nokia, Ericsson</w:t>
      </w:r>
    </w:p>
    <w:p w14:paraId="62E760B8" w14:textId="77777777" w:rsidR="00DB771A" w:rsidRDefault="00DB771A" w:rsidP="00DB771A">
      <w:pPr>
        <w:rPr>
          <w:color w:val="808080"/>
        </w:rPr>
      </w:pPr>
      <w:r>
        <w:rPr>
          <w:color w:val="808080"/>
        </w:rPr>
        <w:t>(Replaces C3-246095)</w:t>
      </w:r>
    </w:p>
    <w:p w14:paraId="05531EB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30D80" w14:textId="5A9F1B7C" w:rsidR="00DB771A" w:rsidRDefault="00DB771A" w:rsidP="00DB771A">
      <w:pPr>
        <w:rPr>
          <w:rFonts w:ascii="Arial" w:hAnsi="Arial" w:cs="Arial"/>
          <w:b/>
          <w:sz w:val="24"/>
        </w:rPr>
      </w:pPr>
      <w:r>
        <w:rPr>
          <w:rFonts w:ascii="Arial" w:hAnsi="Arial" w:cs="Arial"/>
          <w:b/>
          <w:color w:val="0000FF"/>
          <w:sz w:val="24"/>
        </w:rPr>
        <w:t>C3-246424</w:t>
      </w:r>
      <w:r>
        <w:rPr>
          <w:rFonts w:ascii="Arial" w:hAnsi="Arial" w:cs="Arial"/>
          <w:b/>
          <w:color w:val="0000FF"/>
          <w:sz w:val="24"/>
        </w:rPr>
        <w:tab/>
      </w:r>
      <w:r>
        <w:rPr>
          <w:rFonts w:ascii="Arial" w:hAnsi="Arial" w:cs="Arial"/>
          <w:b/>
          <w:sz w:val="24"/>
        </w:rPr>
        <w:t>Corrections to the GNSS Assistance Data information collection</w:t>
      </w:r>
    </w:p>
    <w:p w14:paraId="0B35517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v19.0.0</w:t>
      </w:r>
      <w:r>
        <w:rPr>
          <w:i/>
        </w:rPr>
        <w:tab/>
        <w:t xml:space="preserve">  CR-0146  rev 1 Cat: A (Rel-19)</w:t>
      </w:r>
      <w:r>
        <w:rPr>
          <w:i/>
        </w:rPr>
        <w:br/>
      </w:r>
      <w:r>
        <w:rPr>
          <w:i/>
        </w:rPr>
        <w:br/>
      </w:r>
      <w:r>
        <w:rPr>
          <w:i/>
        </w:rPr>
        <w:tab/>
      </w:r>
      <w:r>
        <w:rPr>
          <w:i/>
        </w:rPr>
        <w:tab/>
      </w:r>
      <w:r>
        <w:rPr>
          <w:i/>
        </w:rPr>
        <w:tab/>
      </w:r>
      <w:r>
        <w:rPr>
          <w:i/>
        </w:rPr>
        <w:tab/>
      </w:r>
      <w:r>
        <w:rPr>
          <w:i/>
        </w:rPr>
        <w:tab/>
        <w:t>Source: Huawei, CATT, Nokia, Ericsson</w:t>
      </w:r>
    </w:p>
    <w:p w14:paraId="3200110D" w14:textId="77777777" w:rsidR="00DB771A" w:rsidRDefault="00DB771A" w:rsidP="00DB771A">
      <w:pPr>
        <w:rPr>
          <w:color w:val="808080"/>
        </w:rPr>
      </w:pPr>
      <w:r>
        <w:rPr>
          <w:color w:val="808080"/>
        </w:rPr>
        <w:t>(Replaces C3-246096)</w:t>
      </w:r>
    </w:p>
    <w:p w14:paraId="02B656C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D5E8B" w14:textId="0B67AADE" w:rsidR="00DB771A" w:rsidRDefault="00DB771A" w:rsidP="00DB771A">
      <w:pPr>
        <w:rPr>
          <w:rFonts w:ascii="Arial" w:hAnsi="Arial" w:cs="Arial"/>
          <w:b/>
          <w:sz w:val="24"/>
        </w:rPr>
      </w:pPr>
      <w:r>
        <w:rPr>
          <w:rFonts w:ascii="Arial" w:hAnsi="Arial" w:cs="Arial"/>
          <w:b/>
          <w:color w:val="0000FF"/>
          <w:sz w:val="24"/>
        </w:rPr>
        <w:t>C3-246425</w:t>
      </w:r>
      <w:r>
        <w:rPr>
          <w:rFonts w:ascii="Arial" w:hAnsi="Arial" w:cs="Arial"/>
          <w:b/>
          <w:color w:val="0000FF"/>
          <w:sz w:val="24"/>
        </w:rPr>
        <w:tab/>
      </w:r>
      <w:r>
        <w:rPr>
          <w:rFonts w:ascii="Arial" w:hAnsi="Arial" w:cs="Arial"/>
          <w:b/>
          <w:sz w:val="24"/>
        </w:rPr>
        <w:t>Corrections to the GNSS Assistance Data information collection</w:t>
      </w:r>
    </w:p>
    <w:p w14:paraId="26AB19F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v18.7.0</w:t>
      </w:r>
      <w:r>
        <w:rPr>
          <w:i/>
        </w:rPr>
        <w:tab/>
        <w:t xml:space="preserve">  CR-0219  rev 1 Cat: F (Rel-18)</w:t>
      </w:r>
      <w:r>
        <w:rPr>
          <w:i/>
        </w:rPr>
        <w:br/>
      </w:r>
      <w:r>
        <w:rPr>
          <w:i/>
        </w:rPr>
        <w:br/>
      </w:r>
      <w:r>
        <w:rPr>
          <w:i/>
        </w:rPr>
        <w:tab/>
      </w:r>
      <w:r>
        <w:rPr>
          <w:i/>
        </w:rPr>
        <w:tab/>
      </w:r>
      <w:r>
        <w:rPr>
          <w:i/>
        </w:rPr>
        <w:tab/>
      </w:r>
      <w:r>
        <w:rPr>
          <w:i/>
        </w:rPr>
        <w:tab/>
      </w:r>
      <w:r>
        <w:rPr>
          <w:i/>
        </w:rPr>
        <w:tab/>
        <w:t>Source: Huawei, CATT, Nokia, Ericsson</w:t>
      </w:r>
    </w:p>
    <w:p w14:paraId="69D27447" w14:textId="77777777" w:rsidR="00DB771A" w:rsidRDefault="00DB771A" w:rsidP="00DB771A">
      <w:pPr>
        <w:rPr>
          <w:color w:val="808080"/>
        </w:rPr>
      </w:pPr>
      <w:r>
        <w:rPr>
          <w:color w:val="808080"/>
        </w:rPr>
        <w:t>(Replaces C3-246097)</w:t>
      </w:r>
    </w:p>
    <w:p w14:paraId="4C5DB1A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E55A3" w14:textId="55120216" w:rsidR="00DB771A" w:rsidRDefault="00DB771A" w:rsidP="00DB771A">
      <w:pPr>
        <w:rPr>
          <w:rFonts w:ascii="Arial" w:hAnsi="Arial" w:cs="Arial"/>
          <w:b/>
          <w:sz w:val="24"/>
        </w:rPr>
      </w:pPr>
      <w:r>
        <w:rPr>
          <w:rFonts w:ascii="Arial" w:hAnsi="Arial" w:cs="Arial"/>
          <w:b/>
          <w:color w:val="0000FF"/>
          <w:sz w:val="24"/>
        </w:rPr>
        <w:t>C3-246426</w:t>
      </w:r>
      <w:r>
        <w:rPr>
          <w:rFonts w:ascii="Arial" w:hAnsi="Arial" w:cs="Arial"/>
          <w:b/>
          <w:color w:val="0000FF"/>
          <w:sz w:val="24"/>
        </w:rPr>
        <w:tab/>
      </w:r>
      <w:r>
        <w:rPr>
          <w:rFonts w:ascii="Arial" w:hAnsi="Arial" w:cs="Arial"/>
          <w:b/>
          <w:sz w:val="24"/>
        </w:rPr>
        <w:t>Corrections to the GNSS Assistance Data information collection</w:t>
      </w:r>
    </w:p>
    <w:p w14:paraId="132754A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v19.0.0</w:t>
      </w:r>
      <w:r>
        <w:rPr>
          <w:i/>
        </w:rPr>
        <w:tab/>
        <w:t xml:space="preserve">  CR-0220  rev 1 Cat: A (Rel-19)</w:t>
      </w:r>
      <w:r>
        <w:rPr>
          <w:i/>
        </w:rPr>
        <w:br/>
      </w:r>
      <w:r>
        <w:rPr>
          <w:i/>
        </w:rPr>
        <w:br/>
      </w:r>
      <w:r>
        <w:rPr>
          <w:i/>
        </w:rPr>
        <w:tab/>
      </w:r>
      <w:r>
        <w:rPr>
          <w:i/>
        </w:rPr>
        <w:tab/>
      </w:r>
      <w:r>
        <w:rPr>
          <w:i/>
        </w:rPr>
        <w:tab/>
      </w:r>
      <w:r>
        <w:rPr>
          <w:i/>
        </w:rPr>
        <w:tab/>
      </w:r>
      <w:r>
        <w:rPr>
          <w:i/>
        </w:rPr>
        <w:tab/>
        <w:t>Source: Huawei, CATT, Nokia, Ericsson</w:t>
      </w:r>
    </w:p>
    <w:p w14:paraId="1E788C72" w14:textId="77777777" w:rsidR="00DB771A" w:rsidRDefault="00DB771A" w:rsidP="00DB771A">
      <w:pPr>
        <w:rPr>
          <w:color w:val="808080"/>
        </w:rPr>
      </w:pPr>
      <w:r>
        <w:rPr>
          <w:color w:val="808080"/>
        </w:rPr>
        <w:t>(Replaces C3-246098)</w:t>
      </w:r>
    </w:p>
    <w:p w14:paraId="45990766"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F93C2" w14:textId="77777777" w:rsidR="00DB771A" w:rsidRDefault="00DB771A" w:rsidP="00DB771A">
      <w:pPr>
        <w:pStyle w:val="Heading3"/>
      </w:pPr>
      <w:bookmarkStart w:id="167" w:name="_Toc183695091"/>
      <w:r>
        <w:lastRenderedPageBreak/>
        <w:t>18.41</w:t>
      </w:r>
      <w:r>
        <w:tab/>
        <w:t>CT aspects of Enhanced support of Non-Public Networks Phase 2 [eNPN_Ph2]</w:t>
      </w:r>
      <w:bookmarkEnd w:id="167"/>
    </w:p>
    <w:p w14:paraId="5512F06C" w14:textId="77777777" w:rsidR="00DB771A" w:rsidRDefault="00DB771A" w:rsidP="00DB771A">
      <w:pPr>
        <w:pStyle w:val="Heading3"/>
      </w:pPr>
      <w:bookmarkStart w:id="168" w:name="_Toc183695092"/>
      <w:r>
        <w:t>18.42</w:t>
      </w:r>
      <w:r>
        <w:tab/>
        <w:t>CT aspects of SEAL data delivery enabler for vertical applications [SEALDD]</w:t>
      </w:r>
      <w:bookmarkEnd w:id="168"/>
    </w:p>
    <w:p w14:paraId="6AF1E255" w14:textId="6E62DD1F" w:rsidR="00DB771A" w:rsidRDefault="00DB771A" w:rsidP="00DB771A">
      <w:pPr>
        <w:rPr>
          <w:rFonts w:ascii="Arial" w:hAnsi="Arial" w:cs="Arial"/>
          <w:b/>
          <w:sz w:val="24"/>
        </w:rPr>
      </w:pPr>
      <w:r>
        <w:rPr>
          <w:rFonts w:ascii="Arial" w:hAnsi="Arial" w:cs="Arial"/>
          <w:b/>
          <w:color w:val="0000FF"/>
          <w:sz w:val="24"/>
        </w:rPr>
        <w:t>C3-246093</w:t>
      </w:r>
      <w:r>
        <w:rPr>
          <w:rFonts w:ascii="Arial" w:hAnsi="Arial" w:cs="Arial"/>
          <w:b/>
          <w:color w:val="0000FF"/>
          <w:sz w:val="24"/>
        </w:rPr>
        <w:tab/>
      </w:r>
      <w:r>
        <w:rPr>
          <w:rFonts w:ascii="Arial" w:hAnsi="Arial" w:cs="Arial"/>
          <w:b/>
          <w:sz w:val="24"/>
        </w:rPr>
        <w:t>Correcting the content of the Connection Status Notification request body</w:t>
      </w:r>
    </w:p>
    <w:p w14:paraId="3AA12A15"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v18.1.0</w:t>
      </w:r>
      <w:r>
        <w:rPr>
          <w:i/>
        </w:rPr>
        <w:tab/>
        <w:t xml:space="preserve">  CR-0027  rev  Cat: F (Rel-18)</w:t>
      </w:r>
      <w:r>
        <w:rPr>
          <w:i/>
        </w:rPr>
        <w:br/>
      </w:r>
      <w:r>
        <w:rPr>
          <w:i/>
        </w:rPr>
        <w:br/>
      </w:r>
      <w:r>
        <w:rPr>
          <w:i/>
        </w:rPr>
        <w:tab/>
      </w:r>
      <w:r>
        <w:rPr>
          <w:i/>
        </w:rPr>
        <w:tab/>
      </w:r>
      <w:r>
        <w:rPr>
          <w:i/>
        </w:rPr>
        <w:tab/>
      </w:r>
      <w:r>
        <w:rPr>
          <w:i/>
        </w:rPr>
        <w:tab/>
      </w:r>
      <w:r>
        <w:rPr>
          <w:i/>
        </w:rPr>
        <w:tab/>
        <w:t>Source: Huawei</w:t>
      </w:r>
    </w:p>
    <w:p w14:paraId="592A1A4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3F79A" w14:textId="5C58D8C6" w:rsidR="00DB771A" w:rsidRDefault="00DB771A" w:rsidP="00DB771A">
      <w:pPr>
        <w:rPr>
          <w:rFonts w:ascii="Arial" w:hAnsi="Arial" w:cs="Arial"/>
          <w:b/>
          <w:sz w:val="24"/>
        </w:rPr>
      </w:pPr>
      <w:r>
        <w:rPr>
          <w:rFonts w:ascii="Arial" w:hAnsi="Arial" w:cs="Arial"/>
          <w:b/>
          <w:color w:val="0000FF"/>
          <w:sz w:val="24"/>
        </w:rPr>
        <w:t>C3-246094</w:t>
      </w:r>
      <w:r>
        <w:rPr>
          <w:rFonts w:ascii="Arial" w:hAnsi="Arial" w:cs="Arial"/>
          <w:b/>
          <w:color w:val="0000FF"/>
          <w:sz w:val="24"/>
        </w:rPr>
        <w:tab/>
      </w:r>
      <w:r>
        <w:rPr>
          <w:rFonts w:ascii="Arial" w:hAnsi="Arial" w:cs="Arial"/>
          <w:b/>
          <w:sz w:val="24"/>
        </w:rPr>
        <w:t>Correcting the content of the Connection Status Notification request body</w:t>
      </w:r>
    </w:p>
    <w:p w14:paraId="0EBB59AE"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CR-0028  rev  Cat: A (Rel-19)</w:t>
      </w:r>
      <w:r>
        <w:rPr>
          <w:i/>
        </w:rPr>
        <w:br/>
      </w:r>
      <w:r>
        <w:rPr>
          <w:i/>
        </w:rPr>
        <w:br/>
      </w:r>
      <w:r>
        <w:rPr>
          <w:i/>
        </w:rPr>
        <w:tab/>
      </w:r>
      <w:r>
        <w:rPr>
          <w:i/>
        </w:rPr>
        <w:tab/>
      </w:r>
      <w:r>
        <w:rPr>
          <w:i/>
        </w:rPr>
        <w:tab/>
      </w:r>
      <w:r>
        <w:rPr>
          <w:i/>
        </w:rPr>
        <w:tab/>
      </w:r>
      <w:r>
        <w:rPr>
          <w:i/>
        </w:rPr>
        <w:tab/>
        <w:t>Source: Huawei</w:t>
      </w:r>
    </w:p>
    <w:p w14:paraId="583A5F5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695B09" w14:textId="77777777" w:rsidR="00DB771A" w:rsidRDefault="00DB771A" w:rsidP="00DB771A">
      <w:pPr>
        <w:pStyle w:val="Heading3"/>
      </w:pPr>
      <w:bookmarkStart w:id="169" w:name="_Toc183695093"/>
      <w:r>
        <w:t>18.43</w:t>
      </w:r>
      <w:r>
        <w:tab/>
        <w:t>Enhanced Service Enabler Architecture Layer for Verticals Phase 3 [SEAL_Ph3]</w:t>
      </w:r>
      <w:bookmarkEnd w:id="169"/>
    </w:p>
    <w:p w14:paraId="173145B5" w14:textId="77777777" w:rsidR="00DB771A" w:rsidRDefault="00DB771A" w:rsidP="00DB771A">
      <w:pPr>
        <w:pStyle w:val="Heading3"/>
      </w:pPr>
      <w:bookmarkStart w:id="170" w:name="_Toc183695094"/>
      <w:r>
        <w:t>18.44</w:t>
      </w:r>
      <w:r>
        <w:tab/>
        <w:t>T Aspects of Application Layer Support for Uncrewed Aerial Systems (UAS), Phase 2 [UASAPP_Ph2]</w:t>
      </w:r>
      <w:bookmarkEnd w:id="170"/>
    </w:p>
    <w:p w14:paraId="17658DD4" w14:textId="77777777" w:rsidR="00DB771A" w:rsidRDefault="00DB771A" w:rsidP="00DB771A">
      <w:pPr>
        <w:pStyle w:val="Heading3"/>
      </w:pPr>
      <w:bookmarkStart w:id="171" w:name="_Toc183695095"/>
      <w:r>
        <w:t>18.45</w:t>
      </w:r>
      <w:r>
        <w:tab/>
        <w:t>CT Aspects of 5GC architecture for satellite networks, Phase 2 [5GSAT_Ph2]</w:t>
      </w:r>
      <w:bookmarkEnd w:id="171"/>
    </w:p>
    <w:p w14:paraId="285516EA" w14:textId="77777777" w:rsidR="00DB771A" w:rsidRDefault="00DB771A" w:rsidP="00DB771A">
      <w:pPr>
        <w:pStyle w:val="Heading3"/>
      </w:pPr>
      <w:bookmarkStart w:id="172" w:name="_Toc183695096"/>
      <w:r>
        <w:t>18.46</w:t>
      </w:r>
      <w:r>
        <w:tab/>
        <w:t>CT Aspects of Uncrewed Aerial Systems (UAS), Phase 2 [UAS_Ph2]</w:t>
      </w:r>
      <w:bookmarkEnd w:id="172"/>
    </w:p>
    <w:p w14:paraId="37C47448" w14:textId="77777777" w:rsidR="00DB771A" w:rsidRDefault="00DB771A" w:rsidP="00DB771A">
      <w:pPr>
        <w:pStyle w:val="Heading3"/>
      </w:pPr>
      <w:bookmarkStart w:id="173" w:name="_Toc183695097"/>
      <w:r>
        <w:t>18.47</w:t>
      </w:r>
      <w:r>
        <w:tab/>
        <w:t xml:space="preserve">CT aspects of </w:t>
      </w:r>
      <w:proofErr w:type="spellStart"/>
      <w:r>
        <w:t>Ranging_SL</w:t>
      </w:r>
      <w:proofErr w:type="spellEnd"/>
      <w:r>
        <w:t xml:space="preserve"> [</w:t>
      </w:r>
      <w:proofErr w:type="spellStart"/>
      <w:r>
        <w:t>Ranging_SL</w:t>
      </w:r>
      <w:proofErr w:type="spellEnd"/>
      <w:r>
        <w:t>]</w:t>
      </w:r>
      <w:bookmarkEnd w:id="173"/>
    </w:p>
    <w:p w14:paraId="236CBD97" w14:textId="77777777" w:rsidR="00DB771A" w:rsidRDefault="00DB771A" w:rsidP="00DB771A">
      <w:pPr>
        <w:pStyle w:val="Heading3"/>
      </w:pPr>
      <w:bookmarkStart w:id="174" w:name="_Toc183695098"/>
      <w:r>
        <w:t>18.48</w:t>
      </w:r>
      <w:r>
        <w:tab/>
        <w:t>CT aspects of 5GFLS [5GFLS]</w:t>
      </w:r>
      <w:bookmarkEnd w:id="174"/>
    </w:p>
    <w:p w14:paraId="222FAAA2" w14:textId="77777777" w:rsidR="00DB771A" w:rsidRDefault="00DB771A" w:rsidP="00DB771A">
      <w:pPr>
        <w:pStyle w:val="Heading3"/>
      </w:pPr>
      <w:bookmarkStart w:id="175" w:name="_Toc183695099"/>
      <w:r>
        <w:t>18.49</w:t>
      </w:r>
      <w:r>
        <w:tab/>
        <w:t>CT aspects of MCGWUE [MCGWUE]</w:t>
      </w:r>
      <w:bookmarkEnd w:id="175"/>
    </w:p>
    <w:p w14:paraId="24D2DD85" w14:textId="77777777" w:rsidR="00DB771A" w:rsidRDefault="00DB771A" w:rsidP="00DB771A">
      <w:pPr>
        <w:pStyle w:val="Heading3"/>
      </w:pPr>
      <w:bookmarkStart w:id="176" w:name="_Toc183695100"/>
      <w:r>
        <w:t>18.50</w:t>
      </w:r>
      <w:r>
        <w:tab/>
        <w:t>GBA_U Based APIs [GBA_U_APIs]</w:t>
      </w:r>
      <w:bookmarkEnd w:id="176"/>
    </w:p>
    <w:p w14:paraId="3EC2189B" w14:textId="77777777" w:rsidR="00DB771A" w:rsidRDefault="00DB771A" w:rsidP="00DB771A">
      <w:pPr>
        <w:pStyle w:val="Heading3"/>
      </w:pPr>
      <w:bookmarkStart w:id="177" w:name="_Toc183695101"/>
      <w:r>
        <w:t>18.51</w:t>
      </w:r>
      <w:r>
        <w:tab/>
        <w:t>CT aspects of AIML [</w:t>
      </w:r>
      <w:proofErr w:type="spellStart"/>
      <w:r>
        <w:t>AIMLsys</w:t>
      </w:r>
      <w:proofErr w:type="spellEnd"/>
      <w:r>
        <w:t>]</w:t>
      </w:r>
      <w:bookmarkEnd w:id="177"/>
    </w:p>
    <w:p w14:paraId="0A4F4358" w14:textId="2D724971" w:rsidR="00DB771A" w:rsidRDefault="00DB771A" w:rsidP="00DB771A">
      <w:pPr>
        <w:rPr>
          <w:rFonts w:ascii="Arial" w:hAnsi="Arial" w:cs="Arial"/>
          <w:b/>
          <w:sz w:val="24"/>
        </w:rPr>
      </w:pPr>
      <w:r>
        <w:rPr>
          <w:rFonts w:ascii="Arial" w:hAnsi="Arial" w:cs="Arial"/>
          <w:b/>
          <w:color w:val="0000FF"/>
          <w:sz w:val="24"/>
        </w:rPr>
        <w:t>C3-246193</w:t>
      </w:r>
      <w:r>
        <w:rPr>
          <w:rFonts w:ascii="Arial" w:hAnsi="Arial" w:cs="Arial"/>
          <w:b/>
          <w:color w:val="0000FF"/>
          <w:sz w:val="24"/>
        </w:rPr>
        <w:tab/>
      </w:r>
      <w:r>
        <w:rPr>
          <w:rFonts w:ascii="Arial" w:hAnsi="Arial" w:cs="Arial"/>
          <w:b/>
          <w:sz w:val="24"/>
        </w:rPr>
        <w:t>E2E Data Volume correction</w:t>
      </w:r>
    </w:p>
    <w:p w14:paraId="0A638EF3"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v18.7.0</w:t>
      </w:r>
      <w:r>
        <w:rPr>
          <w:i/>
        </w:rPr>
        <w:tab/>
        <w:t xml:space="preserve">  CR-1438  rev  Cat: F (Rel-18)</w:t>
      </w:r>
      <w:r>
        <w:rPr>
          <w:i/>
        </w:rPr>
        <w:br/>
      </w:r>
      <w:r>
        <w:rPr>
          <w:i/>
        </w:rPr>
        <w:lastRenderedPageBreak/>
        <w:br/>
      </w:r>
      <w:r>
        <w:rPr>
          <w:i/>
        </w:rPr>
        <w:tab/>
      </w:r>
      <w:r>
        <w:rPr>
          <w:i/>
        </w:rPr>
        <w:tab/>
      </w:r>
      <w:r>
        <w:rPr>
          <w:i/>
        </w:rPr>
        <w:tab/>
      </w:r>
      <w:r>
        <w:rPr>
          <w:i/>
        </w:rPr>
        <w:tab/>
      </w:r>
      <w:r>
        <w:rPr>
          <w:i/>
        </w:rPr>
        <w:tab/>
        <w:t>Source: Nokia</w:t>
      </w:r>
    </w:p>
    <w:p w14:paraId="6C68E61D" w14:textId="77777777" w:rsidR="00DB771A" w:rsidRDefault="00DB771A" w:rsidP="00DB771A">
      <w:pPr>
        <w:rPr>
          <w:rFonts w:ascii="Arial" w:hAnsi="Arial" w:cs="Arial"/>
          <w:b/>
        </w:rPr>
      </w:pPr>
      <w:r>
        <w:rPr>
          <w:rFonts w:ascii="Arial" w:hAnsi="Arial" w:cs="Arial"/>
          <w:b/>
        </w:rPr>
        <w:t xml:space="preserve">Abstract: </w:t>
      </w:r>
    </w:p>
    <w:p w14:paraId="0E85876E" w14:textId="77777777" w:rsidR="00DB771A" w:rsidRDefault="00DB771A" w:rsidP="00DB771A">
      <w:r>
        <w:t>E2E Data Volume correction</w:t>
      </w:r>
    </w:p>
    <w:p w14:paraId="713BC5CC" w14:textId="77777777" w:rsidR="00DB771A" w:rsidRDefault="00DB771A" w:rsidP="00DB771A">
      <w:pPr>
        <w:rPr>
          <w:rFonts w:ascii="Arial" w:hAnsi="Arial" w:cs="Arial"/>
          <w:b/>
        </w:rPr>
      </w:pPr>
      <w:r>
        <w:rPr>
          <w:rFonts w:ascii="Arial" w:hAnsi="Arial" w:cs="Arial"/>
          <w:b/>
        </w:rPr>
        <w:t xml:space="preserve">Discussion: </w:t>
      </w:r>
    </w:p>
    <w:p w14:paraId="6B932C74" w14:textId="77777777" w:rsidR="00DB771A" w:rsidRDefault="00DB771A" w:rsidP="00DB771A">
      <w:r>
        <w:t xml:space="preserve">This CR introduces a backwards compatible correction to the </w:t>
      </w:r>
      <w:proofErr w:type="spellStart"/>
      <w:r>
        <w:t>OpenAPI</w:t>
      </w:r>
      <w:proofErr w:type="spellEnd"/>
      <w:r>
        <w:t xml:space="preserve"> description of the </w:t>
      </w:r>
      <w:proofErr w:type="spellStart"/>
      <w:r>
        <w:t>AnalyticsExposure</w:t>
      </w:r>
      <w:proofErr w:type="spellEnd"/>
      <w:r>
        <w:t xml:space="preserve"> API</w:t>
      </w:r>
    </w:p>
    <w:p w14:paraId="6A1243C7" w14:textId="77777777" w:rsidR="00DB771A" w:rsidRDefault="00DB771A" w:rsidP="00DB771A">
      <w:r>
        <w:t>Corrected DAD: Feature to correction.</w:t>
      </w:r>
    </w:p>
    <w:p w14:paraId="7CF6FBD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9F688" w14:textId="2DA1D54D" w:rsidR="00DB771A" w:rsidRDefault="00DB771A" w:rsidP="00DB771A">
      <w:pPr>
        <w:rPr>
          <w:rFonts w:ascii="Arial" w:hAnsi="Arial" w:cs="Arial"/>
          <w:b/>
          <w:sz w:val="24"/>
        </w:rPr>
      </w:pPr>
      <w:r>
        <w:rPr>
          <w:rFonts w:ascii="Arial" w:hAnsi="Arial" w:cs="Arial"/>
          <w:b/>
          <w:color w:val="0000FF"/>
          <w:sz w:val="24"/>
        </w:rPr>
        <w:t>C3-246194</w:t>
      </w:r>
      <w:r>
        <w:rPr>
          <w:rFonts w:ascii="Arial" w:hAnsi="Arial" w:cs="Arial"/>
          <w:b/>
          <w:color w:val="0000FF"/>
          <w:sz w:val="24"/>
        </w:rPr>
        <w:tab/>
      </w:r>
      <w:r>
        <w:rPr>
          <w:rFonts w:ascii="Arial" w:hAnsi="Arial" w:cs="Arial"/>
          <w:b/>
          <w:sz w:val="24"/>
        </w:rPr>
        <w:t>E2E Data Volume correction</w:t>
      </w:r>
    </w:p>
    <w:p w14:paraId="41EF2CE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CR-1439  rev  Cat: A (Rel-19)</w:t>
      </w:r>
      <w:r>
        <w:rPr>
          <w:i/>
        </w:rPr>
        <w:br/>
      </w:r>
      <w:r>
        <w:rPr>
          <w:i/>
        </w:rPr>
        <w:br/>
      </w:r>
      <w:r>
        <w:rPr>
          <w:i/>
        </w:rPr>
        <w:tab/>
      </w:r>
      <w:r>
        <w:rPr>
          <w:i/>
        </w:rPr>
        <w:tab/>
      </w:r>
      <w:r>
        <w:rPr>
          <w:i/>
        </w:rPr>
        <w:tab/>
      </w:r>
      <w:r>
        <w:rPr>
          <w:i/>
        </w:rPr>
        <w:tab/>
      </w:r>
      <w:r>
        <w:rPr>
          <w:i/>
        </w:rPr>
        <w:tab/>
        <w:t>Source: Nokia</w:t>
      </w:r>
    </w:p>
    <w:p w14:paraId="1375CB6A" w14:textId="77777777" w:rsidR="00DB771A" w:rsidRDefault="00DB771A" w:rsidP="00DB771A">
      <w:pPr>
        <w:rPr>
          <w:rFonts w:ascii="Arial" w:hAnsi="Arial" w:cs="Arial"/>
          <w:b/>
        </w:rPr>
      </w:pPr>
      <w:r>
        <w:rPr>
          <w:rFonts w:ascii="Arial" w:hAnsi="Arial" w:cs="Arial"/>
          <w:b/>
        </w:rPr>
        <w:t xml:space="preserve">Abstract: </w:t>
      </w:r>
    </w:p>
    <w:p w14:paraId="0D144957" w14:textId="77777777" w:rsidR="00DB771A" w:rsidRDefault="00DB771A" w:rsidP="00DB771A">
      <w:r>
        <w:t>E2E Data Volume correction</w:t>
      </w:r>
    </w:p>
    <w:p w14:paraId="21DD6C99" w14:textId="77777777" w:rsidR="00DB771A" w:rsidRDefault="00DB771A" w:rsidP="00DB771A">
      <w:pPr>
        <w:rPr>
          <w:rFonts w:ascii="Arial" w:hAnsi="Arial" w:cs="Arial"/>
          <w:b/>
        </w:rPr>
      </w:pPr>
      <w:r>
        <w:rPr>
          <w:rFonts w:ascii="Arial" w:hAnsi="Arial" w:cs="Arial"/>
          <w:b/>
        </w:rPr>
        <w:t xml:space="preserve">Discussion: </w:t>
      </w:r>
    </w:p>
    <w:p w14:paraId="772639DF" w14:textId="77777777" w:rsidR="00DB771A" w:rsidRDefault="00DB771A" w:rsidP="00DB771A">
      <w:r>
        <w:t xml:space="preserve">This CR introduces a backwards compatible correction to the </w:t>
      </w:r>
      <w:proofErr w:type="spellStart"/>
      <w:r>
        <w:t>OpenAPI</w:t>
      </w:r>
      <w:proofErr w:type="spellEnd"/>
      <w:r>
        <w:t xml:space="preserve"> description of the </w:t>
      </w:r>
      <w:proofErr w:type="spellStart"/>
      <w:r>
        <w:t>AnalyticsExposure</w:t>
      </w:r>
      <w:proofErr w:type="spellEnd"/>
      <w:r>
        <w:t xml:space="preserve"> API</w:t>
      </w:r>
    </w:p>
    <w:p w14:paraId="2A0B79D1" w14:textId="77777777" w:rsidR="00DB771A" w:rsidRDefault="00DB771A" w:rsidP="00DB771A">
      <w:r>
        <w:t>Corrected DAD: Feature to correction.</w:t>
      </w:r>
    </w:p>
    <w:p w14:paraId="4856CEC0" w14:textId="77777777" w:rsidR="00DB771A" w:rsidRDefault="00DB771A" w:rsidP="00DB771A">
      <w:r>
        <w:t>Xuefei (Huawei): Version of the Open API file is Rel-18.</w:t>
      </w:r>
    </w:p>
    <w:p w14:paraId="39F7A097" w14:textId="77777777" w:rsidR="00DB771A" w:rsidRDefault="00DB771A" w:rsidP="00DB771A">
      <w:r>
        <w:t>Igor (Ericsson): Is as per the latest TS.</w:t>
      </w:r>
    </w:p>
    <w:p w14:paraId="7819B2E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46340F" w14:textId="77777777" w:rsidR="00DB771A" w:rsidRDefault="00DB771A" w:rsidP="00DB771A">
      <w:pPr>
        <w:pStyle w:val="Heading3"/>
      </w:pPr>
      <w:bookmarkStart w:id="178" w:name="_Toc183695102"/>
      <w:r>
        <w:t>18.52</w:t>
      </w:r>
      <w:r>
        <w:tab/>
        <w:t>CT aspects of NG_RTC [NG_RTC]</w:t>
      </w:r>
      <w:bookmarkEnd w:id="178"/>
    </w:p>
    <w:p w14:paraId="475C5BA7" w14:textId="0485DF85" w:rsidR="00DB771A" w:rsidRDefault="00DB771A" w:rsidP="00DB771A">
      <w:pPr>
        <w:rPr>
          <w:rFonts w:ascii="Arial" w:hAnsi="Arial" w:cs="Arial"/>
          <w:b/>
          <w:sz w:val="24"/>
        </w:rPr>
      </w:pPr>
      <w:r>
        <w:rPr>
          <w:rFonts w:ascii="Arial" w:hAnsi="Arial" w:cs="Arial"/>
          <w:b/>
          <w:color w:val="0000FF"/>
          <w:sz w:val="24"/>
        </w:rPr>
        <w:t>C3-246323</w:t>
      </w:r>
      <w:r>
        <w:rPr>
          <w:rFonts w:ascii="Arial" w:hAnsi="Arial" w:cs="Arial"/>
          <w:b/>
          <w:color w:val="0000FF"/>
          <w:sz w:val="24"/>
        </w:rPr>
        <w:tab/>
      </w:r>
      <w:r>
        <w:rPr>
          <w:rFonts w:ascii="Arial" w:hAnsi="Arial" w:cs="Arial"/>
          <w:b/>
          <w:sz w:val="24"/>
        </w:rPr>
        <w:t>Correction on QoS hint support for data channel media</w:t>
      </w:r>
    </w:p>
    <w:p w14:paraId="73C14145"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v18.7.0</w:t>
      </w:r>
      <w:r>
        <w:rPr>
          <w:i/>
        </w:rPr>
        <w:tab/>
        <w:t xml:space="preserve">  CR-0705  rev  Cat: F (Rel-18)</w:t>
      </w:r>
      <w:r>
        <w:rPr>
          <w:i/>
        </w:rPr>
        <w:br/>
      </w:r>
      <w:r>
        <w:rPr>
          <w:i/>
        </w:rPr>
        <w:br/>
      </w:r>
      <w:r>
        <w:rPr>
          <w:i/>
        </w:rPr>
        <w:tab/>
      </w:r>
      <w:r>
        <w:rPr>
          <w:i/>
        </w:rPr>
        <w:tab/>
      </w:r>
      <w:r>
        <w:rPr>
          <w:i/>
        </w:rPr>
        <w:tab/>
      </w:r>
      <w:r>
        <w:rPr>
          <w:i/>
        </w:rPr>
        <w:tab/>
      </w:r>
      <w:r>
        <w:rPr>
          <w:i/>
        </w:rPr>
        <w:tab/>
        <w:t>Source: China Mobile</w:t>
      </w:r>
    </w:p>
    <w:p w14:paraId="710E4689" w14:textId="77777777" w:rsidR="00DB771A" w:rsidRDefault="00DB771A" w:rsidP="00DB771A">
      <w:pPr>
        <w:rPr>
          <w:rFonts w:ascii="Arial" w:hAnsi="Arial" w:cs="Arial"/>
          <w:b/>
        </w:rPr>
      </w:pPr>
      <w:r>
        <w:rPr>
          <w:rFonts w:ascii="Arial" w:hAnsi="Arial" w:cs="Arial"/>
          <w:b/>
        </w:rPr>
        <w:t xml:space="preserve">Discussion: </w:t>
      </w:r>
    </w:p>
    <w:p w14:paraId="1BE9E210" w14:textId="77777777" w:rsidR="00DB771A" w:rsidRDefault="00DB771A" w:rsidP="00DB771A">
      <w:r>
        <w:t>Partha (Nokia): Fine with this for Rel-19, not Rel-18. Not FASMO.</w:t>
      </w:r>
    </w:p>
    <w:p w14:paraId="6533281C" w14:textId="77777777" w:rsidR="00DB771A" w:rsidRDefault="00DB771A" w:rsidP="00DB771A">
      <w:proofErr w:type="spellStart"/>
      <w:r>
        <w:t>Zhenning</w:t>
      </w:r>
      <w:proofErr w:type="spellEnd"/>
      <w:r>
        <w:t xml:space="preserve"> (China Mobile): This is FASMO, is correction to response. We think this should be done in Rel-18.</w:t>
      </w:r>
    </w:p>
    <w:p w14:paraId="0B0679C3" w14:textId="77777777" w:rsidR="00DB771A" w:rsidRDefault="00DB771A" w:rsidP="00DB771A">
      <w:r>
        <w:t>Abdessamad (Huawei): If this is not breaking, then not FASMO.</w:t>
      </w:r>
    </w:p>
    <w:p w14:paraId="2E1EC4BC" w14:textId="77777777" w:rsidR="00DB771A" w:rsidRDefault="00DB771A" w:rsidP="00DB771A">
      <w:r>
        <w:t>Maria (Ericsson): We are fine with this, it is FASMO. The functionality is broken.</w:t>
      </w:r>
    </w:p>
    <w:p w14:paraId="35048D11" w14:textId="77777777" w:rsidR="00DB771A" w:rsidRDefault="00DB771A" w:rsidP="00DB771A">
      <w:proofErr w:type="spellStart"/>
      <w:r>
        <w:t>Zhenning</w:t>
      </w:r>
      <w:proofErr w:type="spellEnd"/>
      <w:r>
        <w:t xml:space="preserve"> (China Mobile): Are you strong with objection to correcting in Rel-18.</w:t>
      </w:r>
    </w:p>
    <w:p w14:paraId="6539535E" w14:textId="77777777" w:rsidR="00DB771A" w:rsidRDefault="00DB771A" w:rsidP="00DB771A">
      <w:r>
        <w:t>Abdessamad (Huawei): Seems to be completing a procedure.</w:t>
      </w:r>
    </w:p>
    <w:p w14:paraId="5A4272B1" w14:textId="77777777" w:rsidR="00DB771A" w:rsidRDefault="00DB771A" w:rsidP="00DB771A">
      <w:proofErr w:type="spellStart"/>
      <w:r>
        <w:t>Zhenning</w:t>
      </w:r>
      <w:proofErr w:type="spellEnd"/>
      <w:r>
        <w:t xml:space="preserve"> (China Mobile): This is a broken functionality. Show us solution in Rel-18 to manage this missing situation.</w:t>
      </w:r>
    </w:p>
    <w:p w14:paraId="4CD5A327" w14:textId="77777777" w:rsidR="00DB771A" w:rsidRDefault="00DB771A" w:rsidP="00DB771A">
      <w:r>
        <w:t>Partha (Nokia): Where is the dependency on the negotiated SDP? Will check offline. This is a missing functionality and no FASMO.</w:t>
      </w:r>
    </w:p>
    <w:p w14:paraId="43D050B6" w14:textId="77777777" w:rsidR="00DB771A" w:rsidRDefault="00DB771A" w:rsidP="00DB771A">
      <w:proofErr w:type="spellStart"/>
      <w:r>
        <w:t>Zhenning</w:t>
      </w:r>
      <w:proofErr w:type="spellEnd"/>
      <w:r>
        <w:t xml:space="preserve"> (China Mobile): Need to see the solution that works end to end. This is a broken functionality.</w:t>
      </w:r>
    </w:p>
    <w:p w14:paraId="26A75F8F" w14:textId="77777777" w:rsidR="00DB771A" w:rsidRDefault="00DB771A" w:rsidP="00DB771A">
      <w:r>
        <w:lastRenderedPageBreak/>
        <w:t>Abdessamad (Huawei): It is a part of functionality that is missing.</w:t>
      </w:r>
    </w:p>
    <w:p w14:paraId="542C2D4D" w14:textId="77777777" w:rsidR="00DB771A" w:rsidRDefault="00DB771A" w:rsidP="00DB771A">
      <w:r>
        <w:t>Discuss offline on requirement for Rel-18.</w:t>
      </w:r>
    </w:p>
    <w:p w14:paraId="5AE12F5E" w14:textId="77777777" w:rsidR="00DB771A" w:rsidRDefault="00DB771A" w:rsidP="00DB771A">
      <w:r>
        <w:t>Partha (Nokia): This is partial functionality missing and CR is fine.</w:t>
      </w:r>
    </w:p>
    <w:p w14:paraId="5AABAF4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C67AA" w14:textId="267F2E4A" w:rsidR="00DB771A" w:rsidRDefault="00DB771A" w:rsidP="00DB771A">
      <w:pPr>
        <w:rPr>
          <w:rFonts w:ascii="Arial" w:hAnsi="Arial" w:cs="Arial"/>
          <w:b/>
          <w:sz w:val="24"/>
        </w:rPr>
      </w:pPr>
      <w:r>
        <w:rPr>
          <w:rFonts w:ascii="Arial" w:hAnsi="Arial" w:cs="Arial"/>
          <w:b/>
          <w:color w:val="0000FF"/>
          <w:sz w:val="24"/>
        </w:rPr>
        <w:t>C3-246324</w:t>
      </w:r>
      <w:r>
        <w:rPr>
          <w:rFonts w:ascii="Arial" w:hAnsi="Arial" w:cs="Arial"/>
          <w:b/>
          <w:color w:val="0000FF"/>
          <w:sz w:val="24"/>
        </w:rPr>
        <w:tab/>
      </w:r>
      <w:r>
        <w:rPr>
          <w:rFonts w:ascii="Arial" w:hAnsi="Arial" w:cs="Arial"/>
          <w:b/>
          <w:sz w:val="24"/>
        </w:rPr>
        <w:t>Correction on QoS hint support for data channel media</w:t>
      </w:r>
    </w:p>
    <w:p w14:paraId="4764D5C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CR-0706  rev  Cat: A (Rel-19)</w:t>
      </w:r>
      <w:r>
        <w:rPr>
          <w:i/>
        </w:rPr>
        <w:br/>
      </w:r>
      <w:r>
        <w:rPr>
          <w:i/>
        </w:rPr>
        <w:br/>
      </w:r>
      <w:r>
        <w:rPr>
          <w:i/>
        </w:rPr>
        <w:tab/>
      </w:r>
      <w:r>
        <w:rPr>
          <w:i/>
        </w:rPr>
        <w:tab/>
      </w:r>
      <w:r>
        <w:rPr>
          <w:i/>
        </w:rPr>
        <w:tab/>
      </w:r>
      <w:r>
        <w:rPr>
          <w:i/>
        </w:rPr>
        <w:tab/>
      </w:r>
      <w:r>
        <w:rPr>
          <w:i/>
        </w:rPr>
        <w:tab/>
        <w:t>Source: China Mobile</w:t>
      </w:r>
    </w:p>
    <w:p w14:paraId="749F621C" w14:textId="77777777" w:rsidR="00DB771A" w:rsidRDefault="00DB771A" w:rsidP="00DB771A">
      <w:pPr>
        <w:rPr>
          <w:rFonts w:ascii="Arial" w:hAnsi="Arial" w:cs="Arial"/>
          <w:b/>
        </w:rPr>
      </w:pPr>
      <w:r>
        <w:rPr>
          <w:rFonts w:ascii="Arial" w:hAnsi="Arial" w:cs="Arial"/>
          <w:b/>
        </w:rPr>
        <w:t xml:space="preserve">Discussion: </w:t>
      </w:r>
    </w:p>
    <w:p w14:paraId="357D1E15" w14:textId="77777777" w:rsidR="00DB771A" w:rsidRDefault="00DB771A" w:rsidP="00DB771A">
      <w:r>
        <w:t>Based on 6323.</w:t>
      </w:r>
    </w:p>
    <w:p w14:paraId="143464F1"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DFC0E" w14:textId="0D506DB3" w:rsidR="00DB771A" w:rsidRDefault="00DB771A" w:rsidP="00DB771A">
      <w:pPr>
        <w:rPr>
          <w:rFonts w:ascii="Arial" w:hAnsi="Arial" w:cs="Arial"/>
          <w:b/>
          <w:sz w:val="24"/>
        </w:rPr>
      </w:pPr>
      <w:r>
        <w:rPr>
          <w:rFonts w:ascii="Arial" w:hAnsi="Arial" w:cs="Arial"/>
          <w:b/>
          <w:color w:val="0000FF"/>
          <w:sz w:val="24"/>
        </w:rPr>
        <w:t>C3-246325</w:t>
      </w:r>
      <w:r>
        <w:rPr>
          <w:rFonts w:ascii="Arial" w:hAnsi="Arial" w:cs="Arial"/>
          <w:b/>
          <w:color w:val="0000FF"/>
          <w:sz w:val="24"/>
        </w:rPr>
        <w:tab/>
      </w:r>
      <w:r>
        <w:rPr>
          <w:rFonts w:ascii="Arial" w:hAnsi="Arial" w:cs="Arial"/>
          <w:b/>
          <w:sz w:val="24"/>
        </w:rPr>
        <w:t>Correction on QoS hint support for data channel media</w:t>
      </w:r>
    </w:p>
    <w:p w14:paraId="0785C3C3"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v18.3.0</w:t>
      </w:r>
      <w:r>
        <w:rPr>
          <w:i/>
        </w:rPr>
        <w:tab/>
        <w:t xml:space="preserve">  CR-1695  rev  Cat: F (Rel-18)</w:t>
      </w:r>
      <w:r>
        <w:rPr>
          <w:i/>
        </w:rPr>
        <w:br/>
      </w:r>
      <w:r>
        <w:rPr>
          <w:i/>
        </w:rPr>
        <w:br/>
      </w:r>
      <w:r>
        <w:rPr>
          <w:i/>
        </w:rPr>
        <w:tab/>
      </w:r>
      <w:r>
        <w:rPr>
          <w:i/>
        </w:rPr>
        <w:tab/>
      </w:r>
      <w:r>
        <w:rPr>
          <w:i/>
        </w:rPr>
        <w:tab/>
      </w:r>
      <w:r>
        <w:rPr>
          <w:i/>
        </w:rPr>
        <w:tab/>
      </w:r>
      <w:r>
        <w:rPr>
          <w:i/>
        </w:rPr>
        <w:tab/>
        <w:t>Source: China Mobile</w:t>
      </w:r>
    </w:p>
    <w:p w14:paraId="75244405" w14:textId="77777777" w:rsidR="00DB771A" w:rsidRDefault="00DB771A" w:rsidP="00DB771A">
      <w:pPr>
        <w:rPr>
          <w:rFonts w:ascii="Arial" w:hAnsi="Arial" w:cs="Arial"/>
          <w:b/>
        </w:rPr>
      </w:pPr>
      <w:r>
        <w:rPr>
          <w:rFonts w:ascii="Arial" w:hAnsi="Arial" w:cs="Arial"/>
          <w:b/>
        </w:rPr>
        <w:t xml:space="preserve">Discussion: </w:t>
      </w:r>
    </w:p>
    <w:p w14:paraId="2822380B" w14:textId="77777777" w:rsidR="00DB771A" w:rsidRDefault="00DB771A" w:rsidP="00DB771A">
      <w:r>
        <w:t xml:space="preserve">Same comments as in 6323. </w:t>
      </w:r>
    </w:p>
    <w:p w14:paraId="1F091D66" w14:textId="77777777" w:rsidR="00DB771A" w:rsidRDefault="00DB771A" w:rsidP="00DB771A">
      <w:r>
        <w:t>Discuss offline on requirement for Rel-18.</w:t>
      </w:r>
    </w:p>
    <w:p w14:paraId="4BAF197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FBAA48" w14:textId="77777777" w:rsidR="00DB771A" w:rsidRDefault="00DB771A" w:rsidP="00DB771A">
      <w:pPr>
        <w:pStyle w:val="Heading3"/>
      </w:pPr>
      <w:bookmarkStart w:id="179" w:name="_Toc183695103"/>
      <w:r>
        <w:t>18.53</w:t>
      </w:r>
      <w:r>
        <w:tab/>
        <w:t>CT aspects of 5G AM Policy [AMP]</w:t>
      </w:r>
      <w:bookmarkEnd w:id="179"/>
    </w:p>
    <w:p w14:paraId="206AAF39" w14:textId="77777777" w:rsidR="00DB771A" w:rsidRDefault="00DB771A" w:rsidP="00DB771A">
      <w:pPr>
        <w:pStyle w:val="Heading3"/>
      </w:pPr>
      <w:bookmarkStart w:id="180" w:name="_Toc183695104"/>
      <w:r>
        <w:t>18.54</w:t>
      </w:r>
      <w:r>
        <w:tab/>
        <w:t>CT aspects on Dynamically Changing AM Policies in the 5GC Phase 2 [TEI18_DCAMP_Ph2]</w:t>
      </w:r>
      <w:bookmarkEnd w:id="180"/>
    </w:p>
    <w:p w14:paraId="794F94F2" w14:textId="77777777" w:rsidR="00DB771A" w:rsidRDefault="00DB771A" w:rsidP="00DB771A">
      <w:pPr>
        <w:pStyle w:val="Heading3"/>
      </w:pPr>
      <w:bookmarkStart w:id="181" w:name="_Toc183695105"/>
      <w:r>
        <w:t>18.55</w:t>
      </w:r>
      <w:r>
        <w:tab/>
        <w:t>CT aspects of MPS_WLAN [MPS_WLAN]</w:t>
      </w:r>
      <w:bookmarkEnd w:id="181"/>
    </w:p>
    <w:p w14:paraId="7E2F686A" w14:textId="77777777" w:rsidR="00DB771A" w:rsidRDefault="00DB771A" w:rsidP="00DB771A">
      <w:pPr>
        <w:pStyle w:val="Heading3"/>
      </w:pPr>
      <w:bookmarkStart w:id="182" w:name="_Toc183695106"/>
      <w:r>
        <w:t>18.56</w:t>
      </w:r>
      <w:r>
        <w:tab/>
        <w:t>CT aspects of ADAES [ADAES]</w:t>
      </w:r>
      <w:bookmarkEnd w:id="182"/>
    </w:p>
    <w:p w14:paraId="538612FD" w14:textId="77777777" w:rsidR="00DB771A" w:rsidRDefault="00DB771A" w:rsidP="00DB771A">
      <w:pPr>
        <w:pStyle w:val="Heading3"/>
      </w:pPr>
      <w:bookmarkStart w:id="183" w:name="_Toc183695107"/>
      <w:r>
        <w:t>18.57</w:t>
      </w:r>
      <w:r>
        <w:tab/>
        <w:t>CT aspects of  MSGin5G Service Ph2 [5GMARCH_Ph2]</w:t>
      </w:r>
      <w:bookmarkEnd w:id="183"/>
    </w:p>
    <w:p w14:paraId="2C16A679" w14:textId="77777777" w:rsidR="00DB771A" w:rsidRDefault="00DB771A" w:rsidP="00DB771A">
      <w:pPr>
        <w:pStyle w:val="Heading3"/>
      </w:pPr>
      <w:bookmarkStart w:id="184" w:name="_Toc183695108"/>
      <w:r>
        <w:t>18.58</w:t>
      </w:r>
      <w:r>
        <w:tab/>
        <w:t>CT aspects of VMR [VMR]</w:t>
      </w:r>
      <w:bookmarkEnd w:id="184"/>
    </w:p>
    <w:p w14:paraId="678C8B70" w14:textId="77777777" w:rsidR="00DB771A" w:rsidRDefault="00DB771A" w:rsidP="00DB771A">
      <w:pPr>
        <w:pStyle w:val="Heading3"/>
      </w:pPr>
      <w:bookmarkStart w:id="185" w:name="_Toc183695109"/>
      <w:r>
        <w:t>18.59</w:t>
      </w:r>
      <w:r>
        <w:tab/>
        <w:t>Enhancements on Service-based support for SMS in 5GC [</w:t>
      </w:r>
      <w:proofErr w:type="spellStart"/>
      <w:r>
        <w:t>eSMS_SBI</w:t>
      </w:r>
      <w:proofErr w:type="spellEnd"/>
      <w:r>
        <w:t>]</w:t>
      </w:r>
      <w:bookmarkEnd w:id="185"/>
    </w:p>
    <w:p w14:paraId="7EB18D8E" w14:textId="77777777" w:rsidR="00DB771A" w:rsidRDefault="00DB771A" w:rsidP="00DB771A">
      <w:pPr>
        <w:pStyle w:val="Heading3"/>
      </w:pPr>
      <w:bookmarkStart w:id="186" w:name="_Toc183695110"/>
      <w:r>
        <w:t>18.60</w:t>
      </w:r>
      <w:r>
        <w:tab/>
        <w:t>CT aspects of eNA_Ph3 [eNA_Ph3]</w:t>
      </w:r>
      <w:bookmarkEnd w:id="186"/>
    </w:p>
    <w:p w14:paraId="7E15687F" w14:textId="1681F06C" w:rsidR="00DB771A" w:rsidRDefault="00DB771A" w:rsidP="00DB771A">
      <w:pPr>
        <w:rPr>
          <w:rFonts w:ascii="Arial" w:hAnsi="Arial" w:cs="Arial"/>
          <w:b/>
          <w:sz w:val="24"/>
        </w:rPr>
      </w:pPr>
      <w:r>
        <w:rPr>
          <w:rFonts w:ascii="Arial" w:hAnsi="Arial" w:cs="Arial"/>
          <w:b/>
          <w:color w:val="0000FF"/>
          <w:sz w:val="24"/>
        </w:rPr>
        <w:t>C3-246143</w:t>
      </w:r>
      <w:r>
        <w:rPr>
          <w:rFonts w:ascii="Arial" w:hAnsi="Arial" w:cs="Arial"/>
          <w:b/>
          <w:color w:val="0000FF"/>
          <w:sz w:val="24"/>
        </w:rPr>
        <w:tab/>
      </w:r>
      <w:r>
        <w:rPr>
          <w:rFonts w:ascii="Arial" w:hAnsi="Arial" w:cs="Arial"/>
          <w:b/>
          <w:sz w:val="24"/>
        </w:rPr>
        <w:t>RE-NWDAF behaviour when receiving notification flag</w:t>
      </w:r>
    </w:p>
    <w:p w14:paraId="50E9E68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v18.7.0</w:t>
      </w:r>
      <w:r>
        <w:rPr>
          <w:i/>
        </w:rPr>
        <w:tab/>
        <w:t xml:space="preserve">  CR-0973  rev  Cat: F (Rel-18)</w:t>
      </w:r>
      <w:r>
        <w:rPr>
          <w:i/>
        </w:rPr>
        <w:br/>
      </w:r>
      <w:r>
        <w:rPr>
          <w:i/>
        </w:rPr>
        <w:lastRenderedPageBreak/>
        <w:br/>
      </w:r>
      <w:r>
        <w:rPr>
          <w:i/>
        </w:rPr>
        <w:tab/>
      </w:r>
      <w:r>
        <w:rPr>
          <w:i/>
        </w:rPr>
        <w:tab/>
      </w:r>
      <w:r>
        <w:rPr>
          <w:i/>
        </w:rPr>
        <w:tab/>
      </w:r>
      <w:r>
        <w:rPr>
          <w:i/>
        </w:rPr>
        <w:tab/>
      </w:r>
      <w:r>
        <w:rPr>
          <w:i/>
        </w:rPr>
        <w:tab/>
        <w:t>Source: ZTE</w:t>
      </w:r>
    </w:p>
    <w:p w14:paraId="7454B8D3" w14:textId="77777777" w:rsidR="00DB771A" w:rsidRDefault="00DB771A" w:rsidP="00DB771A">
      <w:pPr>
        <w:rPr>
          <w:rFonts w:ascii="Arial" w:hAnsi="Arial" w:cs="Arial"/>
          <w:b/>
        </w:rPr>
      </w:pPr>
      <w:r>
        <w:rPr>
          <w:rFonts w:ascii="Arial" w:hAnsi="Arial" w:cs="Arial"/>
          <w:b/>
        </w:rPr>
        <w:t xml:space="preserve">Discussion: </w:t>
      </w:r>
    </w:p>
    <w:p w14:paraId="0467D138" w14:textId="77777777" w:rsidR="00DB771A" w:rsidRDefault="00DB771A" w:rsidP="00DB771A">
      <w:r>
        <w:t>Maria (Ericsson): Editorials.</w:t>
      </w:r>
    </w:p>
    <w:p w14:paraId="1DD3352B" w14:textId="77777777" w:rsidR="00DB771A" w:rsidRDefault="00DB771A" w:rsidP="00DB771A">
      <w:r>
        <w:t>Xuefei (Huawei): Not FASMO.</w:t>
      </w:r>
    </w:p>
    <w:p w14:paraId="3066B17E" w14:textId="77777777" w:rsidR="00DB771A" w:rsidRDefault="00DB771A" w:rsidP="00DB771A">
      <w:proofErr w:type="spellStart"/>
      <w:r>
        <w:t>Xiaojian</w:t>
      </w:r>
      <w:proofErr w:type="spellEnd"/>
      <w:r>
        <w:t xml:space="preserve"> (ZTE): Behaviour specification is FASMO.</w:t>
      </w:r>
    </w:p>
    <w:p w14:paraId="083A690F" w14:textId="77777777" w:rsidR="00DB771A" w:rsidRDefault="00DB771A" w:rsidP="00DB771A">
      <w:proofErr w:type="spellStart"/>
      <w:r>
        <w:t>Xiaojian</w:t>
      </w:r>
      <w:proofErr w:type="spellEnd"/>
      <w:r>
        <w:t xml:space="preserve"> (ZTE): Fine to correct from Rel-19 and move the Rel-19 CR to </w:t>
      </w:r>
      <w:proofErr w:type="spellStart"/>
      <w:r>
        <w:t>eNETAE</w:t>
      </w:r>
      <w:proofErr w:type="spellEnd"/>
      <w:r>
        <w:t xml:space="preserve"> work item.</w:t>
      </w:r>
    </w:p>
    <w:p w14:paraId="66D59B9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C4D14E9" w14:textId="65473A89" w:rsidR="00DB771A" w:rsidRDefault="00DB771A" w:rsidP="00DB771A">
      <w:pPr>
        <w:rPr>
          <w:rFonts w:ascii="Arial" w:hAnsi="Arial" w:cs="Arial"/>
          <w:b/>
          <w:sz w:val="24"/>
        </w:rPr>
      </w:pPr>
      <w:r>
        <w:rPr>
          <w:rFonts w:ascii="Arial" w:hAnsi="Arial" w:cs="Arial"/>
          <w:b/>
          <w:color w:val="0000FF"/>
          <w:sz w:val="24"/>
        </w:rPr>
        <w:t>C3-246144</w:t>
      </w:r>
      <w:r>
        <w:rPr>
          <w:rFonts w:ascii="Arial" w:hAnsi="Arial" w:cs="Arial"/>
          <w:b/>
          <w:color w:val="0000FF"/>
          <w:sz w:val="24"/>
        </w:rPr>
        <w:tab/>
      </w:r>
      <w:r>
        <w:rPr>
          <w:rFonts w:ascii="Arial" w:hAnsi="Arial" w:cs="Arial"/>
          <w:b/>
          <w:sz w:val="24"/>
        </w:rPr>
        <w:t>RE-NWDAF behaviour when receiving notification flag</w:t>
      </w:r>
    </w:p>
    <w:p w14:paraId="67F77B1D"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CR-0974  rev  Cat: A (Rel-19)</w:t>
      </w:r>
      <w:r>
        <w:rPr>
          <w:i/>
        </w:rPr>
        <w:br/>
      </w:r>
      <w:r>
        <w:rPr>
          <w:i/>
        </w:rPr>
        <w:br/>
      </w:r>
      <w:r>
        <w:rPr>
          <w:i/>
        </w:rPr>
        <w:tab/>
      </w:r>
      <w:r>
        <w:rPr>
          <w:i/>
        </w:rPr>
        <w:tab/>
      </w:r>
      <w:r>
        <w:rPr>
          <w:i/>
        </w:rPr>
        <w:tab/>
      </w:r>
      <w:r>
        <w:rPr>
          <w:i/>
        </w:rPr>
        <w:tab/>
      </w:r>
      <w:r>
        <w:rPr>
          <w:i/>
        </w:rPr>
        <w:tab/>
        <w:t>Source: ZTE</w:t>
      </w:r>
    </w:p>
    <w:p w14:paraId="12C2BC7A" w14:textId="77777777" w:rsidR="00DB771A" w:rsidRDefault="00DB771A">
      <w:pPr>
        <w:rPr>
          <w:rFonts w:ascii="Arial" w:hAnsi="Arial" w:cs="Arial"/>
          <w:b/>
        </w:rPr>
      </w:pPr>
      <w:r>
        <w:rPr>
          <w:rFonts w:ascii="Arial" w:hAnsi="Arial" w:cs="Arial"/>
          <w:b/>
        </w:rPr>
        <w:t xml:space="preserve">Discussion: </w:t>
      </w:r>
    </w:p>
    <w:p w14:paraId="54B05424" w14:textId="77777777" w:rsidR="00DB771A" w:rsidRDefault="00DB771A">
      <w:r>
        <w:t>Maria (Ericsson): Editorials.</w:t>
      </w:r>
    </w:p>
    <w:p w14:paraId="7DAB8C5A" w14:textId="77777777" w:rsidR="00DB771A" w:rsidRDefault="00DB771A">
      <w:proofErr w:type="spellStart"/>
      <w:r>
        <w:t>Xiaojian</w:t>
      </w:r>
      <w:proofErr w:type="spellEnd"/>
      <w:r>
        <w:t xml:space="preserve"> (ZTE): Implement the editorials.</w:t>
      </w:r>
    </w:p>
    <w:p w14:paraId="26AB13AB" w14:textId="77777777" w:rsidR="00DB771A" w:rsidRDefault="00DB771A">
      <w:r>
        <w:t>Maria (Ericsson): Fine to pre-agree</w:t>
      </w:r>
    </w:p>
    <w:p w14:paraId="012A9532" w14:textId="77777777" w:rsidR="00DB771A" w:rsidRDefault="00DB771A">
      <w:r>
        <w:t>Revision (Implement editorials, work item and CR Cat to F) is Pre-agreed</w:t>
      </w:r>
    </w:p>
    <w:p w14:paraId="012C203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C3-246401</w:t>
      </w:r>
      <w:r>
        <w:rPr>
          <w:color w:val="993300"/>
          <w:u w:val="single"/>
        </w:rPr>
        <w:t>.</w:t>
      </w:r>
    </w:p>
    <w:p w14:paraId="5034621F" w14:textId="450DF09A" w:rsidR="00DE07EC" w:rsidRDefault="00DB771A" w:rsidP="00DB771A">
      <w:pPr>
        <w:rPr>
          <w:rFonts w:ascii="Arial" w:hAnsi="Arial" w:cs="Arial"/>
          <w:b/>
          <w:sz w:val="24"/>
        </w:rPr>
      </w:pPr>
      <w:r>
        <w:rPr>
          <w:rFonts w:ascii="Arial" w:hAnsi="Arial" w:cs="Arial"/>
          <w:b/>
          <w:color w:val="0000FF"/>
          <w:sz w:val="24"/>
        </w:rPr>
        <w:t>C3-246145</w:t>
      </w:r>
      <w:r>
        <w:rPr>
          <w:rFonts w:ascii="Arial" w:hAnsi="Arial" w:cs="Arial"/>
          <w:b/>
          <w:color w:val="0000FF"/>
          <w:sz w:val="24"/>
        </w:rPr>
        <w:tab/>
      </w:r>
      <w:r>
        <w:rPr>
          <w:rFonts w:ascii="Arial" w:hAnsi="Arial" w:cs="Arial"/>
          <w:b/>
          <w:sz w:val="24"/>
        </w:rPr>
        <w:t xml:space="preserve">Wrong data type </w:t>
      </w:r>
      <w:proofErr w:type="spellStart"/>
      <w:r>
        <w:rPr>
          <w:rFonts w:ascii="Arial" w:hAnsi="Arial" w:cs="Arial"/>
          <w:b/>
          <w:sz w:val="24"/>
        </w:rPr>
        <w:t>TimestampedLoc</w:t>
      </w:r>
      <w:proofErr w:type="spellEnd"/>
    </w:p>
    <w:p w14:paraId="184D985D"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v18.7.0</w:t>
      </w:r>
      <w:r>
        <w:rPr>
          <w:i/>
        </w:rPr>
        <w:tab/>
        <w:t xml:space="preserve">  CR-0975  rev  Cat: F (Rel-18)</w:t>
      </w:r>
      <w:r>
        <w:rPr>
          <w:i/>
        </w:rPr>
        <w:br/>
      </w:r>
      <w:r>
        <w:rPr>
          <w:i/>
        </w:rPr>
        <w:br/>
      </w:r>
      <w:r>
        <w:rPr>
          <w:i/>
        </w:rPr>
        <w:tab/>
      </w:r>
      <w:r>
        <w:rPr>
          <w:i/>
        </w:rPr>
        <w:tab/>
      </w:r>
      <w:r>
        <w:rPr>
          <w:i/>
        </w:rPr>
        <w:tab/>
      </w:r>
      <w:r>
        <w:rPr>
          <w:i/>
        </w:rPr>
        <w:tab/>
      </w:r>
      <w:r>
        <w:rPr>
          <w:i/>
        </w:rPr>
        <w:tab/>
        <w:t>Source: ZTE</w:t>
      </w:r>
    </w:p>
    <w:p w14:paraId="19FA59F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799CF" w14:textId="2932887F" w:rsidR="00DB771A" w:rsidRDefault="00DB771A" w:rsidP="00DB771A">
      <w:pPr>
        <w:rPr>
          <w:rFonts w:ascii="Arial" w:hAnsi="Arial" w:cs="Arial"/>
          <w:b/>
          <w:sz w:val="24"/>
        </w:rPr>
      </w:pPr>
      <w:r>
        <w:rPr>
          <w:rFonts w:ascii="Arial" w:hAnsi="Arial" w:cs="Arial"/>
          <w:b/>
          <w:color w:val="0000FF"/>
          <w:sz w:val="24"/>
        </w:rPr>
        <w:t>C3-246146</w:t>
      </w:r>
      <w:r>
        <w:rPr>
          <w:rFonts w:ascii="Arial" w:hAnsi="Arial" w:cs="Arial"/>
          <w:b/>
          <w:color w:val="0000FF"/>
          <w:sz w:val="24"/>
        </w:rPr>
        <w:tab/>
      </w:r>
      <w:r>
        <w:rPr>
          <w:rFonts w:ascii="Arial" w:hAnsi="Arial" w:cs="Arial"/>
          <w:b/>
          <w:sz w:val="24"/>
        </w:rPr>
        <w:t xml:space="preserve">Wrong data type </w:t>
      </w:r>
      <w:proofErr w:type="spellStart"/>
      <w:r>
        <w:rPr>
          <w:rFonts w:ascii="Arial" w:hAnsi="Arial" w:cs="Arial"/>
          <w:b/>
          <w:sz w:val="24"/>
        </w:rPr>
        <w:t>TimestampedLoc</w:t>
      </w:r>
      <w:proofErr w:type="spellEnd"/>
    </w:p>
    <w:p w14:paraId="00E679A4"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CR-0976  rev  Cat: A (Rel-19)</w:t>
      </w:r>
      <w:r>
        <w:rPr>
          <w:i/>
        </w:rPr>
        <w:br/>
      </w:r>
      <w:r>
        <w:rPr>
          <w:i/>
        </w:rPr>
        <w:br/>
      </w:r>
      <w:r>
        <w:rPr>
          <w:i/>
        </w:rPr>
        <w:tab/>
      </w:r>
      <w:r>
        <w:rPr>
          <w:i/>
        </w:rPr>
        <w:tab/>
      </w:r>
      <w:r>
        <w:rPr>
          <w:i/>
        </w:rPr>
        <w:tab/>
      </w:r>
      <w:r>
        <w:rPr>
          <w:i/>
        </w:rPr>
        <w:tab/>
      </w:r>
      <w:r>
        <w:rPr>
          <w:i/>
        </w:rPr>
        <w:tab/>
        <w:t>Source: ZTE</w:t>
      </w:r>
    </w:p>
    <w:p w14:paraId="305271D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50462" w14:textId="687D8829" w:rsidR="00DB771A" w:rsidRDefault="00DB771A" w:rsidP="00DB771A">
      <w:pPr>
        <w:rPr>
          <w:rFonts w:ascii="Arial" w:hAnsi="Arial" w:cs="Arial"/>
          <w:b/>
          <w:sz w:val="24"/>
        </w:rPr>
      </w:pPr>
      <w:r>
        <w:rPr>
          <w:rFonts w:ascii="Arial" w:hAnsi="Arial" w:cs="Arial"/>
          <w:b/>
          <w:color w:val="0000FF"/>
          <w:sz w:val="24"/>
        </w:rPr>
        <w:t>C3-246177</w:t>
      </w:r>
      <w:r>
        <w:rPr>
          <w:rFonts w:ascii="Arial" w:hAnsi="Arial" w:cs="Arial"/>
          <w:b/>
          <w:color w:val="0000FF"/>
          <w:sz w:val="24"/>
        </w:rPr>
        <w:tab/>
      </w:r>
      <w:r>
        <w:rPr>
          <w:rFonts w:ascii="Arial" w:hAnsi="Arial" w:cs="Arial"/>
          <w:b/>
          <w:sz w:val="24"/>
        </w:rPr>
        <w:t xml:space="preserve">Corrections on data type name for </w:t>
      </w:r>
      <w:proofErr w:type="spellStart"/>
      <w:r>
        <w:rPr>
          <w:rFonts w:ascii="Arial" w:hAnsi="Arial" w:cs="Arial"/>
          <w:b/>
          <w:sz w:val="24"/>
        </w:rPr>
        <w:t>Nnwdaf_AnalyticsInfo</w:t>
      </w:r>
      <w:proofErr w:type="spellEnd"/>
      <w:r>
        <w:rPr>
          <w:rFonts w:ascii="Arial" w:hAnsi="Arial" w:cs="Arial"/>
          <w:b/>
          <w:sz w:val="24"/>
        </w:rPr>
        <w:t xml:space="preserve"> API</w:t>
      </w:r>
    </w:p>
    <w:p w14:paraId="2A37251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v18.7.0</w:t>
      </w:r>
      <w:r>
        <w:rPr>
          <w:i/>
        </w:rPr>
        <w:tab/>
        <w:t xml:space="preserve">  CR-0980  rev  Cat: F (Rel-18)</w:t>
      </w:r>
      <w:r>
        <w:rPr>
          <w:i/>
        </w:rPr>
        <w:br/>
      </w:r>
      <w:r>
        <w:rPr>
          <w:i/>
        </w:rPr>
        <w:br/>
      </w:r>
      <w:r>
        <w:rPr>
          <w:i/>
        </w:rPr>
        <w:tab/>
      </w:r>
      <w:r>
        <w:rPr>
          <w:i/>
        </w:rPr>
        <w:tab/>
      </w:r>
      <w:r>
        <w:rPr>
          <w:i/>
        </w:rPr>
        <w:tab/>
      </w:r>
      <w:r>
        <w:rPr>
          <w:i/>
        </w:rPr>
        <w:tab/>
      </w:r>
      <w:r>
        <w:rPr>
          <w:i/>
        </w:rPr>
        <w:tab/>
        <w:t>Source: Huawei</w:t>
      </w:r>
    </w:p>
    <w:p w14:paraId="7FB99A2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2ACAB" w14:textId="14FF2232" w:rsidR="00DB771A" w:rsidRDefault="00DB771A" w:rsidP="00DB771A">
      <w:pPr>
        <w:rPr>
          <w:rFonts w:ascii="Arial" w:hAnsi="Arial" w:cs="Arial"/>
          <w:b/>
          <w:sz w:val="24"/>
        </w:rPr>
      </w:pPr>
      <w:r>
        <w:rPr>
          <w:rFonts w:ascii="Arial" w:hAnsi="Arial" w:cs="Arial"/>
          <w:b/>
          <w:color w:val="0000FF"/>
          <w:sz w:val="24"/>
        </w:rPr>
        <w:t>C3-246178</w:t>
      </w:r>
      <w:r>
        <w:rPr>
          <w:rFonts w:ascii="Arial" w:hAnsi="Arial" w:cs="Arial"/>
          <w:b/>
          <w:color w:val="0000FF"/>
          <w:sz w:val="24"/>
        </w:rPr>
        <w:tab/>
      </w:r>
      <w:r>
        <w:rPr>
          <w:rFonts w:ascii="Arial" w:hAnsi="Arial" w:cs="Arial"/>
          <w:b/>
          <w:sz w:val="24"/>
        </w:rPr>
        <w:t xml:space="preserve">Corrections on data type name for </w:t>
      </w:r>
      <w:proofErr w:type="spellStart"/>
      <w:r>
        <w:rPr>
          <w:rFonts w:ascii="Arial" w:hAnsi="Arial" w:cs="Arial"/>
          <w:b/>
          <w:sz w:val="24"/>
        </w:rPr>
        <w:t>Nnwdaf_AnalyticsInfo</w:t>
      </w:r>
      <w:proofErr w:type="spellEnd"/>
      <w:r>
        <w:rPr>
          <w:rFonts w:ascii="Arial" w:hAnsi="Arial" w:cs="Arial"/>
          <w:b/>
          <w:sz w:val="24"/>
        </w:rPr>
        <w:t xml:space="preserve"> API</w:t>
      </w:r>
    </w:p>
    <w:p w14:paraId="5642F0AD"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CR-0981  rev  Cat: A (Rel-19)</w:t>
      </w:r>
      <w:r>
        <w:rPr>
          <w:i/>
        </w:rPr>
        <w:br/>
      </w:r>
      <w:r>
        <w:rPr>
          <w:i/>
        </w:rPr>
        <w:lastRenderedPageBreak/>
        <w:br/>
      </w:r>
      <w:r>
        <w:rPr>
          <w:i/>
        </w:rPr>
        <w:tab/>
      </w:r>
      <w:r>
        <w:rPr>
          <w:i/>
        </w:rPr>
        <w:tab/>
      </w:r>
      <w:r>
        <w:rPr>
          <w:i/>
        </w:rPr>
        <w:tab/>
      </w:r>
      <w:r>
        <w:rPr>
          <w:i/>
        </w:rPr>
        <w:tab/>
      </w:r>
      <w:r>
        <w:rPr>
          <w:i/>
        </w:rPr>
        <w:tab/>
        <w:t>Source: Huawei</w:t>
      </w:r>
    </w:p>
    <w:p w14:paraId="4BE9A14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322177" w14:textId="4320EA1C" w:rsidR="00DB771A" w:rsidRDefault="00DB771A" w:rsidP="00DB771A">
      <w:pPr>
        <w:rPr>
          <w:rFonts w:ascii="Arial" w:hAnsi="Arial" w:cs="Arial"/>
          <w:b/>
          <w:sz w:val="24"/>
        </w:rPr>
      </w:pPr>
      <w:r>
        <w:rPr>
          <w:rFonts w:ascii="Arial" w:hAnsi="Arial" w:cs="Arial"/>
          <w:b/>
          <w:color w:val="0000FF"/>
          <w:sz w:val="24"/>
        </w:rPr>
        <w:t>C3-246179</w:t>
      </w:r>
      <w:r>
        <w:rPr>
          <w:rFonts w:ascii="Arial" w:hAnsi="Arial" w:cs="Arial"/>
          <w:b/>
          <w:color w:val="0000FF"/>
          <w:sz w:val="24"/>
        </w:rPr>
        <w:tab/>
      </w:r>
      <w:r>
        <w:rPr>
          <w:rFonts w:ascii="Arial" w:hAnsi="Arial" w:cs="Arial"/>
          <w:b/>
          <w:sz w:val="24"/>
        </w:rPr>
        <w:t>Corrections on the attribute names and data types</w:t>
      </w:r>
    </w:p>
    <w:p w14:paraId="2A9E849E"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v18.7.0</w:t>
      </w:r>
      <w:r>
        <w:rPr>
          <w:i/>
        </w:rPr>
        <w:tab/>
        <w:t xml:space="preserve">  CR-1435  rev  Cat: F (Rel-18)</w:t>
      </w:r>
      <w:r>
        <w:rPr>
          <w:i/>
        </w:rPr>
        <w:br/>
      </w:r>
      <w:r>
        <w:rPr>
          <w:i/>
        </w:rPr>
        <w:br/>
      </w:r>
      <w:r>
        <w:rPr>
          <w:i/>
        </w:rPr>
        <w:tab/>
      </w:r>
      <w:r>
        <w:rPr>
          <w:i/>
        </w:rPr>
        <w:tab/>
      </w:r>
      <w:r>
        <w:rPr>
          <w:i/>
        </w:rPr>
        <w:tab/>
      </w:r>
      <w:r>
        <w:rPr>
          <w:i/>
        </w:rPr>
        <w:tab/>
      </w:r>
      <w:r>
        <w:rPr>
          <w:i/>
        </w:rPr>
        <w:tab/>
        <w:t>Source: Huawei</w:t>
      </w:r>
    </w:p>
    <w:p w14:paraId="16868A0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24694E" w14:textId="761308D3" w:rsidR="00DB771A" w:rsidRDefault="00DB771A" w:rsidP="00DB771A">
      <w:pPr>
        <w:rPr>
          <w:rFonts w:ascii="Arial" w:hAnsi="Arial" w:cs="Arial"/>
          <w:b/>
          <w:sz w:val="24"/>
        </w:rPr>
      </w:pPr>
      <w:r>
        <w:rPr>
          <w:rFonts w:ascii="Arial" w:hAnsi="Arial" w:cs="Arial"/>
          <w:b/>
          <w:color w:val="0000FF"/>
          <w:sz w:val="24"/>
        </w:rPr>
        <w:t>C3-246180</w:t>
      </w:r>
      <w:r>
        <w:rPr>
          <w:rFonts w:ascii="Arial" w:hAnsi="Arial" w:cs="Arial"/>
          <w:b/>
          <w:color w:val="0000FF"/>
          <w:sz w:val="24"/>
        </w:rPr>
        <w:tab/>
      </w:r>
      <w:r>
        <w:rPr>
          <w:rFonts w:ascii="Arial" w:hAnsi="Arial" w:cs="Arial"/>
          <w:b/>
          <w:sz w:val="24"/>
        </w:rPr>
        <w:t>Corrections on the attribute names and data types</w:t>
      </w:r>
    </w:p>
    <w:p w14:paraId="10D960B7"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CR-1436  rev  Cat: A (Rel-19)</w:t>
      </w:r>
      <w:r>
        <w:rPr>
          <w:i/>
        </w:rPr>
        <w:br/>
      </w:r>
      <w:r>
        <w:rPr>
          <w:i/>
        </w:rPr>
        <w:br/>
      </w:r>
      <w:r>
        <w:rPr>
          <w:i/>
        </w:rPr>
        <w:tab/>
      </w:r>
      <w:r>
        <w:rPr>
          <w:i/>
        </w:rPr>
        <w:tab/>
      </w:r>
      <w:r>
        <w:rPr>
          <w:i/>
        </w:rPr>
        <w:tab/>
      </w:r>
      <w:r>
        <w:rPr>
          <w:i/>
        </w:rPr>
        <w:tab/>
      </w:r>
      <w:r>
        <w:rPr>
          <w:i/>
        </w:rPr>
        <w:tab/>
        <w:t>Source: Huawei</w:t>
      </w:r>
    </w:p>
    <w:p w14:paraId="074D098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5841D" w14:textId="311B26F9" w:rsidR="00DB771A" w:rsidRDefault="00DB771A" w:rsidP="00DB771A">
      <w:pPr>
        <w:rPr>
          <w:rFonts w:ascii="Arial" w:hAnsi="Arial" w:cs="Arial"/>
          <w:b/>
          <w:sz w:val="24"/>
        </w:rPr>
      </w:pPr>
      <w:r>
        <w:rPr>
          <w:rFonts w:ascii="Arial" w:hAnsi="Arial" w:cs="Arial"/>
          <w:b/>
          <w:color w:val="0000FF"/>
          <w:sz w:val="24"/>
        </w:rPr>
        <w:t>C3-246181</w:t>
      </w:r>
      <w:r>
        <w:rPr>
          <w:rFonts w:ascii="Arial" w:hAnsi="Arial" w:cs="Arial"/>
          <w:b/>
          <w:color w:val="0000FF"/>
          <w:sz w:val="24"/>
        </w:rPr>
        <w:tab/>
      </w:r>
      <w:r>
        <w:rPr>
          <w:rFonts w:ascii="Arial" w:hAnsi="Arial" w:cs="Arial"/>
          <w:b/>
          <w:sz w:val="24"/>
        </w:rPr>
        <w:t>Corrections on the attribute names for ML model provision service</w:t>
      </w:r>
    </w:p>
    <w:p w14:paraId="49BC79A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v18.7.0</w:t>
      </w:r>
      <w:r>
        <w:rPr>
          <w:i/>
        </w:rPr>
        <w:tab/>
        <w:t xml:space="preserve">  CR-0982  rev  Cat: F (Rel-18)</w:t>
      </w:r>
      <w:r>
        <w:rPr>
          <w:i/>
        </w:rPr>
        <w:br/>
      </w:r>
      <w:r>
        <w:rPr>
          <w:i/>
        </w:rPr>
        <w:br/>
      </w:r>
      <w:r>
        <w:rPr>
          <w:i/>
        </w:rPr>
        <w:tab/>
      </w:r>
      <w:r>
        <w:rPr>
          <w:i/>
        </w:rPr>
        <w:tab/>
      </w:r>
      <w:r>
        <w:rPr>
          <w:i/>
        </w:rPr>
        <w:tab/>
      </w:r>
      <w:r>
        <w:rPr>
          <w:i/>
        </w:rPr>
        <w:tab/>
      </w:r>
      <w:r>
        <w:rPr>
          <w:i/>
        </w:rPr>
        <w:tab/>
        <w:t>Source: Huawei</w:t>
      </w:r>
    </w:p>
    <w:p w14:paraId="026882E7" w14:textId="77777777" w:rsidR="00DB771A" w:rsidRDefault="00DB771A" w:rsidP="00DB771A">
      <w:pPr>
        <w:rPr>
          <w:rFonts w:ascii="Arial" w:hAnsi="Arial" w:cs="Arial"/>
          <w:b/>
        </w:rPr>
      </w:pPr>
      <w:r>
        <w:rPr>
          <w:rFonts w:ascii="Arial" w:hAnsi="Arial" w:cs="Arial"/>
          <w:b/>
        </w:rPr>
        <w:t xml:space="preserve">Discussion: </w:t>
      </w:r>
    </w:p>
    <w:p w14:paraId="09384BF1" w14:textId="77777777" w:rsidR="00DB771A" w:rsidRDefault="00DB771A" w:rsidP="00DB771A">
      <w:r>
        <w:t>Maria (Ericsson): Only attribute in 5) can be removed. Will provide a revision.</w:t>
      </w:r>
    </w:p>
    <w:p w14:paraId="7C61AE36" w14:textId="77777777" w:rsidR="00DB771A" w:rsidRDefault="00DB771A" w:rsidP="00DB771A">
      <w:r>
        <w:t>Apostolos (Nokia): Non-FASMO. Removing an attribute is non-FASMO.</w:t>
      </w:r>
    </w:p>
    <w:p w14:paraId="2B5603D0" w14:textId="77777777" w:rsidR="00DB771A" w:rsidRDefault="00DB771A" w:rsidP="00DB771A">
      <w:r>
        <w:t>Xuefei (Huawei): Rel-18 can be Not Pursued and move with Rel-19 change.</w:t>
      </w:r>
    </w:p>
    <w:p w14:paraId="6AF603B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DB3991" w14:textId="664E2FB4" w:rsidR="00DB771A" w:rsidRDefault="00DB771A" w:rsidP="00DB771A">
      <w:pPr>
        <w:rPr>
          <w:rFonts w:ascii="Arial" w:hAnsi="Arial" w:cs="Arial"/>
          <w:b/>
          <w:sz w:val="24"/>
        </w:rPr>
      </w:pPr>
      <w:r>
        <w:rPr>
          <w:rFonts w:ascii="Arial" w:hAnsi="Arial" w:cs="Arial"/>
          <w:b/>
          <w:color w:val="0000FF"/>
          <w:sz w:val="24"/>
        </w:rPr>
        <w:t>C3-246182</w:t>
      </w:r>
      <w:r>
        <w:rPr>
          <w:rFonts w:ascii="Arial" w:hAnsi="Arial" w:cs="Arial"/>
          <w:b/>
          <w:color w:val="0000FF"/>
          <w:sz w:val="24"/>
        </w:rPr>
        <w:tab/>
      </w:r>
      <w:r>
        <w:rPr>
          <w:rFonts w:ascii="Arial" w:hAnsi="Arial" w:cs="Arial"/>
          <w:b/>
          <w:sz w:val="24"/>
        </w:rPr>
        <w:t>Corrections on the attribute names for ML model provision service</w:t>
      </w:r>
    </w:p>
    <w:p w14:paraId="0E4B1FE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CR-0983  rev  Cat: A (Rel-19)</w:t>
      </w:r>
      <w:r>
        <w:rPr>
          <w:i/>
        </w:rPr>
        <w:br/>
      </w:r>
      <w:r>
        <w:rPr>
          <w:i/>
        </w:rPr>
        <w:br/>
      </w:r>
      <w:r>
        <w:rPr>
          <w:i/>
        </w:rPr>
        <w:tab/>
      </w:r>
      <w:r>
        <w:rPr>
          <w:i/>
        </w:rPr>
        <w:tab/>
      </w:r>
      <w:r>
        <w:rPr>
          <w:i/>
        </w:rPr>
        <w:tab/>
      </w:r>
      <w:r>
        <w:rPr>
          <w:i/>
        </w:rPr>
        <w:tab/>
      </w:r>
      <w:r>
        <w:rPr>
          <w:i/>
        </w:rPr>
        <w:tab/>
        <w:t>Source: Huawei</w:t>
      </w:r>
    </w:p>
    <w:p w14:paraId="6644259E" w14:textId="77777777" w:rsidR="00DB771A" w:rsidRDefault="00DB771A" w:rsidP="00DB771A">
      <w:pPr>
        <w:rPr>
          <w:rFonts w:ascii="Arial" w:hAnsi="Arial" w:cs="Arial"/>
          <w:b/>
        </w:rPr>
      </w:pPr>
      <w:r>
        <w:rPr>
          <w:rFonts w:ascii="Arial" w:hAnsi="Arial" w:cs="Arial"/>
          <w:b/>
        </w:rPr>
        <w:t xml:space="preserve">Discussion: </w:t>
      </w:r>
    </w:p>
    <w:p w14:paraId="1B47F60A" w14:textId="77777777" w:rsidR="00DB771A" w:rsidRDefault="00DB771A" w:rsidP="00DB771A">
      <w:r>
        <w:t>Revision (work item and CR Cat to F) is Pre-agreed</w:t>
      </w:r>
    </w:p>
    <w:p w14:paraId="5D82A74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C3-246402</w:t>
      </w:r>
      <w:r>
        <w:rPr>
          <w:color w:val="993300"/>
          <w:u w:val="single"/>
        </w:rPr>
        <w:t>.</w:t>
      </w:r>
    </w:p>
    <w:p w14:paraId="50ACB9F0" w14:textId="77777777" w:rsidR="00DB771A" w:rsidRDefault="00DB771A" w:rsidP="00DB771A">
      <w:pPr>
        <w:pStyle w:val="Heading3"/>
      </w:pPr>
      <w:bookmarkStart w:id="187" w:name="_Toc183695111"/>
      <w:r>
        <w:lastRenderedPageBreak/>
        <w:t>18.61</w:t>
      </w:r>
      <w:r>
        <w:tab/>
        <w:t>CT aspects of PIN [PIN]</w:t>
      </w:r>
      <w:bookmarkEnd w:id="187"/>
    </w:p>
    <w:p w14:paraId="1C869D4A" w14:textId="77777777" w:rsidR="00DB771A" w:rsidRDefault="00DB771A" w:rsidP="00DB771A">
      <w:pPr>
        <w:pStyle w:val="Heading3"/>
      </w:pPr>
      <w:bookmarkStart w:id="188" w:name="_Toc183695112"/>
      <w:r>
        <w:t>18.62</w:t>
      </w:r>
      <w:r>
        <w:tab/>
        <w:t>CT aspects of PINAPP [PINAPP]</w:t>
      </w:r>
      <w:bookmarkEnd w:id="188"/>
    </w:p>
    <w:p w14:paraId="664C76F8" w14:textId="77777777" w:rsidR="00DB771A" w:rsidRDefault="00DB771A" w:rsidP="00DB771A">
      <w:pPr>
        <w:pStyle w:val="Heading3"/>
      </w:pPr>
      <w:bookmarkStart w:id="189" w:name="_Toc183695113"/>
      <w:r>
        <w:t>18.63</w:t>
      </w:r>
      <w:r>
        <w:tab/>
        <w:t>CT aspects of GMEC [GMEC]</w:t>
      </w:r>
      <w:bookmarkEnd w:id="189"/>
    </w:p>
    <w:p w14:paraId="3C442DD6" w14:textId="77777777" w:rsidR="00DB771A" w:rsidRDefault="00DB771A" w:rsidP="00DB771A">
      <w:pPr>
        <w:pStyle w:val="Heading3"/>
      </w:pPr>
      <w:bookmarkStart w:id="190" w:name="_Toc183695114"/>
      <w:r>
        <w:t>18.64</w:t>
      </w:r>
      <w:r>
        <w:tab/>
        <w:t>CT aspects of 5MBS_Ph2 [5MBS_Ph2]</w:t>
      </w:r>
      <w:bookmarkEnd w:id="190"/>
    </w:p>
    <w:p w14:paraId="5D95AB21" w14:textId="77777777" w:rsidR="00DB771A" w:rsidRDefault="00DB771A" w:rsidP="00DB771A">
      <w:pPr>
        <w:pStyle w:val="Heading3"/>
      </w:pPr>
      <w:bookmarkStart w:id="191" w:name="_Toc183695115"/>
      <w:r>
        <w:t>18.65</w:t>
      </w:r>
      <w:r>
        <w:tab/>
        <w:t>CT aspects of Enhancement of Network Slicing Phase 3 [eNS_Ph3]</w:t>
      </w:r>
      <w:bookmarkEnd w:id="191"/>
    </w:p>
    <w:p w14:paraId="25BAFF57" w14:textId="77777777" w:rsidR="00DB771A" w:rsidRDefault="00DB771A" w:rsidP="00DB771A">
      <w:pPr>
        <w:pStyle w:val="Heading3"/>
      </w:pPr>
      <w:bookmarkStart w:id="192" w:name="_Toc183695116"/>
      <w:r>
        <w:t>18.66</w:t>
      </w:r>
      <w:r>
        <w:tab/>
        <w:t>CT aspects of XRM [XRM]</w:t>
      </w:r>
      <w:bookmarkEnd w:id="192"/>
    </w:p>
    <w:p w14:paraId="02AF8C2C" w14:textId="39EAD97C" w:rsidR="00DB771A" w:rsidRDefault="00DB771A" w:rsidP="00DB771A">
      <w:pPr>
        <w:rPr>
          <w:rFonts w:ascii="Arial" w:hAnsi="Arial" w:cs="Arial"/>
          <w:b/>
          <w:sz w:val="24"/>
        </w:rPr>
      </w:pPr>
      <w:r>
        <w:rPr>
          <w:rFonts w:ascii="Arial" w:hAnsi="Arial" w:cs="Arial"/>
          <w:b/>
          <w:color w:val="0000FF"/>
          <w:sz w:val="24"/>
        </w:rPr>
        <w:t>C3-246223</w:t>
      </w:r>
      <w:r>
        <w:rPr>
          <w:rFonts w:ascii="Arial" w:hAnsi="Arial" w:cs="Arial"/>
          <w:b/>
          <w:color w:val="0000FF"/>
          <w:sz w:val="24"/>
        </w:rPr>
        <w:tab/>
      </w:r>
      <w:r>
        <w:rPr>
          <w:rFonts w:ascii="Arial" w:hAnsi="Arial" w:cs="Arial"/>
          <w:b/>
          <w:sz w:val="24"/>
        </w:rPr>
        <w:t>Corrections on the data type name</w:t>
      </w:r>
    </w:p>
    <w:p w14:paraId="256930D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v18.7.0</w:t>
      </w:r>
      <w:r>
        <w:rPr>
          <w:i/>
        </w:rPr>
        <w:tab/>
        <w:t xml:space="preserve">  CR-0698  rev  Cat: F (Rel-18)</w:t>
      </w:r>
      <w:r>
        <w:rPr>
          <w:i/>
        </w:rPr>
        <w:br/>
      </w:r>
      <w:r>
        <w:rPr>
          <w:i/>
        </w:rPr>
        <w:br/>
      </w:r>
      <w:r>
        <w:rPr>
          <w:i/>
        </w:rPr>
        <w:tab/>
      </w:r>
      <w:r>
        <w:rPr>
          <w:i/>
        </w:rPr>
        <w:tab/>
      </w:r>
      <w:r>
        <w:rPr>
          <w:i/>
        </w:rPr>
        <w:tab/>
      </w:r>
      <w:r>
        <w:rPr>
          <w:i/>
        </w:rPr>
        <w:tab/>
      </w:r>
      <w:r>
        <w:rPr>
          <w:i/>
        </w:rPr>
        <w:tab/>
        <w:t>Source: Huawei</w:t>
      </w:r>
    </w:p>
    <w:p w14:paraId="11962BE3" w14:textId="77777777" w:rsidR="00DB771A" w:rsidRDefault="00DB771A" w:rsidP="00DB771A">
      <w:pPr>
        <w:rPr>
          <w:rFonts w:ascii="Arial" w:hAnsi="Arial" w:cs="Arial"/>
          <w:b/>
        </w:rPr>
      </w:pPr>
      <w:r>
        <w:rPr>
          <w:rFonts w:ascii="Arial" w:hAnsi="Arial" w:cs="Arial"/>
          <w:b/>
        </w:rPr>
        <w:t xml:space="preserve">Discussion: </w:t>
      </w:r>
    </w:p>
    <w:p w14:paraId="2EF9AAB2" w14:textId="77777777" w:rsidR="00DB771A" w:rsidRDefault="00DB771A" w:rsidP="00DB771A">
      <w:r>
        <w:t>Meifang (Ericsson): The correct clause need to be added.</w:t>
      </w:r>
    </w:p>
    <w:p w14:paraId="5CEBDC72" w14:textId="77777777" w:rsidR="00DB771A" w:rsidRDefault="00DB771A" w:rsidP="00DB771A">
      <w:r>
        <w:t>Xuefei (Huawei): In all procedures, we don’t specify specific clause numbers. Why we need here?</w:t>
      </w:r>
    </w:p>
    <w:p w14:paraId="21C13624" w14:textId="77777777" w:rsidR="00DB771A" w:rsidRDefault="00DB771A" w:rsidP="00DB771A">
      <w:r>
        <w:t>Meifang (Ericsson): Better to point to correct clause number.</w:t>
      </w:r>
    </w:p>
    <w:p w14:paraId="55277603" w14:textId="77777777" w:rsidR="00DB771A" w:rsidRDefault="00DB771A" w:rsidP="00DB771A">
      <w:r>
        <w:t>Partha (Nokia): Couldn’t find the right clause. Better to add the clause number.</w:t>
      </w:r>
    </w:p>
    <w:p w14:paraId="6F418B52" w14:textId="77777777" w:rsidR="00DB771A" w:rsidRDefault="00DB771A" w:rsidP="00DB771A">
      <w:r>
        <w:t>Xuefei (Huawei): Fine to add clause number.</w:t>
      </w:r>
    </w:p>
    <w:p w14:paraId="26FD0DA5" w14:textId="77777777" w:rsidR="00DB771A" w:rsidRDefault="00DB771A" w:rsidP="00DB771A">
      <w:r>
        <w:t>Xuefei (Huawei): Provided R1</w:t>
      </w:r>
    </w:p>
    <w:p w14:paraId="29313CC7" w14:textId="77777777" w:rsidR="00DB771A" w:rsidRDefault="00DB771A" w:rsidP="00DB771A">
      <w:r>
        <w:t>Partha (Nokia): Fine with R1</w:t>
      </w:r>
    </w:p>
    <w:p w14:paraId="3F881624" w14:textId="77777777" w:rsidR="00DB771A" w:rsidRDefault="00DB771A" w:rsidP="00DB771A">
      <w:r>
        <w:t>Meifang (</w:t>
      </w:r>
      <w:proofErr w:type="spellStart"/>
      <w:r>
        <w:t>Ericcson</w:t>
      </w:r>
      <w:proofErr w:type="spellEnd"/>
      <w:r>
        <w:t>): Fine with R1.</w:t>
      </w:r>
    </w:p>
    <w:p w14:paraId="6BB6E28C" w14:textId="77777777" w:rsidR="00DB771A" w:rsidRDefault="00DB771A" w:rsidP="00DB771A">
      <w:r>
        <w:t>R1 is agreed.</w:t>
      </w:r>
    </w:p>
    <w:p w14:paraId="274149B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C3-246482</w:t>
      </w:r>
      <w:r>
        <w:rPr>
          <w:color w:val="993300"/>
          <w:u w:val="single"/>
        </w:rPr>
        <w:t>.</w:t>
      </w:r>
    </w:p>
    <w:p w14:paraId="607644EE" w14:textId="4635D368" w:rsidR="00DB771A" w:rsidRDefault="00DB771A" w:rsidP="00DB771A">
      <w:pPr>
        <w:rPr>
          <w:rFonts w:ascii="Arial" w:hAnsi="Arial" w:cs="Arial"/>
          <w:b/>
          <w:sz w:val="24"/>
        </w:rPr>
      </w:pPr>
      <w:r>
        <w:rPr>
          <w:rFonts w:ascii="Arial" w:hAnsi="Arial" w:cs="Arial"/>
          <w:b/>
          <w:color w:val="0000FF"/>
          <w:sz w:val="24"/>
        </w:rPr>
        <w:t>C3-246224</w:t>
      </w:r>
      <w:r>
        <w:rPr>
          <w:rFonts w:ascii="Arial" w:hAnsi="Arial" w:cs="Arial"/>
          <w:b/>
          <w:color w:val="0000FF"/>
          <w:sz w:val="24"/>
        </w:rPr>
        <w:tab/>
      </w:r>
      <w:r>
        <w:rPr>
          <w:rFonts w:ascii="Arial" w:hAnsi="Arial" w:cs="Arial"/>
          <w:b/>
          <w:sz w:val="24"/>
        </w:rPr>
        <w:t>Corrections on the data type name</w:t>
      </w:r>
    </w:p>
    <w:p w14:paraId="6B295E5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CR-0699  rev  Cat: A (Rel-19)</w:t>
      </w:r>
      <w:r>
        <w:rPr>
          <w:i/>
        </w:rPr>
        <w:br/>
      </w:r>
      <w:r>
        <w:rPr>
          <w:i/>
        </w:rPr>
        <w:br/>
      </w:r>
      <w:r>
        <w:rPr>
          <w:i/>
        </w:rPr>
        <w:tab/>
      </w:r>
      <w:r>
        <w:rPr>
          <w:i/>
        </w:rPr>
        <w:tab/>
      </w:r>
      <w:r>
        <w:rPr>
          <w:i/>
        </w:rPr>
        <w:tab/>
      </w:r>
      <w:r>
        <w:rPr>
          <w:i/>
        </w:rPr>
        <w:tab/>
      </w:r>
      <w:r>
        <w:rPr>
          <w:i/>
        </w:rPr>
        <w:tab/>
        <w:t>Source: Huawei</w:t>
      </w:r>
    </w:p>
    <w:p w14:paraId="04725117" w14:textId="77777777" w:rsidR="00DB771A" w:rsidRDefault="00DB771A" w:rsidP="00DB771A">
      <w:pPr>
        <w:rPr>
          <w:rFonts w:ascii="Arial" w:hAnsi="Arial" w:cs="Arial"/>
          <w:b/>
        </w:rPr>
      </w:pPr>
      <w:r>
        <w:rPr>
          <w:rFonts w:ascii="Arial" w:hAnsi="Arial" w:cs="Arial"/>
          <w:b/>
        </w:rPr>
        <w:t xml:space="preserve">Discussion: </w:t>
      </w:r>
    </w:p>
    <w:p w14:paraId="283665A1" w14:textId="77777777" w:rsidR="00DB771A" w:rsidRDefault="00DB771A" w:rsidP="00DB771A">
      <w:r>
        <w:t>Xuefei (Huawei): Provided R1</w:t>
      </w:r>
    </w:p>
    <w:p w14:paraId="09CDF3FF" w14:textId="77777777" w:rsidR="00DB771A" w:rsidRDefault="00DB771A" w:rsidP="00DB771A">
      <w:r>
        <w:t>Partha (Nokia): Fine with R1</w:t>
      </w:r>
    </w:p>
    <w:p w14:paraId="153C302B" w14:textId="77777777" w:rsidR="00DB771A" w:rsidRDefault="00DB771A" w:rsidP="00DB771A">
      <w:r>
        <w:t>Meifang (</w:t>
      </w:r>
      <w:proofErr w:type="spellStart"/>
      <w:r>
        <w:t>Ericcson</w:t>
      </w:r>
      <w:proofErr w:type="spellEnd"/>
      <w:r>
        <w:t>): Fine with R1.</w:t>
      </w:r>
    </w:p>
    <w:p w14:paraId="38596209" w14:textId="77777777" w:rsidR="00DB771A" w:rsidRDefault="00DB771A" w:rsidP="00DB771A">
      <w:r>
        <w:t>R1 is agreed.</w:t>
      </w:r>
    </w:p>
    <w:p w14:paraId="0D676E7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C3-246483</w:t>
      </w:r>
      <w:r>
        <w:rPr>
          <w:color w:val="993300"/>
          <w:u w:val="single"/>
        </w:rPr>
        <w:t>.</w:t>
      </w:r>
    </w:p>
    <w:p w14:paraId="76028EAF" w14:textId="7C322050" w:rsidR="00DB771A" w:rsidRDefault="00DB771A" w:rsidP="00DB771A">
      <w:pPr>
        <w:rPr>
          <w:rFonts w:ascii="Arial" w:hAnsi="Arial" w:cs="Arial"/>
          <w:b/>
          <w:sz w:val="24"/>
        </w:rPr>
      </w:pPr>
      <w:r>
        <w:rPr>
          <w:rFonts w:ascii="Arial" w:hAnsi="Arial" w:cs="Arial"/>
          <w:b/>
          <w:color w:val="0000FF"/>
          <w:sz w:val="24"/>
        </w:rPr>
        <w:t>C3-246482</w:t>
      </w:r>
      <w:r>
        <w:rPr>
          <w:rFonts w:ascii="Arial" w:hAnsi="Arial" w:cs="Arial"/>
          <w:b/>
          <w:color w:val="0000FF"/>
          <w:sz w:val="24"/>
        </w:rPr>
        <w:tab/>
      </w:r>
      <w:r>
        <w:rPr>
          <w:rFonts w:ascii="Arial" w:hAnsi="Arial" w:cs="Arial"/>
          <w:b/>
          <w:sz w:val="24"/>
        </w:rPr>
        <w:t>Corrections on the data type name</w:t>
      </w:r>
    </w:p>
    <w:p w14:paraId="158C0CC2" w14:textId="77777777" w:rsidR="00DB771A" w:rsidRDefault="00DB771A" w:rsidP="00DB771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v18.7.0</w:t>
      </w:r>
      <w:r>
        <w:rPr>
          <w:i/>
        </w:rPr>
        <w:tab/>
        <w:t xml:space="preserve">  CR-0698  rev 1 Cat: F (Rel-18)</w:t>
      </w:r>
      <w:r>
        <w:rPr>
          <w:i/>
        </w:rPr>
        <w:br/>
      </w:r>
      <w:r>
        <w:rPr>
          <w:i/>
        </w:rPr>
        <w:br/>
      </w:r>
      <w:r>
        <w:rPr>
          <w:i/>
        </w:rPr>
        <w:tab/>
      </w:r>
      <w:r>
        <w:rPr>
          <w:i/>
        </w:rPr>
        <w:tab/>
      </w:r>
      <w:r>
        <w:rPr>
          <w:i/>
        </w:rPr>
        <w:tab/>
      </w:r>
      <w:r>
        <w:rPr>
          <w:i/>
        </w:rPr>
        <w:tab/>
      </w:r>
      <w:r>
        <w:rPr>
          <w:i/>
        </w:rPr>
        <w:tab/>
        <w:t>Source: Huawei</w:t>
      </w:r>
    </w:p>
    <w:p w14:paraId="7292669C" w14:textId="77777777" w:rsidR="00DB771A" w:rsidRDefault="00DB771A" w:rsidP="00DB771A">
      <w:pPr>
        <w:rPr>
          <w:color w:val="808080"/>
        </w:rPr>
      </w:pPr>
      <w:r>
        <w:rPr>
          <w:color w:val="808080"/>
        </w:rPr>
        <w:t>(Replaces C3-246223)</w:t>
      </w:r>
    </w:p>
    <w:p w14:paraId="4A774056"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1A809" w14:textId="07E899D7" w:rsidR="00DB771A" w:rsidRDefault="00DB771A" w:rsidP="00DB771A">
      <w:pPr>
        <w:rPr>
          <w:rFonts w:ascii="Arial" w:hAnsi="Arial" w:cs="Arial"/>
          <w:b/>
          <w:sz w:val="24"/>
        </w:rPr>
      </w:pPr>
      <w:r>
        <w:rPr>
          <w:rFonts w:ascii="Arial" w:hAnsi="Arial" w:cs="Arial"/>
          <w:b/>
          <w:color w:val="0000FF"/>
          <w:sz w:val="24"/>
        </w:rPr>
        <w:t>C3-246483</w:t>
      </w:r>
      <w:r>
        <w:rPr>
          <w:rFonts w:ascii="Arial" w:hAnsi="Arial" w:cs="Arial"/>
          <w:b/>
          <w:color w:val="0000FF"/>
          <w:sz w:val="24"/>
        </w:rPr>
        <w:tab/>
      </w:r>
      <w:r>
        <w:rPr>
          <w:rFonts w:ascii="Arial" w:hAnsi="Arial" w:cs="Arial"/>
          <w:b/>
          <w:sz w:val="24"/>
        </w:rPr>
        <w:t>Corrections on the data type name</w:t>
      </w:r>
    </w:p>
    <w:p w14:paraId="1927B51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CR-0699  rev 1 Cat: A (Rel-19)</w:t>
      </w:r>
      <w:r>
        <w:rPr>
          <w:i/>
        </w:rPr>
        <w:br/>
      </w:r>
      <w:r>
        <w:rPr>
          <w:i/>
        </w:rPr>
        <w:br/>
      </w:r>
      <w:r>
        <w:rPr>
          <w:i/>
        </w:rPr>
        <w:tab/>
      </w:r>
      <w:r>
        <w:rPr>
          <w:i/>
        </w:rPr>
        <w:tab/>
      </w:r>
      <w:r>
        <w:rPr>
          <w:i/>
        </w:rPr>
        <w:tab/>
      </w:r>
      <w:r>
        <w:rPr>
          <w:i/>
        </w:rPr>
        <w:tab/>
      </w:r>
      <w:r>
        <w:rPr>
          <w:i/>
        </w:rPr>
        <w:tab/>
        <w:t>Source: Huawei</w:t>
      </w:r>
    </w:p>
    <w:p w14:paraId="53F69D5E" w14:textId="77777777" w:rsidR="00DB771A" w:rsidRDefault="00DB771A" w:rsidP="00DB771A">
      <w:pPr>
        <w:rPr>
          <w:color w:val="808080"/>
        </w:rPr>
      </w:pPr>
      <w:r>
        <w:rPr>
          <w:color w:val="808080"/>
        </w:rPr>
        <w:t>(Replaces C3-246224)</w:t>
      </w:r>
    </w:p>
    <w:p w14:paraId="67DE0EF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BD4921" w14:textId="77777777" w:rsidR="00DB771A" w:rsidRDefault="00DB771A" w:rsidP="00DB771A">
      <w:pPr>
        <w:pStyle w:val="Heading3"/>
      </w:pPr>
      <w:bookmarkStart w:id="193" w:name="_Toc183695117"/>
      <w:r>
        <w:lastRenderedPageBreak/>
        <w:t>18.67</w:t>
      </w:r>
      <w:r>
        <w:tab/>
        <w:t>CT aspects of ATSSS_Ph3 [ATSSS_Ph3]</w:t>
      </w:r>
      <w:bookmarkEnd w:id="193"/>
    </w:p>
    <w:p w14:paraId="6616EF69" w14:textId="77777777" w:rsidR="00DB771A" w:rsidRDefault="00DB771A" w:rsidP="00DB771A">
      <w:pPr>
        <w:pStyle w:val="Heading3"/>
      </w:pPr>
      <w:bookmarkStart w:id="194" w:name="_Toc183695118"/>
      <w:r>
        <w:t>18.68</w:t>
      </w:r>
      <w:r>
        <w:tab/>
        <w:t>CT4 aspects of UPF enhancement for exposure and SBA [UPEAS]</w:t>
      </w:r>
      <w:bookmarkEnd w:id="194"/>
    </w:p>
    <w:p w14:paraId="1B43F06B" w14:textId="77777777" w:rsidR="00DB771A" w:rsidRDefault="00DB771A" w:rsidP="00DB771A">
      <w:pPr>
        <w:pStyle w:val="Heading3"/>
      </w:pPr>
      <w:bookmarkStart w:id="195" w:name="_Toc183695119"/>
      <w:r>
        <w:t>18.69</w:t>
      </w:r>
      <w:r>
        <w:tab/>
        <w:t>UE pre-configuration for 5MBS [UEConfig5MBS]</w:t>
      </w:r>
      <w:bookmarkEnd w:id="195"/>
    </w:p>
    <w:p w14:paraId="5B022C98" w14:textId="77777777" w:rsidR="00DB771A" w:rsidRDefault="00DB771A" w:rsidP="00DB771A">
      <w:pPr>
        <w:pStyle w:val="Heading3"/>
      </w:pPr>
      <w:bookmarkStart w:id="196" w:name="_Toc183695120"/>
      <w:r>
        <w:t>18.70</w:t>
      </w:r>
      <w:r>
        <w:tab/>
        <w:t>CT aspects of enh4MCPTT [enh4MCPTT]</w:t>
      </w:r>
      <w:bookmarkEnd w:id="196"/>
    </w:p>
    <w:p w14:paraId="2739160A" w14:textId="77777777" w:rsidR="00DB771A" w:rsidRDefault="00DB771A" w:rsidP="00DB771A">
      <w:pPr>
        <w:pStyle w:val="Heading3"/>
      </w:pPr>
      <w:bookmarkStart w:id="197" w:name="_Toc183695121"/>
      <w:r>
        <w:t>18.71</w:t>
      </w:r>
      <w:r>
        <w:tab/>
        <w:t>CT aspects of Slice-based PLMN Selection [</w:t>
      </w:r>
      <w:proofErr w:type="spellStart"/>
      <w:r>
        <w:t>PLMNsel_NS</w:t>
      </w:r>
      <w:proofErr w:type="spellEnd"/>
      <w:r>
        <w:t>]</w:t>
      </w:r>
      <w:bookmarkEnd w:id="197"/>
    </w:p>
    <w:p w14:paraId="6BB84D55" w14:textId="77777777" w:rsidR="00DB771A" w:rsidRDefault="00DB771A" w:rsidP="00DB771A">
      <w:pPr>
        <w:pStyle w:val="Heading3"/>
      </w:pPr>
      <w:bookmarkStart w:id="198" w:name="_Toc183695122"/>
      <w:r>
        <w:t>18.72</w:t>
      </w:r>
      <w:r>
        <w:tab/>
        <w:t>Enhancement of Network Slicing UICC application for network slice-specific authentication and authorization [</w:t>
      </w:r>
      <w:proofErr w:type="spellStart"/>
      <w:r>
        <w:t>eNS_UICC</w:t>
      </w:r>
      <w:proofErr w:type="spellEnd"/>
      <w:r>
        <w:t>]</w:t>
      </w:r>
      <w:bookmarkEnd w:id="198"/>
    </w:p>
    <w:p w14:paraId="5C869B11" w14:textId="77777777" w:rsidR="00DB771A" w:rsidRDefault="00DB771A" w:rsidP="00DB771A">
      <w:pPr>
        <w:pStyle w:val="Heading3"/>
      </w:pPr>
      <w:bookmarkStart w:id="199" w:name="_Toc183695123"/>
      <w:r>
        <w:t>18.73</w:t>
      </w:r>
      <w:r>
        <w:tab/>
        <w:t>CT aspects of MBS support for V2X services [TEI18_MBS4V2X]</w:t>
      </w:r>
      <w:bookmarkEnd w:id="199"/>
    </w:p>
    <w:p w14:paraId="634FD2FA" w14:textId="77777777" w:rsidR="00DB771A" w:rsidRDefault="00DB771A" w:rsidP="00DB771A">
      <w:pPr>
        <w:pStyle w:val="Heading3"/>
      </w:pPr>
      <w:bookmarkStart w:id="200" w:name="_Toc183695124"/>
      <w:r>
        <w:t>18.74</w:t>
      </w:r>
      <w:r>
        <w:tab/>
        <w:t>CT aspects on Spending Limits for AM and UE Policies in the 5GC [TEI18_SLAMUP]</w:t>
      </w:r>
      <w:bookmarkEnd w:id="200"/>
    </w:p>
    <w:p w14:paraId="0DEE49EF" w14:textId="77777777" w:rsidR="00DB771A" w:rsidRDefault="00DB771A" w:rsidP="00DB771A">
      <w:pPr>
        <w:pStyle w:val="Heading3"/>
      </w:pPr>
      <w:bookmarkStart w:id="201" w:name="_Toc183695125"/>
      <w:r>
        <w:t>18.75</w:t>
      </w:r>
      <w:r>
        <w:tab/>
        <w:t>CT aspects of home network triggered primary authentication [</w:t>
      </w:r>
      <w:proofErr w:type="spellStart"/>
      <w:r>
        <w:t>HN_Auth</w:t>
      </w:r>
      <w:proofErr w:type="spellEnd"/>
      <w:r>
        <w:t>]</w:t>
      </w:r>
      <w:bookmarkEnd w:id="201"/>
    </w:p>
    <w:p w14:paraId="05299FAC" w14:textId="77777777" w:rsidR="00DB771A" w:rsidRDefault="00DB771A" w:rsidP="00DB771A">
      <w:pPr>
        <w:pStyle w:val="Heading3"/>
      </w:pPr>
      <w:bookmarkStart w:id="202" w:name="_Toc183695126"/>
      <w:r>
        <w:t>18.76</w:t>
      </w:r>
      <w:r>
        <w:tab/>
        <w:t>CT aspects of Mission Critical ad hoc group Communications [MC_AHGC]</w:t>
      </w:r>
      <w:bookmarkEnd w:id="202"/>
    </w:p>
    <w:p w14:paraId="14DF75D0" w14:textId="77777777" w:rsidR="00DB771A" w:rsidRDefault="00DB771A" w:rsidP="00DB771A">
      <w:pPr>
        <w:pStyle w:val="Heading3"/>
      </w:pPr>
      <w:bookmarkStart w:id="203" w:name="_Toc183695127"/>
      <w:r>
        <w:t>18.77</w:t>
      </w:r>
      <w:r>
        <w:tab/>
        <w:t>NRF API enhancements to avoid signalling and storing of redundant data [</w:t>
      </w:r>
      <w:proofErr w:type="spellStart"/>
      <w:r>
        <w:t>NRFe</w:t>
      </w:r>
      <w:proofErr w:type="spellEnd"/>
      <w:r>
        <w:t>]</w:t>
      </w:r>
      <w:bookmarkEnd w:id="203"/>
    </w:p>
    <w:p w14:paraId="2636C26F" w14:textId="77777777" w:rsidR="00DB771A" w:rsidRDefault="00DB771A" w:rsidP="00DB771A">
      <w:pPr>
        <w:pStyle w:val="Heading3"/>
      </w:pPr>
      <w:bookmarkStart w:id="204" w:name="_Toc183695128"/>
      <w:r>
        <w:t>18.78</w:t>
      </w:r>
      <w:r>
        <w:tab/>
        <w:t>Network Slice Capability Exposure for Application Layer Enablement [NSCALE]</w:t>
      </w:r>
      <w:bookmarkEnd w:id="204"/>
    </w:p>
    <w:p w14:paraId="7F4FF31C" w14:textId="77777777" w:rsidR="00DB771A" w:rsidRDefault="00DB771A" w:rsidP="00DB771A">
      <w:pPr>
        <w:pStyle w:val="Heading3"/>
      </w:pPr>
      <w:bookmarkStart w:id="205" w:name="_Toc183695129"/>
      <w:r>
        <w:t>18.79</w:t>
      </w:r>
      <w:r>
        <w:tab/>
        <w:t>Application enablement aspects for subscriber-aware northbound API access [SNAAPP]</w:t>
      </w:r>
      <w:bookmarkEnd w:id="205"/>
    </w:p>
    <w:p w14:paraId="38B83F26" w14:textId="476344A7" w:rsidR="00DB771A" w:rsidRDefault="00DB771A" w:rsidP="00DB771A">
      <w:pPr>
        <w:rPr>
          <w:rFonts w:ascii="Arial" w:hAnsi="Arial" w:cs="Arial"/>
          <w:b/>
          <w:sz w:val="24"/>
        </w:rPr>
      </w:pPr>
      <w:r>
        <w:rPr>
          <w:rFonts w:ascii="Arial" w:hAnsi="Arial" w:cs="Arial"/>
          <w:b/>
          <w:color w:val="0000FF"/>
          <w:sz w:val="24"/>
        </w:rPr>
        <w:t>C3-246099</w:t>
      </w:r>
      <w:r>
        <w:rPr>
          <w:rFonts w:ascii="Arial" w:hAnsi="Arial" w:cs="Arial"/>
          <w:b/>
          <w:color w:val="0000FF"/>
          <w:sz w:val="24"/>
        </w:rPr>
        <w:tab/>
      </w:r>
      <w:r>
        <w:rPr>
          <w:rFonts w:ascii="Arial" w:hAnsi="Arial" w:cs="Arial"/>
          <w:b/>
          <w:sz w:val="24"/>
        </w:rPr>
        <w:t>Support service API discovery based on the supported OAuth grant types for RNAA</w:t>
      </w:r>
    </w:p>
    <w:p w14:paraId="1835C14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CR-0378  rev  Cat: F (Rel-18)</w:t>
      </w:r>
      <w:r>
        <w:rPr>
          <w:i/>
        </w:rPr>
        <w:br/>
      </w:r>
      <w:r>
        <w:rPr>
          <w:i/>
        </w:rPr>
        <w:br/>
      </w:r>
      <w:r>
        <w:rPr>
          <w:i/>
        </w:rPr>
        <w:tab/>
      </w:r>
      <w:r>
        <w:rPr>
          <w:i/>
        </w:rPr>
        <w:tab/>
      </w:r>
      <w:r>
        <w:rPr>
          <w:i/>
        </w:rPr>
        <w:tab/>
      </w:r>
      <w:r>
        <w:rPr>
          <w:i/>
        </w:rPr>
        <w:tab/>
      </w:r>
      <w:r>
        <w:rPr>
          <w:i/>
        </w:rPr>
        <w:tab/>
        <w:t>Source: Huawei</w:t>
      </w:r>
    </w:p>
    <w:p w14:paraId="7E127070" w14:textId="77777777" w:rsidR="00DB771A" w:rsidRDefault="00DB771A" w:rsidP="00DB771A">
      <w:pPr>
        <w:rPr>
          <w:rFonts w:ascii="Arial" w:hAnsi="Arial" w:cs="Arial"/>
          <w:b/>
        </w:rPr>
      </w:pPr>
      <w:r>
        <w:rPr>
          <w:rFonts w:ascii="Arial" w:hAnsi="Arial" w:cs="Arial"/>
          <w:b/>
        </w:rPr>
        <w:t xml:space="preserve">Discussion: </w:t>
      </w:r>
    </w:p>
    <w:p w14:paraId="09143D94"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CAPIF_Discover_Service_API</w:t>
      </w:r>
      <w:proofErr w:type="spellEnd"/>
      <w:r>
        <w:t xml:space="preserve">, </w:t>
      </w:r>
      <w:proofErr w:type="spellStart"/>
      <w:r>
        <w:t>CAPIF_Discover_Service_API</w:t>
      </w:r>
      <w:proofErr w:type="spellEnd"/>
    </w:p>
    <w:p w14:paraId="4C8950C8" w14:textId="77777777" w:rsidR="00DB771A" w:rsidRDefault="00DB771A" w:rsidP="00DB771A">
      <w:r>
        <w:t xml:space="preserve">Naren (Samsung): Replace Shall with may in the attribute description. Correct reference to </w:t>
      </w:r>
      <w:proofErr w:type="spellStart"/>
      <w:r>
        <w:t>OAuthGrantType</w:t>
      </w:r>
      <w:proofErr w:type="spellEnd"/>
      <w:r>
        <w:t xml:space="preserve"> reference in Open API. Fine to pre-agree.</w:t>
      </w:r>
    </w:p>
    <w:p w14:paraId="7A0C51C4"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C3-246421</w:t>
      </w:r>
      <w:r>
        <w:rPr>
          <w:color w:val="993300"/>
          <w:u w:val="single"/>
        </w:rPr>
        <w:t>.</w:t>
      </w:r>
    </w:p>
    <w:p w14:paraId="2A35A62A" w14:textId="1E8F1E0B" w:rsidR="00DB771A" w:rsidRDefault="00DB771A" w:rsidP="00DB771A">
      <w:pPr>
        <w:rPr>
          <w:rFonts w:ascii="Arial" w:hAnsi="Arial" w:cs="Arial"/>
          <w:b/>
          <w:sz w:val="24"/>
        </w:rPr>
      </w:pPr>
      <w:r>
        <w:rPr>
          <w:rFonts w:ascii="Arial" w:hAnsi="Arial" w:cs="Arial"/>
          <w:b/>
          <w:color w:val="0000FF"/>
          <w:sz w:val="24"/>
        </w:rPr>
        <w:lastRenderedPageBreak/>
        <w:t>C3-246100</w:t>
      </w:r>
      <w:r>
        <w:rPr>
          <w:rFonts w:ascii="Arial" w:hAnsi="Arial" w:cs="Arial"/>
          <w:b/>
          <w:color w:val="0000FF"/>
          <w:sz w:val="24"/>
        </w:rPr>
        <w:tab/>
      </w:r>
      <w:r>
        <w:rPr>
          <w:rFonts w:ascii="Arial" w:hAnsi="Arial" w:cs="Arial"/>
          <w:b/>
          <w:sz w:val="24"/>
        </w:rPr>
        <w:t>Support service API discovery based on the supported OAuth grant types for RNAA</w:t>
      </w:r>
    </w:p>
    <w:p w14:paraId="3650154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v19.0.0</w:t>
      </w:r>
      <w:r>
        <w:rPr>
          <w:i/>
        </w:rPr>
        <w:tab/>
        <w:t xml:space="preserve">  CR-0379  rev  Cat: A (Rel-19)</w:t>
      </w:r>
      <w:r>
        <w:rPr>
          <w:i/>
        </w:rPr>
        <w:br/>
      </w:r>
      <w:r>
        <w:rPr>
          <w:i/>
        </w:rPr>
        <w:br/>
      </w:r>
      <w:r>
        <w:rPr>
          <w:i/>
        </w:rPr>
        <w:tab/>
      </w:r>
      <w:r>
        <w:rPr>
          <w:i/>
        </w:rPr>
        <w:tab/>
      </w:r>
      <w:r>
        <w:rPr>
          <w:i/>
        </w:rPr>
        <w:tab/>
      </w:r>
      <w:r>
        <w:rPr>
          <w:i/>
        </w:rPr>
        <w:tab/>
      </w:r>
      <w:r>
        <w:rPr>
          <w:i/>
        </w:rPr>
        <w:tab/>
        <w:t>Source: Huawei</w:t>
      </w:r>
    </w:p>
    <w:p w14:paraId="7140A7D7" w14:textId="77777777" w:rsidR="00DB771A" w:rsidRDefault="00DB771A" w:rsidP="00DB771A">
      <w:pPr>
        <w:rPr>
          <w:rFonts w:ascii="Arial" w:hAnsi="Arial" w:cs="Arial"/>
          <w:b/>
        </w:rPr>
      </w:pPr>
      <w:r>
        <w:rPr>
          <w:rFonts w:ascii="Arial" w:hAnsi="Arial" w:cs="Arial"/>
          <w:b/>
        </w:rPr>
        <w:t xml:space="preserve">Discussion: </w:t>
      </w:r>
    </w:p>
    <w:p w14:paraId="6EFB756E"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CAPIF_Discover_Service_API</w:t>
      </w:r>
      <w:proofErr w:type="spellEnd"/>
      <w:r>
        <w:t xml:space="preserve">, </w:t>
      </w:r>
      <w:proofErr w:type="spellStart"/>
      <w:r>
        <w:t>CAPIF_Discover_Service_API</w:t>
      </w:r>
      <w:proofErr w:type="spellEnd"/>
    </w:p>
    <w:p w14:paraId="65BC8B90" w14:textId="77777777" w:rsidR="00DB771A" w:rsidRDefault="00DB771A" w:rsidP="00DB771A">
      <w:r>
        <w:t>Naren (Samsung): Same comments as in 6099. Fine to pre-agree.</w:t>
      </w:r>
    </w:p>
    <w:p w14:paraId="4CB7573A"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C3-246422</w:t>
      </w:r>
      <w:r>
        <w:rPr>
          <w:color w:val="993300"/>
          <w:u w:val="single"/>
        </w:rPr>
        <w:t>.</w:t>
      </w:r>
    </w:p>
    <w:p w14:paraId="1E45C622" w14:textId="26E373D7" w:rsidR="00DB771A" w:rsidRDefault="00DB771A" w:rsidP="00DB771A">
      <w:pPr>
        <w:rPr>
          <w:rFonts w:ascii="Arial" w:hAnsi="Arial" w:cs="Arial"/>
          <w:b/>
          <w:sz w:val="24"/>
        </w:rPr>
      </w:pPr>
      <w:r>
        <w:rPr>
          <w:rFonts w:ascii="Arial" w:hAnsi="Arial" w:cs="Arial"/>
          <w:b/>
          <w:color w:val="0000FF"/>
          <w:sz w:val="24"/>
        </w:rPr>
        <w:t>C3-246421</w:t>
      </w:r>
      <w:r>
        <w:rPr>
          <w:rFonts w:ascii="Arial" w:hAnsi="Arial" w:cs="Arial"/>
          <w:b/>
          <w:color w:val="0000FF"/>
          <w:sz w:val="24"/>
        </w:rPr>
        <w:tab/>
      </w:r>
      <w:r>
        <w:rPr>
          <w:rFonts w:ascii="Arial" w:hAnsi="Arial" w:cs="Arial"/>
          <w:b/>
          <w:sz w:val="24"/>
        </w:rPr>
        <w:t>Support service API discovery based on the supported OAuth grant types for RNAA</w:t>
      </w:r>
    </w:p>
    <w:p w14:paraId="77E4DE4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v18.6.0</w:t>
      </w:r>
      <w:r>
        <w:rPr>
          <w:i/>
        </w:rPr>
        <w:tab/>
        <w:t xml:space="preserve">  CR-0378  rev 1 Cat: F (Rel-18)</w:t>
      </w:r>
      <w:r>
        <w:rPr>
          <w:i/>
        </w:rPr>
        <w:br/>
      </w:r>
      <w:r>
        <w:rPr>
          <w:i/>
        </w:rPr>
        <w:br/>
      </w:r>
      <w:r>
        <w:rPr>
          <w:i/>
        </w:rPr>
        <w:tab/>
      </w:r>
      <w:r>
        <w:rPr>
          <w:i/>
        </w:rPr>
        <w:tab/>
      </w:r>
      <w:r>
        <w:rPr>
          <w:i/>
        </w:rPr>
        <w:tab/>
      </w:r>
      <w:r>
        <w:rPr>
          <w:i/>
        </w:rPr>
        <w:tab/>
      </w:r>
      <w:r>
        <w:rPr>
          <w:i/>
        </w:rPr>
        <w:tab/>
        <w:t>Source: Huawei</w:t>
      </w:r>
    </w:p>
    <w:p w14:paraId="399DB0C9" w14:textId="77777777" w:rsidR="00DB771A" w:rsidRDefault="00DB771A" w:rsidP="00DB771A">
      <w:pPr>
        <w:rPr>
          <w:color w:val="808080"/>
        </w:rPr>
      </w:pPr>
      <w:r>
        <w:rPr>
          <w:color w:val="808080"/>
        </w:rPr>
        <w:t>(Replaces C3-246099)</w:t>
      </w:r>
    </w:p>
    <w:p w14:paraId="58DA8D8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2B918" w14:textId="3D02B155" w:rsidR="00DB771A" w:rsidRDefault="00DB771A" w:rsidP="00DB771A">
      <w:pPr>
        <w:rPr>
          <w:rFonts w:ascii="Arial" w:hAnsi="Arial" w:cs="Arial"/>
          <w:b/>
          <w:sz w:val="24"/>
        </w:rPr>
      </w:pPr>
      <w:r>
        <w:rPr>
          <w:rFonts w:ascii="Arial" w:hAnsi="Arial" w:cs="Arial"/>
          <w:b/>
          <w:color w:val="0000FF"/>
          <w:sz w:val="24"/>
        </w:rPr>
        <w:t>C3-246422</w:t>
      </w:r>
      <w:r>
        <w:rPr>
          <w:rFonts w:ascii="Arial" w:hAnsi="Arial" w:cs="Arial"/>
          <w:b/>
          <w:color w:val="0000FF"/>
          <w:sz w:val="24"/>
        </w:rPr>
        <w:tab/>
      </w:r>
      <w:r>
        <w:rPr>
          <w:rFonts w:ascii="Arial" w:hAnsi="Arial" w:cs="Arial"/>
          <w:b/>
          <w:sz w:val="24"/>
        </w:rPr>
        <w:t>Support service API discovery based on the supported OAuth grant types for RNAA</w:t>
      </w:r>
    </w:p>
    <w:p w14:paraId="1DCA8A3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v19.0.0</w:t>
      </w:r>
      <w:r>
        <w:rPr>
          <w:i/>
        </w:rPr>
        <w:tab/>
        <w:t xml:space="preserve">  CR-0379  rev 1 Cat: A (Rel-19)</w:t>
      </w:r>
      <w:r>
        <w:rPr>
          <w:i/>
        </w:rPr>
        <w:br/>
      </w:r>
      <w:r>
        <w:rPr>
          <w:i/>
        </w:rPr>
        <w:br/>
      </w:r>
      <w:r>
        <w:rPr>
          <w:i/>
        </w:rPr>
        <w:tab/>
      </w:r>
      <w:r>
        <w:rPr>
          <w:i/>
        </w:rPr>
        <w:tab/>
      </w:r>
      <w:r>
        <w:rPr>
          <w:i/>
        </w:rPr>
        <w:tab/>
      </w:r>
      <w:r>
        <w:rPr>
          <w:i/>
        </w:rPr>
        <w:tab/>
      </w:r>
      <w:r>
        <w:rPr>
          <w:i/>
        </w:rPr>
        <w:tab/>
        <w:t>Source: Huawei</w:t>
      </w:r>
    </w:p>
    <w:p w14:paraId="52814E0F" w14:textId="77777777" w:rsidR="00DB771A" w:rsidRDefault="00DB771A" w:rsidP="00DB771A">
      <w:pPr>
        <w:rPr>
          <w:color w:val="808080"/>
        </w:rPr>
      </w:pPr>
      <w:r>
        <w:rPr>
          <w:color w:val="808080"/>
        </w:rPr>
        <w:t>(Replaces C3-246100)</w:t>
      </w:r>
    </w:p>
    <w:p w14:paraId="6A65F11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52D66" w14:textId="77777777" w:rsidR="00DB771A" w:rsidRDefault="00DB771A" w:rsidP="00DB771A">
      <w:pPr>
        <w:pStyle w:val="Heading3"/>
      </w:pPr>
      <w:bookmarkStart w:id="206" w:name="_Toc183695130"/>
      <w:r>
        <w:lastRenderedPageBreak/>
        <w:t>18.80</w:t>
      </w:r>
      <w:r>
        <w:tab/>
      </w:r>
      <w:proofErr w:type="spellStart"/>
      <w:r>
        <w:t>IVAS_Codec</w:t>
      </w:r>
      <w:proofErr w:type="spellEnd"/>
      <w:r>
        <w:t xml:space="preserve"> [</w:t>
      </w:r>
      <w:proofErr w:type="spellStart"/>
      <w:r>
        <w:t>IVAS_Codec</w:t>
      </w:r>
      <w:proofErr w:type="spellEnd"/>
      <w:r>
        <w:t>]</w:t>
      </w:r>
      <w:bookmarkEnd w:id="206"/>
    </w:p>
    <w:p w14:paraId="557F6704" w14:textId="77777777" w:rsidR="00DB771A" w:rsidRDefault="00DB771A" w:rsidP="00DB771A">
      <w:pPr>
        <w:pStyle w:val="Heading3"/>
      </w:pPr>
      <w:bookmarkStart w:id="207" w:name="_Toc183695131"/>
      <w:r>
        <w:t>18.81</w:t>
      </w:r>
      <w:r>
        <w:tab/>
        <w:t>Update of conformance test specifications to Rel-18 [UEConTest_R18]</w:t>
      </w:r>
      <w:bookmarkEnd w:id="207"/>
    </w:p>
    <w:p w14:paraId="77EBCBBC" w14:textId="77777777" w:rsidR="00DB771A" w:rsidRDefault="00DB771A" w:rsidP="00DB771A">
      <w:pPr>
        <w:pStyle w:val="Heading3"/>
      </w:pPr>
      <w:bookmarkStart w:id="208" w:name="_Toc183695132"/>
      <w:r>
        <w:t>18.82</w:t>
      </w:r>
      <w:r>
        <w:tab/>
        <w:t>Test method of GBA_U Based APIs [TEST_GBA_U_APIs]</w:t>
      </w:r>
      <w:bookmarkEnd w:id="208"/>
    </w:p>
    <w:p w14:paraId="43F26976" w14:textId="77777777" w:rsidR="00DB771A" w:rsidRDefault="00DB771A" w:rsidP="00DB771A">
      <w:pPr>
        <w:pStyle w:val="Heading3"/>
      </w:pPr>
      <w:bookmarkStart w:id="209" w:name="_Toc183695133"/>
      <w:r>
        <w:t>18.83</w:t>
      </w:r>
      <w:r>
        <w:tab/>
        <w:t>UE conformance test for NB-IoT/</w:t>
      </w:r>
      <w:proofErr w:type="spellStart"/>
      <w:r>
        <w:t>eMTC</w:t>
      </w:r>
      <w:proofErr w:type="spellEnd"/>
      <w:r>
        <w:t xml:space="preserve"> Non-Terrestrial Networks in EPS [</w:t>
      </w:r>
      <w:proofErr w:type="spellStart"/>
      <w:r>
        <w:t>IoT_SAT_UEConTest</w:t>
      </w:r>
      <w:proofErr w:type="spellEnd"/>
      <w:r>
        <w:t>]</w:t>
      </w:r>
      <w:bookmarkEnd w:id="209"/>
    </w:p>
    <w:p w14:paraId="25F262CC" w14:textId="77777777" w:rsidR="00DB771A" w:rsidRDefault="00DB771A" w:rsidP="00DB771A">
      <w:pPr>
        <w:pStyle w:val="Heading3"/>
      </w:pPr>
      <w:bookmarkStart w:id="210" w:name="_Toc183695134"/>
      <w:r>
        <w:t>18.84</w:t>
      </w:r>
      <w:r>
        <w:tab/>
        <w:t>Any other Rel-18 Work item or Study item</w:t>
      </w:r>
      <w:bookmarkEnd w:id="210"/>
    </w:p>
    <w:p w14:paraId="457F8419" w14:textId="77777777" w:rsidR="00DB771A" w:rsidRDefault="00DB771A" w:rsidP="00DB771A">
      <w:pPr>
        <w:pStyle w:val="Heading2"/>
      </w:pPr>
      <w:bookmarkStart w:id="211" w:name="_Toc183695135"/>
      <w:r>
        <w:t>19</w:t>
      </w:r>
      <w:r>
        <w:tab/>
        <w:t>Release 19</w:t>
      </w:r>
      <w:bookmarkEnd w:id="211"/>
    </w:p>
    <w:p w14:paraId="19991D0E" w14:textId="77777777" w:rsidR="00DB771A" w:rsidRDefault="00DB771A" w:rsidP="00DB771A">
      <w:pPr>
        <w:pStyle w:val="Heading3"/>
      </w:pPr>
      <w:bookmarkStart w:id="212" w:name="_Toc183695136"/>
      <w:r>
        <w:t>19.1</w:t>
      </w:r>
      <w:r>
        <w:tab/>
        <w:t>Rel-19 work planning</w:t>
      </w:r>
      <w:bookmarkEnd w:id="212"/>
    </w:p>
    <w:p w14:paraId="33A42E74" w14:textId="68CA22B7" w:rsidR="00DB771A" w:rsidRDefault="00DB771A" w:rsidP="00DB771A">
      <w:pPr>
        <w:rPr>
          <w:rFonts w:ascii="Arial" w:hAnsi="Arial" w:cs="Arial"/>
          <w:b/>
          <w:sz w:val="24"/>
        </w:rPr>
      </w:pPr>
      <w:r>
        <w:rPr>
          <w:rFonts w:ascii="Arial" w:hAnsi="Arial" w:cs="Arial"/>
          <w:b/>
          <w:color w:val="0000FF"/>
          <w:sz w:val="24"/>
        </w:rPr>
        <w:t>C3-246037</w:t>
      </w:r>
      <w:r>
        <w:rPr>
          <w:rFonts w:ascii="Arial" w:hAnsi="Arial" w:cs="Arial"/>
          <w:b/>
          <w:color w:val="0000FF"/>
          <w:sz w:val="24"/>
        </w:rPr>
        <w:tab/>
      </w:r>
      <w:r>
        <w:rPr>
          <w:rFonts w:ascii="Arial" w:hAnsi="Arial" w:cs="Arial"/>
          <w:b/>
          <w:sz w:val="24"/>
        </w:rPr>
        <w:t xml:space="preserve">Discussion on the stage 2 status of </w:t>
      </w:r>
      <w:proofErr w:type="spellStart"/>
      <w:r>
        <w:rPr>
          <w:rFonts w:ascii="Arial" w:hAnsi="Arial" w:cs="Arial"/>
          <w:b/>
          <w:sz w:val="24"/>
        </w:rPr>
        <w:t>AmbientIoT</w:t>
      </w:r>
      <w:proofErr w:type="spellEnd"/>
    </w:p>
    <w:p w14:paraId="14792868" w14:textId="77777777" w:rsidR="00DB771A" w:rsidRDefault="00DB771A" w:rsidP="00DB77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8F7B352" w14:textId="77777777" w:rsidR="00DB771A" w:rsidRDefault="00DB771A" w:rsidP="00DB771A">
      <w:pPr>
        <w:rPr>
          <w:rFonts w:ascii="Arial" w:hAnsi="Arial" w:cs="Arial"/>
          <w:b/>
        </w:rPr>
      </w:pPr>
      <w:r>
        <w:rPr>
          <w:rFonts w:ascii="Arial" w:hAnsi="Arial" w:cs="Arial"/>
          <w:b/>
        </w:rPr>
        <w:t xml:space="preserve">Discussion: </w:t>
      </w:r>
    </w:p>
    <w:p w14:paraId="1D788C1B" w14:textId="77777777" w:rsidR="00DB771A" w:rsidRDefault="00DB771A" w:rsidP="00DB771A">
      <w:r>
        <w:t xml:space="preserve">WI: </w:t>
      </w:r>
      <w:proofErr w:type="spellStart"/>
      <w:r>
        <w:t>AmbientIoT</w:t>
      </w:r>
      <w:proofErr w:type="spellEnd"/>
    </w:p>
    <w:p w14:paraId="03BCCEDE" w14:textId="77777777" w:rsidR="00DB771A" w:rsidRDefault="00DB771A" w:rsidP="00DB771A">
      <w:r>
        <w:t>Abdessamad (Huawei): Purpose for the WID is to collect comments, not to agree on it in this meeting.</w:t>
      </w:r>
    </w:p>
    <w:p w14:paraId="5338EFAD" w14:textId="77777777" w:rsidR="00DB771A" w:rsidRDefault="00DB771A" w:rsidP="00DB771A">
      <w:r>
        <w:t>Maria (Ericsson): Stage 2 content and scope not stable. Too many companies contributing. Propose email discussion after SA2 meeting.</w:t>
      </w:r>
    </w:p>
    <w:p w14:paraId="1AE7D8F0" w14:textId="77777777" w:rsidR="00DB771A" w:rsidRDefault="00DB771A" w:rsidP="00DB771A">
      <w:r>
        <w:t>Bhaskar (Nokia): A lot of work open in SA2. Wait for SA Plenary to provide comments.</w:t>
      </w:r>
    </w:p>
    <w:p w14:paraId="2B1FDC6F" w14:textId="77777777" w:rsidR="00DB771A" w:rsidRDefault="00DB771A" w:rsidP="00DB771A">
      <w:r>
        <w:t>Peter (CT Chair): 85% SA work must be ready by the end of this year. Ask how much time CT WG needs to do the work.</w:t>
      </w:r>
    </w:p>
    <w:p w14:paraId="3267B176" w14:textId="77777777" w:rsidR="00DB771A" w:rsidRDefault="00DB771A" w:rsidP="00DB771A">
      <w:r>
        <w:t>Abdessamad (Huawei): work will be done in parallel next year, to have it finished by September. CT3 aspects are in general stable.</w:t>
      </w:r>
    </w:p>
    <w:p w14:paraId="2C1662FB" w14:textId="77777777" w:rsidR="00DB771A" w:rsidRDefault="00DB771A" w:rsidP="00DB771A">
      <w:proofErr w:type="spellStart"/>
      <w:r>
        <w:t>Zhenning</w:t>
      </w:r>
      <w:proofErr w:type="spellEnd"/>
      <w:r>
        <w:t xml:space="preserve"> (China Mobile): keep China Mobile in touch.</w:t>
      </w:r>
    </w:p>
    <w:p w14:paraId="7AAAE326"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9BE1A" w14:textId="0BCAFD23" w:rsidR="00DB771A" w:rsidRDefault="00DB771A" w:rsidP="00DB771A">
      <w:pPr>
        <w:rPr>
          <w:rFonts w:ascii="Arial" w:hAnsi="Arial" w:cs="Arial"/>
          <w:b/>
          <w:sz w:val="24"/>
        </w:rPr>
      </w:pPr>
      <w:r>
        <w:rPr>
          <w:rFonts w:ascii="Arial" w:hAnsi="Arial" w:cs="Arial"/>
          <w:b/>
          <w:color w:val="0000FF"/>
          <w:sz w:val="24"/>
        </w:rPr>
        <w:t>C3-246159</w:t>
      </w:r>
      <w:r>
        <w:rPr>
          <w:rFonts w:ascii="Arial" w:hAnsi="Arial" w:cs="Arial"/>
          <w:b/>
          <w:color w:val="0000FF"/>
          <w:sz w:val="24"/>
        </w:rPr>
        <w:tab/>
      </w:r>
      <w:r>
        <w:rPr>
          <w:rFonts w:ascii="Arial" w:hAnsi="Arial" w:cs="Arial"/>
          <w:b/>
          <w:sz w:val="24"/>
        </w:rPr>
        <w:t>Specifying Metaverse services</w:t>
      </w:r>
    </w:p>
    <w:p w14:paraId="33424AB4" w14:textId="77777777" w:rsidR="00DB771A" w:rsidRDefault="00DB771A" w:rsidP="00DB77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Co., Ltd, Nokia</w:t>
      </w:r>
    </w:p>
    <w:p w14:paraId="48B29CEA" w14:textId="77777777" w:rsidR="00DB771A" w:rsidRDefault="00DB771A" w:rsidP="00DB771A">
      <w:pPr>
        <w:rPr>
          <w:rFonts w:ascii="Arial" w:hAnsi="Arial" w:cs="Arial"/>
          <w:b/>
        </w:rPr>
      </w:pPr>
      <w:r>
        <w:rPr>
          <w:rFonts w:ascii="Arial" w:hAnsi="Arial" w:cs="Arial"/>
          <w:b/>
        </w:rPr>
        <w:t xml:space="preserve">Discussion: </w:t>
      </w:r>
    </w:p>
    <w:p w14:paraId="6DE7D26F" w14:textId="77777777" w:rsidR="00DB771A" w:rsidRDefault="00DB771A" w:rsidP="00DB771A">
      <w:r>
        <w:t xml:space="preserve">WI: </w:t>
      </w:r>
      <w:proofErr w:type="spellStart"/>
      <w:r>
        <w:t>Metaverse_App</w:t>
      </w:r>
      <w:proofErr w:type="spellEnd"/>
    </w:p>
    <w:p w14:paraId="75CBB928" w14:textId="77777777" w:rsidR="00DB771A" w:rsidRDefault="00DB771A" w:rsidP="00DB771A">
      <w:r>
        <w:t>Abdessamad (Huawei): missing APIs defined in SA6.Compromise to have a single TS for all related APIs for Metaverse.</w:t>
      </w:r>
    </w:p>
    <w:p w14:paraId="2A8C703D" w14:textId="77777777" w:rsidR="00DB771A" w:rsidRDefault="00DB771A" w:rsidP="00DB771A">
      <w:r>
        <w:t>Naren (Samsung): Will be progress in this SA6 meeting.</w:t>
      </w:r>
    </w:p>
    <w:p w14:paraId="5CF9E470" w14:textId="77777777" w:rsidR="00DB771A" w:rsidRDefault="00DB771A" w:rsidP="00DB771A">
      <w:r>
        <w:t>Igor (Ericsson): Ok with the approach of two TSs as in the DP.</w:t>
      </w:r>
    </w:p>
    <w:p w14:paraId="22736500" w14:textId="77777777" w:rsidR="00DB771A" w:rsidRDefault="00DB771A" w:rsidP="00DB771A">
      <w:r>
        <w:t>Partha (Nokia): ok with two TSs.</w:t>
      </w:r>
    </w:p>
    <w:p w14:paraId="6CBE13DE" w14:textId="77777777" w:rsidR="00DB771A" w:rsidRDefault="00DB771A" w:rsidP="00DB771A">
      <w:r>
        <w:lastRenderedPageBreak/>
        <w:t>Abdessamad (Huawei): Huawei will not accept a new TS for Digital Asset.</w:t>
      </w:r>
    </w:p>
    <w:p w14:paraId="2993E7A4"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84049" w14:textId="312AE51C" w:rsidR="00DB771A" w:rsidRDefault="00DB771A" w:rsidP="00DB771A">
      <w:pPr>
        <w:rPr>
          <w:rFonts w:ascii="Arial" w:hAnsi="Arial" w:cs="Arial"/>
          <w:b/>
          <w:sz w:val="24"/>
        </w:rPr>
      </w:pPr>
      <w:r>
        <w:rPr>
          <w:rFonts w:ascii="Arial" w:hAnsi="Arial" w:cs="Arial"/>
          <w:b/>
          <w:color w:val="0000FF"/>
          <w:sz w:val="24"/>
        </w:rPr>
        <w:t>C3-246231</w:t>
      </w:r>
      <w:r>
        <w:rPr>
          <w:rFonts w:ascii="Arial" w:hAnsi="Arial" w:cs="Arial"/>
          <w:b/>
          <w:color w:val="0000FF"/>
          <w:sz w:val="24"/>
        </w:rPr>
        <w:tab/>
      </w:r>
      <w:r>
        <w:rPr>
          <w:rFonts w:ascii="Arial" w:hAnsi="Arial" w:cs="Arial"/>
          <w:b/>
          <w:sz w:val="24"/>
        </w:rPr>
        <w:t>Discussion on new WID TEI19_ADAES</w:t>
      </w:r>
    </w:p>
    <w:p w14:paraId="68B21E4D" w14:textId="77777777" w:rsidR="00DB771A" w:rsidRDefault="00DB771A" w:rsidP="00DB77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96ACC5" w14:textId="77777777" w:rsidR="00DB771A" w:rsidRDefault="00DB771A" w:rsidP="00DB771A">
      <w:pPr>
        <w:rPr>
          <w:rFonts w:ascii="Arial" w:hAnsi="Arial" w:cs="Arial"/>
          <w:b/>
        </w:rPr>
      </w:pPr>
      <w:r>
        <w:rPr>
          <w:rFonts w:ascii="Arial" w:hAnsi="Arial" w:cs="Arial"/>
          <w:b/>
        </w:rPr>
        <w:t xml:space="preserve">Discussion: </w:t>
      </w:r>
    </w:p>
    <w:p w14:paraId="770A2E52" w14:textId="77777777" w:rsidR="00DB771A" w:rsidRDefault="00DB771A" w:rsidP="00DB771A">
      <w:r>
        <w:t>WI: TEI19_ADAES</w:t>
      </w:r>
    </w:p>
    <w:p w14:paraId="7DB16D1C" w14:textId="77777777" w:rsidR="00DB771A" w:rsidRDefault="00DB771A" w:rsidP="00DB771A">
      <w:r>
        <w:t>Abdessamad (Huawei): We don’t want a new TS for ADAES. Not ok to include TEI19, ADAES under this WID. D) and e) should go away from the WID.</w:t>
      </w:r>
    </w:p>
    <w:p w14:paraId="7B82F697" w14:textId="77777777" w:rsidR="00DB771A" w:rsidRDefault="00DB771A" w:rsidP="00DB771A">
      <w:r>
        <w:t>Apostolos (Nokia): Don’t want a new TS. Open for the scope of the WID.</w:t>
      </w:r>
    </w:p>
    <w:p w14:paraId="5BB2BAD1" w14:textId="77777777" w:rsidR="00DB771A" w:rsidRDefault="00DB771A" w:rsidP="00DB771A">
      <w:r>
        <w:t>Igor (Ericsson): Cleaner to have a unique WID.</w:t>
      </w:r>
    </w:p>
    <w:p w14:paraId="4126DAE9" w14:textId="77777777" w:rsidR="00DB771A" w:rsidRDefault="00DB771A" w:rsidP="00DB771A">
      <w:r>
        <w:t>Naren (Samsung): Open to have a new TS.</w:t>
      </w:r>
    </w:p>
    <w:p w14:paraId="0E2A4E8D" w14:textId="77777777" w:rsidR="00DB771A" w:rsidRDefault="00DB771A" w:rsidP="00DB771A">
      <w:r>
        <w:t>Igor (Ericsson): will prepare the WID for next CT3 meeting according to the agreeable scope.</w:t>
      </w:r>
    </w:p>
    <w:p w14:paraId="52DACE9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E2FC6" w14:textId="77777777" w:rsidR="00DB771A" w:rsidRDefault="00DB771A" w:rsidP="00DB771A">
      <w:pPr>
        <w:pStyle w:val="Heading3"/>
      </w:pPr>
      <w:bookmarkStart w:id="213" w:name="_Toc183695137"/>
      <w:r>
        <w:t>19.2</w:t>
      </w:r>
      <w:r>
        <w:tab/>
        <w:t>New WIDs/SIDs for Rel-19</w:t>
      </w:r>
      <w:bookmarkEnd w:id="213"/>
    </w:p>
    <w:p w14:paraId="18B70E69" w14:textId="7849AB3A" w:rsidR="00DB771A" w:rsidRDefault="00DB771A" w:rsidP="00DB771A">
      <w:pPr>
        <w:rPr>
          <w:rFonts w:ascii="Arial" w:hAnsi="Arial" w:cs="Arial"/>
          <w:b/>
          <w:sz w:val="24"/>
        </w:rPr>
      </w:pPr>
      <w:r>
        <w:rPr>
          <w:rFonts w:ascii="Arial" w:hAnsi="Arial" w:cs="Arial"/>
          <w:b/>
          <w:color w:val="0000FF"/>
          <w:sz w:val="24"/>
        </w:rPr>
        <w:t>C3-246028</w:t>
      </w:r>
      <w:r>
        <w:rPr>
          <w:rFonts w:ascii="Arial" w:hAnsi="Arial" w:cs="Arial"/>
          <w:b/>
          <w:color w:val="0000FF"/>
          <w:sz w:val="24"/>
        </w:rPr>
        <w:tab/>
      </w:r>
      <w:r>
        <w:rPr>
          <w:rFonts w:ascii="Arial" w:hAnsi="Arial" w:cs="Arial"/>
          <w:b/>
          <w:sz w:val="24"/>
        </w:rPr>
        <w:t>New WID on CT aspects of Extended Reality and Media service (XRM) Phase 2</w:t>
      </w:r>
    </w:p>
    <w:p w14:paraId="7AF14845" w14:textId="77777777" w:rsidR="00DB771A" w:rsidRDefault="00DB771A" w:rsidP="00DB771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48F8E420" w14:textId="77777777" w:rsidR="00DB771A" w:rsidRDefault="00DB771A" w:rsidP="00DB771A">
      <w:pPr>
        <w:rPr>
          <w:color w:val="808080"/>
        </w:rPr>
      </w:pPr>
      <w:r>
        <w:rPr>
          <w:color w:val="808080"/>
        </w:rPr>
        <w:t>(Replaces C3-245480)</w:t>
      </w:r>
    </w:p>
    <w:p w14:paraId="38DE23B8" w14:textId="77777777" w:rsidR="00DB771A" w:rsidRDefault="00DB771A" w:rsidP="00DB771A">
      <w:pPr>
        <w:rPr>
          <w:rFonts w:ascii="Arial" w:hAnsi="Arial" w:cs="Arial"/>
          <w:b/>
        </w:rPr>
      </w:pPr>
      <w:r>
        <w:rPr>
          <w:rFonts w:ascii="Arial" w:hAnsi="Arial" w:cs="Arial"/>
          <w:b/>
        </w:rPr>
        <w:t xml:space="preserve">Discussion: </w:t>
      </w:r>
    </w:p>
    <w:p w14:paraId="3B8C28D8" w14:textId="77777777" w:rsidR="00DB771A" w:rsidRDefault="00DB771A" w:rsidP="00DB771A">
      <w:r>
        <w:t>Revision of C3-245480</w:t>
      </w:r>
    </w:p>
    <w:p w14:paraId="4058ABAD" w14:textId="77777777" w:rsidR="00DB771A" w:rsidRDefault="00DB771A" w:rsidP="00DB771A">
      <w:r>
        <w:t>WI: XRM_Ph2</w:t>
      </w:r>
    </w:p>
    <w:p w14:paraId="4C4D2DCA" w14:textId="77777777" w:rsidR="00DB771A" w:rsidRDefault="00DB771A" w:rsidP="00DB771A">
      <w:r>
        <w:t>CT3 leading, CT1 and CT4 impacted</w:t>
      </w:r>
    </w:p>
    <w:p w14:paraId="5467A8AF" w14:textId="77777777" w:rsidR="00DB771A" w:rsidRDefault="00DB771A" w:rsidP="00DB771A">
      <w:r>
        <w:t>Naren (Samsung): Aling stage 2 note.</w:t>
      </w:r>
    </w:p>
    <w:p w14:paraId="68B3ECE0" w14:textId="77777777" w:rsidR="00DB771A" w:rsidRDefault="00DB771A" w:rsidP="00DB771A">
      <w:r>
        <w:t>Maria (Ericsson): No need to add dependency with non-3GPP work. Remove UDP option, make it more generic.</w:t>
      </w:r>
    </w:p>
    <w:p w14:paraId="18823D91" w14:textId="77777777" w:rsidR="00DB771A" w:rsidRDefault="00DB771A" w:rsidP="00DB771A">
      <w:r>
        <w:t>Hanna (Qualcomm): Offline comments. Consistency with CT4.</w:t>
      </w:r>
    </w:p>
    <w:p w14:paraId="7AC08A02" w14:textId="77777777" w:rsidR="00DB771A" w:rsidRDefault="00DB771A" w:rsidP="00DB771A">
      <w:r>
        <w:t>Xuefei (Huawei): Ok adding TS 29.561. Use terminology in the DP.</w:t>
      </w:r>
    </w:p>
    <w:p w14:paraId="66FF1F53" w14:textId="77777777" w:rsidR="00DB771A" w:rsidRDefault="00DB771A" w:rsidP="00DB771A">
      <w:r>
        <w:t xml:space="preserve">Partha (Nokia): R6 is available. </w:t>
      </w:r>
    </w:p>
    <w:p w14:paraId="10367DBF" w14:textId="77777777" w:rsidR="00DB771A" w:rsidRDefault="00DB771A" w:rsidP="00DB771A">
      <w:r>
        <w:t>Naren (Samsung): Samsung is fine.</w:t>
      </w:r>
    </w:p>
    <w:p w14:paraId="54CF6F0D" w14:textId="77777777" w:rsidR="00DB771A" w:rsidRDefault="00DB771A" w:rsidP="00DB771A">
      <w:r>
        <w:t>Maria (Ericsson): Fine with R6</w:t>
      </w:r>
    </w:p>
    <w:p w14:paraId="2D5117DC" w14:textId="77777777" w:rsidR="00DB771A" w:rsidRDefault="00DB771A" w:rsidP="00DB771A">
      <w:r>
        <w:t>Roozbeh (Lenovo): R6 is fine.</w:t>
      </w:r>
    </w:p>
    <w:p w14:paraId="5FB25218" w14:textId="77777777" w:rsidR="00DB771A" w:rsidRDefault="00DB771A" w:rsidP="00DB771A">
      <w:r>
        <w:t>Hanna (Qualcomm): Fine with R6.</w:t>
      </w:r>
    </w:p>
    <w:p w14:paraId="0B3CCB8D" w14:textId="77777777" w:rsidR="00DB771A" w:rsidRDefault="00DB771A" w:rsidP="00DB771A">
      <w:r>
        <w:t>Xuefei (Huawei): Fine with R6.</w:t>
      </w:r>
    </w:p>
    <w:p w14:paraId="2378E33D" w14:textId="77777777" w:rsidR="00DB771A" w:rsidRDefault="00DB771A" w:rsidP="00DB771A">
      <w:r>
        <w:t>R6 is pre-agreed.</w:t>
      </w:r>
    </w:p>
    <w:p w14:paraId="2998F132" w14:textId="77777777" w:rsidR="00DB771A" w:rsidRDefault="00DB771A" w:rsidP="00DB771A">
      <w:r>
        <w:t>CT4 endorsed</w:t>
      </w:r>
    </w:p>
    <w:p w14:paraId="54BD547D" w14:textId="77777777" w:rsidR="00DB771A" w:rsidRDefault="00DB771A" w:rsidP="00DB771A">
      <w:r>
        <w:lastRenderedPageBreak/>
        <w:t>CT1 is yet to endorse</w:t>
      </w:r>
    </w:p>
    <w:p w14:paraId="139D759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C3-246347</w:t>
      </w:r>
      <w:r>
        <w:rPr>
          <w:color w:val="993300"/>
          <w:u w:val="single"/>
        </w:rPr>
        <w:t>.</w:t>
      </w:r>
    </w:p>
    <w:p w14:paraId="125DD5BD" w14:textId="564CA7FA" w:rsidR="00DB771A" w:rsidRDefault="00DB771A" w:rsidP="00DB771A">
      <w:pPr>
        <w:rPr>
          <w:rFonts w:ascii="Arial" w:hAnsi="Arial" w:cs="Arial"/>
          <w:b/>
          <w:sz w:val="24"/>
        </w:rPr>
      </w:pPr>
      <w:r>
        <w:rPr>
          <w:rFonts w:ascii="Arial" w:hAnsi="Arial" w:cs="Arial"/>
          <w:b/>
          <w:color w:val="0000FF"/>
          <w:sz w:val="24"/>
        </w:rPr>
        <w:t>C3-246033</w:t>
      </w:r>
      <w:r>
        <w:rPr>
          <w:rFonts w:ascii="Arial" w:hAnsi="Arial" w:cs="Arial"/>
          <w:b/>
          <w:color w:val="0000FF"/>
          <w:sz w:val="24"/>
        </w:rPr>
        <w:tab/>
      </w:r>
      <w:r>
        <w:rPr>
          <w:rFonts w:ascii="Arial" w:hAnsi="Arial" w:cs="Arial"/>
          <w:b/>
          <w:sz w:val="24"/>
        </w:rPr>
        <w:t xml:space="preserve">New WID on CT aspects of 5G NR </w:t>
      </w:r>
      <w:proofErr w:type="spellStart"/>
      <w:r>
        <w:rPr>
          <w:rFonts w:ascii="Arial" w:hAnsi="Arial" w:cs="Arial"/>
          <w:b/>
          <w:sz w:val="24"/>
        </w:rPr>
        <w:t>Femto</w:t>
      </w:r>
      <w:proofErr w:type="spellEnd"/>
    </w:p>
    <w:p w14:paraId="52AF404E" w14:textId="77777777" w:rsidR="00DB771A" w:rsidRDefault="00DB771A" w:rsidP="00DB771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NTT DOCOMO</w:t>
      </w:r>
    </w:p>
    <w:p w14:paraId="27021E9F" w14:textId="77777777" w:rsidR="00DB771A" w:rsidRDefault="00DB771A" w:rsidP="00DB771A">
      <w:pPr>
        <w:rPr>
          <w:color w:val="808080"/>
        </w:rPr>
      </w:pPr>
      <w:r>
        <w:rPr>
          <w:color w:val="808080"/>
        </w:rPr>
        <w:t>(Replaces C3-245368)</w:t>
      </w:r>
    </w:p>
    <w:p w14:paraId="7B3C54E4" w14:textId="77777777" w:rsidR="00DB771A" w:rsidRDefault="00DB771A" w:rsidP="00DB771A">
      <w:pPr>
        <w:rPr>
          <w:rFonts w:ascii="Arial" w:hAnsi="Arial" w:cs="Arial"/>
          <w:b/>
        </w:rPr>
      </w:pPr>
      <w:r>
        <w:rPr>
          <w:rFonts w:ascii="Arial" w:hAnsi="Arial" w:cs="Arial"/>
          <w:b/>
        </w:rPr>
        <w:t xml:space="preserve">Abstract: </w:t>
      </w:r>
    </w:p>
    <w:p w14:paraId="732B60B4" w14:textId="77777777" w:rsidR="00DB771A" w:rsidRDefault="00DB771A" w:rsidP="00DB771A">
      <w:r>
        <w:t>change the terms according to SA2 decision.</w:t>
      </w:r>
    </w:p>
    <w:p w14:paraId="78C46273" w14:textId="77777777" w:rsidR="00DB771A" w:rsidRDefault="00DB771A" w:rsidP="00DB771A">
      <w:r>
        <w:t xml:space="preserve"> -“5G </w:t>
      </w:r>
      <w:proofErr w:type="spellStart"/>
      <w:r>
        <w:t>Femto</w:t>
      </w:r>
      <w:proofErr w:type="spellEnd"/>
      <w:r>
        <w:t xml:space="preserve">”  -&gt; “NR </w:t>
      </w:r>
      <w:proofErr w:type="spellStart"/>
      <w:r>
        <w:t>Femto</w:t>
      </w:r>
      <w:proofErr w:type="spellEnd"/>
      <w:r>
        <w:t>”, due to  S2-2411242</w:t>
      </w:r>
    </w:p>
    <w:p w14:paraId="5EDF6B7A" w14:textId="77777777" w:rsidR="00DB771A" w:rsidRDefault="00DB771A" w:rsidP="00DB771A">
      <w:r>
        <w:t xml:space="preserve"> -“5G </w:t>
      </w:r>
      <w:proofErr w:type="spellStart"/>
      <w:r>
        <w:t>Femto</w:t>
      </w:r>
      <w:proofErr w:type="spellEnd"/>
      <w:r>
        <w:t xml:space="preserve"> information Provisioning” -&gt;  “CAG information Provisioning”, due to  S2-2411239</w:t>
      </w:r>
    </w:p>
    <w:p w14:paraId="5C3F4C61" w14:textId="77777777" w:rsidR="00DB771A" w:rsidRDefault="00DB771A" w:rsidP="00DB771A">
      <w:pPr>
        <w:rPr>
          <w:rFonts w:ascii="Arial" w:hAnsi="Arial" w:cs="Arial"/>
          <w:b/>
        </w:rPr>
      </w:pPr>
      <w:r>
        <w:rPr>
          <w:rFonts w:ascii="Arial" w:hAnsi="Arial" w:cs="Arial"/>
          <w:b/>
        </w:rPr>
        <w:t xml:space="preserve">Discussion: </w:t>
      </w:r>
    </w:p>
    <w:p w14:paraId="640A36D6" w14:textId="77777777" w:rsidR="00DB771A" w:rsidRDefault="00DB771A" w:rsidP="00DB771A">
      <w:r>
        <w:t>Revision of C3-245368</w:t>
      </w:r>
    </w:p>
    <w:p w14:paraId="09ED549E" w14:textId="77777777" w:rsidR="00DB771A" w:rsidRDefault="00DB771A" w:rsidP="00DB771A">
      <w:r>
        <w:t>WI: 5G_Femto</w:t>
      </w:r>
    </w:p>
    <w:p w14:paraId="0BE37858" w14:textId="77777777" w:rsidR="00DB771A" w:rsidRDefault="00DB771A" w:rsidP="00DB771A">
      <w:r>
        <w:t>CT4 leading, CT3 impacted</w:t>
      </w:r>
    </w:p>
    <w:p w14:paraId="6056528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C3-246348</w:t>
      </w:r>
      <w:r>
        <w:rPr>
          <w:color w:val="993300"/>
          <w:u w:val="single"/>
        </w:rPr>
        <w:t>.</w:t>
      </w:r>
    </w:p>
    <w:p w14:paraId="65D2FF0F" w14:textId="0C89D90B" w:rsidR="00DB771A" w:rsidRDefault="00DB771A" w:rsidP="00DB771A">
      <w:pPr>
        <w:rPr>
          <w:rFonts w:ascii="Arial" w:hAnsi="Arial" w:cs="Arial"/>
          <w:b/>
          <w:sz w:val="24"/>
        </w:rPr>
      </w:pPr>
      <w:r>
        <w:rPr>
          <w:rFonts w:ascii="Arial" w:hAnsi="Arial" w:cs="Arial"/>
          <w:b/>
          <w:color w:val="0000FF"/>
          <w:sz w:val="24"/>
        </w:rPr>
        <w:t>C3-246035</w:t>
      </w:r>
      <w:r>
        <w:rPr>
          <w:rFonts w:ascii="Arial" w:hAnsi="Arial" w:cs="Arial"/>
          <w:b/>
          <w:color w:val="0000FF"/>
          <w:sz w:val="24"/>
        </w:rPr>
        <w:tab/>
      </w:r>
      <w:r>
        <w:rPr>
          <w:rFonts w:ascii="Arial" w:hAnsi="Arial" w:cs="Arial"/>
          <w:b/>
          <w:sz w:val="24"/>
        </w:rPr>
        <w:t xml:space="preserve">New WID on </w:t>
      </w:r>
      <w:proofErr w:type="spellStart"/>
      <w:r>
        <w:rPr>
          <w:rFonts w:ascii="Arial" w:hAnsi="Arial" w:cs="Arial"/>
          <w:b/>
          <w:sz w:val="24"/>
        </w:rPr>
        <w:t>UEId</w:t>
      </w:r>
      <w:proofErr w:type="spellEnd"/>
      <w:r>
        <w:rPr>
          <w:rFonts w:ascii="Arial" w:hAnsi="Arial" w:cs="Arial"/>
          <w:b/>
          <w:sz w:val="24"/>
        </w:rPr>
        <w:t xml:space="preserve"> Service API support for MSISDN verification operation</w:t>
      </w:r>
    </w:p>
    <w:p w14:paraId="1D74330A" w14:textId="77777777" w:rsidR="00DB771A" w:rsidRDefault="00DB771A" w:rsidP="00DB771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AT&amp;T</w:t>
      </w:r>
    </w:p>
    <w:p w14:paraId="05324D5E" w14:textId="77777777" w:rsidR="00DB771A" w:rsidRDefault="00DB771A" w:rsidP="00DB771A">
      <w:pPr>
        <w:rPr>
          <w:rFonts w:ascii="Arial" w:hAnsi="Arial" w:cs="Arial"/>
          <w:b/>
        </w:rPr>
      </w:pPr>
      <w:r>
        <w:rPr>
          <w:rFonts w:ascii="Arial" w:hAnsi="Arial" w:cs="Arial"/>
          <w:b/>
        </w:rPr>
        <w:t xml:space="preserve">Abstract: </w:t>
      </w:r>
    </w:p>
    <w:p w14:paraId="1A26CD9E" w14:textId="77777777" w:rsidR="00DB771A" w:rsidRDefault="00DB771A" w:rsidP="00DB771A">
      <w:proofErr w:type="spellStart"/>
      <w:r>
        <w:t>UEId</w:t>
      </w:r>
      <w:proofErr w:type="spellEnd"/>
      <w:r>
        <w:t xml:space="preserve"> Service API support for MSISDN verification operation</w:t>
      </w:r>
    </w:p>
    <w:p w14:paraId="7DE57E82" w14:textId="77777777" w:rsidR="00DB771A" w:rsidRDefault="00DB771A" w:rsidP="00DB771A">
      <w:pPr>
        <w:rPr>
          <w:rFonts w:ascii="Arial" w:hAnsi="Arial" w:cs="Arial"/>
          <w:b/>
        </w:rPr>
      </w:pPr>
      <w:r>
        <w:rPr>
          <w:rFonts w:ascii="Arial" w:hAnsi="Arial" w:cs="Arial"/>
          <w:b/>
        </w:rPr>
        <w:t xml:space="preserve">Discussion: </w:t>
      </w:r>
    </w:p>
    <w:p w14:paraId="1372D2EA" w14:textId="77777777" w:rsidR="00DB771A" w:rsidRDefault="00DB771A" w:rsidP="00DB771A">
      <w:r>
        <w:t>WI: TEI19_MVOSNS</w:t>
      </w:r>
    </w:p>
    <w:p w14:paraId="4D1581F3" w14:textId="77777777" w:rsidR="00DB771A" w:rsidRDefault="00DB771A" w:rsidP="00DB771A">
      <w:r>
        <w:t>CT3 leading</w:t>
      </w:r>
    </w:p>
    <w:p w14:paraId="6FC13DFE" w14:textId="77777777" w:rsidR="00DB771A" w:rsidRDefault="00DB771A" w:rsidP="00DB771A">
      <w:r>
        <w:t>Abdessamad (Huawei): ok with the scope but wait till February when the SA WID is approved.</w:t>
      </w:r>
    </w:p>
    <w:p w14:paraId="7AAE8795" w14:textId="77777777" w:rsidR="00DB771A" w:rsidRDefault="00DB771A" w:rsidP="00DB771A">
      <w:r>
        <w:t>Peter (CT Chair): The rule is to agree the WID if the stage 2 WID is approved.</w:t>
      </w:r>
    </w:p>
    <w:p w14:paraId="1376B0B6" w14:textId="77777777" w:rsidR="00DB771A" w:rsidRDefault="00DB771A" w:rsidP="00DB771A">
      <w:r>
        <w:t>Apostolos (Nokia): no comments on the WID. Nokia will be fine to agree the WID since the normative work is stable.</w:t>
      </w:r>
    </w:p>
    <w:p w14:paraId="1E550E30" w14:textId="77777777" w:rsidR="00DB771A" w:rsidRDefault="00DB771A" w:rsidP="00DB771A">
      <w:r>
        <w:t>No comments to the WID.</w:t>
      </w:r>
    </w:p>
    <w:p w14:paraId="3E56A48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7A7AF6" w14:textId="79A622B1" w:rsidR="00DB771A" w:rsidRDefault="00DB771A" w:rsidP="00DB771A">
      <w:pPr>
        <w:rPr>
          <w:rFonts w:ascii="Arial" w:hAnsi="Arial" w:cs="Arial"/>
          <w:b/>
          <w:sz w:val="24"/>
        </w:rPr>
      </w:pPr>
      <w:r>
        <w:rPr>
          <w:rFonts w:ascii="Arial" w:hAnsi="Arial" w:cs="Arial"/>
          <w:b/>
          <w:color w:val="0000FF"/>
          <w:sz w:val="24"/>
        </w:rPr>
        <w:t>C3-246038</w:t>
      </w:r>
      <w:r>
        <w:rPr>
          <w:rFonts w:ascii="Arial" w:hAnsi="Arial" w:cs="Arial"/>
          <w:b/>
          <w:color w:val="0000FF"/>
          <w:sz w:val="24"/>
        </w:rPr>
        <w:tab/>
      </w:r>
      <w:r>
        <w:rPr>
          <w:rFonts w:ascii="Arial" w:hAnsi="Arial" w:cs="Arial"/>
          <w:b/>
          <w:sz w:val="24"/>
        </w:rPr>
        <w:t>New WID on CT aspects of Architecture support of Ambient power-enabled Internet of Things</w:t>
      </w:r>
    </w:p>
    <w:p w14:paraId="60089617" w14:textId="77777777" w:rsidR="00DB771A" w:rsidRDefault="00DB771A" w:rsidP="00DB771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14:paraId="03422C26" w14:textId="77777777" w:rsidR="00DB771A" w:rsidRDefault="00DB771A" w:rsidP="00DB771A">
      <w:pPr>
        <w:rPr>
          <w:rFonts w:ascii="Arial" w:hAnsi="Arial" w:cs="Arial"/>
          <w:b/>
        </w:rPr>
      </w:pPr>
      <w:r>
        <w:rPr>
          <w:rFonts w:ascii="Arial" w:hAnsi="Arial" w:cs="Arial"/>
          <w:b/>
        </w:rPr>
        <w:t xml:space="preserve">Discussion: </w:t>
      </w:r>
    </w:p>
    <w:p w14:paraId="6AB60780" w14:textId="77777777" w:rsidR="00DB771A" w:rsidRDefault="00DB771A" w:rsidP="00DB771A">
      <w:r>
        <w:t xml:space="preserve">WI: </w:t>
      </w:r>
      <w:proofErr w:type="spellStart"/>
      <w:r>
        <w:t>AmbientIoT</w:t>
      </w:r>
      <w:proofErr w:type="spellEnd"/>
    </w:p>
    <w:p w14:paraId="1D1FD57A" w14:textId="77777777" w:rsidR="00DB771A" w:rsidRDefault="00DB771A" w:rsidP="00DB771A">
      <w:r>
        <w:t>CT1 leading, CT3 and CT4 impacted</w:t>
      </w:r>
    </w:p>
    <w:p w14:paraId="080B6B09" w14:textId="77777777" w:rsidR="00DB771A" w:rsidRDefault="00DB771A" w:rsidP="00DB771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8BD663" w14:textId="1B6EB420" w:rsidR="00DB771A" w:rsidRDefault="00DB771A" w:rsidP="00DB771A">
      <w:pPr>
        <w:rPr>
          <w:rFonts w:ascii="Arial" w:hAnsi="Arial" w:cs="Arial"/>
          <w:b/>
          <w:sz w:val="24"/>
        </w:rPr>
      </w:pPr>
      <w:r>
        <w:rPr>
          <w:rFonts w:ascii="Arial" w:hAnsi="Arial" w:cs="Arial"/>
          <w:b/>
          <w:color w:val="0000FF"/>
          <w:sz w:val="24"/>
        </w:rPr>
        <w:t>C3-246068</w:t>
      </w:r>
      <w:r>
        <w:rPr>
          <w:rFonts w:ascii="Arial" w:hAnsi="Arial" w:cs="Arial"/>
          <w:b/>
          <w:color w:val="0000FF"/>
          <w:sz w:val="24"/>
        </w:rPr>
        <w:tab/>
      </w:r>
      <w:r>
        <w:rPr>
          <w:rFonts w:ascii="Arial" w:hAnsi="Arial" w:cs="Arial"/>
          <w:b/>
          <w:sz w:val="24"/>
        </w:rPr>
        <w:t xml:space="preserve">Discussion on the stage 2 status of </w:t>
      </w:r>
      <w:proofErr w:type="spellStart"/>
      <w:r>
        <w:rPr>
          <w:rFonts w:ascii="Arial" w:hAnsi="Arial" w:cs="Arial"/>
          <w:b/>
          <w:sz w:val="24"/>
        </w:rPr>
        <w:t>AmbientIoT</w:t>
      </w:r>
      <w:proofErr w:type="spellEnd"/>
    </w:p>
    <w:p w14:paraId="17F89B60" w14:textId="77777777" w:rsidR="00DB771A" w:rsidRDefault="00DB771A" w:rsidP="00DB77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9EAB59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98BA21" w14:textId="7C31E1A7" w:rsidR="00DB771A" w:rsidRDefault="00DB771A" w:rsidP="00DB771A">
      <w:pPr>
        <w:rPr>
          <w:rFonts w:ascii="Arial" w:hAnsi="Arial" w:cs="Arial"/>
          <w:b/>
          <w:sz w:val="24"/>
        </w:rPr>
      </w:pPr>
      <w:r>
        <w:rPr>
          <w:rFonts w:ascii="Arial" w:hAnsi="Arial" w:cs="Arial"/>
          <w:b/>
          <w:color w:val="0000FF"/>
          <w:sz w:val="24"/>
        </w:rPr>
        <w:t>C3-246069</w:t>
      </w:r>
      <w:r>
        <w:rPr>
          <w:rFonts w:ascii="Arial" w:hAnsi="Arial" w:cs="Arial"/>
          <w:b/>
          <w:color w:val="0000FF"/>
          <w:sz w:val="24"/>
        </w:rPr>
        <w:tab/>
      </w:r>
      <w:r>
        <w:rPr>
          <w:rFonts w:ascii="Arial" w:hAnsi="Arial" w:cs="Arial"/>
          <w:b/>
          <w:sz w:val="24"/>
        </w:rPr>
        <w:t>New WID on CT aspects of Architecture support of Ambient power-enabled Internet of Things</w:t>
      </w:r>
    </w:p>
    <w:p w14:paraId="6F9EBB6A" w14:textId="77777777" w:rsidR="00DB771A" w:rsidRDefault="00DB771A" w:rsidP="00DB771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Huawei</w:t>
      </w:r>
    </w:p>
    <w:p w14:paraId="28740E9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B084A0" w14:textId="74CE0FD0" w:rsidR="00DB771A" w:rsidRDefault="00DB771A" w:rsidP="00DB771A">
      <w:pPr>
        <w:rPr>
          <w:rFonts w:ascii="Arial" w:hAnsi="Arial" w:cs="Arial"/>
          <w:b/>
          <w:sz w:val="24"/>
        </w:rPr>
      </w:pPr>
      <w:r>
        <w:rPr>
          <w:rFonts w:ascii="Arial" w:hAnsi="Arial" w:cs="Arial"/>
          <w:b/>
          <w:color w:val="0000FF"/>
          <w:sz w:val="24"/>
        </w:rPr>
        <w:t>C3-246347</w:t>
      </w:r>
      <w:r>
        <w:rPr>
          <w:rFonts w:ascii="Arial" w:hAnsi="Arial" w:cs="Arial"/>
          <w:b/>
          <w:color w:val="0000FF"/>
          <w:sz w:val="24"/>
        </w:rPr>
        <w:tab/>
      </w:r>
      <w:r>
        <w:rPr>
          <w:rFonts w:ascii="Arial" w:hAnsi="Arial" w:cs="Arial"/>
          <w:b/>
          <w:sz w:val="24"/>
        </w:rPr>
        <w:t>New WID on CT aspects of Extended Reality and Media service (XRM) Phase 2</w:t>
      </w:r>
    </w:p>
    <w:p w14:paraId="6E1DEAFD" w14:textId="77777777" w:rsidR="00DB771A" w:rsidRDefault="00DB771A" w:rsidP="00DB771A">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w:t>
      </w:r>
    </w:p>
    <w:p w14:paraId="298888F1" w14:textId="77777777" w:rsidR="00DB771A" w:rsidRDefault="00DB771A" w:rsidP="00DB771A">
      <w:pPr>
        <w:rPr>
          <w:color w:val="808080"/>
        </w:rPr>
      </w:pPr>
      <w:r>
        <w:rPr>
          <w:color w:val="808080"/>
        </w:rPr>
        <w:t>(Replaces C3-246028)</w:t>
      </w:r>
    </w:p>
    <w:p w14:paraId="0FB22A7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FEBC55" w14:textId="4BA8AD23" w:rsidR="00DB771A" w:rsidRDefault="00DB771A" w:rsidP="00DB771A">
      <w:pPr>
        <w:rPr>
          <w:rFonts w:ascii="Arial" w:hAnsi="Arial" w:cs="Arial"/>
          <w:b/>
          <w:sz w:val="24"/>
        </w:rPr>
      </w:pPr>
      <w:r>
        <w:rPr>
          <w:rFonts w:ascii="Arial" w:hAnsi="Arial" w:cs="Arial"/>
          <w:b/>
          <w:color w:val="0000FF"/>
          <w:sz w:val="24"/>
        </w:rPr>
        <w:t>C3-246348</w:t>
      </w:r>
      <w:r>
        <w:rPr>
          <w:rFonts w:ascii="Arial" w:hAnsi="Arial" w:cs="Arial"/>
          <w:b/>
          <w:color w:val="0000FF"/>
          <w:sz w:val="24"/>
        </w:rPr>
        <w:tab/>
      </w:r>
      <w:r>
        <w:rPr>
          <w:rFonts w:ascii="Arial" w:hAnsi="Arial" w:cs="Arial"/>
          <w:b/>
          <w:sz w:val="24"/>
        </w:rPr>
        <w:t xml:space="preserve">New WID on CT aspects of 5G NR </w:t>
      </w:r>
      <w:proofErr w:type="spellStart"/>
      <w:r>
        <w:rPr>
          <w:rFonts w:ascii="Arial" w:hAnsi="Arial" w:cs="Arial"/>
          <w:b/>
          <w:sz w:val="24"/>
        </w:rPr>
        <w:t>Femto</w:t>
      </w:r>
      <w:proofErr w:type="spellEnd"/>
    </w:p>
    <w:p w14:paraId="2CFFA99E" w14:textId="77777777" w:rsidR="00DB771A" w:rsidRDefault="00DB771A" w:rsidP="00DB771A">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NTT DOCOMO</w:t>
      </w:r>
    </w:p>
    <w:p w14:paraId="0DFFBC2E" w14:textId="77777777" w:rsidR="00DB771A" w:rsidRDefault="00DB771A" w:rsidP="00DB771A">
      <w:pPr>
        <w:rPr>
          <w:color w:val="808080"/>
        </w:rPr>
      </w:pPr>
      <w:r>
        <w:rPr>
          <w:color w:val="808080"/>
        </w:rPr>
        <w:t>(Replaces C3-246033)</w:t>
      </w:r>
    </w:p>
    <w:p w14:paraId="6CB17091" w14:textId="77777777" w:rsidR="00DB771A" w:rsidRDefault="00DB771A" w:rsidP="00DB771A">
      <w:pPr>
        <w:rPr>
          <w:rFonts w:ascii="Arial" w:hAnsi="Arial" w:cs="Arial"/>
          <w:b/>
        </w:rPr>
      </w:pPr>
      <w:r>
        <w:rPr>
          <w:rFonts w:ascii="Arial" w:hAnsi="Arial" w:cs="Arial"/>
          <w:b/>
        </w:rPr>
        <w:t xml:space="preserve">Abstract: </w:t>
      </w:r>
    </w:p>
    <w:p w14:paraId="05468D0A" w14:textId="77777777" w:rsidR="00DB771A" w:rsidRDefault="00DB771A" w:rsidP="00DB771A">
      <w:r>
        <w:t>change the terms according to SA2 decision.</w:t>
      </w:r>
    </w:p>
    <w:p w14:paraId="7AEFA152" w14:textId="77777777" w:rsidR="00DB771A" w:rsidRDefault="00DB771A" w:rsidP="00DB771A">
      <w:r>
        <w:t xml:space="preserve"> -“5G </w:t>
      </w:r>
      <w:proofErr w:type="spellStart"/>
      <w:r>
        <w:t>Femto</w:t>
      </w:r>
      <w:proofErr w:type="spellEnd"/>
      <w:r>
        <w:t xml:space="preserve">”  -&gt; “NR </w:t>
      </w:r>
      <w:proofErr w:type="spellStart"/>
      <w:r>
        <w:t>Femto</w:t>
      </w:r>
      <w:proofErr w:type="spellEnd"/>
      <w:r>
        <w:t>”, due to  S2-2411242</w:t>
      </w:r>
    </w:p>
    <w:p w14:paraId="4129E7D1" w14:textId="77777777" w:rsidR="00DB771A" w:rsidRDefault="00DB771A" w:rsidP="00DB771A">
      <w:r>
        <w:t xml:space="preserve"> -“5G </w:t>
      </w:r>
      <w:proofErr w:type="spellStart"/>
      <w:r>
        <w:t>Femto</w:t>
      </w:r>
      <w:proofErr w:type="spellEnd"/>
      <w:r>
        <w:t xml:space="preserve"> information Provisioning” -&gt;  “CAG information Provisioning”, due to  S2-2411239</w:t>
      </w:r>
    </w:p>
    <w:p w14:paraId="7E7C475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C64DC1" w14:textId="77777777" w:rsidR="00DB771A" w:rsidRDefault="00DB771A" w:rsidP="00DB771A">
      <w:pPr>
        <w:pStyle w:val="Heading3"/>
      </w:pPr>
      <w:bookmarkStart w:id="214" w:name="_Toc183695138"/>
      <w:r>
        <w:t>19.3</w:t>
      </w:r>
      <w:r>
        <w:tab/>
        <w:t>Revised WIDs/SIDs for Rel-19</w:t>
      </w:r>
      <w:bookmarkEnd w:id="214"/>
    </w:p>
    <w:p w14:paraId="223708B8" w14:textId="42A3BC4A" w:rsidR="00DB771A" w:rsidRDefault="00DB771A" w:rsidP="00DB771A">
      <w:pPr>
        <w:rPr>
          <w:rFonts w:ascii="Arial" w:hAnsi="Arial" w:cs="Arial"/>
          <w:b/>
          <w:sz w:val="24"/>
        </w:rPr>
      </w:pPr>
      <w:r>
        <w:rPr>
          <w:rFonts w:ascii="Arial" w:hAnsi="Arial" w:cs="Arial"/>
          <w:b/>
          <w:color w:val="0000FF"/>
          <w:sz w:val="24"/>
        </w:rPr>
        <w:t>C3-246032</w:t>
      </w:r>
      <w:r>
        <w:rPr>
          <w:rFonts w:ascii="Arial" w:hAnsi="Arial" w:cs="Arial"/>
          <w:b/>
          <w:color w:val="0000FF"/>
          <w:sz w:val="24"/>
        </w:rPr>
        <w:tab/>
      </w:r>
      <w:r>
        <w:rPr>
          <w:rFonts w:ascii="Arial" w:hAnsi="Arial" w:cs="Arial"/>
          <w:b/>
          <w:sz w:val="24"/>
        </w:rPr>
        <w:t>Revised WID on CT aspects of enhancement of support for Edge Computing in 5G Core network - Phase 3</w:t>
      </w:r>
    </w:p>
    <w:p w14:paraId="2C06FB11" w14:textId="77777777" w:rsidR="00DB771A" w:rsidRDefault="00DB771A" w:rsidP="00DB771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3212DFFC" w14:textId="77777777" w:rsidR="00DB771A" w:rsidRDefault="00DB771A" w:rsidP="00DB771A">
      <w:pPr>
        <w:rPr>
          <w:rFonts w:ascii="Arial" w:hAnsi="Arial" w:cs="Arial"/>
          <w:b/>
        </w:rPr>
      </w:pPr>
      <w:r>
        <w:rPr>
          <w:rFonts w:ascii="Arial" w:hAnsi="Arial" w:cs="Arial"/>
          <w:b/>
        </w:rPr>
        <w:t xml:space="preserve">Discussion: </w:t>
      </w:r>
    </w:p>
    <w:p w14:paraId="209FA35F" w14:textId="77777777" w:rsidR="00DB771A" w:rsidRDefault="00DB771A" w:rsidP="00DB771A">
      <w:r>
        <w:t>WI: eEDGE_5GC_Ph3</w:t>
      </w:r>
    </w:p>
    <w:p w14:paraId="0BB00C3B" w14:textId="77777777" w:rsidR="00DB771A" w:rsidRDefault="00DB771A" w:rsidP="00DB771A">
      <w:r>
        <w:t>CT4 leading, CT3 impacted</w:t>
      </w:r>
    </w:p>
    <w:p w14:paraId="3C4CC492" w14:textId="77777777" w:rsidR="00DB771A" w:rsidRDefault="00DB771A" w:rsidP="00DB771A">
      <w:r>
        <w:t>Maria (Ericsson): iii must be kept or add a note. Consistency with API names. 29.504 does not require a feature for local offloading policy.</w:t>
      </w:r>
    </w:p>
    <w:p w14:paraId="00F533E9" w14:textId="77777777" w:rsidR="00DB771A" w:rsidRDefault="00DB771A" w:rsidP="00DB771A">
      <w:r>
        <w:t>Chi (Huawei): Consistency with API names. Prefers remove iii without a note.</w:t>
      </w:r>
    </w:p>
    <w:p w14:paraId="5F295D03" w14:textId="77777777" w:rsidR="00DB771A" w:rsidRDefault="00DB771A" w:rsidP="00DB771A">
      <w:r>
        <w:t>Apostolos (Nokia): r3 is available. Ericsson is fine.</w:t>
      </w:r>
    </w:p>
    <w:p w14:paraId="1104E85F" w14:textId="77777777" w:rsidR="00DB771A" w:rsidRDefault="00DB771A" w:rsidP="00DB771A">
      <w:r>
        <w:lastRenderedPageBreak/>
        <w:t>Chi (Huawei): Fine with r3.</w:t>
      </w:r>
    </w:p>
    <w:p w14:paraId="08836BFB" w14:textId="77777777" w:rsidR="00DB771A" w:rsidRDefault="00DB771A" w:rsidP="00DB771A">
      <w:r>
        <w:t>CT3 endorses it.</w:t>
      </w:r>
    </w:p>
    <w:p w14:paraId="7F83AC2A" w14:textId="77777777" w:rsidR="00DB771A" w:rsidRDefault="00DB771A" w:rsidP="00DB771A">
      <w:r>
        <w:t>CT4 agree on it.</w:t>
      </w:r>
    </w:p>
    <w:p w14:paraId="6338F3A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C3-246349</w:t>
      </w:r>
      <w:r>
        <w:rPr>
          <w:color w:val="993300"/>
          <w:u w:val="single"/>
        </w:rPr>
        <w:t>.</w:t>
      </w:r>
    </w:p>
    <w:p w14:paraId="77A78474" w14:textId="5E28485D" w:rsidR="00DB771A" w:rsidRDefault="00DB771A" w:rsidP="00DB771A">
      <w:pPr>
        <w:rPr>
          <w:rFonts w:ascii="Arial" w:hAnsi="Arial" w:cs="Arial"/>
          <w:b/>
          <w:sz w:val="24"/>
        </w:rPr>
      </w:pPr>
      <w:r>
        <w:rPr>
          <w:rFonts w:ascii="Arial" w:hAnsi="Arial" w:cs="Arial"/>
          <w:b/>
          <w:color w:val="0000FF"/>
          <w:sz w:val="24"/>
        </w:rPr>
        <w:t>C3-246034</w:t>
      </w:r>
      <w:r>
        <w:rPr>
          <w:rFonts w:ascii="Arial" w:hAnsi="Arial" w:cs="Arial"/>
          <w:b/>
          <w:color w:val="0000FF"/>
          <w:sz w:val="24"/>
        </w:rPr>
        <w:tab/>
      </w:r>
      <w:r>
        <w:rPr>
          <w:rFonts w:ascii="Arial" w:hAnsi="Arial" w:cs="Arial"/>
          <w:b/>
          <w:sz w:val="24"/>
        </w:rPr>
        <w:t>Revised WID on MPS for IMS Messaging and SMS services</w:t>
      </w:r>
    </w:p>
    <w:p w14:paraId="39FC22EF" w14:textId="77777777" w:rsidR="00DB771A" w:rsidRDefault="00DB771A" w:rsidP="00DB771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3CBF5AD9" w14:textId="77777777" w:rsidR="00DB771A" w:rsidRDefault="00DB771A" w:rsidP="00DB771A">
      <w:pPr>
        <w:rPr>
          <w:rFonts w:ascii="Arial" w:hAnsi="Arial" w:cs="Arial"/>
          <w:b/>
        </w:rPr>
      </w:pPr>
      <w:r>
        <w:rPr>
          <w:rFonts w:ascii="Arial" w:hAnsi="Arial" w:cs="Arial"/>
          <w:b/>
        </w:rPr>
        <w:t xml:space="preserve">Discussion: </w:t>
      </w:r>
    </w:p>
    <w:p w14:paraId="52E6B7EF" w14:textId="77777777" w:rsidR="00DB771A" w:rsidRDefault="00DB771A" w:rsidP="00DB771A">
      <w:r>
        <w:t>WI: MPS4msg</w:t>
      </w:r>
    </w:p>
    <w:p w14:paraId="2ADAB639" w14:textId="77777777" w:rsidR="00DB771A" w:rsidRDefault="00DB771A" w:rsidP="00DB771A">
      <w:r>
        <w:t>CT4 leading, CT1 and CT3 impacted</w:t>
      </w:r>
    </w:p>
    <w:p w14:paraId="05E49166" w14:textId="77777777" w:rsidR="00DB771A" w:rsidRDefault="00DB771A" w:rsidP="00DB771A">
      <w:r>
        <w:t>Meifang (Ericsson): remove “potential” in the CT3 part.</w:t>
      </w:r>
    </w:p>
    <w:p w14:paraId="00B0595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C3-246351</w:t>
      </w:r>
      <w:r>
        <w:rPr>
          <w:color w:val="993300"/>
          <w:u w:val="single"/>
        </w:rPr>
        <w:t>.</w:t>
      </w:r>
    </w:p>
    <w:p w14:paraId="500E3DD7" w14:textId="7C9F1B19" w:rsidR="00DB771A" w:rsidRDefault="00DB771A" w:rsidP="00DB771A">
      <w:pPr>
        <w:rPr>
          <w:rFonts w:ascii="Arial" w:hAnsi="Arial" w:cs="Arial"/>
          <w:b/>
          <w:sz w:val="24"/>
        </w:rPr>
      </w:pPr>
      <w:r>
        <w:rPr>
          <w:rFonts w:ascii="Arial" w:hAnsi="Arial" w:cs="Arial"/>
          <w:b/>
          <w:color w:val="0000FF"/>
          <w:sz w:val="24"/>
        </w:rPr>
        <w:t>C3-246044</w:t>
      </w:r>
      <w:r>
        <w:rPr>
          <w:rFonts w:ascii="Arial" w:hAnsi="Arial" w:cs="Arial"/>
          <w:b/>
          <w:color w:val="0000FF"/>
          <w:sz w:val="24"/>
        </w:rPr>
        <w:tab/>
      </w:r>
      <w:r>
        <w:rPr>
          <w:rFonts w:ascii="Arial" w:hAnsi="Arial" w:cs="Arial"/>
          <w:b/>
          <w:sz w:val="24"/>
        </w:rPr>
        <w:t>Revised WID on CT aspects of proximity based services in 5GS Phase 3</w:t>
      </w:r>
    </w:p>
    <w:p w14:paraId="25C0F491" w14:textId="77777777" w:rsidR="00DB771A" w:rsidRDefault="00DB771A" w:rsidP="00DB771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3C1E1F34" w14:textId="77777777" w:rsidR="00DB771A" w:rsidRDefault="00DB771A" w:rsidP="00DB771A">
      <w:pPr>
        <w:rPr>
          <w:rFonts w:ascii="Arial" w:hAnsi="Arial" w:cs="Arial"/>
          <w:b/>
        </w:rPr>
      </w:pPr>
      <w:r>
        <w:rPr>
          <w:rFonts w:ascii="Arial" w:hAnsi="Arial" w:cs="Arial"/>
          <w:b/>
        </w:rPr>
        <w:t xml:space="preserve">Discussion: </w:t>
      </w:r>
    </w:p>
    <w:p w14:paraId="151670C3" w14:textId="77777777" w:rsidR="00DB771A" w:rsidRDefault="00DB771A" w:rsidP="00DB771A">
      <w:r>
        <w:t>WI: 5G_ProSe_Ph3</w:t>
      </w:r>
    </w:p>
    <w:p w14:paraId="629B163C" w14:textId="77777777" w:rsidR="00DB771A" w:rsidRDefault="00DB771A" w:rsidP="00DB771A">
      <w:r>
        <w:t>CT1 leading, CT3, CT4 and CT6 impacted</w:t>
      </w:r>
    </w:p>
    <w:p w14:paraId="04CCE238" w14:textId="77777777" w:rsidR="00DB771A" w:rsidRDefault="00DB771A" w:rsidP="00DB771A">
      <w:r>
        <w:t>CT3 endorses this part.</w:t>
      </w:r>
    </w:p>
    <w:p w14:paraId="79C4D82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C3-246350</w:t>
      </w:r>
      <w:r>
        <w:rPr>
          <w:color w:val="993300"/>
          <w:u w:val="single"/>
        </w:rPr>
        <w:t>.</w:t>
      </w:r>
    </w:p>
    <w:p w14:paraId="61D3E332" w14:textId="5B1C0CC8" w:rsidR="00DB771A" w:rsidRDefault="00DB771A" w:rsidP="00DB771A">
      <w:pPr>
        <w:rPr>
          <w:rFonts w:ascii="Arial" w:hAnsi="Arial" w:cs="Arial"/>
          <w:b/>
          <w:sz w:val="24"/>
        </w:rPr>
      </w:pPr>
      <w:r>
        <w:rPr>
          <w:rFonts w:ascii="Arial" w:hAnsi="Arial" w:cs="Arial"/>
          <w:b/>
          <w:color w:val="0000FF"/>
          <w:sz w:val="24"/>
        </w:rPr>
        <w:t>C3-246046</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ProSe</w:t>
      </w:r>
      <w:proofErr w:type="spellEnd"/>
      <w:r>
        <w:rPr>
          <w:rFonts w:ascii="Arial" w:hAnsi="Arial" w:cs="Arial"/>
          <w:b/>
          <w:sz w:val="24"/>
        </w:rPr>
        <w:t xml:space="preserve"> support in NPN</w:t>
      </w:r>
    </w:p>
    <w:p w14:paraId="271735BD" w14:textId="77777777" w:rsidR="00DB771A" w:rsidRDefault="00DB771A" w:rsidP="00DB771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7286A9B9" w14:textId="77777777" w:rsidR="00DB771A" w:rsidRDefault="00DB771A" w:rsidP="00DB771A">
      <w:pPr>
        <w:rPr>
          <w:color w:val="808080"/>
        </w:rPr>
      </w:pPr>
      <w:r>
        <w:rPr>
          <w:color w:val="808080"/>
        </w:rPr>
        <w:t>(Replaces CP-242106)</w:t>
      </w:r>
    </w:p>
    <w:p w14:paraId="705C4538" w14:textId="77777777" w:rsidR="00DB771A" w:rsidRDefault="00DB771A" w:rsidP="00DB771A">
      <w:pPr>
        <w:rPr>
          <w:rFonts w:ascii="Arial" w:hAnsi="Arial" w:cs="Arial"/>
          <w:b/>
        </w:rPr>
      </w:pPr>
      <w:r>
        <w:rPr>
          <w:rFonts w:ascii="Arial" w:hAnsi="Arial" w:cs="Arial"/>
          <w:b/>
        </w:rPr>
        <w:t xml:space="preserve">Discussion: </w:t>
      </w:r>
    </w:p>
    <w:p w14:paraId="6EA14A5E" w14:textId="77777777" w:rsidR="00DB771A" w:rsidRDefault="00DB771A" w:rsidP="00DB771A">
      <w:r>
        <w:t>Revision of CP-242106</w:t>
      </w:r>
    </w:p>
    <w:p w14:paraId="1F270A45" w14:textId="77777777" w:rsidR="00DB771A" w:rsidRDefault="00DB771A" w:rsidP="00DB771A">
      <w:r>
        <w:t>WI: TEI19_ProSe_NPN</w:t>
      </w:r>
    </w:p>
    <w:p w14:paraId="1EB42343" w14:textId="77777777" w:rsidR="00DB771A" w:rsidRDefault="00DB771A" w:rsidP="00DB771A">
      <w:r>
        <w:t>CT1 leading</w:t>
      </w:r>
    </w:p>
    <w:p w14:paraId="0A9212C8" w14:textId="77777777" w:rsidR="00DB771A" w:rsidRDefault="00DB771A" w:rsidP="00DB771A">
      <w:r>
        <w:t>Abdessamad (Huawei): Keep it open for the CR discussion to see if it is needed.</w:t>
      </w:r>
    </w:p>
    <w:p w14:paraId="5F541C32" w14:textId="77777777" w:rsidR="00DB771A" w:rsidRDefault="00DB771A" w:rsidP="00DB771A">
      <w:r>
        <w:t>Naren (Samsung): Requires explanation and possible rewording.</w:t>
      </w:r>
    </w:p>
    <w:p w14:paraId="5080FAA2" w14:textId="77777777" w:rsidR="00DB771A" w:rsidRDefault="00DB771A" w:rsidP="00DB771A">
      <w:r>
        <w:t>CT3 endorses the WID.</w:t>
      </w:r>
    </w:p>
    <w:p w14:paraId="6DF54513" w14:textId="77777777" w:rsidR="00DB771A" w:rsidRDefault="00DB771A" w:rsidP="00DB771A">
      <w:r>
        <w:t>CT1 agreed and CT6 endorsed</w:t>
      </w:r>
    </w:p>
    <w:p w14:paraId="29E12C2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C3-246504</w:t>
      </w:r>
      <w:r>
        <w:rPr>
          <w:color w:val="993300"/>
          <w:u w:val="single"/>
        </w:rPr>
        <w:t>.</w:t>
      </w:r>
    </w:p>
    <w:p w14:paraId="0992CF18" w14:textId="2F371E9A" w:rsidR="00DB771A" w:rsidRDefault="00DB771A" w:rsidP="00DB771A">
      <w:pPr>
        <w:rPr>
          <w:rFonts w:ascii="Arial" w:hAnsi="Arial" w:cs="Arial"/>
          <w:b/>
          <w:sz w:val="24"/>
        </w:rPr>
      </w:pPr>
      <w:r>
        <w:rPr>
          <w:rFonts w:ascii="Arial" w:hAnsi="Arial" w:cs="Arial"/>
          <w:b/>
          <w:color w:val="0000FF"/>
          <w:sz w:val="24"/>
        </w:rPr>
        <w:t>C3-246065</w:t>
      </w:r>
      <w:r>
        <w:rPr>
          <w:rFonts w:ascii="Arial" w:hAnsi="Arial" w:cs="Arial"/>
          <w:b/>
          <w:color w:val="0000FF"/>
          <w:sz w:val="24"/>
        </w:rPr>
        <w:tab/>
      </w:r>
      <w:r>
        <w:rPr>
          <w:rFonts w:ascii="Arial" w:hAnsi="Arial" w:cs="Arial"/>
          <w:b/>
          <w:sz w:val="24"/>
        </w:rPr>
        <w:t>Revised WID on CT aspects of Multi-Access (ATSSS_Ph4)</w:t>
      </w:r>
    </w:p>
    <w:p w14:paraId="0219C692" w14:textId="77777777" w:rsidR="00DB771A" w:rsidRDefault="00DB771A" w:rsidP="00DB771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Apple</w:t>
      </w:r>
    </w:p>
    <w:p w14:paraId="00BDDBF0" w14:textId="77777777" w:rsidR="00DB771A" w:rsidRDefault="00DB771A" w:rsidP="00DB771A">
      <w:pPr>
        <w:rPr>
          <w:color w:val="808080"/>
        </w:rPr>
      </w:pPr>
      <w:r>
        <w:rPr>
          <w:color w:val="808080"/>
        </w:rPr>
        <w:lastRenderedPageBreak/>
        <w:t>(Replaces CP-242259)</w:t>
      </w:r>
    </w:p>
    <w:p w14:paraId="5811048A" w14:textId="77777777" w:rsidR="00DB771A" w:rsidRDefault="00DB771A" w:rsidP="00DB771A">
      <w:pPr>
        <w:rPr>
          <w:rFonts w:ascii="Arial" w:hAnsi="Arial" w:cs="Arial"/>
          <w:b/>
        </w:rPr>
      </w:pPr>
      <w:r>
        <w:rPr>
          <w:rFonts w:ascii="Arial" w:hAnsi="Arial" w:cs="Arial"/>
          <w:b/>
        </w:rPr>
        <w:t xml:space="preserve">Discussion: </w:t>
      </w:r>
    </w:p>
    <w:p w14:paraId="248EB08A" w14:textId="77777777" w:rsidR="00DB771A" w:rsidRDefault="00DB771A" w:rsidP="00DB771A">
      <w:r>
        <w:t>Revision of CP-242259</w:t>
      </w:r>
    </w:p>
    <w:p w14:paraId="4BE9A28F" w14:textId="77777777" w:rsidR="00DB771A" w:rsidRDefault="00DB771A" w:rsidP="00DB771A">
      <w:r>
        <w:t>WI: MASSS</w:t>
      </w:r>
    </w:p>
    <w:p w14:paraId="0512F2F3" w14:textId="77777777" w:rsidR="00DB771A" w:rsidRDefault="00DB771A" w:rsidP="00DB771A">
      <w:r>
        <w:t>CT1 leading, CT3 and CT4 impacted</w:t>
      </w:r>
    </w:p>
    <w:p w14:paraId="4FA7E874" w14:textId="77777777" w:rsidR="00DB771A" w:rsidRDefault="00DB771A" w:rsidP="00DB771A">
      <w:r>
        <w:t>CT3 endorses this WID.</w:t>
      </w:r>
    </w:p>
    <w:p w14:paraId="0BD07D11" w14:textId="77777777" w:rsidR="00DB771A" w:rsidRDefault="00DB771A" w:rsidP="00DB771A">
      <w:r>
        <w:t>CT4 endorsed.</w:t>
      </w:r>
    </w:p>
    <w:p w14:paraId="05BCEA9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C3-246520</w:t>
      </w:r>
      <w:r>
        <w:rPr>
          <w:color w:val="993300"/>
          <w:u w:val="single"/>
        </w:rPr>
        <w:t>.</w:t>
      </w:r>
    </w:p>
    <w:p w14:paraId="6DCD85FD" w14:textId="3C1F7869" w:rsidR="00DB771A" w:rsidRDefault="00DB771A" w:rsidP="00DB771A">
      <w:pPr>
        <w:rPr>
          <w:rFonts w:ascii="Arial" w:hAnsi="Arial" w:cs="Arial"/>
          <w:b/>
          <w:sz w:val="24"/>
        </w:rPr>
      </w:pPr>
      <w:r>
        <w:rPr>
          <w:rFonts w:ascii="Arial" w:hAnsi="Arial" w:cs="Arial"/>
          <w:b/>
          <w:color w:val="0000FF"/>
          <w:sz w:val="24"/>
        </w:rPr>
        <w:t>C3-246104</w:t>
      </w:r>
      <w:r>
        <w:rPr>
          <w:rFonts w:ascii="Arial" w:hAnsi="Arial" w:cs="Arial"/>
          <w:b/>
          <w:color w:val="0000FF"/>
          <w:sz w:val="24"/>
        </w:rPr>
        <w:tab/>
      </w:r>
      <w:r>
        <w:rPr>
          <w:rFonts w:ascii="Arial" w:hAnsi="Arial" w:cs="Arial"/>
          <w:b/>
          <w:sz w:val="24"/>
        </w:rPr>
        <w:t>Revised WID on CT aspects for application enablement for mobile metaverse services</w:t>
      </w:r>
    </w:p>
    <w:p w14:paraId="5E0F85BA" w14:textId="77777777" w:rsidR="00DB771A" w:rsidRDefault="00DB771A" w:rsidP="00DB771A">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Electronics Co., Ltd</w:t>
      </w:r>
    </w:p>
    <w:p w14:paraId="1281247F" w14:textId="77777777" w:rsidR="00DB771A" w:rsidRDefault="00DB771A" w:rsidP="00DB771A">
      <w:pPr>
        <w:rPr>
          <w:rFonts w:ascii="Arial" w:hAnsi="Arial" w:cs="Arial"/>
          <w:b/>
        </w:rPr>
      </w:pPr>
      <w:r>
        <w:rPr>
          <w:rFonts w:ascii="Arial" w:hAnsi="Arial" w:cs="Arial"/>
          <w:b/>
        </w:rPr>
        <w:t xml:space="preserve">Discussion: </w:t>
      </w:r>
    </w:p>
    <w:p w14:paraId="66696B93" w14:textId="77777777" w:rsidR="00DB771A" w:rsidRDefault="00DB771A" w:rsidP="00DB771A">
      <w:r>
        <w:t xml:space="preserve">WI: </w:t>
      </w:r>
      <w:proofErr w:type="spellStart"/>
      <w:r>
        <w:t>Metaverse_App</w:t>
      </w:r>
      <w:proofErr w:type="spellEnd"/>
    </w:p>
    <w:p w14:paraId="3AFF21BE" w14:textId="77777777" w:rsidR="00DB771A" w:rsidRDefault="00DB771A" w:rsidP="00DB771A">
      <w:r>
        <w:t>CT3 leading, CT1 impacted</w:t>
      </w:r>
    </w:p>
    <w:p w14:paraId="64CEC833" w14:textId="77777777" w:rsidR="00DB771A" w:rsidRDefault="00DB771A" w:rsidP="00DB771A">
      <w:r>
        <w:t>Naren (Samsung): keep it open for the discussion on the two TSs.</w:t>
      </w:r>
    </w:p>
    <w:p w14:paraId="09963886" w14:textId="77777777" w:rsidR="00DB771A" w:rsidRDefault="00DB771A" w:rsidP="00DB771A">
      <w:r>
        <w:t>Igor (Ericsson): Propose to capture the work split between CT1 and CT3 in next meeting. Also in the work plan as needed.</w:t>
      </w:r>
    </w:p>
    <w:p w14:paraId="29C53858" w14:textId="77777777" w:rsidR="00DB771A" w:rsidRDefault="00DB771A" w:rsidP="00DB771A">
      <w:r>
        <w:t>Naren (Samsung): The TS entry for Digital Asset is removed. Title of the TS should be generic.</w:t>
      </w:r>
    </w:p>
    <w:p w14:paraId="7F6FF0A2" w14:textId="77777777" w:rsidR="00DB771A" w:rsidRDefault="00DB771A" w:rsidP="00DB771A">
      <w:r>
        <w:t>Naren (Samsung): It is proposed to change the leadership to CT3. Will provide a draft version. CT1 needs to confirm the change in leadership.</w:t>
      </w:r>
    </w:p>
    <w:p w14:paraId="30AE861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C3-246533</w:t>
      </w:r>
      <w:r>
        <w:rPr>
          <w:color w:val="993300"/>
          <w:u w:val="single"/>
        </w:rPr>
        <w:t>.</w:t>
      </w:r>
    </w:p>
    <w:p w14:paraId="28930A28" w14:textId="4DC5C725" w:rsidR="00DB771A" w:rsidRDefault="00DB771A" w:rsidP="00DB771A">
      <w:pPr>
        <w:rPr>
          <w:rFonts w:ascii="Arial" w:hAnsi="Arial" w:cs="Arial"/>
          <w:b/>
          <w:sz w:val="24"/>
        </w:rPr>
      </w:pPr>
      <w:r>
        <w:rPr>
          <w:rFonts w:ascii="Arial" w:hAnsi="Arial" w:cs="Arial"/>
          <w:b/>
          <w:color w:val="0000FF"/>
          <w:sz w:val="24"/>
        </w:rPr>
        <w:t>C3-246189</w:t>
      </w:r>
      <w:r>
        <w:rPr>
          <w:rFonts w:ascii="Arial" w:hAnsi="Arial" w:cs="Arial"/>
          <w:b/>
          <w:color w:val="0000FF"/>
          <w:sz w:val="24"/>
        </w:rPr>
        <w:tab/>
      </w:r>
      <w:r>
        <w:rPr>
          <w:rFonts w:ascii="Arial" w:hAnsi="Arial" w:cs="Arial"/>
          <w:b/>
          <w:sz w:val="24"/>
        </w:rPr>
        <w:t>Revised WID on Rel-19 Enhancements of Network Automation Enablers</w:t>
      </w:r>
    </w:p>
    <w:p w14:paraId="6A21B8D1" w14:textId="77777777" w:rsidR="00DB771A" w:rsidRDefault="00DB771A" w:rsidP="00DB771A">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7F60270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AA2B4" w14:textId="01D8A8BA" w:rsidR="00DB771A" w:rsidRDefault="00DB771A" w:rsidP="00DB771A">
      <w:pPr>
        <w:rPr>
          <w:rFonts w:ascii="Arial" w:hAnsi="Arial" w:cs="Arial"/>
          <w:b/>
          <w:sz w:val="24"/>
        </w:rPr>
      </w:pPr>
      <w:r>
        <w:rPr>
          <w:rFonts w:ascii="Arial" w:hAnsi="Arial" w:cs="Arial"/>
          <w:b/>
          <w:color w:val="0000FF"/>
          <w:sz w:val="24"/>
        </w:rPr>
        <w:t>C3-246232</w:t>
      </w:r>
      <w:r>
        <w:rPr>
          <w:rFonts w:ascii="Arial" w:hAnsi="Arial" w:cs="Arial"/>
          <w:b/>
          <w:color w:val="0000FF"/>
          <w:sz w:val="24"/>
        </w:rPr>
        <w:tab/>
      </w:r>
      <w:r>
        <w:rPr>
          <w:rFonts w:ascii="Arial" w:hAnsi="Arial" w:cs="Arial"/>
          <w:b/>
          <w:sz w:val="24"/>
        </w:rPr>
        <w:t>Revised WID on CT aspects of application enablement for AI/ML services</w:t>
      </w:r>
    </w:p>
    <w:p w14:paraId="3D1E6F21" w14:textId="77777777" w:rsidR="00DB771A" w:rsidRDefault="00DB771A" w:rsidP="00DB771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Lenovo, Samsung</w:t>
      </w:r>
    </w:p>
    <w:p w14:paraId="57C35D89" w14:textId="77777777" w:rsidR="00DB771A" w:rsidRDefault="00DB771A" w:rsidP="00DB771A">
      <w:pPr>
        <w:rPr>
          <w:color w:val="808080"/>
        </w:rPr>
      </w:pPr>
      <w:r>
        <w:rPr>
          <w:color w:val="808080"/>
        </w:rPr>
        <w:t>(Replaces CP-242251)</w:t>
      </w:r>
    </w:p>
    <w:p w14:paraId="7349E23C" w14:textId="77777777" w:rsidR="00DB771A" w:rsidRDefault="00DB771A" w:rsidP="00DB771A">
      <w:pPr>
        <w:rPr>
          <w:rFonts w:ascii="Arial" w:hAnsi="Arial" w:cs="Arial"/>
          <w:b/>
        </w:rPr>
      </w:pPr>
      <w:r>
        <w:rPr>
          <w:rFonts w:ascii="Arial" w:hAnsi="Arial" w:cs="Arial"/>
          <w:b/>
        </w:rPr>
        <w:t xml:space="preserve">Discussion: </w:t>
      </w:r>
    </w:p>
    <w:p w14:paraId="64558CD9" w14:textId="77777777" w:rsidR="00DB771A" w:rsidRDefault="00DB771A" w:rsidP="00DB771A">
      <w:r>
        <w:t>Revision of CP-242251</w:t>
      </w:r>
    </w:p>
    <w:p w14:paraId="1E6C787F" w14:textId="77777777" w:rsidR="00DB771A" w:rsidRDefault="00DB771A" w:rsidP="00DB771A">
      <w:proofErr w:type="spellStart"/>
      <w:r>
        <w:t>AIML_App</w:t>
      </w:r>
      <w:proofErr w:type="spellEnd"/>
    </w:p>
    <w:p w14:paraId="2F6E0ED3" w14:textId="77777777" w:rsidR="00DB771A" w:rsidRDefault="00DB771A" w:rsidP="00DB771A">
      <w:r>
        <w:t>CT1 leading, CT3 impacted</w:t>
      </w:r>
    </w:p>
    <w:p w14:paraId="0049F251" w14:textId="77777777" w:rsidR="00DB771A" w:rsidRDefault="00DB771A" w:rsidP="00DB771A">
      <w:r>
        <w:t>Abdessamad (Huawei): ok to have the new TS with a generic title.</w:t>
      </w:r>
    </w:p>
    <w:p w14:paraId="025073FE" w14:textId="77777777" w:rsidR="00DB771A" w:rsidRDefault="00DB771A" w:rsidP="00DB771A">
      <w:r>
        <w:t>Igor (Ericsson): r1 is available. Huawei is ok.</w:t>
      </w:r>
    </w:p>
    <w:p w14:paraId="08B4B865" w14:textId="77777777" w:rsidR="00DB771A" w:rsidRDefault="00DB771A" w:rsidP="00DB771A">
      <w:r>
        <w:lastRenderedPageBreak/>
        <w:t>CT3 endorses it.</w:t>
      </w:r>
    </w:p>
    <w:p w14:paraId="5B4552B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C3-246352</w:t>
      </w:r>
      <w:r>
        <w:rPr>
          <w:color w:val="993300"/>
          <w:u w:val="single"/>
        </w:rPr>
        <w:t>.</w:t>
      </w:r>
    </w:p>
    <w:p w14:paraId="3E8E03DA" w14:textId="518127D3" w:rsidR="00DB771A" w:rsidRDefault="00DB771A" w:rsidP="00DB771A">
      <w:pPr>
        <w:rPr>
          <w:rFonts w:ascii="Arial" w:hAnsi="Arial" w:cs="Arial"/>
          <w:b/>
          <w:sz w:val="24"/>
        </w:rPr>
      </w:pPr>
      <w:r>
        <w:rPr>
          <w:rFonts w:ascii="Arial" w:hAnsi="Arial" w:cs="Arial"/>
          <w:b/>
          <w:color w:val="0000FF"/>
          <w:sz w:val="24"/>
        </w:rPr>
        <w:t>C3-246274</w:t>
      </w:r>
      <w:r>
        <w:rPr>
          <w:rFonts w:ascii="Arial" w:hAnsi="Arial" w:cs="Arial"/>
          <w:b/>
          <w:color w:val="0000FF"/>
          <w:sz w:val="24"/>
        </w:rPr>
        <w:tab/>
      </w:r>
      <w:r>
        <w:rPr>
          <w:rFonts w:ascii="Arial" w:hAnsi="Arial" w:cs="Arial"/>
          <w:b/>
          <w:sz w:val="24"/>
        </w:rPr>
        <w:t>Revised WID on Rel-19 Enhancements of 3GPP Northbound and Application Layer Interfaces and APIs</w:t>
      </w:r>
    </w:p>
    <w:p w14:paraId="52F92D8A" w14:textId="77777777" w:rsidR="00DB771A" w:rsidRDefault="00DB771A" w:rsidP="00DB771A">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13C6B71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E2480" w14:textId="03E36354" w:rsidR="00DB771A" w:rsidRDefault="00DB771A" w:rsidP="00DB771A">
      <w:pPr>
        <w:rPr>
          <w:rFonts w:ascii="Arial" w:hAnsi="Arial" w:cs="Arial"/>
          <w:b/>
          <w:sz w:val="24"/>
        </w:rPr>
      </w:pPr>
      <w:r>
        <w:rPr>
          <w:rFonts w:ascii="Arial" w:hAnsi="Arial" w:cs="Arial"/>
          <w:b/>
          <w:color w:val="0000FF"/>
          <w:sz w:val="24"/>
        </w:rPr>
        <w:t>C3-246327</w:t>
      </w:r>
      <w:r>
        <w:rPr>
          <w:rFonts w:ascii="Arial" w:hAnsi="Arial" w:cs="Arial"/>
          <w:b/>
          <w:color w:val="0000FF"/>
          <w:sz w:val="24"/>
        </w:rPr>
        <w:tab/>
      </w:r>
      <w:r>
        <w:rPr>
          <w:rFonts w:ascii="Arial" w:hAnsi="Arial" w:cs="Arial"/>
          <w:b/>
          <w:sz w:val="24"/>
        </w:rPr>
        <w:t>Revised WID on CT aspects of QoS monitoring enhancement</w:t>
      </w:r>
    </w:p>
    <w:p w14:paraId="3C3373C1" w14:textId="77777777" w:rsidR="00DB771A" w:rsidRDefault="00DB771A" w:rsidP="00DB771A">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China Mobile</w:t>
      </w:r>
    </w:p>
    <w:p w14:paraId="3883CE5A" w14:textId="77777777" w:rsidR="00DB771A" w:rsidRDefault="00DB771A" w:rsidP="00DB771A">
      <w:pPr>
        <w:rPr>
          <w:color w:val="808080"/>
        </w:rPr>
      </w:pPr>
      <w:r>
        <w:rPr>
          <w:color w:val="808080"/>
        </w:rPr>
        <w:t>(Replaces CP-242061)</w:t>
      </w:r>
    </w:p>
    <w:p w14:paraId="3E29F8E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C6C8C" w14:textId="7591FAF2" w:rsidR="00DB771A" w:rsidRDefault="00DB771A" w:rsidP="00DB771A">
      <w:pPr>
        <w:rPr>
          <w:rFonts w:ascii="Arial" w:hAnsi="Arial" w:cs="Arial"/>
          <w:b/>
          <w:sz w:val="24"/>
        </w:rPr>
      </w:pPr>
      <w:r>
        <w:rPr>
          <w:rFonts w:ascii="Arial" w:hAnsi="Arial" w:cs="Arial"/>
          <w:b/>
          <w:color w:val="0000FF"/>
          <w:sz w:val="24"/>
        </w:rPr>
        <w:t>C3-246349</w:t>
      </w:r>
      <w:r>
        <w:rPr>
          <w:rFonts w:ascii="Arial" w:hAnsi="Arial" w:cs="Arial"/>
          <w:b/>
          <w:color w:val="0000FF"/>
          <w:sz w:val="24"/>
        </w:rPr>
        <w:tab/>
      </w:r>
      <w:r>
        <w:rPr>
          <w:rFonts w:ascii="Arial" w:hAnsi="Arial" w:cs="Arial"/>
          <w:b/>
          <w:sz w:val="24"/>
        </w:rPr>
        <w:t>Revised WID on CT aspects of enhancement of support for Edge Computing in 5G Core network - Phase 3</w:t>
      </w:r>
    </w:p>
    <w:p w14:paraId="3EE97D4D" w14:textId="77777777" w:rsidR="00DB771A" w:rsidRDefault="00DB771A" w:rsidP="00DB771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1B7E576D" w14:textId="77777777" w:rsidR="00DB771A" w:rsidRDefault="00DB771A" w:rsidP="00DB771A">
      <w:pPr>
        <w:rPr>
          <w:color w:val="808080"/>
        </w:rPr>
      </w:pPr>
      <w:r>
        <w:rPr>
          <w:color w:val="808080"/>
        </w:rPr>
        <w:t>(Replaces C3-246032)</w:t>
      </w:r>
    </w:p>
    <w:p w14:paraId="2F3A8AB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787A19" w14:textId="3E37A468" w:rsidR="00DB771A" w:rsidRDefault="00DB771A" w:rsidP="00DB771A">
      <w:pPr>
        <w:rPr>
          <w:rFonts w:ascii="Arial" w:hAnsi="Arial" w:cs="Arial"/>
          <w:b/>
          <w:sz w:val="24"/>
        </w:rPr>
      </w:pPr>
      <w:r>
        <w:rPr>
          <w:rFonts w:ascii="Arial" w:hAnsi="Arial" w:cs="Arial"/>
          <w:b/>
          <w:color w:val="0000FF"/>
          <w:sz w:val="24"/>
        </w:rPr>
        <w:t>C3-246350</w:t>
      </w:r>
      <w:r>
        <w:rPr>
          <w:rFonts w:ascii="Arial" w:hAnsi="Arial" w:cs="Arial"/>
          <w:b/>
          <w:color w:val="0000FF"/>
          <w:sz w:val="24"/>
        </w:rPr>
        <w:tab/>
      </w:r>
      <w:r>
        <w:rPr>
          <w:rFonts w:ascii="Arial" w:hAnsi="Arial" w:cs="Arial"/>
          <w:b/>
          <w:sz w:val="24"/>
        </w:rPr>
        <w:t>Revised WID on CT aspects of proximity based services in 5GS Phase 3</w:t>
      </w:r>
    </w:p>
    <w:p w14:paraId="44194105" w14:textId="77777777" w:rsidR="00DB771A" w:rsidRDefault="00DB771A" w:rsidP="00DB771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w:t>
      </w:r>
    </w:p>
    <w:p w14:paraId="0EDA2580" w14:textId="77777777" w:rsidR="00DB771A" w:rsidRDefault="00DB771A" w:rsidP="00DB771A">
      <w:pPr>
        <w:rPr>
          <w:color w:val="808080"/>
        </w:rPr>
      </w:pPr>
      <w:r>
        <w:rPr>
          <w:color w:val="808080"/>
        </w:rPr>
        <w:t>(Replaces C3-246044)</w:t>
      </w:r>
    </w:p>
    <w:p w14:paraId="40E5D44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EA7A1A" w14:textId="5C72AD9C" w:rsidR="00DB771A" w:rsidRDefault="00DB771A" w:rsidP="00DB771A">
      <w:pPr>
        <w:rPr>
          <w:rFonts w:ascii="Arial" w:hAnsi="Arial" w:cs="Arial"/>
          <w:b/>
          <w:sz w:val="24"/>
        </w:rPr>
      </w:pPr>
      <w:r>
        <w:rPr>
          <w:rFonts w:ascii="Arial" w:hAnsi="Arial" w:cs="Arial"/>
          <w:b/>
          <w:color w:val="0000FF"/>
          <w:sz w:val="24"/>
        </w:rPr>
        <w:t>C3-246351</w:t>
      </w:r>
      <w:r>
        <w:rPr>
          <w:rFonts w:ascii="Arial" w:hAnsi="Arial" w:cs="Arial"/>
          <w:b/>
          <w:color w:val="0000FF"/>
          <w:sz w:val="24"/>
        </w:rPr>
        <w:tab/>
      </w:r>
      <w:r>
        <w:rPr>
          <w:rFonts w:ascii="Arial" w:hAnsi="Arial" w:cs="Arial"/>
          <w:b/>
          <w:sz w:val="24"/>
        </w:rPr>
        <w:t>Revised WID on MPS for IMS Messaging and SMS services</w:t>
      </w:r>
    </w:p>
    <w:p w14:paraId="0A373EEC" w14:textId="77777777" w:rsidR="00DB771A" w:rsidRDefault="00DB771A" w:rsidP="00DB771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w:t>
      </w:r>
      <w:proofErr w:type="spellStart"/>
      <w:r>
        <w:rPr>
          <w:i/>
        </w:rPr>
        <w:t>Peraton</w:t>
      </w:r>
      <w:proofErr w:type="spellEnd"/>
      <w:r>
        <w:rPr>
          <w:i/>
        </w:rPr>
        <w:t xml:space="preserve"> Labs, CISA ECD, AT&amp;T</w:t>
      </w:r>
    </w:p>
    <w:p w14:paraId="312222AA" w14:textId="77777777" w:rsidR="00DB771A" w:rsidRDefault="00DB771A" w:rsidP="00DB771A">
      <w:pPr>
        <w:rPr>
          <w:color w:val="808080"/>
        </w:rPr>
      </w:pPr>
      <w:r>
        <w:rPr>
          <w:color w:val="808080"/>
        </w:rPr>
        <w:t>(Replaces C3-246034)</w:t>
      </w:r>
    </w:p>
    <w:p w14:paraId="3E4BD4A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D93811" w14:textId="4DB3D0D2" w:rsidR="00DB771A" w:rsidRDefault="00DB771A" w:rsidP="00DB771A">
      <w:pPr>
        <w:rPr>
          <w:rFonts w:ascii="Arial" w:hAnsi="Arial" w:cs="Arial"/>
          <w:b/>
          <w:sz w:val="24"/>
        </w:rPr>
      </w:pPr>
      <w:r>
        <w:rPr>
          <w:rFonts w:ascii="Arial" w:hAnsi="Arial" w:cs="Arial"/>
          <w:b/>
          <w:color w:val="0000FF"/>
          <w:sz w:val="24"/>
        </w:rPr>
        <w:t>C3-246352</w:t>
      </w:r>
      <w:r>
        <w:rPr>
          <w:rFonts w:ascii="Arial" w:hAnsi="Arial" w:cs="Arial"/>
          <w:b/>
          <w:color w:val="0000FF"/>
          <w:sz w:val="24"/>
        </w:rPr>
        <w:tab/>
      </w:r>
      <w:r>
        <w:rPr>
          <w:rFonts w:ascii="Arial" w:hAnsi="Arial" w:cs="Arial"/>
          <w:b/>
          <w:sz w:val="24"/>
        </w:rPr>
        <w:t>Revised WID on CT aspects of application enablement for AI/ML services</w:t>
      </w:r>
    </w:p>
    <w:p w14:paraId="2B8E9FE4" w14:textId="77777777" w:rsidR="00DB771A" w:rsidRDefault="00DB771A" w:rsidP="00DB771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Lenovo, Samsung</w:t>
      </w:r>
    </w:p>
    <w:p w14:paraId="1436A80C" w14:textId="77777777" w:rsidR="00DB771A" w:rsidRDefault="00DB771A" w:rsidP="00DB771A">
      <w:pPr>
        <w:rPr>
          <w:color w:val="808080"/>
        </w:rPr>
      </w:pPr>
      <w:r>
        <w:rPr>
          <w:color w:val="808080"/>
        </w:rPr>
        <w:t>(Replaces C3-246232)</w:t>
      </w:r>
    </w:p>
    <w:p w14:paraId="2928784D" w14:textId="77777777" w:rsidR="00DB771A" w:rsidRDefault="00DB771A" w:rsidP="00DB771A">
      <w:pPr>
        <w:rPr>
          <w:rFonts w:ascii="Arial" w:hAnsi="Arial" w:cs="Arial"/>
          <w:b/>
        </w:rPr>
      </w:pPr>
      <w:r>
        <w:rPr>
          <w:rFonts w:ascii="Arial" w:hAnsi="Arial" w:cs="Arial"/>
          <w:b/>
        </w:rPr>
        <w:t xml:space="preserve">Discussion: </w:t>
      </w:r>
    </w:p>
    <w:p w14:paraId="48E7A574" w14:textId="77777777" w:rsidR="00DB771A" w:rsidRDefault="00DB771A" w:rsidP="00DB771A">
      <w:proofErr w:type="spellStart"/>
      <w:r>
        <w:t>Sharam</w:t>
      </w:r>
      <w:proofErr w:type="spellEnd"/>
      <w:r>
        <w:t xml:space="preserve"> (AT&amp;T): Wants to support it.</w:t>
      </w:r>
    </w:p>
    <w:p w14:paraId="67CC9DAA"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C3-246505</w:t>
      </w:r>
      <w:r>
        <w:rPr>
          <w:color w:val="993300"/>
          <w:u w:val="single"/>
        </w:rPr>
        <w:t>.</w:t>
      </w:r>
    </w:p>
    <w:p w14:paraId="019FD775" w14:textId="5DB54B70" w:rsidR="00DB771A" w:rsidRDefault="00DB771A" w:rsidP="00DB771A">
      <w:pPr>
        <w:rPr>
          <w:rFonts w:ascii="Arial" w:hAnsi="Arial" w:cs="Arial"/>
          <w:b/>
          <w:sz w:val="24"/>
        </w:rPr>
      </w:pPr>
      <w:r>
        <w:rPr>
          <w:rFonts w:ascii="Arial" w:hAnsi="Arial" w:cs="Arial"/>
          <w:b/>
          <w:color w:val="0000FF"/>
          <w:sz w:val="24"/>
        </w:rPr>
        <w:t>C3-246504</w:t>
      </w:r>
      <w:r>
        <w:rPr>
          <w:rFonts w:ascii="Arial" w:hAnsi="Arial" w:cs="Arial"/>
          <w:b/>
          <w:color w:val="0000FF"/>
          <w:sz w:val="24"/>
        </w:rPr>
        <w:tab/>
      </w:r>
      <w:r>
        <w:rPr>
          <w:rFonts w:ascii="Arial" w:hAnsi="Arial" w:cs="Arial"/>
          <w:b/>
          <w:sz w:val="24"/>
        </w:rPr>
        <w:t xml:space="preserve">Revised WID on CT aspects of </w:t>
      </w:r>
      <w:proofErr w:type="spellStart"/>
      <w:r>
        <w:rPr>
          <w:rFonts w:ascii="Arial" w:hAnsi="Arial" w:cs="Arial"/>
          <w:b/>
          <w:sz w:val="24"/>
        </w:rPr>
        <w:t>ProSe</w:t>
      </w:r>
      <w:proofErr w:type="spellEnd"/>
      <w:r>
        <w:rPr>
          <w:rFonts w:ascii="Arial" w:hAnsi="Arial" w:cs="Arial"/>
          <w:b/>
          <w:sz w:val="24"/>
        </w:rPr>
        <w:t xml:space="preserve"> support in NPN</w:t>
      </w:r>
    </w:p>
    <w:p w14:paraId="3F27092F" w14:textId="77777777" w:rsidR="00DB771A" w:rsidRDefault="00DB771A" w:rsidP="00DB771A">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China </w:t>
      </w:r>
      <w:proofErr w:type="spellStart"/>
      <w:r>
        <w:rPr>
          <w:i/>
        </w:rPr>
        <w:t>Telecomunication</w:t>
      </w:r>
      <w:proofErr w:type="spellEnd"/>
      <w:r>
        <w:rPr>
          <w:i/>
        </w:rPr>
        <w:t xml:space="preserve"> Corp.</w:t>
      </w:r>
    </w:p>
    <w:p w14:paraId="0344EAEB" w14:textId="77777777" w:rsidR="00DB771A" w:rsidRDefault="00DB771A" w:rsidP="00DB771A">
      <w:pPr>
        <w:rPr>
          <w:color w:val="808080"/>
        </w:rPr>
      </w:pPr>
      <w:r>
        <w:rPr>
          <w:color w:val="808080"/>
        </w:rPr>
        <w:t>(Replaces C3-246046)</w:t>
      </w:r>
    </w:p>
    <w:p w14:paraId="45F10774"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E3A478" w14:textId="08FD09FA" w:rsidR="00DB771A" w:rsidRDefault="00DB771A" w:rsidP="00DB771A">
      <w:pPr>
        <w:rPr>
          <w:rFonts w:ascii="Arial" w:hAnsi="Arial" w:cs="Arial"/>
          <w:b/>
          <w:sz w:val="24"/>
        </w:rPr>
      </w:pPr>
      <w:r>
        <w:rPr>
          <w:rFonts w:ascii="Arial" w:hAnsi="Arial" w:cs="Arial"/>
          <w:b/>
          <w:color w:val="0000FF"/>
          <w:sz w:val="24"/>
        </w:rPr>
        <w:t>C3-246505</w:t>
      </w:r>
      <w:r>
        <w:rPr>
          <w:rFonts w:ascii="Arial" w:hAnsi="Arial" w:cs="Arial"/>
          <w:b/>
          <w:color w:val="0000FF"/>
          <w:sz w:val="24"/>
        </w:rPr>
        <w:tab/>
      </w:r>
      <w:r>
        <w:rPr>
          <w:rFonts w:ascii="Arial" w:hAnsi="Arial" w:cs="Arial"/>
          <w:b/>
          <w:sz w:val="24"/>
        </w:rPr>
        <w:t>Revised WID on CT aspects of application enablement for AI/ML services</w:t>
      </w:r>
    </w:p>
    <w:p w14:paraId="3C3AD117" w14:textId="77777777" w:rsidR="00DB771A" w:rsidRDefault="00DB771A" w:rsidP="00DB771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Lenovo, Samsung</w:t>
      </w:r>
    </w:p>
    <w:p w14:paraId="00026D81" w14:textId="77777777" w:rsidR="00DB771A" w:rsidRDefault="00DB771A" w:rsidP="00DB771A">
      <w:pPr>
        <w:rPr>
          <w:color w:val="808080"/>
        </w:rPr>
      </w:pPr>
      <w:r>
        <w:rPr>
          <w:color w:val="808080"/>
        </w:rPr>
        <w:t>(Replaces C3-246352)</w:t>
      </w:r>
    </w:p>
    <w:p w14:paraId="0E13798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9EF41C" w14:textId="38B26BAE" w:rsidR="00DB771A" w:rsidRDefault="00DB771A" w:rsidP="00DB771A">
      <w:pPr>
        <w:rPr>
          <w:rFonts w:ascii="Arial" w:hAnsi="Arial" w:cs="Arial"/>
          <w:b/>
          <w:sz w:val="24"/>
        </w:rPr>
      </w:pPr>
      <w:r>
        <w:rPr>
          <w:rFonts w:ascii="Arial" w:hAnsi="Arial" w:cs="Arial"/>
          <w:b/>
          <w:color w:val="0000FF"/>
          <w:sz w:val="24"/>
        </w:rPr>
        <w:t>C3-246520</w:t>
      </w:r>
      <w:r>
        <w:rPr>
          <w:rFonts w:ascii="Arial" w:hAnsi="Arial" w:cs="Arial"/>
          <w:b/>
          <w:color w:val="0000FF"/>
          <w:sz w:val="24"/>
        </w:rPr>
        <w:tab/>
      </w:r>
      <w:r>
        <w:rPr>
          <w:rFonts w:ascii="Arial" w:hAnsi="Arial" w:cs="Arial"/>
          <w:b/>
          <w:sz w:val="24"/>
        </w:rPr>
        <w:t>Revised WID on CT aspects of Multi-Access (ATSSS_Ph4)</w:t>
      </w:r>
    </w:p>
    <w:p w14:paraId="25CEDB05" w14:textId="77777777" w:rsidR="00DB771A" w:rsidRDefault="00DB771A" w:rsidP="00DB771A">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Apple</w:t>
      </w:r>
    </w:p>
    <w:p w14:paraId="3CE7622A" w14:textId="77777777" w:rsidR="00DB771A" w:rsidRDefault="00DB771A" w:rsidP="00DB771A">
      <w:pPr>
        <w:rPr>
          <w:color w:val="808080"/>
        </w:rPr>
      </w:pPr>
      <w:r>
        <w:rPr>
          <w:color w:val="808080"/>
        </w:rPr>
        <w:t>(Replaces C3-246065)</w:t>
      </w:r>
    </w:p>
    <w:p w14:paraId="4B72131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D7C782" w14:textId="1AFD3BFD" w:rsidR="00DB771A" w:rsidRDefault="00DB771A" w:rsidP="00DB771A">
      <w:pPr>
        <w:rPr>
          <w:rFonts w:ascii="Arial" w:hAnsi="Arial" w:cs="Arial"/>
          <w:b/>
          <w:sz w:val="24"/>
        </w:rPr>
      </w:pPr>
      <w:r>
        <w:rPr>
          <w:rFonts w:ascii="Arial" w:hAnsi="Arial" w:cs="Arial"/>
          <w:b/>
          <w:color w:val="0000FF"/>
          <w:sz w:val="24"/>
        </w:rPr>
        <w:t>C3-246533</w:t>
      </w:r>
      <w:r>
        <w:rPr>
          <w:rFonts w:ascii="Arial" w:hAnsi="Arial" w:cs="Arial"/>
          <w:b/>
          <w:color w:val="0000FF"/>
          <w:sz w:val="24"/>
        </w:rPr>
        <w:tab/>
      </w:r>
      <w:r>
        <w:rPr>
          <w:rFonts w:ascii="Arial" w:hAnsi="Arial" w:cs="Arial"/>
          <w:b/>
          <w:sz w:val="24"/>
        </w:rPr>
        <w:t>Revised WID on CT aspects for application enablement for mobile metaverse services</w:t>
      </w:r>
    </w:p>
    <w:p w14:paraId="34779A2A" w14:textId="77777777" w:rsidR="00DB771A" w:rsidRDefault="00DB771A" w:rsidP="00DB771A">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Electronics Co., Ltd</w:t>
      </w:r>
    </w:p>
    <w:p w14:paraId="2C735363" w14:textId="77777777" w:rsidR="00DB771A" w:rsidRDefault="00DB771A" w:rsidP="00DB771A">
      <w:pPr>
        <w:rPr>
          <w:color w:val="808080"/>
        </w:rPr>
      </w:pPr>
      <w:r>
        <w:rPr>
          <w:color w:val="808080"/>
        </w:rPr>
        <w:t>(Replaces C3-246104)</w:t>
      </w:r>
    </w:p>
    <w:p w14:paraId="700127F1"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952D62" w14:textId="77777777" w:rsidR="00DB771A" w:rsidRDefault="00DB771A" w:rsidP="00DB771A">
      <w:pPr>
        <w:pStyle w:val="Heading3"/>
      </w:pPr>
      <w:bookmarkStart w:id="215" w:name="_Toc183695139"/>
      <w:r>
        <w:t>19.4</w:t>
      </w:r>
      <w:r>
        <w:tab/>
        <w:t>TEI19 [TEI19]</w:t>
      </w:r>
      <w:bookmarkEnd w:id="215"/>
    </w:p>
    <w:p w14:paraId="05BA952F" w14:textId="77777777" w:rsidR="00DB771A" w:rsidRDefault="00DB771A" w:rsidP="00DB771A">
      <w:pPr>
        <w:pStyle w:val="Heading4"/>
      </w:pPr>
      <w:bookmarkStart w:id="216" w:name="_Toc183695140"/>
      <w:r>
        <w:t>19.4.1</w:t>
      </w:r>
      <w:r>
        <w:tab/>
        <w:t>TEI19 for IMS/CS</w:t>
      </w:r>
      <w:bookmarkEnd w:id="216"/>
    </w:p>
    <w:p w14:paraId="47615428" w14:textId="77777777" w:rsidR="00DB771A" w:rsidRDefault="00DB771A" w:rsidP="00DB771A">
      <w:pPr>
        <w:pStyle w:val="Heading4"/>
      </w:pPr>
      <w:bookmarkStart w:id="217" w:name="_Toc183695141"/>
      <w:r>
        <w:t>19.4.2</w:t>
      </w:r>
      <w:r>
        <w:tab/>
        <w:t>TEI19 for Packet Core</w:t>
      </w:r>
      <w:bookmarkEnd w:id="217"/>
    </w:p>
    <w:p w14:paraId="29828B66" w14:textId="502A71E8" w:rsidR="00DB771A" w:rsidRDefault="00DB771A" w:rsidP="00DB771A">
      <w:pPr>
        <w:rPr>
          <w:rFonts w:ascii="Arial" w:hAnsi="Arial" w:cs="Arial"/>
          <w:b/>
          <w:sz w:val="24"/>
        </w:rPr>
      </w:pPr>
      <w:r>
        <w:rPr>
          <w:rFonts w:ascii="Arial" w:hAnsi="Arial" w:cs="Arial"/>
          <w:b/>
          <w:color w:val="0000FF"/>
          <w:sz w:val="24"/>
        </w:rPr>
        <w:t>C3-246052</w:t>
      </w:r>
      <w:r>
        <w:rPr>
          <w:rFonts w:ascii="Arial" w:hAnsi="Arial" w:cs="Arial"/>
          <w:b/>
          <w:color w:val="0000FF"/>
          <w:sz w:val="24"/>
        </w:rPr>
        <w:tab/>
      </w:r>
      <w:r>
        <w:rPr>
          <w:rFonts w:ascii="Arial" w:hAnsi="Arial" w:cs="Arial"/>
          <w:b/>
          <w:sz w:val="24"/>
        </w:rPr>
        <w:t xml:space="preserve">Discussion Paper on Reporting Outcome of AF’s Traffic routing in UP Path </w:t>
      </w:r>
      <w:proofErr w:type="spellStart"/>
      <w:r>
        <w:rPr>
          <w:rFonts w:ascii="Arial" w:hAnsi="Arial" w:cs="Arial"/>
          <w:b/>
          <w:sz w:val="24"/>
        </w:rPr>
        <w:t>Chnage</w:t>
      </w:r>
      <w:proofErr w:type="spellEnd"/>
      <w:r>
        <w:rPr>
          <w:rFonts w:ascii="Arial" w:hAnsi="Arial" w:cs="Arial"/>
          <w:b/>
          <w:sz w:val="24"/>
        </w:rPr>
        <w:t xml:space="preserve"> Notification</w:t>
      </w:r>
    </w:p>
    <w:p w14:paraId="742BF625" w14:textId="77777777" w:rsidR="00DB771A" w:rsidRDefault="00DB771A" w:rsidP="00DB77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CEWiT</w:t>
      </w:r>
      <w:proofErr w:type="spellEnd"/>
    </w:p>
    <w:p w14:paraId="6344F7B0" w14:textId="77777777" w:rsidR="00DB771A" w:rsidRDefault="00DB771A" w:rsidP="00DB771A">
      <w:pPr>
        <w:rPr>
          <w:rFonts w:ascii="Arial" w:hAnsi="Arial" w:cs="Arial"/>
          <w:b/>
        </w:rPr>
      </w:pPr>
      <w:r>
        <w:rPr>
          <w:rFonts w:ascii="Arial" w:hAnsi="Arial" w:cs="Arial"/>
          <w:b/>
        </w:rPr>
        <w:t xml:space="preserve">Discussion: </w:t>
      </w:r>
    </w:p>
    <w:p w14:paraId="73523A92" w14:textId="77777777" w:rsidR="00DB771A" w:rsidRDefault="00DB771A" w:rsidP="00DB771A">
      <w:r>
        <w:t xml:space="preserve">Maria (Ericsson): Are there N4 impacts? </w:t>
      </w:r>
    </w:p>
    <w:p w14:paraId="266A72A9" w14:textId="77777777" w:rsidR="00DB771A" w:rsidRDefault="00DB771A" w:rsidP="00DB771A">
      <w:r>
        <w:t>Anu (</w:t>
      </w:r>
      <w:proofErr w:type="spellStart"/>
      <w:r>
        <w:t>CEWiT</w:t>
      </w:r>
      <w:proofErr w:type="spellEnd"/>
      <w:r>
        <w:t>): No N4 impacts.</w:t>
      </w:r>
    </w:p>
    <w:p w14:paraId="6CFE7165" w14:textId="77777777" w:rsidR="00DB771A" w:rsidRDefault="00DB771A" w:rsidP="00DB771A">
      <w:r>
        <w:t>Maria (Ericsson): After rule is installed, the UPF cannot identify the failures after rule installation.</w:t>
      </w:r>
    </w:p>
    <w:p w14:paraId="59C1C2BD" w14:textId="77777777" w:rsidR="00DB771A" w:rsidRDefault="00DB771A" w:rsidP="00DB771A">
      <w:r>
        <w:t>Anu (</w:t>
      </w:r>
      <w:proofErr w:type="spellStart"/>
      <w:r>
        <w:t>CEWiT</w:t>
      </w:r>
      <w:proofErr w:type="spellEnd"/>
      <w:r>
        <w:t>): The failure is handle during installation.</w:t>
      </w:r>
    </w:p>
    <w:p w14:paraId="5E4408A7" w14:textId="77777777" w:rsidR="00DB771A" w:rsidRDefault="00DB771A" w:rsidP="00DB771A">
      <w:r>
        <w:t>Apostolos (Nokia): DNNAI change event as soon as SMF installs.</w:t>
      </w:r>
    </w:p>
    <w:p w14:paraId="4EB0FB29" w14:textId="77777777" w:rsidR="00DB771A" w:rsidRDefault="00DB771A" w:rsidP="00DB771A">
      <w:r>
        <w:t>Anu (</w:t>
      </w:r>
      <w:proofErr w:type="spellStart"/>
      <w:r>
        <w:t>CEWiT</w:t>
      </w:r>
      <w:proofErr w:type="spellEnd"/>
      <w:r>
        <w:t>): Traffic filter failure is about which rule is failed installed.</w:t>
      </w:r>
    </w:p>
    <w:p w14:paraId="48FE2327" w14:textId="77777777" w:rsidR="00DB771A" w:rsidRDefault="00DB771A" w:rsidP="00DB771A">
      <w:r>
        <w:t>Abdessamad (Huawei): Why do we need report success and failure cases. Failed cases reporting is enough. For event reporting, do not touch the existing event. We should use a separate event, through out all the flows.</w:t>
      </w:r>
    </w:p>
    <w:p w14:paraId="424B52EB" w14:textId="77777777" w:rsidR="00DB771A" w:rsidRDefault="00DB771A" w:rsidP="00DB771A">
      <w:r>
        <w:lastRenderedPageBreak/>
        <w:t>Anu (</w:t>
      </w:r>
      <w:proofErr w:type="spellStart"/>
      <w:r>
        <w:t>CEWiT</w:t>
      </w:r>
      <w:proofErr w:type="spellEnd"/>
      <w:r>
        <w:t>): We SMF is more appropriate way for solution. Fine with new event.</w:t>
      </w:r>
    </w:p>
    <w:p w14:paraId="150BE30E" w14:textId="77777777" w:rsidR="00DB771A" w:rsidRDefault="00DB771A" w:rsidP="00DB771A">
      <w:r>
        <w:t>Apostolos (Nokia): We are handling partial failure in UP path change event. We should handle in the current event.</w:t>
      </w:r>
    </w:p>
    <w:p w14:paraId="4C40B6C7" w14:textId="77777777" w:rsidR="00DB771A" w:rsidRDefault="00DB771A" w:rsidP="00DB771A">
      <w:r>
        <w:t xml:space="preserve">Abdessamad (Huawei): The existing event is about UP path change. The impact to SMF solution is more. </w:t>
      </w:r>
    </w:p>
    <w:p w14:paraId="3D501725" w14:textId="77777777" w:rsidR="00DB771A" w:rsidRDefault="00DB771A" w:rsidP="00DB771A">
      <w:r>
        <w:t>Shahram (AT&amp;T): Can the application go wrong, if not subscribing to this event?</w:t>
      </w:r>
    </w:p>
    <w:p w14:paraId="5634A8B9" w14:textId="77777777" w:rsidR="00DB771A" w:rsidRDefault="00DB771A" w:rsidP="00DB771A">
      <w:r>
        <w:t>Abdessamad (Huawei): As of now there is no impact, as the AF can act on UP Path change event.</w:t>
      </w:r>
    </w:p>
    <w:p w14:paraId="6503D848" w14:textId="77777777" w:rsidR="00DB771A" w:rsidRDefault="00DB771A" w:rsidP="00DB771A">
      <w:r>
        <w:t>Anu (</w:t>
      </w:r>
      <w:proofErr w:type="spellStart"/>
      <w:r>
        <w:t>CEWiT</w:t>
      </w:r>
      <w:proofErr w:type="spellEnd"/>
      <w:r>
        <w:t>): For PCF route, we need these to add a restriction in PCF.</w:t>
      </w:r>
    </w:p>
    <w:p w14:paraId="45636132" w14:textId="77777777" w:rsidR="00DB771A" w:rsidRDefault="00DB771A" w:rsidP="00DB771A">
      <w:r>
        <w:t>Apostolos (Nokia): Cannot have one notification via PCF and another directly to NEF-AF.</w:t>
      </w:r>
    </w:p>
    <w:p w14:paraId="2CF49241" w14:textId="77777777" w:rsidR="00DB771A" w:rsidRDefault="00DB771A" w:rsidP="00DB771A">
      <w:r>
        <w:t>Discuss offline.</w:t>
      </w:r>
    </w:p>
    <w:p w14:paraId="1DB14E90" w14:textId="77777777" w:rsidR="00DB771A" w:rsidRDefault="00DB771A" w:rsidP="00DB771A">
      <w:r>
        <w:t>Anu (</w:t>
      </w:r>
      <w:proofErr w:type="spellStart"/>
      <w:r>
        <w:t>CEWiT</w:t>
      </w:r>
      <w:proofErr w:type="spellEnd"/>
      <w:r>
        <w:t>): Acceptance on SMF providing the routing outcome and not combine with UP path change event and have separate event.</w:t>
      </w:r>
    </w:p>
    <w:p w14:paraId="781D0739" w14:textId="77777777" w:rsidR="00DB771A" w:rsidRDefault="00DB771A" w:rsidP="00DB771A">
      <w:r>
        <w:t>Maria (Ericsson): Should be called installation and not routing.</w:t>
      </w:r>
    </w:p>
    <w:p w14:paraId="16CB478E" w14:textId="77777777" w:rsidR="00DB771A" w:rsidRDefault="00DB771A" w:rsidP="00DB771A">
      <w:r>
        <w:t>Anu (</w:t>
      </w:r>
      <w:proofErr w:type="spellStart"/>
      <w:r>
        <w:t>CEWiT</w:t>
      </w:r>
      <w:proofErr w:type="spellEnd"/>
      <w:r>
        <w:t>): Have to revise the CRs accordingly.</w:t>
      </w:r>
    </w:p>
    <w:p w14:paraId="0461CC4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E0E2D" w14:textId="607CCF32" w:rsidR="00DB771A" w:rsidRDefault="00DB771A" w:rsidP="00DB771A">
      <w:pPr>
        <w:rPr>
          <w:rFonts w:ascii="Arial" w:hAnsi="Arial" w:cs="Arial"/>
          <w:b/>
          <w:sz w:val="24"/>
        </w:rPr>
      </w:pPr>
      <w:r>
        <w:rPr>
          <w:rFonts w:ascii="Arial" w:hAnsi="Arial" w:cs="Arial"/>
          <w:b/>
          <w:color w:val="0000FF"/>
          <w:sz w:val="24"/>
        </w:rPr>
        <w:t>C3-246053</w:t>
      </w:r>
      <w:r>
        <w:rPr>
          <w:rFonts w:ascii="Arial" w:hAnsi="Arial" w:cs="Arial"/>
          <w:b/>
          <w:color w:val="0000FF"/>
          <w:sz w:val="24"/>
        </w:rPr>
        <w:tab/>
      </w:r>
      <w:r>
        <w:rPr>
          <w:rFonts w:ascii="Arial" w:hAnsi="Arial" w:cs="Arial"/>
          <w:b/>
          <w:sz w:val="24"/>
        </w:rPr>
        <w:t xml:space="preserve">Support for traffic routing outcome in UP Path change event notification of </w:t>
      </w:r>
      <w:proofErr w:type="spellStart"/>
      <w:r>
        <w:rPr>
          <w:rFonts w:ascii="Arial" w:hAnsi="Arial" w:cs="Arial"/>
          <w:b/>
          <w:sz w:val="24"/>
        </w:rPr>
        <w:t>TrafficInfluence</w:t>
      </w:r>
      <w:proofErr w:type="spellEnd"/>
      <w:r>
        <w:rPr>
          <w:rFonts w:ascii="Arial" w:hAnsi="Arial" w:cs="Arial"/>
          <w:b/>
          <w:sz w:val="24"/>
        </w:rPr>
        <w:t xml:space="preserve"> API</w:t>
      </w:r>
    </w:p>
    <w:p w14:paraId="59192E3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CR-1421  rev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1E5A985C" w14:textId="77777777" w:rsidR="00DB771A" w:rsidRDefault="00DB771A" w:rsidP="00DB771A">
      <w:pPr>
        <w:rPr>
          <w:rFonts w:ascii="Arial" w:hAnsi="Arial" w:cs="Arial"/>
          <w:b/>
        </w:rPr>
      </w:pPr>
      <w:r>
        <w:rPr>
          <w:rFonts w:ascii="Arial" w:hAnsi="Arial" w:cs="Arial"/>
          <w:b/>
        </w:rPr>
        <w:t xml:space="preserve">Discussion: </w:t>
      </w:r>
    </w:p>
    <w:p w14:paraId="00F75416"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TrafficInfluence</w:t>
      </w:r>
      <w:proofErr w:type="spellEnd"/>
      <w:r>
        <w:t xml:space="preserve"> API</w:t>
      </w:r>
    </w:p>
    <w:p w14:paraId="5528D959" w14:textId="77777777" w:rsidR="00DB771A" w:rsidRDefault="00DB771A" w:rsidP="00DB771A">
      <w:r>
        <w:t>Anu (</w:t>
      </w:r>
      <w:proofErr w:type="spellStart"/>
      <w:r>
        <w:t>CEWiT</w:t>
      </w:r>
      <w:proofErr w:type="spellEnd"/>
      <w:r>
        <w:t xml:space="preserve">): R1 is shared. </w:t>
      </w:r>
    </w:p>
    <w:p w14:paraId="41D4B801" w14:textId="77777777" w:rsidR="00DB771A" w:rsidRDefault="00DB771A" w:rsidP="00DB771A">
      <w:r>
        <w:t>Abdessamad (Huawei): comments provided in R2.</w:t>
      </w:r>
    </w:p>
    <w:p w14:paraId="60C11387" w14:textId="77777777" w:rsidR="00DB771A" w:rsidRDefault="00DB771A" w:rsidP="00DB771A">
      <w:r>
        <w:t>Anu (</w:t>
      </w:r>
      <w:proofErr w:type="spellStart"/>
      <w:r>
        <w:t>CEWiT</w:t>
      </w:r>
      <w:proofErr w:type="spellEnd"/>
      <w:r>
        <w:t>): R3 is available.</w:t>
      </w:r>
    </w:p>
    <w:p w14:paraId="35965D0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C3-246512</w:t>
      </w:r>
      <w:r>
        <w:rPr>
          <w:color w:val="993300"/>
          <w:u w:val="single"/>
        </w:rPr>
        <w:t>.</w:t>
      </w:r>
    </w:p>
    <w:p w14:paraId="4F386CB0" w14:textId="229829DF" w:rsidR="00DB771A" w:rsidRDefault="00DB771A" w:rsidP="00DB771A">
      <w:pPr>
        <w:rPr>
          <w:rFonts w:ascii="Arial" w:hAnsi="Arial" w:cs="Arial"/>
          <w:b/>
          <w:sz w:val="24"/>
        </w:rPr>
      </w:pPr>
      <w:r>
        <w:rPr>
          <w:rFonts w:ascii="Arial" w:hAnsi="Arial" w:cs="Arial"/>
          <w:b/>
          <w:color w:val="0000FF"/>
          <w:sz w:val="24"/>
        </w:rPr>
        <w:t>C3-246054</w:t>
      </w:r>
      <w:r>
        <w:rPr>
          <w:rFonts w:ascii="Arial" w:hAnsi="Arial" w:cs="Arial"/>
          <w:b/>
          <w:color w:val="0000FF"/>
          <w:sz w:val="24"/>
        </w:rPr>
        <w:tab/>
      </w:r>
      <w:r>
        <w:rPr>
          <w:rFonts w:ascii="Arial" w:hAnsi="Arial" w:cs="Arial"/>
          <w:b/>
          <w:sz w:val="24"/>
        </w:rPr>
        <w:t>Addition of traffic routing outcome request in UP path change event subscription to SMF</w:t>
      </w:r>
    </w:p>
    <w:p w14:paraId="478103E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CR-1285  rev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37F65D76" w14:textId="77777777" w:rsidR="00DB771A" w:rsidRDefault="00DB771A" w:rsidP="00DB771A">
      <w:pPr>
        <w:rPr>
          <w:rFonts w:ascii="Arial" w:hAnsi="Arial" w:cs="Arial"/>
          <w:b/>
        </w:rPr>
      </w:pPr>
      <w:r>
        <w:rPr>
          <w:rFonts w:ascii="Arial" w:hAnsi="Arial" w:cs="Arial"/>
          <w:b/>
        </w:rPr>
        <w:t xml:space="preserve">Discussion: </w:t>
      </w:r>
    </w:p>
    <w:p w14:paraId="3505AD3A"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w:t>
      </w:r>
    </w:p>
    <w:p w14:paraId="07F4F29C" w14:textId="77777777" w:rsidR="00DB771A" w:rsidRDefault="00DB771A" w:rsidP="00DB771A">
      <w:r>
        <w:t>Anu (</w:t>
      </w:r>
      <w:proofErr w:type="spellStart"/>
      <w:r>
        <w:t>CEWiT</w:t>
      </w:r>
      <w:proofErr w:type="spellEnd"/>
      <w:r>
        <w:t xml:space="preserve">): R1 is shared. </w:t>
      </w:r>
    </w:p>
    <w:p w14:paraId="75053647" w14:textId="77777777" w:rsidR="00DB771A" w:rsidRDefault="00DB771A" w:rsidP="00DB771A">
      <w:r>
        <w:t>Abdessamad (Huawei): comments provided in R2.</w:t>
      </w:r>
    </w:p>
    <w:p w14:paraId="76C5DE6A" w14:textId="77777777" w:rsidR="00DB771A" w:rsidRDefault="00DB771A" w:rsidP="00DB771A">
      <w:r>
        <w:t>Anu (</w:t>
      </w:r>
      <w:proofErr w:type="spellStart"/>
      <w:r>
        <w:t>CEWiT</w:t>
      </w:r>
      <w:proofErr w:type="spellEnd"/>
      <w:r>
        <w:t>): R3 is available</w:t>
      </w:r>
    </w:p>
    <w:p w14:paraId="656D1936"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C3-246513</w:t>
      </w:r>
      <w:r>
        <w:rPr>
          <w:color w:val="993300"/>
          <w:u w:val="single"/>
        </w:rPr>
        <w:t>.</w:t>
      </w:r>
    </w:p>
    <w:p w14:paraId="6DC63967" w14:textId="63D3FA35" w:rsidR="00DB771A" w:rsidRDefault="00DB771A" w:rsidP="00DB771A">
      <w:pPr>
        <w:rPr>
          <w:rFonts w:ascii="Arial" w:hAnsi="Arial" w:cs="Arial"/>
          <w:b/>
          <w:sz w:val="24"/>
        </w:rPr>
      </w:pPr>
      <w:r>
        <w:rPr>
          <w:rFonts w:ascii="Arial" w:hAnsi="Arial" w:cs="Arial"/>
          <w:b/>
          <w:color w:val="0000FF"/>
          <w:sz w:val="24"/>
        </w:rPr>
        <w:t>C3-246055</w:t>
      </w:r>
      <w:r>
        <w:rPr>
          <w:rFonts w:ascii="Arial" w:hAnsi="Arial" w:cs="Arial"/>
          <w:b/>
          <w:color w:val="0000FF"/>
          <w:sz w:val="24"/>
        </w:rPr>
        <w:tab/>
      </w:r>
      <w:r>
        <w:rPr>
          <w:rFonts w:ascii="Arial" w:hAnsi="Arial" w:cs="Arial"/>
          <w:b/>
          <w:sz w:val="24"/>
        </w:rPr>
        <w:t>Addition of traffic routing outcome in UP path change Event Notification in SMF</w:t>
      </w:r>
    </w:p>
    <w:p w14:paraId="0EE9B597" w14:textId="77777777" w:rsidR="00DB771A" w:rsidRDefault="00DB771A" w:rsidP="00DB771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v19.0.0</w:t>
      </w:r>
      <w:r>
        <w:rPr>
          <w:i/>
        </w:rPr>
        <w:tab/>
        <w:t xml:space="preserve">  CR-0303  rev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7FBB18BB" w14:textId="77777777" w:rsidR="00DB771A" w:rsidRDefault="00DB771A" w:rsidP="00DB771A">
      <w:pPr>
        <w:rPr>
          <w:rFonts w:ascii="Arial" w:hAnsi="Arial" w:cs="Arial"/>
          <w:b/>
        </w:rPr>
      </w:pPr>
      <w:r>
        <w:rPr>
          <w:rFonts w:ascii="Arial" w:hAnsi="Arial" w:cs="Arial"/>
          <w:b/>
        </w:rPr>
        <w:t xml:space="preserve">Discussion: </w:t>
      </w:r>
    </w:p>
    <w:p w14:paraId="6044D003"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Nsmf_EventExposure</w:t>
      </w:r>
      <w:proofErr w:type="spellEnd"/>
      <w:r>
        <w:t xml:space="preserve"> API</w:t>
      </w:r>
    </w:p>
    <w:p w14:paraId="7ED8661E" w14:textId="77777777" w:rsidR="00DB771A" w:rsidRDefault="00DB771A" w:rsidP="00DB771A">
      <w:r>
        <w:t>Anu (</w:t>
      </w:r>
      <w:proofErr w:type="spellStart"/>
      <w:r>
        <w:t>CEWiT</w:t>
      </w:r>
      <w:proofErr w:type="spellEnd"/>
      <w:r>
        <w:t xml:space="preserve">): R1 is shared. </w:t>
      </w:r>
    </w:p>
    <w:p w14:paraId="7CF7E193" w14:textId="77777777" w:rsidR="00DB771A" w:rsidRDefault="00DB771A" w:rsidP="00DB771A">
      <w:r>
        <w:t>Abdessamad (Huawei): comments provided in R2.</w:t>
      </w:r>
    </w:p>
    <w:p w14:paraId="25B601E3" w14:textId="77777777" w:rsidR="00DB771A" w:rsidRDefault="00DB771A" w:rsidP="00DB771A">
      <w:r>
        <w:t>Anu (</w:t>
      </w:r>
      <w:proofErr w:type="spellStart"/>
      <w:r>
        <w:t>CEWiT</w:t>
      </w:r>
      <w:proofErr w:type="spellEnd"/>
      <w:r>
        <w:t>): R3 is available</w:t>
      </w:r>
    </w:p>
    <w:p w14:paraId="699356A6"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C3-246514</w:t>
      </w:r>
      <w:r>
        <w:rPr>
          <w:color w:val="993300"/>
          <w:u w:val="single"/>
        </w:rPr>
        <w:t>.</w:t>
      </w:r>
    </w:p>
    <w:p w14:paraId="70FA99C8" w14:textId="681383A7" w:rsidR="00DB771A" w:rsidRDefault="00DB771A" w:rsidP="00DB771A">
      <w:pPr>
        <w:rPr>
          <w:rFonts w:ascii="Arial" w:hAnsi="Arial" w:cs="Arial"/>
          <w:b/>
          <w:sz w:val="24"/>
        </w:rPr>
      </w:pPr>
      <w:r>
        <w:rPr>
          <w:rFonts w:ascii="Arial" w:hAnsi="Arial" w:cs="Arial"/>
          <w:b/>
          <w:color w:val="0000FF"/>
          <w:sz w:val="24"/>
        </w:rPr>
        <w:t>C3-246056</w:t>
      </w:r>
      <w:r>
        <w:rPr>
          <w:rFonts w:ascii="Arial" w:hAnsi="Arial" w:cs="Arial"/>
          <w:b/>
          <w:color w:val="0000FF"/>
          <w:sz w:val="24"/>
        </w:rPr>
        <w:tab/>
      </w:r>
      <w:r>
        <w:rPr>
          <w:rFonts w:ascii="Arial" w:hAnsi="Arial" w:cs="Arial"/>
          <w:b/>
          <w:sz w:val="24"/>
        </w:rPr>
        <w:t>Addition of traffic routing outcome request in UP path change event subscription in UDR for future PDU(s)</w:t>
      </w:r>
    </w:p>
    <w:p w14:paraId="6DE2430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v19.0.1</w:t>
      </w:r>
      <w:r>
        <w:rPr>
          <w:i/>
        </w:rPr>
        <w:tab/>
        <w:t xml:space="preserve">  CR-0560  rev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67206DA0" w14:textId="77777777" w:rsidR="00DB771A" w:rsidRDefault="00DB771A" w:rsidP="00DB771A">
      <w:pPr>
        <w:rPr>
          <w:rFonts w:ascii="Arial" w:hAnsi="Arial" w:cs="Arial"/>
          <w:b/>
        </w:rPr>
      </w:pPr>
      <w:r>
        <w:rPr>
          <w:rFonts w:ascii="Arial" w:hAnsi="Arial" w:cs="Arial"/>
          <w:b/>
        </w:rPr>
        <w:t xml:space="preserve">Discussion: </w:t>
      </w:r>
    </w:p>
    <w:p w14:paraId="2E008CCE"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w:t>
      </w:r>
    </w:p>
    <w:p w14:paraId="6EC3FDCE" w14:textId="77777777" w:rsidR="00DB771A" w:rsidRDefault="00DB771A" w:rsidP="00DB771A">
      <w:r>
        <w:t>Depends on TS/TR 29.504 CR 0293</w:t>
      </w:r>
    </w:p>
    <w:p w14:paraId="67C63058" w14:textId="77777777" w:rsidR="00DB771A" w:rsidRDefault="00DB771A" w:rsidP="00DB771A">
      <w:r>
        <w:t>Anu (</w:t>
      </w:r>
      <w:proofErr w:type="spellStart"/>
      <w:r>
        <w:t>CEWiT</w:t>
      </w:r>
      <w:proofErr w:type="spellEnd"/>
      <w:r>
        <w:t xml:space="preserve">): R1 is shared. </w:t>
      </w:r>
    </w:p>
    <w:p w14:paraId="6F1F338E" w14:textId="77777777" w:rsidR="00DB771A" w:rsidRDefault="00DB771A" w:rsidP="00DB771A">
      <w:r>
        <w:t>Abdessamad (Huawei): comments provided in R2.</w:t>
      </w:r>
    </w:p>
    <w:p w14:paraId="5FC412EF" w14:textId="77777777" w:rsidR="00DB771A" w:rsidRDefault="00DB771A" w:rsidP="00DB771A">
      <w:r>
        <w:t>Anu (</w:t>
      </w:r>
      <w:proofErr w:type="spellStart"/>
      <w:r>
        <w:t>CEWiT</w:t>
      </w:r>
      <w:proofErr w:type="spellEnd"/>
      <w:r>
        <w:t>): R3 is available</w:t>
      </w:r>
    </w:p>
    <w:p w14:paraId="4625D24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C3-246515</w:t>
      </w:r>
      <w:r>
        <w:rPr>
          <w:color w:val="993300"/>
          <w:u w:val="single"/>
        </w:rPr>
        <w:t>.</w:t>
      </w:r>
    </w:p>
    <w:p w14:paraId="75F747B1" w14:textId="35AE26E1" w:rsidR="00DB771A" w:rsidRDefault="00DB771A" w:rsidP="00DB771A">
      <w:pPr>
        <w:rPr>
          <w:rFonts w:ascii="Arial" w:hAnsi="Arial" w:cs="Arial"/>
          <w:b/>
          <w:sz w:val="24"/>
        </w:rPr>
      </w:pPr>
      <w:r>
        <w:rPr>
          <w:rFonts w:ascii="Arial" w:hAnsi="Arial" w:cs="Arial"/>
          <w:b/>
          <w:color w:val="0000FF"/>
          <w:sz w:val="24"/>
        </w:rPr>
        <w:t>C3-246064</w:t>
      </w:r>
      <w:r>
        <w:rPr>
          <w:rFonts w:ascii="Arial" w:hAnsi="Arial" w:cs="Arial"/>
          <w:b/>
          <w:color w:val="0000FF"/>
          <w:sz w:val="24"/>
        </w:rPr>
        <w:tab/>
      </w:r>
      <w:r>
        <w:rPr>
          <w:rFonts w:ascii="Arial" w:hAnsi="Arial" w:cs="Arial"/>
          <w:b/>
          <w:sz w:val="24"/>
        </w:rPr>
        <w:t>Clarification on URSP and ANDSP rules used by UE in non-subscribed SNPN.</w:t>
      </w:r>
    </w:p>
    <w:p w14:paraId="45C3145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CR-0377  rev  Cat: F (Rel-19)</w:t>
      </w:r>
      <w:r>
        <w:rPr>
          <w:i/>
        </w:rPr>
        <w:br/>
      </w:r>
      <w:r>
        <w:rPr>
          <w:i/>
        </w:rPr>
        <w:br/>
      </w:r>
      <w:r>
        <w:rPr>
          <w:i/>
        </w:rPr>
        <w:tab/>
      </w:r>
      <w:r>
        <w:rPr>
          <w:i/>
        </w:rPr>
        <w:tab/>
      </w:r>
      <w:r>
        <w:rPr>
          <w:i/>
        </w:rPr>
        <w:tab/>
      </w:r>
      <w:r>
        <w:rPr>
          <w:i/>
        </w:rPr>
        <w:tab/>
      </w:r>
      <w:r>
        <w:rPr>
          <w:i/>
        </w:rPr>
        <w:tab/>
        <w:t>Source: Nokia</w:t>
      </w:r>
    </w:p>
    <w:p w14:paraId="20F2FADB" w14:textId="77777777" w:rsidR="00DB771A" w:rsidRDefault="00DB771A" w:rsidP="00DB771A">
      <w:pPr>
        <w:rPr>
          <w:rFonts w:ascii="Arial" w:hAnsi="Arial" w:cs="Arial"/>
          <w:b/>
        </w:rPr>
      </w:pPr>
      <w:r>
        <w:rPr>
          <w:rFonts w:ascii="Arial" w:hAnsi="Arial" w:cs="Arial"/>
          <w:b/>
        </w:rPr>
        <w:t xml:space="preserve">Discussion: </w:t>
      </w:r>
    </w:p>
    <w:p w14:paraId="08CC8AF9" w14:textId="77777777" w:rsidR="00DB771A" w:rsidRDefault="00DB771A" w:rsidP="00DB771A">
      <w:r>
        <w:t>Meifang (Ericsson): The PCF for non-subscribed SNPN can still provide URSP rules.</w:t>
      </w:r>
    </w:p>
    <w:p w14:paraId="494DD33D" w14:textId="77777777" w:rsidR="00DB771A" w:rsidRDefault="00DB771A" w:rsidP="00DB771A">
      <w:r>
        <w:t>Rajesh (Nokia): Revision available.</w:t>
      </w:r>
    </w:p>
    <w:p w14:paraId="245251AD" w14:textId="77777777" w:rsidR="00DB771A" w:rsidRDefault="00DB771A" w:rsidP="00DB771A">
      <w:r>
        <w:t>Meifang (Ericsson): will check.</w:t>
      </w:r>
    </w:p>
    <w:p w14:paraId="6FE51D14" w14:textId="77777777" w:rsidR="00DB771A" w:rsidRDefault="00DB771A" w:rsidP="00DB771A">
      <w:r>
        <w:t>Rajesh (Nokia): Provided R3.</w:t>
      </w:r>
    </w:p>
    <w:p w14:paraId="6FF364EE" w14:textId="77777777" w:rsidR="00DB771A" w:rsidRDefault="00DB771A" w:rsidP="00DB771A">
      <w:r>
        <w:t>Meifang (Ericsson): Fine with R3</w:t>
      </w:r>
    </w:p>
    <w:p w14:paraId="6645C55D" w14:textId="77777777" w:rsidR="00DB771A" w:rsidRDefault="00DB771A" w:rsidP="00DB771A">
      <w:r>
        <w:t>R3 is pre-agreed</w:t>
      </w:r>
    </w:p>
    <w:p w14:paraId="4AD88E4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C3-246500</w:t>
      </w:r>
      <w:r>
        <w:rPr>
          <w:color w:val="993300"/>
          <w:u w:val="single"/>
        </w:rPr>
        <w:t>.</w:t>
      </w:r>
    </w:p>
    <w:p w14:paraId="73CB400D" w14:textId="216D84BF" w:rsidR="00DB771A" w:rsidRDefault="00DB771A" w:rsidP="00DB771A">
      <w:pPr>
        <w:rPr>
          <w:rFonts w:ascii="Arial" w:hAnsi="Arial" w:cs="Arial"/>
          <w:b/>
          <w:sz w:val="24"/>
        </w:rPr>
      </w:pPr>
      <w:r>
        <w:rPr>
          <w:rFonts w:ascii="Arial" w:hAnsi="Arial" w:cs="Arial"/>
          <w:b/>
          <w:color w:val="0000FF"/>
          <w:sz w:val="24"/>
        </w:rPr>
        <w:t>C3-246066</w:t>
      </w:r>
      <w:r>
        <w:rPr>
          <w:rFonts w:ascii="Arial" w:hAnsi="Arial" w:cs="Arial"/>
          <w:b/>
          <w:color w:val="0000FF"/>
          <w:sz w:val="24"/>
        </w:rPr>
        <w:tab/>
      </w:r>
      <w:r>
        <w:rPr>
          <w:rFonts w:ascii="Arial" w:hAnsi="Arial" w:cs="Arial"/>
          <w:b/>
          <w:sz w:val="24"/>
        </w:rPr>
        <w:t>Clarification regarding PDU Session Traffic analytics</w:t>
      </w:r>
    </w:p>
    <w:p w14:paraId="617BFFBB" w14:textId="77777777" w:rsidR="00DB771A" w:rsidRDefault="00DB771A" w:rsidP="00DB771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CR-0378  rev  Cat: F (Rel-19)</w:t>
      </w:r>
      <w:r>
        <w:rPr>
          <w:i/>
        </w:rPr>
        <w:br/>
      </w:r>
      <w:r>
        <w:rPr>
          <w:i/>
        </w:rPr>
        <w:br/>
      </w:r>
      <w:r>
        <w:rPr>
          <w:i/>
        </w:rPr>
        <w:tab/>
      </w:r>
      <w:r>
        <w:rPr>
          <w:i/>
        </w:rPr>
        <w:tab/>
      </w:r>
      <w:r>
        <w:rPr>
          <w:i/>
        </w:rPr>
        <w:tab/>
      </w:r>
      <w:r>
        <w:rPr>
          <w:i/>
        </w:rPr>
        <w:tab/>
      </w:r>
      <w:r>
        <w:rPr>
          <w:i/>
        </w:rPr>
        <w:tab/>
        <w:t>Source: Nokia</w:t>
      </w:r>
    </w:p>
    <w:p w14:paraId="62652476" w14:textId="77777777" w:rsidR="00DB771A" w:rsidRDefault="00DB771A" w:rsidP="00DB771A">
      <w:pPr>
        <w:rPr>
          <w:rFonts w:ascii="Arial" w:hAnsi="Arial" w:cs="Arial"/>
          <w:b/>
        </w:rPr>
      </w:pPr>
      <w:r>
        <w:rPr>
          <w:rFonts w:ascii="Arial" w:hAnsi="Arial" w:cs="Arial"/>
          <w:b/>
        </w:rPr>
        <w:t xml:space="preserve">Discussion: </w:t>
      </w:r>
    </w:p>
    <w:p w14:paraId="46F69738" w14:textId="77777777" w:rsidR="00DB771A" w:rsidRDefault="00DB771A" w:rsidP="00DB771A">
      <w:r>
        <w:t>Depends on TS/TR 23.503 CR 1338</w:t>
      </w:r>
    </w:p>
    <w:p w14:paraId="3F366D56"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CFBB4C" w14:textId="67B2208D" w:rsidR="00DB771A" w:rsidRDefault="00DB771A" w:rsidP="00DB771A">
      <w:pPr>
        <w:rPr>
          <w:rFonts w:ascii="Arial" w:hAnsi="Arial" w:cs="Arial"/>
          <w:b/>
          <w:sz w:val="24"/>
        </w:rPr>
      </w:pPr>
      <w:r>
        <w:rPr>
          <w:rFonts w:ascii="Arial" w:hAnsi="Arial" w:cs="Arial"/>
          <w:b/>
          <w:color w:val="0000FF"/>
          <w:sz w:val="24"/>
        </w:rPr>
        <w:t>C3-246067</w:t>
      </w:r>
      <w:r>
        <w:rPr>
          <w:rFonts w:ascii="Arial" w:hAnsi="Arial" w:cs="Arial"/>
          <w:b/>
          <w:color w:val="0000FF"/>
          <w:sz w:val="24"/>
        </w:rPr>
        <w:tab/>
      </w:r>
      <w:r>
        <w:rPr>
          <w:rFonts w:ascii="Arial" w:hAnsi="Arial" w:cs="Arial"/>
          <w:b/>
          <w:sz w:val="24"/>
        </w:rPr>
        <w:t>Clarification regarding PDU Session Traffic analytics</w:t>
      </w:r>
    </w:p>
    <w:p w14:paraId="64E5319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CR-0127  rev  Cat: F (Rel-19)</w:t>
      </w:r>
      <w:r>
        <w:rPr>
          <w:i/>
        </w:rPr>
        <w:br/>
      </w:r>
      <w:r>
        <w:rPr>
          <w:i/>
        </w:rPr>
        <w:br/>
      </w:r>
      <w:r>
        <w:rPr>
          <w:i/>
        </w:rPr>
        <w:tab/>
      </w:r>
      <w:r>
        <w:rPr>
          <w:i/>
        </w:rPr>
        <w:tab/>
      </w:r>
      <w:r>
        <w:rPr>
          <w:i/>
        </w:rPr>
        <w:tab/>
      </w:r>
      <w:r>
        <w:rPr>
          <w:i/>
        </w:rPr>
        <w:tab/>
      </w:r>
      <w:r>
        <w:rPr>
          <w:i/>
        </w:rPr>
        <w:tab/>
        <w:t>Source: Nokia</w:t>
      </w:r>
    </w:p>
    <w:p w14:paraId="0EF26DE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10105E" w14:textId="140D4FAE" w:rsidR="00DB771A" w:rsidRDefault="00DB771A" w:rsidP="00DB771A">
      <w:pPr>
        <w:rPr>
          <w:rFonts w:ascii="Arial" w:hAnsi="Arial" w:cs="Arial"/>
          <w:b/>
          <w:sz w:val="24"/>
        </w:rPr>
      </w:pPr>
      <w:r>
        <w:rPr>
          <w:rFonts w:ascii="Arial" w:hAnsi="Arial" w:cs="Arial"/>
          <w:b/>
          <w:color w:val="0000FF"/>
          <w:sz w:val="24"/>
        </w:rPr>
        <w:t>C3-246092</w:t>
      </w:r>
      <w:r>
        <w:rPr>
          <w:rFonts w:ascii="Arial" w:hAnsi="Arial" w:cs="Arial"/>
          <w:b/>
          <w:color w:val="0000FF"/>
          <w:sz w:val="24"/>
        </w:rPr>
        <w:tab/>
      </w:r>
      <w:r>
        <w:rPr>
          <w:rFonts w:ascii="Arial" w:hAnsi="Arial" w:cs="Arial"/>
          <w:b/>
          <w:sz w:val="24"/>
        </w:rPr>
        <w:t>Updates to AKMA service disablement</w:t>
      </w:r>
    </w:p>
    <w:p w14:paraId="0EC58EBD"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CR-1425  rev  Cat: F (Rel-19)</w:t>
      </w:r>
      <w:r>
        <w:rPr>
          <w:i/>
        </w:rPr>
        <w:br/>
      </w:r>
      <w:r>
        <w:rPr>
          <w:i/>
        </w:rPr>
        <w:br/>
      </w:r>
      <w:r>
        <w:rPr>
          <w:i/>
        </w:rPr>
        <w:tab/>
      </w:r>
      <w:r>
        <w:rPr>
          <w:i/>
        </w:rPr>
        <w:tab/>
      </w:r>
      <w:r>
        <w:rPr>
          <w:i/>
        </w:rPr>
        <w:tab/>
      </w:r>
      <w:r>
        <w:rPr>
          <w:i/>
        </w:rPr>
        <w:tab/>
      </w:r>
      <w:r>
        <w:rPr>
          <w:i/>
        </w:rPr>
        <w:tab/>
        <w:t>Source: Huawei</w:t>
      </w:r>
    </w:p>
    <w:p w14:paraId="76C9A59F" w14:textId="77777777" w:rsidR="00DB771A" w:rsidRDefault="00DB771A" w:rsidP="00DB771A">
      <w:pPr>
        <w:rPr>
          <w:rFonts w:ascii="Arial" w:hAnsi="Arial" w:cs="Arial"/>
          <w:b/>
        </w:rPr>
      </w:pPr>
      <w:r>
        <w:rPr>
          <w:rFonts w:ascii="Arial" w:hAnsi="Arial" w:cs="Arial"/>
          <w:b/>
        </w:rPr>
        <w:t xml:space="preserve">Discussion: </w:t>
      </w:r>
    </w:p>
    <w:p w14:paraId="2D80C40C" w14:textId="77777777" w:rsidR="00DB771A" w:rsidRDefault="00DB771A" w:rsidP="00DB771A">
      <w:r>
        <w:t>Rajesh (Nokia): CR is needed. Should be described in TS 29.535. Stage 2 already describes the details.</w:t>
      </w:r>
    </w:p>
    <w:p w14:paraId="20E19ED5" w14:textId="77777777" w:rsidR="00DB771A" w:rsidRDefault="00DB771A" w:rsidP="00DB771A">
      <w:r>
        <w:t>Abdessamad (Huawei)j: TS 29.535 does not describe that.</w:t>
      </w:r>
    </w:p>
    <w:p w14:paraId="6328831C" w14:textId="77777777" w:rsidR="00DB771A" w:rsidRDefault="00DB771A" w:rsidP="00DB771A">
      <w:r>
        <w:t>Rajesh (Nokia): will check offline TS 29.535.</w:t>
      </w:r>
    </w:p>
    <w:p w14:paraId="7C8EAD97" w14:textId="77777777" w:rsidR="00DB771A" w:rsidRDefault="00DB771A" w:rsidP="00DB771A">
      <w:r>
        <w:t>Abdessamad (Huawei): R1 is available.</w:t>
      </w:r>
    </w:p>
    <w:p w14:paraId="33FBAF9F" w14:textId="77777777" w:rsidR="00DB771A" w:rsidRDefault="00DB771A" w:rsidP="00DB771A">
      <w:r>
        <w:t>Rajesh (Nokia): ok with r1. Nokia wants to co-sign.</w:t>
      </w:r>
    </w:p>
    <w:p w14:paraId="21BAFEE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C3-246534</w:t>
      </w:r>
      <w:r>
        <w:rPr>
          <w:color w:val="993300"/>
          <w:u w:val="single"/>
        </w:rPr>
        <w:t>.</w:t>
      </w:r>
    </w:p>
    <w:p w14:paraId="40667892" w14:textId="2A6B38A7" w:rsidR="00DB771A" w:rsidRDefault="00DB771A" w:rsidP="00DB771A">
      <w:pPr>
        <w:rPr>
          <w:rFonts w:ascii="Arial" w:hAnsi="Arial" w:cs="Arial"/>
          <w:b/>
          <w:sz w:val="24"/>
        </w:rPr>
      </w:pPr>
      <w:r>
        <w:rPr>
          <w:rFonts w:ascii="Arial" w:hAnsi="Arial" w:cs="Arial"/>
          <w:b/>
          <w:color w:val="0000FF"/>
          <w:sz w:val="24"/>
        </w:rPr>
        <w:t>C3-246120</w:t>
      </w:r>
      <w:r>
        <w:rPr>
          <w:rFonts w:ascii="Arial" w:hAnsi="Arial" w:cs="Arial"/>
          <w:b/>
          <w:color w:val="0000FF"/>
          <w:sz w:val="24"/>
        </w:rPr>
        <w:tab/>
      </w:r>
      <w:r>
        <w:rPr>
          <w:rFonts w:ascii="Arial" w:hAnsi="Arial" w:cs="Arial"/>
          <w:b/>
          <w:sz w:val="24"/>
        </w:rPr>
        <w:t>Tunnel information in retrieve T-EES procedure</w:t>
      </w:r>
    </w:p>
    <w:p w14:paraId="2910AD3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CR-0240  rev  Cat: B (Rel-19)</w:t>
      </w:r>
      <w:r>
        <w:rPr>
          <w:i/>
        </w:rPr>
        <w:br/>
      </w:r>
      <w:r>
        <w:rPr>
          <w:i/>
        </w:rPr>
        <w:br/>
      </w:r>
      <w:r>
        <w:rPr>
          <w:i/>
        </w:rPr>
        <w:tab/>
      </w:r>
      <w:r>
        <w:rPr>
          <w:i/>
        </w:rPr>
        <w:tab/>
      </w:r>
      <w:r>
        <w:rPr>
          <w:i/>
        </w:rPr>
        <w:tab/>
      </w:r>
      <w:r>
        <w:rPr>
          <w:i/>
        </w:rPr>
        <w:tab/>
      </w:r>
      <w:r>
        <w:rPr>
          <w:i/>
        </w:rPr>
        <w:tab/>
        <w:t>Source: Samsung, Ericsson</w:t>
      </w:r>
    </w:p>
    <w:p w14:paraId="3AFB2A4C" w14:textId="77777777" w:rsidR="00DB771A" w:rsidRDefault="00DB771A" w:rsidP="00DB771A">
      <w:pPr>
        <w:rPr>
          <w:rFonts w:ascii="Arial" w:hAnsi="Arial" w:cs="Arial"/>
          <w:b/>
        </w:rPr>
      </w:pPr>
      <w:r>
        <w:rPr>
          <w:rFonts w:ascii="Arial" w:hAnsi="Arial" w:cs="Arial"/>
          <w:b/>
        </w:rPr>
        <w:t xml:space="preserve">Discussion: </w:t>
      </w:r>
    </w:p>
    <w:p w14:paraId="1E27BC59"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Eecs_TargetEESDiscovery</w:t>
      </w:r>
      <w:proofErr w:type="spellEnd"/>
      <w:r>
        <w:t xml:space="preserve"> API, </w:t>
      </w:r>
      <w:proofErr w:type="spellStart"/>
      <w:r>
        <w:t>Eecs_TargetEESDiscovery</w:t>
      </w:r>
      <w:proofErr w:type="spellEnd"/>
      <w:r>
        <w:t xml:space="preserve"> API</w:t>
      </w:r>
    </w:p>
    <w:p w14:paraId="1CF7BE32" w14:textId="77777777" w:rsidR="00DB771A" w:rsidRDefault="00DB771A" w:rsidP="00DB771A">
      <w:r>
        <w:t>Abdessamad (Huawei): Change feature name. Editorials.</w:t>
      </w:r>
    </w:p>
    <w:p w14:paraId="58FE5B13" w14:textId="77777777" w:rsidR="00DB771A" w:rsidRDefault="00DB771A" w:rsidP="00DB771A">
      <w:r>
        <w:t>Bhaskar (Nokia): Requires EdgeApp_2 to be supported.</w:t>
      </w:r>
    </w:p>
    <w:p w14:paraId="304E5E59" w14:textId="77777777" w:rsidR="00DB771A" w:rsidRDefault="00DB771A" w:rsidP="00DB771A">
      <w:r>
        <w:t>Abdessamad (Huawei): no dependency</w:t>
      </w:r>
    </w:p>
    <w:p w14:paraId="4287BD71" w14:textId="77777777" w:rsidR="00DB771A" w:rsidRDefault="00DB771A" w:rsidP="00DB771A">
      <w:r>
        <w:t>Naren (Samsung): no dependency.</w:t>
      </w:r>
    </w:p>
    <w:p w14:paraId="53F00A7A" w14:textId="77777777" w:rsidR="00DB771A" w:rsidRDefault="00DB771A" w:rsidP="00DB771A">
      <w:r>
        <w:t>Naren (Samsung): R1 is provided.</w:t>
      </w:r>
    </w:p>
    <w:p w14:paraId="2B7B9138" w14:textId="77777777" w:rsidR="00DB771A" w:rsidRDefault="00DB771A" w:rsidP="00DB771A">
      <w:r>
        <w:t>Abdessamad (Huawei): Fine with R1.</w:t>
      </w:r>
    </w:p>
    <w:p w14:paraId="25AF8025" w14:textId="77777777" w:rsidR="00DB771A" w:rsidRDefault="00DB771A" w:rsidP="00DB771A">
      <w:r>
        <w:t>R1 is agreed</w:t>
      </w:r>
    </w:p>
    <w:p w14:paraId="4B5801E0" w14:textId="77777777" w:rsidR="00DB771A" w:rsidRDefault="00DB771A" w:rsidP="00DB771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C3-246484</w:t>
      </w:r>
      <w:r>
        <w:rPr>
          <w:color w:val="993300"/>
          <w:u w:val="single"/>
        </w:rPr>
        <w:t>.</w:t>
      </w:r>
    </w:p>
    <w:p w14:paraId="51C151E7" w14:textId="3FCEEA76" w:rsidR="00DB771A" w:rsidRDefault="00DB771A" w:rsidP="00DB771A">
      <w:pPr>
        <w:rPr>
          <w:rFonts w:ascii="Arial" w:hAnsi="Arial" w:cs="Arial"/>
          <w:b/>
          <w:sz w:val="24"/>
        </w:rPr>
      </w:pPr>
      <w:r>
        <w:rPr>
          <w:rFonts w:ascii="Arial" w:hAnsi="Arial" w:cs="Arial"/>
          <w:b/>
          <w:color w:val="0000FF"/>
          <w:sz w:val="24"/>
        </w:rPr>
        <w:t>C3-246123</w:t>
      </w:r>
      <w:r>
        <w:rPr>
          <w:rFonts w:ascii="Arial" w:hAnsi="Arial" w:cs="Arial"/>
          <w:b/>
          <w:color w:val="0000FF"/>
          <w:sz w:val="24"/>
        </w:rPr>
        <w:tab/>
      </w:r>
      <w:r>
        <w:rPr>
          <w:rFonts w:ascii="Arial" w:hAnsi="Arial" w:cs="Arial"/>
          <w:b/>
          <w:sz w:val="24"/>
        </w:rPr>
        <w:t>Clarifications on the usage of UP path change event subscriptions in PCF</w:t>
      </w:r>
    </w:p>
    <w:p w14:paraId="5223672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CR-0692  rev  Cat: F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4661D253" w14:textId="77777777" w:rsidR="00DB771A" w:rsidRDefault="00DB771A" w:rsidP="00DB771A">
      <w:pPr>
        <w:rPr>
          <w:rFonts w:ascii="Arial" w:hAnsi="Arial" w:cs="Arial"/>
          <w:b/>
        </w:rPr>
      </w:pPr>
      <w:r>
        <w:rPr>
          <w:rFonts w:ascii="Arial" w:hAnsi="Arial" w:cs="Arial"/>
          <w:b/>
        </w:rPr>
        <w:t xml:space="preserve">Discussion: </w:t>
      </w:r>
    </w:p>
    <w:p w14:paraId="5F800CE1" w14:textId="77777777" w:rsidR="00DB771A" w:rsidRDefault="00DB771A" w:rsidP="00DB771A">
      <w:r>
        <w:t>Anu (</w:t>
      </w:r>
      <w:proofErr w:type="spellStart"/>
      <w:r>
        <w:t>CEWiT</w:t>
      </w:r>
      <w:proofErr w:type="spellEnd"/>
      <w:r>
        <w:t xml:space="preserve">): R1 is shared. </w:t>
      </w:r>
    </w:p>
    <w:p w14:paraId="60DE8B8F" w14:textId="77777777" w:rsidR="00DB771A" w:rsidRDefault="00DB771A" w:rsidP="00DB771A">
      <w:r>
        <w:t>Abdessamad (Huawei): comments provided in R2.</w:t>
      </w:r>
    </w:p>
    <w:p w14:paraId="219C35DA" w14:textId="77777777" w:rsidR="00DB771A" w:rsidRDefault="00DB771A" w:rsidP="00DB771A">
      <w:r>
        <w:t>Anu (</w:t>
      </w:r>
      <w:proofErr w:type="spellStart"/>
      <w:r>
        <w:t>CEWiT</w:t>
      </w:r>
      <w:proofErr w:type="spellEnd"/>
      <w:r>
        <w:t>): R3 is available</w:t>
      </w:r>
    </w:p>
    <w:p w14:paraId="46DA121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C3-246516</w:t>
      </w:r>
      <w:r>
        <w:rPr>
          <w:color w:val="993300"/>
          <w:u w:val="single"/>
        </w:rPr>
        <w:t>.</w:t>
      </w:r>
    </w:p>
    <w:p w14:paraId="6FD5115B" w14:textId="4E056DA9" w:rsidR="00DB771A" w:rsidRDefault="00DB771A" w:rsidP="00DB771A">
      <w:pPr>
        <w:rPr>
          <w:rFonts w:ascii="Arial" w:hAnsi="Arial" w:cs="Arial"/>
          <w:b/>
          <w:sz w:val="24"/>
        </w:rPr>
      </w:pPr>
      <w:r>
        <w:rPr>
          <w:rFonts w:ascii="Arial" w:hAnsi="Arial" w:cs="Arial"/>
          <w:b/>
          <w:color w:val="0000FF"/>
          <w:sz w:val="24"/>
        </w:rPr>
        <w:t>C3-246136</w:t>
      </w:r>
      <w:r>
        <w:rPr>
          <w:rFonts w:ascii="Arial" w:hAnsi="Arial" w:cs="Arial"/>
          <w:b/>
          <w:color w:val="0000FF"/>
          <w:sz w:val="24"/>
        </w:rPr>
        <w:tab/>
      </w:r>
      <w:r>
        <w:rPr>
          <w:rFonts w:ascii="Arial" w:hAnsi="Arial" w:cs="Arial"/>
          <w:b/>
          <w:sz w:val="24"/>
        </w:rPr>
        <w:t>Correction of traffic routing influence procedure for HR-SBO</w:t>
      </w:r>
    </w:p>
    <w:p w14:paraId="313B4CF7"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v19.0.0</w:t>
      </w:r>
      <w:r>
        <w:rPr>
          <w:i/>
        </w:rPr>
        <w:tab/>
        <w:t xml:space="preserve">  CR-0575  rev  Cat: F (Rel-19)</w:t>
      </w:r>
      <w:r>
        <w:rPr>
          <w:i/>
        </w:rPr>
        <w:br/>
      </w:r>
      <w:r>
        <w:rPr>
          <w:i/>
        </w:rPr>
        <w:br/>
      </w:r>
      <w:r>
        <w:rPr>
          <w:i/>
        </w:rPr>
        <w:tab/>
      </w:r>
      <w:r>
        <w:rPr>
          <w:i/>
        </w:rPr>
        <w:tab/>
      </w:r>
      <w:r>
        <w:rPr>
          <w:i/>
        </w:rPr>
        <w:tab/>
      </w:r>
      <w:r>
        <w:rPr>
          <w:i/>
        </w:rPr>
        <w:tab/>
      </w:r>
      <w:r>
        <w:rPr>
          <w:i/>
        </w:rPr>
        <w:tab/>
        <w:t>Source: ZTE</w:t>
      </w:r>
    </w:p>
    <w:p w14:paraId="022F3074" w14:textId="77777777" w:rsidR="00DB771A" w:rsidRDefault="00DB771A" w:rsidP="00DB771A">
      <w:pPr>
        <w:rPr>
          <w:rFonts w:ascii="Arial" w:hAnsi="Arial" w:cs="Arial"/>
          <w:b/>
        </w:rPr>
      </w:pPr>
      <w:r>
        <w:rPr>
          <w:rFonts w:ascii="Arial" w:hAnsi="Arial" w:cs="Arial"/>
          <w:b/>
        </w:rPr>
        <w:t xml:space="preserve">Discussion: </w:t>
      </w:r>
    </w:p>
    <w:p w14:paraId="48ACFB95" w14:textId="77777777" w:rsidR="00DB771A" w:rsidRDefault="00DB771A" w:rsidP="00DB771A">
      <w:r>
        <w:t>Chi (Huawei) :The new added box should be dashed.</w:t>
      </w:r>
    </w:p>
    <w:p w14:paraId="1370037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C3-246485</w:t>
      </w:r>
      <w:r>
        <w:rPr>
          <w:color w:val="993300"/>
          <w:u w:val="single"/>
        </w:rPr>
        <w:t>.</w:t>
      </w:r>
    </w:p>
    <w:p w14:paraId="374FB523" w14:textId="573BABE8" w:rsidR="00DB771A" w:rsidRDefault="00DB771A" w:rsidP="00DB771A">
      <w:pPr>
        <w:rPr>
          <w:rFonts w:ascii="Arial" w:hAnsi="Arial" w:cs="Arial"/>
          <w:b/>
          <w:sz w:val="24"/>
        </w:rPr>
      </w:pPr>
      <w:r>
        <w:rPr>
          <w:rFonts w:ascii="Arial" w:hAnsi="Arial" w:cs="Arial"/>
          <w:b/>
          <w:color w:val="0000FF"/>
          <w:sz w:val="24"/>
        </w:rPr>
        <w:t>C3-246137</w:t>
      </w:r>
      <w:r>
        <w:rPr>
          <w:rFonts w:ascii="Arial" w:hAnsi="Arial" w:cs="Arial"/>
          <w:b/>
          <w:color w:val="0000FF"/>
          <w:sz w:val="24"/>
        </w:rPr>
        <w:tab/>
      </w:r>
      <w:r>
        <w:rPr>
          <w:rFonts w:ascii="Arial" w:hAnsi="Arial" w:cs="Arial"/>
          <w:b/>
          <w:sz w:val="24"/>
        </w:rPr>
        <w:t>Incorrect UPEAS event name in analytics procedure</w:t>
      </w:r>
    </w:p>
    <w:p w14:paraId="5249340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CR-0134  rev  Cat: F (Rel-19)</w:t>
      </w:r>
      <w:r>
        <w:rPr>
          <w:i/>
        </w:rPr>
        <w:br/>
      </w:r>
      <w:r>
        <w:rPr>
          <w:i/>
        </w:rPr>
        <w:br/>
      </w:r>
      <w:r>
        <w:rPr>
          <w:i/>
        </w:rPr>
        <w:tab/>
      </w:r>
      <w:r>
        <w:rPr>
          <w:i/>
        </w:rPr>
        <w:tab/>
      </w:r>
      <w:r>
        <w:rPr>
          <w:i/>
        </w:rPr>
        <w:tab/>
      </w:r>
      <w:r>
        <w:rPr>
          <w:i/>
        </w:rPr>
        <w:tab/>
      </w:r>
      <w:r>
        <w:rPr>
          <w:i/>
        </w:rPr>
        <w:tab/>
        <w:t>Source: ZTE</w:t>
      </w:r>
    </w:p>
    <w:p w14:paraId="498FB6EA" w14:textId="77777777" w:rsidR="00DB771A" w:rsidRDefault="00DB771A" w:rsidP="00DB771A">
      <w:pPr>
        <w:rPr>
          <w:rFonts w:ascii="Arial" w:hAnsi="Arial" w:cs="Arial"/>
          <w:b/>
        </w:rPr>
      </w:pPr>
      <w:r>
        <w:rPr>
          <w:rFonts w:ascii="Arial" w:hAnsi="Arial" w:cs="Arial"/>
          <w:b/>
        </w:rPr>
        <w:t xml:space="preserve">Discussion: </w:t>
      </w:r>
    </w:p>
    <w:p w14:paraId="3FF7E250" w14:textId="77777777" w:rsidR="00DB771A" w:rsidRDefault="00DB771A" w:rsidP="00DB771A">
      <w:r>
        <w:t>Maria (Ericsson): notes should only include CT3 TSs. Remove the note.</w:t>
      </w:r>
    </w:p>
    <w:p w14:paraId="30688956"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C3-246486</w:t>
      </w:r>
      <w:r>
        <w:rPr>
          <w:color w:val="993300"/>
          <w:u w:val="single"/>
        </w:rPr>
        <w:t>.</w:t>
      </w:r>
    </w:p>
    <w:p w14:paraId="2BB3ADE7" w14:textId="288875A5" w:rsidR="00DB771A" w:rsidRDefault="00DB771A" w:rsidP="00DB771A">
      <w:pPr>
        <w:rPr>
          <w:rFonts w:ascii="Arial" w:hAnsi="Arial" w:cs="Arial"/>
          <w:b/>
          <w:sz w:val="24"/>
        </w:rPr>
      </w:pPr>
      <w:r>
        <w:rPr>
          <w:rFonts w:ascii="Arial" w:hAnsi="Arial" w:cs="Arial"/>
          <w:b/>
          <w:color w:val="0000FF"/>
          <w:sz w:val="24"/>
        </w:rPr>
        <w:t>C3-246138</w:t>
      </w:r>
      <w:r>
        <w:rPr>
          <w:rFonts w:ascii="Arial" w:hAnsi="Arial" w:cs="Arial"/>
          <w:b/>
          <w:color w:val="0000FF"/>
          <w:sz w:val="24"/>
        </w:rPr>
        <w:tab/>
      </w:r>
      <w:r>
        <w:rPr>
          <w:rFonts w:ascii="Arial" w:hAnsi="Arial" w:cs="Arial"/>
          <w:b/>
          <w:sz w:val="24"/>
        </w:rPr>
        <w:t>Correction of data types related to XRM</w:t>
      </w:r>
    </w:p>
    <w:p w14:paraId="23DF0F0E"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CR-0693  rev  Cat: F (Rel-19)</w:t>
      </w:r>
      <w:r>
        <w:rPr>
          <w:i/>
        </w:rPr>
        <w:br/>
      </w:r>
      <w:r>
        <w:rPr>
          <w:i/>
        </w:rPr>
        <w:br/>
      </w:r>
      <w:r>
        <w:rPr>
          <w:i/>
        </w:rPr>
        <w:tab/>
      </w:r>
      <w:r>
        <w:rPr>
          <w:i/>
        </w:rPr>
        <w:tab/>
      </w:r>
      <w:r>
        <w:rPr>
          <w:i/>
        </w:rPr>
        <w:tab/>
      </w:r>
      <w:r>
        <w:rPr>
          <w:i/>
        </w:rPr>
        <w:tab/>
      </w:r>
      <w:r>
        <w:rPr>
          <w:i/>
        </w:rPr>
        <w:tab/>
        <w:t>Source: ZTE</w:t>
      </w:r>
    </w:p>
    <w:p w14:paraId="2D648D70" w14:textId="77777777" w:rsidR="00DB771A" w:rsidRDefault="00DB771A" w:rsidP="00DB771A">
      <w:pPr>
        <w:rPr>
          <w:rFonts w:ascii="Arial" w:hAnsi="Arial" w:cs="Arial"/>
          <w:b/>
        </w:rPr>
      </w:pPr>
      <w:r>
        <w:rPr>
          <w:rFonts w:ascii="Arial" w:hAnsi="Arial" w:cs="Arial"/>
          <w:b/>
        </w:rPr>
        <w:t xml:space="preserve">Discussion: </w:t>
      </w:r>
    </w:p>
    <w:p w14:paraId="6E9AB499" w14:textId="77777777" w:rsidR="00DB771A" w:rsidRDefault="00DB771A" w:rsidP="00DB771A">
      <w:r>
        <w:t>Partha (Nokia): Move the 2nd change to 6139.</w:t>
      </w:r>
    </w:p>
    <w:p w14:paraId="2398FF41"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C3-246382</w:t>
      </w:r>
      <w:r>
        <w:rPr>
          <w:color w:val="993300"/>
          <w:u w:val="single"/>
        </w:rPr>
        <w:t>.</w:t>
      </w:r>
    </w:p>
    <w:p w14:paraId="63682508" w14:textId="70719BBD" w:rsidR="00DB771A" w:rsidRDefault="00DB771A" w:rsidP="00DB771A">
      <w:pPr>
        <w:rPr>
          <w:rFonts w:ascii="Arial" w:hAnsi="Arial" w:cs="Arial"/>
          <w:b/>
          <w:sz w:val="24"/>
        </w:rPr>
      </w:pPr>
      <w:r>
        <w:rPr>
          <w:rFonts w:ascii="Arial" w:hAnsi="Arial" w:cs="Arial"/>
          <w:b/>
          <w:color w:val="0000FF"/>
          <w:sz w:val="24"/>
        </w:rPr>
        <w:t>C3-246139</w:t>
      </w:r>
      <w:r>
        <w:rPr>
          <w:rFonts w:ascii="Arial" w:hAnsi="Arial" w:cs="Arial"/>
          <w:b/>
          <w:color w:val="0000FF"/>
          <w:sz w:val="24"/>
        </w:rPr>
        <w:tab/>
      </w:r>
      <w:proofErr w:type="spellStart"/>
      <w:r>
        <w:rPr>
          <w:rFonts w:ascii="Arial" w:hAnsi="Arial" w:cs="Arial"/>
          <w:b/>
          <w:sz w:val="24"/>
        </w:rPr>
        <w:t>RttFlowReference</w:t>
      </w:r>
      <w:proofErr w:type="spellEnd"/>
      <w:r>
        <w:rPr>
          <w:rFonts w:ascii="Arial" w:hAnsi="Arial" w:cs="Arial"/>
          <w:b/>
          <w:sz w:val="24"/>
        </w:rPr>
        <w:t xml:space="preserve"> data type correction</w:t>
      </w:r>
    </w:p>
    <w:p w14:paraId="3B3EB063"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CR-0694  rev  Cat: F (Rel-19)</w:t>
      </w:r>
      <w:r>
        <w:rPr>
          <w:i/>
        </w:rPr>
        <w:br/>
      </w:r>
      <w:r>
        <w:rPr>
          <w:i/>
        </w:rPr>
        <w:br/>
      </w:r>
      <w:r>
        <w:rPr>
          <w:i/>
        </w:rPr>
        <w:tab/>
      </w:r>
      <w:r>
        <w:rPr>
          <w:i/>
        </w:rPr>
        <w:tab/>
      </w:r>
      <w:r>
        <w:rPr>
          <w:i/>
        </w:rPr>
        <w:tab/>
      </w:r>
      <w:r>
        <w:rPr>
          <w:i/>
        </w:rPr>
        <w:tab/>
      </w:r>
      <w:r>
        <w:rPr>
          <w:i/>
        </w:rPr>
        <w:tab/>
        <w:t>Source: ZTE</w:t>
      </w:r>
    </w:p>
    <w:p w14:paraId="2D2B6A33" w14:textId="77777777" w:rsidR="00DB771A" w:rsidRDefault="00DB771A" w:rsidP="00DB771A">
      <w:pPr>
        <w:rPr>
          <w:rFonts w:ascii="Arial" w:hAnsi="Arial" w:cs="Arial"/>
          <w:b/>
        </w:rPr>
      </w:pPr>
      <w:r>
        <w:rPr>
          <w:rFonts w:ascii="Arial" w:hAnsi="Arial" w:cs="Arial"/>
          <w:b/>
        </w:rPr>
        <w:lastRenderedPageBreak/>
        <w:t xml:space="preserve">Discussion: </w:t>
      </w:r>
    </w:p>
    <w:p w14:paraId="125498F8" w14:textId="77777777" w:rsidR="00DB771A" w:rsidRDefault="00DB771A" w:rsidP="00DB771A">
      <w:r>
        <w:t>Partha (Nokia): include second change from 6138.</w:t>
      </w:r>
    </w:p>
    <w:p w14:paraId="229D6021" w14:textId="77777777" w:rsidR="00DB771A" w:rsidRDefault="00DB771A" w:rsidP="00DB771A">
      <w:proofErr w:type="spellStart"/>
      <w:r>
        <w:t>Xiaojian</w:t>
      </w:r>
      <w:proofErr w:type="spellEnd"/>
      <w:r>
        <w:t xml:space="preserve"> (ZTE): Clashes with 6224. Remove the clash in 6224.</w:t>
      </w:r>
    </w:p>
    <w:p w14:paraId="0E30A3FD" w14:textId="77777777" w:rsidR="00DB771A" w:rsidRDefault="00DB771A" w:rsidP="00DB771A">
      <w:r>
        <w:t>Partha (Nokia): Expand the description in the last change. Work offline on the proposal.</w:t>
      </w:r>
    </w:p>
    <w:p w14:paraId="2BE30E27" w14:textId="77777777" w:rsidR="00DB771A" w:rsidRDefault="00DB771A" w:rsidP="00DB771A">
      <w:proofErr w:type="spellStart"/>
      <w:r>
        <w:t>Xiaojian</w:t>
      </w:r>
      <w:proofErr w:type="spellEnd"/>
      <w:r>
        <w:t xml:space="preserve"> (ZTE): Shared r1</w:t>
      </w:r>
    </w:p>
    <w:p w14:paraId="3CFFE782" w14:textId="77777777" w:rsidR="00DB771A" w:rsidRDefault="00DB771A" w:rsidP="00DB771A">
      <w:r>
        <w:t>Partha (Nokia): Fine with r1.</w:t>
      </w:r>
    </w:p>
    <w:p w14:paraId="6AF27FBB" w14:textId="77777777" w:rsidR="00DB771A" w:rsidRDefault="00DB771A" w:rsidP="00DB771A">
      <w:r>
        <w:t>R1 is pre-agreed</w:t>
      </w:r>
    </w:p>
    <w:p w14:paraId="1E11DB8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C3-246383</w:t>
      </w:r>
      <w:r>
        <w:rPr>
          <w:color w:val="993300"/>
          <w:u w:val="single"/>
        </w:rPr>
        <w:t>.</w:t>
      </w:r>
    </w:p>
    <w:p w14:paraId="67BF5B4F" w14:textId="02A7737C" w:rsidR="00DB771A" w:rsidRDefault="00DB771A" w:rsidP="00DB771A">
      <w:pPr>
        <w:rPr>
          <w:rFonts w:ascii="Arial" w:hAnsi="Arial" w:cs="Arial"/>
          <w:b/>
          <w:sz w:val="24"/>
        </w:rPr>
      </w:pPr>
      <w:r>
        <w:rPr>
          <w:rFonts w:ascii="Arial" w:hAnsi="Arial" w:cs="Arial"/>
          <w:b/>
          <w:color w:val="0000FF"/>
          <w:sz w:val="24"/>
        </w:rPr>
        <w:t>C3-246166</w:t>
      </w:r>
      <w:r>
        <w:rPr>
          <w:rFonts w:ascii="Arial" w:hAnsi="Arial" w:cs="Arial"/>
          <w:b/>
          <w:color w:val="0000FF"/>
          <w:sz w:val="24"/>
        </w:rPr>
        <w:tab/>
      </w:r>
      <w:r>
        <w:rPr>
          <w:rFonts w:ascii="Arial" w:hAnsi="Arial" w:cs="Arial"/>
          <w:b/>
          <w:sz w:val="24"/>
        </w:rPr>
        <w:t>Support of URSP Provisioning in EPS</w:t>
      </w:r>
    </w:p>
    <w:p w14:paraId="5F521B2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CR-1289  rev  Cat: B (Rel-19)</w:t>
      </w:r>
      <w:r>
        <w:rPr>
          <w:i/>
        </w:rPr>
        <w:br/>
      </w:r>
      <w:r>
        <w:rPr>
          <w:i/>
        </w:rPr>
        <w:br/>
      </w:r>
      <w:r>
        <w:rPr>
          <w:i/>
        </w:rPr>
        <w:tab/>
      </w:r>
      <w:r>
        <w:rPr>
          <w:i/>
        </w:rPr>
        <w:tab/>
      </w:r>
      <w:r>
        <w:rPr>
          <w:i/>
        </w:rPr>
        <w:tab/>
      </w:r>
      <w:r>
        <w:rPr>
          <w:i/>
        </w:rPr>
        <w:tab/>
      </w:r>
      <w:r>
        <w:rPr>
          <w:i/>
        </w:rPr>
        <w:tab/>
        <w:t>Source: Ericsson</w:t>
      </w:r>
    </w:p>
    <w:p w14:paraId="4F3FF734" w14:textId="77777777" w:rsidR="00DB771A" w:rsidRDefault="00DB771A" w:rsidP="00DB771A">
      <w:pPr>
        <w:rPr>
          <w:rFonts w:ascii="Arial" w:hAnsi="Arial" w:cs="Arial"/>
          <w:b/>
        </w:rPr>
      </w:pPr>
      <w:r>
        <w:rPr>
          <w:rFonts w:ascii="Arial" w:hAnsi="Arial" w:cs="Arial"/>
          <w:b/>
        </w:rPr>
        <w:t xml:space="preserve">Abstract: </w:t>
      </w:r>
    </w:p>
    <w:p w14:paraId="3E12D4EA" w14:textId="77777777" w:rsidR="00DB771A" w:rsidRDefault="00DB771A" w:rsidP="00DB771A">
      <w:r>
        <w:t xml:space="preserve">Summary of Change: Add the indicator of URSP Provisioning Support in EPS to </w:t>
      </w:r>
      <w:proofErr w:type="spellStart"/>
      <w:r>
        <w:t>SMPolicyContextData</w:t>
      </w:r>
      <w:proofErr w:type="spellEnd"/>
      <w:r>
        <w:t>.</w:t>
      </w:r>
    </w:p>
    <w:p w14:paraId="691EFB2C" w14:textId="77777777" w:rsidR="00DB771A" w:rsidRDefault="00DB771A" w:rsidP="00DB771A">
      <w:r>
        <w:t>Update the procedure description to cover the usage of the indicator of URSP Provisioning Support in EP</w:t>
      </w:r>
    </w:p>
    <w:p w14:paraId="050E6903" w14:textId="77777777" w:rsidR="00DB771A" w:rsidRDefault="00DB771A" w:rsidP="00DB771A">
      <w:pPr>
        <w:rPr>
          <w:rFonts w:ascii="Arial" w:hAnsi="Arial" w:cs="Arial"/>
          <w:b/>
        </w:rPr>
      </w:pPr>
      <w:r>
        <w:rPr>
          <w:rFonts w:ascii="Arial" w:hAnsi="Arial" w:cs="Arial"/>
          <w:b/>
        </w:rPr>
        <w:t xml:space="preserve">Discussion: </w:t>
      </w:r>
    </w:p>
    <w:p w14:paraId="574B755C"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 </w:t>
      </w:r>
      <w:proofErr w:type="spellStart"/>
      <w:r>
        <w:t>Npcf_SMPolicyControl</w:t>
      </w:r>
      <w:proofErr w:type="spellEnd"/>
      <w:r>
        <w:t xml:space="preserve"> API</w:t>
      </w:r>
    </w:p>
    <w:p w14:paraId="76C33FE6" w14:textId="77777777" w:rsidR="00DB771A" w:rsidRDefault="00DB771A" w:rsidP="00DB771A">
      <w:r>
        <w:t>Depends on TS/TR 23.501 CR #5408</w:t>
      </w:r>
    </w:p>
    <w:p w14:paraId="6D09D469" w14:textId="77777777" w:rsidR="00DB771A" w:rsidRDefault="00DB771A" w:rsidP="00DB771A">
      <w:proofErr w:type="spellStart"/>
      <w:r>
        <w:t>Xiaojian</w:t>
      </w:r>
      <w:proofErr w:type="spellEnd"/>
      <w:r>
        <w:t xml:space="preserve"> (ZTE): Indicate in first change, as defined in Annex B.</w:t>
      </w:r>
    </w:p>
    <w:p w14:paraId="7BA18C72" w14:textId="77777777" w:rsidR="00DB771A" w:rsidRDefault="00DB771A" w:rsidP="00DB771A">
      <w:r>
        <w:t>Chi (Huawei): Indicate “or not” in the first change. Name of the feature should indicate enhancement of the feature, more generic.</w:t>
      </w:r>
    </w:p>
    <w:p w14:paraId="368B4A56" w14:textId="77777777" w:rsidR="00DB771A" w:rsidRDefault="00DB771A" w:rsidP="00DB771A">
      <w:r>
        <w:t>Meifang (Ericsson): Revision provided and ZTE and Huawei confirmed.</w:t>
      </w:r>
    </w:p>
    <w:p w14:paraId="1223396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C3-246494</w:t>
      </w:r>
      <w:r>
        <w:rPr>
          <w:color w:val="993300"/>
          <w:u w:val="single"/>
        </w:rPr>
        <w:t>.</w:t>
      </w:r>
    </w:p>
    <w:p w14:paraId="1BC52269" w14:textId="0FD029F7" w:rsidR="00DB771A" w:rsidRDefault="00DB771A" w:rsidP="00DB771A">
      <w:pPr>
        <w:rPr>
          <w:rFonts w:ascii="Arial" w:hAnsi="Arial" w:cs="Arial"/>
          <w:b/>
          <w:sz w:val="24"/>
        </w:rPr>
      </w:pPr>
      <w:r>
        <w:rPr>
          <w:rFonts w:ascii="Arial" w:hAnsi="Arial" w:cs="Arial"/>
          <w:b/>
          <w:color w:val="0000FF"/>
          <w:sz w:val="24"/>
        </w:rPr>
        <w:t>C3-246167</w:t>
      </w:r>
      <w:r>
        <w:rPr>
          <w:rFonts w:ascii="Arial" w:hAnsi="Arial" w:cs="Arial"/>
          <w:b/>
          <w:color w:val="0000FF"/>
          <w:sz w:val="24"/>
        </w:rPr>
        <w:tab/>
      </w:r>
      <w:r>
        <w:rPr>
          <w:rFonts w:ascii="Arial" w:hAnsi="Arial" w:cs="Arial"/>
          <w:b/>
          <w:sz w:val="24"/>
        </w:rPr>
        <w:t>Support UE requested bearer resource modification with QoS update</w:t>
      </w:r>
    </w:p>
    <w:p w14:paraId="0F5BA89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CR-0381  rev  Cat: F (Rel-19)</w:t>
      </w:r>
      <w:r>
        <w:rPr>
          <w:i/>
        </w:rPr>
        <w:br/>
      </w:r>
      <w:r>
        <w:rPr>
          <w:i/>
        </w:rPr>
        <w:br/>
      </w:r>
      <w:r>
        <w:rPr>
          <w:i/>
        </w:rPr>
        <w:tab/>
      </w:r>
      <w:r>
        <w:rPr>
          <w:i/>
        </w:rPr>
        <w:tab/>
      </w:r>
      <w:r>
        <w:rPr>
          <w:i/>
        </w:rPr>
        <w:tab/>
      </w:r>
      <w:r>
        <w:rPr>
          <w:i/>
        </w:rPr>
        <w:tab/>
      </w:r>
      <w:r>
        <w:rPr>
          <w:i/>
        </w:rPr>
        <w:tab/>
        <w:t>Source: Ericsson</w:t>
      </w:r>
    </w:p>
    <w:p w14:paraId="401F4E5B" w14:textId="77777777" w:rsidR="00DB771A" w:rsidRDefault="00DB771A" w:rsidP="00DB771A">
      <w:pPr>
        <w:rPr>
          <w:rFonts w:ascii="Arial" w:hAnsi="Arial" w:cs="Arial"/>
          <w:b/>
        </w:rPr>
      </w:pPr>
      <w:r>
        <w:rPr>
          <w:rFonts w:ascii="Arial" w:hAnsi="Arial" w:cs="Arial"/>
          <w:b/>
        </w:rPr>
        <w:t xml:space="preserve">Abstract: </w:t>
      </w:r>
    </w:p>
    <w:p w14:paraId="07106DDF" w14:textId="77777777" w:rsidR="00DB771A" w:rsidRDefault="00DB771A" w:rsidP="00DB771A">
      <w:r>
        <w:t>Summary of Change: Add the scenario when UE requested bearer resource modification with QoS update.</w:t>
      </w:r>
    </w:p>
    <w:p w14:paraId="535F8052" w14:textId="77777777" w:rsidR="00DB771A" w:rsidRDefault="00DB771A" w:rsidP="00DB771A">
      <w:pPr>
        <w:rPr>
          <w:rFonts w:ascii="Arial" w:hAnsi="Arial" w:cs="Arial"/>
          <w:b/>
        </w:rPr>
      </w:pPr>
      <w:r>
        <w:rPr>
          <w:rFonts w:ascii="Arial" w:hAnsi="Arial" w:cs="Arial"/>
          <w:b/>
        </w:rPr>
        <w:t xml:space="preserve">Discussion: </w:t>
      </w:r>
    </w:p>
    <w:p w14:paraId="29134536" w14:textId="77777777" w:rsidR="00DB771A" w:rsidRDefault="00DB771A" w:rsidP="00DB771A">
      <w:r>
        <w:t>Depends on TS/TR 23.501 CR #5408</w:t>
      </w:r>
    </w:p>
    <w:p w14:paraId="7D8A4E1C" w14:textId="77777777" w:rsidR="00DB771A" w:rsidRDefault="00DB771A" w:rsidP="00DB771A">
      <w:r>
        <w:t>Chi (Huawei)j: To be merged into the next CR.</w:t>
      </w:r>
    </w:p>
    <w:p w14:paraId="5D9A551F" w14:textId="77777777" w:rsidR="00DB771A" w:rsidRDefault="00DB771A" w:rsidP="00DB771A">
      <w:r>
        <w:t>Meifang (Ericsson): Different topic</w:t>
      </w:r>
    </w:p>
    <w:p w14:paraId="1AD3259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F1D8AF" w14:textId="1CF6AFE4" w:rsidR="00DB771A" w:rsidRDefault="00DB771A" w:rsidP="00DB771A">
      <w:pPr>
        <w:rPr>
          <w:rFonts w:ascii="Arial" w:hAnsi="Arial" w:cs="Arial"/>
          <w:b/>
          <w:sz w:val="24"/>
        </w:rPr>
      </w:pPr>
      <w:r>
        <w:rPr>
          <w:rFonts w:ascii="Arial" w:hAnsi="Arial" w:cs="Arial"/>
          <w:b/>
          <w:color w:val="0000FF"/>
          <w:sz w:val="24"/>
        </w:rPr>
        <w:t>C3-246168</w:t>
      </w:r>
      <w:r>
        <w:rPr>
          <w:rFonts w:ascii="Arial" w:hAnsi="Arial" w:cs="Arial"/>
          <w:b/>
          <w:color w:val="0000FF"/>
          <w:sz w:val="24"/>
        </w:rPr>
        <w:tab/>
      </w:r>
      <w:r>
        <w:rPr>
          <w:rFonts w:ascii="Arial" w:hAnsi="Arial" w:cs="Arial"/>
          <w:b/>
          <w:sz w:val="24"/>
        </w:rPr>
        <w:t>Support URSP provisioning in EPS indicator</w:t>
      </w:r>
    </w:p>
    <w:p w14:paraId="41DD10CE" w14:textId="77777777" w:rsidR="00DB771A" w:rsidRDefault="00DB771A" w:rsidP="00DB771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CR-0382  rev  Cat: B (Rel-19)</w:t>
      </w:r>
      <w:r>
        <w:rPr>
          <w:i/>
        </w:rPr>
        <w:br/>
      </w:r>
      <w:r>
        <w:rPr>
          <w:i/>
        </w:rPr>
        <w:br/>
      </w:r>
      <w:r>
        <w:rPr>
          <w:i/>
        </w:rPr>
        <w:tab/>
      </w:r>
      <w:r>
        <w:rPr>
          <w:i/>
        </w:rPr>
        <w:tab/>
      </w:r>
      <w:r>
        <w:rPr>
          <w:i/>
        </w:rPr>
        <w:tab/>
      </w:r>
      <w:r>
        <w:rPr>
          <w:i/>
        </w:rPr>
        <w:tab/>
      </w:r>
      <w:r>
        <w:rPr>
          <w:i/>
        </w:rPr>
        <w:tab/>
        <w:t>Source: Ericsson</w:t>
      </w:r>
    </w:p>
    <w:p w14:paraId="52E54494" w14:textId="77777777" w:rsidR="00DB771A" w:rsidRDefault="00DB771A" w:rsidP="00DB771A">
      <w:pPr>
        <w:rPr>
          <w:rFonts w:ascii="Arial" w:hAnsi="Arial" w:cs="Arial"/>
          <w:b/>
        </w:rPr>
      </w:pPr>
      <w:r>
        <w:rPr>
          <w:rFonts w:ascii="Arial" w:hAnsi="Arial" w:cs="Arial"/>
          <w:b/>
        </w:rPr>
        <w:t xml:space="preserve">Abstract: </w:t>
      </w:r>
    </w:p>
    <w:p w14:paraId="4148C205" w14:textId="77777777" w:rsidR="00DB771A" w:rsidRDefault="00DB771A" w:rsidP="00DB771A">
      <w:r>
        <w:t>Summary of Change: Add the general description for procedure over N7 is pointing to TS 29.512.</w:t>
      </w:r>
    </w:p>
    <w:p w14:paraId="2C9F74C3" w14:textId="77777777" w:rsidR="00DB771A" w:rsidRDefault="00DB771A" w:rsidP="00DB771A">
      <w:r>
        <w:t>Add the description to enable the locally store URSP provisioning in EPS indicator in PCF for UE.</w:t>
      </w:r>
    </w:p>
    <w:p w14:paraId="0575E873" w14:textId="77777777" w:rsidR="00DB771A" w:rsidRDefault="00DB771A" w:rsidP="00DB771A">
      <w:r>
        <w:t>Clarify</w:t>
      </w:r>
    </w:p>
    <w:p w14:paraId="520CA426" w14:textId="77777777" w:rsidR="00DB771A" w:rsidRDefault="00DB771A" w:rsidP="00DB771A">
      <w:pPr>
        <w:rPr>
          <w:rFonts w:ascii="Arial" w:hAnsi="Arial" w:cs="Arial"/>
          <w:b/>
        </w:rPr>
      </w:pPr>
      <w:r>
        <w:rPr>
          <w:rFonts w:ascii="Arial" w:hAnsi="Arial" w:cs="Arial"/>
          <w:b/>
        </w:rPr>
        <w:t xml:space="preserve">Discussion: </w:t>
      </w:r>
    </w:p>
    <w:p w14:paraId="513C6F51" w14:textId="77777777" w:rsidR="00DB771A" w:rsidRDefault="00DB771A" w:rsidP="00DB771A">
      <w:r>
        <w:t>Depends on TS/TR 23.501 CR #5408</w:t>
      </w:r>
    </w:p>
    <w:p w14:paraId="601392E4" w14:textId="77777777" w:rsidR="00DB771A" w:rsidRDefault="00DB771A" w:rsidP="00DB771A">
      <w:r>
        <w:t xml:space="preserve">Chi (Huawei): Typo in first change. 2nd change not needed. </w:t>
      </w:r>
    </w:p>
    <w:p w14:paraId="4861AC1E" w14:textId="77777777" w:rsidR="00DB771A" w:rsidRDefault="00DB771A" w:rsidP="00DB771A">
      <w:r>
        <w:t>Apostolos (Nokia): Editorial in 1st change.</w:t>
      </w:r>
    </w:p>
    <w:p w14:paraId="48322855" w14:textId="77777777" w:rsidR="00DB771A" w:rsidRDefault="00DB771A" w:rsidP="00DB771A">
      <w:r>
        <w:t xml:space="preserve">Meifang (Ericsson): Revision available. </w:t>
      </w:r>
    </w:p>
    <w:p w14:paraId="4E900B4A" w14:textId="77777777" w:rsidR="00DB771A" w:rsidRDefault="00DB771A" w:rsidP="00DB771A">
      <w:r>
        <w:t>Apostolos (Nokia): ok with the revision.</w:t>
      </w:r>
    </w:p>
    <w:p w14:paraId="4055B3FA" w14:textId="77777777" w:rsidR="00DB771A" w:rsidRDefault="00DB771A" w:rsidP="00DB771A">
      <w:r>
        <w:t>Chi (Huawei): ok with the revision.</w:t>
      </w:r>
    </w:p>
    <w:p w14:paraId="3865C9A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C3-246495</w:t>
      </w:r>
      <w:r>
        <w:rPr>
          <w:color w:val="993300"/>
          <w:u w:val="single"/>
        </w:rPr>
        <w:t>.</w:t>
      </w:r>
    </w:p>
    <w:p w14:paraId="5E882869" w14:textId="1124040B" w:rsidR="00DB771A" w:rsidRDefault="00DB771A" w:rsidP="00DB771A">
      <w:pPr>
        <w:rPr>
          <w:rFonts w:ascii="Arial" w:hAnsi="Arial" w:cs="Arial"/>
          <w:b/>
          <w:sz w:val="24"/>
        </w:rPr>
      </w:pPr>
      <w:r>
        <w:rPr>
          <w:rFonts w:ascii="Arial" w:hAnsi="Arial" w:cs="Arial"/>
          <w:b/>
          <w:color w:val="0000FF"/>
          <w:sz w:val="24"/>
        </w:rPr>
        <w:t>C3-246209</w:t>
      </w:r>
      <w:r>
        <w:rPr>
          <w:rFonts w:ascii="Arial" w:hAnsi="Arial" w:cs="Arial"/>
          <w:b/>
          <w:color w:val="0000FF"/>
          <w:sz w:val="24"/>
        </w:rPr>
        <w:tab/>
      </w:r>
      <w:r>
        <w:rPr>
          <w:rFonts w:ascii="Arial" w:hAnsi="Arial" w:cs="Arial"/>
          <w:b/>
          <w:sz w:val="24"/>
        </w:rPr>
        <w:t xml:space="preserve">User Plane event subscriptions </w:t>
      </w:r>
      <w:proofErr w:type="spellStart"/>
      <w:r>
        <w:rPr>
          <w:rFonts w:ascii="Arial" w:hAnsi="Arial" w:cs="Arial"/>
          <w:b/>
          <w:sz w:val="24"/>
        </w:rPr>
        <w:t>targetting</w:t>
      </w:r>
      <w:proofErr w:type="spellEnd"/>
      <w:r>
        <w:rPr>
          <w:rFonts w:ascii="Arial" w:hAnsi="Arial" w:cs="Arial"/>
          <w:b/>
          <w:sz w:val="24"/>
        </w:rPr>
        <w:t xml:space="preserve"> any UE</w:t>
      </w:r>
    </w:p>
    <w:p w14:paraId="509B902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v19.0.0</w:t>
      </w:r>
      <w:r>
        <w:rPr>
          <w:i/>
        </w:rPr>
        <w:tab/>
        <w:t xml:space="preserve">  CR-0304  rev  Cat: F (Rel-19)</w:t>
      </w:r>
      <w:r>
        <w:rPr>
          <w:i/>
        </w:rPr>
        <w:br/>
      </w:r>
      <w:r>
        <w:rPr>
          <w:i/>
        </w:rPr>
        <w:br/>
      </w:r>
      <w:r>
        <w:rPr>
          <w:i/>
        </w:rPr>
        <w:tab/>
      </w:r>
      <w:r>
        <w:rPr>
          <w:i/>
        </w:rPr>
        <w:tab/>
      </w:r>
      <w:r>
        <w:rPr>
          <w:i/>
        </w:rPr>
        <w:tab/>
      </w:r>
      <w:r>
        <w:rPr>
          <w:i/>
        </w:rPr>
        <w:tab/>
      </w:r>
      <w:r>
        <w:rPr>
          <w:i/>
        </w:rPr>
        <w:tab/>
        <w:t>Source: Nokia</w:t>
      </w:r>
    </w:p>
    <w:p w14:paraId="619FD092" w14:textId="77777777" w:rsidR="00DB771A" w:rsidRDefault="00DB771A" w:rsidP="00DB771A">
      <w:pPr>
        <w:rPr>
          <w:rFonts w:ascii="Arial" w:hAnsi="Arial" w:cs="Arial"/>
          <w:b/>
        </w:rPr>
      </w:pPr>
      <w:r>
        <w:rPr>
          <w:rFonts w:ascii="Arial" w:hAnsi="Arial" w:cs="Arial"/>
          <w:b/>
        </w:rPr>
        <w:t xml:space="preserve">Abstract: </w:t>
      </w:r>
    </w:p>
    <w:p w14:paraId="7657B305" w14:textId="77777777" w:rsidR="00DB771A" w:rsidRDefault="00DB771A" w:rsidP="00DB771A">
      <w:r>
        <w:t xml:space="preserve">User Plane event subscriptions </w:t>
      </w:r>
      <w:proofErr w:type="spellStart"/>
      <w:r>
        <w:t>targetting</w:t>
      </w:r>
      <w:proofErr w:type="spellEnd"/>
      <w:r>
        <w:t xml:space="preserve"> any UE</w:t>
      </w:r>
    </w:p>
    <w:p w14:paraId="316F127A" w14:textId="77777777" w:rsidR="00DB771A" w:rsidRDefault="00DB771A" w:rsidP="00DB771A">
      <w:pPr>
        <w:rPr>
          <w:rFonts w:ascii="Arial" w:hAnsi="Arial" w:cs="Arial"/>
          <w:b/>
        </w:rPr>
      </w:pPr>
      <w:r>
        <w:rPr>
          <w:rFonts w:ascii="Arial" w:hAnsi="Arial" w:cs="Arial"/>
          <w:b/>
        </w:rPr>
        <w:t xml:space="preserve">Discussion: </w:t>
      </w:r>
    </w:p>
    <w:p w14:paraId="51B9E067" w14:textId="77777777" w:rsidR="00DB771A" w:rsidRDefault="00DB771A" w:rsidP="00DB771A">
      <w:r>
        <w:t>Depends on TS 23.502 CR 5108</w:t>
      </w:r>
    </w:p>
    <w:p w14:paraId="2F4A1AB5" w14:textId="77777777" w:rsidR="00DB771A" w:rsidRDefault="00DB771A" w:rsidP="00DB771A">
      <w:r>
        <w:t>Maria (Ericsson): Note 7 is not aligned with SA2. Should be more precise for the applicable event.</w:t>
      </w:r>
    </w:p>
    <w:p w14:paraId="20DD7BFA" w14:textId="77777777" w:rsidR="00DB771A" w:rsidRDefault="00DB771A" w:rsidP="00DB771A">
      <w:r>
        <w:t>Chi (Huawei): Should I-SMF behaviour should be specified? Not according previously received comments.</w:t>
      </w:r>
    </w:p>
    <w:p w14:paraId="45CA95EB" w14:textId="77777777" w:rsidR="00DB771A" w:rsidRDefault="00DB771A" w:rsidP="00DB771A">
      <w:r>
        <w:t>Apostolos (Nokia): Should be generic, but can accept it. Send an LS to SA2.</w:t>
      </w:r>
    </w:p>
    <w:p w14:paraId="234108E3" w14:textId="77777777" w:rsidR="00DB771A" w:rsidRDefault="00DB771A" w:rsidP="00DB771A">
      <w:r>
        <w:t>Chi (Huawei): ok to send the LS.</w:t>
      </w:r>
    </w:p>
    <w:p w14:paraId="18A014CC" w14:textId="77777777" w:rsidR="00DB771A" w:rsidRDefault="00DB771A" w:rsidP="00DB771A">
      <w:r>
        <w:t>Apostolos (Nokia): Discussing on CR revision and LS. Will provide draft LS.</w:t>
      </w:r>
    </w:p>
    <w:p w14:paraId="5656739F" w14:textId="77777777" w:rsidR="00DB771A" w:rsidRDefault="00DB771A" w:rsidP="00DB771A">
      <w:r>
        <w:t>Apostolos (Nokia): R1 provided</w:t>
      </w:r>
    </w:p>
    <w:p w14:paraId="531727AD" w14:textId="77777777" w:rsidR="00DB771A" w:rsidRDefault="00DB771A" w:rsidP="00DB771A">
      <w:r>
        <w:t>Maria (Ericsson): Fine with r1, coversheet include Ericsson.</w:t>
      </w:r>
    </w:p>
    <w:p w14:paraId="734814F5" w14:textId="77777777" w:rsidR="00DB771A" w:rsidRDefault="00DB771A" w:rsidP="00DB771A">
      <w:r>
        <w:t>Chi (Huawei): Fine with r1</w:t>
      </w:r>
    </w:p>
    <w:p w14:paraId="0142CDAE" w14:textId="77777777" w:rsidR="00DB771A" w:rsidRDefault="00DB771A" w:rsidP="00DB771A">
      <w:r>
        <w:t>R1 is pre-agreed</w:t>
      </w:r>
    </w:p>
    <w:p w14:paraId="72B74FA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C3-246488</w:t>
      </w:r>
      <w:r>
        <w:rPr>
          <w:color w:val="993300"/>
          <w:u w:val="single"/>
        </w:rPr>
        <w:t>.</w:t>
      </w:r>
    </w:p>
    <w:p w14:paraId="1B5B8EE3" w14:textId="1CEDA76E" w:rsidR="00DB771A" w:rsidRDefault="00DB771A" w:rsidP="00DB771A">
      <w:pPr>
        <w:rPr>
          <w:rFonts w:ascii="Arial" w:hAnsi="Arial" w:cs="Arial"/>
          <w:b/>
          <w:sz w:val="24"/>
        </w:rPr>
      </w:pPr>
      <w:r>
        <w:rPr>
          <w:rFonts w:ascii="Arial" w:hAnsi="Arial" w:cs="Arial"/>
          <w:b/>
          <w:color w:val="0000FF"/>
          <w:sz w:val="24"/>
        </w:rPr>
        <w:t>C3-246210</w:t>
      </w:r>
      <w:r>
        <w:rPr>
          <w:rFonts w:ascii="Arial" w:hAnsi="Arial" w:cs="Arial"/>
          <w:b/>
          <w:color w:val="0000FF"/>
          <w:sz w:val="24"/>
        </w:rPr>
        <w:tab/>
      </w:r>
      <w:r>
        <w:rPr>
          <w:rFonts w:ascii="Arial" w:hAnsi="Arial" w:cs="Arial"/>
          <w:b/>
          <w:sz w:val="24"/>
        </w:rPr>
        <w:t>Handling of duplicate BSF entries for PDU Sessions</w:t>
      </w:r>
    </w:p>
    <w:p w14:paraId="5E50611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v19.0.0</w:t>
      </w:r>
      <w:r>
        <w:rPr>
          <w:i/>
        </w:rPr>
        <w:tab/>
        <w:t xml:space="preserve">  CR-0214  rev  Cat: F (Rel-19)</w:t>
      </w:r>
      <w:r>
        <w:rPr>
          <w:i/>
        </w:rPr>
        <w:br/>
      </w:r>
      <w:r>
        <w:rPr>
          <w:i/>
        </w:rPr>
        <w:lastRenderedPageBreak/>
        <w:br/>
      </w:r>
      <w:r>
        <w:rPr>
          <w:i/>
        </w:rPr>
        <w:tab/>
      </w:r>
      <w:r>
        <w:rPr>
          <w:i/>
        </w:rPr>
        <w:tab/>
      </w:r>
      <w:r>
        <w:rPr>
          <w:i/>
        </w:rPr>
        <w:tab/>
      </w:r>
      <w:r>
        <w:rPr>
          <w:i/>
        </w:rPr>
        <w:tab/>
      </w:r>
      <w:r>
        <w:rPr>
          <w:i/>
        </w:rPr>
        <w:tab/>
        <w:t>Source: Nokia</w:t>
      </w:r>
    </w:p>
    <w:p w14:paraId="2F4BF92F" w14:textId="77777777" w:rsidR="00DB771A" w:rsidRDefault="00DB771A" w:rsidP="00DB771A">
      <w:pPr>
        <w:rPr>
          <w:rFonts w:ascii="Arial" w:hAnsi="Arial" w:cs="Arial"/>
          <w:b/>
        </w:rPr>
      </w:pPr>
      <w:r>
        <w:rPr>
          <w:rFonts w:ascii="Arial" w:hAnsi="Arial" w:cs="Arial"/>
          <w:b/>
        </w:rPr>
        <w:t xml:space="preserve">Abstract: </w:t>
      </w:r>
    </w:p>
    <w:p w14:paraId="666C8FCA" w14:textId="77777777" w:rsidR="00DB771A" w:rsidRDefault="00DB771A" w:rsidP="00DB771A">
      <w:r>
        <w:t>Handling of duplicate BSF entries for PDU Sessions</w:t>
      </w:r>
    </w:p>
    <w:p w14:paraId="24A9E98B" w14:textId="77777777" w:rsidR="00DB771A" w:rsidRDefault="00DB771A" w:rsidP="00DB771A">
      <w:pPr>
        <w:rPr>
          <w:rFonts w:ascii="Arial" w:hAnsi="Arial" w:cs="Arial"/>
          <w:b/>
        </w:rPr>
      </w:pPr>
      <w:r>
        <w:rPr>
          <w:rFonts w:ascii="Arial" w:hAnsi="Arial" w:cs="Arial"/>
          <w:b/>
        </w:rPr>
        <w:t xml:space="preserve">Discussion: </w:t>
      </w:r>
    </w:p>
    <w:p w14:paraId="020ADBCE" w14:textId="77777777" w:rsidR="00DB771A" w:rsidRDefault="00DB771A" w:rsidP="00DB771A">
      <w:r>
        <w:t>Meifang (Ericsson). The problem was solved in Rel-13 for a unique PCRF. For multiple PCFs it should be handled in CT4.</w:t>
      </w:r>
    </w:p>
    <w:p w14:paraId="751E481D" w14:textId="77777777" w:rsidR="00DB771A" w:rsidRDefault="00DB771A" w:rsidP="00DB771A">
      <w:r>
        <w:t>Abdessamad (Huawei): No problem if there is a unique PCF. The problem for multiple PCFs exist for long. What is the added value.</w:t>
      </w:r>
    </w:p>
    <w:p w14:paraId="65F78589" w14:textId="77777777" w:rsidR="00DB771A" w:rsidRDefault="00DB771A" w:rsidP="00DB771A">
      <w:r>
        <w:t>Apostolos (Nokia): Problem identified by deployment. We want BSF to be as consistent as PCF. Race conditions.</w:t>
      </w:r>
    </w:p>
    <w:p w14:paraId="7512BB3C" w14:textId="77777777" w:rsidR="00DB771A" w:rsidRDefault="00DB771A" w:rsidP="00DB771A">
      <w:r>
        <w:t>Apostolos (Nokia): Mechanism is to address a very specific race condition.</w:t>
      </w:r>
    </w:p>
    <w:p w14:paraId="09072265" w14:textId="77777777" w:rsidR="00DB771A" w:rsidRDefault="00DB771A" w:rsidP="00DB771A">
      <w:r>
        <w:t xml:space="preserve">Susana (Ericsson): We are not solving in PCF. You are solving in BSF. We should solve in PCF. </w:t>
      </w:r>
      <w:proofErr w:type="spellStart"/>
      <w:r>
        <w:t>Usecase</w:t>
      </w:r>
      <w:proofErr w:type="spellEnd"/>
      <w:r>
        <w:t xml:space="preserve"> is not clear.</w:t>
      </w:r>
    </w:p>
    <w:p w14:paraId="4ED5B139" w14:textId="77777777" w:rsidR="00DB771A" w:rsidRDefault="00DB771A" w:rsidP="00DB771A">
      <w:r>
        <w:t>Apostolos (Nokia): Will provide revision.</w:t>
      </w:r>
    </w:p>
    <w:p w14:paraId="58C6876D" w14:textId="77777777" w:rsidR="00DB771A" w:rsidRDefault="00DB771A" w:rsidP="00DB771A">
      <w:r>
        <w:t>Apostolos (Nokia): R2 is shared and Huawei and Ericsson are fine.</w:t>
      </w:r>
    </w:p>
    <w:p w14:paraId="66D4090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C3-246489</w:t>
      </w:r>
      <w:r>
        <w:rPr>
          <w:color w:val="993300"/>
          <w:u w:val="single"/>
        </w:rPr>
        <w:t>.</w:t>
      </w:r>
    </w:p>
    <w:p w14:paraId="1046AD53" w14:textId="6789BC54" w:rsidR="00DB771A" w:rsidRDefault="00DB771A" w:rsidP="00DB771A">
      <w:pPr>
        <w:rPr>
          <w:rFonts w:ascii="Arial" w:hAnsi="Arial" w:cs="Arial"/>
          <w:b/>
          <w:sz w:val="24"/>
        </w:rPr>
      </w:pPr>
      <w:r>
        <w:rPr>
          <w:rFonts w:ascii="Arial" w:hAnsi="Arial" w:cs="Arial"/>
          <w:b/>
          <w:color w:val="0000FF"/>
          <w:sz w:val="24"/>
        </w:rPr>
        <w:t>C3-246227</w:t>
      </w:r>
      <w:r>
        <w:rPr>
          <w:rFonts w:ascii="Arial" w:hAnsi="Arial" w:cs="Arial"/>
          <w:b/>
          <w:color w:val="0000FF"/>
          <w:sz w:val="24"/>
        </w:rPr>
        <w:tab/>
      </w:r>
      <w:r>
        <w:rPr>
          <w:rFonts w:ascii="Arial" w:hAnsi="Arial" w:cs="Arial"/>
          <w:b/>
          <w:sz w:val="24"/>
        </w:rPr>
        <w:t>QoS authorization failure due to roaming in a non-supported PLMN</w:t>
      </w:r>
    </w:p>
    <w:p w14:paraId="5575000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CR-0679  rev 3 Cat: B (Rel-19)</w:t>
      </w:r>
      <w:r>
        <w:rPr>
          <w:i/>
        </w:rPr>
        <w:br/>
      </w:r>
      <w:r>
        <w:rPr>
          <w:i/>
        </w:rPr>
        <w:br/>
      </w:r>
      <w:r>
        <w:rPr>
          <w:i/>
        </w:rPr>
        <w:tab/>
      </w:r>
      <w:r>
        <w:rPr>
          <w:i/>
        </w:rPr>
        <w:tab/>
      </w:r>
      <w:r>
        <w:rPr>
          <w:i/>
        </w:rPr>
        <w:tab/>
      </w:r>
      <w:r>
        <w:rPr>
          <w:i/>
        </w:rPr>
        <w:tab/>
      </w:r>
      <w:r>
        <w:rPr>
          <w:i/>
        </w:rPr>
        <w:tab/>
        <w:t>Source: Ericsson</w:t>
      </w:r>
    </w:p>
    <w:p w14:paraId="0E537B7F" w14:textId="77777777" w:rsidR="00DB771A" w:rsidRDefault="00DB771A" w:rsidP="00DB771A">
      <w:pPr>
        <w:rPr>
          <w:color w:val="808080"/>
        </w:rPr>
      </w:pPr>
      <w:r>
        <w:rPr>
          <w:color w:val="808080"/>
        </w:rPr>
        <w:t>(Replaces C3-245562)</w:t>
      </w:r>
    </w:p>
    <w:p w14:paraId="54A4D9BA" w14:textId="77777777" w:rsidR="00DB771A" w:rsidRDefault="00DB771A" w:rsidP="00DB771A">
      <w:pPr>
        <w:rPr>
          <w:rFonts w:ascii="Arial" w:hAnsi="Arial" w:cs="Arial"/>
          <w:b/>
        </w:rPr>
      </w:pPr>
      <w:r>
        <w:rPr>
          <w:rFonts w:ascii="Arial" w:hAnsi="Arial" w:cs="Arial"/>
          <w:b/>
        </w:rPr>
        <w:t xml:space="preserve">Abstract: </w:t>
      </w:r>
    </w:p>
    <w:p w14:paraId="186DDC60" w14:textId="77777777" w:rsidR="00DB771A" w:rsidRDefault="00DB771A" w:rsidP="00DB771A">
      <w:r>
        <w:t>Summary of Change: Add the error handling for supporting the failure case due to roaming in a non-supported PLMN.</w:t>
      </w:r>
    </w:p>
    <w:p w14:paraId="682D997E" w14:textId="77777777" w:rsidR="00DB771A" w:rsidRDefault="00DB771A" w:rsidP="00DB771A">
      <w:r>
        <w:t xml:space="preserve">Add the explicit </w:t>
      </w:r>
      <w:proofErr w:type="spellStart"/>
      <w:r>
        <w:t>terminationCause</w:t>
      </w:r>
      <w:proofErr w:type="spellEnd"/>
      <w:r>
        <w:t xml:space="preserve"> for the scenario that the requested QoS for an exist</w:t>
      </w:r>
    </w:p>
    <w:p w14:paraId="4BD59EAD" w14:textId="77777777" w:rsidR="00DB771A" w:rsidRDefault="00DB771A" w:rsidP="00DB771A">
      <w:pPr>
        <w:rPr>
          <w:rFonts w:ascii="Arial" w:hAnsi="Arial" w:cs="Arial"/>
          <w:b/>
        </w:rPr>
      </w:pPr>
      <w:r>
        <w:rPr>
          <w:rFonts w:ascii="Arial" w:hAnsi="Arial" w:cs="Arial"/>
          <w:b/>
        </w:rPr>
        <w:t xml:space="preserve">Discussion: </w:t>
      </w:r>
    </w:p>
    <w:p w14:paraId="5C704890" w14:textId="77777777" w:rsidR="00DB771A" w:rsidRDefault="00DB771A" w:rsidP="00DB771A">
      <w:r>
        <w:t>Revision of C3-245562</w:t>
      </w:r>
    </w:p>
    <w:p w14:paraId="48D0D2F2"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 </w:t>
      </w:r>
      <w:proofErr w:type="spellStart"/>
      <w:r>
        <w:t>Npcf_PolicyAuthorization</w:t>
      </w:r>
      <w:proofErr w:type="spellEnd"/>
      <w:r>
        <w:t xml:space="preserve"> API</w:t>
      </w:r>
    </w:p>
    <w:p w14:paraId="4B9BC54B" w14:textId="77777777" w:rsidR="00DB771A" w:rsidRDefault="00DB771A" w:rsidP="00DB771A">
      <w:r>
        <w:t>Abdessamad (Huawei): wrong revised tdoc.</w:t>
      </w:r>
    </w:p>
    <w:p w14:paraId="6FD45C0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C3-246490</w:t>
      </w:r>
      <w:r>
        <w:rPr>
          <w:color w:val="993300"/>
          <w:u w:val="single"/>
        </w:rPr>
        <w:t>.</w:t>
      </w:r>
    </w:p>
    <w:p w14:paraId="7AF3E931" w14:textId="40467707" w:rsidR="00DB771A" w:rsidRDefault="00DB771A" w:rsidP="00DB771A">
      <w:pPr>
        <w:rPr>
          <w:rFonts w:ascii="Arial" w:hAnsi="Arial" w:cs="Arial"/>
          <w:b/>
          <w:sz w:val="24"/>
        </w:rPr>
      </w:pPr>
      <w:r>
        <w:rPr>
          <w:rFonts w:ascii="Arial" w:hAnsi="Arial" w:cs="Arial"/>
          <w:b/>
          <w:color w:val="0000FF"/>
          <w:sz w:val="24"/>
        </w:rPr>
        <w:t>C3-246229</w:t>
      </w:r>
      <w:r>
        <w:rPr>
          <w:rFonts w:ascii="Arial" w:hAnsi="Arial" w:cs="Arial"/>
          <w:b/>
          <w:color w:val="0000FF"/>
          <w:sz w:val="24"/>
        </w:rPr>
        <w:tab/>
      </w:r>
      <w:r>
        <w:rPr>
          <w:rFonts w:ascii="Arial" w:hAnsi="Arial" w:cs="Arial"/>
          <w:b/>
          <w:sz w:val="24"/>
        </w:rPr>
        <w:t>PCF behaviour about DIRECT_NOTIF_NOT_POSSIBLE for RTT</w:t>
      </w:r>
    </w:p>
    <w:p w14:paraId="60B9D4C5"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CR-0701  rev  Cat: F (Rel-19)</w:t>
      </w:r>
      <w:r>
        <w:rPr>
          <w:i/>
        </w:rPr>
        <w:br/>
      </w:r>
      <w:r>
        <w:rPr>
          <w:i/>
        </w:rPr>
        <w:br/>
      </w:r>
      <w:r>
        <w:rPr>
          <w:i/>
        </w:rPr>
        <w:tab/>
      </w:r>
      <w:r>
        <w:rPr>
          <w:i/>
        </w:rPr>
        <w:tab/>
      </w:r>
      <w:r>
        <w:rPr>
          <w:i/>
        </w:rPr>
        <w:tab/>
      </w:r>
      <w:r>
        <w:rPr>
          <w:i/>
        </w:rPr>
        <w:tab/>
      </w:r>
      <w:r>
        <w:rPr>
          <w:i/>
        </w:rPr>
        <w:tab/>
        <w:t>Source: ZTE</w:t>
      </w:r>
    </w:p>
    <w:p w14:paraId="163F5957" w14:textId="77777777" w:rsidR="00DB771A" w:rsidRDefault="00DB771A" w:rsidP="00DB771A">
      <w:pPr>
        <w:rPr>
          <w:rFonts w:ascii="Arial" w:hAnsi="Arial" w:cs="Arial"/>
          <w:b/>
        </w:rPr>
      </w:pPr>
      <w:r>
        <w:rPr>
          <w:rFonts w:ascii="Arial" w:hAnsi="Arial" w:cs="Arial"/>
          <w:b/>
        </w:rPr>
        <w:t xml:space="preserve">Discussion: </w:t>
      </w:r>
    </w:p>
    <w:p w14:paraId="69D256D3" w14:textId="77777777" w:rsidR="00DB771A" w:rsidRDefault="00DB771A" w:rsidP="00DB771A">
      <w:r>
        <w:t>Partha (Nokia): Replace AF with NF service consumer.</w:t>
      </w:r>
    </w:p>
    <w:p w14:paraId="0DCDBAD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C3-246384</w:t>
      </w:r>
      <w:r>
        <w:rPr>
          <w:color w:val="993300"/>
          <w:u w:val="single"/>
        </w:rPr>
        <w:t>.</w:t>
      </w:r>
    </w:p>
    <w:p w14:paraId="463B159C" w14:textId="32300D88" w:rsidR="00DB771A" w:rsidRDefault="00DB771A" w:rsidP="00DB771A">
      <w:pPr>
        <w:rPr>
          <w:rFonts w:ascii="Arial" w:hAnsi="Arial" w:cs="Arial"/>
          <w:b/>
          <w:sz w:val="24"/>
        </w:rPr>
      </w:pPr>
      <w:r>
        <w:rPr>
          <w:rFonts w:ascii="Arial" w:hAnsi="Arial" w:cs="Arial"/>
          <w:b/>
          <w:color w:val="0000FF"/>
          <w:sz w:val="24"/>
        </w:rPr>
        <w:lastRenderedPageBreak/>
        <w:t>C3-246283</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NetLoc</w:t>
      </w:r>
      <w:proofErr w:type="spellEnd"/>
      <w:r>
        <w:rPr>
          <w:rFonts w:ascii="Arial" w:hAnsi="Arial" w:cs="Arial"/>
          <w:b/>
          <w:sz w:val="24"/>
        </w:rPr>
        <w:t xml:space="preserve"> functionality in home routed and deployments with I-SMF scenarios</w:t>
      </w:r>
    </w:p>
    <w:p w14:paraId="3CBCD01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CR-1295  rev  Cat: F (Rel-19)</w:t>
      </w:r>
      <w:r>
        <w:rPr>
          <w:i/>
        </w:rPr>
        <w:br/>
      </w:r>
      <w:r>
        <w:rPr>
          <w:i/>
        </w:rPr>
        <w:br/>
      </w:r>
      <w:r>
        <w:rPr>
          <w:i/>
        </w:rPr>
        <w:tab/>
      </w:r>
      <w:r>
        <w:rPr>
          <w:i/>
        </w:rPr>
        <w:tab/>
      </w:r>
      <w:r>
        <w:rPr>
          <w:i/>
        </w:rPr>
        <w:tab/>
      </w:r>
      <w:r>
        <w:rPr>
          <w:i/>
        </w:rPr>
        <w:tab/>
      </w:r>
      <w:r>
        <w:rPr>
          <w:i/>
        </w:rPr>
        <w:tab/>
        <w:t>Source: Ericsson</w:t>
      </w:r>
    </w:p>
    <w:p w14:paraId="1CFB2B2C" w14:textId="77777777" w:rsidR="00DB771A" w:rsidRDefault="00DB771A" w:rsidP="00DB771A">
      <w:pPr>
        <w:rPr>
          <w:rFonts w:ascii="Arial" w:hAnsi="Arial" w:cs="Arial"/>
          <w:b/>
        </w:rPr>
      </w:pPr>
      <w:r>
        <w:rPr>
          <w:rFonts w:ascii="Arial" w:hAnsi="Arial" w:cs="Arial"/>
          <w:b/>
        </w:rPr>
        <w:t xml:space="preserve">Abstract: </w:t>
      </w:r>
    </w:p>
    <w:p w14:paraId="14F6EE5E" w14:textId="77777777" w:rsidR="00DB771A" w:rsidRDefault="00DB771A" w:rsidP="00DB771A">
      <w:r>
        <w:t xml:space="preserve">Summary of Change: Clause 4.2.4.9 is updated to describe the different behaviour in the SMF to get the </w:t>
      </w:r>
      <w:proofErr w:type="spellStart"/>
      <w:r>
        <w:t>Netloc</w:t>
      </w:r>
      <w:proofErr w:type="spellEnd"/>
      <w:r>
        <w:t xml:space="preserve"> information depending on whether the UE is in a home-routed scenario or has a PDU session</w:t>
      </w:r>
    </w:p>
    <w:p w14:paraId="449FDF89" w14:textId="77777777" w:rsidR="00DB771A" w:rsidRDefault="00DB771A" w:rsidP="00DB771A">
      <w:pPr>
        <w:rPr>
          <w:rFonts w:ascii="Arial" w:hAnsi="Arial" w:cs="Arial"/>
          <w:b/>
        </w:rPr>
      </w:pPr>
      <w:r>
        <w:rPr>
          <w:rFonts w:ascii="Arial" w:hAnsi="Arial" w:cs="Arial"/>
          <w:b/>
        </w:rPr>
        <w:t xml:space="preserve">Discussion: </w:t>
      </w:r>
    </w:p>
    <w:p w14:paraId="369F71A7" w14:textId="77777777" w:rsidR="00DB771A" w:rsidRDefault="00DB771A" w:rsidP="00DB771A">
      <w:r>
        <w:t>Depends on TS 29.502 CR#0814</w:t>
      </w:r>
    </w:p>
    <w:p w14:paraId="5B59942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EC45B" w14:textId="6ABB0447" w:rsidR="00DB771A" w:rsidRDefault="00DB771A" w:rsidP="00DB771A">
      <w:pPr>
        <w:rPr>
          <w:rFonts w:ascii="Arial" w:hAnsi="Arial" w:cs="Arial"/>
          <w:b/>
          <w:sz w:val="24"/>
        </w:rPr>
      </w:pPr>
      <w:r>
        <w:rPr>
          <w:rFonts w:ascii="Arial" w:hAnsi="Arial" w:cs="Arial"/>
          <w:b/>
          <w:color w:val="0000FF"/>
          <w:sz w:val="24"/>
        </w:rPr>
        <w:t>C3-246317</w:t>
      </w:r>
      <w:r>
        <w:rPr>
          <w:rFonts w:ascii="Arial" w:hAnsi="Arial" w:cs="Arial"/>
          <w:b/>
          <w:color w:val="0000FF"/>
          <w:sz w:val="24"/>
        </w:rPr>
        <w:tab/>
      </w:r>
      <w:r>
        <w:rPr>
          <w:rFonts w:ascii="Arial" w:hAnsi="Arial" w:cs="Arial"/>
          <w:b/>
          <w:sz w:val="24"/>
        </w:rPr>
        <w:t>Handling the release of a UE address used as key in an N5 context</w:t>
      </w:r>
    </w:p>
    <w:p w14:paraId="2B015980" w14:textId="77777777" w:rsidR="00DB771A" w:rsidRDefault="00DB771A" w:rsidP="00DB77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FA8302C" w14:textId="77777777" w:rsidR="00DB771A" w:rsidRDefault="00DB771A" w:rsidP="00DB771A">
      <w:pPr>
        <w:rPr>
          <w:rFonts w:ascii="Arial" w:hAnsi="Arial" w:cs="Arial"/>
          <w:b/>
        </w:rPr>
      </w:pPr>
      <w:r>
        <w:rPr>
          <w:rFonts w:ascii="Arial" w:hAnsi="Arial" w:cs="Arial"/>
          <w:b/>
        </w:rPr>
        <w:t xml:space="preserve">Discussion: </w:t>
      </w:r>
    </w:p>
    <w:p w14:paraId="6F87F362" w14:textId="77777777" w:rsidR="00DB771A" w:rsidRDefault="00DB771A" w:rsidP="00DB771A">
      <w:r>
        <w:t>Chi (Huawei): Prefers to send an LS to SA2.</w:t>
      </w:r>
    </w:p>
    <w:p w14:paraId="4C8FD7A3" w14:textId="77777777" w:rsidR="00DB771A" w:rsidRDefault="00DB771A" w:rsidP="00DB771A">
      <w:r>
        <w:t>Meifang (Ericsson): ok to send the termination cause to the AF. No further changes needed.</w:t>
      </w:r>
    </w:p>
    <w:p w14:paraId="09423A76"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25E14" w14:textId="67BAA30D" w:rsidR="00DB771A" w:rsidRDefault="00DB771A" w:rsidP="00DB771A">
      <w:pPr>
        <w:rPr>
          <w:rFonts w:ascii="Arial" w:hAnsi="Arial" w:cs="Arial"/>
          <w:b/>
          <w:sz w:val="24"/>
        </w:rPr>
      </w:pPr>
      <w:r>
        <w:rPr>
          <w:rFonts w:ascii="Arial" w:hAnsi="Arial" w:cs="Arial"/>
          <w:b/>
          <w:color w:val="0000FF"/>
          <w:sz w:val="24"/>
        </w:rPr>
        <w:t>C3-246318</w:t>
      </w:r>
      <w:r>
        <w:rPr>
          <w:rFonts w:ascii="Arial" w:hAnsi="Arial" w:cs="Arial"/>
          <w:b/>
          <w:color w:val="0000FF"/>
          <w:sz w:val="24"/>
        </w:rPr>
        <w:tab/>
      </w:r>
      <w:r>
        <w:rPr>
          <w:rFonts w:ascii="Arial" w:hAnsi="Arial" w:cs="Arial"/>
          <w:b/>
          <w:sz w:val="24"/>
        </w:rPr>
        <w:t>Procedure for PCF triggered context termination due to released UE address as only key identifier</w:t>
      </w:r>
    </w:p>
    <w:p w14:paraId="465F639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CR-0703  rev  Cat: F (Rel-19)</w:t>
      </w:r>
      <w:r>
        <w:rPr>
          <w:i/>
        </w:rPr>
        <w:br/>
      </w:r>
      <w:r>
        <w:rPr>
          <w:i/>
        </w:rPr>
        <w:br/>
      </w:r>
      <w:r>
        <w:rPr>
          <w:i/>
        </w:rPr>
        <w:tab/>
      </w:r>
      <w:r>
        <w:rPr>
          <w:i/>
        </w:rPr>
        <w:tab/>
      </w:r>
      <w:r>
        <w:rPr>
          <w:i/>
        </w:rPr>
        <w:tab/>
      </w:r>
      <w:r>
        <w:rPr>
          <w:i/>
        </w:rPr>
        <w:tab/>
      </w:r>
      <w:r>
        <w:rPr>
          <w:i/>
        </w:rPr>
        <w:tab/>
        <w:t>Source: Nokia</w:t>
      </w:r>
    </w:p>
    <w:p w14:paraId="2208DF9C" w14:textId="77777777" w:rsidR="00DB771A" w:rsidRDefault="00DB771A" w:rsidP="00DB771A">
      <w:pPr>
        <w:rPr>
          <w:rFonts w:ascii="Arial" w:hAnsi="Arial" w:cs="Arial"/>
          <w:b/>
        </w:rPr>
      </w:pPr>
      <w:r>
        <w:rPr>
          <w:rFonts w:ascii="Arial" w:hAnsi="Arial" w:cs="Arial"/>
          <w:b/>
        </w:rPr>
        <w:t xml:space="preserve">Discussion: </w:t>
      </w:r>
    </w:p>
    <w:p w14:paraId="7D492A3A"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 </w:t>
      </w:r>
      <w:proofErr w:type="spellStart"/>
      <w:r>
        <w:t>Npcf_PolicyAuthorization</w:t>
      </w:r>
      <w:proofErr w:type="spellEnd"/>
      <w:r>
        <w:t xml:space="preserve"> API</w:t>
      </w:r>
    </w:p>
    <w:p w14:paraId="6056F155" w14:textId="77777777" w:rsidR="00DB771A" w:rsidRDefault="00DB771A" w:rsidP="00DB771A">
      <w:r>
        <w:t>Chi (Huawei): Can accept option one. Would like to see revision.</w:t>
      </w:r>
    </w:p>
    <w:p w14:paraId="18532375" w14:textId="77777777" w:rsidR="00DB771A" w:rsidRDefault="00DB771A" w:rsidP="00DB771A">
      <w:proofErr w:type="spellStart"/>
      <w:r>
        <w:t>Xiaojian</w:t>
      </w:r>
      <w:proofErr w:type="spellEnd"/>
      <w:r>
        <w:t xml:space="preserve"> (ZTE): Don’t think UE address provided by AF can be the key.</w:t>
      </w:r>
    </w:p>
    <w:p w14:paraId="08C29C39" w14:textId="77777777" w:rsidR="00DB771A" w:rsidRDefault="00DB771A" w:rsidP="00DB771A">
      <w:r>
        <w:t>Apostolos (Nokia): The AF needs to know that the UE IP address changed.</w:t>
      </w:r>
    </w:p>
    <w:p w14:paraId="09B5ED3C" w14:textId="77777777" w:rsidR="00DB771A" w:rsidRDefault="00DB771A" w:rsidP="00DB771A">
      <w:r>
        <w:t>Meifang (Ericsson): If IP address terminates at N5, nothing to be sent to AF.</w:t>
      </w:r>
    </w:p>
    <w:p w14:paraId="6D2B6FCE" w14:textId="77777777" w:rsidR="00DB771A" w:rsidRDefault="00DB771A" w:rsidP="00DB771A">
      <w:r>
        <w:t>Chi (Huawei): No need to define event to monitor the change of IP address.</w:t>
      </w:r>
    </w:p>
    <w:p w14:paraId="42E0E568" w14:textId="77777777" w:rsidR="00DB771A" w:rsidRDefault="00DB771A" w:rsidP="00DB771A">
      <w:r>
        <w:t>Bhaskar (Nokia): In 29.514 mentions IP address as key.</w:t>
      </w:r>
    </w:p>
    <w:p w14:paraId="14837AD5" w14:textId="77777777" w:rsidR="00DB771A" w:rsidRDefault="00DB771A" w:rsidP="00DB771A">
      <w:proofErr w:type="spellStart"/>
      <w:r>
        <w:t>Xiaojian</w:t>
      </w:r>
      <w:proofErr w:type="spellEnd"/>
      <w:r>
        <w:t xml:space="preserve"> (ZTE): Will check 29.514 and get back.</w:t>
      </w:r>
    </w:p>
    <w:p w14:paraId="4D2C4755" w14:textId="77777777" w:rsidR="00DB771A" w:rsidRDefault="00DB771A" w:rsidP="00DB771A">
      <w:r>
        <w:t>Bhaskar (Nokia): Will provide revision</w:t>
      </w:r>
    </w:p>
    <w:p w14:paraId="0181DA89" w14:textId="77777777" w:rsidR="00DB771A" w:rsidRDefault="00DB771A" w:rsidP="00DB771A">
      <w:r>
        <w:t>Bhaskar (Nokia): R1 is shared.</w:t>
      </w:r>
    </w:p>
    <w:p w14:paraId="18E4CF26" w14:textId="77777777" w:rsidR="00DB771A" w:rsidRDefault="00DB771A" w:rsidP="00DB771A">
      <w:r>
        <w:t>Meifang (Ericsson): R2 is shared.</w:t>
      </w:r>
    </w:p>
    <w:p w14:paraId="151B5562" w14:textId="77777777" w:rsidR="00DB771A" w:rsidRDefault="00DB771A" w:rsidP="00DB771A">
      <w:r>
        <w:t>Chi (Huawei): ok with r2.</w:t>
      </w:r>
    </w:p>
    <w:p w14:paraId="2466810E" w14:textId="77777777" w:rsidR="00DB771A" w:rsidRDefault="00DB771A" w:rsidP="00DB771A">
      <w:proofErr w:type="spellStart"/>
      <w:r>
        <w:lastRenderedPageBreak/>
        <w:t>Xiaojian</w:t>
      </w:r>
      <w:proofErr w:type="spellEnd"/>
      <w:r>
        <w:t xml:space="preserve"> (ZTE): The note needs to be removed.</w:t>
      </w:r>
    </w:p>
    <w:p w14:paraId="22FE656D" w14:textId="77777777" w:rsidR="00DB771A" w:rsidRDefault="00DB771A" w:rsidP="00DB771A">
      <w:r>
        <w:t>Meifang (Ericsson): The note needs to be removed.</w:t>
      </w:r>
    </w:p>
    <w:p w14:paraId="6B5F8421" w14:textId="77777777" w:rsidR="00DB771A" w:rsidRDefault="00DB771A" w:rsidP="00DB771A">
      <w:r>
        <w:t>Bhaskar (Nokia): The whole clause is removed from the CR.</w:t>
      </w:r>
    </w:p>
    <w:p w14:paraId="59A8A72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C3-246511</w:t>
      </w:r>
      <w:r>
        <w:rPr>
          <w:color w:val="993300"/>
          <w:u w:val="single"/>
        </w:rPr>
        <w:t>.</w:t>
      </w:r>
    </w:p>
    <w:p w14:paraId="7F7F855F" w14:textId="5165EE1D" w:rsidR="00DB771A" w:rsidRDefault="00DB771A" w:rsidP="00DB771A">
      <w:pPr>
        <w:rPr>
          <w:rFonts w:ascii="Arial" w:hAnsi="Arial" w:cs="Arial"/>
          <w:b/>
          <w:sz w:val="24"/>
        </w:rPr>
      </w:pPr>
      <w:r>
        <w:rPr>
          <w:rFonts w:ascii="Arial" w:hAnsi="Arial" w:cs="Arial"/>
          <w:b/>
          <w:color w:val="0000FF"/>
          <w:sz w:val="24"/>
        </w:rPr>
        <w:t>C3-246339</w:t>
      </w:r>
      <w:r>
        <w:rPr>
          <w:rFonts w:ascii="Arial" w:hAnsi="Arial" w:cs="Arial"/>
          <w:b/>
          <w:color w:val="0000FF"/>
          <w:sz w:val="24"/>
        </w:rPr>
        <w:tab/>
      </w:r>
      <w:r>
        <w:rPr>
          <w:rFonts w:ascii="Arial" w:hAnsi="Arial" w:cs="Arial"/>
          <w:b/>
          <w:sz w:val="24"/>
        </w:rPr>
        <w:t>Clarification regarding PDU Session Traffic analytics</w:t>
      </w:r>
    </w:p>
    <w:p w14:paraId="231CA24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CR-0140  rev  Cat: F (Rel-19)</w:t>
      </w:r>
      <w:r>
        <w:rPr>
          <w:i/>
        </w:rPr>
        <w:br/>
      </w:r>
      <w:r>
        <w:rPr>
          <w:i/>
        </w:rPr>
        <w:br/>
      </w:r>
      <w:r>
        <w:rPr>
          <w:i/>
        </w:rPr>
        <w:tab/>
      </w:r>
      <w:r>
        <w:rPr>
          <w:i/>
        </w:rPr>
        <w:tab/>
      </w:r>
      <w:r>
        <w:rPr>
          <w:i/>
        </w:rPr>
        <w:tab/>
      </w:r>
      <w:r>
        <w:rPr>
          <w:i/>
        </w:rPr>
        <w:tab/>
      </w:r>
      <w:r>
        <w:rPr>
          <w:i/>
        </w:rPr>
        <w:tab/>
        <w:t>Source: Nokia</w:t>
      </w:r>
    </w:p>
    <w:p w14:paraId="5E4592A8" w14:textId="77777777" w:rsidR="00DB771A" w:rsidRDefault="00DB771A" w:rsidP="00DB771A">
      <w:pPr>
        <w:rPr>
          <w:rFonts w:ascii="Arial" w:hAnsi="Arial" w:cs="Arial"/>
          <w:b/>
        </w:rPr>
      </w:pPr>
      <w:r>
        <w:rPr>
          <w:rFonts w:ascii="Arial" w:hAnsi="Arial" w:cs="Arial"/>
          <w:b/>
        </w:rPr>
        <w:t xml:space="preserve">Discussion: </w:t>
      </w:r>
    </w:p>
    <w:p w14:paraId="70F7D6E2" w14:textId="77777777" w:rsidR="00DB771A" w:rsidRDefault="00DB771A" w:rsidP="00DB771A">
      <w:r>
        <w:t>Depends on TS/TR 23.503 CR 1338</w:t>
      </w:r>
    </w:p>
    <w:p w14:paraId="41A31C62" w14:textId="77777777" w:rsidR="00DB771A" w:rsidRDefault="00DB771A" w:rsidP="00DB771A">
      <w:r>
        <w:t>Meifang (Ericsson): Expected was changed to matched in SA2. Add a note under 7 to say that it should apply to S-NSSAI/DNN combination. Ericsson would like to cosign.</w:t>
      </w:r>
    </w:p>
    <w:p w14:paraId="610F5A4B" w14:textId="77777777" w:rsidR="00DB771A" w:rsidRDefault="00DB771A" w:rsidP="00DB771A">
      <w:r>
        <w:t>Chi (Huawei): Why is the note needed?</w:t>
      </w:r>
    </w:p>
    <w:p w14:paraId="7DED0ED7" w14:textId="77777777" w:rsidR="00DB771A" w:rsidRDefault="00DB771A" w:rsidP="00DB771A">
      <w:r>
        <w:t>Rajesh (Nokia): Revision available. Note not needed.</w:t>
      </w:r>
    </w:p>
    <w:p w14:paraId="0382F2F0" w14:textId="77777777" w:rsidR="00DB771A" w:rsidRDefault="00DB771A" w:rsidP="00DB771A">
      <w:r>
        <w:t>Maria (Ericsson): revision available, note needed.</w:t>
      </w:r>
    </w:p>
    <w:p w14:paraId="31EEAAE8" w14:textId="77777777" w:rsidR="00DB771A" w:rsidRDefault="00DB771A" w:rsidP="00DB771A">
      <w:r>
        <w:t>Chi (Huawei): Note is not needed.</w:t>
      </w:r>
    </w:p>
    <w:p w14:paraId="4647EA04" w14:textId="77777777" w:rsidR="00DB771A" w:rsidRDefault="00DB771A" w:rsidP="00DB771A">
      <w:r>
        <w:t>Rajesh (Nokia): Responded to Maria. Not the right place for note. Can capture the note in 29.513, in next meeting.</w:t>
      </w:r>
    </w:p>
    <w:p w14:paraId="06D1F242" w14:textId="77777777" w:rsidR="00DB771A" w:rsidRDefault="00DB771A" w:rsidP="00DB771A">
      <w:r>
        <w:t>Maria (Ericsson): Will check and respond on the note.</w:t>
      </w:r>
    </w:p>
    <w:p w14:paraId="34131E43" w14:textId="77777777" w:rsidR="00DB771A" w:rsidRDefault="00DB771A" w:rsidP="00DB771A">
      <w:r>
        <w:t>Rajesh (Nokia): R2 shared where NOTE is removed. Can we go ahead with new CR for 29.513</w:t>
      </w:r>
    </w:p>
    <w:p w14:paraId="3B50CDC7" w14:textId="77777777" w:rsidR="00DB771A" w:rsidRDefault="00DB771A" w:rsidP="00DB771A">
      <w:r>
        <w:t>Maria (Ericsson): Fine with new CR to move to 29.513.</w:t>
      </w:r>
    </w:p>
    <w:p w14:paraId="7CECCF1F" w14:textId="77777777" w:rsidR="00DB771A" w:rsidRDefault="00DB771A" w:rsidP="00DB771A">
      <w:r>
        <w:t>Chi (Huawei): R2 is fine. Not fine with note 29.513 in meeting.</w:t>
      </w:r>
    </w:p>
    <w:p w14:paraId="36D69346" w14:textId="77777777" w:rsidR="00DB771A" w:rsidRDefault="00DB771A" w:rsidP="00DB771A">
      <w:r>
        <w:t>Abdessamad (Huawei): The exception for new CR is when tdoc allocation is by mistake for another TS.</w:t>
      </w:r>
    </w:p>
    <w:p w14:paraId="1028A6FB" w14:textId="77777777" w:rsidR="00DB771A" w:rsidRDefault="00DB771A" w:rsidP="00DB771A">
      <w:r>
        <w:t>R2 is agreed</w:t>
      </w:r>
    </w:p>
    <w:p w14:paraId="629996A4"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C3-246496</w:t>
      </w:r>
      <w:r>
        <w:rPr>
          <w:color w:val="993300"/>
          <w:u w:val="single"/>
        </w:rPr>
        <w:t>.</w:t>
      </w:r>
    </w:p>
    <w:p w14:paraId="3B8105A8" w14:textId="427F6845" w:rsidR="00DB771A" w:rsidRDefault="00DB771A" w:rsidP="00DB771A">
      <w:pPr>
        <w:rPr>
          <w:rFonts w:ascii="Arial" w:hAnsi="Arial" w:cs="Arial"/>
          <w:b/>
          <w:sz w:val="24"/>
        </w:rPr>
      </w:pPr>
      <w:r>
        <w:rPr>
          <w:rFonts w:ascii="Arial" w:hAnsi="Arial" w:cs="Arial"/>
          <w:b/>
          <w:color w:val="0000FF"/>
          <w:sz w:val="24"/>
        </w:rPr>
        <w:t>C3-246341</w:t>
      </w:r>
      <w:r>
        <w:rPr>
          <w:rFonts w:ascii="Arial" w:hAnsi="Arial" w:cs="Arial"/>
          <w:b/>
          <w:color w:val="0000FF"/>
          <w:sz w:val="24"/>
        </w:rPr>
        <w:tab/>
      </w:r>
      <w:r>
        <w:rPr>
          <w:rFonts w:ascii="Arial" w:hAnsi="Arial" w:cs="Arial"/>
          <w:b/>
          <w:sz w:val="24"/>
        </w:rPr>
        <w:t>Updates to PFD Management</w:t>
      </w:r>
    </w:p>
    <w:p w14:paraId="231C3B5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v18.5.0</w:t>
      </w:r>
      <w:r>
        <w:rPr>
          <w:i/>
        </w:rPr>
        <w:tab/>
        <w:t xml:space="preserve">  CR-0133  rev 2 Cat: B (Rel-19)</w:t>
      </w:r>
      <w:r>
        <w:rPr>
          <w:i/>
        </w:rPr>
        <w:br/>
      </w:r>
      <w:r>
        <w:rPr>
          <w:i/>
        </w:rPr>
        <w:br/>
      </w:r>
      <w:r>
        <w:rPr>
          <w:i/>
        </w:rPr>
        <w:tab/>
      </w:r>
      <w:r>
        <w:rPr>
          <w:i/>
        </w:rPr>
        <w:tab/>
      </w:r>
      <w:r>
        <w:rPr>
          <w:i/>
        </w:rPr>
        <w:tab/>
      </w:r>
      <w:r>
        <w:rPr>
          <w:i/>
        </w:rPr>
        <w:tab/>
      </w:r>
      <w:r>
        <w:rPr>
          <w:i/>
        </w:rPr>
        <w:tab/>
        <w:t>Source: Ericsson</w:t>
      </w:r>
    </w:p>
    <w:p w14:paraId="6242D52A" w14:textId="77777777" w:rsidR="00DB771A" w:rsidRDefault="00DB771A" w:rsidP="00DB771A">
      <w:pPr>
        <w:rPr>
          <w:color w:val="808080"/>
        </w:rPr>
      </w:pPr>
      <w:r>
        <w:rPr>
          <w:color w:val="808080"/>
        </w:rPr>
        <w:t>(Replaces C3-245551)</w:t>
      </w:r>
    </w:p>
    <w:p w14:paraId="351FD202" w14:textId="77777777" w:rsidR="00DB771A" w:rsidRDefault="00DB771A" w:rsidP="00DB771A">
      <w:pPr>
        <w:rPr>
          <w:rFonts w:ascii="Arial" w:hAnsi="Arial" w:cs="Arial"/>
          <w:b/>
        </w:rPr>
      </w:pPr>
      <w:r>
        <w:rPr>
          <w:rFonts w:ascii="Arial" w:hAnsi="Arial" w:cs="Arial"/>
          <w:b/>
        </w:rPr>
        <w:t xml:space="preserve">Discussion: </w:t>
      </w:r>
    </w:p>
    <w:p w14:paraId="438AC83F" w14:textId="77777777" w:rsidR="00DB771A" w:rsidRDefault="00DB771A" w:rsidP="00DB771A">
      <w:r>
        <w:t>Revision of C3-245551</w:t>
      </w:r>
    </w:p>
    <w:p w14:paraId="761EE3C6"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Nnef_PFDmanagement</w:t>
      </w:r>
      <w:proofErr w:type="spellEnd"/>
      <w:r>
        <w:t xml:space="preserve"> API, </w:t>
      </w:r>
      <w:proofErr w:type="spellStart"/>
      <w:r>
        <w:t>Nnef_PFDmanagement</w:t>
      </w:r>
      <w:proofErr w:type="spellEnd"/>
      <w:r>
        <w:t xml:space="preserve"> API</w:t>
      </w:r>
    </w:p>
    <w:p w14:paraId="38649BED" w14:textId="77777777" w:rsidR="00DB771A" w:rsidRDefault="00DB771A" w:rsidP="00DB771A">
      <w:r>
        <w:t>Apostolos (Nokia): no stage 2 requirements.</w:t>
      </w:r>
    </w:p>
    <w:p w14:paraId="5B426D44" w14:textId="77777777" w:rsidR="00DB771A" w:rsidRDefault="00DB771A" w:rsidP="00DB771A">
      <w:r>
        <w:t>Abdessamad (Huawei): agree.</w:t>
      </w:r>
    </w:p>
    <w:p w14:paraId="40BD5FA7" w14:textId="77777777" w:rsidR="00DB771A" w:rsidRDefault="00DB771A" w:rsidP="00DB771A">
      <w:proofErr w:type="spellStart"/>
      <w:r>
        <w:t>Xiaojian</w:t>
      </w:r>
      <w:proofErr w:type="spellEnd"/>
      <w:r>
        <w:t xml:space="preserve"> (ZTE): agree. Can live with the third change.</w:t>
      </w:r>
    </w:p>
    <w:p w14:paraId="196021A5" w14:textId="77777777" w:rsidR="00DB771A" w:rsidRDefault="00DB771A" w:rsidP="00DB771A">
      <w:r>
        <w:lastRenderedPageBreak/>
        <w:t xml:space="preserve">Apostolos (Nokia): Will check 3rd change. </w:t>
      </w:r>
    </w:p>
    <w:p w14:paraId="0DB9AE82" w14:textId="77777777" w:rsidR="00DB771A" w:rsidRDefault="00DB771A" w:rsidP="00DB771A">
      <w:r>
        <w:t>Abdessamad (Huawei): ·3rd change is not needed.</w:t>
      </w:r>
    </w:p>
    <w:p w14:paraId="69766FDF" w14:textId="77777777" w:rsidR="00DB771A" w:rsidRDefault="00DB771A" w:rsidP="00DB771A">
      <w:r>
        <w:t>Maria (Ericsson): Provided revision removing 2nd change. Updated coversheet.</w:t>
      </w:r>
    </w:p>
    <w:p w14:paraId="6D7F18C1" w14:textId="77777777" w:rsidR="00DB771A" w:rsidRDefault="00DB771A" w:rsidP="00DB771A">
      <w:proofErr w:type="spellStart"/>
      <w:r>
        <w:t>Xiaojian</w:t>
      </w:r>
      <w:proofErr w:type="spellEnd"/>
      <w:r>
        <w:t xml:space="preserve"> (ZTE): Don’t think 1st change needed.</w:t>
      </w:r>
    </w:p>
    <w:p w14:paraId="74613D65" w14:textId="77777777" w:rsidR="00DB771A" w:rsidRDefault="00DB771A" w:rsidP="00DB771A">
      <w:r>
        <w:t>Maria (Ericsson): This is for AF to define. Not provide attributes is not same as providing attributes with value.</w:t>
      </w:r>
    </w:p>
    <w:p w14:paraId="4B9F46ED" w14:textId="77777777" w:rsidR="00DB771A" w:rsidRDefault="00DB771A" w:rsidP="00DB771A">
      <w:r>
        <w:t>Abdessamad (Huawei): 1st change not needed.2nd change it is obvious. New feature and open API updates not needed. Not fine with the CR.</w:t>
      </w:r>
    </w:p>
    <w:p w14:paraId="13E41C54" w14:textId="77777777" w:rsidR="00DB771A" w:rsidRDefault="00DB771A" w:rsidP="00DB771A">
      <w:r>
        <w:t>Apostolos (Nokia): 1st change not needed.2nd change it is obvious. New feature and open API updates not needed. Not fine with the CR.</w:t>
      </w:r>
    </w:p>
    <w:p w14:paraId="1FEA1858" w14:textId="77777777" w:rsidR="00DB771A" w:rsidRDefault="00DB771A" w:rsidP="00DB771A">
      <w:r>
        <w:t>Maria (Ericsson): It is dependent on AF control and not SMF.</w:t>
      </w:r>
    </w:p>
    <w:p w14:paraId="16C4AA31" w14:textId="77777777" w:rsidR="00DB771A" w:rsidRDefault="00DB771A" w:rsidP="00DB771A">
      <w:r>
        <w:t>Maria (Ericsson): What could be the minimum value?</w:t>
      </w:r>
    </w:p>
    <w:p w14:paraId="05EC4E80" w14:textId="77777777" w:rsidR="00DB771A" w:rsidRDefault="00DB771A" w:rsidP="00DB771A">
      <w:r>
        <w:t>Abdessamad (Huawei): CR not needed.</w:t>
      </w:r>
    </w:p>
    <w:p w14:paraId="00B39355" w14:textId="77777777" w:rsidR="00DB771A" w:rsidRDefault="00DB771A" w:rsidP="00DB771A">
      <w:r>
        <w:t>Maria (Ericsson): R2 is shared. Title changed. Feature removed. Category changed.</w:t>
      </w:r>
    </w:p>
    <w:p w14:paraId="04F6CCD5" w14:textId="77777777" w:rsidR="00DB771A" w:rsidRDefault="00DB771A" w:rsidP="00DB771A">
      <w:r>
        <w:t>Abdessamad (Huawei): Not fine with the CR.</w:t>
      </w:r>
    </w:p>
    <w:p w14:paraId="6ADB18E9" w14:textId="77777777" w:rsidR="00DB771A" w:rsidRDefault="00DB771A" w:rsidP="00DB771A">
      <w:r>
        <w:t>Apostolos (Nokia): Don’t agree with the first change. Can live with the rest.</w:t>
      </w:r>
    </w:p>
    <w:p w14:paraId="7BA9799F" w14:textId="77777777" w:rsidR="00DB771A" w:rsidRDefault="00DB771A" w:rsidP="00DB771A">
      <w:r>
        <w:t>Abdessamad (Huawei): Will provide a new version.</w:t>
      </w:r>
    </w:p>
    <w:p w14:paraId="2AD38C3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C3-246535</w:t>
      </w:r>
      <w:r>
        <w:rPr>
          <w:color w:val="993300"/>
          <w:u w:val="single"/>
        </w:rPr>
        <w:t>.</w:t>
      </w:r>
    </w:p>
    <w:p w14:paraId="41E5C9F2" w14:textId="57669D6E" w:rsidR="00DB771A" w:rsidRDefault="00DB771A" w:rsidP="00DB771A">
      <w:pPr>
        <w:rPr>
          <w:rFonts w:ascii="Arial" w:hAnsi="Arial" w:cs="Arial"/>
          <w:b/>
          <w:sz w:val="24"/>
        </w:rPr>
      </w:pPr>
      <w:r>
        <w:rPr>
          <w:rFonts w:ascii="Arial" w:hAnsi="Arial" w:cs="Arial"/>
          <w:b/>
          <w:color w:val="0000FF"/>
          <w:sz w:val="24"/>
        </w:rPr>
        <w:t>C3-246355</w:t>
      </w:r>
      <w:r>
        <w:rPr>
          <w:rFonts w:ascii="Arial" w:hAnsi="Arial" w:cs="Arial"/>
          <w:b/>
          <w:color w:val="0000FF"/>
          <w:sz w:val="24"/>
        </w:rPr>
        <w:tab/>
      </w:r>
      <w:r>
        <w:rPr>
          <w:rFonts w:ascii="Arial" w:hAnsi="Arial" w:cs="Arial"/>
          <w:b/>
          <w:sz w:val="24"/>
        </w:rPr>
        <w:t xml:space="preserve">Primary access clarification for the </w:t>
      </w:r>
      <w:proofErr w:type="spellStart"/>
      <w:r>
        <w:rPr>
          <w:rFonts w:ascii="Arial" w:hAnsi="Arial" w:cs="Arial"/>
          <w:b/>
          <w:sz w:val="24"/>
        </w:rPr>
        <w:t>SteeringMode</w:t>
      </w:r>
      <w:proofErr w:type="spellEnd"/>
      <w:r>
        <w:rPr>
          <w:rFonts w:ascii="Arial" w:hAnsi="Arial" w:cs="Arial"/>
          <w:b/>
          <w:sz w:val="24"/>
        </w:rPr>
        <w:t xml:space="preserve"> of REDUNDANT</w:t>
      </w:r>
    </w:p>
    <w:p w14:paraId="144EB268"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CR-1288  rev 1 Cat: F (Rel-19)</w:t>
      </w:r>
      <w:r>
        <w:rPr>
          <w:i/>
        </w:rPr>
        <w:br/>
      </w:r>
      <w:r>
        <w:rPr>
          <w:i/>
        </w:rPr>
        <w:br/>
      </w:r>
      <w:r>
        <w:rPr>
          <w:i/>
        </w:rPr>
        <w:tab/>
      </w:r>
      <w:r>
        <w:rPr>
          <w:i/>
        </w:rPr>
        <w:tab/>
      </w:r>
      <w:r>
        <w:rPr>
          <w:i/>
        </w:rPr>
        <w:tab/>
      </w:r>
      <w:r>
        <w:rPr>
          <w:i/>
        </w:rPr>
        <w:tab/>
      </w:r>
      <w:r>
        <w:rPr>
          <w:i/>
        </w:rPr>
        <w:tab/>
        <w:t>Source: Ericsson</w:t>
      </w:r>
    </w:p>
    <w:p w14:paraId="02E7FFD0" w14:textId="77777777" w:rsidR="00DB771A" w:rsidRDefault="00DB771A" w:rsidP="00DB771A">
      <w:pPr>
        <w:rPr>
          <w:color w:val="808080"/>
        </w:rPr>
      </w:pPr>
      <w:r>
        <w:rPr>
          <w:color w:val="808080"/>
        </w:rPr>
        <w:t>(Replaces C3-246165)</w:t>
      </w:r>
    </w:p>
    <w:p w14:paraId="4DB3691C" w14:textId="77777777" w:rsidR="00DB771A" w:rsidRDefault="00DB771A" w:rsidP="00DB771A">
      <w:pPr>
        <w:rPr>
          <w:rFonts w:ascii="Arial" w:hAnsi="Arial" w:cs="Arial"/>
          <w:b/>
        </w:rPr>
      </w:pPr>
      <w:r>
        <w:rPr>
          <w:rFonts w:ascii="Arial" w:hAnsi="Arial" w:cs="Arial"/>
          <w:b/>
        </w:rPr>
        <w:t xml:space="preserve">Abstract: </w:t>
      </w:r>
    </w:p>
    <w:p w14:paraId="440A618A" w14:textId="77777777" w:rsidR="00DB771A" w:rsidRDefault="00DB771A" w:rsidP="00DB771A">
      <w:r>
        <w:t>Summary of Change: Change the primary access as an Optional for REDUNDANT steering mode.</w:t>
      </w:r>
    </w:p>
    <w:p w14:paraId="6109AEB1"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55D51" w14:textId="7D9D9BF9" w:rsidR="00DB771A" w:rsidRDefault="00DB771A" w:rsidP="00DB771A">
      <w:pPr>
        <w:rPr>
          <w:rFonts w:ascii="Arial" w:hAnsi="Arial" w:cs="Arial"/>
          <w:b/>
          <w:sz w:val="24"/>
        </w:rPr>
      </w:pPr>
      <w:r>
        <w:rPr>
          <w:rFonts w:ascii="Arial" w:hAnsi="Arial" w:cs="Arial"/>
          <w:b/>
          <w:color w:val="0000FF"/>
          <w:sz w:val="24"/>
        </w:rPr>
        <w:t>C3-246382</w:t>
      </w:r>
      <w:r>
        <w:rPr>
          <w:rFonts w:ascii="Arial" w:hAnsi="Arial" w:cs="Arial"/>
          <w:b/>
          <w:color w:val="0000FF"/>
          <w:sz w:val="24"/>
        </w:rPr>
        <w:tab/>
      </w:r>
      <w:r>
        <w:rPr>
          <w:rFonts w:ascii="Arial" w:hAnsi="Arial" w:cs="Arial"/>
          <w:b/>
          <w:sz w:val="24"/>
        </w:rPr>
        <w:t>Correction of data types related to XRM</w:t>
      </w:r>
    </w:p>
    <w:p w14:paraId="7499795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CR-0693  rev 1 Cat: F (Rel-19)</w:t>
      </w:r>
      <w:r>
        <w:rPr>
          <w:i/>
        </w:rPr>
        <w:br/>
      </w:r>
      <w:r>
        <w:rPr>
          <w:i/>
        </w:rPr>
        <w:br/>
      </w:r>
      <w:r>
        <w:rPr>
          <w:i/>
        </w:rPr>
        <w:tab/>
      </w:r>
      <w:r>
        <w:rPr>
          <w:i/>
        </w:rPr>
        <w:tab/>
      </w:r>
      <w:r>
        <w:rPr>
          <w:i/>
        </w:rPr>
        <w:tab/>
      </w:r>
      <w:r>
        <w:rPr>
          <w:i/>
        </w:rPr>
        <w:tab/>
      </w:r>
      <w:r>
        <w:rPr>
          <w:i/>
        </w:rPr>
        <w:tab/>
        <w:t>Source: ZTE</w:t>
      </w:r>
    </w:p>
    <w:p w14:paraId="502B2BC9" w14:textId="77777777" w:rsidR="00DB771A" w:rsidRDefault="00DB771A" w:rsidP="00DB771A">
      <w:pPr>
        <w:rPr>
          <w:color w:val="808080"/>
        </w:rPr>
      </w:pPr>
      <w:r>
        <w:rPr>
          <w:color w:val="808080"/>
        </w:rPr>
        <w:t>(Replaces C3-246138)</w:t>
      </w:r>
    </w:p>
    <w:p w14:paraId="7D3A810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80D352" w14:textId="3960011A" w:rsidR="00DB771A" w:rsidRDefault="00DB771A" w:rsidP="00DB771A">
      <w:pPr>
        <w:rPr>
          <w:rFonts w:ascii="Arial" w:hAnsi="Arial" w:cs="Arial"/>
          <w:b/>
          <w:sz w:val="24"/>
        </w:rPr>
      </w:pPr>
      <w:r>
        <w:rPr>
          <w:rFonts w:ascii="Arial" w:hAnsi="Arial" w:cs="Arial"/>
          <w:b/>
          <w:color w:val="0000FF"/>
          <w:sz w:val="24"/>
        </w:rPr>
        <w:t>C3-246383</w:t>
      </w:r>
      <w:r>
        <w:rPr>
          <w:rFonts w:ascii="Arial" w:hAnsi="Arial" w:cs="Arial"/>
          <w:b/>
          <w:color w:val="0000FF"/>
          <w:sz w:val="24"/>
        </w:rPr>
        <w:tab/>
      </w:r>
      <w:proofErr w:type="spellStart"/>
      <w:r>
        <w:rPr>
          <w:rFonts w:ascii="Arial" w:hAnsi="Arial" w:cs="Arial"/>
          <w:b/>
          <w:sz w:val="24"/>
        </w:rPr>
        <w:t>RttFlowReference</w:t>
      </w:r>
      <w:proofErr w:type="spellEnd"/>
      <w:r>
        <w:rPr>
          <w:rFonts w:ascii="Arial" w:hAnsi="Arial" w:cs="Arial"/>
          <w:b/>
          <w:sz w:val="24"/>
        </w:rPr>
        <w:t xml:space="preserve"> data type correction</w:t>
      </w:r>
    </w:p>
    <w:p w14:paraId="24668F6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CR-0694  rev 1 Cat: F (Rel-19)</w:t>
      </w:r>
      <w:r>
        <w:rPr>
          <w:i/>
        </w:rPr>
        <w:br/>
      </w:r>
      <w:r>
        <w:rPr>
          <w:i/>
        </w:rPr>
        <w:br/>
      </w:r>
      <w:r>
        <w:rPr>
          <w:i/>
        </w:rPr>
        <w:tab/>
      </w:r>
      <w:r>
        <w:rPr>
          <w:i/>
        </w:rPr>
        <w:tab/>
      </w:r>
      <w:r>
        <w:rPr>
          <w:i/>
        </w:rPr>
        <w:tab/>
      </w:r>
      <w:r>
        <w:rPr>
          <w:i/>
        </w:rPr>
        <w:tab/>
      </w:r>
      <w:r>
        <w:rPr>
          <w:i/>
        </w:rPr>
        <w:tab/>
        <w:t>Source: ZTE</w:t>
      </w:r>
    </w:p>
    <w:p w14:paraId="2BC6EB85" w14:textId="77777777" w:rsidR="00DB771A" w:rsidRDefault="00DB771A" w:rsidP="00DB771A">
      <w:pPr>
        <w:rPr>
          <w:color w:val="808080"/>
        </w:rPr>
      </w:pPr>
      <w:r>
        <w:rPr>
          <w:color w:val="808080"/>
        </w:rPr>
        <w:t>(Replaces C3-246139)</w:t>
      </w:r>
    </w:p>
    <w:p w14:paraId="4AEC718F" w14:textId="77777777" w:rsidR="00DB771A" w:rsidRDefault="00DB771A" w:rsidP="00DB771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0422B" w14:textId="40402F49" w:rsidR="00DB771A" w:rsidRDefault="00DB771A" w:rsidP="00DB771A">
      <w:pPr>
        <w:rPr>
          <w:rFonts w:ascii="Arial" w:hAnsi="Arial" w:cs="Arial"/>
          <w:b/>
          <w:sz w:val="24"/>
        </w:rPr>
      </w:pPr>
      <w:r>
        <w:rPr>
          <w:rFonts w:ascii="Arial" w:hAnsi="Arial" w:cs="Arial"/>
          <w:b/>
          <w:color w:val="0000FF"/>
          <w:sz w:val="24"/>
        </w:rPr>
        <w:t>C3-246384</w:t>
      </w:r>
      <w:r>
        <w:rPr>
          <w:rFonts w:ascii="Arial" w:hAnsi="Arial" w:cs="Arial"/>
          <w:b/>
          <w:color w:val="0000FF"/>
          <w:sz w:val="24"/>
        </w:rPr>
        <w:tab/>
      </w:r>
      <w:r>
        <w:rPr>
          <w:rFonts w:ascii="Arial" w:hAnsi="Arial" w:cs="Arial"/>
          <w:b/>
          <w:sz w:val="24"/>
        </w:rPr>
        <w:t>PCF behaviour about DIRECT_NOTIF_NOT_POSSIBLE for RTT</w:t>
      </w:r>
    </w:p>
    <w:p w14:paraId="461B28B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CR-0701  rev 1 Cat: F (Rel-19)</w:t>
      </w:r>
      <w:r>
        <w:rPr>
          <w:i/>
        </w:rPr>
        <w:br/>
      </w:r>
      <w:r>
        <w:rPr>
          <w:i/>
        </w:rPr>
        <w:br/>
      </w:r>
      <w:r>
        <w:rPr>
          <w:i/>
        </w:rPr>
        <w:tab/>
      </w:r>
      <w:r>
        <w:rPr>
          <w:i/>
        </w:rPr>
        <w:tab/>
      </w:r>
      <w:r>
        <w:rPr>
          <w:i/>
        </w:rPr>
        <w:tab/>
      </w:r>
      <w:r>
        <w:rPr>
          <w:i/>
        </w:rPr>
        <w:tab/>
      </w:r>
      <w:r>
        <w:rPr>
          <w:i/>
        </w:rPr>
        <w:tab/>
        <w:t>Source: ZTE</w:t>
      </w:r>
    </w:p>
    <w:p w14:paraId="3EC59268" w14:textId="77777777" w:rsidR="00DB771A" w:rsidRDefault="00DB771A" w:rsidP="00DB771A">
      <w:pPr>
        <w:rPr>
          <w:color w:val="808080"/>
        </w:rPr>
      </w:pPr>
      <w:r>
        <w:rPr>
          <w:color w:val="808080"/>
        </w:rPr>
        <w:t>(Replaces C3-246229)</w:t>
      </w:r>
    </w:p>
    <w:p w14:paraId="00BCDC4A"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0F15DE" w14:textId="1F4AB1CC" w:rsidR="00DB771A" w:rsidRDefault="00DB771A" w:rsidP="00DB771A">
      <w:pPr>
        <w:rPr>
          <w:rFonts w:ascii="Arial" w:hAnsi="Arial" w:cs="Arial"/>
          <w:b/>
          <w:sz w:val="24"/>
        </w:rPr>
      </w:pPr>
      <w:r>
        <w:rPr>
          <w:rFonts w:ascii="Arial" w:hAnsi="Arial" w:cs="Arial"/>
          <w:b/>
          <w:color w:val="0000FF"/>
          <w:sz w:val="24"/>
        </w:rPr>
        <w:t>C3-246470</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MultiTrafficInflu</w:t>
      </w:r>
      <w:proofErr w:type="spellEnd"/>
      <w:r>
        <w:rPr>
          <w:rFonts w:ascii="Arial" w:hAnsi="Arial" w:cs="Arial"/>
          <w:b/>
          <w:sz w:val="24"/>
        </w:rPr>
        <w:t xml:space="preserve"> Feature for future PDU session(s)</w:t>
      </w:r>
    </w:p>
    <w:p w14:paraId="1F68A3B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v19.0.1</w:t>
      </w:r>
      <w:r>
        <w:rPr>
          <w:i/>
        </w:rPr>
        <w:tab/>
        <w:t xml:space="preserve">  CR-0527  rev 2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25E68667" w14:textId="77777777" w:rsidR="00DB771A" w:rsidRDefault="00DB771A" w:rsidP="00DB771A">
      <w:pPr>
        <w:rPr>
          <w:color w:val="808080"/>
        </w:rPr>
      </w:pPr>
      <w:r>
        <w:rPr>
          <w:color w:val="808080"/>
        </w:rPr>
        <w:t>(Replaces C3-246057)</w:t>
      </w:r>
    </w:p>
    <w:p w14:paraId="10325DEA" w14:textId="77777777" w:rsidR="00DB771A" w:rsidRDefault="00DB771A" w:rsidP="00DB771A">
      <w:pPr>
        <w:rPr>
          <w:rFonts w:ascii="Arial" w:hAnsi="Arial" w:cs="Arial"/>
          <w:b/>
        </w:rPr>
      </w:pPr>
      <w:r>
        <w:rPr>
          <w:rFonts w:ascii="Arial" w:hAnsi="Arial" w:cs="Arial"/>
          <w:b/>
        </w:rPr>
        <w:t xml:space="preserve">Discussion: </w:t>
      </w:r>
    </w:p>
    <w:p w14:paraId="5F23F8EB" w14:textId="77777777" w:rsidR="00DB771A" w:rsidRDefault="00DB771A" w:rsidP="00DB771A">
      <w:r>
        <w:t>Revision of C3-246057</w:t>
      </w:r>
    </w:p>
    <w:p w14:paraId="6BCD9B97" w14:textId="77777777" w:rsidR="00DB771A" w:rsidRDefault="00DB771A" w:rsidP="00DB771A">
      <w:r>
        <w:t>Anu (</w:t>
      </w:r>
      <w:proofErr w:type="spellStart"/>
      <w:r>
        <w:t>CEWiT</w:t>
      </w:r>
      <w:proofErr w:type="spellEnd"/>
      <w:r>
        <w:t>): R3 shared</w:t>
      </w:r>
    </w:p>
    <w:p w14:paraId="55122024" w14:textId="77777777" w:rsidR="00DB771A" w:rsidRDefault="00DB771A" w:rsidP="00DB771A">
      <w:r>
        <w:t>Abdessamad (Huawei): R3 is fine</w:t>
      </w:r>
    </w:p>
    <w:p w14:paraId="353E33C2" w14:textId="77777777" w:rsidR="00DB771A" w:rsidRDefault="00DB771A" w:rsidP="00DB771A">
      <w:r>
        <w:t>Apostolos (Nokia): Fine with r3</w:t>
      </w:r>
    </w:p>
    <w:p w14:paraId="74F348F9" w14:textId="77777777" w:rsidR="00DB771A" w:rsidRDefault="00DB771A" w:rsidP="00DB771A">
      <w:r>
        <w:t>R3 is agreed.</w:t>
      </w:r>
    </w:p>
    <w:p w14:paraId="26F5EC7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C3-246584</w:t>
      </w:r>
      <w:r>
        <w:rPr>
          <w:color w:val="993300"/>
          <w:u w:val="single"/>
        </w:rPr>
        <w:t>.</w:t>
      </w:r>
    </w:p>
    <w:p w14:paraId="300BA0E2" w14:textId="474BF270" w:rsidR="00DB771A" w:rsidRDefault="00DB771A" w:rsidP="00DB771A">
      <w:pPr>
        <w:rPr>
          <w:rFonts w:ascii="Arial" w:hAnsi="Arial" w:cs="Arial"/>
          <w:b/>
          <w:sz w:val="24"/>
        </w:rPr>
      </w:pPr>
      <w:r>
        <w:rPr>
          <w:rFonts w:ascii="Arial" w:hAnsi="Arial" w:cs="Arial"/>
          <w:b/>
          <w:color w:val="0000FF"/>
          <w:sz w:val="24"/>
        </w:rPr>
        <w:t>C3-246471</w:t>
      </w:r>
      <w:r>
        <w:rPr>
          <w:rFonts w:ascii="Arial" w:hAnsi="Arial" w:cs="Arial"/>
          <w:b/>
          <w:color w:val="0000FF"/>
          <w:sz w:val="24"/>
        </w:rPr>
        <w:tab/>
      </w:r>
      <w:r>
        <w:rPr>
          <w:rFonts w:ascii="Arial" w:hAnsi="Arial" w:cs="Arial"/>
          <w:b/>
          <w:sz w:val="24"/>
        </w:rPr>
        <w:t xml:space="preserve">Removal of restriction on </w:t>
      </w:r>
      <w:proofErr w:type="spellStart"/>
      <w:r>
        <w:rPr>
          <w:rFonts w:ascii="Arial" w:hAnsi="Arial" w:cs="Arial"/>
          <w:b/>
          <w:sz w:val="24"/>
        </w:rPr>
        <w:t>MultiTrafficInflu</w:t>
      </w:r>
      <w:proofErr w:type="spellEnd"/>
      <w:r>
        <w:rPr>
          <w:rFonts w:ascii="Arial" w:hAnsi="Arial" w:cs="Arial"/>
          <w:b/>
          <w:sz w:val="24"/>
        </w:rPr>
        <w:t xml:space="preserve"> feature for future PDU session(s)</w:t>
      </w:r>
    </w:p>
    <w:p w14:paraId="17C5930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CR-1319  rev 2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60A117AF" w14:textId="77777777" w:rsidR="00DB771A" w:rsidRDefault="00DB771A" w:rsidP="00DB771A">
      <w:pPr>
        <w:rPr>
          <w:color w:val="808080"/>
        </w:rPr>
      </w:pPr>
      <w:r>
        <w:rPr>
          <w:color w:val="808080"/>
        </w:rPr>
        <w:t>(Replaces C3-246058)</w:t>
      </w:r>
    </w:p>
    <w:p w14:paraId="3DC9E552" w14:textId="77777777" w:rsidR="00DB771A" w:rsidRDefault="00DB771A" w:rsidP="00DB771A">
      <w:pPr>
        <w:rPr>
          <w:rFonts w:ascii="Arial" w:hAnsi="Arial" w:cs="Arial"/>
          <w:b/>
        </w:rPr>
      </w:pPr>
      <w:r>
        <w:rPr>
          <w:rFonts w:ascii="Arial" w:hAnsi="Arial" w:cs="Arial"/>
          <w:b/>
        </w:rPr>
        <w:t xml:space="preserve">Discussion: </w:t>
      </w:r>
    </w:p>
    <w:p w14:paraId="1D337D76" w14:textId="77777777" w:rsidR="00DB771A" w:rsidRDefault="00DB771A" w:rsidP="00DB771A">
      <w:r>
        <w:t>Revision of C3-246058</w:t>
      </w:r>
    </w:p>
    <w:p w14:paraId="2E1A8179" w14:textId="77777777" w:rsidR="00DB771A" w:rsidRDefault="00DB771A" w:rsidP="00DB771A">
      <w:r>
        <w:t>Anu (</w:t>
      </w:r>
      <w:proofErr w:type="spellStart"/>
      <w:r>
        <w:t>CEWiT</w:t>
      </w:r>
      <w:proofErr w:type="spellEnd"/>
      <w:r>
        <w:t>): R2 shared</w:t>
      </w:r>
    </w:p>
    <w:p w14:paraId="124D7530" w14:textId="77777777" w:rsidR="00DB771A" w:rsidRDefault="00DB771A" w:rsidP="00DB771A">
      <w:r>
        <w:t>Abdessamad (Huawei): R2 is fine</w:t>
      </w:r>
    </w:p>
    <w:p w14:paraId="4161D1ED" w14:textId="77777777" w:rsidR="00DB771A" w:rsidRDefault="00DB771A" w:rsidP="00DB771A">
      <w:r>
        <w:t>Apostolos (Nokia): Fine with r2</w:t>
      </w:r>
    </w:p>
    <w:p w14:paraId="2562CE18" w14:textId="77777777" w:rsidR="00DB771A" w:rsidRDefault="00DB771A" w:rsidP="00DB771A">
      <w:r>
        <w:t>R2 is agreed.</w:t>
      </w:r>
    </w:p>
    <w:p w14:paraId="65398004"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C3-246585</w:t>
      </w:r>
      <w:r>
        <w:rPr>
          <w:color w:val="993300"/>
          <w:u w:val="single"/>
        </w:rPr>
        <w:t>.</w:t>
      </w:r>
    </w:p>
    <w:p w14:paraId="770D93C3" w14:textId="5BDD73FA" w:rsidR="00DB771A" w:rsidRDefault="00DB771A" w:rsidP="00DB771A">
      <w:pPr>
        <w:rPr>
          <w:rFonts w:ascii="Arial" w:hAnsi="Arial" w:cs="Arial"/>
          <w:b/>
          <w:sz w:val="24"/>
        </w:rPr>
      </w:pPr>
      <w:r>
        <w:rPr>
          <w:rFonts w:ascii="Arial" w:hAnsi="Arial" w:cs="Arial"/>
          <w:b/>
          <w:color w:val="0000FF"/>
          <w:sz w:val="24"/>
        </w:rPr>
        <w:t>C3-246484</w:t>
      </w:r>
      <w:r>
        <w:rPr>
          <w:rFonts w:ascii="Arial" w:hAnsi="Arial" w:cs="Arial"/>
          <w:b/>
          <w:color w:val="0000FF"/>
          <w:sz w:val="24"/>
        </w:rPr>
        <w:tab/>
      </w:r>
      <w:r>
        <w:rPr>
          <w:rFonts w:ascii="Arial" w:hAnsi="Arial" w:cs="Arial"/>
          <w:b/>
          <w:sz w:val="24"/>
        </w:rPr>
        <w:t>Tunnel information in retrieve T-EES procedure</w:t>
      </w:r>
    </w:p>
    <w:p w14:paraId="7952C70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CR-0240  rev 1 Cat: B (Rel-19)</w:t>
      </w:r>
      <w:r>
        <w:rPr>
          <w:i/>
        </w:rPr>
        <w:br/>
      </w:r>
      <w:r>
        <w:rPr>
          <w:i/>
        </w:rPr>
        <w:br/>
      </w:r>
      <w:r>
        <w:rPr>
          <w:i/>
        </w:rPr>
        <w:tab/>
      </w:r>
      <w:r>
        <w:rPr>
          <w:i/>
        </w:rPr>
        <w:tab/>
      </w:r>
      <w:r>
        <w:rPr>
          <w:i/>
        </w:rPr>
        <w:tab/>
      </w:r>
      <w:r>
        <w:rPr>
          <w:i/>
        </w:rPr>
        <w:tab/>
      </w:r>
      <w:r>
        <w:rPr>
          <w:i/>
        </w:rPr>
        <w:tab/>
        <w:t>Source: Samsung, Ericsson</w:t>
      </w:r>
    </w:p>
    <w:p w14:paraId="53ABD703" w14:textId="77777777" w:rsidR="00DB771A" w:rsidRDefault="00DB771A" w:rsidP="00DB771A">
      <w:pPr>
        <w:rPr>
          <w:color w:val="808080"/>
        </w:rPr>
      </w:pPr>
      <w:r>
        <w:rPr>
          <w:color w:val="808080"/>
        </w:rPr>
        <w:lastRenderedPageBreak/>
        <w:t>(Replaces C3-246120)</w:t>
      </w:r>
    </w:p>
    <w:p w14:paraId="7B0659D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3E471B" w14:textId="481AC626" w:rsidR="00DB771A" w:rsidRDefault="00DB771A" w:rsidP="00DB771A">
      <w:pPr>
        <w:rPr>
          <w:rFonts w:ascii="Arial" w:hAnsi="Arial" w:cs="Arial"/>
          <w:b/>
          <w:sz w:val="24"/>
        </w:rPr>
      </w:pPr>
      <w:r>
        <w:rPr>
          <w:rFonts w:ascii="Arial" w:hAnsi="Arial" w:cs="Arial"/>
          <w:b/>
          <w:color w:val="0000FF"/>
          <w:sz w:val="24"/>
        </w:rPr>
        <w:t>C3-246485</w:t>
      </w:r>
      <w:r>
        <w:rPr>
          <w:rFonts w:ascii="Arial" w:hAnsi="Arial" w:cs="Arial"/>
          <w:b/>
          <w:color w:val="0000FF"/>
          <w:sz w:val="24"/>
        </w:rPr>
        <w:tab/>
      </w:r>
      <w:r>
        <w:rPr>
          <w:rFonts w:ascii="Arial" w:hAnsi="Arial" w:cs="Arial"/>
          <w:b/>
          <w:sz w:val="24"/>
        </w:rPr>
        <w:t>Correction of traffic routing influence procedure for HR-SBO</w:t>
      </w:r>
    </w:p>
    <w:p w14:paraId="367D4647"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v19.0.0</w:t>
      </w:r>
      <w:r>
        <w:rPr>
          <w:i/>
        </w:rPr>
        <w:tab/>
        <w:t xml:space="preserve">  CR-0575  rev 1 Cat: F (Rel-19)</w:t>
      </w:r>
      <w:r>
        <w:rPr>
          <w:i/>
        </w:rPr>
        <w:br/>
      </w:r>
      <w:r>
        <w:rPr>
          <w:i/>
        </w:rPr>
        <w:br/>
      </w:r>
      <w:r>
        <w:rPr>
          <w:i/>
        </w:rPr>
        <w:tab/>
      </w:r>
      <w:r>
        <w:rPr>
          <w:i/>
        </w:rPr>
        <w:tab/>
      </w:r>
      <w:r>
        <w:rPr>
          <w:i/>
        </w:rPr>
        <w:tab/>
      </w:r>
      <w:r>
        <w:rPr>
          <w:i/>
        </w:rPr>
        <w:tab/>
      </w:r>
      <w:r>
        <w:rPr>
          <w:i/>
        </w:rPr>
        <w:tab/>
        <w:t>Source: ZTE</w:t>
      </w:r>
    </w:p>
    <w:p w14:paraId="6E651619" w14:textId="77777777" w:rsidR="00DB771A" w:rsidRDefault="00DB771A" w:rsidP="00DB771A">
      <w:pPr>
        <w:rPr>
          <w:color w:val="808080"/>
        </w:rPr>
      </w:pPr>
      <w:r>
        <w:rPr>
          <w:color w:val="808080"/>
        </w:rPr>
        <w:t>(Replaces C3-246136)</w:t>
      </w:r>
    </w:p>
    <w:p w14:paraId="6C2F081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C3-246586</w:t>
      </w:r>
      <w:r>
        <w:rPr>
          <w:color w:val="993300"/>
          <w:u w:val="single"/>
        </w:rPr>
        <w:t>.</w:t>
      </w:r>
    </w:p>
    <w:p w14:paraId="4BC32B9B" w14:textId="300EC916" w:rsidR="00DB771A" w:rsidRDefault="00DB771A" w:rsidP="00DB771A">
      <w:pPr>
        <w:rPr>
          <w:rFonts w:ascii="Arial" w:hAnsi="Arial" w:cs="Arial"/>
          <w:b/>
          <w:sz w:val="24"/>
        </w:rPr>
      </w:pPr>
      <w:r>
        <w:rPr>
          <w:rFonts w:ascii="Arial" w:hAnsi="Arial" w:cs="Arial"/>
          <w:b/>
          <w:color w:val="0000FF"/>
          <w:sz w:val="24"/>
        </w:rPr>
        <w:t>C3-246486</w:t>
      </w:r>
      <w:r>
        <w:rPr>
          <w:rFonts w:ascii="Arial" w:hAnsi="Arial" w:cs="Arial"/>
          <w:b/>
          <w:color w:val="0000FF"/>
          <w:sz w:val="24"/>
        </w:rPr>
        <w:tab/>
      </w:r>
      <w:r>
        <w:rPr>
          <w:rFonts w:ascii="Arial" w:hAnsi="Arial" w:cs="Arial"/>
          <w:b/>
          <w:sz w:val="24"/>
        </w:rPr>
        <w:t>Incorrect UPEAS event name in analytics procedure</w:t>
      </w:r>
    </w:p>
    <w:p w14:paraId="1601BE8E"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CR-0134  rev 1 Cat: F (Rel-19)</w:t>
      </w:r>
      <w:r>
        <w:rPr>
          <w:i/>
        </w:rPr>
        <w:br/>
      </w:r>
      <w:r>
        <w:rPr>
          <w:i/>
        </w:rPr>
        <w:br/>
      </w:r>
      <w:r>
        <w:rPr>
          <w:i/>
        </w:rPr>
        <w:tab/>
      </w:r>
      <w:r>
        <w:rPr>
          <w:i/>
        </w:rPr>
        <w:tab/>
      </w:r>
      <w:r>
        <w:rPr>
          <w:i/>
        </w:rPr>
        <w:tab/>
      </w:r>
      <w:r>
        <w:rPr>
          <w:i/>
        </w:rPr>
        <w:tab/>
      </w:r>
      <w:r>
        <w:rPr>
          <w:i/>
        </w:rPr>
        <w:tab/>
        <w:t>Source: ZTE</w:t>
      </w:r>
    </w:p>
    <w:p w14:paraId="556D078D" w14:textId="77777777" w:rsidR="00DB771A" w:rsidRDefault="00DB771A" w:rsidP="00DB771A">
      <w:pPr>
        <w:rPr>
          <w:color w:val="808080"/>
        </w:rPr>
      </w:pPr>
      <w:r>
        <w:rPr>
          <w:color w:val="808080"/>
        </w:rPr>
        <w:t>(Replaces C3-246137)</w:t>
      </w:r>
    </w:p>
    <w:p w14:paraId="57BBC00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C3-246587</w:t>
      </w:r>
      <w:r>
        <w:rPr>
          <w:color w:val="993300"/>
          <w:u w:val="single"/>
        </w:rPr>
        <w:t>.</w:t>
      </w:r>
    </w:p>
    <w:p w14:paraId="7052B886" w14:textId="40643908" w:rsidR="00DB771A" w:rsidRDefault="00DB771A" w:rsidP="00DB771A">
      <w:pPr>
        <w:rPr>
          <w:rFonts w:ascii="Arial" w:hAnsi="Arial" w:cs="Arial"/>
          <w:b/>
          <w:sz w:val="24"/>
        </w:rPr>
      </w:pPr>
      <w:r>
        <w:rPr>
          <w:rFonts w:ascii="Arial" w:hAnsi="Arial" w:cs="Arial"/>
          <w:b/>
          <w:color w:val="0000FF"/>
          <w:sz w:val="24"/>
        </w:rPr>
        <w:t>C3-246488</w:t>
      </w:r>
      <w:r>
        <w:rPr>
          <w:rFonts w:ascii="Arial" w:hAnsi="Arial" w:cs="Arial"/>
          <w:b/>
          <w:color w:val="0000FF"/>
          <w:sz w:val="24"/>
        </w:rPr>
        <w:tab/>
      </w:r>
      <w:r>
        <w:rPr>
          <w:rFonts w:ascii="Arial" w:hAnsi="Arial" w:cs="Arial"/>
          <w:b/>
          <w:sz w:val="24"/>
        </w:rPr>
        <w:t xml:space="preserve">User Plane event subscriptions </w:t>
      </w:r>
      <w:proofErr w:type="spellStart"/>
      <w:r>
        <w:rPr>
          <w:rFonts w:ascii="Arial" w:hAnsi="Arial" w:cs="Arial"/>
          <w:b/>
          <w:sz w:val="24"/>
        </w:rPr>
        <w:t>targetting</w:t>
      </w:r>
      <w:proofErr w:type="spellEnd"/>
      <w:r>
        <w:rPr>
          <w:rFonts w:ascii="Arial" w:hAnsi="Arial" w:cs="Arial"/>
          <w:b/>
          <w:sz w:val="24"/>
        </w:rPr>
        <w:t xml:space="preserve"> any UE</w:t>
      </w:r>
    </w:p>
    <w:p w14:paraId="31AC9188"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v19.0.0</w:t>
      </w:r>
      <w:r>
        <w:rPr>
          <w:i/>
        </w:rPr>
        <w:tab/>
        <w:t xml:space="preserve">  CR-0304  rev 1 Cat: F (Rel-19)</w:t>
      </w:r>
      <w:r>
        <w:rPr>
          <w:i/>
        </w:rPr>
        <w:br/>
      </w:r>
      <w:r>
        <w:rPr>
          <w:i/>
        </w:rPr>
        <w:br/>
      </w:r>
      <w:r>
        <w:rPr>
          <w:i/>
        </w:rPr>
        <w:tab/>
      </w:r>
      <w:r>
        <w:rPr>
          <w:i/>
        </w:rPr>
        <w:tab/>
      </w:r>
      <w:r>
        <w:rPr>
          <w:i/>
        </w:rPr>
        <w:tab/>
      </w:r>
      <w:r>
        <w:rPr>
          <w:i/>
        </w:rPr>
        <w:tab/>
      </w:r>
      <w:r>
        <w:rPr>
          <w:i/>
        </w:rPr>
        <w:tab/>
        <w:t>Source: Nokia, Ericsson</w:t>
      </w:r>
    </w:p>
    <w:p w14:paraId="7933C48D" w14:textId="77777777" w:rsidR="00DB771A" w:rsidRDefault="00DB771A" w:rsidP="00DB771A">
      <w:pPr>
        <w:rPr>
          <w:color w:val="808080"/>
        </w:rPr>
      </w:pPr>
      <w:r>
        <w:rPr>
          <w:color w:val="808080"/>
        </w:rPr>
        <w:t>(Replaces C3-246209)</w:t>
      </w:r>
    </w:p>
    <w:p w14:paraId="22580414" w14:textId="77777777" w:rsidR="00DB771A" w:rsidRDefault="00DB771A" w:rsidP="00DB771A">
      <w:pPr>
        <w:rPr>
          <w:rFonts w:ascii="Arial" w:hAnsi="Arial" w:cs="Arial"/>
          <w:b/>
        </w:rPr>
      </w:pPr>
      <w:r>
        <w:rPr>
          <w:rFonts w:ascii="Arial" w:hAnsi="Arial" w:cs="Arial"/>
          <w:b/>
        </w:rPr>
        <w:t xml:space="preserve">Abstract: </w:t>
      </w:r>
    </w:p>
    <w:p w14:paraId="32D3B323" w14:textId="77777777" w:rsidR="00DB771A" w:rsidRDefault="00DB771A" w:rsidP="00DB771A">
      <w:r>
        <w:t xml:space="preserve">User Plane event subscriptions </w:t>
      </w:r>
      <w:proofErr w:type="spellStart"/>
      <w:r>
        <w:t>targetting</w:t>
      </w:r>
      <w:proofErr w:type="spellEnd"/>
      <w:r>
        <w:t xml:space="preserve"> any UE</w:t>
      </w:r>
    </w:p>
    <w:p w14:paraId="6B82E15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2EE65" w14:textId="295DE298" w:rsidR="00DB771A" w:rsidRDefault="00DB771A" w:rsidP="00DB771A">
      <w:pPr>
        <w:rPr>
          <w:rFonts w:ascii="Arial" w:hAnsi="Arial" w:cs="Arial"/>
          <w:b/>
          <w:sz w:val="24"/>
        </w:rPr>
      </w:pPr>
      <w:r>
        <w:rPr>
          <w:rFonts w:ascii="Arial" w:hAnsi="Arial" w:cs="Arial"/>
          <w:b/>
          <w:color w:val="0000FF"/>
          <w:sz w:val="24"/>
        </w:rPr>
        <w:t>C3-246490</w:t>
      </w:r>
      <w:r>
        <w:rPr>
          <w:rFonts w:ascii="Arial" w:hAnsi="Arial" w:cs="Arial"/>
          <w:b/>
          <w:color w:val="0000FF"/>
          <w:sz w:val="24"/>
        </w:rPr>
        <w:tab/>
      </w:r>
      <w:r>
        <w:rPr>
          <w:rFonts w:ascii="Arial" w:hAnsi="Arial" w:cs="Arial"/>
          <w:b/>
          <w:sz w:val="24"/>
        </w:rPr>
        <w:t>QoS authorization failure due to roaming in a non-supported PLMN</w:t>
      </w:r>
    </w:p>
    <w:p w14:paraId="0CFD1E95"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CR-0679  rev 4 Cat: B (Rel-19)</w:t>
      </w:r>
      <w:r>
        <w:rPr>
          <w:i/>
        </w:rPr>
        <w:br/>
      </w:r>
      <w:r>
        <w:rPr>
          <w:i/>
        </w:rPr>
        <w:br/>
      </w:r>
      <w:r>
        <w:rPr>
          <w:i/>
        </w:rPr>
        <w:tab/>
      </w:r>
      <w:r>
        <w:rPr>
          <w:i/>
        </w:rPr>
        <w:tab/>
      </w:r>
      <w:r>
        <w:rPr>
          <w:i/>
        </w:rPr>
        <w:tab/>
      </w:r>
      <w:r>
        <w:rPr>
          <w:i/>
        </w:rPr>
        <w:tab/>
      </w:r>
      <w:r>
        <w:rPr>
          <w:i/>
        </w:rPr>
        <w:tab/>
        <w:t>Source: Ericsson</w:t>
      </w:r>
    </w:p>
    <w:p w14:paraId="1D62A9A3" w14:textId="77777777" w:rsidR="00DB771A" w:rsidRDefault="00DB771A" w:rsidP="00DB771A">
      <w:pPr>
        <w:rPr>
          <w:color w:val="808080"/>
        </w:rPr>
      </w:pPr>
      <w:r>
        <w:rPr>
          <w:color w:val="808080"/>
        </w:rPr>
        <w:t>(Replaces C3-246227)</w:t>
      </w:r>
    </w:p>
    <w:p w14:paraId="7F8AB053" w14:textId="77777777" w:rsidR="00DB771A" w:rsidRDefault="00DB771A" w:rsidP="00DB771A">
      <w:pPr>
        <w:rPr>
          <w:rFonts w:ascii="Arial" w:hAnsi="Arial" w:cs="Arial"/>
          <w:b/>
        </w:rPr>
      </w:pPr>
      <w:r>
        <w:rPr>
          <w:rFonts w:ascii="Arial" w:hAnsi="Arial" w:cs="Arial"/>
          <w:b/>
        </w:rPr>
        <w:t xml:space="preserve">Abstract: </w:t>
      </w:r>
    </w:p>
    <w:p w14:paraId="117058F2" w14:textId="77777777" w:rsidR="00DB771A" w:rsidRDefault="00DB771A" w:rsidP="00DB771A">
      <w:r>
        <w:t>Summary of Change: Add the error handling for supporting the failure case due to roaming in a non-supported PLMN.</w:t>
      </w:r>
    </w:p>
    <w:p w14:paraId="0E3A98C8" w14:textId="77777777" w:rsidR="00DB771A" w:rsidRDefault="00DB771A" w:rsidP="00DB771A">
      <w:r>
        <w:t xml:space="preserve">Add the explicit </w:t>
      </w:r>
      <w:proofErr w:type="spellStart"/>
      <w:r>
        <w:t>terminationCause</w:t>
      </w:r>
      <w:proofErr w:type="spellEnd"/>
      <w:r>
        <w:t xml:space="preserve"> for the scenario that the requested QoS for an exist</w:t>
      </w:r>
    </w:p>
    <w:p w14:paraId="616B82F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73C30" w14:textId="15EDB4D0" w:rsidR="00DB771A" w:rsidRDefault="00DB771A" w:rsidP="00DB771A">
      <w:pPr>
        <w:rPr>
          <w:rFonts w:ascii="Arial" w:hAnsi="Arial" w:cs="Arial"/>
          <w:b/>
          <w:sz w:val="24"/>
        </w:rPr>
      </w:pPr>
      <w:r>
        <w:rPr>
          <w:rFonts w:ascii="Arial" w:hAnsi="Arial" w:cs="Arial"/>
          <w:b/>
          <w:color w:val="0000FF"/>
          <w:sz w:val="24"/>
        </w:rPr>
        <w:t>C3-246494</w:t>
      </w:r>
      <w:r>
        <w:rPr>
          <w:rFonts w:ascii="Arial" w:hAnsi="Arial" w:cs="Arial"/>
          <w:b/>
          <w:color w:val="0000FF"/>
          <w:sz w:val="24"/>
        </w:rPr>
        <w:tab/>
      </w:r>
      <w:r>
        <w:rPr>
          <w:rFonts w:ascii="Arial" w:hAnsi="Arial" w:cs="Arial"/>
          <w:b/>
          <w:sz w:val="24"/>
        </w:rPr>
        <w:t>Support of URSP Provisioning in EPS</w:t>
      </w:r>
    </w:p>
    <w:p w14:paraId="0F0ACCDE"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CR-1289  rev 1 Cat: B (Rel-19)</w:t>
      </w:r>
      <w:r>
        <w:rPr>
          <w:i/>
        </w:rPr>
        <w:br/>
      </w:r>
      <w:r>
        <w:rPr>
          <w:i/>
        </w:rPr>
        <w:br/>
      </w:r>
      <w:r>
        <w:rPr>
          <w:i/>
        </w:rPr>
        <w:tab/>
      </w:r>
      <w:r>
        <w:rPr>
          <w:i/>
        </w:rPr>
        <w:tab/>
      </w:r>
      <w:r>
        <w:rPr>
          <w:i/>
        </w:rPr>
        <w:tab/>
      </w:r>
      <w:r>
        <w:rPr>
          <w:i/>
        </w:rPr>
        <w:tab/>
      </w:r>
      <w:r>
        <w:rPr>
          <w:i/>
        </w:rPr>
        <w:tab/>
        <w:t>Source: Ericsson</w:t>
      </w:r>
    </w:p>
    <w:p w14:paraId="491847E4" w14:textId="77777777" w:rsidR="00DB771A" w:rsidRDefault="00DB771A" w:rsidP="00DB771A">
      <w:pPr>
        <w:rPr>
          <w:color w:val="808080"/>
        </w:rPr>
      </w:pPr>
      <w:r>
        <w:rPr>
          <w:color w:val="808080"/>
        </w:rPr>
        <w:t>(Replaces C3-246166)</w:t>
      </w:r>
    </w:p>
    <w:p w14:paraId="41FCA5E2" w14:textId="77777777" w:rsidR="00DB771A" w:rsidRDefault="00DB771A" w:rsidP="00DB771A">
      <w:pPr>
        <w:rPr>
          <w:rFonts w:ascii="Arial" w:hAnsi="Arial" w:cs="Arial"/>
          <w:b/>
        </w:rPr>
      </w:pPr>
      <w:r>
        <w:rPr>
          <w:rFonts w:ascii="Arial" w:hAnsi="Arial" w:cs="Arial"/>
          <w:b/>
        </w:rPr>
        <w:lastRenderedPageBreak/>
        <w:t xml:space="preserve">Abstract: </w:t>
      </w:r>
    </w:p>
    <w:p w14:paraId="5C50C266" w14:textId="77777777" w:rsidR="00DB771A" w:rsidRDefault="00DB771A" w:rsidP="00DB771A">
      <w:r>
        <w:t xml:space="preserve">Summary of Change: Add the indicator of URSP Provisioning Support in EPS to </w:t>
      </w:r>
      <w:proofErr w:type="spellStart"/>
      <w:r>
        <w:t>SMPolicyContextData</w:t>
      </w:r>
      <w:proofErr w:type="spellEnd"/>
      <w:r>
        <w:t>.</w:t>
      </w:r>
    </w:p>
    <w:p w14:paraId="7E1240F3" w14:textId="77777777" w:rsidR="00DB771A" w:rsidRDefault="00DB771A" w:rsidP="00DB771A">
      <w:r>
        <w:t>Update the procedure description to cover the usage of the indicator of URSP Provisioning Support in EP</w:t>
      </w:r>
    </w:p>
    <w:p w14:paraId="7729E17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A27C9" w14:textId="3A3C52C0" w:rsidR="00DB771A" w:rsidRDefault="00DB771A" w:rsidP="00DB771A">
      <w:pPr>
        <w:rPr>
          <w:rFonts w:ascii="Arial" w:hAnsi="Arial" w:cs="Arial"/>
          <w:b/>
          <w:sz w:val="24"/>
        </w:rPr>
      </w:pPr>
      <w:r>
        <w:rPr>
          <w:rFonts w:ascii="Arial" w:hAnsi="Arial" w:cs="Arial"/>
          <w:b/>
          <w:color w:val="0000FF"/>
          <w:sz w:val="24"/>
        </w:rPr>
        <w:t>C3-246495</w:t>
      </w:r>
      <w:r>
        <w:rPr>
          <w:rFonts w:ascii="Arial" w:hAnsi="Arial" w:cs="Arial"/>
          <w:b/>
          <w:color w:val="0000FF"/>
          <w:sz w:val="24"/>
        </w:rPr>
        <w:tab/>
      </w:r>
      <w:r>
        <w:rPr>
          <w:rFonts w:ascii="Arial" w:hAnsi="Arial" w:cs="Arial"/>
          <w:b/>
          <w:sz w:val="24"/>
        </w:rPr>
        <w:t>Support URSP provisioning in EPS indicator</w:t>
      </w:r>
    </w:p>
    <w:p w14:paraId="4697E39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CR-0382  rev 1 Cat: B (Rel-19)</w:t>
      </w:r>
      <w:r>
        <w:rPr>
          <w:i/>
        </w:rPr>
        <w:br/>
      </w:r>
      <w:r>
        <w:rPr>
          <w:i/>
        </w:rPr>
        <w:br/>
      </w:r>
      <w:r>
        <w:rPr>
          <w:i/>
        </w:rPr>
        <w:tab/>
      </w:r>
      <w:r>
        <w:rPr>
          <w:i/>
        </w:rPr>
        <w:tab/>
      </w:r>
      <w:r>
        <w:rPr>
          <w:i/>
        </w:rPr>
        <w:tab/>
      </w:r>
      <w:r>
        <w:rPr>
          <w:i/>
        </w:rPr>
        <w:tab/>
      </w:r>
      <w:r>
        <w:rPr>
          <w:i/>
        </w:rPr>
        <w:tab/>
        <w:t>Source: Ericsson</w:t>
      </w:r>
    </w:p>
    <w:p w14:paraId="7D009A85" w14:textId="77777777" w:rsidR="00DB771A" w:rsidRDefault="00DB771A" w:rsidP="00DB771A">
      <w:pPr>
        <w:rPr>
          <w:color w:val="808080"/>
        </w:rPr>
      </w:pPr>
      <w:r>
        <w:rPr>
          <w:color w:val="808080"/>
        </w:rPr>
        <w:t>(Replaces C3-246168)</w:t>
      </w:r>
    </w:p>
    <w:p w14:paraId="58596BAF" w14:textId="77777777" w:rsidR="00DB771A" w:rsidRDefault="00DB771A" w:rsidP="00DB771A">
      <w:pPr>
        <w:rPr>
          <w:rFonts w:ascii="Arial" w:hAnsi="Arial" w:cs="Arial"/>
          <w:b/>
        </w:rPr>
      </w:pPr>
      <w:r>
        <w:rPr>
          <w:rFonts w:ascii="Arial" w:hAnsi="Arial" w:cs="Arial"/>
          <w:b/>
        </w:rPr>
        <w:t xml:space="preserve">Abstract: </w:t>
      </w:r>
    </w:p>
    <w:p w14:paraId="7D09B607" w14:textId="77777777" w:rsidR="00DB771A" w:rsidRDefault="00DB771A" w:rsidP="00DB771A">
      <w:r>
        <w:t>Summary of Change: Add the general description for procedure over N7 is pointing to TS 29.512.</w:t>
      </w:r>
    </w:p>
    <w:p w14:paraId="28516464" w14:textId="77777777" w:rsidR="00DB771A" w:rsidRDefault="00DB771A" w:rsidP="00DB771A">
      <w:r>
        <w:t>Add the description to enable the locally store URSP provisioning in EPS indicator in PCF for UE.</w:t>
      </w:r>
    </w:p>
    <w:p w14:paraId="70424A34" w14:textId="77777777" w:rsidR="00DB771A" w:rsidRDefault="00DB771A" w:rsidP="00DB771A">
      <w:r>
        <w:t>Clarify</w:t>
      </w:r>
    </w:p>
    <w:p w14:paraId="22A5E0D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1DAD6" w14:textId="093421F3" w:rsidR="00DB771A" w:rsidRDefault="00DB771A" w:rsidP="00DB771A">
      <w:pPr>
        <w:rPr>
          <w:rFonts w:ascii="Arial" w:hAnsi="Arial" w:cs="Arial"/>
          <w:b/>
          <w:sz w:val="24"/>
        </w:rPr>
      </w:pPr>
      <w:r>
        <w:rPr>
          <w:rFonts w:ascii="Arial" w:hAnsi="Arial" w:cs="Arial"/>
          <w:b/>
          <w:color w:val="0000FF"/>
          <w:sz w:val="24"/>
        </w:rPr>
        <w:t>C3-246496</w:t>
      </w:r>
      <w:r>
        <w:rPr>
          <w:rFonts w:ascii="Arial" w:hAnsi="Arial" w:cs="Arial"/>
          <w:b/>
          <w:color w:val="0000FF"/>
          <w:sz w:val="24"/>
        </w:rPr>
        <w:tab/>
      </w:r>
      <w:r>
        <w:rPr>
          <w:rFonts w:ascii="Arial" w:hAnsi="Arial" w:cs="Arial"/>
          <w:b/>
          <w:sz w:val="24"/>
        </w:rPr>
        <w:t>Clarification regarding PDU Session Traffic analytics</w:t>
      </w:r>
    </w:p>
    <w:p w14:paraId="74C5DC9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CR-0140  rev 1 Cat: F (Rel-19)</w:t>
      </w:r>
      <w:r>
        <w:rPr>
          <w:i/>
        </w:rPr>
        <w:br/>
      </w:r>
      <w:r>
        <w:rPr>
          <w:i/>
        </w:rPr>
        <w:br/>
      </w:r>
      <w:r>
        <w:rPr>
          <w:i/>
        </w:rPr>
        <w:tab/>
      </w:r>
      <w:r>
        <w:rPr>
          <w:i/>
        </w:rPr>
        <w:tab/>
      </w:r>
      <w:r>
        <w:rPr>
          <w:i/>
        </w:rPr>
        <w:tab/>
      </w:r>
      <w:r>
        <w:rPr>
          <w:i/>
        </w:rPr>
        <w:tab/>
      </w:r>
      <w:r>
        <w:rPr>
          <w:i/>
        </w:rPr>
        <w:tab/>
        <w:t>Source: Nokia, Ericsson</w:t>
      </w:r>
    </w:p>
    <w:p w14:paraId="0A4C9C84" w14:textId="77777777" w:rsidR="00DB771A" w:rsidRDefault="00DB771A" w:rsidP="00DB771A">
      <w:pPr>
        <w:rPr>
          <w:color w:val="808080"/>
        </w:rPr>
      </w:pPr>
      <w:r>
        <w:rPr>
          <w:color w:val="808080"/>
        </w:rPr>
        <w:t>(Replaces C3-246339)</w:t>
      </w:r>
    </w:p>
    <w:p w14:paraId="156EAD8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1B589" w14:textId="278E90AA" w:rsidR="00DB771A" w:rsidRDefault="00DB771A" w:rsidP="00DB771A">
      <w:pPr>
        <w:rPr>
          <w:rFonts w:ascii="Arial" w:hAnsi="Arial" w:cs="Arial"/>
          <w:b/>
          <w:sz w:val="24"/>
        </w:rPr>
      </w:pPr>
      <w:r>
        <w:rPr>
          <w:rFonts w:ascii="Arial" w:hAnsi="Arial" w:cs="Arial"/>
          <w:b/>
          <w:color w:val="0000FF"/>
          <w:sz w:val="24"/>
        </w:rPr>
        <w:t>C3-246500</w:t>
      </w:r>
      <w:r>
        <w:rPr>
          <w:rFonts w:ascii="Arial" w:hAnsi="Arial" w:cs="Arial"/>
          <w:b/>
          <w:color w:val="0000FF"/>
          <w:sz w:val="24"/>
        </w:rPr>
        <w:tab/>
      </w:r>
      <w:r>
        <w:rPr>
          <w:rFonts w:ascii="Arial" w:hAnsi="Arial" w:cs="Arial"/>
          <w:b/>
          <w:sz w:val="24"/>
        </w:rPr>
        <w:t>Clarification on URSP and ANDSP rules used by UE in non-subscribed SNPN.</w:t>
      </w:r>
    </w:p>
    <w:p w14:paraId="69914EA4"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CR-0377  rev 1 Cat: F (Rel-19)</w:t>
      </w:r>
      <w:r>
        <w:rPr>
          <w:i/>
        </w:rPr>
        <w:br/>
      </w:r>
      <w:r>
        <w:rPr>
          <w:i/>
        </w:rPr>
        <w:br/>
      </w:r>
      <w:r>
        <w:rPr>
          <w:i/>
        </w:rPr>
        <w:tab/>
      </w:r>
      <w:r>
        <w:rPr>
          <w:i/>
        </w:rPr>
        <w:tab/>
      </w:r>
      <w:r>
        <w:rPr>
          <w:i/>
        </w:rPr>
        <w:tab/>
      </w:r>
      <w:r>
        <w:rPr>
          <w:i/>
        </w:rPr>
        <w:tab/>
      </w:r>
      <w:r>
        <w:rPr>
          <w:i/>
        </w:rPr>
        <w:tab/>
        <w:t>Source: Nokia</w:t>
      </w:r>
    </w:p>
    <w:p w14:paraId="658943C2" w14:textId="77777777" w:rsidR="00DB771A" w:rsidRDefault="00DB771A" w:rsidP="00DB771A">
      <w:pPr>
        <w:rPr>
          <w:color w:val="808080"/>
        </w:rPr>
      </w:pPr>
      <w:r>
        <w:rPr>
          <w:color w:val="808080"/>
        </w:rPr>
        <w:t>(Replaces C3-246064)</w:t>
      </w:r>
    </w:p>
    <w:p w14:paraId="0AA7C46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CA765" w14:textId="70D2B725" w:rsidR="00DB771A" w:rsidRDefault="00DB771A" w:rsidP="00DB771A">
      <w:pPr>
        <w:rPr>
          <w:rFonts w:ascii="Arial" w:hAnsi="Arial" w:cs="Arial"/>
          <w:b/>
          <w:sz w:val="24"/>
        </w:rPr>
      </w:pPr>
      <w:r>
        <w:rPr>
          <w:rFonts w:ascii="Arial" w:hAnsi="Arial" w:cs="Arial"/>
          <w:b/>
          <w:color w:val="0000FF"/>
          <w:sz w:val="24"/>
        </w:rPr>
        <w:t>C3-246511</w:t>
      </w:r>
      <w:r>
        <w:rPr>
          <w:rFonts w:ascii="Arial" w:hAnsi="Arial" w:cs="Arial"/>
          <w:b/>
          <w:color w:val="0000FF"/>
          <w:sz w:val="24"/>
        </w:rPr>
        <w:tab/>
      </w:r>
      <w:r>
        <w:rPr>
          <w:rFonts w:ascii="Arial" w:hAnsi="Arial" w:cs="Arial"/>
          <w:b/>
          <w:sz w:val="24"/>
        </w:rPr>
        <w:t>Procedure for PCF triggered context termination due to released UE address at SMF</w:t>
      </w:r>
    </w:p>
    <w:p w14:paraId="088683B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CR-0703  rev 1 Cat: F (Rel-19)</w:t>
      </w:r>
      <w:r>
        <w:rPr>
          <w:i/>
        </w:rPr>
        <w:br/>
      </w:r>
      <w:r>
        <w:rPr>
          <w:i/>
        </w:rPr>
        <w:br/>
      </w:r>
      <w:r>
        <w:rPr>
          <w:i/>
        </w:rPr>
        <w:tab/>
      </w:r>
      <w:r>
        <w:rPr>
          <w:i/>
        </w:rPr>
        <w:tab/>
      </w:r>
      <w:r>
        <w:rPr>
          <w:i/>
        </w:rPr>
        <w:tab/>
      </w:r>
      <w:r>
        <w:rPr>
          <w:i/>
        </w:rPr>
        <w:tab/>
      </w:r>
      <w:r>
        <w:rPr>
          <w:i/>
        </w:rPr>
        <w:tab/>
        <w:t>Source: Nokia, Ericsson</w:t>
      </w:r>
    </w:p>
    <w:p w14:paraId="492C07AF" w14:textId="77777777" w:rsidR="00DB771A" w:rsidRDefault="00DB771A" w:rsidP="00DB771A">
      <w:pPr>
        <w:rPr>
          <w:color w:val="808080"/>
        </w:rPr>
      </w:pPr>
      <w:r>
        <w:rPr>
          <w:color w:val="808080"/>
        </w:rPr>
        <w:t>(Replaces C3-246318)</w:t>
      </w:r>
    </w:p>
    <w:p w14:paraId="5273F93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4D16E5" w14:textId="59091404" w:rsidR="00DB771A" w:rsidRDefault="00DB771A" w:rsidP="00DB771A">
      <w:pPr>
        <w:rPr>
          <w:rFonts w:ascii="Arial" w:hAnsi="Arial" w:cs="Arial"/>
          <w:b/>
          <w:sz w:val="24"/>
        </w:rPr>
      </w:pPr>
      <w:r>
        <w:rPr>
          <w:rFonts w:ascii="Arial" w:hAnsi="Arial" w:cs="Arial"/>
          <w:b/>
          <w:color w:val="0000FF"/>
          <w:sz w:val="24"/>
        </w:rPr>
        <w:t>C3-246512</w:t>
      </w:r>
      <w:r>
        <w:rPr>
          <w:rFonts w:ascii="Arial" w:hAnsi="Arial" w:cs="Arial"/>
          <w:b/>
          <w:color w:val="0000FF"/>
          <w:sz w:val="24"/>
        </w:rPr>
        <w:tab/>
      </w:r>
      <w:r>
        <w:rPr>
          <w:rFonts w:ascii="Arial" w:hAnsi="Arial" w:cs="Arial"/>
          <w:b/>
          <w:sz w:val="24"/>
        </w:rPr>
        <w:t>Support for traffic routing outcome report</w:t>
      </w:r>
    </w:p>
    <w:p w14:paraId="3849B41E"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CR-1421  rev 1 Cat: B (Rel-19)</w:t>
      </w:r>
      <w:r>
        <w:rPr>
          <w:i/>
        </w:rPr>
        <w:br/>
      </w:r>
      <w:r>
        <w:rPr>
          <w:i/>
        </w:rPr>
        <w:lastRenderedPageBreak/>
        <w:br/>
      </w:r>
      <w:r>
        <w:rPr>
          <w:i/>
        </w:rPr>
        <w:tab/>
      </w:r>
      <w:r>
        <w:rPr>
          <w:i/>
        </w:rPr>
        <w:tab/>
      </w:r>
      <w:r>
        <w:rPr>
          <w:i/>
        </w:rPr>
        <w:tab/>
      </w:r>
      <w:r>
        <w:rPr>
          <w:i/>
        </w:rPr>
        <w:tab/>
      </w:r>
      <w:r>
        <w:rPr>
          <w:i/>
        </w:rPr>
        <w:tab/>
        <w:t xml:space="preserve">Source: </w:t>
      </w:r>
      <w:proofErr w:type="spellStart"/>
      <w:r>
        <w:rPr>
          <w:i/>
        </w:rPr>
        <w:t>CEWiT</w:t>
      </w:r>
      <w:proofErr w:type="spellEnd"/>
      <w:r>
        <w:rPr>
          <w:i/>
        </w:rPr>
        <w:t>, Nokia</w:t>
      </w:r>
    </w:p>
    <w:p w14:paraId="6AAA5771" w14:textId="77777777" w:rsidR="00DB771A" w:rsidRDefault="00DB771A" w:rsidP="00DB771A">
      <w:pPr>
        <w:rPr>
          <w:color w:val="808080"/>
        </w:rPr>
      </w:pPr>
      <w:r>
        <w:rPr>
          <w:color w:val="808080"/>
        </w:rPr>
        <w:t>(Replaces C3-246053)</w:t>
      </w:r>
    </w:p>
    <w:p w14:paraId="10929594"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3C1E6" w14:textId="0D845091" w:rsidR="00DB771A" w:rsidRDefault="00DB771A" w:rsidP="00DB771A">
      <w:pPr>
        <w:rPr>
          <w:rFonts w:ascii="Arial" w:hAnsi="Arial" w:cs="Arial"/>
          <w:b/>
          <w:sz w:val="24"/>
        </w:rPr>
      </w:pPr>
      <w:r>
        <w:rPr>
          <w:rFonts w:ascii="Arial" w:hAnsi="Arial" w:cs="Arial"/>
          <w:b/>
          <w:color w:val="0000FF"/>
          <w:sz w:val="24"/>
        </w:rPr>
        <w:t>C3-246513</w:t>
      </w:r>
      <w:r>
        <w:rPr>
          <w:rFonts w:ascii="Arial" w:hAnsi="Arial" w:cs="Arial"/>
          <w:b/>
          <w:color w:val="0000FF"/>
          <w:sz w:val="24"/>
        </w:rPr>
        <w:tab/>
      </w:r>
      <w:r>
        <w:rPr>
          <w:rFonts w:ascii="Arial" w:hAnsi="Arial" w:cs="Arial"/>
          <w:b/>
          <w:sz w:val="24"/>
        </w:rPr>
        <w:t>Support for traffic routing outcome report</w:t>
      </w:r>
    </w:p>
    <w:p w14:paraId="59997CC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CR-1285  rev 1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r>
        <w:rPr>
          <w:i/>
        </w:rPr>
        <w:t>, Nokia</w:t>
      </w:r>
    </w:p>
    <w:p w14:paraId="6058CDDF" w14:textId="77777777" w:rsidR="00DB771A" w:rsidRDefault="00DB771A" w:rsidP="00DB771A">
      <w:pPr>
        <w:rPr>
          <w:color w:val="808080"/>
        </w:rPr>
      </w:pPr>
      <w:r>
        <w:rPr>
          <w:color w:val="808080"/>
        </w:rPr>
        <w:t>(Replaces C3-246054)</w:t>
      </w:r>
    </w:p>
    <w:p w14:paraId="0960973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BE1D2" w14:textId="7D59E493" w:rsidR="00DB771A" w:rsidRDefault="00DB771A" w:rsidP="00DB771A">
      <w:pPr>
        <w:rPr>
          <w:rFonts w:ascii="Arial" w:hAnsi="Arial" w:cs="Arial"/>
          <w:b/>
          <w:sz w:val="24"/>
        </w:rPr>
      </w:pPr>
      <w:r>
        <w:rPr>
          <w:rFonts w:ascii="Arial" w:hAnsi="Arial" w:cs="Arial"/>
          <w:b/>
          <w:color w:val="0000FF"/>
          <w:sz w:val="24"/>
        </w:rPr>
        <w:t>C3-246514</w:t>
      </w:r>
      <w:r>
        <w:rPr>
          <w:rFonts w:ascii="Arial" w:hAnsi="Arial" w:cs="Arial"/>
          <w:b/>
          <w:color w:val="0000FF"/>
          <w:sz w:val="24"/>
        </w:rPr>
        <w:tab/>
      </w:r>
      <w:r>
        <w:rPr>
          <w:rFonts w:ascii="Arial" w:hAnsi="Arial" w:cs="Arial"/>
          <w:b/>
          <w:sz w:val="24"/>
        </w:rPr>
        <w:t>Support for traffic routing outcome report</w:t>
      </w:r>
    </w:p>
    <w:p w14:paraId="07FD3D8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v19.0.0</w:t>
      </w:r>
      <w:r>
        <w:rPr>
          <w:i/>
        </w:rPr>
        <w:tab/>
        <w:t xml:space="preserve">  CR-0303  rev 1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r>
        <w:rPr>
          <w:i/>
        </w:rPr>
        <w:t>, Nokia</w:t>
      </w:r>
    </w:p>
    <w:p w14:paraId="7C1FDF56" w14:textId="77777777" w:rsidR="00DB771A" w:rsidRDefault="00DB771A" w:rsidP="00DB771A">
      <w:pPr>
        <w:rPr>
          <w:color w:val="808080"/>
        </w:rPr>
      </w:pPr>
      <w:r>
        <w:rPr>
          <w:color w:val="808080"/>
        </w:rPr>
        <w:t>(Replaces C3-246055)</w:t>
      </w:r>
    </w:p>
    <w:p w14:paraId="6AD09AF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ACF107" w14:textId="110B7457" w:rsidR="00DB771A" w:rsidRDefault="00DB771A" w:rsidP="00DB771A">
      <w:pPr>
        <w:rPr>
          <w:rFonts w:ascii="Arial" w:hAnsi="Arial" w:cs="Arial"/>
          <w:b/>
          <w:sz w:val="24"/>
        </w:rPr>
      </w:pPr>
      <w:r>
        <w:rPr>
          <w:rFonts w:ascii="Arial" w:hAnsi="Arial" w:cs="Arial"/>
          <w:b/>
          <w:color w:val="0000FF"/>
          <w:sz w:val="24"/>
        </w:rPr>
        <w:t>C3-246515</w:t>
      </w:r>
      <w:r>
        <w:rPr>
          <w:rFonts w:ascii="Arial" w:hAnsi="Arial" w:cs="Arial"/>
          <w:b/>
          <w:color w:val="0000FF"/>
          <w:sz w:val="24"/>
        </w:rPr>
        <w:tab/>
      </w:r>
      <w:r>
        <w:rPr>
          <w:rFonts w:ascii="Arial" w:hAnsi="Arial" w:cs="Arial"/>
          <w:b/>
          <w:sz w:val="24"/>
        </w:rPr>
        <w:t>Support for traffic routing outcome report</w:t>
      </w:r>
    </w:p>
    <w:p w14:paraId="2C18286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v19.0.1</w:t>
      </w:r>
      <w:r>
        <w:rPr>
          <w:i/>
        </w:rPr>
        <w:tab/>
        <w:t xml:space="preserve">  CR-0560  rev 1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r>
        <w:rPr>
          <w:i/>
        </w:rPr>
        <w:t>, Nokia</w:t>
      </w:r>
    </w:p>
    <w:p w14:paraId="065C0BB6" w14:textId="77777777" w:rsidR="00DB771A" w:rsidRDefault="00DB771A" w:rsidP="00DB771A">
      <w:pPr>
        <w:rPr>
          <w:color w:val="808080"/>
        </w:rPr>
      </w:pPr>
      <w:r>
        <w:rPr>
          <w:color w:val="808080"/>
        </w:rPr>
        <w:t>(Replaces C3-246056)</w:t>
      </w:r>
    </w:p>
    <w:p w14:paraId="1770986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15B28" w14:textId="113DF2ED" w:rsidR="00DB771A" w:rsidRDefault="00DB771A" w:rsidP="00DB771A">
      <w:pPr>
        <w:rPr>
          <w:rFonts w:ascii="Arial" w:hAnsi="Arial" w:cs="Arial"/>
          <w:b/>
          <w:sz w:val="24"/>
        </w:rPr>
      </w:pPr>
      <w:r>
        <w:rPr>
          <w:rFonts w:ascii="Arial" w:hAnsi="Arial" w:cs="Arial"/>
          <w:b/>
          <w:color w:val="0000FF"/>
          <w:sz w:val="24"/>
        </w:rPr>
        <w:t>C3-246516</w:t>
      </w:r>
      <w:r>
        <w:rPr>
          <w:rFonts w:ascii="Arial" w:hAnsi="Arial" w:cs="Arial"/>
          <w:b/>
          <w:color w:val="0000FF"/>
          <w:sz w:val="24"/>
        </w:rPr>
        <w:tab/>
      </w:r>
      <w:r>
        <w:rPr>
          <w:rFonts w:ascii="Arial" w:hAnsi="Arial" w:cs="Arial"/>
          <w:b/>
          <w:sz w:val="24"/>
        </w:rPr>
        <w:t>Support for traffic routing outcome report</w:t>
      </w:r>
    </w:p>
    <w:p w14:paraId="21B42D8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CR-0692  rev 1 Cat: F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r>
        <w:rPr>
          <w:i/>
        </w:rPr>
        <w:t>, Nokia</w:t>
      </w:r>
    </w:p>
    <w:p w14:paraId="49B64913" w14:textId="77777777" w:rsidR="00DB771A" w:rsidRDefault="00DB771A" w:rsidP="00DB771A">
      <w:pPr>
        <w:rPr>
          <w:color w:val="808080"/>
        </w:rPr>
      </w:pPr>
      <w:r>
        <w:rPr>
          <w:color w:val="808080"/>
        </w:rPr>
        <w:t>(Replaces C3-246123)</w:t>
      </w:r>
    </w:p>
    <w:p w14:paraId="4A749C0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89D1C" w14:textId="553EDFB7" w:rsidR="00DB771A" w:rsidRDefault="00DB771A" w:rsidP="00DB771A">
      <w:pPr>
        <w:rPr>
          <w:rFonts w:ascii="Arial" w:hAnsi="Arial" w:cs="Arial"/>
          <w:b/>
          <w:sz w:val="24"/>
        </w:rPr>
      </w:pPr>
      <w:r>
        <w:rPr>
          <w:rFonts w:ascii="Arial" w:hAnsi="Arial" w:cs="Arial"/>
          <w:b/>
          <w:color w:val="0000FF"/>
          <w:sz w:val="24"/>
        </w:rPr>
        <w:t>C3-246534</w:t>
      </w:r>
      <w:r>
        <w:rPr>
          <w:rFonts w:ascii="Arial" w:hAnsi="Arial" w:cs="Arial"/>
          <w:b/>
          <w:color w:val="0000FF"/>
          <w:sz w:val="24"/>
        </w:rPr>
        <w:tab/>
      </w:r>
      <w:r>
        <w:rPr>
          <w:rFonts w:ascii="Arial" w:hAnsi="Arial" w:cs="Arial"/>
          <w:b/>
          <w:sz w:val="24"/>
        </w:rPr>
        <w:t>Updates to AKMA service disablement</w:t>
      </w:r>
    </w:p>
    <w:p w14:paraId="1172637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CR-1425  rev 1 Cat: F (Rel-19)</w:t>
      </w:r>
      <w:r>
        <w:rPr>
          <w:i/>
        </w:rPr>
        <w:br/>
      </w:r>
      <w:r>
        <w:rPr>
          <w:i/>
        </w:rPr>
        <w:br/>
      </w:r>
      <w:r>
        <w:rPr>
          <w:i/>
        </w:rPr>
        <w:tab/>
      </w:r>
      <w:r>
        <w:rPr>
          <w:i/>
        </w:rPr>
        <w:tab/>
      </w:r>
      <w:r>
        <w:rPr>
          <w:i/>
        </w:rPr>
        <w:tab/>
      </w:r>
      <w:r>
        <w:rPr>
          <w:i/>
        </w:rPr>
        <w:tab/>
      </w:r>
      <w:r>
        <w:rPr>
          <w:i/>
        </w:rPr>
        <w:tab/>
        <w:t>Source: Huawei, Nokia</w:t>
      </w:r>
    </w:p>
    <w:p w14:paraId="639D1F3D" w14:textId="77777777" w:rsidR="00DB771A" w:rsidRDefault="00DB771A" w:rsidP="00DB771A">
      <w:pPr>
        <w:rPr>
          <w:color w:val="808080"/>
        </w:rPr>
      </w:pPr>
      <w:r>
        <w:rPr>
          <w:color w:val="808080"/>
        </w:rPr>
        <w:t>(Replaces C3-246092)</w:t>
      </w:r>
    </w:p>
    <w:p w14:paraId="448185D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853CA" w14:textId="31E97E48" w:rsidR="00DB771A" w:rsidRDefault="00DB771A" w:rsidP="00DB771A">
      <w:pPr>
        <w:rPr>
          <w:rFonts w:ascii="Arial" w:hAnsi="Arial" w:cs="Arial"/>
          <w:b/>
          <w:sz w:val="24"/>
        </w:rPr>
      </w:pPr>
      <w:r>
        <w:rPr>
          <w:rFonts w:ascii="Arial" w:hAnsi="Arial" w:cs="Arial"/>
          <w:b/>
          <w:color w:val="0000FF"/>
          <w:sz w:val="24"/>
        </w:rPr>
        <w:t>C3-246584</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MultiTrafficInflu</w:t>
      </w:r>
      <w:proofErr w:type="spellEnd"/>
      <w:r>
        <w:rPr>
          <w:rFonts w:ascii="Arial" w:hAnsi="Arial" w:cs="Arial"/>
          <w:b/>
          <w:sz w:val="24"/>
        </w:rPr>
        <w:t xml:space="preserve"> Feature for future PDU session(s)</w:t>
      </w:r>
    </w:p>
    <w:p w14:paraId="176D268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v19.0.1</w:t>
      </w:r>
      <w:r>
        <w:rPr>
          <w:i/>
        </w:rPr>
        <w:tab/>
        <w:t xml:space="preserve">  CR-0527  rev 3 Cat: B (Rel-19)</w:t>
      </w:r>
      <w:r>
        <w:rPr>
          <w:i/>
        </w:rPr>
        <w:br/>
      </w:r>
      <w:r>
        <w:rPr>
          <w:i/>
        </w:rPr>
        <w:lastRenderedPageBreak/>
        <w:br/>
      </w:r>
      <w:r>
        <w:rPr>
          <w:i/>
        </w:rPr>
        <w:tab/>
      </w:r>
      <w:r>
        <w:rPr>
          <w:i/>
        </w:rPr>
        <w:tab/>
      </w:r>
      <w:r>
        <w:rPr>
          <w:i/>
        </w:rPr>
        <w:tab/>
      </w:r>
      <w:r>
        <w:rPr>
          <w:i/>
        </w:rPr>
        <w:tab/>
      </w:r>
      <w:r>
        <w:rPr>
          <w:i/>
        </w:rPr>
        <w:tab/>
        <w:t xml:space="preserve">Source: </w:t>
      </w:r>
      <w:proofErr w:type="spellStart"/>
      <w:r>
        <w:rPr>
          <w:i/>
        </w:rPr>
        <w:t>CEWiT</w:t>
      </w:r>
      <w:proofErr w:type="spellEnd"/>
    </w:p>
    <w:p w14:paraId="0EBE2A77" w14:textId="77777777" w:rsidR="00DB771A" w:rsidRDefault="00DB771A" w:rsidP="00DB771A">
      <w:pPr>
        <w:rPr>
          <w:color w:val="808080"/>
        </w:rPr>
      </w:pPr>
      <w:r>
        <w:rPr>
          <w:color w:val="808080"/>
        </w:rPr>
        <w:t>(Replaces C3-246470)</w:t>
      </w:r>
    </w:p>
    <w:p w14:paraId="27F35EA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F6D92" w14:textId="47B0EBF4" w:rsidR="00DB771A" w:rsidRDefault="00DB771A" w:rsidP="00DB771A">
      <w:pPr>
        <w:rPr>
          <w:rFonts w:ascii="Arial" w:hAnsi="Arial" w:cs="Arial"/>
          <w:b/>
          <w:sz w:val="24"/>
        </w:rPr>
      </w:pPr>
      <w:r>
        <w:rPr>
          <w:rFonts w:ascii="Arial" w:hAnsi="Arial" w:cs="Arial"/>
          <w:b/>
          <w:color w:val="0000FF"/>
          <w:sz w:val="24"/>
        </w:rPr>
        <w:t>C3-246585</w:t>
      </w:r>
      <w:r>
        <w:rPr>
          <w:rFonts w:ascii="Arial" w:hAnsi="Arial" w:cs="Arial"/>
          <w:b/>
          <w:color w:val="0000FF"/>
          <w:sz w:val="24"/>
        </w:rPr>
        <w:tab/>
      </w:r>
      <w:r>
        <w:rPr>
          <w:rFonts w:ascii="Arial" w:hAnsi="Arial" w:cs="Arial"/>
          <w:b/>
          <w:sz w:val="24"/>
        </w:rPr>
        <w:t xml:space="preserve">Removal of restriction on </w:t>
      </w:r>
      <w:proofErr w:type="spellStart"/>
      <w:r>
        <w:rPr>
          <w:rFonts w:ascii="Arial" w:hAnsi="Arial" w:cs="Arial"/>
          <w:b/>
          <w:sz w:val="24"/>
        </w:rPr>
        <w:t>MultiTrafficInflu</w:t>
      </w:r>
      <w:proofErr w:type="spellEnd"/>
      <w:r>
        <w:rPr>
          <w:rFonts w:ascii="Arial" w:hAnsi="Arial" w:cs="Arial"/>
          <w:b/>
          <w:sz w:val="24"/>
        </w:rPr>
        <w:t xml:space="preserve"> feature for future PDU session(s)</w:t>
      </w:r>
    </w:p>
    <w:p w14:paraId="306831D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CR-1319  rev 3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303E5D70" w14:textId="77777777" w:rsidR="00DB771A" w:rsidRDefault="00DB771A" w:rsidP="00DB771A">
      <w:pPr>
        <w:rPr>
          <w:color w:val="808080"/>
        </w:rPr>
      </w:pPr>
      <w:r>
        <w:rPr>
          <w:color w:val="808080"/>
        </w:rPr>
        <w:t>(Replaces C3-246471)</w:t>
      </w:r>
    </w:p>
    <w:p w14:paraId="3F35DE5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2DA5BF" w14:textId="3AD1874F" w:rsidR="00DB771A" w:rsidRDefault="00DB771A" w:rsidP="00DB771A">
      <w:pPr>
        <w:rPr>
          <w:rFonts w:ascii="Arial" w:hAnsi="Arial" w:cs="Arial"/>
          <w:b/>
          <w:sz w:val="24"/>
        </w:rPr>
      </w:pPr>
      <w:r>
        <w:rPr>
          <w:rFonts w:ascii="Arial" w:hAnsi="Arial" w:cs="Arial"/>
          <w:b/>
          <w:color w:val="0000FF"/>
          <w:sz w:val="24"/>
        </w:rPr>
        <w:t>C3-246586</w:t>
      </w:r>
      <w:r>
        <w:rPr>
          <w:rFonts w:ascii="Arial" w:hAnsi="Arial" w:cs="Arial"/>
          <w:b/>
          <w:color w:val="0000FF"/>
          <w:sz w:val="24"/>
        </w:rPr>
        <w:tab/>
      </w:r>
      <w:r>
        <w:rPr>
          <w:rFonts w:ascii="Arial" w:hAnsi="Arial" w:cs="Arial"/>
          <w:b/>
          <w:sz w:val="24"/>
        </w:rPr>
        <w:t>Correction of traffic routing influence procedure for HR-SBO</w:t>
      </w:r>
    </w:p>
    <w:p w14:paraId="6263AFC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v19.0.0</w:t>
      </w:r>
      <w:r>
        <w:rPr>
          <w:i/>
        </w:rPr>
        <w:tab/>
        <w:t xml:space="preserve">  CR-0575  rev 2 Cat: F (Rel-19)</w:t>
      </w:r>
      <w:r>
        <w:rPr>
          <w:i/>
        </w:rPr>
        <w:br/>
      </w:r>
      <w:r>
        <w:rPr>
          <w:i/>
        </w:rPr>
        <w:br/>
      </w:r>
      <w:r>
        <w:rPr>
          <w:i/>
        </w:rPr>
        <w:tab/>
      </w:r>
      <w:r>
        <w:rPr>
          <w:i/>
        </w:rPr>
        <w:tab/>
      </w:r>
      <w:r>
        <w:rPr>
          <w:i/>
        </w:rPr>
        <w:tab/>
      </w:r>
      <w:r>
        <w:rPr>
          <w:i/>
        </w:rPr>
        <w:tab/>
      </w:r>
      <w:r>
        <w:rPr>
          <w:i/>
        </w:rPr>
        <w:tab/>
        <w:t>Source: ZTE</w:t>
      </w:r>
    </w:p>
    <w:p w14:paraId="4DBF191D" w14:textId="77777777" w:rsidR="00DB771A" w:rsidRDefault="00DB771A" w:rsidP="00DB771A">
      <w:pPr>
        <w:rPr>
          <w:color w:val="808080"/>
        </w:rPr>
      </w:pPr>
      <w:r>
        <w:rPr>
          <w:color w:val="808080"/>
        </w:rPr>
        <w:t>(Replaces C3-246485)</w:t>
      </w:r>
    </w:p>
    <w:p w14:paraId="1C9175E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BDEC5" w14:textId="76E91F82" w:rsidR="00DB771A" w:rsidRDefault="00DB771A" w:rsidP="00DB771A">
      <w:pPr>
        <w:rPr>
          <w:rFonts w:ascii="Arial" w:hAnsi="Arial" w:cs="Arial"/>
          <w:b/>
          <w:sz w:val="24"/>
        </w:rPr>
      </w:pPr>
      <w:r>
        <w:rPr>
          <w:rFonts w:ascii="Arial" w:hAnsi="Arial" w:cs="Arial"/>
          <w:b/>
          <w:color w:val="0000FF"/>
          <w:sz w:val="24"/>
        </w:rPr>
        <w:t>C3-246587</w:t>
      </w:r>
      <w:r>
        <w:rPr>
          <w:rFonts w:ascii="Arial" w:hAnsi="Arial" w:cs="Arial"/>
          <w:b/>
          <w:color w:val="0000FF"/>
          <w:sz w:val="24"/>
        </w:rPr>
        <w:tab/>
      </w:r>
      <w:r>
        <w:rPr>
          <w:rFonts w:ascii="Arial" w:hAnsi="Arial" w:cs="Arial"/>
          <w:b/>
          <w:sz w:val="24"/>
        </w:rPr>
        <w:t>Incorrect UPEAS event name in analytics procedure</w:t>
      </w:r>
    </w:p>
    <w:p w14:paraId="4E7D4CE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CR-0134  rev 2 Cat: F (Rel-19)</w:t>
      </w:r>
      <w:r>
        <w:rPr>
          <w:i/>
        </w:rPr>
        <w:br/>
      </w:r>
      <w:r>
        <w:rPr>
          <w:i/>
        </w:rPr>
        <w:br/>
      </w:r>
      <w:r>
        <w:rPr>
          <w:i/>
        </w:rPr>
        <w:tab/>
      </w:r>
      <w:r>
        <w:rPr>
          <w:i/>
        </w:rPr>
        <w:tab/>
      </w:r>
      <w:r>
        <w:rPr>
          <w:i/>
        </w:rPr>
        <w:tab/>
      </w:r>
      <w:r>
        <w:rPr>
          <w:i/>
        </w:rPr>
        <w:tab/>
      </w:r>
      <w:r>
        <w:rPr>
          <w:i/>
        </w:rPr>
        <w:tab/>
        <w:t>Source: ZTE</w:t>
      </w:r>
    </w:p>
    <w:p w14:paraId="6E6EFD42" w14:textId="77777777" w:rsidR="00DB771A" w:rsidRDefault="00DB771A" w:rsidP="00DB771A">
      <w:pPr>
        <w:rPr>
          <w:color w:val="808080"/>
        </w:rPr>
      </w:pPr>
      <w:r>
        <w:rPr>
          <w:color w:val="808080"/>
        </w:rPr>
        <w:t>(Replaces C3-246486)</w:t>
      </w:r>
    </w:p>
    <w:p w14:paraId="3B9FDC4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EAAC6" w14:textId="77777777" w:rsidR="00DB771A" w:rsidRDefault="00DB771A" w:rsidP="00DB771A">
      <w:pPr>
        <w:pStyle w:val="Heading3"/>
      </w:pPr>
      <w:bookmarkStart w:id="218" w:name="_Toc183695142"/>
      <w:r>
        <w:t>19.5</w:t>
      </w:r>
      <w:r>
        <w:tab/>
        <w:t>CT Aspects on Minimize the Number of Policy Associations [TEI19_MINPA]</w:t>
      </w:r>
      <w:bookmarkEnd w:id="218"/>
    </w:p>
    <w:p w14:paraId="09E0C84E" w14:textId="77777777" w:rsidR="00DB771A" w:rsidRDefault="00DB771A" w:rsidP="00DB771A">
      <w:pPr>
        <w:pStyle w:val="Heading3"/>
      </w:pPr>
      <w:bookmarkStart w:id="219" w:name="_Toc183695143"/>
      <w:r>
        <w:t>19.6</w:t>
      </w:r>
      <w:r>
        <w:tab/>
        <w:t>CT aspects of Enhancing Parameter Provisioning with static UE IP address and UP security policy [TEI19_IP_SP_EXP]</w:t>
      </w:r>
      <w:bookmarkEnd w:id="219"/>
    </w:p>
    <w:p w14:paraId="62772F5D" w14:textId="01320178" w:rsidR="00DB771A" w:rsidRDefault="00DB771A" w:rsidP="00DB771A">
      <w:pPr>
        <w:rPr>
          <w:rFonts w:ascii="Arial" w:hAnsi="Arial" w:cs="Arial"/>
          <w:b/>
          <w:sz w:val="24"/>
        </w:rPr>
      </w:pPr>
      <w:r>
        <w:rPr>
          <w:rFonts w:ascii="Arial" w:hAnsi="Arial" w:cs="Arial"/>
          <w:b/>
          <w:color w:val="0000FF"/>
          <w:sz w:val="24"/>
        </w:rPr>
        <w:t>C3-246089</w:t>
      </w:r>
      <w:r>
        <w:rPr>
          <w:rFonts w:ascii="Arial" w:hAnsi="Arial" w:cs="Arial"/>
          <w:b/>
          <w:color w:val="0000FF"/>
          <w:sz w:val="24"/>
        </w:rPr>
        <w:tab/>
      </w:r>
      <w:r>
        <w:rPr>
          <w:rFonts w:ascii="Arial" w:hAnsi="Arial" w:cs="Arial"/>
          <w:b/>
          <w:sz w:val="24"/>
        </w:rPr>
        <w:t xml:space="preserve">Add the new </w:t>
      </w:r>
      <w:proofErr w:type="spellStart"/>
      <w:r>
        <w:rPr>
          <w:rFonts w:ascii="Arial" w:hAnsi="Arial" w:cs="Arial"/>
          <w:b/>
          <w:sz w:val="24"/>
        </w:rPr>
        <w:t>AddressingParamProvision</w:t>
      </w:r>
      <w:proofErr w:type="spellEnd"/>
      <w:r>
        <w:rPr>
          <w:rFonts w:ascii="Arial" w:hAnsi="Arial" w:cs="Arial"/>
          <w:b/>
          <w:sz w:val="24"/>
        </w:rPr>
        <w:t xml:space="preserve"> API in clause 5.1</w:t>
      </w:r>
    </w:p>
    <w:p w14:paraId="1F5F3E17"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CR-1422  rev  Cat: B (Rel-19)</w:t>
      </w:r>
      <w:r>
        <w:rPr>
          <w:i/>
        </w:rPr>
        <w:br/>
      </w:r>
      <w:r>
        <w:rPr>
          <w:i/>
        </w:rPr>
        <w:br/>
      </w:r>
      <w:r>
        <w:rPr>
          <w:i/>
        </w:rPr>
        <w:tab/>
      </w:r>
      <w:r>
        <w:rPr>
          <w:i/>
        </w:rPr>
        <w:tab/>
      </w:r>
      <w:r>
        <w:rPr>
          <w:i/>
        </w:rPr>
        <w:tab/>
      </w:r>
      <w:r>
        <w:rPr>
          <w:i/>
        </w:rPr>
        <w:tab/>
      </w:r>
      <w:r>
        <w:rPr>
          <w:i/>
        </w:rPr>
        <w:tab/>
        <w:t>Source: Huawei</w:t>
      </w:r>
    </w:p>
    <w:p w14:paraId="482FF2D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1D0A4" w14:textId="41A0A09C" w:rsidR="00DB771A" w:rsidRDefault="00DB771A" w:rsidP="00DB771A">
      <w:pPr>
        <w:rPr>
          <w:rFonts w:ascii="Arial" w:hAnsi="Arial" w:cs="Arial"/>
          <w:b/>
          <w:sz w:val="24"/>
        </w:rPr>
      </w:pPr>
      <w:r>
        <w:rPr>
          <w:rFonts w:ascii="Arial" w:hAnsi="Arial" w:cs="Arial"/>
          <w:b/>
          <w:color w:val="0000FF"/>
          <w:sz w:val="24"/>
        </w:rPr>
        <w:t>C3-246107</w:t>
      </w:r>
      <w:r>
        <w:rPr>
          <w:rFonts w:ascii="Arial" w:hAnsi="Arial" w:cs="Arial"/>
          <w:b/>
          <w:color w:val="0000FF"/>
          <w:sz w:val="24"/>
        </w:rPr>
        <w:tab/>
      </w:r>
      <w:r>
        <w:rPr>
          <w:rFonts w:ascii="Arial" w:hAnsi="Arial" w:cs="Arial"/>
          <w:b/>
          <w:sz w:val="24"/>
        </w:rPr>
        <w:t>Provision of UP Security Policy by AF</w:t>
      </w:r>
    </w:p>
    <w:p w14:paraId="0A1F766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CR-1368  rev 1 Cat: B (Rel-19)</w:t>
      </w:r>
      <w:r>
        <w:rPr>
          <w:i/>
        </w:rPr>
        <w:br/>
      </w:r>
      <w:r>
        <w:rPr>
          <w:i/>
        </w:rPr>
        <w:br/>
      </w:r>
      <w:r>
        <w:rPr>
          <w:i/>
        </w:rPr>
        <w:tab/>
      </w:r>
      <w:r>
        <w:rPr>
          <w:i/>
        </w:rPr>
        <w:tab/>
      </w:r>
      <w:r>
        <w:rPr>
          <w:i/>
        </w:rPr>
        <w:tab/>
      </w:r>
      <w:r>
        <w:rPr>
          <w:i/>
        </w:rPr>
        <w:tab/>
      </w:r>
      <w:r>
        <w:rPr>
          <w:i/>
        </w:rPr>
        <w:tab/>
        <w:t>Source: China Telecom</w:t>
      </w:r>
    </w:p>
    <w:p w14:paraId="2DDF0B33" w14:textId="77777777" w:rsidR="00DB771A" w:rsidRDefault="00DB771A" w:rsidP="00DB771A">
      <w:pPr>
        <w:rPr>
          <w:color w:val="808080"/>
        </w:rPr>
      </w:pPr>
      <w:r>
        <w:rPr>
          <w:color w:val="808080"/>
        </w:rPr>
        <w:lastRenderedPageBreak/>
        <w:t>(Replaces C3-245136)</w:t>
      </w:r>
    </w:p>
    <w:p w14:paraId="5E4BEA2B" w14:textId="77777777" w:rsidR="00DB771A" w:rsidRDefault="00DB771A" w:rsidP="00DB771A">
      <w:pPr>
        <w:rPr>
          <w:rFonts w:ascii="Arial" w:hAnsi="Arial" w:cs="Arial"/>
          <w:b/>
        </w:rPr>
      </w:pPr>
      <w:r>
        <w:rPr>
          <w:rFonts w:ascii="Arial" w:hAnsi="Arial" w:cs="Arial"/>
          <w:b/>
        </w:rPr>
        <w:t xml:space="preserve">Discussion: </w:t>
      </w:r>
    </w:p>
    <w:p w14:paraId="79DEB6B1" w14:textId="77777777" w:rsidR="00DB771A" w:rsidRDefault="00DB771A" w:rsidP="00DB771A">
      <w:r>
        <w:t>Revision of C3-245136</w:t>
      </w:r>
    </w:p>
    <w:p w14:paraId="3A72D371" w14:textId="77777777" w:rsidR="00DB771A" w:rsidRDefault="00DB771A" w:rsidP="00DB771A">
      <w:r>
        <w:t>Depends on TS 23.501 CR 5835</w:t>
      </w:r>
    </w:p>
    <w:p w14:paraId="76745CF2" w14:textId="77777777" w:rsidR="00DB771A" w:rsidRDefault="00DB771A" w:rsidP="00DB771A">
      <w:r>
        <w:t>Merger between 6107, 6261, 6329 to be decided.</w:t>
      </w:r>
    </w:p>
    <w:p w14:paraId="5A42F60A" w14:textId="77777777" w:rsidR="00DB771A" w:rsidRDefault="00DB771A" w:rsidP="00DB771A">
      <w:r>
        <w:t>Maria (Ericsson): Clash with 6261 and 6329. Prefer 6261 as baseline.</w:t>
      </w:r>
    </w:p>
    <w:p w14:paraId="6AD036B4" w14:textId="77777777" w:rsidR="00DB771A" w:rsidRDefault="00DB771A" w:rsidP="00DB771A">
      <w:r>
        <w:t>Abdessamad (Huawei): Wait for SA2 discussions outcome.</w:t>
      </w:r>
    </w:p>
    <w:p w14:paraId="7B922A7C" w14:textId="77777777" w:rsidR="00DB771A" w:rsidRDefault="00DB771A" w:rsidP="00DB771A">
      <w:r>
        <w:t>Yue (China Telecom): SA2 doesn’t have TU for discussion in this meeting.</w:t>
      </w:r>
    </w:p>
    <w:p w14:paraId="6AC8C01D" w14:textId="77777777" w:rsidR="00DB771A" w:rsidRDefault="00DB771A" w:rsidP="00DB771A">
      <w:r>
        <w:t xml:space="preserve">Bhaskar (Nokia): 6329 captures only when AF provides previously. Feature name is better for alignment. 1 </w:t>
      </w:r>
      <w:proofErr w:type="spellStart"/>
      <w:r>
        <w:t>st</w:t>
      </w:r>
      <w:proofErr w:type="spellEnd"/>
      <w:r>
        <w:t xml:space="preserve"> change is clashing with 6329. Prefer to keep 6329.</w:t>
      </w:r>
    </w:p>
    <w:p w14:paraId="55785738" w14:textId="77777777" w:rsidR="00DB771A" w:rsidRDefault="00DB771A" w:rsidP="00DB771A">
      <w:r>
        <w:t xml:space="preserve">Abdessamad (Huawei): Prefer the feature name in 6107 and 6329. No preference on merging process. </w:t>
      </w:r>
    </w:p>
    <w:p w14:paraId="7834D508" w14:textId="77777777" w:rsidR="00DB771A" w:rsidRDefault="00DB771A" w:rsidP="00DB771A">
      <w:r>
        <w:t xml:space="preserve">Maria (Ericsson): Modification not needed. </w:t>
      </w:r>
    </w:p>
    <w:p w14:paraId="5956BE9B" w14:textId="77777777" w:rsidR="00DB771A" w:rsidRDefault="00DB771A" w:rsidP="00DB771A">
      <w:r>
        <w:t>Yue (China Telecom): Update is needed.</w:t>
      </w:r>
    </w:p>
    <w:p w14:paraId="4607F8A3" w14:textId="77777777" w:rsidR="00DB771A" w:rsidRDefault="00DB771A" w:rsidP="00DB771A">
      <w:r>
        <w:t>Bhaskar (Nokia): Can propose to have “UP_SECURITY_POLICY” as feature name.</w:t>
      </w:r>
    </w:p>
    <w:p w14:paraId="66B12B6E" w14:textId="77777777" w:rsidR="00DB771A" w:rsidRDefault="00DB771A" w:rsidP="00DB771A">
      <w:r>
        <w:t>Discussion is open on PATCH and the feature name.</w:t>
      </w:r>
    </w:p>
    <w:p w14:paraId="38E9AFC5" w14:textId="77777777" w:rsidR="00DB771A" w:rsidRDefault="00DB771A" w:rsidP="00DB771A">
      <w:r>
        <w:t>Yue (China Telecom): Ericsson and Bhaskar provided merged versions.</w:t>
      </w:r>
    </w:p>
    <w:p w14:paraId="0503D8F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2EA4BE" w14:textId="4A18C974" w:rsidR="00DB771A" w:rsidRDefault="00DB771A" w:rsidP="00DB771A">
      <w:pPr>
        <w:rPr>
          <w:rFonts w:ascii="Arial" w:hAnsi="Arial" w:cs="Arial"/>
          <w:b/>
          <w:sz w:val="24"/>
        </w:rPr>
      </w:pPr>
      <w:r>
        <w:rPr>
          <w:rFonts w:ascii="Arial" w:hAnsi="Arial" w:cs="Arial"/>
          <w:b/>
          <w:color w:val="0000FF"/>
          <w:sz w:val="24"/>
        </w:rPr>
        <w:t>C3-246108</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for Provision of UP Security Policy by AF</w:t>
      </w:r>
    </w:p>
    <w:p w14:paraId="3FAF76E5"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CR-1369  rev 1 Cat: B (Rel-19)</w:t>
      </w:r>
      <w:r>
        <w:rPr>
          <w:i/>
        </w:rPr>
        <w:br/>
      </w:r>
      <w:r>
        <w:rPr>
          <w:i/>
        </w:rPr>
        <w:br/>
      </w:r>
      <w:r>
        <w:rPr>
          <w:i/>
        </w:rPr>
        <w:tab/>
      </w:r>
      <w:r>
        <w:rPr>
          <w:i/>
        </w:rPr>
        <w:tab/>
      </w:r>
      <w:r>
        <w:rPr>
          <w:i/>
        </w:rPr>
        <w:tab/>
      </w:r>
      <w:r>
        <w:rPr>
          <w:i/>
        </w:rPr>
        <w:tab/>
      </w:r>
      <w:r>
        <w:rPr>
          <w:i/>
        </w:rPr>
        <w:tab/>
        <w:t>Source: China Telecom</w:t>
      </w:r>
    </w:p>
    <w:p w14:paraId="0E356372" w14:textId="77777777" w:rsidR="00DB771A" w:rsidRDefault="00DB771A" w:rsidP="00DB771A">
      <w:pPr>
        <w:rPr>
          <w:color w:val="808080"/>
        </w:rPr>
      </w:pPr>
      <w:r>
        <w:rPr>
          <w:color w:val="808080"/>
        </w:rPr>
        <w:t>(Replaces C3-245137)</w:t>
      </w:r>
    </w:p>
    <w:p w14:paraId="526A0034" w14:textId="77777777" w:rsidR="00DB771A" w:rsidRDefault="00DB771A" w:rsidP="00DB771A">
      <w:pPr>
        <w:rPr>
          <w:rFonts w:ascii="Arial" w:hAnsi="Arial" w:cs="Arial"/>
          <w:b/>
        </w:rPr>
      </w:pPr>
      <w:r>
        <w:rPr>
          <w:rFonts w:ascii="Arial" w:hAnsi="Arial" w:cs="Arial"/>
          <w:b/>
        </w:rPr>
        <w:t xml:space="preserve">Discussion: </w:t>
      </w:r>
    </w:p>
    <w:p w14:paraId="792EEC1F" w14:textId="77777777" w:rsidR="00DB771A" w:rsidRDefault="00DB771A" w:rsidP="00DB771A">
      <w:r>
        <w:t>Revision of C3-245137</w:t>
      </w:r>
    </w:p>
    <w:p w14:paraId="69C04A84" w14:textId="77777777" w:rsidR="00DB771A" w:rsidRDefault="00DB771A" w:rsidP="00DB771A">
      <w:r>
        <w:t xml:space="preserve">This CR introduces a backwards compatible feature to the </w:t>
      </w:r>
      <w:proofErr w:type="spellStart"/>
      <w:r>
        <w:t>OpenAPI</w:t>
      </w:r>
      <w:proofErr w:type="spellEnd"/>
      <w:r>
        <w:t xml:space="preserve"> description of the 5GLANParameterProvision API, 5GLANParameterProvision API</w:t>
      </w:r>
    </w:p>
    <w:p w14:paraId="03932865" w14:textId="77777777" w:rsidR="00DB771A" w:rsidRDefault="00DB771A" w:rsidP="00DB771A">
      <w:r>
        <w:t>Way forward based on 6107.</w:t>
      </w:r>
    </w:p>
    <w:p w14:paraId="6214A56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0120E3" w14:textId="313A6A4B" w:rsidR="00DB771A" w:rsidRDefault="00DB771A" w:rsidP="00DB771A">
      <w:pPr>
        <w:rPr>
          <w:rFonts w:ascii="Arial" w:hAnsi="Arial" w:cs="Arial"/>
          <w:b/>
          <w:sz w:val="24"/>
        </w:rPr>
      </w:pPr>
      <w:r>
        <w:rPr>
          <w:rFonts w:ascii="Arial" w:hAnsi="Arial" w:cs="Arial"/>
          <w:b/>
          <w:color w:val="0000FF"/>
          <w:sz w:val="24"/>
        </w:rPr>
        <w:t>C3-246261</w:t>
      </w:r>
      <w:r>
        <w:rPr>
          <w:rFonts w:ascii="Arial" w:hAnsi="Arial" w:cs="Arial"/>
          <w:b/>
          <w:color w:val="0000FF"/>
          <w:sz w:val="24"/>
        </w:rPr>
        <w:tab/>
      </w:r>
      <w:r>
        <w:rPr>
          <w:rFonts w:ascii="Arial" w:hAnsi="Arial" w:cs="Arial"/>
          <w:b/>
          <w:sz w:val="24"/>
        </w:rPr>
        <w:t>Provisioning of User Plane Security Policy in 5G VN group data</w:t>
      </w:r>
    </w:p>
    <w:p w14:paraId="1CFF3C6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CR-1410  rev 2 Cat: B (Rel-19)</w:t>
      </w:r>
      <w:r>
        <w:rPr>
          <w:i/>
        </w:rPr>
        <w:br/>
      </w:r>
      <w:r>
        <w:rPr>
          <w:i/>
        </w:rPr>
        <w:br/>
      </w:r>
      <w:r>
        <w:rPr>
          <w:i/>
        </w:rPr>
        <w:tab/>
      </w:r>
      <w:r>
        <w:rPr>
          <w:i/>
        </w:rPr>
        <w:tab/>
      </w:r>
      <w:r>
        <w:rPr>
          <w:i/>
        </w:rPr>
        <w:tab/>
      </w:r>
      <w:r>
        <w:rPr>
          <w:i/>
        </w:rPr>
        <w:tab/>
      </w:r>
      <w:r>
        <w:rPr>
          <w:i/>
        </w:rPr>
        <w:tab/>
        <w:t>Source: Ericsson, Huawei</w:t>
      </w:r>
    </w:p>
    <w:p w14:paraId="1853C24F" w14:textId="77777777" w:rsidR="00DB771A" w:rsidRDefault="00DB771A" w:rsidP="00DB771A">
      <w:pPr>
        <w:rPr>
          <w:color w:val="808080"/>
        </w:rPr>
      </w:pPr>
      <w:r>
        <w:rPr>
          <w:color w:val="808080"/>
        </w:rPr>
        <w:t>(Replaces C3-245552)</w:t>
      </w:r>
    </w:p>
    <w:p w14:paraId="447CEF45" w14:textId="77777777" w:rsidR="00DB771A" w:rsidRDefault="00DB771A" w:rsidP="00DB771A">
      <w:pPr>
        <w:rPr>
          <w:rFonts w:ascii="Arial" w:hAnsi="Arial" w:cs="Arial"/>
          <w:b/>
        </w:rPr>
      </w:pPr>
      <w:r>
        <w:rPr>
          <w:rFonts w:ascii="Arial" w:hAnsi="Arial" w:cs="Arial"/>
          <w:b/>
        </w:rPr>
        <w:t xml:space="preserve">Discussion: </w:t>
      </w:r>
    </w:p>
    <w:p w14:paraId="393236D7" w14:textId="77777777" w:rsidR="00DB771A" w:rsidRDefault="00DB771A" w:rsidP="00DB771A">
      <w:r>
        <w:t>Revision of C3-245552</w:t>
      </w:r>
    </w:p>
    <w:p w14:paraId="6D3021CD" w14:textId="77777777" w:rsidR="00DB771A" w:rsidRDefault="00DB771A" w:rsidP="00DB771A">
      <w:r>
        <w:t xml:space="preserve">This CR introduces a backwards compatible feature to the </w:t>
      </w:r>
      <w:proofErr w:type="spellStart"/>
      <w:r>
        <w:t>OpenAPI</w:t>
      </w:r>
      <w:proofErr w:type="spellEnd"/>
      <w:r>
        <w:t xml:space="preserve"> description of the 5GLANParameterProvision API, 5GLANParameterProvision API</w:t>
      </w:r>
    </w:p>
    <w:p w14:paraId="5920A3F0" w14:textId="77777777" w:rsidR="00DB771A" w:rsidRDefault="00DB771A" w:rsidP="00DB771A">
      <w:r>
        <w:lastRenderedPageBreak/>
        <w:t>Merger between 6107, 6261, 6329.</w:t>
      </w:r>
    </w:p>
    <w:p w14:paraId="121B192B" w14:textId="77777777" w:rsidR="00DB771A" w:rsidRDefault="00DB771A" w:rsidP="00DB771A">
      <w:r>
        <w:t>Yue (China Telecom): Do not agree to the description part of the modification.</w:t>
      </w:r>
    </w:p>
    <w:p w14:paraId="294716DC" w14:textId="77777777" w:rsidR="00DB771A" w:rsidRDefault="00DB771A" w:rsidP="00DB771A">
      <w:r>
        <w:t>Maria (Ericsson): Two non clashing changes in revision needed. The are not merged into 6329. And move to NBI19</w:t>
      </w:r>
    </w:p>
    <w:p w14:paraId="733F8D1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C3-246521</w:t>
      </w:r>
      <w:r>
        <w:rPr>
          <w:color w:val="993300"/>
          <w:u w:val="single"/>
        </w:rPr>
        <w:t>.</w:t>
      </w:r>
    </w:p>
    <w:p w14:paraId="5F715FAB" w14:textId="27BFA71A" w:rsidR="00DB771A" w:rsidRDefault="00DB771A" w:rsidP="00DB771A">
      <w:pPr>
        <w:rPr>
          <w:rFonts w:ascii="Arial" w:hAnsi="Arial" w:cs="Arial"/>
          <w:b/>
          <w:sz w:val="24"/>
        </w:rPr>
      </w:pPr>
      <w:r>
        <w:rPr>
          <w:rFonts w:ascii="Arial" w:hAnsi="Arial" w:cs="Arial"/>
          <w:b/>
          <w:color w:val="0000FF"/>
          <w:sz w:val="24"/>
        </w:rPr>
        <w:t>C3-246322</w:t>
      </w:r>
      <w:r>
        <w:rPr>
          <w:rFonts w:ascii="Arial" w:hAnsi="Arial" w:cs="Arial"/>
          <w:b/>
          <w:color w:val="0000FF"/>
          <w:sz w:val="24"/>
        </w:rPr>
        <w:tab/>
      </w:r>
      <w:r>
        <w:rPr>
          <w:rFonts w:ascii="Arial" w:hAnsi="Arial" w:cs="Arial"/>
          <w:b/>
          <w:sz w:val="24"/>
        </w:rPr>
        <w:t xml:space="preserve">Open API specification of the new </w:t>
      </w:r>
      <w:proofErr w:type="spellStart"/>
      <w:r>
        <w:rPr>
          <w:rFonts w:ascii="Arial" w:hAnsi="Arial" w:cs="Arial"/>
          <w:b/>
          <w:sz w:val="24"/>
        </w:rPr>
        <w:t>AddressingParamProvision</w:t>
      </w:r>
      <w:proofErr w:type="spellEnd"/>
      <w:r>
        <w:rPr>
          <w:rFonts w:ascii="Arial" w:hAnsi="Arial" w:cs="Arial"/>
          <w:b/>
          <w:sz w:val="24"/>
        </w:rPr>
        <w:t xml:space="preserve"> API</w:t>
      </w:r>
    </w:p>
    <w:p w14:paraId="7752390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CR-1389  rev 2 Cat: B (Rel-19)</w:t>
      </w:r>
      <w:r>
        <w:rPr>
          <w:i/>
        </w:rPr>
        <w:br/>
      </w:r>
      <w:r>
        <w:rPr>
          <w:i/>
        </w:rPr>
        <w:br/>
      </w:r>
      <w:r>
        <w:rPr>
          <w:i/>
        </w:rPr>
        <w:tab/>
      </w:r>
      <w:r>
        <w:rPr>
          <w:i/>
        </w:rPr>
        <w:tab/>
      </w:r>
      <w:r>
        <w:rPr>
          <w:i/>
        </w:rPr>
        <w:tab/>
      </w:r>
      <w:r>
        <w:rPr>
          <w:i/>
        </w:rPr>
        <w:tab/>
      </w:r>
      <w:r>
        <w:rPr>
          <w:i/>
        </w:rPr>
        <w:tab/>
        <w:t>Source: Nokia, Ericsson, China Telecom, Huawei</w:t>
      </w:r>
    </w:p>
    <w:p w14:paraId="51390D12" w14:textId="77777777" w:rsidR="00DB771A" w:rsidRDefault="00DB771A" w:rsidP="00DB771A">
      <w:pPr>
        <w:rPr>
          <w:color w:val="808080"/>
        </w:rPr>
      </w:pPr>
      <w:r>
        <w:rPr>
          <w:color w:val="808080"/>
        </w:rPr>
        <w:t>(Replaces C3-245476)</w:t>
      </w:r>
    </w:p>
    <w:p w14:paraId="54B41A01" w14:textId="77777777" w:rsidR="00DB771A" w:rsidRDefault="00DB771A" w:rsidP="00DB771A">
      <w:pPr>
        <w:rPr>
          <w:rFonts w:ascii="Arial" w:hAnsi="Arial" w:cs="Arial"/>
          <w:b/>
        </w:rPr>
      </w:pPr>
      <w:r>
        <w:rPr>
          <w:rFonts w:ascii="Arial" w:hAnsi="Arial" w:cs="Arial"/>
          <w:b/>
        </w:rPr>
        <w:t xml:space="preserve">Abstract: </w:t>
      </w:r>
    </w:p>
    <w:p w14:paraId="3F6A3865" w14:textId="77777777" w:rsidR="00DB771A" w:rsidRDefault="00DB771A" w:rsidP="00DB771A">
      <w:r>
        <w:t xml:space="preserve">Open API specification of the new </w:t>
      </w:r>
      <w:proofErr w:type="spellStart"/>
      <w:r>
        <w:t>StaticIpAddrParamProvision</w:t>
      </w:r>
      <w:proofErr w:type="spellEnd"/>
      <w:r>
        <w:t xml:space="preserve"> API</w:t>
      </w:r>
    </w:p>
    <w:p w14:paraId="175DEF02" w14:textId="77777777" w:rsidR="00DB771A" w:rsidRDefault="00DB771A" w:rsidP="00DB771A">
      <w:pPr>
        <w:rPr>
          <w:rFonts w:ascii="Arial" w:hAnsi="Arial" w:cs="Arial"/>
          <w:b/>
        </w:rPr>
      </w:pPr>
      <w:r>
        <w:rPr>
          <w:rFonts w:ascii="Arial" w:hAnsi="Arial" w:cs="Arial"/>
          <w:b/>
        </w:rPr>
        <w:t xml:space="preserve">Discussion: </w:t>
      </w:r>
    </w:p>
    <w:p w14:paraId="5F352CBE" w14:textId="77777777" w:rsidR="00DB771A" w:rsidRDefault="00DB771A" w:rsidP="00DB771A">
      <w:r>
        <w:t>Revision of C3-245476</w:t>
      </w:r>
    </w:p>
    <w:p w14:paraId="7521BD37"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AddressingParamProvision</w:t>
      </w:r>
      <w:proofErr w:type="spellEnd"/>
      <w:r>
        <w:t xml:space="preserve"> API, </w:t>
      </w:r>
      <w:proofErr w:type="spellStart"/>
      <w:r>
        <w:t>AddressingParamProvision</w:t>
      </w:r>
      <w:proofErr w:type="spellEnd"/>
      <w:r>
        <w:t xml:space="preserve"> API</w:t>
      </w:r>
    </w:p>
    <w:p w14:paraId="397F7C3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8BACDB" w14:textId="66C53822" w:rsidR="00DB771A" w:rsidRDefault="00DB771A" w:rsidP="00DB771A">
      <w:pPr>
        <w:rPr>
          <w:rFonts w:ascii="Arial" w:hAnsi="Arial" w:cs="Arial"/>
          <w:b/>
          <w:sz w:val="24"/>
        </w:rPr>
      </w:pPr>
      <w:r>
        <w:rPr>
          <w:rFonts w:ascii="Arial" w:hAnsi="Arial" w:cs="Arial"/>
          <w:b/>
          <w:color w:val="0000FF"/>
          <w:sz w:val="24"/>
        </w:rPr>
        <w:t>C3-246329</w:t>
      </w:r>
      <w:r>
        <w:rPr>
          <w:rFonts w:ascii="Arial" w:hAnsi="Arial" w:cs="Arial"/>
          <w:b/>
          <w:color w:val="0000FF"/>
          <w:sz w:val="24"/>
        </w:rPr>
        <w:tab/>
      </w:r>
      <w:r>
        <w:rPr>
          <w:rFonts w:ascii="Arial" w:hAnsi="Arial" w:cs="Arial"/>
          <w:b/>
          <w:sz w:val="24"/>
        </w:rPr>
        <w:t>Parameter provisioning for 5G VN group's UP Security Policy</w:t>
      </w:r>
    </w:p>
    <w:p w14:paraId="789D2BE4"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CR-1462  rev  Cat: B (Rel-19)</w:t>
      </w:r>
      <w:r>
        <w:rPr>
          <w:i/>
        </w:rPr>
        <w:br/>
      </w:r>
      <w:r>
        <w:rPr>
          <w:i/>
        </w:rPr>
        <w:br/>
      </w:r>
      <w:r>
        <w:rPr>
          <w:i/>
        </w:rPr>
        <w:tab/>
      </w:r>
      <w:r>
        <w:rPr>
          <w:i/>
        </w:rPr>
        <w:tab/>
      </w:r>
      <w:r>
        <w:rPr>
          <w:i/>
        </w:rPr>
        <w:tab/>
      </w:r>
      <w:r>
        <w:rPr>
          <w:i/>
        </w:rPr>
        <w:tab/>
      </w:r>
      <w:r>
        <w:rPr>
          <w:i/>
        </w:rPr>
        <w:tab/>
        <w:t>Source: Nokia</w:t>
      </w:r>
    </w:p>
    <w:p w14:paraId="4B3FD785" w14:textId="77777777" w:rsidR="00DB771A" w:rsidRDefault="00DB771A" w:rsidP="00DB771A">
      <w:pPr>
        <w:rPr>
          <w:rFonts w:ascii="Arial" w:hAnsi="Arial" w:cs="Arial"/>
          <w:b/>
        </w:rPr>
      </w:pPr>
      <w:r>
        <w:rPr>
          <w:rFonts w:ascii="Arial" w:hAnsi="Arial" w:cs="Arial"/>
          <w:b/>
        </w:rPr>
        <w:t xml:space="preserve">Discussion: </w:t>
      </w:r>
    </w:p>
    <w:p w14:paraId="73DF6331" w14:textId="77777777" w:rsidR="00DB771A" w:rsidRDefault="00DB771A" w:rsidP="00DB771A">
      <w:r>
        <w:t xml:space="preserve">This CR introduces a backwards compatible feature to the </w:t>
      </w:r>
      <w:proofErr w:type="spellStart"/>
      <w:r>
        <w:t>OpenAPI</w:t>
      </w:r>
      <w:proofErr w:type="spellEnd"/>
      <w:r>
        <w:t xml:space="preserve"> description of the 5GLANParameterProvision API, 5GLANParameterProvision API</w:t>
      </w:r>
    </w:p>
    <w:p w14:paraId="3808819D" w14:textId="77777777" w:rsidR="00DB771A" w:rsidRDefault="00DB771A" w:rsidP="00DB771A">
      <w:r>
        <w:t>Merger between 6107, 6261 (partially), 6329.</w:t>
      </w:r>
    </w:p>
    <w:p w14:paraId="61C3753A" w14:textId="77777777" w:rsidR="00DB771A" w:rsidRDefault="00DB771A" w:rsidP="00DB771A">
      <w:r>
        <w:t>Bhaskar (Nokia): 1st change will stay. Rest can be merged. R1 shared</w:t>
      </w:r>
    </w:p>
    <w:p w14:paraId="02E03295" w14:textId="77777777" w:rsidR="00DB771A" w:rsidRDefault="00DB771A" w:rsidP="00DB771A">
      <w:r>
        <w:t>Abdessamad (Huawei): Prefer to keep all aspects related to single service in on CR and in parts. Either we keep single CR or we keep 3 CRs. Doesn’t make sense for 2 CRs. R1 is fine.</w:t>
      </w:r>
    </w:p>
    <w:p w14:paraId="3FB62F06" w14:textId="77777777" w:rsidR="00DB771A" w:rsidRDefault="00DB771A" w:rsidP="00DB771A">
      <w:r>
        <w:t>Yue (China Telecom): For modification part, agree. Fine with R1 version.</w:t>
      </w:r>
    </w:p>
    <w:p w14:paraId="131BE38A" w14:textId="77777777" w:rsidR="00DB771A" w:rsidRDefault="00DB771A" w:rsidP="00DB771A">
      <w:r>
        <w:t>Maria (Ericsson): Not fine with feature name and modification description.</w:t>
      </w:r>
    </w:p>
    <w:p w14:paraId="6285038B" w14:textId="77777777" w:rsidR="00DB771A" w:rsidRDefault="00DB771A" w:rsidP="00DB771A">
      <w:r>
        <w:t>Bhaskar (Nokia): Can revise to use feature name from 6261.</w:t>
      </w:r>
    </w:p>
    <w:p w14:paraId="105C4CC2" w14:textId="77777777" w:rsidR="00DB771A" w:rsidRDefault="00DB771A" w:rsidP="00DB771A">
      <w:r>
        <w:t>Maria (Ericsson): In 6261, user security policy is at same level. User plane security policy cannot be updated or modified in the middle.</w:t>
      </w:r>
    </w:p>
    <w:p w14:paraId="60181DD1" w14:textId="77777777" w:rsidR="00DB771A" w:rsidRDefault="00DB771A" w:rsidP="00DB771A">
      <w:r>
        <w:t>Bhaskar (Nokia): We can add an EN and resolve based on SA2 resolution.</w:t>
      </w:r>
    </w:p>
    <w:p w14:paraId="6CE3E9E1" w14:textId="77777777" w:rsidR="00DB771A" w:rsidRDefault="00DB771A" w:rsidP="00DB771A">
      <w:r>
        <w:t xml:space="preserve">Feature name: </w:t>
      </w:r>
      <w:proofErr w:type="spellStart"/>
      <w:r>
        <w:t>UpSecurityPol</w:t>
      </w:r>
      <w:proofErr w:type="spellEnd"/>
    </w:p>
    <w:p w14:paraId="027884D1" w14:textId="77777777" w:rsidR="00DB771A" w:rsidRDefault="00DB771A" w:rsidP="00DB771A">
      <w:r>
        <w:t>Maria (Ericsson): Fine with feature name</w:t>
      </w:r>
    </w:p>
    <w:p w14:paraId="4936DDD0" w14:textId="77777777" w:rsidR="00DB771A" w:rsidRDefault="00DB771A" w:rsidP="00DB771A">
      <w:r>
        <w:t>Clause 4.4.15.3:  The User Plane Security Policy within the "5gLanParams" attribute shall not be updated/modified after initially provisioned by the AF</w:t>
      </w:r>
    </w:p>
    <w:p w14:paraId="65987A1E" w14:textId="77777777" w:rsidR="00DB771A" w:rsidRDefault="00DB771A" w:rsidP="00DB771A">
      <w:r>
        <w:lastRenderedPageBreak/>
        <w:t>Maria (Ericsson): Fine</w:t>
      </w:r>
    </w:p>
    <w:p w14:paraId="65A26908" w14:textId="77777777" w:rsidR="00DB771A" w:rsidRDefault="00DB771A" w:rsidP="00DB771A">
      <w:r>
        <w:t>Yue (China Telecom): Fine</w:t>
      </w:r>
    </w:p>
    <w:p w14:paraId="107CB968" w14:textId="77777777" w:rsidR="00DB771A" w:rsidRDefault="00DB771A" w:rsidP="00DB771A">
      <w:r>
        <w:t>Bhaskar (Nokia): Fine</w:t>
      </w:r>
    </w:p>
    <w:p w14:paraId="3567B3A2" w14:textId="77777777" w:rsidR="00DB771A" w:rsidRDefault="00DB771A" w:rsidP="00DB771A">
      <w:r>
        <w:t>Abdessamad (Huawei): Fine.</w:t>
      </w:r>
    </w:p>
    <w:p w14:paraId="0119AF77" w14:textId="77777777" w:rsidR="00DB771A" w:rsidRDefault="00DB771A" w:rsidP="00DB771A">
      <w:r>
        <w:t>Bhaskar (Nokia) will provide revision based on above.</w:t>
      </w:r>
    </w:p>
    <w:p w14:paraId="6176844E" w14:textId="77777777" w:rsidR="00DB771A" w:rsidRDefault="00DB771A" w:rsidP="00DB771A">
      <w:r>
        <w:t>Bhaskar (Nokia): R2 shared</w:t>
      </w:r>
    </w:p>
    <w:p w14:paraId="6AE9CCAB" w14:textId="77777777" w:rsidR="00DB771A" w:rsidRDefault="00DB771A" w:rsidP="00DB771A">
      <w:r>
        <w:t>Abdessamad (Huawei): Fine with r2</w:t>
      </w:r>
    </w:p>
    <w:p w14:paraId="70B8FFD1" w14:textId="77777777" w:rsidR="00DB771A" w:rsidRDefault="00DB771A" w:rsidP="00DB771A">
      <w:r>
        <w:t>Yue (China Telecom): Fine with R2.</w:t>
      </w:r>
    </w:p>
    <w:p w14:paraId="62C13CD8" w14:textId="77777777" w:rsidR="00DB771A" w:rsidRDefault="00DB771A" w:rsidP="00DB771A">
      <w:r>
        <w:t>Maria (Ericsson): Fine with R2.</w:t>
      </w:r>
    </w:p>
    <w:p w14:paraId="284A3754" w14:textId="77777777" w:rsidR="00DB771A" w:rsidRDefault="00DB771A" w:rsidP="00DB771A">
      <w:r>
        <w:t>R2 is pre-agreed</w:t>
      </w:r>
    </w:p>
    <w:p w14:paraId="491040E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C3-246517</w:t>
      </w:r>
      <w:r>
        <w:rPr>
          <w:color w:val="993300"/>
          <w:u w:val="single"/>
        </w:rPr>
        <w:t>.</w:t>
      </w:r>
    </w:p>
    <w:p w14:paraId="2FA4753B" w14:textId="0DF87DCB" w:rsidR="00DB771A" w:rsidRDefault="00DB771A" w:rsidP="00DB771A">
      <w:pPr>
        <w:rPr>
          <w:rFonts w:ascii="Arial" w:hAnsi="Arial" w:cs="Arial"/>
          <w:b/>
          <w:sz w:val="24"/>
        </w:rPr>
      </w:pPr>
      <w:r>
        <w:rPr>
          <w:rFonts w:ascii="Arial" w:hAnsi="Arial" w:cs="Arial"/>
          <w:b/>
          <w:color w:val="0000FF"/>
          <w:sz w:val="24"/>
        </w:rPr>
        <w:t>C3-246517</w:t>
      </w:r>
      <w:r>
        <w:rPr>
          <w:rFonts w:ascii="Arial" w:hAnsi="Arial" w:cs="Arial"/>
          <w:b/>
          <w:color w:val="0000FF"/>
          <w:sz w:val="24"/>
        </w:rPr>
        <w:tab/>
      </w:r>
      <w:r>
        <w:rPr>
          <w:rFonts w:ascii="Arial" w:hAnsi="Arial" w:cs="Arial"/>
          <w:b/>
          <w:sz w:val="24"/>
        </w:rPr>
        <w:t>Parameter provisioning for 5G VN group's UP Security Policy</w:t>
      </w:r>
    </w:p>
    <w:p w14:paraId="17EE112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CR-1462  rev 1 Cat: B (Rel-19)</w:t>
      </w:r>
      <w:r>
        <w:rPr>
          <w:i/>
        </w:rPr>
        <w:br/>
      </w:r>
      <w:r>
        <w:rPr>
          <w:i/>
        </w:rPr>
        <w:br/>
      </w:r>
      <w:r>
        <w:rPr>
          <w:i/>
        </w:rPr>
        <w:tab/>
      </w:r>
      <w:r>
        <w:rPr>
          <w:i/>
        </w:rPr>
        <w:tab/>
      </w:r>
      <w:r>
        <w:rPr>
          <w:i/>
        </w:rPr>
        <w:tab/>
      </w:r>
      <w:r>
        <w:rPr>
          <w:i/>
        </w:rPr>
        <w:tab/>
      </w:r>
      <w:r>
        <w:rPr>
          <w:i/>
        </w:rPr>
        <w:tab/>
        <w:t>Source: Nokia, Ericsson, China Telecom, Huawei</w:t>
      </w:r>
    </w:p>
    <w:p w14:paraId="4D58100E" w14:textId="77777777" w:rsidR="00DB771A" w:rsidRDefault="00DB771A" w:rsidP="00DB771A">
      <w:pPr>
        <w:rPr>
          <w:color w:val="808080"/>
        </w:rPr>
      </w:pPr>
      <w:r>
        <w:rPr>
          <w:color w:val="808080"/>
        </w:rPr>
        <w:t>(Replaces C3-246329)</w:t>
      </w:r>
    </w:p>
    <w:p w14:paraId="7E2CED1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40248" w14:textId="77777777" w:rsidR="00DB771A" w:rsidRDefault="00DB771A" w:rsidP="00DB771A">
      <w:pPr>
        <w:pStyle w:val="Heading3"/>
      </w:pPr>
      <w:bookmarkStart w:id="220" w:name="_Toc183695144"/>
      <w:r>
        <w:t>19.7</w:t>
      </w:r>
      <w:r>
        <w:tab/>
        <w:t>CT aspects of Providing per-subscriber VLAN instructions from UDM and DN-AAA [TEI19_VLANSUB]</w:t>
      </w:r>
      <w:bookmarkEnd w:id="220"/>
    </w:p>
    <w:p w14:paraId="129F8325" w14:textId="5FF07A58" w:rsidR="00DB771A" w:rsidRDefault="00DB771A" w:rsidP="00DB771A">
      <w:pPr>
        <w:rPr>
          <w:rFonts w:ascii="Arial" w:hAnsi="Arial" w:cs="Arial"/>
          <w:b/>
          <w:sz w:val="24"/>
        </w:rPr>
      </w:pPr>
      <w:r>
        <w:rPr>
          <w:rFonts w:ascii="Arial" w:hAnsi="Arial" w:cs="Arial"/>
          <w:b/>
          <w:color w:val="0000FF"/>
          <w:sz w:val="24"/>
        </w:rPr>
        <w:t>C3-246117</w:t>
      </w:r>
      <w:r>
        <w:rPr>
          <w:rFonts w:ascii="Arial" w:hAnsi="Arial" w:cs="Arial"/>
          <w:b/>
          <w:color w:val="0000FF"/>
          <w:sz w:val="24"/>
        </w:rPr>
        <w:tab/>
      </w:r>
      <w:r>
        <w:rPr>
          <w:rFonts w:ascii="Arial" w:hAnsi="Arial" w:cs="Arial"/>
          <w:b/>
          <w:sz w:val="24"/>
        </w:rPr>
        <w:t>VLAN Service layer addition</w:t>
      </w:r>
    </w:p>
    <w:p w14:paraId="23306A4E"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CR-1430  rev  Cat: B (Rel-19)</w:t>
      </w:r>
      <w:r>
        <w:rPr>
          <w:i/>
        </w:rPr>
        <w:br/>
      </w:r>
      <w:r>
        <w:rPr>
          <w:i/>
        </w:rPr>
        <w:br/>
      </w:r>
      <w:r>
        <w:rPr>
          <w:i/>
        </w:rPr>
        <w:tab/>
      </w:r>
      <w:r>
        <w:rPr>
          <w:i/>
        </w:rPr>
        <w:tab/>
      </w:r>
      <w:r>
        <w:rPr>
          <w:i/>
        </w:rPr>
        <w:tab/>
      </w:r>
      <w:r>
        <w:rPr>
          <w:i/>
        </w:rPr>
        <w:tab/>
      </w:r>
      <w:r>
        <w:rPr>
          <w:i/>
        </w:rPr>
        <w:tab/>
        <w:t>Source: Nokia</w:t>
      </w:r>
    </w:p>
    <w:p w14:paraId="3096493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C46FC2" w14:textId="522D63B9" w:rsidR="00DB771A" w:rsidRDefault="00DB771A" w:rsidP="00DB771A">
      <w:pPr>
        <w:rPr>
          <w:rFonts w:ascii="Arial" w:hAnsi="Arial" w:cs="Arial"/>
          <w:b/>
          <w:sz w:val="24"/>
        </w:rPr>
      </w:pPr>
      <w:r>
        <w:rPr>
          <w:rFonts w:ascii="Arial" w:hAnsi="Arial" w:cs="Arial"/>
          <w:b/>
          <w:color w:val="0000FF"/>
          <w:sz w:val="24"/>
        </w:rPr>
        <w:t>C3-246259</w:t>
      </w:r>
      <w:r>
        <w:rPr>
          <w:rFonts w:ascii="Arial" w:hAnsi="Arial" w:cs="Arial"/>
          <w:b/>
          <w:color w:val="0000FF"/>
          <w:sz w:val="24"/>
        </w:rPr>
        <w:tab/>
      </w:r>
      <w:r>
        <w:rPr>
          <w:rFonts w:ascii="Arial" w:hAnsi="Arial" w:cs="Arial"/>
          <w:b/>
          <w:sz w:val="24"/>
        </w:rPr>
        <w:t>Adding 3GPP-VLAN-Tags</w:t>
      </w:r>
    </w:p>
    <w:p w14:paraId="66BF9DA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v18.5.0</w:t>
      </w:r>
      <w:r>
        <w:rPr>
          <w:i/>
        </w:rPr>
        <w:tab/>
        <w:t xml:space="preserve">  CR-0165  rev  Cat: B (Rel-19)</w:t>
      </w:r>
      <w:r>
        <w:rPr>
          <w:i/>
        </w:rPr>
        <w:br/>
      </w:r>
      <w:r>
        <w:rPr>
          <w:i/>
        </w:rPr>
        <w:br/>
      </w:r>
      <w:r>
        <w:rPr>
          <w:i/>
        </w:rPr>
        <w:tab/>
      </w:r>
      <w:r>
        <w:rPr>
          <w:i/>
        </w:rPr>
        <w:tab/>
      </w:r>
      <w:r>
        <w:rPr>
          <w:i/>
        </w:rPr>
        <w:tab/>
      </w:r>
      <w:r>
        <w:rPr>
          <w:i/>
        </w:rPr>
        <w:tab/>
      </w:r>
      <w:r>
        <w:rPr>
          <w:i/>
        </w:rPr>
        <w:tab/>
        <w:t>Source: Ericsson</w:t>
      </w:r>
    </w:p>
    <w:p w14:paraId="79371297" w14:textId="77777777" w:rsidR="00DB771A" w:rsidRDefault="00DB771A" w:rsidP="00DB771A">
      <w:pPr>
        <w:rPr>
          <w:rFonts w:ascii="Arial" w:hAnsi="Arial" w:cs="Arial"/>
          <w:b/>
        </w:rPr>
      </w:pPr>
      <w:r>
        <w:rPr>
          <w:rFonts w:ascii="Arial" w:hAnsi="Arial" w:cs="Arial"/>
          <w:b/>
        </w:rPr>
        <w:t xml:space="preserve">Discussion: </w:t>
      </w:r>
    </w:p>
    <w:p w14:paraId="0211DFEC" w14:textId="77777777" w:rsidR="00DB771A" w:rsidRDefault="00DB771A" w:rsidP="00DB771A">
      <w:r>
        <w:t>Depends on TS 23.501 CR 5693</w:t>
      </w:r>
    </w:p>
    <w:p w14:paraId="52BEB624" w14:textId="77777777" w:rsidR="00DB771A" w:rsidRDefault="00DB771A" w:rsidP="00DB771A">
      <w:r>
        <w:t>Merger between 6259 and 6340 needs to be decided.</w:t>
      </w:r>
    </w:p>
    <w:p w14:paraId="71912BAC" w14:textId="77777777" w:rsidR="00DB771A" w:rsidRDefault="00DB771A" w:rsidP="00DB771A">
      <w:r>
        <w:t>Abdessamad (Huawei): All three CRs (6259, 6260 and 6340) are clashing. Abbreviations not needed. There is no dependency between 3GPP VLAN ID and the new one. Purpose of HDL not clear. Should be IE with single value for handling all VLANS. Different handling per VLAN is not needed. Comments on VLAN tag value.</w:t>
      </w:r>
    </w:p>
    <w:p w14:paraId="2333271A" w14:textId="77777777" w:rsidR="00DB771A" w:rsidRDefault="00DB771A" w:rsidP="00DB771A">
      <w:r>
        <w:t>Maria (Ericsson): Fine to remove VLAN abbreviation. We can remove VLAN from naming and keep in description.</w:t>
      </w:r>
    </w:p>
    <w:p w14:paraId="4BF25D2D" w14:textId="77777777" w:rsidR="00DB771A" w:rsidRDefault="00DB771A" w:rsidP="00DB771A">
      <w:r>
        <w:t>Abdessamad (Huawei): If VLAN is not present in 21.905, then fine to add. Else, add only add c-tag and s-tag.</w:t>
      </w:r>
    </w:p>
    <w:p w14:paraId="4FF4FABC" w14:textId="77777777" w:rsidR="00DB771A" w:rsidRDefault="00DB771A" w:rsidP="00DB771A">
      <w:r>
        <w:lastRenderedPageBreak/>
        <w:t xml:space="preserve">Maria (Ericsson): This format of handling is better. Will check 21.905. </w:t>
      </w:r>
    </w:p>
    <w:p w14:paraId="38CE1887" w14:textId="77777777" w:rsidR="00DB771A" w:rsidRDefault="00DB771A" w:rsidP="00DB771A">
      <w:r>
        <w:t>Abdessamad (Huawei): We should not provide the value of C-tag and S-tag. We should provide only the handling (yes or no) of c-tag and s-tag.</w:t>
      </w:r>
    </w:p>
    <w:p w14:paraId="05557293" w14:textId="77777777" w:rsidR="00DB771A" w:rsidRDefault="00DB771A" w:rsidP="00DB771A">
      <w:r>
        <w:t>Partha (Nokia): C-tag is already part of existing IE.</w:t>
      </w:r>
    </w:p>
    <w:p w14:paraId="72E4CF2E" w14:textId="77777777" w:rsidR="00DB771A" w:rsidRDefault="00DB771A" w:rsidP="00DB771A">
      <w:r>
        <w:t>Maria (Ericsson): Legacy VLAN tag id should not be used for avoid conflict.</w:t>
      </w:r>
    </w:p>
    <w:p w14:paraId="79B8325F" w14:textId="77777777" w:rsidR="00DB771A" w:rsidRDefault="00DB771A" w:rsidP="00DB771A">
      <w:r>
        <w:t>Partha (Nokia): Approach in 6340 is extending. Prefer 6340.</w:t>
      </w:r>
    </w:p>
    <w:p w14:paraId="21601328" w14:textId="77777777" w:rsidR="00DB771A" w:rsidRDefault="00DB771A" w:rsidP="00DB771A">
      <w:r>
        <w:t>Abdessamad (Huawei): Define new IE that simply says how to handle s-tag and c-tags. Actual tags are not needed, as per stage-2.</w:t>
      </w:r>
    </w:p>
    <w:p w14:paraId="071B6F01" w14:textId="77777777" w:rsidR="00DB771A" w:rsidRDefault="00DB771A" w:rsidP="00DB771A">
      <w:r>
        <w:t xml:space="preserve">Maria (Ericsson): Stage-2 doesn’t have </w:t>
      </w:r>
      <w:proofErr w:type="spellStart"/>
      <w:r>
        <w:t>vlan</w:t>
      </w:r>
      <w:proofErr w:type="spellEnd"/>
      <w:r>
        <w:t xml:space="preserve"> id terminology.</w:t>
      </w:r>
    </w:p>
    <w:p w14:paraId="7F796F88" w14:textId="77777777" w:rsidR="00DB771A" w:rsidRDefault="00DB771A" w:rsidP="00DB771A">
      <w:r>
        <w:t>Maria (Ericsson): Shared r1</w:t>
      </w:r>
    </w:p>
    <w:p w14:paraId="4FD4FEA3" w14:textId="77777777" w:rsidR="00DB771A" w:rsidRDefault="00DB771A" w:rsidP="00DB771A">
      <w:r>
        <w:t>Abdessamad (Huawei): Need to check r1. We are yet agree on the concept of including the actual tag value versus tag handling. We can send LS.</w:t>
      </w:r>
    </w:p>
    <w:p w14:paraId="71CDCDC5" w14:textId="77777777" w:rsidR="00DB771A" w:rsidRDefault="00DB771A" w:rsidP="00DB771A">
      <w:r>
        <w:t>Maria (Ericsson): There is clear description in SA2 on allowed VLAN tags.</w:t>
      </w:r>
    </w:p>
    <w:p w14:paraId="5FA2FDCD" w14:textId="77777777" w:rsidR="00DB771A" w:rsidRDefault="00DB771A" w:rsidP="00DB771A">
      <w:r>
        <w:t xml:space="preserve">Partha (Nokia): We are OK with sending LS. We need to have common understanding if VLAN tag and VLAN-c-tag are same or not. </w:t>
      </w:r>
    </w:p>
    <w:p w14:paraId="22AD82F7" w14:textId="77777777" w:rsidR="00DB771A" w:rsidRDefault="00DB771A" w:rsidP="00DB771A">
      <w:r>
        <w:t>Maria to share stage-2 clarification on providing actual tag values.</w:t>
      </w:r>
    </w:p>
    <w:p w14:paraId="32D5FE23" w14:textId="77777777" w:rsidR="00DB771A" w:rsidRDefault="00DB771A" w:rsidP="00DB771A">
      <w:r>
        <w:t>Maria (Ericsson): Sent stage-2 clarification over email.</w:t>
      </w:r>
    </w:p>
    <w:p w14:paraId="06B2D793" w14:textId="77777777" w:rsidR="00DB771A" w:rsidRDefault="00DB771A" w:rsidP="00DB771A">
      <w:r>
        <w:t>Maria (Ericsson): Revision available.</w:t>
      </w:r>
    </w:p>
    <w:p w14:paraId="6261C38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C3-246536</w:t>
      </w:r>
      <w:r>
        <w:rPr>
          <w:color w:val="993300"/>
          <w:u w:val="single"/>
        </w:rPr>
        <w:t>.</w:t>
      </w:r>
    </w:p>
    <w:p w14:paraId="668DDB0B" w14:textId="2F97A6A3" w:rsidR="00DB771A" w:rsidRDefault="00DB771A" w:rsidP="00DB771A">
      <w:pPr>
        <w:rPr>
          <w:rFonts w:ascii="Arial" w:hAnsi="Arial" w:cs="Arial"/>
          <w:b/>
          <w:sz w:val="24"/>
        </w:rPr>
      </w:pPr>
      <w:r>
        <w:rPr>
          <w:rFonts w:ascii="Arial" w:hAnsi="Arial" w:cs="Arial"/>
          <w:b/>
          <w:color w:val="0000FF"/>
          <w:sz w:val="24"/>
        </w:rPr>
        <w:t>C3-246260</w:t>
      </w:r>
      <w:r>
        <w:rPr>
          <w:rFonts w:ascii="Arial" w:hAnsi="Arial" w:cs="Arial"/>
          <w:b/>
          <w:color w:val="0000FF"/>
          <w:sz w:val="24"/>
        </w:rPr>
        <w:tab/>
      </w:r>
      <w:r>
        <w:rPr>
          <w:rFonts w:ascii="Arial" w:hAnsi="Arial" w:cs="Arial"/>
          <w:b/>
          <w:sz w:val="24"/>
        </w:rPr>
        <w:t>Update procedures to support VLAN per subscriber handling</w:t>
      </w:r>
    </w:p>
    <w:p w14:paraId="105974E8"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v18.5.0</w:t>
      </w:r>
      <w:r>
        <w:rPr>
          <w:i/>
        </w:rPr>
        <w:tab/>
        <w:t xml:space="preserve">  CR-0166  rev  Cat: B (Rel-19)</w:t>
      </w:r>
      <w:r>
        <w:rPr>
          <w:i/>
        </w:rPr>
        <w:br/>
      </w:r>
      <w:r>
        <w:rPr>
          <w:i/>
        </w:rPr>
        <w:br/>
      </w:r>
      <w:r>
        <w:rPr>
          <w:i/>
        </w:rPr>
        <w:tab/>
      </w:r>
      <w:r>
        <w:rPr>
          <w:i/>
        </w:rPr>
        <w:tab/>
      </w:r>
      <w:r>
        <w:rPr>
          <w:i/>
        </w:rPr>
        <w:tab/>
      </w:r>
      <w:r>
        <w:rPr>
          <w:i/>
        </w:rPr>
        <w:tab/>
      </w:r>
      <w:r>
        <w:rPr>
          <w:i/>
        </w:rPr>
        <w:tab/>
        <w:t>Source: Ericsson</w:t>
      </w:r>
    </w:p>
    <w:p w14:paraId="770B8F74" w14:textId="77777777" w:rsidR="00DB771A" w:rsidRDefault="00DB771A" w:rsidP="00DB771A">
      <w:pPr>
        <w:rPr>
          <w:rFonts w:ascii="Arial" w:hAnsi="Arial" w:cs="Arial"/>
          <w:b/>
        </w:rPr>
      </w:pPr>
      <w:r>
        <w:rPr>
          <w:rFonts w:ascii="Arial" w:hAnsi="Arial" w:cs="Arial"/>
          <w:b/>
        </w:rPr>
        <w:t xml:space="preserve">Discussion: </w:t>
      </w:r>
    </w:p>
    <w:p w14:paraId="258A4E6E" w14:textId="77777777" w:rsidR="00DB771A" w:rsidRDefault="00DB771A" w:rsidP="00DB771A">
      <w:r>
        <w:t>Depends on TS 23.501 CR 5693</w:t>
      </w:r>
    </w:p>
    <w:p w14:paraId="139F2BAD" w14:textId="77777777" w:rsidR="00DB771A" w:rsidRDefault="00DB771A" w:rsidP="00DB771A">
      <w:r>
        <w:t>Abdessamad (Huawei): New IE, with VLAN handling is enough.</w:t>
      </w:r>
    </w:p>
    <w:p w14:paraId="7EC42DE6"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C3-246537</w:t>
      </w:r>
      <w:r>
        <w:rPr>
          <w:color w:val="993300"/>
          <w:u w:val="single"/>
        </w:rPr>
        <w:t>.</w:t>
      </w:r>
    </w:p>
    <w:p w14:paraId="2A98703B" w14:textId="79076090" w:rsidR="00DB771A" w:rsidRDefault="00DB771A" w:rsidP="00DB771A">
      <w:pPr>
        <w:rPr>
          <w:rFonts w:ascii="Arial" w:hAnsi="Arial" w:cs="Arial"/>
          <w:b/>
          <w:sz w:val="24"/>
        </w:rPr>
      </w:pPr>
      <w:r>
        <w:rPr>
          <w:rFonts w:ascii="Arial" w:hAnsi="Arial" w:cs="Arial"/>
          <w:b/>
          <w:color w:val="0000FF"/>
          <w:sz w:val="24"/>
        </w:rPr>
        <w:t>C3-246340</w:t>
      </w:r>
      <w:r>
        <w:rPr>
          <w:rFonts w:ascii="Arial" w:hAnsi="Arial" w:cs="Arial"/>
          <w:b/>
          <w:color w:val="0000FF"/>
          <w:sz w:val="24"/>
        </w:rPr>
        <w:tab/>
      </w:r>
      <w:r>
        <w:rPr>
          <w:rFonts w:ascii="Arial" w:hAnsi="Arial" w:cs="Arial"/>
          <w:b/>
          <w:sz w:val="24"/>
        </w:rPr>
        <w:t>VLAN Service layer addition</w:t>
      </w:r>
    </w:p>
    <w:p w14:paraId="724CEDBD"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v18.5.0</w:t>
      </w:r>
      <w:r>
        <w:rPr>
          <w:i/>
        </w:rPr>
        <w:tab/>
        <w:t xml:space="preserve">  CR-0168  rev  Cat: B (Rel-19)</w:t>
      </w:r>
      <w:r>
        <w:rPr>
          <w:i/>
        </w:rPr>
        <w:br/>
      </w:r>
      <w:r>
        <w:rPr>
          <w:i/>
        </w:rPr>
        <w:br/>
      </w:r>
      <w:r>
        <w:rPr>
          <w:i/>
        </w:rPr>
        <w:tab/>
      </w:r>
      <w:r>
        <w:rPr>
          <w:i/>
        </w:rPr>
        <w:tab/>
      </w:r>
      <w:r>
        <w:rPr>
          <w:i/>
        </w:rPr>
        <w:tab/>
      </w:r>
      <w:r>
        <w:rPr>
          <w:i/>
        </w:rPr>
        <w:tab/>
      </w:r>
      <w:r>
        <w:rPr>
          <w:i/>
        </w:rPr>
        <w:tab/>
        <w:t>Source: Nokia</w:t>
      </w:r>
    </w:p>
    <w:p w14:paraId="77F82C3D" w14:textId="77777777" w:rsidR="00DB771A" w:rsidRDefault="00DB771A" w:rsidP="00DB771A">
      <w:pPr>
        <w:rPr>
          <w:rFonts w:ascii="Arial" w:hAnsi="Arial" w:cs="Arial"/>
          <w:b/>
        </w:rPr>
      </w:pPr>
      <w:r>
        <w:rPr>
          <w:rFonts w:ascii="Arial" w:hAnsi="Arial" w:cs="Arial"/>
          <w:b/>
        </w:rPr>
        <w:t xml:space="preserve">Discussion: </w:t>
      </w:r>
    </w:p>
    <w:p w14:paraId="784A9352" w14:textId="77777777" w:rsidR="00DB771A" w:rsidRDefault="00DB771A" w:rsidP="00DB771A">
      <w:r>
        <w:t>Depends on TS/TR 23.501 CR 5693</w:t>
      </w:r>
    </w:p>
    <w:p w14:paraId="62B16D91" w14:textId="77777777" w:rsidR="00DB771A" w:rsidRDefault="00DB771A" w:rsidP="00DB771A">
      <w:r>
        <w:t>Merger between 6259 and 6340 to be discussed.</w:t>
      </w:r>
    </w:p>
    <w:p w14:paraId="69D6EB70" w14:textId="77777777" w:rsidR="00DB771A" w:rsidRDefault="00DB771A" w:rsidP="00DB771A">
      <w:r>
        <w:t>Partha (Nokia): In our approach, we assume VLAN tag and VLAN-C-Tag are same.</w:t>
      </w:r>
    </w:p>
    <w:p w14:paraId="77B52C9D" w14:textId="77777777" w:rsidR="00DB771A" w:rsidRDefault="00DB771A" w:rsidP="00DB771A">
      <w:r>
        <w:t>Abdessamad (Huawei): This CR needs to be merged with 6259.</w:t>
      </w:r>
    </w:p>
    <w:p w14:paraId="1082328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69E840" w14:textId="3045C579" w:rsidR="00DB771A" w:rsidRDefault="00DB771A" w:rsidP="00DB771A">
      <w:pPr>
        <w:rPr>
          <w:rFonts w:ascii="Arial" w:hAnsi="Arial" w:cs="Arial"/>
          <w:b/>
          <w:sz w:val="24"/>
        </w:rPr>
      </w:pPr>
      <w:r>
        <w:rPr>
          <w:rFonts w:ascii="Arial" w:hAnsi="Arial" w:cs="Arial"/>
          <w:b/>
          <w:color w:val="0000FF"/>
          <w:sz w:val="24"/>
        </w:rPr>
        <w:lastRenderedPageBreak/>
        <w:t>C3-246536</w:t>
      </w:r>
      <w:r>
        <w:rPr>
          <w:rFonts w:ascii="Arial" w:hAnsi="Arial" w:cs="Arial"/>
          <w:b/>
          <w:color w:val="0000FF"/>
          <w:sz w:val="24"/>
        </w:rPr>
        <w:tab/>
      </w:r>
      <w:r>
        <w:rPr>
          <w:rFonts w:ascii="Arial" w:hAnsi="Arial" w:cs="Arial"/>
          <w:b/>
          <w:sz w:val="24"/>
        </w:rPr>
        <w:t>Adding 3GPP-VLAN-Handling</w:t>
      </w:r>
    </w:p>
    <w:p w14:paraId="393003A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v18.5.0</w:t>
      </w:r>
      <w:r>
        <w:rPr>
          <w:i/>
        </w:rPr>
        <w:tab/>
        <w:t xml:space="preserve">  CR-0165  rev 1 Cat: B (Rel-19)</w:t>
      </w:r>
      <w:r>
        <w:rPr>
          <w:i/>
        </w:rPr>
        <w:br/>
      </w:r>
      <w:r>
        <w:rPr>
          <w:i/>
        </w:rPr>
        <w:br/>
      </w:r>
      <w:r>
        <w:rPr>
          <w:i/>
        </w:rPr>
        <w:tab/>
      </w:r>
      <w:r>
        <w:rPr>
          <w:i/>
        </w:rPr>
        <w:tab/>
      </w:r>
      <w:r>
        <w:rPr>
          <w:i/>
        </w:rPr>
        <w:tab/>
      </w:r>
      <w:r>
        <w:rPr>
          <w:i/>
        </w:rPr>
        <w:tab/>
      </w:r>
      <w:r>
        <w:rPr>
          <w:i/>
        </w:rPr>
        <w:tab/>
        <w:t>Source: Ericsson, Nokia</w:t>
      </w:r>
    </w:p>
    <w:p w14:paraId="0F367F85" w14:textId="77777777" w:rsidR="00DB771A" w:rsidRDefault="00DB771A" w:rsidP="00DB771A">
      <w:pPr>
        <w:rPr>
          <w:color w:val="808080"/>
        </w:rPr>
      </w:pPr>
      <w:r>
        <w:rPr>
          <w:color w:val="808080"/>
        </w:rPr>
        <w:t>(Replaces C3-246259)</w:t>
      </w:r>
    </w:p>
    <w:p w14:paraId="587CA7C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2E05E" w14:textId="072B4CA2" w:rsidR="00DB771A" w:rsidRDefault="00DB771A" w:rsidP="00DB771A">
      <w:pPr>
        <w:rPr>
          <w:rFonts w:ascii="Arial" w:hAnsi="Arial" w:cs="Arial"/>
          <w:b/>
          <w:sz w:val="24"/>
        </w:rPr>
      </w:pPr>
      <w:r>
        <w:rPr>
          <w:rFonts w:ascii="Arial" w:hAnsi="Arial" w:cs="Arial"/>
          <w:b/>
          <w:color w:val="0000FF"/>
          <w:sz w:val="24"/>
        </w:rPr>
        <w:t>C3-246537</w:t>
      </w:r>
      <w:r>
        <w:rPr>
          <w:rFonts w:ascii="Arial" w:hAnsi="Arial" w:cs="Arial"/>
          <w:b/>
          <w:color w:val="0000FF"/>
          <w:sz w:val="24"/>
        </w:rPr>
        <w:tab/>
      </w:r>
      <w:r>
        <w:rPr>
          <w:rFonts w:ascii="Arial" w:hAnsi="Arial" w:cs="Arial"/>
          <w:b/>
          <w:sz w:val="24"/>
        </w:rPr>
        <w:t>Update procedures to support VLAN per subscriber handling</w:t>
      </w:r>
    </w:p>
    <w:p w14:paraId="70DF14D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v18.5.0</w:t>
      </w:r>
      <w:r>
        <w:rPr>
          <w:i/>
        </w:rPr>
        <w:tab/>
        <w:t xml:space="preserve">  CR-0166  rev 1 Cat: B (Rel-19)</w:t>
      </w:r>
      <w:r>
        <w:rPr>
          <w:i/>
        </w:rPr>
        <w:br/>
      </w:r>
      <w:r>
        <w:rPr>
          <w:i/>
        </w:rPr>
        <w:br/>
      </w:r>
      <w:r>
        <w:rPr>
          <w:i/>
        </w:rPr>
        <w:tab/>
      </w:r>
      <w:r>
        <w:rPr>
          <w:i/>
        </w:rPr>
        <w:tab/>
      </w:r>
      <w:r>
        <w:rPr>
          <w:i/>
        </w:rPr>
        <w:tab/>
      </w:r>
      <w:r>
        <w:rPr>
          <w:i/>
        </w:rPr>
        <w:tab/>
      </w:r>
      <w:r>
        <w:rPr>
          <w:i/>
        </w:rPr>
        <w:tab/>
        <w:t>Source: Ericsson</w:t>
      </w:r>
    </w:p>
    <w:p w14:paraId="7F8707CB" w14:textId="77777777" w:rsidR="00DB771A" w:rsidRDefault="00DB771A" w:rsidP="00DB771A">
      <w:pPr>
        <w:rPr>
          <w:color w:val="808080"/>
        </w:rPr>
      </w:pPr>
      <w:r>
        <w:rPr>
          <w:color w:val="808080"/>
        </w:rPr>
        <w:t>(Replaces C3-246260)</w:t>
      </w:r>
    </w:p>
    <w:p w14:paraId="7A800071"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004B6" w14:textId="77777777" w:rsidR="00DB771A" w:rsidRDefault="00DB771A" w:rsidP="00DB771A">
      <w:pPr>
        <w:pStyle w:val="Heading3"/>
      </w:pPr>
      <w:bookmarkStart w:id="221" w:name="_Toc183695145"/>
      <w:r>
        <w:t>19.8</w:t>
      </w:r>
      <w:r>
        <w:tab/>
        <w:t>CT Aspects of Application Layer Support for Uncrewed Aerial Systems (UAS), Phase 3 [UASAPP_Ph3]</w:t>
      </w:r>
      <w:bookmarkEnd w:id="221"/>
    </w:p>
    <w:p w14:paraId="404ECB3B" w14:textId="2CF83E81" w:rsidR="00DB771A" w:rsidRDefault="00DB771A" w:rsidP="00DB771A">
      <w:pPr>
        <w:rPr>
          <w:rFonts w:ascii="Arial" w:hAnsi="Arial" w:cs="Arial"/>
          <w:b/>
          <w:sz w:val="24"/>
        </w:rPr>
      </w:pPr>
      <w:r>
        <w:rPr>
          <w:rFonts w:ascii="Arial" w:hAnsi="Arial" w:cs="Arial"/>
          <w:b/>
          <w:color w:val="0000FF"/>
          <w:sz w:val="24"/>
        </w:rPr>
        <w:t>C3-246083</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UAE_FlightRouteSupport</w:t>
      </w:r>
      <w:proofErr w:type="spellEnd"/>
      <w:r>
        <w:rPr>
          <w:rFonts w:ascii="Arial" w:hAnsi="Arial" w:cs="Arial"/>
          <w:b/>
          <w:sz w:val="24"/>
        </w:rPr>
        <w:t xml:space="preserve"> API</w:t>
      </w:r>
    </w:p>
    <w:p w14:paraId="5CE6D1B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v19.0.0</w:t>
      </w:r>
      <w:r>
        <w:rPr>
          <w:i/>
        </w:rPr>
        <w:tab/>
        <w:t xml:space="preserve">  CR-0054  rev 1 Cat: B (Rel-19)</w:t>
      </w:r>
      <w:r>
        <w:rPr>
          <w:i/>
        </w:rPr>
        <w:br/>
      </w:r>
      <w:r>
        <w:rPr>
          <w:i/>
        </w:rPr>
        <w:br/>
      </w:r>
      <w:r>
        <w:rPr>
          <w:i/>
        </w:rPr>
        <w:tab/>
      </w:r>
      <w:r>
        <w:rPr>
          <w:i/>
        </w:rPr>
        <w:tab/>
      </w:r>
      <w:r>
        <w:rPr>
          <w:i/>
        </w:rPr>
        <w:tab/>
      </w:r>
      <w:r>
        <w:rPr>
          <w:i/>
        </w:rPr>
        <w:tab/>
      </w:r>
      <w:r>
        <w:rPr>
          <w:i/>
        </w:rPr>
        <w:tab/>
        <w:t xml:space="preserve">Source: Huawei, Nokia, </w:t>
      </w:r>
      <w:proofErr w:type="spellStart"/>
      <w:r>
        <w:rPr>
          <w:i/>
        </w:rPr>
        <w:t>InterDigital</w:t>
      </w:r>
      <w:proofErr w:type="spellEnd"/>
    </w:p>
    <w:p w14:paraId="1EB8BD50" w14:textId="77777777" w:rsidR="00DB771A" w:rsidRDefault="00DB771A" w:rsidP="00DB771A">
      <w:pPr>
        <w:rPr>
          <w:color w:val="808080"/>
        </w:rPr>
      </w:pPr>
      <w:r>
        <w:rPr>
          <w:color w:val="808080"/>
        </w:rPr>
        <w:t>(Replaces C3-245196)</w:t>
      </w:r>
    </w:p>
    <w:p w14:paraId="76EEF6CF" w14:textId="77777777" w:rsidR="00DB771A" w:rsidRDefault="00DB771A" w:rsidP="00DB771A">
      <w:pPr>
        <w:rPr>
          <w:rFonts w:ascii="Arial" w:hAnsi="Arial" w:cs="Arial"/>
          <w:b/>
        </w:rPr>
      </w:pPr>
      <w:r>
        <w:rPr>
          <w:rFonts w:ascii="Arial" w:hAnsi="Arial" w:cs="Arial"/>
          <w:b/>
        </w:rPr>
        <w:t xml:space="preserve">Discussion: </w:t>
      </w:r>
    </w:p>
    <w:p w14:paraId="77973CA8" w14:textId="77777777" w:rsidR="00DB771A" w:rsidRDefault="00DB771A" w:rsidP="00DB771A">
      <w:r>
        <w:t>Revision of C3-245196</w:t>
      </w:r>
    </w:p>
    <w:p w14:paraId="7341E967"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UAE_FlightRouteSupport</w:t>
      </w:r>
      <w:proofErr w:type="spellEnd"/>
      <w:r>
        <w:t xml:space="preserve"> API, </w:t>
      </w:r>
      <w:proofErr w:type="spellStart"/>
      <w:r>
        <w:t>UAE_FlightRouteSupport</w:t>
      </w:r>
      <w:proofErr w:type="spellEnd"/>
      <w:r>
        <w:t xml:space="preserve"> API</w:t>
      </w:r>
    </w:p>
    <w:p w14:paraId="3B72BD14"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9B9EE" w14:textId="77CB5C61" w:rsidR="00DB771A" w:rsidRDefault="00DB771A" w:rsidP="00DB771A">
      <w:pPr>
        <w:rPr>
          <w:rFonts w:ascii="Arial" w:hAnsi="Arial" w:cs="Arial"/>
          <w:b/>
          <w:sz w:val="24"/>
        </w:rPr>
      </w:pPr>
      <w:r>
        <w:rPr>
          <w:rFonts w:ascii="Arial" w:hAnsi="Arial" w:cs="Arial"/>
          <w:b/>
          <w:color w:val="0000FF"/>
          <w:sz w:val="24"/>
        </w:rPr>
        <w:t>C3-246084</w:t>
      </w:r>
      <w:r>
        <w:rPr>
          <w:rFonts w:ascii="Arial" w:hAnsi="Arial" w:cs="Arial"/>
          <w:b/>
          <w:color w:val="0000FF"/>
          <w:sz w:val="24"/>
        </w:rPr>
        <w:tab/>
      </w:r>
      <w:r>
        <w:rPr>
          <w:rFonts w:ascii="Arial" w:hAnsi="Arial" w:cs="Arial"/>
          <w:b/>
          <w:sz w:val="24"/>
        </w:rPr>
        <w:t xml:space="preserve">Corrections to the </w:t>
      </w:r>
      <w:proofErr w:type="spellStart"/>
      <w:r>
        <w:rPr>
          <w:rFonts w:ascii="Arial" w:hAnsi="Arial" w:cs="Arial"/>
          <w:b/>
          <w:sz w:val="24"/>
        </w:rPr>
        <w:t>OpenAPI</w:t>
      </w:r>
      <w:proofErr w:type="spellEnd"/>
      <w:r>
        <w:rPr>
          <w:rFonts w:ascii="Arial" w:hAnsi="Arial" w:cs="Arial"/>
          <w:b/>
          <w:sz w:val="24"/>
        </w:rPr>
        <w:t xml:space="preserve"> definition of the </w:t>
      </w:r>
      <w:proofErr w:type="spellStart"/>
      <w:r>
        <w:rPr>
          <w:rFonts w:ascii="Arial" w:hAnsi="Arial" w:cs="Arial"/>
          <w:b/>
          <w:sz w:val="24"/>
        </w:rPr>
        <w:t>FlightPathMonConfigPatch</w:t>
      </w:r>
      <w:proofErr w:type="spellEnd"/>
      <w:r>
        <w:rPr>
          <w:rFonts w:ascii="Arial" w:hAnsi="Arial" w:cs="Arial"/>
          <w:b/>
          <w:sz w:val="24"/>
        </w:rPr>
        <w:t xml:space="preserve"> data type</w:t>
      </w:r>
    </w:p>
    <w:p w14:paraId="140818BD"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v19.0.0</w:t>
      </w:r>
      <w:r>
        <w:rPr>
          <w:i/>
        </w:rPr>
        <w:tab/>
        <w:t xml:space="preserve">  CR-0055  rev  Cat: F (Rel-19)</w:t>
      </w:r>
      <w:r>
        <w:rPr>
          <w:i/>
        </w:rPr>
        <w:br/>
      </w:r>
      <w:r>
        <w:rPr>
          <w:i/>
        </w:rPr>
        <w:br/>
      </w:r>
      <w:r>
        <w:rPr>
          <w:i/>
        </w:rPr>
        <w:tab/>
      </w:r>
      <w:r>
        <w:rPr>
          <w:i/>
        </w:rPr>
        <w:tab/>
      </w:r>
      <w:r>
        <w:rPr>
          <w:i/>
        </w:rPr>
        <w:tab/>
      </w:r>
      <w:r>
        <w:rPr>
          <w:i/>
        </w:rPr>
        <w:tab/>
      </w:r>
      <w:r>
        <w:rPr>
          <w:i/>
        </w:rPr>
        <w:tab/>
        <w:t>Source: Huawei</w:t>
      </w:r>
    </w:p>
    <w:p w14:paraId="4857DAA9" w14:textId="77777777" w:rsidR="00DB771A" w:rsidRDefault="00DB771A" w:rsidP="00DB771A">
      <w:pPr>
        <w:rPr>
          <w:rFonts w:ascii="Arial" w:hAnsi="Arial" w:cs="Arial"/>
          <w:b/>
        </w:rPr>
      </w:pPr>
      <w:r>
        <w:rPr>
          <w:rFonts w:ascii="Arial" w:hAnsi="Arial" w:cs="Arial"/>
          <w:b/>
        </w:rPr>
        <w:t xml:space="preserve">Discussion: </w:t>
      </w:r>
    </w:p>
    <w:p w14:paraId="17768B3B"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UAE_FlightPathMonitoring</w:t>
      </w:r>
      <w:proofErr w:type="spellEnd"/>
      <w:r>
        <w:t xml:space="preserve"> API, </w:t>
      </w:r>
      <w:proofErr w:type="spellStart"/>
      <w:r>
        <w:t>UAE_FlightPathMonitoring</w:t>
      </w:r>
      <w:proofErr w:type="spellEnd"/>
      <w:r>
        <w:t xml:space="preserve"> API</w:t>
      </w:r>
    </w:p>
    <w:p w14:paraId="600297F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22C0C3" w14:textId="63573461" w:rsidR="00DB771A" w:rsidRDefault="00DB771A" w:rsidP="00DB771A">
      <w:pPr>
        <w:rPr>
          <w:rFonts w:ascii="Arial" w:hAnsi="Arial" w:cs="Arial"/>
          <w:b/>
          <w:sz w:val="24"/>
        </w:rPr>
      </w:pPr>
      <w:r>
        <w:rPr>
          <w:rFonts w:ascii="Arial" w:hAnsi="Arial" w:cs="Arial"/>
          <w:b/>
          <w:color w:val="0000FF"/>
          <w:sz w:val="24"/>
        </w:rPr>
        <w:t>C3-246085</w:t>
      </w:r>
      <w:r>
        <w:rPr>
          <w:rFonts w:ascii="Arial" w:hAnsi="Arial" w:cs="Arial"/>
          <w:b/>
          <w:color w:val="0000FF"/>
          <w:sz w:val="24"/>
        </w:rPr>
        <w:tab/>
      </w:r>
      <w:r>
        <w:rPr>
          <w:rFonts w:ascii="Arial" w:hAnsi="Arial" w:cs="Arial"/>
          <w:b/>
          <w:sz w:val="24"/>
        </w:rPr>
        <w:t xml:space="preserve">Removal of the Editor's Note on the definition of the </w:t>
      </w:r>
      <w:proofErr w:type="spellStart"/>
      <w:r>
        <w:rPr>
          <w:rFonts w:ascii="Arial" w:hAnsi="Arial" w:cs="Arial"/>
          <w:b/>
          <w:sz w:val="24"/>
        </w:rPr>
        <w:t>FlightPathMonEventInfo</w:t>
      </w:r>
      <w:proofErr w:type="spellEnd"/>
      <w:r>
        <w:rPr>
          <w:rFonts w:ascii="Arial" w:hAnsi="Arial" w:cs="Arial"/>
          <w:b/>
          <w:sz w:val="24"/>
        </w:rPr>
        <w:t xml:space="preserve"> data type</w:t>
      </w:r>
    </w:p>
    <w:p w14:paraId="02C06863"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v19.0.0</w:t>
      </w:r>
      <w:r>
        <w:rPr>
          <w:i/>
        </w:rPr>
        <w:tab/>
        <w:t xml:space="preserve">  CR-0056  rev  Cat: F (Rel-19)</w:t>
      </w:r>
      <w:r>
        <w:rPr>
          <w:i/>
        </w:rPr>
        <w:br/>
      </w:r>
      <w:r>
        <w:rPr>
          <w:i/>
        </w:rPr>
        <w:lastRenderedPageBreak/>
        <w:br/>
      </w:r>
      <w:r>
        <w:rPr>
          <w:i/>
        </w:rPr>
        <w:tab/>
      </w:r>
      <w:r>
        <w:rPr>
          <w:i/>
        </w:rPr>
        <w:tab/>
      </w:r>
      <w:r>
        <w:rPr>
          <w:i/>
        </w:rPr>
        <w:tab/>
      </w:r>
      <w:r>
        <w:rPr>
          <w:i/>
        </w:rPr>
        <w:tab/>
      </w:r>
      <w:r>
        <w:rPr>
          <w:i/>
        </w:rPr>
        <w:tab/>
        <w:t>Source: Huawei</w:t>
      </w:r>
    </w:p>
    <w:p w14:paraId="7164C6D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3F830" w14:textId="2358A9A6" w:rsidR="00DB771A" w:rsidRDefault="00DB771A" w:rsidP="00DB771A">
      <w:pPr>
        <w:rPr>
          <w:rFonts w:ascii="Arial" w:hAnsi="Arial" w:cs="Arial"/>
          <w:b/>
          <w:sz w:val="24"/>
        </w:rPr>
      </w:pPr>
      <w:r>
        <w:rPr>
          <w:rFonts w:ascii="Arial" w:hAnsi="Arial" w:cs="Arial"/>
          <w:b/>
          <w:color w:val="0000FF"/>
          <w:sz w:val="24"/>
        </w:rPr>
        <w:t>C3-246086</w:t>
      </w:r>
      <w:r>
        <w:rPr>
          <w:rFonts w:ascii="Arial" w:hAnsi="Arial" w:cs="Arial"/>
          <w:b/>
          <w:color w:val="0000FF"/>
          <w:sz w:val="24"/>
        </w:rPr>
        <w:tab/>
      </w:r>
      <w:r>
        <w:rPr>
          <w:rFonts w:ascii="Arial" w:hAnsi="Arial" w:cs="Arial"/>
          <w:b/>
          <w:sz w:val="24"/>
        </w:rPr>
        <w:t xml:space="preserve">Define the service description clauses of the </w:t>
      </w:r>
      <w:proofErr w:type="spellStart"/>
      <w:r>
        <w:rPr>
          <w:rFonts w:ascii="Arial" w:hAnsi="Arial" w:cs="Arial"/>
          <w:b/>
          <w:sz w:val="24"/>
        </w:rPr>
        <w:t>UAE_NTZManagement</w:t>
      </w:r>
      <w:proofErr w:type="spellEnd"/>
      <w:r>
        <w:rPr>
          <w:rFonts w:ascii="Arial" w:hAnsi="Arial" w:cs="Arial"/>
          <w:b/>
          <w:sz w:val="24"/>
        </w:rPr>
        <w:t xml:space="preserve"> API</w:t>
      </w:r>
    </w:p>
    <w:p w14:paraId="5486B8B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v19.0.0</w:t>
      </w:r>
      <w:r>
        <w:rPr>
          <w:i/>
        </w:rPr>
        <w:tab/>
        <w:t xml:space="preserve">  CR-0057  rev  Cat: B (Rel-19)</w:t>
      </w:r>
      <w:r>
        <w:rPr>
          <w:i/>
        </w:rPr>
        <w:br/>
      </w:r>
      <w:r>
        <w:rPr>
          <w:i/>
        </w:rPr>
        <w:br/>
      </w:r>
      <w:r>
        <w:rPr>
          <w:i/>
        </w:rPr>
        <w:tab/>
      </w:r>
      <w:r>
        <w:rPr>
          <w:i/>
        </w:rPr>
        <w:tab/>
      </w:r>
      <w:r>
        <w:rPr>
          <w:i/>
        </w:rPr>
        <w:tab/>
      </w:r>
      <w:r>
        <w:rPr>
          <w:i/>
        </w:rPr>
        <w:tab/>
      </w:r>
      <w:r>
        <w:rPr>
          <w:i/>
        </w:rPr>
        <w:tab/>
        <w:t xml:space="preserve">Source: Huawei, </w:t>
      </w:r>
      <w:proofErr w:type="spellStart"/>
      <w:r>
        <w:rPr>
          <w:i/>
        </w:rPr>
        <w:t>InterDigital</w:t>
      </w:r>
      <w:proofErr w:type="spellEnd"/>
      <w:r>
        <w:rPr>
          <w:i/>
        </w:rPr>
        <w:t>, Nokia</w:t>
      </w:r>
    </w:p>
    <w:p w14:paraId="1C9BA358" w14:textId="77777777" w:rsidR="00DB771A" w:rsidRDefault="00DB771A" w:rsidP="00DB771A">
      <w:pPr>
        <w:rPr>
          <w:rFonts w:ascii="Arial" w:hAnsi="Arial" w:cs="Arial"/>
          <w:b/>
        </w:rPr>
      </w:pPr>
      <w:r>
        <w:rPr>
          <w:rFonts w:ascii="Arial" w:hAnsi="Arial" w:cs="Arial"/>
          <w:b/>
        </w:rPr>
        <w:t xml:space="preserve">Discussion: </w:t>
      </w:r>
    </w:p>
    <w:p w14:paraId="18A76586" w14:textId="77777777" w:rsidR="00DB771A" w:rsidRDefault="00DB771A" w:rsidP="00DB771A">
      <w:r>
        <w:t>Depends on TS 23.255 CR#0059</w:t>
      </w:r>
    </w:p>
    <w:p w14:paraId="41B3CD76"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AD1D4" w14:textId="389CBB66" w:rsidR="00DB771A" w:rsidRDefault="00DB771A" w:rsidP="00DB771A">
      <w:pPr>
        <w:rPr>
          <w:rFonts w:ascii="Arial" w:hAnsi="Arial" w:cs="Arial"/>
          <w:b/>
          <w:sz w:val="24"/>
        </w:rPr>
      </w:pPr>
      <w:r>
        <w:rPr>
          <w:rFonts w:ascii="Arial" w:hAnsi="Arial" w:cs="Arial"/>
          <w:b/>
          <w:color w:val="0000FF"/>
          <w:sz w:val="24"/>
        </w:rPr>
        <w:t>C3-246087</w:t>
      </w:r>
      <w:r>
        <w:rPr>
          <w:rFonts w:ascii="Arial" w:hAnsi="Arial" w:cs="Arial"/>
          <w:b/>
          <w:color w:val="0000FF"/>
          <w:sz w:val="24"/>
        </w:rPr>
        <w:tab/>
      </w:r>
      <w:r>
        <w:rPr>
          <w:rFonts w:ascii="Arial" w:hAnsi="Arial" w:cs="Arial"/>
          <w:b/>
          <w:sz w:val="24"/>
        </w:rPr>
        <w:t xml:space="preserve">Define the API definition clauses of the </w:t>
      </w:r>
      <w:proofErr w:type="spellStart"/>
      <w:r>
        <w:rPr>
          <w:rFonts w:ascii="Arial" w:hAnsi="Arial" w:cs="Arial"/>
          <w:b/>
          <w:sz w:val="24"/>
        </w:rPr>
        <w:t>UAE_NTZManagement</w:t>
      </w:r>
      <w:proofErr w:type="spellEnd"/>
      <w:r>
        <w:rPr>
          <w:rFonts w:ascii="Arial" w:hAnsi="Arial" w:cs="Arial"/>
          <w:b/>
          <w:sz w:val="24"/>
        </w:rPr>
        <w:t xml:space="preserve"> API</w:t>
      </w:r>
    </w:p>
    <w:p w14:paraId="5ECCB40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v19.0.0</w:t>
      </w:r>
      <w:r>
        <w:rPr>
          <w:i/>
        </w:rPr>
        <w:tab/>
        <w:t xml:space="preserve">  CR-0058  rev  Cat: B (Rel-19)</w:t>
      </w:r>
      <w:r>
        <w:rPr>
          <w:i/>
        </w:rPr>
        <w:br/>
      </w:r>
      <w:r>
        <w:rPr>
          <w:i/>
        </w:rPr>
        <w:br/>
      </w:r>
      <w:r>
        <w:rPr>
          <w:i/>
        </w:rPr>
        <w:tab/>
      </w:r>
      <w:r>
        <w:rPr>
          <w:i/>
        </w:rPr>
        <w:tab/>
      </w:r>
      <w:r>
        <w:rPr>
          <w:i/>
        </w:rPr>
        <w:tab/>
      </w:r>
      <w:r>
        <w:rPr>
          <w:i/>
        </w:rPr>
        <w:tab/>
      </w:r>
      <w:r>
        <w:rPr>
          <w:i/>
        </w:rPr>
        <w:tab/>
        <w:t xml:space="preserve">Source: Huawei, </w:t>
      </w:r>
      <w:proofErr w:type="spellStart"/>
      <w:r>
        <w:rPr>
          <w:i/>
        </w:rPr>
        <w:t>InterDigital</w:t>
      </w:r>
      <w:proofErr w:type="spellEnd"/>
      <w:r>
        <w:rPr>
          <w:i/>
        </w:rPr>
        <w:t>, Nokia</w:t>
      </w:r>
    </w:p>
    <w:p w14:paraId="233B08F7" w14:textId="77777777" w:rsidR="00DB771A" w:rsidRDefault="00DB771A" w:rsidP="00DB771A">
      <w:pPr>
        <w:rPr>
          <w:rFonts w:ascii="Arial" w:hAnsi="Arial" w:cs="Arial"/>
          <w:b/>
        </w:rPr>
      </w:pPr>
      <w:r>
        <w:rPr>
          <w:rFonts w:ascii="Arial" w:hAnsi="Arial" w:cs="Arial"/>
          <w:b/>
        </w:rPr>
        <w:t xml:space="preserve">Discussion: </w:t>
      </w:r>
    </w:p>
    <w:p w14:paraId="2BDB95D4" w14:textId="77777777" w:rsidR="00DB771A" w:rsidRDefault="00DB771A" w:rsidP="00DB771A">
      <w:r>
        <w:t>Depends on TS 23.255 CR#0059</w:t>
      </w:r>
    </w:p>
    <w:p w14:paraId="4F153F31" w14:textId="77777777" w:rsidR="00DB771A" w:rsidRDefault="00DB771A" w:rsidP="00DB771A">
      <w:r>
        <w:t xml:space="preserve">Igor (Ericsson): Frequency bands in </w:t>
      </w:r>
      <w:proofErr w:type="spellStart"/>
      <w:r>
        <w:t>NTZPolicy</w:t>
      </w:r>
      <w:proofErr w:type="spellEnd"/>
      <w:r>
        <w:t xml:space="preserve"> requires enumeration and structured data type. Clause 6.8.6.2.10, schedule should be array of </w:t>
      </w:r>
      <w:proofErr w:type="spellStart"/>
      <w:r>
        <w:t>ScheduleCommunicaitonTime</w:t>
      </w:r>
      <w:proofErr w:type="spellEnd"/>
      <w:r>
        <w:t>.</w:t>
      </w:r>
    </w:p>
    <w:p w14:paraId="36FEAF5A" w14:textId="77777777" w:rsidR="00DB771A" w:rsidRDefault="00DB771A" w:rsidP="00DB771A">
      <w:r>
        <w:t xml:space="preserve">Abdessamad (Huawei): For 6.8.6.2.6, we cannot restrict to 3GPP defined cases. So, </w:t>
      </w:r>
      <w:proofErr w:type="spellStart"/>
      <w:r>
        <w:t>e.g</w:t>
      </w:r>
      <w:proofErr w:type="spellEnd"/>
      <w:r>
        <w:t xml:space="preserve"> is used to show the example cases. This will be sorted during deployment. Will propose an alternate definition for frequency for bands. Will propose change for schedule</w:t>
      </w:r>
    </w:p>
    <w:p w14:paraId="6E6A7169" w14:textId="77777777" w:rsidR="00DB771A" w:rsidRDefault="00DB771A" w:rsidP="00DB771A">
      <w:r>
        <w:t>Rajesh (Nokia): For frequency band, new data type is needed.</w:t>
      </w:r>
    </w:p>
    <w:p w14:paraId="4F1325D6" w14:textId="77777777" w:rsidR="00DB771A" w:rsidRDefault="00DB771A" w:rsidP="00DB771A">
      <w:r>
        <w:t xml:space="preserve">Abdessamad (Huawei):R1 available. </w:t>
      </w:r>
    </w:p>
    <w:p w14:paraId="7992A795" w14:textId="77777777" w:rsidR="00DB771A" w:rsidRDefault="00DB771A" w:rsidP="00DB771A">
      <w:r>
        <w:t>Igor (Ericsson): R1 is ok.</w:t>
      </w:r>
    </w:p>
    <w:p w14:paraId="04FA3288" w14:textId="77777777" w:rsidR="00DB771A" w:rsidRDefault="00DB771A" w:rsidP="00DB771A">
      <w:r>
        <w:t xml:space="preserve">Rajesh (Nokia): R1 I </w:t>
      </w:r>
      <w:proofErr w:type="spellStart"/>
      <w:r>
        <w:t>sok</w:t>
      </w:r>
      <w:proofErr w:type="spellEnd"/>
    </w:p>
    <w:p w14:paraId="6287B0B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C3-246365</w:t>
      </w:r>
      <w:r>
        <w:rPr>
          <w:color w:val="993300"/>
          <w:u w:val="single"/>
        </w:rPr>
        <w:t>.</w:t>
      </w:r>
    </w:p>
    <w:p w14:paraId="4BB47C5A" w14:textId="2253198F" w:rsidR="00DB771A" w:rsidRDefault="00DB771A" w:rsidP="00DB771A">
      <w:pPr>
        <w:rPr>
          <w:rFonts w:ascii="Arial" w:hAnsi="Arial" w:cs="Arial"/>
          <w:b/>
          <w:sz w:val="24"/>
        </w:rPr>
      </w:pPr>
      <w:r>
        <w:rPr>
          <w:rFonts w:ascii="Arial" w:hAnsi="Arial" w:cs="Arial"/>
          <w:b/>
          <w:color w:val="0000FF"/>
          <w:sz w:val="24"/>
        </w:rPr>
        <w:t>C3-246088</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UAE_NTZManagement</w:t>
      </w:r>
      <w:proofErr w:type="spellEnd"/>
      <w:r>
        <w:rPr>
          <w:rFonts w:ascii="Arial" w:hAnsi="Arial" w:cs="Arial"/>
          <w:b/>
          <w:sz w:val="24"/>
        </w:rPr>
        <w:t xml:space="preserve"> API</w:t>
      </w:r>
    </w:p>
    <w:p w14:paraId="14D1875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v19.0.0</w:t>
      </w:r>
      <w:r>
        <w:rPr>
          <w:i/>
        </w:rPr>
        <w:tab/>
        <w:t xml:space="preserve">  CR-0059  rev  Cat: F (Rel-19)</w:t>
      </w:r>
      <w:r>
        <w:rPr>
          <w:i/>
        </w:rPr>
        <w:br/>
      </w:r>
      <w:r>
        <w:rPr>
          <w:i/>
        </w:rPr>
        <w:br/>
      </w:r>
      <w:r>
        <w:rPr>
          <w:i/>
        </w:rPr>
        <w:tab/>
      </w:r>
      <w:r>
        <w:rPr>
          <w:i/>
        </w:rPr>
        <w:tab/>
      </w:r>
      <w:r>
        <w:rPr>
          <w:i/>
        </w:rPr>
        <w:tab/>
      </w:r>
      <w:r>
        <w:rPr>
          <w:i/>
        </w:rPr>
        <w:tab/>
      </w:r>
      <w:r>
        <w:rPr>
          <w:i/>
        </w:rPr>
        <w:tab/>
        <w:t xml:space="preserve">Source: Huawei, </w:t>
      </w:r>
      <w:proofErr w:type="spellStart"/>
      <w:r>
        <w:rPr>
          <w:i/>
        </w:rPr>
        <w:t>InterDigital</w:t>
      </w:r>
      <w:proofErr w:type="spellEnd"/>
      <w:r>
        <w:rPr>
          <w:i/>
        </w:rPr>
        <w:t>, Nokia</w:t>
      </w:r>
    </w:p>
    <w:p w14:paraId="6E53982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C3-246262</w:t>
      </w:r>
      <w:r>
        <w:rPr>
          <w:color w:val="993300"/>
          <w:u w:val="single"/>
        </w:rPr>
        <w:t>.</w:t>
      </w:r>
    </w:p>
    <w:p w14:paraId="7F4FD4E6" w14:textId="3E9DF24F" w:rsidR="00DB771A" w:rsidRDefault="00DB771A" w:rsidP="00DB771A">
      <w:pPr>
        <w:rPr>
          <w:rFonts w:ascii="Arial" w:hAnsi="Arial" w:cs="Arial"/>
          <w:b/>
          <w:sz w:val="24"/>
        </w:rPr>
      </w:pPr>
      <w:r>
        <w:rPr>
          <w:rFonts w:ascii="Arial" w:hAnsi="Arial" w:cs="Arial"/>
          <w:b/>
          <w:color w:val="0000FF"/>
          <w:sz w:val="24"/>
        </w:rPr>
        <w:t>C3-246262</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UAE_NTZManagement</w:t>
      </w:r>
      <w:proofErr w:type="spellEnd"/>
      <w:r>
        <w:rPr>
          <w:rFonts w:ascii="Arial" w:hAnsi="Arial" w:cs="Arial"/>
          <w:b/>
          <w:sz w:val="24"/>
        </w:rPr>
        <w:t xml:space="preserve"> API</w:t>
      </w:r>
    </w:p>
    <w:p w14:paraId="2DB85375"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v19.0.0</w:t>
      </w:r>
      <w:r>
        <w:rPr>
          <w:i/>
        </w:rPr>
        <w:tab/>
        <w:t xml:space="preserve">  CR-0059  rev 1 Cat: B (Rel-19)</w:t>
      </w:r>
      <w:r>
        <w:rPr>
          <w:i/>
        </w:rPr>
        <w:br/>
      </w:r>
      <w:r>
        <w:rPr>
          <w:i/>
        </w:rPr>
        <w:br/>
      </w:r>
      <w:r>
        <w:rPr>
          <w:i/>
        </w:rPr>
        <w:tab/>
      </w:r>
      <w:r>
        <w:rPr>
          <w:i/>
        </w:rPr>
        <w:tab/>
      </w:r>
      <w:r>
        <w:rPr>
          <w:i/>
        </w:rPr>
        <w:tab/>
      </w:r>
      <w:r>
        <w:rPr>
          <w:i/>
        </w:rPr>
        <w:tab/>
      </w:r>
      <w:r>
        <w:rPr>
          <w:i/>
        </w:rPr>
        <w:tab/>
        <w:t xml:space="preserve">Source: Huawei, </w:t>
      </w:r>
      <w:proofErr w:type="spellStart"/>
      <w:r>
        <w:rPr>
          <w:i/>
        </w:rPr>
        <w:t>InterDigital</w:t>
      </w:r>
      <w:proofErr w:type="spellEnd"/>
      <w:r>
        <w:rPr>
          <w:i/>
        </w:rPr>
        <w:t>, Nokia</w:t>
      </w:r>
    </w:p>
    <w:p w14:paraId="05B7ADB4" w14:textId="77777777" w:rsidR="00DB771A" w:rsidRDefault="00DB771A" w:rsidP="00DB771A">
      <w:pPr>
        <w:rPr>
          <w:color w:val="808080"/>
        </w:rPr>
      </w:pPr>
      <w:r>
        <w:rPr>
          <w:color w:val="808080"/>
        </w:rPr>
        <w:t>(Replaces C3-246088)</w:t>
      </w:r>
    </w:p>
    <w:p w14:paraId="7FA5E543" w14:textId="77777777" w:rsidR="00DB771A" w:rsidRDefault="00DB771A" w:rsidP="00DB771A">
      <w:pPr>
        <w:rPr>
          <w:rFonts w:ascii="Arial" w:hAnsi="Arial" w:cs="Arial"/>
          <w:b/>
        </w:rPr>
      </w:pPr>
      <w:r>
        <w:rPr>
          <w:rFonts w:ascii="Arial" w:hAnsi="Arial" w:cs="Arial"/>
          <w:b/>
        </w:rPr>
        <w:t xml:space="preserve">Discussion: </w:t>
      </w:r>
    </w:p>
    <w:p w14:paraId="79834354" w14:textId="77777777" w:rsidR="00DB771A" w:rsidRDefault="00DB771A" w:rsidP="00DB771A">
      <w:r>
        <w:lastRenderedPageBreak/>
        <w:t xml:space="preserve">This CR introduces a backwards compatible feature to the </w:t>
      </w:r>
      <w:proofErr w:type="spellStart"/>
      <w:r>
        <w:t>OpenAPI</w:t>
      </w:r>
      <w:proofErr w:type="spellEnd"/>
      <w:r>
        <w:t xml:space="preserve"> description of the </w:t>
      </w:r>
      <w:proofErr w:type="spellStart"/>
      <w:r>
        <w:t>UAE_NTZManagement</w:t>
      </w:r>
      <w:proofErr w:type="spellEnd"/>
      <w:r>
        <w:t xml:space="preserve"> API, </w:t>
      </w:r>
      <w:proofErr w:type="spellStart"/>
      <w:r>
        <w:t>UAE_NTZManagement</w:t>
      </w:r>
      <w:proofErr w:type="spellEnd"/>
      <w:r>
        <w:t xml:space="preserve"> API</w:t>
      </w:r>
    </w:p>
    <w:p w14:paraId="0A25214A" w14:textId="77777777" w:rsidR="00DB771A" w:rsidRDefault="00DB771A" w:rsidP="00DB771A">
      <w:r>
        <w:t>Depends on TS 23.255 CR#0059</w:t>
      </w:r>
    </w:p>
    <w:p w14:paraId="7933921E" w14:textId="77777777" w:rsidR="00DB771A" w:rsidRDefault="00DB771A" w:rsidP="00DB771A">
      <w:r>
        <w:t>Needs updates based on agreement in 6365</w:t>
      </w:r>
    </w:p>
    <w:p w14:paraId="336DDD8A" w14:textId="77777777" w:rsidR="00DB771A" w:rsidRDefault="00DB771A" w:rsidP="00DB771A">
      <w:r>
        <w:t xml:space="preserve">Abdessamad (Huawei): R1 is available. </w:t>
      </w:r>
    </w:p>
    <w:p w14:paraId="2B0D71DE" w14:textId="77777777" w:rsidR="00DB771A" w:rsidRDefault="00DB771A" w:rsidP="00DB771A">
      <w:r>
        <w:t>Igor (Ericsson): ok with r1</w:t>
      </w:r>
    </w:p>
    <w:p w14:paraId="59B44A16" w14:textId="77777777" w:rsidR="00DB771A" w:rsidRDefault="00DB771A" w:rsidP="00DB771A">
      <w:r>
        <w:t>Rajesh (Nokia): ok with r1.</w:t>
      </w:r>
    </w:p>
    <w:p w14:paraId="0772D5EA"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C3-246366</w:t>
      </w:r>
      <w:r>
        <w:rPr>
          <w:color w:val="993300"/>
          <w:u w:val="single"/>
        </w:rPr>
        <w:t>.</w:t>
      </w:r>
    </w:p>
    <w:p w14:paraId="713CADEC" w14:textId="06431F92" w:rsidR="00DB771A" w:rsidRDefault="00DB771A" w:rsidP="00DB771A">
      <w:pPr>
        <w:rPr>
          <w:rFonts w:ascii="Arial" w:hAnsi="Arial" w:cs="Arial"/>
          <w:b/>
          <w:sz w:val="24"/>
        </w:rPr>
      </w:pPr>
      <w:r>
        <w:rPr>
          <w:rFonts w:ascii="Arial" w:hAnsi="Arial" w:cs="Arial"/>
          <w:b/>
          <w:color w:val="0000FF"/>
          <w:sz w:val="24"/>
        </w:rPr>
        <w:t>C3-246365</w:t>
      </w:r>
      <w:r>
        <w:rPr>
          <w:rFonts w:ascii="Arial" w:hAnsi="Arial" w:cs="Arial"/>
          <w:b/>
          <w:color w:val="0000FF"/>
          <w:sz w:val="24"/>
        </w:rPr>
        <w:tab/>
      </w:r>
      <w:r>
        <w:rPr>
          <w:rFonts w:ascii="Arial" w:hAnsi="Arial" w:cs="Arial"/>
          <w:b/>
          <w:sz w:val="24"/>
        </w:rPr>
        <w:t xml:space="preserve">Define the API definition clauses of the </w:t>
      </w:r>
      <w:proofErr w:type="spellStart"/>
      <w:r>
        <w:rPr>
          <w:rFonts w:ascii="Arial" w:hAnsi="Arial" w:cs="Arial"/>
          <w:b/>
          <w:sz w:val="24"/>
        </w:rPr>
        <w:t>UAE_NTZManagement</w:t>
      </w:r>
      <w:proofErr w:type="spellEnd"/>
      <w:r>
        <w:rPr>
          <w:rFonts w:ascii="Arial" w:hAnsi="Arial" w:cs="Arial"/>
          <w:b/>
          <w:sz w:val="24"/>
        </w:rPr>
        <w:t xml:space="preserve"> API</w:t>
      </w:r>
    </w:p>
    <w:p w14:paraId="23829F05"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v19.0.0</w:t>
      </w:r>
      <w:r>
        <w:rPr>
          <w:i/>
        </w:rPr>
        <w:tab/>
        <w:t xml:space="preserve">  CR-0058  rev 1 Cat: B (Rel-19)</w:t>
      </w:r>
      <w:r>
        <w:rPr>
          <w:i/>
        </w:rPr>
        <w:br/>
      </w:r>
      <w:r>
        <w:rPr>
          <w:i/>
        </w:rPr>
        <w:br/>
      </w:r>
      <w:r>
        <w:rPr>
          <w:i/>
        </w:rPr>
        <w:tab/>
      </w:r>
      <w:r>
        <w:rPr>
          <w:i/>
        </w:rPr>
        <w:tab/>
      </w:r>
      <w:r>
        <w:rPr>
          <w:i/>
        </w:rPr>
        <w:tab/>
      </w:r>
      <w:r>
        <w:rPr>
          <w:i/>
        </w:rPr>
        <w:tab/>
      </w:r>
      <w:r>
        <w:rPr>
          <w:i/>
        </w:rPr>
        <w:tab/>
        <w:t xml:space="preserve">Source: Huawei, </w:t>
      </w:r>
      <w:proofErr w:type="spellStart"/>
      <w:r>
        <w:rPr>
          <w:i/>
        </w:rPr>
        <w:t>InterDigital</w:t>
      </w:r>
      <w:proofErr w:type="spellEnd"/>
      <w:r>
        <w:rPr>
          <w:i/>
        </w:rPr>
        <w:t>, Nokia</w:t>
      </w:r>
    </w:p>
    <w:p w14:paraId="6321C221" w14:textId="77777777" w:rsidR="00DB771A" w:rsidRDefault="00DB771A" w:rsidP="00DB771A">
      <w:pPr>
        <w:rPr>
          <w:color w:val="808080"/>
        </w:rPr>
      </w:pPr>
      <w:r>
        <w:rPr>
          <w:color w:val="808080"/>
        </w:rPr>
        <w:t>(Replaces C3-246087)</w:t>
      </w:r>
    </w:p>
    <w:p w14:paraId="1D9B9E5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6BCE7" w14:textId="3FA1691D" w:rsidR="00DB771A" w:rsidRDefault="00DB771A" w:rsidP="00DB771A">
      <w:pPr>
        <w:rPr>
          <w:rFonts w:ascii="Arial" w:hAnsi="Arial" w:cs="Arial"/>
          <w:b/>
          <w:sz w:val="24"/>
        </w:rPr>
      </w:pPr>
      <w:r>
        <w:rPr>
          <w:rFonts w:ascii="Arial" w:hAnsi="Arial" w:cs="Arial"/>
          <w:b/>
          <w:color w:val="0000FF"/>
          <w:sz w:val="24"/>
        </w:rPr>
        <w:t>C3-246366</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UAE_NTZManagement</w:t>
      </w:r>
      <w:proofErr w:type="spellEnd"/>
      <w:r>
        <w:rPr>
          <w:rFonts w:ascii="Arial" w:hAnsi="Arial" w:cs="Arial"/>
          <w:b/>
          <w:sz w:val="24"/>
        </w:rPr>
        <w:t xml:space="preserve"> API</w:t>
      </w:r>
    </w:p>
    <w:p w14:paraId="02F62897"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v19.0.0</w:t>
      </w:r>
      <w:r>
        <w:rPr>
          <w:i/>
        </w:rPr>
        <w:tab/>
        <w:t xml:space="preserve">  CR-0059  rev 2 Cat: B (Rel-19)</w:t>
      </w:r>
      <w:r>
        <w:rPr>
          <w:i/>
        </w:rPr>
        <w:br/>
      </w:r>
      <w:r>
        <w:rPr>
          <w:i/>
        </w:rPr>
        <w:br/>
      </w:r>
      <w:r>
        <w:rPr>
          <w:i/>
        </w:rPr>
        <w:tab/>
      </w:r>
      <w:r>
        <w:rPr>
          <w:i/>
        </w:rPr>
        <w:tab/>
      </w:r>
      <w:r>
        <w:rPr>
          <w:i/>
        </w:rPr>
        <w:tab/>
      </w:r>
      <w:r>
        <w:rPr>
          <w:i/>
        </w:rPr>
        <w:tab/>
      </w:r>
      <w:r>
        <w:rPr>
          <w:i/>
        </w:rPr>
        <w:tab/>
        <w:t xml:space="preserve">Source: Huawei, </w:t>
      </w:r>
      <w:proofErr w:type="spellStart"/>
      <w:r>
        <w:rPr>
          <w:i/>
        </w:rPr>
        <w:t>InterDigital</w:t>
      </w:r>
      <w:proofErr w:type="spellEnd"/>
      <w:r>
        <w:rPr>
          <w:i/>
        </w:rPr>
        <w:t>, Nokia</w:t>
      </w:r>
    </w:p>
    <w:p w14:paraId="1A5D5548" w14:textId="77777777" w:rsidR="00DB771A" w:rsidRDefault="00DB771A" w:rsidP="00DB771A">
      <w:pPr>
        <w:rPr>
          <w:color w:val="808080"/>
        </w:rPr>
      </w:pPr>
      <w:r>
        <w:rPr>
          <w:color w:val="808080"/>
        </w:rPr>
        <w:t>(Replaces C3-246262)</w:t>
      </w:r>
    </w:p>
    <w:p w14:paraId="3F6A7A0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282B7" w14:textId="77777777" w:rsidR="00DB771A" w:rsidRDefault="00DB771A" w:rsidP="00DB771A">
      <w:pPr>
        <w:pStyle w:val="Heading3"/>
      </w:pPr>
      <w:bookmarkStart w:id="222" w:name="_Toc183695146"/>
      <w:r>
        <w:t>19.9</w:t>
      </w:r>
      <w:r>
        <w:tab/>
        <w:t>CT aspects for Enabling Edge Applications Phase 3 [EDGEAPP_Ph3]</w:t>
      </w:r>
      <w:bookmarkEnd w:id="222"/>
    </w:p>
    <w:p w14:paraId="72ED47BA" w14:textId="0F234EF2" w:rsidR="00DB771A" w:rsidRDefault="00DB771A" w:rsidP="00DB771A">
      <w:pPr>
        <w:rPr>
          <w:rFonts w:ascii="Arial" w:hAnsi="Arial" w:cs="Arial"/>
          <w:b/>
          <w:sz w:val="24"/>
        </w:rPr>
      </w:pPr>
      <w:r>
        <w:rPr>
          <w:rFonts w:ascii="Arial" w:hAnsi="Arial" w:cs="Arial"/>
          <w:b/>
          <w:color w:val="0000FF"/>
          <w:sz w:val="24"/>
        </w:rPr>
        <w:t>C3-246080</w:t>
      </w:r>
      <w:r>
        <w:rPr>
          <w:rFonts w:ascii="Arial" w:hAnsi="Arial" w:cs="Arial"/>
          <w:b/>
          <w:color w:val="0000FF"/>
          <w:sz w:val="24"/>
        </w:rPr>
        <w:tab/>
      </w:r>
      <w:r>
        <w:rPr>
          <w:rFonts w:ascii="Arial" w:hAnsi="Arial" w:cs="Arial"/>
          <w:b/>
          <w:sz w:val="24"/>
        </w:rPr>
        <w:t>Updates and corrections to the allowed MNO information for an EAS</w:t>
      </w:r>
    </w:p>
    <w:p w14:paraId="62DC7CB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CR-0224  rev 2 Cat: B (Rel-19)</w:t>
      </w:r>
      <w:r>
        <w:rPr>
          <w:i/>
        </w:rPr>
        <w:br/>
      </w:r>
      <w:r>
        <w:rPr>
          <w:i/>
        </w:rPr>
        <w:br/>
      </w:r>
      <w:r>
        <w:rPr>
          <w:i/>
        </w:rPr>
        <w:tab/>
      </w:r>
      <w:r>
        <w:rPr>
          <w:i/>
        </w:rPr>
        <w:tab/>
      </w:r>
      <w:r>
        <w:rPr>
          <w:i/>
        </w:rPr>
        <w:tab/>
      </w:r>
      <w:r>
        <w:rPr>
          <w:i/>
        </w:rPr>
        <w:tab/>
      </w:r>
      <w:r>
        <w:rPr>
          <w:i/>
        </w:rPr>
        <w:tab/>
        <w:t>Source: Huawei, Ericsson</w:t>
      </w:r>
    </w:p>
    <w:p w14:paraId="3A8C27AE" w14:textId="77777777" w:rsidR="00DB771A" w:rsidRDefault="00DB771A" w:rsidP="00DB771A">
      <w:pPr>
        <w:rPr>
          <w:color w:val="808080"/>
        </w:rPr>
      </w:pPr>
      <w:r>
        <w:rPr>
          <w:color w:val="808080"/>
        </w:rPr>
        <w:t>(Replaces C3-245450)</w:t>
      </w:r>
    </w:p>
    <w:p w14:paraId="5818A977" w14:textId="77777777" w:rsidR="00DB771A" w:rsidRDefault="00DB771A" w:rsidP="00DB771A">
      <w:pPr>
        <w:rPr>
          <w:rFonts w:ascii="Arial" w:hAnsi="Arial" w:cs="Arial"/>
          <w:b/>
        </w:rPr>
      </w:pPr>
      <w:r>
        <w:rPr>
          <w:rFonts w:ascii="Arial" w:hAnsi="Arial" w:cs="Arial"/>
          <w:b/>
        </w:rPr>
        <w:t xml:space="preserve">Discussion: </w:t>
      </w:r>
    </w:p>
    <w:p w14:paraId="13A0FC5C" w14:textId="77777777" w:rsidR="00DB771A" w:rsidRDefault="00DB771A" w:rsidP="00DB771A">
      <w:r>
        <w:t>Revision of C3-245450</w:t>
      </w:r>
    </w:p>
    <w:p w14:paraId="2B65BD2F"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Eees_EASRegistration</w:t>
      </w:r>
      <w:proofErr w:type="spellEnd"/>
      <w:r>
        <w:t xml:space="preserve"> API, </w:t>
      </w:r>
      <w:proofErr w:type="spellStart"/>
      <w:r>
        <w:t>Eees_EASRegistration</w:t>
      </w:r>
      <w:proofErr w:type="spellEnd"/>
      <w:r>
        <w:t xml:space="preserve"> API</w:t>
      </w:r>
    </w:p>
    <w:p w14:paraId="09B273F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5F4A2" w14:textId="7BB5615D" w:rsidR="00DB771A" w:rsidRDefault="00DB771A" w:rsidP="00DB771A">
      <w:pPr>
        <w:rPr>
          <w:rFonts w:ascii="Arial" w:hAnsi="Arial" w:cs="Arial"/>
          <w:b/>
          <w:sz w:val="24"/>
        </w:rPr>
      </w:pPr>
      <w:r>
        <w:rPr>
          <w:rFonts w:ascii="Arial" w:hAnsi="Arial" w:cs="Arial"/>
          <w:b/>
          <w:color w:val="0000FF"/>
          <w:sz w:val="24"/>
        </w:rPr>
        <w:t>C3-246081</w:t>
      </w:r>
      <w:r>
        <w:rPr>
          <w:rFonts w:ascii="Arial" w:hAnsi="Arial" w:cs="Arial"/>
          <w:b/>
          <w:color w:val="0000FF"/>
          <w:sz w:val="24"/>
        </w:rPr>
        <w:tab/>
      </w:r>
      <w:r>
        <w:rPr>
          <w:rFonts w:ascii="Arial" w:hAnsi="Arial" w:cs="Arial"/>
          <w:b/>
          <w:sz w:val="24"/>
        </w:rPr>
        <w:t>Updates to the bundle EAS functionality</w:t>
      </w:r>
    </w:p>
    <w:p w14:paraId="67CA13D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CR-0237  rev  Cat: B (Rel-19)</w:t>
      </w:r>
      <w:r>
        <w:rPr>
          <w:i/>
        </w:rPr>
        <w:br/>
      </w:r>
      <w:r>
        <w:rPr>
          <w:i/>
        </w:rPr>
        <w:br/>
      </w:r>
      <w:r>
        <w:rPr>
          <w:i/>
        </w:rPr>
        <w:tab/>
      </w:r>
      <w:r>
        <w:rPr>
          <w:i/>
        </w:rPr>
        <w:tab/>
      </w:r>
      <w:r>
        <w:rPr>
          <w:i/>
        </w:rPr>
        <w:tab/>
      </w:r>
      <w:r>
        <w:rPr>
          <w:i/>
        </w:rPr>
        <w:tab/>
      </w:r>
      <w:r>
        <w:rPr>
          <w:i/>
        </w:rPr>
        <w:tab/>
        <w:t>Source: Huawei</w:t>
      </w:r>
    </w:p>
    <w:p w14:paraId="70CDDF30" w14:textId="77777777" w:rsidR="00DB771A" w:rsidRDefault="00DB771A">
      <w:pPr>
        <w:rPr>
          <w:rFonts w:ascii="Arial" w:hAnsi="Arial" w:cs="Arial"/>
          <w:b/>
        </w:rPr>
      </w:pPr>
      <w:r>
        <w:rPr>
          <w:rFonts w:ascii="Arial" w:hAnsi="Arial" w:cs="Arial"/>
          <w:b/>
        </w:rPr>
        <w:lastRenderedPageBreak/>
        <w:t xml:space="preserve">Discussion: </w:t>
      </w:r>
    </w:p>
    <w:p w14:paraId="5DE64D55" w14:textId="77777777" w:rsidR="00DB771A" w:rsidRDefault="00DB771A">
      <w:r>
        <w:t xml:space="preserve">This CR introduces a backwards compatible feature to the </w:t>
      </w:r>
      <w:proofErr w:type="spellStart"/>
      <w:r>
        <w:t>OpenAPI</w:t>
      </w:r>
      <w:proofErr w:type="spellEnd"/>
      <w:r>
        <w:t xml:space="preserve"> description of the </w:t>
      </w:r>
      <w:proofErr w:type="spellStart"/>
      <w:r>
        <w:t>Eecs_TargetEESDiscovery</w:t>
      </w:r>
      <w:proofErr w:type="spellEnd"/>
      <w:r>
        <w:t xml:space="preserve"> API, </w:t>
      </w:r>
      <w:proofErr w:type="spellStart"/>
      <w:r>
        <w:t>Eecs_TargetEESDiscovery</w:t>
      </w:r>
      <w:proofErr w:type="spellEnd"/>
      <w:r>
        <w:t xml:space="preserve"> API</w:t>
      </w:r>
    </w:p>
    <w:p w14:paraId="7326FA3B" w14:textId="77777777" w:rsidR="00DB771A" w:rsidRDefault="00DB771A">
      <w:r>
        <w:t xml:space="preserve">Maria (Ericsson): Dependent stage-2 in coversheet and do not agree to explode false in </w:t>
      </w:r>
      <w:proofErr w:type="spellStart"/>
      <w:r>
        <w:t>openAPI</w:t>
      </w:r>
      <w:proofErr w:type="spellEnd"/>
      <w:r>
        <w:t>.</w:t>
      </w:r>
    </w:p>
    <w:p w14:paraId="586C012B" w14:textId="77777777" w:rsidR="00DB771A" w:rsidRDefault="00DB771A">
      <w:proofErr w:type="spellStart"/>
      <w:r>
        <w:t>Abdessamand</w:t>
      </w:r>
      <w:proofErr w:type="spellEnd"/>
      <w:r>
        <w:t xml:space="preserve"> (Huawei): Fine with coversheet update. Explode false is needed, same like we treat for SBI APIs. We should have discussion with CT4 on this.</w:t>
      </w:r>
    </w:p>
    <w:p w14:paraId="3653CDF9" w14:textId="77777777" w:rsidR="00DB771A" w:rsidRDefault="00DB771A">
      <w:r>
        <w:t>Abdessamad (Huawei): Added dependency in coversheet and the revision was uploaded.</w:t>
      </w:r>
    </w:p>
    <w:p w14:paraId="6D010A5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C3-246444</w:t>
      </w:r>
      <w:r>
        <w:rPr>
          <w:color w:val="993300"/>
          <w:u w:val="single"/>
        </w:rPr>
        <w:t>.</w:t>
      </w:r>
    </w:p>
    <w:p w14:paraId="59AA380B" w14:textId="771A1A66" w:rsidR="00DE07EC" w:rsidRDefault="00DB771A" w:rsidP="00DB771A">
      <w:pPr>
        <w:rPr>
          <w:rFonts w:ascii="Arial" w:hAnsi="Arial" w:cs="Arial"/>
          <w:b/>
          <w:sz w:val="24"/>
        </w:rPr>
      </w:pPr>
      <w:r>
        <w:rPr>
          <w:rFonts w:ascii="Arial" w:hAnsi="Arial" w:cs="Arial"/>
          <w:b/>
          <w:color w:val="0000FF"/>
          <w:sz w:val="24"/>
        </w:rPr>
        <w:t>C3-246082</w:t>
      </w:r>
      <w:r>
        <w:rPr>
          <w:rFonts w:ascii="Arial" w:hAnsi="Arial" w:cs="Arial"/>
          <w:b/>
          <w:color w:val="0000FF"/>
          <w:sz w:val="24"/>
        </w:rPr>
        <w:tab/>
      </w:r>
      <w:r>
        <w:rPr>
          <w:rFonts w:ascii="Arial" w:hAnsi="Arial" w:cs="Arial"/>
          <w:b/>
          <w:sz w:val="24"/>
        </w:rPr>
        <w:t>Terminology alignment for bundled EAS coordinated ACRs</w:t>
      </w:r>
    </w:p>
    <w:p w14:paraId="180BA99D"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CR-0238  rev  Cat: F (Rel-19)</w:t>
      </w:r>
      <w:r>
        <w:rPr>
          <w:i/>
        </w:rPr>
        <w:br/>
      </w:r>
      <w:r>
        <w:rPr>
          <w:i/>
        </w:rPr>
        <w:br/>
      </w:r>
      <w:r>
        <w:rPr>
          <w:i/>
        </w:rPr>
        <w:tab/>
      </w:r>
      <w:r>
        <w:rPr>
          <w:i/>
        </w:rPr>
        <w:tab/>
      </w:r>
      <w:r>
        <w:rPr>
          <w:i/>
        </w:rPr>
        <w:tab/>
      </w:r>
      <w:r>
        <w:rPr>
          <w:i/>
        </w:rPr>
        <w:tab/>
      </w:r>
      <w:r>
        <w:rPr>
          <w:i/>
        </w:rPr>
        <w:tab/>
        <w:t>Source: Huawei</w:t>
      </w:r>
    </w:p>
    <w:p w14:paraId="6DD1ED9B" w14:textId="77777777" w:rsidR="00DB771A" w:rsidRDefault="00DB771A" w:rsidP="00DB771A">
      <w:pPr>
        <w:rPr>
          <w:rFonts w:ascii="Arial" w:hAnsi="Arial" w:cs="Arial"/>
          <w:b/>
        </w:rPr>
      </w:pPr>
      <w:r>
        <w:rPr>
          <w:rFonts w:ascii="Arial" w:hAnsi="Arial" w:cs="Arial"/>
          <w:b/>
        </w:rPr>
        <w:t xml:space="preserve">Discussion: </w:t>
      </w:r>
    </w:p>
    <w:p w14:paraId="606345E1"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Eees_EASRegistration</w:t>
      </w:r>
      <w:proofErr w:type="spellEnd"/>
      <w:r>
        <w:t xml:space="preserve"> API, </w:t>
      </w:r>
      <w:proofErr w:type="spellStart"/>
      <w:r>
        <w:t>Eees_EASRegistration</w:t>
      </w:r>
      <w:proofErr w:type="spellEnd"/>
      <w:r>
        <w:t xml:space="preserve"> API, </w:t>
      </w:r>
      <w:proofErr w:type="spellStart"/>
      <w:r>
        <w:t>Eecs_EESRegistration</w:t>
      </w:r>
      <w:proofErr w:type="spellEnd"/>
      <w:r>
        <w:t xml:space="preserve"> API, </w:t>
      </w:r>
      <w:proofErr w:type="spellStart"/>
      <w:r>
        <w:t>Eecs_EESRegistration</w:t>
      </w:r>
      <w:proofErr w:type="spellEnd"/>
      <w:r>
        <w:t xml:space="preserve"> API</w:t>
      </w:r>
    </w:p>
    <w:p w14:paraId="5847AFFF" w14:textId="77777777" w:rsidR="00DB771A" w:rsidRDefault="00DB771A" w:rsidP="00DB771A">
      <w:r>
        <w:t>Maria (Ericsson): Dependent stage-2 in coversheet</w:t>
      </w:r>
    </w:p>
    <w:p w14:paraId="36CD7EE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C3-246445</w:t>
      </w:r>
      <w:r>
        <w:rPr>
          <w:color w:val="993300"/>
          <w:u w:val="single"/>
        </w:rPr>
        <w:t>.</w:t>
      </w:r>
    </w:p>
    <w:p w14:paraId="536E20F8" w14:textId="738AE5A5" w:rsidR="00DB771A" w:rsidRDefault="00DB771A" w:rsidP="00DB771A">
      <w:pPr>
        <w:rPr>
          <w:rFonts w:ascii="Arial" w:hAnsi="Arial" w:cs="Arial"/>
          <w:b/>
          <w:sz w:val="24"/>
        </w:rPr>
      </w:pPr>
      <w:r>
        <w:rPr>
          <w:rFonts w:ascii="Arial" w:hAnsi="Arial" w:cs="Arial"/>
          <w:b/>
          <w:color w:val="0000FF"/>
          <w:sz w:val="24"/>
        </w:rPr>
        <w:t>C3-246105</w:t>
      </w:r>
      <w:r>
        <w:rPr>
          <w:rFonts w:ascii="Arial" w:hAnsi="Arial" w:cs="Arial"/>
          <w:b/>
          <w:color w:val="0000FF"/>
          <w:sz w:val="24"/>
        </w:rPr>
        <w:tab/>
      </w:r>
      <w:r>
        <w:rPr>
          <w:rFonts w:ascii="Arial" w:hAnsi="Arial" w:cs="Arial"/>
          <w:b/>
          <w:sz w:val="24"/>
        </w:rPr>
        <w:t>Event Reporting Information clarification for out of service area event</w:t>
      </w:r>
    </w:p>
    <w:p w14:paraId="5A0B8145"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CR-0239  rev  Cat: F (Rel-19)</w:t>
      </w:r>
      <w:r>
        <w:rPr>
          <w:i/>
        </w:rPr>
        <w:br/>
      </w:r>
      <w:r>
        <w:rPr>
          <w:i/>
        </w:rPr>
        <w:br/>
      </w:r>
      <w:r>
        <w:rPr>
          <w:i/>
        </w:rPr>
        <w:tab/>
      </w:r>
      <w:r>
        <w:rPr>
          <w:i/>
        </w:rPr>
        <w:tab/>
      </w:r>
      <w:r>
        <w:rPr>
          <w:i/>
        </w:rPr>
        <w:tab/>
      </w:r>
      <w:r>
        <w:rPr>
          <w:i/>
        </w:rPr>
        <w:tab/>
      </w:r>
      <w:r>
        <w:rPr>
          <w:i/>
        </w:rPr>
        <w:tab/>
        <w:t>Source: Vodafone</w:t>
      </w:r>
    </w:p>
    <w:p w14:paraId="5776A71F" w14:textId="77777777" w:rsidR="00DB771A" w:rsidRDefault="00DB771A" w:rsidP="00DB771A">
      <w:pPr>
        <w:rPr>
          <w:rFonts w:ascii="Arial" w:hAnsi="Arial" w:cs="Arial"/>
          <w:b/>
        </w:rPr>
      </w:pPr>
      <w:r>
        <w:rPr>
          <w:rFonts w:ascii="Arial" w:hAnsi="Arial" w:cs="Arial"/>
          <w:b/>
        </w:rPr>
        <w:t xml:space="preserve">Discussion: </w:t>
      </w:r>
    </w:p>
    <w:p w14:paraId="672A3F95" w14:textId="77777777" w:rsidR="00DB771A" w:rsidRDefault="00DB771A" w:rsidP="00DB771A">
      <w:r>
        <w:t xml:space="preserve">Merger needed between 6105 and 6254. </w:t>
      </w:r>
    </w:p>
    <w:p w14:paraId="6366B3F8" w14:textId="77777777" w:rsidR="00DB771A" w:rsidRDefault="00DB771A" w:rsidP="00DB771A">
      <w:r>
        <w:t>Maria (Ericsson): Missing CR from SA6 in the coversheet. Prefer to keep 6254 as baseline.</w:t>
      </w:r>
    </w:p>
    <w:p w14:paraId="54DEF5C1" w14:textId="77777777" w:rsidR="00DB771A" w:rsidRDefault="00DB771A" w:rsidP="00DB771A">
      <w:r>
        <w:t>Veronica (Vodafone): Prefer to keep 6105 as baseline.</w:t>
      </w:r>
    </w:p>
    <w:p w14:paraId="60464CE2" w14:textId="77777777" w:rsidR="00DB771A" w:rsidRDefault="00DB771A" w:rsidP="00DB771A">
      <w:r>
        <w:t>Abdessamad (Huawei): Prefer 6105 as baseline. What is the status of the SA6 CR? We shouldn’t exclude the possibility of periodic reporting. If there is stage-2 restriction, then we need to indicate some where, in terms of note.</w:t>
      </w:r>
    </w:p>
    <w:p w14:paraId="1DF9DB32" w14:textId="77777777" w:rsidR="00DB771A" w:rsidRDefault="00DB771A" w:rsidP="00DB771A">
      <w:r>
        <w:t>Veronica (Vodafone): Request clarification.</w:t>
      </w:r>
    </w:p>
    <w:p w14:paraId="7E4EA191" w14:textId="77777777" w:rsidR="00DB771A" w:rsidRDefault="00DB771A" w:rsidP="00DB771A">
      <w:r>
        <w:t>Maria (Ericsson): If SA6 CR is agreed, we are fine to merge 6254 into 6105. If SA6 allows periodic reporting, then 6105 should be merged into 6254.</w:t>
      </w:r>
    </w:p>
    <w:p w14:paraId="7834EB22" w14:textId="77777777" w:rsidR="00DB771A" w:rsidRDefault="00DB771A" w:rsidP="00DB771A">
      <w:proofErr w:type="spellStart"/>
      <w:r>
        <w:t>Abdessamd</w:t>
      </w:r>
      <w:proofErr w:type="spellEnd"/>
      <w:r>
        <w:t xml:space="preserve"> (Huawei): Veronica shared (r1) new version aligning with SA6 version. Have editorials comments. </w:t>
      </w:r>
    </w:p>
    <w:p w14:paraId="56FD68A8" w14:textId="77777777" w:rsidR="00DB771A" w:rsidRDefault="00DB771A" w:rsidP="00DB771A">
      <w:r>
        <w:t>Maria (Ericsson): SA6 is currently in progress. Need to wait.</w:t>
      </w:r>
    </w:p>
    <w:p w14:paraId="17F74ECE" w14:textId="77777777" w:rsidR="00DB771A" w:rsidRDefault="00DB771A" w:rsidP="00DB771A">
      <w:r>
        <w:t>Abdessamad (Huawei): We agreed with SA6 CR.</w:t>
      </w:r>
    </w:p>
    <w:p w14:paraId="0DC1E40B" w14:textId="77777777" w:rsidR="00DB771A" w:rsidRDefault="00DB771A" w:rsidP="00DB771A">
      <w:r>
        <w:t>Maria (Ericsson): Fine with merger.</w:t>
      </w:r>
    </w:p>
    <w:p w14:paraId="1E6914A6" w14:textId="77777777" w:rsidR="00DB771A" w:rsidRDefault="00DB771A" w:rsidP="00DB771A">
      <w:r>
        <w:t>Merges 6254 into this CR.</w:t>
      </w:r>
    </w:p>
    <w:p w14:paraId="6FA23A64" w14:textId="77777777" w:rsidR="00DB771A" w:rsidRDefault="00DB771A" w:rsidP="00DB771A">
      <w:r>
        <w:t>Veronica (Vodafone): Provided merged version. R2 version.</w:t>
      </w:r>
    </w:p>
    <w:p w14:paraId="4902B5E6" w14:textId="77777777" w:rsidR="00DB771A" w:rsidRDefault="00DB771A" w:rsidP="00DB771A">
      <w:r>
        <w:t>Abdessamad (Huawei): Fine with R2.</w:t>
      </w:r>
    </w:p>
    <w:p w14:paraId="6104C7FD" w14:textId="77777777" w:rsidR="00DB771A" w:rsidRDefault="00DB771A" w:rsidP="00DB771A">
      <w:r>
        <w:lastRenderedPageBreak/>
        <w:t>Maria (Ericsson): R2 fine.</w:t>
      </w:r>
    </w:p>
    <w:p w14:paraId="348AB2A7" w14:textId="77777777" w:rsidR="00DB771A" w:rsidRDefault="00DB771A" w:rsidP="00DB771A">
      <w:r>
        <w:t>R2 is agreed</w:t>
      </w:r>
    </w:p>
    <w:p w14:paraId="4C18763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C3-246436</w:t>
      </w:r>
      <w:r>
        <w:rPr>
          <w:color w:val="993300"/>
          <w:u w:val="single"/>
        </w:rPr>
        <w:t>.</w:t>
      </w:r>
    </w:p>
    <w:p w14:paraId="2C7C7F0E" w14:textId="0DF6DED7" w:rsidR="00DB771A" w:rsidRDefault="00DB771A" w:rsidP="00DB771A">
      <w:pPr>
        <w:rPr>
          <w:rFonts w:ascii="Arial" w:hAnsi="Arial" w:cs="Arial"/>
          <w:b/>
          <w:sz w:val="24"/>
        </w:rPr>
      </w:pPr>
      <w:r>
        <w:rPr>
          <w:rFonts w:ascii="Arial" w:hAnsi="Arial" w:cs="Arial"/>
          <w:b/>
          <w:color w:val="0000FF"/>
          <w:sz w:val="24"/>
        </w:rPr>
        <w:t>C3-246160</w:t>
      </w:r>
      <w:r>
        <w:rPr>
          <w:rFonts w:ascii="Arial" w:hAnsi="Arial" w:cs="Arial"/>
          <w:b/>
          <w:color w:val="0000FF"/>
          <w:sz w:val="24"/>
        </w:rPr>
        <w:tab/>
      </w:r>
      <w:r>
        <w:rPr>
          <w:rFonts w:ascii="Arial" w:hAnsi="Arial" w:cs="Arial"/>
          <w:b/>
          <w:sz w:val="24"/>
        </w:rPr>
        <w:t>Work plan for CT3 aspects of EDGEAPP_Ph3</w:t>
      </w:r>
    </w:p>
    <w:p w14:paraId="1C0F8299" w14:textId="77777777" w:rsidR="00DB771A" w:rsidRDefault="00DB771A" w:rsidP="00DB771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377A03C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EB5C6" w14:textId="569B5A2F" w:rsidR="00DB771A" w:rsidRDefault="00DB771A" w:rsidP="00DB771A">
      <w:pPr>
        <w:rPr>
          <w:rFonts w:ascii="Arial" w:hAnsi="Arial" w:cs="Arial"/>
          <w:b/>
          <w:sz w:val="24"/>
        </w:rPr>
      </w:pPr>
      <w:r>
        <w:rPr>
          <w:rFonts w:ascii="Arial" w:hAnsi="Arial" w:cs="Arial"/>
          <w:b/>
          <w:color w:val="0000FF"/>
          <w:sz w:val="24"/>
        </w:rPr>
        <w:t>C3-246161</w:t>
      </w:r>
      <w:r>
        <w:rPr>
          <w:rFonts w:ascii="Arial" w:hAnsi="Arial" w:cs="Arial"/>
          <w:b/>
          <w:color w:val="0000FF"/>
          <w:sz w:val="24"/>
        </w:rPr>
        <w:tab/>
      </w:r>
      <w:r>
        <w:rPr>
          <w:rFonts w:ascii="Arial" w:hAnsi="Arial" w:cs="Arial"/>
          <w:b/>
          <w:sz w:val="24"/>
        </w:rPr>
        <w:t>ACR status update – Application group ID</w:t>
      </w:r>
    </w:p>
    <w:p w14:paraId="7F7D4E4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CR-0242  rev  Cat: B (Rel-19)</w:t>
      </w:r>
      <w:r>
        <w:rPr>
          <w:i/>
        </w:rPr>
        <w:br/>
      </w:r>
      <w:r>
        <w:rPr>
          <w:i/>
        </w:rPr>
        <w:br/>
      </w:r>
      <w:r>
        <w:rPr>
          <w:i/>
        </w:rPr>
        <w:tab/>
      </w:r>
      <w:r>
        <w:rPr>
          <w:i/>
        </w:rPr>
        <w:tab/>
      </w:r>
      <w:r>
        <w:rPr>
          <w:i/>
        </w:rPr>
        <w:tab/>
      </w:r>
      <w:r>
        <w:rPr>
          <w:i/>
        </w:rPr>
        <w:tab/>
      </w:r>
      <w:r>
        <w:rPr>
          <w:i/>
        </w:rPr>
        <w:tab/>
        <w:t>Source: Samsung</w:t>
      </w:r>
    </w:p>
    <w:p w14:paraId="6F732854" w14:textId="77777777" w:rsidR="00DB771A" w:rsidRDefault="00DB771A" w:rsidP="00DB771A">
      <w:pPr>
        <w:rPr>
          <w:rFonts w:ascii="Arial" w:hAnsi="Arial" w:cs="Arial"/>
          <w:b/>
        </w:rPr>
      </w:pPr>
      <w:r>
        <w:rPr>
          <w:rFonts w:ascii="Arial" w:hAnsi="Arial" w:cs="Arial"/>
          <w:b/>
        </w:rPr>
        <w:t xml:space="preserve">Discussion: </w:t>
      </w:r>
    </w:p>
    <w:p w14:paraId="19579C75"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Eees_ACRStatusUpdate</w:t>
      </w:r>
      <w:proofErr w:type="spellEnd"/>
      <w:r>
        <w:t xml:space="preserve"> API, </w:t>
      </w:r>
      <w:proofErr w:type="spellStart"/>
      <w:r>
        <w:t>Eees_ACRStatusUpdate</w:t>
      </w:r>
      <w:proofErr w:type="spellEnd"/>
      <w:r>
        <w:t xml:space="preserve"> API</w:t>
      </w:r>
    </w:p>
    <w:p w14:paraId="6DF8CAE8" w14:textId="77777777" w:rsidR="00DB771A" w:rsidRDefault="00DB771A" w:rsidP="00DB771A">
      <w:r>
        <w:t>Depends on TS 23.558 CR 0685</w:t>
      </w:r>
    </w:p>
    <w:p w14:paraId="4E01951B" w14:textId="77777777" w:rsidR="00DB771A" w:rsidRDefault="00DB771A" w:rsidP="00DB771A">
      <w:r>
        <w:t>Merger needed between 6161 and 6252</w:t>
      </w:r>
    </w:p>
    <w:p w14:paraId="21F081B8" w14:textId="77777777" w:rsidR="00DB771A" w:rsidRDefault="00DB771A" w:rsidP="00DB771A">
      <w:r>
        <w:t>Maria (Ericsson): Propose to the first change in this CR and merge the rest into 6252.</w:t>
      </w:r>
    </w:p>
    <w:p w14:paraId="68AF2142" w14:textId="77777777" w:rsidR="00DB771A" w:rsidRDefault="00DB771A" w:rsidP="00DB771A">
      <w:r>
        <w:t>Abdessamad (Huawei): Use the description formulation in open API from this CR in 6252</w:t>
      </w:r>
    </w:p>
    <w:p w14:paraId="7262A72B" w14:textId="77777777" w:rsidR="00DB771A" w:rsidRDefault="00DB771A" w:rsidP="00DB771A">
      <w:r>
        <w:t>Keep only first change.</w:t>
      </w:r>
    </w:p>
    <w:p w14:paraId="0E72A27B" w14:textId="77777777" w:rsidR="00DB771A" w:rsidRDefault="00DB771A" w:rsidP="00DB771A">
      <w:r>
        <w:t>Naren (Samsung): Shared R1.</w:t>
      </w:r>
    </w:p>
    <w:p w14:paraId="6A2F37E7" w14:textId="77777777" w:rsidR="00DB771A" w:rsidRDefault="00DB771A" w:rsidP="00DB771A">
      <w:r>
        <w:t>Abdessamad (Huawei): Fine R1.</w:t>
      </w:r>
    </w:p>
    <w:p w14:paraId="4ED87EF2" w14:textId="77777777" w:rsidR="00DB771A" w:rsidRDefault="00DB771A" w:rsidP="00DB771A">
      <w:r>
        <w:t>Maria (Ericsson): Fine with r1.</w:t>
      </w:r>
    </w:p>
    <w:p w14:paraId="040B6367" w14:textId="77777777" w:rsidR="00DB771A" w:rsidRDefault="00DB771A" w:rsidP="00DB771A">
      <w:r>
        <w:t>R1 is Pre-agreed</w:t>
      </w:r>
    </w:p>
    <w:p w14:paraId="7334F6D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C3-246446</w:t>
      </w:r>
      <w:r>
        <w:rPr>
          <w:color w:val="993300"/>
          <w:u w:val="single"/>
        </w:rPr>
        <w:t>.</w:t>
      </w:r>
    </w:p>
    <w:p w14:paraId="3DBE7465" w14:textId="73C57A3B" w:rsidR="00DB771A" w:rsidRDefault="00DB771A" w:rsidP="00DB771A">
      <w:pPr>
        <w:rPr>
          <w:rFonts w:ascii="Arial" w:hAnsi="Arial" w:cs="Arial"/>
          <w:b/>
          <w:sz w:val="24"/>
        </w:rPr>
      </w:pPr>
      <w:r>
        <w:rPr>
          <w:rFonts w:ascii="Arial" w:hAnsi="Arial" w:cs="Arial"/>
          <w:b/>
          <w:color w:val="0000FF"/>
          <w:sz w:val="24"/>
        </w:rPr>
        <w:t>C3-246174</w:t>
      </w:r>
      <w:r>
        <w:rPr>
          <w:rFonts w:ascii="Arial" w:hAnsi="Arial" w:cs="Arial"/>
          <w:b/>
          <w:color w:val="0000FF"/>
          <w:sz w:val="24"/>
        </w:rPr>
        <w:tab/>
      </w:r>
      <w:r>
        <w:rPr>
          <w:rFonts w:ascii="Arial" w:hAnsi="Arial" w:cs="Arial"/>
          <w:b/>
          <w:sz w:val="24"/>
        </w:rPr>
        <w:t>ECS service provisioning information – Location clarification</w:t>
      </w:r>
    </w:p>
    <w:p w14:paraId="1C076BA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CR-0243  rev  Cat: B (Rel-19)</w:t>
      </w:r>
      <w:r>
        <w:rPr>
          <w:i/>
        </w:rPr>
        <w:br/>
      </w:r>
      <w:r>
        <w:rPr>
          <w:i/>
        </w:rPr>
        <w:br/>
      </w:r>
      <w:r>
        <w:rPr>
          <w:i/>
        </w:rPr>
        <w:tab/>
      </w:r>
      <w:r>
        <w:rPr>
          <w:i/>
        </w:rPr>
        <w:tab/>
      </w:r>
      <w:r>
        <w:rPr>
          <w:i/>
        </w:rPr>
        <w:tab/>
      </w:r>
      <w:r>
        <w:rPr>
          <w:i/>
        </w:rPr>
        <w:tab/>
      </w:r>
      <w:r>
        <w:rPr>
          <w:i/>
        </w:rPr>
        <w:tab/>
        <w:t>Source: Samsung</w:t>
      </w:r>
    </w:p>
    <w:p w14:paraId="758233CD" w14:textId="77777777" w:rsidR="00DB771A" w:rsidRDefault="00DB771A" w:rsidP="00DB771A">
      <w:pPr>
        <w:rPr>
          <w:rFonts w:ascii="Arial" w:hAnsi="Arial" w:cs="Arial"/>
          <w:b/>
        </w:rPr>
      </w:pPr>
      <w:r>
        <w:rPr>
          <w:rFonts w:ascii="Arial" w:hAnsi="Arial" w:cs="Arial"/>
          <w:b/>
        </w:rPr>
        <w:t xml:space="preserve">Discussion: </w:t>
      </w:r>
    </w:p>
    <w:p w14:paraId="635FADE0" w14:textId="77777777" w:rsidR="00DB771A" w:rsidRDefault="00DB771A" w:rsidP="00DB771A">
      <w:r>
        <w:t>Depends on TS 23.558 CR 0687</w:t>
      </w:r>
    </w:p>
    <w:p w14:paraId="1F772C6F" w14:textId="77777777" w:rsidR="00DB771A" w:rsidRDefault="00DB771A" w:rsidP="00DB771A">
      <w:r>
        <w:t>Abdessamad (Huawei): Remove second part of note. In the first part, keep it as precedence and not Shall.</w:t>
      </w:r>
    </w:p>
    <w:p w14:paraId="542E4F41" w14:textId="77777777" w:rsidR="00DB771A" w:rsidRDefault="00DB771A" w:rsidP="00DB771A">
      <w:r>
        <w:t>Maria (Ericsson): Change “shall” to “should”.</w:t>
      </w:r>
    </w:p>
    <w:p w14:paraId="08ED18FA" w14:textId="77777777" w:rsidR="00DB771A" w:rsidRDefault="00DB771A" w:rsidP="00DB771A">
      <w:r>
        <w:t xml:space="preserve">Change the note to </w:t>
      </w:r>
    </w:p>
    <w:p w14:paraId="46345EB0" w14:textId="77777777" w:rsidR="00DB771A" w:rsidRDefault="00DB771A" w:rsidP="00DB771A">
      <w:r>
        <w:t>When the "</w:t>
      </w:r>
      <w:proofErr w:type="spellStart"/>
      <w:r>
        <w:t>appInfos</w:t>
      </w:r>
      <w:proofErr w:type="spellEnd"/>
      <w:r>
        <w:t>" attribute is present, then the "</w:t>
      </w:r>
      <w:proofErr w:type="spellStart"/>
      <w:r>
        <w:t>expGeoAreas</w:t>
      </w:r>
      <w:proofErr w:type="spellEnd"/>
      <w:r>
        <w:t>" attribute within the "</w:t>
      </w:r>
      <w:proofErr w:type="spellStart"/>
      <w:r>
        <w:t>appInfos</w:t>
      </w:r>
      <w:proofErr w:type="spellEnd"/>
      <w:r>
        <w:t xml:space="preserve">" attribute should take </w:t>
      </w:r>
      <w:proofErr w:type="spellStart"/>
      <w:r>
        <w:t>precendence</w:t>
      </w:r>
      <w:proofErr w:type="spellEnd"/>
      <w:r>
        <w:t xml:space="preserve"> over "</w:t>
      </w:r>
      <w:proofErr w:type="spellStart"/>
      <w:r>
        <w:t>locInfo</w:t>
      </w:r>
      <w:proofErr w:type="spellEnd"/>
      <w:r>
        <w:t>" attribute.</w:t>
      </w:r>
    </w:p>
    <w:p w14:paraId="349AF005" w14:textId="77777777" w:rsidR="00DB771A" w:rsidRDefault="00DB771A" w:rsidP="00DB771A">
      <w:r>
        <w:t xml:space="preserve">Bhaskar (Nokia): Note in </w:t>
      </w:r>
      <w:proofErr w:type="spellStart"/>
      <w:r>
        <w:t>acProfs</w:t>
      </w:r>
      <w:proofErr w:type="spellEnd"/>
      <w:r>
        <w:t xml:space="preserve"> should be NOTE 1.</w:t>
      </w:r>
    </w:p>
    <w:p w14:paraId="31CEA44B" w14:textId="77777777" w:rsidR="00DB771A" w:rsidRDefault="00DB771A" w:rsidP="00DB771A">
      <w:r>
        <w:lastRenderedPageBreak/>
        <w:t>Naren (Samsung): Shared R1.</w:t>
      </w:r>
    </w:p>
    <w:p w14:paraId="0CE378CA" w14:textId="77777777" w:rsidR="00DB771A" w:rsidRDefault="00DB771A" w:rsidP="00DB771A">
      <w:r>
        <w:t>Abdessamad (Huawei): Fine R1.</w:t>
      </w:r>
    </w:p>
    <w:p w14:paraId="6F72291C" w14:textId="77777777" w:rsidR="00DB771A" w:rsidRDefault="00DB771A" w:rsidP="00DB771A">
      <w:r>
        <w:t>Maria (Ericsson): Fine with r1.</w:t>
      </w:r>
    </w:p>
    <w:p w14:paraId="315E01E6" w14:textId="77777777" w:rsidR="00DB771A" w:rsidRDefault="00DB771A" w:rsidP="00DB771A">
      <w:proofErr w:type="spellStart"/>
      <w:r>
        <w:t>Bhaksar</w:t>
      </w:r>
      <w:proofErr w:type="spellEnd"/>
      <w:r>
        <w:t xml:space="preserve"> (Nokia): Fine with R1.</w:t>
      </w:r>
    </w:p>
    <w:p w14:paraId="69C72B65" w14:textId="77777777" w:rsidR="00DB771A" w:rsidRDefault="00DB771A" w:rsidP="00DB771A">
      <w:r>
        <w:t>R1 is pre-agreed</w:t>
      </w:r>
    </w:p>
    <w:p w14:paraId="7CB5C51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C3-246448</w:t>
      </w:r>
      <w:r>
        <w:rPr>
          <w:color w:val="993300"/>
          <w:u w:val="single"/>
        </w:rPr>
        <w:t>.</w:t>
      </w:r>
    </w:p>
    <w:p w14:paraId="6337B0C3" w14:textId="1E666A1D" w:rsidR="00DB771A" w:rsidRDefault="00DB771A" w:rsidP="00DB771A">
      <w:pPr>
        <w:rPr>
          <w:rFonts w:ascii="Arial" w:hAnsi="Arial" w:cs="Arial"/>
          <w:b/>
          <w:sz w:val="24"/>
        </w:rPr>
      </w:pPr>
      <w:r>
        <w:rPr>
          <w:rFonts w:ascii="Arial" w:hAnsi="Arial" w:cs="Arial"/>
          <w:b/>
          <w:color w:val="0000FF"/>
          <w:sz w:val="24"/>
        </w:rPr>
        <w:t>C3-246175</w:t>
      </w:r>
      <w:r>
        <w:rPr>
          <w:rFonts w:ascii="Arial" w:hAnsi="Arial" w:cs="Arial"/>
          <w:b/>
          <w:color w:val="0000FF"/>
          <w:sz w:val="24"/>
        </w:rPr>
        <w:tab/>
      </w:r>
      <w:r>
        <w:rPr>
          <w:rFonts w:ascii="Arial" w:hAnsi="Arial" w:cs="Arial"/>
          <w:b/>
          <w:sz w:val="24"/>
        </w:rPr>
        <w:t>ECS service provisioning information – Resolve Editor Note</w:t>
      </w:r>
    </w:p>
    <w:p w14:paraId="77631DE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CR-0244  rev  Cat: B (Rel-19)</w:t>
      </w:r>
      <w:r>
        <w:rPr>
          <w:i/>
        </w:rPr>
        <w:br/>
      </w:r>
      <w:r>
        <w:rPr>
          <w:i/>
        </w:rPr>
        <w:br/>
      </w:r>
      <w:r>
        <w:rPr>
          <w:i/>
        </w:rPr>
        <w:tab/>
      </w:r>
      <w:r>
        <w:rPr>
          <w:i/>
        </w:rPr>
        <w:tab/>
      </w:r>
      <w:r>
        <w:rPr>
          <w:i/>
        </w:rPr>
        <w:tab/>
      </w:r>
      <w:r>
        <w:rPr>
          <w:i/>
        </w:rPr>
        <w:tab/>
      </w:r>
      <w:r>
        <w:rPr>
          <w:i/>
        </w:rPr>
        <w:tab/>
        <w:t>Source: Samsung</w:t>
      </w:r>
    </w:p>
    <w:p w14:paraId="458C4FCD" w14:textId="77777777" w:rsidR="00DB771A" w:rsidRDefault="00DB771A" w:rsidP="00DB771A">
      <w:pPr>
        <w:rPr>
          <w:rFonts w:ascii="Arial" w:hAnsi="Arial" w:cs="Arial"/>
          <w:b/>
        </w:rPr>
      </w:pPr>
      <w:r>
        <w:rPr>
          <w:rFonts w:ascii="Arial" w:hAnsi="Arial" w:cs="Arial"/>
          <w:b/>
        </w:rPr>
        <w:t xml:space="preserve">Discussion: </w:t>
      </w:r>
    </w:p>
    <w:p w14:paraId="14F335C7" w14:textId="77777777" w:rsidR="00DB771A" w:rsidRDefault="00DB771A" w:rsidP="00DB771A">
      <w:r>
        <w:t>Depends on TS 23.558 CR 0691</w:t>
      </w:r>
    </w:p>
    <w:p w14:paraId="598F35C6" w14:textId="77777777" w:rsidR="00DB771A" w:rsidRDefault="00DB771A" w:rsidP="00DB771A">
      <w:r>
        <w:t>Merger needed between 6175 and 6253.</w:t>
      </w:r>
    </w:p>
    <w:p w14:paraId="632AFFDC" w14:textId="77777777" w:rsidR="00DB771A" w:rsidRDefault="00DB771A" w:rsidP="00DB771A">
      <w:r>
        <w:t>Merge this CR into 6253.</w:t>
      </w:r>
    </w:p>
    <w:p w14:paraId="578A6E1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B1AF41" w14:textId="0B6869E5" w:rsidR="00DB771A" w:rsidRDefault="00DB771A" w:rsidP="00DB771A">
      <w:pPr>
        <w:rPr>
          <w:rFonts w:ascii="Arial" w:hAnsi="Arial" w:cs="Arial"/>
          <w:b/>
          <w:sz w:val="24"/>
        </w:rPr>
      </w:pPr>
      <w:r>
        <w:rPr>
          <w:rFonts w:ascii="Arial" w:hAnsi="Arial" w:cs="Arial"/>
          <w:b/>
          <w:color w:val="0000FF"/>
          <w:sz w:val="24"/>
        </w:rPr>
        <w:t>C3-246252</w:t>
      </w:r>
      <w:r>
        <w:rPr>
          <w:rFonts w:ascii="Arial" w:hAnsi="Arial" w:cs="Arial"/>
          <w:b/>
          <w:color w:val="0000FF"/>
          <w:sz w:val="24"/>
        </w:rPr>
        <w:tab/>
      </w:r>
      <w:r>
        <w:rPr>
          <w:rFonts w:ascii="Arial" w:hAnsi="Arial" w:cs="Arial"/>
          <w:b/>
          <w:sz w:val="24"/>
        </w:rPr>
        <w:t xml:space="preserve">Resolve ENs on </w:t>
      </w:r>
      <w:proofErr w:type="spellStart"/>
      <w:r>
        <w:rPr>
          <w:rFonts w:ascii="Arial" w:hAnsi="Arial" w:cs="Arial"/>
          <w:b/>
          <w:sz w:val="24"/>
        </w:rPr>
        <w:t>AppGroupInfo</w:t>
      </w:r>
      <w:proofErr w:type="spellEnd"/>
      <w:r>
        <w:rPr>
          <w:rFonts w:ascii="Arial" w:hAnsi="Arial" w:cs="Arial"/>
          <w:b/>
          <w:sz w:val="24"/>
        </w:rPr>
        <w:t xml:space="preserve"> data type</w:t>
      </w:r>
    </w:p>
    <w:p w14:paraId="54ECCDF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CR-0245  rev  Cat: B (Rel-19)</w:t>
      </w:r>
      <w:r>
        <w:rPr>
          <w:i/>
        </w:rPr>
        <w:br/>
      </w:r>
      <w:r>
        <w:rPr>
          <w:i/>
        </w:rPr>
        <w:br/>
      </w:r>
      <w:r>
        <w:rPr>
          <w:i/>
        </w:rPr>
        <w:tab/>
      </w:r>
      <w:r>
        <w:rPr>
          <w:i/>
        </w:rPr>
        <w:tab/>
      </w:r>
      <w:r>
        <w:rPr>
          <w:i/>
        </w:rPr>
        <w:tab/>
      </w:r>
      <w:r>
        <w:rPr>
          <w:i/>
        </w:rPr>
        <w:tab/>
      </w:r>
      <w:r>
        <w:rPr>
          <w:i/>
        </w:rPr>
        <w:tab/>
        <w:t>Source: Ericsson</w:t>
      </w:r>
    </w:p>
    <w:p w14:paraId="75322FB4" w14:textId="77777777" w:rsidR="00DB771A" w:rsidRDefault="00DB771A" w:rsidP="00DB771A">
      <w:pPr>
        <w:rPr>
          <w:rFonts w:ascii="Arial" w:hAnsi="Arial" w:cs="Arial"/>
          <w:b/>
        </w:rPr>
      </w:pPr>
      <w:r>
        <w:rPr>
          <w:rFonts w:ascii="Arial" w:hAnsi="Arial" w:cs="Arial"/>
          <w:b/>
        </w:rPr>
        <w:t xml:space="preserve">Discussion: </w:t>
      </w:r>
    </w:p>
    <w:p w14:paraId="09C7543F"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Eees_ACRStatusUpdate</w:t>
      </w:r>
      <w:proofErr w:type="spellEnd"/>
      <w:r>
        <w:t xml:space="preserve"> API, </w:t>
      </w:r>
      <w:proofErr w:type="spellStart"/>
      <w:r>
        <w:t>Eees_ACRStatusUpdate</w:t>
      </w:r>
      <w:proofErr w:type="spellEnd"/>
      <w:r>
        <w:t xml:space="preserve"> API</w:t>
      </w:r>
    </w:p>
    <w:p w14:paraId="409ACB95" w14:textId="77777777" w:rsidR="00DB771A" w:rsidRDefault="00DB771A" w:rsidP="00DB771A">
      <w:r>
        <w:t>Depends on TS 23.558 CR 0685</w:t>
      </w:r>
    </w:p>
    <w:p w14:paraId="270F8C42" w14:textId="77777777" w:rsidR="00DB771A" w:rsidRDefault="00DB771A" w:rsidP="00DB771A">
      <w:r>
        <w:t>Abdessamad (Huawei): Use the description formulation in open API from 6161 CR.</w:t>
      </w:r>
    </w:p>
    <w:p w14:paraId="2ED86D02" w14:textId="77777777" w:rsidR="00DB771A" w:rsidRDefault="00DB771A" w:rsidP="00DB771A">
      <w:r>
        <w:t>Maria (Ericsson): R1 shared</w:t>
      </w:r>
    </w:p>
    <w:p w14:paraId="45027A36" w14:textId="77777777" w:rsidR="00DB771A" w:rsidRDefault="00DB771A" w:rsidP="00DB771A">
      <w:r>
        <w:t>Abdessamad (Huawei): Fine with r1</w:t>
      </w:r>
    </w:p>
    <w:p w14:paraId="1694F067" w14:textId="77777777" w:rsidR="00DB771A" w:rsidRDefault="00DB771A" w:rsidP="00DB771A">
      <w:r>
        <w:t>Naren (Samsung): Fine with r1</w:t>
      </w:r>
    </w:p>
    <w:p w14:paraId="638DD61A" w14:textId="77777777" w:rsidR="00DB771A" w:rsidRDefault="00DB771A" w:rsidP="00DB771A">
      <w:r>
        <w:t>R1 is agreed</w:t>
      </w:r>
    </w:p>
    <w:p w14:paraId="4988775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C3-246447</w:t>
      </w:r>
      <w:r>
        <w:rPr>
          <w:color w:val="993300"/>
          <w:u w:val="single"/>
        </w:rPr>
        <w:t>.</w:t>
      </w:r>
    </w:p>
    <w:p w14:paraId="584F4B69" w14:textId="2EED8B62" w:rsidR="00DB771A" w:rsidRDefault="00DB771A" w:rsidP="00DB771A">
      <w:pPr>
        <w:rPr>
          <w:rFonts w:ascii="Arial" w:hAnsi="Arial" w:cs="Arial"/>
          <w:b/>
          <w:sz w:val="24"/>
        </w:rPr>
      </w:pPr>
      <w:r>
        <w:rPr>
          <w:rFonts w:ascii="Arial" w:hAnsi="Arial" w:cs="Arial"/>
          <w:b/>
          <w:color w:val="0000FF"/>
          <w:sz w:val="24"/>
        </w:rPr>
        <w:t>C3-246253</w:t>
      </w:r>
      <w:r>
        <w:rPr>
          <w:rFonts w:ascii="Arial" w:hAnsi="Arial" w:cs="Arial"/>
          <w:b/>
          <w:color w:val="0000FF"/>
          <w:sz w:val="24"/>
        </w:rPr>
        <w:tab/>
      </w:r>
      <w:r>
        <w:rPr>
          <w:rFonts w:ascii="Arial" w:hAnsi="Arial" w:cs="Arial"/>
          <w:b/>
          <w:sz w:val="24"/>
        </w:rPr>
        <w:t xml:space="preserve">Resolve EN on </w:t>
      </w:r>
      <w:proofErr w:type="spellStart"/>
      <w:r>
        <w:rPr>
          <w:rFonts w:ascii="Arial" w:hAnsi="Arial" w:cs="Arial"/>
          <w:b/>
          <w:sz w:val="24"/>
        </w:rPr>
        <w:t>AppGrpProfile</w:t>
      </w:r>
      <w:proofErr w:type="spellEnd"/>
      <w:r>
        <w:rPr>
          <w:rFonts w:ascii="Arial" w:hAnsi="Arial" w:cs="Arial"/>
          <w:b/>
          <w:sz w:val="24"/>
        </w:rPr>
        <w:t xml:space="preserve"> data type</w:t>
      </w:r>
    </w:p>
    <w:p w14:paraId="53DBCA5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CR-0246  rev  Cat: B (Rel-19)</w:t>
      </w:r>
      <w:r>
        <w:rPr>
          <w:i/>
        </w:rPr>
        <w:br/>
      </w:r>
      <w:r>
        <w:rPr>
          <w:i/>
        </w:rPr>
        <w:br/>
      </w:r>
      <w:r>
        <w:rPr>
          <w:i/>
        </w:rPr>
        <w:tab/>
      </w:r>
      <w:r>
        <w:rPr>
          <w:i/>
        </w:rPr>
        <w:tab/>
      </w:r>
      <w:r>
        <w:rPr>
          <w:i/>
        </w:rPr>
        <w:tab/>
      </w:r>
      <w:r>
        <w:rPr>
          <w:i/>
        </w:rPr>
        <w:tab/>
      </w:r>
      <w:r>
        <w:rPr>
          <w:i/>
        </w:rPr>
        <w:tab/>
        <w:t>Source: Ericsson</w:t>
      </w:r>
    </w:p>
    <w:p w14:paraId="28E32E3A" w14:textId="77777777" w:rsidR="00DB771A" w:rsidRDefault="00DB771A" w:rsidP="00DB771A">
      <w:pPr>
        <w:rPr>
          <w:rFonts w:ascii="Arial" w:hAnsi="Arial" w:cs="Arial"/>
          <w:b/>
        </w:rPr>
      </w:pPr>
      <w:r>
        <w:rPr>
          <w:rFonts w:ascii="Arial" w:hAnsi="Arial" w:cs="Arial"/>
          <w:b/>
        </w:rPr>
        <w:t xml:space="preserve">Discussion: </w:t>
      </w:r>
    </w:p>
    <w:p w14:paraId="46D19EFA" w14:textId="77777777" w:rsidR="00DB771A" w:rsidRDefault="00DB771A" w:rsidP="00DB771A">
      <w:r>
        <w:t>Depends on TS 23.558 CR 0691</w:t>
      </w:r>
    </w:p>
    <w:p w14:paraId="314091D0" w14:textId="77777777" w:rsidR="00DB771A" w:rsidRDefault="00DB771A" w:rsidP="00DB771A">
      <w:r>
        <w:t>Merges 6175 into this 6253.</w:t>
      </w:r>
    </w:p>
    <w:p w14:paraId="04301DCA" w14:textId="77777777" w:rsidR="00DB771A" w:rsidRDefault="00DB771A" w:rsidP="00DB771A">
      <w:r>
        <w:lastRenderedPageBreak/>
        <w:t xml:space="preserve">Abdessamad (Huawei): End to end response time is missing. </w:t>
      </w:r>
    </w:p>
    <w:p w14:paraId="4D596020" w14:textId="77777777" w:rsidR="00DB771A" w:rsidRDefault="00DB771A" w:rsidP="00DB771A">
      <w:r>
        <w:t xml:space="preserve">Maria (Ericsson): Will add. </w:t>
      </w:r>
    </w:p>
    <w:p w14:paraId="699E4F08" w14:textId="77777777" w:rsidR="00DB771A" w:rsidRDefault="00DB771A" w:rsidP="00DB771A">
      <w:r>
        <w:t>Maria (Ericsson): R2 shared</w:t>
      </w:r>
    </w:p>
    <w:p w14:paraId="49AF8EBD" w14:textId="77777777" w:rsidR="00DB771A" w:rsidRDefault="00DB771A" w:rsidP="00DB771A">
      <w:r>
        <w:t>Abdessamad (Huawei): Fine with r2</w:t>
      </w:r>
    </w:p>
    <w:p w14:paraId="00AADEC2" w14:textId="77777777" w:rsidR="00DB771A" w:rsidRDefault="00DB771A" w:rsidP="00DB771A">
      <w:r>
        <w:t>Naren (Samsung): Fine with r2</w:t>
      </w:r>
    </w:p>
    <w:p w14:paraId="7BEC32D3" w14:textId="77777777" w:rsidR="00DB771A" w:rsidRDefault="00DB771A" w:rsidP="00DB771A">
      <w:r>
        <w:t>R2 is agreed</w:t>
      </w:r>
    </w:p>
    <w:p w14:paraId="7474B59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C3-246449</w:t>
      </w:r>
      <w:r>
        <w:rPr>
          <w:color w:val="993300"/>
          <w:u w:val="single"/>
        </w:rPr>
        <w:t>.</w:t>
      </w:r>
    </w:p>
    <w:p w14:paraId="72ECBE64" w14:textId="09D8A4C4" w:rsidR="00DB771A" w:rsidRDefault="00DB771A" w:rsidP="00DB771A">
      <w:pPr>
        <w:rPr>
          <w:rFonts w:ascii="Arial" w:hAnsi="Arial" w:cs="Arial"/>
          <w:b/>
          <w:sz w:val="24"/>
        </w:rPr>
      </w:pPr>
      <w:r>
        <w:rPr>
          <w:rFonts w:ascii="Arial" w:hAnsi="Arial" w:cs="Arial"/>
          <w:b/>
          <w:color w:val="0000FF"/>
          <w:sz w:val="24"/>
        </w:rPr>
        <w:t>C3-246254</w:t>
      </w:r>
      <w:r>
        <w:rPr>
          <w:rFonts w:ascii="Arial" w:hAnsi="Arial" w:cs="Arial"/>
          <w:b/>
          <w:color w:val="0000FF"/>
          <w:sz w:val="24"/>
        </w:rPr>
        <w:tab/>
      </w:r>
      <w:r>
        <w:rPr>
          <w:rFonts w:ascii="Arial" w:hAnsi="Arial" w:cs="Arial"/>
          <w:b/>
          <w:sz w:val="24"/>
        </w:rPr>
        <w:t xml:space="preserve">Resolve EN on </w:t>
      </w:r>
      <w:proofErr w:type="spellStart"/>
      <w:r>
        <w:rPr>
          <w:rFonts w:ascii="Arial" w:hAnsi="Arial" w:cs="Arial"/>
          <w:b/>
          <w:sz w:val="24"/>
        </w:rPr>
        <w:t>InOutArea</w:t>
      </w:r>
      <w:proofErr w:type="spellEnd"/>
      <w:r>
        <w:rPr>
          <w:rFonts w:ascii="Arial" w:hAnsi="Arial" w:cs="Arial"/>
          <w:b/>
          <w:sz w:val="24"/>
        </w:rPr>
        <w:t xml:space="preserve"> data type</w:t>
      </w:r>
    </w:p>
    <w:p w14:paraId="67E148F4"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CR-0247  rev  Cat: B (Rel-19)</w:t>
      </w:r>
      <w:r>
        <w:rPr>
          <w:i/>
        </w:rPr>
        <w:br/>
      </w:r>
      <w:r>
        <w:rPr>
          <w:i/>
        </w:rPr>
        <w:br/>
      </w:r>
      <w:r>
        <w:rPr>
          <w:i/>
        </w:rPr>
        <w:tab/>
      </w:r>
      <w:r>
        <w:rPr>
          <w:i/>
        </w:rPr>
        <w:tab/>
      </w:r>
      <w:r>
        <w:rPr>
          <w:i/>
        </w:rPr>
        <w:tab/>
      </w:r>
      <w:r>
        <w:rPr>
          <w:i/>
        </w:rPr>
        <w:tab/>
      </w:r>
      <w:r>
        <w:rPr>
          <w:i/>
        </w:rPr>
        <w:tab/>
        <w:t>Source: Ericsson</w:t>
      </w:r>
    </w:p>
    <w:p w14:paraId="6E988AAB" w14:textId="77777777" w:rsidR="00DB771A" w:rsidRDefault="00DB771A" w:rsidP="00DB771A">
      <w:pPr>
        <w:rPr>
          <w:rFonts w:ascii="Arial" w:hAnsi="Arial" w:cs="Arial"/>
          <w:b/>
        </w:rPr>
      </w:pPr>
      <w:r>
        <w:rPr>
          <w:rFonts w:ascii="Arial" w:hAnsi="Arial" w:cs="Arial"/>
          <w:b/>
        </w:rPr>
        <w:t xml:space="preserve">Discussion: </w:t>
      </w:r>
    </w:p>
    <w:p w14:paraId="1BA1F1D5" w14:textId="77777777" w:rsidR="00DB771A" w:rsidRDefault="00DB771A" w:rsidP="00DB771A">
      <w:r>
        <w:t>Merger needed between 6105 and 6254. Will be decided based on SA6 CR status.</w:t>
      </w:r>
    </w:p>
    <w:p w14:paraId="1FCEF56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9B381D" w14:textId="5EC268CA" w:rsidR="00DB771A" w:rsidRDefault="00DB771A" w:rsidP="00DB771A">
      <w:pPr>
        <w:rPr>
          <w:rFonts w:ascii="Arial" w:hAnsi="Arial" w:cs="Arial"/>
          <w:b/>
          <w:sz w:val="24"/>
        </w:rPr>
      </w:pPr>
      <w:r>
        <w:rPr>
          <w:rFonts w:ascii="Arial" w:hAnsi="Arial" w:cs="Arial"/>
          <w:b/>
          <w:color w:val="0000FF"/>
          <w:sz w:val="24"/>
        </w:rPr>
        <w:t>C3-246299</w:t>
      </w:r>
      <w:r>
        <w:rPr>
          <w:rFonts w:ascii="Arial" w:hAnsi="Arial" w:cs="Arial"/>
          <w:b/>
          <w:color w:val="0000FF"/>
          <w:sz w:val="24"/>
        </w:rPr>
        <w:tab/>
      </w:r>
      <w:r>
        <w:rPr>
          <w:rFonts w:ascii="Arial" w:hAnsi="Arial" w:cs="Arial"/>
          <w:b/>
          <w:sz w:val="24"/>
        </w:rPr>
        <w:t>Corrections on the status of load warning</w:t>
      </w:r>
    </w:p>
    <w:p w14:paraId="6AC9D83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CR-0256  rev  Cat: F (Rel-19)</w:t>
      </w:r>
      <w:r>
        <w:rPr>
          <w:i/>
        </w:rPr>
        <w:br/>
      </w:r>
      <w:r>
        <w:rPr>
          <w:i/>
        </w:rPr>
        <w:br/>
      </w:r>
      <w:r>
        <w:rPr>
          <w:i/>
        </w:rPr>
        <w:tab/>
      </w:r>
      <w:r>
        <w:rPr>
          <w:i/>
        </w:rPr>
        <w:tab/>
      </w:r>
      <w:r>
        <w:rPr>
          <w:i/>
        </w:rPr>
        <w:tab/>
      </w:r>
      <w:r>
        <w:rPr>
          <w:i/>
        </w:rPr>
        <w:tab/>
      </w:r>
      <w:r>
        <w:rPr>
          <w:i/>
        </w:rPr>
        <w:tab/>
        <w:t>Source: Huawei</w:t>
      </w:r>
    </w:p>
    <w:p w14:paraId="3835FF8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A8497" w14:textId="08F6B216" w:rsidR="00DB771A" w:rsidRDefault="00DB771A" w:rsidP="00DB771A">
      <w:pPr>
        <w:rPr>
          <w:rFonts w:ascii="Arial" w:hAnsi="Arial" w:cs="Arial"/>
          <w:b/>
          <w:sz w:val="24"/>
        </w:rPr>
      </w:pPr>
      <w:r>
        <w:rPr>
          <w:rFonts w:ascii="Arial" w:hAnsi="Arial" w:cs="Arial"/>
          <w:b/>
          <w:color w:val="0000FF"/>
          <w:sz w:val="24"/>
        </w:rPr>
        <w:t>C3-246436</w:t>
      </w:r>
      <w:r>
        <w:rPr>
          <w:rFonts w:ascii="Arial" w:hAnsi="Arial" w:cs="Arial"/>
          <w:b/>
          <w:color w:val="0000FF"/>
          <w:sz w:val="24"/>
        </w:rPr>
        <w:tab/>
      </w:r>
      <w:r>
        <w:rPr>
          <w:rFonts w:ascii="Arial" w:hAnsi="Arial" w:cs="Arial"/>
          <w:b/>
          <w:sz w:val="24"/>
        </w:rPr>
        <w:t>Event Reporting Information clarification for out of service area event</w:t>
      </w:r>
    </w:p>
    <w:p w14:paraId="5757592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CR-0239  rev 1 Cat: F (Rel-19)</w:t>
      </w:r>
      <w:r>
        <w:rPr>
          <w:i/>
        </w:rPr>
        <w:br/>
      </w:r>
      <w:r>
        <w:rPr>
          <w:i/>
        </w:rPr>
        <w:br/>
      </w:r>
      <w:r>
        <w:rPr>
          <w:i/>
        </w:rPr>
        <w:tab/>
      </w:r>
      <w:r>
        <w:rPr>
          <w:i/>
        </w:rPr>
        <w:tab/>
      </w:r>
      <w:r>
        <w:rPr>
          <w:i/>
        </w:rPr>
        <w:tab/>
      </w:r>
      <w:r>
        <w:rPr>
          <w:i/>
        </w:rPr>
        <w:tab/>
      </w:r>
      <w:r>
        <w:rPr>
          <w:i/>
        </w:rPr>
        <w:tab/>
        <w:t>Source: Vodafone, Ericsson</w:t>
      </w:r>
    </w:p>
    <w:p w14:paraId="0F92EE36" w14:textId="77777777" w:rsidR="00DB771A" w:rsidRDefault="00DB771A" w:rsidP="00DB771A">
      <w:pPr>
        <w:rPr>
          <w:color w:val="808080"/>
        </w:rPr>
      </w:pPr>
      <w:r>
        <w:rPr>
          <w:color w:val="808080"/>
        </w:rPr>
        <w:t>(Replaces C3-246105)</w:t>
      </w:r>
    </w:p>
    <w:p w14:paraId="36506D4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9862F" w14:textId="5FFE4079" w:rsidR="00DB771A" w:rsidRDefault="00DB771A" w:rsidP="00DB771A">
      <w:pPr>
        <w:rPr>
          <w:rFonts w:ascii="Arial" w:hAnsi="Arial" w:cs="Arial"/>
          <w:b/>
          <w:sz w:val="24"/>
        </w:rPr>
      </w:pPr>
      <w:r>
        <w:rPr>
          <w:rFonts w:ascii="Arial" w:hAnsi="Arial" w:cs="Arial"/>
          <w:b/>
          <w:color w:val="0000FF"/>
          <w:sz w:val="24"/>
        </w:rPr>
        <w:t>C3-246444</w:t>
      </w:r>
      <w:r>
        <w:rPr>
          <w:rFonts w:ascii="Arial" w:hAnsi="Arial" w:cs="Arial"/>
          <w:b/>
          <w:color w:val="0000FF"/>
          <w:sz w:val="24"/>
        </w:rPr>
        <w:tab/>
      </w:r>
      <w:r>
        <w:rPr>
          <w:rFonts w:ascii="Arial" w:hAnsi="Arial" w:cs="Arial"/>
          <w:b/>
          <w:sz w:val="24"/>
        </w:rPr>
        <w:t>Updates to the bundle EAS functionality</w:t>
      </w:r>
    </w:p>
    <w:p w14:paraId="5E14E70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CR-0237  rev 1 Cat: B (Rel-19)</w:t>
      </w:r>
      <w:r>
        <w:rPr>
          <w:i/>
        </w:rPr>
        <w:br/>
      </w:r>
      <w:r>
        <w:rPr>
          <w:i/>
        </w:rPr>
        <w:br/>
      </w:r>
      <w:r>
        <w:rPr>
          <w:i/>
        </w:rPr>
        <w:tab/>
      </w:r>
      <w:r>
        <w:rPr>
          <w:i/>
        </w:rPr>
        <w:tab/>
      </w:r>
      <w:r>
        <w:rPr>
          <w:i/>
        </w:rPr>
        <w:tab/>
      </w:r>
      <w:r>
        <w:rPr>
          <w:i/>
        </w:rPr>
        <w:tab/>
      </w:r>
      <w:r>
        <w:rPr>
          <w:i/>
        </w:rPr>
        <w:tab/>
        <w:t>Source: Huawei</w:t>
      </w:r>
    </w:p>
    <w:p w14:paraId="34E1BA41" w14:textId="77777777" w:rsidR="00DB771A" w:rsidRDefault="00DB771A" w:rsidP="00DB771A">
      <w:pPr>
        <w:rPr>
          <w:color w:val="808080"/>
        </w:rPr>
      </w:pPr>
      <w:r>
        <w:rPr>
          <w:color w:val="808080"/>
        </w:rPr>
        <w:t>(Replaces C3-246081)</w:t>
      </w:r>
    </w:p>
    <w:p w14:paraId="501CF1F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CD0B6" w14:textId="7E4B5D48" w:rsidR="00DB771A" w:rsidRDefault="00DB771A" w:rsidP="00DB771A">
      <w:pPr>
        <w:rPr>
          <w:rFonts w:ascii="Arial" w:hAnsi="Arial" w:cs="Arial"/>
          <w:b/>
          <w:sz w:val="24"/>
        </w:rPr>
      </w:pPr>
      <w:r>
        <w:rPr>
          <w:rFonts w:ascii="Arial" w:hAnsi="Arial" w:cs="Arial"/>
          <w:b/>
          <w:color w:val="0000FF"/>
          <w:sz w:val="24"/>
        </w:rPr>
        <w:t>C3-246445</w:t>
      </w:r>
      <w:r>
        <w:rPr>
          <w:rFonts w:ascii="Arial" w:hAnsi="Arial" w:cs="Arial"/>
          <w:b/>
          <w:color w:val="0000FF"/>
          <w:sz w:val="24"/>
        </w:rPr>
        <w:tab/>
      </w:r>
      <w:r>
        <w:rPr>
          <w:rFonts w:ascii="Arial" w:hAnsi="Arial" w:cs="Arial"/>
          <w:b/>
          <w:sz w:val="24"/>
        </w:rPr>
        <w:t>Terminology alignment for bundled EAS coordinated ACRs</w:t>
      </w:r>
    </w:p>
    <w:p w14:paraId="0D2AA09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CR-0238  rev 1 Cat: F (Rel-19)</w:t>
      </w:r>
      <w:r>
        <w:rPr>
          <w:i/>
        </w:rPr>
        <w:br/>
      </w:r>
      <w:r>
        <w:rPr>
          <w:i/>
        </w:rPr>
        <w:br/>
      </w:r>
      <w:r>
        <w:rPr>
          <w:i/>
        </w:rPr>
        <w:tab/>
      </w:r>
      <w:r>
        <w:rPr>
          <w:i/>
        </w:rPr>
        <w:tab/>
      </w:r>
      <w:r>
        <w:rPr>
          <w:i/>
        </w:rPr>
        <w:tab/>
      </w:r>
      <w:r>
        <w:rPr>
          <w:i/>
        </w:rPr>
        <w:tab/>
      </w:r>
      <w:r>
        <w:rPr>
          <w:i/>
        </w:rPr>
        <w:tab/>
        <w:t>Source: Huawei</w:t>
      </w:r>
    </w:p>
    <w:p w14:paraId="13E82AB8" w14:textId="77777777" w:rsidR="00DB771A" w:rsidRDefault="00DB771A" w:rsidP="00DB771A">
      <w:pPr>
        <w:rPr>
          <w:color w:val="808080"/>
        </w:rPr>
      </w:pPr>
      <w:r>
        <w:rPr>
          <w:color w:val="808080"/>
        </w:rPr>
        <w:t>(Replaces C3-246082)</w:t>
      </w:r>
    </w:p>
    <w:p w14:paraId="51B2479D" w14:textId="77777777" w:rsidR="00DB771A" w:rsidRDefault="00DB771A" w:rsidP="00DB771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23523" w14:textId="1C31E938" w:rsidR="00DB771A" w:rsidRDefault="00DB771A" w:rsidP="00DB771A">
      <w:pPr>
        <w:rPr>
          <w:rFonts w:ascii="Arial" w:hAnsi="Arial" w:cs="Arial"/>
          <w:b/>
          <w:sz w:val="24"/>
        </w:rPr>
      </w:pPr>
      <w:r>
        <w:rPr>
          <w:rFonts w:ascii="Arial" w:hAnsi="Arial" w:cs="Arial"/>
          <w:b/>
          <w:color w:val="0000FF"/>
          <w:sz w:val="24"/>
        </w:rPr>
        <w:t>C3-246446</w:t>
      </w:r>
      <w:r>
        <w:rPr>
          <w:rFonts w:ascii="Arial" w:hAnsi="Arial" w:cs="Arial"/>
          <w:b/>
          <w:color w:val="0000FF"/>
          <w:sz w:val="24"/>
        </w:rPr>
        <w:tab/>
      </w:r>
      <w:r>
        <w:rPr>
          <w:rFonts w:ascii="Arial" w:hAnsi="Arial" w:cs="Arial"/>
          <w:b/>
          <w:sz w:val="24"/>
        </w:rPr>
        <w:t>ACR status update – Application group ID</w:t>
      </w:r>
    </w:p>
    <w:p w14:paraId="2EE9BCCD"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CR-0242  rev 1 Cat: B (Rel-19)</w:t>
      </w:r>
      <w:r>
        <w:rPr>
          <w:i/>
        </w:rPr>
        <w:br/>
      </w:r>
      <w:r>
        <w:rPr>
          <w:i/>
        </w:rPr>
        <w:br/>
      </w:r>
      <w:r>
        <w:rPr>
          <w:i/>
        </w:rPr>
        <w:tab/>
      </w:r>
      <w:r>
        <w:rPr>
          <w:i/>
        </w:rPr>
        <w:tab/>
      </w:r>
      <w:r>
        <w:rPr>
          <w:i/>
        </w:rPr>
        <w:tab/>
      </w:r>
      <w:r>
        <w:rPr>
          <w:i/>
        </w:rPr>
        <w:tab/>
      </w:r>
      <w:r>
        <w:rPr>
          <w:i/>
        </w:rPr>
        <w:tab/>
        <w:t>Source: Samsung</w:t>
      </w:r>
    </w:p>
    <w:p w14:paraId="1976A56C" w14:textId="77777777" w:rsidR="00DB771A" w:rsidRDefault="00DB771A" w:rsidP="00DB771A">
      <w:pPr>
        <w:rPr>
          <w:color w:val="808080"/>
        </w:rPr>
      </w:pPr>
      <w:r>
        <w:rPr>
          <w:color w:val="808080"/>
        </w:rPr>
        <w:t>(Replaces C3-246161)</w:t>
      </w:r>
    </w:p>
    <w:p w14:paraId="608A33E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B3DE7" w14:textId="5C993021" w:rsidR="00DB771A" w:rsidRDefault="00DB771A" w:rsidP="00DB771A">
      <w:pPr>
        <w:rPr>
          <w:rFonts w:ascii="Arial" w:hAnsi="Arial" w:cs="Arial"/>
          <w:b/>
          <w:sz w:val="24"/>
        </w:rPr>
      </w:pPr>
      <w:r>
        <w:rPr>
          <w:rFonts w:ascii="Arial" w:hAnsi="Arial" w:cs="Arial"/>
          <w:b/>
          <w:color w:val="0000FF"/>
          <w:sz w:val="24"/>
        </w:rPr>
        <w:t>C3-246447</w:t>
      </w:r>
      <w:r>
        <w:rPr>
          <w:rFonts w:ascii="Arial" w:hAnsi="Arial" w:cs="Arial"/>
          <w:b/>
          <w:color w:val="0000FF"/>
          <w:sz w:val="24"/>
        </w:rPr>
        <w:tab/>
      </w:r>
      <w:r>
        <w:rPr>
          <w:rFonts w:ascii="Arial" w:hAnsi="Arial" w:cs="Arial"/>
          <w:b/>
          <w:sz w:val="24"/>
        </w:rPr>
        <w:t xml:space="preserve">Resolve ENs on </w:t>
      </w:r>
      <w:proofErr w:type="spellStart"/>
      <w:r>
        <w:rPr>
          <w:rFonts w:ascii="Arial" w:hAnsi="Arial" w:cs="Arial"/>
          <w:b/>
          <w:sz w:val="24"/>
        </w:rPr>
        <w:t>AppGroupInfo</w:t>
      </w:r>
      <w:proofErr w:type="spellEnd"/>
      <w:r>
        <w:rPr>
          <w:rFonts w:ascii="Arial" w:hAnsi="Arial" w:cs="Arial"/>
          <w:b/>
          <w:sz w:val="24"/>
        </w:rPr>
        <w:t xml:space="preserve"> data type</w:t>
      </w:r>
    </w:p>
    <w:p w14:paraId="095E676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CR-0245  rev 1 Cat: B (Rel-19)</w:t>
      </w:r>
      <w:r>
        <w:rPr>
          <w:i/>
        </w:rPr>
        <w:br/>
      </w:r>
      <w:r>
        <w:rPr>
          <w:i/>
        </w:rPr>
        <w:br/>
      </w:r>
      <w:r>
        <w:rPr>
          <w:i/>
        </w:rPr>
        <w:tab/>
      </w:r>
      <w:r>
        <w:rPr>
          <w:i/>
        </w:rPr>
        <w:tab/>
      </w:r>
      <w:r>
        <w:rPr>
          <w:i/>
        </w:rPr>
        <w:tab/>
      </w:r>
      <w:r>
        <w:rPr>
          <w:i/>
        </w:rPr>
        <w:tab/>
      </w:r>
      <w:r>
        <w:rPr>
          <w:i/>
        </w:rPr>
        <w:tab/>
        <w:t>Source: Ericsson, Samsung</w:t>
      </w:r>
    </w:p>
    <w:p w14:paraId="1DE45B48" w14:textId="77777777" w:rsidR="00DB771A" w:rsidRDefault="00DB771A" w:rsidP="00DB771A">
      <w:pPr>
        <w:rPr>
          <w:color w:val="808080"/>
        </w:rPr>
      </w:pPr>
      <w:r>
        <w:rPr>
          <w:color w:val="808080"/>
        </w:rPr>
        <w:t>(Replaces C3-246252)</w:t>
      </w:r>
    </w:p>
    <w:p w14:paraId="123E260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43353" w14:textId="32002856" w:rsidR="00DB771A" w:rsidRDefault="00DB771A" w:rsidP="00DB771A">
      <w:pPr>
        <w:rPr>
          <w:rFonts w:ascii="Arial" w:hAnsi="Arial" w:cs="Arial"/>
          <w:b/>
          <w:sz w:val="24"/>
        </w:rPr>
      </w:pPr>
      <w:r>
        <w:rPr>
          <w:rFonts w:ascii="Arial" w:hAnsi="Arial" w:cs="Arial"/>
          <w:b/>
          <w:color w:val="0000FF"/>
          <w:sz w:val="24"/>
        </w:rPr>
        <w:t>C3-246448</w:t>
      </w:r>
      <w:r>
        <w:rPr>
          <w:rFonts w:ascii="Arial" w:hAnsi="Arial" w:cs="Arial"/>
          <w:b/>
          <w:color w:val="0000FF"/>
          <w:sz w:val="24"/>
        </w:rPr>
        <w:tab/>
      </w:r>
      <w:r>
        <w:rPr>
          <w:rFonts w:ascii="Arial" w:hAnsi="Arial" w:cs="Arial"/>
          <w:b/>
          <w:sz w:val="24"/>
        </w:rPr>
        <w:t>ECS service provisioning information – Location clarification</w:t>
      </w:r>
    </w:p>
    <w:p w14:paraId="795C5BD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CR-0243  rev 1 Cat: B (Rel-19)</w:t>
      </w:r>
      <w:r>
        <w:rPr>
          <w:i/>
        </w:rPr>
        <w:br/>
      </w:r>
      <w:r>
        <w:rPr>
          <w:i/>
        </w:rPr>
        <w:br/>
      </w:r>
      <w:r>
        <w:rPr>
          <w:i/>
        </w:rPr>
        <w:tab/>
      </w:r>
      <w:r>
        <w:rPr>
          <w:i/>
        </w:rPr>
        <w:tab/>
      </w:r>
      <w:r>
        <w:rPr>
          <w:i/>
        </w:rPr>
        <w:tab/>
      </w:r>
      <w:r>
        <w:rPr>
          <w:i/>
        </w:rPr>
        <w:tab/>
      </w:r>
      <w:r>
        <w:rPr>
          <w:i/>
        </w:rPr>
        <w:tab/>
        <w:t>Source: Samsung</w:t>
      </w:r>
    </w:p>
    <w:p w14:paraId="059E1A22" w14:textId="77777777" w:rsidR="00DB771A" w:rsidRDefault="00DB771A" w:rsidP="00DB771A">
      <w:pPr>
        <w:rPr>
          <w:color w:val="808080"/>
        </w:rPr>
      </w:pPr>
      <w:r>
        <w:rPr>
          <w:color w:val="808080"/>
        </w:rPr>
        <w:t>(Replaces C3-246174)</w:t>
      </w:r>
    </w:p>
    <w:p w14:paraId="44BB773A"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388D1" w14:textId="4D84368E" w:rsidR="00DB771A" w:rsidRDefault="00DB771A" w:rsidP="00DB771A">
      <w:pPr>
        <w:rPr>
          <w:rFonts w:ascii="Arial" w:hAnsi="Arial" w:cs="Arial"/>
          <w:b/>
          <w:sz w:val="24"/>
        </w:rPr>
      </w:pPr>
      <w:r>
        <w:rPr>
          <w:rFonts w:ascii="Arial" w:hAnsi="Arial" w:cs="Arial"/>
          <w:b/>
          <w:color w:val="0000FF"/>
          <w:sz w:val="24"/>
        </w:rPr>
        <w:t>C3-246449</w:t>
      </w:r>
      <w:r>
        <w:rPr>
          <w:rFonts w:ascii="Arial" w:hAnsi="Arial" w:cs="Arial"/>
          <w:b/>
          <w:color w:val="0000FF"/>
          <w:sz w:val="24"/>
        </w:rPr>
        <w:tab/>
      </w:r>
      <w:r>
        <w:rPr>
          <w:rFonts w:ascii="Arial" w:hAnsi="Arial" w:cs="Arial"/>
          <w:b/>
          <w:sz w:val="24"/>
        </w:rPr>
        <w:t xml:space="preserve">Resolve EN on </w:t>
      </w:r>
      <w:proofErr w:type="spellStart"/>
      <w:r>
        <w:rPr>
          <w:rFonts w:ascii="Arial" w:hAnsi="Arial" w:cs="Arial"/>
          <w:b/>
          <w:sz w:val="24"/>
        </w:rPr>
        <w:t>AppGrpProfile</w:t>
      </w:r>
      <w:proofErr w:type="spellEnd"/>
      <w:r>
        <w:rPr>
          <w:rFonts w:ascii="Arial" w:hAnsi="Arial" w:cs="Arial"/>
          <w:b/>
          <w:sz w:val="24"/>
        </w:rPr>
        <w:t xml:space="preserve"> data type</w:t>
      </w:r>
    </w:p>
    <w:p w14:paraId="428E5C9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CR-0246  rev 1 Cat: B (Rel-19)</w:t>
      </w:r>
      <w:r>
        <w:rPr>
          <w:i/>
        </w:rPr>
        <w:br/>
      </w:r>
      <w:r>
        <w:rPr>
          <w:i/>
        </w:rPr>
        <w:br/>
      </w:r>
      <w:r>
        <w:rPr>
          <w:i/>
        </w:rPr>
        <w:tab/>
      </w:r>
      <w:r>
        <w:rPr>
          <w:i/>
        </w:rPr>
        <w:tab/>
      </w:r>
      <w:r>
        <w:rPr>
          <w:i/>
        </w:rPr>
        <w:tab/>
      </w:r>
      <w:r>
        <w:rPr>
          <w:i/>
        </w:rPr>
        <w:tab/>
      </w:r>
      <w:r>
        <w:rPr>
          <w:i/>
        </w:rPr>
        <w:tab/>
        <w:t>Source: Ericsson, Samsung</w:t>
      </w:r>
    </w:p>
    <w:p w14:paraId="32B50A19" w14:textId="77777777" w:rsidR="00DB771A" w:rsidRDefault="00DB771A" w:rsidP="00DB771A">
      <w:pPr>
        <w:rPr>
          <w:color w:val="808080"/>
        </w:rPr>
      </w:pPr>
      <w:r>
        <w:rPr>
          <w:color w:val="808080"/>
        </w:rPr>
        <w:t>(Replaces C3-246253)</w:t>
      </w:r>
    </w:p>
    <w:p w14:paraId="0EC1FFA6"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F3EF2" w14:textId="77777777" w:rsidR="00DB771A" w:rsidRDefault="00DB771A" w:rsidP="00DB771A">
      <w:pPr>
        <w:pStyle w:val="Heading3"/>
      </w:pPr>
      <w:bookmarkStart w:id="223" w:name="_Toc183695147"/>
      <w:r>
        <w:t>19.10</w:t>
      </w:r>
      <w:r>
        <w:tab/>
        <w:t>Service Based Interface Protocol Improvements Release 19 [SBIProtoc19]</w:t>
      </w:r>
      <w:bookmarkEnd w:id="223"/>
    </w:p>
    <w:p w14:paraId="4A8E44D6" w14:textId="0093CE65" w:rsidR="00DB771A" w:rsidRDefault="00DB771A" w:rsidP="00DB771A">
      <w:pPr>
        <w:rPr>
          <w:rFonts w:ascii="Arial" w:hAnsi="Arial" w:cs="Arial"/>
          <w:b/>
          <w:sz w:val="24"/>
        </w:rPr>
      </w:pPr>
      <w:r>
        <w:rPr>
          <w:rFonts w:ascii="Arial" w:hAnsi="Arial" w:cs="Arial"/>
          <w:b/>
          <w:color w:val="0000FF"/>
          <w:sz w:val="24"/>
        </w:rPr>
        <w:t>C3-246072</w:t>
      </w:r>
      <w:r>
        <w:rPr>
          <w:rFonts w:ascii="Arial" w:hAnsi="Arial" w:cs="Arial"/>
          <w:b/>
          <w:color w:val="0000FF"/>
          <w:sz w:val="24"/>
        </w:rPr>
        <w:tab/>
      </w:r>
      <w:r>
        <w:rPr>
          <w:rFonts w:ascii="Arial" w:hAnsi="Arial" w:cs="Arial"/>
          <w:b/>
          <w:sz w:val="24"/>
        </w:rPr>
        <w:t xml:space="preserve">Corrections to the description of the </w:t>
      </w:r>
      <w:proofErr w:type="spellStart"/>
      <w:r>
        <w:rPr>
          <w:rFonts w:ascii="Arial" w:hAnsi="Arial" w:cs="Arial"/>
          <w:b/>
          <w:sz w:val="24"/>
        </w:rPr>
        <w:t>packetFilterUsage</w:t>
      </w:r>
      <w:proofErr w:type="spellEnd"/>
      <w:r>
        <w:rPr>
          <w:rFonts w:ascii="Arial" w:hAnsi="Arial" w:cs="Arial"/>
          <w:b/>
          <w:sz w:val="24"/>
        </w:rPr>
        <w:t xml:space="preserve"> </w:t>
      </w:r>
      <w:proofErr w:type="spellStart"/>
      <w:r>
        <w:rPr>
          <w:rFonts w:ascii="Arial" w:hAnsi="Arial" w:cs="Arial"/>
          <w:b/>
          <w:sz w:val="24"/>
        </w:rPr>
        <w:t>boolean</w:t>
      </w:r>
      <w:proofErr w:type="spellEnd"/>
      <w:r>
        <w:rPr>
          <w:rFonts w:ascii="Arial" w:hAnsi="Arial" w:cs="Arial"/>
          <w:b/>
          <w:sz w:val="24"/>
        </w:rPr>
        <w:t xml:space="preserve"> attribute</w:t>
      </w:r>
    </w:p>
    <w:p w14:paraId="11C7A684"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CR-1286  rev  Cat: F (Rel-19)</w:t>
      </w:r>
      <w:r>
        <w:rPr>
          <w:i/>
        </w:rPr>
        <w:br/>
      </w:r>
      <w:r>
        <w:rPr>
          <w:i/>
        </w:rPr>
        <w:br/>
      </w:r>
      <w:r>
        <w:rPr>
          <w:i/>
        </w:rPr>
        <w:tab/>
      </w:r>
      <w:r>
        <w:rPr>
          <w:i/>
        </w:rPr>
        <w:tab/>
      </w:r>
      <w:r>
        <w:rPr>
          <w:i/>
        </w:rPr>
        <w:tab/>
      </w:r>
      <w:r>
        <w:rPr>
          <w:i/>
        </w:rPr>
        <w:tab/>
      </w:r>
      <w:r>
        <w:rPr>
          <w:i/>
        </w:rPr>
        <w:tab/>
        <w:t>Source: Huawei</w:t>
      </w:r>
    </w:p>
    <w:p w14:paraId="7CFCD852" w14:textId="77777777" w:rsidR="00DB771A" w:rsidRDefault="00DB771A" w:rsidP="00DB771A">
      <w:pPr>
        <w:rPr>
          <w:rFonts w:ascii="Arial" w:hAnsi="Arial" w:cs="Arial"/>
          <w:b/>
        </w:rPr>
      </w:pPr>
      <w:r>
        <w:rPr>
          <w:rFonts w:ascii="Arial" w:hAnsi="Arial" w:cs="Arial"/>
          <w:b/>
        </w:rPr>
        <w:t xml:space="preserve">Discussion: </w:t>
      </w:r>
    </w:p>
    <w:p w14:paraId="289251E7"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 </w:t>
      </w:r>
      <w:proofErr w:type="spellStart"/>
      <w:r>
        <w:t>Npcf_SMPolicyControl</w:t>
      </w:r>
      <w:proofErr w:type="spellEnd"/>
      <w:r>
        <w:t xml:space="preserve"> API</w:t>
      </w:r>
    </w:p>
    <w:p w14:paraId="55E921D9" w14:textId="77777777" w:rsidR="00DB771A" w:rsidRDefault="00DB771A" w:rsidP="00DB771A">
      <w:proofErr w:type="spellStart"/>
      <w:r>
        <w:t>Xiaojian</w:t>
      </w:r>
      <w:proofErr w:type="spellEnd"/>
      <w:r>
        <w:t xml:space="preserve"> (ZTE): Correct the </w:t>
      </w:r>
      <w:proofErr w:type="spellStart"/>
      <w:r>
        <w:t>OpenAPI</w:t>
      </w:r>
      <w:proofErr w:type="spellEnd"/>
      <w:r>
        <w:t>, two FALSE.</w:t>
      </w:r>
    </w:p>
    <w:p w14:paraId="54DB764A" w14:textId="77777777" w:rsidR="00DB771A" w:rsidRDefault="00DB771A" w:rsidP="00DB771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C3-246353</w:t>
      </w:r>
      <w:r>
        <w:rPr>
          <w:color w:val="993300"/>
          <w:u w:val="single"/>
        </w:rPr>
        <w:t>.</w:t>
      </w:r>
    </w:p>
    <w:p w14:paraId="5C922E39" w14:textId="322492A7" w:rsidR="00DB771A" w:rsidRDefault="00DB771A" w:rsidP="00DB771A">
      <w:pPr>
        <w:rPr>
          <w:rFonts w:ascii="Arial" w:hAnsi="Arial" w:cs="Arial"/>
          <w:b/>
          <w:sz w:val="24"/>
        </w:rPr>
      </w:pPr>
      <w:r>
        <w:rPr>
          <w:rFonts w:ascii="Arial" w:hAnsi="Arial" w:cs="Arial"/>
          <w:b/>
          <w:color w:val="0000FF"/>
          <w:sz w:val="24"/>
        </w:rPr>
        <w:t>C3-246113</w:t>
      </w:r>
      <w:r>
        <w:rPr>
          <w:rFonts w:ascii="Arial" w:hAnsi="Arial" w:cs="Arial"/>
          <w:b/>
          <w:color w:val="0000FF"/>
          <w:sz w:val="24"/>
        </w:rPr>
        <w:tab/>
      </w:r>
      <w:r>
        <w:rPr>
          <w:rFonts w:ascii="Arial" w:hAnsi="Arial" w:cs="Arial"/>
          <w:b/>
          <w:sz w:val="24"/>
        </w:rPr>
        <w:t>Resource identifiers optimizations</w:t>
      </w:r>
    </w:p>
    <w:p w14:paraId="47B647A0" w14:textId="77777777" w:rsidR="00DB771A" w:rsidRDefault="00DB771A" w:rsidP="00DB77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9242B3" w14:textId="77777777" w:rsidR="00DB771A" w:rsidRDefault="00DB771A" w:rsidP="00DB771A">
      <w:pPr>
        <w:rPr>
          <w:rFonts w:ascii="Arial" w:hAnsi="Arial" w:cs="Arial"/>
          <w:b/>
        </w:rPr>
      </w:pPr>
      <w:r>
        <w:rPr>
          <w:rFonts w:ascii="Arial" w:hAnsi="Arial" w:cs="Arial"/>
          <w:b/>
        </w:rPr>
        <w:t xml:space="preserve">Discussion: </w:t>
      </w:r>
    </w:p>
    <w:p w14:paraId="24642528" w14:textId="77777777" w:rsidR="00DB771A" w:rsidRDefault="00DB771A" w:rsidP="00DB771A">
      <w:r>
        <w:t>Igor (Ericsson): Unclear what the problem is. Open to check specific problems in a case by case basis.</w:t>
      </w:r>
    </w:p>
    <w:p w14:paraId="54C86ECD" w14:textId="77777777" w:rsidR="00DB771A" w:rsidRDefault="00DB771A" w:rsidP="00DB771A">
      <w:r>
        <w:t>Abdessamad (Huawei): Unclear what the problem is. Why UDR is involved.</w:t>
      </w:r>
    </w:p>
    <w:p w14:paraId="111B74FC" w14:textId="77777777" w:rsidR="00DB771A" w:rsidRDefault="00DB771A" w:rsidP="00DB771A">
      <w:proofErr w:type="spellStart"/>
      <w:r>
        <w:t>Xiaojian</w:t>
      </w:r>
      <w:proofErr w:type="spellEnd"/>
      <w:r>
        <w:t xml:space="preserve"> (ZTE): This has to be discussed in CT4 as well.</w:t>
      </w:r>
    </w:p>
    <w:p w14:paraId="4810407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05A85" w14:textId="3BDFB1DC" w:rsidR="00DB771A" w:rsidRDefault="00DB771A" w:rsidP="00DB771A">
      <w:pPr>
        <w:rPr>
          <w:rFonts w:ascii="Arial" w:hAnsi="Arial" w:cs="Arial"/>
          <w:b/>
          <w:sz w:val="24"/>
        </w:rPr>
      </w:pPr>
      <w:r>
        <w:rPr>
          <w:rFonts w:ascii="Arial" w:hAnsi="Arial" w:cs="Arial"/>
          <w:b/>
          <w:color w:val="0000FF"/>
          <w:sz w:val="24"/>
        </w:rPr>
        <w:t>C3-246140</w:t>
      </w:r>
      <w:r>
        <w:rPr>
          <w:rFonts w:ascii="Arial" w:hAnsi="Arial" w:cs="Arial"/>
          <w:b/>
          <w:color w:val="0000FF"/>
          <w:sz w:val="24"/>
        </w:rPr>
        <w:tab/>
      </w:r>
      <w:r>
        <w:rPr>
          <w:rFonts w:ascii="Arial" w:hAnsi="Arial" w:cs="Arial"/>
          <w:b/>
          <w:sz w:val="24"/>
        </w:rPr>
        <w:t>Missing redirect case in Roaming Data subscription modification procedure</w:t>
      </w:r>
    </w:p>
    <w:p w14:paraId="0C8C0107"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CR-0970  rev  Cat: F (Rel-19)</w:t>
      </w:r>
      <w:r>
        <w:rPr>
          <w:i/>
        </w:rPr>
        <w:br/>
      </w:r>
      <w:r>
        <w:rPr>
          <w:i/>
        </w:rPr>
        <w:br/>
      </w:r>
      <w:r>
        <w:rPr>
          <w:i/>
        </w:rPr>
        <w:tab/>
      </w:r>
      <w:r>
        <w:rPr>
          <w:i/>
        </w:rPr>
        <w:tab/>
      </w:r>
      <w:r>
        <w:rPr>
          <w:i/>
        </w:rPr>
        <w:tab/>
      </w:r>
      <w:r>
        <w:rPr>
          <w:i/>
        </w:rPr>
        <w:tab/>
      </w:r>
      <w:r>
        <w:rPr>
          <w:i/>
        </w:rPr>
        <w:tab/>
        <w:t>Source: ZTE</w:t>
      </w:r>
    </w:p>
    <w:p w14:paraId="7274D51C" w14:textId="77777777" w:rsidR="00DB771A" w:rsidRDefault="00DB771A" w:rsidP="00DB771A">
      <w:pPr>
        <w:rPr>
          <w:rFonts w:ascii="Arial" w:hAnsi="Arial" w:cs="Arial"/>
          <w:b/>
        </w:rPr>
      </w:pPr>
      <w:r>
        <w:rPr>
          <w:rFonts w:ascii="Arial" w:hAnsi="Arial" w:cs="Arial"/>
          <w:b/>
        </w:rPr>
        <w:t xml:space="preserve">Discussion: </w:t>
      </w:r>
    </w:p>
    <w:p w14:paraId="07721F3F" w14:textId="77777777" w:rsidR="00DB771A" w:rsidRDefault="00DB771A" w:rsidP="00DB771A">
      <w:r>
        <w:t>Rajesh (Nokia): Missing change in 4.7.2.4.3.</w:t>
      </w:r>
    </w:p>
    <w:p w14:paraId="7700C0AF" w14:textId="77777777" w:rsidR="00DB771A" w:rsidRDefault="00DB771A" w:rsidP="00DB771A">
      <w:proofErr w:type="spellStart"/>
      <w:r>
        <w:t>Xiaojian</w:t>
      </w:r>
      <w:proofErr w:type="spellEnd"/>
      <w:r>
        <w:t xml:space="preserve"> (ZTE): Revision shared. Nokia co-signs.</w:t>
      </w:r>
    </w:p>
    <w:p w14:paraId="6D46233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C3-246356</w:t>
      </w:r>
      <w:r>
        <w:rPr>
          <w:color w:val="993300"/>
          <w:u w:val="single"/>
        </w:rPr>
        <w:t>.</w:t>
      </w:r>
    </w:p>
    <w:p w14:paraId="0120B9A0" w14:textId="6907F754" w:rsidR="00DB771A" w:rsidRDefault="00DB771A" w:rsidP="00DB771A">
      <w:pPr>
        <w:rPr>
          <w:rFonts w:ascii="Arial" w:hAnsi="Arial" w:cs="Arial"/>
          <w:b/>
          <w:sz w:val="24"/>
        </w:rPr>
      </w:pPr>
      <w:r>
        <w:rPr>
          <w:rFonts w:ascii="Arial" w:hAnsi="Arial" w:cs="Arial"/>
          <w:b/>
          <w:color w:val="0000FF"/>
          <w:sz w:val="24"/>
        </w:rPr>
        <w:t>C3-246141</w:t>
      </w:r>
      <w:r>
        <w:rPr>
          <w:rFonts w:ascii="Arial" w:hAnsi="Arial" w:cs="Arial"/>
          <w:b/>
          <w:color w:val="0000FF"/>
          <w:sz w:val="24"/>
        </w:rPr>
        <w:tab/>
      </w:r>
      <w:r>
        <w:rPr>
          <w:rFonts w:ascii="Arial" w:hAnsi="Arial" w:cs="Arial"/>
          <w:b/>
          <w:sz w:val="24"/>
        </w:rPr>
        <w:t>Presence column correction and reference clause correction</w:t>
      </w:r>
    </w:p>
    <w:p w14:paraId="141F3063"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CR-0971  rev  Cat: F (Rel-19)</w:t>
      </w:r>
      <w:r>
        <w:rPr>
          <w:i/>
        </w:rPr>
        <w:br/>
      </w:r>
      <w:r>
        <w:rPr>
          <w:i/>
        </w:rPr>
        <w:br/>
      </w:r>
      <w:r>
        <w:rPr>
          <w:i/>
        </w:rPr>
        <w:tab/>
      </w:r>
      <w:r>
        <w:rPr>
          <w:i/>
        </w:rPr>
        <w:tab/>
      </w:r>
      <w:r>
        <w:rPr>
          <w:i/>
        </w:rPr>
        <w:tab/>
      </w:r>
      <w:r>
        <w:rPr>
          <w:i/>
        </w:rPr>
        <w:tab/>
      </w:r>
      <w:r>
        <w:rPr>
          <w:i/>
        </w:rPr>
        <w:tab/>
        <w:t>Source: ZTE</w:t>
      </w:r>
    </w:p>
    <w:p w14:paraId="2EFF231A" w14:textId="77777777" w:rsidR="00DB771A" w:rsidRDefault="00DB771A" w:rsidP="00DB771A">
      <w:pPr>
        <w:rPr>
          <w:rFonts w:ascii="Arial" w:hAnsi="Arial" w:cs="Arial"/>
          <w:b/>
        </w:rPr>
      </w:pPr>
      <w:r>
        <w:rPr>
          <w:rFonts w:ascii="Arial" w:hAnsi="Arial" w:cs="Arial"/>
          <w:b/>
        </w:rPr>
        <w:t xml:space="preserve">Discussion: </w:t>
      </w:r>
    </w:p>
    <w:p w14:paraId="49ED8001" w14:textId="77777777" w:rsidR="00DB771A" w:rsidRDefault="00DB771A" w:rsidP="00DB771A">
      <w:r>
        <w:t xml:space="preserve">Maria (Ericsson): still conditional attributes. Reword needed. Specify the APIs where </w:t>
      </w:r>
      <w:proofErr w:type="spellStart"/>
      <w:r>
        <w:t>gpsis</w:t>
      </w:r>
      <w:proofErr w:type="spellEnd"/>
      <w:r>
        <w:t xml:space="preserve"> is applicable.</w:t>
      </w:r>
    </w:p>
    <w:p w14:paraId="42288125" w14:textId="77777777" w:rsidR="00DB771A" w:rsidRDefault="00DB771A" w:rsidP="00DB771A">
      <w:r>
        <w:t>Xuefei (Huawei): ok with the CR. Disagree with the comments from Ericsson.</w:t>
      </w:r>
    </w:p>
    <w:p w14:paraId="450AC79A" w14:textId="77777777" w:rsidR="00DB771A" w:rsidRDefault="00DB771A" w:rsidP="00DB771A">
      <w:r>
        <w:t>Apostolos (Nokia): ok with the CR. Disagree with the comments.</w:t>
      </w:r>
    </w:p>
    <w:p w14:paraId="3370EE12" w14:textId="77777777" w:rsidR="00DB771A" w:rsidRDefault="00DB771A" w:rsidP="00DB771A">
      <w:r>
        <w:t>Maria (Ericsson): ok with the CR.</w:t>
      </w:r>
    </w:p>
    <w:p w14:paraId="4677257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B997A" w14:textId="162F70D0" w:rsidR="00DB771A" w:rsidRDefault="00DB771A" w:rsidP="00DB771A">
      <w:pPr>
        <w:rPr>
          <w:rFonts w:ascii="Arial" w:hAnsi="Arial" w:cs="Arial"/>
          <w:b/>
          <w:sz w:val="24"/>
        </w:rPr>
      </w:pPr>
      <w:r>
        <w:rPr>
          <w:rFonts w:ascii="Arial" w:hAnsi="Arial" w:cs="Arial"/>
          <w:b/>
          <w:color w:val="0000FF"/>
          <w:sz w:val="24"/>
        </w:rPr>
        <w:t>C3-246142</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PfdDetermination</w:t>
      </w:r>
      <w:proofErr w:type="spellEnd"/>
      <w:r>
        <w:rPr>
          <w:rFonts w:ascii="Arial" w:hAnsi="Arial" w:cs="Arial"/>
          <w:b/>
          <w:sz w:val="24"/>
        </w:rPr>
        <w:t xml:space="preserve"> feature from </w:t>
      </w:r>
      <w:proofErr w:type="spellStart"/>
      <w:r>
        <w:rPr>
          <w:rFonts w:ascii="Arial" w:hAnsi="Arial" w:cs="Arial"/>
          <w:b/>
          <w:sz w:val="24"/>
        </w:rPr>
        <w:t>Nnwdaf_AnalyticsInfo</w:t>
      </w:r>
      <w:proofErr w:type="spellEnd"/>
    </w:p>
    <w:p w14:paraId="7120DB1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CR-0972  rev  Cat: F (Rel-19)</w:t>
      </w:r>
      <w:r>
        <w:rPr>
          <w:i/>
        </w:rPr>
        <w:br/>
      </w:r>
      <w:r>
        <w:rPr>
          <w:i/>
        </w:rPr>
        <w:br/>
      </w:r>
      <w:r>
        <w:rPr>
          <w:i/>
        </w:rPr>
        <w:tab/>
      </w:r>
      <w:r>
        <w:rPr>
          <w:i/>
        </w:rPr>
        <w:tab/>
      </w:r>
      <w:r>
        <w:rPr>
          <w:i/>
        </w:rPr>
        <w:tab/>
      </w:r>
      <w:r>
        <w:rPr>
          <w:i/>
        </w:rPr>
        <w:tab/>
      </w:r>
      <w:r>
        <w:rPr>
          <w:i/>
        </w:rPr>
        <w:tab/>
        <w:t>Source: ZTE</w:t>
      </w:r>
    </w:p>
    <w:p w14:paraId="19EA4EA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E3D20" w14:textId="33A0AE32" w:rsidR="00DB771A" w:rsidRDefault="00DB771A" w:rsidP="00DB771A">
      <w:pPr>
        <w:rPr>
          <w:rFonts w:ascii="Arial" w:hAnsi="Arial" w:cs="Arial"/>
          <w:b/>
          <w:sz w:val="24"/>
        </w:rPr>
      </w:pPr>
      <w:r>
        <w:rPr>
          <w:rFonts w:ascii="Arial" w:hAnsi="Arial" w:cs="Arial"/>
          <w:b/>
          <w:color w:val="0000FF"/>
          <w:sz w:val="24"/>
        </w:rPr>
        <w:t>C3-246165</w:t>
      </w:r>
      <w:r>
        <w:rPr>
          <w:rFonts w:ascii="Arial" w:hAnsi="Arial" w:cs="Arial"/>
          <w:b/>
          <w:color w:val="0000FF"/>
          <w:sz w:val="24"/>
        </w:rPr>
        <w:tab/>
      </w:r>
      <w:r>
        <w:rPr>
          <w:rFonts w:ascii="Arial" w:hAnsi="Arial" w:cs="Arial"/>
          <w:b/>
          <w:sz w:val="24"/>
        </w:rPr>
        <w:t xml:space="preserve">Primary access clarification for the </w:t>
      </w:r>
      <w:proofErr w:type="spellStart"/>
      <w:r>
        <w:rPr>
          <w:rFonts w:ascii="Arial" w:hAnsi="Arial" w:cs="Arial"/>
          <w:b/>
          <w:sz w:val="24"/>
        </w:rPr>
        <w:t>SteeringMode</w:t>
      </w:r>
      <w:proofErr w:type="spellEnd"/>
      <w:r>
        <w:rPr>
          <w:rFonts w:ascii="Arial" w:hAnsi="Arial" w:cs="Arial"/>
          <w:b/>
          <w:sz w:val="24"/>
        </w:rPr>
        <w:t xml:space="preserve"> of REDUNDANT</w:t>
      </w:r>
    </w:p>
    <w:p w14:paraId="5FA03C4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CR-1288  rev  Cat: F (Rel-19)</w:t>
      </w:r>
      <w:r>
        <w:rPr>
          <w:i/>
        </w:rPr>
        <w:br/>
      </w:r>
      <w:r>
        <w:rPr>
          <w:i/>
        </w:rPr>
        <w:lastRenderedPageBreak/>
        <w:br/>
      </w:r>
      <w:r>
        <w:rPr>
          <w:i/>
        </w:rPr>
        <w:tab/>
      </w:r>
      <w:r>
        <w:rPr>
          <w:i/>
        </w:rPr>
        <w:tab/>
      </w:r>
      <w:r>
        <w:rPr>
          <w:i/>
        </w:rPr>
        <w:tab/>
      </w:r>
      <w:r>
        <w:rPr>
          <w:i/>
        </w:rPr>
        <w:tab/>
      </w:r>
      <w:r>
        <w:rPr>
          <w:i/>
        </w:rPr>
        <w:tab/>
        <w:t>Source: Ericsson</w:t>
      </w:r>
    </w:p>
    <w:p w14:paraId="70489CC9" w14:textId="77777777" w:rsidR="00DB771A" w:rsidRDefault="00DB771A" w:rsidP="00DB771A">
      <w:pPr>
        <w:rPr>
          <w:rFonts w:ascii="Arial" w:hAnsi="Arial" w:cs="Arial"/>
          <w:b/>
        </w:rPr>
      </w:pPr>
      <w:r>
        <w:rPr>
          <w:rFonts w:ascii="Arial" w:hAnsi="Arial" w:cs="Arial"/>
          <w:b/>
        </w:rPr>
        <w:t xml:space="preserve">Abstract: </w:t>
      </w:r>
    </w:p>
    <w:p w14:paraId="081240D6" w14:textId="77777777" w:rsidR="00DB771A" w:rsidRDefault="00DB771A" w:rsidP="00DB771A">
      <w:r>
        <w:t>Summary of Change: Change the primary access as an Optional for REDUNDANT steering mode.</w:t>
      </w:r>
    </w:p>
    <w:p w14:paraId="2DC3B72F" w14:textId="77777777" w:rsidR="00DB771A" w:rsidRDefault="00DB771A" w:rsidP="00DB771A">
      <w:pPr>
        <w:rPr>
          <w:rFonts w:ascii="Arial" w:hAnsi="Arial" w:cs="Arial"/>
          <w:b/>
        </w:rPr>
      </w:pPr>
      <w:r>
        <w:rPr>
          <w:rFonts w:ascii="Arial" w:hAnsi="Arial" w:cs="Arial"/>
          <w:b/>
        </w:rPr>
        <w:t xml:space="preserve">Discussion: </w:t>
      </w:r>
    </w:p>
    <w:p w14:paraId="57ABEC59" w14:textId="77777777" w:rsidR="00DB771A" w:rsidRDefault="00DB771A" w:rsidP="00DB771A">
      <w:r>
        <w:t>Xuefei (Huawei): Change functional, TEI19, ATSSS_Ph3.</w:t>
      </w:r>
    </w:p>
    <w:p w14:paraId="06B199C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C3-246355</w:t>
      </w:r>
      <w:r>
        <w:rPr>
          <w:color w:val="993300"/>
          <w:u w:val="single"/>
        </w:rPr>
        <w:t>.</w:t>
      </w:r>
    </w:p>
    <w:p w14:paraId="729E0858" w14:textId="70F78AB1" w:rsidR="00DB771A" w:rsidRDefault="00DB771A" w:rsidP="00DB771A">
      <w:pPr>
        <w:rPr>
          <w:rFonts w:ascii="Arial" w:hAnsi="Arial" w:cs="Arial"/>
          <w:b/>
          <w:sz w:val="24"/>
        </w:rPr>
      </w:pPr>
      <w:r>
        <w:rPr>
          <w:rFonts w:ascii="Arial" w:hAnsi="Arial" w:cs="Arial"/>
          <w:b/>
          <w:color w:val="0000FF"/>
          <w:sz w:val="24"/>
        </w:rPr>
        <w:t>C3-246207</w:t>
      </w:r>
      <w:r>
        <w:rPr>
          <w:rFonts w:ascii="Arial" w:hAnsi="Arial" w:cs="Arial"/>
          <w:b/>
          <w:color w:val="0000FF"/>
          <w:sz w:val="24"/>
        </w:rPr>
        <w:tab/>
      </w:r>
      <w:r>
        <w:rPr>
          <w:rFonts w:ascii="Arial" w:hAnsi="Arial" w:cs="Arial"/>
          <w:b/>
          <w:sz w:val="24"/>
        </w:rPr>
        <w:t>Event notification corrections</w:t>
      </w:r>
    </w:p>
    <w:p w14:paraId="18FB85A3"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CR-0697  rev  Cat: F (Rel-19)</w:t>
      </w:r>
      <w:r>
        <w:rPr>
          <w:i/>
        </w:rPr>
        <w:br/>
      </w:r>
      <w:r>
        <w:rPr>
          <w:i/>
        </w:rPr>
        <w:br/>
      </w:r>
      <w:r>
        <w:rPr>
          <w:i/>
        </w:rPr>
        <w:tab/>
      </w:r>
      <w:r>
        <w:rPr>
          <w:i/>
        </w:rPr>
        <w:tab/>
      </w:r>
      <w:r>
        <w:rPr>
          <w:i/>
        </w:rPr>
        <w:tab/>
      </w:r>
      <w:r>
        <w:rPr>
          <w:i/>
        </w:rPr>
        <w:tab/>
      </w:r>
      <w:r>
        <w:rPr>
          <w:i/>
        </w:rPr>
        <w:tab/>
        <w:t>Source: Nokia</w:t>
      </w:r>
    </w:p>
    <w:p w14:paraId="0316503A" w14:textId="77777777" w:rsidR="00DB771A" w:rsidRDefault="00DB771A" w:rsidP="00DB771A">
      <w:pPr>
        <w:rPr>
          <w:rFonts w:ascii="Arial" w:hAnsi="Arial" w:cs="Arial"/>
          <w:b/>
        </w:rPr>
      </w:pPr>
      <w:r>
        <w:rPr>
          <w:rFonts w:ascii="Arial" w:hAnsi="Arial" w:cs="Arial"/>
          <w:b/>
        </w:rPr>
        <w:t xml:space="preserve">Abstract: </w:t>
      </w:r>
    </w:p>
    <w:p w14:paraId="363F7A6B" w14:textId="77777777" w:rsidR="00DB771A" w:rsidRDefault="00DB771A" w:rsidP="00DB771A">
      <w:r>
        <w:t>Event notification corrections</w:t>
      </w:r>
    </w:p>
    <w:p w14:paraId="3A5C914B" w14:textId="77777777" w:rsidR="00DB771A" w:rsidRDefault="00DB771A" w:rsidP="00DB771A">
      <w:pPr>
        <w:rPr>
          <w:rFonts w:ascii="Arial" w:hAnsi="Arial" w:cs="Arial"/>
          <w:b/>
        </w:rPr>
      </w:pPr>
      <w:r>
        <w:rPr>
          <w:rFonts w:ascii="Arial" w:hAnsi="Arial" w:cs="Arial"/>
          <w:b/>
        </w:rPr>
        <w:t xml:space="preserve">Discussion: </w:t>
      </w:r>
    </w:p>
    <w:p w14:paraId="5E659821" w14:textId="77777777" w:rsidR="00DB771A" w:rsidRDefault="00DB771A" w:rsidP="00DB771A">
      <w:r>
        <w:t>Meifang (Ericsson): Work on the normative part to say something like “if the info is not available”. Remove the NOTE.</w:t>
      </w:r>
    </w:p>
    <w:p w14:paraId="1DD295E5" w14:textId="77777777" w:rsidR="00DB771A" w:rsidRDefault="00DB771A" w:rsidP="00DB771A">
      <w:proofErr w:type="spellStart"/>
      <w:r>
        <w:t>Xiaojian</w:t>
      </w:r>
      <w:proofErr w:type="spellEnd"/>
      <w:r>
        <w:t xml:space="preserve"> (ZTE): Confusing note. Ok with the proposal.</w:t>
      </w:r>
    </w:p>
    <w:p w14:paraId="047853CC" w14:textId="77777777" w:rsidR="00DB771A" w:rsidRDefault="00DB771A" w:rsidP="00DB771A">
      <w:r>
        <w:t>Xuefei (Huawei): Confusing note. Wants to check the revision.</w:t>
      </w:r>
    </w:p>
    <w:p w14:paraId="37B9731C" w14:textId="77777777" w:rsidR="00DB771A" w:rsidRDefault="00DB771A" w:rsidP="00DB771A">
      <w:r>
        <w:t>Apostolos (Nokia): Revision available. Huawei prefers the original proposal.</w:t>
      </w:r>
    </w:p>
    <w:p w14:paraId="6BB4B7DC" w14:textId="77777777" w:rsidR="00DB771A" w:rsidRDefault="00DB771A" w:rsidP="00DB771A">
      <w:r>
        <w:t>Xuefei (Huawei): ok to keep it as a simplified note. But access network information should go away.</w:t>
      </w:r>
    </w:p>
    <w:p w14:paraId="5062DD84" w14:textId="77777777" w:rsidR="00DB771A" w:rsidRDefault="00DB771A" w:rsidP="00DB771A">
      <w:r>
        <w:t>Meifang (Ericsson): needs to check the new version.</w:t>
      </w:r>
    </w:p>
    <w:p w14:paraId="4B5563AF" w14:textId="77777777" w:rsidR="00DB771A" w:rsidRDefault="00DB771A" w:rsidP="00DB771A">
      <w:r>
        <w:t>Apostolos (Nokia): Shared R2.</w:t>
      </w:r>
    </w:p>
    <w:p w14:paraId="5D4E5224" w14:textId="77777777" w:rsidR="00DB771A" w:rsidRDefault="00DB771A" w:rsidP="00DB771A">
      <w:r>
        <w:t>Meifang (Ericsson): R2 fine.</w:t>
      </w:r>
    </w:p>
    <w:p w14:paraId="6B31F857" w14:textId="77777777" w:rsidR="00DB771A" w:rsidRDefault="00DB771A" w:rsidP="00DB771A">
      <w:r>
        <w:t>Xuefei (Huawei): R3 is provided. Huawei does not accept to keep access network information in the note.</w:t>
      </w:r>
    </w:p>
    <w:p w14:paraId="643FD6EB" w14:textId="77777777" w:rsidR="00DB771A" w:rsidRDefault="00DB771A" w:rsidP="00DB771A">
      <w:r>
        <w:t>Apostolos (Nokia): R4 is shared. Everybody confirmed.</w:t>
      </w:r>
    </w:p>
    <w:p w14:paraId="7DE4742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C3-246354</w:t>
      </w:r>
      <w:r>
        <w:rPr>
          <w:color w:val="993300"/>
          <w:u w:val="single"/>
        </w:rPr>
        <w:t>.</w:t>
      </w:r>
    </w:p>
    <w:p w14:paraId="3B36614E" w14:textId="31BD3D80" w:rsidR="00DB771A" w:rsidRDefault="00DB771A" w:rsidP="00DB771A">
      <w:pPr>
        <w:rPr>
          <w:rFonts w:ascii="Arial" w:hAnsi="Arial" w:cs="Arial"/>
          <w:b/>
          <w:sz w:val="24"/>
        </w:rPr>
      </w:pPr>
      <w:r>
        <w:rPr>
          <w:rFonts w:ascii="Arial" w:hAnsi="Arial" w:cs="Arial"/>
          <w:b/>
          <w:color w:val="0000FF"/>
          <w:sz w:val="24"/>
        </w:rPr>
        <w:t>C3-246208</w:t>
      </w:r>
      <w:r>
        <w:rPr>
          <w:rFonts w:ascii="Arial" w:hAnsi="Arial" w:cs="Arial"/>
          <w:b/>
          <w:color w:val="0000FF"/>
          <w:sz w:val="24"/>
        </w:rPr>
        <w:tab/>
      </w:r>
      <w:r>
        <w:rPr>
          <w:rFonts w:ascii="Arial" w:hAnsi="Arial" w:cs="Arial"/>
          <w:b/>
          <w:sz w:val="24"/>
        </w:rPr>
        <w:t>Custom operation corrections</w:t>
      </w:r>
    </w:p>
    <w:p w14:paraId="2A0C629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v19.0.0</w:t>
      </w:r>
      <w:r>
        <w:rPr>
          <w:i/>
        </w:rPr>
        <w:tab/>
        <w:t xml:space="preserve">  CR-0213  rev  Cat: F (Rel-19)</w:t>
      </w:r>
      <w:r>
        <w:rPr>
          <w:i/>
        </w:rPr>
        <w:br/>
      </w:r>
      <w:r>
        <w:rPr>
          <w:i/>
        </w:rPr>
        <w:br/>
      </w:r>
      <w:r>
        <w:rPr>
          <w:i/>
        </w:rPr>
        <w:tab/>
      </w:r>
      <w:r>
        <w:rPr>
          <w:i/>
        </w:rPr>
        <w:tab/>
      </w:r>
      <w:r>
        <w:rPr>
          <w:i/>
        </w:rPr>
        <w:tab/>
      </w:r>
      <w:r>
        <w:rPr>
          <w:i/>
        </w:rPr>
        <w:tab/>
      </w:r>
      <w:r>
        <w:rPr>
          <w:i/>
        </w:rPr>
        <w:tab/>
        <w:t>Source: Nokia</w:t>
      </w:r>
    </w:p>
    <w:p w14:paraId="60423E09" w14:textId="77777777" w:rsidR="00DB771A" w:rsidRDefault="00DB771A" w:rsidP="00DB771A">
      <w:pPr>
        <w:rPr>
          <w:rFonts w:ascii="Arial" w:hAnsi="Arial" w:cs="Arial"/>
          <w:b/>
        </w:rPr>
      </w:pPr>
      <w:r>
        <w:rPr>
          <w:rFonts w:ascii="Arial" w:hAnsi="Arial" w:cs="Arial"/>
          <w:b/>
        </w:rPr>
        <w:t xml:space="preserve">Abstract: </w:t>
      </w:r>
    </w:p>
    <w:p w14:paraId="4AC1DFC1" w14:textId="77777777" w:rsidR="00DB771A" w:rsidRDefault="00DB771A" w:rsidP="00DB771A">
      <w:r>
        <w:t>Custom operation corrections</w:t>
      </w:r>
    </w:p>
    <w:p w14:paraId="539379F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642B6" w14:textId="0B65D3B0" w:rsidR="00DB771A" w:rsidRDefault="00DB771A" w:rsidP="00DB771A">
      <w:pPr>
        <w:rPr>
          <w:rFonts w:ascii="Arial" w:hAnsi="Arial" w:cs="Arial"/>
          <w:b/>
          <w:sz w:val="24"/>
        </w:rPr>
      </w:pPr>
      <w:r>
        <w:rPr>
          <w:rFonts w:ascii="Arial" w:hAnsi="Arial" w:cs="Arial"/>
          <w:b/>
          <w:color w:val="0000FF"/>
          <w:sz w:val="24"/>
        </w:rPr>
        <w:t>C3-246219</w:t>
      </w:r>
      <w:r>
        <w:rPr>
          <w:rFonts w:ascii="Arial" w:hAnsi="Arial" w:cs="Arial"/>
          <w:b/>
          <w:color w:val="0000FF"/>
          <w:sz w:val="24"/>
        </w:rPr>
        <w:tab/>
      </w:r>
      <w:r>
        <w:rPr>
          <w:rFonts w:ascii="Arial" w:hAnsi="Arial" w:cs="Arial"/>
          <w:b/>
          <w:sz w:val="24"/>
        </w:rPr>
        <w:t>Corrections on feature name for policy decisions based on Network Analytics</w:t>
      </w:r>
    </w:p>
    <w:p w14:paraId="29678BB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v19.0.0</w:t>
      </w:r>
      <w:r>
        <w:rPr>
          <w:i/>
        </w:rPr>
        <w:tab/>
        <w:t xml:space="preserve">  CR-0576  rev  Cat: F (Rel-19)</w:t>
      </w:r>
      <w:r>
        <w:rPr>
          <w:i/>
        </w:rPr>
        <w:br/>
      </w:r>
      <w:r>
        <w:rPr>
          <w:i/>
        </w:rPr>
        <w:lastRenderedPageBreak/>
        <w:br/>
      </w:r>
      <w:r>
        <w:rPr>
          <w:i/>
        </w:rPr>
        <w:tab/>
      </w:r>
      <w:r>
        <w:rPr>
          <w:i/>
        </w:rPr>
        <w:tab/>
      </w:r>
      <w:r>
        <w:rPr>
          <w:i/>
        </w:rPr>
        <w:tab/>
      </w:r>
      <w:r>
        <w:rPr>
          <w:i/>
        </w:rPr>
        <w:tab/>
      </w:r>
      <w:r>
        <w:rPr>
          <w:i/>
        </w:rPr>
        <w:tab/>
        <w:t>Source: Huawei</w:t>
      </w:r>
    </w:p>
    <w:p w14:paraId="36613D10" w14:textId="77777777" w:rsidR="00DB771A" w:rsidRDefault="00DB771A" w:rsidP="00DB771A">
      <w:pPr>
        <w:rPr>
          <w:rFonts w:ascii="Arial" w:hAnsi="Arial" w:cs="Arial"/>
          <w:b/>
        </w:rPr>
      </w:pPr>
      <w:r>
        <w:rPr>
          <w:rFonts w:ascii="Arial" w:hAnsi="Arial" w:cs="Arial"/>
          <w:b/>
        </w:rPr>
        <w:t xml:space="preserve">Discussion: </w:t>
      </w:r>
    </w:p>
    <w:p w14:paraId="324921E5" w14:textId="77777777" w:rsidR="00DB771A" w:rsidRDefault="00DB771A" w:rsidP="00DB771A">
      <w:r>
        <w:t>Meifang (Ericsson): CR not needed. Already covered in the previous meeting. C3-245513.</w:t>
      </w:r>
    </w:p>
    <w:p w14:paraId="0F32FC6F" w14:textId="77777777" w:rsidR="00DB771A" w:rsidRDefault="00DB771A" w:rsidP="00DB771A">
      <w:r>
        <w:t>Offline discussions related to CT4 discussions.</w:t>
      </w:r>
    </w:p>
    <w:p w14:paraId="2EBDB7E1"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1C8EB7" w14:textId="2ED49043" w:rsidR="00DB771A" w:rsidRDefault="00DB771A" w:rsidP="00DB771A">
      <w:pPr>
        <w:rPr>
          <w:rFonts w:ascii="Arial" w:hAnsi="Arial" w:cs="Arial"/>
          <w:b/>
          <w:sz w:val="24"/>
        </w:rPr>
      </w:pPr>
      <w:r>
        <w:rPr>
          <w:rFonts w:ascii="Arial" w:hAnsi="Arial" w:cs="Arial"/>
          <w:b/>
          <w:color w:val="0000FF"/>
          <w:sz w:val="24"/>
        </w:rPr>
        <w:t>C3-246310</w:t>
      </w:r>
      <w:r>
        <w:rPr>
          <w:rFonts w:ascii="Arial" w:hAnsi="Arial" w:cs="Arial"/>
          <w:b/>
          <w:color w:val="0000FF"/>
          <w:sz w:val="24"/>
        </w:rPr>
        <w:tab/>
      </w:r>
      <w:r>
        <w:rPr>
          <w:rFonts w:ascii="Arial" w:hAnsi="Arial" w:cs="Arial"/>
          <w:b/>
          <w:sz w:val="24"/>
        </w:rPr>
        <w:t xml:space="preserve">Various corrections on </w:t>
      </w:r>
      <w:proofErr w:type="spellStart"/>
      <w:r>
        <w:rPr>
          <w:rFonts w:ascii="Arial" w:hAnsi="Arial" w:cs="Arial"/>
          <w:b/>
          <w:sz w:val="24"/>
        </w:rPr>
        <w:t>Nudr</w:t>
      </w:r>
      <w:proofErr w:type="spellEnd"/>
      <w:r>
        <w:rPr>
          <w:rFonts w:ascii="Arial" w:hAnsi="Arial" w:cs="Arial"/>
          <w:b/>
          <w:sz w:val="24"/>
        </w:rPr>
        <w:t xml:space="preserve"> service</w:t>
      </w:r>
    </w:p>
    <w:p w14:paraId="3AAA496D"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v19.0.1</w:t>
      </w:r>
      <w:r>
        <w:rPr>
          <w:i/>
        </w:rPr>
        <w:tab/>
        <w:t xml:space="preserve">  CR-0564  rev  Cat: F (Rel-19)</w:t>
      </w:r>
      <w:r>
        <w:rPr>
          <w:i/>
        </w:rPr>
        <w:br/>
      </w:r>
      <w:r>
        <w:rPr>
          <w:i/>
        </w:rPr>
        <w:br/>
      </w:r>
      <w:r>
        <w:rPr>
          <w:i/>
        </w:rPr>
        <w:tab/>
      </w:r>
      <w:r>
        <w:rPr>
          <w:i/>
        </w:rPr>
        <w:tab/>
      </w:r>
      <w:r>
        <w:rPr>
          <w:i/>
        </w:rPr>
        <w:tab/>
      </w:r>
      <w:r>
        <w:rPr>
          <w:i/>
        </w:rPr>
        <w:tab/>
      </w:r>
      <w:r>
        <w:rPr>
          <w:i/>
        </w:rPr>
        <w:tab/>
        <w:t>Source: Huawei</w:t>
      </w:r>
    </w:p>
    <w:p w14:paraId="07EB22A1" w14:textId="77777777" w:rsidR="00DB771A" w:rsidRDefault="00DB771A" w:rsidP="00DB771A">
      <w:pPr>
        <w:rPr>
          <w:rFonts w:ascii="Arial" w:hAnsi="Arial" w:cs="Arial"/>
          <w:b/>
        </w:rPr>
      </w:pPr>
      <w:r>
        <w:rPr>
          <w:rFonts w:ascii="Arial" w:hAnsi="Arial" w:cs="Arial"/>
          <w:b/>
        </w:rPr>
        <w:t xml:space="preserve">Discussion: </w:t>
      </w:r>
    </w:p>
    <w:p w14:paraId="1FACEB19"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 </w:t>
      </w:r>
      <w:proofErr w:type="spellStart"/>
      <w:r>
        <w:t>Nudr_DataRepository</w:t>
      </w:r>
      <w:proofErr w:type="spellEnd"/>
      <w:r>
        <w:t xml:space="preserve"> API for Application Data</w:t>
      </w:r>
    </w:p>
    <w:p w14:paraId="28E01F9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52A9D8" w14:textId="06428D77" w:rsidR="00DB771A" w:rsidRDefault="00DB771A" w:rsidP="00DB771A">
      <w:pPr>
        <w:rPr>
          <w:rFonts w:ascii="Arial" w:hAnsi="Arial" w:cs="Arial"/>
          <w:b/>
          <w:sz w:val="24"/>
        </w:rPr>
      </w:pPr>
      <w:r>
        <w:rPr>
          <w:rFonts w:ascii="Arial" w:hAnsi="Arial" w:cs="Arial"/>
          <w:b/>
          <w:color w:val="0000FF"/>
          <w:sz w:val="24"/>
        </w:rPr>
        <w:t>C3-246332</w:t>
      </w:r>
      <w:r>
        <w:rPr>
          <w:rFonts w:ascii="Arial" w:hAnsi="Arial" w:cs="Arial"/>
          <w:b/>
          <w:color w:val="0000FF"/>
          <w:sz w:val="24"/>
        </w:rPr>
        <w:tab/>
      </w:r>
      <w:r>
        <w:rPr>
          <w:rFonts w:ascii="Arial" w:hAnsi="Arial" w:cs="Arial"/>
          <w:b/>
          <w:sz w:val="24"/>
        </w:rPr>
        <w:t>Corrections to the definition of some query parameters</w:t>
      </w:r>
    </w:p>
    <w:p w14:paraId="32FEDB3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v19.0.0</w:t>
      </w:r>
      <w:r>
        <w:rPr>
          <w:i/>
        </w:rPr>
        <w:tab/>
        <w:t xml:space="preserve">  CR-0566  rev  Cat: F (Rel-19)</w:t>
      </w:r>
      <w:r>
        <w:rPr>
          <w:i/>
        </w:rPr>
        <w:br/>
      </w:r>
      <w:r>
        <w:rPr>
          <w:i/>
        </w:rPr>
        <w:br/>
      </w:r>
      <w:r>
        <w:rPr>
          <w:i/>
        </w:rPr>
        <w:tab/>
      </w:r>
      <w:r>
        <w:rPr>
          <w:i/>
        </w:rPr>
        <w:tab/>
      </w:r>
      <w:r>
        <w:rPr>
          <w:i/>
        </w:rPr>
        <w:tab/>
      </w:r>
      <w:r>
        <w:rPr>
          <w:i/>
        </w:rPr>
        <w:tab/>
      </w:r>
      <w:r>
        <w:rPr>
          <w:i/>
        </w:rPr>
        <w:tab/>
        <w:t>Source: Huawei</w:t>
      </w:r>
    </w:p>
    <w:p w14:paraId="07594774" w14:textId="77777777" w:rsidR="00DB771A" w:rsidRDefault="00DB771A" w:rsidP="00DB771A">
      <w:pPr>
        <w:rPr>
          <w:rFonts w:ascii="Arial" w:hAnsi="Arial" w:cs="Arial"/>
          <w:b/>
        </w:rPr>
      </w:pPr>
      <w:r>
        <w:rPr>
          <w:rFonts w:ascii="Arial" w:hAnsi="Arial" w:cs="Arial"/>
          <w:b/>
        </w:rPr>
        <w:t xml:space="preserve">Discussion: </w:t>
      </w:r>
    </w:p>
    <w:p w14:paraId="12A5AB3B"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 </w:t>
      </w:r>
      <w:proofErr w:type="spellStart"/>
      <w:r>
        <w:t>Nudr_DataRepository</w:t>
      </w:r>
      <w:proofErr w:type="spellEnd"/>
      <w:r>
        <w:t xml:space="preserve"> API for Application Data</w:t>
      </w:r>
    </w:p>
    <w:p w14:paraId="2D4F9BA1" w14:textId="77777777" w:rsidR="00DB771A" w:rsidRDefault="00DB771A" w:rsidP="00DB771A">
      <w:r>
        <w:t>Igor (Ericsson): 1st change already covered in C3-245078.</w:t>
      </w:r>
    </w:p>
    <w:p w14:paraId="38939CF0" w14:textId="77777777" w:rsidR="00DB771A" w:rsidRDefault="00DB771A" w:rsidP="00DB771A">
      <w:r>
        <w:t>Abdessamad (Huawei): All arrays of strings are fixed in the new version, based on the agreement of CT4.</w:t>
      </w:r>
    </w:p>
    <w:p w14:paraId="05098568" w14:textId="77777777" w:rsidR="00DB771A" w:rsidRDefault="00DB771A" w:rsidP="00DB771A">
      <w:r>
        <w:t>Igor (Ericsson): editorials. Ericsson would like to co-sign. Suggests rapporteurs check their own TSs and bring a CR per TS.</w:t>
      </w:r>
    </w:p>
    <w:p w14:paraId="60A68793" w14:textId="77777777" w:rsidR="00DB771A" w:rsidRDefault="00DB771A" w:rsidP="00DB771A">
      <w:r>
        <w:t>Apostolos (Nokia): no need to have a procedure.</w:t>
      </w:r>
    </w:p>
    <w:p w14:paraId="3392812D" w14:textId="77777777" w:rsidR="00DB771A" w:rsidRDefault="00DB771A" w:rsidP="00DB771A">
      <w:r>
        <w:t>Igor (Ericsson): Ericsson will initiate an email discussion</w:t>
      </w:r>
    </w:p>
    <w:p w14:paraId="3F430CE7" w14:textId="77777777" w:rsidR="00DB771A" w:rsidRDefault="00DB771A" w:rsidP="00DB771A">
      <w:proofErr w:type="spellStart"/>
      <w:r>
        <w:t>Xiaojian</w:t>
      </w:r>
      <w:proofErr w:type="spellEnd"/>
      <w:r>
        <w:t xml:space="preserve"> (ZTE): Will bring the CR for TS 29.551.</w:t>
      </w:r>
    </w:p>
    <w:p w14:paraId="2841B7C0" w14:textId="77777777" w:rsidR="00DB771A" w:rsidRDefault="00DB771A" w:rsidP="00DB771A">
      <w:r>
        <w:t>Abdessamad (Huawei): R1 is shared.</w:t>
      </w:r>
    </w:p>
    <w:p w14:paraId="4ED7ECCE" w14:textId="77777777" w:rsidR="00DB771A" w:rsidRDefault="00DB771A" w:rsidP="00DB771A">
      <w:r>
        <w:t>Igor (Ericsson): R1 fine.</w:t>
      </w:r>
    </w:p>
    <w:p w14:paraId="5B596B50" w14:textId="77777777" w:rsidR="00DB771A" w:rsidRDefault="00DB771A" w:rsidP="00DB771A">
      <w:r>
        <w:t>Apostolos (Nokia): R1 fine.</w:t>
      </w:r>
    </w:p>
    <w:p w14:paraId="36DC5D31" w14:textId="77777777" w:rsidR="00DB771A" w:rsidRDefault="00DB771A" w:rsidP="00DB771A">
      <w:r>
        <w:t>R1 is agreed</w:t>
      </w:r>
    </w:p>
    <w:p w14:paraId="437EB4E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C3-246508</w:t>
      </w:r>
      <w:r>
        <w:rPr>
          <w:color w:val="993300"/>
          <w:u w:val="single"/>
        </w:rPr>
        <w:t>.</w:t>
      </w:r>
    </w:p>
    <w:p w14:paraId="3E5E5C31" w14:textId="5256678A" w:rsidR="00DB771A" w:rsidRDefault="00DB771A" w:rsidP="00DB771A">
      <w:pPr>
        <w:rPr>
          <w:rFonts w:ascii="Arial" w:hAnsi="Arial" w:cs="Arial"/>
          <w:b/>
          <w:sz w:val="24"/>
        </w:rPr>
      </w:pPr>
      <w:r>
        <w:rPr>
          <w:rFonts w:ascii="Arial" w:hAnsi="Arial" w:cs="Arial"/>
          <w:b/>
          <w:color w:val="0000FF"/>
          <w:sz w:val="24"/>
        </w:rPr>
        <w:t>C3-246353</w:t>
      </w:r>
      <w:r>
        <w:rPr>
          <w:rFonts w:ascii="Arial" w:hAnsi="Arial" w:cs="Arial"/>
          <w:b/>
          <w:color w:val="0000FF"/>
          <w:sz w:val="24"/>
        </w:rPr>
        <w:tab/>
      </w:r>
      <w:r>
        <w:rPr>
          <w:rFonts w:ascii="Arial" w:hAnsi="Arial" w:cs="Arial"/>
          <w:b/>
          <w:sz w:val="24"/>
        </w:rPr>
        <w:t xml:space="preserve">Corrections to the description of the </w:t>
      </w:r>
      <w:proofErr w:type="spellStart"/>
      <w:r>
        <w:rPr>
          <w:rFonts w:ascii="Arial" w:hAnsi="Arial" w:cs="Arial"/>
          <w:b/>
          <w:sz w:val="24"/>
        </w:rPr>
        <w:t>packetFilterUsage</w:t>
      </w:r>
      <w:proofErr w:type="spellEnd"/>
      <w:r>
        <w:rPr>
          <w:rFonts w:ascii="Arial" w:hAnsi="Arial" w:cs="Arial"/>
          <w:b/>
          <w:sz w:val="24"/>
        </w:rPr>
        <w:t xml:space="preserve"> </w:t>
      </w:r>
      <w:proofErr w:type="spellStart"/>
      <w:r>
        <w:rPr>
          <w:rFonts w:ascii="Arial" w:hAnsi="Arial" w:cs="Arial"/>
          <w:b/>
          <w:sz w:val="24"/>
        </w:rPr>
        <w:t>boolean</w:t>
      </w:r>
      <w:proofErr w:type="spellEnd"/>
      <w:r>
        <w:rPr>
          <w:rFonts w:ascii="Arial" w:hAnsi="Arial" w:cs="Arial"/>
          <w:b/>
          <w:sz w:val="24"/>
        </w:rPr>
        <w:t xml:space="preserve"> attribute</w:t>
      </w:r>
    </w:p>
    <w:p w14:paraId="0E1A217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CR-1286  rev 1 Cat: F (Rel-19)</w:t>
      </w:r>
      <w:r>
        <w:rPr>
          <w:i/>
        </w:rPr>
        <w:br/>
      </w:r>
      <w:r>
        <w:rPr>
          <w:i/>
        </w:rPr>
        <w:lastRenderedPageBreak/>
        <w:br/>
      </w:r>
      <w:r>
        <w:rPr>
          <w:i/>
        </w:rPr>
        <w:tab/>
      </w:r>
      <w:r>
        <w:rPr>
          <w:i/>
        </w:rPr>
        <w:tab/>
      </w:r>
      <w:r>
        <w:rPr>
          <w:i/>
        </w:rPr>
        <w:tab/>
      </w:r>
      <w:r>
        <w:rPr>
          <w:i/>
        </w:rPr>
        <w:tab/>
      </w:r>
      <w:r>
        <w:rPr>
          <w:i/>
        </w:rPr>
        <w:tab/>
        <w:t>Source: Huawei</w:t>
      </w:r>
    </w:p>
    <w:p w14:paraId="144E8B88" w14:textId="77777777" w:rsidR="00DB771A" w:rsidRDefault="00DB771A" w:rsidP="00DB771A">
      <w:pPr>
        <w:rPr>
          <w:color w:val="808080"/>
        </w:rPr>
      </w:pPr>
      <w:r>
        <w:rPr>
          <w:color w:val="808080"/>
        </w:rPr>
        <w:t>(Replaces C3-246072)</w:t>
      </w:r>
    </w:p>
    <w:p w14:paraId="6A1AA5B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8DFA4" w14:textId="7351CE81" w:rsidR="00DB771A" w:rsidRDefault="00DB771A" w:rsidP="00DB771A">
      <w:pPr>
        <w:rPr>
          <w:rFonts w:ascii="Arial" w:hAnsi="Arial" w:cs="Arial"/>
          <w:b/>
          <w:sz w:val="24"/>
        </w:rPr>
      </w:pPr>
      <w:r>
        <w:rPr>
          <w:rFonts w:ascii="Arial" w:hAnsi="Arial" w:cs="Arial"/>
          <w:b/>
          <w:color w:val="0000FF"/>
          <w:sz w:val="24"/>
        </w:rPr>
        <w:t>C3-246354</w:t>
      </w:r>
      <w:r>
        <w:rPr>
          <w:rFonts w:ascii="Arial" w:hAnsi="Arial" w:cs="Arial"/>
          <w:b/>
          <w:color w:val="0000FF"/>
          <w:sz w:val="24"/>
        </w:rPr>
        <w:tab/>
      </w:r>
      <w:r>
        <w:rPr>
          <w:rFonts w:ascii="Arial" w:hAnsi="Arial" w:cs="Arial"/>
          <w:b/>
          <w:sz w:val="24"/>
        </w:rPr>
        <w:t>Event notification corrections</w:t>
      </w:r>
    </w:p>
    <w:p w14:paraId="63B7A97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CR-0697  rev 1 Cat: F (Rel-19)</w:t>
      </w:r>
      <w:r>
        <w:rPr>
          <w:i/>
        </w:rPr>
        <w:br/>
      </w:r>
      <w:r>
        <w:rPr>
          <w:i/>
        </w:rPr>
        <w:br/>
      </w:r>
      <w:r>
        <w:rPr>
          <w:i/>
        </w:rPr>
        <w:tab/>
      </w:r>
      <w:r>
        <w:rPr>
          <w:i/>
        </w:rPr>
        <w:tab/>
      </w:r>
      <w:r>
        <w:rPr>
          <w:i/>
        </w:rPr>
        <w:tab/>
      </w:r>
      <w:r>
        <w:rPr>
          <w:i/>
        </w:rPr>
        <w:tab/>
      </w:r>
      <w:r>
        <w:rPr>
          <w:i/>
        </w:rPr>
        <w:tab/>
        <w:t>Source: Nokia</w:t>
      </w:r>
    </w:p>
    <w:p w14:paraId="136907E4" w14:textId="77777777" w:rsidR="00DB771A" w:rsidRDefault="00DB771A" w:rsidP="00DB771A">
      <w:pPr>
        <w:rPr>
          <w:color w:val="808080"/>
        </w:rPr>
      </w:pPr>
      <w:r>
        <w:rPr>
          <w:color w:val="808080"/>
        </w:rPr>
        <w:t>(Replaces C3-246207)</w:t>
      </w:r>
    </w:p>
    <w:p w14:paraId="7127A1D5" w14:textId="77777777" w:rsidR="00DB771A" w:rsidRDefault="00DB771A" w:rsidP="00DB771A">
      <w:pPr>
        <w:rPr>
          <w:rFonts w:ascii="Arial" w:hAnsi="Arial" w:cs="Arial"/>
          <w:b/>
        </w:rPr>
      </w:pPr>
      <w:r>
        <w:rPr>
          <w:rFonts w:ascii="Arial" w:hAnsi="Arial" w:cs="Arial"/>
          <w:b/>
        </w:rPr>
        <w:t xml:space="preserve">Abstract: </w:t>
      </w:r>
    </w:p>
    <w:p w14:paraId="5C8AC24F" w14:textId="77777777" w:rsidR="00DB771A" w:rsidRDefault="00DB771A" w:rsidP="00DB771A">
      <w:r>
        <w:t>Event notification corrections</w:t>
      </w:r>
    </w:p>
    <w:p w14:paraId="4794B90A"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F7B5E" w14:textId="1921BB68" w:rsidR="00DB771A" w:rsidRDefault="00DB771A" w:rsidP="00DB771A">
      <w:pPr>
        <w:rPr>
          <w:rFonts w:ascii="Arial" w:hAnsi="Arial" w:cs="Arial"/>
          <w:b/>
          <w:sz w:val="24"/>
        </w:rPr>
      </w:pPr>
      <w:r>
        <w:rPr>
          <w:rFonts w:ascii="Arial" w:hAnsi="Arial" w:cs="Arial"/>
          <w:b/>
          <w:color w:val="0000FF"/>
          <w:sz w:val="24"/>
        </w:rPr>
        <w:t>C3-246356</w:t>
      </w:r>
      <w:r>
        <w:rPr>
          <w:rFonts w:ascii="Arial" w:hAnsi="Arial" w:cs="Arial"/>
          <w:b/>
          <w:color w:val="0000FF"/>
          <w:sz w:val="24"/>
        </w:rPr>
        <w:tab/>
      </w:r>
      <w:r>
        <w:rPr>
          <w:rFonts w:ascii="Arial" w:hAnsi="Arial" w:cs="Arial"/>
          <w:b/>
          <w:sz w:val="24"/>
        </w:rPr>
        <w:t>Missing redirect case in modification procedure</w:t>
      </w:r>
    </w:p>
    <w:p w14:paraId="2DB4AED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CR-0970  rev 1 Cat: F (Rel-19)</w:t>
      </w:r>
      <w:r>
        <w:rPr>
          <w:i/>
        </w:rPr>
        <w:br/>
      </w:r>
      <w:r>
        <w:rPr>
          <w:i/>
        </w:rPr>
        <w:br/>
      </w:r>
      <w:r>
        <w:rPr>
          <w:i/>
        </w:rPr>
        <w:tab/>
      </w:r>
      <w:r>
        <w:rPr>
          <w:i/>
        </w:rPr>
        <w:tab/>
      </w:r>
      <w:r>
        <w:rPr>
          <w:i/>
        </w:rPr>
        <w:tab/>
      </w:r>
      <w:r>
        <w:rPr>
          <w:i/>
        </w:rPr>
        <w:tab/>
      </w:r>
      <w:r>
        <w:rPr>
          <w:i/>
        </w:rPr>
        <w:tab/>
        <w:t>Source: ZTE, Nokia</w:t>
      </w:r>
    </w:p>
    <w:p w14:paraId="178A6560" w14:textId="77777777" w:rsidR="00DB771A" w:rsidRDefault="00DB771A" w:rsidP="00DB771A">
      <w:pPr>
        <w:rPr>
          <w:color w:val="808080"/>
        </w:rPr>
      </w:pPr>
      <w:r>
        <w:rPr>
          <w:color w:val="808080"/>
        </w:rPr>
        <w:t>(Replaces C3-246140)</w:t>
      </w:r>
    </w:p>
    <w:p w14:paraId="6628258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B0244" w14:textId="636B83B2" w:rsidR="00DB771A" w:rsidRDefault="00DB771A" w:rsidP="00DB771A">
      <w:pPr>
        <w:rPr>
          <w:rFonts w:ascii="Arial" w:hAnsi="Arial" w:cs="Arial"/>
          <w:b/>
          <w:sz w:val="24"/>
        </w:rPr>
      </w:pPr>
      <w:r>
        <w:rPr>
          <w:rFonts w:ascii="Arial" w:hAnsi="Arial" w:cs="Arial"/>
          <w:b/>
          <w:color w:val="0000FF"/>
          <w:sz w:val="24"/>
        </w:rPr>
        <w:t>C3-246489</w:t>
      </w:r>
      <w:r>
        <w:rPr>
          <w:rFonts w:ascii="Arial" w:hAnsi="Arial" w:cs="Arial"/>
          <w:b/>
          <w:color w:val="0000FF"/>
          <w:sz w:val="24"/>
        </w:rPr>
        <w:tab/>
      </w:r>
      <w:r>
        <w:rPr>
          <w:rFonts w:ascii="Arial" w:hAnsi="Arial" w:cs="Arial"/>
          <w:b/>
          <w:sz w:val="24"/>
        </w:rPr>
        <w:t>403 response corrections</w:t>
      </w:r>
    </w:p>
    <w:p w14:paraId="3F42124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v19.0.0</w:t>
      </w:r>
      <w:r>
        <w:rPr>
          <w:i/>
        </w:rPr>
        <w:tab/>
        <w:t xml:space="preserve">  CR-0214  rev 1 Cat: F (Rel-19)</w:t>
      </w:r>
      <w:r>
        <w:rPr>
          <w:i/>
        </w:rPr>
        <w:br/>
      </w:r>
      <w:r>
        <w:rPr>
          <w:i/>
        </w:rPr>
        <w:br/>
      </w:r>
      <w:r>
        <w:rPr>
          <w:i/>
        </w:rPr>
        <w:tab/>
      </w:r>
      <w:r>
        <w:rPr>
          <w:i/>
        </w:rPr>
        <w:tab/>
      </w:r>
      <w:r>
        <w:rPr>
          <w:i/>
        </w:rPr>
        <w:tab/>
      </w:r>
      <w:r>
        <w:rPr>
          <w:i/>
        </w:rPr>
        <w:tab/>
      </w:r>
      <w:r>
        <w:rPr>
          <w:i/>
        </w:rPr>
        <w:tab/>
        <w:t>Source: Nokia</w:t>
      </w:r>
    </w:p>
    <w:p w14:paraId="593BB23C" w14:textId="77777777" w:rsidR="00DB771A" w:rsidRDefault="00DB771A" w:rsidP="00DB771A">
      <w:pPr>
        <w:rPr>
          <w:color w:val="808080"/>
        </w:rPr>
      </w:pPr>
      <w:r>
        <w:rPr>
          <w:color w:val="808080"/>
        </w:rPr>
        <w:t>(Replaces C3-246210)</w:t>
      </w:r>
    </w:p>
    <w:p w14:paraId="1FA06364" w14:textId="77777777" w:rsidR="00DB771A" w:rsidRDefault="00DB771A" w:rsidP="00DB771A">
      <w:pPr>
        <w:rPr>
          <w:rFonts w:ascii="Arial" w:hAnsi="Arial" w:cs="Arial"/>
          <w:b/>
        </w:rPr>
      </w:pPr>
      <w:r>
        <w:rPr>
          <w:rFonts w:ascii="Arial" w:hAnsi="Arial" w:cs="Arial"/>
          <w:b/>
        </w:rPr>
        <w:t xml:space="preserve">Abstract: </w:t>
      </w:r>
    </w:p>
    <w:p w14:paraId="2C7AF006" w14:textId="77777777" w:rsidR="00DB771A" w:rsidRDefault="00DB771A" w:rsidP="00DB771A">
      <w:r>
        <w:t>Handling of duplicate BSF entries for PDU Sessions</w:t>
      </w:r>
    </w:p>
    <w:p w14:paraId="3E2DC3AA"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E47176" w14:textId="3D250556" w:rsidR="00DB771A" w:rsidRDefault="00DB771A" w:rsidP="00DB771A">
      <w:pPr>
        <w:rPr>
          <w:rFonts w:ascii="Arial" w:hAnsi="Arial" w:cs="Arial"/>
          <w:b/>
          <w:sz w:val="24"/>
        </w:rPr>
      </w:pPr>
      <w:r>
        <w:rPr>
          <w:rFonts w:ascii="Arial" w:hAnsi="Arial" w:cs="Arial"/>
          <w:b/>
          <w:color w:val="0000FF"/>
          <w:sz w:val="24"/>
        </w:rPr>
        <w:t>C3-246508</w:t>
      </w:r>
      <w:r>
        <w:rPr>
          <w:rFonts w:ascii="Arial" w:hAnsi="Arial" w:cs="Arial"/>
          <w:b/>
          <w:color w:val="0000FF"/>
          <w:sz w:val="24"/>
        </w:rPr>
        <w:tab/>
      </w:r>
      <w:r>
        <w:rPr>
          <w:rFonts w:ascii="Arial" w:hAnsi="Arial" w:cs="Arial"/>
          <w:b/>
          <w:sz w:val="24"/>
        </w:rPr>
        <w:t>Corrections to the definition of some query parameters</w:t>
      </w:r>
    </w:p>
    <w:p w14:paraId="24B1441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v19.0.0</w:t>
      </w:r>
      <w:r>
        <w:rPr>
          <w:i/>
        </w:rPr>
        <w:tab/>
        <w:t xml:space="preserve">  CR-0566  rev 1 Cat: F (Rel-19)</w:t>
      </w:r>
      <w:r>
        <w:rPr>
          <w:i/>
        </w:rPr>
        <w:br/>
      </w:r>
      <w:r>
        <w:rPr>
          <w:i/>
        </w:rPr>
        <w:br/>
      </w:r>
      <w:r>
        <w:rPr>
          <w:i/>
        </w:rPr>
        <w:tab/>
      </w:r>
      <w:r>
        <w:rPr>
          <w:i/>
        </w:rPr>
        <w:tab/>
      </w:r>
      <w:r>
        <w:rPr>
          <w:i/>
        </w:rPr>
        <w:tab/>
      </w:r>
      <w:r>
        <w:rPr>
          <w:i/>
        </w:rPr>
        <w:tab/>
      </w:r>
      <w:r>
        <w:rPr>
          <w:i/>
        </w:rPr>
        <w:tab/>
        <w:t>Source: Huawei, Ericsson</w:t>
      </w:r>
    </w:p>
    <w:p w14:paraId="569ECC8E" w14:textId="77777777" w:rsidR="00DB771A" w:rsidRDefault="00DB771A" w:rsidP="00DB771A">
      <w:pPr>
        <w:rPr>
          <w:color w:val="808080"/>
        </w:rPr>
      </w:pPr>
      <w:r>
        <w:rPr>
          <w:color w:val="808080"/>
        </w:rPr>
        <w:t>(Replaces C3-246332)</w:t>
      </w:r>
    </w:p>
    <w:p w14:paraId="2F3BF63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00FE3" w14:textId="0D24D6CC" w:rsidR="00DB771A" w:rsidRDefault="00DB771A" w:rsidP="00DB771A">
      <w:pPr>
        <w:rPr>
          <w:rFonts w:ascii="Arial" w:hAnsi="Arial" w:cs="Arial"/>
          <w:b/>
          <w:sz w:val="24"/>
        </w:rPr>
      </w:pPr>
      <w:r>
        <w:rPr>
          <w:rFonts w:ascii="Arial" w:hAnsi="Arial" w:cs="Arial"/>
          <w:b/>
          <w:color w:val="0000FF"/>
          <w:sz w:val="24"/>
        </w:rPr>
        <w:t>C3-246535</w:t>
      </w:r>
      <w:r>
        <w:rPr>
          <w:rFonts w:ascii="Arial" w:hAnsi="Arial" w:cs="Arial"/>
          <w:b/>
          <w:color w:val="0000FF"/>
          <w:sz w:val="24"/>
        </w:rPr>
        <w:tab/>
      </w:r>
      <w:r>
        <w:rPr>
          <w:rFonts w:ascii="Arial" w:hAnsi="Arial" w:cs="Arial"/>
          <w:b/>
          <w:sz w:val="24"/>
        </w:rPr>
        <w:t>Updates to PFD Management</w:t>
      </w:r>
    </w:p>
    <w:p w14:paraId="436C309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v18.5.0</w:t>
      </w:r>
      <w:r>
        <w:rPr>
          <w:i/>
        </w:rPr>
        <w:tab/>
        <w:t xml:space="preserve">  CR-0133  rev 3 Cat: B (Rel-19)</w:t>
      </w:r>
      <w:r>
        <w:rPr>
          <w:i/>
        </w:rPr>
        <w:br/>
      </w:r>
      <w:r>
        <w:rPr>
          <w:i/>
        </w:rPr>
        <w:br/>
      </w:r>
      <w:r>
        <w:rPr>
          <w:i/>
        </w:rPr>
        <w:tab/>
      </w:r>
      <w:r>
        <w:rPr>
          <w:i/>
        </w:rPr>
        <w:tab/>
      </w:r>
      <w:r>
        <w:rPr>
          <w:i/>
        </w:rPr>
        <w:tab/>
      </w:r>
      <w:r>
        <w:rPr>
          <w:i/>
        </w:rPr>
        <w:tab/>
      </w:r>
      <w:r>
        <w:rPr>
          <w:i/>
        </w:rPr>
        <w:tab/>
        <w:t>Source: Ericsson</w:t>
      </w:r>
    </w:p>
    <w:p w14:paraId="52B21A9B" w14:textId="77777777" w:rsidR="00DB771A" w:rsidRDefault="00DB771A" w:rsidP="00DB771A">
      <w:pPr>
        <w:rPr>
          <w:color w:val="808080"/>
        </w:rPr>
      </w:pPr>
      <w:r>
        <w:rPr>
          <w:color w:val="808080"/>
        </w:rPr>
        <w:lastRenderedPageBreak/>
        <w:t>(Replaces C3-246341)</w:t>
      </w:r>
    </w:p>
    <w:p w14:paraId="1090A7D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BFF7C" w14:textId="77777777" w:rsidR="00DB771A" w:rsidRDefault="00DB771A" w:rsidP="00DB771A">
      <w:pPr>
        <w:pStyle w:val="Heading3"/>
      </w:pPr>
      <w:bookmarkStart w:id="224" w:name="_Toc183695148"/>
      <w:r>
        <w:t>19.11</w:t>
      </w:r>
      <w:r>
        <w:tab/>
        <w:t>Subscriber Data Migration [SUBDMIG]</w:t>
      </w:r>
      <w:bookmarkEnd w:id="224"/>
    </w:p>
    <w:p w14:paraId="4489D58F" w14:textId="77777777" w:rsidR="00DB771A" w:rsidRDefault="00DB771A" w:rsidP="00DB771A">
      <w:pPr>
        <w:pStyle w:val="Heading3"/>
      </w:pPr>
      <w:bookmarkStart w:id="225" w:name="_Toc183695149"/>
      <w:r>
        <w:t>19.12</w:t>
      </w:r>
      <w:r>
        <w:tab/>
        <w:t>Rel-19 Enhancements of 3GPP Northbound and Application Layer Interfaces and APIs [NBI19]</w:t>
      </w:r>
      <w:bookmarkEnd w:id="225"/>
    </w:p>
    <w:p w14:paraId="15061787" w14:textId="08F5DFF7" w:rsidR="00DB771A" w:rsidRDefault="00DB771A" w:rsidP="00DB771A">
      <w:pPr>
        <w:rPr>
          <w:rFonts w:ascii="Arial" w:hAnsi="Arial" w:cs="Arial"/>
          <w:b/>
          <w:sz w:val="24"/>
        </w:rPr>
      </w:pPr>
      <w:r>
        <w:rPr>
          <w:rFonts w:ascii="Arial" w:hAnsi="Arial" w:cs="Arial"/>
          <w:b/>
          <w:color w:val="0000FF"/>
          <w:sz w:val="24"/>
        </w:rPr>
        <w:t>C3-246112</w:t>
      </w:r>
      <w:r>
        <w:rPr>
          <w:rFonts w:ascii="Arial" w:hAnsi="Arial" w:cs="Arial"/>
          <w:b/>
          <w:color w:val="0000FF"/>
          <w:sz w:val="24"/>
        </w:rPr>
        <w:tab/>
      </w:r>
      <w:r>
        <w:rPr>
          <w:rFonts w:ascii="Arial" w:hAnsi="Arial" w:cs="Arial"/>
          <w:b/>
          <w:sz w:val="24"/>
        </w:rPr>
        <w:t>Editors note removal</w:t>
      </w:r>
    </w:p>
    <w:p w14:paraId="6CF89E13"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v19.0.0</w:t>
      </w:r>
      <w:r>
        <w:rPr>
          <w:i/>
        </w:rPr>
        <w:tab/>
        <w:t xml:space="preserve">  CR-0134  rev  Cat: F (Rel-19)</w:t>
      </w:r>
      <w:r>
        <w:rPr>
          <w:i/>
        </w:rPr>
        <w:br/>
      </w:r>
      <w:r>
        <w:rPr>
          <w:i/>
        </w:rPr>
        <w:br/>
      </w:r>
      <w:r>
        <w:rPr>
          <w:i/>
        </w:rPr>
        <w:tab/>
      </w:r>
      <w:r>
        <w:rPr>
          <w:i/>
        </w:rPr>
        <w:tab/>
      </w:r>
      <w:r>
        <w:rPr>
          <w:i/>
        </w:rPr>
        <w:tab/>
      </w:r>
      <w:r>
        <w:rPr>
          <w:i/>
        </w:rPr>
        <w:tab/>
      </w:r>
      <w:r>
        <w:rPr>
          <w:i/>
        </w:rPr>
        <w:tab/>
        <w:t>Source: Nokia, Huawei</w:t>
      </w:r>
    </w:p>
    <w:p w14:paraId="4519E0A1" w14:textId="77777777" w:rsidR="00DB771A" w:rsidRDefault="00DB771A" w:rsidP="00DB771A">
      <w:pPr>
        <w:rPr>
          <w:rFonts w:ascii="Arial" w:hAnsi="Arial" w:cs="Arial"/>
          <w:b/>
        </w:rPr>
      </w:pPr>
      <w:r>
        <w:rPr>
          <w:rFonts w:ascii="Arial" w:hAnsi="Arial" w:cs="Arial"/>
          <w:b/>
        </w:rPr>
        <w:t xml:space="preserve">Discussion: </w:t>
      </w:r>
    </w:p>
    <w:p w14:paraId="6F3E46BB"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VAE_MessageDelivery</w:t>
      </w:r>
      <w:proofErr w:type="spellEnd"/>
      <w:r>
        <w:t xml:space="preserve"> API, </w:t>
      </w:r>
      <w:proofErr w:type="spellStart"/>
      <w:r>
        <w:t>VAE_MessageDelivery</w:t>
      </w:r>
      <w:proofErr w:type="spellEnd"/>
      <w:r>
        <w:t xml:space="preserve"> API</w:t>
      </w:r>
    </w:p>
    <w:p w14:paraId="5FDA4B7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4DD14E" w14:textId="662660DC" w:rsidR="00DB771A" w:rsidRDefault="00DB771A" w:rsidP="00DB771A">
      <w:pPr>
        <w:rPr>
          <w:rFonts w:ascii="Arial" w:hAnsi="Arial" w:cs="Arial"/>
          <w:b/>
          <w:sz w:val="24"/>
        </w:rPr>
      </w:pPr>
      <w:r>
        <w:rPr>
          <w:rFonts w:ascii="Arial" w:hAnsi="Arial" w:cs="Arial"/>
          <w:b/>
          <w:color w:val="0000FF"/>
          <w:sz w:val="24"/>
        </w:rPr>
        <w:t>C3-246121</w:t>
      </w:r>
      <w:r>
        <w:rPr>
          <w:rFonts w:ascii="Arial" w:hAnsi="Arial" w:cs="Arial"/>
          <w:b/>
          <w:color w:val="0000FF"/>
          <w:sz w:val="24"/>
        </w:rPr>
        <w:tab/>
      </w:r>
      <w:r>
        <w:rPr>
          <w:rFonts w:ascii="Arial" w:hAnsi="Arial" w:cs="Arial"/>
          <w:b/>
          <w:sz w:val="24"/>
        </w:rPr>
        <w:t>CAPIF – Correcting structured data types in query parameters</w:t>
      </w:r>
    </w:p>
    <w:p w14:paraId="1CD567F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v19.0.0</w:t>
      </w:r>
      <w:r>
        <w:rPr>
          <w:i/>
        </w:rPr>
        <w:tab/>
        <w:t xml:space="preserve">  CR-0380  rev  Cat: F (Rel-19)</w:t>
      </w:r>
      <w:r>
        <w:rPr>
          <w:i/>
        </w:rPr>
        <w:br/>
      </w:r>
      <w:r>
        <w:rPr>
          <w:i/>
        </w:rPr>
        <w:br/>
      </w:r>
      <w:r>
        <w:rPr>
          <w:i/>
        </w:rPr>
        <w:tab/>
      </w:r>
      <w:r>
        <w:rPr>
          <w:i/>
        </w:rPr>
        <w:tab/>
      </w:r>
      <w:r>
        <w:rPr>
          <w:i/>
        </w:rPr>
        <w:tab/>
      </w:r>
      <w:r>
        <w:rPr>
          <w:i/>
        </w:rPr>
        <w:tab/>
      </w:r>
      <w:r>
        <w:rPr>
          <w:i/>
        </w:rPr>
        <w:tab/>
        <w:t>Source: Samsung, Ericsson</w:t>
      </w:r>
    </w:p>
    <w:p w14:paraId="750A1A1A" w14:textId="77777777" w:rsidR="00DB771A" w:rsidRDefault="00DB771A" w:rsidP="00DB771A">
      <w:pPr>
        <w:rPr>
          <w:rFonts w:ascii="Arial" w:hAnsi="Arial" w:cs="Arial"/>
          <w:b/>
        </w:rPr>
      </w:pPr>
      <w:r>
        <w:rPr>
          <w:rFonts w:ascii="Arial" w:hAnsi="Arial" w:cs="Arial"/>
          <w:b/>
        </w:rPr>
        <w:t xml:space="preserve">Discussion: </w:t>
      </w:r>
    </w:p>
    <w:p w14:paraId="30EEBDEB"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CAPIF_Discover_Service_API</w:t>
      </w:r>
      <w:proofErr w:type="spellEnd"/>
      <w:r>
        <w:t xml:space="preserve">, </w:t>
      </w:r>
      <w:proofErr w:type="spellStart"/>
      <w:r>
        <w:t>CAPIF_Discover_Service_API</w:t>
      </w:r>
      <w:proofErr w:type="spellEnd"/>
    </w:p>
    <w:p w14:paraId="2A6971E2" w14:textId="77777777" w:rsidR="00DB771A" w:rsidRDefault="00DB771A" w:rsidP="00DB771A">
      <w:r>
        <w:t>Abdessamad (Huawei): Change reason for change to remove dependencies with DP. Open about how to solve array of strings. Same solution for NBI &amp; SBI.</w:t>
      </w:r>
    </w:p>
    <w:p w14:paraId="5E8A2339" w14:textId="77777777" w:rsidR="00DB771A" w:rsidRDefault="00DB771A" w:rsidP="00DB771A">
      <w:r>
        <w:t>Apostolos (Nokia): Have a clear reason for change with what we are solving.</w:t>
      </w:r>
    </w:p>
    <w:p w14:paraId="71FA5C4E" w14:textId="77777777" w:rsidR="00DB771A" w:rsidRDefault="00DB771A" w:rsidP="00DB771A">
      <w:r>
        <w:t>Naren (Samsung): needs to provide the revision.</w:t>
      </w:r>
    </w:p>
    <w:p w14:paraId="6993F3A6" w14:textId="77777777" w:rsidR="00DB771A" w:rsidRDefault="00DB771A" w:rsidP="00DB771A">
      <w:r>
        <w:t>CT3 agrees to not update the existing query parameters of arrays of simple data types defined before Release 19.</w:t>
      </w:r>
    </w:p>
    <w:p w14:paraId="02494833" w14:textId="77777777" w:rsidR="00DB771A" w:rsidRDefault="00DB771A" w:rsidP="00DB771A">
      <w:r>
        <w:t>CT3 agrees to start definition of style form and explode false for arrays of simple data types in query parameters for query parameters defined starting from Release 19.</w:t>
      </w:r>
    </w:p>
    <w:p w14:paraId="11751799" w14:textId="77777777" w:rsidR="00DB771A" w:rsidRDefault="00DB771A" w:rsidP="00DB771A">
      <w:r>
        <w:t>Naren (Samsung): R1 shared</w:t>
      </w:r>
    </w:p>
    <w:p w14:paraId="4FD3ECEA" w14:textId="77777777" w:rsidR="00DB771A" w:rsidRDefault="00DB771A" w:rsidP="00DB771A">
      <w:r>
        <w:t>Apostolos (Nokia): Provided comments on coversheet.</w:t>
      </w:r>
    </w:p>
    <w:p w14:paraId="4D2B78F0" w14:textId="77777777" w:rsidR="00DB771A" w:rsidRDefault="00DB771A" w:rsidP="00DB771A">
      <w:r>
        <w:t>Naren (Samsung): R2 was shared and Nokia was fine with r2.</w:t>
      </w:r>
    </w:p>
    <w:p w14:paraId="714F85CC" w14:textId="77777777" w:rsidR="00DB771A" w:rsidRDefault="00DB771A" w:rsidP="00DB771A">
      <w:r>
        <w:t>Igor (Ericsson): ok with r2.</w:t>
      </w:r>
    </w:p>
    <w:p w14:paraId="5EF048E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C3-246357</w:t>
      </w:r>
      <w:r>
        <w:rPr>
          <w:color w:val="993300"/>
          <w:u w:val="single"/>
        </w:rPr>
        <w:t>.</w:t>
      </w:r>
    </w:p>
    <w:p w14:paraId="763459B1" w14:textId="18428BBE" w:rsidR="00DB771A" w:rsidRDefault="00DB771A" w:rsidP="00DB771A">
      <w:pPr>
        <w:rPr>
          <w:rFonts w:ascii="Arial" w:hAnsi="Arial" w:cs="Arial"/>
          <w:b/>
          <w:sz w:val="24"/>
        </w:rPr>
      </w:pPr>
      <w:r>
        <w:rPr>
          <w:rFonts w:ascii="Arial" w:hAnsi="Arial" w:cs="Arial"/>
          <w:b/>
          <w:color w:val="0000FF"/>
          <w:sz w:val="24"/>
        </w:rPr>
        <w:t>C3-246122</w:t>
      </w:r>
      <w:r>
        <w:rPr>
          <w:rFonts w:ascii="Arial" w:hAnsi="Arial" w:cs="Arial"/>
          <w:b/>
          <w:color w:val="0000FF"/>
          <w:sz w:val="24"/>
        </w:rPr>
        <w:tab/>
      </w:r>
      <w:r>
        <w:rPr>
          <w:rFonts w:ascii="Arial" w:hAnsi="Arial" w:cs="Arial"/>
          <w:b/>
          <w:sz w:val="24"/>
        </w:rPr>
        <w:t>SEAL – Correcting structured data types in query parameters</w:t>
      </w:r>
    </w:p>
    <w:p w14:paraId="78C0F7DE"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CR-0344  rev  Cat: F (Rel-19)</w:t>
      </w:r>
      <w:r>
        <w:rPr>
          <w:i/>
        </w:rPr>
        <w:br/>
      </w:r>
      <w:r>
        <w:rPr>
          <w:i/>
        </w:rPr>
        <w:br/>
      </w:r>
      <w:r>
        <w:rPr>
          <w:i/>
        </w:rPr>
        <w:tab/>
      </w:r>
      <w:r>
        <w:rPr>
          <w:i/>
        </w:rPr>
        <w:tab/>
      </w:r>
      <w:r>
        <w:rPr>
          <w:i/>
        </w:rPr>
        <w:tab/>
      </w:r>
      <w:r>
        <w:rPr>
          <w:i/>
        </w:rPr>
        <w:tab/>
      </w:r>
      <w:r>
        <w:rPr>
          <w:i/>
        </w:rPr>
        <w:tab/>
        <w:t>Source: Samsung, Ericsson</w:t>
      </w:r>
    </w:p>
    <w:p w14:paraId="6736486C" w14:textId="77777777" w:rsidR="00DB771A" w:rsidRDefault="00DB771A" w:rsidP="00DB771A">
      <w:pPr>
        <w:rPr>
          <w:rFonts w:ascii="Arial" w:hAnsi="Arial" w:cs="Arial"/>
          <w:b/>
        </w:rPr>
      </w:pPr>
      <w:r>
        <w:rPr>
          <w:rFonts w:ascii="Arial" w:hAnsi="Arial" w:cs="Arial"/>
          <w:b/>
        </w:rPr>
        <w:lastRenderedPageBreak/>
        <w:t xml:space="preserve">Discussion: </w:t>
      </w:r>
    </w:p>
    <w:p w14:paraId="20D8D719"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SS_UserProfileRetrieval</w:t>
      </w:r>
      <w:proofErr w:type="spellEnd"/>
      <w:r>
        <w:t xml:space="preserve"> API, </w:t>
      </w:r>
      <w:proofErr w:type="spellStart"/>
      <w:r>
        <w:t>SS_UserProfileRetrieval</w:t>
      </w:r>
      <w:proofErr w:type="spellEnd"/>
      <w:r>
        <w:t xml:space="preserve"> API, </w:t>
      </w:r>
      <w:proofErr w:type="spellStart"/>
      <w:r>
        <w:t>SS_NetworkResourceAdaptation</w:t>
      </w:r>
      <w:proofErr w:type="spellEnd"/>
      <w:r>
        <w:t xml:space="preserve"> API, </w:t>
      </w:r>
      <w:proofErr w:type="spellStart"/>
      <w:r>
        <w:t>SS_NetworkResourceAdaptation</w:t>
      </w:r>
      <w:proofErr w:type="spellEnd"/>
      <w:r>
        <w:t xml:space="preserve"> API, </w:t>
      </w:r>
      <w:proofErr w:type="spellStart"/>
      <w:r>
        <w:t>SS_KeyInfoRetrieval</w:t>
      </w:r>
      <w:proofErr w:type="spellEnd"/>
      <w:r>
        <w:t xml:space="preserve"> API, </w:t>
      </w:r>
      <w:proofErr w:type="spellStart"/>
      <w:r>
        <w:t>SS_KeyInfoRetrieval</w:t>
      </w:r>
      <w:proofErr w:type="spellEnd"/>
      <w:r>
        <w:t xml:space="preserve"> API, </w:t>
      </w:r>
      <w:proofErr w:type="spellStart"/>
      <w:r>
        <w:t>SS_LocationAreaInfoRetrieval</w:t>
      </w:r>
      <w:proofErr w:type="spellEnd"/>
      <w:r>
        <w:t xml:space="preserve"> API, </w:t>
      </w:r>
      <w:proofErr w:type="spellStart"/>
      <w:r>
        <w:t>SS_LocationAreaInfoRetrieval</w:t>
      </w:r>
      <w:proofErr w:type="spellEnd"/>
      <w:r>
        <w:t xml:space="preserve"> API</w:t>
      </w:r>
    </w:p>
    <w:p w14:paraId="2D1FE04F" w14:textId="77777777" w:rsidR="00DB771A" w:rsidRDefault="00DB771A" w:rsidP="00DB771A">
      <w:r>
        <w:t>Naren (Samsung): needs to provide the revision.</w:t>
      </w:r>
    </w:p>
    <w:p w14:paraId="326F9D84" w14:textId="77777777" w:rsidR="00DB771A" w:rsidRDefault="00DB771A" w:rsidP="00DB771A">
      <w:r>
        <w:t>Naren (Samsung): R1 shared</w:t>
      </w:r>
    </w:p>
    <w:p w14:paraId="6DDF28CD" w14:textId="77777777" w:rsidR="00DB771A" w:rsidRDefault="00DB771A" w:rsidP="00DB771A">
      <w:r>
        <w:t>Apostolos (Nokia): Provided comments on coversheet.</w:t>
      </w:r>
    </w:p>
    <w:p w14:paraId="5073A87F" w14:textId="77777777" w:rsidR="00DB771A" w:rsidRDefault="00DB771A" w:rsidP="00DB771A">
      <w:r>
        <w:t>Naren (Samsung): As in previous CR.</w:t>
      </w:r>
    </w:p>
    <w:p w14:paraId="65FFAE0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C3-246358</w:t>
      </w:r>
      <w:r>
        <w:rPr>
          <w:color w:val="993300"/>
          <w:u w:val="single"/>
        </w:rPr>
        <w:t>.</w:t>
      </w:r>
    </w:p>
    <w:p w14:paraId="7A07A1D0" w14:textId="15C19C45" w:rsidR="00DB771A" w:rsidRDefault="00DB771A" w:rsidP="00DB771A">
      <w:pPr>
        <w:rPr>
          <w:rFonts w:ascii="Arial" w:hAnsi="Arial" w:cs="Arial"/>
          <w:b/>
          <w:sz w:val="24"/>
        </w:rPr>
      </w:pPr>
      <w:r>
        <w:rPr>
          <w:rFonts w:ascii="Arial" w:hAnsi="Arial" w:cs="Arial"/>
          <w:b/>
          <w:color w:val="0000FF"/>
          <w:sz w:val="24"/>
        </w:rPr>
        <w:t>C3-246135</w:t>
      </w:r>
      <w:r>
        <w:rPr>
          <w:rFonts w:ascii="Arial" w:hAnsi="Arial" w:cs="Arial"/>
          <w:b/>
          <w:color w:val="0000FF"/>
          <w:sz w:val="24"/>
        </w:rPr>
        <w:tab/>
      </w:r>
      <w:r>
        <w:rPr>
          <w:rFonts w:ascii="Arial" w:hAnsi="Arial" w:cs="Arial"/>
          <w:b/>
          <w:sz w:val="24"/>
        </w:rPr>
        <w:t>Feature name correction</w:t>
      </w:r>
    </w:p>
    <w:p w14:paraId="540F4A4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CR-1431  rev  Cat: F (Rel-19)</w:t>
      </w:r>
      <w:r>
        <w:rPr>
          <w:i/>
        </w:rPr>
        <w:br/>
      </w:r>
      <w:r>
        <w:rPr>
          <w:i/>
        </w:rPr>
        <w:br/>
      </w:r>
      <w:r>
        <w:rPr>
          <w:i/>
        </w:rPr>
        <w:tab/>
      </w:r>
      <w:r>
        <w:rPr>
          <w:i/>
        </w:rPr>
        <w:tab/>
      </w:r>
      <w:r>
        <w:rPr>
          <w:i/>
        </w:rPr>
        <w:tab/>
      </w:r>
      <w:r>
        <w:rPr>
          <w:i/>
        </w:rPr>
        <w:tab/>
      </w:r>
      <w:r>
        <w:rPr>
          <w:i/>
        </w:rPr>
        <w:tab/>
        <w:t>Source: ZTE</w:t>
      </w:r>
    </w:p>
    <w:p w14:paraId="09F9A356" w14:textId="77777777" w:rsidR="00DB771A" w:rsidRDefault="00DB771A" w:rsidP="00DB771A">
      <w:pPr>
        <w:rPr>
          <w:rFonts w:ascii="Arial" w:hAnsi="Arial" w:cs="Arial"/>
          <w:b/>
        </w:rPr>
      </w:pPr>
      <w:r>
        <w:rPr>
          <w:rFonts w:ascii="Arial" w:hAnsi="Arial" w:cs="Arial"/>
          <w:b/>
        </w:rPr>
        <w:t xml:space="preserve">Discussion: </w:t>
      </w:r>
    </w:p>
    <w:p w14:paraId="7D2CF33D" w14:textId="77777777" w:rsidR="00DB771A" w:rsidRDefault="00DB771A" w:rsidP="00DB771A">
      <w:proofErr w:type="spellStart"/>
      <w:r>
        <w:t>Xiaojian</w:t>
      </w:r>
      <w:proofErr w:type="spellEnd"/>
      <w:r>
        <w:t xml:space="preserve"> (ZTE): Collision with 6184 for the last change. Propose to keep it in this CR.</w:t>
      </w:r>
    </w:p>
    <w:p w14:paraId="21D5E3E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1162CD" w14:textId="0577AEEB" w:rsidR="00DB771A" w:rsidRDefault="00DB771A" w:rsidP="00DB771A">
      <w:pPr>
        <w:rPr>
          <w:rFonts w:ascii="Arial" w:hAnsi="Arial" w:cs="Arial"/>
          <w:b/>
          <w:sz w:val="24"/>
        </w:rPr>
      </w:pPr>
      <w:r>
        <w:rPr>
          <w:rFonts w:ascii="Arial" w:hAnsi="Arial" w:cs="Arial"/>
          <w:b/>
          <w:color w:val="0000FF"/>
          <w:sz w:val="24"/>
        </w:rPr>
        <w:t>C3-246147</w:t>
      </w:r>
      <w:r>
        <w:rPr>
          <w:rFonts w:ascii="Arial" w:hAnsi="Arial" w:cs="Arial"/>
          <w:b/>
          <w:color w:val="0000FF"/>
          <w:sz w:val="24"/>
        </w:rPr>
        <w:tab/>
      </w:r>
      <w:r>
        <w:rPr>
          <w:rFonts w:ascii="Arial" w:hAnsi="Arial" w:cs="Arial"/>
          <w:b/>
          <w:sz w:val="24"/>
        </w:rPr>
        <w:t>EDGEAPP – Correcting structured data types in query parameters</w:t>
      </w:r>
    </w:p>
    <w:p w14:paraId="4D1F72E3"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CR-0241  rev  Cat: F (Rel-19)</w:t>
      </w:r>
      <w:r>
        <w:rPr>
          <w:i/>
        </w:rPr>
        <w:br/>
      </w:r>
      <w:r>
        <w:rPr>
          <w:i/>
        </w:rPr>
        <w:br/>
      </w:r>
      <w:r>
        <w:rPr>
          <w:i/>
        </w:rPr>
        <w:tab/>
      </w:r>
      <w:r>
        <w:rPr>
          <w:i/>
        </w:rPr>
        <w:tab/>
      </w:r>
      <w:r>
        <w:rPr>
          <w:i/>
        </w:rPr>
        <w:tab/>
      </w:r>
      <w:r>
        <w:rPr>
          <w:i/>
        </w:rPr>
        <w:tab/>
      </w:r>
      <w:r>
        <w:rPr>
          <w:i/>
        </w:rPr>
        <w:tab/>
        <w:t>Source: Samsung, Ericsson</w:t>
      </w:r>
    </w:p>
    <w:p w14:paraId="43130854" w14:textId="77777777" w:rsidR="00DB771A" w:rsidRDefault="00DB771A" w:rsidP="00DB771A">
      <w:pPr>
        <w:rPr>
          <w:rFonts w:ascii="Arial" w:hAnsi="Arial" w:cs="Arial"/>
          <w:b/>
        </w:rPr>
      </w:pPr>
      <w:r>
        <w:rPr>
          <w:rFonts w:ascii="Arial" w:hAnsi="Arial" w:cs="Arial"/>
          <w:b/>
        </w:rPr>
        <w:t xml:space="preserve">Discussion: </w:t>
      </w:r>
    </w:p>
    <w:p w14:paraId="6678A7C2"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Eees_EECContextRelocation</w:t>
      </w:r>
      <w:proofErr w:type="spellEnd"/>
      <w:r>
        <w:t xml:space="preserve"> API, </w:t>
      </w:r>
      <w:proofErr w:type="spellStart"/>
      <w:r>
        <w:t>Eees_EECContextRelocation</w:t>
      </w:r>
      <w:proofErr w:type="spellEnd"/>
      <w:r>
        <w:t xml:space="preserve"> API, </w:t>
      </w:r>
      <w:proofErr w:type="spellStart"/>
      <w:r>
        <w:t>Eecs_TargetEESDiscovery</w:t>
      </w:r>
      <w:proofErr w:type="spellEnd"/>
      <w:r>
        <w:t xml:space="preserve"> API, </w:t>
      </w:r>
      <w:proofErr w:type="spellStart"/>
      <w:r>
        <w:t>Eecs_TargetEESDiscovery</w:t>
      </w:r>
      <w:proofErr w:type="spellEnd"/>
      <w:r>
        <w:t xml:space="preserve"> API</w:t>
      </w:r>
    </w:p>
    <w:p w14:paraId="55E89300" w14:textId="77777777" w:rsidR="00DB771A" w:rsidRDefault="00DB771A" w:rsidP="00DB771A">
      <w:r>
        <w:t>Naren (Samsung): needs to provide the revision.</w:t>
      </w:r>
    </w:p>
    <w:p w14:paraId="43F6B8DA" w14:textId="77777777" w:rsidR="00DB771A" w:rsidRDefault="00DB771A" w:rsidP="00DB771A">
      <w:r>
        <w:t>Naren (Samsung): R1 shared</w:t>
      </w:r>
    </w:p>
    <w:p w14:paraId="05AD81EA" w14:textId="77777777" w:rsidR="00DB771A" w:rsidRDefault="00DB771A" w:rsidP="00DB771A">
      <w:r>
        <w:t>Apostolos (Nokia): Provided comments on coversheet.</w:t>
      </w:r>
    </w:p>
    <w:p w14:paraId="5CB2FE9E" w14:textId="77777777" w:rsidR="00DB771A" w:rsidRDefault="00DB771A" w:rsidP="00DB771A">
      <w:r>
        <w:t>Naren (Samsung): As in previous CR.</w:t>
      </w:r>
    </w:p>
    <w:p w14:paraId="5083B66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C3-246359</w:t>
      </w:r>
      <w:r>
        <w:rPr>
          <w:color w:val="993300"/>
          <w:u w:val="single"/>
        </w:rPr>
        <w:t>.</w:t>
      </w:r>
    </w:p>
    <w:p w14:paraId="0E0FF56B" w14:textId="4C95052F" w:rsidR="00DB771A" w:rsidRDefault="00DB771A" w:rsidP="00DB771A">
      <w:pPr>
        <w:rPr>
          <w:rFonts w:ascii="Arial" w:hAnsi="Arial" w:cs="Arial"/>
          <w:b/>
          <w:sz w:val="24"/>
        </w:rPr>
      </w:pPr>
      <w:r>
        <w:rPr>
          <w:rFonts w:ascii="Arial" w:hAnsi="Arial" w:cs="Arial"/>
          <w:b/>
          <w:color w:val="0000FF"/>
          <w:sz w:val="24"/>
        </w:rPr>
        <w:t>C3-246156</w:t>
      </w:r>
      <w:r>
        <w:rPr>
          <w:rFonts w:ascii="Arial" w:hAnsi="Arial" w:cs="Arial"/>
          <w:b/>
          <w:color w:val="0000FF"/>
          <w:sz w:val="24"/>
        </w:rPr>
        <w:tab/>
      </w:r>
      <w:r>
        <w:rPr>
          <w:rFonts w:ascii="Arial" w:hAnsi="Arial" w:cs="Arial"/>
          <w:b/>
          <w:sz w:val="24"/>
        </w:rPr>
        <w:t>CAPIF – IANA registration for JWT claims</w:t>
      </w:r>
    </w:p>
    <w:p w14:paraId="42FE3A7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v19.0.0</w:t>
      </w:r>
      <w:r>
        <w:rPr>
          <w:i/>
        </w:rPr>
        <w:tab/>
        <w:t xml:space="preserve">  CR-0381  rev  Cat: B (Rel-19)</w:t>
      </w:r>
      <w:r>
        <w:rPr>
          <w:i/>
        </w:rPr>
        <w:br/>
      </w:r>
      <w:r>
        <w:rPr>
          <w:i/>
        </w:rPr>
        <w:br/>
      </w:r>
      <w:r>
        <w:rPr>
          <w:i/>
        </w:rPr>
        <w:tab/>
      </w:r>
      <w:r>
        <w:rPr>
          <w:i/>
        </w:rPr>
        <w:tab/>
      </w:r>
      <w:r>
        <w:rPr>
          <w:i/>
        </w:rPr>
        <w:tab/>
      </w:r>
      <w:r>
        <w:rPr>
          <w:i/>
        </w:rPr>
        <w:tab/>
      </w:r>
      <w:r>
        <w:rPr>
          <w:i/>
        </w:rPr>
        <w:tab/>
        <w:t>Source: Samsung, Ericsson</w:t>
      </w:r>
    </w:p>
    <w:p w14:paraId="230A2F85" w14:textId="77777777" w:rsidR="00DB771A" w:rsidRDefault="00DB771A" w:rsidP="00DB771A">
      <w:pPr>
        <w:rPr>
          <w:rFonts w:ascii="Arial" w:hAnsi="Arial" w:cs="Arial"/>
          <w:b/>
        </w:rPr>
      </w:pPr>
      <w:r>
        <w:rPr>
          <w:rFonts w:ascii="Arial" w:hAnsi="Arial" w:cs="Arial"/>
          <w:b/>
        </w:rPr>
        <w:t xml:space="preserve">Discussion: </w:t>
      </w:r>
    </w:p>
    <w:p w14:paraId="68DC878D" w14:textId="77777777" w:rsidR="00DB771A" w:rsidRDefault="00DB771A" w:rsidP="00DB771A">
      <w:r>
        <w:t>Bhaskar (Nokia): Proposal available.</w:t>
      </w:r>
    </w:p>
    <w:p w14:paraId="6260041E" w14:textId="77777777" w:rsidR="00DB771A" w:rsidRDefault="00DB771A" w:rsidP="00DB771A">
      <w:r>
        <w:t>Abdessamad (Huawei): is there a template? Wants to check.</w:t>
      </w:r>
    </w:p>
    <w:p w14:paraId="216FAE3B" w14:textId="77777777" w:rsidR="00DB771A" w:rsidRDefault="00DB771A" w:rsidP="00DB771A">
      <w:r>
        <w:t>Dongwook (MCC): There is a template.</w:t>
      </w:r>
    </w:p>
    <w:p w14:paraId="2A59BFAE" w14:textId="77777777" w:rsidR="00DB771A" w:rsidRDefault="00DB771A" w:rsidP="00DB771A">
      <w:r>
        <w:lastRenderedPageBreak/>
        <w:t>Naren (Samsung): r1 provided by Nokia.</w:t>
      </w:r>
    </w:p>
    <w:p w14:paraId="4198E2E1" w14:textId="77777777" w:rsidR="00DB771A" w:rsidRDefault="00DB771A" w:rsidP="00DB771A">
      <w:r>
        <w:t>Abdessamad (Huawei): r2 available.</w:t>
      </w:r>
    </w:p>
    <w:p w14:paraId="5D97AAFB" w14:textId="77777777" w:rsidR="00DB771A" w:rsidRDefault="00DB771A" w:rsidP="00DB771A">
      <w:r>
        <w:t>Naren (Samsung): ok with r2. Remove changes on changes.</w:t>
      </w:r>
    </w:p>
    <w:p w14:paraId="49355837" w14:textId="77777777" w:rsidR="00DB771A" w:rsidRDefault="00DB771A" w:rsidP="00DB771A">
      <w:r>
        <w:t>Dongwook (MCC): ok with r2.</w:t>
      </w:r>
    </w:p>
    <w:p w14:paraId="648CA09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C3-246360</w:t>
      </w:r>
      <w:r>
        <w:rPr>
          <w:color w:val="993300"/>
          <w:u w:val="single"/>
        </w:rPr>
        <w:t>.</w:t>
      </w:r>
    </w:p>
    <w:p w14:paraId="45D1253B" w14:textId="7034D218" w:rsidR="00DB771A" w:rsidRDefault="00DB771A" w:rsidP="00DB771A">
      <w:pPr>
        <w:rPr>
          <w:rFonts w:ascii="Arial" w:hAnsi="Arial" w:cs="Arial"/>
          <w:b/>
          <w:sz w:val="24"/>
        </w:rPr>
      </w:pPr>
      <w:r>
        <w:rPr>
          <w:rFonts w:ascii="Arial" w:hAnsi="Arial" w:cs="Arial"/>
          <w:b/>
          <w:color w:val="0000FF"/>
          <w:sz w:val="24"/>
        </w:rPr>
        <w:t>C3-246240</w:t>
      </w:r>
      <w:r>
        <w:rPr>
          <w:rFonts w:ascii="Arial" w:hAnsi="Arial" w:cs="Arial"/>
          <w:b/>
          <w:color w:val="0000FF"/>
          <w:sz w:val="24"/>
        </w:rPr>
        <w:tab/>
      </w:r>
      <w:r>
        <w:rPr>
          <w:rFonts w:ascii="Arial" w:hAnsi="Arial" w:cs="Arial"/>
          <w:b/>
          <w:sz w:val="24"/>
        </w:rPr>
        <w:t>Formatting of JSON objects and arrays of JSON objects in query parameters</w:t>
      </w:r>
    </w:p>
    <w:p w14:paraId="07C3F59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CR-0890  rev  Cat: B (Rel-19)</w:t>
      </w:r>
      <w:r>
        <w:rPr>
          <w:i/>
        </w:rPr>
        <w:br/>
      </w:r>
      <w:r>
        <w:rPr>
          <w:i/>
        </w:rPr>
        <w:br/>
      </w:r>
      <w:r>
        <w:rPr>
          <w:i/>
        </w:rPr>
        <w:tab/>
      </w:r>
      <w:r>
        <w:rPr>
          <w:i/>
        </w:rPr>
        <w:tab/>
      </w:r>
      <w:r>
        <w:rPr>
          <w:i/>
        </w:rPr>
        <w:tab/>
      </w:r>
      <w:r>
        <w:rPr>
          <w:i/>
        </w:rPr>
        <w:tab/>
      </w:r>
      <w:r>
        <w:rPr>
          <w:i/>
        </w:rPr>
        <w:tab/>
        <w:t>Source: Ericsson</w:t>
      </w:r>
    </w:p>
    <w:p w14:paraId="4F07DD9D" w14:textId="77777777" w:rsidR="00DB771A" w:rsidRDefault="00DB771A" w:rsidP="00DB771A">
      <w:pPr>
        <w:rPr>
          <w:rFonts w:ascii="Arial" w:hAnsi="Arial" w:cs="Arial"/>
          <w:b/>
        </w:rPr>
      </w:pPr>
      <w:r>
        <w:rPr>
          <w:rFonts w:ascii="Arial" w:hAnsi="Arial" w:cs="Arial"/>
          <w:b/>
        </w:rPr>
        <w:t xml:space="preserve">Discussion: </w:t>
      </w:r>
    </w:p>
    <w:p w14:paraId="1DFD50E6" w14:textId="77777777" w:rsidR="00DB771A" w:rsidRDefault="00DB771A" w:rsidP="00DB771A">
      <w:r>
        <w:t xml:space="preserve">Abdessamad (Huawei): Rewording proposed. </w:t>
      </w:r>
    </w:p>
    <w:p w14:paraId="3FE78124" w14:textId="77777777" w:rsidR="00DB771A" w:rsidRDefault="00DB771A" w:rsidP="00DB771A">
      <w:r>
        <w:t>Apostolos (Nokia): Ok with the rewording.</w:t>
      </w:r>
    </w:p>
    <w:p w14:paraId="7C8FD1D5" w14:textId="77777777" w:rsidR="00DB771A" w:rsidRDefault="00DB771A" w:rsidP="00DB771A">
      <w:r>
        <w:t>Igor (Ericsson): will not refer to explode: false.</w:t>
      </w:r>
    </w:p>
    <w:p w14:paraId="0D976900" w14:textId="77777777" w:rsidR="00DB771A" w:rsidRDefault="00DB771A" w:rsidP="00DB771A">
      <w:r>
        <w:t>Offline discussions.</w:t>
      </w:r>
    </w:p>
    <w:p w14:paraId="1F0D56F7" w14:textId="77777777" w:rsidR="00DB771A" w:rsidRDefault="00DB771A" w:rsidP="00DB771A">
      <w:r>
        <w:t>Igor (Ericsson): r1 available.</w:t>
      </w:r>
    </w:p>
    <w:p w14:paraId="445B405C" w14:textId="77777777" w:rsidR="00DB771A" w:rsidRDefault="00DB771A" w:rsidP="00DB771A">
      <w:r>
        <w:t>Abdessamad (Huawei): Comments provided.</w:t>
      </w:r>
    </w:p>
    <w:p w14:paraId="6B092C84" w14:textId="77777777" w:rsidR="00DB771A" w:rsidRDefault="00DB771A" w:rsidP="00DB771A">
      <w:r>
        <w:t>Igor (Ericsson): r2 available and Nokia and Huawei are fine. No issue is identified so far.</w:t>
      </w:r>
    </w:p>
    <w:p w14:paraId="7244DEEF" w14:textId="77777777" w:rsidR="00DB771A" w:rsidRDefault="00DB771A" w:rsidP="00DB771A">
      <w:proofErr w:type="spellStart"/>
      <w:r>
        <w:t>Zhenning</w:t>
      </w:r>
      <w:proofErr w:type="spellEnd"/>
      <w:r>
        <w:t xml:space="preserve"> (China Mobile): still checking the TSs.</w:t>
      </w:r>
    </w:p>
    <w:p w14:paraId="1484A15A"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C3-246509</w:t>
      </w:r>
      <w:r>
        <w:rPr>
          <w:color w:val="993300"/>
          <w:u w:val="single"/>
        </w:rPr>
        <w:t>.</w:t>
      </w:r>
    </w:p>
    <w:p w14:paraId="2D1F426D" w14:textId="7F6B037C" w:rsidR="00DB771A" w:rsidRDefault="00DB771A" w:rsidP="00DB771A">
      <w:pPr>
        <w:rPr>
          <w:rFonts w:ascii="Arial" w:hAnsi="Arial" w:cs="Arial"/>
          <w:b/>
          <w:sz w:val="24"/>
        </w:rPr>
      </w:pPr>
      <w:r>
        <w:rPr>
          <w:rFonts w:ascii="Arial" w:hAnsi="Arial" w:cs="Arial"/>
          <w:b/>
          <w:color w:val="0000FF"/>
          <w:sz w:val="24"/>
        </w:rPr>
        <w:t>C3-246241</w:t>
      </w:r>
      <w:r>
        <w:rPr>
          <w:rFonts w:ascii="Arial" w:hAnsi="Arial" w:cs="Arial"/>
          <w:b/>
          <w:color w:val="0000FF"/>
          <w:sz w:val="24"/>
        </w:rPr>
        <w:tab/>
      </w:r>
      <w:r>
        <w:rPr>
          <w:rFonts w:ascii="Arial" w:hAnsi="Arial" w:cs="Arial"/>
          <w:b/>
          <w:sz w:val="24"/>
        </w:rPr>
        <w:t>Issues of CAPIF OAuth 2.0 scope definition</w:t>
      </w:r>
    </w:p>
    <w:p w14:paraId="3118F6EA" w14:textId="77777777" w:rsidR="00DB771A" w:rsidRDefault="00DB771A" w:rsidP="00DB77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A84898" w14:textId="77777777" w:rsidR="00DB771A" w:rsidRDefault="00DB771A" w:rsidP="00DB771A">
      <w:pPr>
        <w:rPr>
          <w:rFonts w:ascii="Arial" w:hAnsi="Arial" w:cs="Arial"/>
          <w:b/>
        </w:rPr>
      </w:pPr>
      <w:r>
        <w:rPr>
          <w:rFonts w:ascii="Arial" w:hAnsi="Arial" w:cs="Arial"/>
          <w:b/>
        </w:rPr>
        <w:t xml:space="preserve">Discussion: </w:t>
      </w:r>
    </w:p>
    <w:p w14:paraId="698BC005" w14:textId="77777777" w:rsidR="00DB771A" w:rsidRDefault="00DB771A" w:rsidP="00DB771A">
      <w:r>
        <w:t>Abdessamad (Huawei): ok to fix it but starting from Rel-19, WI CAPIF_Ph3.</w:t>
      </w:r>
    </w:p>
    <w:p w14:paraId="43D55F32" w14:textId="77777777" w:rsidR="00DB771A" w:rsidRDefault="00DB771A" w:rsidP="00DB771A">
      <w:r>
        <w:t>Partha (Nokia): RFC allows all characters. Agree that there is a problem, but the only issue is the “:”.</w:t>
      </w:r>
    </w:p>
    <w:p w14:paraId="52B7A8D1" w14:textId="77777777" w:rsidR="00DB771A" w:rsidRDefault="00DB771A" w:rsidP="00DB771A">
      <w:r>
        <w:t xml:space="preserve">Naren (Samsung): We should indicate what should be </w:t>
      </w:r>
      <w:proofErr w:type="spellStart"/>
      <w:r>
        <w:t>excluded.Ok</w:t>
      </w:r>
      <w:proofErr w:type="spellEnd"/>
      <w:r>
        <w:t xml:space="preserve"> to fix it in Rel-19.</w:t>
      </w:r>
    </w:p>
    <w:p w14:paraId="6973DC24" w14:textId="77777777" w:rsidR="00DB771A" w:rsidRDefault="00DB771A" w:rsidP="00DB771A">
      <w:r>
        <w:t>CT3 agrees to fix this issue at the same time of introducing new levels of scopes as part of CAPIF_Ph3.</w:t>
      </w:r>
    </w:p>
    <w:p w14:paraId="426368A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C7E79" w14:textId="3B6BD384" w:rsidR="00DB771A" w:rsidRDefault="00DB771A" w:rsidP="00DB771A">
      <w:pPr>
        <w:rPr>
          <w:rFonts w:ascii="Arial" w:hAnsi="Arial" w:cs="Arial"/>
          <w:b/>
          <w:sz w:val="24"/>
        </w:rPr>
      </w:pPr>
      <w:r>
        <w:rPr>
          <w:rFonts w:ascii="Arial" w:hAnsi="Arial" w:cs="Arial"/>
          <w:b/>
          <w:color w:val="0000FF"/>
          <w:sz w:val="24"/>
        </w:rPr>
        <w:t>C3-246242</w:t>
      </w:r>
      <w:r>
        <w:rPr>
          <w:rFonts w:ascii="Arial" w:hAnsi="Arial" w:cs="Arial"/>
          <w:b/>
          <w:color w:val="0000FF"/>
          <w:sz w:val="24"/>
        </w:rPr>
        <w:tab/>
      </w:r>
      <w:r>
        <w:rPr>
          <w:rFonts w:ascii="Arial" w:hAnsi="Arial" w:cs="Arial"/>
          <w:b/>
          <w:sz w:val="24"/>
        </w:rPr>
        <w:t>Introduction of ADAE service in SEAL</w:t>
      </w:r>
    </w:p>
    <w:p w14:paraId="12A22A03"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CR-0347  rev  Cat: F (Rel-19)</w:t>
      </w:r>
      <w:r>
        <w:rPr>
          <w:i/>
        </w:rPr>
        <w:br/>
      </w:r>
      <w:r>
        <w:rPr>
          <w:i/>
        </w:rPr>
        <w:br/>
      </w:r>
      <w:r>
        <w:rPr>
          <w:i/>
        </w:rPr>
        <w:tab/>
      </w:r>
      <w:r>
        <w:rPr>
          <w:i/>
        </w:rPr>
        <w:tab/>
      </w:r>
      <w:r>
        <w:rPr>
          <w:i/>
        </w:rPr>
        <w:tab/>
      </w:r>
      <w:r>
        <w:rPr>
          <w:i/>
        </w:rPr>
        <w:tab/>
      </w:r>
      <w:r>
        <w:rPr>
          <w:i/>
        </w:rPr>
        <w:tab/>
        <w:t>Source: Ericsson</w:t>
      </w:r>
    </w:p>
    <w:p w14:paraId="151B7ABE" w14:textId="77777777" w:rsidR="00DB771A" w:rsidRDefault="00DB771A" w:rsidP="00DB771A">
      <w:pPr>
        <w:rPr>
          <w:rFonts w:ascii="Arial" w:hAnsi="Arial" w:cs="Arial"/>
          <w:b/>
        </w:rPr>
      </w:pPr>
      <w:r>
        <w:rPr>
          <w:rFonts w:ascii="Arial" w:hAnsi="Arial" w:cs="Arial"/>
          <w:b/>
        </w:rPr>
        <w:t xml:space="preserve">Discussion: </w:t>
      </w:r>
    </w:p>
    <w:p w14:paraId="7B639694" w14:textId="77777777" w:rsidR="00DB771A" w:rsidRDefault="00DB771A" w:rsidP="00DB771A">
      <w:r>
        <w:t>Abdessamad (Huawei): Editorial.</w:t>
      </w:r>
    </w:p>
    <w:p w14:paraId="7D76FECA" w14:textId="77777777" w:rsidR="00DB771A" w:rsidRDefault="00DB771A" w:rsidP="00DB771A">
      <w:r>
        <w:t>Partha (Nokia): Collision with C3-245408.</w:t>
      </w:r>
    </w:p>
    <w:p w14:paraId="443DA8F7" w14:textId="77777777" w:rsidR="00DB771A" w:rsidRDefault="00DB771A" w:rsidP="00DB771A">
      <w:r>
        <w:lastRenderedPageBreak/>
        <w:t>Igor (Ericsson): r1 is available. Huawei is fine with r1. Collisions to be solved by rapporteur.</w:t>
      </w:r>
    </w:p>
    <w:p w14:paraId="5826666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C3-246361</w:t>
      </w:r>
      <w:r>
        <w:rPr>
          <w:color w:val="993300"/>
          <w:u w:val="single"/>
        </w:rPr>
        <w:t>.</w:t>
      </w:r>
    </w:p>
    <w:p w14:paraId="7DF0DEB1" w14:textId="52032100" w:rsidR="00DB771A" w:rsidRDefault="00DB771A" w:rsidP="00DB771A">
      <w:pPr>
        <w:rPr>
          <w:rFonts w:ascii="Arial" w:hAnsi="Arial" w:cs="Arial"/>
          <w:b/>
          <w:sz w:val="24"/>
        </w:rPr>
      </w:pPr>
      <w:r>
        <w:rPr>
          <w:rFonts w:ascii="Arial" w:hAnsi="Arial" w:cs="Arial"/>
          <w:b/>
          <w:color w:val="0000FF"/>
          <w:sz w:val="24"/>
        </w:rPr>
        <w:t>C3-246243</w:t>
      </w:r>
      <w:r>
        <w:rPr>
          <w:rFonts w:ascii="Arial" w:hAnsi="Arial" w:cs="Arial"/>
          <w:b/>
          <w:color w:val="0000FF"/>
          <w:sz w:val="24"/>
        </w:rPr>
        <w:tab/>
      </w:r>
      <w:r>
        <w:rPr>
          <w:rFonts w:ascii="Arial" w:hAnsi="Arial" w:cs="Arial"/>
          <w:b/>
          <w:sz w:val="24"/>
        </w:rPr>
        <w:t>Correction of the SS_ADAE_Ue2UePerformanceAnalytics API description</w:t>
      </w:r>
    </w:p>
    <w:p w14:paraId="70518ED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CR-0348  rev  Cat: F (Rel-19)</w:t>
      </w:r>
      <w:r>
        <w:rPr>
          <w:i/>
        </w:rPr>
        <w:br/>
      </w:r>
      <w:r>
        <w:rPr>
          <w:i/>
        </w:rPr>
        <w:br/>
      </w:r>
      <w:r>
        <w:rPr>
          <w:i/>
        </w:rPr>
        <w:tab/>
      </w:r>
      <w:r>
        <w:rPr>
          <w:i/>
        </w:rPr>
        <w:tab/>
      </w:r>
      <w:r>
        <w:rPr>
          <w:i/>
        </w:rPr>
        <w:tab/>
      </w:r>
      <w:r>
        <w:rPr>
          <w:i/>
        </w:rPr>
        <w:tab/>
      </w:r>
      <w:r>
        <w:rPr>
          <w:i/>
        </w:rPr>
        <w:tab/>
        <w:t>Source: Ericsson</w:t>
      </w:r>
    </w:p>
    <w:p w14:paraId="010EF699" w14:textId="77777777" w:rsidR="00DB771A" w:rsidRDefault="00DB771A" w:rsidP="00DB771A">
      <w:pPr>
        <w:rPr>
          <w:rFonts w:ascii="Arial" w:hAnsi="Arial" w:cs="Arial"/>
          <w:b/>
        </w:rPr>
      </w:pPr>
      <w:r>
        <w:rPr>
          <w:rFonts w:ascii="Arial" w:hAnsi="Arial" w:cs="Arial"/>
          <w:b/>
        </w:rPr>
        <w:t xml:space="preserve">Discussion: </w:t>
      </w:r>
    </w:p>
    <w:p w14:paraId="286C74D8" w14:textId="77777777" w:rsidR="00DB771A" w:rsidRDefault="00DB771A" w:rsidP="00DB771A">
      <w:r>
        <w:t xml:space="preserve">This CR introduces a backwards compatible feature to the </w:t>
      </w:r>
      <w:proofErr w:type="spellStart"/>
      <w:r>
        <w:t>OpenAPI</w:t>
      </w:r>
      <w:proofErr w:type="spellEnd"/>
      <w:r>
        <w:t xml:space="preserve"> description of the SS_ADAE_Ue2UePerformanceAnalytics API, SS_ADAE_Ue2UePerformanceAnalytics API</w:t>
      </w:r>
    </w:p>
    <w:p w14:paraId="088D77CF" w14:textId="77777777" w:rsidR="00DB771A" w:rsidRDefault="00DB771A" w:rsidP="00DB771A">
      <w:r>
        <w:t>Partha (Nokia): Having a CR only to change the description is not ok.</w:t>
      </w:r>
    </w:p>
    <w:p w14:paraId="6CB7F116" w14:textId="77777777" w:rsidR="00DB771A" w:rsidRDefault="00DB771A" w:rsidP="00DB771A">
      <w:r>
        <w:t>Abdessamad (Huawei): Change is ok.</w:t>
      </w:r>
    </w:p>
    <w:p w14:paraId="528491A3" w14:textId="77777777" w:rsidR="00DB771A" w:rsidRDefault="00DB771A" w:rsidP="00DB771A">
      <w:r>
        <w:t>Partha (Nokia): Ok with this CR. For new descriptions for missed out ENUMs should not bring CRs.</w:t>
      </w:r>
    </w:p>
    <w:p w14:paraId="11BC8ED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1686D" w14:textId="3AF2AEE3" w:rsidR="00DB771A" w:rsidRDefault="00DB771A" w:rsidP="00DB771A">
      <w:pPr>
        <w:rPr>
          <w:rFonts w:ascii="Arial" w:hAnsi="Arial" w:cs="Arial"/>
          <w:b/>
          <w:sz w:val="24"/>
        </w:rPr>
      </w:pPr>
      <w:r>
        <w:rPr>
          <w:rFonts w:ascii="Arial" w:hAnsi="Arial" w:cs="Arial"/>
          <w:b/>
          <w:color w:val="0000FF"/>
          <w:sz w:val="24"/>
        </w:rPr>
        <w:t>C3-246258</w:t>
      </w:r>
      <w:r>
        <w:rPr>
          <w:rFonts w:ascii="Arial" w:hAnsi="Arial" w:cs="Arial"/>
          <w:b/>
          <w:color w:val="0000FF"/>
          <w:sz w:val="24"/>
        </w:rPr>
        <w:tab/>
      </w:r>
      <w:r>
        <w:rPr>
          <w:rFonts w:ascii="Arial" w:hAnsi="Arial" w:cs="Arial"/>
          <w:b/>
          <w:sz w:val="24"/>
        </w:rPr>
        <w:t xml:space="preserve">Add IP domain in </w:t>
      </w:r>
      <w:proofErr w:type="spellStart"/>
      <w:r>
        <w:rPr>
          <w:rFonts w:ascii="Arial" w:hAnsi="Arial" w:cs="Arial"/>
          <w:b/>
          <w:sz w:val="24"/>
        </w:rPr>
        <w:t>MonitoringEvent</w:t>
      </w:r>
      <w:proofErr w:type="spellEnd"/>
      <w:r>
        <w:rPr>
          <w:rFonts w:ascii="Arial" w:hAnsi="Arial" w:cs="Arial"/>
          <w:b/>
          <w:sz w:val="24"/>
        </w:rPr>
        <w:t xml:space="preserve"> API</w:t>
      </w:r>
    </w:p>
    <w:p w14:paraId="4D857698"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CR-0891  rev  Cat: B (Rel-19)</w:t>
      </w:r>
      <w:r>
        <w:rPr>
          <w:i/>
        </w:rPr>
        <w:br/>
      </w:r>
      <w:r>
        <w:rPr>
          <w:i/>
        </w:rPr>
        <w:br/>
      </w:r>
      <w:r>
        <w:rPr>
          <w:i/>
        </w:rPr>
        <w:tab/>
      </w:r>
      <w:r>
        <w:rPr>
          <w:i/>
        </w:rPr>
        <w:tab/>
      </w:r>
      <w:r>
        <w:rPr>
          <w:i/>
        </w:rPr>
        <w:tab/>
      </w:r>
      <w:r>
        <w:rPr>
          <w:i/>
        </w:rPr>
        <w:tab/>
      </w:r>
      <w:r>
        <w:rPr>
          <w:i/>
        </w:rPr>
        <w:tab/>
        <w:t>Source: Ericsson</w:t>
      </w:r>
    </w:p>
    <w:p w14:paraId="326381E3" w14:textId="77777777" w:rsidR="00DB771A" w:rsidRDefault="00DB771A" w:rsidP="00DB771A">
      <w:pPr>
        <w:rPr>
          <w:rFonts w:ascii="Arial" w:hAnsi="Arial" w:cs="Arial"/>
          <w:b/>
        </w:rPr>
      </w:pPr>
      <w:r>
        <w:rPr>
          <w:rFonts w:ascii="Arial" w:hAnsi="Arial" w:cs="Arial"/>
          <w:b/>
        </w:rPr>
        <w:t xml:space="preserve">Discussion: </w:t>
      </w:r>
    </w:p>
    <w:p w14:paraId="34879B7C"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MonitoringEvent</w:t>
      </w:r>
      <w:proofErr w:type="spellEnd"/>
      <w:r>
        <w:t xml:space="preserve"> API, </w:t>
      </w:r>
      <w:proofErr w:type="spellStart"/>
      <w:r>
        <w:t>MonitoringEvent</w:t>
      </w:r>
      <w:proofErr w:type="spellEnd"/>
      <w:r>
        <w:t xml:space="preserve"> API</w:t>
      </w:r>
    </w:p>
    <w:p w14:paraId="1F0C73B4" w14:textId="77777777" w:rsidR="00DB771A" w:rsidRDefault="00DB771A" w:rsidP="00DB771A">
      <w:r>
        <w:t>Abdessamad (Huawei): Editorials. Feature is described in two CRs. Work offline.</w:t>
      </w:r>
    </w:p>
    <w:p w14:paraId="3B3178CB" w14:textId="77777777" w:rsidR="00DB771A" w:rsidRDefault="00DB771A" w:rsidP="00DB771A">
      <w:r>
        <w:t>Partha (Nokia): What is the SA2 requirement?</w:t>
      </w:r>
    </w:p>
    <w:p w14:paraId="11FDAAEF" w14:textId="77777777" w:rsidR="00DB771A" w:rsidRDefault="00DB771A" w:rsidP="00DB771A">
      <w:r>
        <w:t>Maria (Ericsson): Nothing to do with stage 2.</w:t>
      </w:r>
    </w:p>
    <w:p w14:paraId="6C1F4817" w14:textId="77777777" w:rsidR="00DB771A" w:rsidRDefault="00DB771A" w:rsidP="00DB771A">
      <w:r>
        <w:t>Abdessamad (Huawei): ok with r2. Clash removed from this CR.</w:t>
      </w:r>
    </w:p>
    <w:p w14:paraId="1404859D" w14:textId="77777777" w:rsidR="00DB771A" w:rsidRDefault="00DB771A" w:rsidP="00DB771A">
      <w:proofErr w:type="spellStart"/>
      <w:r>
        <w:t>Zhenning</w:t>
      </w:r>
      <w:proofErr w:type="spellEnd"/>
      <w:r>
        <w:t xml:space="preserve"> (China Mobile): required in operator network to allow unique IPv4 domain. Introduced in stage 3.</w:t>
      </w:r>
    </w:p>
    <w:p w14:paraId="6099C7D2" w14:textId="77777777" w:rsidR="00DB771A" w:rsidRDefault="00DB771A" w:rsidP="00DB771A">
      <w:r>
        <w:t>Shahram (AT&amp;T): Required for the uniqueness of the session.</w:t>
      </w:r>
    </w:p>
    <w:p w14:paraId="6980FB54" w14:textId="77777777" w:rsidR="00DB771A" w:rsidRDefault="00DB771A" w:rsidP="00DB771A">
      <w:r>
        <w:t>Partha (Nokia): If the UC is described the CR would be fine.</w:t>
      </w:r>
    </w:p>
    <w:p w14:paraId="11F6106B" w14:textId="77777777" w:rsidR="00DB771A" w:rsidRDefault="00DB771A" w:rsidP="00DB771A">
      <w:r>
        <w:t>Maria (Ericsson): The CR is needed in the different cases.</w:t>
      </w:r>
    </w:p>
    <w:p w14:paraId="6E5DAE04" w14:textId="77777777" w:rsidR="00DB771A" w:rsidRDefault="00DB771A" w:rsidP="00DB771A">
      <w:proofErr w:type="spellStart"/>
      <w:r>
        <w:t>Zhenning</w:t>
      </w:r>
      <w:proofErr w:type="spellEnd"/>
      <w:r>
        <w:t xml:space="preserve"> (China Mobile): No objection for the CR. Ok to have a clarification.</w:t>
      </w:r>
    </w:p>
    <w:p w14:paraId="7D9096F4" w14:textId="77777777" w:rsidR="00DB771A" w:rsidRDefault="00DB771A" w:rsidP="00DB771A">
      <w:r>
        <w:t>Partha (Nokia): will provide a rewording suggestion.</w:t>
      </w:r>
    </w:p>
    <w:p w14:paraId="1819F77A" w14:textId="77777777" w:rsidR="00DB771A" w:rsidRDefault="00DB771A" w:rsidP="00DB771A">
      <w:r>
        <w:t>Maria (Ericsson): This revision is ok with everyone.</w:t>
      </w:r>
    </w:p>
    <w:p w14:paraId="45CEA24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C3-246523</w:t>
      </w:r>
      <w:r>
        <w:rPr>
          <w:color w:val="993300"/>
          <w:u w:val="single"/>
        </w:rPr>
        <w:t>.</w:t>
      </w:r>
    </w:p>
    <w:p w14:paraId="31E36ABD" w14:textId="42CC56BF" w:rsidR="00DB771A" w:rsidRDefault="00DB771A" w:rsidP="00DB771A">
      <w:pPr>
        <w:rPr>
          <w:rFonts w:ascii="Arial" w:hAnsi="Arial" w:cs="Arial"/>
          <w:b/>
          <w:sz w:val="24"/>
        </w:rPr>
      </w:pPr>
      <w:r>
        <w:rPr>
          <w:rFonts w:ascii="Arial" w:hAnsi="Arial" w:cs="Arial"/>
          <w:b/>
          <w:color w:val="0000FF"/>
          <w:sz w:val="24"/>
        </w:rPr>
        <w:t>C3-246275</w:t>
      </w:r>
      <w:r>
        <w:rPr>
          <w:rFonts w:ascii="Arial" w:hAnsi="Arial" w:cs="Arial"/>
          <w:b/>
          <w:color w:val="0000FF"/>
          <w:sz w:val="24"/>
        </w:rPr>
        <w:tab/>
      </w:r>
      <w:r>
        <w:rPr>
          <w:rFonts w:ascii="Arial" w:hAnsi="Arial" w:cs="Arial"/>
          <w:b/>
          <w:sz w:val="24"/>
        </w:rPr>
        <w:t>Updates to the NBI TS Skeleton</w:t>
      </w:r>
    </w:p>
    <w:p w14:paraId="3A3F58C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CR-0892  rev  Cat: F (Rel-19)</w:t>
      </w:r>
      <w:r>
        <w:rPr>
          <w:i/>
        </w:rPr>
        <w:br/>
      </w:r>
      <w:r>
        <w:rPr>
          <w:i/>
        </w:rPr>
        <w:br/>
      </w:r>
      <w:r>
        <w:rPr>
          <w:i/>
        </w:rPr>
        <w:tab/>
      </w:r>
      <w:r>
        <w:rPr>
          <w:i/>
        </w:rPr>
        <w:tab/>
      </w:r>
      <w:r>
        <w:rPr>
          <w:i/>
        </w:rPr>
        <w:tab/>
      </w:r>
      <w:r>
        <w:rPr>
          <w:i/>
        </w:rPr>
        <w:tab/>
      </w:r>
      <w:r>
        <w:rPr>
          <w:i/>
        </w:rPr>
        <w:tab/>
        <w:t>Source: Huawei</w:t>
      </w:r>
    </w:p>
    <w:p w14:paraId="7236D2EA" w14:textId="77777777" w:rsidR="00DB771A" w:rsidRDefault="00DB771A" w:rsidP="00DB771A">
      <w:pPr>
        <w:rPr>
          <w:rFonts w:ascii="Arial" w:hAnsi="Arial" w:cs="Arial"/>
          <w:b/>
        </w:rPr>
      </w:pPr>
      <w:r>
        <w:rPr>
          <w:rFonts w:ascii="Arial" w:hAnsi="Arial" w:cs="Arial"/>
          <w:b/>
        </w:rPr>
        <w:lastRenderedPageBreak/>
        <w:t xml:space="preserve">Discussion: </w:t>
      </w:r>
    </w:p>
    <w:p w14:paraId="71B5DD54" w14:textId="77777777" w:rsidR="00DB771A" w:rsidRDefault="00DB771A" w:rsidP="00DB771A">
      <w:r>
        <w:t>Partha (Nokia): Correct the copyright</w:t>
      </w:r>
    </w:p>
    <w:p w14:paraId="60B9A99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C3-246363</w:t>
      </w:r>
      <w:r>
        <w:rPr>
          <w:color w:val="993300"/>
          <w:u w:val="single"/>
        </w:rPr>
        <w:t>.</w:t>
      </w:r>
    </w:p>
    <w:p w14:paraId="1B996042" w14:textId="3C2047D0" w:rsidR="00DB771A" w:rsidRDefault="00DB771A" w:rsidP="00DB771A">
      <w:pPr>
        <w:rPr>
          <w:rFonts w:ascii="Arial" w:hAnsi="Arial" w:cs="Arial"/>
          <w:b/>
          <w:sz w:val="24"/>
        </w:rPr>
      </w:pPr>
      <w:r>
        <w:rPr>
          <w:rFonts w:ascii="Arial" w:hAnsi="Arial" w:cs="Arial"/>
          <w:b/>
          <w:color w:val="0000FF"/>
          <w:sz w:val="24"/>
        </w:rPr>
        <w:t>C3-246276</w:t>
      </w:r>
      <w:r>
        <w:rPr>
          <w:rFonts w:ascii="Arial" w:hAnsi="Arial" w:cs="Arial"/>
          <w:b/>
          <w:color w:val="0000FF"/>
          <w:sz w:val="24"/>
        </w:rPr>
        <w:tab/>
      </w:r>
      <w:r>
        <w:rPr>
          <w:rFonts w:ascii="Arial" w:hAnsi="Arial" w:cs="Arial"/>
          <w:b/>
          <w:sz w:val="24"/>
        </w:rPr>
        <w:t>Necessary corrections to the common Security clause</w:t>
      </w:r>
    </w:p>
    <w:p w14:paraId="21819835"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CR-0893  rev  Cat: F (Rel-19)</w:t>
      </w:r>
      <w:r>
        <w:rPr>
          <w:i/>
        </w:rPr>
        <w:br/>
      </w:r>
      <w:r>
        <w:rPr>
          <w:i/>
        </w:rPr>
        <w:br/>
      </w:r>
      <w:r>
        <w:rPr>
          <w:i/>
        </w:rPr>
        <w:tab/>
      </w:r>
      <w:r>
        <w:rPr>
          <w:i/>
        </w:rPr>
        <w:tab/>
      </w:r>
      <w:r>
        <w:rPr>
          <w:i/>
        </w:rPr>
        <w:tab/>
      </w:r>
      <w:r>
        <w:rPr>
          <w:i/>
        </w:rPr>
        <w:tab/>
      </w:r>
      <w:r>
        <w:rPr>
          <w:i/>
        </w:rPr>
        <w:tab/>
        <w:t>Source: Huawei</w:t>
      </w:r>
    </w:p>
    <w:p w14:paraId="693D3DF8" w14:textId="77777777" w:rsidR="00DB771A" w:rsidRDefault="00DB771A" w:rsidP="00DB771A">
      <w:pPr>
        <w:rPr>
          <w:rFonts w:ascii="Arial" w:hAnsi="Arial" w:cs="Arial"/>
          <w:b/>
        </w:rPr>
      </w:pPr>
      <w:r>
        <w:rPr>
          <w:rFonts w:ascii="Arial" w:hAnsi="Arial" w:cs="Arial"/>
          <w:b/>
        </w:rPr>
        <w:t xml:space="preserve">Discussion: </w:t>
      </w:r>
    </w:p>
    <w:p w14:paraId="471BCE42" w14:textId="77777777" w:rsidR="00DB771A" w:rsidRDefault="00DB771A" w:rsidP="00DB771A">
      <w:r>
        <w:t>Partha (Nokia): Concerns on “When CAPIF is not used”.</w:t>
      </w:r>
    </w:p>
    <w:p w14:paraId="5FF48FC5" w14:textId="77777777" w:rsidR="00DB771A" w:rsidRDefault="00DB771A" w:rsidP="00DB771A">
      <w:r>
        <w:t>Abdessamad (Huawei): Follows the approach in other TSs. Keep the CR open till the array discussion is concluded.</w:t>
      </w:r>
    </w:p>
    <w:p w14:paraId="5AD5DE92" w14:textId="77777777" w:rsidR="00DB771A" w:rsidRDefault="00DB771A" w:rsidP="00DB771A">
      <w:r>
        <w:t>Partha (Nokia): Proposed alternative text.</w:t>
      </w:r>
    </w:p>
    <w:p w14:paraId="3A8C0AD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3C4C62" w14:textId="63F1B684" w:rsidR="00DB771A" w:rsidRDefault="00DB771A" w:rsidP="00DB771A">
      <w:pPr>
        <w:rPr>
          <w:rFonts w:ascii="Arial" w:hAnsi="Arial" w:cs="Arial"/>
          <w:b/>
          <w:sz w:val="24"/>
        </w:rPr>
      </w:pPr>
      <w:r>
        <w:rPr>
          <w:rFonts w:ascii="Arial" w:hAnsi="Arial" w:cs="Arial"/>
          <w:b/>
          <w:color w:val="0000FF"/>
          <w:sz w:val="24"/>
        </w:rPr>
        <w:t>C3-246277</w:t>
      </w:r>
      <w:r>
        <w:rPr>
          <w:rFonts w:ascii="Arial" w:hAnsi="Arial" w:cs="Arial"/>
          <w:b/>
          <w:color w:val="0000FF"/>
          <w:sz w:val="24"/>
        </w:rPr>
        <w:tab/>
      </w:r>
      <w:r>
        <w:rPr>
          <w:rFonts w:ascii="Arial" w:hAnsi="Arial" w:cs="Arial"/>
          <w:b/>
          <w:sz w:val="24"/>
        </w:rPr>
        <w:t>Corrections of 3GPP Forge Lint tool related issues</w:t>
      </w:r>
    </w:p>
    <w:p w14:paraId="1A9E7E2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v19.0.0</w:t>
      </w:r>
      <w:r>
        <w:rPr>
          <w:i/>
        </w:rPr>
        <w:tab/>
        <w:t xml:space="preserve">  CR-0052  rev  Cat: F (Rel-19)</w:t>
      </w:r>
      <w:r>
        <w:rPr>
          <w:i/>
        </w:rPr>
        <w:br/>
      </w:r>
      <w:r>
        <w:rPr>
          <w:i/>
        </w:rPr>
        <w:br/>
      </w:r>
      <w:r>
        <w:rPr>
          <w:i/>
        </w:rPr>
        <w:tab/>
      </w:r>
      <w:r>
        <w:rPr>
          <w:i/>
        </w:rPr>
        <w:tab/>
      </w:r>
      <w:r>
        <w:rPr>
          <w:i/>
        </w:rPr>
        <w:tab/>
      </w:r>
      <w:r>
        <w:rPr>
          <w:i/>
        </w:rPr>
        <w:tab/>
      </w:r>
      <w:r>
        <w:rPr>
          <w:i/>
        </w:rPr>
        <w:tab/>
        <w:t>Source: Huawei</w:t>
      </w:r>
    </w:p>
    <w:p w14:paraId="01F13009" w14:textId="77777777" w:rsidR="00DB771A" w:rsidRDefault="00DB771A" w:rsidP="00DB771A">
      <w:pPr>
        <w:rPr>
          <w:rFonts w:ascii="Arial" w:hAnsi="Arial" w:cs="Arial"/>
          <w:b/>
        </w:rPr>
      </w:pPr>
      <w:r>
        <w:rPr>
          <w:rFonts w:ascii="Arial" w:hAnsi="Arial" w:cs="Arial"/>
          <w:b/>
        </w:rPr>
        <w:t xml:space="preserve">Discussion: </w:t>
      </w:r>
    </w:p>
    <w:p w14:paraId="69E65390"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NSCE_PolicyManagement</w:t>
      </w:r>
      <w:proofErr w:type="spellEnd"/>
      <w:r>
        <w:t xml:space="preserve"> API, </w:t>
      </w:r>
      <w:proofErr w:type="spellStart"/>
      <w:r>
        <w:t>NSCE_PolicyManagement</w:t>
      </w:r>
      <w:proofErr w:type="spellEnd"/>
      <w:r>
        <w:t xml:space="preserve"> API, </w:t>
      </w:r>
      <w:proofErr w:type="spellStart"/>
      <w:r>
        <w:t>NSCE_InfoCollection</w:t>
      </w:r>
      <w:proofErr w:type="spellEnd"/>
      <w:r>
        <w:t xml:space="preserve"> API, </w:t>
      </w:r>
      <w:proofErr w:type="spellStart"/>
      <w:r>
        <w:t>NSCE_InfoCollection</w:t>
      </w:r>
      <w:proofErr w:type="spellEnd"/>
      <w:r>
        <w:t xml:space="preserve"> API</w:t>
      </w:r>
    </w:p>
    <w:p w14:paraId="32A1D859" w14:textId="77777777" w:rsidR="00DB771A" w:rsidRDefault="00DB771A" w:rsidP="00DB771A">
      <w:r>
        <w:t>Igor (Ericsson): Correct the title.</w:t>
      </w:r>
    </w:p>
    <w:p w14:paraId="3EE7EA7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C3-246362</w:t>
      </w:r>
      <w:r>
        <w:rPr>
          <w:color w:val="993300"/>
          <w:u w:val="single"/>
        </w:rPr>
        <w:t>.</w:t>
      </w:r>
    </w:p>
    <w:p w14:paraId="0508D54D" w14:textId="4A96D8E8" w:rsidR="00DB771A" w:rsidRDefault="00DB771A" w:rsidP="00DB771A">
      <w:pPr>
        <w:rPr>
          <w:rFonts w:ascii="Arial" w:hAnsi="Arial" w:cs="Arial"/>
          <w:b/>
          <w:sz w:val="24"/>
        </w:rPr>
      </w:pPr>
      <w:r>
        <w:rPr>
          <w:rFonts w:ascii="Arial" w:hAnsi="Arial" w:cs="Arial"/>
          <w:b/>
          <w:color w:val="0000FF"/>
          <w:sz w:val="24"/>
        </w:rPr>
        <w:t>C3-246278</w:t>
      </w:r>
      <w:r>
        <w:rPr>
          <w:rFonts w:ascii="Arial" w:hAnsi="Arial" w:cs="Arial"/>
          <w:b/>
          <w:color w:val="0000FF"/>
          <w:sz w:val="24"/>
        </w:rPr>
        <w:tab/>
      </w:r>
      <w:r>
        <w:rPr>
          <w:rFonts w:ascii="Arial" w:hAnsi="Arial" w:cs="Arial"/>
          <w:b/>
          <w:sz w:val="24"/>
        </w:rPr>
        <w:t>Various corrections</w:t>
      </w:r>
    </w:p>
    <w:p w14:paraId="3D10525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v19.0.0</w:t>
      </w:r>
      <w:r>
        <w:rPr>
          <w:i/>
        </w:rPr>
        <w:tab/>
        <w:t xml:space="preserve">  CR-0135  rev  Cat: F (Rel-19)</w:t>
      </w:r>
      <w:r>
        <w:rPr>
          <w:i/>
        </w:rPr>
        <w:br/>
      </w:r>
      <w:r>
        <w:rPr>
          <w:i/>
        </w:rPr>
        <w:br/>
      </w:r>
      <w:r>
        <w:rPr>
          <w:i/>
        </w:rPr>
        <w:tab/>
      </w:r>
      <w:r>
        <w:rPr>
          <w:i/>
        </w:rPr>
        <w:tab/>
      </w:r>
      <w:r>
        <w:rPr>
          <w:i/>
        </w:rPr>
        <w:tab/>
      </w:r>
      <w:r>
        <w:rPr>
          <w:i/>
        </w:rPr>
        <w:tab/>
      </w:r>
      <w:r>
        <w:rPr>
          <w:i/>
        </w:rPr>
        <w:tab/>
        <w:t>Source: Huawei</w:t>
      </w:r>
    </w:p>
    <w:p w14:paraId="563E3FED" w14:textId="77777777" w:rsidR="00DB771A" w:rsidRDefault="00DB771A" w:rsidP="00DB771A">
      <w:pPr>
        <w:rPr>
          <w:rFonts w:ascii="Arial" w:hAnsi="Arial" w:cs="Arial"/>
          <w:b/>
        </w:rPr>
      </w:pPr>
      <w:r>
        <w:rPr>
          <w:rFonts w:ascii="Arial" w:hAnsi="Arial" w:cs="Arial"/>
          <w:b/>
        </w:rPr>
        <w:t xml:space="preserve">Discussion: </w:t>
      </w:r>
    </w:p>
    <w:p w14:paraId="54E4D504" w14:textId="77777777" w:rsidR="00DB771A" w:rsidRDefault="00DB771A" w:rsidP="00DB771A">
      <w:r>
        <w:t>Abdessamad (Huawei): CAPIF should be promoted.</w:t>
      </w:r>
    </w:p>
    <w:p w14:paraId="447FB11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84644" w14:textId="156E5455" w:rsidR="00DB771A" w:rsidRDefault="00DB771A" w:rsidP="00DB771A">
      <w:pPr>
        <w:rPr>
          <w:rFonts w:ascii="Arial" w:hAnsi="Arial" w:cs="Arial"/>
          <w:b/>
          <w:sz w:val="24"/>
        </w:rPr>
      </w:pPr>
      <w:r>
        <w:rPr>
          <w:rFonts w:ascii="Arial" w:hAnsi="Arial" w:cs="Arial"/>
          <w:b/>
          <w:color w:val="0000FF"/>
          <w:sz w:val="24"/>
        </w:rPr>
        <w:t>C3-246306</w:t>
      </w:r>
      <w:r>
        <w:rPr>
          <w:rFonts w:ascii="Arial" w:hAnsi="Arial" w:cs="Arial"/>
          <w:b/>
          <w:color w:val="0000FF"/>
          <w:sz w:val="24"/>
        </w:rPr>
        <w:tab/>
      </w:r>
      <w:r>
        <w:rPr>
          <w:rFonts w:ascii="Arial" w:hAnsi="Arial" w:cs="Arial"/>
          <w:b/>
          <w:sz w:val="24"/>
        </w:rPr>
        <w:t>Corrections on the API name and presence condition</w:t>
      </w:r>
    </w:p>
    <w:p w14:paraId="6E3DB74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v19.0.0</w:t>
      </w:r>
      <w:r>
        <w:rPr>
          <w:i/>
        </w:rPr>
        <w:tab/>
        <w:t xml:space="preserve">  CR-0053  rev  Cat: F (Rel-19)</w:t>
      </w:r>
      <w:r>
        <w:rPr>
          <w:i/>
        </w:rPr>
        <w:br/>
      </w:r>
      <w:r>
        <w:rPr>
          <w:i/>
        </w:rPr>
        <w:br/>
      </w:r>
      <w:r>
        <w:rPr>
          <w:i/>
        </w:rPr>
        <w:tab/>
      </w:r>
      <w:r>
        <w:rPr>
          <w:i/>
        </w:rPr>
        <w:tab/>
      </w:r>
      <w:r>
        <w:rPr>
          <w:i/>
        </w:rPr>
        <w:tab/>
      </w:r>
      <w:r>
        <w:rPr>
          <w:i/>
        </w:rPr>
        <w:tab/>
      </w:r>
      <w:r>
        <w:rPr>
          <w:i/>
        </w:rPr>
        <w:tab/>
        <w:t>Source: Huawei</w:t>
      </w:r>
    </w:p>
    <w:p w14:paraId="2BCA7EC3" w14:textId="77777777" w:rsidR="00DB771A" w:rsidRDefault="00DB771A" w:rsidP="00DB771A">
      <w:pPr>
        <w:rPr>
          <w:rFonts w:ascii="Arial" w:hAnsi="Arial" w:cs="Arial"/>
          <w:b/>
        </w:rPr>
      </w:pPr>
      <w:r>
        <w:rPr>
          <w:rFonts w:ascii="Arial" w:hAnsi="Arial" w:cs="Arial"/>
          <w:b/>
        </w:rPr>
        <w:t xml:space="preserve">Discussion: </w:t>
      </w:r>
    </w:p>
    <w:p w14:paraId="170AEBD5" w14:textId="77777777" w:rsidR="00DB771A" w:rsidRDefault="00DB771A" w:rsidP="00DB771A">
      <w:r>
        <w:t>Igor (Ericsson): There are C for the 2nd change.</w:t>
      </w:r>
    </w:p>
    <w:p w14:paraId="15CEAD66" w14:textId="77777777" w:rsidR="00DB771A" w:rsidRDefault="00DB771A" w:rsidP="00DB771A">
      <w:r>
        <w:t>Rest of the changes NBC.</w:t>
      </w:r>
    </w:p>
    <w:p w14:paraId="6370770D" w14:textId="77777777" w:rsidR="00DB771A" w:rsidRDefault="00DB771A" w:rsidP="00DB771A">
      <w:r>
        <w:t xml:space="preserve">Chi (Huawei): ok with the first change. No conditions in the </w:t>
      </w:r>
      <w:proofErr w:type="spellStart"/>
      <w:r>
        <w:t>OpenAPI</w:t>
      </w:r>
      <w:proofErr w:type="spellEnd"/>
      <w:r>
        <w:t>.</w:t>
      </w:r>
    </w:p>
    <w:p w14:paraId="08967299" w14:textId="77777777" w:rsidR="00DB771A" w:rsidRDefault="00DB771A" w:rsidP="00DB771A">
      <w:r>
        <w:lastRenderedPageBreak/>
        <w:t>The CR will be updated with the first change only. A DP will be brought for the rest of scenarios.</w:t>
      </w:r>
    </w:p>
    <w:p w14:paraId="122588DE" w14:textId="77777777" w:rsidR="00DB771A" w:rsidRDefault="00DB771A" w:rsidP="00DB771A">
      <w:r>
        <w:t xml:space="preserve">Chi (Huawei): Revision is shared. </w:t>
      </w:r>
    </w:p>
    <w:p w14:paraId="3CEA00FA" w14:textId="77777777" w:rsidR="00DB771A" w:rsidRDefault="00DB771A" w:rsidP="00DB771A">
      <w:r>
        <w:t>Igor (Ericsson): ok</w:t>
      </w:r>
    </w:p>
    <w:p w14:paraId="06F0B8A3" w14:textId="77777777" w:rsidR="00DB771A" w:rsidRDefault="00DB771A" w:rsidP="00DB771A">
      <w:r>
        <w:t>Partha (Nokia): ok</w:t>
      </w:r>
    </w:p>
    <w:p w14:paraId="672E735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C3-246364</w:t>
      </w:r>
      <w:r>
        <w:rPr>
          <w:color w:val="993300"/>
          <w:u w:val="single"/>
        </w:rPr>
        <w:t>.</w:t>
      </w:r>
    </w:p>
    <w:p w14:paraId="3059792D" w14:textId="4C841561" w:rsidR="00DB771A" w:rsidRDefault="00DB771A" w:rsidP="00DB771A">
      <w:pPr>
        <w:rPr>
          <w:rFonts w:ascii="Arial" w:hAnsi="Arial" w:cs="Arial"/>
          <w:b/>
          <w:sz w:val="24"/>
        </w:rPr>
      </w:pPr>
      <w:r>
        <w:rPr>
          <w:rFonts w:ascii="Arial" w:hAnsi="Arial" w:cs="Arial"/>
          <w:b/>
          <w:color w:val="0000FF"/>
          <w:sz w:val="24"/>
        </w:rPr>
        <w:t>C3-246307</w:t>
      </w:r>
      <w:r>
        <w:rPr>
          <w:rFonts w:ascii="Arial" w:hAnsi="Arial" w:cs="Arial"/>
          <w:b/>
          <w:color w:val="0000FF"/>
          <w:sz w:val="24"/>
        </w:rPr>
        <w:tab/>
      </w:r>
      <w:r>
        <w:rPr>
          <w:rFonts w:ascii="Arial" w:hAnsi="Arial" w:cs="Arial"/>
          <w:b/>
          <w:sz w:val="24"/>
        </w:rPr>
        <w:t>Corrections on the API names</w:t>
      </w:r>
    </w:p>
    <w:p w14:paraId="5072D6B4"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CR-0257  rev  Cat: F (Rel-19)</w:t>
      </w:r>
      <w:r>
        <w:rPr>
          <w:i/>
        </w:rPr>
        <w:br/>
      </w:r>
      <w:r>
        <w:rPr>
          <w:i/>
        </w:rPr>
        <w:br/>
      </w:r>
      <w:r>
        <w:rPr>
          <w:i/>
        </w:rPr>
        <w:tab/>
      </w:r>
      <w:r>
        <w:rPr>
          <w:i/>
        </w:rPr>
        <w:tab/>
      </w:r>
      <w:r>
        <w:rPr>
          <w:i/>
        </w:rPr>
        <w:tab/>
      </w:r>
      <w:r>
        <w:rPr>
          <w:i/>
        </w:rPr>
        <w:tab/>
      </w:r>
      <w:r>
        <w:rPr>
          <w:i/>
        </w:rPr>
        <w:tab/>
        <w:t>Source: Huawei</w:t>
      </w:r>
    </w:p>
    <w:p w14:paraId="004EDBDB" w14:textId="77777777" w:rsidR="00DB771A" w:rsidRDefault="00DB771A" w:rsidP="00DB771A">
      <w:pPr>
        <w:rPr>
          <w:rFonts w:ascii="Arial" w:hAnsi="Arial" w:cs="Arial"/>
          <w:b/>
        </w:rPr>
      </w:pPr>
      <w:r>
        <w:rPr>
          <w:rFonts w:ascii="Arial" w:hAnsi="Arial" w:cs="Arial"/>
          <w:b/>
        </w:rPr>
        <w:t xml:space="preserve">Discussion: </w:t>
      </w:r>
    </w:p>
    <w:p w14:paraId="17F9C2EB" w14:textId="77777777" w:rsidR="00DB771A" w:rsidRDefault="00DB771A" w:rsidP="00DB771A">
      <w:r>
        <w:t>Igor (Ericsson): 8.12.3.1. Remove the change to add “fully”</w:t>
      </w:r>
    </w:p>
    <w:p w14:paraId="0FCC91AD" w14:textId="77777777" w:rsidR="00DB771A" w:rsidRDefault="00DB771A" w:rsidP="00DB771A">
      <w:r>
        <w:t>Partha (Nokia): Agree.</w:t>
      </w:r>
    </w:p>
    <w:p w14:paraId="195C1B7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C3-246403</w:t>
      </w:r>
      <w:r>
        <w:rPr>
          <w:color w:val="993300"/>
          <w:u w:val="single"/>
        </w:rPr>
        <w:t>.</w:t>
      </w:r>
    </w:p>
    <w:p w14:paraId="49572901" w14:textId="7077C5E9" w:rsidR="00DB771A" w:rsidRDefault="00DB771A" w:rsidP="00DB771A">
      <w:pPr>
        <w:rPr>
          <w:rFonts w:ascii="Arial" w:hAnsi="Arial" w:cs="Arial"/>
          <w:b/>
          <w:sz w:val="24"/>
        </w:rPr>
      </w:pPr>
      <w:r>
        <w:rPr>
          <w:rFonts w:ascii="Arial" w:hAnsi="Arial" w:cs="Arial"/>
          <w:b/>
          <w:color w:val="0000FF"/>
          <w:sz w:val="24"/>
        </w:rPr>
        <w:t>C3-246308</w:t>
      </w:r>
      <w:r>
        <w:rPr>
          <w:rFonts w:ascii="Arial" w:hAnsi="Arial" w:cs="Arial"/>
          <w:b/>
          <w:color w:val="0000FF"/>
          <w:sz w:val="24"/>
        </w:rPr>
        <w:tab/>
      </w:r>
      <w:r>
        <w:rPr>
          <w:rFonts w:ascii="Arial" w:hAnsi="Arial" w:cs="Arial"/>
          <w:b/>
          <w:sz w:val="24"/>
        </w:rPr>
        <w:t>Corrections on the re-used data type</w:t>
      </w:r>
    </w:p>
    <w:p w14:paraId="5D463D7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CR-1458  rev  Cat: F (Rel-19)</w:t>
      </w:r>
      <w:r>
        <w:rPr>
          <w:i/>
        </w:rPr>
        <w:br/>
      </w:r>
      <w:r>
        <w:rPr>
          <w:i/>
        </w:rPr>
        <w:br/>
      </w:r>
      <w:r>
        <w:rPr>
          <w:i/>
        </w:rPr>
        <w:tab/>
      </w:r>
      <w:r>
        <w:rPr>
          <w:i/>
        </w:rPr>
        <w:tab/>
      </w:r>
      <w:r>
        <w:rPr>
          <w:i/>
        </w:rPr>
        <w:tab/>
      </w:r>
      <w:r>
        <w:rPr>
          <w:i/>
        </w:rPr>
        <w:tab/>
      </w:r>
      <w:r>
        <w:rPr>
          <w:i/>
        </w:rPr>
        <w:tab/>
        <w:t>Source: Huawei</w:t>
      </w:r>
    </w:p>
    <w:p w14:paraId="1B195656" w14:textId="77777777" w:rsidR="00DB771A" w:rsidRDefault="00DB771A" w:rsidP="00DB771A">
      <w:pPr>
        <w:rPr>
          <w:rFonts w:ascii="Arial" w:hAnsi="Arial" w:cs="Arial"/>
          <w:b/>
        </w:rPr>
      </w:pPr>
      <w:r>
        <w:rPr>
          <w:rFonts w:ascii="Arial" w:hAnsi="Arial" w:cs="Arial"/>
          <w:b/>
        </w:rPr>
        <w:t xml:space="preserve">Discussion: </w:t>
      </w:r>
    </w:p>
    <w:p w14:paraId="690E3AFE" w14:textId="77777777" w:rsidR="00DB771A" w:rsidRDefault="00DB771A" w:rsidP="00DB771A">
      <w:r>
        <w:t xml:space="preserve">Partha (Nokia): </w:t>
      </w:r>
      <w:proofErr w:type="spellStart"/>
      <w:r>
        <w:t>WebsockNotifConfig</w:t>
      </w:r>
      <w:proofErr w:type="spellEnd"/>
      <w:r>
        <w:t xml:space="preserve"> is not needed.</w:t>
      </w:r>
    </w:p>
    <w:p w14:paraId="53992D6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C3-246404</w:t>
      </w:r>
      <w:r>
        <w:rPr>
          <w:color w:val="993300"/>
          <w:u w:val="single"/>
        </w:rPr>
        <w:t>.</w:t>
      </w:r>
    </w:p>
    <w:p w14:paraId="4A3FAE72" w14:textId="1F4199DE" w:rsidR="00DB771A" w:rsidRDefault="00DB771A" w:rsidP="00DB771A">
      <w:pPr>
        <w:rPr>
          <w:rFonts w:ascii="Arial" w:hAnsi="Arial" w:cs="Arial"/>
          <w:b/>
          <w:sz w:val="24"/>
        </w:rPr>
      </w:pPr>
      <w:r>
        <w:rPr>
          <w:rFonts w:ascii="Arial" w:hAnsi="Arial" w:cs="Arial"/>
          <w:b/>
          <w:color w:val="0000FF"/>
          <w:sz w:val="24"/>
        </w:rPr>
        <w:t>C3-246309</w:t>
      </w:r>
      <w:r>
        <w:rPr>
          <w:rFonts w:ascii="Arial" w:hAnsi="Arial" w:cs="Arial"/>
          <w:b/>
          <w:color w:val="0000FF"/>
          <w:sz w:val="24"/>
        </w:rPr>
        <w:tab/>
      </w:r>
      <w:r>
        <w:rPr>
          <w:rFonts w:ascii="Arial" w:hAnsi="Arial" w:cs="Arial"/>
          <w:b/>
          <w:sz w:val="24"/>
        </w:rPr>
        <w:t xml:space="preserve">Various corrections on </w:t>
      </w:r>
      <w:proofErr w:type="spellStart"/>
      <w:r>
        <w:rPr>
          <w:rFonts w:ascii="Arial" w:hAnsi="Arial" w:cs="Arial"/>
          <w:b/>
          <w:sz w:val="24"/>
        </w:rPr>
        <w:t>Eees</w:t>
      </w:r>
      <w:proofErr w:type="spellEnd"/>
      <w:r>
        <w:rPr>
          <w:rFonts w:ascii="Arial" w:hAnsi="Arial" w:cs="Arial"/>
          <w:b/>
          <w:sz w:val="24"/>
        </w:rPr>
        <w:t xml:space="preserve"> service</w:t>
      </w:r>
    </w:p>
    <w:p w14:paraId="033D1FD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CR-0258  rev  Cat: F (Rel-19)</w:t>
      </w:r>
      <w:r>
        <w:rPr>
          <w:i/>
        </w:rPr>
        <w:br/>
      </w:r>
      <w:r>
        <w:rPr>
          <w:i/>
        </w:rPr>
        <w:br/>
      </w:r>
      <w:r>
        <w:rPr>
          <w:i/>
        </w:rPr>
        <w:tab/>
      </w:r>
      <w:r>
        <w:rPr>
          <w:i/>
        </w:rPr>
        <w:tab/>
      </w:r>
      <w:r>
        <w:rPr>
          <w:i/>
        </w:rPr>
        <w:tab/>
      </w:r>
      <w:r>
        <w:rPr>
          <w:i/>
        </w:rPr>
        <w:tab/>
      </w:r>
      <w:r>
        <w:rPr>
          <w:i/>
        </w:rPr>
        <w:tab/>
        <w:t>Source: Huawei</w:t>
      </w:r>
    </w:p>
    <w:p w14:paraId="1D2C817F" w14:textId="77777777" w:rsidR="00DB771A" w:rsidRDefault="00DB771A" w:rsidP="00DB771A">
      <w:pPr>
        <w:rPr>
          <w:rFonts w:ascii="Arial" w:hAnsi="Arial" w:cs="Arial"/>
          <w:b/>
        </w:rPr>
      </w:pPr>
      <w:r>
        <w:rPr>
          <w:rFonts w:ascii="Arial" w:hAnsi="Arial" w:cs="Arial"/>
          <w:b/>
        </w:rPr>
        <w:t xml:space="preserve">Discussion: </w:t>
      </w:r>
    </w:p>
    <w:p w14:paraId="2DC98EA4" w14:textId="77777777" w:rsidR="00DB771A" w:rsidRDefault="00DB771A" w:rsidP="00DB771A">
      <w:r>
        <w:t>Incorrect CR No. in the cover page.</w:t>
      </w:r>
    </w:p>
    <w:p w14:paraId="34C6E1E9" w14:textId="77777777" w:rsidR="00DB771A" w:rsidRDefault="00DB771A" w:rsidP="00DB771A">
      <w:r>
        <w:t>Igor (Ericsson): fill the re-used data type table with the descriptions.</w:t>
      </w:r>
    </w:p>
    <w:p w14:paraId="36C6B8DB" w14:textId="77777777" w:rsidR="00DB771A" w:rsidRDefault="00DB771A" w:rsidP="00DB771A">
      <w:r>
        <w:t>Chi (Huawei): Revision shared and Ericsson is fine.</w:t>
      </w:r>
    </w:p>
    <w:p w14:paraId="2DA5F74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C3-246405</w:t>
      </w:r>
      <w:r>
        <w:rPr>
          <w:color w:val="993300"/>
          <w:u w:val="single"/>
        </w:rPr>
        <w:t>.</w:t>
      </w:r>
    </w:p>
    <w:p w14:paraId="6E24899F" w14:textId="7E204DD0" w:rsidR="00DB771A" w:rsidRDefault="00DB771A" w:rsidP="00DB771A">
      <w:pPr>
        <w:rPr>
          <w:rFonts w:ascii="Arial" w:hAnsi="Arial" w:cs="Arial"/>
          <w:b/>
          <w:sz w:val="24"/>
        </w:rPr>
      </w:pPr>
      <w:r>
        <w:rPr>
          <w:rFonts w:ascii="Arial" w:hAnsi="Arial" w:cs="Arial"/>
          <w:b/>
          <w:color w:val="0000FF"/>
          <w:sz w:val="24"/>
        </w:rPr>
        <w:t>C3-246330</w:t>
      </w:r>
      <w:r>
        <w:rPr>
          <w:rFonts w:ascii="Arial" w:hAnsi="Arial" w:cs="Arial"/>
          <w:b/>
          <w:color w:val="0000FF"/>
          <w:sz w:val="24"/>
        </w:rPr>
        <w:tab/>
      </w:r>
      <w:r>
        <w:rPr>
          <w:rFonts w:ascii="Arial" w:hAnsi="Arial" w:cs="Arial"/>
          <w:b/>
          <w:sz w:val="24"/>
        </w:rPr>
        <w:t>Support new PEI during change of SUPI-PEI association event report</w:t>
      </w:r>
    </w:p>
    <w:p w14:paraId="348B4E4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CR-0895  rev  Cat: B (Rel-19)</w:t>
      </w:r>
      <w:r>
        <w:rPr>
          <w:i/>
        </w:rPr>
        <w:br/>
      </w:r>
      <w:r>
        <w:rPr>
          <w:i/>
        </w:rPr>
        <w:br/>
      </w:r>
      <w:r>
        <w:rPr>
          <w:i/>
        </w:rPr>
        <w:tab/>
      </w:r>
      <w:r>
        <w:rPr>
          <w:i/>
        </w:rPr>
        <w:tab/>
      </w:r>
      <w:r>
        <w:rPr>
          <w:i/>
        </w:rPr>
        <w:tab/>
      </w:r>
      <w:r>
        <w:rPr>
          <w:i/>
        </w:rPr>
        <w:tab/>
      </w:r>
      <w:r>
        <w:rPr>
          <w:i/>
        </w:rPr>
        <w:tab/>
        <w:t>Source: Huawei</w:t>
      </w:r>
    </w:p>
    <w:p w14:paraId="46B9DAB5" w14:textId="77777777" w:rsidR="00DB771A" w:rsidRDefault="00DB771A" w:rsidP="00DB771A">
      <w:pPr>
        <w:rPr>
          <w:rFonts w:ascii="Arial" w:hAnsi="Arial" w:cs="Arial"/>
          <w:b/>
        </w:rPr>
      </w:pPr>
      <w:r>
        <w:rPr>
          <w:rFonts w:ascii="Arial" w:hAnsi="Arial" w:cs="Arial"/>
          <w:b/>
        </w:rPr>
        <w:t xml:space="preserve">Discussion: </w:t>
      </w:r>
    </w:p>
    <w:p w14:paraId="4991AE01"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MonitoringEvent</w:t>
      </w:r>
      <w:proofErr w:type="spellEnd"/>
      <w:r>
        <w:t xml:space="preserve"> API, </w:t>
      </w:r>
      <w:proofErr w:type="spellStart"/>
      <w:r>
        <w:t>MonitoringEvent</w:t>
      </w:r>
      <w:proofErr w:type="spellEnd"/>
      <w:r>
        <w:t xml:space="preserve"> API</w:t>
      </w:r>
    </w:p>
    <w:p w14:paraId="01B342E6" w14:textId="77777777" w:rsidR="00DB771A" w:rsidRDefault="00DB771A" w:rsidP="00DB771A">
      <w:r>
        <w:lastRenderedPageBreak/>
        <w:t>Maria (Ericsson): The old association old PEI-SUPI is also needed.</w:t>
      </w:r>
    </w:p>
    <w:p w14:paraId="68F41F98" w14:textId="77777777" w:rsidR="00DB771A" w:rsidRDefault="00DB771A" w:rsidP="00DB771A">
      <w:r>
        <w:t>Naren (Samsung): where does the requirement come?</w:t>
      </w:r>
    </w:p>
    <w:p w14:paraId="29D2C378" w14:textId="77777777" w:rsidR="00DB771A" w:rsidRDefault="00DB771A" w:rsidP="00DB771A">
      <w:r>
        <w:t>Partha (Nokia): SA2/SA3 reference is missing. Will check internally.</w:t>
      </w:r>
    </w:p>
    <w:p w14:paraId="738F7074" w14:textId="77777777" w:rsidR="00DB771A" w:rsidRDefault="00DB771A" w:rsidP="00DB771A">
      <w:r>
        <w:t>Abdessamad (Huawei): No stage 2 requirement. Will check if the old PEI can be added.</w:t>
      </w:r>
    </w:p>
    <w:p w14:paraId="03655472" w14:textId="77777777" w:rsidR="00DB771A" w:rsidRDefault="00DB771A" w:rsidP="00DB771A">
      <w:r>
        <w:t>Abdessamad (Huawei):Ericsson agrees with this principle. Ericsson is fine with r1. CR from Ericsson to be merged into this one.</w:t>
      </w:r>
    </w:p>
    <w:p w14:paraId="07A248BA" w14:textId="77777777" w:rsidR="00DB771A" w:rsidRDefault="00DB771A" w:rsidP="00DB771A">
      <w:r>
        <w:t>Partha (Nokia): Requirement does not exist. It can be exposed by RVAS.</w:t>
      </w:r>
    </w:p>
    <w:p w14:paraId="038414CB" w14:textId="77777777" w:rsidR="00DB771A" w:rsidRDefault="00DB771A" w:rsidP="00DB771A">
      <w:r>
        <w:t>Partha (Nokia): Found references at stage 2 level and the CR can proceed.</w:t>
      </w:r>
    </w:p>
    <w:p w14:paraId="1455366A" w14:textId="77777777" w:rsidR="00DB771A" w:rsidRDefault="00DB771A" w:rsidP="00DB771A">
      <w:r>
        <w:t xml:space="preserve">Partha (Nokia): Reuse existing </w:t>
      </w:r>
      <w:proofErr w:type="spellStart"/>
      <w:r>
        <w:t>pei</w:t>
      </w:r>
      <w:proofErr w:type="spellEnd"/>
      <w:r>
        <w:t>.</w:t>
      </w:r>
    </w:p>
    <w:p w14:paraId="5C10A0E0" w14:textId="77777777" w:rsidR="00DB771A" w:rsidRDefault="00DB771A" w:rsidP="00DB771A">
      <w:r>
        <w:t>Abdessamad (Huawei): want to keep them separately.</w:t>
      </w:r>
    </w:p>
    <w:p w14:paraId="4C6FDA26" w14:textId="77777777" w:rsidR="00DB771A" w:rsidRDefault="00DB771A" w:rsidP="00DB771A">
      <w:r>
        <w:t>Abdessamad (Huawei): Revision available and all companies are fine.</w:t>
      </w:r>
    </w:p>
    <w:p w14:paraId="39A8071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C3-246526</w:t>
      </w:r>
      <w:r>
        <w:rPr>
          <w:color w:val="993300"/>
          <w:u w:val="single"/>
        </w:rPr>
        <w:t>.</w:t>
      </w:r>
    </w:p>
    <w:p w14:paraId="5B93C789" w14:textId="4690F937" w:rsidR="00DB771A" w:rsidRDefault="00DB771A" w:rsidP="00DB771A">
      <w:pPr>
        <w:rPr>
          <w:rFonts w:ascii="Arial" w:hAnsi="Arial" w:cs="Arial"/>
          <w:b/>
          <w:sz w:val="24"/>
        </w:rPr>
      </w:pPr>
      <w:r>
        <w:rPr>
          <w:rFonts w:ascii="Arial" w:hAnsi="Arial" w:cs="Arial"/>
          <w:b/>
          <w:color w:val="0000FF"/>
          <w:sz w:val="24"/>
        </w:rPr>
        <w:t>C3-246331</w:t>
      </w:r>
      <w:r>
        <w:rPr>
          <w:rFonts w:ascii="Arial" w:hAnsi="Arial" w:cs="Arial"/>
          <w:b/>
          <w:color w:val="0000FF"/>
          <w:sz w:val="24"/>
        </w:rPr>
        <w:tab/>
      </w:r>
      <w:r>
        <w:rPr>
          <w:rFonts w:ascii="Arial" w:hAnsi="Arial" w:cs="Arial"/>
          <w:b/>
          <w:sz w:val="24"/>
        </w:rPr>
        <w:t>Support new PEI during change of SUPI-PEI association event report</w:t>
      </w:r>
    </w:p>
    <w:p w14:paraId="19AD594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CR-1463  rev  Cat: B (Rel-19)</w:t>
      </w:r>
      <w:r>
        <w:rPr>
          <w:i/>
        </w:rPr>
        <w:br/>
      </w:r>
      <w:r>
        <w:rPr>
          <w:i/>
        </w:rPr>
        <w:br/>
      </w:r>
      <w:r>
        <w:rPr>
          <w:i/>
        </w:rPr>
        <w:tab/>
      </w:r>
      <w:r>
        <w:rPr>
          <w:i/>
        </w:rPr>
        <w:tab/>
      </w:r>
      <w:r>
        <w:rPr>
          <w:i/>
        </w:rPr>
        <w:tab/>
      </w:r>
      <w:r>
        <w:rPr>
          <w:i/>
        </w:rPr>
        <w:tab/>
      </w:r>
      <w:r>
        <w:rPr>
          <w:i/>
        </w:rPr>
        <w:tab/>
        <w:t>Source: Huawei</w:t>
      </w:r>
    </w:p>
    <w:p w14:paraId="57F18B49" w14:textId="77777777" w:rsidR="00DB771A" w:rsidRDefault="00DB771A" w:rsidP="00DB771A">
      <w:pPr>
        <w:rPr>
          <w:rFonts w:ascii="Arial" w:hAnsi="Arial" w:cs="Arial"/>
          <w:b/>
        </w:rPr>
      </w:pPr>
      <w:r>
        <w:rPr>
          <w:rFonts w:ascii="Arial" w:hAnsi="Arial" w:cs="Arial"/>
          <w:b/>
        </w:rPr>
        <w:t xml:space="preserve">Discussion: </w:t>
      </w:r>
    </w:p>
    <w:p w14:paraId="115070F7"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ServiceParameter</w:t>
      </w:r>
      <w:proofErr w:type="spellEnd"/>
      <w:r>
        <w:t xml:space="preserve"> API, </w:t>
      </w:r>
      <w:proofErr w:type="spellStart"/>
      <w:r>
        <w:t>ServiceParameter</w:t>
      </w:r>
      <w:proofErr w:type="spellEnd"/>
      <w:r>
        <w:t xml:space="preserve"> API</w:t>
      </w:r>
    </w:p>
    <w:p w14:paraId="6A90321E" w14:textId="77777777" w:rsidR="00DB771A" w:rsidRDefault="00DB771A" w:rsidP="00DB771A">
      <w:r>
        <w:t>Abdessamad (Huawei): Includes other changes that can progress.</w:t>
      </w:r>
    </w:p>
    <w:p w14:paraId="1CDB0E01"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C3-246527</w:t>
      </w:r>
      <w:r>
        <w:rPr>
          <w:color w:val="993300"/>
          <w:u w:val="single"/>
        </w:rPr>
        <w:t>.</w:t>
      </w:r>
    </w:p>
    <w:p w14:paraId="4BB9D102" w14:textId="2D5B9A82" w:rsidR="00DB771A" w:rsidRDefault="00DB771A" w:rsidP="00DB771A">
      <w:pPr>
        <w:rPr>
          <w:rFonts w:ascii="Arial" w:hAnsi="Arial" w:cs="Arial"/>
          <w:b/>
          <w:sz w:val="24"/>
        </w:rPr>
      </w:pPr>
      <w:r>
        <w:rPr>
          <w:rFonts w:ascii="Arial" w:hAnsi="Arial" w:cs="Arial"/>
          <w:b/>
          <w:color w:val="0000FF"/>
          <w:sz w:val="24"/>
        </w:rPr>
        <w:t>C3-246343</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MonitoringEventReport</w:t>
      </w:r>
      <w:proofErr w:type="spellEnd"/>
    </w:p>
    <w:p w14:paraId="48CF3914"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CR-0896  rev  Cat: B (Rel-19)</w:t>
      </w:r>
      <w:r>
        <w:rPr>
          <w:i/>
        </w:rPr>
        <w:br/>
      </w:r>
      <w:r>
        <w:rPr>
          <w:i/>
        </w:rPr>
        <w:br/>
      </w:r>
      <w:r>
        <w:rPr>
          <w:i/>
        </w:rPr>
        <w:tab/>
      </w:r>
      <w:r>
        <w:rPr>
          <w:i/>
        </w:rPr>
        <w:tab/>
      </w:r>
      <w:r>
        <w:rPr>
          <w:i/>
        </w:rPr>
        <w:tab/>
      </w:r>
      <w:r>
        <w:rPr>
          <w:i/>
        </w:rPr>
        <w:tab/>
      </w:r>
      <w:r>
        <w:rPr>
          <w:i/>
        </w:rPr>
        <w:tab/>
        <w:t>Source: Ericsson</w:t>
      </w:r>
    </w:p>
    <w:p w14:paraId="7719A744" w14:textId="77777777" w:rsidR="00DB771A" w:rsidRDefault="00DB771A" w:rsidP="00DB771A">
      <w:pPr>
        <w:rPr>
          <w:rFonts w:ascii="Arial" w:hAnsi="Arial" w:cs="Arial"/>
          <w:b/>
        </w:rPr>
      </w:pPr>
      <w:r>
        <w:rPr>
          <w:rFonts w:ascii="Arial" w:hAnsi="Arial" w:cs="Arial"/>
          <w:b/>
        </w:rPr>
        <w:t xml:space="preserve">Discussion: </w:t>
      </w:r>
    </w:p>
    <w:p w14:paraId="6CDB2B1A" w14:textId="77777777" w:rsidR="00DB771A" w:rsidRDefault="00DB771A" w:rsidP="00DB771A">
      <w:r>
        <w:t>Maria (Ericsson): This CR can be merged with 6330.</w:t>
      </w:r>
    </w:p>
    <w:p w14:paraId="52AE34B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49E888" w14:textId="6EFA88C8" w:rsidR="00DB771A" w:rsidRDefault="00DB771A" w:rsidP="00DB771A">
      <w:pPr>
        <w:rPr>
          <w:rFonts w:ascii="Arial" w:hAnsi="Arial" w:cs="Arial"/>
          <w:b/>
          <w:sz w:val="24"/>
        </w:rPr>
      </w:pPr>
      <w:r>
        <w:rPr>
          <w:rFonts w:ascii="Arial" w:hAnsi="Arial" w:cs="Arial"/>
          <w:b/>
          <w:color w:val="0000FF"/>
          <w:sz w:val="24"/>
        </w:rPr>
        <w:t>C3-246357</w:t>
      </w:r>
      <w:r>
        <w:rPr>
          <w:rFonts w:ascii="Arial" w:hAnsi="Arial" w:cs="Arial"/>
          <w:b/>
          <w:color w:val="0000FF"/>
          <w:sz w:val="24"/>
        </w:rPr>
        <w:tab/>
      </w:r>
      <w:r>
        <w:rPr>
          <w:rFonts w:ascii="Arial" w:hAnsi="Arial" w:cs="Arial"/>
          <w:b/>
          <w:sz w:val="24"/>
        </w:rPr>
        <w:t>CAPIF – Correcting structured data types in query parameters</w:t>
      </w:r>
    </w:p>
    <w:p w14:paraId="4EBCA4F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v19.0.0</w:t>
      </w:r>
      <w:r>
        <w:rPr>
          <w:i/>
        </w:rPr>
        <w:tab/>
        <w:t xml:space="preserve">  CR-0380  rev 1 Cat: F (Rel-19)</w:t>
      </w:r>
      <w:r>
        <w:rPr>
          <w:i/>
        </w:rPr>
        <w:br/>
      </w:r>
      <w:r>
        <w:rPr>
          <w:i/>
        </w:rPr>
        <w:br/>
      </w:r>
      <w:r>
        <w:rPr>
          <w:i/>
        </w:rPr>
        <w:tab/>
      </w:r>
      <w:r>
        <w:rPr>
          <w:i/>
        </w:rPr>
        <w:tab/>
      </w:r>
      <w:r>
        <w:rPr>
          <w:i/>
        </w:rPr>
        <w:tab/>
      </w:r>
      <w:r>
        <w:rPr>
          <w:i/>
        </w:rPr>
        <w:tab/>
      </w:r>
      <w:r>
        <w:rPr>
          <w:i/>
        </w:rPr>
        <w:tab/>
        <w:t>Source: Samsung, Ericsson</w:t>
      </w:r>
    </w:p>
    <w:p w14:paraId="751CBC31" w14:textId="77777777" w:rsidR="00DB771A" w:rsidRDefault="00DB771A" w:rsidP="00DB771A">
      <w:pPr>
        <w:rPr>
          <w:color w:val="808080"/>
        </w:rPr>
      </w:pPr>
      <w:r>
        <w:rPr>
          <w:color w:val="808080"/>
        </w:rPr>
        <w:t>(Replaces C3-246121)</w:t>
      </w:r>
    </w:p>
    <w:p w14:paraId="2D13C88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08C7C" w14:textId="7EF48949" w:rsidR="00DB771A" w:rsidRDefault="00DB771A" w:rsidP="00DB771A">
      <w:pPr>
        <w:rPr>
          <w:rFonts w:ascii="Arial" w:hAnsi="Arial" w:cs="Arial"/>
          <w:b/>
          <w:sz w:val="24"/>
        </w:rPr>
      </w:pPr>
      <w:r>
        <w:rPr>
          <w:rFonts w:ascii="Arial" w:hAnsi="Arial" w:cs="Arial"/>
          <w:b/>
          <w:color w:val="0000FF"/>
          <w:sz w:val="24"/>
        </w:rPr>
        <w:t>C3-246358</w:t>
      </w:r>
      <w:r>
        <w:rPr>
          <w:rFonts w:ascii="Arial" w:hAnsi="Arial" w:cs="Arial"/>
          <w:b/>
          <w:color w:val="0000FF"/>
          <w:sz w:val="24"/>
        </w:rPr>
        <w:tab/>
      </w:r>
      <w:r>
        <w:rPr>
          <w:rFonts w:ascii="Arial" w:hAnsi="Arial" w:cs="Arial"/>
          <w:b/>
          <w:sz w:val="24"/>
        </w:rPr>
        <w:t>SEAL – Correcting structured data types in query parameters</w:t>
      </w:r>
    </w:p>
    <w:p w14:paraId="47B334D8"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CR-0344  rev 1 Cat: F (Rel-19)</w:t>
      </w:r>
      <w:r>
        <w:rPr>
          <w:i/>
        </w:rPr>
        <w:br/>
      </w:r>
      <w:r>
        <w:rPr>
          <w:i/>
        </w:rPr>
        <w:lastRenderedPageBreak/>
        <w:br/>
      </w:r>
      <w:r>
        <w:rPr>
          <w:i/>
        </w:rPr>
        <w:tab/>
      </w:r>
      <w:r>
        <w:rPr>
          <w:i/>
        </w:rPr>
        <w:tab/>
      </w:r>
      <w:r>
        <w:rPr>
          <w:i/>
        </w:rPr>
        <w:tab/>
      </w:r>
      <w:r>
        <w:rPr>
          <w:i/>
        </w:rPr>
        <w:tab/>
      </w:r>
      <w:r>
        <w:rPr>
          <w:i/>
        </w:rPr>
        <w:tab/>
        <w:t>Source: Samsung, Ericsson</w:t>
      </w:r>
    </w:p>
    <w:p w14:paraId="18749747" w14:textId="77777777" w:rsidR="00DB771A" w:rsidRDefault="00DB771A" w:rsidP="00DB771A">
      <w:pPr>
        <w:rPr>
          <w:color w:val="808080"/>
        </w:rPr>
      </w:pPr>
      <w:r>
        <w:rPr>
          <w:color w:val="808080"/>
        </w:rPr>
        <w:t>(Replaces C3-246122)</w:t>
      </w:r>
    </w:p>
    <w:p w14:paraId="2204DEB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05543" w14:textId="607B329E" w:rsidR="00DB771A" w:rsidRDefault="00DB771A" w:rsidP="00DB771A">
      <w:pPr>
        <w:rPr>
          <w:rFonts w:ascii="Arial" w:hAnsi="Arial" w:cs="Arial"/>
          <w:b/>
          <w:sz w:val="24"/>
        </w:rPr>
      </w:pPr>
      <w:r>
        <w:rPr>
          <w:rFonts w:ascii="Arial" w:hAnsi="Arial" w:cs="Arial"/>
          <w:b/>
          <w:color w:val="0000FF"/>
          <w:sz w:val="24"/>
        </w:rPr>
        <w:t>C3-246359</w:t>
      </w:r>
      <w:r>
        <w:rPr>
          <w:rFonts w:ascii="Arial" w:hAnsi="Arial" w:cs="Arial"/>
          <w:b/>
          <w:color w:val="0000FF"/>
          <w:sz w:val="24"/>
        </w:rPr>
        <w:tab/>
      </w:r>
      <w:r>
        <w:rPr>
          <w:rFonts w:ascii="Arial" w:hAnsi="Arial" w:cs="Arial"/>
          <w:b/>
          <w:sz w:val="24"/>
        </w:rPr>
        <w:t>EDGEAPP – Correcting structured data types in query parameters</w:t>
      </w:r>
    </w:p>
    <w:p w14:paraId="3836C263"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CR-0241  rev 1 Cat: F (Rel-19)</w:t>
      </w:r>
      <w:r>
        <w:rPr>
          <w:i/>
        </w:rPr>
        <w:br/>
      </w:r>
      <w:r>
        <w:rPr>
          <w:i/>
        </w:rPr>
        <w:br/>
      </w:r>
      <w:r>
        <w:rPr>
          <w:i/>
        </w:rPr>
        <w:tab/>
      </w:r>
      <w:r>
        <w:rPr>
          <w:i/>
        </w:rPr>
        <w:tab/>
      </w:r>
      <w:r>
        <w:rPr>
          <w:i/>
        </w:rPr>
        <w:tab/>
      </w:r>
      <w:r>
        <w:rPr>
          <w:i/>
        </w:rPr>
        <w:tab/>
      </w:r>
      <w:r>
        <w:rPr>
          <w:i/>
        </w:rPr>
        <w:tab/>
        <w:t>Source: Samsung, Ericsson</w:t>
      </w:r>
    </w:p>
    <w:p w14:paraId="5C309AB5" w14:textId="77777777" w:rsidR="00DB771A" w:rsidRDefault="00DB771A" w:rsidP="00DB771A">
      <w:pPr>
        <w:rPr>
          <w:color w:val="808080"/>
        </w:rPr>
      </w:pPr>
      <w:r>
        <w:rPr>
          <w:color w:val="808080"/>
        </w:rPr>
        <w:t>(Replaces C3-246147)</w:t>
      </w:r>
    </w:p>
    <w:p w14:paraId="68BD1B4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2E1E9E" w14:textId="1F7C9673" w:rsidR="00DB771A" w:rsidRDefault="00DB771A" w:rsidP="00DB771A">
      <w:pPr>
        <w:rPr>
          <w:rFonts w:ascii="Arial" w:hAnsi="Arial" w:cs="Arial"/>
          <w:b/>
          <w:sz w:val="24"/>
        </w:rPr>
      </w:pPr>
      <w:r>
        <w:rPr>
          <w:rFonts w:ascii="Arial" w:hAnsi="Arial" w:cs="Arial"/>
          <w:b/>
          <w:color w:val="0000FF"/>
          <w:sz w:val="24"/>
        </w:rPr>
        <w:t>C3-246360</w:t>
      </w:r>
      <w:r>
        <w:rPr>
          <w:rFonts w:ascii="Arial" w:hAnsi="Arial" w:cs="Arial"/>
          <w:b/>
          <w:color w:val="0000FF"/>
          <w:sz w:val="24"/>
        </w:rPr>
        <w:tab/>
      </w:r>
      <w:r>
        <w:rPr>
          <w:rFonts w:ascii="Arial" w:hAnsi="Arial" w:cs="Arial"/>
          <w:b/>
          <w:sz w:val="24"/>
        </w:rPr>
        <w:t>CAPIF – IANA registration for JWT claims</w:t>
      </w:r>
    </w:p>
    <w:p w14:paraId="78F0CB0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v19.0.0</w:t>
      </w:r>
      <w:r>
        <w:rPr>
          <w:i/>
        </w:rPr>
        <w:tab/>
        <w:t xml:space="preserve">  CR-0381  rev 1 Cat: B (Rel-19)</w:t>
      </w:r>
      <w:r>
        <w:rPr>
          <w:i/>
        </w:rPr>
        <w:br/>
      </w:r>
      <w:r>
        <w:rPr>
          <w:i/>
        </w:rPr>
        <w:br/>
      </w:r>
      <w:r>
        <w:rPr>
          <w:i/>
        </w:rPr>
        <w:tab/>
      </w:r>
      <w:r>
        <w:rPr>
          <w:i/>
        </w:rPr>
        <w:tab/>
      </w:r>
      <w:r>
        <w:rPr>
          <w:i/>
        </w:rPr>
        <w:tab/>
      </w:r>
      <w:r>
        <w:rPr>
          <w:i/>
        </w:rPr>
        <w:tab/>
      </w:r>
      <w:r>
        <w:rPr>
          <w:i/>
        </w:rPr>
        <w:tab/>
        <w:t>Source: Samsung, Ericsson, Nokia</w:t>
      </w:r>
    </w:p>
    <w:p w14:paraId="536251EB" w14:textId="77777777" w:rsidR="00DB771A" w:rsidRDefault="00DB771A" w:rsidP="00DB771A">
      <w:pPr>
        <w:rPr>
          <w:color w:val="808080"/>
        </w:rPr>
      </w:pPr>
      <w:r>
        <w:rPr>
          <w:color w:val="808080"/>
        </w:rPr>
        <w:t>(Replaces C3-246156)</w:t>
      </w:r>
    </w:p>
    <w:p w14:paraId="765B6CF6"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1FED9" w14:textId="63836881" w:rsidR="00DB771A" w:rsidRDefault="00DB771A" w:rsidP="00DB771A">
      <w:pPr>
        <w:rPr>
          <w:rFonts w:ascii="Arial" w:hAnsi="Arial" w:cs="Arial"/>
          <w:b/>
          <w:sz w:val="24"/>
        </w:rPr>
      </w:pPr>
      <w:r>
        <w:rPr>
          <w:rFonts w:ascii="Arial" w:hAnsi="Arial" w:cs="Arial"/>
          <w:b/>
          <w:color w:val="0000FF"/>
          <w:sz w:val="24"/>
        </w:rPr>
        <w:t>C3-246361</w:t>
      </w:r>
      <w:r>
        <w:rPr>
          <w:rFonts w:ascii="Arial" w:hAnsi="Arial" w:cs="Arial"/>
          <w:b/>
          <w:color w:val="0000FF"/>
          <w:sz w:val="24"/>
        </w:rPr>
        <w:tab/>
      </w:r>
      <w:r>
        <w:rPr>
          <w:rFonts w:ascii="Arial" w:hAnsi="Arial" w:cs="Arial"/>
          <w:b/>
          <w:sz w:val="24"/>
        </w:rPr>
        <w:t>Introduction of ADAE service in SEAL</w:t>
      </w:r>
    </w:p>
    <w:p w14:paraId="6F73DEB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CR-0347  rev 1 Cat: F (Rel-19)</w:t>
      </w:r>
      <w:r>
        <w:rPr>
          <w:i/>
        </w:rPr>
        <w:br/>
      </w:r>
      <w:r>
        <w:rPr>
          <w:i/>
        </w:rPr>
        <w:br/>
      </w:r>
      <w:r>
        <w:rPr>
          <w:i/>
        </w:rPr>
        <w:tab/>
      </w:r>
      <w:r>
        <w:rPr>
          <w:i/>
        </w:rPr>
        <w:tab/>
      </w:r>
      <w:r>
        <w:rPr>
          <w:i/>
        </w:rPr>
        <w:tab/>
      </w:r>
      <w:r>
        <w:rPr>
          <w:i/>
        </w:rPr>
        <w:tab/>
      </w:r>
      <w:r>
        <w:rPr>
          <w:i/>
        </w:rPr>
        <w:tab/>
        <w:t>Source: Ericsson</w:t>
      </w:r>
    </w:p>
    <w:p w14:paraId="2E99E661" w14:textId="77777777" w:rsidR="00DB771A" w:rsidRDefault="00DB771A" w:rsidP="00DB771A">
      <w:pPr>
        <w:rPr>
          <w:color w:val="808080"/>
        </w:rPr>
      </w:pPr>
      <w:r>
        <w:rPr>
          <w:color w:val="808080"/>
        </w:rPr>
        <w:t>(Replaces C3-246242)</w:t>
      </w:r>
    </w:p>
    <w:p w14:paraId="4F552F8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D0E37" w14:textId="153CFCCE" w:rsidR="00DB771A" w:rsidRDefault="00DB771A" w:rsidP="00DB771A">
      <w:pPr>
        <w:rPr>
          <w:rFonts w:ascii="Arial" w:hAnsi="Arial" w:cs="Arial"/>
          <w:b/>
          <w:sz w:val="24"/>
        </w:rPr>
      </w:pPr>
      <w:r>
        <w:rPr>
          <w:rFonts w:ascii="Arial" w:hAnsi="Arial" w:cs="Arial"/>
          <w:b/>
          <w:color w:val="0000FF"/>
          <w:sz w:val="24"/>
        </w:rPr>
        <w:t>C3-246362</w:t>
      </w:r>
      <w:r>
        <w:rPr>
          <w:rFonts w:ascii="Arial" w:hAnsi="Arial" w:cs="Arial"/>
          <w:b/>
          <w:color w:val="0000FF"/>
          <w:sz w:val="24"/>
        </w:rPr>
        <w:tab/>
      </w:r>
      <w:r>
        <w:rPr>
          <w:rFonts w:ascii="Arial" w:hAnsi="Arial" w:cs="Arial"/>
          <w:b/>
          <w:sz w:val="24"/>
        </w:rPr>
        <w:t>Corrections of 3GPP Forge Lint tool related issues</w:t>
      </w:r>
    </w:p>
    <w:p w14:paraId="5B6A83E8"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v19.0.0</w:t>
      </w:r>
      <w:r>
        <w:rPr>
          <w:i/>
        </w:rPr>
        <w:tab/>
        <w:t xml:space="preserve">  CR-0052  rev 1 Cat: F (Rel-19)</w:t>
      </w:r>
      <w:r>
        <w:rPr>
          <w:i/>
        </w:rPr>
        <w:br/>
      </w:r>
      <w:r>
        <w:rPr>
          <w:i/>
        </w:rPr>
        <w:br/>
      </w:r>
      <w:r>
        <w:rPr>
          <w:i/>
        </w:rPr>
        <w:tab/>
      </w:r>
      <w:r>
        <w:rPr>
          <w:i/>
        </w:rPr>
        <w:tab/>
      </w:r>
      <w:r>
        <w:rPr>
          <w:i/>
        </w:rPr>
        <w:tab/>
      </w:r>
      <w:r>
        <w:rPr>
          <w:i/>
        </w:rPr>
        <w:tab/>
      </w:r>
      <w:r>
        <w:rPr>
          <w:i/>
        </w:rPr>
        <w:tab/>
        <w:t>Source: Huawei</w:t>
      </w:r>
    </w:p>
    <w:p w14:paraId="35E43882" w14:textId="77777777" w:rsidR="00DB771A" w:rsidRDefault="00DB771A" w:rsidP="00DB771A">
      <w:pPr>
        <w:rPr>
          <w:color w:val="808080"/>
        </w:rPr>
      </w:pPr>
      <w:r>
        <w:rPr>
          <w:color w:val="808080"/>
        </w:rPr>
        <w:t>(Replaces C3-246277)</w:t>
      </w:r>
    </w:p>
    <w:p w14:paraId="10E9CDC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E81952" w14:textId="502675CB" w:rsidR="00DB771A" w:rsidRDefault="00DB771A" w:rsidP="00DB771A">
      <w:pPr>
        <w:rPr>
          <w:rFonts w:ascii="Arial" w:hAnsi="Arial" w:cs="Arial"/>
          <w:b/>
          <w:sz w:val="24"/>
        </w:rPr>
      </w:pPr>
      <w:r>
        <w:rPr>
          <w:rFonts w:ascii="Arial" w:hAnsi="Arial" w:cs="Arial"/>
          <w:b/>
          <w:color w:val="0000FF"/>
          <w:sz w:val="24"/>
        </w:rPr>
        <w:t>C3-246363</w:t>
      </w:r>
      <w:r>
        <w:rPr>
          <w:rFonts w:ascii="Arial" w:hAnsi="Arial" w:cs="Arial"/>
          <w:b/>
          <w:color w:val="0000FF"/>
          <w:sz w:val="24"/>
        </w:rPr>
        <w:tab/>
      </w:r>
      <w:r>
        <w:rPr>
          <w:rFonts w:ascii="Arial" w:hAnsi="Arial" w:cs="Arial"/>
          <w:b/>
          <w:sz w:val="24"/>
        </w:rPr>
        <w:t>Updates to the NBI TS Skeleton</w:t>
      </w:r>
    </w:p>
    <w:p w14:paraId="0B7D16B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CR-0892  rev 1 Cat: F (Rel-19)</w:t>
      </w:r>
      <w:r>
        <w:rPr>
          <w:i/>
        </w:rPr>
        <w:br/>
      </w:r>
      <w:r>
        <w:rPr>
          <w:i/>
        </w:rPr>
        <w:br/>
      </w:r>
      <w:r>
        <w:rPr>
          <w:i/>
        </w:rPr>
        <w:tab/>
      </w:r>
      <w:r>
        <w:rPr>
          <w:i/>
        </w:rPr>
        <w:tab/>
      </w:r>
      <w:r>
        <w:rPr>
          <w:i/>
        </w:rPr>
        <w:tab/>
      </w:r>
      <w:r>
        <w:rPr>
          <w:i/>
        </w:rPr>
        <w:tab/>
      </w:r>
      <w:r>
        <w:rPr>
          <w:i/>
        </w:rPr>
        <w:tab/>
        <w:t>Source: Huawei</w:t>
      </w:r>
    </w:p>
    <w:p w14:paraId="0FFC0582" w14:textId="77777777" w:rsidR="00DB771A" w:rsidRDefault="00DB771A" w:rsidP="00DB771A">
      <w:pPr>
        <w:rPr>
          <w:color w:val="808080"/>
        </w:rPr>
      </w:pPr>
      <w:r>
        <w:rPr>
          <w:color w:val="808080"/>
        </w:rPr>
        <w:t>(Replaces C3-246275)</w:t>
      </w:r>
    </w:p>
    <w:p w14:paraId="0EE17CA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BBDCA" w14:textId="40A540D3" w:rsidR="00DB771A" w:rsidRDefault="00DB771A" w:rsidP="00DB771A">
      <w:pPr>
        <w:rPr>
          <w:rFonts w:ascii="Arial" w:hAnsi="Arial" w:cs="Arial"/>
          <w:b/>
          <w:sz w:val="24"/>
        </w:rPr>
      </w:pPr>
      <w:r>
        <w:rPr>
          <w:rFonts w:ascii="Arial" w:hAnsi="Arial" w:cs="Arial"/>
          <w:b/>
          <w:color w:val="0000FF"/>
          <w:sz w:val="24"/>
        </w:rPr>
        <w:t>C3-246364</w:t>
      </w:r>
      <w:r>
        <w:rPr>
          <w:rFonts w:ascii="Arial" w:hAnsi="Arial" w:cs="Arial"/>
          <w:b/>
          <w:color w:val="0000FF"/>
          <w:sz w:val="24"/>
        </w:rPr>
        <w:tab/>
      </w:r>
      <w:r>
        <w:rPr>
          <w:rFonts w:ascii="Arial" w:hAnsi="Arial" w:cs="Arial"/>
          <w:b/>
          <w:sz w:val="24"/>
        </w:rPr>
        <w:t>Corrections on the API name</w:t>
      </w:r>
    </w:p>
    <w:p w14:paraId="24C93B5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29.435 v19.0.0</w:t>
      </w:r>
      <w:r>
        <w:rPr>
          <w:i/>
        </w:rPr>
        <w:tab/>
        <w:t xml:space="preserve">  CR-0053  rev 1 Cat: F (Rel-19)</w:t>
      </w:r>
      <w:r>
        <w:rPr>
          <w:i/>
        </w:rPr>
        <w:br/>
      </w:r>
      <w:r>
        <w:rPr>
          <w:i/>
        </w:rPr>
        <w:lastRenderedPageBreak/>
        <w:br/>
      </w:r>
      <w:r>
        <w:rPr>
          <w:i/>
        </w:rPr>
        <w:tab/>
      </w:r>
      <w:r>
        <w:rPr>
          <w:i/>
        </w:rPr>
        <w:tab/>
      </w:r>
      <w:r>
        <w:rPr>
          <w:i/>
        </w:rPr>
        <w:tab/>
      </w:r>
      <w:r>
        <w:rPr>
          <w:i/>
        </w:rPr>
        <w:tab/>
      </w:r>
      <w:r>
        <w:rPr>
          <w:i/>
        </w:rPr>
        <w:tab/>
        <w:t>Source: Huawei</w:t>
      </w:r>
    </w:p>
    <w:p w14:paraId="55E214F9" w14:textId="77777777" w:rsidR="00DB771A" w:rsidRDefault="00DB771A" w:rsidP="00DB771A">
      <w:pPr>
        <w:rPr>
          <w:color w:val="808080"/>
        </w:rPr>
      </w:pPr>
      <w:r>
        <w:rPr>
          <w:color w:val="808080"/>
        </w:rPr>
        <w:t>(Replaces C3-246306)</w:t>
      </w:r>
    </w:p>
    <w:p w14:paraId="460D3C44"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D5480" w14:textId="69391252" w:rsidR="00DB771A" w:rsidRDefault="00DB771A" w:rsidP="00DB771A">
      <w:pPr>
        <w:rPr>
          <w:rFonts w:ascii="Arial" w:hAnsi="Arial" w:cs="Arial"/>
          <w:b/>
          <w:sz w:val="24"/>
        </w:rPr>
      </w:pPr>
      <w:r>
        <w:rPr>
          <w:rFonts w:ascii="Arial" w:hAnsi="Arial" w:cs="Arial"/>
          <w:b/>
          <w:color w:val="0000FF"/>
          <w:sz w:val="24"/>
        </w:rPr>
        <w:t>C3-246403</w:t>
      </w:r>
      <w:r>
        <w:rPr>
          <w:rFonts w:ascii="Arial" w:hAnsi="Arial" w:cs="Arial"/>
          <w:b/>
          <w:color w:val="0000FF"/>
          <w:sz w:val="24"/>
        </w:rPr>
        <w:tab/>
      </w:r>
      <w:r>
        <w:rPr>
          <w:rFonts w:ascii="Arial" w:hAnsi="Arial" w:cs="Arial"/>
          <w:b/>
          <w:sz w:val="24"/>
        </w:rPr>
        <w:t>Corrections on the API names</w:t>
      </w:r>
    </w:p>
    <w:p w14:paraId="1E8F031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CR-0257  rev 1 Cat: F (Rel-19)</w:t>
      </w:r>
      <w:r>
        <w:rPr>
          <w:i/>
        </w:rPr>
        <w:br/>
      </w:r>
      <w:r>
        <w:rPr>
          <w:i/>
        </w:rPr>
        <w:br/>
      </w:r>
      <w:r>
        <w:rPr>
          <w:i/>
        </w:rPr>
        <w:tab/>
      </w:r>
      <w:r>
        <w:rPr>
          <w:i/>
        </w:rPr>
        <w:tab/>
      </w:r>
      <w:r>
        <w:rPr>
          <w:i/>
        </w:rPr>
        <w:tab/>
      </w:r>
      <w:r>
        <w:rPr>
          <w:i/>
        </w:rPr>
        <w:tab/>
      </w:r>
      <w:r>
        <w:rPr>
          <w:i/>
        </w:rPr>
        <w:tab/>
        <w:t>Source: Huawei</w:t>
      </w:r>
    </w:p>
    <w:p w14:paraId="22A4701C" w14:textId="77777777" w:rsidR="00DB771A" w:rsidRDefault="00DB771A" w:rsidP="00DB771A">
      <w:pPr>
        <w:rPr>
          <w:color w:val="808080"/>
        </w:rPr>
      </w:pPr>
      <w:r>
        <w:rPr>
          <w:color w:val="808080"/>
        </w:rPr>
        <w:t>(Replaces C3-246307)</w:t>
      </w:r>
    </w:p>
    <w:p w14:paraId="43FA5A66"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83404C" w14:textId="7E30A76F" w:rsidR="00DB771A" w:rsidRDefault="00DB771A" w:rsidP="00DB771A">
      <w:pPr>
        <w:rPr>
          <w:rFonts w:ascii="Arial" w:hAnsi="Arial" w:cs="Arial"/>
          <w:b/>
          <w:sz w:val="24"/>
        </w:rPr>
      </w:pPr>
      <w:r>
        <w:rPr>
          <w:rFonts w:ascii="Arial" w:hAnsi="Arial" w:cs="Arial"/>
          <w:b/>
          <w:color w:val="0000FF"/>
          <w:sz w:val="24"/>
        </w:rPr>
        <w:t>C3-246404</w:t>
      </w:r>
      <w:r>
        <w:rPr>
          <w:rFonts w:ascii="Arial" w:hAnsi="Arial" w:cs="Arial"/>
          <w:b/>
          <w:color w:val="0000FF"/>
          <w:sz w:val="24"/>
        </w:rPr>
        <w:tab/>
      </w:r>
      <w:r>
        <w:rPr>
          <w:rFonts w:ascii="Arial" w:hAnsi="Arial" w:cs="Arial"/>
          <w:b/>
          <w:sz w:val="24"/>
        </w:rPr>
        <w:t>Corrections on the re-used data type</w:t>
      </w:r>
    </w:p>
    <w:p w14:paraId="1640CCA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CR-1458  rev 1 Cat: F (Rel-19)</w:t>
      </w:r>
      <w:r>
        <w:rPr>
          <w:i/>
        </w:rPr>
        <w:br/>
      </w:r>
      <w:r>
        <w:rPr>
          <w:i/>
        </w:rPr>
        <w:br/>
      </w:r>
      <w:r>
        <w:rPr>
          <w:i/>
        </w:rPr>
        <w:tab/>
      </w:r>
      <w:r>
        <w:rPr>
          <w:i/>
        </w:rPr>
        <w:tab/>
      </w:r>
      <w:r>
        <w:rPr>
          <w:i/>
        </w:rPr>
        <w:tab/>
      </w:r>
      <w:r>
        <w:rPr>
          <w:i/>
        </w:rPr>
        <w:tab/>
      </w:r>
      <w:r>
        <w:rPr>
          <w:i/>
        </w:rPr>
        <w:tab/>
        <w:t>Source: Huawei</w:t>
      </w:r>
    </w:p>
    <w:p w14:paraId="46BF9CA6" w14:textId="77777777" w:rsidR="00DB771A" w:rsidRDefault="00DB771A" w:rsidP="00DB771A">
      <w:pPr>
        <w:rPr>
          <w:color w:val="808080"/>
        </w:rPr>
      </w:pPr>
      <w:r>
        <w:rPr>
          <w:color w:val="808080"/>
        </w:rPr>
        <w:t>(Replaces C3-246308)</w:t>
      </w:r>
    </w:p>
    <w:p w14:paraId="234F0FD4"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84D4A" w14:textId="61AC53DA" w:rsidR="00DB771A" w:rsidRDefault="00DB771A" w:rsidP="00DB771A">
      <w:pPr>
        <w:rPr>
          <w:rFonts w:ascii="Arial" w:hAnsi="Arial" w:cs="Arial"/>
          <w:b/>
          <w:sz w:val="24"/>
        </w:rPr>
      </w:pPr>
      <w:r>
        <w:rPr>
          <w:rFonts w:ascii="Arial" w:hAnsi="Arial" w:cs="Arial"/>
          <w:b/>
          <w:color w:val="0000FF"/>
          <w:sz w:val="24"/>
        </w:rPr>
        <w:t>C3-246405</w:t>
      </w:r>
      <w:r>
        <w:rPr>
          <w:rFonts w:ascii="Arial" w:hAnsi="Arial" w:cs="Arial"/>
          <w:b/>
          <w:color w:val="0000FF"/>
          <w:sz w:val="24"/>
        </w:rPr>
        <w:tab/>
      </w:r>
      <w:r>
        <w:rPr>
          <w:rFonts w:ascii="Arial" w:hAnsi="Arial" w:cs="Arial"/>
          <w:b/>
          <w:sz w:val="24"/>
        </w:rPr>
        <w:t xml:space="preserve">Various corrections on </w:t>
      </w:r>
      <w:proofErr w:type="spellStart"/>
      <w:r>
        <w:rPr>
          <w:rFonts w:ascii="Arial" w:hAnsi="Arial" w:cs="Arial"/>
          <w:b/>
          <w:sz w:val="24"/>
        </w:rPr>
        <w:t>Eees</w:t>
      </w:r>
      <w:proofErr w:type="spellEnd"/>
      <w:r>
        <w:rPr>
          <w:rFonts w:ascii="Arial" w:hAnsi="Arial" w:cs="Arial"/>
          <w:b/>
          <w:sz w:val="24"/>
        </w:rPr>
        <w:t xml:space="preserve"> service</w:t>
      </w:r>
    </w:p>
    <w:p w14:paraId="4536AC14"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CR-0258  rev 1 Cat: F (Rel-19)</w:t>
      </w:r>
      <w:r>
        <w:rPr>
          <w:i/>
        </w:rPr>
        <w:br/>
      </w:r>
      <w:r>
        <w:rPr>
          <w:i/>
        </w:rPr>
        <w:br/>
      </w:r>
      <w:r>
        <w:rPr>
          <w:i/>
        </w:rPr>
        <w:tab/>
      </w:r>
      <w:r>
        <w:rPr>
          <w:i/>
        </w:rPr>
        <w:tab/>
      </w:r>
      <w:r>
        <w:rPr>
          <w:i/>
        </w:rPr>
        <w:tab/>
      </w:r>
      <w:r>
        <w:rPr>
          <w:i/>
        </w:rPr>
        <w:tab/>
      </w:r>
      <w:r>
        <w:rPr>
          <w:i/>
        </w:rPr>
        <w:tab/>
        <w:t>Source: Huawei</w:t>
      </w:r>
    </w:p>
    <w:p w14:paraId="527EC3A7" w14:textId="77777777" w:rsidR="00DB771A" w:rsidRDefault="00DB771A" w:rsidP="00DB771A">
      <w:pPr>
        <w:rPr>
          <w:color w:val="808080"/>
        </w:rPr>
      </w:pPr>
      <w:r>
        <w:rPr>
          <w:color w:val="808080"/>
        </w:rPr>
        <w:t>(Replaces C3-246309)</w:t>
      </w:r>
    </w:p>
    <w:p w14:paraId="5121219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3E734" w14:textId="6C2E7AB1" w:rsidR="00DB771A" w:rsidRDefault="00DB771A" w:rsidP="00DB771A">
      <w:pPr>
        <w:rPr>
          <w:rFonts w:ascii="Arial" w:hAnsi="Arial" w:cs="Arial"/>
          <w:b/>
          <w:sz w:val="24"/>
        </w:rPr>
      </w:pPr>
      <w:r>
        <w:rPr>
          <w:rFonts w:ascii="Arial" w:hAnsi="Arial" w:cs="Arial"/>
          <w:b/>
          <w:color w:val="0000FF"/>
          <w:sz w:val="24"/>
        </w:rPr>
        <w:t>C3-246509</w:t>
      </w:r>
      <w:r>
        <w:rPr>
          <w:rFonts w:ascii="Arial" w:hAnsi="Arial" w:cs="Arial"/>
          <w:b/>
          <w:color w:val="0000FF"/>
          <w:sz w:val="24"/>
        </w:rPr>
        <w:tab/>
      </w:r>
      <w:r>
        <w:rPr>
          <w:rFonts w:ascii="Arial" w:hAnsi="Arial" w:cs="Arial"/>
          <w:b/>
          <w:sz w:val="24"/>
        </w:rPr>
        <w:t>Formatting of JSON objects and arrays of JSON objects in query parameters</w:t>
      </w:r>
    </w:p>
    <w:p w14:paraId="49A250C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CR-0890  rev 1 Cat: B (Rel-19)</w:t>
      </w:r>
      <w:r>
        <w:rPr>
          <w:i/>
        </w:rPr>
        <w:br/>
      </w:r>
      <w:r>
        <w:rPr>
          <w:i/>
        </w:rPr>
        <w:br/>
      </w:r>
      <w:r>
        <w:rPr>
          <w:i/>
        </w:rPr>
        <w:tab/>
      </w:r>
      <w:r>
        <w:rPr>
          <w:i/>
        </w:rPr>
        <w:tab/>
      </w:r>
      <w:r>
        <w:rPr>
          <w:i/>
        </w:rPr>
        <w:tab/>
      </w:r>
      <w:r>
        <w:rPr>
          <w:i/>
        </w:rPr>
        <w:tab/>
      </w:r>
      <w:r>
        <w:rPr>
          <w:i/>
        </w:rPr>
        <w:tab/>
        <w:t>Source: Ericsson</w:t>
      </w:r>
    </w:p>
    <w:p w14:paraId="01846A2C" w14:textId="77777777" w:rsidR="00DB771A" w:rsidRDefault="00DB771A" w:rsidP="00DB771A">
      <w:pPr>
        <w:rPr>
          <w:color w:val="808080"/>
        </w:rPr>
      </w:pPr>
      <w:r>
        <w:rPr>
          <w:color w:val="808080"/>
        </w:rPr>
        <w:t>(Replaces C3-246240)</w:t>
      </w:r>
    </w:p>
    <w:p w14:paraId="1FEC858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B2EA6" w14:textId="4B9CE36B" w:rsidR="00DB771A" w:rsidRDefault="00DB771A" w:rsidP="00DB771A">
      <w:pPr>
        <w:rPr>
          <w:rFonts w:ascii="Arial" w:hAnsi="Arial" w:cs="Arial"/>
          <w:b/>
          <w:sz w:val="24"/>
        </w:rPr>
      </w:pPr>
      <w:r>
        <w:rPr>
          <w:rFonts w:ascii="Arial" w:hAnsi="Arial" w:cs="Arial"/>
          <w:b/>
          <w:color w:val="0000FF"/>
          <w:sz w:val="24"/>
        </w:rPr>
        <w:t>C3-246521</w:t>
      </w:r>
      <w:r>
        <w:rPr>
          <w:rFonts w:ascii="Arial" w:hAnsi="Arial" w:cs="Arial"/>
          <w:b/>
          <w:color w:val="0000FF"/>
          <w:sz w:val="24"/>
        </w:rPr>
        <w:tab/>
      </w:r>
      <w:r>
        <w:rPr>
          <w:rFonts w:ascii="Arial" w:hAnsi="Arial" w:cs="Arial"/>
          <w:b/>
          <w:sz w:val="24"/>
        </w:rPr>
        <w:t>Correction to 5G VN group data provisioning</w:t>
      </w:r>
    </w:p>
    <w:p w14:paraId="1212912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CR-1410  rev 3 Cat: F (Rel-19)</w:t>
      </w:r>
      <w:r>
        <w:rPr>
          <w:i/>
        </w:rPr>
        <w:br/>
      </w:r>
      <w:r>
        <w:rPr>
          <w:i/>
        </w:rPr>
        <w:br/>
      </w:r>
      <w:r>
        <w:rPr>
          <w:i/>
        </w:rPr>
        <w:tab/>
      </w:r>
      <w:r>
        <w:rPr>
          <w:i/>
        </w:rPr>
        <w:tab/>
      </w:r>
      <w:r>
        <w:rPr>
          <w:i/>
        </w:rPr>
        <w:tab/>
      </w:r>
      <w:r>
        <w:rPr>
          <w:i/>
        </w:rPr>
        <w:tab/>
      </w:r>
      <w:r>
        <w:rPr>
          <w:i/>
        </w:rPr>
        <w:tab/>
        <w:t>Source: Ericsson, Huawei</w:t>
      </w:r>
    </w:p>
    <w:p w14:paraId="1D1D7C2C" w14:textId="77777777" w:rsidR="00DB771A" w:rsidRDefault="00DB771A" w:rsidP="00DB771A">
      <w:pPr>
        <w:rPr>
          <w:color w:val="808080"/>
        </w:rPr>
      </w:pPr>
      <w:r>
        <w:rPr>
          <w:color w:val="808080"/>
        </w:rPr>
        <w:t>(Replaces C3-246261)</w:t>
      </w:r>
    </w:p>
    <w:p w14:paraId="56EACBD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AFE70B" w14:textId="3B61EB22" w:rsidR="00DB771A" w:rsidRDefault="00DB771A" w:rsidP="00DB771A">
      <w:pPr>
        <w:rPr>
          <w:rFonts w:ascii="Arial" w:hAnsi="Arial" w:cs="Arial"/>
          <w:b/>
          <w:sz w:val="24"/>
        </w:rPr>
      </w:pPr>
      <w:r>
        <w:rPr>
          <w:rFonts w:ascii="Arial" w:hAnsi="Arial" w:cs="Arial"/>
          <w:b/>
          <w:color w:val="0000FF"/>
          <w:sz w:val="24"/>
        </w:rPr>
        <w:t>C3-246523</w:t>
      </w:r>
      <w:r>
        <w:rPr>
          <w:rFonts w:ascii="Arial" w:hAnsi="Arial" w:cs="Arial"/>
          <w:b/>
          <w:color w:val="0000FF"/>
          <w:sz w:val="24"/>
        </w:rPr>
        <w:tab/>
      </w:r>
      <w:r>
        <w:rPr>
          <w:rFonts w:ascii="Arial" w:hAnsi="Arial" w:cs="Arial"/>
          <w:b/>
          <w:sz w:val="24"/>
        </w:rPr>
        <w:t xml:space="preserve">Add IP domain in </w:t>
      </w:r>
      <w:proofErr w:type="spellStart"/>
      <w:r>
        <w:rPr>
          <w:rFonts w:ascii="Arial" w:hAnsi="Arial" w:cs="Arial"/>
          <w:b/>
          <w:sz w:val="24"/>
        </w:rPr>
        <w:t>MonitoringEvent</w:t>
      </w:r>
      <w:proofErr w:type="spellEnd"/>
      <w:r>
        <w:rPr>
          <w:rFonts w:ascii="Arial" w:hAnsi="Arial" w:cs="Arial"/>
          <w:b/>
          <w:sz w:val="24"/>
        </w:rPr>
        <w:t xml:space="preserve"> API</w:t>
      </w:r>
    </w:p>
    <w:p w14:paraId="43ED248E" w14:textId="77777777" w:rsidR="00DB771A" w:rsidRDefault="00DB771A" w:rsidP="00DB771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CR-0891  rev 1 Cat: B (Rel-19)</w:t>
      </w:r>
      <w:r>
        <w:rPr>
          <w:i/>
        </w:rPr>
        <w:br/>
      </w:r>
      <w:r>
        <w:rPr>
          <w:i/>
        </w:rPr>
        <w:br/>
      </w:r>
      <w:r>
        <w:rPr>
          <w:i/>
        </w:rPr>
        <w:tab/>
      </w:r>
      <w:r>
        <w:rPr>
          <w:i/>
        </w:rPr>
        <w:tab/>
      </w:r>
      <w:r>
        <w:rPr>
          <w:i/>
        </w:rPr>
        <w:tab/>
      </w:r>
      <w:r>
        <w:rPr>
          <w:i/>
        </w:rPr>
        <w:tab/>
      </w:r>
      <w:r>
        <w:rPr>
          <w:i/>
        </w:rPr>
        <w:tab/>
        <w:t>Source: Ericsson</w:t>
      </w:r>
    </w:p>
    <w:p w14:paraId="495A08DC" w14:textId="77777777" w:rsidR="00DB771A" w:rsidRDefault="00DB771A" w:rsidP="00DB771A">
      <w:pPr>
        <w:rPr>
          <w:color w:val="808080"/>
        </w:rPr>
      </w:pPr>
      <w:r>
        <w:rPr>
          <w:color w:val="808080"/>
        </w:rPr>
        <w:t>(Replaces C3-246258)</w:t>
      </w:r>
    </w:p>
    <w:p w14:paraId="4FC93B5F" w14:textId="77777777" w:rsidR="00DB771A" w:rsidRDefault="00DB771A" w:rsidP="00DB771A">
      <w:pPr>
        <w:rPr>
          <w:rFonts w:ascii="Arial" w:hAnsi="Arial" w:cs="Arial"/>
          <w:b/>
        </w:rPr>
      </w:pPr>
      <w:r>
        <w:rPr>
          <w:rFonts w:ascii="Arial" w:hAnsi="Arial" w:cs="Arial"/>
          <w:b/>
        </w:rPr>
        <w:t xml:space="preserve">Discussion: </w:t>
      </w:r>
    </w:p>
    <w:p w14:paraId="36EE3AE6" w14:textId="77777777" w:rsidR="00DB771A" w:rsidRDefault="00DB771A" w:rsidP="00DB771A">
      <w:r>
        <w:t>Abdessamad (Huawei) :Change could to may</w:t>
      </w:r>
    </w:p>
    <w:p w14:paraId="3642008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C3-246538</w:t>
      </w:r>
      <w:r>
        <w:rPr>
          <w:color w:val="993300"/>
          <w:u w:val="single"/>
        </w:rPr>
        <w:t>.</w:t>
      </w:r>
    </w:p>
    <w:p w14:paraId="56A3FBFA" w14:textId="1871A581" w:rsidR="00DB771A" w:rsidRDefault="00DB771A" w:rsidP="00DB771A">
      <w:pPr>
        <w:rPr>
          <w:rFonts w:ascii="Arial" w:hAnsi="Arial" w:cs="Arial"/>
          <w:b/>
          <w:sz w:val="24"/>
        </w:rPr>
      </w:pPr>
      <w:r>
        <w:rPr>
          <w:rFonts w:ascii="Arial" w:hAnsi="Arial" w:cs="Arial"/>
          <w:b/>
          <w:color w:val="0000FF"/>
          <w:sz w:val="24"/>
        </w:rPr>
        <w:t>C3-246524</w:t>
      </w:r>
      <w:r>
        <w:rPr>
          <w:rFonts w:ascii="Arial" w:hAnsi="Arial" w:cs="Arial"/>
          <w:b/>
          <w:color w:val="0000FF"/>
          <w:sz w:val="24"/>
        </w:rPr>
        <w:tab/>
      </w:r>
      <w:r>
        <w:rPr>
          <w:rFonts w:ascii="Arial" w:hAnsi="Arial" w:cs="Arial"/>
          <w:b/>
          <w:sz w:val="24"/>
        </w:rPr>
        <w:t>Necessary corrections to the common Security clause</w:t>
      </w:r>
    </w:p>
    <w:p w14:paraId="0AD99524"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CR-0893  rev 1 Cat: F (Rel-19)</w:t>
      </w:r>
      <w:r>
        <w:rPr>
          <w:i/>
        </w:rPr>
        <w:br/>
      </w:r>
      <w:r>
        <w:rPr>
          <w:i/>
        </w:rPr>
        <w:br/>
      </w:r>
      <w:r>
        <w:rPr>
          <w:i/>
        </w:rPr>
        <w:tab/>
      </w:r>
      <w:r>
        <w:rPr>
          <w:i/>
        </w:rPr>
        <w:tab/>
      </w:r>
      <w:r>
        <w:rPr>
          <w:i/>
        </w:rPr>
        <w:tab/>
      </w:r>
      <w:r>
        <w:rPr>
          <w:i/>
        </w:rPr>
        <w:tab/>
      </w:r>
      <w:r>
        <w:rPr>
          <w:i/>
        </w:rPr>
        <w:tab/>
        <w:t>Source: Huawei</w:t>
      </w:r>
    </w:p>
    <w:p w14:paraId="74AE3C26" w14:textId="77777777" w:rsidR="00DB771A" w:rsidRDefault="00DB771A" w:rsidP="00DB771A">
      <w:pPr>
        <w:rPr>
          <w:color w:val="808080"/>
        </w:rPr>
      </w:pPr>
      <w:r>
        <w:rPr>
          <w:color w:val="808080"/>
        </w:rPr>
        <w:t>(Replaces C3-246276)</w:t>
      </w:r>
    </w:p>
    <w:p w14:paraId="49CA6CF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9694AC" w14:textId="336BB555" w:rsidR="00DB771A" w:rsidRDefault="00DB771A" w:rsidP="00DB771A">
      <w:pPr>
        <w:rPr>
          <w:rFonts w:ascii="Arial" w:hAnsi="Arial" w:cs="Arial"/>
          <w:b/>
          <w:sz w:val="24"/>
        </w:rPr>
      </w:pPr>
      <w:r>
        <w:rPr>
          <w:rFonts w:ascii="Arial" w:hAnsi="Arial" w:cs="Arial"/>
          <w:b/>
          <w:color w:val="0000FF"/>
          <w:sz w:val="24"/>
        </w:rPr>
        <w:t>C3-246525</w:t>
      </w:r>
      <w:r>
        <w:rPr>
          <w:rFonts w:ascii="Arial" w:hAnsi="Arial" w:cs="Arial"/>
          <w:b/>
          <w:color w:val="0000FF"/>
          <w:sz w:val="24"/>
        </w:rPr>
        <w:tab/>
      </w:r>
      <w:r>
        <w:rPr>
          <w:rFonts w:ascii="Arial" w:hAnsi="Arial" w:cs="Arial"/>
          <w:b/>
          <w:sz w:val="24"/>
        </w:rPr>
        <w:t>Various corrections</w:t>
      </w:r>
    </w:p>
    <w:p w14:paraId="20FFA975"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v19.0.0</w:t>
      </w:r>
      <w:r>
        <w:rPr>
          <w:i/>
        </w:rPr>
        <w:tab/>
        <w:t xml:space="preserve">  CR-0135  rev 1 Cat: F (Rel-19)</w:t>
      </w:r>
      <w:r>
        <w:rPr>
          <w:i/>
        </w:rPr>
        <w:br/>
      </w:r>
      <w:r>
        <w:rPr>
          <w:i/>
        </w:rPr>
        <w:br/>
      </w:r>
      <w:r>
        <w:rPr>
          <w:i/>
        </w:rPr>
        <w:tab/>
      </w:r>
      <w:r>
        <w:rPr>
          <w:i/>
        </w:rPr>
        <w:tab/>
      </w:r>
      <w:r>
        <w:rPr>
          <w:i/>
        </w:rPr>
        <w:tab/>
      </w:r>
      <w:r>
        <w:rPr>
          <w:i/>
        </w:rPr>
        <w:tab/>
      </w:r>
      <w:r>
        <w:rPr>
          <w:i/>
        </w:rPr>
        <w:tab/>
        <w:t>Source: Huawei</w:t>
      </w:r>
    </w:p>
    <w:p w14:paraId="322B6673" w14:textId="77777777" w:rsidR="00DB771A" w:rsidRDefault="00DB771A" w:rsidP="00DB771A">
      <w:pPr>
        <w:rPr>
          <w:color w:val="808080"/>
        </w:rPr>
      </w:pPr>
      <w:r>
        <w:rPr>
          <w:color w:val="808080"/>
        </w:rPr>
        <w:t>(Replaces C3-246278)</w:t>
      </w:r>
    </w:p>
    <w:p w14:paraId="6A4E7AC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0409DD" w14:textId="59B12323" w:rsidR="00DB771A" w:rsidRDefault="00DB771A" w:rsidP="00DB771A">
      <w:pPr>
        <w:rPr>
          <w:rFonts w:ascii="Arial" w:hAnsi="Arial" w:cs="Arial"/>
          <w:b/>
          <w:sz w:val="24"/>
        </w:rPr>
      </w:pPr>
      <w:r>
        <w:rPr>
          <w:rFonts w:ascii="Arial" w:hAnsi="Arial" w:cs="Arial"/>
          <w:b/>
          <w:color w:val="0000FF"/>
          <w:sz w:val="24"/>
        </w:rPr>
        <w:t>C3-246526</w:t>
      </w:r>
      <w:r>
        <w:rPr>
          <w:rFonts w:ascii="Arial" w:hAnsi="Arial" w:cs="Arial"/>
          <w:b/>
          <w:color w:val="0000FF"/>
          <w:sz w:val="24"/>
        </w:rPr>
        <w:tab/>
      </w:r>
      <w:r>
        <w:rPr>
          <w:rFonts w:ascii="Arial" w:hAnsi="Arial" w:cs="Arial"/>
          <w:b/>
          <w:sz w:val="24"/>
        </w:rPr>
        <w:t>Support new PEI during change of SUPI-PEI association event report</w:t>
      </w:r>
    </w:p>
    <w:p w14:paraId="7598F15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CR-0895  rev 1 Cat: B (Rel-19)</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r>
        <w:rPr>
          <w:i/>
        </w:rPr>
        <w:t>, Ericsson</w:t>
      </w:r>
    </w:p>
    <w:p w14:paraId="6B72E556" w14:textId="77777777" w:rsidR="00DB771A" w:rsidRDefault="00DB771A" w:rsidP="00DB771A">
      <w:pPr>
        <w:rPr>
          <w:color w:val="808080"/>
        </w:rPr>
      </w:pPr>
      <w:r>
        <w:rPr>
          <w:color w:val="808080"/>
        </w:rPr>
        <w:t>(Replaces C3-246330)</w:t>
      </w:r>
    </w:p>
    <w:p w14:paraId="1C3F044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92C2F" w14:textId="23836DA8" w:rsidR="00DB771A" w:rsidRDefault="00DB771A" w:rsidP="00DB771A">
      <w:pPr>
        <w:rPr>
          <w:rFonts w:ascii="Arial" w:hAnsi="Arial" w:cs="Arial"/>
          <w:b/>
          <w:sz w:val="24"/>
        </w:rPr>
      </w:pPr>
      <w:r>
        <w:rPr>
          <w:rFonts w:ascii="Arial" w:hAnsi="Arial" w:cs="Arial"/>
          <w:b/>
          <w:color w:val="0000FF"/>
          <w:sz w:val="24"/>
        </w:rPr>
        <w:t>C3-246527</w:t>
      </w:r>
      <w:r>
        <w:rPr>
          <w:rFonts w:ascii="Arial" w:hAnsi="Arial" w:cs="Arial"/>
          <w:b/>
          <w:color w:val="0000FF"/>
          <w:sz w:val="24"/>
        </w:rPr>
        <w:tab/>
      </w:r>
      <w:r>
        <w:rPr>
          <w:rFonts w:ascii="Arial" w:hAnsi="Arial" w:cs="Arial"/>
          <w:b/>
          <w:sz w:val="24"/>
        </w:rPr>
        <w:t>Support new PEI during change of SUPI-PEI association event report</w:t>
      </w:r>
    </w:p>
    <w:p w14:paraId="2AF9B1B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CR-1463  rev 1 Cat: B (Rel-19)</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r>
        <w:rPr>
          <w:i/>
        </w:rPr>
        <w:t>, Ericsson</w:t>
      </w:r>
    </w:p>
    <w:p w14:paraId="11F5463B" w14:textId="77777777" w:rsidR="00DB771A" w:rsidRDefault="00DB771A" w:rsidP="00DB771A">
      <w:pPr>
        <w:rPr>
          <w:color w:val="808080"/>
        </w:rPr>
      </w:pPr>
      <w:r>
        <w:rPr>
          <w:color w:val="808080"/>
        </w:rPr>
        <w:t>(Replaces C3-246331)</w:t>
      </w:r>
    </w:p>
    <w:p w14:paraId="121FBA5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4DB5C" w14:textId="18133CEF" w:rsidR="00DB771A" w:rsidRDefault="00DB771A" w:rsidP="00DB771A">
      <w:pPr>
        <w:rPr>
          <w:rFonts w:ascii="Arial" w:hAnsi="Arial" w:cs="Arial"/>
          <w:b/>
          <w:sz w:val="24"/>
        </w:rPr>
      </w:pPr>
      <w:r>
        <w:rPr>
          <w:rFonts w:ascii="Arial" w:hAnsi="Arial" w:cs="Arial"/>
          <w:b/>
          <w:color w:val="0000FF"/>
          <w:sz w:val="24"/>
        </w:rPr>
        <w:t>C3-246538</w:t>
      </w:r>
      <w:r>
        <w:rPr>
          <w:rFonts w:ascii="Arial" w:hAnsi="Arial" w:cs="Arial"/>
          <w:b/>
          <w:color w:val="0000FF"/>
          <w:sz w:val="24"/>
        </w:rPr>
        <w:tab/>
      </w:r>
      <w:r>
        <w:rPr>
          <w:rFonts w:ascii="Arial" w:hAnsi="Arial" w:cs="Arial"/>
          <w:b/>
          <w:sz w:val="24"/>
        </w:rPr>
        <w:t xml:space="preserve">Add IP domain in </w:t>
      </w:r>
      <w:proofErr w:type="spellStart"/>
      <w:r>
        <w:rPr>
          <w:rFonts w:ascii="Arial" w:hAnsi="Arial" w:cs="Arial"/>
          <w:b/>
          <w:sz w:val="24"/>
        </w:rPr>
        <w:t>MonitoringEvent</w:t>
      </w:r>
      <w:proofErr w:type="spellEnd"/>
      <w:r>
        <w:rPr>
          <w:rFonts w:ascii="Arial" w:hAnsi="Arial" w:cs="Arial"/>
          <w:b/>
          <w:sz w:val="24"/>
        </w:rPr>
        <w:t xml:space="preserve"> API</w:t>
      </w:r>
    </w:p>
    <w:p w14:paraId="621161DD"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CR-0891  rev 2 Cat: B (Rel-19)</w:t>
      </w:r>
      <w:r>
        <w:rPr>
          <w:i/>
        </w:rPr>
        <w:br/>
      </w:r>
      <w:r>
        <w:rPr>
          <w:i/>
        </w:rPr>
        <w:br/>
      </w:r>
      <w:r>
        <w:rPr>
          <w:i/>
        </w:rPr>
        <w:tab/>
      </w:r>
      <w:r>
        <w:rPr>
          <w:i/>
        </w:rPr>
        <w:tab/>
      </w:r>
      <w:r>
        <w:rPr>
          <w:i/>
        </w:rPr>
        <w:tab/>
      </w:r>
      <w:r>
        <w:rPr>
          <w:i/>
        </w:rPr>
        <w:tab/>
      </w:r>
      <w:r>
        <w:rPr>
          <w:i/>
        </w:rPr>
        <w:tab/>
        <w:t>Source: Ericsson</w:t>
      </w:r>
    </w:p>
    <w:p w14:paraId="0149D921" w14:textId="77777777" w:rsidR="00DB771A" w:rsidRDefault="00DB771A" w:rsidP="00DB771A">
      <w:pPr>
        <w:rPr>
          <w:color w:val="808080"/>
        </w:rPr>
      </w:pPr>
      <w:r>
        <w:rPr>
          <w:color w:val="808080"/>
        </w:rPr>
        <w:t>(Replaces C3-246523)</w:t>
      </w:r>
    </w:p>
    <w:p w14:paraId="7C6FCD55" w14:textId="77777777" w:rsidR="00DB771A" w:rsidRDefault="00DB771A" w:rsidP="00DB771A">
      <w:pPr>
        <w:rPr>
          <w:rFonts w:ascii="Arial" w:hAnsi="Arial" w:cs="Arial"/>
          <w:b/>
        </w:rPr>
      </w:pPr>
      <w:r>
        <w:rPr>
          <w:rFonts w:ascii="Arial" w:hAnsi="Arial" w:cs="Arial"/>
          <w:b/>
        </w:rPr>
        <w:lastRenderedPageBreak/>
        <w:t xml:space="preserve">Discussion: </w:t>
      </w:r>
    </w:p>
    <w:p w14:paraId="78185425" w14:textId="77777777" w:rsidR="00DB771A" w:rsidRDefault="00DB771A" w:rsidP="00DB771A">
      <w:r>
        <w:t>Shahram (AT&amp;T): Rewording proposed. Add e.g. in the clarification.</w:t>
      </w:r>
    </w:p>
    <w:p w14:paraId="1E2C2411" w14:textId="77777777" w:rsidR="00DB771A" w:rsidRDefault="00DB771A" w:rsidP="00DB771A">
      <w:proofErr w:type="spellStart"/>
      <w:r>
        <w:t>Zhenning</w:t>
      </w:r>
      <w:proofErr w:type="spellEnd"/>
      <w:r>
        <w:t xml:space="preserve"> (China Mobile): Agree with AT&amp;T.</w:t>
      </w:r>
    </w:p>
    <w:p w14:paraId="3DE12F8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C3-246539</w:t>
      </w:r>
      <w:r>
        <w:rPr>
          <w:color w:val="993300"/>
          <w:u w:val="single"/>
        </w:rPr>
        <w:t>.</w:t>
      </w:r>
    </w:p>
    <w:p w14:paraId="11A75E41" w14:textId="6AB6D020" w:rsidR="00DB771A" w:rsidRDefault="00DB771A" w:rsidP="00DB771A">
      <w:pPr>
        <w:rPr>
          <w:rFonts w:ascii="Arial" w:hAnsi="Arial" w:cs="Arial"/>
          <w:b/>
          <w:sz w:val="24"/>
        </w:rPr>
      </w:pPr>
      <w:r>
        <w:rPr>
          <w:rFonts w:ascii="Arial" w:hAnsi="Arial" w:cs="Arial"/>
          <w:b/>
          <w:color w:val="0000FF"/>
          <w:sz w:val="24"/>
        </w:rPr>
        <w:t>C3-246539</w:t>
      </w:r>
      <w:r>
        <w:rPr>
          <w:rFonts w:ascii="Arial" w:hAnsi="Arial" w:cs="Arial"/>
          <w:b/>
          <w:color w:val="0000FF"/>
          <w:sz w:val="24"/>
        </w:rPr>
        <w:tab/>
      </w:r>
      <w:r>
        <w:rPr>
          <w:rFonts w:ascii="Arial" w:hAnsi="Arial" w:cs="Arial"/>
          <w:b/>
          <w:sz w:val="24"/>
        </w:rPr>
        <w:t xml:space="preserve">Add IP domain in </w:t>
      </w:r>
      <w:proofErr w:type="spellStart"/>
      <w:r>
        <w:rPr>
          <w:rFonts w:ascii="Arial" w:hAnsi="Arial" w:cs="Arial"/>
          <w:b/>
          <w:sz w:val="24"/>
        </w:rPr>
        <w:t>MonitoringEvent</w:t>
      </w:r>
      <w:proofErr w:type="spellEnd"/>
      <w:r>
        <w:rPr>
          <w:rFonts w:ascii="Arial" w:hAnsi="Arial" w:cs="Arial"/>
          <w:b/>
          <w:sz w:val="24"/>
        </w:rPr>
        <w:t xml:space="preserve"> API</w:t>
      </w:r>
    </w:p>
    <w:p w14:paraId="1A7D0985"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CR-0891  rev 3 Cat: B (Rel-19)</w:t>
      </w:r>
      <w:r>
        <w:rPr>
          <w:i/>
        </w:rPr>
        <w:br/>
      </w:r>
      <w:r>
        <w:rPr>
          <w:i/>
        </w:rPr>
        <w:br/>
      </w:r>
      <w:r>
        <w:rPr>
          <w:i/>
        </w:rPr>
        <w:tab/>
      </w:r>
      <w:r>
        <w:rPr>
          <w:i/>
        </w:rPr>
        <w:tab/>
      </w:r>
      <w:r>
        <w:rPr>
          <w:i/>
        </w:rPr>
        <w:tab/>
      </w:r>
      <w:r>
        <w:rPr>
          <w:i/>
        </w:rPr>
        <w:tab/>
      </w:r>
      <w:r>
        <w:rPr>
          <w:i/>
        </w:rPr>
        <w:tab/>
        <w:t>Source: Ericsson</w:t>
      </w:r>
    </w:p>
    <w:p w14:paraId="2243B9D5" w14:textId="77777777" w:rsidR="00DB771A" w:rsidRDefault="00DB771A" w:rsidP="00DB771A">
      <w:pPr>
        <w:rPr>
          <w:color w:val="808080"/>
        </w:rPr>
      </w:pPr>
      <w:r>
        <w:rPr>
          <w:color w:val="808080"/>
        </w:rPr>
        <w:t>(Replaces C3-246538)</w:t>
      </w:r>
    </w:p>
    <w:p w14:paraId="4CFD971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64699" w14:textId="77777777" w:rsidR="00DB771A" w:rsidRDefault="00DB771A" w:rsidP="00DB771A">
      <w:pPr>
        <w:pStyle w:val="Heading3"/>
      </w:pPr>
      <w:bookmarkStart w:id="226" w:name="_Toc183695150"/>
      <w:r>
        <w:lastRenderedPageBreak/>
        <w:t>19.13</w:t>
      </w:r>
      <w:r>
        <w:tab/>
        <w:t>IMS Stage-3 IETF Protocol Alignment [IMSProtoc19]</w:t>
      </w:r>
      <w:bookmarkEnd w:id="226"/>
    </w:p>
    <w:p w14:paraId="0495EDF0" w14:textId="77777777" w:rsidR="00DB771A" w:rsidRDefault="00DB771A" w:rsidP="00DB771A">
      <w:pPr>
        <w:pStyle w:val="Heading3"/>
      </w:pPr>
      <w:bookmarkStart w:id="227" w:name="_Toc183695151"/>
      <w:r>
        <w:t>19.14</w:t>
      </w:r>
      <w:r>
        <w:tab/>
        <w:t>Protocol enhancements for Mission Critical Services [MCProtoc19]</w:t>
      </w:r>
      <w:bookmarkEnd w:id="227"/>
    </w:p>
    <w:p w14:paraId="51A083DA" w14:textId="77777777" w:rsidR="00DB771A" w:rsidRDefault="00DB771A" w:rsidP="00DB771A">
      <w:pPr>
        <w:pStyle w:val="Heading3"/>
      </w:pPr>
      <w:bookmarkStart w:id="228" w:name="_Toc183695152"/>
      <w:r>
        <w:t>19.15</w:t>
      </w:r>
      <w:r>
        <w:tab/>
        <w:t>Enhancement of controlling RAT utilization [ECRATU]</w:t>
      </w:r>
      <w:bookmarkEnd w:id="228"/>
    </w:p>
    <w:p w14:paraId="120D6BB1" w14:textId="77777777" w:rsidR="00DB771A" w:rsidRDefault="00DB771A" w:rsidP="00DB771A">
      <w:pPr>
        <w:pStyle w:val="Heading3"/>
      </w:pPr>
      <w:bookmarkStart w:id="229" w:name="_Toc183695153"/>
      <w:r>
        <w:t>19.16</w:t>
      </w:r>
      <w:r>
        <w:tab/>
        <w:t>Enhanced Mission Critical Location Management [</w:t>
      </w:r>
      <w:proofErr w:type="spellStart"/>
      <w:r>
        <w:t>enhMCLoc</w:t>
      </w:r>
      <w:proofErr w:type="spellEnd"/>
      <w:r>
        <w:t>]</w:t>
      </w:r>
      <w:bookmarkEnd w:id="229"/>
    </w:p>
    <w:p w14:paraId="381A116B" w14:textId="77777777" w:rsidR="00DB771A" w:rsidRDefault="00DB771A" w:rsidP="00DB771A">
      <w:pPr>
        <w:pStyle w:val="Heading3"/>
      </w:pPr>
      <w:bookmarkStart w:id="230" w:name="_Toc183695154"/>
      <w:r>
        <w:t>19.17</w:t>
      </w:r>
      <w:r>
        <w:tab/>
        <w:t>Stage-3 5GS NAS protocol development 19 general aspects [5GProtoc19]</w:t>
      </w:r>
      <w:bookmarkEnd w:id="230"/>
    </w:p>
    <w:p w14:paraId="362E4233" w14:textId="77777777" w:rsidR="00DB771A" w:rsidRDefault="00DB771A" w:rsidP="00DB771A">
      <w:pPr>
        <w:pStyle w:val="Heading3"/>
      </w:pPr>
      <w:bookmarkStart w:id="231" w:name="_Toc183695155"/>
      <w:r>
        <w:t>19.18</w:t>
      </w:r>
      <w:r>
        <w:tab/>
        <w:t>Stage-3 5GS NAS protocol development 19 non 3GPP aspects [5GProtoc19-non3GPP]</w:t>
      </w:r>
      <w:bookmarkEnd w:id="231"/>
    </w:p>
    <w:p w14:paraId="68080574" w14:textId="77777777" w:rsidR="00DB771A" w:rsidRDefault="00DB771A" w:rsidP="00DB771A">
      <w:pPr>
        <w:pStyle w:val="Heading3"/>
      </w:pPr>
      <w:bookmarkStart w:id="232" w:name="_Toc183695156"/>
      <w:r>
        <w:t>19.19</w:t>
      </w:r>
      <w:r>
        <w:tab/>
        <w:t>Stage-3 SAE Protocol Development general [SAES19]</w:t>
      </w:r>
      <w:bookmarkEnd w:id="232"/>
    </w:p>
    <w:p w14:paraId="4859DA6E" w14:textId="77777777" w:rsidR="00DB771A" w:rsidRDefault="00DB771A" w:rsidP="00DB771A">
      <w:pPr>
        <w:pStyle w:val="Heading3"/>
      </w:pPr>
      <w:bookmarkStart w:id="233" w:name="_Toc183695157"/>
      <w:r>
        <w:t>19.20</w:t>
      </w:r>
      <w:r>
        <w:tab/>
        <w:t>Stage3 SAE Protocol Development non 3GPP [SAES19-non3GPP]</w:t>
      </w:r>
      <w:bookmarkEnd w:id="233"/>
    </w:p>
    <w:p w14:paraId="1BEC5E42" w14:textId="77777777" w:rsidR="00DB771A" w:rsidRDefault="00DB771A" w:rsidP="00DB771A">
      <w:pPr>
        <w:pStyle w:val="Heading3"/>
      </w:pPr>
      <w:bookmarkStart w:id="234" w:name="_Toc183695158"/>
      <w:r>
        <w:t>19.21</w:t>
      </w:r>
      <w:r>
        <w:tab/>
        <w:t>CT Aspects of Indirect Network Sharing [TEI19_NetShare]</w:t>
      </w:r>
      <w:bookmarkEnd w:id="234"/>
    </w:p>
    <w:p w14:paraId="5C937E7E" w14:textId="77777777" w:rsidR="00DB771A" w:rsidRDefault="00DB771A" w:rsidP="00DB771A">
      <w:pPr>
        <w:pStyle w:val="Heading3"/>
      </w:pPr>
      <w:bookmarkStart w:id="235" w:name="_Toc183695159"/>
      <w:r>
        <w:t>19.22</w:t>
      </w:r>
      <w:r>
        <w:tab/>
        <w:t>CT aspects of railways specific enhancements to mission critical services [FRMCS_Ph5]</w:t>
      </w:r>
      <w:bookmarkEnd w:id="235"/>
    </w:p>
    <w:p w14:paraId="43777C3B" w14:textId="77777777" w:rsidR="00DB771A" w:rsidRDefault="00DB771A" w:rsidP="00DB771A">
      <w:pPr>
        <w:pStyle w:val="Heading3"/>
      </w:pPr>
      <w:bookmarkStart w:id="236" w:name="_Toc183695160"/>
      <w:r>
        <w:t>19.23</w:t>
      </w:r>
      <w:r>
        <w:tab/>
        <w:t>CT aspects of Architecture support of roaming value-added services [TEI19_RVAS]</w:t>
      </w:r>
      <w:bookmarkEnd w:id="236"/>
    </w:p>
    <w:p w14:paraId="5C9B239C" w14:textId="77777777" w:rsidR="00DB771A" w:rsidRDefault="00DB771A" w:rsidP="00DB771A">
      <w:pPr>
        <w:pStyle w:val="Heading3"/>
      </w:pPr>
      <w:bookmarkStart w:id="237" w:name="_Toc183695161"/>
      <w:r>
        <w:t>19.24</w:t>
      </w:r>
      <w:r>
        <w:tab/>
        <w:t>CT Aspects of On-demand broadcast of GNSS assistance enhancement [TEI19_OBGAD]</w:t>
      </w:r>
      <w:bookmarkEnd w:id="237"/>
    </w:p>
    <w:p w14:paraId="36B2BBEC" w14:textId="77777777" w:rsidR="00DB771A" w:rsidRDefault="00DB771A" w:rsidP="00DB771A">
      <w:pPr>
        <w:pStyle w:val="Heading3"/>
      </w:pPr>
      <w:bookmarkStart w:id="238" w:name="_Toc183695162"/>
      <w:r>
        <w:t>19.25</w:t>
      </w:r>
      <w:r>
        <w:tab/>
        <w:t>CT aspects of NF discovery and selection by target PLMN [TEI19_NFsel_by_tPLMN]</w:t>
      </w:r>
      <w:bookmarkEnd w:id="238"/>
    </w:p>
    <w:p w14:paraId="0E125424" w14:textId="77777777" w:rsidR="00DB771A" w:rsidRDefault="00DB771A" w:rsidP="00DB771A">
      <w:pPr>
        <w:pStyle w:val="Heading3"/>
      </w:pPr>
      <w:bookmarkStart w:id="239" w:name="_Toc183695163"/>
      <w:r>
        <w:t>19.26</w:t>
      </w:r>
      <w:r>
        <w:tab/>
        <w:t>CT aspects of enhancement of support for Edge Computing in 5G Core network - Phase 3 [eEDGE_5GC_Ph3]</w:t>
      </w:r>
      <w:bookmarkEnd w:id="239"/>
    </w:p>
    <w:p w14:paraId="039736F3" w14:textId="5FBE46FE" w:rsidR="00DB771A" w:rsidRDefault="00DB771A" w:rsidP="00DB771A">
      <w:pPr>
        <w:rPr>
          <w:rFonts w:ascii="Arial" w:hAnsi="Arial" w:cs="Arial"/>
          <w:b/>
          <w:sz w:val="24"/>
        </w:rPr>
      </w:pPr>
      <w:r>
        <w:rPr>
          <w:rFonts w:ascii="Arial" w:hAnsi="Arial" w:cs="Arial"/>
          <w:b/>
          <w:color w:val="0000FF"/>
          <w:sz w:val="24"/>
        </w:rPr>
        <w:t>C3-246041</w:t>
      </w:r>
      <w:r>
        <w:rPr>
          <w:rFonts w:ascii="Arial" w:hAnsi="Arial" w:cs="Arial"/>
          <w:b/>
          <w:color w:val="0000FF"/>
          <w:sz w:val="24"/>
        </w:rPr>
        <w:tab/>
      </w:r>
      <w:r>
        <w:rPr>
          <w:rFonts w:ascii="Arial" w:hAnsi="Arial" w:cs="Arial"/>
          <w:b/>
          <w:sz w:val="24"/>
        </w:rPr>
        <w:t>Support N6 delay measurement via AF influence procedure</w:t>
      </w:r>
    </w:p>
    <w:p w14:paraId="1FEE940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CR-0690  rev  Cat: B (Rel-19)</w:t>
      </w:r>
      <w:r>
        <w:rPr>
          <w:i/>
        </w:rPr>
        <w:br/>
      </w:r>
      <w:r>
        <w:rPr>
          <w:i/>
        </w:rPr>
        <w:br/>
      </w:r>
      <w:r>
        <w:rPr>
          <w:i/>
        </w:rPr>
        <w:tab/>
      </w:r>
      <w:r>
        <w:rPr>
          <w:i/>
        </w:rPr>
        <w:tab/>
      </w:r>
      <w:r>
        <w:rPr>
          <w:i/>
        </w:rPr>
        <w:tab/>
      </w:r>
      <w:r>
        <w:rPr>
          <w:i/>
        </w:rPr>
        <w:tab/>
      </w:r>
      <w:r>
        <w:rPr>
          <w:i/>
        </w:rPr>
        <w:tab/>
        <w:t>Source: CATT</w:t>
      </w:r>
    </w:p>
    <w:p w14:paraId="77FA7A68" w14:textId="77777777" w:rsidR="00DB771A" w:rsidRDefault="00DB771A" w:rsidP="00DB771A">
      <w:pPr>
        <w:rPr>
          <w:rFonts w:ascii="Arial" w:hAnsi="Arial" w:cs="Arial"/>
          <w:b/>
        </w:rPr>
      </w:pPr>
      <w:r>
        <w:rPr>
          <w:rFonts w:ascii="Arial" w:hAnsi="Arial" w:cs="Arial"/>
          <w:b/>
        </w:rPr>
        <w:t xml:space="preserve">Discussion: </w:t>
      </w:r>
    </w:p>
    <w:p w14:paraId="548ECCFC"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 </w:t>
      </w:r>
      <w:proofErr w:type="spellStart"/>
      <w:r>
        <w:t>Npcf_PolicyAuthorization</w:t>
      </w:r>
      <w:proofErr w:type="spellEnd"/>
      <w:r>
        <w:t xml:space="preserve"> API</w:t>
      </w:r>
    </w:p>
    <w:p w14:paraId="06E5615A" w14:textId="77777777" w:rsidR="00DB771A" w:rsidRDefault="00DB771A" w:rsidP="00DB771A">
      <w:r>
        <w:t>Depends on TS 23.502 CR 4883</w:t>
      </w:r>
    </w:p>
    <w:p w14:paraId="1C6E0062" w14:textId="77777777" w:rsidR="00DB771A" w:rsidRDefault="00DB771A" w:rsidP="00DB771A">
      <w:r>
        <w:lastRenderedPageBreak/>
        <w:t xml:space="preserve">Meifang (Ericsson): Collides with 6199 &amp; 6302. Service description missing, attribute name, nullable missing in the </w:t>
      </w:r>
      <w:proofErr w:type="spellStart"/>
      <w:r>
        <w:t>OpenAPI</w:t>
      </w:r>
      <w:proofErr w:type="spellEnd"/>
      <w:r>
        <w:t xml:space="preserve">. </w:t>
      </w:r>
    </w:p>
    <w:p w14:paraId="0EDEB340" w14:textId="77777777" w:rsidR="00DB771A" w:rsidRDefault="00DB771A" w:rsidP="00DB771A">
      <w:r>
        <w:t>Chi (Huawei): 6302 will be the base.</w:t>
      </w:r>
    </w:p>
    <w:p w14:paraId="2F620DEA"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3BF5B7" w14:textId="5F9693A7" w:rsidR="00DB771A" w:rsidRDefault="00DB771A" w:rsidP="00DB771A">
      <w:pPr>
        <w:rPr>
          <w:rFonts w:ascii="Arial" w:hAnsi="Arial" w:cs="Arial"/>
          <w:b/>
          <w:sz w:val="24"/>
        </w:rPr>
      </w:pPr>
      <w:r>
        <w:rPr>
          <w:rFonts w:ascii="Arial" w:hAnsi="Arial" w:cs="Arial"/>
          <w:b/>
          <w:color w:val="0000FF"/>
          <w:sz w:val="24"/>
        </w:rPr>
        <w:t>C3-246042</w:t>
      </w:r>
      <w:r>
        <w:rPr>
          <w:rFonts w:ascii="Arial" w:hAnsi="Arial" w:cs="Arial"/>
          <w:b/>
          <w:color w:val="0000FF"/>
          <w:sz w:val="24"/>
        </w:rPr>
        <w:tab/>
      </w:r>
      <w:r>
        <w:rPr>
          <w:rFonts w:ascii="Arial" w:hAnsi="Arial" w:cs="Arial"/>
          <w:b/>
          <w:sz w:val="24"/>
        </w:rPr>
        <w:t>Support N6 delay measurement via AF influence procedure</w:t>
      </w:r>
    </w:p>
    <w:p w14:paraId="6334036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CR-1420  rev  Cat: B (Rel-19)</w:t>
      </w:r>
      <w:r>
        <w:rPr>
          <w:i/>
        </w:rPr>
        <w:br/>
      </w:r>
      <w:r>
        <w:rPr>
          <w:i/>
        </w:rPr>
        <w:br/>
      </w:r>
      <w:r>
        <w:rPr>
          <w:i/>
        </w:rPr>
        <w:tab/>
      </w:r>
      <w:r>
        <w:rPr>
          <w:i/>
        </w:rPr>
        <w:tab/>
      </w:r>
      <w:r>
        <w:rPr>
          <w:i/>
        </w:rPr>
        <w:tab/>
      </w:r>
      <w:r>
        <w:rPr>
          <w:i/>
        </w:rPr>
        <w:tab/>
      </w:r>
      <w:r>
        <w:rPr>
          <w:i/>
        </w:rPr>
        <w:tab/>
        <w:t>Source: CATT</w:t>
      </w:r>
    </w:p>
    <w:p w14:paraId="459B88A7" w14:textId="77777777" w:rsidR="00DB771A" w:rsidRDefault="00DB771A" w:rsidP="00DB771A">
      <w:pPr>
        <w:rPr>
          <w:rFonts w:ascii="Arial" w:hAnsi="Arial" w:cs="Arial"/>
          <w:b/>
        </w:rPr>
      </w:pPr>
      <w:r>
        <w:rPr>
          <w:rFonts w:ascii="Arial" w:hAnsi="Arial" w:cs="Arial"/>
          <w:b/>
        </w:rPr>
        <w:t xml:space="preserve">Discussion: </w:t>
      </w:r>
    </w:p>
    <w:p w14:paraId="071352A6"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TrafficInfluence</w:t>
      </w:r>
      <w:proofErr w:type="spellEnd"/>
      <w:r>
        <w:t xml:space="preserve"> API, </w:t>
      </w:r>
      <w:proofErr w:type="spellStart"/>
      <w:r>
        <w:t>TrafficInfluence</w:t>
      </w:r>
      <w:proofErr w:type="spellEnd"/>
      <w:r>
        <w:t xml:space="preserve"> API</w:t>
      </w:r>
    </w:p>
    <w:p w14:paraId="09982782" w14:textId="77777777" w:rsidR="00DB771A" w:rsidRDefault="00DB771A" w:rsidP="00DB771A">
      <w:r>
        <w:t>Depends on TS 23.502 CR 4883</w:t>
      </w:r>
    </w:p>
    <w:p w14:paraId="317870E0" w14:textId="77777777" w:rsidR="00DB771A" w:rsidRDefault="00DB771A" w:rsidP="00DB771A">
      <w:r>
        <w:t>Chi (Huawei):Clashes with 6197 and 6303.</w:t>
      </w:r>
    </w:p>
    <w:p w14:paraId="0BB798D6" w14:textId="77777777" w:rsidR="00DB771A" w:rsidRDefault="00DB771A" w:rsidP="00DB771A">
      <w:r>
        <w:t xml:space="preserve">Maria (Ericsson): Nullable missing in </w:t>
      </w:r>
      <w:proofErr w:type="spellStart"/>
      <w:r>
        <w:t>OpenAPI</w:t>
      </w:r>
      <w:proofErr w:type="spellEnd"/>
      <w:r>
        <w:t>. SA2 CR dependency is missing. Shorten name of the attribute.</w:t>
      </w:r>
    </w:p>
    <w:p w14:paraId="44F54A87" w14:textId="77777777" w:rsidR="00DB771A" w:rsidRDefault="00DB771A" w:rsidP="00DB771A">
      <w:r>
        <w:t>Maria (Ericsson): ok with the revision.</w:t>
      </w:r>
    </w:p>
    <w:p w14:paraId="7FBC1CD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C3-246411</w:t>
      </w:r>
      <w:r>
        <w:rPr>
          <w:color w:val="993300"/>
          <w:u w:val="single"/>
        </w:rPr>
        <w:t>.</w:t>
      </w:r>
    </w:p>
    <w:p w14:paraId="7FC88B05" w14:textId="3FA722DC" w:rsidR="00DB771A" w:rsidRDefault="00DB771A" w:rsidP="00DB771A">
      <w:pPr>
        <w:rPr>
          <w:rFonts w:ascii="Arial" w:hAnsi="Arial" w:cs="Arial"/>
          <w:b/>
          <w:sz w:val="24"/>
        </w:rPr>
      </w:pPr>
      <w:r>
        <w:rPr>
          <w:rFonts w:ascii="Arial" w:hAnsi="Arial" w:cs="Arial"/>
          <w:b/>
          <w:color w:val="0000FF"/>
          <w:sz w:val="24"/>
        </w:rPr>
        <w:t>C3-246057</w:t>
      </w:r>
      <w:r>
        <w:rPr>
          <w:rFonts w:ascii="Arial" w:hAnsi="Arial" w:cs="Arial"/>
          <w:b/>
          <w:color w:val="0000FF"/>
          <w:sz w:val="24"/>
        </w:rPr>
        <w:tab/>
      </w:r>
      <w:r>
        <w:rPr>
          <w:rFonts w:ascii="Arial" w:hAnsi="Arial" w:cs="Arial"/>
          <w:b/>
          <w:sz w:val="24"/>
        </w:rPr>
        <w:t xml:space="preserve">Support of </w:t>
      </w:r>
      <w:proofErr w:type="spellStart"/>
      <w:r>
        <w:rPr>
          <w:rFonts w:ascii="Arial" w:hAnsi="Arial" w:cs="Arial"/>
          <w:b/>
          <w:sz w:val="24"/>
        </w:rPr>
        <w:t>MultiTrafficInflu</w:t>
      </w:r>
      <w:proofErr w:type="spellEnd"/>
      <w:r>
        <w:rPr>
          <w:rFonts w:ascii="Arial" w:hAnsi="Arial" w:cs="Arial"/>
          <w:b/>
          <w:sz w:val="24"/>
        </w:rPr>
        <w:t xml:space="preserve"> Feature for future PDU session(s)</w:t>
      </w:r>
    </w:p>
    <w:p w14:paraId="4C988CBE"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v19.0.1</w:t>
      </w:r>
      <w:r>
        <w:rPr>
          <w:i/>
        </w:rPr>
        <w:tab/>
        <w:t xml:space="preserve">  CR-0527  rev 1 Cat: B (Rel-19)</w:t>
      </w:r>
      <w:r>
        <w:rPr>
          <w:i/>
        </w:rPr>
        <w:br/>
      </w:r>
      <w:r>
        <w:rPr>
          <w:i/>
        </w:rPr>
        <w:br/>
      </w:r>
      <w:r>
        <w:rPr>
          <w:i/>
        </w:rPr>
        <w:tab/>
      </w:r>
      <w:r>
        <w:rPr>
          <w:i/>
        </w:rPr>
        <w:tab/>
      </w:r>
      <w:r>
        <w:rPr>
          <w:i/>
        </w:rPr>
        <w:tab/>
      </w:r>
      <w:r>
        <w:rPr>
          <w:i/>
        </w:rPr>
        <w:tab/>
      </w:r>
      <w:r>
        <w:rPr>
          <w:i/>
        </w:rPr>
        <w:tab/>
        <w:t xml:space="preserve">Source: </w:t>
      </w:r>
      <w:proofErr w:type="spellStart"/>
      <w:r>
        <w:rPr>
          <w:i/>
        </w:rPr>
        <w:t>CEWiT</w:t>
      </w:r>
      <w:proofErr w:type="spellEnd"/>
    </w:p>
    <w:p w14:paraId="52CC4277" w14:textId="77777777" w:rsidR="00DB771A" w:rsidRDefault="00DB771A" w:rsidP="00DB771A">
      <w:pPr>
        <w:rPr>
          <w:color w:val="808080"/>
        </w:rPr>
      </w:pPr>
      <w:r>
        <w:rPr>
          <w:color w:val="808080"/>
        </w:rPr>
        <w:t>(Replaces C3-244027)</w:t>
      </w:r>
    </w:p>
    <w:p w14:paraId="10CA4365" w14:textId="77777777" w:rsidR="00DB771A" w:rsidRDefault="00DB771A" w:rsidP="00DB771A">
      <w:pPr>
        <w:rPr>
          <w:rFonts w:ascii="Arial" w:hAnsi="Arial" w:cs="Arial"/>
          <w:b/>
        </w:rPr>
      </w:pPr>
      <w:r>
        <w:rPr>
          <w:rFonts w:ascii="Arial" w:hAnsi="Arial" w:cs="Arial"/>
          <w:b/>
        </w:rPr>
        <w:t xml:space="preserve">Discussion: </w:t>
      </w:r>
    </w:p>
    <w:p w14:paraId="161CBD95" w14:textId="77777777" w:rsidR="00DB771A" w:rsidRDefault="00DB771A" w:rsidP="00DB771A">
      <w:r>
        <w:t>Revision of C3-244027</w:t>
      </w:r>
    </w:p>
    <w:p w14:paraId="4057639C"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w:t>
      </w:r>
    </w:p>
    <w:p w14:paraId="3F794AAA" w14:textId="77777777" w:rsidR="00DB771A" w:rsidRDefault="00DB771A" w:rsidP="00DB771A">
      <w:r>
        <w:t>Incorrect usage of WICs.</w:t>
      </w:r>
    </w:p>
    <w:p w14:paraId="4089BCE4" w14:textId="77777777" w:rsidR="00DB771A" w:rsidRDefault="00DB771A" w:rsidP="00DB771A">
      <w:r>
        <w:t>Chi (Huawei): Wrong WIC, TEI19, eEDGE_5GC. Discuss in the main session.</w:t>
      </w:r>
    </w:p>
    <w:p w14:paraId="1BD87F5B" w14:textId="77777777" w:rsidR="00DB771A" w:rsidRDefault="00DB771A" w:rsidP="00DB771A">
      <w:r>
        <w:t xml:space="preserve">Meifang (Ericsson): Feature names should be aligned. </w:t>
      </w:r>
    </w:p>
    <w:p w14:paraId="506BEBFC" w14:textId="77777777" w:rsidR="00DB771A" w:rsidRDefault="00DB771A" w:rsidP="00DB771A">
      <w:proofErr w:type="spellStart"/>
      <w:r>
        <w:t>Xiaojian</w:t>
      </w:r>
      <w:proofErr w:type="spellEnd"/>
      <w:r>
        <w:t xml:space="preserve"> (ZTE): Same comments. </w:t>
      </w:r>
    </w:p>
    <w:p w14:paraId="25B99721" w14:textId="77777777" w:rsidR="00DB771A" w:rsidRDefault="00DB771A" w:rsidP="00DB771A">
      <w:r>
        <w:t>Apostolos (Nokia): Align cardinality.</w:t>
      </w:r>
    </w:p>
    <w:p w14:paraId="60540C0F" w14:textId="77777777" w:rsidR="00DB771A" w:rsidRDefault="00DB771A" w:rsidP="00DB771A">
      <w:r>
        <w:t>Abdessamad (Huawei): Additional comments provided offline.</w:t>
      </w:r>
    </w:p>
    <w:p w14:paraId="50C7422F" w14:textId="77777777" w:rsidR="00DB771A" w:rsidRDefault="00DB771A" w:rsidP="00DB771A">
      <w:r>
        <w:t>Anu (</w:t>
      </w:r>
      <w:proofErr w:type="spellStart"/>
      <w:r>
        <w:t>CEWiT</w:t>
      </w:r>
      <w:proofErr w:type="spellEnd"/>
      <w:r>
        <w:t>): Will provide revision.</w:t>
      </w:r>
    </w:p>
    <w:p w14:paraId="1B74231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C3-246470</w:t>
      </w:r>
      <w:r>
        <w:rPr>
          <w:color w:val="993300"/>
          <w:u w:val="single"/>
        </w:rPr>
        <w:t>.</w:t>
      </w:r>
    </w:p>
    <w:p w14:paraId="01F542DD" w14:textId="48FFF0C7" w:rsidR="00DB771A" w:rsidRDefault="00DB771A" w:rsidP="00DB771A">
      <w:pPr>
        <w:rPr>
          <w:rFonts w:ascii="Arial" w:hAnsi="Arial" w:cs="Arial"/>
          <w:b/>
          <w:sz w:val="24"/>
        </w:rPr>
      </w:pPr>
      <w:r>
        <w:rPr>
          <w:rFonts w:ascii="Arial" w:hAnsi="Arial" w:cs="Arial"/>
          <w:b/>
          <w:color w:val="0000FF"/>
          <w:sz w:val="24"/>
        </w:rPr>
        <w:t>C3-246058</w:t>
      </w:r>
      <w:r>
        <w:rPr>
          <w:rFonts w:ascii="Arial" w:hAnsi="Arial" w:cs="Arial"/>
          <w:b/>
          <w:color w:val="0000FF"/>
          <w:sz w:val="24"/>
        </w:rPr>
        <w:tab/>
      </w:r>
      <w:r>
        <w:rPr>
          <w:rFonts w:ascii="Arial" w:hAnsi="Arial" w:cs="Arial"/>
          <w:b/>
          <w:sz w:val="24"/>
        </w:rPr>
        <w:t xml:space="preserve">Removal of restriction on </w:t>
      </w:r>
      <w:proofErr w:type="spellStart"/>
      <w:r>
        <w:rPr>
          <w:rFonts w:ascii="Arial" w:hAnsi="Arial" w:cs="Arial"/>
          <w:b/>
          <w:sz w:val="24"/>
        </w:rPr>
        <w:t>MultiTrafficInflu</w:t>
      </w:r>
      <w:proofErr w:type="spellEnd"/>
      <w:r>
        <w:rPr>
          <w:rFonts w:ascii="Arial" w:hAnsi="Arial" w:cs="Arial"/>
          <w:b/>
          <w:sz w:val="24"/>
        </w:rPr>
        <w:t xml:space="preserve"> feature for future PDU session(s)</w:t>
      </w:r>
    </w:p>
    <w:p w14:paraId="1B826E1E"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CR-1319  rev 1 Cat: B (Rel-19)</w:t>
      </w:r>
      <w:r>
        <w:rPr>
          <w:i/>
        </w:rPr>
        <w:br/>
      </w:r>
      <w:r>
        <w:rPr>
          <w:i/>
        </w:rPr>
        <w:lastRenderedPageBreak/>
        <w:br/>
      </w:r>
      <w:r>
        <w:rPr>
          <w:i/>
        </w:rPr>
        <w:tab/>
      </w:r>
      <w:r>
        <w:rPr>
          <w:i/>
        </w:rPr>
        <w:tab/>
      </w:r>
      <w:r>
        <w:rPr>
          <w:i/>
        </w:rPr>
        <w:tab/>
      </w:r>
      <w:r>
        <w:rPr>
          <w:i/>
        </w:rPr>
        <w:tab/>
      </w:r>
      <w:r>
        <w:rPr>
          <w:i/>
        </w:rPr>
        <w:tab/>
        <w:t xml:space="preserve">Source: </w:t>
      </w:r>
      <w:proofErr w:type="spellStart"/>
      <w:r>
        <w:rPr>
          <w:i/>
        </w:rPr>
        <w:t>CEWiT</w:t>
      </w:r>
      <w:proofErr w:type="spellEnd"/>
    </w:p>
    <w:p w14:paraId="773BFBD3" w14:textId="77777777" w:rsidR="00DB771A" w:rsidRDefault="00DB771A" w:rsidP="00DB771A">
      <w:pPr>
        <w:rPr>
          <w:color w:val="808080"/>
        </w:rPr>
      </w:pPr>
      <w:r>
        <w:rPr>
          <w:color w:val="808080"/>
        </w:rPr>
        <w:t>(Replaces C3-244028)</w:t>
      </w:r>
    </w:p>
    <w:p w14:paraId="442A28B9" w14:textId="77777777" w:rsidR="00DB771A" w:rsidRDefault="00DB771A" w:rsidP="00DB771A">
      <w:pPr>
        <w:rPr>
          <w:rFonts w:ascii="Arial" w:hAnsi="Arial" w:cs="Arial"/>
          <w:b/>
        </w:rPr>
      </w:pPr>
      <w:r>
        <w:rPr>
          <w:rFonts w:ascii="Arial" w:hAnsi="Arial" w:cs="Arial"/>
          <w:b/>
        </w:rPr>
        <w:t xml:space="preserve">Discussion: </w:t>
      </w:r>
    </w:p>
    <w:p w14:paraId="7845AF4D" w14:textId="77777777" w:rsidR="00DB771A" w:rsidRDefault="00DB771A" w:rsidP="00DB771A">
      <w:r>
        <w:t>Revision of C3-244028</w:t>
      </w:r>
    </w:p>
    <w:p w14:paraId="06411D1B" w14:textId="77777777" w:rsidR="00DB771A" w:rsidRDefault="00DB771A" w:rsidP="00DB771A">
      <w:r>
        <w:t>Incorrect usage of WICs.</w:t>
      </w:r>
    </w:p>
    <w:p w14:paraId="0AD38CE9" w14:textId="77777777" w:rsidR="00DB771A" w:rsidRDefault="00DB771A" w:rsidP="00DB771A">
      <w:r>
        <w:t>Chi (Huawei): Wrong WIC, TEI19, eEDGE_5GC. Discuss in the main session.</w:t>
      </w:r>
    </w:p>
    <w:p w14:paraId="30AE18C5" w14:textId="77777777" w:rsidR="00DB771A" w:rsidRDefault="00DB771A" w:rsidP="00DB771A">
      <w:r>
        <w:t xml:space="preserve">Meifang (Ericsson): Feature names should be aligned. </w:t>
      </w:r>
    </w:p>
    <w:p w14:paraId="697FDF6B" w14:textId="77777777" w:rsidR="00DB771A" w:rsidRDefault="00DB771A" w:rsidP="00DB771A">
      <w:proofErr w:type="spellStart"/>
      <w:r>
        <w:t>Xiaojian</w:t>
      </w:r>
      <w:proofErr w:type="spellEnd"/>
      <w:r>
        <w:t xml:space="preserve"> (ZTE): Same comments. Remove NOTE 12.</w:t>
      </w:r>
    </w:p>
    <w:p w14:paraId="295ECFF3" w14:textId="77777777" w:rsidR="00DB771A" w:rsidRDefault="00DB771A" w:rsidP="00DB771A">
      <w:r>
        <w:t>Apostolos (Nokia): Remove feature in the table and create dependency of features.</w:t>
      </w:r>
    </w:p>
    <w:p w14:paraId="370AAECE" w14:textId="77777777" w:rsidR="00DB771A" w:rsidRDefault="00DB771A" w:rsidP="00DB771A">
      <w:r>
        <w:t>Abdessamad (Huawei): Additional comments provided offline.</w:t>
      </w:r>
    </w:p>
    <w:p w14:paraId="61512A1D" w14:textId="77777777" w:rsidR="00DB771A" w:rsidRDefault="00DB771A" w:rsidP="00DB771A">
      <w:r>
        <w:t>Anu (</w:t>
      </w:r>
      <w:proofErr w:type="spellStart"/>
      <w:r>
        <w:t>CEWiT</w:t>
      </w:r>
      <w:proofErr w:type="spellEnd"/>
      <w:r>
        <w:t>): Will provide revision.</w:t>
      </w:r>
    </w:p>
    <w:p w14:paraId="03C252E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C3-246471</w:t>
      </w:r>
      <w:r>
        <w:rPr>
          <w:color w:val="993300"/>
          <w:u w:val="single"/>
        </w:rPr>
        <w:t>.</w:t>
      </w:r>
    </w:p>
    <w:p w14:paraId="24BC5056" w14:textId="73587A09" w:rsidR="00DB771A" w:rsidRDefault="00DB771A" w:rsidP="00DB771A">
      <w:pPr>
        <w:rPr>
          <w:rFonts w:ascii="Arial" w:hAnsi="Arial" w:cs="Arial"/>
          <w:b/>
          <w:sz w:val="24"/>
        </w:rPr>
      </w:pPr>
      <w:r>
        <w:rPr>
          <w:rFonts w:ascii="Arial" w:hAnsi="Arial" w:cs="Arial"/>
          <w:b/>
          <w:color w:val="0000FF"/>
          <w:sz w:val="24"/>
        </w:rPr>
        <w:t>C3-246195</w:t>
      </w:r>
      <w:r>
        <w:rPr>
          <w:rFonts w:ascii="Arial" w:hAnsi="Arial" w:cs="Arial"/>
          <w:b/>
          <w:color w:val="0000FF"/>
          <w:sz w:val="24"/>
        </w:rPr>
        <w:tab/>
      </w:r>
      <w:r>
        <w:rPr>
          <w:rFonts w:ascii="Arial" w:hAnsi="Arial" w:cs="Arial"/>
          <w:b/>
          <w:sz w:val="24"/>
        </w:rPr>
        <w:t>N6 delay measurement support in EAS Deployment information</w:t>
      </w:r>
    </w:p>
    <w:p w14:paraId="762B09DE"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CR-1440  rev  Cat: B (Rel-19)</w:t>
      </w:r>
      <w:r>
        <w:rPr>
          <w:i/>
        </w:rPr>
        <w:br/>
      </w:r>
      <w:r>
        <w:rPr>
          <w:i/>
        </w:rPr>
        <w:br/>
      </w:r>
      <w:r>
        <w:rPr>
          <w:i/>
        </w:rPr>
        <w:tab/>
      </w:r>
      <w:r>
        <w:rPr>
          <w:i/>
        </w:rPr>
        <w:tab/>
      </w:r>
      <w:r>
        <w:rPr>
          <w:i/>
        </w:rPr>
        <w:tab/>
      </w:r>
      <w:r>
        <w:rPr>
          <w:i/>
        </w:rPr>
        <w:tab/>
      </w:r>
      <w:r>
        <w:rPr>
          <w:i/>
        </w:rPr>
        <w:tab/>
        <w:t>Source: Nokia</w:t>
      </w:r>
    </w:p>
    <w:p w14:paraId="1EC53376" w14:textId="77777777" w:rsidR="00DB771A" w:rsidRDefault="00DB771A" w:rsidP="00DB771A">
      <w:pPr>
        <w:rPr>
          <w:rFonts w:ascii="Arial" w:hAnsi="Arial" w:cs="Arial"/>
          <w:b/>
        </w:rPr>
      </w:pPr>
      <w:r>
        <w:rPr>
          <w:rFonts w:ascii="Arial" w:hAnsi="Arial" w:cs="Arial"/>
          <w:b/>
        </w:rPr>
        <w:t xml:space="preserve">Abstract: </w:t>
      </w:r>
    </w:p>
    <w:p w14:paraId="44FA9D54" w14:textId="77777777" w:rsidR="00DB771A" w:rsidRDefault="00DB771A" w:rsidP="00DB771A">
      <w:r>
        <w:t>N6 delay measurement support in EAS Deployment information</w:t>
      </w:r>
    </w:p>
    <w:p w14:paraId="0D1C18EC" w14:textId="77777777" w:rsidR="00DB771A" w:rsidRDefault="00DB771A" w:rsidP="00DB771A">
      <w:pPr>
        <w:rPr>
          <w:rFonts w:ascii="Arial" w:hAnsi="Arial" w:cs="Arial"/>
          <w:b/>
        </w:rPr>
      </w:pPr>
      <w:r>
        <w:rPr>
          <w:rFonts w:ascii="Arial" w:hAnsi="Arial" w:cs="Arial"/>
          <w:b/>
        </w:rPr>
        <w:t xml:space="preserve">Discussion: </w:t>
      </w:r>
    </w:p>
    <w:p w14:paraId="0EFA6CBE"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EASDeployment</w:t>
      </w:r>
      <w:proofErr w:type="spellEnd"/>
      <w:r>
        <w:t xml:space="preserve"> API</w:t>
      </w:r>
    </w:p>
    <w:p w14:paraId="4C3D1C16" w14:textId="77777777" w:rsidR="00DB771A" w:rsidRDefault="00DB771A" w:rsidP="00DB771A">
      <w:r>
        <w:t>Depends on TS 23.548 CR 0252</w:t>
      </w:r>
    </w:p>
    <w:p w14:paraId="5E3D905F" w14:textId="77777777" w:rsidR="00DB771A" w:rsidRDefault="00DB771A" w:rsidP="00DB771A">
      <w:r>
        <w:t xml:space="preserve">Chi (Huawei): Clashes with 6304. </w:t>
      </w:r>
      <w:proofErr w:type="spellStart"/>
      <w:r>
        <w:t>DelayMeasurementProtocol</w:t>
      </w:r>
      <w:proofErr w:type="spellEnd"/>
      <w:r>
        <w:t xml:space="preserve"> is not defined yet in SA2. Add an EN and define an array of string for the time being.</w:t>
      </w:r>
    </w:p>
    <w:p w14:paraId="5CE3A4F5" w14:textId="77777777" w:rsidR="00DB771A" w:rsidRDefault="00DB771A" w:rsidP="00DB771A">
      <w:r>
        <w:t>Apostolos (Nokia): The protocols are listed in SA2, S2-2411189. Can add an EN.</w:t>
      </w:r>
    </w:p>
    <w:p w14:paraId="35831FEE" w14:textId="77777777" w:rsidR="00DB771A" w:rsidRDefault="00DB771A" w:rsidP="00DB771A">
      <w:r>
        <w:t>Meifang (Ericsson): Agree to add an EN. Reformulate the EN as in SA3.</w:t>
      </w:r>
    </w:p>
    <w:p w14:paraId="21A26C98" w14:textId="77777777" w:rsidR="00DB771A" w:rsidRDefault="00DB771A" w:rsidP="00DB771A">
      <w:r>
        <w:t>Chi (Huawei): Prefers Feature name in Nokia’s CR.</w:t>
      </w:r>
    </w:p>
    <w:p w14:paraId="26C1F5C8" w14:textId="77777777" w:rsidR="00DB771A" w:rsidRDefault="00DB771A" w:rsidP="00DB771A">
      <w:r>
        <w:t>Chi (Huawei): ongoing discussions</w:t>
      </w:r>
    </w:p>
    <w:p w14:paraId="76721FCC" w14:textId="77777777" w:rsidR="00DB771A" w:rsidRDefault="00DB771A" w:rsidP="00DB771A">
      <w:r>
        <w:t>Apostolos (Nokia): R3 is available.</w:t>
      </w:r>
    </w:p>
    <w:p w14:paraId="51F3DCF2" w14:textId="77777777" w:rsidR="00DB771A" w:rsidRDefault="00DB771A" w:rsidP="00DB771A">
      <w:r>
        <w:t>Maria (Ericsson): Fine with r3.</w:t>
      </w:r>
    </w:p>
    <w:p w14:paraId="4D5B1577" w14:textId="77777777" w:rsidR="00DB771A" w:rsidRDefault="00DB771A" w:rsidP="00DB771A">
      <w:r>
        <w:t>Chi (Huawei): Fine with r3.</w:t>
      </w:r>
    </w:p>
    <w:p w14:paraId="01F4FC31"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C3-246412</w:t>
      </w:r>
      <w:r>
        <w:rPr>
          <w:color w:val="993300"/>
          <w:u w:val="single"/>
        </w:rPr>
        <w:t>.</w:t>
      </w:r>
    </w:p>
    <w:p w14:paraId="756BFCDC" w14:textId="57644516" w:rsidR="00DB771A" w:rsidRDefault="00DB771A" w:rsidP="00DB771A">
      <w:pPr>
        <w:rPr>
          <w:rFonts w:ascii="Arial" w:hAnsi="Arial" w:cs="Arial"/>
          <w:b/>
          <w:sz w:val="24"/>
        </w:rPr>
      </w:pPr>
      <w:r>
        <w:rPr>
          <w:rFonts w:ascii="Arial" w:hAnsi="Arial" w:cs="Arial"/>
          <w:b/>
          <w:color w:val="0000FF"/>
          <w:sz w:val="24"/>
        </w:rPr>
        <w:t>C3-246196</w:t>
      </w:r>
      <w:r>
        <w:rPr>
          <w:rFonts w:ascii="Arial" w:hAnsi="Arial" w:cs="Arial"/>
          <w:b/>
          <w:color w:val="0000FF"/>
          <w:sz w:val="24"/>
        </w:rPr>
        <w:tab/>
      </w:r>
      <w:r>
        <w:rPr>
          <w:rFonts w:ascii="Arial" w:hAnsi="Arial" w:cs="Arial"/>
          <w:b/>
          <w:sz w:val="24"/>
        </w:rPr>
        <w:t>N6 delay measurement support in EAS Deployment information</w:t>
      </w:r>
    </w:p>
    <w:p w14:paraId="0B470968"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v19.0.0</w:t>
      </w:r>
      <w:r>
        <w:rPr>
          <w:i/>
        </w:rPr>
        <w:tab/>
        <w:t xml:space="preserve">  CR-0222  rev  Cat: B (Rel-19)</w:t>
      </w:r>
      <w:r>
        <w:rPr>
          <w:i/>
        </w:rPr>
        <w:br/>
      </w:r>
      <w:r>
        <w:rPr>
          <w:i/>
        </w:rPr>
        <w:br/>
      </w:r>
      <w:r>
        <w:rPr>
          <w:i/>
        </w:rPr>
        <w:tab/>
      </w:r>
      <w:r>
        <w:rPr>
          <w:i/>
        </w:rPr>
        <w:tab/>
      </w:r>
      <w:r>
        <w:rPr>
          <w:i/>
        </w:rPr>
        <w:tab/>
      </w:r>
      <w:r>
        <w:rPr>
          <w:i/>
        </w:rPr>
        <w:tab/>
      </w:r>
      <w:r>
        <w:rPr>
          <w:i/>
        </w:rPr>
        <w:tab/>
        <w:t>Source: Nokia</w:t>
      </w:r>
    </w:p>
    <w:p w14:paraId="2D8F69C4" w14:textId="77777777" w:rsidR="00DB771A" w:rsidRDefault="00DB771A" w:rsidP="00DB771A">
      <w:pPr>
        <w:rPr>
          <w:rFonts w:ascii="Arial" w:hAnsi="Arial" w:cs="Arial"/>
          <w:b/>
        </w:rPr>
      </w:pPr>
      <w:r>
        <w:rPr>
          <w:rFonts w:ascii="Arial" w:hAnsi="Arial" w:cs="Arial"/>
          <w:b/>
        </w:rPr>
        <w:lastRenderedPageBreak/>
        <w:t xml:space="preserve">Abstract: </w:t>
      </w:r>
    </w:p>
    <w:p w14:paraId="3A13A804" w14:textId="77777777" w:rsidR="00DB771A" w:rsidRDefault="00DB771A" w:rsidP="00DB771A">
      <w:r>
        <w:t>N6 delay measurement support in EAS Deployment information</w:t>
      </w:r>
    </w:p>
    <w:p w14:paraId="60225955" w14:textId="77777777" w:rsidR="00DB771A" w:rsidRDefault="00DB771A" w:rsidP="00DB771A">
      <w:pPr>
        <w:rPr>
          <w:rFonts w:ascii="Arial" w:hAnsi="Arial" w:cs="Arial"/>
          <w:b/>
        </w:rPr>
      </w:pPr>
      <w:r>
        <w:rPr>
          <w:rFonts w:ascii="Arial" w:hAnsi="Arial" w:cs="Arial"/>
          <w:b/>
        </w:rPr>
        <w:t xml:space="preserve">Discussion: </w:t>
      </w:r>
    </w:p>
    <w:p w14:paraId="01C5D115"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Nnef_EASDeployment</w:t>
      </w:r>
      <w:proofErr w:type="spellEnd"/>
      <w:r>
        <w:t xml:space="preserve"> API</w:t>
      </w:r>
    </w:p>
    <w:p w14:paraId="2930C547" w14:textId="77777777" w:rsidR="00DB771A" w:rsidRDefault="00DB771A" w:rsidP="00DB771A">
      <w:r>
        <w:t>Depends on TS 23.548 CR 0252</w:t>
      </w:r>
    </w:p>
    <w:p w14:paraId="3FB2B428" w14:textId="77777777" w:rsidR="00DB771A" w:rsidRDefault="00DB771A" w:rsidP="00DB771A">
      <w:r>
        <w:t>Chi (Huawei): To be merged with 6305.</w:t>
      </w:r>
    </w:p>
    <w:p w14:paraId="7CA3E9C1" w14:textId="77777777" w:rsidR="00DB771A" w:rsidRDefault="00DB771A" w:rsidP="00DB771A">
      <w:r>
        <w:t>Meifang (Ericsson): wants to further check the data structure.</w:t>
      </w:r>
    </w:p>
    <w:p w14:paraId="4990A91E" w14:textId="77777777" w:rsidR="00DB771A" w:rsidRDefault="00DB771A" w:rsidP="00DB771A">
      <w:r>
        <w:t>Chi (Huawei): ongoing discussions</w:t>
      </w:r>
    </w:p>
    <w:p w14:paraId="2C5830E2" w14:textId="77777777" w:rsidR="00DB771A" w:rsidRDefault="00DB771A" w:rsidP="00DB771A">
      <w:r>
        <w:t>Apostolos (Nokia): R2 is fine for Ericsson and Huawei.</w:t>
      </w:r>
    </w:p>
    <w:p w14:paraId="2549ABF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C3-246413</w:t>
      </w:r>
      <w:r>
        <w:rPr>
          <w:color w:val="993300"/>
          <w:u w:val="single"/>
        </w:rPr>
        <w:t>.</w:t>
      </w:r>
    </w:p>
    <w:p w14:paraId="75F9B220" w14:textId="4AC9EA8D" w:rsidR="00DB771A" w:rsidRDefault="00DB771A" w:rsidP="00DB771A">
      <w:pPr>
        <w:rPr>
          <w:rFonts w:ascii="Arial" w:hAnsi="Arial" w:cs="Arial"/>
          <w:b/>
          <w:sz w:val="24"/>
        </w:rPr>
      </w:pPr>
      <w:r>
        <w:rPr>
          <w:rFonts w:ascii="Arial" w:hAnsi="Arial" w:cs="Arial"/>
          <w:b/>
          <w:color w:val="0000FF"/>
          <w:sz w:val="24"/>
        </w:rPr>
        <w:t>C3-246197</w:t>
      </w:r>
      <w:r>
        <w:rPr>
          <w:rFonts w:ascii="Arial" w:hAnsi="Arial" w:cs="Arial"/>
          <w:b/>
          <w:color w:val="0000FF"/>
          <w:sz w:val="24"/>
        </w:rPr>
        <w:tab/>
      </w:r>
      <w:r>
        <w:rPr>
          <w:rFonts w:ascii="Arial" w:hAnsi="Arial" w:cs="Arial"/>
          <w:b/>
          <w:sz w:val="24"/>
        </w:rPr>
        <w:t>N6 delay consideration indication</w:t>
      </w:r>
    </w:p>
    <w:p w14:paraId="1867887E"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CR-1441  rev  Cat: B (Rel-19)</w:t>
      </w:r>
      <w:r>
        <w:rPr>
          <w:i/>
        </w:rPr>
        <w:br/>
      </w:r>
      <w:r>
        <w:rPr>
          <w:i/>
        </w:rPr>
        <w:br/>
      </w:r>
      <w:r>
        <w:rPr>
          <w:i/>
        </w:rPr>
        <w:tab/>
      </w:r>
      <w:r>
        <w:rPr>
          <w:i/>
        </w:rPr>
        <w:tab/>
      </w:r>
      <w:r>
        <w:rPr>
          <w:i/>
        </w:rPr>
        <w:tab/>
      </w:r>
      <w:r>
        <w:rPr>
          <w:i/>
        </w:rPr>
        <w:tab/>
      </w:r>
      <w:r>
        <w:rPr>
          <w:i/>
        </w:rPr>
        <w:tab/>
        <w:t>Source: Nokia</w:t>
      </w:r>
    </w:p>
    <w:p w14:paraId="365C720D" w14:textId="77777777" w:rsidR="00DB771A" w:rsidRDefault="00DB771A" w:rsidP="00DB771A">
      <w:pPr>
        <w:rPr>
          <w:rFonts w:ascii="Arial" w:hAnsi="Arial" w:cs="Arial"/>
          <w:b/>
        </w:rPr>
      </w:pPr>
      <w:r>
        <w:rPr>
          <w:rFonts w:ascii="Arial" w:hAnsi="Arial" w:cs="Arial"/>
          <w:b/>
        </w:rPr>
        <w:t xml:space="preserve">Abstract: </w:t>
      </w:r>
    </w:p>
    <w:p w14:paraId="1F16DDA6" w14:textId="77777777" w:rsidR="00DB771A" w:rsidRDefault="00DB771A" w:rsidP="00DB771A">
      <w:r>
        <w:t>N6 delay consideration indication</w:t>
      </w:r>
    </w:p>
    <w:p w14:paraId="3CEA2659" w14:textId="77777777" w:rsidR="00DB771A" w:rsidRDefault="00DB771A" w:rsidP="00DB771A">
      <w:pPr>
        <w:rPr>
          <w:rFonts w:ascii="Arial" w:hAnsi="Arial" w:cs="Arial"/>
          <w:b/>
        </w:rPr>
      </w:pPr>
      <w:r>
        <w:rPr>
          <w:rFonts w:ascii="Arial" w:hAnsi="Arial" w:cs="Arial"/>
          <w:b/>
        </w:rPr>
        <w:t xml:space="preserve">Discussion: </w:t>
      </w:r>
    </w:p>
    <w:p w14:paraId="636306BB"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TrafficInfluence</w:t>
      </w:r>
      <w:proofErr w:type="spellEnd"/>
      <w:r>
        <w:t xml:space="preserve"> API</w:t>
      </w:r>
    </w:p>
    <w:p w14:paraId="2B9E1053" w14:textId="77777777" w:rsidR="00DB771A" w:rsidRDefault="00DB771A" w:rsidP="00DB771A">
      <w:r>
        <w:t>Depends on TS 23.501 CR 5437</w:t>
      </w:r>
    </w:p>
    <w:p w14:paraId="18776E4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A65877" w14:textId="05B8321C" w:rsidR="00DB771A" w:rsidRDefault="00DB771A" w:rsidP="00DB771A">
      <w:pPr>
        <w:rPr>
          <w:rFonts w:ascii="Arial" w:hAnsi="Arial" w:cs="Arial"/>
          <w:b/>
          <w:sz w:val="24"/>
        </w:rPr>
      </w:pPr>
      <w:r>
        <w:rPr>
          <w:rFonts w:ascii="Arial" w:hAnsi="Arial" w:cs="Arial"/>
          <w:b/>
          <w:color w:val="0000FF"/>
          <w:sz w:val="24"/>
        </w:rPr>
        <w:t>C3-246198</w:t>
      </w:r>
      <w:r>
        <w:rPr>
          <w:rFonts w:ascii="Arial" w:hAnsi="Arial" w:cs="Arial"/>
          <w:b/>
          <w:color w:val="0000FF"/>
          <w:sz w:val="24"/>
        </w:rPr>
        <w:tab/>
      </w:r>
      <w:r>
        <w:rPr>
          <w:rFonts w:ascii="Arial" w:hAnsi="Arial" w:cs="Arial"/>
          <w:b/>
          <w:sz w:val="24"/>
        </w:rPr>
        <w:t>N6 delay consideration indication</w:t>
      </w:r>
    </w:p>
    <w:p w14:paraId="7AB3963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v19.0.1</w:t>
      </w:r>
      <w:r>
        <w:rPr>
          <w:i/>
        </w:rPr>
        <w:tab/>
        <w:t xml:space="preserve">  CR-0561  rev  Cat: B (Rel-19)</w:t>
      </w:r>
      <w:r>
        <w:rPr>
          <w:i/>
        </w:rPr>
        <w:br/>
      </w:r>
      <w:r>
        <w:rPr>
          <w:i/>
        </w:rPr>
        <w:br/>
      </w:r>
      <w:r>
        <w:rPr>
          <w:i/>
        </w:rPr>
        <w:tab/>
      </w:r>
      <w:r>
        <w:rPr>
          <w:i/>
        </w:rPr>
        <w:tab/>
      </w:r>
      <w:r>
        <w:rPr>
          <w:i/>
        </w:rPr>
        <w:tab/>
      </w:r>
      <w:r>
        <w:rPr>
          <w:i/>
        </w:rPr>
        <w:tab/>
      </w:r>
      <w:r>
        <w:rPr>
          <w:i/>
        </w:rPr>
        <w:tab/>
        <w:t>Source: Nokia</w:t>
      </w:r>
    </w:p>
    <w:p w14:paraId="0D3A9537" w14:textId="77777777" w:rsidR="00DB771A" w:rsidRDefault="00DB771A" w:rsidP="00DB771A">
      <w:pPr>
        <w:rPr>
          <w:rFonts w:ascii="Arial" w:hAnsi="Arial" w:cs="Arial"/>
          <w:b/>
        </w:rPr>
      </w:pPr>
      <w:r>
        <w:rPr>
          <w:rFonts w:ascii="Arial" w:hAnsi="Arial" w:cs="Arial"/>
          <w:b/>
        </w:rPr>
        <w:t xml:space="preserve">Abstract: </w:t>
      </w:r>
    </w:p>
    <w:p w14:paraId="5BF5BEDF" w14:textId="77777777" w:rsidR="00DB771A" w:rsidRDefault="00DB771A" w:rsidP="00DB771A">
      <w:r>
        <w:t>N6 delay consideration indication</w:t>
      </w:r>
    </w:p>
    <w:p w14:paraId="3FA7D833" w14:textId="77777777" w:rsidR="00DB771A" w:rsidRDefault="00DB771A" w:rsidP="00DB771A">
      <w:pPr>
        <w:rPr>
          <w:rFonts w:ascii="Arial" w:hAnsi="Arial" w:cs="Arial"/>
          <w:b/>
        </w:rPr>
      </w:pPr>
      <w:r>
        <w:rPr>
          <w:rFonts w:ascii="Arial" w:hAnsi="Arial" w:cs="Arial"/>
          <w:b/>
        </w:rPr>
        <w:t xml:space="preserve">Discussion: </w:t>
      </w:r>
    </w:p>
    <w:p w14:paraId="08C38E5C"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w:t>
      </w:r>
    </w:p>
    <w:p w14:paraId="1609CE0E" w14:textId="77777777" w:rsidR="00DB771A" w:rsidRDefault="00DB771A" w:rsidP="00DB771A">
      <w:r>
        <w:t>Depends on TS 23.501 CR 5437</w:t>
      </w:r>
    </w:p>
    <w:p w14:paraId="628CD234" w14:textId="77777777" w:rsidR="00DB771A" w:rsidRDefault="00DB771A" w:rsidP="00DB771A">
      <w:r>
        <w:t>Meifang (Ericsson): Align attribute and feature names with other specs.</w:t>
      </w:r>
    </w:p>
    <w:p w14:paraId="4E7CC6E2" w14:textId="77777777" w:rsidR="00DB771A" w:rsidRDefault="00DB771A" w:rsidP="00DB771A">
      <w:r>
        <w:t xml:space="preserve">Chi (Huawei): Rewording needed for </w:t>
      </w:r>
      <w:proofErr w:type="spellStart"/>
      <w:r>
        <w:t>considerDelay</w:t>
      </w:r>
      <w:proofErr w:type="spellEnd"/>
      <w:r>
        <w:t>. Use the attribute name as for Huawei. Prefers Nokia’s name for the feature.</w:t>
      </w:r>
    </w:p>
    <w:p w14:paraId="655B9EFC" w14:textId="77777777" w:rsidR="00DB771A" w:rsidRDefault="00DB771A" w:rsidP="00DB771A">
      <w:r>
        <w:t>Apostolos (Nokia): Revision available.</w:t>
      </w:r>
    </w:p>
    <w:p w14:paraId="1C92456C" w14:textId="77777777" w:rsidR="00DB771A" w:rsidRDefault="00DB771A" w:rsidP="00DB771A">
      <w:r>
        <w:t>Meifang (Ericsson): needs time</w:t>
      </w:r>
    </w:p>
    <w:p w14:paraId="2537BC13" w14:textId="77777777" w:rsidR="00DB771A" w:rsidRDefault="00DB771A" w:rsidP="00DB771A">
      <w:r>
        <w:t>Chi (Huawei): needs time</w:t>
      </w:r>
    </w:p>
    <w:p w14:paraId="73282B08" w14:textId="77777777" w:rsidR="00DB771A" w:rsidRDefault="00DB771A" w:rsidP="00DB771A">
      <w:r>
        <w:lastRenderedPageBreak/>
        <w:t>Apostolos (Nokia): R1 is available is fine for Huawei, CATT and Ericsson.</w:t>
      </w:r>
    </w:p>
    <w:p w14:paraId="2C8926F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C3-246414</w:t>
      </w:r>
      <w:r>
        <w:rPr>
          <w:color w:val="993300"/>
          <w:u w:val="single"/>
        </w:rPr>
        <w:t>.</w:t>
      </w:r>
    </w:p>
    <w:p w14:paraId="3A20CCDE" w14:textId="106A3F15" w:rsidR="00DB771A" w:rsidRDefault="00DB771A" w:rsidP="00DB771A">
      <w:pPr>
        <w:rPr>
          <w:rFonts w:ascii="Arial" w:hAnsi="Arial" w:cs="Arial"/>
          <w:b/>
          <w:sz w:val="24"/>
        </w:rPr>
      </w:pPr>
      <w:r>
        <w:rPr>
          <w:rFonts w:ascii="Arial" w:hAnsi="Arial" w:cs="Arial"/>
          <w:b/>
          <w:color w:val="0000FF"/>
          <w:sz w:val="24"/>
        </w:rPr>
        <w:t>C3-246199</w:t>
      </w:r>
      <w:r>
        <w:rPr>
          <w:rFonts w:ascii="Arial" w:hAnsi="Arial" w:cs="Arial"/>
          <w:b/>
          <w:color w:val="0000FF"/>
          <w:sz w:val="24"/>
        </w:rPr>
        <w:tab/>
      </w:r>
      <w:r>
        <w:rPr>
          <w:rFonts w:ascii="Arial" w:hAnsi="Arial" w:cs="Arial"/>
          <w:b/>
          <w:sz w:val="24"/>
        </w:rPr>
        <w:t>N6 delay consideration indication</w:t>
      </w:r>
    </w:p>
    <w:p w14:paraId="34CFE887"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CR-0696  rev  Cat: B (Rel-19)</w:t>
      </w:r>
      <w:r>
        <w:rPr>
          <w:i/>
        </w:rPr>
        <w:br/>
      </w:r>
      <w:r>
        <w:rPr>
          <w:i/>
        </w:rPr>
        <w:br/>
      </w:r>
      <w:r>
        <w:rPr>
          <w:i/>
        </w:rPr>
        <w:tab/>
      </w:r>
      <w:r>
        <w:rPr>
          <w:i/>
        </w:rPr>
        <w:tab/>
      </w:r>
      <w:r>
        <w:rPr>
          <w:i/>
        </w:rPr>
        <w:tab/>
      </w:r>
      <w:r>
        <w:rPr>
          <w:i/>
        </w:rPr>
        <w:tab/>
      </w:r>
      <w:r>
        <w:rPr>
          <w:i/>
        </w:rPr>
        <w:tab/>
        <w:t>Source: Nokia</w:t>
      </w:r>
    </w:p>
    <w:p w14:paraId="6ABBF246" w14:textId="77777777" w:rsidR="00DB771A" w:rsidRDefault="00DB771A" w:rsidP="00DB771A">
      <w:pPr>
        <w:rPr>
          <w:rFonts w:ascii="Arial" w:hAnsi="Arial" w:cs="Arial"/>
          <w:b/>
        </w:rPr>
      </w:pPr>
      <w:r>
        <w:rPr>
          <w:rFonts w:ascii="Arial" w:hAnsi="Arial" w:cs="Arial"/>
          <w:b/>
        </w:rPr>
        <w:t xml:space="preserve">Abstract: </w:t>
      </w:r>
    </w:p>
    <w:p w14:paraId="0A9F18BD" w14:textId="77777777" w:rsidR="00DB771A" w:rsidRDefault="00DB771A" w:rsidP="00DB771A">
      <w:r>
        <w:t>N6 delay consideration indication</w:t>
      </w:r>
    </w:p>
    <w:p w14:paraId="413A7083" w14:textId="77777777" w:rsidR="00DB771A" w:rsidRDefault="00DB771A" w:rsidP="00DB771A">
      <w:pPr>
        <w:rPr>
          <w:rFonts w:ascii="Arial" w:hAnsi="Arial" w:cs="Arial"/>
          <w:b/>
        </w:rPr>
      </w:pPr>
      <w:r>
        <w:rPr>
          <w:rFonts w:ascii="Arial" w:hAnsi="Arial" w:cs="Arial"/>
          <w:b/>
        </w:rPr>
        <w:t xml:space="preserve">Discussion: </w:t>
      </w:r>
    </w:p>
    <w:p w14:paraId="31F20153"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w:t>
      </w:r>
    </w:p>
    <w:p w14:paraId="5600A40C" w14:textId="77777777" w:rsidR="00DB771A" w:rsidRDefault="00DB771A" w:rsidP="00DB771A">
      <w:r>
        <w:t>Depends on TS 23.501 CR 5437</w:t>
      </w:r>
    </w:p>
    <w:p w14:paraId="3900A52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A37637" w14:textId="6FD7CBFB" w:rsidR="00DB771A" w:rsidRDefault="00DB771A" w:rsidP="00DB771A">
      <w:pPr>
        <w:rPr>
          <w:rFonts w:ascii="Arial" w:hAnsi="Arial" w:cs="Arial"/>
          <w:b/>
          <w:sz w:val="24"/>
        </w:rPr>
      </w:pPr>
      <w:r>
        <w:rPr>
          <w:rFonts w:ascii="Arial" w:hAnsi="Arial" w:cs="Arial"/>
          <w:b/>
          <w:color w:val="0000FF"/>
          <w:sz w:val="24"/>
        </w:rPr>
        <w:t>C3-246200</w:t>
      </w:r>
      <w:r>
        <w:rPr>
          <w:rFonts w:ascii="Arial" w:hAnsi="Arial" w:cs="Arial"/>
          <w:b/>
          <w:color w:val="0000FF"/>
          <w:sz w:val="24"/>
        </w:rPr>
        <w:tab/>
      </w:r>
      <w:r>
        <w:rPr>
          <w:rFonts w:ascii="Arial" w:hAnsi="Arial" w:cs="Arial"/>
          <w:b/>
          <w:sz w:val="24"/>
        </w:rPr>
        <w:t>N6 delay consideration indication</w:t>
      </w:r>
    </w:p>
    <w:p w14:paraId="4851E34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CR-1291  rev  Cat: B (Rel-19)</w:t>
      </w:r>
      <w:r>
        <w:rPr>
          <w:i/>
        </w:rPr>
        <w:br/>
      </w:r>
      <w:r>
        <w:rPr>
          <w:i/>
        </w:rPr>
        <w:br/>
      </w:r>
      <w:r>
        <w:rPr>
          <w:i/>
        </w:rPr>
        <w:tab/>
      </w:r>
      <w:r>
        <w:rPr>
          <w:i/>
        </w:rPr>
        <w:tab/>
      </w:r>
      <w:r>
        <w:rPr>
          <w:i/>
        </w:rPr>
        <w:tab/>
      </w:r>
      <w:r>
        <w:rPr>
          <w:i/>
        </w:rPr>
        <w:tab/>
      </w:r>
      <w:r>
        <w:rPr>
          <w:i/>
        </w:rPr>
        <w:tab/>
        <w:t>Source: Nokia</w:t>
      </w:r>
    </w:p>
    <w:p w14:paraId="20B7ECAF" w14:textId="77777777" w:rsidR="00DB771A" w:rsidRDefault="00DB771A" w:rsidP="00DB771A">
      <w:pPr>
        <w:rPr>
          <w:rFonts w:ascii="Arial" w:hAnsi="Arial" w:cs="Arial"/>
          <w:b/>
        </w:rPr>
      </w:pPr>
      <w:r>
        <w:rPr>
          <w:rFonts w:ascii="Arial" w:hAnsi="Arial" w:cs="Arial"/>
          <w:b/>
        </w:rPr>
        <w:t xml:space="preserve">Abstract: </w:t>
      </w:r>
    </w:p>
    <w:p w14:paraId="4E191CFB" w14:textId="77777777" w:rsidR="00DB771A" w:rsidRDefault="00DB771A" w:rsidP="00DB771A">
      <w:r>
        <w:t>N6 delay consideration indication</w:t>
      </w:r>
    </w:p>
    <w:p w14:paraId="3792C452" w14:textId="77777777" w:rsidR="00DB771A" w:rsidRDefault="00DB771A" w:rsidP="00DB771A">
      <w:pPr>
        <w:rPr>
          <w:rFonts w:ascii="Arial" w:hAnsi="Arial" w:cs="Arial"/>
          <w:b/>
        </w:rPr>
      </w:pPr>
      <w:r>
        <w:rPr>
          <w:rFonts w:ascii="Arial" w:hAnsi="Arial" w:cs="Arial"/>
          <w:b/>
        </w:rPr>
        <w:t xml:space="preserve">Discussion: </w:t>
      </w:r>
    </w:p>
    <w:p w14:paraId="6660190E"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w:t>
      </w:r>
    </w:p>
    <w:p w14:paraId="2774E718" w14:textId="77777777" w:rsidR="00DB771A" w:rsidRDefault="00DB771A" w:rsidP="00DB771A">
      <w:r>
        <w:t>Depends on TS 23.503 CR 1325</w:t>
      </w:r>
    </w:p>
    <w:p w14:paraId="7E0F45A9" w14:textId="77777777" w:rsidR="00DB771A" w:rsidRDefault="00DB771A" w:rsidP="00DB771A">
      <w:r>
        <w:t>Chi (Huawei): Clashes with 6301. Align attribute name and feature name.</w:t>
      </w:r>
    </w:p>
    <w:p w14:paraId="6189E7C3" w14:textId="77777777" w:rsidR="00DB771A" w:rsidRDefault="00DB771A" w:rsidP="00DB771A">
      <w:r>
        <w:t>Apostolos (Nokia): Revision available.</w:t>
      </w:r>
    </w:p>
    <w:p w14:paraId="0AB76284" w14:textId="77777777" w:rsidR="00DB771A" w:rsidRDefault="00DB771A" w:rsidP="00DB771A">
      <w:r>
        <w:t>Chi (Huawei): comments with measurements.</w:t>
      </w:r>
    </w:p>
    <w:p w14:paraId="33932DDC" w14:textId="77777777" w:rsidR="00DB771A" w:rsidRDefault="00DB771A" w:rsidP="00DB771A">
      <w:r>
        <w:t>Meifang (Ericsson): will check</w:t>
      </w:r>
    </w:p>
    <w:p w14:paraId="7DD677F6" w14:textId="77777777" w:rsidR="00DB771A" w:rsidRDefault="00DB771A" w:rsidP="00DB771A">
      <w:r>
        <w:t>Apostolos (Nokia): R2 is available</w:t>
      </w:r>
    </w:p>
    <w:p w14:paraId="4FC5255A" w14:textId="77777777" w:rsidR="00DB771A" w:rsidRDefault="00DB771A" w:rsidP="00DB771A">
      <w:r>
        <w:t>Chi (Huawei): Fine with r2.</w:t>
      </w:r>
    </w:p>
    <w:p w14:paraId="295A58DC" w14:textId="77777777" w:rsidR="00DB771A" w:rsidRDefault="00DB771A" w:rsidP="00DB771A">
      <w:r>
        <w:t>Meifang (Ericsson): Fine with r2</w:t>
      </w:r>
    </w:p>
    <w:p w14:paraId="182475B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C3-246415</w:t>
      </w:r>
      <w:r>
        <w:rPr>
          <w:color w:val="993300"/>
          <w:u w:val="single"/>
        </w:rPr>
        <w:t>.</w:t>
      </w:r>
    </w:p>
    <w:p w14:paraId="13821184" w14:textId="335246C9" w:rsidR="00DB771A" w:rsidRDefault="00DB771A" w:rsidP="00DB771A">
      <w:pPr>
        <w:rPr>
          <w:rFonts w:ascii="Arial" w:hAnsi="Arial" w:cs="Arial"/>
          <w:b/>
          <w:sz w:val="24"/>
        </w:rPr>
      </w:pPr>
      <w:r>
        <w:rPr>
          <w:rFonts w:ascii="Arial" w:hAnsi="Arial" w:cs="Arial"/>
          <w:b/>
          <w:color w:val="0000FF"/>
          <w:sz w:val="24"/>
        </w:rPr>
        <w:t>C3-246201</w:t>
      </w:r>
      <w:r>
        <w:rPr>
          <w:rFonts w:ascii="Arial" w:hAnsi="Arial" w:cs="Arial"/>
          <w:b/>
          <w:color w:val="0000FF"/>
          <w:sz w:val="24"/>
        </w:rPr>
        <w:tab/>
      </w:r>
      <w:r>
        <w:rPr>
          <w:rFonts w:ascii="Arial" w:hAnsi="Arial" w:cs="Arial"/>
          <w:b/>
          <w:sz w:val="24"/>
        </w:rPr>
        <w:t>Local Offloading Policy</w:t>
      </w:r>
    </w:p>
    <w:p w14:paraId="4F8B3E1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CR-1283  rev 2 Cat: B (Rel-19)</w:t>
      </w:r>
      <w:r>
        <w:rPr>
          <w:i/>
        </w:rPr>
        <w:br/>
      </w:r>
      <w:r>
        <w:rPr>
          <w:i/>
        </w:rPr>
        <w:br/>
      </w:r>
      <w:r>
        <w:rPr>
          <w:i/>
        </w:rPr>
        <w:tab/>
      </w:r>
      <w:r>
        <w:rPr>
          <w:i/>
        </w:rPr>
        <w:tab/>
      </w:r>
      <w:r>
        <w:rPr>
          <w:i/>
        </w:rPr>
        <w:tab/>
      </w:r>
      <w:r>
        <w:rPr>
          <w:i/>
        </w:rPr>
        <w:tab/>
      </w:r>
      <w:r>
        <w:rPr>
          <w:i/>
        </w:rPr>
        <w:tab/>
        <w:t>Source: Nokia, Huawei</w:t>
      </w:r>
    </w:p>
    <w:p w14:paraId="0C5F881F" w14:textId="77777777" w:rsidR="00DB771A" w:rsidRDefault="00DB771A" w:rsidP="00DB771A">
      <w:pPr>
        <w:rPr>
          <w:color w:val="808080"/>
        </w:rPr>
      </w:pPr>
      <w:r>
        <w:rPr>
          <w:color w:val="808080"/>
        </w:rPr>
        <w:t>(Replaces C3-245399)</w:t>
      </w:r>
    </w:p>
    <w:p w14:paraId="39DEA51C" w14:textId="77777777" w:rsidR="00DB771A" w:rsidRDefault="00DB771A" w:rsidP="00DB771A">
      <w:pPr>
        <w:rPr>
          <w:rFonts w:ascii="Arial" w:hAnsi="Arial" w:cs="Arial"/>
          <w:b/>
        </w:rPr>
      </w:pPr>
      <w:r>
        <w:rPr>
          <w:rFonts w:ascii="Arial" w:hAnsi="Arial" w:cs="Arial"/>
          <w:b/>
        </w:rPr>
        <w:t xml:space="preserve">Abstract: </w:t>
      </w:r>
    </w:p>
    <w:p w14:paraId="608AC613" w14:textId="77777777" w:rsidR="00DB771A" w:rsidRDefault="00DB771A" w:rsidP="00DB771A">
      <w:r>
        <w:lastRenderedPageBreak/>
        <w:t>Local Offloading Policy</w:t>
      </w:r>
    </w:p>
    <w:p w14:paraId="407A9E8A" w14:textId="77777777" w:rsidR="00DB771A" w:rsidRDefault="00DB771A" w:rsidP="00DB771A">
      <w:pPr>
        <w:rPr>
          <w:rFonts w:ascii="Arial" w:hAnsi="Arial" w:cs="Arial"/>
          <w:b/>
        </w:rPr>
      </w:pPr>
      <w:r>
        <w:rPr>
          <w:rFonts w:ascii="Arial" w:hAnsi="Arial" w:cs="Arial"/>
          <w:b/>
        </w:rPr>
        <w:t xml:space="preserve">Discussion: </w:t>
      </w:r>
    </w:p>
    <w:p w14:paraId="78B5425E" w14:textId="77777777" w:rsidR="00DB771A" w:rsidRDefault="00DB771A" w:rsidP="00DB771A">
      <w:r>
        <w:t>Revision of C3-245399</w:t>
      </w:r>
    </w:p>
    <w:p w14:paraId="4F45DE2F"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w:t>
      </w:r>
    </w:p>
    <w:p w14:paraId="59C0E7A7" w14:textId="77777777" w:rsidR="00DB771A" w:rsidRDefault="00DB771A" w:rsidP="00DB771A">
      <w:r>
        <w:t>Meifang (Ericsson): Rewording for 4.2.2.26.</w:t>
      </w:r>
    </w:p>
    <w:p w14:paraId="55C68D81" w14:textId="77777777" w:rsidR="00DB771A" w:rsidRDefault="00DB771A" w:rsidP="00DB771A">
      <w:r>
        <w:t>Chi (Huawei): CT4 CRs? Wait for the conclusion in CT4.</w:t>
      </w:r>
    </w:p>
    <w:p w14:paraId="61B4758B" w14:textId="77777777" w:rsidR="00DB771A" w:rsidRDefault="00DB771A" w:rsidP="00DB771A">
      <w:r>
        <w:t>Apostolos (Nokia): ongoing</w:t>
      </w:r>
    </w:p>
    <w:p w14:paraId="34A1EC3D" w14:textId="77777777" w:rsidR="00DB771A" w:rsidRDefault="00DB771A" w:rsidP="00DB771A">
      <w:r>
        <w:t>Apostolos (Nokia): r2 is available</w:t>
      </w:r>
    </w:p>
    <w:p w14:paraId="281C63AC" w14:textId="77777777" w:rsidR="00DB771A" w:rsidRDefault="00DB771A" w:rsidP="00DB771A">
      <w:r>
        <w:t>Meifang (Ericsson). Ok with r2</w:t>
      </w:r>
    </w:p>
    <w:p w14:paraId="0430DD9B" w14:textId="77777777" w:rsidR="00DB771A" w:rsidRDefault="00DB771A" w:rsidP="00DB771A">
      <w:r>
        <w:t>Chi (Huawei): ok with r2</w:t>
      </w:r>
    </w:p>
    <w:p w14:paraId="4A1926A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C3-246416</w:t>
      </w:r>
      <w:r>
        <w:rPr>
          <w:color w:val="993300"/>
          <w:u w:val="single"/>
        </w:rPr>
        <w:t>.</w:t>
      </w:r>
    </w:p>
    <w:p w14:paraId="1BAA9113" w14:textId="5273B55A" w:rsidR="00DB771A" w:rsidRDefault="00DB771A" w:rsidP="00DB771A">
      <w:pPr>
        <w:rPr>
          <w:rFonts w:ascii="Arial" w:hAnsi="Arial" w:cs="Arial"/>
          <w:b/>
          <w:sz w:val="24"/>
        </w:rPr>
      </w:pPr>
      <w:r>
        <w:rPr>
          <w:rFonts w:ascii="Arial" w:hAnsi="Arial" w:cs="Arial"/>
          <w:b/>
          <w:color w:val="0000FF"/>
          <w:sz w:val="24"/>
        </w:rPr>
        <w:t>C3-246300</w:t>
      </w:r>
      <w:r>
        <w:rPr>
          <w:rFonts w:ascii="Arial" w:hAnsi="Arial" w:cs="Arial"/>
          <w:b/>
          <w:color w:val="0000FF"/>
          <w:sz w:val="24"/>
        </w:rPr>
        <w:tab/>
      </w:r>
      <w:r>
        <w:rPr>
          <w:rFonts w:ascii="Arial" w:hAnsi="Arial" w:cs="Arial"/>
          <w:b/>
          <w:sz w:val="24"/>
        </w:rPr>
        <w:t>Clarifications on the EAS discovery</w:t>
      </w:r>
    </w:p>
    <w:p w14:paraId="0DC5FC5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v19.0.0</w:t>
      </w:r>
      <w:r>
        <w:rPr>
          <w:i/>
        </w:rPr>
        <w:tab/>
        <w:t xml:space="preserve">  CR-0305  rev  Cat: B (Rel-19)</w:t>
      </w:r>
      <w:r>
        <w:rPr>
          <w:i/>
        </w:rPr>
        <w:br/>
      </w:r>
      <w:r>
        <w:rPr>
          <w:i/>
        </w:rPr>
        <w:br/>
      </w:r>
      <w:r>
        <w:rPr>
          <w:i/>
        </w:rPr>
        <w:tab/>
      </w:r>
      <w:r>
        <w:rPr>
          <w:i/>
        </w:rPr>
        <w:tab/>
      </w:r>
      <w:r>
        <w:rPr>
          <w:i/>
        </w:rPr>
        <w:tab/>
      </w:r>
      <w:r>
        <w:rPr>
          <w:i/>
        </w:rPr>
        <w:tab/>
      </w:r>
      <w:r>
        <w:rPr>
          <w:i/>
        </w:rPr>
        <w:tab/>
        <w:t>Source: Huawei</w:t>
      </w:r>
    </w:p>
    <w:p w14:paraId="5732AA46" w14:textId="77777777" w:rsidR="00DB771A" w:rsidRDefault="00DB771A" w:rsidP="00DB771A">
      <w:pPr>
        <w:rPr>
          <w:rFonts w:ascii="Arial" w:hAnsi="Arial" w:cs="Arial"/>
          <w:b/>
        </w:rPr>
      </w:pPr>
      <w:r>
        <w:rPr>
          <w:rFonts w:ascii="Arial" w:hAnsi="Arial" w:cs="Arial"/>
          <w:b/>
        </w:rPr>
        <w:t xml:space="preserve">Discussion: </w:t>
      </w:r>
    </w:p>
    <w:p w14:paraId="20DE9A0C" w14:textId="77777777" w:rsidR="00DB771A" w:rsidRDefault="00DB771A" w:rsidP="00DB771A">
      <w:r>
        <w:t>Depends on TS 23.548 CR 0241</w:t>
      </w:r>
    </w:p>
    <w:p w14:paraId="24B819EA" w14:textId="77777777" w:rsidR="00DB771A" w:rsidRDefault="00DB771A" w:rsidP="00DB771A">
      <w:r>
        <w:t>Apostolos (Nokia): CR is not needed. I-SMF applies in many cases.</w:t>
      </w:r>
    </w:p>
    <w:p w14:paraId="7A47280F" w14:textId="77777777" w:rsidR="00DB771A" w:rsidRDefault="00DB771A" w:rsidP="00DB771A">
      <w:r>
        <w:t>Meifang (Ericsson): Note 1 is not aligned with the scope of the TS.</w:t>
      </w:r>
    </w:p>
    <w:p w14:paraId="137BF9EC" w14:textId="77777777" w:rsidR="00DB771A" w:rsidRDefault="00DB771A" w:rsidP="00DB771A">
      <w:r>
        <w:t>Check offline.</w:t>
      </w:r>
    </w:p>
    <w:p w14:paraId="37708079" w14:textId="77777777" w:rsidR="00DB771A" w:rsidRDefault="00DB771A" w:rsidP="00DB771A">
      <w:r>
        <w:t>Chi (Huawei): Note 2 is still needed.</w:t>
      </w:r>
    </w:p>
    <w:p w14:paraId="224CCC43" w14:textId="77777777" w:rsidR="00DB771A" w:rsidRDefault="00DB771A" w:rsidP="00DB771A">
      <w:r>
        <w:t>Offline discussions</w:t>
      </w:r>
    </w:p>
    <w:p w14:paraId="01162273" w14:textId="77777777" w:rsidR="00DB771A" w:rsidRDefault="00DB771A" w:rsidP="00DB771A">
      <w:r>
        <w:t>Chi (Huawei): r1 shared</w:t>
      </w:r>
    </w:p>
    <w:p w14:paraId="72CED81B" w14:textId="77777777" w:rsidR="00DB771A" w:rsidRDefault="00DB771A" w:rsidP="00DB771A">
      <w:r>
        <w:t>Meifang (Ericsson): r1 fine</w:t>
      </w:r>
    </w:p>
    <w:p w14:paraId="7A2575FD" w14:textId="77777777" w:rsidR="00DB771A" w:rsidRDefault="00DB771A" w:rsidP="00DB771A">
      <w:r>
        <w:t>Apostolos (Nokia): r1 fine.</w:t>
      </w:r>
    </w:p>
    <w:p w14:paraId="63F97602" w14:textId="77777777" w:rsidR="00DB771A" w:rsidRDefault="00DB771A" w:rsidP="00DB771A">
      <w:r>
        <w:t>R1 is pre-agreed</w:t>
      </w:r>
    </w:p>
    <w:p w14:paraId="145F5A9A"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C3-246522</w:t>
      </w:r>
      <w:r>
        <w:rPr>
          <w:color w:val="993300"/>
          <w:u w:val="single"/>
        </w:rPr>
        <w:t>.</w:t>
      </w:r>
    </w:p>
    <w:p w14:paraId="0FA34372" w14:textId="54CD09AD" w:rsidR="00DB771A" w:rsidRDefault="00DB771A" w:rsidP="00DB771A">
      <w:pPr>
        <w:rPr>
          <w:rFonts w:ascii="Arial" w:hAnsi="Arial" w:cs="Arial"/>
          <w:b/>
          <w:sz w:val="24"/>
        </w:rPr>
      </w:pPr>
      <w:r>
        <w:rPr>
          <w:rFonts w:ascii="Arial" w:hAnsi="Arial" w:cs="Arial"/>
          <w:b/>
          <w:color w:val="0000FF"/>
          <w:sz w:val="24"/>
        </w:rPr>
        <w:t>C3-246301</w:t>
      </w:r>
      <w:r>
        <w:rPr>
          <w:rFonts w:ascii="Arial" w:hAnsi="Arial" w:cs="Arial"/>
          <w:b/>
          <w:color w:val="0000FF"/>
          <w:sz w:val="24"/>
        </w:rPr>
        <w:tab/>
      </w:r>
      <w:r>
        <w:rPr>
          <w:rFonts w:ascii="Arial" w:hAnsi="Arial" w:cs="Arial"/>
          <w:b/>
          <w:sz w:val="24"/>
        </w:rPr>
        <w:t>PCC rule enhancement to support N6 delay measurement</w:t>
      </w:r>
    </w:p>
    <w:p w14:paraId="7C6613C4"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CR-1297  rev  Cat: B (Rel-19)</w:t>
      </w:r>
      <w:r>
        <w:rPr>
          <w:i/>
        </w:rPr>
        <w:br/>
      </w:r>
      <w:r>
        <w:rPr>
          <w:i/>
        </w:rPr>
        <w:br/>
      </w:r>
      <w:r>
        <w:rPr>
          <w:i/>
        </w:rPr>
        <w:tab/>
      </w:r>
      <w:r>
        <w:rPr>
          <w:i/>
        </w:rPr>
        <w:tab/>
      </w:r>
      <w:r>
        <w:rPr>
          <w:i/>
        </w:rPr>
        <w:tab/>
      </w:r>
      <w:r>
        <w:rPr>
          <w:i/>
        </w:rPr>
        <w:tab/>
      </w:r>
      <w:r>
        <w:rPr>
          <w:i/>
        </w:rPr>
        <w:tab/>
        <w:t>Source: Huawei</w:t>
      </w:r>
    </w:p>
    <w:p w14:paraId="75D2D776" w14:textId="77777777" w:rsidR="00DB771A" w:rsidRDefault="00DB771A" w:rsidP="00DB771A">
      <w:pPr>
        <w:rPr>
          <w:rFonts w:ascii="Arial" w:hAnsi="Arial" w:cs="Arial"/>
          <w:b/>
        </w:rPr>
      </w:pPr>
      <w:r>
        <w:rPr>
          <w:rFonts w:ascii="Arial" w:hAnsi="Arial" w:cs="Arial"/>
          <w:b/>
        </w:rPr>
        <w:t xml:space="preserve">Discussion: </w:t>
      </w:r>
    </w:p>
    <w:p w14:paraId="18D95641"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 </w:t>
      </w:r>
      <w:proofErr w:type="spellStart"/>
      <w:r>
        <w:t>Npcf_SMPolicyControl</w:t>
      </w:r>
      <w:proofErr w:type="spellEnd"/>
      <w:r>
        <w:t xml:space="preserve"> API</w:t>
      </w:r>
    </w:p>
    <w:p w14:paraId="674280FC" w14:textId="77777777" w:rsidR="00DB771A" w:rsidRDefault="00DB771A" w:rsidP="00DB771A">
      <w:r>
        <w:t>Depends on TS 23.503 CR 1325</w:t>
      </w:r>
    </w:p>
    <w:p w14:paraId="26406F7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B2200E" w14:textId="127102D4" w:rsidR="00DB771A" w:rsidRDefault="00DB771A" w:rsidP="00DB771A">
      <w:pPr>
        <w:rPr>
          <w:rFonts w:ascii="Arial" w:hAnsi="Arial" w:cs="Arial"/>
          <w:b/>
          <w:sz w:val="24"/>
        </w:rPr>
      </w:pPr>
      <w:r>
        <w:rPr>
          <w:rFonts w:ascii="Arial" w:hAnsi="Arial" w:cs="Arial"/>
          <w:b/>
          <w:color w:val="0000FF"/>
          <w:sz w:val="24"/>
        </w:rPr>
        <w:lastRenderedPageBreak/>
        <w:t>C3-246302</w:t>
      </w:r>
      <w:r>
        <w:rPr>
          <w:rFonts w:ascii="Arial" w:hAnsi="Arial" w:cs="Arial"/>
          <w:b/>
          <w:color w:val="0000FF"/>
          <w:sz w:val="24"/>
        </w:rPr>
        <w:tab/>
      </w:r>
      <w:r>
        <w:rPr>
          <w:rFonts w:ascii="Arial" w:hAnsi="Arial" w:cs="Arial"/>
          <w:b/>
          <w:sz w:val="24"/>
        </w:rPr>
        <w:t>Support of the N6 delay indication</w:t>
      </w:r>
    </w:p>
    <w:p w14:paraId="77678925"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CR-0702  rev  Cat: B (Rel-19)</w:t>
      </w:r>
      <w:r>
        <w:rPr>
          <w:i/>
        </w:rPr>
        <w:br/>
      </w:r>
      <w:r>
        <w:rPr>
          <w:i/>
        </w:rPr>
        <w:br/>
      </w:r>
      <w:r>
        <w:rPr>
          <w:i/>
        </w:rPr>
        <w:tab/>
      </w:r>
      <w:r>
        <w:rPr>
          <w:i/>
        </w:rPr>
        <w:tab/>
      </w:r>
      <w:r>
        <w:rPr>
          <w:i/>
        </w:rPr>
        <w:tab/>
      </w:r>
      <w:r>
        <w:rPr>
          <w:i/>
        </w:rPr>
        <w:tab/>
      </w:r>
      <w:r>
        <w:rPr>
          <w:i/>
        </w:rPr>
        <w:tab/>
        <w:t>Source: Huawei</w:t>
      </w:r>
    </w:p>
    <w:p w14:paraId="15DFFF20" w14:textId="77777777" w:rsidR="00DB771A" w:rsidRDefault="00DB771A" w:rsidP="00DB771A">
      <w:pPr>
        <w:rPr>
          <w:rFonts w:ascii="Arial" w:hAnsi="Arial" w:cs="Arial"/>
          <w:b/>
        </w:rPr>
      </w:pPr>
      <w:r>
        <w:rPr>
          <w:rFonts w:ascii="Arial" w:hAnsi="Arial" w:cs="Arial"/>
          <w:b/>
        </w:rPr>
        <w:t xml:space="preserve">Discussion: </w:t>
      </w:r>
    </w:p>
    <w:p w14:paraId="59E04927"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 </w:t>
      </w:r>
      <w:proofErr w:type="spellStart"/>
      <w:r>
        <w:t>Npcf_PolicyAuthorization</w:t>
      </w:r>
      <w:proofErr w:type="spellEnd"/>
      <w:r>
        <w:t xml:space="preserve"> API</w:t>
      </w:r>
    </w:p>
    <w:p w14:paraId="59D404C3" w14:textId="77777777" w:rsidR="00DB771A" w:rsidRDefault="00DB771A" w:rsidP="00DB771A">
      <w:r>
        <w:t>Depends on TS23.502 CR 4883</w:t>
      </w:r>
    </w:p>
    <w:p w14:paraId="4410612A" w14:textId="77777777" w:rsidR="00DB771A" w:rsidRDefault="00DB771A" w:rsidP="00DB771A">
      <w:r>
        <w:t>Meifang (Ericsson): missing change in 5.8.</w:t>
      </w:r>
    </w:p>
    <w:p w14:paraId="318BB8C7" w14:textId="77777777" w:rsidR="00DB771A" w:rsidRDefault="00DB771A" w:rsidP="00DB771A">
      <w:r>
        <w:t>Apostolos (Nokia): Editorials.</w:t>
      </w:r>
    </w:p>
    <w:p w14:paraId="083D6467" w14:textId="77777777" w:rsidR="00DB771A" w:rsidRDefault="00DB771A" w:rsidP="00DB771A">
      <w:r>
        <w:t>Chi (Huawei): Will check the proposals and share a revision.</w:t>
      </w:r>
    </w:p>
    <w:p w14:paraId="085E4229" w14:textId="77777777" w:rsidR="00DB771A" w:rsidRDefault="00DB771A" w:rsidP="00DB771A">
      <w:r>
        <w:t>Chi (Huawei): R5 is available.</w:t>
      </w:r>
    </w:p>
    <w:p w14:paraId="241B540C" w14:textId="77777777" w:rsidR="00DB771A" w:rsidRDefault="00DB771A" w:rsidP="00DB771A">
      <w:r>
        <w:t>Meifang (Ericsson): will check r5.</w:t>
      </w:r>
    </w:p>
    <w:p w14:paraId="4BEE95F2" w14:textId="77777777" w:rsidR="00DB771A" w:rsidRDefault="00DB771A" w:rsidP="00DB771A">
      <w:r>
        <w:t>Apostolos (Nokia): will check r5.</w:t>
      </w:r>
    </w:p>
    <w:p w14:paraId="31E2D7F6" w14:textId="77777777" w:rsidR="00DB771A" w:rsidRDefault="00DB771A" w:rsidP="00DB771A">
      <w:r>
        <w:t>Chi (Huawei): All companies are fine with r5.</w:t>
      </w:r>
    </w:p>
    <w:p w14:paraId="24DC823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C3-246410</w:t>
      </w:r>
      <w:r>
        <w:rPr>
          <w:color w:val="993300"/>
          <w:u w:val="single"/>
        </w:rPr>
        <w:t>.</w:t>
      </w:r>
    </w:p>
    <w:p w14:paraId="7CE6EAF3" w14:textId="6A28F6BF" w:rsidR="00DB771A" w:rsidRDefault="00DB771A" w:rsidP="00DB771A">
      <w:pPr>
        <w:rPr>
          <w:rFonts w:ascii="Arial" w:hAnsi="Arial" w:cs="Arial"/>
          <w:b/>
          <w:sz w:val="24"/>
        </w:rPr>
      </w:pPr>
      <w:r>
        <w:rPr>
          <w:rFonts w:ascii="Arial" w:hAnsi="Arial" w:cs="Arial"/>
          <w:b/>
          <w:color w:val="0000FF"/>
          <w:sz w:val="24"/>
        </w:rPr>
        <w:t>C3-246303</w:t>
      </w:r>
      <w:r>
        <w:rPr>
          <w:rFonts w:ascii="Arial" w:hAnsi="Arial" w:cs="Arial"/>
          <w:b/>
          <w:color w:val="0000FF"/>
          <w:sz w:val="24"/>
        </w:rPr>
        <w:tab/>
      </w:r>
      <w:r>
        <w:rPr>
          <w:rFonts w:ascii="Arial" w:hAnsi="Arial" w:cs="Arial"/>
          <w:b/>
          <w:sz w:val="24"/>
        </w:rPr>
        <w:t>Support of the N6 delay indication</w:t>
      </w:r>
    </w:p>
    <w:p w14:paraId="02EF3B05"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CR-1456  rev  Cat: B (Rel-19)</w:t>
      </w:r>
      <w:r>
        <w:rPr>
          <w:i/>
        </w:rPr>
        <w:br/>
      </w:r>
      <w:r>
        <w:rPr>
          <w:i/>
        </w:rPr>
        <w:br/>
      </w:r>
      <w:r>
        <w:rPr>
          <w:i/>
        </w:rPr>
        <w:tab/>
      </w:r>
      <w:r>
        <w:rPr>
          <w:i/>
        </w:rPr>
        <w:tab/>
      </w:r>
      <w:r>
        <w:rPr>
          <w:i/>
        </w:rPr>
        <w:tab/>
      </w:r>
      <w:r>
        <w:rPr>
          <w:i/>
        </w:rPr>
        <w:tab/>
      </w:r>
      <w:r>
        <w:rPr>
          <w:i/>
        </w:rPr>
        <w:tab/>
        <w:t>Source: Huawei</w:t>
      </w:r>
    </w:p>
    <w:p w14:paraId="5D7A1F8D" w14:textId="77777777" w:rsidR="00DB771A" w:rsidRDefault="00DB771A" w:rsidP="00DB771A">
      <w:pPr>
        <w:rPr>
          <w:rFonts w:ascii="Arial" w:hAnsi="Arial" w:cs="Arial"/>
          <w:b/>
        </w:rPr>
      </w:pPr>
      <w:r>
        <w:rPr>
          <w:rFonts w:ascii="Arial" w:hAnsi="Arial" w:cs="Arial"/>
          <w:b/>
        </w:rPr>
        <w:t xml:space="preserve">Discussion: </w:t>
      </w:r>
    </w:p>
    <w:p w14:paraId="32A7E3E1"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TrafficInfluence</w:t>
      </w:r>
      <w:proofErr w:type="spellEnd"/>
      <w:r>
        <w:t xml:space="preserve"> API, </w:t>
      </w:r>
      <w:proofErr w:type="spellStart"/>
      <w:r>
        <w:t>TrafficInfluence</w:t>
      </w:r>
      <w:proofErr w:type="spellEnd"/>
      <w:r>
        <w:t xml:space="preserve"> API</w:t>
      </w:r>
    </w:p>
    <w:p w14:paraId="785DFA0F" w14:textId="77777777" w:rsidR="00DB771A" w:rsidRDefault="00DB771A" w:rsidP="00DB771A">
      <w:r>
        <w:t>Depends on TS 23.501 CR 5437, TS 23.502 CR 4883</w:t>
      </w:r>
    </w:p>
    <w:p w14:paraId="0740076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8B49AC0" w14:textId="4FAD89D4" w:rsidR="00DB771A" w:rsidRDefault="00DB771A" w:rsidP="00DB771A">
      <w:pPr>
        <w:rPr>
          <w:rFonts w:ascii="Arial" w:hAnsi="Arial" w:cs="Arial"/>
          <w:b/>
          <w:sz w:val="24"/>
        </w:rPr>
      </w:pPr>
      <w:r>
        <w:rPr>
          <w:rFonts w:ascii="Arial" w:hAnsi="Arial" w:cs="Arial"/>
          <w:b/>
          <w:color w:val="0000FF"/>
          <w:sz w:val="24"/>
        </w:rPr>
        <w:t>C3-246304</w:t>
      </w:r>
      <w:r>
        <w:rPr>
          <w:rFonts w:ascii="Arial" w:hAnsi="Arial" w:cs="Arial"/>
          <w:b/>
          <w:color w:val="0000FF"/>
          <w:sz w:val="24"/>
        </w:rPr>
        <w:tab/>
      </w:r>
      <w:r>
        <w:rPr>
          <w:rFonts w:ascii="Arial" w:hAnsi="Arial" w:cs="Arial"/>
          <w:b/>
          <w:sz w:val="24"/>
        </w:rPr>
        <w:t>Support of the N6 delay measurement</w:t>
      </w:r>
    </w:p>
    <w:p w14:paraId="65E87CA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CR-1457  rev  Cat: B (Rel-19)</w:t>
      </w:r>
      <w:r>
        <w:rPr>
          <w:i/>
        </w:rPr>
        <w:br/>
      </w:r>
      <w:r>
        <w:rPr>
          <w:i/>
        </w:rPr>
        <w:br/>
      </w:r>
      <w:r>
        <w:rPr>
          <w:i/>
        </w:rPr>
        <w:tab/>
      </w:r>
      <w:r>
        <w:rPr>
          <w:i/>
        </w:rPr>
        <w:tab/>
      </w:r>
      <w:r>
        <w:rPr>
          <w:i/>
        </w:rPr>
        <w:tab/>
      </w:r>
      <w:r>
        <w:rPr>
          <w:i/>
        </w:rPr>
        <w:tab/>
      </w:r>
      <w:r>
        <w:rPr>
          <w:i/>
        </w:rPr>
        <w:tab/>
        <w:t>Source: Huawei</w:t>
      </w:r>
    </w:p>
    <w:p w14:paraId="644380C8" w14:textId="77777777" w:rsidR="00DB771A" w:rsidRDefault="00DB771A" w:rsidP="00DB771A">
      <w:pPr>
        <w:rPr>
          <w:rFonts w:ascii="Arial" w:hAnsi="Arial" w:cs="Arial"/>
          <w:b/>
        </w:rPr>
      </w:pPr>
      <w:r>
        <w:rPr>
          <w:rFonts w:ascii="Arial" w:hAnsi="Arial" w:cs="Arial"/>
          <w:b/>
        </w:rPr>
        <w:t xml:space="preserve">Discussion: </w:t>
      </w:r>
    </w:p>
    <w:p w14:paraId="64FD50ED"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EASDeployment</w:t>
      </w:r>
      <w:proofErr w:type="spellEnd"/>
      <w:r>
        <w:t xml:space="preserve"> API, </w:t>
      </w:r>
      <w:proofErr w:type="spellStart"/>
      <w:r>
        <w:t>EASDeployment</w:t>
      </w:r>
      <w:proofErr w:type="spellEnd"/>
      <w:r>
        <w:t xml:space="preserve"> API</w:t>
      </w:r>
    </w:p>
    <w:p w14:paraId="2A44CDB0" w14:textId="77777777" w:rsidR="00DB771A" w:rsidRDefault="00DB771A" w:rsidP="00DB771A">
      <w:r>
        <w:t>Depends on TS 23.548 CR 0252</w:t>
      </w:r>
    </w:p>
    <w:p w14:paraId="22ABDCE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A0B32E" w14:textId="6B81449A" w:rsidR="00DB771A" w:rsidRDefault="00DB771A" w:rsidP="00DB771A">
      <w:pPr>
        <w:rPr>
          <w:rFonts w:ascii="Arial" w:hAnsi="Arial" w:cs="Arial"/>
          <w:b/>
          <w:sz w:val="24"/>
        </w:rPr>
      </w:pPr>
      <w:r>
        <w:rPr>
          <w:rFonts w:ascii="Arial" w:hAnsi="Arial" w:cs="Arial"/>
          <w:b/>
          <w:color w:val="0000FF"/>
          <w:sz w:val="24"/>
        </w:rPr>
        <w:t>C3-246305</w:t>
      </w:r>
      <w:r>
        <w:rPr>
          <w:rFonts w:ascii="Arial" w:hAnsi="Arial" w:cs="Arial"/>
          <w:b/>
          <w:color w:val="0000FF"/>
          <w:sz w:val="24"/>
        </w:rPr>
        <w:tab/>
      </w:r>
      <w:r>
        <w:rPr>
          <w:rFonts w:ascii="Arial" w:hAnsi="Arial" w:cs="Arial"/>
          <w:b/>
          <w:sz w:val="24"/>
        </w:rPr>
        <w:t>Support of the N6 delay measurement</w:t>
      </w:r>
    </w:p>
    <w:p w14:paraId="30134975"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v19.0.0</w:t>
      </w:r>
      <w:r>
        <w:rPr>
          <w:i/>
        </w:rPr>
        <w:tab/>
        <w:t xml:space="preserve">  CR-0224  rev  Cat: B (Rel-19)</w:t>
      </w:r>
      <w:r>
        <w:rPr>
          <w:i/>
        </w:rPr>
        <w:br/>
      </w:r>
      <w:r>
        <w:rPr>
          <w:i/>
        </w:rPr>
        <w:lastRenderedPageBreak/>
        <w:br/>
      </w:r>
      <w:r>
        <w:rPr>
          <w:i/>
        </w:rPr>
        <w:tab/>
      </w:r>
      <w:r>
        <w:rPr>
          <w:i/>
        </w:rPr>
        <w:tab/>
      </w:r>
      <w:r>
        <w:rPr>
          <w:i/>
        </w:rPr>
        <w:tab/>
      </w:r>
      <w:r>
        <w:rPr>
          <w:i/>
        </w:rPr>
        <w:tab/>
      </w:r>
      <w:r>
        <w:rPr>
          <w:i/>
        </w:rPr>
        <w:tab/>
        <w:t>Source: Huawei</w:t>
      </w:r>
    </w:p>
    <w:p w14:paraId="6785B17F" w14:textId="77777777" w:rsidR="00DB771A" w:rsidRDefault="00DB771A" w:rsidP="00DB771A">
      <w:pPr>
        <w:rPr>
          <w:rFonts w:ascii="Arial" w:hAnsi="Arial" w:cs="Arial"/>
          <w:b/>
        </w:rPr>
      </w:pPr>
      <w:r>
        <w:rPr>
          <w:rFonts w:ascii="Arial" w:hAnsi="Arial" w:cs="Arial"/>
          <w:b/>
        </w:rPr>
        <w:t xml:space="preserve">Discussion: </w:t>
      </w:r>
    </w:p>
    <w:p w14:paraId="3F4D1667"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Nnef_EASDeployment</w:t>
      </w:r>
      <w:proofErr w:type="spellEnd"/>
      <w:r>
        <w:t xml:space="preserve"> API, </w:t>
      </w:r>
      <w:proofErr w:type="spellStart"/>
      <w:r>
        <w:t>Nnef_EASDeployment</w:t>
      </w:r>
      <w:proofErr w:type="spellEnd"/>
      <w:r>
        <w:t xml:space="preserve"> API</w:t>
      </w:r>
    </w:p>
    <w:p w14:paraId="2C2B9558" w14:textId="77777777" w:rsidR="00DB771A" w:rsidRDefault="00DB771A" w:rsidP="00DB771A">
      <w:r>
        <w:t>Depends on TS 23.548 CR 0252</w:t>
      </w:r>
    </w:p>
    <w:p w14:paraId="028A84F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3D1DF8" w14:textId="343AA548" w:rsidR="00DB771A" w:rsidRDefault="00DB771A" w:rsidP="00DB771A">
      <w:pPr>
        <w:rPr>
          <w:rFonts w:ascii="Arial" w:hAnsi="Arial" w:cs="Arial"/>
          <w:b/>
          <w:sz w:val="24"/>
        </w:rPr>
      </w:pPr>
      <w:r>
        <w:rPr>
          <w:rFonts w:ascii="Arial" w:hAnsi="Arial" w:cs="Arial"/>
          <w:b/>
          <w:color w:val="0000FF"/>
          <w:sz w:val="24"/>
        </w:rPr>
        <w:t>C3-246410</w:t>
      </w:r>
      <w:r>
        <w:rPr>
          <w:rFonts w:ascii="Arial" w:hAnsi="Arial" w:cs="Arial"/>
          <w:b/>
          <w:color w:val="0000FF"/>
          <w:sz w:val="24"/>
        </w:rPr>
        <w:tab/>
      </w:r>
      <w:r>
        <w:rPr>
          <w:rFonts w:ascii="Arial" w:hAnsi="Arial" w:cs="Arial"/>
          <w:b/>
          <w:sz w:val="24"/>
        </w:rPr>
        <w:t>Support of the N6 delay indication</w:t>
      </w:r>
    </w:p>
    <w:p w14:paraId="31EE9FF4"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CR-0702  rev 1 Cat: B (Rel-19)</w:t>
      </w:r>
      <w:r>
        <w:rPr>
          <w:i/>
        </w:rPr>
        <w:br/>
      </w:r>
      <w:r>
        <w:rPr>
          <w:i/>
        </w:rPr>
        <w:br/>
      </w:r>
      <w:r>
        <w:rPr>
          <w:i/>
        </w:rPr>
        <w:tab/>
      </w:r>
      <w:r>
        <w:rPr>
          <w:i/>
        </w:rPr>
        <w:tab/>
      </w:r>
      <w:r>
        <w:rPr>
          <w:i/>
        </w:rPr>
        <w:tab/>
      </w:r>
      <w:r>
        <w:rPr>
          <w:i/>
        </w:rPr>
        <w:tab/>
      </w:r>
      <w:r>
        <w:rPr>
          <w:i/>
        </w:rPr>
        <w:tab/>
        <w:t xml:space="preserve">Source: </w:t>
      </w:r>
      <w:proofErr w:type="spellStart"/>
      <w:r>
        <w:rPr>
          <w:i/>
        </w:rPr>
        <w:t>HuaweI</w:t>
      </w:r>
      <w:proofErr w:type="spellEnd"/>
      <w:r>
        <w:rPr>
          <w:i/>
        </w:rPr>
        <w:t>, CATT, Nokia</w:t>
      </w:r>
    </w:p>
    <w:p w14:paraId="528119DF" w14:textId="77777777" w:rsidR="00DB771A" w:rsidRDefault="00DB771A" w:rsidP="00DB771A">
      <w:pPr>
        <w:rPr>
          <w:color w:val="808080"/>
        </w:rPr>
      </w:pPr>
      <w:r>
        <w:rPr>
          <w:color w:val="808080"/>
        </w:rPr>
        <w:t>(Replaces C3-246302)</w:t>
      </w:r>
    </w:p>
    <w:p w14:paraId="1F6268A4"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80238" w14:textId="67318F96" w:rsidR="00DB771A" w:rsidRDefault="00DB771A" w:rsidP="00DB771A">
      <w:pPr>
        <w:rPr>
          <w:rFonts w:ascii="Arial" w:hAnsi="Arial" w:cs="Arial"/>
          <w:b/>
          <w:sz w:val="24"/>
        </w:rPr>
      </w:pPr>
      <w:r>
        <w:rPr>
          <w:rFonts w:ascii="Arial" w:hAnsi="Arial" w:cs="Arial"/>
          <w:b/>
          <w:color w:val="0000FF"/>
          <w:sz w:val="24"/>
        </w:rPr>
        <w:t>C3-246411</w:t>
      </w:r>
      <w:r>
        <w:rPr>
          <w:rFonts w:ascii="Arial" w:hAnsi="Arial" w:cs="Arial"/>
          <w:b/>
          <w:color w:val="0000FF"/>
          <w:sz w:val="24"/>
        </w:rPr>
        <w:tab/>
      </w:r>
      <w:r>
        <w:rPr>
          <w:rFonts w:ascii="Arial" w:hAnsi="Arial" w:cs="Arial"/>
          <w:b/>
          <w:sz w:val="24"/>
        </w:rPr>
        <w:t>Support N6 delay measurement via AF influence procedure</w:t>
      </w:r>
    </w:p>
    <w:p w14:paraId="078C643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CR-1420  rev 1 Cat: B (Rel-19)</w:t>
      </w:r>
      <w:r>
        <w:rPr>
          <w:i/>
        </w:rPr>
        <w:br/>
      </w:r>
      <w:r>
        <w:rPr>
          <w:i/>
        </w:rPr>
        <w:br/>
      </w:r>
      <w:r>
        <w:rPr>
          <w:i/>
        </w:rPr>
        <w:tab/>
      </w:r>
      <w:r>
        <w:rPr>
          <w:i/>
        </w:rPr>
        <w:tab/>
      </w:r>
      <w:r>
        <w:rPr>
          <w:i/>
        </w:rPr>
        <w:tab/>
      </w:r>
      <w:r>
        <w:rPr>
          <w:i/>
        </w:rPr>
        <w:tab/>
      </w:r>
      <w:r>
        <w:rPr>
          <w:i/>
        </w:rPr>
        <w:tab/>
        <w:t>Source: CATT, Nokia, Huawei</w:t>
      </w:r>
    </w:p>
    <w:p w14:paraId="57A3B33E" w14:textId="77777777" w:rsidR="00DB771A" w:rsidRDefault="00DB771A" w:rsidP="00DB771A">
      <w:pPr>
        <w:rPr>
          <w:color w:val="808080"/>
        </w:rPr>
      </w:pPr>
      <w:r>
        <w:rPr>
          <w:color w:val="808080"/>
        </w:rPr>
        <w:t>(Replaces C3-246042)</w:t>
      </w:r>
    </w:p>
    <w:p w14:paraId="1BBC351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F4F44" w14:textId="241C9B93" w:rsidR="00DB771A" w:rsidRDefault="00DB771A" w:rsidP="00DB771A">
      <w:pPr>
        <w:rPr>
          <w:rFonts w:ascii="Arial" w:hAnsi="Arial" w:cs="Arial"/>
          <w:b/>
          <w:sz w:val="24"/>
        </w:rPr>
      </w:pPr>
      <w:r>
        <w:rPr>
          <w:rFonts w:ascii="Arial" w:hAnsi="Arial" w:cs="Arial"/>
          <w:b/>
          <w:color w:val="0000FF"/>
          <w:sz w:val="24"/>
        </w:rPr>
        <w:t>C3-246412</w:t>
      </w:r>
      <w:r>
        <w:rPr>
          <w:rFonts w:ascii="Arial" w:hAnsi="Arial" w:cs="Arial"/>
          <w:b/>
          <w:color w:val="0000FF"/>
          <w:sz w:val="24"/>
        </w:rPr>
        <w:tab/>
      </w:r>
      <w:r>
        <w:rPr>
          <w:rFonts w:ascii="Arial" w:hAnsi="Arial" w:cs="Arial"/>
          <w:b/>
          <w:sz w:val="24"/>
        </w:rPr>
        <w:t>N6 delay measurement support in EAS Deployment information</w:t>
      </w:r>
    </w:p>
    <w:p w14:paraId="6642A4C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CR-1440  rev 1 Cat: B (Rel-19)</w:t>
      </w:r>
      <w:r>
        <w:rPr>
          <w:i/>
        </w:rPr>
        <w:br/>
      </w:r>
      <w:r>
        <w:rPr>
          <w:i/>
        </w:rPr>
        <w:br/>
      </w:r>
      <w:r>
        <w:rPr>
          <w:i/>
        </w:rPr>
        <w:tab/>
      </w:r>
      <w:r>
        <w:rPr>
          <w:i/>
        </w:rPr>
        <w:tab/>
      </w:r>
      <w:r>
        <w:rPr>
          <w:i/>
        </w:rPr>
        <w:tab/>
      </w:r>
      <w:r>
        <w:rPr>
          <w:i/>
        </w:rPr>
        <w:tab/>
      </w:r>
      <w:r>
        <w:rPr>
          <w:i/>
        </w:rPr>
        <w:tab/>
        <w:t>Source: Nokia, Huawei, Ericsson</w:t>
      </w:r>
    </w:p>
    <w:p w14:paraId="07DD01FA" w14:textId="77777777" w:rsidR="00DB771A" w:rsidRDefault="00DB771A" w:rsidP="00DB771A">
      <w:pPr>
        <w:rPr>
          <w:color w:val="808080"/>
        </w:rPr>
      </w:pPr>
      <w:r>
        <w:rPr>
          <w:color w:val="808080"/>
        </w:rPr>
        <w:t>(Replaces C3-246195)</w:t>
      </w:r>
    </w:p>
    <w:p w14:paraId="05544ED3" w14:textId="77777777" w:rsidR="00DB771A" w:rsidRDefault="00DB771A" w:rsidP="00DB771A">
      <w:pPr>
        <w:rPr>
          <w:rFonts w:ascii="Arial" w:hAnsi="Arial" w:cs="Arial"/>
          <w:b/>
        </w:rPr>
      </w:pPr>
      <w:r>
        <w:rPr>
          <w:rFonts w:ascii="Arial" w:hAnsi="Arial" w:cs="Arial"/>
          <w:b/>
        </w:rPr>
        <w:t xml:space="preserve">Abstract: </w:t>
      </w:r>
    </w:p>
    <w:p w14:paraId="2FEA8B76" w14:textId="77777777" w:rsidR="00DB771A" w:rsidRDefault="00DB771A" w:rsidP="00DB771A">
      <w:r>
        <w:t>N6 delay measurement support in EAS Deployment information</w:t>
      </w:r>
    </w:p>
    <w:p w14:paraId="783229E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BB48C" w14:textId="2B84DCEA" w:rsidR="00DB771A" w:rsidRDefault="00DB771A" w:rsidP="00DB771A">
      <w:pPr>
        <w:rPr>
          <w:rFonts w:ascii="Arial" w:hAnsi="Arial" w:cs="Arial"/>
          <w:b/>
          <w:sz w:val="24"/>
        </w:rPr>
      </w:pPr>
      <w:r>
        <w:rPr>
          <w:rFonts w:ascii="Arial" w:hAnsi="Arial" w:cs="Arial"/>
          <w:b/>
          <w:color w:val="0000FF"/>
          <w:sz w:val="24"/>
        </w:rPr>
        <w:t>C3-246413</w:t>
      </w:r>
      <w:r>
        <w:rPr>
          <w:rFonts w:ascii="Arial" w:hAnsi="Arial" w:cs="Arial"/>
          <w:b/>
          <w:color w:val="0000FF"/>
          <w:sz w:val="24"/>
        </w:rPr>
        <w:tab/>
      </w:r>
      <w:r>
        <w:rPr>
          <w:rFonts w:ascii="Arial" w:hAnsi="Arial" w:cs="Arial"/>
          <w:b/>
          <w:sz w:val="24"/>
        </w:rPr>
        <w:t>N6 delay measurement support in EAS Deployment information</w:t>
      </w:r>
    </w:p>
    <w:p w14:paraId="6505514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v19.0.0</w:t>
      </w:r>
      <w:r>
        <w:rPr>
          <w:i/>
        </w:rPr>
        <w:tab/>
        <w:t xml:space="preserve">  CR-0222  rev 1 Cat: B (Rel-19)</w:t>
      </w:r>
      <w:r>
        <w:rPr>
          <w:i/>
        </w:rPr>
        <w:br/>
      </w:r>
      <w:r>
        <w:rPr>
          <w:i/>
        </w:rPr>
        <w:br/>
      </w:r>
      <w:r>
        <w:rPr>
          <w:i/>
        </w:rPr>
        <w:tab/>
      </w:r>
      <w:r>
        <w:rPr>
          <w:i/>
        </w:rPr>
        <w:tab/>
      </w:r>
      <w:r>
        <w:rPr>
          <w:i/>
        </w:rPr>
        <w:tab/>
      </w:r>
      <w:r>
        <w:rPr>
          <w:i/>
        </w:rPr>
        <w:tab/>
      </w:r>
      <w:r>
        <w:rPr>
          <w:i/>
        </w:rPr>
        <w:tab/>
        <w:t>Source: Nokia, Huawei, Ericsson</w:t>
      </w:r>
    </w:p>
    <w:p w14:paraId="4E9CB5FB" w14:textId="77777777" w:rsidR="00DB771A" w:rsidRDefault="00DB771A" w:rsidP="00DB771A">
      <w:pPr>
        <w:rPr>
          <w:color w:val="808080"/>
        </w:rPr>
      </w:pPr>
      <w:r>
        <w:rPr>
          <w:color w:val="808080"/>
        </w:rPr>
        <w:t>(Replaces C3-246196)</w:t>
      </w:r>
    </w:p>
    <w:p w14:paraId="6E67BEFB" w14:textId="77777777" w:rsidR="00DB771A" w:rsidRDefault="00DB771A" w:rsidP="00DB771A">
      <w:pPr>
        <w:rPr>
          <w:rFonts w:ascii="Arial" w:hAnsi="Arial" w:cs="Arial"/>
          <w:b/>
        </w:rPr>
      </w:pPr>
      <w:r>
        <w:rPr>
          <w:rFonts w:ascii="Arial" w:hAnsi="Arial" w:cs="Arial"/>
          <w:b/>
        </w:rPr>
        <w:t xml:space="preserve">Abstract: </w:t>
      </w:r>
    </w:p>
    <w:p w14:paraId="05FD3BF1" w14:textId="77777777" w:rsidR="00DB771A" w:rsidRDefault="00DB771A" w:rsidP="00DB771A">
      <w:r>
        <w:t>N6 delay measurement support in EAS Deployment information</w:t>
      </w:r>
    </w:p>
    <w:p w14:paraId="4E4D0CEA"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F8FCA" w14:textId="669ADC4C" w:rsidR="00DB771A" w:rsidRDefault="00DB771A" w:rsidP="00DB771A">
      <w:pPr>
        <w:rPr>
          <w:rFonts w:ascii="Arial" w:hAnsi="Arial" w:cs="Arial"/>
          <w:b/>
          <w:sz w:val="24"/>
        </w:rPr>
      </w:pPr>
      <w:r>
        <w:rPr>
          <w:rFonts w:ascii="Arial" w:hAnsi="Arial" w:cs="Arial"/>
          <w:b/>
          <w:color w:val="0000FF"/>
          <w:sz w:val="24"/>
        </w:rPr>
        <w:t>C3-246414</w:t>
      </w:r>
      <w:r>
        <w:rPr>
          <w:rFonts w:ascii="Arial" w:hAnsi="Arial" w:cs="Arial"/>
          <w:b/>
          <w:color w:val="0000FF"/>
          <w:sz w:val="24"/>
        </w:rPr>
        <w:tab/>
      </w:r>
      <w:r>
        <w:rPr>
          <w:rFonts w:ascii="Arial" w:hAnsi="Arial" w:cs="Arial"/>
          <w:b/>
          <w:sz w:val="24"/>
        </w:rPr>
        <w:t>N6 delay consideration indication</w:t>
      </w:r>
    </w:p>
    <w:p w14:paraId="10D9EEE3" w14:textId="77777777" w:rsidR="00DB771A" w:rsidRDefault="00DB771A" w:rsidP="00DB771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v19.0.1</w:t>
      </w:r>
      <w:r>
        <w:rPr>
          <w:i/>
        </w:rPr>
        <w:tab/>
        <w:t xml:space="preserve">  CR-0561  rev 1 Cat: B (Rel-19)</w:t>
      </w:r>
      <w:r>
        <w:rPr>
          <w:i/>
        </w:rPr>
        <w:br/>
      </w:r>
      <w:r>
        <w:rPr>
          <w:i/>
        </w:rPr>
        <w:br/>
      </w:r>
      <w:r>
        <w:rPr>
          <w:i/>
        </w:rPr>
        <w:tab/>
      </w:r>
      <w:r>
        <w:rPr>
          <w:i/>
        </w:rPr>
        <w:tab/>
      </w:r>
      <w:r>
        <w:rPr>
          <w:i/>
        </w:rPr>
        <w:tab/>
      </w:r>
      <w:r>
        <w:rPr>
          <w:i/>
        </w:rPr>
        <w:tab/>
      </w:r>
      <w:r>
        <w:rPr>
          <w:i/>
        </w:rPr>
        <w:tab/>
        <w:t>Source: Nokia</w:t>
      </w:r>
    </w:p>
    <w:p w14:paraId="1F0AE6DC" w14:textId="77777777" w:rsidR="00DB771A" w:rsidRDefault="00DB771A" w:rsidP="00DB771A">
      <w:pPr>
        <w:rPr>
          <w:color w:val="808080"/>
        </w:rPr>
      </w:pPr>
      <w:r>
        <w:rPr>
          <w:color w:val="808080"/>
        </w:rPr>
        <w:t>(Replaces C3-246198)</w:t>
      </w:r>
    </w:p>
    <w:p w14:paraId="49043D9F" w14:textId="77777777" w:rsidR="00DB771A" w:rsidRDefault="00DB771A" w:rsidP="00DB771A">
      <w:pPr>
        <w:rPr>
          <w:rFonts w:ascii="Arial" w:hAnsi="Arial" w:cs="Arial"/>
          <w:b/>
        </w:rPr>
      </w:pPr>
      <w:r>
        <w:rPr>
          <w:rFonts w:ascii="Arial" w:hAnsi="Arial" w:cs="Arial"/>
          <w:b/>
        </w:rPr>
        <w:t xml:space="preserve">Abstract: </w:t>
      </w:r>
    </w:p>
    <w:p w14:paraId="6136F55D" w14:textId="77777777" w:rsidR="00DB771A" w:rsidRDefault="00DB771A" w:rsidP="00DB771A">
      <w:r>
        <w:t>N6 delay consideration indication</w:t>
      </w:r>
    </w:p>
    <w:p w14:paraId="2139C74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84046" w14:textId="4FBC05C4" w:rsidR="00DB771A" w:rsidRDefault="00DB771A" w:rsidP="00DB771A">
      <w:pPr>
        <w:rPr>
          <w:rFonts w:ascii="Arial" w:hAnsi="Arial" w:cs="Arial"/>
          <w:b/>
          <w:sz w:val="24"/>
        </w:rPr>
      </w:pPr>
      <w:r>
        <w:rPr>
          <w:rFonts w:ascii="Arial" w:hAnsi="Arial" w:cs="Arial"/>
          <w:b/>
          <w:color w:val="0000FF"/>
          <w:sz w:val="24"/>
        </w:rPr>
        <w:t>C3-246415</w:t>
      </w:r>
      <w:r>
        <w:rPr>
          <w:rFonts w:ascii="Arial" w:hAnsi="Arial" w:cs="Arial"/>
          <w:b/>
          <w:color w:val="0000FF"/>
          <w:sz w:val="24"/>
        </w:rPr>
        <w:tab/>
      </w:r>
      <w:r>
        <w:rPr>
          <w:rFonts w:ascii="Arial" w:hAnsi="Arial" w:cs="Arial"/>
          <w:b/>
          <w:sz w:val="24"/>
        </w:rPr>
        <w:t>N6 delay consideration indication</w:t>
      </w:r>
    </w:p>
    <w:p w14:paraId="45BEB5F4"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CR-1291  rev 1 Cat: B (Rel-19)</w:t>
      </w:r>
      <w:r>
        <w:rPr>
          <w:i/>
        </w:rPr>
        <w:br/>
      </w:r>
      <w:r>
        <w:rPr>
          <w:i/>
        </w:rPr>
        <w:br/>
      </w:r>
      <w:r>
        <w:rPr>
          <w:i/>
        </w:rPr>
        <w:tab/>
      </w:r>
      <w:r>
        <w:rPr>
          <w:i/>
        </w:rPr>
        <w:tab/>
      </w:r>
      <w:r>
        <w:rPr>
          <w:i/>
        </w:rPr>
        <w:tab/>
      </w:r>
      <w:r>
        <w:rPr>
          <w:i/>
        </w:rPr>
        <w:tab/>
      </w:r>
      <w:r>
        <w:rPr>
          <w:i/>
        </w:rPr>
        <w:tab/>
        <w:t>Source: Nokia, Huawei</w:t>
      </w:r>
    </w:p>
    <w:p w14:paraId="690C97CC" w14:textId="77777777" w:rsidR="00DB771A" w:rsidRDefault="00DB771A" w:rsidP="00DB771A">
      <w:pPr>
        <w:rPr>
          <w:color w:val="808080"/>
        </w:rPr>
      </w:pPr>
      <w:r>
        <w:rPr>
          <w:color w:val="808080"/>
        </w:rPr>
        <w:t>(Replaces C3-246200)</w:t>
      </w:r>
    </w:p>
    <w:p w14:paraId="5CE2F6AE" w14:textId="77777777" w:rsidR="00DB771A" w:rsidRDefault="00DB771A" w:rsidP="00DB771A">
      <w:pPr>
        <w:rPr>
          <w:rFonts w:ascii="Arial" w:hAnsi="Arial" w:cs="Arial"/>
          <w:b/>
        </w:rPr>
      </w:pPr>
      <w:r>
        <w:rPr>
          <w:rFonts w:ascii="Arial" w:hAnsi="Arial" w:cs="Arial"/>
          <w:b/>
        </w:rPr>
        <w:t xml:space="preserve">Abstract: </w:t>
      </w:r>
    </w:p>
    <w:p w14:paraId="4718248F" w14:textId="77777777" w:rsidR="00DB771A" w:rsidRDefault="00DB771A" w:rsidP="00DB771A">
      <w:r>
        <w:t>N6 delay consideration indication</w:t>
      </w:r>
    </w:p>
    <w:p w14:paraId="4BC92B3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DCF1E" w14:textId="17F24550" w:rsidR="00DB771A" w:rsidRDefault="00DB771A" w:rsidP="00DB771A">
      <w:pPr>
        <w:rPr>
          <w:rFonts w:ascii="Arial" w:hAnsi="Arial" w:cs="Arial"/>
          <w:b/>
          <w:sz w:val="24"/>
        </w:rPr>
      </w:pPr>
      <w:r>
        <w:rPr>
          <w:rFonts w:ascii="Arial" w:hAnsi="Arial" w:cs="Arial"/>
          <w:b/>
          <w:color w:val="0000FF"/>
          <w:sz w:val="24"/>
        </w:rPr>
        <w:t>C3-246416</w:t>
      </w:r>
      <w:r>
        <w:rPr>
          <w:rFonts w:ascii="Arial" w:hAnsi="Arial" w:cs="Arial"/>
          <w:b/>
          <w:color w:val="0000FF"/>
          <w:sz w:val="24"/>
        </w:rPr>
        <w:tab/>
      </w:r>
      <w:r>
        <w:rPr>
          <w:rFonts w:ascii="Arial" w:hAnsi="Arial" w:cs="Arial"/>
          <w:b/>
          <w:sz w:val="24"/>
        </w:rPr>
        <w:t>Local Offloading Policy</w:t>
      </w:r>
    </w:p>
    <w:p w14:paraId="4A154C18"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CR-1283  rev 3 Cat: B (Rel-19)</w:t>
      </w:r>
      <w:r>
        <w:rPr>
          <w:i/>
        </w:rPr>
        <w:br/>
      </w:r>
      <w:r>
        <w:rPr>
          <w:i/>
        </w:rPr>
        <w:br/>
      </w:r>
      <w:r>
        <w:rPr>
          <w:i/>
        </w:rPr>
        <w:tab/>
      </w:r>
      <w:r>
        <w:rPr>
          <w:i/>
        </w:rPr>
        <w:tab/>
      </w:r>
      <w:r>
        <w:rPr>
          <w:i/>
        </w:rPr>
        <w:tab/>
      </w:r>
      <w:r>
        <w:rPr>
          <w:i/>
        </w:rPr>
        <w:tab/>
      </w:r>
      <w:r>
        <w:rPr>
          <w:i/>
        </w:rPr>
        <w:tab/>
        <w:t>Source: Nokia, Huawei</w:t>
      </w:r>
    </w:p>
    <w:p w14:paraId="7ABF3FE4" w14:textId="77777777" w:rsidR="00DB771A" w:rsidRDefault="00DB771A" w:rsidP="00DB771A">
      <w:pPr>
        <w:rPr>
          <w:color w:val="808080"/>
        </w:rPr>
      </w:pPr>
      <w:r>
        <w:rPr>
          <w:color w:val="808080"/>
        </w:rPr>
        <w:t>(Replaces C3-246201)</w:t>
      </w:r>
    </w:p>
    <w:p w14:paraId="0DE7DE89" w14:textId="77777777" w:rsidR="00DB771A" w:rsidRDefault="00DB771A" w:rsidP="00DB771A">
      <w:pPr>
        <w:rPr>
          <w:rFonts w:ascii="Arial" w:hAnsi="Arial" w:cs="Arial"/>
          <w:b/>
        </w:rPr>
      </w:pPr>
      <w:r>
        <w:rPr>
          <w:rFonts w:ascii="Arial" w:hAnsi="Arial" w:cs="Arial"/>
          <w:b/>
        </w:rPr>
        <w:t xml:space="preserve">Abstract: </w:t>
      </w:r>
    </w:p>
    <w:p w14:paraId="231FC591" w14:textId="77777777" w:rsidR="00DB771A" w:rsidRDefault="00DB771A" w:rsidP="00DB771A">
      <w:r>
        <w:t>Local Offloading Policy</w:t>
      </w:r>
    </w:p>
    <w:p w14:paraId="22C2167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B005A" w14:textId="62CD0268" w:rsidR="00DB771A" w:rsidRDefault="00DB771A" w:rsidP="00DB771A">
      <w:pPr>
        <w:rPr>
          <w:rFonts w:ascii="Arial" w:hAnsi="Arial" w:cs="Arial"/>
          <w:b/>
          <w:sz w:val="24"/>
        </w:rPr>
      </w:pPr>
      <w:r>
        <w:rPr>
          <w:rFonts w:ascii="Arial" w:hAnsi="Arial" w:cs="Arial"/>
          <w:b/>
          <w:color w:val="0000FF"/>
          <w:sz w:val="24"/>
        </w:rPr>
        <w:t>C3-246522</w:t>
      </w:r>
      <w:r>
        <w:rPr>
          <w:rFonts w:ascii="Arial" w:hAnsi="Arial" w:cs="Arial"/>
          <w:b/>
          <w:color w:val="0000FF"/>
          <w:sz w:val="24"/>
        </w:rPr>
        <w:tab/>
      </w:r>
      <w:r>
        <w:rPr>
          <w:rFonts w:ascii="Arial" w:hAnsi="Arial" w:cs="Arial"/>
          <w:b/>
          <w:sz w:val="24"/>
        </w:rPr>
        <w:t>Clarifications on the EAS discovery</w:t>
      </w:r>
    </w:p>
    <w:p w14:paraId="45A9DD1D"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v19.0.0</w:t>
      </w:r>
      <w:r>
        <w:rPr>
          <w:i/>
        </w:rPr>
        <w:tab/>
        <w:t xml:space="preserve">  CR-0305  rev 1 Cat: B (Rel-19)</w:t>
      </w:r>
      <w:r>
        <w:rPr>
          <w:i/>
        </w:rPr>
        <w:br/>
      </w:r>
      <w:r>
        <w:rPr>
          <w:i/>
        </w:rPr>
        <w:br/>
      </w:r>
      <w:r>
        <w:rPr>
          <w:i/>
        </w:rPr>
        <w:tab/>
      </w:r>
      <w:r>
        <w:rPr>
          <w:i/>
        </w:rPr>
        <w:tab/>
      </w:r>
      <w:r>
        <w:rPr>
          <w:i/>
        </w:rPr>
        <w:tab/>
      </w:r>
      <w:r>
        <w:rPr>
          <w:i/>
        </w:rPr>
        <w:tab/>
      </w:r>
      <w:r>
        <w:rPr>
          <w:i/>
        </w:rPr>
        <w:tab/>
        <w:t>Source: Huawei</w:t>
      </w:r>
    </w:p>
    <w:p w14:paraId="7DAC6841" w14:textId="77777777" w:rsidR="00DB771A" w:rsidRDefault="00DB771A" w:rsidP="00DB771A">
      <w:pPr>
        <w:rPr>
          <w:color w:val="808080"/>
        </w:rPr>
      </w:pPr>
      <w:r>
        <w:rPr>
          <w:color w:val="808080"/>
        </w:rPr>
        <w:t>(Replaces C3-246300)</w:t>
      </w:r>
    </w:p>
    <w:p w14:paraId="098B753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6C324" w14:textId="77777777" w:rsidR="00DB771A" w:rsidRDefault="00DB771A" w:rsidP="00DB771A">
      <w:pPr>
        <w:pStyle w:val="Heading3"/>
      </w:pPr>
      <w:bookmarkStart w:id="240" w:name="_Toc183695164"/>
      <w:r>
        <w:t>19.27</w:t>
      </w:r>
      <w:r>
        <w:tab/>
        <w:t>MPS for IMS Messaging and SMS services [MPS4msg]</w:t>
      </w:r>
      <w:bookmarkEnd w:id="240"/>
    </w:p>
    <w:p w14:paraId="5AF86182" w14:textId="77777777" w:rsidR="00DB771A" w:rsidRDefault="00DB771A" w:rsidP="00DB771A">
      <w:pPr>
        <w:pStyle w:val="Heading3"/>
      </w:pPr>
      <w:bookmarkStart w:id="241" w:name="_Toc183695165"/>
      <w:r>
        <w:t>19.28</w:t>
      </w:r>
      <w:r>
        <w:tab/>
        <w:t>Identifying non-3GPP Devices Connecting behind a UE or 5G-RG [UIA_ARC]</w:t>
      </w:r>
      <w:bookmarkEnd w:id="241"/>
    </w:p>
    <w:p w14:paraId="1C575CEA" w14:textId="6D780593" w:rsidR="00DB771A" w:rsidRDefault="00DB771A" w:rsidP="00DB771A">
      <w:pPr>
        <w:rPr>
          <w:rFonts w:ascii="Arial" w:hAnsi="Arial" w:cs="Arial"/>
          <w:b/>
          <w:sz w:val="24"/>
        </w:rPr>
      </w:pPr>
      <w:r>
        <w:rPr>
          <w:rFonts w:ascii="Arial" w:hAnsi="Arial" w:cs="Arial"/>
          <w:b/>
          <w:color w:val="0000FF"/>
          <w:sz w:val="24"/>
        </w:rPr>
        <w:t>C3-246031</w:t>
      </w:r>
      <w:r>
        <w:rPr>
          <w:rFonts w:ascii="Arial" w:hAnsi="Arial" w:cs="Arial"/>
          <w:b/>
          <w:color w:val="0000FF"/>
          <w:sz w:val="24"/>
        </w:rPr>
        <w:tab/>
      </w:r>
      <w:r>
        <w:rPr>
          <w:rFonts w:ascii="Arial" w:hAnsi="Arial" w:cs="Arial"/>
          <w:b/>
          <w:sz w:val="24"/>
        </w:rPr>
        <w:t>Work plan for UIA_ARC</w:t>
      </w:r>
    </w:p>
    <w:p w14:paraId="43AE0FE5" w14:textId="77777777" w:rsidR="00DB771A" w:rsidRDefault="00DB771A" w:rsidP="00DB771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Communications</w:t>
      </w:r>
    </w:p>
    <w:p w14:paraId="0AB8DB82" w14:textId="77777777" w:rsidR="00DB771A" w:rsidRDefault="00DB771A" w:rsidP="00DB771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60FD2" w14:textId="06E12FAB" w:rsidR="00DB771A" w:rsidRDefault="00DB771A" w:rsidP="00DB771A">
      <w:pPr>
        <w:rPr>
          <w:rFonts w:ascii="Arial" w:hAnsi="Arial" w:cs="Arial"/>
          <w:b/>
          <w:sz w:val="24"/>
        </w:rPr>
      </w:pPr>
      <w:r>
        <w:rPr>
          <w:rFonts w:ascii="Arial" w:hAnsi="Arial" w:cs="Arial"/>
          <w:b/>
          <w:color w:val="0000FF"/>
          <w:sz w:val="24"/>
        </w:rPr>
        <w:t>C3-246211</w:t>
      </w:r>
      <w:r>
        <w:rPr>
          <w:rFonts w:ascii="Arial" w:hAnsi="Arial" w:cs="Arial"/>
          <w:b/>
          <w:color w:val="0000FF"/>
          <w:sz w:val="24"/>
        </w:rPr>
        <w:tab/>
      </w:r>
      <w:r>
        <w:rPr>
          <w:rFonts w:ascii="Arial" w:hAnsi="Arial" w:cs="Arial"/>
          <w:b/>
          <w:sz w:val="24"/>
        </w:rPr>
        <w:t>Passing non-3gpp device information to the PCF</w:t>
      </w:r>
    </w:p>
    <w:p w14:paraId="26B6A8F8"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CR-1292  rev  Cat: B (Rel-19)</w:t>
      </w:r>
      <w:r>
        <w:rPr>
          <w:i/>
        </w:rPr>
        <w:br/>
      </w:r>
      <w:r>
        <w:rPr>
          <w:i/>
        </w:rPr>
        <w:br/>
      </w:r>
      <w:r>
        <w:rPr>
          <w:i/>
        </w:rPr>
        <w:tab/>
      </w:r>
      <w:r>
        <w:rPr>
          <w:i/>
        </w:rPr>
        <w:tab/>
      </w:r>
      <w:r>
        <w:rPr>
          <w:i/>
        </w:rPr>
        <w:tab/>
      </w:r>
      <w:r>
        <w:rPr>
          <w:i/>
        </w:rPr>
        <w:tab/>
      </w:r>
      <w:r>
        <w:rPr>
          <w:i/>
        </w:rPr>
        <w:tab/>
        <w:t>Source: Nokia</w:t>
      </w:r>
    </w:p>
    <w:p w14:paraId="7D9EFFC1" w14:textId="77777777" w:rsidR="00DB771A" w:rsidRDefault="00DB771A" w:rsidP="00DB771A">
      <w:pPr>
        <w:rPr>
          <w:rFonts w:ascii="Arial" w:hAnsi="Arial" w:cs="Arial"/>
          <w:b/>
        </w:rPr>
      </w:pPr>
      <w:r>
        <w:rPr>
          <w:rFonts w:ascii="Arial" w:hAnsi="Arial" w:cs="Arial"/>
          <w:b/>
        </w:rPr>
        <w:t xml:space="preserve">Abstract: </w:t>
      </w:r>
    </w:p>
    <w:p w14:paraId="782CDFE5" w14:textId="77777777" w:rsidR="00DB771A" w:rsidRDefault="00DB771A" w:rsidP="00DB771A">
      <w:r>
        <w:t>Passing non-3gpp device information to the PCF</w:t>
      </w:r>
    </w:p>
    <w:p w14:paraId="5A22C733" w14:textId="77777777" w:rsidR="00DB771A" w:rsidRDefault="00DB771A" w:rsidP="00DB771A">
      <w:pPr>
        <w:rPr>
          <w:rFonts w:ascii="Arial" w:hAnsi="Arial" w:cs="Arial"/>
          <w:b/>
        </w:rPr>
      </w:pPr>
      <w:r>
        <w:rPr>
          <w:rFonts w:ascii="Arial" w:hAnsi="Arial" w:cs="Arial"/>
          <w:b/>
        </w:rPr>
        <w:t xml:space="preserve">Discussion: </w:t>
      </w:r>
    </w:p>
    <w:p w14:paraId="683D6406"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w:t>
      </w:r>
    </w:p>
    <w:p w14:paraId="4481FF3A" w14:textId="77777777" w:rsidR="00DB771A" w:rsidRDefault="00DB771A" w:rsidP="00DB771A">
      <w:r>
        <w:t>Depends on TS 23.503 CR 1344</w:t>
      </w:r>
    </w:p>
    <w:p w14:paraId="4CA04B2D" w14:textId="77777777" w:rsidR="00DB771A" w:rsidRDefault="00DB771A" w:rsidP="00DB771A">
      <w:r>
        <w:t>Meifang (Ericsson): Indicator is FFS in SA2. Additional user plane info can be sent. Whether it is service parameter data is not decided yet.</w:t>
      </w:r>
    </w:p>
    <w:p w14:paraId="52ADFF12" w14:textId="77777777" w:rsidR="00DB771A" w:rsidRDefault="00DB771A" w:rsidP="00DB771A">
      <w:r>
        <w:t xml:space="preserve">Chi (Huawei): Similar comments. Wait for SA2 progress. Add an EN. The data type is FFS. Presence conditions in the </w:t>
      </w:r>
      <w:proofErr w:type="spellStart"/>
      <w:r>
        <w:t>OpenAPI</w:t>
      </w:r>
      <w:proofErr w:type="spellEnd"/>
      <w:r>
        <w:t xml:space="preserve"> should be removed for the time being.</w:t>
      </w:r>
    </w:p>
    <w:p w14:paraId="13D23573" w14:textId="77777777" w:rsidR="00DB771A" w:rsidRDefault="00DB771A" w:rsidP="00DB771A">
      <w:r>
        <w:t>Apostolos (Nokia): Will provide a revision, based on the comments and Huawei approach of UDR.</w:t>
      </w:r>
    </w:p>
    <w:p w14:paraId="31133101" w14:textId="77777777" w:rsidR="00DB771A" w:rsidRDefault="00DB771A" w:rsidP="00DB771A">
      <w:r>
        <w:t>Apostolos (Nokia): R2 is available.</w:t>
      </w:r>
    </w:p>
    <w:p w14:paraId="1D5A2019" w14:textId="77777777" w:rsidR="00DB771A" w:rsidRDefault="00DB771A" w:rsidP="00DB771A">
      <w:r>
        <w:t>Meifang (Ericsson): EN needed for the modification procedure.</w:t>
      </w:r>
    </w:p>
    <w:p w14:paraId="56428B6E" w14:textId="77777777" w:rsidR="00DB771A" w:rsidRDefault="00DB771A" w:rsidP="00DB771A">
      <w:r>
        <w:t>Apostolos (Nokia): R3 is available.</w:t>
      </w:r>
    </w:p>
    <w:p w14:paraId="6223ED8D" w14:textId="77777777" w:rsidR="00DB771A" w:rsidRDefault="00DB771A" w:rsidP="00DB771A">
      <w:r>
        <w:t>Chi (Huawei): Fine with r3.</w:t>
      </w:r>
    </w:p>
    <w:p w14:paraId="6E1E7EB3" w14:textId="77777777" w:rsidR="00DB771A" w:rsidRDefault="00DB771A" w:rsidP="00DB771A">
      <w:r>
        <w:t>Meifang (Ericsson): ok with r3.</w:t>
      </w:r>
    </w:p>
    <w:p w14:paraId="6B2C13F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C3-246491</w:t>
      </w:r>
      <w:r>
        <w:rPr>
          <w:color w:val="993300"/>
          <w:u w:val="single"/>
        </w:rPr>
        <w:t>.</w:t>
      </w:r>
    </w:p>
    <w:p w14:paraId="61D13702" w14:textId="23C8C83D" w:rsidR="00DB771A" w:rsidRDefault="00DB771A" w:rsidP="00DB771A">
      <w:pPr>
        <w:rPr>
          <w:rFonts w:ascii="Arial" w:hAnsi="Arial" w:cs="Arial"/>
          <w:b/>
          <w:sz w:val="24"/>
        </w:rPr>
      </w:pPr>
      <w:r>
        <w:rPr>
          <w:rFonts w:ascii="Arial" w:hAnsi="Arial" w:cs="Arial"/>
          <w:b/>
          <w:color w:val="0000FF"/>
          <w:sz w:val="24"/>
        </w:rPr>
        <w:t>C3-246212</w:t>
      </w:r>
      <w:r>
        <w:rPr>
          <w:rFonts w:ascii="Arial" w:hAnsi="Arial" w:cs="Arial"/>
          <w:b/>
          <w:color w:val="0000FF"/>
          <w:sz w:val="24"/>
        </w:rPr>
        <w:tab/>
      </w:r>
      <w:r>
        <w:rPr>
          <w:rFonts w:ascii="Arial" w:hAnsi="Arial" w:cs="Arial"/>
          <w:b/>
          <w:sz w:val="24"/>
        </w:rPr>
        <w:t>Non-3gpp device QoS information provisioning</w:t>
      </w:r>
    </w:p>
    <w:p w14:paraId="6A0AEB4D"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CR-1442  rev  Cat: B (Rel-19)</w:t>
      </w:r>
      <w:r>
        <w:rPr>
          <w:i/>
        </w:rPr>
        <w:br/>
      </w:r>
      <w:r>
        <w:rPr>
          <w:i/>
        </w:rPr>
        <w:br/>
      </w:r>
      <w:r>
        <w:rPr>
          <w:i/>
        </w:rPr>
        <w:tab/>
      </w:r>
      <w:r>
        <w:rPr>
          <w:i/>
        </w:rPr>
        <w:tab/>
      </w:r>
      <w:r>
        <w:rPr>
          <w:i/>
        </w:rPr>
        <w:tab/>
      </w:r>
      <w:r>
        <w:rPr>
          <w:i/>
        </w:rPr>
        <w:tab/>
      </w:r>
      <w:r>
        <w:rPr>
          <w:i/>
        </w:rPr>
        <w:tab/>
        <w:t>Source: Nokia</w:t>
      </w:r>
    </w:p>
    <w:p w14:paraId="3B077D80" w14:textId="77777777" w:rsidR="00DB771A" w:rsidRDefault="00DB771A" w:rsidP="00DB771A">
      <w:pPr>
        <w:rPr>
          <w:rFonts w:ascii="Arial" w:hAnsi="Arial" w:cs="Arial"/>
          <w:b/>
        </w:rPr>
      </w:pPr>
      <w:r>
        <w:rPr>
          <w:rFonts w:ascii="Arial" w:hAnsi="Arial" w:cs="Arial"/>
          <w:b/>
        </w:rPr>
        <w:t xml:space="preserve">Abstract: </w:t>
      </w:r>
    </w:p>
    <w:p w14:paraId="57DAE203" w14:textId="77777777" w:rsidR="00DB771A" w:rsidRDefault="00DB771A" w:rsidP="00DB771A">
      <w:r>
        <w:t>Non-3gpp device QoS information provisioning</w:t>
      </w:r>
    </w:p>
    <w:p w14:paraId="1C1C11F4" w14:textId="77777777" w:rsidR="00DB771A" w:rsidRDefault="00DB771A" w:rsidP="00DB771A">
      <w:pPr>
        <w:rPr>
          <w:rFonts w:ascii="Arial" w:hAnsi="Arial" w:cs="Arial"/>
          <w:b/>
        </w:rPr>
      </w:pPr>
      <w:r>
        <w:rPr>
          <w:rFonts w:ascii="Arial" w:hAnsi="Arial" w:cs="Arial"/>
          <w:b/>
        </w:rPr>
        <w:t xml:space="preserve">Discussion: </w:t>
      </w:r>
    </w:p>
    <w:p w14:paraId="4512DB2B"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ServiceParameter</w:t>
      </w:r>
      <w:proofErr w:type="spellEnd"/>
      <w:r>
        <w:t xml:space="preserve"> API</w:t>
      </w:r>
    </w:p>
    <w:p w14:paraId="5C18A305" w14:textId="77777777" w:rsidR="00DB771A" w:rsidRDefault="00DB771A" w:rsidP="00DB771A">
      <w:r>
        <w:t>Depends on TS 23.502 CR 4848</w:t>
      </w:r>
    </w:p>
    <w:p w14:paraId="111107FB" w14:textId="77777777" w:rsidR="00DB771A" w:rsidRDefault="00DB771A" w:rsidP="00DB771A">
      <w:r>
        <w:t>Chi (Huawei): clashes with 6312. Better to reuse data type.</w:t>
      </w:r>
    </w:p>
    <w:p w14:paraId="756FFF0A" w14:textId="77777777" w:rsidR="00DB771A" w:rsidRDefault="00DB771A" w:rsidP="00DB771A">
      <w:r>
        <w:t>Maria (Ericsson): prefers the data model in 6312. Missing dependent CR. NOTE 3 should not be removed.</w:t>
      </w:r>
    </w:p>
    <w:p w14:paraId="39D0F0D6" w14:textId="77777777" w:rsidR="00DB771A" w:rsidRDefault="00DB771A" w:rsidP="00DB771A">
      <w:r>
        <w:t>Apostolos (Nokia): fine to reuse data type and use 6312 as a basis.</w:t>
      </w:r>
    </w:p>
    <w:p w14:paraId="57E13F59" w14:textId="77777777" w:rsidR="00DB771A" w:rsidRDefault="00DB771A" w:rsidP="00DB771A">
      <w:proofErr w:type="spellStart"/>
      <w:r>
        <w:t>Sharam</w:t>
      </w:r>
      <w:proofErr w:type="spellEnd"/>
      <w:r>
        <w:t xml:space="preserve"> (AT&amp;T): would like to cosign.</w:t>
      </w:r>
    </w:p>
    <w:p w14:paraId="6BD740D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DFD6E5C" w14:textId="2EA05904" w:rsidR="00DB771A" w:rsidRDefault="00DB771A" w:rsidP="00DB771A">
      <w:pPr>
        <w:rPr>
          <w:rFonts w:ascii="Arial" w:hAnsi="Arial" w:cs="Arial"/>
          <w:b/>
          <w:sz w:val="24"/>
        </w:rPr>
      </w:pPr>
      <w:r>
        <w:rPr>
          <w:rFonts w:ascii="Arial" w:hAnsi="Arial" w:cs="Arial"/>
          <w:b/>
          <w:color w:val="0000FF"/>
          <w:sz w:val="24"/>
        </w:rPr>
        <w:t>C3-246213</w:t>
      </w:r>
      <w:r>
        <w:rPr>
          <w:rFonts w:ascii="Arial" w:hAnsi="Arial" w:cs="Arial"/>
          <w:b/>
          <w:color w:val="0000FF"/>
          <w:sz w:val="24"/>
        </w:rPr>
        <w:tab/>
      </w:r>
      <w:r>
        <w:rPr>
          <w:rFonts w:ascii="Arial" w:hAnsi="Arial" w:cs="Arial"/>
          <w:b/>
          <w:sz w:val="24"/>
        </w:rPr>
        <w:t>Non-3gpp device QoS information provisioning</w:t>
      </w:r>
    </w:p>
    <w:p w14:paraId="7677EECE" w14:textId="77777777" w:rsidR="00DB771A" w:rsidRDefault="00DB771A" w:rsidP="00DB771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v19.0.1</w:t>
      </w:r>
      <w:r>
        <w:rPr>
          <w:i/>
        </w:rPr>
        <w:tab/>
        <w:t xml:space="preserve">  CR-0562  rev  Cat: B (Rel-19)</w:t>
      </w:r>
      <w:r>
        <w:rPr>
          <w:i/>
        </w:rPr>
        <w:br/>
      </w:r>
      <w:r>
        <w:rPr>
          <w:i/>
        </w:rPr>
        <w:br/>
      </w:r>
      <w:r>
        <w:rPr>
          <w:i/>
        </w:rPr>
        <w:tab/>
      </w:r>
      <w:r>
        <w:rPr>
          <w:i/>
        </w:rPr>
        <w:tab/>
      </w:r>
      <w:r>
        <w:rPr>
          <w:i/>
        </w:rPr>
        <w:tab/>
      </w:r>
      <w:r>
        <w:rPr>
          <w:i/>
        </w:rPr>
        <w:tab/>
      </w:r>
      <w:r>
        <w:rPr>
          <w:i/>
        </w:rPr>
        <w:tab/>
        <w:t>Source: Nokia</w:t>
      </w:r>
    </w:p>
    <w:p w14:paraId="1EFAE6BE" w14:textId="77777777" w:rsidR="00DB771A" w:rsidRDefault="00DB771A" w:rsidP="00DB771A">
      <w:pPr>
        <w:rPr>
          <w:rFonts w:ascii="Arial" w:hAnsi="Arial" w:cs="Arial"/>
          <w:b/>
        </w:rPr>
      </w:pPr>
      <w:r>
        <w:rPr>
          <w:rFonts w:ascii="Arial" w:hAnsi="Arial" w:cs="Arial"/>
          <w:b/>
        </w:rPr>
        <w:t xml:space="preserve">Abstract: </w:t>
      </w:r>
    </w:p>
    <w:p w14:paraId="414F30CE" w14:textId="77777777" w:rsidR="00DB771A" w:rsidRDefault="00DB771A" w:rsidP="00DB771A">
      <w:r>
        <w:t>Non-3gpp device QoS information provisioning</w:t>
      </w:r>
    </w:p>
    <w:p w14:paraId="0687B46B" w14:textId="77777777" w:rsidR="00DB771A" w:rsidRDefault="00DB771A" w:rsidP="00DB771A">
      <w:pPr>
        <w:rPr>
          <w:rFonts w:ascii="Arial" w:hAnsi="Arial" w:cs="Arial"/>
          <w:b/>
        </w:rPr>
      </w:pPr>
      <w:r>
        <w:rPr>
          <w:rFonts w:ascii="Arial" w:hAnsi="Arial" w:cs="Arial"/>
          <w:b/>
        </w:rPr>
        <w:t xml:space="preserve">Discussion: </w:t>
      </w:r>
    </w:p>
    <w:p w14:paraId="54980B5E"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w:t>
      </w:r>
    </w:p>
    <w:p w14:paraId="52B34011" w14:textId="77777777" w:rsidR="00DB771A" w:rsidRDefault="00DB771A" w:rsidP="00DB771A">
      <w:r>
        <w:t>Depends on TS 23.502 CR 4848</w:t>
      </w:r>
    </w:p>
    <w:p w14:paraId="3DE377D5" w14:textId="77777777" w:rsidR="00DB771A" w:rsidRDefault="00DB771A" w:rsidP="00DB771A">
      <w:r>
        <w:t>Apostolos (Nokia): Clashes with 6311. This CR uses Service Parameter Data. SA2 CRs ongoing.</w:t>
      </w:r>
    </w:p>
    <w:p w14:paraId="01ACDDA8" w14:textId="77777777" w:rsidR="00DB771A" w:rsidRDefault="00DB771A" w:rsidP="00DB771A">
      <w:r>
        <w:t>Maria (Ericsson): SA2 adds a new instance of Application Data. Prefers 6311 approach.</w:t>
      </w:r>
    </w:p>
    <w:p w14:paraId="6B91E00D" w14:textId="77777777" w:rsidR="00DB771A" w:rsidRDefault="00DB771A" w:rsidP="00DB771A">
      <w:r>
        <w:t>Chi (Huawei): Prefers new data set.</w:t>
      </w:r>
    </w:p>
    <w:p w14:paraId="6E174F91" w14:textId="77777777" w:rsidR="00DB771A" w:rsidRDefault="00DB771A" w:rsidP="00DB771A">
      <w:r>
        <w:t>Apostolos (Nokia): Merge into 6311</w:t>
      </w:r>
    </w:p>
    <w:p w14:paraId="487804E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406715" w14:textId="1D0C2599" w:rsidR="00DB771A" w:rsidRDefault="00DB771A" w:rsidP="00DB771A">
      <w:pPr>
        <w:rPr>
          <w:rFonts w:ascii="Arial" w:hAnsi="Arial" w:cs="Arial"/>
          <w:b/>
          <w:sz w:val="24"/>
        </w:rPr>
      </w:pPr>
      <w:r>
        <w:rPr>
          <w:rFonts w:ascii="Arial" w:hAnsi="Arial" w:cs="Arial"/>
          <w:b/>
          <w:color w:val="0000FF"/>
          <w:sz w:val="24"/>
        </w:rPr>
        <w:t>C3-246311</w:t>
      </w:r>
      <w:r>
        <w:rPr>
          <w:rFonts w:ascii="Arial" w:hAnsi="Arial" w:cs="Arial"/>
          <w:b/>
          <w:color w:val="0000FF"/>
          <w:sz w:val="24"/>
        </w:rPr>
        <w:tab/>
      </w:r>
      <w:r>
        <w:rPr>
          <w:rFonts w:ascii="Arial" w:hAnsi="Arial" w:cs="Arial"/>
          <w:b/>
          <w:sz w:val="24"/>
        </w:rPr>
        <w:t>Support of the non-3GPP devices information</w:t>
      </w:r>
    </w:p>
    <w:p w14:paraId="739358A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v19.0.1</w:t>
      </w:r>
      <w:r>
        <w:rPr>
          <w:i/>
        </w:rPr>
        <w:tab/>
        <w:t xml:space="preserve">  CR-0565  rev  Cat: B (Rel-19)</w:t>
      </w:r>
      <w:r>
        <w:rPr>
          <w:i/>
        </w:rPr>
        <w:br/>
      </w:r>
      <w:r>
        <w:rPr>
          <w:i/>
        </w:rPr>
        <w:br/>
      </w:r>
      <w:r>
        <w:rPr>
          <w:i/>
        </w:rPr>
        <w:tab/>
      </w:r>
      <w:r>
        <w:rPr>
          <w:i/>
        </w:rPr>
        <w:tab/>
      </w:r>
      <w:r>
        <w:rPr>
          <w:i/>
        </w:rPr>
        <w:tab/>
      </w:r>
      <w:r>
        <w:rPr>
          <w:i/>
        </w:rPr>
        <w:tab/>
      </w:r>
      <w:r>
        <w:rPr>
          <w:i/>
        </w:rPr>
        <w:tab/>
        <w:t>Source: Huawei</w:t>
      </w:r>
    </w:p>
    <w:p w14:paraId="6515FC9D" w14:textId="77777777" w:rsidR="00DB771A" w:rsidRDefault="00DB771A" w:rsidP="00DB771A">
      <w:pPr>
        <w:rPr>
          <w:rFonts w:ascii="Arial" w:hAnsi="Arial" w:cs="Arial"/>
          <w:b/>
        </w:rPr>
      </w:pPr>
      <w:r>
        <w:rPr>
          <w:rFonts w:ascii="Arial" w:hAnsi="Arial" w:cs="Arial"/>
          <w:b/>
        </w:rPr>
        <w:t xml:space="preserve">Discussion: </w:t>
      </w:r>
    </w:p>
    <w:p w14:paraId="0085DEE8"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 </w:t>
      </w:r>
      <w:proofErr w:type="spellStart"/>
      <w:r>
        <w:t>Nudr_DataRepository</w:t>
      </w:r>
      <w:proofErr w:type="spellEnd"/>
      <w:r>
        <w:t xml:space="preserve"> API for Application Data</w:t>
      </w:r>
    </w:p>
    <w:p w14:paraId="6564408C" w14:textId="77777777" w:rsidR="00DB771A" w:rsidRDefault="00DB771A" w:rsidP="00DB771A">
      <w:r>
        <w:t>Depends on TS 23.501 CR 5547</w:t>
      </w:r>
    </w:p>
    <w:p w14:paraId="607664E2" w14:textId="77777777" w:rsidR="00DB771A" w:rsidRDefault="00DB771A" w:rsidP="00DB771A">
      <w:r>
        <w:t xml:space="preserve">Maria (Ericsson): missing dependent SA2 CR. Missing changes in first change. Data model, no requirements for </w:t>
      </w:r>
      <w:proofErr w:type="spellStart"/>
      <w:r>
        <w:t>anyUe</w:t>
      </w:r>
      <w:proofErr w:type="spellEnd"/>
      <w:r>
        <w:t>.</w:t>
      </w:r>
    </w:p>
    <w:p w14:paraId="2BF94444" w14:textId="77777777" w:rsidR="00DB771A" w:rsidRDefault="00DB771A" w:rsidP="00DB771A">
      <w:r>
        <w:t>Chi (Huawei): Will share revision.</w:t>
      </w:r>
    </w:p>
    <w:p w14:paraId="2645DEEC" w14:textId="77777777" w:rsidR="00DB771A" w:rsidRDefault="00DB771A" w:rsidP="00DB771A">
      <w:r>
        <w:t>Merges 6213 into this CR.</w:t>
      </w:r>
    </w:p>
    <w:p w14:paraId="65111EE9" w14:textId="77777777" w:rsidR="00DB771A" w:rsidRDefault="00DB771A" w:rsidP="00DB771A">
      <w:r>
        <w:t>Chi (Huawei): All companies are fine with r3.</w:t>
      </w:r>
    </w:p>
    <w:p w14:paraId="1B24159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C3-246437</w:t>
      </w:r>
      <w:r>
        <w:rPr>
          <w:color w:val="993300"/>
          <w:u w:val="single"/>
        </w:rPr>
        <w:t>.</w:t>
      </w:r>
    </w:p>
    <w:p w14:paraId="265B2619" w14:textId="7A24BDD2" w:rsidR="00DB771A" w:rsidRDefault="00DB771A" w:rsidP="00DB771A">
      <w:pPr>
        <w:rPr>
          <w:rFonts w:ascii="Arial" w:hAnsi="Arial" w:cs="Arial"/>
          <w:b/>
          <w:sz w:val="24"/>
        </w:rPr>
      </w:pPr>
      <w:r>
        <w:rPr>
          <w:rFonts w:ascii="Arial" w:hAnsi="Arial" w:cs="Arial"/>
          <w:b/>
          <w:color w:val="0000FF"/>
          <w:sz w:val="24"/>
        </w:rPr>
        <w:t>C3-246312</w:t>
      </w:r>
      <w:r>
        <w:rPr>
          <w:rFonts w:ascii="Arial" w:hAnsi="Arial" w:cs="Arial"/>
          <w:b/>
          <w:color w:val="0000FF"/>
          <w:sz w:val="24"/>
        </w:rPr>
        <w:tab/>
      </w:r>
      <w:r>
        <w:rPr>
          <w:rFonts w:ascii="Arial" w:hAnsi="Arial" w:cs="Arial"/>
          <w:b/>
          <w:sz w:val="24"/>
        </w:rPr>
        <w:t>Support of the non-3GPP devices information</w:t>
      </w:r>
    </w:p>
    <w:p w14:paraId="766EA4C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CR-1459  rev  Cat: B (Rel-19)</w:t>
      </w:r>
      <w:r>
        <w:rPr>
          <w:i/>
        </w:rPr>
        <w:br/>
      </w:r>
      <w:r>
        <w:rPr>
          <w:i/>
        </w:rPr>
        <w:br/>
      </w:r>
      <w:r>
        <w:rPr>
          <w:i/>
        </w:rPr>
        <w:tab/>
      </w:r>
      <w:r>
        <w:rPr>
          <w:i/>
        </w:rPr>
        <w:tab/>
      </w:r>
      <w:r>
        <w:rPr>
          <w:i/>
        </w:rPr>
        <w:tab/>
      </w:r>
      <w:r>
        <w:rPr>
          <w:i/>
        </w:rPr>
        <w:tab/>
      </w:r>
      <w:r>
        <w:rPr>
          <w:i/>
        </w:rPr>
        <w:tab/>
        <w:t>Source: Huawei</w:t>
      </w:r>
    </w:p>
    <w:p w14:paraId="584C3BD1" w14:textId="77777777" w:rsidR="00DB771A" w:rsidRDefault="00DB771A" w:rsidP="00DB771A">
      <w:pPr>
        <w:rPr>
          <w:rFonts w:ascii="Arial" w:hAnsi="Arial" w:cs="Arial"/>
          <w:b/>
        </w:rPr>
      </w:pPr>
      <w:r>
        <w:rPr>
          <w:rFonts w:ascii="Arial" w:hAnsi="Arial" w:cs="Arial"/>
          <w:b/>
        </w:rPr>
        <w:t xml:space="preserve">Discussion: </w:t>
      </w:r>
    </w:p>
    <w:p w14:paraId="2B76A68E"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ServiceParameter</w:t>
      </w:r>
      <w:proofErr w:type="spellEnd"/>
      <w:r>
        <w:t xml:space="preserve"> API, </w:t>
      </w:r>
      <w:proofErr w:type="spellStart"/>
      <w:r>
        <w:t>ServiceParameter</w:t>
      </w:r>
      <w:proofErr w:type="spellEnd"/>
      <w:r>
        <w:t xml:space="preserve"> API</w:t>
      </w:r>
    </w:p>
    <w:p w14:paraId="170BDDB5" w14:textId="77777777" w:rsidR="00DB771A" w:rsidRDefault="00DB771A" w:rsidP="00DB771A">
      <w:r>
        <w:t>Depends on TS 23.502 CR 5065</w:t>
      </w:r>
    </w:p>
    <w:p w14:paraId="21C5D02D" w14:textId="77777777" w:rsidR="00DB771A" w:rsidRDefault="00DB771A" w:rsidP="00DB771A">
      <w:r>
        <w:t>Maria (Ericsson): attribute name for arrays to be finished by s. Dependent CR missing.</w:t>
      </w:r>
    </w:p>
    <w:p w14:paraId="2D35FDD2" w14:textId="77777777" w:rsidR="00DB771A" w:rsidRDefault="00DB771A" w:rsidP="00DB771A">
      <w:r>
        <w:t>Apostolos (Nokia): PATCH is missing. QoS info must go together with the id.</w:t>
      </w:r>
    </w:p>
    <w:p w14:paraId="294E17A6" w14:textId="77777777" w:rsidR="00DB771A" w:rsidRDefault="00DB771A" w:rsidP="00DB771A">
      <w:r>
        <w:lastRenderedPageBreak/>
        <w:t>Chi (Huawei): Can be added. Ok with feature name from Nokia’s proposal.</w:t>
      </w:r>
    </w:p>
    <w:p w14:paraId="4E049141" w14:textId="77777777" w:rsidR="00DB771A" w:rsidRDefault="00DB771A" w:rsidP="00DB771A">
      <w:r>
        <w:t xml:space="preserve">Maria (Ericsson): ok with feature name. No stage 2 requirements for PATCH. </w:t>
      </w:r>
    </w:p>
    <w:p w14:paraId="1BB92F51" w14:textId="77777777" w:rsidR="00DB771A" w:rsidRDefault="00DB771A" w:rsidP="00DB771A">
      <w:r>
        <w:t>PATCH will not be added.</w:t>
      </w:r>
    </w:p>
    <w:p w14:paraId="7F7B11FF" w14:textId="77777777" w:rsidR="00DB771A" w:rsidRDefault="00DB771A" w:rsidP="00DB771A">
      <w:r>
        <w:t>Chi (Huawei): R1 shared</w:t>
      </w:r>
    </w:p>
    <w:p w14:paraId="37C56E9E" w14:textId="77777777" w:rsidR="00DB771A" w:rsidRDefault="00DB771A" w:rsidP="00DB771A">
      <w:r>
        <w:t>Apostolos (Nokia): Fine with R1</w:t>
      </w:r>
    </w:p>
    <w:p w14:paraId="7EA4A11A" w14:textId="77777777" w:rsidR="00DB771A" w:rsidRDefault="00DB771A" w:rsidP="00DB771A">
      <w:r>
        <w:t>Maria (Ericsson): Fine with R1, would like to co-sign.</w:t>
      </w:r>
    </w:p>
    <w:p w14:paraId="08445010" w14:textId="77777777" w:rsidR="00DB771A" w:rsidRDefault="00DB771A" w:rsidP="00DB771A">
      <w:r>
        <w:t>Shahram (AT&amp;T): Fine with R1.</w:t>
      </w:r>
    </w:p>
    <w:p w14:paraId="49C07045" w14:textId="77777777" w:rsidR="00DB771A" w:rsidRDefault="00DB771A" w:rsidP="00DB771A">
      <w:r>
        <w:t>R1 is pre-agreed</w:t>
      </w:r>
    </w:p>
    <w:p w14:paraId="29BAF13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C3-246492</w:t>
      </w:r>
      <w:r>
        <w:rPr>
          <w:color w:val="993300"/>
          <w:u w:val="single"/>
        </w:rPr>
        <w:t>.</w:t>
      </w:r>
    </w:p>
    <w:p w14:paraId="1B706801" w14:textId="7D23C219" w:rsidR="00DB771A" w:rsidRDefault="00DB771A" w:rsidP="00DB771A">
      <w:pPr>
        <w:rPr>
          <w:rFonts w:ascii="Arial" w:hAnsi="Arial" w:cs="Arial"/>
          <w:b/>
          <w:sz w:val="24"/>
        </w:rPr>
      </w:pPr>
      <w:r>
        <w:rPr>
          <w:rFonts w:ascii="Arial" w:hAnsi="Arial" w:cs="Arial"/>
          <w:b/>
          <w:color w:val="0000FF"/>
          <w:sz w:val="24"/>
        </w:rPr>
        <w:t>C3-246437</w:t>
      </w:r>
      <w:r>
        <w:rPr>
          <w:rFonts w:ascii="Arial" w:hAnsi="Arial" w:cs="Arial"/>
          <w:b/>
          <w:color w:val="0000FF"/>
          <w:sz w:val="24"/>
        </w:rPr>
        <w:tab/>
      </w:r>
      <w:r>
        <w:rPr>
          <w:rFonts w:ascii="Arial" w:hAnsi="Arial" w:cs="Arial"/>
          <w:b/>
          <w:sz w:val="24"/>
        </w:rPr>
        <w:t>Support of the non-3GPP devices information</w:t>
      </w:r>
    </w:p>
    <w:p w14:paraId="5D4A568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v19.0.1</w:t>
      </w:r>
      <w:r>
        <w:rPr>
          <w:i/>
        </w:rPr>
        <w:tab/>
        <w:t xml:space="preserve">  CR-0565  rev 1 Cat: B (Rel-19)</w:t>
      </w:r>
      <w:r>
        <w:rPr>
          <w:i/>
        </w:rPr>
        <w:br/>
      </w:r>
      <w:r>
        <w:rPr>
          <w:i/>
        </w:rPr>
        <w:br/>
      </w:r>
      <w:r>
        <w:rPr>
          <w:i/>
        </w:rPr>
        <w:tab/>
      </w:r>
      <w:r>
        <w:rPr>
          <w:i/>
        </w:rPr>
        <w:tab/>
      </w:r>
      <w:r>
        <w:rPr>
          <w:i/>
        </w:rPr>
        <w:tab/>
      </w:r>
      <w:r>
        <w:rPr>
          <w:i/>
        </w:rPr>
        <w:tab/>
      </w:r>
      <w:r>
        <w:rPr>
          <w:i/>
        </w:rPr>
        <w:tab/>
        <w:t>Source: Huawei, Nokia, Ericsson</w:t>
      </w:r>
    </w:p>
    <w:p w14:paraId="473DF4BB" w14:textId="77777777" w:rsidR="00DB771A" w:rsidRDefault="00DB771A" w:rsidP="00DB771A">
      <w:pPr>
        <w:rPr>
          <w:color w:val="808080"/>
        </w:rPr>
      </w:pPr>
      <w:r>
        <w:rPr>
          <w:color w:val="808080"/>
        </w:rPr>
        <w:t>(Replaces C3-246311)</w:t>
      </w:r>
    </w:p>
    <w:p w14:paraId="0219CEE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82A9C" w14:textId="66FB9BBE" w:rsidR="00DB771A" w:rsidRDefault="00DB771A" w:rsidP="00DB771A">
      <w:pPr>
        <w:rPr>
          <w:rFonts w:ascii="Arial" w:hAnsi="Arial" w:cs="Arial"/>
          <w:b/>
          <w:sz w:val="24"/>
        </w:rPr>
      </w:pPr>
      <w:r>
        <w:rPr>
          <w:rFonts w:ascii="Arial" w:hAnsi="Arial" w:cs="Arial"/>
          <w:b/>
          <w:color w:val="0000FF"/>
          <w:sz w:val="24"/>
        </w:rPr>
        <w:t>C3-246491</w:t>
      </w:r>
      <w:r>
        <w:rPr>
          <w:rFonts w:ascii="Arial" w:hAnsi="Arial" w:cs="Arial"/>
          <w:b/>
          <w:color w:val="0000FF"/>
          <w:sz w:val="24"/>
        </w:rPr>
        <w:tab/>
      </w:r>
      <w:r>
        <w:rPr>
          <w:rFonts w:ascii="Arial" w:hAnsi="Arial" w:cs="Arial"/>
          <w:b/>
          <w:sz w:val="24"/>
        </w:rPr>
        <w:t>Passing non-3gpp device information to the PCF</w:t>
      </w:r>
    </w:p>
    <w:p w14:paraId="1795B6B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CR-1292  rev 1 Cat: B (Rel-19)</w:t>
      </w:r>
      <w:r>
        <w:rPr>
          <w:i/>
        </w:rPr>
        <w:br/>
      </w:r>
      <w:r>
        <w:rPr>
          <w:i/>
        </w:rPr>
        <w:br/>
      </w:r>
      <w:r>
        <w:rPr>
          <w:i/>
        </w:rPr>
        <w:tab/>
      </w:r>
      <w:r>
        <w:rPr>
          <w:i/>
        </w:rPr>
        <w:tab/>
      </w:r>
      <w:r>
        <w:rPr>
          <w:i/>
        </w:rPr>
        <w:tab/>
      </w:r>
      <w:r>
        <w:rPr>
          <w:i/>
        </w:rPr>
        <w:tab/>
      </w:r>
      <w:r>
        <w:rPr>
          <w:i/>
        </w:rPr>
        <w:tab/>
        <w:t>Source: Nokia</w:t>
      </w:r>
    </w:p>
    <w:p w14:paraId="55E0DB83" w14:textId="77777777" w:rsidR="00DB771A" w:rsidRDefault="00DB771A" w:rsidP="00DB771A">
      <w:pPr>
        <w:rPr>
          <w:color w:val="808080"/>
        </w:rPr>
      </w:pPr>
      <w:r>
        <w:rPr>
          <w:color w:val="808080"/>
        </w:rPr>
        <w:t>(Replaces C3-246211)</w:t>
      </w:r>
    </w:p>
    <w:p w14:paraId="1CF6A92B" w14:textId="77777777" w:rsidR="00DB771A" w:rsidRDefault="00DB771A" w:rsidP="00DB771A">
      <w:pPr>
        <w:rPr>
          <w:rFonts w:ascii="Arial" w:hAnsi="Arial" w:cs="Arial"/>
          <w:b/>
        </w:rPr>
      </w:pPr>
      <w:r>
        <w:rPr>
          <w:rFonts w:ascii="Arial" w:hAnsi="Arial" w:cs="Arial"/>
          <w:b/>
        </w:rPr>
        <w:t xml:space="preserve">Abstract: </w:t>
      </w:r>
    </w:p>
    <w:p w14:paraId="3B7F09E3" w14:textId="77777777" w:rsidR="00DB771A" w:rsidRDefault="00DB771A" w:rsidP="00DB771A">
      <w:r>
        <w:t>Passing non-3gpp device information to the PCF</w:t>
      </w:r>
    </w:p>
    <w:p w14:paraId="7CD305A4"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AE268C" w14:textId="141711FE" w:rsidR="00DB771A" w:rsidRDefault="00DB771A" w:rsidP="00DB771A">
      <w:pPr>
        <w:rPr>
          <w:rFonts w:ascii="Arial" w:hAnsi="Arial" w:cs="Arial"/>
          <w:b/>
          <w:sz w:val="24"/>
        </w:rPr>
      </w:pPr>
      <w:r>
        <w:rPr>
          <w:rFonts w:ascii="Arial" w:hAnsi="Arial" w:cs="Arial"/>
          <w:b/>
          <w:color w:val="0000FF"/>
          <w:sz w:val="24"/>
        </w:rPr>
        <w:t>C3-246492</w:t>
      </w:r>
      <w:r>
        <w:rPr>
          <w:rFonts w:ascii="Arial" w:hAnsi="Arial" w:cs="Arial"/>
          <w:b/>
          <w:color w:val="0000FF"/>
          <w:sz w:val="24"/>
        </w:rPr>
        <w:tab/>
      </w:r>
      <w:r>
        <w:rPr>
          <w:rFonts w:ascii="Arial" w:hAnsi="Arial" w:cs="Arial"/>
          <w:b/>
          <w:sz w:val="24"/>
        </w:rPr>
        <w:t>Support of the non-3GPP devices information</w:t>
      </w:r>
    </w:p>
    <w:p w14:paraId="40228BE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CR-1459  rev 1 Cat: B (Rel-19)</w:t>
      </w:r>
      <w:r>
        <w:rPr>
          <w:i/>
        </w:rPr>
        <w:br/>
      </w:r>
      <w:r>
        <w:rPr>
          <w:i/>
        </w:rPr>
        <w:br/>
      </w:r>
      <w:r>
        <w:rPr>
          <w:i/>
        </w:rPr>
        <w:tab/>
      </w:r>
      <w:r>
        <w:rPr>
          <w:i/>
        </w:rPr>
        <w:tab/>
      </w:r>
      <w:r>
        <w:rPr>
          <w:i/>
        </w:rPr>
        <w:tab/>
      </w:r>
      <w:r>
        <w:rPr>
          <w:i/>
        </w:rPr>
        <w:tab/>
      </w:r>
      <w:r>
        <w:rPr>
          <w:i/>
        </w:rPr>
        <w:tab/>
        <w:t>Source: Huawei, Nokia, AT&amp;T, Ericsson</w:t>
      </w:r>
    </w:p>
    <w:p w14:paraId="25AE426F" w14:textId="77777777" w:rsidR="00DB771A" w:rsidRDefault="00DB771A" w:rsidP="00DB771A">
      <w:pPr>
        <w:rPr>
          <w:color w:val="808080"/>
        </w:rPr>
      </w:pPr>
      <w:r>
        <w:rPr>
          <w:color w:val="808080"/>
        </w:rPr>
        <w:t>(Replaces C3-246312)</w:t>
      </w:r>
    </w:p>
    <w:p w14:paraId="6562BFF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13CC0" w14:textId="77777777" w:rsidR="00DB771A" w:rsidRDefault="00DB771A" w:rsidP="00DB771A">
      <w:pPr>
        <w:pStyle w:val="Heading3"/>
      </w:pPr>
      <w:bookmarkStart w:id="242" w:name="_Toc183695166"/>
      <w:r>
        <w:t>19.29</w:t>
      </w:r>
      <w:r>
        <w:tab/>
        <w:t>CT aspects on Spending Limits for UE Policies in Roaming scenario [TEI19_SLUPiR]</w:t>
      </w:r>
      <w:bookmarkEnd w:id="242"/>
    </w:p>
    <w:p w14:paraId="4A4E08FE" w14:textId="77777777" w:rsidR="00DB771A" w:rsidRDefault="00DB771A" w:rsidP="00DB771A">
      <w:pPr>
        <w:pStyle w:val="Heading3"/>
      </w:pPr>
      <w:bookmarkStart w:id="243" w:name="_Toc183695167"/>
      <w:r>
        <w:t>19.30</w:t>
      </w:r>
      <w:r>
        <w:tab/>
        <w:t>CT aspects of QoS monitoring enhancement [TEI19_QME]</w:t>
      </w:r>
      <w:bookmarkEnd w:id="243"/>
    </w:p>
    <w:p w14:paraId="0163F0DE" w14:textId="75E2FAEE" w:rsidR="00DB771A" w:rsidRDefault="00DB771A" w:rsidP="00DB771A">
      <w:pPr>
        <w:rPr>
          <w:rFonts w:ascii="Arial" w:hAnsi="Arial" w:cs="Arial"/>
          <w:b/>
          <w:sz w:val="24"/>
        </w:rPr>
      </w:pPr>
      <w:r>
        <w:rPr>
          <w:rFonts w:ascii="Arial" w:hAnsi="Arial" w:cs="Arial"/>
          <w:b/>
          <w:color w:val="0000FF"/>
          <w:sz w:val="24"/>
        </w:rPr>
        <w:t>C3-246111</w:t>
      </w:r>
      <w:r>
        <w:rPr>
          <w:rFonts w:ascii="Arial" w:hAnsi="Arial" w:cs="Arial"/>
          <w:b/>
          <w:color w:val="0000FF"/>
          <w:sz w:val="24"/>
        </w:rPr>
        <w:tab/>
      </w:r>
      <w:r>
        <w:rPr>
          <w:rFonts w:ascii="Arial" w:hAnsi="Arial" w:cs="Arial"/>
          <w:b/>
          <w:sz w:val="24"/>
        </w:rPr>
        <w:t>QoS monitoring capability report update</w:t>
      </w:r>
    </w:p>
    <w:p w14:paraId="4DCAF01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CR-0685  rev 2 Cat: B (Rel-19)</w:t>
      </w:r>
      <w:r>
        <w:rPr>
          <w:i/>
        </w:rPr>
        <w:br/>
      </w:r>
      <w:r>
        <w:rPr>
          <w:i/>
        </w:rPr>
        <w:lastRenderedPageBreak/>
        <w:br/>
      </w:r>
      <w:r>
        <w:rPr>
          <w:i/>
        </w:rPr>
        <w:tab/>
      </w:r>
      <w:r>
        <w:rPr>
          <w:i/>
        </w:rPr>
        <w:tab/>
      </w:r>
      <w:r>
        <w:rPr>
          <w:i/>
        </w:rPr>
        <w:tab/>
      </w:r>
      <w:r>
        <w:rPr>
          <w:i/>
        </w:rPr>
        <w:tab/>
      </w:r>
      <w:r>
        <w:rPr>
          <w:i/>
        </w:rPr>
        <w:tab/>
        <w:t>Source: Nokia</w:t>
      </w:r>
    </w:p>
    <w:p w14:paraId="37DE7217" w14:textId="77777777" w:rsidR="00DB771A" w:rsidRDefault="00DB771A" w:rsidP="00DB771A">
      <w:pPr>
        <w:rPr>
          <w:color w:val="808080"/>
        </w:rPr>
      </w:pPr>
      <w:r>
        <w:rPr>
          <w:color w:val="808080"/>
        </w:rPr>
        <w:t>(Replaces C3-245509)</w:t>
      </w:r>
    </w:p>
    <w:p w14:paraId="7F590202" w14:textId="77777777" w:rsidR="00DB771A" w:rsidRDefault="00DB771A" w:rsidP="00DB771A">
      <w:pPr>
        <w:rPr>
          <w:rFonts w:ascii="Arial" w:hAnsi="Arial" w:cs="Arial"/>
          <w:b/>
        </w:rPr>
      </w:pPr>
      <w:r>
        <w:rPr>
          <w:rFonts w:ascii="Arial" w:hAnsi="Arial" w:cs="Arial"/>
          <w:b/>
        </w:rPr>
        <w:t xml:space="preserve">Discussion: </w:t>
      </w:r>
    </w:p>
    <w:p w14:paraId="1839BAC4" w14:textId="77777777" w:rsidR="00DB771A" w:rsidRDefault="00DB771A" w:rsidP="00DB771A">
      <w:r>
        <w:t>Revision of C3-245509</w:t>
      </w:r>
    </w:p>
    <w:p w14:paraId="214A9E30" w14:textId="77777777" w:rsidR="00DB771A" w:rsidRDefault="00DB771A" w:rsidP="00DB771A">
      <w:r>
        <w:t>Partha (Nokia): Huawei co-signs.</w:t>
      </w:r>
    </w:p>
    <w:p w14:paraId="2348F2B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C3-246408</w:t>
      </w:r>
      <w:r>
        <w:rPr>
          <w:color w:val="993300"/>
          <w:u w:val="single"/>
        </w:rPr>
        <w:t>.</w:t>
      </w:r>
    </w:p>
    <w:p w14:paraId="5A65B3B2" w14:textId="6BC19559" w:rsidR="00DB771A" w:rsidRDefault="00DB771A" w:rsidP="00DB771A">
      <w:pPr>
        <w:rPr>
          <w:rFonts w:ascii="Arial" w:hAnsi="Arial" w:cs="Arial"/>
          <w:b/>
          <w:sz w:val="24"/>
        </w:rPr>
      </w:pPr>
      <w:r>
        <w:rPr>
          <w:rFonts w:ascii="Arial" w:hAnsi="Arial" w:cs="Arial"/>
          <w:b/>
          <w:color w:val="0000FF"/>
          <w:sz w:val="24"/>
        </w:rPr>
        <w:t>C3-246408</w:t>
      </w:r>
      <w:r>
        <w:rPr>
          <w:rFonts w:ascii="Arial" w:hAnsi="Arial" w:cs="Arial"/>
          <w:b/>
          <w:color w:val="0000FF"/>
          <w:sz w:val="24"/>
        </w:rPr>
        <w:tab/>
      </w:r>
      <w:r>
        <w:rPr>
          <w:rFonts w:ascii="Arial" w:hAnsi="Arial" w:cs="Arial"/>
          <w:b/>
          <w:sz w:val="24"/>
        </w:rPr>
        <w:t>QoS monitoring capability report update</w:t>
      </w:r>
    </w:p>
    <w:p w14:paraId="7ECA55D8"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CR-0685  rev 3 Cat: B (Rel-19)</w:t>
      </w:r>
      <w:r>
        <w:rPr>
          <w:i/>
        </w:rPr>
        <w:br/>
      </w:r>
      <w:r>
        <w:rPr>
          <w:i/>
        </w:rPr>
        <w:br/>
      </w:r>
      <w:r>
        <w:rPr>
          <w:i/>
        </w:rPr>
        <w:tab/>
      </w:r>
      <w:r>
        <w:rPr>
          <w:i/>
        </w:rPr>
        <w:tab/>
      </w:r>
      <w:r>
        <w:rPr>
          <w:i/>
        </w:rPr>
        <w:tab/>
      </w:r>
      <w:r>
        <w:rPr>
          <w:i/>
        </w:rPr>
        <w:tab/>
      </w:r>
      <w:r>
        <w:rPr>
          <w:i/>
        </w:rPr>
        <w:tab/>
        <w:t>Source: Nokia, Huawei</w:t>
      </w:r>
    </w:p>
    <w:p w14:paraId="4CD2EF70" w14:textId="77777777" w:rsidR="00DB771A" w:rsidRDefault="00DB771A" w:rsidP="00DB771A">
      <w:pPr>
        <w:rPr>
          <w:color w:val="808080"/>
        </w:rPr>
      </w:pPr>
      <w:r>
        <w:rPr>
          <w:color w:val="808080"/>
        </w:rPr>
        <w:t>(Replaces C3-246111)</w:t>
      </w:r>
    </w:p>
    <w:p w14:paraId="338244C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69C939" w14:textId="77777777" w:rsidR="00DB771A" w:rsidRDefault="00DB771A" w:rsidP="00DB771A">
      <w:pPr>
        <w:pStyle w:val="Heading3"/>
      </w:pPr>
      <w:bookmarkStart w:id="244" w:name="_Toc183695168"/>
      <w:r>
        <w:t>19.31</w:t>
      </w:r>
      <w:r>
        <w:tab/>
        <w:t>CT Aspects of Phase3 for UAS, UAV and UAM [UAS_Ph3]</w:t>
      </w:r>
      <w:bookmarkEnd w:id="244"/>
    </w:p>
    <w:p w14:paraId="091766E7" w14:textId="28BC0488" w:rsidR="00DB771A" w:rsidRDefault="00DB771A" w:rsidP="00DB771A">
      <w:pPr>
        <w:rPr>
          <w:rFonts w:ascii="Arial" w:hAnsi="Arial" w:cs="Arial"/>
          <w:b/>
          <w:sz w:val="24"/>
        </w:rPr>
      </w:pPr>
      <w:r>
        <w:rPr>
          <w:rFonts w:ascii="Arial" w:hAnsi="Arial" w:cs="Arial"/>
          <w:b/>
          <w:color w:val="0000FF"/>
          <w:sz w:val="24"/>
        </w:rPr>
        <w:t>C3-246090</w:t>
      </w:r>
      <w:r>
        <w:rPr>
          <w:rFonts w:ascii="Arial" w:hAnsi="Arial" w:cs="Arial"/>
          <w:b/>
          <w:color w:val="0000FF"/>
          <w:sz w:val="24"/>
        </w:rPr>
        <w:tab/>
      </w:r>
      <w:r>
        <w:rPr>
          <w:rFonts w:ascii="Arial" w:hAnsi="Arial" w:cs="Arial"/>
          <w:b/>
          <w:sz w:val="24"/>
        </w:rPr>
        <w:t xml:space="preserve">Add the new </w:t>
      </w:r>
      <w:proofErr w:type="spellStart"/>
      <w:r>
        <w:rPr>
          <w:rFonts w:ascii="Arial" w:hAnsi="Arial" w:cs="Arial"/>
          <w:b/>
          <w:sz w:val="24"/>
        </w:rPr>
        <w:t>UAVFlightAssistance</w:t>
      </w:r>
      <w:proofErr w:type="spellEnd"/>
      <w:r>
        <w:rPr>
          <w:rFonts w:ascii="Arial" w:hAnsi="Arial" w:cs="Arial"/>
          <w:b/>
          <w:sz w:val="24"/>
        </w:rPr>
        <w:t xml:space="preserve"> API in clause 5.1</w:t>
      </w:r>
    </w:p>
    <w:p w14:paraId="75E4AB94"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CR-1423  rev  Cat: B (Rel-19)</w:t>
      </w:r>
      <w:r>
        <w:rPr>
          <w:i/>
        </w:rPr>
        <w:br/>
      </w:r>
      <w:r>
        <w:rPr>
          <w:i/>
        </w:rPr>
        <w:br/>
      </w:r>
      <w:r>
        <w:rPr>
          <w:i/>
        </w:rPr>
        <w:tab/>
      </w:r>
      <w:r>
        <w:rPr>
          <w:i/>
        </w:rPr>
        <w:tab/>
      </w:r>
      <w:r>
        <w:rPr>
          <w:i/>
        </w:rPr>
        <w:tab/>
      </w:r>
      <w:r>
        <w:rPr>
          <w:i/>
        </w:rPr>
        <w:tab/>
      </w:r>
      <w:r>
        <w:rPr>
          <w:i/>
        </w:rPr>
        <w:tab/>
        <w:t>Source: Huawei</w:t>
      </w:r>
    </w:p>
    <w:p w14:paraId="0B7F55C5" w14:textId="77777777" w:rsidR="00DB771A" w:rsidRDefault="00DB771A" w:rsidP="00DB771A">
      <w:pPr>
        <w:rPr>
          <w:rFonts w:ascii="Arial" w:hAnsi="Arial" w:cs="Arial"/>
          <w:b/>
        </w:rPr>
      </w:pPr>
      <w:r>
        <w:rPr>
          <w:rFonts w:ascii="Arial" w:hAnsi="Arial" w:cs="Arial"/>
          <w:b/>
        </w:rPr>
        <w:t xml:space="preserve">Discussion: </w:t>
      </w:r>
    </w:p>
    <w:p w14:paraId="7B4D5F50" w14:textId="77777777" w:rsidR="00DB771A" w:rsidRDefault="00DB771A" w:rsidP="00DB771A">
      <w:r>
        <w:t>Rajesh (Nokia): 1st change clashes with 6315.</w:t>
      </w:r>
    </w:p>
    <w:p w14:paraId="798CF795" w14:textId="77777777" w:rsidR="00DB771A" w:rsidRDefault="00DB771A" w:rsidP="00DB771A">
      <w:r>
        <w:t>Maria (Ericsson): Will remove 1st change clashing from 6315.</w:t>
      </w:r>
    </w:p>
    <w:p w14:paraId="01479801" w14:textId="77777777" w:rsidR="00DB771A" w:rsidRDefault="00DB771A" w:rsidP="00DB771A">
      <w:r>
        <w:t>Add Ericsson as co-signer.</w:t>
      </w:r>
    </w:p>
    <w:p w14:paraId="11EE561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C3-246450</w:t>
      </w:r>
      <w:r>
        <w:rPr>
          <w:color w:val="993300"/>
          <w:u w:val="single"/>
        </w:rPr>
        <w:t>.</w:t>
      </w:r>
    </w:p>
    <w:p w14:paraId="26FBB97C" w14:textId="46CFB804" w:rsidR="00DB771A" w:rsidRDefault="00DB771A" w:rsidP="00DB771A">
      <w:pPr>
        <w:rPr>
          <w:rFonts w:ascii="Arial" w:hAnsi="Arial" w:cs="Arial"/>
          <w:b/>
          <w:sz w:val="24"/>
        </w:rPr>
      </w:pPr>
      <w:r>
        <w:rPr>
          <w:rFonts w:ascii="Arial" w:hAnsi="Arial" w:cs="Arial"/>
          <w:b/>
          <w:color w:val="0000FF"/>
          <w:sz w:val="24"/>
        </w:rPr>
        <w:t>C3-246157</w:t>
      </w:r>
      <w:r>
        <w:rPr>
          <w:rFonts w:ascii="Arial" w:hAnsi="Arial" w:cs="Arial"/>
          <w:b/>
          <w:color w:val="0000FF"/>
          <w:sz w:val="24"/>
        </w:rPr>
        <w:tab/>
      </w:r>
      <w:r>
        <w:rPr>
          <w:rFonts w:ascii="Arial" w:hAnsi="Arial" w:cs="Arial"/>
          <w:b/>
          <w:sz w:val="24"/>
        </w:rPr>
        <w:t>work plan for UAS_Ph3</w:t>
      </w:r>
    </w:p>
    <w:p w14:paraId="1DFEC9CF" w14:textId="77777777" w:rsidR="00DB771A" w:rsidRDefault="00DB771A" w:rsidP="00DB771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LG Electronics / </w:t>
      </w:r>
      <w:proofErr w:type="spellStart"/>
      <w:r>
        <w:rPr>
          <w:i/>
        </w:rPr>
        <w:t>sunhee</w:t>
      </w:r>
      <w:proofErr w:type="spellEnd"/>
    </w:p>
    <w:p w14:paraId="5D68ECB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AAD46" w14:textId="681E26F4" w:rsidR="00DB771A" w:rsidRDefault="00DB771A" w:rsidP="00DB771A">
      <w:pPr>
        <w:rPr>
          <w:rFonts w:ascii="Arial" w:hAnsi="Arial" w:cs="Arial"/>
          <w:b/>
          <w:sz w:val="24"/>
        </w:rPr>
      </w:pPr>
      <w:r>
        <w:rPr>
          <w:rFonts w:ascii="Arial" w:hAnsi="Arial" w:cs="Arial"/>
          <w:b/>
          <w:color w:val="0000FF"/>
          <w:sz w:val="24"/>
        </w:rPr>
        <w:t>C3-246220</w:t>
      </w:r>
      <w:r>
        <w:rPr>
          <w:rFonts w:ascii="Arial" w:hAnsi="Arial" w:cs="Arial"/>
          <w:b/>
          <w:color w:val="0000FF"/>
          <w:sz w:val="24"/>
        </w:rPr>
        <w:tab/>
      </w:r>
      <w:proofErr w:type="spellStart"/>
      <w:r>
        <w:rPr>
          <w:rFonts w:ascii="Arial" w:hAnsi="Arial" w:cs="Arial"/>
          <w:b/>
          <w:sz w:val="24"/>
        </w:rPr>
        <w:t>UAVFlightAssistance</w:t>
      </w:r>
      <w:proofErr w:type="spellEnd"/>
      <w:r>
        <w:rPr>
          <w:rFonts w:ascii="Arial" w:hAnsi="Arial" w:cs="Arial"/>
          <w:b/>
          <w:sz w:val="24"/>
        </w:rPr>
        <w:t xml:space="preserve"> API and data model definition</w:t>
      </w:r>
    </w:p>
    <w:p w14:paraId="3C30416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CR-1400  rev 2 Cat: B (Rel-19)</w:t>
      </w:r>
      <w:r>
        <w:rPr>
          <w:i/>
        </w:rPr>
        <w:br/>
      </w:r>
      <w:r>
        <w:rPr>
          <w:i/>
        </w:rPr>
        <w:br/>
      </w:r>
      <w:r>
        <w:rPr>
          <w:i/>
        </w:rPr>
        <w:tab/>
      </w:r>
      <w:r>
        <w:rPr>
          <w:i/>
        </w:rPr>
        <w:tab/>
      </w:r>
      <w:r>
        <w:rPr>
          <w:i/>
        </w:rPr>
        <w:tab/>
      </w:r>
      <w:r>
        <w:rPr>
          <w:i/>
        </w:rPr>
        <w:tab/>
      </w:r>
      <w:r>
        <w:rPr>
          <w:i/>
        </w:rPr>
        <w:tab/>
        <w:t>Source: Huawei, Ericsson, Nokia</w:t>
      </w:r>
    </w:p>
    <w:p w14:paraId="465B24BF" w14:textId="77777777" w:rsidR="00DB771A" w:rsidRDefault="00DB771A" w:rsidP="00DB771A">
      <w:pPr>
        <w:rPr>
          <w:color w:val="808080"/>
        </w:rPr>
      </w:pPr>
      <w:r>
        <w:rPr>
          <w:color w:val="808080"/>
        </w:rPr>
        <w:t>(Replaces C3-245506)</w:t>
      </w:r>
    </w:p>
    <w:p w14:paraId="420407EF" w14:textId="77777777" w:rsidR="00DB771A" w:rsidRDefault="00DB771A" w:rsidP="00DB771A">
      <w:pPr>
        <w:rPr>
          <w:rFonts w:ascii="Arial" w:hAnsi="Arial" w:cs="Arial"/>
          <w:b/>
        </w:rPr>
      </w:pPr>
      <w:r>
        <w:rPr>
          <w:rFonts w:ascii="Arial" w:hAnsi="Arial" w:cs="Arial"/>
          <w:b/>
        </w:rPr>
        <w:t xml:space="preserve">Discussion: </w:t>
      </w:r>
    </w:p>
    <w:p w14:paraId="6F58A3B6" w14:textId="77777777" w:rsidR="00DB771A" w:rsidRDefault="00DB771A" w:rsidP="00DB771A">
      <w:r>
        <w:t>Revision of C3-245506</w:t>
      </w:r>
    </w:p>
    <w:p w14:paraId="6989CD16" w14:textId="77777777" w:rsidR="00DB771A" w:rsidRDefault="00DB771A" w:rsidP="00DB771A">
      <w:r>
        <w:t>Rajesh (Nokia): Clashes with 6315 from Ericsson.</w:t>
      </w:r>
    </w:p>
    <w:p w14:paraId="67AD8284" w14:textId="77777777" w:rsidR="00DB771A" w:rsidRDefault="00DB771A" w:rsidP="00DB771A">
      <w:r>
        <w:t>Maria (Ericsson): In 6315 can keep the newly added subscriber purpose. Rest in 6220 can go.</w:t>
      </w:r>
    </w:p>
    <w:p w14:paraId="4E5712F1" w14:textId="77777777" w:rsidR="00DB771A" w:rsidRDefault="00DB771A" w:rsidP="00DB771A">
      <w:r>
        <w:lastRenderedPageBreak/>
        <w:t>Rajesh (Nokia): Propose to merge 6315 into this CR.</w:t>
      </w:r>
    </w:p>
    <w:p w14:paraId="6AD02831" w14:textId="77777777" w:rsidR="00DB771A" w:rsidRDefault="00DB771A" w:rsidP="00DB771A">
      <w:r>
        <w:t xml:space="preserve">Maria (Ericsson): Fine to merger 6315 in this CR, with </w:t>
      </w:r>
      <w:proofErr w:type="spellStart"/>
      <w:r>
        <w:t>coverpage</w:t>
      </w:r>
      <w:proofErr w:type="spellEnd"/>
      <w:r>
        <w:t xml:space="preserve"> update on dependent CR and new data type.</w:t>
      </w:r>
    </w:p>
    <w:p w14:paraId="59899755" w14:textId="77777777" w:rsidR="00DB771A" w:rsidRDefault="00DB771A" w:rsidP="00DB771A">
      <w:r>
        <w:t>Merges 6315 into this CR.</w:t>
      </w:r>
    </w:p>
    <w:p w14:paraId="4D3FAEBA" w14:textId="77777777" w:rsidR="00DB771A" w:rsidRDefault="00DB771A" w:rsidP="00DB771A">
      <w:r>
        <w:t>Xuefei (Huawei): R1 shared</w:t>
      </w:r>
    </w:p>
    <w:p w14:paraId="015A7ABE" w14:textId="77777777" w:rsidR="00DB771A" w:rsidRDefault="00DB771A" w:rsidP="00DB771A">
      <w:r>
        <w:t>Maria (Ericsson): R2 shared</w:t>
      </w:r>
    </w:p>
    <w:p w14:paraId="775FAA2E" w14:textId="77777777" w:rsidR="00DB771A" w:rsidRDefault="00DB771A" w:rsidP="00DB771A">
      <w:r>
        <w:t xml:space="preserve">Xuefei (Huawei): Fine with R2. </w:t>
      </w:r>
    </w:p>
    <w:p w14:paraId="13AE3A01" w14:textId="77777777" w:rsidR="00DB771A" w:rsidRDefault="00DB771A" w:rsidP="00DB771A">
      <w:r>
        <w:t>Rajesh (Nokia): Fine with R2.</w:t>
      </w:r>
    </w:p>
    <w:p w14:paraId="3221437A" w14:textId="77777777" w:rsidR="00DB771A" w:rsidRDefault="00DB771A" w:rsidP="00DB771A">
      <w:r>
        <w:t>R2 agreed</w:t>
      </w:r>
    </w:p>
    <w:p w14:paraId="55059141"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C3-246451</w:t>
      </w:r>
      <w:r>
        <w:rPr>
          <w:color w:val="993300"/>
          <w:u w:val="single"/>
        </w:rPr>
        <w:t>.</w:t>
      </w:r>
    </w:p>
    <w:p w14:paraId="2E3AD057" w14:textId="5CB09646" w:rsidR="00DB771A" w:rsidRDefault="00DB771A" w:rsidP="00DB771A">
      <w:pPr>
        <w:rPr>
          <w:rFonts w:ascii="Arial" w:hAnsi="Arial" w:cs="Arial"/>
          <w:b/>
          <w:sz w:val="24"/>
        </w:rPr>
      </w:pPr>
      <w:r>
        <w:rPr>
          <w:rFonts w:ascii="Arial" w:hAnsi="Arial" w:cs="Arial"/>
          <w:b/>
          <w:color w:val="0000FF"/>
          <w:sz w:val="24"/>
        </w:rPr>
        <w:t>C3-246221</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definition for </w:t>
      </w:r>
      <w:proofErr w:type="spellStart"/>
      <w:r>
        <w:rPr>
          <w:rFonts w:ascii="Arial" w:hAnsi="Arial" w:cs="Arial"/>
          <w:b/>
          <w:sz w:val="24"/>
        </w:rPr>
        <w:t>UAVFlightAssistance</w:t>
      </w:r>
      <w:proofErr w:type="spellEnd"/>
      <w:r>
        <w:rPr>
          <w:rFonts w:ascii="Arial" w:hAnsi="Arial" w:cs="Arial"/>
          <w:b/>
          <w:sz w:val="24"/>
        </w:rPr>
        <w:t xml:space="preserve"> service</w:t>
      </w:r>
    </w:p>
    <w:p w14:paraId="232B5FE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CR-1446  rev  Cat: B (Rel-19)</w:t>
      </w:r>
      <w:r>
        <w:rPr>
          <w:i/>
        </w:rPr>
        <w:br/>
      </w:r>
      <w:r>
        <w:rPr>
          <w:i/>
        </w:rPr>
        <w:br/>
      </w:r>
      <w:r>
        <w:rPr>
          <w:i/>
        </w:rPr>
        <w:tab/>
      </w:r>
      <w:r>
        <w:rPr>
          <w:i/>
        </w:rPr>
        <w:tab/>
      </w:r>
      <w:r>
        <w:rPr>
          <w:i/>
        </w:rPr>
        <w:tab/>
      </w:r>
      <w:r>
        <w:rPr>
          <w:i/>
        </w:rPr>
        <w:tab/>
      </w:r>
      <w:r>
        <w:rPr>
          <w:i/>
        </w:rPr>
        <w:tab/>
        <w:t>Source: Huawei</w:t>
      </w:r>
    </w:p>
    <w:p w14:paraId="145E7196" w14:textId="77777777" w:rsidR="00DB771A" w:rsidRDefault="00DB771A" w:rsidP="00DB771A">
      <w:pPr>
        <w:rPr>
          <w:rFonts w:ascii="Arial" w:hAnsi="Arial" w:cs="Arial"/>
          <w:b/>
        </w:rPr>
      </w:pPr>
      <w:r>
        <w:rPr>
          <w:rFonts w:ascii="Arial" w:hAnsi="Arial" w:cs="Arial"/>
          <w:b/>
        </w:rPr>
        <w:t xml:space="preserve">Discussion: </w:t>
      </w:r>
    </w:p>
    <w:p w14:paraId="38D6A0BD"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UAVFlightAssistance</w:t>
      </w:r>
      <w:proofErr w:type="spellEnd"/>
      <w:r>
        <w:t xml:space="preserve"> API, </w:t>
      </w:r>
      <w:proofErr w:type="spellStart"/>
      <w:r>
        <w:t>UAVFlightAssistance</w:t>
      </w:r>
      <w:proofErr w:type="spellEnd"/>
      <w:r>
        <w:t xml:space="preserve"> API</w:t>
      </w:r>
    </w:p>
    <w:p w14:paraId="0BE4494B" w14:textId="77777777" w:rsidR="00DB771A" w:rsidRDefault="00DB771A" w:rsidP="00DB771A">
      <w:r>
        <w:t>Rajesh (Nokia): Clashes with 6316</w:t>
      </w:r>
    </w:p>
    <w:p w14:paraId="595D77B4" w14:textId="77777777" w:rsidR="00DB771A" w:rsidRDefault="00DB771A" w:rsidP="00DB771A">
      <w:r>
        <w:t>Maria (Ericsson): Propose to merge with 6316 as baseline.</w:t>
      </w:r>
    </w:p>
    <w:p w14:paraId="7C51174B" w14:textId="77777777" w:rsidR="00DB771A" w:rsidRDefault="00DB771A" w:rsidP="00DB771A">
      <w:r>
        <w:t>Xuefei (Huawei): Propose 6221 as baseline.</w:t>
      </w:r>
    </w:p>
    <w:p w14:paraId="2DC2EF8F" w14:textId="77777777" w:rsidR="00DB771A" w:rsidRDefault="00DB771A" w:rsidP="00DB771A">
      <w:r>
        <w:t>Merger between 6221 and 6316 need to be decided.</w:t>
      </w:r>
    </w:p>
    <w:p w14:paraId="2D006CC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9750303" w14:textId="78E66199" w:rsidR="00DB771A" w:rsidRDefault="00DB771A" w:rsidP="00DB771A">
      <w:pPr>
        <w:rPr>
          <w:rFonts w:ascii="Arial" w:hAnsi="Arial" w:cs="Arial"/>
          <w:b/>
          <w:sz w:val="24"/>
        </w:rPr>
      </w:pPr>
      <w:r>
        <w:rPr>
          <w:rFonts w:ascii="Arial" w:hAnsi="Arial" w:cs="Arial"/>
          <w:b/>
          <w:color w:val="0000FF"/>
          <w:sz w:val="24"/>
        </w:rPr>
        <w:t>C3-246222</w:t>
      </w:r>
      <w:r>
        <w:rPr>
          <w:rFonts w:ascii="Arial" w:hAnsi="Arial" w:cs="Arial"/>
          <w:b/>
          <w:color w:val="0000FF"/>
          <w:sz w:val="24"/>
        </w:rPr>
        <w:tab/>
      </w:r>
      <w:r>
        <w:rPr>
          <w:rFonts w:ascii="Arial" w:hAnsi="Arial" w:cs="Arial"/>
          <w:b/>
          <w:sz w:val="24"/>
        </w:rPr>
        <w:t>Support of list of UEs for Movement Behaviour analytics</w:t>
      </w:r>
    </w:p>
    <w:p w14:paraId="5E4690B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CR-0988  rev  Cat: B (Rel-19)</w:t>
      </w:r>
      <w:r>
        <w:rPr>
          <w:i/>
        </w:rPr>
        <w:br/>
      </w:r>
      <w:r>
        <w:rPr>
          <w:i/>
        </w:rPr>
        <w:br/>
      </w:r>
      <w:r>
        <w:rPr>
          <w:i/>
        </w:rPr>
        <w:tab/>
      </w:r>
      <w:r>
        <w:rPr>
          <w:i/>
        </w:rPr>
        <w:tab/>
      </w:r>
      <w:r>
        <w:rPr>
          <w:i/>
        </w:rPr>
        <w:tab/>
      </w:r>
      <w:r>
        <w:rPr>
          <w:i/>
        </w:rPr>
        <w:tab/>
      </w:r>
      <w:r>
        <w:rPr>
          <w:i/>
        </w:rPr>
        <w:tab/>
        <w:t>Source: Huawei</w:t>
      </w:r>
    </w:p>
    <w:p w14:paraId="7B43383F" w14:textId="77777777" w:rsidR="00DB771A" w:rsidRDefault="00DB771A" w:rsidP="00DB771A">
      <w:pPr>
        <w:rPr>
          <w:rFonts w:ascii="Arial" w:hAnsi="Arial" w:cs="Arial"/>
          <w:b/>
        </w:rPr>
      </w:pPr>
      <w:r>
        <w:rPr>
          <w:rFonts w:ascii="Arial" w:hAnsi="Arial" w:cs="Arial"/>
          <w:b/>
        </w:rPr>
        <w:t xml:space="preserve">Discussion: </w:t>
      </w:r>
    </w:p>
    <w:p w14:paraId="281528AB"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Nnwdaf_EventsSubscription</w:t>
      </w:r>
      <w:proofErr w:type="spellEnd"/>
      <w:r>
        <w:t xml:space="preserve"> API, </w:t>
      </w:r>
      <w:proofErr w:type="spellStart"/>
      <w:r>
        <w:t>Nnwdaf_EventsSubscription</w:t>
      </w:r>
      <w:proofErr w:type="spellEnd"/>
      <w:r>
        <w:t xml:space="preserve"> API</w:t>
      </w:r>
    </w:p>
    <w:p w14:paraId="1C2F3896" w14:textId="77777777" w:rsidR="00DB771A" w:rsidRDefault="00DB771A" w:rsidP="00DB771A">
      <w:r>
        <w:t>Depends on TS/TR 23.288 CR 1240</w:t>
      </w:r>
    </w:p>
    <w:p w14:paraId="776B11BC" w14:textId="77777777" w:rsidR="00DB771A" w:rsidRDefault="00DB771A" w:rsidP="00DB771A">
      <w:r>
        <w:t>Rajesh (Nokia): Clash with 6265.</w:t>
      </w:r>
    </w:p>
    <w:p w14:paraId="28B80A08" w14:textId="77777777" w:rsidR="00DB771A" w:rsidRDefault="00DB771A" w:rsidP="00DB771A">
      <w:r>
        <w:t>Maria (Ericsson): 6265 contains more change. So, propose to merge this CR into 6265.</w:t>
      </w:r>
    </w:p>
    <w:p w14:paraId="4E251E27" w14:textId="77777777" w:rsidR="00DB771A" w:rsidRDefault="00DB771A" w:rsidP="00DB771A">
      <w:r>
        <w:t>Xuefei (Huawei): Solutions in 6222 and 6265 are different. 6222 aligns to stage-2 and propose to keep 6222 as baseline.</w:t>
      </w:r>
    </w:p>
    <w:p w14:paraId="5A1E66F3" w14:textId="77777777" w:rsidR="00DB771A" w:rsidRDefault="00DB771A" w:rsidP="00DB771A">
      <w:r>
        <w:t>Maria (Ericsson): Please keep the CRs open..</w:t>
      </w:r>
    </w:p>
    <w:p w14:paraId="1D79B527" w14:textId="77777777" w:rsidR="00DB771A" w:rsidRDefault="00DB771A" w:rsidP="00DB771A">
      <w:r>
        <w:t>Keep the changes and Ericsson to confirm</w:t>
      </w:r>
    </w:p>
    <w:p w14:paraId="5FDB5BB1" w14:textId="77777777" w:rsidR="00DB771A" w:rsidRDefault="00DB771A" w:rsidP="00DB771A">
      <w:r>
        <w:t>Maria (Ericsson): Fine with CR.</w:t>
      </w:r>
    </w:p>
    <w:p w14:paraId="6E4B243E" w14:textId="77777777" w:rsidR="00DB771A" w:rsidRDefault="00DB771A" w:rsidP="00DB771A">
      <w:r>
        <w:t>Revision agreed</w:t>
      </w:r>
    </w:p>
    <w:p w14:paraId="70B59D9A" w14:textId="77777777" w:rsidR="00DB771A" w:rsidRDefault="00DB771A" w:rsidP="00DB771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C3-246452</w:t>
      </w:r>
      <w:r>
        <w:rPr>
          <w:color w:val="993300"/>
          <w:u w:val="single"/>
        </w:rPr>
        <w:t>.</w:t>
      </w:r>
    </w:p>
    <w:p w14:paraId="2A479C69" w14:textId="68EE68E8" w:rsidR="00DB771A" w:rsidRDefault="00DB771A" w:rsidP="00DB771A">
      <w:pPr>
        <w:rPr>
          <w:rFonts w:ascii="Arial" w:hAnsi="Arial" w:cs="Arial"/>
          <w:b/>
          <w:sz w:val="24"/>
        </w:rPr>
      </w:pPr>
      <w:r>
        <w:rPr>
          <w:rFonts w:ascii="Arial" w:hAnsi="Arial" w:cs="Arial"/>
          <w:b/>
          <w:color w:val="0000FF"/>
          <w:sz w:val="24"/>
        </w:rPr>
        <w:t>C3-246265</w:t>
      </w:r>
      <w:r>
        <w:rPr>
          <w:rFonts w:ascii="Arial" w:hAnsi="Arial" w:cs="Arial"/>
          <w:b/>
          <w:color w:val="0000FF"/>
          <w:sz w:val="24"/>
        </w:rPr>
        <w:tab/>
      </w:r>
      <w:r>
        <w:rPr>
          <w:rFonts w:ascii="Arial" w:hAnsi="Arial" w:cs="Arial"/>
          <w:b/>
          <w:sz w:val="24"/>
        </w:rPr>
        <w:t xml:space="preserve">Support list of UEs in QoS </w:t>
      </w:r>
      <w:proofErr w:type="spellStart"/>
      <w:r>
        <w:rPr>
          <w:rFonts w:ascii="Arial" w:hAnsi="Arial" w:cs="Arial"/>
          <w:b/>
          <w:sz w:val="24"/>
        </w:rPr>
        <w:t>Sustanability</w:t>
      </w:r>
      <w:proofErr w:type="spellEnd"/>
      <w:r>
        <w:rPr>
          <w:rFonts w:ascii="Arial" w:hAnsi="Arial" w:cs="Arial"/>
          <w:b/>
          <w:sz w:val="24"/>
        </w:rPr>
        <w:t xml:space="preserve"> and Movement Behaviour Analyses</w:t>
      </w:r>
    </w:p>
    <w:p w14:paraId="7548833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CR-0990  rev  Cat: B (Rel-19)</w:t>
      </w:r>
      <w:r>
        <w:rPr>
          <w:i/>
        </w:rPr>
        <w:br/>
      </w:r>
      <w:r>
        <w:rPr>
          <w:i/>
        </w:rPr>
        <w:br/>
      </w:r>
      <w:r>
        <w:rPr>
          <w:i/>
        </w:rPr>
        <w:tab/>
      </w:r>
      <w:r>
        <w:rPr>
          <w:i/>
        </w:rPr>
        <w:tab/>
      </w:r>
      <w:r>
        <w:rPr>
          <w:i/>
        </w:rPr>
        <w:tab/>
      </w:r>
      <w:r>
        <w:rPr>
          <w:i/>
        </w:rPr>
        <w:tab/>
      </w:r>
      <w:r>
        <w:rPr>
          <w:i/>
        </w:rPr>
        <w:tab/>
        <w:t>Source: Ericsson</w:t>
      </w:r>
    </w:p>
    <w:p w14:paraId="04A0E349" w14:textId="77777777" w:rsidR="00DB771A" w:rsidRDefault="00DB771A" w:rsidP="00DB771A">
      <w:pPr>
        <w:rPr>
          <w:rFonts w:ascii="Arial" w:hAnsi="Arial" w:cs="Arial"/>
          <w:b/>
        </w:rPr>
      </w:pPr>
      <w:r>
        <w:rPr>
          <w:rFonts w:ascii="Arial" w:hAnsi="Arial" w:cs="Arial"/>
          <w:b/>
        </w:rPr>
        <w:t xml:space="preserve">Discussion: </w:t>
      </w:r>
    </w:p>
    <w:p w14:paraId="04F15A09"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Nnwdaf_EventsSubscription</w:t>
      </w:r>
      <w:proofErr w:type="spellEnd"/>
      <w:r>
        <w:t xml:space="preserve"> API, </w:t>
      </w:r>
      <w:proofErr w:type="spellStart"/>
      <w:r>
        <w:t>Nnwdaf_EventsSubscription</w:t>
      </w:r>
      <w:proofErr w:type="spellEnd"/>
      <w:r>
        <w:t xml:space="preserve"> API</w:t>
      </w:r>
    </w:p>
    <w:p w14:paraId="3BB59A4B" w14:textId="77777777" w:rsidR="00DB771A" w:rsidRDefault="00DB771A" w:rsidP="00DB771A">
      <w:r>
        <w:t>Depends on TS 23.288 CR 1240</w:t>
      </w:r>
    </w:p>
    <w:p w14:paraId="1520D969" w14:textId="77777777" w:rsidR="00DB771A" w:rsidRDefault="00DB771A" w:rsidP="00DB771A">
      <w:r>
        <w:t>Maria (Ericsson): Fine to move the clash part of movement behaviour into 6222. For QoS sustainability, prefer to keep in 6265.</w:t>
      </w:r>
    </w:p>
    <w:p w14:paraId="6B541509" w14:textId="77777777" w:rsidR="00DB771A" w:rsidRDefault="00DB771A" w:rsidP="00DB771A">
      <w:r>
        <w:t>Rajesh (Nokia): Stage-2 indicates only SUPI, but CR uses GPSI.</w:t>
      </w:r>
    </w:p>
    <w:p w14:paraId="103F71AE" w14:textId="77777777" w:rsidR="00DB771A" w:rsidRDefault="00DB771A" w:rsidP="00DB771A">
      <w:r>
        <w:t>Maria (Ericsson): Will provide revision.</w:t>
      </w:r>
    </w:p>
    <w:p w14:paraId="1F1A8CEA" w14:textId="77777777" w:rsidR="00DB771A" w:rsidRDefault="00DB771A" w:rsidP="00DB771A">
      <w:r>
        <w:t>Xuefei (Huawei): Content of the note not clear. Need rewording.</w:t>
      </w:r>
    </w:p>
    <w:p w14:paraId="60474658" w14:textId="77777777" w:rsidR="00DB771A" w:rsidRDefault="00DB771A" w:rsidP="00DB771A">
      <w:r>
        <w:t>Maria (Ericsson): Keep QoS security analysis in this CR. R1 shared. Rest is merged to 6222</w:t>
      </w:r>
    </w:p>
    <w:p w14:paraId="4175B38D" w14:textId="77777777" w:rsidR="00DB771A" w:rsidRDefault="00DB771A" w:rsidP="00DB771A">
      <w:r>
        <w:t>Xuefei (Huawei): have to check.</w:t>
      </w:r>
    </w:p>
    <w:p w14:paraId="5B703801" w14:textId="77777777" w:rsidR="00DB771A" w:rsidRDefault="00DB771A" w:rsidP="00DB771A">
      <w:r>
        <w:t>Maria (Ericsson): R2 shared.</w:t>
      </w:r>
    </w:p>
    <w:p w14:paraId="4E017DDB" w14:textId="77777777" w:rsidR="00DB771A" w:rsidRDefault="00DB771A" w:rsidP="00DB771A">
      <w:r>
        <w:t>Rajesh (Nokia): Will check</w:t>
      </w:r>
    </w:p>
    <w:p w14:paraId="60B3FA41" w14:textId="77777777" w:rsidR="00DB771A" w:rsidRDefault="00DB771A" w:rsidP="00DB771A">
      <w:r>
        <w:t>Xuefei (Huawei): Missing changes in r2. R3 is available. Huawei wants to co-sign.</w:t>
      </w:r>
    </w:p>
    <w:p w14:paraId="72AD3E2D" w14:textId="77777777" w:rsidR="00DB771A" w:rsidRDefault="00DB771A" w:rsidP="00DB771A">
      <w:r>
        <w:t xml:space="preserve">Maria (Ericsson): ok with r3, will upload a clean version. </w:t>
      </w:r>
    </w:p>
    <w:p w14:paraId="0FA465B3" w14:textId="77777777" w:rsidR="00DB771A" w:rsidRDefault="00DB771A" w:rsidP="00DB771A">
      <w:r>
        <w:t>Rajesh (Nokia): ok with r3.</w:t>
      </w:r>
    </w:p>
    <w:p w14:paraId="6FD5C17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C3-246453</w:t>
      </w:r>
      <w:r>
        <w:rPr>
          <w:color w:val="993300"/>
          <w:u w:val="single"/>
        </w:rPr>
        <w:t>.</w:t>
      </w:r>
    </w:p>
    <w:p w14:paraId="109D61D1" w14:textId="2347A29B" w:rsidR="00DB771A" w:rsidRDefault="00DB771A" w:rsidP="00DB771A">
      <w:pPr>
        <w:rPr>
          <w:rFonts w:ascii="Arial" w:hAnsi="Arial" w:cs="Arial"/>
          <w:b/>
          <w:sz w:val="24"/>
        </w:rPr>
      </w:pPr>
      <w:r>
        <w:rPr>
          <w:rFonts w:ascii="Arial" w:hAnsi="Arial" w:cs="Arial"/>
          <w:b/>
          <w:color w:val="0000FF"/>
          <w:sz w:val="24"/>
        </w:rPr>
        <w:t>C3-246266</w:t>
      </w:r>
      <w:r>
        <w:rPr>
          <w:rFonts w:ascii="Arial" w:hAnsi="Arial" w:cs="Arial"/>
          <w:b/>
          <w:color w:val="0000FF"/>
          <w:sz w:val="24"/>
        </w:rPr>
        <w:tab/>
      </w:r>
      <w:r>
        <w:rPr>
          <w:rFonts w:ascii="Arial" w:hAnsi="Arial" w:cs="Arial"/>
          <w:b/>
          <w:sz w:val="24"/>
        </w:rPr>
        <w:t xml:space="preserve">Support list of UEs in QoS </w:t>
      </w:r>
      <w:proofErr w:type="spellStart"/>
      <w:r>
        <w:rPr>
          <w:rFonts w:ascii="Arial" w:hAnsi="Arial" w:cs="Arial"/>
          <w:b/>
          <w:sz w:val="24"/>
        </w:rPr>
        <w:t>Sustanability</w:t>
      </w:r>
      <w:proofErr w:type="spellEnd"/>
      <w:r>
        <w:rPr>
          <w:rFonts w:ascii="Arial" w:hAnsi="Arial" w:cs="Arial"/>
          <w:b/>
          <w:sz w:val="24"/>
        </w:rPr>
        <w:t xml:space="preserve"> and Movement Behaviour Analyses Exposure</w:t>
      </w:r>
    </w:p>
    <w:p w14:paraId="4BA75568"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CR-1447  rev  Cat: B (Rel-19)</w:t>
      </w:r>
      <w:r>
        <w:rPr>
          <w:i/>
        </w:rPr>
        <w:br/>
      </w:r>
      <w:r>
        <w:rPr>
          <w:i/>
        </w:rPr>
        <w:br/>
      </w:r>
      <w:r>
        <w:rPr>
          <w:i/>
        </w:rPr>
        <w:tab/>
      </w:r>
      <w:r>
        <w:rPr>
          <w:i/>
        </w:rPr>
        <w:tab/>
      </w:r>
      <w:r>
        <w:rPr>
          <w:i/>
        </w:rPr>
        <w:tab/>
      </w:r>
      <w:r>
        <w:rPr>
          <w:i/>
        </w:rPr>
        <w:tab/>
      </w:r>
      <w:r>
        <w:rPr>
          <w:i/>
        </w:rPr>
        <w:tab/>
        <w:t>Source: Ericsson</w:t>
      </w:r>
    </w:p>
    <w:p w14:paraId="25DB26BE" w14:textId="77777777" w:rsidR="00DB771A" w:rsidRDefault="00DB771A" w:rsidP="00DB771A">
      <w:pPr>
        <w:rPr>
          <w:rFonts w:ascii="Arial" w:hAnsi="Arial" w:cs="Arial"/>
          <w:b/>
        </w:rPr>
      </w:pPr>
      <w:r>
        <w:rPr>
          <w:rFonts w:ascii="Arial" w:hAnsi="Arial" w:cs="Arial"/>
          <w:b/>
        </w:rPr>
        <w:t xml:space="preserve">Discussion: </w:t>
      </w:r>
    </w:p>
    <w:p w14:paraId="25F6CCA9" w14:textId="77777777" w:rsidR="00DB771A" w:rsidRDefault="00DB771A" w:rsidP="00DB771A">
      <w:r>
        <w:t>Depends on TS 23.288 CR 1240</w:t>
      </w:r>
    </w:p>
    <w:p w14:paraId="5766929A" w14:textId="77777777" w:rsidR="00DB771A" w:rsidRDefault="00DB771A" w:rsidP="00DB771A">
      <w:r>
        <w:t>Xuefei (Huawei): Content of the note not clear. Need rewording. Will propose new wording for the note.</w:t>
      </w:r>
    </w:p>
    <w:p w14:paraId="13D28A88" w14:textId="77777777" w:rsidR="00DB771A" w:rsidRDefault="00DB771A" w:rsidP="00DB771A">
      <w:r>
        <w:t>Maria (Ericsson): R1 shared.</w:t>
      </w:r>
    </w:p>
    <w:p w14:paraId="557AEC5A" w14:textId="77777777" w:rsidR="00DB771A" w:rsidRDefault="00DB771A" w:rsidP="00DB771A">
      <w:r>
        <w:t>Xuefei (Huawei): needs to check.</w:t>
      </w:r>
    </w:p>
    <w:p w14:paraId="4D19503F" w14:textId="77777777" w:rsidR="00DB771A" w:rsidRDefault="00DB771A" w:rsidP="00DB771A">
      <w:r>
        <w:t>Rajesh (Nokia): ok with r1</w:t>
      </w:r>
    </w:p>
    <w:p w14:paraId="072F4605" w14:textId="77777777" w:rsidR="00DB771A" w:rsidRDefault="00DB771A" w:rsidP="00DB771A">
      <w:r>
        <w:t>Xuefei (Huawei): Revision shared. Feature corrected. Note updated. Wants to co-sign.</w:t>
      </w:r>
    </w:p>
    <w:p w14:paraId="31C4D856" w14:textId="77777777" w:rsidR="00DB771A" w:rsidRDefault="00DB771A" w:rsidP="00DB771A">
      <w:r>
        <w:t>Maria (Ericsson): Ok with the revision.</w:t>
      </w:r>
    </w:p>
    <w:p w14:paraId="50782699" w14:textId="77777777" w:rsidR="00DB771A" w:rsidRDefault="00DB771A" w:rsidP="00DB771A">
      <w:r>
        <w:t>Rajesh (Nokia): ok with the revision.</w:t>
      </w:r>
    </w:p>
    <w:p w14:paraId="5702375E" w14:textId="77777777" w:rsidR="00DB771A" w:rsidRDefault="00DB771A" w:rsidP="00DB771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C3-246454</w:t>
      </w:r>
      <w:r>
        <w:rPr>
          <w:color w:val="993300"/>
          <w:u w:val="single"/>
        </w:rPr>
        <w:t>.</w:t>
      </w:r>
    </w:p>
    <w:p w14:paraId="42A83FE3" w14:textId="59653FD6" w:rsidR="00DB771A" w:rsidRDefault="00DB771A" w:rsidP="00DB771A">
      <w:pPr>
        <w:rPr>
          <w:rFonts w:ascii="Arial" w:hAnsi="Arial" w:cs="Arial"/>
          <w:b/>
          <w:sz w:val="24"/>
        </w:rPr>
      </w:pPr>
      <w:r>
        <w:rPr>
          <w:rFonts w:ascii="Arial" w:hAnsi="Arial" w:cs="Arial"/>
          <w:b/>
          <w:color w:val="0000FF"/>
          <w:sz w:val="24"/>
        </w:rPr>
        <w:t>C3-246267</w:t>
      </w:r>
      <w:r>
        <w:rPr>
          <w:rFonts w:ascii="Arial" w:hAnsi="Arial" w:cs="Arial"/>
          <w:b/>
          <w:color w:val="0000FF"/>
          <w:sz w:val="24"/>
        </w:rPr>
        <w:tab/>
      </w:r>
      <w:r>
        <w:rPr>
          <w:rFonts w:ascii="Arial" w:hAnsi="Arial" w:cs="Arial"/>
          <w:b/>
          <w:sz w:val="24"/>
        </w:rPr>
        <w:t>Update TTC predictions in Relative Proximity Analytics</w:t>
      </w:r>
    </w:p>
    <w:p w14:paraId="0E56B07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CR-0991  rev  Cat: B (Rel-19)</w:t>
      </w:r>
      <w:r>
        <w:rPr>
          <w:i/>
        </w:rPr>
        <w:br/>
      </w:r>
      <w:r>
        <w:rPr>
          <w:i/>
        </w:rPr>
        <w:br/>
      </w:r>
      <w:r>
        <w:rPr>
          <w:i/>
        </w:rPr>
        <w:tab/>
      </w:r>
      <w:r>
        <w:rPr>
          <w:i/>
        </w:rPr>
        <w:tab/>
      </w:r>
      <w:r>
        <w:rPr>
          <w:i/>
        </w:rPr>
        <w:tab/>
      </w:r>
      <w:r>
        <w:rPr>
          <w:i/>
        </w:rPr>
        <w:tab/>
      </w:r>
      <w:r>
        <w:rPr>
          <w:i/>
        </w:rPr>
        <w:tab/>
        <w:t>Source: Ericsson</w:t>
      </w:r>
    </w:p>
    <w:p w14:paraId="6A91D25F" w14:textId="77777777" w:rsidR="00DB771A" w:rsidRDefault="00DB771A" w:rsidP="00DB771A">
      <w:pPr>
        <w:rPr>
          <w:rFonts w:ascii="Arial" w:hAnsi="Arial" w:cs="Arial"/>
          <w:b/>
        </w:rPr>
      </w:pPr>
      <w:r>
        <w:rPr>
          <w:rFonts w:ascii="Arial" w:hAnsi="Arial" w:cs="Arial"/>
          <w:b/>
        </w:rPr>
        <w:t xml:space="preserve">Discussion: </w:t>
      </w:r>
    </w:p>
    <w:p w14:paraId="7BD4DFAD"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Nnwdaf_EventsSubscription</w:t>
      </w:r>
      <w:proofErr w:type="spellEnd"/>
      <w:r>
        <w:t xml:space="preserve"> API, </w:t>
      </w:r>
      <w:proofErr w:type="spellStart"/>
      <w:r>
        <w:t>Nnwdaf_EventsSubscription</w:t>
      </w:r>
      <w:proofErr w:type="spellEnd"/>
      <w:r>
        <w:t xml:space="preserve"> API</w:t>
      </w:r>
    </w:p>
    <w:p w14:paraId="04044A71" w14:textId="77777777" w:rsidR="00DB771A" w:rsidRDefault="00DB771A" w:rsidP="00DB771A">
      <w:r>
        <w:t>Depends on TS 23.288 CR 1241</w:t>
      </w:r>
    </w:p>
    <w:p w14:paraId="5CD34BB9" w14:textId="77777777" w:rsidR="00DB771A" w:rsidRDefault="00DB771A" w:rsidP="00DB771A">
      <w:r>
        <w:t>Xuefei (Huawei): Many aspects are unclear for the data types. For the note, needs rewording.</w:t>
      </w:r>
    </w:p>
    <w:p w14:paraId="5580D568" w14:textId="77777777" w:rsidR="00DB771A" w:rsidRDefault="00DB771A" w:rsidP="00DB771A">
      <w:r>
        <w:t>Rajesh (Nokia): Stage-2 hasn’t agreed yet. How is the acceptable deviation calculated.</w:t>
      </w:r>
    </w:p>
    <w:p w14:paraId="5A57D308" w14:textId="77777777" w:rsidR="00DB771A" w:rsidRDefault="00DB771A" w:rsidP="00DB771A">
      <w:r>
        <w:t>Maria (Ericsson): This is as per SA2 CR in the coversheet. Can add EN on the new attribute.</w:t>
      </w:r>
    </w:p>
    <w:p w14:paraId="3A28DCA4" w14:textId="77777777" w:rsidR="00DB771A" w:rsidRDefault="00DB771A" w:rsidP="00DB771A">
      <w:r>
        <w:t>Maria (Ericsson): Revision shared.</w:t>
      </w:r>
    </w:p>
    <w:p w14:paraId="234F14A4" w14:textId="77777777" w:rsidR="00DB771A" w:rsidRDefault="00DB771A" w:rsidP="00DB771A">
      <w:r>
        <w:t xml:space="preserve">Rajesh (Nokia): </w:t>
      </w:r>
      <w:proofErr w:type="spellStart"/>
      <w:r>
        <w:t>CollisionSpace</w:t>
      </w:r>
      <w:proofErr w:type="spellEnd"/>
      <w:r>
        <w:t xml:space="preserve"> still there. Work in the EN.</w:t>
      </w:r>
    </w:p>
    <w:p w14:paraId="0B8D7541" w14:textId="77777777" w:rsidR="00DB771A" w:rsidRDefault="00DB771A" w:rsidP="00DB771A">
      <w:r>
        <w:t>Xuefei (Huawei): Comments not considered in the latest revision. Inconsistency with SA2. The data type cannot be integer. Make the EN more general.</w:t>
      </w:r>
    </w:p>
    <w:p w14:paraId="15971533" w14:textId="77777777" w:rsidR="00DB771A" w:rsidRDefault="00DB771A" w:rsidP="00DB771A">
      <w:r>
        <w:t>Maria (Ericsson): will utilize Nokia’s proposal.</w:t>
      </w:r>
    </w:p>
    <w:p w14:paraId="2E09BB53" w14:textId="77777777" w:rsidR="00DB771A" w:rsidRDefault="00DB771A" w:rsidP="00DB771A">
      <w:r>
        <w:t>Rajesh (Nokia): Wants to co-sign</w:t>
      </w:r>
    </w:p>
    <w:p w14:paraId="742B1764"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C3-246455</w:t>
      </w:r>
      <w:r>
        <w:rPr>
          <w:color w:val="993300"/>
          <w:u w:val="single"/>
        </w:rPr>
        <w:t>.</w:t>
      </w:r>
    </w:p>
    <w:p w14:paraId="157AA5C3" w14:textId="7108B26D" w:rsidR="00DB771A" w:rsidRDefault="00DB771A" w:rsidP="00DB771A">
      <w:pPr>
        <w:rPr>
          <w:rFonts w:ascii="Arial" w:hAnsi="Arial" w:cs="Arial"/>
          <w:b/>
          <w:sz w:val="24"/>
        </w:rPr>
      </w:pPr>
      <w:r>
        <w:rPr>
          <w:rFonts w:ascii="Arial" w:hAnsi="Arial" w:cs="Arial"/>
          <w:b/>
          <w:color w:val="0000FF"/>
          <w:sz w:val="24"/>
        </w:rPr>
        <w:t>C3-246268</w:t>
      </w:r>
      <w:r>
        <w:rPr>
          <w:rFonts w:ascii="Arial" w:hAnsi="Arial" w:cs="Arial"/>
          <w:b/>
          <w:color w:val="0000FF"/>
          <w:sz w:val="24"/>
        </w:rPr>
        <w:tab/>
      </w:r>
      <w:r>
        <w:rPr>
          <w:rFonts w:ascii="Arial" w:hAnsi="Arial" w:cs="Arial"/>
          <w:b/>
          <w:sz w:val="24"/>
        </w:rPr>
        <w:t>Update TTC predictions in Relative Proximity Analytics Exposure</w:t>
      </w:r>
    </w:p>
    <w:p w14:paraId="361DA7A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CR-1448  rev  Cat: B (Rel-19)</w:t>
      </w:r>
      <w:r>
        <w:rPr>
          <w:i/>
        </w:rPr>
        <w:br/>
      </w:r>
      <w:r>
        <w:rPr>
          <w:i/>
        </w:rPr>
        <w:br/>
      </w:r>
      <w:r>
        <w:rPr>
          <w:i/>
        </w:rPr>
        <w:tab/>
      </w:r>
      <w:r>
        <w:rPr>
          <w:i/>
        </w:rPr>
        <w:tab/>
      </w:r>
      <w:r>
        <w:rPr>
          <w:i/>
        </w:rPr>
        <w:tab/>
      </w:r>
      <w:r>
        <w:rPr>
          <w:i/>
        </w:rPr>
        <w:tab/>
      </w:r>
      <w:r>
        <w:rPr>
          <w:i/>
        </w:rPr>
        <w:tab/>
        <w:t>Source: Ericsson</w:t>
      </w:r>
    </w:p>
    <w:p w14:paraId="77A7CD9C" w14:textId="77777777" w:rsidR="00DB771A" w:rsidRDefault="00DB771A" w:rsidP="00DB771A">
      <w:pPr>
        <w:rPr>
          <w:rFonts w:ascii="Arial" w:hAnsi="Arial" w:cs="Arial"/>
          <w:b/>
        </w:rPr>
      </w:pPr>
      <w:r>
        <w:rPr>
          <w:rFonts w:ascii="Arial" w:hAnsi="Arial" w:cs="Arial"/>
          <w:b/>
        </w:rPr>
        <w:t xml:space="preserve">Discussion: </w:t>
      </w:r>
    </w:p>
    <w:p w14:paraId="0E53DAB9" w14:textId="77777777" w:rsidR="00DB771A" w:rsidRDefault="00DB771A" w:rsidP="00DB771A">
      <w:r>
        <w:t>Depends on TS 23.288 CR 1241</w:t>
      </w:r>
    </w:p>
    <w:p w14:paraId="4A04CA73" w14:textId="77777777" w:rsidR="00DB771A" w:rsidRDefault="00DB771A" w:rsidP="00DB771A">
      <w:r>
        <w:t xml:space="preserve"> </w:t>
      </w:r>
    </w:p>
    <w:p w14:paraId="47B609D9" w14:textId="77777777" w:rsidR="00DB771A" w:rsidRDefault="00DB771A" w:rsidP="00DB771A">
      <w:r>
        <w:t>Rajesh (Nokia): Stage-2 hasn’t agreed yet. How is the acceptable deviation calculated.</w:t>
      </w:r>
    </w:p>
    <w:p w14:paraId="20B1C8F3" w14:textId="77777777" w:rsidR="00DB771A" w:rsidRDefault="00DB771A" w:rsidP="00DB771A">
      <w:r>
        <w:t>Maria (Ericsson): Will add an EN.</w:t>
      </w:r>
    </w:p>
    <w:p w14:paraId="6F55D7B1" w14:textId="77777777" w:rsidR="00DB771A" w:rsidRDefault="00DB771A" w:rsidP="00DB771A">
      <w:r>
        <w:t>Xuefei (Huawei): Many aspects are unclear for the data types. For the note, needs rewording.</w:t>
      </w:r>
    </w:p>
    <w:p w14:paraId="1225AB55" w14:textId="77777777" w:rsidR="00DB771A" w:rsidRDefault="00DB771A" w:rsidP="00DB771A">
      <w:r>
        <w:t>Maria (Ericsson): Revision shared.</w:t>
      </w:r>
    </w:p>
    <w:p w14:paraId="5C323A18" w14:textId="77777777" w:rsidR="00DB771A" w:rsidRDefault="00DB771A" w:rsidP="00DB771A">
      <w:r>
        <w:t>Rajesh (Nokia): ok with the revision</w:t>
      </w:r>
    </w:p>
    <w:p w14:paraId="20ADA396" w14:textId="77777777" w:rsidR="00DB771A" w:rsidRDefault="00DB771A" w:rsidP="00DB771A">
      <w:r>
        <w:t>Xuefei (Huawei): Revision is shared.</w:t>
      </w:r>
    </w:p>
    <w:p w14:paraId="4B84688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C3-246456</w:t>
      </w:r>
      <w:r>
        <w:rPr>
          <w:color w:val="993300"/>
          <w:u w:val="single"/>
        </w:rPr>
        <w:t>.</w:t>
      </w:r>
    </w:p>
    <w:p w14:paraId="44879D12" w14:textId="5BF72E97" w:rsidR="00DB771A" w:rsidRDefault="00DB771A" w:rsidP="00DB771A">
      <w:pPr>
        <w:rPr>
          <w:rFonts w:ascii="Arial" w:hAnsi="Arial" w:cs="Arial"/>
          <w:b/>
          <w:sz w:val="24"/>
        </w:rPr>
      </w:pPr>
      <w:r>
        <w:rPr>
          <w:rFonts w:ascii="Arial" w:hAnsi="Arial" w:cs="Arial"/>
          <w:b/>
          <w:color w:val="0000FF"/>
          <w:sz w:val="24"/>
        </w:rPr>
        <w:t>C3-246269</w:t>
      </w:r>
      <w:r>
        <w:rPr>
          <w:rFonts w:ascii="Arial" w:hAnsi="Arial" w:cs="Arial"/>
          <w:b/>
          <w:color w:val="0000FF"/>
          <w:sz w:val="24"/>
        </w:rPr>
        <w:tab/>
      </w:r>
      <w:proofErr w:type="spellStart"/>
      <w:r>
        <w:rPr>
          <w:rFonts w:ascii="Arial" w:hAnsi="Arial" w:cs="Arial"/>
          <w:b/>
          <w:sz w:val="24"/>
        </w:rPr>
        <w:t>RetrieveInfoUAVFlight</w:t>
      </w:r>
      <w:proofErr w:type="spellEnd"/>
      <w:r>
        <w:rPr>
          <w:rFonts w:ascii="Arial" w:hAnsi="Arial" w:cs="Arial"/>
          <w:b/>
          <w:sz w:val="24"/>
        </w:rPr>
        <w:t xml:space="preserve"> service descriptions and procedures</w:t>
      </w:r>
    </w:p>
    <w:p w14:paraId="0853E39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CR-1449  rev  Cat: B (Rel-19)</w:t>
      </w:r>
      <w:r>
        <w:rPr>
          <w:i/>
        </w:rPr>
        <w:br/>
      </w:r>
      <w:r>
        <w:rPr>
          <w:i/>
        </w:rPr>
        <w:lastRenderedPageBreak/>
        <w:br/>
      </w:r>
      <w:r>
        <w:rPr>
          <w:i/>
        </w:rPr>
        <w:tab/>
      </w:r>
      <w:r>
        <w:rPr>
          <w:i/>
        </w:rPr>
        <w:tab/>
      </w:r>
      <w:r>
        <w:rPr>
          <w:i/>
        </w:rPr>
        <w:tab/>
      </w:r>
      <w:r>
        <w:rPr>
          <w:i/>
        </w:rPr>
        <w:tab/>
      </w:r>
      <w:r>
        <w:rPr>
          <w:i/>
        </w:rPr>
        <w:tab/>
        <w:t>Source: Ericsson</w:t>
      </w:r>
    </w:p>
    <w:p w14:paraId="21F89B08" w14:textId="77777777" w:rsidR="00DB771A" w:rsidRDefault="00DB771A" w:rsidP="00DB771A">
      <w:pPr>
        <w:rPr>
          <w:rFonts w:ascii="Arial" w:hAnsi="Arial" w:cs="Arial"/>
          <w:b/>
        </w:rPr>
      </w:pPr>
      <w:r>
        <w:rPr>
          <w:rFonts w:ascii="Arial" w:hAnsi="Arial" w:cs="Arial"/>
          <w:b/>
        </w:rPr>
        <w:t xml:space="preserve">Discussion: </w:t>
      </w:r>
    </w:p>
    <w:p w14:paraId="14C6729A" w14:textId="77777777" w:rsidR="00DB771A" w:rsidRDefault="00DB771A" w:rsidP="00DB771A">
      <w:r>
        <w:t>Depends on TS 23.288 CR 1241</w:t>
      </w:r>
    </w:p>
    <w:p w14:paraId="269A0E2B" w14:textId="77777777" w:rsidR="00DB771A" w:rsidRDefault="00DB771A" w:rsidP="00DB771A">
      <w:r>
        <w:t>Xuefei (Huawei): Too many descriptions from stage-2. Propose to simplify the service descriptions.</w:t>
      </w:r>
    </w:p>
    <w:p w14:paraId="46F8F24E" w14:textId="77777777" w:rsidR="00DB771A" w:rsidRDefault="00DB771A" w:rsidP="00DB771A">
      <w:r>
        <w:t>Maria (Ericsson): Will revise to refer to general stage-2 clauses.</w:t>
      </w:r>
    </w:p>
    <w:p w14:paraId="28913FEB" w14:textId="77777777" w:rsidR="00DB771A" w:rsidRDefault="00DB771A" w:rsidP="00DB771A">
      <w:r>
        <w:t>Maria (Ericsson): Revision shared.</w:t>
      </w:r>
    </w:p>
    <w:p w14:paraId="5377DC7D" w14:textId="77777777" w:rsidR="00DB771A" w:rsidRDefault="00DB771A" w:rsidP="00DB771A">
      <w:r>
        <w:t>Rajesh (Nokia): Ok with the revision.</w:t>
      </w:r>
    </w:p>
    <w:p w14:paraId="5082E26E" w14:textId="77777777" w:rsidR="00DB771A" w:rsidRDefault="00DB771A" w:rsidP="00DB771A">
      <w:r>
        <w:t>Xuefei (Huawei): ok with the revision.</w:t>
      </w:r>
    </w:p>
    <w:p w14:paraId="311401C3" w14:textId="77777777" w:rsidR="00DB771A" w:rsidRDefault="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C3-246457</w:t>
      </w:r>
      <w:r>
        <w:rPr>
          <w:color w:val="993300"/>
          <w:u w:val="single"/>
        </w:rPr>
        <w:t>.</w:t>
      </w:r>
    </w:p>
    <w:p w14:paraId="41F02EA7" w14:textId="44C9952B" w:rsidR="00DE07EC" w:rsidRDefault="00DB771A" w:rsidP="00DB771A">
      <w:pPr>
        <w:rPr>
          <w:rFonts w:ascii="Arial" w:hAnsi="Arial" w:cs="Arial"/>
          <w:b/>
          <w:sz w:val="24"/>
        </w:rPr>
      </w:pPr>
      <w:r>
        <w:rPr>
          <w:rFonts w:ascii="Arial" w:hAnsi="Arial" w:cs="Arial"/>
          <w:b/>
          <w:color w:val="0000FF"/>
          <w:sz w:val="24"/>
        </w:rPr>
        <w:t>C3-246270</w:t>
      </w:r>
      <w:r>
        <w:rPr>
          <w:rFonts w:ascii="Arial" w:hAnsi="Arial" w:cs="Arial"/>
          <w:b/>
          <w:color w:val="0000FF"/>
          <w:sz w:val="24"/>
        </w:rPr>
        <w:tab/>
      </w:r>
      <w:proofErr w:type="spellStart"/>
      <w:r>
        <w:rPr>
          <w:rFonts w:ascii="Arial" w:hAnsi="Arial" w:cs="Arial"/>
          <w:b/>
          <w:sz w:val="24"/>
        </w:rPr>
        <w:t>RetrieveInfoUAVFlight</w:t>
      </w:r>
      <w:proofErr w:type="spellEnd"/>
      <w:r>
        <w:rPr>
          <w:rFonts w:ascii="Arial" w:hAnsi="Arial" w:cs="Arial"/>
          <w:b/>
          <w:sz w:val="24"/>
        </w:rPr>
        <w:t xml:space="preserve"> API definitions</w:t>
      </w:r>
    </w:p>
    <w:p w14:paraId="23E51DF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CR-1450  rev  Cat: B (Rel-19)</w:t>
      </w:r>
      <w:r>
        <w:rPr>
          <w:i/>
        </w:rPr>
        <w:br/>
      </w:r>
      <w:r>
        <w:rPr>
          <w:i/>
        </w:rPr>
        <w:br/>
      </w:r>
      <w:r>
        <w:rPr>
          <w:i/>
        </w:rPr>
        <w:tab/>
      </w:r>
      <w:r>
        <w:rPr>
          <w:i/>
        </w:rPr>
        <w:tab/>
      </w:r>
      <w:r>
        <w:rPr>
          <w:i/>
        </w:rPr>
        <w:tab/>
      </w:r>
      <w:r>
        <w:rPr>
          <w:i/>
        </w:rPr>
        <w:tab/>
      </w:r>
      <w:r>
        <w:rPr>
          <w:i/>
        </w:rPr>
        <w:tab/>
        <w:t>Source: Ericsson</w:t>
      </w:r>
    </w:p>
    <w:p w14:paraId="36330CA7" w14:textId="77777777" w:rsidR="00DB771A" w:rsidRDefault="00DB771A" w:rsidP="00DB771A">
      <w:pPr>
        <w:rPr>
          <w:rFonts w:ascii="Arial" w:hAnsi="Arial" w:cs="Arial"/>
          <w:b/>
        </w:rPr>
      </w:pPr>
      <w:r>
        <w:rPr>
          <w:rFonts w:ascii="Arial" w:hAnsi="Arial" w:cs="Arial"/>
          <w:b/>
        </w:rPr>
        <w:t xml:space="preserve">Discussion: </w:t>
      </w:r>
    </w:p>
    <w:p w14:paraId="45E59D7F" w14:textId="77777777" w:rsidR="00DB771A" w:rsidRDefault="00DB771A" w:rsidP="00DB771A">
      <w:r>
        <w:t>Depends on TS 23.256 CR 0141</w:t>
      </w:r>
    </w:p>
    <w:p w14:paraId="3C9A50C2" w14:textId="77777777" w:rsidR="00DB771A" w:rsidRDefault="00DB771A" w:rsidP="00DB771A">
      <w:r>
        <w:t xml:space="preserve">Xuefei (Huawei): Many aspects are not clear like requirements content under flight path. </w:t>
      </w:r>
      <w:proofErr w:type="spellStart"/>
      <w:r>
        <w:t>AfID</w:t>
      </w:r>
      <w:proofErr w:type="spellEnd"/>
      <w:r>
        <w:t xml:space="preserve"> is not included in the agreed SA2 CR. Definition of deviation is not clear (angle or distance?).</w:t>
      </w:r>
    </w:p>
    <w:p w14:paraId="776D253A" w14:textId="77777777" w:rsidR="00DB771A" w:rsidRDefault="00DB771A" w:rsidP="00DB771A">
      <w:r>
        <w:t>Maria (Ericsson): Can change AF ID. Will provide revision and add EN for the data type definitions.</w:t>
      </w:r>
    </w:p>
    <w:p w14:paraId="1CD77979" w14:textId="77777777" w:rsidR="00DB771A" w:rsidRDefault="00DB771A" w:rsidP="00DB771A">
      <w:r>
        <w:t>Xuefei (Huawei): Its new API definition, not sure if EN would be applicable at this stage.</w:t>
      </w:r>
    </w:p>
    <w:p w14:paraId="0D7F8750" w14:textId="77777777" w:rsidR="00DB771A" w:rsidRDefault="00DB771A" w:rsidP="00DB771A">
      <w:r>
        <w:t>Rajesh (Nokia): Don’t see the need for EN.</w:t>
      </w:r>
    </w:p>
    <w:p w14:paraId="00E6F09B" w14:textId="77777777" w:rsidR="00DB771A" w:rsidRDefault="00DB771A" w:rsidP="00DB771A">
      <w:r>
        <w:t>Xuefei (Huawei): To progress, we can propose to make definition based on the stable stage-2.</w:t>
      </w:r>
    </w:p>
    <w:p w14:paraId="10785EBD" w14:textId="77777777" w:rsidR="00DB771A" w:rsidRDefault="00DB771A" w:rsidP="00DB771A">
      <w:r>
        <w:t>Maria (Ericsson): Revision shared.</w:t>
      </w:r>
    </w:p>
    <w:p w14:paraId="00826CD6" w14:textId="77777777" w:rsidR="00DB771A" w:rsidRDefault="00DB771A" w:rsidP="00DB771A">
      <w:r>
        <w:t>Rajesh (Nokia): SA2 status is not stable. Ok to proceed with an EN for the data model.</w:t>
      </w:r>
    </w:p>
    <w:p w14:paraId="0FD83C7A"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C3-246458</w:t>
      </w:r>
      <w:r>
        <w:rPr>
          <w:color w:val="993300"/>
          <w:u w:val="single"/>
        </w:rPr>
        <w:t>.</w:t>
      </w:r>
    </w:p>
    <w:p w14:paraId="4CFFEE42" w14:textId="66AADB53" w:rsidR="00DB771A" w:rsidRDefault="00DB771A" w:rsidP="00DB771A">
      <w:pPr>
        <w:rPr>
          <w:rFonts w:ascii="Arial" w:hAnsi="Arial" w:cs="Arial"/>
          <w:b/>
          <w:sz w:val="24"/>
        </w:rPr>
      </w:pPr>
      <w:r>
        <w:rPr>
          <w:rFonts w:ascii="Arial" w:hAnsi="Arial" w:cs="Arial"/>
          <w:b/>
          <w:color w:val="0000FF"/>
          <w:sz w:val="24"/>
        </w:rPr>
        <w:t>C3-246271</w:t>
      </w:r>
      <w:r>
        <w:rPr>
          <w:rFonts w:ascii="Arial" w:hAnsi="Arial" w:cs="Arial"/>
          <w:b/>
          <w:color w:val="0000FF"/>
          <w:sz w:val="24"/>
        </w:rPr>
        <w:tab/>
      </w:r>
      <w:proofErr w:type="spellStart"/>
      <w:r>
        <w:rPr>
          <w:rFonts w:ascii="Arial" w:hAnsi="Arial" w:cs="Arial"/>
          <w:b/>
          <w:sz w:val="24"/>
        </w:rPr>
        <w:t>RetrieveInfoUAVFlight</w:t>
      </w:r>
      <w:proofErr w:type="spellEnd"/>
      <w:r>
        <w:rPr>
          <w:rFonts w:ascii="Arial" w:hAnsi="Arial" w:cs="Arial"/>
          <w:b/>
          <w:sz w:val="24"/>
        </w:rPr>
        <w:t xml:space="preserve"> API </w:t>
      </w:r>
      <w:proofErr w:type="spellStart"/>
      <w:r>
        <w:rPr>
          <w:rFonts w:ascii="Arial" w:hAnsi="Arial" w:cs="Arial"/>
          <w:b/>
          <w:sz w:val="24"/>
        </w:rPr>
        <w:t>OpenAPI</w:t>
      </w:r>
      <w:proofErr w:type="spellEnd"/>
      <w:r>
        <w:rPr>
          <w:rFonts w:ascii="Arial" w:hAnsi="Arial" w:cs="Arial"/>
          <w:b/>
          <w:sz w:val="24"/>
        </w:rPr>
        <w:t xml:space="preserve"> definitions</w:t>
      </w:r>
    </w:p>
    <w:p w14:paraId="7EA4C893"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CR-1451  rev  Cat: B (Rel-19)</w:t>
      </w:r>
      <w:r>
        <w:rPr>
          <w:i/>
        </w:rPr>
        <w:br/>
      </w:r>
      <w:r>
        <w:rPr>
          <w:i/>
        </w:rPr>
        <w:br/>
      </w:r>
      <w:r>
        <w:rPr>
          <w:i/>
        </w:rPr>
        <w:tab/>
      </w:r>
      <w:r>
        <w:rPr>
          <w:i/>
        </w:rPr>
        <w:tab/>
      </w:r>
      <w:r>
        <w:rPr>
          <w:i/>
        </w:rPr>
        <w:tab/>
      </w:r>
      <w:r>
        <w:rPr>
          <w:i/>
        </w:rPr>
        <w:tab/>
      </w:r>
      <w:r>
        <w:rPr>
          <w:i/>
        </w:rPr>
        <w:tab/>
        <w:t>Source: Ericsson</w:t>
      </w:r>
    </w:p>
    <w:p w14:paraId="79B13676" w14:textId="77777777" w:rsidR="00DB771A" w:rsidRDefault="00DB771A" w:rsidP="00DB771A">
      <w:pPr>
        <w:rPr>
          <w:rFonts w:ascii="Arial" w:hAnsi="Arial" w:cs="Arial"/>
          <w:b/>
        </w:rPr>
      </w:pPr>
      <w:r>
        <w:rPr>
          <w:rFonts w:ascii="Arial" w:hAnsi="Arial" w:cs="Arial"/>
          <w:b/>
        </w:rPr>
        <w:t xml:space="preserve">Discussion: </w:t>
      </w:r>
    </w:p>
    <w:p w14:paraId="2F139325"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RetrieveInfoUAVFlight</w:t>
      </w:r>
      <w:proofErr w:type="spellEnd"/>
      <w:r>
        <w:t xml:space="preserve"> API, </w:t>
      </w:r>
      <w:proofErr w:type="spellStart"/>
      <w:r>
        <w:t>RetrieveInfoUAVFlight</w:t>
      </w:r>
      <w:proofErr w:type="spellEnd"/>
      <w:r>
        <w:t xml:space="preserve"> API</w:t>
      </w:r>
    </w:p>
    <w:p w14:paraId="41E360C0" w14:textId="77777777" w:rsidR="00DB771A" w:rsidRDefault="00DB771A" w:rsidP="00DB771A">
      <w:r>
        <w:t>Depends on TS 23.256 CR 0141</w:t>
      </w:r>
    </w:p>
    <w:p w14:paraId="628FDB04" w14:textId="77777777" w:rsidR="00DB771A" w:rsidRDefault="00DB771A" w:rsidP="00DB771A">
      <w:r>
        <w:t>Revision needed based on outcome of 6270.</w:t>
      </w:r>
    </w:p>
    <w:p w14:paraId="6A7DEB1D" w14:textId="77777777" w:rsidR="00DB771A" w:rsidRDefault="00DB771A" w:rsidP="00DB771A">
      <w:r>
        <w:t>Maria (Ericsson): Revision shared.</w:t>
      </w:r>
    </w:p>
    <w:p w14:paraId="03E60DBC" w14:textId="77777777" w:rsidR="00DB771A" w:rsidRDefault="00DB771A" w:rsidP="00DB771A">
      <w:r>
        <w:t>Rajesh (Nokia): Needs to check SA2 status.</w:t>
      </w:r>
    </w:p>
    <w:p w14:paraId="288D868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C3-246459</w:t>
      </w:r>
      <w:r>
        <w:rPr>
          <w:color w:val="993300"/>
          <w:u w:val="single"/>
        </w:rPr>
        <w:t>.</w:t>
      </w:r>
    </w:p>
    <w:p w14:paraId="5B68FEC9" w14:textId="548C593C" w:rsidR="00DB771A" w:rsidRDefault="00DB771A" w:rsidP="00DB771A">
      <w:pPr>
        <w:rPr>
          <w:rFonts w:ascii="Arial" w:hAnsi="Arial" w:cs="Arial"/>
          <w:b/>
          <w:sz w:val="24"/>
        </w:rPr>
      </w:pPr>
      <w:r>
        <w:rPr>
          <w:rFonts w:ascii="Arial" w:hAnsi="Arial" w:cs="Arial"/>
          <w:b/>
          <w:color w:val="0000FF"/>
          <w:sz w:val="24"/>
        </w:rPr>
        <w:lastRenderedPageBreak/>
        <w:t>C3-246272</w:t>
      </w:r>
      <w:r>
        <w:rPr>
          <w:rFonts w:ascii="Arial" w:hAnsi="Arial" w:cs="Arial"/>
          <w:b/>
          <w:color w:val="0000FF"/>
          <w:sz w:val="24"/>
        </w:rPr>
        <w:tab/>
      </w:r>
      <w:proofErr w:type="spellStart"/>
      <w:r>
        <w:rPr>
          <w:rFonts w:ascii="Arial" w:hAnsi="Arial" w:cs="Arial"/>
          <w:b/>
          <w:sz w:val="24"/>
        </w:rPr>
        <w:t>UAVFlightAssistance</w:t>
      </w:r>
      <w:proofErr w:type="spellEnd"/>
      <w:r>
        <w:rPr>
          <w:rFonts w:ascii="Arial" w:hAnsi="Arial" w:cs="Arial"/>
          <w:b/>
          <w:sz w:val="24"/>
        </w:rPr>
        <w:t xml:space="preserve"> service descriptions and procedures</w:t>
      </w:r>
    </w:p>
    <w:p w14:paraId="787D474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CR-1414  rev 2 Cat: B (Rel-19)</w:t>
      </w:r>
      <w:r>
        <w:rPr>
          <w:i/>
        </w:rPr>
        <w:br/>
      </w:r>
      <w:r>
        <w:rPr>
          <w:i/>
        </w:rPr>
        <w:br/>
      </w:r>
      <w:r>
        <w:rPr>
          <w:i/>
        </w:rPr>
        <w:tab/>
      </w:r>
      <w:r>
        <w:rPr>
          <w:i/>
        </w:rPr>
        <w:tab/>
      </w:r>
      <w:r>
        <w:rPr>
          <w:i/>
        </w:rPr>
        <w:tab/>
      </w:r>
      <w:r>
        <w:rPr>
          <w:i/>
        </w:rPr>
        <w:tab/>
      </w:r>
      <w:r>
        <w:rPr>
          <w:i/>
        </w:rPr>
        <w:tab/>
        <w:t>Source: Ericsson, Nokia</w:t>
      </w:r>
    </w:p>
    <w:p w14:paraId="5E6AC38A" w14:textId="77777777" w:rsidR="00DB771A" w:rsidRDefault="00DB771A" w:rsidP="00DB771A">
      <w:pPr>
        <w:rPr>
          <w:color w:val="808080"/>
        </w:rPr>
      </w:pPr>
      <w:r>
        <w:rPr>
          <w:color w:val="808080"/>
        </w:rPr>
        <w:t>(Replaces C3-245515)</w:t>
      </w:r>
    </w:p>
    <w:p w14:paraId="648721D9" w14:textId="77777777" w:rsidR="00DB771A" w:rsidRDefault="00DB771A" w:rsidP="00DB771A">
      <w:pPr>
        <w:rPr>
          <w:rFonts w:ascii="Arial" w:hAnsi="Arial" w:cs="Arial"/>
          <w:b/>
        </w:rPr>
      </w:pPr>
      <w:r>
        <w:rPr>
          <w:rFonts w:ascii="Arial" w:hAnsi="Arial" w:cs="Arial"/>
          <w:b/>
        </w:rPr>
        <w:t xml:space="preserve">Discussion: </w:t>
      </w:r>
    </w:p>
    <w:p w14:paraId="08255A7C" w14:textId="77777777" w:rsidR="00DB771A" w:rsidRDefault="00DB771A" w:rsidP="00DB771A">
      <w:r>
        <w:t>Revision of C3-245515</w:t>
      </w:r>
    </w:p>
    <w:p w14:paraId="3B9A19D5" w14:textId="77777777" w:rsidR="00DB771A" w:rsidRDefault="00DB771A" w:rsidP="00DB771A">
      <w:r>
        <w:t>Depends on TS 23.256 CR 0141</w:t>
      </w:r>
    </w:p>
    <w:p w14:paraId="54F2C012" w14:textId="77777777" w:rsidR="00DB771A" w:rsidRDefault="00DB771A" w:rsidP="00DB771A">
      <w:r>
        <w:t>Xuefei (Huawei): Further needs updates based on conclusion of the data model 6220.</w:t>
      </w:r>
    </w:p>
    <w:p w14:paraId="68B3F8FA" w14:textId="77777777" w:rsidR="00DB771A" w:rsidRDefault="00DB771A" w:rsidP="00DB771A">
      <w:r>
        <w:t>Maria (Ericsson): CR aligned with API definition. No change needed.</w:t>
      </w:r>
    </w:p>
    <w:p w14:paraId="13C93DFF" w14:textId="77777777" w:rsidR="00DB771A" w:rsidRDefault="00DB771A" w:rsidP="00DB771A">
      <w:r>
        <w:t>Xuefei (Huawei): Fine.</w:t>
      </w:r>
    </w:p>
    <w:p w14:paraId="6ADFC8F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2F25B" w14:textId="45B8CD11" w:rsidR="00DB771A" w:rsidRDefault="00DB771A" w:rsidP="00DB771A">
      <w:pPr>
        <w:rPr>
          <w:rFonts w:ascii="Arial" w:hAnsi="Arial" w:cs="Arial"/>
          <w:b/>
          <w:sz w:val="24"/>
        </w:rPr>
      </w:pPr>
      <w:r>
        <w:rPr>
          <w:rFonts w:ascii="Arial" w:hAnsi="Arial" w:cs="Arial"/>
          <w:b/>
          <w:color w:val="0000FF"/>
          <w:sz w:val="24"/>
        </w:rPr>
        <w:t>C3-246315</w:t>
      </w:r>
      <w:r>
        <w:rPr>
          <w:rFonts w:ascii="Arial" w:hAnsi="Arial" w:cs="Arial"/>
          <w:b/>
          <w:color w:val="0000FF"/>
          <w:sz w:val="24"/>
        </w:rPr>
        <w:tab/>
      </w:r>
      <w:r>
        <w:rPr>
          <w:rFonts w:ascii="Arial" w:hAnsi="Arial" w:cs="Arial"/>
          <w:b/>
          <w:sz w:val="24"/>
        </w:rPr>
        <w:t xml:space="preserve">Updates on </w:t>
      </w:r>
      <w:proofErr w:type="spellStart"/>
      <w:r>
        <w:rPr>
          <w:rFonts w:ascii="Arial" w:hAnsi="Arial" w:cs="Arial"/>
          <w:b/>
          <w:sz w:val="24"/>
        </w:rPr>
        <w:t>UAVFlightAssistance</w:t>
      </w:r>
      <w:proofErr w:type="spellEnd"/>
      <w:r>
        <w:rPr>
          <w:rFonts w:ascii="Arial" w:hAnsi="Arial" w:cs="Arial"/>
          <w:b/>
          <w:sz w:val="24"/>
        </w:rPr>
        <w:t xml:space="preserve"> API definitions</w:t>
      </w:r>
    </w:p>
    <w:p w14:paraId="37833FE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CR-1460  rev  Cat: B (Rel-19)</w:t>
      </w:r>
      <w:r>
        <w:rPr>
          <w:i/>
        </w:rPr>
        <w:br/>
      </w:r>
      <w:r>
        <w:rPr>
          <w:i/>
        </w:rPr>
        <w:br/>
      </w:r>
      <w:r>
        <w:rPr>
          <w:i/>
        </w:rPr>
        <w:tab/>
      </w:r>
      <w:r>
        <w:rPr>
          <w:i/>
        </w:rPr>
        <w:tab/>
      </w:r>
      <w:r>
        <w:rPr>
          <w:i/>
        </w:rPr>
        <w:tab/>
      </w:r>
      <w:r>
        <w:rPr>
          <w:i/>
        </w:rPr>
        <w:tab/>
      </w:r>
      <w:r>
        <w:rPr>
          <w:i/>
        </w:rPr>
        <w:tab/>
        <w:t>Source: Ericsson</w:t>
      </w:r>
    </w:p>
    <w:p w14:paraId="0D410752" w14:textId="77777777" w:rsidR="00DB771A" w:rsidRDefault="00DB771A" w:rsidP="00DB771A">
      <w:pPr>
        <w:rPr>
          <w:rFonts w:ascii="Arial" w:hAnsi="Arial" w:cs="Arial"/>
          <w:b/>
        </w:rPr>
      </w:pPr>
      <w:r>
        <w:rPr>
          <w:rFonts w:ascii="Arial" w:hAnsi="Arial" w:cs="Arial"/>
          <w:b/>
        </w:rPr>
        <w:t xml:space="preserve">Discussion: </w:t>
      </w:r>
    </w:p>
    <w:p w14:paraId="4B880F29" w14:textId="77777777" w:rsidR="00DB771A" w:rsidRDefault="00DB771A" w:rsidP="00DB771A">
      <w:r>
        <w:t>Depends on TS 23.256 CR 0141</w:t>
      </w:r>
    </w:p>
    <w:p w14:paraId="34736D6D" w14:textId="77777777" w:rsidR="00DB771A" w:rsidRDefault="00DB771A" w:rsidP="00DB771A">
      <w:r>
        <w:t>Remove the clashing part (1st change of 6090).</w:t>
      </w:r>
    </w:p>
    <w:p w14:paraId="02F6606C" w14:textId="77777777" w:rsidR="00DB771A" w:rsidRDefault="00DB771A" w:rsidP="00DB771A">
      <w:r>
        <w:t>Maria (Ericsson): Clashes with 6220. Only keep the newly added subscriber purpose. Rest in 6220 can go.</w:t>
      </w:r>
    </w:p>
    <w:p w14:paraId="18AE58D6" w14:textId="77777777" w:rsidR="00DB771A" w:rsidRDefault="00DB771A" w:rsidP="00DB771A">
      <w:r>
        <w:t>Merged into 6090 and 6220.</w:t>
      </w:r>
    </w:p>
    <w:p w14:paraId="1DC4101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6AEEB7B" w14:textId="08FD774A" w:rsidR="00DB771A" w:rsidRDefault="00DB771A" w:rsidP="00DB771A">
      <w:pPr>
        <w:rPr>
          <w:rFonts w:ascii="Arial" w:hAnsi="Arial" w:cs="Arial"/>
          <w:b/>
          <w:sz w:val="24"/>
        </w:rPr>
      </w:pPr>
      <w:r>
        <w:rPr>
          <w:rFonts w:ascii="Arial" w:hAnsi="Arial" w:cs="Arial"/>
          <w:b/>
          <w:color w:val="0000FF"/>
          <w:sz w:val="24"/>
        </w:rPr>
        <w:t>C3-246316</w:t>
      </w:r>
      <w:r>
        <w:rPr>
          <w:rFonts w:ascii="Arial" w:hAnsi="Arial" w:cs="Arial"/>
          <w:b/>
          <w:color w:val="0000FF"/>
          <w:sz w:val="24"/>
        </w:rPr>
        <w:tab/>
      </w:r>
      <w:proofErr w:type="spellStart"/>
      <w:r>
        <w:rPr>
          <w:rFonts w:ascii="Arial" w:hAnsi="Arial" w:cs="Arial"/>
          <w:b/>
          <w:sz w:val="24"/>
        </w:rPr>
        <w:t>UAVFlightAssistanceAPI</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definitions</w:t>
      </w:r>
    </w:p>
    <w:p w14:paraId="2BA2DAA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CR-1461  rev  Cat: B (Rel-19)</w:t>
      </w:r>
      <w:r>
        <w:rPr>
          <w:i/>
        </w:rPr>
        <w:br/>
      </w:r>
      <w:r>
        <w:rPr>
          <w:i/>
        </w:rPr>
        <w:br/>
      </w:r>
      <w:r>
        <w:rPr>
          <w:i/>
        </w:rPr>
        <w:tab/>
      </w:r>
      <w:r>
        <w:rPr>
          <w:i/>
        </w:rPr>
        <w:tab/>
      </w:r>
      <w:r>
        <w:rPr>
          <w:i/>
        </w:rPr>
        <w:tab/>
      </w:r>
      <w:r>
        <w:rPr>
          <w:i/>
        </w:rPr>
        <w:tab/>
      </w:r>
      <w:r>
        <w:rPr>
          <w:i/>
        </w:rPr>
        <w:tab/>
        <w:t>Source: Ericsson</w:t>
      </w:r>
    </w:p>
    <w:p w14:paraId="69659FE0" w14:textId="77777777" w:rsidR="00DB771A" w:rsidRDefault="00DB771A" w:rsidP="00DB771A">
      <w:pPr>
        <w:rPr>
          <w:rFonts w:ascii="Arial" w:hAnsi="Arial" w:cs="Arial"/>
          <w:b/>
        </w:rPr>
      </w:pPr>
      <w:r>
        <w:rPr>
          <w:rFonts w:ascii="Arial" w:hAnsi="Arial" w:cs="Arial"/>
          <w:b/>
        </w:rPr>
        <w:t xml:space="preserve">Discussion: </w:t>
      </w:r>
    </w:p>
    <w:p w14:paraId="4A5C3EFC"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UAVFlightAssistance</w:t>
      </w:r>
      <w:proofErr w:type="spellEnd"/>
      <w:r>
        <w:t xml:space="preserve"> API, </w:t>
      </w:r>
      <w:proofErr w:type="spellStart"/>
      <w:r>
        <w:t>UAVFlightAssistance</w:t>
      </w:r>
      <w:proofErr w:type="spellEnd"/>
      <w:r>
        <w:t xml:space="preserve"> API</w:t>
      </w:r>
    </w:p>
    <w:p w14:paraId="3D41A72C" w14:textId="77777777" w:rsidR="00DB771A" w:rsidRDefault="00DB771A" w:rsidP="00DB771A">
      <w:r>
        <w:t>Depends on TS 23.256 CR 0141</w:t>
      </w:r>
    </w:p>
    <w:p w14:paraId="7E4C9726" w14:textId="77777777" w:rsidR="00DB771A" w:rsidRDefault="00DB771A" w:rsidP="00DB771A">
      <w:r>
        <w:t>Merges 6221 into this CR</w:t>
      </w:r>
    </w:p>
    <w:p w14:paraId="141B2BE9" w14:textId="77777777" w:rsidR="00DB771A" w:rsidRDefault="00DB771A" w:rsidP="00DB771A">
      <w:r>
        <w:t>Maria (Ericsson): R1 provided</w:t>
      </w:r>
    </w:p>
    <w:p w14:paraId="7AB7767D" w14:textId="77777777" w:rsidR="00DB771A" w:rsidRDefault="00DB771A" w:rsidP="00DB771A">
      <w:r>
        <w:t>Xuefei (Huawei): R1 is ok</w:t>
      </w:r>
    </w:p>
    <w:p w14:paraId="531461C7" w14:textId="77777777" w:rsidR="00DB771A" w:rsidRDefault="00DB771A" w:rsidP="00DB771A">
      <w:r>
        <w:t>Rajesh (Nokia): ok with r1.</w:t>
      </w:r>
    </w:p>
    <w:p w14:paraId="4E672E3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C3-246518</w:t>
      </w:r>
      <w:r>
        <w:rPr>
          <w:color w:val="993300"/>
          <w:u w:val="single"/>
        </w:rPr>
        <w:t>.</w:t>
      </w:r>
    </w:p>
    <w:p w14:paraId="7298979A" w14:textId="07628C8B" w:rsidR="00DB771A" w:rsidRDefault="00DB771A" w:rsidP="00DB771A">
      <w:pPr>
        <w:rPr>
          <w:rFonts w:ascii="Arial" w:hAnsi="Arial" w:cs="Arial"/>
          <w:b/>
          <w:sz w:val="24"/>
        </w:rPr>
      </w:pPr>
      <w:r>
        <w:rPr>
          <w:rFonts w:ascii="Arial" w:hAnsi="Arial" w:cs="Arial"/>
          <w:b/>
          <w:color w:val="0000FF"/>
          <w:sz w:val="24"/>
        </w:rPr>
        <w:t>C3-246450</w:t>
      </w:r>
      <w:r>
        <w:rPr>
          <w:rFonts w:ascii="Arial" w:hAnsi="Arial" w:cs="Arial"/>
          <w:b/>
          <w:color w:val="0000FF"/>
          <w:sz w:val="24"/>
        </w:rPr>
        <w:tab/>
      </w:r>
      <w:r>
        <w:rPr>
          <w:rFonts w:ascii="Arial" w:hAnsi="Arial" w:cs="Arial"/>
          <w:b/>
          <w:sz w:val="24"/>
        </w:rPr>
        <w:t xml:space="preserve">Add the new </w:t>
      </w:r>
      <w:proofErr w:type="spellStart"/>
      <w:r>
        <w:rPr>
          <w:rFonts w:ascii="Arial" w:hAnsi="Arial" w:cs="Arial"/>
          <w:b/>
          <w:sz w:val="24"/>
        </w:rPr>
        <w:t>UAVFlightAssistance</w:t>
      </w:r>
      <w:proofErr w:type="spellEnd"/>
      <w:r>
        <w:rPr>
          <w:rFonts w:ascii="Arial" w:hAnsi="Arial" w:cs="Arial"/>
          <w:b/>
          <w:sz w:val="24"/>
        </w:rPr>
        <w:t xml:space="preserve"> API in clause 5.1</w:t>
      </w:r>
    </w:p>
    <w:p w14:paraId="4E731CC6" w14:textId="77777777" w:rsidR="00DB771A" w:rsidRDefault="00DB771A" w:rsidP="00DB771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CR-1423  rev 1 Cat: B (Rel-19)</w:t>
      </w:r>
      <w:r>
        <w:rPr>
          <w:i/>
        </w:rPr>
        <w:br/>
      </w:r>
      <w:r>
        <w:rPr>
          <w:i/>
        </w:rPr>
        <w:br/>
      </w:r>
      <w:r>
        <w:rPr>
          <w:i/>
        </w:rPr>
        <w:tab/>
      </w:r>
      <w:r>
        <w:rPr>
          <w:i/>
        </w:rPr>
        <w:tab/>
      </w:r>
      <w:r>
        <w:rPr>
          <w:i/>
        </w:rPr>
        <w:tab/>
      </w:r>
      <w:r>
        <w:rPr>
          <w:i/>
        </w:rPr>
        <w:tab/>
      </w:r>
      <w:r>
        <w:rPr>
          <w:i/>
        </w:rPr>
        <w:tab/>
        <w:t>Source: Huawei, Ericsson</w:t>
      </w:r>
    </w:p>
    <w:p w14:paraId="40E929EE" w14:textId="77777777" w:rsidR="00DB771A" w:rsidRDefault="00DB771A" w:rsidP="00DB771A">
      <w:pPr>
        <w:rPr>
          <w:color w:val="808080"/>
        </w:rPr>
      </w:pPr>
      <w:r>
        <w:rPr>
          <w:color w:val="808080"/>
        </w:rPr>
        <w:t>(Replaces C3-246090)</w:t>
      </w:r>
    </w:p>
    <w:p w14:paraId="28876DB1"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A6E22" w14:textId="6C042A15" w:rsidR="00DB771A" w:rsidRDefault="00DB771A" w:rsidP="00DB771A">
      <w:pPr>
        <w:rPr>
          <w:rFonts w:ascii="Arial" w:hAnsi="Arial" w:cs="Arial"/>
          <w:b/>
          <w:sz w:val="24"/>
        </w:rPr>
      </w:pPr>
      <w:r>
        <w:rPr>
          <w:rFonts w:ascii="Arial" w:hAnsi="Arial" w:cs="Arial"/>
          <w:b/>
          <w:color w:val="0000FF"/>
          <w:sz w:val="24"/>
        </w:rPr>
        <w:t>C3-246451</w:t>
      </w:r>
      <w:r>
        <w:rPr>
          <w:rFonts w:ascii="Arial" w:hAnsi="Arial" w:cs="Arial"/>
          <w:b/>
          <w:color w:val="0000FF"/>
          <w:sz w:val="24"/>
        </w:rPr>
        <w:tab/>
      </w:r>
      <w:proofErr w:type="spellStart"/>
      <w:r>
        <w:rPr>
          <w:rFonts w:ascii="Arial" w:hAnsi="Arial" w:cs="Arial"/>
          <w:b/>
          <w:sz w:val="24"/>
        </w:rPr>
        <w:t>UAVFlightAssistance</w:t>
      </w:r>
      <w:proofErr w:type="spellEnd"/>
      <w:r>
        <w:rPr>
          <w:rFonts w:ascii="Arial" w:hAnsi="Arial" w:cs="Arial"/>
          <w:b/>
          <w:sz w:val="24"/>
        </w:rPr>
        <w:t xml:space="preserve"> API and data model definition</w:t>
      </w:r>
    </w:p>
    <w:p w14:paraId="739A32E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CR-1400  rev 3 Cat: B (Rel-19)</w:t>
      </w:r>
      <w:r>
        <w:rPr>
          <w:i/>
        </w:rPr>
        <w:br/>
      </w:r>
      <w:r>
        <w:rPr>
          <w:i/>
        </w:rPr>
        <w:br/>
      </w:r>
      <w:r>
        <w:rPr>
          <w:i/>
        </w:rPr>
        <w:tab/>
      </w:r>
      <w:r>
        <w:rPr>
          <w:i/>
        </w:rPr>
        <w:tab/>
      </w:r>
      <w:r>
        <w:rPr>
          <w:i/>
        </w:rPr>
        <w:tab/>
      </w:r>
      <w:r>
        <w:rPr>
          <w:i/>
        </w:rPr>
        <w:tab/>
      </w:r>
      <w:r>
        <w:rPr>
          <w:i/>
        </w:rPr>
        <w:tab/>
        <w:t>Source: Huawei, Ericsson, Nokia</w:t>
      </w:r>
    </w:p>
    <w:p w14:paraId="0177B8B8" w14:textId="77777777" w:rsidR="00DB771A" w:rsidRDefault="00DB771A" w:rsidP="00DB771A">
      <w:pPr>
        <w:rPr>
          <w:color w:val="808080"/>
        </w:rPr>
      </w:pPr>
      <w:r>
        <w:rPr>
          <w:color w:val="808080"/>
        </w:rPr>
        <w:t>(Replaces C3-246220)</w:t>
      </w:r>
    </w:p>
    <w:p w14:paraId="77DC4A34"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637A6" w14:textId="7C864165" w:rsidR="00DB771A" w:rsidRDefault="00DB771A" w:rsidP="00DB771A">
      <w:pPr>
        <w:rPr>
          <w:rFonts w:ascii="Arial" w:hAnsi="Arial" w:cs="Arial"/>
          <w:b/>
          <w:sz w:val="24"/>
        </w:rPr>
      </w:pPr>
      <w:r>
        <w:rPr>
          <w:rFonts w:ascii="Arial" w:hAnsi="Arial" w:cs="Arial"/>
          <w:b/>
          <w:color w:val="0000FF"/>
          <w:sz w:val="24"/>
        </w:rPr>
        <w:t>C3-246452</w:t>
      </w:r>
      <w:r>
        <w:rPr>
          <w:rFonts w:ascii="Arial" w:hAnsi="Arial" w:cs="Arial"/>
          <w:b/>
          <w:color w:val="0000FF"/>
          <w:sz w:val="24"/>
        </w:rPr>
        <w:tab/>
      </w:r>
      <w:r>
        <w:rPr>
          <w:rFonts w:ascii="Arial" w:hAnsi="Arial" w:cs="Arial"/>
          <w:b/>
          <w:sz w:val="24"/>
        </w:rPr>
        <w:t>Support of list of UEs for Movement Behaviour analytics</w:t>
      </w:r>
    </w:p>
    <w:p w14:paraId="0A23C79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CR-0988  rev 1 Cat: B (Rel-19)</w:t>
      </w:r>
      <w:r>
        <w:rPr>
          <w:i/>
        </w:rPr>
        <w:br/>
      </w:r>
      <w:r>
        <w:rPr>
          <w:i/>
        </w:rPr>
        <w:br/>
      </w:r>
      <w:r>
        <w:rPr>
          <w:i/>
        </w:rPr>
        <w:tab/>
      </w:r>
      <w:r>
        <w:rPr>
          <w:i/>
        </w:rPr>
        <w:tab/>
      </w:r>
      <w:r>
        <w:rPr>
          <w:i/>
        </w:rPr>
        <w:tab/>
      </w:r>
      <w:r>
        <w:rPr>
          <w:i/>
        </w:rPr>
        <w:tab/>
      </w:r>
      <w:r>
        <w:rPr>
          <w:i/>
        </w:rPr>
        <w:tab/>
        <w:t>Source: Huawei, Ericsson</w:t>
      </w:r>
    </w:p>
    <w:p w14:paraId="3D83D307" w14:textId="77777777" w:rsidR="00DB771A" w:rsidRDefault="00DB771A" w:rsidP="00DB771A">
      <w:pPr>
        <w:rPr>
          <w:color w:val="808080"/>
        </w:rPr>
      </w:pPr>
      <w:r>
        <w:rPr>
          <w:color w:val="808080"/>
        </w:rPr>
        <w:t>(Replaces C3-246222)</w:t>
      </w:r>
    </w:p>
    <w:p w14:paraId="57556F7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1CA5C" w14:textId="23E152C6" w:rsidR="00DB771A" w:rsidRDefault="00DB771A" w:rsidP="00DB771A">
      <w:pPr>
        <w:rPr>
          <w:rFonts w:ascii="Arial" w:hAnsi="Arial" w:cs="Arial"/>
          <w:b/>
          <w:sz w:val="24"/>
        </w:rPr>
      </w:pPr>
      <w:r>
        <w:rPr>
          <w:rFonts w:ascii="Arial" w:hAnsi="Arial" w:cs="Arial"/>
          <w:b/>
          <w:color w:val="0000FF"/>
          <w:sz w:val="24"/>
        </w:rPr>
        <w:t>C3-246453</w:t>
      </w:r>
      <w:r>
        <w:rPr>
          <w:rFonts w:ascii="Arial" w:hAnsi="Arial" w:cs="Arial"/>
          <w:b/>
          <w:color w:val="0000FF"/>
          <w:sz w:val="24"/>
        </w:rPr>
        <w:tab/>
      </w:r>
      <w:r>
        <w:rPr>
          <w:rFonts w:ascii="Arial" w:hAnsi="Arial" w:cs="Arial"/>
          <w:b/>
          <w:sz w:val="24"/>
        </w:rPr>
        <w:t xml:space="preserve">Support list of UEs in QoS </w:t>
      </w:r>
      <w:proofErr w:type="spellStart"/>
      <w:r>
        <w:rPr>
          <w:rFonts w:ascii="Arial" w:hAnsi="Arial" w:cs="Arial"/>
          <w:b/>
          <w:sz w:val="24"/>
        </w:rPr>
        <w:t>Sustanability</w:t>
      </w:r>
      <w:proofErr w:type="spellEnd"/>
      <w:r>
        <w:rPr>
          <w:rFonts w:ascii="Arial" w:hAnsi="Arial" w:cs="Arial"/>
          <w:b/>
          <w:sz w:val="24"/>
        </w:rPr>
        <w:t xml:space="preserve"> Analytics</w:t>
      </w:r>
    </w:p>
    <w:p w14:paraId="71F96EF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CR-0990  rev 1 Cat: B (Rel-19)</w:t>
      </w:r>
      <w:r>
        <w:rPr>
          <w:i/>
        </w:rPr>
        <w:br/>
      </w:r>
      <w:r>
        <w:rPr>
          <w:i/>
        </w:rPr>
        <w:br/>
      </w:r>
      <w:r>
        <w:rPr>
          <w:i/>
        </w:rPr>
        <w:tab/>
      </w:r>
      <w:r>
        <w:rPr>
          <w:i/>
        </w:rPr>
        <w:tab/>
      </w:r>
      <w:r>
        <w:rPr>
          <w:i/>
        </w:rPr>
        <w:tab/>
      </w:r>
      <w:r>
        <w:rPr>
          <w:i/>
        </w:rPr>
        <w:tab/>
      </w:r>
      <w:r>
        <w:rPr>
          <w:i/>
        </w:rPr>
        <w:tab/>
        <w:t>Source: Ericsson, Huawei</w:t>
      </w:r>
    </w:p>
    <w:p w14:paraId="4ADEF107" w14:textId="77777777" w:rsidR="00DB771A" w:rsidRDefault="00DB771A" w:rsidP="00DB771A">
      <w:pPr>
        <w:rPr>
          <w:color w:val="808080"/>
        </w:rPr>
      </w:pPr>
      <w:r>
        <w:rPr>
          <w:color w:val="808080"/>
        </w:rPr>
        <w:t>(Replaces C3-246265)</w:t>
      </w:r>
    </w:p>
    <w:p w14:paraId="406FCBC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1D876" w14:textId="0BCD473B" w:rsidR="00DB771A" w:rsidRDefault="00DB771A" w:rsidP="00DB771A">
      <w:pPr>
        <w:rPr>
          <w:rFonts w:ascii="Arial" w:hAnsi="Arial" w:cs="Arial"/>
          <w:b/>
          <w:sz w:val="24"/>
        </w:rPr>
      </w:pPr>
      <w:r>
        <w:rPr>
          <w:rFonts w:ascii="Arial" w:hAnsi="Arial" w:cs="Arial"/>
          <w:b/>
          <w:color w:val="0000FF"/>
          <w:sz w:val="24"/>
        </w:rPr>
        <w:t>C3-246454</w:t>
      </w:r>
      <w:r>
        <w:rPr>
          <w:rFonts w:ascii="Arial" w:hAnsi="Arial" w:cs="Arial"/>
          <w:b/>
          <w:color w:val="0000FF"/>
          <w:sz w:val="24"/>
        </w:rPr>
        <w:tab/>
      </w:r>
      <w:r>
        <w:rPr>
          <w:rFonts w:ascii="Arial" w:hAnsi="Arial" w:cs="Arial"/>
          <w:b/>
          <w:sz w:val="24"/>
        </w:rPr>
        <w:t xml:space="preserve">Support list of UEs in QoS </w:t>
      </w:r>
      <w:proofErr w:type="spellStart"/>
      <w:r>
        <w:rPr>
          <w:rFonts w:ascii="Arial" w:hAnsi="Arial" w:cs="Arial"/>
          <w:b/>
          <w:sz w:val="24"/>
        </w:rPr>
        <w:t>Sustanability</w:t>
      </w:r>
      <w:proofErr w:type="spellEnd"/>
      <w:r>
        <w:rPr>
          <w:rFonts w:ascii="Arial" w:hAnsi="Arial" w:cs="Arial"/>
          <w:b/>
          <w:sz w:val="24"/>
        </w:rPr>
        <w:t xml:space="preserve"> and Movement Behaviour Analyses Exposure</w:t>
      </w:r>
    </w:p>
    <w:p w14:paraId="27B51EB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CR-1447  rev 1 Cat: B (Rel-19)</w:t>
      </w:r>
      <w:r>
        <w:rPr>
          <w:i/>
        </w:rPr>
        <w:br/>
      </w:r>
      <w:r>
        <w:rPr>
          <w:i/>
        </w:rPr>
        <w:br/>
      </w:r>
      <w:r>
        <w:rPr>
          <w:i/>
        </w:rPr>
        <w:tab/>
      </w:r>
      <w:r>
        <w:rPr>
          <w:i/>
        </w:rPr>
        <w:tab/>
      </w:r>
      <w:r>
        <w:rPr>
          <w:i/>
        </w:rPr>
        <w:tab/>
      </w:r>
      <w:r>
        <w:rPr>
          <w:i/>
        </w:rPr>
        <w:tab/>
      </w:r>
      <w:r>
        <w:rPr>
          <w:i/>
        </w:rPr>
        <w:tab/>
        <w:t>Source: Ericsson, Huawei, Nokia</w:t>
      </w:r>
    </w:p>
    <w:p w14:paraId="42CDCBFE" w14:textId="77777777" w:rsidR="00DB771A" w:rsidRDefault="00DB771A" w:rsidP="00DB771A">
      <w:pPr>
        <w:rPr>
          <w:color w:val="808080"/>
        </w:rPr>
      </w:pPr>
      <w:r>
        <w:rPr>
          <w:color w:val="808080"/>
        </w:rPr>
        <w:t>(Replaces C3-246266)</w:t>
      </w:r>
    </w:p>
    <w:p w14:paraId="093E268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E847C" w14:textId="31A49D5C" w:rsidR="00DB771A" w:rsidRDefault="00DB771A" w:rsidP="00DB771A">
      <w:pPr>
        <w:rPr>
          <w:rFonts w:ascii="Arial" w:hAnsi="Arial" w:cs="Arial"/>
          <w:b/>
          <w:sz w:val="24"/>
        </w:rPr>
      </w:pPr>
      <w:r>
        <w:rPr>
          <w:rFonts w:ascii="Arial" w:hAnsi="Arial" w:cs="Arial"/>
          <w:b/>
          <w:color w:val="0000FF"/>
          <w:sz w:val="24"/>
        </w:rPr>
        <w:t>C3-246455</w:t>
      </w:r>
      <w:r>
        <w:rPr>
          <w:rFonts w:ascii="Arial" w:hAnsi="Arial" w:cs="Arial"/>
          <w:b/>
          <w:color w:val="0000FF"/>
          <w:sz w:val="24"/>
        </w:rPr>
        <w:tab/>
      </w:r>
      <w:r>
        <w:rPr>
          <w:rFonts w:ascii="Arial" w:hAnsi="Arial" w:cs="Arial"/>
          <w:b/>
          <w:sz w:val="24"/>
        </w:rPr>
        <w:t>Update TTC predictions in Relative Proximity Analytics</w:t>
      </w:r>
    </w:p>
    <w:p w14:paraId="3B2066E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CR-0991  rev 1 Cat: B (Rel-19)</w:t>
      </w:r>
      <w:r>
        <w:rPr>
          <w:i/>
        </w:rPr>
        <w:br/>
      </w:r>
      <w:r>
        <w:rPr>
          <w:i/>
        </w:rPr>
        <w:br/>
      </w:r>
      <w:r>
        <w:rPr>
          <w:i/>
        </w:rPr>
        <w:tab/>
      </w:r>
      <w:r>
        <w:rPr>
          <w:i/>
        </w:rPr>
        <w:tab/>
      </w:r>
      <w:r>
        <w:rPr>
          <w:i/>
        </w:rPr>
        <w:tab/>
      </w:r>
      <w:r>
        <w:rPr>
          <w:i/>
        </w:rPr>
        <w:tab/>
      </w:r>
      <w:r>
        <w:rPr>
          <w:i/>
        </w:rPr>
        <w:tab/>
        <w:t>Source: Ericsson, Nokia</w:t>
      </w:r>
    </w:p>
    <w:p w14:paraId="5CCF37B0" w14:textId="77777777" w:rsidR="00DB771A" w:rsidRDefault="00DB771A" w:rsidP="00DB771A">
      <w:pPr>
        <w:rPr>
          <w:color w:val="808080"/>
        </w:rPr>
      </w:pPr>
      <w:r>
        <w:rPr>
          <w:color w:val="808080"/>
        </w:rPr>
        <w:t>(Replaces C3-246267)</w:t>
      </w:r>
    </w:p>
    <w:p w14:paraId="7987B6F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E1FABB" w14:textId="58BDD7CC" w:rsidR="00DB771A" w:rsidRDefault="00DB771A" w:rsidP="00DB771A">
      <w:pPr>
        <w:rPr>
          <w:rFonts w:ascii="Arial" w:hAnsi="Arial" w:cs="Arial"/>
          <w:b/>
          <w:sz w:val="24"/>
        </w:rPr>
      </w:pPr>
      <w:r>
        <w:rPr>
          <w:rFonts w:ascii="Arial" w:hAnsi="Arial" w:cs="Arial"/>
          <w:b/>
          <w:color w:val="0000FF"/>
          <w:sz w:val="24"/>
        </w:rPr>
        <w:lastRenderedPageBreak/>
        <w:t>C3-246456</w:t>
      </w:r>
      <w:r>
        <w:rPr>
          <w:rFonts w:ascii="Arial" w:hAnsi="Arial" w:cs="Arial"/>
          <w:b/>
          <w:color w:val="0000FF"/>
          <w:sz w:val="24"/>
        </w:rPr>
        <w:tab/>
      </w:r>
      <w:r>
        <w:rPr>
          <w:rFonts w:ascii="Arial" w:hAnsi="Arial" w:cs="Arial"/>
          <w:b/>
          <w:sz w:val="24"/>
        </w:rPr>
        <w:t>Update TTC predictions in Relative Proximity Analytics Exposure</w:t>
      </w:r>
    </w:p>
    <w:p w14:paraId="15E04DDE"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CR-1448  rev 1 Cat: B (Rel-19)</w:t>
      </w:r>
      <w:r>
        <w:rPr>
          <w:i/>
        </w:rPr>
        <w:br/>
      </w:r>
      <w:r>
        <w:rPr>
          <w:i/>
        </w:rPr>
        <w:br/>
      </w:r>
      <w:r>
        <w:rPr>
          <w:i/>
        </w:rPr>
        <w:tab/>
      </w:r>
      <w:r>
        <w:rPr>
          <w:i/>
        </w:rPr>
        <w:tab/>
      </w:r>
      <w:r>
        <w:rPr>
          <w:i/>
        </w:rPr>
        <w:tab/>
      </w:r>
      <w:r>
        <w:rPr>
          <w:i/>
        </w:rPr>
        <w:tab/>
      </w:r>
      <w:r>
        <w:rPr>
          <w:i/>
        </w:rPr>
        <w:tab/>
        <w:t>Source: Ericsson</w:t>
      </w:r>
    </w:p>
    <w:p w14:paraId="058D35AE" w14:textId="77777777" w:rsidR="00DB771A" w:rsidRDefault="00DB771A" w:rsidP="00DB771A">
      <w:pPr>
        <w:rPr>
          <w:color w:val="808080"/>
        </w:rPr>
      </w:pPr>
      <w:r>
        <w:rPr>
          <w:color w:val="808080"/>
        </w:rPr>
        <w:t>(Replaces C3-246268)</w:t>
      </w:r>
    </w:p>
    <w:p w14:paraId="499186E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2903DF" w14:textId="5A4A3F1F" w:rsidR="00DB771A" w:rsidRDefault="00DB771A" w:rsidP="00DB771A">
      <w:pPr>
        <w:rPr>
          <w:rFonts w:ascii="Arial" w:hAnsi="Arial" w:cs="Arial"/>
          <w:b/>
          <w:sz w:val="24"/>
        </w:rPr>
      </w:pPr>
      <w:r>
        <w:rPr>
          <w:rFonts w:ascii="Arial" w:hAnsi="Arial" w:cs="Arial"/>
          <w:b/>
          <w:color w:val="0000FF"/>
          <w:sz w:val="24"/>
        </w:rPr>
        <w:t>C3-246457</w:t>
      </w:r>
      <w:r>
        <w:rPr>
          <w:rFonts w:ascii="Arial" w:hAnsi="Arial" w:cs="Arial"/>
          <w:b/>
          <w:color w:val="0000FF"/>
          <w:sz w:val="24"/>
        </w:rPr>
        <w:tab/>
      </w:r>
      <w:proofErr w:type="spellStart"/>
      <w:r>
        <w:rPr>
          <w:rFonts w:ascii="Arial" w:hAnsi="Arial" w:cs="Arial"/>
          <w:b/>
          <w:sz w:val="24"/>
        </w:rPr>
        <w:t>RetrieveInfoUAVFlight</w:t>
      </w:r>
      <w:proofErr w:type="spellEnd"/>
      <w:r>
        <w:rPr>
          <w:rFonts w:ascii="Arial" w:hAnsi="Arial" w:cs="Arial"/>
          <w:b/>
          <w:sz w:val="24"/>
        </w:rPr>
        <w:t xml:space="preserve"> service descriptions and procedures</w:t>
      </w:r>
    </w:p>
    <w:p w14:paraId="54CE560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CR-1449  rev 1 Cat: B (Rel-19)</w:t>
      </w:r>
      <w:r>
        <w:rPr>
          <w:i/>
        </w:rPr>
        <w:br/>
      </w:r>
      <w:r>
        <w:rPr>
          <w:i/>
        </w:rPr>
        <w:br/>
      </w:r>
      <w:r>
        <w:rPr>
          <w:i/>
        </w:rPr>
        <w:tab/>
      </w:r>
      <w:r>
        <w:rPr>
          <w:i/>
        </w:rPr>
        <w:tab/>
      </w:r>
      <w:r>
        <w:rPr>
          <w:i/>
        </w:rPr>
        <w:tab/>
      </w:r>
      <w:r>
        <w:rPr>
          <w:i/>
        </w:rPr>
        <w:tab/>
      </w:r>
      <w:r>
        <w:rPr>
          <w:i/>
        </w:rPr>
        <w:tab/>
        <w:t>Source: Ericsson</w:t>
      </w:r>
    </w:p>
    <w:p w14:paraId="7B17DD4C" w14:textId="77777777" w:rsidR="00DB771A" w:rsidRDefault="00DB771A" w:rsidP="00DB771A">
      <w:pPr>
        <w:rPr>
          <w:color w:val="808080"/>
        </w:rPr>
      </w:pPr>
      <w:r>
        <w:rPr>
          <w:color w:val="808080"/>
        </w:rPr>
        <w:t>(Replaces C3-246269)</w:t>
      </w:r>
    </w:p>
    <w:p w14:paraId="0135144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48708" w14:textId="696A9ED4" w:rsidR="00DB771A" w:rsidRDefault="00DB771A" w:rsidP="00DB771A">
      <w:pPr>
        <w:rPr>
          <w:rFonts w:ascii="Arial" w:hAnsi="Arial" w:cs="Arial"/>
          <w:b/>
          <w:sz w:val="24"/>
        </w:rPr>
      </w:pPr>
      <w:r>
        <w:rPr>
          <w:rFonts w:ascii="Arial" w:hAnsi="Arial" w:cs="Arial"/>
          <w:b/>
          <w:color w:val="0000FF"/>
          <w:sz w:val="24"/>
        </w:rPr>
        <w:t>C3-246458</w:t>
      </w:r>
      <w:r>
        <w:rPr>
          <w:rFonts w:ascii="Arial" w:hAnsi="Arial" w:cs="Arial"/>
          <w:b/>
          <w:color w:val="0000FF"/>
          <w:sz w:val="24"/>
        </w:rPr>
        <w:tab/>
      </w:r>
      <w:proofErr w:type="spellStart"/>
      <w:r>
        <w:rPr>
          <w:rFonts w:ascii="Arial" w:hAnsi="Arial" w:cs="Arial"/>
          <w:b/>
          <w:sz w:val="24"/>
        </w:rPr>
        <w:t>RetrieveInfoUAVFlight</w:t>
      </w:r>
      <w:proofErr w:type="spellEnd"/>
      <w:r>
        <w:rPr>
          <w:rFonts w:ascii="Arial" w:hAnsi="Arial" w:cs="Arial"/>
          <w:b/>
          <w:sz w:val="24"/>
        </w:rPr>
        <w:t xml:space="preserve"> API definitions</w:t>
      </w:r>
    </w:p>
    <w:p w14:paraId="436402B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CR-1450  rev 1 Cat: B (Rel-19)</w:t>
      </w:r>
      <w:r>
        <w:rPr>
          <w:i/>
        </w:rPr>
        <w:br/>
      </w:r>
      <w:r>
        <w:rPr>
          <w:i/>
        </w:rPr>
        <w:br/>
      </w:r>
      <w:r>
        <w:rPr>
          <w:i/>
        </w:rPr>
        <w:tab/>
      </w:r>
      <w:r>
        <w:rPr>
          <w:i/>
        </w:rPr>
        <w:tab/>
      </w:r>
      <w:r>
        <w:rPr>
          <w:i/>
        </w:rPr>
        <w:tab/>
      </w:r>
      <w:r>
        <w:rPr>
          <w:i/>
        </w:rPr>
        <w:tab/>
      </w:r>
      <w:r>
        <w:rPr>
          <w:i/>
        </w:rPr>
        <w:tab/>
        <w:t>Source: Ericsson</w:t>
      </w:r>
    </w:p>
    <w:p w14:paraId="156A8F00" w14:textId="77777777" w:rsidR="00DB771A" w:rsidRDefault="00DB771A" w:rsidP="00DB771A">
      <w:pPr>
        <w:rPr>
          <w:color w:val="808080"/>
        </w:rPr>
      </w:pPr>
      <w:r>
        <w:rPr>
          <w:color w:val="808080"/>
        </w:rPr>
        <w:t>(Replaces C3-246270)</w:t>
      </w:r>
    </w:p>
    <w:p w14:paraId="018FCC6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6120E" w14:textId="5661D608" w:rsidR="00DB771A" w:rsidRDefault="00DB771A" w:rsidP="00DB771A">
      <w:pPr>
        <w:rPr>
          <w:rFonts w:ascii="Arial" w:hAnsi="Arial" w:cs="Arial"/>
          <w:b/>
          <w:sz w:val="24"/>
        </w:rPr>
      </w:pPr>
      <w:r>
        <w:rPr>
          <w:rFonts w:ascii="Arial" w:hAnsi="Arial" w:cs="Arial"/>
          <w:b/>
          <w:color w:val="0000FF"/>
          <w:sz w:val="24"/>
        </w:rPr>
        <w:t>C3-246459</w:t>
      </w:r>
      <w:r>
        <w:rPr>
          <w:rFonts w:ascii="Arial" w:hAnsi="Arial" w:cs="Arial"/>
          <w:b/>
          <w:color w:val="0000FF"/>
          <w:sz w:val="24"/>
        </w:rPr>
        <w:tab/>
      </w:r>
      <w:proofErr w:type="spellStart"/>
      <w:r>
        <w:rPr>
          <w:rFonts w:ascii="Arial" w:hAnsi="Arial" w:cs="Arial"/>
          <w:b/>
          <w:sz w:val="24"/>
        </w:rPr>
        <w:t>RetrieveInfoUAVFlight</w:t>
      </w:r>
      <w:proofErr w:type="spellEnd"/>
      <w:r>
        <w:rPr>
          <w:rFonts w:ascii="Arial" w:hAnsi="Arial" w:cs="Arial"/>
          <w:b/>
          <w:sz w:val="24"/>
        </w:rPr>
        <w:t xml:space="preserve"> API </w:t>
      </w:r>
      <w:proofErr w:type="spellStart"/>
      <w:r>
        <w:rPr>
          <w:rFonts w:ascii="Arial" w:hAnsi="Arial" w:cs="Arial"/>
          <w:b/>
          <w:sz w:val="24"/>
        </w:rPr>
        <w:t>OpenAPI</w:t>
      </w:r>
      <w:proofErr w:type="spellEnd"/>
      <w:r>
        <w:rPr>
          <w:rFonts w:ascii="Arial" w:hAnsi="Arial" w:cs="Arial"/>
          <w:b/>
          <w:sz w:val="24"/>
        </w:rPr>
        <w:t xml:space="preserve"> definitions</w:t>
      </w:r>
    </w:p>
    <w:p w14:paraId="5BC09BF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CR-1451  rev 1 Cat: B (Rel-19)</w:t>
      </w:r>
      <w:r>
        <w:rPr>
          <w:i/>
        </w:rPr>
        <w:br/>
      </w:r>
      <w:r>
        <w:rPr>
          <w:i/>
        </w:rPr>
        <w:br/>
      </w:r>
      <w:r>
        <w:rPr>
          <w:i/>
        </w:rPr>
        <w:tab/>
      </w:r>
      <w:r>
        <w:rPr>
          <w:i/>
        </w:rPr>
        <w:tab/>
      </w:r>
      <w:r>
        <w:rPr>
          <w:i/>
        </w:rPr>
        <w:tab/>
      </w:r>
      <w:r>
        <w:rPr>
          <w:i/>
        </w:rPr>
        <w:tab/>
      </w:r>
      <w:r>
        <w:rPr>
          <w:i/>
        </w:rPr>
        <w:tab/>
        <w:t>Source: Ericsson</w:t>
      </w:r>
    </w:p>
    <w:p w14:paraId="1D8991EE" w14:textId="77777777" w:rsidR="00DB771A" w:rsidRDefault="00DB771A" w:rsidP="00DB771A">
      <w:pPr>
        <w:rPr>
          <w:color w:val="808080"/>
        </w:rPr>
      </w:pPr>
      <w:r>
        <w:rPr>
          <w:color w:val="808080"/>
        </w:rPr>
        <w:t>(Replaces C3-246271)</w:t>
      </w:r>
    </w:p>
    <w:p w14:paraId="4D6527A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33F80" w14:textId="475E8183" w:rsidR="00DB771A" w:rsidRDefault="00DB771A" w:rsidP="00DB771A">
      <w:pPr>
        <w:rPr>
          <w:rFonts w:ascii="Arial" w:hAnsi="Arial" w:cs="Arial"/>
          <w:b/>
          <w:sz w:val="24"/>
        </w:rPr>
      </w:pPr>
      <w:r>
        <w:rPr>
          <w:rFonts w:ascii="Arial" w:hAnsi="Arial" w:cs="Arial"/>
          <w:b/>
          <w:color w:val="0000FF"/>
          <w:sz w:val="24"/>
        </w:rPr>
        <w:t>C3-246518</w:t>
      </w:r>
      <w:r>
        <w:rPr>
          <w:rFonts w:ascii="Arial" w:hAnsi="Arial" w:cs="Arial"/>
          <w:b/>
          <w:color w:val="0000FF"/>
          <w:sz w:val="24"/>
        </w:rPr>
        <w:tab/>
      </w:r>
      <w:proofErr w:type="spellStart"/>
      <w:r>
        <w:rPr>
          <w:rFonts w:ascii="Arial" w:hAnsi="Arial" w:cs="Arial"/>
          <w:b/>
          <w:sz w:val="24"/>
        </w:rPr>
        <w:t>UAVFlightAssistanceAPI</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definitions</w:t>
      </w:r>
    </w:p>
    <w:p w14:paraId="26F61AB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CR-1461  rev 1 Cat: B (Rel-19)</w:t>
      </w:r>
      <w:r>
        <w:rPr>
          <w:i/>
        </w:rPr>
        <w:br/>
      </w:r>
      <w:r>
        <w:rPr>
          <w:i/>
        </w:rPr>
        <w:br/>
      </w:r>
      <w:r>
        <w:rPr>
          <w:i/>
        </w:rPr>
        <w:tab/>
      </w:r>
      <w:r>
        <w:rPr>
          <w:i/>
        </w:rPr>
        <w:tab/>
      </w:r>
      <w:r>
        <w:rPr>
          <w:i/>
        </w:rPr>
        <w:tab/>
      </w:r>
      <w:r>
        <w:rPr>
          <w:i/>
        </w:rPr>
        <w:tab/>
      </w:r>
      <w:r>
        <w:rPr>
          <w:i/>
        </w:rPr>
        <w:tab/>
        <w:t>Source: Ericsson, Huawei</w:t>
      </w:r>
    </w:p>
    <w:p w14:paraId="4B363388" w14:textId="77777777" w:rsidR="00DB771A" w:rsidRDefault="00DB771A" w:rsidP="00DB771A">
      <w:pPr>
        <w:rPr>
          <w:color w:val="808080"/>
        </w:rPr>
      </w:pPr>
      <w:r>
        <w:rPr>
          <w:color w:val="808080"/>
        </w:rPr>
        <w:t>(Replaces C3-246316)</w:t>
      </w:r>
    </w:p>
    <w:p w14:paraId="30C88F56"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BC2FA" w14:textId="77777777" w:rsidR="00DB771A" w:rsidRDefault="00DB771A" w:rsidP="00DB771A">
      <w:pPr>
        <w:pStyle w:val="Heading3"/>
      </w:pPr>
      <w:bookmarkStart w:id="245" w:name="_Toc183695169"/>
      <w:r>
        <w:t>19.32</w:t>
      </w:r>
      <w:r>
        <w:tab/>
        <w:t>CT aspects of enhanced application layer support for location services [</w:t>
      </w:r>
      <w:proofErr w:type="spellStart"/>
      <w:r>
        <w:t>eLSAPP</w:t>
      </w:r>
      <w:proofErr w:type="spellEnd"/>
      <w:r>
        <w:t>]</w:t>
      </w:r>
      <w:bookmarkEnd w:id="245"/>
    </w:p>
    <w:p w14:paraId="5490F1A9" w14:textId="7130089E" w:rsidR="00DB771A" w:rsidRDefault="00DB771A" w:rsidP="00DB771A">
      <w:pPr>
        <w:rPr>
          <w:rFonts w:ascii="Arial" w:hAnsi="Arial" w:cs="Arial"/>
          <w:b/>
          <w:sz w:val="24"/>
        </w:rPr>
      </w:pPr>
      <w:r>
        <w:rPr>
          <w:rFonts w:ascii="Arial" w:hAnsi="Arial" w:cs="Arial"/>
          <w:b/>
          <w:color w:val="0000FF"/>
          <w:sz w:val="24"/>
        </w:rPr>
        <w:t>C3-246039</w:t>
      </w:r>
      <w:r>
        <w:rPr>
          <w:rFonts w:ascii="Arial" w:hAnsi="Arial" w:cs="Arial"/>
          <w:b/>
          <w:color w:val="0000FF"/>
          <w:sz w:val="24"/>
        </w:rPr>
        <w:tab/>
      </w:r>
      <w:r>
        <w:rPr>
          <w:rFonts w:ascii="Arial" w:hAnsi="Arial" w:cs="Arial"/>
          <w:b/>
          <w:sz w:val="24"/>
        </w:rPr>
        <w:t xml:space="preserve">Work Plan of </w:t>
      </w:r>
      <w:proofErr w:type="spellStart"/>
      <w:r>
        <w:rPr>
          <w:rFonts w:ascii="Arial" w:hAnsi="Arial" w:cs="Arial"/>
          <w:b/>
          <w:sz w:val="24"/>
        </w:rPr>
        <w:t>eLSAPP</w:t>
      </w:r>
      <w:proofErr w:type="spellEnd"/>
    </w:p>
    <w:p w14:paraId="76CD1FD5" w14:textId="77777777" w:rsidR="00DB771A" w:rsidRDefault="00DB771A" w:rsidP="00DB771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CATT</w:t>
      </w:r>
    </w:p>
    <w:p w14:paraId="7D3CD7B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13649" w14:textId="3C200237" w:rsidR="00DB771A" w:rsidRDefault="00DB771A" w:rsidP="00DB771A">
      <w:pPr>
        <w:rPr>
          <w:rFonts w:ascii="Arial" w:hAnsi="Arial" w:cs="Arial"/>
          <w:b/>
          <w:sz w:val="24"/>
        </w:rPr>
      </w:pPr>
      <w:r>
        <w:rPr>
          <w:rFonts w:ascii="Arial" w:hAnsi="Arial" w:cs="Arial"/>
          <w:b/>
          <w:color w:val="0000FF"/>
          <w:sz w:val="24"/>
        </w:rPr>
        <w:lastRenderedPageBreak/>
        <w:t>C3-246040</w:t>
      </w:r>
      <w:r>
        <w:rPr>
          <w:rFonts w:ascii="Arial" w:hAnsi="Arial" w:cs="Arial"/>
          <w:b/>
          <w:color w:val="0000FF"/>
          <w:sz w:val="24"/>
        </w:rPr>
        <w:tab/>
      </w:r>
      <w:r>
        <w:rPr>
          <w:rFonts w:ascii="Arial" w:hAnsi="Arial" w:cs="Arial"/>
          <w:b/>
          <w:sz w:val="24"/>
        </w:rPr>
        <w:t>Support Location services for multiple UEs that share the same location</w:t>
      </w:r>
    </w:p>
    <w:p w14:paraId="0EF10077"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CR-0331  rev  Cat: B (Rel-19)</w:t>
      </w:r>
      <w:r>
        <w:rPr>
          <w:i/>
        </w:rPr>
        <w:br/>
      </w:r>
      <w:r>
        <w:rPr>
          <w:i/>
        </w:rPr>
        <w:br/>
      </w:r>
      <w:r>
        <w:rPr>
          <w:i/>
        </w:rPr>
        <w:tab/>
      </w:r>
      <w:r>
        <w:rPr>
          <w:i/>
        </w:rPr>
        <w:tab/>
      </w:r>
      <w:r>
        <w:rPr>
          <w:i/>
        </w:rPr>
        <w:tab/>
      </w:r>
      <w:r>
        <w:rPr>
          <w:i/>
        </w:rPr>
        <w:tab/>
      </w:r>
      <w:r>
        <w:rPr>
          <w:i/>
        </w:rPr>
        <w:tab/>
        <w:t>Source: CATT</w:t>
      </w:r>
    </w:p>
    <w:p w14:paraId="254C5D91" w14:textId="77777777" w:rsidR="00DB771A" w:rsidRDefault="00DB771A" w:rsidP="00DB771A">
      <w:pPr>
        <w:rPr>
          <w:rFonts w:ascii="Arial" w:hAnsi="Arial" w:cs="Arial"/>
          <w:b/>
        </w:rPr>
      </w:pPr>
      <w:r>
        <w:rPr>
          <w:rFonts w:ascii="Arial" w:hAnsi="Arial" w:cs="Arial"/>
          <w:b/>
        </w:rPr>
        <w:t xml:space="preserve">Discussion: </w:t>
      </w:r>
    </w:p>
    <w:p w14:paraId="21F948A6"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SS_Events</w:t>
      </w:r>
      <w:proofErr w:type="spellEnd"/>
      <w:r>
        <w:t xml:space="preserve"> API, </w:t>
      </w:r>
      <w:proofErr w:type="spellStart"/>
      <w:r>
        <w:t>SS_Events</w:t>
      </w:r>
      <w:proofErr w:type="spellEnd"/>
      <w:r>
        <w:t xml:space="preserve"> API</w:t>
      </w:r>
    </w:p>
    <w:p w14:paraId="7DCC1390" w14:textId="77777777" w:rsidR="00DB771A" w:rsidRDefault="00DB771A" w:rsidP="00DB771A">
      <w:r>
        <w:t>Depends on TS 23.434 CR 0329</w:t>
      </w:r>
    </w:p>
    <w:p w14:paraId="32C26188" w14:textId="77777777" w:rsidR="00DB771A" w:rsidRDefault="00DB771A" w:rsidP="00DB771A">
      <w:r>
        <w:t xml:space="preserve">Naren (Samsung): Clarification on association ID. </w:t>
      </w:r>
    </w:p>
    <w:p w14:paraId="1EF80824" w14:textId="77777777" w:rsidR="00DB771A" w:rsidRDefault="00DB771A" w:rsidP="00DB771A">
      <w:r>
        <w:t>Igor (Ericsson): This is should be for VAL UE, not UE.</w:t>
      </w:r>
    </w:p>
    <w:p w14:paraId="07E37D64" w14:textId="77777777" w:rsidR="00DB771A" w:rsidRDefault="00DB771A" w:rsidP="00DB771A">
      <w:r>
        <w:t>Abdessamad (Huawei): Comments on if CR is needed or not. VAL server should not be aware of this associations between VAL UEs.</w:t>
      </w:r>
    </w:p>
    <w:p w14:paraId="784E262D" w14:textId="77777777" w:rsidR="00DB771A" w:rsidRDefault="00DB771A" w:rsidP="00DB771A">
      <w:r>
        <w:t>Baixiao (CATT): Will check SA6 progress and respond.</w:t>
      </w:r>
    </w:p>
    <w:p w14:paraId="613C4B59" w14:textId="77777777" w:rsidR="00DB771A" w:rsidRDefault="00DB771A" w:rsidP="00DB771A">
      <w:r>
        <w:t>Abdessamad (Huawei): CATT agrees that the CR is not needed.</w:t>
      </w:r>
    </w:p>
    <w:p w14:paraId="71A2993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3500FD" w14:textId="2C32F070" w:rsidR="00DB771A" w:rsidRDefault="00DB771A" w:rsidP="00DB771A">
      <w:pPr>
        <w:rPr>
          <w:rFonts w:ascii="Arial" w:hAnsi="Arial" w:cs="Arial"/>
          <w:b/>
          <w:sz w:val="24"/>
        </w:rPr>
      </w:pPr>
      <w:r>
        <w:rPr>
          <w:rFonts w:ascii="Arial" w:hAnsi="Arial" w:cs="Arial"/>
          <w:b/>
          <w:color w:val="0000FF"/>
          <w:sz w:val="24"/>
        </w:rPr>
        <w:t>C3-246047</w:t>
      </w:r>
      <w:r>
        <w:rPr>
          <w:rFonts w:ascii="Arial" w:hAnsi="Arial" w:cs="Arial"/>
          <w:b/>
          <w:color w:val="0000FF"/>
          <w:sz w:val="24"/>
        </w:rPr>
        <w:tab/>
      </w:r>
      <w:proofErr w:type="spellStart"/>
      <w:r>
        <w:rPr>
          <w:rFonts w:ascii="Arial" w:hAnsi="Arial" w:cs="Arial"/>
          <w:b/>
          <w:sz w:val="24"/>
        </w:rPr>
        <w:t>SS_ADAE_collision_detection_analytics</w:t>
      </w:r>
      <w:proofErr w:type="spellEnd"/>
      <w:r>
        <w:rPr>
          <w:rFonts w:ascii="Arial" w:hAnsi="Arial" w:cs="Arial"/>
          <w:b/>
          <w:sz w:val="24"/>
        </w:rPr>
        <w:t xml:space="preserve"> API definition</w:t>
      </w:r>
    </w:p>
    <w:p w14:paraId="6286824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CR-0333  rev  Cat: B (Rel-19)</w:t>
      </w:r>
      <w:r>
        <w:rPr>
          <w:i/>
        </w:rPr>
        <w:br/>
      </w:r>
      <w:r>
        <w:rPr>
          <w:i/>
        </w:rPr>
        <w:br/>
      </w:r>
      <w:r>
        <w:rPr>
          <w:i/>
        </w:rPr>
        <w:tab/>
      </w:r>
      <w:r>
        <w:rPr>
          <w:i/>
        </w:rPr>
        <w:tab/>
      </w:r>
      <w:r>
        <w:rPr>
          <w:i/>
        </w:rPr>
        <w:tab/>
      </w:r>
      <w:r>
        <w:rPr>
          <w:i/>
        </w:rPr>
        <w:tab/>
      </w:r>
      <w:r>
        <w:rPr>
          <w:i/>
        </w:rPr>
        <w:tab/>
        <w:t>Source: Ericsson</w:t>
      </w:r>
    </w:p>
    <w:p w14:paraId="327F34BC" w14:textId="77777777" w:rsidR="00DB771A" w:rsidRDefault="00DB771A" w:rsidP="00DB771A">
      <w:pPr>
        <w:rPr>
          <w:rFonts w:ascii="Arial" w:hAnsi="Arial" w:cs="Arial"/>
          <w:b/>
        </w:rPr>
      </w:pPr>
      <w:r>
        <w:rPr>
          <w:rFonts w:ascii="Arial" w:hAnsi="Arial" w:cs="Arial"/>
          <w:b/>
        </w:rPr>
        <w:t xml:space="preserve">Discussion: </w:t>
      </w:r>
    </w:p>
    <w:p w14:paraId="6C3DA595" w14:textId="77777777" w:rsidR="00DB771A" w:rsidRDefault="00DB771A" w:rsidP="00DB771A">
      <w:r>
        <w:t xml:space="preserve">Naren (Samsung): Comments on </w:t>
      </w:r>
      <w:proofErr w:type="spellStart"/>
      <w:r>
        <w:t>AnalyticsType</w:t>
      </w:r>
      <w:proofErr w:type="spellEnd"/>
      <w:r>
        <w:t xml:space="preserve"> and </w:t>
      </w:r>
      <w:proofErr w:type="spellStart"/>
      <w:r>
        <w:t>confLevel</w:t>
      </w:r>
      <w:proofErr w:type="spellEnd"/>
      <w:r>
        <w:t>.</w:t>
      </w:r>
    </w:p>
    <w:p w14:paraId="4BE72A5B" w14:textId="77777777" w:rsidR="00DB771A" w:rsidRDefault="00DB771A" w:rsidP="00DB771A">
      <w:r>
        <w:t xml:space="preserve">Abdessamad (Huawei): Provided comments offline. Why </w:t>
      </w:r>
      <w:proofErr w:type="spellStart"/>
      <w:r>
        <w:t>anyUe</w:t>
      </w:r>
      <w:proofErr w:type="spellEnd"/>
      <w:r>
        <w:t xml:space="preserve"> needed?</w:t>
      </w:r>
    </w:p>
    <w:p w14:paraId="7DDA4B24" w14:textId="77777777" w:rsidR="00DB771A" w:rsidRDefault="00DB771A" w:rsidP="00DB771A">
      <w:r>
        <w:t xml:space="preserve">Rajesh (Nokia): Provided comments offline. </w:t>
      </w:r>
      <w:proofErr w:type="spellStart"/>
      <w:r>
        <w:t>AnyUE</w:t>
      </w:r>
      <w:proofErr w:type="spellEnd"/>
      <w:r>
        <w:t xml:space="preserve"> clarification.</w:t>
      </w:r>
    </w:p>
    <w:p w14:paraId="4462B42F" w14:textId="77777777" w:rsidR="00DB771A" w:rsidRDefault="00DB771A" w:rsidP="00DB771A">
      <w:r>
        <w:t>Igor (Ericsson): Provided clarification on any UE. Will provide revision to clarify.</w:t>
      </w:r>
    </w:p>
    <w:p w14:paraId="3FD91F5F" w14:textId="77777777" w:rsidR="00DB771A" w:rsidRDefault="00DB771A" w:rsidP="00DB771A">
      <w:r>
        <w:t>Discussion open on Update subscription. Rajesh to get back.</w:t>
      </w:r>
    </w:p>
    <w:p w14:paraId="089457BB" w14:textId="77777777" w:rsidR="00DB771A" w:rsidRDefault="00DB771A" w:rsidP="00DB771A">
      <w:r>
        <w:t>Igor (Ericsson): R2 is available.</w:t>
      </w:r>
    </w:p>
    <w:p w14:paraId="2FE87C9C" w14:textId="77777777" w:rsidR="00DB771A" w:rsidRDefault="00DB771A" w:rsidP="00DB771A">
      <w:r>
        <w:t>Rajesh (Nokia): Ok to support PATCH.</w:t>
      </w:r>
    </w:p>
    <w:p w14:paraId="195D4AE8" w14:textId="77777777" w:rsidR="00DB771A" w:rsidRDefault="00DB771A" w:rsidP="00DB771A">
      <w:r>
        <w:t>Naren (Samsung): Missing comment.</w:t>
      </w:r>
    </w:p>
    <w:p w14:paraId="0A4612DF" w14:textId="77777777" w:rsidR="00DB771A" w:rsidRDefault="00DB771A" w:rsidP="00DB771A">
      <w:r>
        <w:t>Igor (Ericsson): R5 provided</w:t>
      </w:r>
    </w:p>
    <w:p w14:paraId="0EBC4869" w14:textId="77777777" w:rsidR="00DB771A" w:rsidRDefault="00DB771A" w:rsidP="00DB771A">
      <w:r>
        <w:t>Abdessamad (Huawei): Fine with r5.</w:t>
      </w:r>
    </w:p>
    <w:p w14:paraId="630899E9" w14:textId="77777777" w:rsidR="00DB771A" w:rsidRDefault="00DB771A" w:rsidP="00DB771A">
      <w:r>
        <w:t>R5 is pre-agreed</w:t>
      </w:r>
    </w:p>
    <w:p w14:paraId="5B1B629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C3-246367</w:t>
      </w:r>
      <w:r>
        <w:rPr>
          <w:color w:val="993300"/>
          <w:u w:val="single"/>
        </w:rPr>
        <w:t>.</w:t>
      </w:r>
    </w:p>
    <w:p w14:paraId="39D1BA35" w14:textId="3D1D396D" w:rsidR="00DB771A" w:rsidRDefault="00DB771A" w:rsidP="00DB771A">
      <w:pPr>
        <w:rPr>
          <w:rFonts w:ascii="Arial" w:hAnsi="Arial" w:cs="Arial"/>
          <w:b/>
          <w:sz w:val="24"/>
        </w:rPr>
      </w:pPr>
      <w:r>
        <w:rPr>
          <w:rFonts w:ascii="Arial" w:hAnsi="Arial" w:cs="Arial"/>
          <w:b/>
          <w:color w:val="0000FF"/>
          <w:sz w:val="24"/>
        </w:rPr>
        <w:t>C3-246048</w:t>
      </w:r>
      <w:r>
        <w:rPr>
          <w:rFonts w:ascii="Arial" w:hAnsi="Arial" w:cs="Arial"/>
          <w:b/>
          <w:color w:val="0000FF"/>
          <w:sz w:val="24"/>
        </w:rPr>
        <w:tab/>
      </w:r>
      <w:proofErr w:type="spellStart"/>
      <w:r>
        <w:rPr>
          <w:rFonts w:ascii="Arial" w:hAnsi="Arial" w:cs="Arial"/>
          <w:b/>
          <w:sz w:val="24"/>
        </w:rPr>
        <w:t>SS_ADAE_location-related_UE_group_analytics</w:t>
      </w:r>
      <w:proofErr w:type="spellEnd"/>
      <w:r>
        <w:rPr>
          <w:rFonts w:ascii="Arial" w:hAnsi="Arial" w:cs="Arial"/>
          <w:b/>
          <w:sz w:val="24"/>
        </w:rPr>
        <w:t xml:space="preserve"> API definition</w:t>
      </w:r>
    </w:p>
    <w:p w14:paraId="0198768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CR-0334  rev  Cat: B (Rel-19)</w:t>
      </w:r>
      <w:r>
        <w:rPr>
          <w:i/>
        </w:rPr>
        <w:br/>
      </w:r>
      <w:r>
        <w:rPr>
          <w:i/>
        </w:rPr>
        <w:br/>
      </w:r>
      <w:r>
        <w:rPr>
          <w:i/>
        </w:rPr>
        <w:tab/>
      </w:r>
      <w:r>
        <w:rPr>
          <w:i/>
        </w:rPr>
        <w:tab/>
      </w:r>
      <w:r>
        <w:rPr>
          <w:i/>
        </w:rPr>
        <w:tab/>
      </w:r>
      <w:r>
        <w:rPr>
          <w:i/>
        </w:rPr>
        <w:tab/>
      </w:r>
      <w:r>
        <w:rPr>
          <w:i/>
        </w:rPr>
        <w:tab/>
        <w:t>Source: Ericsson</w:t>
      </w:r>
    </w:p>
    <w:p w14:paraId="4EB4DFA8" w14:textId="77777777" w:rsidR="00DB771A" w:rsidRDefault="00DB771A" w:rsidP="00DB771A">
      <w:pPr>
        <w:rPr>
          <w:rFonts w:ascii="Arial" w:hAnsi="Arial" w:cs="Arial"/>
          <w:b/>
        </w:rPr>
      </w:pPr>
      <w:r>
        <w:rPr>
          <w:rFonts w:ascii="Arial" w:hAnsi="Arial" w:cs="Arial"/>
          <w:b/>
        </w:rPr>
        <w:lastRenderedPageBreak/>
        <w:t xml:space="preserve">Discussion: </w:t>
      </w:r>
    </w:p>
    <w:p w14:paraId="55993E60" w14:textId="77777777" w:rsidR="00DB771A" w:rsidRDefault="00DB771A" w:rsidP="00DB771A">
      <w:r>
        <w:t xml:space="preserve">Naren (Samsung): Comments on </w:t>
      </w:r>
      <w:proofErr w:type="spellStart"/>
      <w:r>
        <w:t>AnalyticsType</w:t>
      </w:r>
      <w:proofErr w:type="spellEnd"/>
      <w:r>
        <w:t xml:space="preserve"> and </w:t>
      </w:r>
      <w:proofErr w:type="spellStart"/>
      <w:r>
        <w:t>confLevel</w:t>
      </w:r>
      <w:proofErr w:type="spellEnd"/>
      <w:r>
        <w:t>.</w:t>
      </w:r>
    </w:p>
    <w:p w14:paraId="1CDB2C50" w14:textId="77777777" w:rsidR="00DB771A" w:rsidRDefault="00DB771A" w:rsidP="00DB771A">
      <w:r>
        <w:t>Abdessamad (Huawei): Provided comments offline.</w:t>
      </w:r>
    </w:p>
    <w:p w14:paraId="6C1815C8" w14:textId="77777777" w:rsidR="00DB771A" w:rsidRDefault="00DB771A" w:rsidP="00DB771A">
      <w:r>
        <w:t>Rajesh (Nokia): Provided offline comments.</w:t>
      </w:r>
    </w:p>
    <w:p w14:paraId="289985FC" w14:textId="77777777" w:rsidR="00DB771A" w:rsidRDefault="00DB771A" w:rsidP="00DB771A">
      <w:r>
        <w:t>Igor (Ericsson): Will provide revision based on the comments.</w:t>
      </w:r>
    </w:p>
    <w:p w14:paraId="5C546939" w14:textId="77777777" w:rsidR="00DB771A" w:rsidRDefault="00DB771A" w:rsidP="00DB771A">
      <w:r>
        <w:t>Rajesh (Nokia): Clarification on reference UE. 3D coordinates handling missing in deviation.</w:t>
      </w:r>
    </w:p>
    <w:p w14:paraId="4A5E99EC" w14:textId="77777777" w:rsidR="00DB771A" w:rsidRDefault="00DB771A" w:rsidP="00DB771A">
      <w:r>
        <w:t xml:space="preserve">Abdessamad (Huawei): If we changing the API name, then the service operation name should be changed accordingly. </w:t>
      </w:r>
    </w:p>
    <w:p w14:paraId="04E10287" w14:textId="77777777" w:rsidR="00DB771A" w:rsidRDefault="00DB771A" w:rsidP="00DB771A">
      <w:r>
        <w:t>Igor (Ericsson): Will propose in the revision.</w:t>
      </w:r>
    </w:p>
    <w:p w14:paraId="5B85F955" w14:textId="77777777" w:rsidR="00DB771A" w:rsidRDefault="00DB771A" w:rsidP="00DB771A">
      <w:r>
        <w:t>Discussion open on Update subscription. Rajesh to get back.</w:t>
      </w:r>
    </w:p>
    <w:p w14:paraId="4E9A6289" w14:textId="77777777" w:rsidR="00DB771A" w:rsidRDefault="00DB771A" w:rsidP="00DB771A">
      <w:r>
        <w:t>Igor (Ericsson): R2 is available. EN for PUT/PATCH to be added.</w:t>
      </w:r>
    </w:p>
    <w:p w14:paraId="3DA819E6" w14:textId="77777777" w:rsidR="00DB771A" w:rsidRDefault="00DB771A" w:rsidP="00DB771A">
      <w:r>
        <w:t>Rajesh (Nokia):  Needs to check r2.</w:t>
      </w:r>
    </w:p>
    <w:p w14:paraId="2D0D937E" w14:textId="77777777" w:rsidR="00DB771A" w:rsidRDefault="00DB771A" w:rsidP="00DB771A">
      <w:r>
        <w:t>Naren (Samsung): Additional comment.</w:t>
      </w:r>
    </w:p>
    <w:p w14:paraId="3B860AC3" w14:textId="77777777" w:rsidR="00DB771A" w:rsidRDefault="00DB771A" w:rsidP="00DB771A">
      <w:r>
        <w:t>Igor (Ericsson): R5 provided</w:t>
      </w:r>
    </w:p>
    <w:p w14:paraId="5F8D4AF3" w14:textId="77777777" w:rsidR="00DB771A" w:rsidRDefault="00DB771A" w:rsidP="00DB771A">
      <w:r>
        <w:t>Abdessamad (Huawei): Fine with r5.</w:t>
      </w:r>
    </w:p>
    <w:p w14:paraId="5BB0AFC1" w14:textId="77777777" w:rsidR="00DB771A" w:rsidRDefault="00DB771A" w:rsidP="00DB771A">
      <w:r>
        <w:t>Rajesh (Nokia): Fine with r5</w:t>
      </w:r>
    </w:p>
    <w:p w14:paraId="6C4B0AC4" w14:textId="77777777" w:rsidR="00DB771A" w:rsidRDefault="00DB771A" w:rsidP="00DB771A">
      <w:r>
        <w:t>R5 is agreed</w:t>
      </w:r>
    </w:p>
    <w:p w14:paraId="0536435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C3-246368</w:t>
      </w:r>
      <w:r>
        <w:rPr>
          <w:color w:val="993300"/>
          <w:u w:val="single"/>
        </w:rPr>
        <w:t>.</w:t>
      </w:r>
    </w:p>
    <w:p w14:paraId="61593B9B" w14:textId="1390773D" w:rsidR="00DB771A" w:rsidRDefault="00DB771A" w:rsidP="00DB771A">
      <w:pPr>
        <w:rPr>
          <w:rFonts w:ascii="Arial" w:hAnsi="Arial" w:cs="Arial"/>
          <w:b/>
          <w:sz w:val="24"/>
        </w:rPr>
      </w:pPr>
      <w:r>
        <w:rPr>
          <w:rFonts w:ascii="Arial" w:hAnsi="Arial" w:cs="Arial"/>
          <w:b/>
          <w:color w:val="0000FF"/>
          <w:sz w:val="24"/>
        </w:rPr>
        <w:t>C3-246073</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SS_LocationAreaMonitoring</w:t>
      </w:r>
      <w:proofErr w:type="spellEnd"/>
      <w:r>
        <w:rPr>
          <w:rFonts w:ascii="Arial" w:hAnsi="Arial" w:cs="Arial"/>
          <w:b/>
          <w:sz w:val="24"/>
        </w:rPr>
        <w:t xml:space="preserve"> API to support geofencing</w:t>
      </w:r>
    </w:p>
    <w:p w14:paraId="5504CE8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CR-0335  rev  Cat: B (Rel-19)</w:t>
      </w:r>
      <w:r>
        <w:rPr>
          <w:i/>
        </w:rPr>
        <w:br/>
      </w:r>
      <w:r>
        <w:rPr>
          <w:i/>
        </w:rPr>
        <w:br/>
      </w:r>
      <w:r>
        <w:rPr>
          <w:i/>
        </w:rPr>
        <w:tab/>
      </w:r>
      <w:r>
        <w:rPr>
          <w:i/>
        </w:rPr>
        <w:tab/>
      </w:r>
      <w:r>
        <w:rPr>
          <w:i/>
        </w:rPr>
        <w:tab/>
      </w:r>
      <w:r>
        <w:rPr>
          <w:i/>
        </w:rPr>
        <w:tab/>
      </w:r>
      <w:r>
        <w:rPr>
          <w:i/>
        </w:rPr>
        <w:tab/>
        <w:t>Source: Huawei</w:t>
      </w:r>
    </w:p>
    <w:p w14:paraId="356C856B" w14:textId="77777777" w:rsidR="00DB771A" w:rsidRDefault="00DB771A" w:rsidP="00DB771A">
      <w:pPr>
        <w:rPr>
          <w:rFonts w:ascii="Arial" w:hAnsi="Arial" w:cs="Arial"/>
          <w:b/>
        </w:rPr>
      </w:pPr>
      <w:r>
        <w:rPr>
          <w:rFonts w:ascii="Arial" w:hAnsi="Arial" w:cs="Arial"/>
          <w:b/>
        </w:rPr>
        <w:t xml:space="preserve">Discussion: </w:t>
      </w:r>
    </w:p>
    <w:p w14:paraId="064A84D1"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SS_Events</w:t>
      </w:r>
      <w:proofErr w:type="spellEnd"/>
      <w:r>
        <w:t xml:space="preserve"> API, </w:t>
      </w:r>
      <w:proofErr w:type="spellStart"/>
      <w:r>
        <w:t>SS_Events</w:t>
      </w:r>
      <w:proofErr w:type="spellEnd"/>
      <w:r>
        <w:t xml:space="preserve"> API</w:t>
      </w:r>
    </w:p>
    <w:p w14:paraId="7055528A" w14:textId="77777777" w:rsidR="00DB771A" w:rsidRDefault="00DB771A" w:rsidP="00DB771A">
      <w:r>
        <w:t>Naren (Samsung): Provided comments offline. Open API errors.</w:t>
      </w:r>
    </w:p>
    <w:p w14:paraId="528965D2" w14:textId="77777777" w:rsidR="00DB771A" w:rsidRDefault="00DB771A" w:rsidP="00DB771A">
      <w:r>
        <w:t>Rajesh (Nokia): Provided comments offline.</w:t>
      </w:r>
    </w:p>
    <w:p w14:paraId="4797F057" w14:textId="77777777" w:rsidR="00DB771A" w:rsidRDefault="00DB771A" w:rsidP="00DB771A">
      <w:r>
        <w:t xml:space="preserve">Igor (Ericsson): </w:t>
      </w:r>
      <w:proofErr w:type="spellStart"/>
      <w:r>
        <w:t>timingUEsMovedIn</w:t>
      </w:r>
      <w:proofErr w:type="spellEnd"/>
      <w:r>
        <w:t>, should not be map.</w:t>
      </w:r>
    </w:p>
    <w:p w14:paraId="3CDB37C9" w14:textId="77777777" w:rsidR="00DB771A" w:rsidRDefault="00DB771A" w:rsidP="00DB771A">
      <w:r>
        <w:t xml:space="preserve">Abdessamad (Huawei): Information has to be provided per UE. R1 is shared with comments addressed from Naren. </w:t>
      </w:r>
    </w:p>
    <w:p w14:paraId="03952DA0" w14:textId="77777777" w:rsidR="00DB771A" w:rsidRDefault="00DB771A" w:rsidP="00DB771A">
      <w:r>
        <w:t xml:space="preserve">Rajesh (Nokia): Clarification on </w:t>
      </w:r>
      <w:proofErr w:type="spellStart"/>
      <w:r>
        <w:t>moveInUEs</w:t>
      </w:r>
      <w:proofErr w:type="spellEnd"/>
      <w:r>
        <w:t xml:space="preserve"> and </w:t>
      </w:r>
      <w:proofErr w:type="spellStart"/>
      <w:r>
        <w:t>numUEsmovedIn</w:t>
      </w:r>
      <w:proofErr w:type="spellEnd"/>
      <w:r>
        <w:t>.</w:t>
      </w:r>
    </w:p>
    <w:p w14:paraId="6BB8138F" w14:textId="77777777" w:rsidR="00DB771A" w:rsidRDefault="00DB771A" w:rsidP="00DB771A">
      <w:r>
        <w:t>Igor (Ericsson):Map should be 1..N.</w:t>
      </w:r>
    </w:p>
    <w:p w14:paraId="0A5B9C07" w14:textId="77777777" w:rsidR="00DB771A" w:rsidRDefault="00DB771A" w:rsidP="00DB771A">
      <w:r>
        <w:t>Rajesh (Nokia): Duration is ambiguous for move in and move out UEs. With what reference the duration is calculated.</w:t>
      </w:r>
    </w:p>
    <w:p w14:paraId="222A078B" w14:textId="77777777" w:rsidR="00DB771A" w:rsidRDefault="00DB771A" w:rsidP="00DB771A">
      <w:r>
        <w:t>Abdessamad (Huawei): Will check and get back on duration aspect.</w:t>
      </w:r>
    </w:p>
    <w:p w14:paraId="03D9A907" w14:textId="77777777" w:rsidR="00DB771A" w:rsidRDefault="00DB771A" w:rsidP="00DB771A">
      <w:r>
        <w:t>Abdessamad (Huawei): R2 is available.</w:t>
      </w:r>
    </w:p>
    <w:p w14:paraId="4A92A754" w14:textId="77777777" w:rsidR="00DB771A" w:rsidRDefault="00DB771A" w:rsidP="00DB771A">
      <w:r>
        <w:t>Rajesh (Nokia): R2 is ok</w:t>
      </w:r>
    </w:p>
    <w:p w14:paraId="27E0A748" w14:textId="77777777" w:rsidR="00DB771A" w:rsidRDefault="00DB771A" w:rsidP="00DB771A">
      <w:r>
        <w:t>Igor (Ericsson): R2 fine.</w:t>
      </w:r>
    </w:p>
    <w:p w14:paraId="0A5C2A1B" w14:textId="77777777" w:rsidR="00DB771A" w:rsidRDefault="00DB771A" w:rsidP="00DB771A">
      <w:r>
        <w:t>Naren (Samsung) R2 is ok.</w:t>
      </w:r>
    </w:p>
    <w:p w14:paraId="6F1448A1" w14:textId="77777777" w:rsidR="00DB771A" w:rsidRDefault="00DB771A" w:rsidP="00DB771A">
      <w:r>
        <w:lastRenderedPageBreak/>
        <w:t>R2 is agreed</w:t>
      </w:r>
    </w:p>
    <w:p w14:paraId="1011D03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C3-246369</w:t>
      </w:r>
      <w:r>
        <w:rPr>
          <w:color w:val="993300"/>
          <w:u w:val="single"/>
        </w:rPr>
        <w:t>.</w:t>
      </w:r>
    </w:p>
    <w:p w14:paraId="7CBFAEF6" w14:textId="01264187" w:rsidR="00DB771A" w:rsidRDefault="00DB771A" w:rsidP="00DB771A">
      <w:pPr>
        <w:rPr>
          <w:rFonts w:ascii="Arial" w:hAnsi="Arial" w:cs="Arial"/>
          <w:b/>
          <w:sz w:val="24"/>
        </w:rPr>
      </w:pPr>
      <w:r>
        <w:rPr>
          <w:rFonts w:ascii="Arial" w:hAnsi="Arial" w:cs="Arial"/>
          <w:b/>
          <w:color w:val="0000FF"/>
          <w:sz w:val="24"/>
        </w:rPr>
        <w:t>C3-246074</w:t>
      </w:r>
      <w:r>
        <w:rPr>
          <w:rFonts w:ascii="Arial" w:hAnsi="Arial" w:cs="Arial"/>
          <w:b/>
          <w:color w:val="0000FF"/>
          <w:sz w:val="24"/>
        </w:rPr>
        <w:tab/>
      </w:r>
      <w:r>
        <w:rPr>
          <w:rFonts w:ascii="Arial" w:hAnsi="Arial" w:cs="Arial"/>
          <w:b/>
          <w:sz w:val="24"/>
        </w:rPr>
        <w:t xml:space="preserve">Define the service description clauses of the </w:t>
      </w:r>
      <w:proofErr w:type="spellStart"/>
      <w:r>
        <w:rPr>
          <w:rFonts w:ascii="Arial" w:hAnsi="Arial" w:cs="Arial"/>
          <w:b/>
          <w:sz w:val="24"/>
        </w:rPr>
        <w:t>SS_ConfirmLocation</w:t>
      </w:r>
      <w:proofErr w:type="spellEnd"/>
      <w:r>
        <w:rPr>
          <w:rFonts w:ascii="Arial" w:hAnsi="Arial" w:cs="Arial"/>
          <w:b/>
          <w:sz w:val="24"/>
        </w:rPr>
        <w:t xml:space="preserve"> API</w:t>
      </w:r>
    </w:p>
    <w:p w14:paraId="098CC943"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CR-0336  rev  Cat: B (Rel-19)</w:t>
      </w:r>
      <w:r>
        <w:rPr>
          <w:i/>
        </w:rPr>
        <w:br/>
      </w:r>
      <w:r>
        <w:rPr>
          <w:i/>
        </w:rPr>
        <w:br/>
      </w:r>
      <w:r>
        <w:rPr>
          <w:i/>
        </w:rPr>
        <w:tab/>
      </w:r>
      <w:r>
        <w:rPr>
          <w:i/>
        </w:rPr>
        <w:tab/>
      </w:r>
      <w:r>
        <w:rPr>
          <w:i/>
        </w:rPr>
        <w:tab/>
      </w:r>
      <w:r>
        <w:rPr>
          <w:i/>
        </w:rPr>
        <w:tab/>
      </w:r>
      <w:r>
        <w:rPr>
          <w:i/>
        </w:rPr>
        <w:tab/>
        <w:t>Source: Huawei</w:t>
      </w:r>
    </w:p>
    <w:p w14:paraId="379FB24A" w14:textId="77777777" w:rsidR="00DB771A" w:rsidRDefault="00DB771A" w:rsidP="00DB771A">
      <w:pPr>
        <w:rPr>
          <w:rFonts w:ascii="Arial" w:hAnsi="Arial" w:cs="Arial"/>
          <w:b/>
        </w:rPr>
      </w:pPr>
      <w:r>
        <w:rPr>
          <w:rFonts w:ascii="Arial" w:hAnsi="Arial" w:cs="Arial"/>
          <w:b/>
        </w:rPr>
        <w:t xml:space="preserve">Discussion: </w:t>
      </w:r>
    </w:p>
    <w:p w14:paraId="624FF0FB" w14:textId="77777777" w:rsidR="00DB771A" w:rsidRDefault="00DB771A" w:rsidP="00DB771A">
      <w:r>
        <w:t>Depends on TS 23.434 CR#0342</w:t>
      </w:r>
    </w:p>
    <w:p w14:paraId="3F9B9BDE" w14:textId="77777777" w:rsidR="00DB771A" w:rsidRDefault="00DB771A" w:rsidP="00DB771A">
      <w:r>
        <w:t>Igor (Ericsson): There is no need to update the subscription.</w:t>
      </w:r>
    </w:p>
    <w:p w14:paraId="4C0419AB" w14:textId="77777777" w:rsidR="00DB771A" w:rsidRDefault="00DB771A" w:rsidP="00DB771A">
      <w:r>
        <w:t>Abdessamad (Huawei): Update is very much valid, for different applications at different time.</w:t>
      </w:r>
    </w:p>
    <w:p w14:paraId="2492C02D" w14:textId="77777777" w:rsidR="00DB771A" w:rsidRDefault="00DB771A" w:rsidP="00DB771A">
      <w:r>
        <w:t>Igor (Ericsson): Update does not make any sense in the current way. Fine to have multiple applications in one subscription request.</w:t>
      </w:r>
    </w:p>
    <w:p w14:paraId="236B5848" w14:textId="77777777" w:rsidR="00DB771A" w:rsidRDefault="00DB771A" w:rsidP="00DB771A">
      <w:r>
        <w:t>Igor (Ericsson): ok with the CR.</w:t>
      </w:r>
    </w:p>
    <w:p w14:paraId="6D469BD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A1AA9" w14:textId="70792450" w:rsidR="00DB771A" w:rsidRDefault="00DB771A" w:rsidP="00DB771A">
      <w:pPr>
        <w:rPr>
          <w:rFonts w:ascii="Arial" w:hAnsi="Arial" w:cs="Arial"/>
          <w:b/>
          <w:sz w:val="24"/>
        </w:rPr>
      </w:pPr>
      <w:r>
        <w:rPr>
          <w:rFonts w:ascii="Arial" w:hAnsi="Arial" w:cs="Arial"/>
          <w:b/>
          <w:color w:val="0000FF"/>
          <w:sz w:val="24"/>
        </w:rPr>
        <w:t>C3-246075</w:t>
      </w:r>
      <w:r>
        <w:rPr>
          <w:rFonts w:ascii="Arial" w:hAnsi="Arial" w:cs="Arial"/>
          <w:b/>
          <w:color w:val="0000FF"/>
          <w:sz w:val="24"/>
        </w:rPr>
        <w:tab/>
      </w:r>
      <w:r>
        <w:rPr>
          <w:rFonts w:ascii="Arial" w:hAnsi="Arial" w:cs="Arial"/>
          <w:b/>
          <w:sz w:val="24"/>
        </w:rPr>
        <w:t xml:space="preserve">Define the API definition clauses of the </w:t>
      </w:r>
      <w:proofErr w:type="spellStart"/>
      <w:r>
        <w:rPr>
          <w:rFonts w:ascii="Arial" w:hAnsi="Arial" w:cs="Arial"/>
          <w:b/>
          <w:sz w:val="24"/>
        </w:rPr>
        <w:t>SS_ConfirmLocation</w:t>
      </w:r>
      <w:proofErr w:type="spellEnd"/>
      <w:r>
        <w:rPr>
          <w:rFonts w:ascii="Arial" w:hAnsi="Arial" w:cs="Arial"/>
          <w:b/>
          <w:sz w:val="24"/>
        </w:rPr>
        <w:t xml:space="preserve"> API</w:t>
      </w:r>
    </w:p>
    <w:p w14:paraId="54CB80F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CR-0337  rev  Cat: B (Rel-19)</w:t>
      </w:r>
      <w:r>
        <w:rPr>
          <w:i/>
        </w:rPr>
        <w:br/>
      </w:r>
      <w:r>
        <w:rPr>
          <w:i/>
        </w:rPr>
        <w:br/>
      </w:r>
      <w:r>
        <w:rPr>
          <w:i/>
        </w:rPr>
        <w:tab/>
      </w:r>
      <w:r>
        <w:rPr>
          <w:i/>
        </w:rPr>
        <w:tab/>
      </w:r>
      <w:r>
        <w:rPr>
          <w:i/>
        </w:rPr>
        <w:tab/>
      </w:r>
      <w:r>
        <w:rPr>
          <w:i/>
        </w:rPr>
        <w:tab/>
      </w:r>
      <w:r>
        <w:rPr>
          <w:i/>
        </w:rPr>
        <w:tab/>
        <w:t>Source: Huawei</w:t>
      </w:r>
    </w:p>
    <w:p w14:paraId="0F86E3A5" w14:textId="77777777" w:rsidR="00DB771A" w:rsidRDefault="00DB771A" w:rsidP="00DB771A">
      <w:pPr>
        <w:rPr>
          <w:rFonts w:ascii="Arial" w:hAnsi="Arial" w:cs="Arial"/>
          <w:b/>
        </w:rPr>
      </w:pPr>
      <w:r>
        <w:rPr>
          <w:rFonts w:ascii="Arial" w:hAnsi="Arial" w:cs="Arial"/>
          <w:b/>
        </w:rPr>
        <w:t xml:space="preserve">Discussion: </w:t>
      </w:r>
    </w:p>
    <w:p w14:paraId="2A0F26C9" w14:textId="77777777" w:rsidR="00DB771A" w:rsidRDefault="00DB771A" w:rsidP="00DB771A">
      <w:r>
        <w:t>Depends on TS 23.434 CR#0342</w:t>
      </w:r>
    </w:p>
    <w:p w14:paraId="66EC15DB" w14:textId="77777777" w:rsidR="00DB771A" w:rsidRDefault="00DB771A" w:rsidP="00DB771A">
      <w:r>
        <w:t>Same comments as in 6074 on support for update.</w:t>
      </w:r>
    </w:p>
    <w:p w14:paraId="08AAAE74" w14:textId="77777777" w:rsidR="00DB771A" w:rsidRDefault="00DB771A" w:rsidP="00DB771A">
      <w:r>
        <w:t xml:space="preserve">Rajesh (Nokia):Why time stamp needed in both </w:t>
      </w:r>
      <w:proofErr w:type="spellStart"/>
      <w:r>
        <w:t>LocConfirmUsage</w:t>
      </w:r>
      <w:proofErr w:type="spellEnd"/>
      <w:r>
        <w:t xml:space="preserve"> notification and usage report?</w:t>
      </w:r>
    </w:p>
    <w:p w14:paraId="0F4F7693" w14:textId="77777777" w:rsidR="00DB771A" w:rsidRDefault="00DB771A" w:rsidP="00DB771A">
      <w:r>
        <w:t>Abdessamad (Huawei): These timestamps are only temporary.</w:t>
      </w:r>
    </w:p>
    <w:p w14:paraId="5392683E" w14:textId="77777777" w:rsidR="00DB771A" w:rsidRDefault="00DB771A" w:rsidP="00DB771A">
      <w:r>
        <w:t>Abdessamad (Huawei): We are fine to remove them.</w:t>
      </w:r>
    </w:p>
    <w:p w14:paraId="075C276B" w14:textId="77777777" w:rsidR="00DB771A" w:rsidRDefault="00DB771A" w:rsidP="00DB771A">
      <w:r>
        <w:t xml:space="preserve">Abdessamad (Huawei): R1 is available. </w:t>
      </w:r>
    </w:p>
    <w:p w14:paraId="231661CE" w14:textId="77777777" w:rsidR="00DB771A" w:rsidRDefault="00DB771A" w:rsidP="00DB771A">
      <w:r>
        <w:t>Rajesh (Nokia): ok with r1.</w:t>
      </w:r>
    </w:p>
    <w:p w14:paraId="66D2D32D" w14:textId="77777777" w:rsidR="00DB771A" w:rsidRDefault="00DB771A" w:rsidP="00DB771A">
      <w:r>
        <w:t>Igor (Ericsson): ok with r1.</w:t>
      </w:r>
    </w:p>
    <w:p w14:paraId="38A5CB0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C3-246370</w:t>
      </w:r>
      <w:r>
        <w:rPr>
          <w:color w:val="993300"/>
          <w:u w:val="single"/>
        </w:rPr>
        <w:t>.</w:t>
      </w:r>
    </w:p>
    <w:p w14:paraId="3F7EFCA9" w14:textId="54A53A4A" w:rsidR="00DB771A" w:rsidRDefault="00DB771A" w:rsidP="00DB771A">
      <w:pPr>
        <w:rPr>
          <w:rFonts w:ascii="Arial" w:hAnsi="Arial" w:cs="Arial"/>
          <w:b/>
          <w:sz w:val="24"/>
        </w:rPr>
      </w:pPr>
      <w:r>
        <w:rPr>
          <w:rFonts w:ascii="Arial" w:hAnsi="Arial" w:cs="Arial"/>
          <w:b/>
          <w:color w:val="0000FF"/>
          <w:sz w:val="24"/>
        </w:rPr>
        <w:t>C3-246076</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SS_ConfirmLocation</w:t>
      </w:r>
      <w:proofErr w:type="spellEnd"/>
      <w:r>
        <w:rPr>
          <w:rFonts w:ascii="Arial" w:hAnsi="Arial" w:cs="Arial"/>
          <w:b/>
          <w:sz w:val="24"/>
        </w:rPr>
        <w:t xml:space="preserve"> API</w:t>
      </w:r>
    </w:p>
    <w:p w14:paraId="575FD86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CR-0338  rev  Cat: B (Rel-19)</w:t>
      </w:r>
      <w:r>
        <w:rPr>
          <w:i/>
        </w:rPr>
        <w:br/>
      </w:r>
      <w:r>
        <w:rPr>
          <w:i/>
        </w:rPr>
        <w:br/>
      </w:r>
      <w:r>
        <w:rPr>
          <w:i/>
        </w:rPr>
        <w:tab/>
      </w:r>
      <w:r>
        <w:rPr>
          <w:i/>
        </w:rPr>
        <w:tab/>
      </w:r>
      <w:r>
        <w:rPr>
          <w:i/>
        </w:rPr>
        <w:tab/>
      </w:r>
      <w:r>
        <w:rPr>
          <w:i/>
        </w:rPr>
        <w:tab/>
      </w:r>
      <w:r>
        <w:rPr>
          <w:i/>
        </w:rPr>
        <w:tab/>
        <w:t>Source: Huawei</w:t>
      </w:r>
    </w:p>
    <w:p w14:paraId="48EF8478" w14:textId="77777777" w:rsidR="00DB771A" w:rsidRDefault="00DB771A" w:rsidP="00DB771A">
      <w:pPr>
        <w:rPr>
          <w:rFonts w:ascii="Arial" w:hAnsi="Arial" w:cs="Arial"/>
          <w:b/>
        </w:rPr>
      </w:pPr>
      <w:r>
        <w:rPr>
          <w:rFonts w:ascii="Arial" w:hAnsi="Arial" w:cs="Arial"/>
          <w:b/>
        </w:rPr>
        <w:t xml:space="preserve">Discussion: </w:t>
      </w:r>
    </w:p>
    <w:p w14:paraId="1FCD1DD7"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SS_ConfirmLocation</w:t>
      </w:r>
      <w:proofErr w:type="spellEnd"/>
      <w:r>
        <w:t xml:space="preserve"> API, </w:t>
      </w:r>
      <w:proofErr w:type="spellStart"/>
      <w:r>
        <w:t>SS_ConfirmLocation</w:t>
      </w:r>
      <w:proofErr w:type="spellEnd"/>
      <w:r>
        <w:t xml:space="preserve"> API</w:t>
      </w:r>
    </w:p>
    <w:p w14:paraId="3143AD5A" w14:textId="77777777" w:rsidR="00DB771A" w:rsidRDefault="00DB771A" w:rsidP="00DB771A">
      <w:r>
        <w:t>Depends on TS 23.434 CR#0342</w:t>
      </w:r>
    </w:p>
    <w:p w14:paraId="109DD71F" w14:textId="77777777" w:rsidR="00DB771A" w:rsidRDefault="00DB771A" w:rsidP="00DB771A">
      <w:r>
        <w:lastRenderedPageBreak/>
        <w:t>Need revision based on 6075.</w:t>
      </w:r>
    </w:p>
    <w:p w14:paraId="02B2CE5E" w14:textId="77777777" w:rsidR="00DB771A" w:rsidRDefault="00DB771A" w:rsidP="00DB771A">
      <w:r>
        <w:t>Abdessamad (Huawei): R1 is available.</w:t>
      </w:r>
    </w:p>
    <w:p w14:paraId="3FC253B7" w14:textId="77777777" w:rsidR="00DB771A" w:rsidRDefault="00DB771A" w:rsidP="00DB771A">
      <w:r>
        <w:t>Rajesh (Nokia): ok with r1.</w:t>
      </w:r>
    </w:p>
    <w:p w14:paraId="6512EA51" w14:textId="77777777" w:rsidR="00DB771A" w:rsidRDefault="00DB771A" w:rsidP="00DB771A">
      <w:r>
        <w:t>Igor (Ericsson): ok with r1.</w:t>
      </w:r>
    </w:p>
    <w:p w14:paraId="29D64B21"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C3-246371</w:t>
      </w:r>
      <w:r>
        <w:rPr>
          <w:color w:val="993300"/>
          <w:u w:val="single"/>
        </w:rPr>
        <w:t>.</w:t>
      </w:r>
    </w:p>
    <w:p w14:paraId="3BC199F1" w14:textId="16F26960" w:rsidR="00DB771A" w:rsidRDefault="00DB771A" w:rsidP="00DB771A">
      <w:pPr>
        <w:rPr>
          <w:rFonts w:ascii="Arial" w:hAnsi="Arial" w:cs="Arial"/>
          <w:b/>
          <w:sz w:val="24"/>
        </w:rPr>
      </w:pPr>
      <w:r>
        <w:rPr>
          <w:rFonts w:ascii="Arial" w:hAnsi="Arial" w:cs="Arial"/>
          <w:b/>
          <w:color w:val="0000FF"/>
          <w:sz w:val="24"/>
        </w:rPr>
        <w:t>C3-246077</w:t>
      </w:r>
      <w:r>
        <w:rPr>
          <w:rFonts w:ascii="Arial" w:hAnsi="Arial" w:cs="Arial"/>
          <w:b/>
          <w:color w:val="0000FF"/>
          <w:sz w:val="24"/>
        </w:rPr>
        <w:tab/>
      </w:r>
      <w:r>
        <w:rPr>
          <w:rFonts w:ascii="Arial" w:hAnsi="Arial" w:cs="Arial"/>
          <w:b/>
          <w:sz w:val="24"/>
        </w:rPr>
        <w:t xml:space="preserve">Define the service description clauses of the </w:t>
      </w:r>
      <w:proofErr w:type="spellStart"/>
      <w:r>
        <w:rPr>
          <w:rFonts w:ascii="Arial" w:hAnsi="Arial" w:cs="Arial"/>
          <w:b/>
          <w:sz w:val="24"/>
        </w:rPr>
        <w:t>SS_LocationHistoryInfoEvent</w:t>
      </w:r>
      <w:proofErr w:type="spellEnd"/>
      <w:r>
        <w:rPr>
          <w:rFonts w:ascii="Arial" w:hAnsi="Arial" w:cs="Arial"/>
          <w:b/>
          <w:sz w:val="24"/>
        </w:rPr>
        <w:t xml:space="preserve"> API</w:t>
      </w:r>
    </w:p>
    <w:p w14:paraId="172A69C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CR-0339  rev  Cat: B (Rel-19)</w:t>
      </w:r>
      <w:r>
        <w:rPr>
          <w:i/>
        </w:rPr>
        <w:br/>
      </w:r>
      <w:r>
        <w:rPr>
          <w:i/>
        </w:rPr>
        <w:br/>
      </w:r>
      <w:r>
        <w:rPr>
          <w:i/>
        </w:rPr>
        <w:tab/>
      </w:r>
      <w:r>
        <w:rPr>
          <w:i/>
        </w:rPr>
        <w:tab/>
      </w:r>
      <w:r>
        <w:rPr>
          <w:i/>
        </w:rPr>
        <w:tab/>
      </w:r>
      <w:r>
        <w:rPr>
          <w:i/>
        </w:rPr>
        <w:tab/>
      </w:r>
      <w:r>
        <w:rPr>
          <w:i/>
        </w:rPr>
        <w:tab/>
        <w:t>Source: Huawei, CATT, Samsung</w:t>
      </w:r>
    </w:p>
    <w:p w14:paraId="4FC27076"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BA795" w14:textId="38567A1C" w:rsidR="00DB771A" w:rsidRDefault="00DB771A" w:rsidP="00DB771A">
      <w:pPr>
        <w:rPr>
          <w:rFonts w:ascii="Arial" w:hAnsi="Arial" w:cs="Arial"/>
          <w:b/>
          <w:sz w:val="24"/>
        </w:rPr>
      </w:pPr>
      <w:r>
        <w:rPr>
          <w:rFonts w:ascii="Arial" w:hAnsi="Arial" w:cs="Arial"/>
          <w:b/>
          <w:color w:val="0000FF"/>
          <w:sz w:val="24"/>
        </w:rPr>
        <w:t>C3-246078</w:t>
      </w:r>
      <w:r>
        <w:rPr>
          <w:rFonts w:ascii="Arial" w:hAnsi="Arial" w:cs="Arial"/>
          <w:b/>
          <w:color w:val="0000FF"/>
          <w:sz w:val="24"/>
        </w:rPr>
        <w:tab/>
      </w:r>
      <w:r>
        <w:rPr>
          <w:rFonts w:ascii="Arial" w:hAnsi="Arial" w:cs="Arial"/>
          <w:b/>
          <w:sz w:val="24"/>
        </w:rPr>
        <w:t xml:space="preserve">Define the API definition clauses of the </w:t>
      </w:r>
      <w:proofErr w:type="spellStart"/>
      <w:r>
        <w:rPr>
          <w:rFonts w:ascii="Arial" w:hAnsi="Arial" w:cs="Arial"/>
          <w:b/>
          <w:sz w:val="24"/>
        </w:rPr>
        <w:t>SS_LocationHistoryInfoEvent</w:t>
      </w:r>
      <w:proofErr w:type="spellEnd"/>
      <w:r>
        <w:rPr>
          <w:rFonts w:ascii="Arial" w:hAnsi="Arial" w:cs="Arial"/>
          <w:b/>
          <w:sz w:val="24"/>
        </w:rPr>
        <w:t xml:space="preserve"> API</w:t>
      </w:r>
    </w:p>
    <w:p w14:paraId="2EAA0368"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CR-0340  rev  Cat: B (Rel-19)</w:t>
      </w:r>
      <w:r>
        <w:rPr>
          <w:i/>
        </w:rPr>
        <w:br/>
      </w:r>
      <w:r>
        <w:rPr>
          <w:i/>
        </w:rPr>
        <w:br/>
      </w:r>
      <w:r>
        <w:rPr>
          <w:i/>
        </w:rPr>
        <w:tab/>
      </w:r>
      <w:r>
        <w:rPr>
          <w:i/>
        </w:rPr>
        <w:tab/>
      </w:r>
      <w:r>
        <w:rPr>
          <w:i/>
        </w:rPr>
        <w:tab/>
      </w:r>
      <w:r>
        <w:rPr>
          <w:i/>
        </w:rPr>
        <w:tab/>
      </w:r>
      <w:r>
        <w:rPr>
          <w:i/>
        </w:rPr>
        <w:tab/>
        <w:t>Source: Huawei, CATT, Samsung</w:t>
      </w:r>
    </w:p>
    <w:p w14:paraId="11C8D1E3" w14:textId="77777777" w:rsidR="00DB771A" w:rsidRDefault="00DB771A" w:rsidP="00DB771A">
      <w:pPr>
        <w:rPr>
          <w:rFonts w:ascii="Arial" w:hAnsi="Arial" w:cs="Arial"/>
          <w:b/>
        </w:rPr>
      </w:pPr>
      <w:r>
        <w:rPr>
          <w:rFonts w:ascii="Arial" w:hAnsi="Arial" w:cs="Arial"/>
          <w:b/>
        </w:rPr>
        <w:t xml:space="preserve">Discussion: </w:t>
      </w:r>
    </w:p>
    <w:p w14:paraId="1091D724" w14:textId="77777777" w:rsidR="00DB771A" w:rsidRDefault="00DB771A" w:rsidP="00DB771A">
      <w:r>
        <w:t xml:space="preserve">Igor (Ericsson): Concern on why need GET on resource collection level. Comments on VAL target UE data type in </w:t>
      </w:r>
      <w:proofErr w:type="spellStart"/>
      <w:r>
        <w:t>LocHistoryReport</w:t>
      </w:r>
      <w:proofErr w:type="spellEnd"/>
      <w:r>
        <w:t>.</w:t>
      </w:r>
    </w:p>
    <w:p w14:paraId="3A8F7D15" w14:textId="77777777" w:rsidR="00DB771A" w:rsidRDefault="00DB771A" w:rsidP="00DB771A">
      <w:r>
        <w:t xml:space="preserve">Abdessamad (Huawei): Want to exclude the case of VAL User in Target VAL UE. </w:t>
      </w:r>
    </w:p>
    <w:p w14:paraId="48885BFE" w14:textId="77777777" w:rsidR="00DB771A" w:rsidRDefault="00DB771A" w:rsidP="00DB771A">
      <w:r>
        <w:t xml:space="preserve">Rajesh (Nokia): Existing </w:t>
      </w:r>
      <w:proofErr w:type="spellStart"/>
      <w:r>
        <w:t>TargetVALUE</w:t>
      </w:r>
      <w:proofErr w:type="spellEnd"/>
      <w:r>
        <w:t xml:space="preserve"> can be reused. </w:t>
      </w:r>
    </w:p>
    <w:p w14:paraId="11AF7B00" w14:textId="77777777" w:rsidR="00DB771A" w:rsidRDefault="00DB771A" w:rsidP="00DB771A">
      <w:r>
        <w:t>Abdessamad (Huawei): We don’t have requirement for mixing VAL UE id and VAL User ID.</w:t>
      </w:r>
    </w:p>
    <w:p w14:paraId="066079F2" w14:textId="77777777" w:rsidR="00DB771A" w:rsidRDefault="00DB771A" w:rsidP="00DB771A">
      <w:r>
        <w:t>Rajesh (Nokia): Fine with the clarification.</w:t>
      </w:r>
    </w:p>
    <w:p w14:paraId="423C0EA8" w14:textId="77777777" w:rsidR="00DB771A" w:rsidRDefault="00DB771A" w:rsidP="00DB771A">
      <w:r>
        <w:t>Igor (Ericsson): Need to check with Stage-2 and get back.</w:t>
      </w:r>
    </w:p>
    <w:p w14:paraId="658AB240" w14:textId="77777777" w:rsidR="00DB771A" w:rsidRDefault="00DB771A" w:rsidP="00DB771A">
      <w:r>
        <w:t>Abdessamad (Huawei): R2 available.</w:t>
      </w:r>
    </w:p>
    <w:p w14:paraId="39B0D4F4" w14:textId="77777777" w:rsidR="00DB771A" w:rsidRDefault="00DB771A" w:rsidP="00DB771A">
      <w:r>
        <w:t>Igor (Ericsson): ok with r2.</w:t>
      </w:r>
    </w:p>
    <w:p w14:paraId="52DC1C60" w14:textId="77777777" w:rsidR="00DB771A" w:rsidRDefault="00DB771A" w:rsidP="00DB771A">
      <w:r>
        <w:t>Rajesh (Nokia): ok with r2.</w:t>
      </w:r>
    </w:p>
    <w:p w14:paraId="2EB504F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C3-246372</w:t>
      </w:r>
      <w:r>
        <w:rPr>
          <w:color w:val="993300"/>
          <w:u w:val="single"/>
        </w:rPr>
        <w:t>.</w:t>
      </w:r>
    </w:p>
    <w:p w14:paraId="111E34DA" w14:textId="59F85255" w:rsidR="00DB771A" w:rsidRDefault="00DB771A" w:rsidP="00DB771A">
      <w:pPr>
        <w:rPr>
          <w:rFonts w:ascii="Arial" w:hAnsi="Arial" w:cs="Arial"/>
          <w:b/>
          <w:sz w:val="24"/>
        </w:rPr>
      </w:pPr>
      <w:r>
        <w:rPr>
          <w:rFonts w:ascii="Arial" w:hAnsi="Arial" w:cs="Arial"/>
          <w:b/>
          <w:color w:val="0000FF"/>
          <w:sz w:val="24"/>
        </w:rPr>
        <w:t>C3-246079</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SS_LocationHistoryInfoEvent</w:t>
      </w:r>
      <w:proofErr w:type="spellEnd"/>
      <w:r>
        <w:rPr>
          <w:rFonts w:ascii="Arial" w:hAnsi="Arial" w:cs="Arial"/>
          <w:b/>
          <w:sz w:val="24"/>
        </w:rPr>
        <w:t xml:space="preserve"> API</w:t>
      </w:r>
    </w:p>
    <w:p w14:paraId="2AF7BBAE"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CR-0341  rev  Cat: B (Rel-19)</w:t>
      </w:r>
      <w:r>
        <w:rPr>
          <w:i/>
        </w:rPr>
        <w:br/>
      </w:r>
      <w:r>
        <w:rPr>
          <w:i/>
        </w:rPr>
        <w:br/>
      </w:r>
      <w:r>
        <w:rPr>
          <w:i/>
        </w:rPr>
        <w:tab/>
      </w:r>
      <w:r>
        <w:rPr>
          <w:i/>
        </w:rPr>
        <w:tab/>
      </w:r>
      <w:r>
        <w:rPr>
          <w:i/>
        </w:rPr>
        <w:tab/>
      </w:r>
      <w:r>
        <w:rPr>
          <w:i/>
        </w:rPr>
        <w:tab/>
      </w:r>
      <w:r>
        <w:rPr>
          <w:i/>
        </w:rPr>
        <w:tab/>
        <w:t>Source: Huawei, CATT, Samsung</w:t>
      </w:r>
    </w:p>
    <w:p w14:paraId="60F569D0" w14:textId="77777777" w:rsidR="00DB771A" w:rsidRDefault="00DB771A" w:rsidP="00DB771A">
      <w:pPr>
        <w:rPr>
          <w:rFonts w:ascii="Arial" w:hAnsi="Arial" w:cs="Arial"/>
          <w:b/>
        </w:rPr>
      </w:pPr>
      <w:r>
        <w:rPr>
          <w:rFonts w:ascii="Arial" w:hAnsi="Arial" w:cs="Arial"/>
          <w:b/>
        </w:rPr>
        <w:t xml:space="preserve">Discussion: </w:t>
      </w:r>
    </w:p>
    <w:p w14:paraId="2D005592"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SS_LocationHistoryInfoEvent</w:t>
      </w:r>
      <w:proofErr w:type="spellEnd"/>
      <w:r>
        <w:t xml:space="preserve"> API, </w:t>
      </w:r>
      <w:proofErr w:type="spellStart"/>
      <w:r>
        <w:t>SS_LocationHistoryInfoEvent</w:t>
      </w:r>
      <w:proofErr w:type="spellEnd"/>
      <w:r>
        <w:t xml:space="preserve"> API</w:t>
      </w:r>
    </w:p>
    <w:p w14:paraId="18AECEFD" w14:textId="77777777" w:rsidR="00DB771A" w:rsidRDefault="00DB771A" w:rsidP="00DB771A">
      <w:r>
        <w:t>Need to be revised based on agreement in 6078.</w:t>
      </w:r>
    </w:p>
    <w:p w14:paraId="22F9E4EE" w14:textId="77777777" w:rsidR="00DB771A" w:rsidRDefault="00DB771A" w:rsidP="00DB771A">
      <w:r>
        <w:lastRenderedPageBreak/>
        <w:t>Abdessamad (Huawei): R2 available.</w:t>
      </w:r>
    </w:p>
    <w:p w14:paraId="0E426721" w14:textId="77777777" w:rsidR="00DB771A" w:rsidRDefault="00DB771A" w:rsidP="00DB771A">
      <w:r>
        <w:t>Igor (Ericsson): ok with r2.</w:t>
      </w:r>
    </w:p>
    <w:p w14:paraId="1F75BF71" w14:textId="77777777" w:rsidR="00DB771A" w:rsidRDefault="00DB771A" w:rsidP="00DB771A">
      <w:r>
        <w:t>Rajesh (Nokia): ok with r2.</w:t>
      </w:r>
    </w:p>
    <w:p w14:paraId="0103A7A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C3-246373</w:t>
      </w:r>
      <w:r>
        <w:rPr>
          <w:color w:val="993300"/>
          <w:u w:val="single"/>
        </w:rPr>
        <w:t>.</w:t>
      </w:r>
    </w:p>
    <w:p w14:paraId="673CF8E0" w14:textId="519095B0" w:rsidR="00DB771A" w:rsidRDefault="00DB771A" w:rsidP="00DB771A">
      <w:pPr>
        <w:rPr>
          <w:rFonts w:ascii="Arial" w:hAnsi="Arial" w:cs="Arial"/>
          <w:b/>
          <w:sz w:val="24"/>
        </w:rPr>
      </w:pPr>
      <w:r>
        <w:rPr>
          <w:rFonts w:ascii="Arial" w:hAnsi="Arial" w:cs="Arial"/>
          <w:b/>
          <w:color w:val="0000FF"/>
          <w:sz w:val="24"/>
        </w:rPr>
        <w:t>C3-246118</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SS_SLPositioningManagement</w:t>
      </w:r>
      <w:proofErr w:type="spellEnd"/>
      <w:r>
        <w:rPr>
          <w:rFonts w:ascii="Arial" w:hAnsi="Arial" w:cs="Arial"/>
          <w:b/>
          <w:sz w:val="24"/>
        </w:rPr>
        <w:t xml:space="preserve"> API procedures</w:t>
      </w:r>
    </w:p>
    <w:p w14:paraId="53A79DF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CR-0342  rev  Cat: B (Rel-19)</w:t>
      </w:r>
      <w:r>
        <w:rPr>
          <w:i/>
        </w:rPr>
        <w:br/>
      </w:r>
      <w:r>
        <w:rPr>
          <w:i/>
        </w:rPr>
        <w:br/>
      </w:r>
      <w:r>
        <w:rPr>
          <w:i/>
        </w:rPr>
        <w:tab/>
      </w:r>
      <w:r>
        <w:rPr>
          <w:i/>
        </w:rPr>
        <w:tab/>
      </w:r>
      <w:r>
        <w:rPr>
          <w:i/>
        </w:rPr>
        <w:tab/>
      </w:r>
      <w:r>
        <w:rPr>
          <w:i/>
        </w:rPr>
        <w:tab/>
      </w:r>
      <w:r>
        <w:rPr>
          <w:i/>
        </w:rPr>
        <w:tab/>
        <w:t>Source: Nokia</w:t>
      </w:r>
    </w:p>
    <w:p w14:paraId="13F082DF" w14:textId="77777777" w:rsidR="00DB771A" w:rsidRDefault="00DB771A" w:rsidP="00DB771A">
      <w:pPr>
        <w:rPr>
          <w:rFonts w:ascii="Arial" w:hAnsi="Arial" w:cs="Arial"/>
          <w:b/>
        </w:rPr>
      </w:pPr>
      <w:r>
        <w:rPr>
          <w:rFonts w:ascii="Arial" w:hAnsi="Arial" w:cs="Arial"/>
          <w:b/>
        </w:rPr>
        <w:t xml:space="preserve">Discussion: </w:t>
      </w:r>
    </w:p>
    <w:p w14:paraId="09750177" w14:textId="77777777" w:rsidR="00DB771A" w:rsidRDefault="00DB771A" w:rsidP="00DB771A">
      <w:r>
        <w:t>Depends on TS/TR 23.434 CR 0337</w:t>
      </w:r>
    </w:p>
    <w:p w14:paraId="0AED63B9" w14:textId="77777777" w:rsidR="00DB771A" w:rsidRDefault="00DB771A" w:rsidP="00DB771A">
      <w:r>
        <w:t>Igor (Ericsson): Dependency with 6228. Configure service operation is in scope of CT1.</w:t>
      </w:r>
    </w:p>
    <w:p w14:paraId="2CB3FE1C" w14:textId="77777777" w:rsidR="00DB771A" w:rsidRDefault="00DB771A" w:rsidP="00DB771A">
      <w:r>
        <w:t>Abdessamad (Huawei): No stage-2 corresponding for configure service operation. Other CRUD operations needed to be specified.</w:t>
      </w:r>
    </w:p>
    <w:p w14:paraId="76030560" w14:textId="77777777" w:rsidR="00DB771A" w:rsidRDefault="00DB771A" w:rsidP="00DB771A">
      <w:r>
        <w:t xml:space="preserve">Rajesh (Nokia): Configure service operation needed. Discuss offline on configure service operation. Stage-2 clarifies, but no such service operation defined. </w:t>
      </w:r>
    </w:p>
    <w:p w14:paraId="1F9FD93A" w14:textId="77777777" w:rsidR="00DB771A" w:rsidRDefault="00DB771A" w:rsidP="00DB771A">
      <w:r>
        <w:t>Discuss offline.</w:t>
      </w:r>
    </w:p>
    <w:p w14:paraId="5EE570FA" w14:textId="77777777" w:rsidR="00DB771A" w:rsidRDefault="00DB771A" w:rsidP="00DB771A">
      <w:r>
        <w:t>Rajesh (Nokia): R4 is available.</w:t>
      </w:r>
    </w:p>
    <w:p w14:paraId="6B80D549" w14:textId="77777777" w:rsidR="00DB771A" w:rsidRDefault="00DB771A" w:rsidP="00DB771A">
      <w:r>
        <w:t>Abdessamad (Huawei): will provide a revision.</w:t>
      </w:r>
    </w:p>
    <w:p w14:paraId="75CE5A8E" w14:textId="77777777" w:rsidR="00DB771A" w:rsidRDefault="00DB771A" w:rsidP="00DB771A">
      <w:r>
        <w:t>Rajesh (Nokia): R6 available</w:t>
      </w:r>
    </w:p>
    <w:p w14:paraId="0AAB0B9E" w14:textId="77777777" w:rsidR="00DB771A" w:rsidRDefault="00DB771A" w:rsidP="00DB771A">
      <w:r>
        <w:t>Abdessamad (Huawei): Fine r6</w:t>
      </w:r>
    </w:p>
    <w:p w14:paraId="3891973F" w14:textId="77777777" w:rsidR="00DB771A" w:rsidRDefault="00DB771A" w:rsidP="00DB771A">
      <w:r>
        <w:t>Igor (Ericsson): R6 fine</w:t>
      </w:r>
    </w:p>
    <w:p w14:paraId="529D7002" w14:textId="77777777" w:rsidR="00DB771A" w:rsidRDefault="00DB771A" w:rsidP="00DB771A">
      <w:r>
        <w:t>R6 is agreed</w:t>
      </w:r>
    </w:p>
    <w:p w14:paraId="5FBA3A1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C3-246374</w:t>
      </w:r>
      <w:r>
        <w:rPr>
          <w:color w:val="993300"/>
          <w:u w:val="single"/>
        </w:rPr>
        <w:t>.</w:t>
      </w:r>
    </w:p>
    <w:p w14:paraId="3DAFA035" w14:textId="54A57C53" w:rsidR="00DB771A" w:rsidRDefault="00DB771A" w:rsidP="00DB771A">
      <w:pPr>
        <w:rPr>
          <w:rFonts w:ascii="Arial" w:hAnsi="Arial" w:cs="Arial"/>
          <w:b/>
          <w:sz w:val="24"/>
        </w:rPr>
      </w:pPr>
      <w:r>
        <w:rPr>
          <w:rFonts w:ascii="Arial" w:hAnsi="Arial" w:cs="Arial"/>
          <w:b/>
          <w:color w:val="0000FF"/>
          <w:sz w:val="24"/>
        </w:rPr>
        <w:t>C3-246119</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SS_SLPositioningManagement</w:t>
      </w:r>
      <w:proofErr w:type="spellEnd"/>
      <w:r>
        <w:rPr>
          <w:rFonts w:ascii="Arial" w:hAnsi="Arial" w:cs="Arial"/>
          <w:b/>
          <w:sz w:val="24"/>
        </w:rPr>
        <w:t xml:space="preserve"> open API</w:t>
      </w:r>
    </w:p>
    <w:p w14:paraId="6E0825C4"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CR-0343  rev  Cat: B (Rel-19)</w:t>
      </w:r>
      <w:r>
        <w:rPr>
          <w:i/>
        </w:rPr>
        <w:br/>
      </w:r>
      <w:r>
        <w:rPr>
          <w:i/>
        </w:rPr>
        <w:br/>
      </w:r>
      <w:r>
        <w:rPr>
          <w:i/>
        </w:rPr>
        <w:tab/>
      </w:r>
      <w:r>
        <w:rPr>
          <w:i/>
        </w:rPr>
        <w:tab/>
      </w:r>
      <w:r>
        <w:rPr>
          <w:i/>
        </w:rPr>
        <w:tab/>
      </w:r>
      <w:r>
        <w:rPr>
          <w:i/>
        </w:rPr>
        <w:tab/>
      </w:r>
      <w:r>
        <w:rPr>
          <w:i/>
        </w:rPr>
        <w:tab/>
        <w:t>Source: Nokia</w:t>
      </w:r>
    </w:p>
    <w:p w14:paraId="45EF3BED" w14:textId="77777777" w:rsidR="00DB771A" w:rsidRDefault="00DB771A" w:rsidP="00DB771A">
      <w:pPr>
        <w:rPr>
          <w:rFonts w:ascii="Arial" w:hAnsi="Arial" w:cs="Arial"/>
          <w:b/>
        </w:rPr>
      </w:pPr>
      <w:r>
        <w:rPr>
          <w:rFonts w:ascii="Arial" w:hAnsi="Arial" w:cs="Arial"/>
          <w:b/>
        </w:rPr>
        <w:t xml:space="preserve">Discussion: </w:t>
      </w:r>
    </w:p>
    <w:p w14:paraId="34EF50A1"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SS_SLPositioningManagement</w:t>
      </w:r>
      <w:proofErr w:type="spellEnd"/>
      <w:r>
        <w:t xml:space="preserve"> API, </w:t>
      </w:r>
      <w:proofErr w:type="spellStart"/>
      <w:r>
        <w:t>SS_SLPositioningManagement</w:t>
      </w:r>
      <w:proofErr w:type="spellEnd"/>
      <w:r>
        <w:t xml:space="preserve"> API</w:t>
      </w:r>
    </w:p>
    <w:p w14:paraId="613E39D6" w14:textId="77777777" w:rsidR="00DB771A" w:rsidRDefault="00DB771A" w:rsidP="00DB771A">
      <w:r>
        <w:t>Depends on TS/TR 23.434 CR 0337</w:t>
      </w:r>
    </w:p>
    <w:p w14:paraId="763226B4" w14:textId="77777777" w:rsidR="00DB771A" w:rsidRDefault="00DB771A" w:rsidP="00DB771A">
      <w:r>
        <w:t>Depends on 6118.</w:t>
      </w:r>
    </w:p>
    <w:p w14:paraId="138E953E" w14:textId="77777777" w:rsidR="00DB771A" w:rsidRDefault="00DB771A" w:rsidP="00DB771A">
      <w:r>
        <w:t>Naren (Samsung): Open API errors.</w:t>
      </w:r>
    </w:p>
    <w:p w14:paraId="38079003" w14:textId="77777777" w:rsidR="00DB771A" w:rsidRDefault="00DB771A" w:rsidP="00DB771A">
      <w:r>
        <w:t>Rajesh (Nokia): R2 available</w:t>
      </w:r>
    </w:p>
    <w:p w14:paraId="6AFA8EBA" w14:textId="77777777" w:rsidR="00DB771A" w:rsidRDefault="00DB771A" w:rsidP="00DB771A">
      <w:r>
        <w:t>Abdessamad (Huawei): Fine r2</w:t>
      </w:r>
    </w:p>
    <w:p w14:paraId="729C420E" w14:textId="77777777" w:rsidR="00DB771A" w:rsidRDefault="00DB771A" w:rsidP="00DB771A">
      <w:r>
        <w:t>Igor (Ericsson): R2 fine</w:t>
      </w:r>
    </w:p>
    <w:p w14:paraId="42D9850B" w14:textId="77777777" w:rsidR="00DB771A" w:rsidRDefault="00DB771A" w:rsidP="00DB771A">
      <w:r>
        <w:t>R2 is agreed</w:t>
      </w:r>
    </w:p>
    <w:p w14:paraId="7565E760" w14:textId="77777777" w:rsidR="00DB771A" w:rsidRDefault="00DB771A" w:rsidP="00DB771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C3-246375</w:t>
      </w:r>
      <w:r>
        <w:rPr>
          <w:color w:val="993300"/>
          <w:u w:val="single"/>
        </w:rPr>
        <w:t>.</w:t>
      </w:r>
    </w:p>
    <w:p w14:paraId="5D730342" w14:textId="470B5DF6" w:rsidR="00DB771A" w:rsidRDefault="00DB771A" w:rsidP="00DB771A">
      <w:pPr>
        <w:rPr>
          <w:rFonts w:ascii="Arial" w:hAnsi="Arial" w:cs="Arial"/>
          <w:b/>
          <w:sz w:val="24"/>
        </w:rPr>
      </w:pPr>
      <w:r>
        <w:rPr>
          <w:rFonts w:ascii="Arial" w:hAnsi="Arial" w:cs="Arial"/>
          <w:b/>
          <w:color w:val="0000FF"/>
          <w:sz w:val="24"/>
        </w:rPr>
        <w:t>C3-246228</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SS_SLPositioningManagement</w:t>
      </w:r>
      <w:proofErr w:type="spellEnd"/>
      <w:r>
        <w:rPr>
          <w:rFonts w:ascii="Arial" w:hAnsi="Arial" w:cs="Arial"/>
          <w:b/>
          <w:sz w:val="24"/>
        </w:rPr>
        <w:t xml:space="preserve"> API resources and data model</w:t>
      </w:r>
    </w:p>
    <w:p w14:paraId="46AB0B25"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CR-0345  rev  Cat: B (Rel-19)</w:t>
      </w:r>
      <w:r>
        <w:rPr>
          <w:i/>
        </w:rPr>
        <w:br/>
      </w:r>
      <w:r>
        <w:rPr>
          <w:i/>
        </w:rPr>
        <w:br/>
      </w:r>
      <w:r>
        <w:rPr>
          <w:i/>
        </w:rPr>
        <w:tab/>
      </w:r>
      <w:r>
        <w:rPr>
          <w:i/>
        </w:rPr>
        <w:tab/>
      </w:r>
      <w:r>
        <w:rPr>
          <w:i/>
        </w:rPr>
        <w:tab/>
      </w:r>
      <w:r>
        <w:rPr>
          <w:i/>
        </w:rPr>
        <w:tab/>
      </w:r>
      <w:r>
        <w:rPr>
          <w:i/>
        </w:rPr>
        <w:tab/>
        <w:t>Source: Nokia</w:t>
      </w:r>
    </w:p>
    <w:p w14:paraId="21C7E282" w14:textId="77777777" w:rsidR="00DB771A" w:rsidRDefault="00DB771A" w:rsidP="00DB771A">
      <w:pPr>
        <w:rPr>
          <w:rFonts w:ascii="Arial" w:hAnsi="Arial" w:cs="Arial"/>
          <w:b/>
        </w:rPr>
      </w:pPr>
      <w:r>
        <w:rPr>
          <w:rFonts w:ascii="Arial" w:hAnsi="Arial" w:cs="Arial"/>
          <w:b/>
        </w:rPr>
        <w:t xml:space="preserve">Discussion: </w:t>
      </w:r>
    </w:p>
    <w:p w14:paraId="76B8620C" w14:textId="77777777" w:rsidR="00DB771A" w:rsidRDefault="00DB771A" w:rsidP="00DB771A">
      <w:r>
        <w:t>Depends on TS/TR 23.434 CR 0337</w:t>
      </w:r>
    </w:p>
    <w:p w14:paraId="12BF03F8" w14:textId="77777777" w:rsidR="00DB771A" w:rsidRDefault="00DB771A" w:rsidP="00DB771A">
      <w:r>
        <w:t>Depends on 6118.</w:t>
      </w:r>
    </w:p>
    <w:p w14:paraId="5C55812F" w14:textId="77777777" w:rsidR="00DB771A" w:rsidRDefault="00DB771A" w:rsidP="00DB771A">
      <w:r>
        <w:t>Rajesh (Nokia): R4 is available.</w:t>
      </w:r>
    </w:p>
    <w:p w14:paraId="4797B207" w14:textId="77777777" w:rsidR="00DB771A" w:rsidRDefault="00DB771A" w:rsidP="00DB771A">
      <w:r>
        <w:t>Abdessamad (Huawei): Needs to check.</w:t>
      </w:r>
    </w:p>
    <w:p w14:paraId="02356CC0" w14:textId="77777777" w:rsidR="00DB771A" w:rsidRDefault="00DB771A" w:rsidP="00DB771A">
      <w:r>
        <w:t>Rajesh (Nokia): R6 available</w:t>
      </w:r>
    </w:p>
    <w:p w14:paraId="631A949D" w14:textId="77777777" w:rsidR="00DB771A" w:rsidRDefault="00DB771A" w:rsidP="00DB771A">
      <w:r>
        <w:t>Abdessamad (Huawei): Fine r6</w:t>
      </w:r>
    </w:p>
    <w:p w14:paraId="38E435C1" w14:textId="77777777" w:rsidR="00DB771A" w:rsidRDefault="00DB771A" w:rsidP="00DB771A">
      <w:r>
        <w:t>Igor (Ericsson): R6 fine</w:t>
      </w:r>
    </w:p>
    <w:p w14:paraId="5D6C1600" w14:textId="77777777" w:rsidR="00DB771A" w:rsidRDefault="00DB771A" w:rsidP="00DB771A">
      <w:r>
        <w:t>R6 is agreed</w:t>
      </w:r>
    </w:p>
    <w:p w14:paraId="4F45BCB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C3-246376</w:t>
      </w:r>
      <w:r>
        <w:rPr>
          <w:color w:val="993300"/>
          <w:u w:val="single"/>
        </w:rPr>
        <w:t>.</w:t>
      </w:r>
    </w:p>
    <w:p w14:paraId="69E0BA13" w14:textId="544E2C23" w:rsidR="00DB771A" w:rsidRDefault="00DB771A" w:rsidP="00DB771A">
      <w:pPr>
        <w:rPr>
          <w:rFonts w:ascii="Arial" w:hAnsi="Arial" w:cs="Arial"/>
          <w:b/>
          <w:sz w:val="24"/>
        </w:rPr>
      </w:pPr>
      <w:r>
        <w:rPr>
          <w:rFonts w:ascii="Arial" w:hAnsi="Arial" w:cs="Arial"/>
          <w:b/>
          <w:color w:val="0000FF"/>
          <w:sz w:val="24"/>
        </w:rPr>
        <w:t>C3-246245</w:t>
      </w:r>
      <w:r>
        <w:rPr>
          <w:rFonts w:ascii="Arial" w:hAnsi="Arial" w:cs="Arial"/>
          <w:b/>
          <w:color w:val="0000FF"/>
          <w:sz w:val="24"/>
        </w:rPr>
        <w:tab/>
      </w:r>
      <w:proofErr w:type="spellStart"/>
      <w:r>
        <w:rPr>
          <w:rFonts w:ascii="Arial" w:hAnsi="Arial" w:cs="Arial"/>
          <w:b/>
          <w:sz w:val="24"/>
        </w:rPr>
        <w:t>SS_ADAE_collision_detection_analytics</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w:t>
      </w:r>
    </w:p>
    <w:p w14:paraId="42219E4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CR-0349  rev  Cat: B (Rel-19)</w:t>
      </w:r>
      <w:r>
        <w:rPr>
          <w:i/>
        </w:rPr>
        <w:br/>
      </w:r>
      <w:r>
        <w:rPr>
          <w:i/>
        </w:rPr>
        <w:br/>
      </w:r>
      <w:r>
        <w:rPr>
          <w:i/>
        </w:rPr>
        <w:tab/>
      </w:r>
      <w:r>
        <w:rPr>
          <w:i/>
        </w:rPr>
        <w:tab/>
      </w:r>
      <w:r>
        <w:rPr>
          <w:i/>
        </w:rPr>
        <w:tab/>
      </w:r>
      <w:r>
        <w:rPr>
          <w:i/>
        </w:rPr>
        <w:tab/>
      </w:r>
      <w:r>
        <w:rPr>
          <w:i/>
        </w:rPr>
        <w:tab/>
        <w:t>Source: Ericsson</w:t>
      </w:r>
    </w:p>
    <w:p w14:paraId="7190A5B8" w14:textId="77777777" w:rsidR="00DB771A" w:rsidRDefault="00DB771A" w:rsidP="00DB771A">
      <w:pPr>
        <w:rPr>
          <w:rFonts w:ascii="Arial" w:hAnsi="Arial" w:cs="Arial"/>
          <w:b/>
        </w:rPr>
      </w:pPr>
      <w:r>
        <w:rPr>
          <w:rFonts w:ascii="Arial" w:hAnsi="Arial" w:cs="Arial"/>
          <w:b/>
        </w:rPr>
        <w:t xml:space="preserve">Discussion: </w:t>
      </w:r>
    </w:p>
    <w:p w14:paraId="098E4553"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SS_ADAE_CollisionDetectionAnalytics</w:t>
      </w:r>
      <w:proofErr w:type="spellEnd"/>
      <w:r>
        <w:t xml:space="preserve"> API, </w:t>
      </w:r>
      <w:proofErr w:type="spellStart"/>
      <w:r>
        <w:t>SS_ADAE_CollisionDetectionAnalytics</w:t>
      </w:r>
      <w:proofErr w:type="spellEnd"/>
      <w:r>
        <w:t xml:space="preserve"> API</w:t>
      </w:r>
    </w:p>
    <w:p w14:paraId="3171896E" w14:textId="77777777" w:rsidR="00DB771A" w:rsidRDefault="00DB771A" w:rsidP="00DB771A">
      <w:r>
        <w:t>Abdessamad (Huawei): Provide comments</w:t>
      </w:r>
    </w:p>
    <w:p w14:paraId="2AB25C89" w14:textId="77777777" w:rsidR="00DB771A" w:rsidRDefault="00DB771A" w:rsidP="00DB771A">
      <w:r>
        <w:t>Rajesh (Nokia): Provide comments.</w:t>
      </w:r>
    </w:p>
    <w:p w14:paraId="08088ED9" w14:textId="77777777" w:rsidR="00DB771A" w:rsidRDefault="00DB771A" w:rsidP="00DB771A">
      <w:r>
        <w:t>Discussion open on need for Update operation and data type comments from Abdessamad and Rajesh. Igor will provide revision.</w:t>
      </w:r>
    </w:p>
    <w:p w14:paraId="43E1CD2C" w14:textId="77777777" w:rsidR="00DB771A" w:rsidRDefault="00DB771A" w:rsidP="00DB771A">
      <w:r>
        <w:t>Igor (Ericsson): Needs to be aligned with previous CRs.</w:t>
      </w:r>
    </w:p>
    <w:p w14:paraId="45EDA61C" w14:textId="77777777" w:rsidR="00DB771A" w:rsidRDefault="00DB771A" w:rsidP="00DB771A">
      <w:r>
        <w:t>Igor (Ericsson): R2 is available and confirmed by Huawei and Nokia.</w:t>
      </w:r>
    </w:p>
    <w:p w14:paraId="65C4347A"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C3-246377</w:t>
      </w:r>
      <w:r>
        <w:rPr>
          <w:color w:val="993300"/>
          <w:u w:val="single"/>
        </w:rPr>
        <w:t>.</w:t>
      </w:r>
    </w:p>
    <w:p w14:paraId="5E0FC703" w14:textId="265A10F8" w:rsidR="00DB771A" w:rsidRDefault="00DB771A" w:rsidP="00DB771A">
      <w:pPr>
        <w:rPr>
          <w:rFonts w:ascii="Arial" w:hAnsi="Arial" w:cs="Arial"/>
          <w:b/>
          <w:sz w:val="24"/>
        </w:rPr>
      </w:pPr>
      <w:r>
        <w:rPr>
          <w:rFonts w:ascii="Arial" w:hAnsi="Arial" w:cs="Arial"/>
          <w:b/>
          <w:color w:val="0000FF"/>
          <w:sz w:val="24"/>
        </w:rPr>
        <w:t>C3-246246</w:t>
      </w:r>
      <w:r>
        <w:rPr>
          <w:rFonts w:ascii="Arial" w:hAnsi="Arial" w:cs="Arial"/>
          <w:b/>
          <w:color w:val="0000FF"/>
          <w:sz w:val="24"/>
        </w:rPr>
        <w:tab/>
      </w:r>
      <w:proofErr w:type="spellStart"/>
      <w:r>
        <w:rPr>
          <w:rFonts w:ascii="Arial" w:hAnsi="Arial" w:cs="Arial"/>
          <w:b/>
          <w:sz w:val="24"/>
        </w:rPr>
        <w:t>SS_ADAE_collision_detection_analytics</w:t>
      </w:r>
      <w:proofErr w:type="spellEnd"/>
      <w:r>
        <w:rPr>
          <w:rFonts w:ascii="Arial" w:hAnsi="Arial" w:cs="Arial"/>
          <w:b/>
          <w:sz w:val="24"/>
        </w:rPr>
        <w:t xml:space="preserve"> API service operations</w:t>
      </w:r>
    </w:p>
    <w:p w14:paraId="4902475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CR-0350  rev  Cat: B (Rel-19)</w:t>
      </w:r>
      <w:r>
        <w:rPr>
          <w:i/>
        </w:rPr>
        <w:br/>
      </w:r>
      <w:r>
        <w:rPr>
          <w:i/>
        </w:rPr>
        <w:br/>
      </w:r>
      <w:r>
        <w:rPr>
          <w:i/>
        </w:rPr>
        <w:tab/>
      </w:r>
      <w:r>
        <w:rPr>
          <w:i/>
        </w:rPr>
        <w:tab/>
      </w:r>
      <w:r>
        <w:rPr>
          <w:i/>
        </w:rPr>
        <w:tab/>
      </w:r>
      <w:r>
        <w:rPr>
          <w:i/>
        </w:rPr>
        <w:tab/>
      </w:r>
      <w:r>
        <w:rPr>
          <w:i/>
        </w:rPr>
        <w:tab/>
        <w:t>Source: Ericsson</w:t>
      </w:r>
    </w:p>
    <w:p w14:paraId="5B685FDD" w14:textId="77777777" w:rsidR="00DB771A" w:rsidRDefault="00DB771A" w:rsidP="00DB771A">
      <w:pPr>
        <w:rPr>
          <w:rFonts w:ascii="Arial" w:hAnsi="Arial" w:cs="Arial"/>
          <w:b/>
        </w:rPr>
      </w:pPr>
      <w:r>
        <w:rPr>
          <w:rFonts w:ascii="Arial" w:hAnsi="Arial" w:cs="Arial"/>
          <w:b/>
        </w:rPr>
        <w:t xml:space="preserve">Discussion: </w:t>
      </w:r>
    </w:p>
    <w:p w14:paraId="057020D9" w14:textId="77777777" w:rsidR="00DB771A" w:rsidRDefault="00DB771A" w:rsidP="00DB771A">
      <w:r>
        <w:t>Abdessamad (Huawei): Provide comments</w:t>
      </w:r>
    </w:p>
    <w:p w14:paraId="1CE3E75B" w14:textId="77777777" w:rsidR="00DB771A" w:rsidRDefault="00DB771A" w:rsidP="00DB771A">
      <w:r>
        <w:t>Rajesh (Nokia): Provide comments.</w:t>
      </w:r>
    </w:p>
    <w:p w14:paraId="2A7B4232" w14:textId="77777777" w:rsidR="00DB771A" w:rsidRDefault="00DB771A" w:rsidP="00DB771A">
      <w:r>
        <w:lastRenderedPageBreak/>
        <w:t>Discussion open on need for Update operation and data type comments from Abdessamad and Rajesh. Igor will provide revision.</w:t>
      </w:r>
    </w:p>
    <w:p w14:paraId="0CABDCF0" w14:textId="77777777" w:rsidR="00DB771A" w:rsidRDefault="00DB771A" w:rsidP="00DB771A">
      <w:r>
        <w:t>Igor (Ericsson): Needs to be aligned with previous CRs.</w:t>
      </w:r>
    </w:p>
    <w:p w14:paraId="55DDABC3" w14:textId="77777777" w:rsidR="00DB771A" w:rsidRDefault="00DB771A" w:rsidP="00DB771A">
      <w:r>
        <w:t>Igor (Ericsson): R2 is available and confirmed by Huawei and Nokia.</w:t>
      </w:r>
    </w:p>
    <w:p w14:paraId="5EFA8EF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C3-246378</w:t>
      </w:r>
      <w:r>
        <w:rPr>
          <w:color w:val="993300"/>
          <w:u w:val="single"/>
        </w:rPr>
        <w:t>.</w:t>
      </w:r>
    </w:p>
    <w:p w14:paraId="6E4F634D" w14:textId="690F6F7A" w:rsidR="00DB771A" w:rsidRDefault="00DB771A" w:rsidP="00DB771A">
      <w:pPr>
        <w:rPr>
          <w:rFonts w:ascii="Arial" w:hAnsi="Arial" w:cs="Arial"/>
          <w:b/>
          <w:sz w:val="24"/>
        </w:rPr>
      </w:pPr>
      <w:r>
        <w:rPr>
          <w:rFonts w:ascii="Arial" w:hAnsi="Arial" w:cs="Arial"/>
          <w:b/>
          <w:color w:val="0000FF"/>
          <w:sz w:val="24"/>
        </w:rPr>
        <w:t>C3-246247</w:t>
      </w:r>
      <w:r>
        <w:rPr>
          <w:rFonts w:ascii="Arial" w:hAnsi="Arial" w:cs="Arial"/>
          <w:b/>
          <w:color w:val="0000FF"/>
          <w:sz w:val="24"/>
        </w:rPr>
        <w:tab/>
      </w:r>
      <w:proofErr w:type="spellStart"/>
      <w:r>
        <w:rPr>
          <w:rFonts w:ascii="Arial" w:hAnsi="Arial" w:cs="Arial"/>
          <w:b/>
          <w:sz w:val="24"/>
        </w:rPr>
        <w:t>SS_ADAE_location-related_UE_group_analytics</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w:t>
      </w:r>
    </w:p>
    <w:p w14:paraId="38F971F3"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CR-0351  rev  Cat: B (Rel-19)</w:t>
      </w:r>
      <w:r>
        <w:rPr>
          <w:i/>
        </w:rPr>
        <w:br/>
      </w:r>
      <w:r>
        <w:rPr>
          <w:i/>
        </w:rPr>
        <w:br/>
      </w:r>
      <w:r>
        <w:rPr>
          <w:i/>
        </w:rPr>
        <w:tab/>
      </w:r>
      <w:r>
        <w:rPr>
          <w:i/>
        </w:rPr>
        <w:tab/>
      </w:r>
      <w:r>
        <w:rPr>
          <w:i/>
        </w:rPr>
        <w:tab/>
      </w:r>
      <w:r>
        <w:rPr>
          <w:i/>
        </w:rPr>
        <w:tab/>
      </w:r>
      <w:r>
        <w:rPr>
          <w:i/>
        </w:rPr>
        <w:tab/>
        <w:t>Source: Ericsson</w:t>
      </w:r>
    </w:p>
    <w:p w14:paraId="7B64CAF6" w14:textId="77777777" w:rsidR="00DB771A" w:rsidRDefault="00DB771A" w:rsidP="00DB771A">
      <w:pPr>
        <w:rPr>
          <w:rFonts w:ascii="Arial" w:hAnsi="Arial" w:cs="Arial"/>
          <w:b/>
        </w:rPr>
      </w:pPr>
      <w:r>
        <w:rPr>
          <w:rFonts w:ascii="Arial" w:hAnsi="Arial" w:cs="Arial"/>
          <w:b/>
        </w:rPr>
        <w:t xml:space="preserve">Discussion: </w:t>
      </w:r>
    </w:p>
    <w:p w14:paraId="628F4A2A"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SS_ADAE_LocationRelatedUeGroupAnalytics</w:t>
      </w:r>
      <w:proofErr w:type="spellEnd"/>
      <w:r>
        <w:t xml:space="preserve"> API, </w:t>
      </w:r>
      <w:proofErr w:type="spellStart"/>
      <w:r>
        <w:t>SS_ADAE_LocationRelatedUeGroupAnalytics</w:t>
      </w:r>
      <w:proofErr w:type="spellEnd"/>
      <w:r>
        <w:t xml:space="preserve"> API</w:t>
      </w:r>
    </w:p>
    <w:p w14:paraId="2BE52D66" w14:textId="77777777" w:rsidR="00DB771A" w:rsidRDefault="00DB771A" w:rsidP="00DB771A">
      <w:r>
        <w:t>Abdessamad (Huawei): Provide comments</w:t>
      </w:r>
    </w:p>
    <w:p w14:paraId="5DFBAD98" w14:textId="77777777" w:rsidR="00DB771A" w:rsidRDefault="00DB771A" w:rsidP="00DB771A">
      <w:r>
        <w:t>Rajesh (Nokia): Provide comments.</w:t>
      </w:r>
    </w:p>
    <w:p w14:paraId="3C695AD5" w14:textId="77777777" w:rsidR="00DB771A" w:rsidRDefault="00DB771A" w:rsidP="00DB771A">
      <w:r>
        <w:t>Discussion open on need for Update operation and data type comments from Abdessamad and Rajesh. Igor will provide revision.</w:t>
      </w:r>
    </w:p>
    <w:p w14:paraId="7B41F6B4" w14:textId="77777777" w:rsidR="00DB771A" w:rsidRDefault="00DB771A" w:rsidP="00DB771A">
      <w:r>
        <w:t>Igor (Ericsson): Needs to be aligned with previous CRs.</w:t>
      </w:r>
    </w:p>
    <w:p w14:paraId="696386D8" w14:textId="77777777" w:rsidR="00DB771A" w:rsidRDefault="00DB771A" w:rsidP="00DB771A">
      <w:r>
        <w:t>Igor (Ericsson): R2 is available and confirmed by Huawei and Nokia.</w:t>
      </w:r>
    </w:p>
    <w:p w14:paraId="6C6D6641"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C3-246379</w:t>
      </w:r>
      <w:r>
        <w:rPr>
          <w:color w:val="993300"/>
          <w:u w:val="single"/>
        </w:rPr>
        <w:t>.</w:t>
      </w:r>
    </w:p>
    <w:p w14:paraId="496261D7" w14:textId="4FEFA26F" w:rsidR="00DB771A" w:rsidRDefault="00DB771A" w:rsidP="00DB771A">
      <w:pPr>
        <w:rPr>
          <w:rFonts w:ascii="Arial" w:hAnsi="Arial" w:cs="Arial"/>
          <w:b/>
          <w:sz w:val="24"/>
        </w:rPr>
      </w:pPr>
      <w:r>
        <w:rPr>
          <w:rFonts w:ascii="Arial" w:hAnsi="Arial" w:cs="Arial"/>
          <w:b/>
          <w:color w:val="0000FF"/>
          <w:sz w:val="24"/>
        </w:rPr>
        <w:t>C3-246248</w:t>
      </w:r>
      <w:r>
        <w:rPr>
          <w:rFonts w:ascii="Arial" w:hAnsi="Arial" w:cs="Arial"/>
          <w:b/>
          <w:color w:val="0000FF"/>
          <w:sz w:val="24"/>
        </w:rPr>
        <w:tab/>
      </w:r>
      <w:proofErr w:type="spellStart"/>
      <w:r>
        <w:rPr>
          <w:rFonts w:ascii="Arial" w:hAnsi="Arial" w:cs="Arial"/>
          <w:b/>
          <w:sz w:val="24"/>
        </w:rPr>
        <w:t>SS_ADAE_location-related_UE_group_analytics</w:t>
      </w:r>
      <w:proofErr w:type="spellEnd"/>
      <w:r>
        <w:rPr>
          <w:rFonts w:ascii="Arial" w:hAnsi="Arial" w:cs="Arial"/>
          <w:b/>
          <w:sz w:val="24"/>
        </w:rPr>
        <w:t xml:space="preserve"> API service operations</w:t>
      </w:r>
    </w:p>
    <w:p w14:paraId="0CCF4544"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CR-0352  rev  Cat: B (Rel-19)</w:t>
      </w:r>
      <w:r>
        <w:rPr>
          <w:i/>
        </w:rPr>
        <w:br/>
      </w:r>
      <w:r>
        <w:rPr>
          <w:i/>
        </w:rPr>
        <w:br/>
      </w:r>
      <w:r>
        <w:rPr>
          <w:i/>
        </w:rPr>
        <w:tab/>
      </w:r>
      <w:r>
        <w:rPr>
          <w:i/>
        </w:rPr>
        <w:tab/>
      </w:r>
      <w:r>
        <w:rPr>
          <w:i/>
        </w:rPr>
        <w:tab/>
      </w:r>
      <w:r>
        <w:rPr>
          <w:i/>
        </w:rPr>
        <w:tab/>
      </w:r>
      <w:r>
        <w:rPr>
          <w:i/>
        </w:rPr>
        <w:tab/>
        <w:t>Source: Ericsson</w:t>
      </w:r>
    </w:p>
    <w:p w14:paraId="6ACD7625" w14:textId="77777777" w:rsidR="00DB771A" w:rsidRDefault="00DB771A" w:rsidP="00DB771A">
      <w:pPr>
        <w:rPr>
          <w:rFonts w:ascii="Arial" w:hAnsi="Arial" w:cs="Arial"/>
          <w:b/>
        </w:rPr>
      </w:pPr>
      <w:r>
        <w:rPr>
          <w:rFonts w:ascii="Arial" w:hAnsi="Arial" w:cs="Arial"/>
          <w:b/>
        </w:rPr>
        <w:t xml:space="preserve">Discussion: </w:t>
      </w:r>
    </w:p>
    <w:p w14:paraId="436479C2" w14:textId="77777777" w:rsidR="00DB771A" w:rsidRDefault="00DB771A" w:rsidP="00DB771A">
      <w:r>
        <w:t>Abdessamad (Huawei): Provide comments</w:t>
      </w:r>
    </w:p>
    <w:p w14:paraId="12E6B755" w14:textId="77777777" w:rsidR="00DB771A" w:rsidRDefault="00DB771A" w:rsidP="00DB771A">
      <w:r>
        <w:t>Rajesh (Nokia): Provide comments.</w:t>
      </w:r>
    </w:p>
    <w:p w14:paraId="6DCBCFA7" w14:textId="77777777" w:rsidR="00DB771A" w:rsidRDefault="00DB771A" w:rsidP="00DB771A">
      <w:r>
        <w:t>Discussion open on need for Update operation and data type comments from Abdessamad and Rajesh. Igor will provide revision.</w:t>
      </w:r>
    </w:p>
    <w:p w14:paraId="3ACF10EE" w14:textId="77777777" w:rsidR="00DB771A" w:rsidRDefault="00DB771A" w:rsidP="00DB771A">
      <w:r>
        <w:t>Igor (Ericsson): Needs to be aligned with previous CRs.</w:t>
      </w:r>
    </w:p>
    <w:p w14:paraId="0334CAC0" w14:textId="77777777" w:rsidR="00DB771A" w:rsidRDefault="00DB771A" w:rsidP="00DB771A">
      <w:r>
        <w:t>Igor (Ericsson): R2 is available and confirmed by Huawei and Nokia.</w:t>
      </w:r>
    </w:p>
    <w:p w14:paraId="13B1CA6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C3-246380</w:t>
      </w:r>
      <w:r>
        <w:rPr>
          <w:color w:val="993300"/>
          <w:u w:val="single"/>
        </w:rPr>
        <w:t>.</w:t>
      </w:r>
    </w:p>
    <w:p w14:paraId="5F0B90C9" w14:textId="28C9FB62" w:rsidR="00DB771A" w:rsidRDefault="00DB771A" w:rsidP="00DB771A">
      <w:pPr>
        <w:rPr>
          <w:rFonts w:ascii="Arial" w:hAnsi="Arial" w:cs="Arial"/>
          <w:b/>
          <w:sz w:val="24"/>
        </w:rPr>
      </w:pPr>
      <w:r>
        <w:rPr>
          <w:rFonts w:ascii="Arial" w:hAnsi="Arial" w:cs="Arial"/>
          <w:b/>
          <w:color w:val="0000FF"/>
          <w:sz w:val="24"/>
        </w:rPr>
        <w:t>C3-246367</w:t>
      </w:r>
      <w:r>
        <w:rPr>
          <w:rFonts w:ascii="Arial" w:hAnsi="Arial" w:cs="Arial"/>
          <w:b/>
          <w:color w:val="0000FF"/>
          <w:sz w:val="24"/>
        </w:rPr>
        <w:tab/>
      </w:r>
      <w:proofErr w:type="spellStart"/>
      <w:r>
        <w:rPr>
          <w:rFonts w:ascii="Arial" w:hAnsi="Arial" w:cs="Arial"/>
          <w:b/>
          <w:sz w:val="24"/>
        </w:rPr>
        <w:t>SS_ADAE_collision_detection_analytics</w:t>
      </w:r>
      <w:proofErr w:type="spellEnd"/>
      <w:r>
        <w:rPr>
          <w:rFonts w:ascii="Arial" w:hAnsi="Arial" w:cs="Arial"/>
          <w:b/>
          <w:sz w:val="24"/>
        </w:rPr>
        <w:t xml:space="preserve"> API definition</w:t>
      </w:r>
    </w:p>
    <w:p w14:paraId="5717F06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CR-0333  rev 1 Cat: B (Rel-19)</w:t>
      </w:r>
      <w:r>
        <w:rPr>
          <w:i/>
        </w:rPr>
        <w:br/>
      </w:r>
      <w:r>
        <w:rPr>
          <w:i/>
        </w:rPr>
        <w:br/>
      </w:r>
      <w:r>
        <w:rPr>
          <w:i/>
        </w:rPr>
        <w:tab/>
      </w:r>
      <w:r>
        <w:rPr>
          <w:i/>
        </w:rPr>
        <w:tab/>
      </w:r>
      <w:r>
        <w:rPr>
          <w:i/>
        </w:rPr>
        <w:tab/>
      </w:r>
      <w:r>
        <w:rPr>
          <w:i/>
        </w:rPr>
        <w:tab/>
      </w:r>
      <w:r>
        <w:rPr>
          <w:i/>
        </w:rPr>
        <w:tab/>
        <w:t>Source: Ericsson</w:t>
      </w:r>
    </w:p>
    <w:p w14:paraId="21882543" w14:textId="77777777" w:rsidR="00DB771A" w:rsidRDefault="00DB771A" w:rsidP="00DB771A">
      <w:pPr>
        <w:rPr>
          <w:color w:val="808080"/>
        </w:rPr>
      </w:pPr>
      <w:r>
        <w:rPr>
          <w:color w:val="808080"/>
        </w:rPr>
        <w:t>(Replaces C3-246047)</w:t>
      </w:r>
    </w:p>
    <w:p w14:paraId="6C57BF2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67889" w14:textId="3A4191BC" w:rsidR="00DB771A" w:rsidRDefault="00DB771A" w:rsidP="00DB771A">
      <w:pPr>
        <w:rPr>
          <w:rFonts w:ascii="Arial" w:hAnsi="Arial" w:cs="Arial"/>
          <w:b/>
          <w:sz w:val="24"/>
        </w:rPr>
      </w:pPr>
      <w:r>
        <w:rPr>
          <w:rFonts w:ascii="Arial" w:hAnsi="Arial" w:cs="Arial"/>
          <w:b/>
          <w:color w:val="0000FF"/>
          <w:sz w:val="24"/>
        </w:rPr>
        <w:lastRenderedPageBreak/>
        <w:t>C3-246368</w:t>
      </w:r>
      <w:r>
        <w:rPr>
          <w:rFonts w:ascii="Arial" w:hAnsi="Arial" w:cs="Arial"/>
          <w:b/>
          <w:color w:val="0000FF"/>
          <w:sz w:val="24"/>
        </w:rPr>
        <w:tab/>
      </w:r>
      <w:proofErr w:type="spellStart"/>
      <w:r>
        <w:rPr>
          <w:rFonts w:ascii="Arial" w:hAnsi="Arial" w:cs="Arial"/>
          <w:b/>
          <w:sz w:val="24"/>
        </w:rPr>
        <w:t>SS_ADAE_location-related_UE_group_analytics</w:t>
      </w:r>
      <w:proofErr w:type="spellEnd"/>
      <w:r>
        <w:rPr>
          <w:rFonts w:ascii="Arial" w:hAnsi="Arial" w:cs="Arial"/>
          <w:b/>
          <w:sz w:val="24"/>
        </w:rPr>
        <w:t xml:space="preserve"> API definition</w:t>
      </w:r>
    </w:p>
    <w:p w14:paraId="3A7E384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CR-0334  rev 1 Cat: B (Rel-19)</w:t>
      </w:r>
      <w:r>
        <w:rPr>
          <w:i/>
        </w:rPr>
        <w:br/>
      </w:r>
      <w:r>
        <w:rPr>
          <w:i/>
        </w:rPr>
        <w:br/>
      </w:r>
      <w:r>
        <w:rPr>
          <w:i/>
        </w:rPr>
        <w:tab/>
      </w:r>
      <w:r>
        <w:rPr>
          <w:i/>
        </w:rPr>
        <w:tab/>
      </w:r>
      <w:r>
        <w:rPr>
          <w:i/>
        </w:rPr>
        <w:tab/>
      </w:r>
      <w:r>
        <w:rPr>
          <w:i/>
        </w:rPr>
        <w:tab/>
      </w:r>
      <w:r>
        <w:rPr>
          <w:i/>
        </w:rPr>
        <w:tab/>
        <w:t>Source: Ericsson</w:t>
      </w:r>
    </w:p>
    <w:p w14:paraId="28C047F0" w14:textId="77777777" w:rsidR="00DB771A" w:rsidRDefault="00DB771A" w:rsidP="00DB771A">
      <w:pPr>
        <w:rPr>
          <w:color w:val="808080"/>
        </w:rPr>
      </w:pPr>
      <w:r>
        <w:rPr>
          <w:color w:val="808080"/>
        </w:rPr>
        <w:t>(Replaces C3-246048)</w:t>
      </w:r>
    </w:p>
    <w:p w14:paraId="6763607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B1D98" w14:textId="3159F194" w:rsidR="00DB771A" w:rsidRDefault="00DB771A" w:rsidP="00DB771A">
      <w:pPr>
        <w:rPr>
          <w:rFonts w:ascii="Arial" w:hAnsi="Arial" w:cs="Arial"/>
          <w:b/>
          <w:sz w:val="24"/>
        </w:rPr>
      </w:pPr>
      <w:r>
        <w:rPr>
          <w:rFonts w:ascii="Arial" w:hAnsi="Arial" w:cs="Arial"/>
          <w:b/>
          <w:color w:val="0000FF"/>
          <w:sz w:val="24"/>
        </w:rPr>
        <w:t>C3-246369</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SS_LocationAreaMonitoring</w:t>
      </w:r>
      <w:proofErr w:type="spellEnd"/>
      <w:r>
        <w:rPr>
          <w:rFonts w:ascii="Arial" w:hAnsi="Arial" w:cs="Arial"/>
          <w:b/>
          <w:sz w:val="24"/>
        </w:rPr>
        <w:t xml:space="preserve"> API to support geofencing</w:t>
      </w:r>
    </w:p>
    <w:p w14:paraId="294F37A8"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CR-0335  rev 1 Cat: B (Rel-19)</w:t>
      </w:r>
      <w:r>
        <w:rPr>
          <w:i/>
        </w:rPr>
        <w:br/>
      </w:r>
      <w:r>
        <w:rPr>
          <w:i/>
        </w:rPr>
        <w:br/>
      </w:r>
      <w:r>
        <w:rPr>
          <w:i/>
        </w:rPr>
        <w:tab/>
      </w:r>
      <w:r>
        <w:rPr>
          <w:i/>
        </w:rPr>
        <w:tab/>
      </w:r>
      <w:r>
        <w:rPr>
          <w:i/>
        </w:rPr>
        <w:tab/>
      </w:r>
      <w:r>
        <w:rPr>
          <w:i/>
        </w:rPr>
        <w:tab/>
      </w:r>
      <w:r>
        <w:rPr>
          <w:i/>
        </w:rPr>
        <w:tab/>
        <w:t>Source: Huawei</w:t>
      </w:r>
    </w:p>
    <w:p w14:paraId="0EEED1E3" w14:textId="77777777" w:rsidR="00DB771A" w:rsidRDefault="00DB771A" w:rsidP="00DB771A">
      <w:pPr>
        <w:rPr>
          <w:color w:val="808080"/>
        </w:rPr>
      </w:pPr>
      <w:r>
        <w:rPr>
          <w:color w:val="808080"/>
        </w:rPr>
        <w:t>(Replaces C3-246073)</w:t>
      </w:r>
    </w:p>
    <w:p w14:paraId="1E0E54D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341F6" w14:textId="0E83A18D" w:rsidR="00DB771A" w:rsidRDefault="00DB771A" w:rsidP="00DB771A">
      <w:pPr>
        <w:rPr>
          <w:rFonts w:ascii="Arial" w:hAnsi="Arial" w:cs="Arial"/>
          <w:b/>
          <w:sz w:val="24"/>
        </w:rPr>
      </w:pPr>
      <w:r>
        <w:rPr>
          <w:rFonts w:ascii="Arial" w:hAnsi="Arial" w:cs="Arial"/>
          <w:b/>
          <w:color w:val="0000FF"/>
          <w:sz w:val="24"/>
        </w:rPr>
        <w:t>C3-246370</w:t>
      </w:r>
      <w:r>
        <w:rPr>
          <w:rFonts w:ascii="Arial" w:hAnsi="Arial" w:cs="Arial"/>
          <w:b/>
          <w:color w:val="0000FF"/>
          <w:sz w:val="24"/>
        </w:rPr>
        <w:tab/>
      </w:r>
      <w:r>
        <w:rPr>
          <w:rFonts w:ascii="Arial" w:hAnsi="Arial" w:cs="Arial"/>
          <w:b/>
          <w:sz w:val="24"/>
        </w:rPr>
        <w:t xml:space="preserve">Define the API definition clauses of the </w:t>
      </w:r>
      <w:proofErr w:type="spellStart"/>
      <w:r>
        <w:rPr>
          <w:rFonts w:ascii="Arial" w:hAnsi="Arial" w:cs="Arial"/>
          <w:b/>
          <w:sz w:val="24"/>
        </w:rPr>
        <w:t>SS_ConfirmLocation</w:t>
      </w:r>
      <w:proofErr w:type="spellEnd"/>
      <w:r>
        <w:rPr>
          <w:rFonts w:ascii="Arial" w:hAnsi="Arial" w:cs="Arial"/>
          <w:b/>
          <w:sz w:val="24"/>
        </w:rPr>
        <w:t xml:space="preserve"> API</w:t>
      </w:r>
    </w:p>
    <w:p w14:paraId="4AFEBDAD"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CR-0337  rev 1 Cat: B (Rel-19)</w:t>
      </w:r>
      <w:r>
        <w:rPr>
          <w:i/>
        </w:rPr>
        <w:br/>
      </w:r>
      <w:r>
        <w:rPr>
          <w:i/>
        </w:rPr>
        <w:br/>
      </w:r>
      <w:r>
        <w:rPr>
          <w:i/>
        </w:rPr>
        <w:tab/>
      </w:r>
      <w:r>
        <w:rPr>
          <w:i/>
        </w:rPr>
        <w:tab/>
      </w:r>
      <w:r>
        <w:rPr>
          <w:i/>
        </w:rPr>
        <w:tab/>
      </w:r>
      <w:r>
        <w:rPr>
          <w:i/>
        </w:rPr>
        <w:tab/>
      </w:r>
      <w:r>
        <w:rPr>
          <w:i/>
        </w:rPr>
        <w:tab/>
        <w:t>Source: Huawei</w:t>
      </w:r>
    </w:p>
    <w:p w14:paraId="31BC12A2" w14:textId="77777777" w:rsidR="00DB771A" w:rsidRDefault="00DB771A" w:rsidP="00DB771A">
      <w:pPr>
        <w:rPr>
          <w:color w:val="808080"/>
        </w:rPr>
      </w:pPr>
      <w:r>
        <w:rPr>
          <w:color w:val="808080"/>
        </w:rPr>
        <w:t>(Replaces C3-246075)</w:t>
      </w:r>
    </w:p>
    <w:p w14:paraId="64F845E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FC0D5" w14:textId="144D5F04" w:rsidR="00DB771A" w:rsidRDefault="00DB771A" w:rsidP="00DB771A">
      <w:pPr>
        <w:rPr>
          <w:rFonts w:ascii="Arial" w:hAnsi="Arial" w:cs="Arial"/>
          <w:b/>
          <w:sz w:val="24"/>
        </w:rPr>
      </w:pPr>
      <w:r>
        <w:rPr>
          <w:rFonts w:ascii="Arial" w:hAnsi="Arial" w:cs="Arial"/>
          <w:b/>
          <w:color w:val="0000FF"/>
          <w:sz w:val="24"/>
        </w:rPr>
        <w:t>C3-246371</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SS_ConfirmLocation</w:t>
      </w:r>
      <w:proofErr w:type="spellEnd"/>
      <w:r>
        <w:rPr>
          <w:rFonts w:ascii="Arial" w:hAnsi="Arial" w:cs="Arial"/>
          <w:b/>
          <w:sz w:val="24"/>
        </w:rPr>
        <w:t xml:space="preserve"> API</w:t>
      </w:r>
    </w:p>
    <w:p w14:paraId="0876F54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CR-0338  rev 1 Cat: B (Rel-19)</w:t>
      </w:r>
      <w:r>
        <w:rPr>
          <w:i/>
        </w:rPr>
        <w:br/>
      </w:r>
      <w:r>
        <w:rPr>
          <w:i/>
        </w:rPr>
        <w:br/>
      </w:r>
      <w:r>
        <w:rPr>
          <w:i/>
        </w:rPr>
        <w:tab/>
      </w:r>
      <w:r>
        <w:rPr>
          <w:i/>
        </w:rPr>
        <w:tab/>
      </w:r>
      <w:r>
        <w:rPr>
          <w:i/>
        </w:rPr>
        <w:tab/>
      </w:r>
      <w:r>
        <w:rPr>
          <w:i/>
        </w:rPr>
        <w:tab/>
      </w:r>
      <w:r>
        <w:rPr>
          <w:i/>
        </w:rPr>
        <w:tab/>
        <w:t>Source: Huawei</w:t>
      </w:r>
    </w:p>
    <w:p w14:paraId="5BCC62FE" w14:textId="77777777" w:rsidR="00DB771A" w:rsidRDefault="00DB771A" w:rsidP="00DB771A">
      <w:pPr>
        <w:rPr>
          <w:color w:val="808080"/>
        </w:rPr>
      </w:pPr>
      <w:r>
        <w:rPr>
          <w:color w:val="808080"/>
        </w:rPr>
        <w:t>(Replaces C3-246076)</w:t>
      </w:r>
    </w:p>
    <w:p w14:paraId="04C4FE0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E7A4F" w14:textId="0E01BEED" w:rsidR="00DB771A" w:rsidRDefault="00DB771A" w:rsidP="00DB771A">
      <w:pPr>
        <w:rPr>
          <w:rFonts w:ascii="Arial" w:hAnsi="Arial" w:cs="Arial"/>
          <w:b/>
          <w:sz w:val="24"/>
        </w:rPr>
      </w:pPr>
      <w:r>
        <w:rPr>
          <w:rFonts w:ascii="Arial" w:hAnsi="Arial" w:cs="Arial"/>
          <w:b/>
          <w:color w:val="0000FF"/>
          <w:sz w:val="24"/>
        </w:rPr>
        <w:t>C3-246372</w:t>
      </w:r>
      <w:r>
        <w:rPr>
          <w:rFonts w:ascii="Arial" w:hAnsi="Arial" w:cs="Arial"/>
          <w:b/>
          <w:color w:val="0000FF"/>
          <w:sz w:val="24"/>
        </w:rPr>
        <w:tab/>
      </w:r>
      <w:r>
        <w:rPr>
          <w:rFonts w:ascii="Arial" w:hAnsi="Arial" w:cs="Arial"/>
          <w:b/>
          <w:sz w:val="24"/>
        </w:rPr>
        <w:t xml:space="preserve">Define the API definition clauses of the </w:t>
      </w:r>
      <w:proofErr w:type="spellStart"/>
      <w:r>
        <w:rPr>
          <w:rFonts w:ascii="Arial" w:hAnsi="Arial" w:cs="Arial"/>
          <w:b/>
          <w:sz w:val="24"/>
        </w:rPr>
        <w:t>SS_LocationHistoryInfoEvent</w:t>
      </w:r>
      <w:proofErr w:type="spellEnd"/>
      <w:r>
        <w:rPr>
          <w:rFonts w:ascii="Arial" w:hAnsi="Arial" w:cs="Arial"/>
          <w:b/>
          <w:sz w:val="24"/>
        </w:rPr>
        <w:t xml:space="preserve"> API</w:t>
      </w:r>
    </w:p>
    <w:p w14:paraId="1F05A50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CR-0340  rev 1 Cat: B (Rel-19)</w:t>
      </w:r>
      <w:r>
        <w:rPr>
          <w:i/>
        </w:rPr>
        <w:br/>
      </w:r>
      <w:r>
        <w:rPr>
          <w:i/>
        </w:rPr>
        <w:br/>
      </w:r>
      <w:r>
        <w:rPr>
          <w:i/>
        </w:rPr>
        <w:tab/>
      </w:r>
      <w:r>
        <w:rPr>
          <w:i/>
        </w:rPr>
        <w:tab/>
      </w:r>
      <w:r>
        <w:rPr>
          <w:i/>
        </w:rPr>
        <w:tab/>
      </w:r>
      <w:r>
        <w:rPr>
          <w:i/>
        </w:rPr>
        <w:tab/>
      </w:r>
      <w:r>
        <w:rPr>
          <w:i/>
        </w:rPr>
        <w:tab/>
        <w:t>Source: Huawei, CATT, Samsung</w:t>
      </w:r>
    </w:p>
    <w:p w14:paraId="74BB54E6" w14:textId="77777777" w:rsidR="00DB771A" w:rsidRDefault="00DB771A" w:rsidP="00DB771A">
      <w:pPr>
        <w:rPr>
          <w:color w:val="808080"/>
        </w:rPr>
      </w:pPr>
      <w:r>
        <w:rPr>
          <w:color w:val="808080"/>
        </w:rPr>
        <w:t>(Replaces C3-246078)</w:t>
      </w:r>
    </w:p>
    <w:p w14:paraId="2AAD266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C6CDE" w14:textId="57ACF6BA" w:rsidR="00DB771A" w:rsidRDefault="00DB771A" w:rsidP="00DB771A">
      <w:pPr>
        <w:rPr>
          <w:rFonts w:ascii="Arial" w:hAnsi="Arial" w:cs="Arial"/>
          <w:b/>
          <w:sz w:val="24"/>
        </w:rPr>
      </w:pPr>
      <w:r>
        <w:rPr>
          <w:rFonts w:ascii="Arial" w:hAnsi="Arial" w:cs="Arial"/>
          <w:b/>
          <w:color w:val="0000FF"/>
          <w:sz w:val="24"/>
        </w:rPr>
        <w:t>C3-246373</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SS_LocationHistoryInfoEvent</w:t>
      </w:r>
      <w:proofErr w:type="spellEnd"/>
      <w:r>
        <w:rPr>
          <w:rFonts w:ascii="Arial" w:hAnsi="Arial" w:cs="Arial"/>
          <w:b/>
          <w:sz w:val="24"/>
        </w:rPr>
        <w:t xml:space="preserve"> API</w:t>
      </w:r>
    </w:p>
    <w:p w14:paraId="5F05196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CR-0341  rev 1 Cat: B (Rel-19)</w:t>
      </w:r>
      <w:r>
        <w:rPr>
          <w:i/>
        </w:rPr>
        <w:br/>
      </w:r>
      <w:r>
        <w:rPr>
          <w:i/>
        </w:rPr>
        <w:br/>
      </w:r>
      <w:r>
        <w:rPr>
          <w:i/>
        </w:rPr>
        <w:tab/>
      </w:r>
      <w:r>
        <w:rPr>
          <w:i/>
        </w:rPr>
        <w:tab/>
      </w:r>
      <w:r>
        <w:rPr>
          <w:i/>
        </w:rPr>
        <w:tab/>
      </w:r>
      <w:r>
        <w:rPr>
          <w:i/>
        </w:rPr>
        <w:tab/>
      </w:r>
      <w:r>
        <w:rPr>
          <w:i/>
        </w:rPr>
        <w:tab/>
        <w:t>Source: Huawei, CATT, Samsung</w:t>
      </w:r>
    </w:p>
    <w:p w14:paraId="4E5857AC" w14:textId="77777777" w:rsidR="00DB771A" w:rsidRDefault="00DB771A" w:rsidP="00DB771A">
      <w:pPr>
        <w:rPr>
          <w:color w:val="808080"/>
        </w:rPr>
      </w:pPr>
      <w:r>
        <w:rPr>
          <w:color w:val="808080"/>
        </w:rPr>
        <w:t>(Replaces C3-246079)</w:t>
      </w:r>
    </w:p>
    <w:p w14:paraId="2DB3AC37" w14:textId="77777777" w:rsidR="00DB771A" w:rsidRDefault="00DB771A" w:rsidP="00DB771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FF865D" w14:textId="6B1D8132" w:rsidR="00DB771A" w:rsidRDefault="00DB771A" w:rsidP="00DB771A">
      <w:pPr>
        <w:rPr>
          <w:rFonts w:ascii="Arial" w:hAnsi="Arial" w:cs="Arial"/>
          <w:b/>
          <w:sz w:val="24"/>
        </w:rPr>
      </w:pPr>
      <w:r>
        <w:rPr>
          <w:rFonts w:ascii="Arial" w:hAnsi="Arial" w:cs="Arial"/>
          <w:b/>
          <w:color w:val="0000FF"/>
          <w:sz w:val="24"/>
        </w:rPr>
        <w:t>C3-246374</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SS_SLPositioningManagement</w:t>
      </w:r>
      <w:proofErr w:type="spellEnd"/>
      <w:r>
        <w:rPr>
          <w:rFonts w:ascii="Arial" w:hAnsi="Arial" w:cs="Arial"/>
          <w:b/>
          <w:sz w:val="24"/>
        </w:rPr>
        <w:t xml:space="preserve"> API procedures</w:t>
      </w:r>
    </w:p>
    <w:p w14:paraId="130C7803"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CR-0342  rev 1 Cat: B (Rel-19)</w:t>
      </w:r>
      <w:r>
        <w:rPr>
          <w:i/>
        </w:rPr>
        <w:br/>
      </w:r>
      <w:r>
        <w:rPr>
          <w:i/>
        </w:rPr>
        <w:br/>
      </w:r>
      <w:r>
        <w:rPr>
          <w:i/>
        </w:rPr>
        <w:tab/>
      </w:r>
      <w:r>
        <w:rPr>
          <w:i/>
        </w:rPr>
        <w:tab/>
      </w:r>
      <w:r>
        <w:rPr>
          <w:i/>
        </w:rPr>
        <w:tab/>
      </w:r>
      <w:r>
        <w:rPr>
          <w:i/>
        </w:rPr>
        <w:tab/>
      </w:r>
      <w:r>
        <w:rPr>
          <w:i/>
        </w:rPr>
        <w:tab/>
        <w:t>Source: Nokia, Huawei</w:t>
      </w:r>
    </w:p>
    <w:p w14:paraId="14514DF4" w14:textId="77777777" w:rsidR="00DB771A" w:rsidRDefault="00DB771A" w:rsidP="00DB771A">
      <w:pPr>
        <w:rPr>
          <w:color w:val="808080"/>
        </w:rPr>
      </w:pPr>
      <w:r>
        <w:rPr>
          <w:color w:val="808080"/>
        </w:rPr>
        <w:t>(Replaces C3-246118)</w:t>
      </w:r>
    </w:p>
    <w:p w14:paraId="5695F9A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FB5312" w14:textId="19F07ABF" w:rsidR="00DB771A" w:rsidRDefault="00DB771A" w:rsidP="00DB771A">
      <w:pPr>
        <w:rPr>
          <w:rFonts w:ascii="Arial" w:hAnsi="Arial" w:cs="Arial"/>
          <w:b/>
          <w:sz w:val="24"/>
        </w:rPr>
      </w:pPr>
      <w:r>
        <w:rPr>
          <w:rFonts w:ascii="Arial" w:hAnsi="Arial" w:cs="Arial"/>
          <w:b/>
          <w:color w:val="0000FF"/>
          <w:sz w:val="24"/>
        </w:rPr>
        <w:t>C3-246375</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SS_SLPositioningManagement</w:t>
      </w:r>
      <w:proofErr w:type="spellEnd"/>
      <w:r>
        <w:rPr>
          <w:rFonts w:ascii="Arial" w:hAnsi="Arial" w:cs="Arial"/>
          <w:b/>
          <w:sz w:val="24"/>
        </w:rPr>
        <w:t xml:space="preserve"> open API</w:t>
      </w:r>
    </w:p>
    <w:p w14:paraId="5C7A8463"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CR-0343  rev 1 Cat: B (Rel-19)</w:t>
      </w:r>
      <w:r>
        <w:rPr>
          <w:i/>
        </w:rPr>
        <w:br/>
      </w:r>
      <w:r>
        <w:rPr>
          <w:i/>
        </w:rPr>
        <w:br/>
      </w:r>
      <w:r>
        <w:rPr>
          <w:i/>
        </w:rPr>
        <w:tab/>
      </w:r>
      <w:r>
        <w:rPr>
          <w:i/>
        </w:rPr>
        <w:tab/>
      </w:r>
      <w:r>
        <w:rPr>
          <w:i/>
        </w:rPr>
        <w:tab/>
      </w:r>
      <w:r>
        <w:rPr>
          <w:i/>
        </w:rPr>
        <w:tab/>
      </w:r>
      <w:r>
        <w:rPr>
          <w:i/>
        </w:rPr>
        <w:tab/>
        <w:t>Source: Nokia, Huawei</w:t>
      </w:r>
    </w:p>
    <w:p w14:paraId="1D0D79AC" w14:textId="77777777" w:rsidR="00DB771A" w:rsidRDefault="00DB771A" w:rsidP="00DB771A">
      <w:pPr>
        <w:rPr>
          <w:color w:val="808080"/>
        </w:rPr>
      </w:pPr>
      <w:r>
        <w:rPr>
          <w:color w:val="808080"/>
        </w:rPr>
        <w:t>(Replaces C3-246119)</w:t>
      </w:r>
    </w:p>
    <w:p w14:paraId="24D9B7E4"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C2E986" w14:textId="286EB0DA" w:rsidR="00DB771A" w:rsidRDefault="00DB771A" w:rsidP="00DB771A">
      <w:pPr>
        <w:rPr>
          <w:rFonts w:ascii="Arial" w:hAnsi="Arial" w:cs="Arial"/>
          <w:b/>
          <w:sz w:val="24"/>
        </w:rPr>
      </w:pPr>
      <w:r>
        <w:rPr>
          <w:rFonts w:ascii="Arial" w:hAnsi="Arial" w:cs="Arial"/>
          <w:b/>
          <w:color w:val="0000FF"/>
          <w:sz w:val="24"/>
        </w:rPr>
        <w:t>C3-246376</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SS_SLPositioningManagement</w:t>
      </w:r>
      <w:proofErr w:type="spellEnd"/>
      <w:r>
        <w:rPr>
          <w:rFonts w:ascii="Arial" w:hAnsi="Arial" w:cs="Arial"/>
          <w:b/>
          <w:sz w:val="24"/>
        </w:rPr>
        <w:t xml:space="preserve"> API resources and data model</w:t>
      </w:r>
    </w:p>
    <w:p w14:paraId="66818207"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CR-0345  rev 1 Cat: B (Rel-19)</w:t>
      </w:r>
      <w:r>
        <w:rPr>
          <w:i/>
        </w:rPr>
        <w:br/>
      </w:r>
      <w:r>
        <w:rPr>
          <w:i/>
        </w:rPr>
        <w:br/>
      </w:r>
      <w:r>
        <w:rPr>
          <w:i/>
        </w:rPr>
        <w:tab/>
      </w:r>
      <w:r>
        <w:rPr>
          <w:i/>
        </w:rPr>
        <w:tab/>
      </w:r>
      <w:r>
        <w:rPr>
          <w:i/>
        </w:rPr>
        <w:tab/>
      </w:r>
      <w:r>
        <w:rPr>
          <w:i/>
        </w:rPr>
        <w:tab/>
      </w:r>
      <w:r>
        <w:rPr>
          <w:i/>
        </w:rPr>
        <w:tab/>
        <w:t>Source: Nokia, Huawei</w:t>
      </w:r>
    </w:p>
    <w:p w14:paraId="19817869" w14:textId="77777777" w:rsidR="00DB771A" w:rsidRDefault="00DB771A" w:rsidP="00DB771A">
      <w:pPr>
        <w:rPr>
          <w:color w:val="808080"/>
        </w:rPr>
      </w:pPr>
      <w:r>
        <w:rPr>
          <w:color w:val="808080"/>
        </w:rPr>
        <w:t>(Replaces C3-246228)</w:t>
      </w:r>
    </w:p>
    <w:p w14:paraId="31A302A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D4644" w14:textId="3D557A2C" w:rsidR="00DB771A" w:rsidRDefault="00DB771A" w:rsidP="00DB771A">
      <w:pPr>
        <w:rPr>
          <w:rFonts w:ascii="Arial" w:hAnsi="Arial" w:cs="Arial"/>
          <w:b/>
          <w:sz w:val="24"/>
        </w:rPr>
      </w:pPr>
      <w:r>
        <w:rPr>
          <w:rFonts w:ascii="Arial" w:hAnsi="Arial" w:cs="Arial"/>
          <w:b/>
          <w:color w:val="0000FF"/>
          <w:sz w:val="24"/>
        </w:rPr>
        <w:t>C3-246377</w:t>
      </w:r>
      <w:r>
        <w:rPr>
          <w:rFonts w:ascii="Arial" w:hAnsi="Arial" w:cs="Arial"/>
          <w:b/>
          <w:color w:val="0000FF"/>
          <w:sz w:val="24"/>
        </w:rPr>
        <w:tab/>
      </w:r>
      <w:proofErr w:type="spellStart"/>
      <w:r>
        <w:rPr>
          <w:rFonts w:ascii="Arial" w:hAnsi="Arial" w:cs="Arial"/>
          <w:b/>
          <w:sz w:val="24"/>
        </w:rPr>
        <w:t>SS_ADAE_collision_detection_analytics</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w:t>
      </w:r>
    </w:p>
    <w:p w14:paraId="49B74AA3"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CR-0349  rev 1 Cat: B (Rel-19)</w:t>
      </w:r>
      <w:r>
        <w:rPr>
          <w:i/>
        </w:rPr>
        <w:br/>
      </w:r>
      <w:r>
        <w:rPr>
          <w:i/>
        </w:rPr>
        <w:br/>
      </w:r>
      <w:r>
        <w:rPr>
          <w:i/>
        </w:rPr>
        <w:tab/>
      </w:r>
      <w:r>
        <w:rPr>
          <w:i/>
        </w:rPr>
        <w:tab/>
      </w:r>
      <w:r>
        <w:rPr>
          <w:i/>
        </w:rPr>
        <w:tab/>
      </w:r>
      <w:r>
        <w:rPr>
          <w:i/>
        </w:rPr>
        <w:tab/>
      </w:r>
      <w:r>
        <w:rPr>
          <w:i/>
        </w:rPr>
        <w:tab/>
        <w:t>Source: Ericsson</w:t>
      </w:r>
    </w:p>
    <w:p w14:paraId="68EE0CE9" w14:textId="77777777" w:rsidR="00DB771A" w:rsidRDefault="00DB771A" w:rsidP="00DB771A">
      <w:pPr>
        <w:rPr>
          <w:color w:val="808080"/>
        </w:rPr>
      </w:pPr>
      <w:r>
        <w:rPr>
          <w:color w:val="808080"/>
        </w:rPr>
        <w:t>(Replaces C3-246245)</w:t>
      </w:r>
    </w:p>
    <w:p w14:paraId="5E1FEE0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576FA" w14:textId="72B93CC8" w:rsidR="00DB771A" w:rsidRDefault="00DB771A" w:rsidP="00DB771A">
      <w:pPr>
        <w:rPr>
          <w:rFonts w:ascii="Arial" w:hAnsi="Arial" w:cs="Arial"/>
          <w:b/>
          <w:sz w:val="24"/>
        </w:rPr>
      </w:pPr>
      <w:r>
        <w:rPr>
          <w:rFonts w:ascii="Arial" w:hAnsi="Arial" w:cs="Arial"/>
          <w:b/>
          <w:color w:val="0000FF"/>
          <w:sz w:val="24"/>
        </w:rPr>
        <w:t>C3-246378</w:t>
      </w:r>
      <w:r>
        <w:rPr>
          <w:rFonts w:ascii="Arial" w:hAnsi="Arial" w:cs="Arial"/>
          <w:b/>
          <w:color w:val="0000FF"/>
          <w:sz w:val="24"/>
        </w:rPr>
        <w:tab/>
      </w:r>
      <w:proofErr w:type="spellStart"/>
      <w:r>
        <w:rPr>
          <w:rFonts w:ascii="Arial" w:hAnsi="Arial" w:cs="Arial"/>
          <w:b/>
          <w:sz w:val="24"/>
        </w:rPr>
        <w:t>SS_ADAE_collision_detection_analytics</w:t>
      </w:r>
      <w:proofErr w:type="spellEnd"/>
      <w:r>
        <w:rPr>
          <w:rFonts w:ascii="Arial" w:hAnsi="Arial" w:cs="Arial"/>
          <w:b/>
          <w:sz w:val="24"/>
        </w:rPr>
        <w:t xml:space="preserve"> API service operations</w:t>
      </w:r>
    </w:p>
    <w:p w14:paraId="23D99A1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CR-0350  rev 1 Cat: B (Rel-19)</w:t>
      </w:r>
      <w:r>
        <w:rPr>
          <w:i/>
        </w:rPr>
        <w:br/>
      </w:r>
      <w:r>
        <w:rPr>
          <w:i/>
        </w:rPr>
        <w:br/>
      </w:r>
      <w:r>
        <w:rPr>
          <w:i/>
        </w:rPr>
        <w:tab/>
      </w:r>
      <w:r>
        <w:rPr>
          <w:i/>
        </w:rPr>
        <w:tab/>
      </w:r>
      <w:r>
        <w:rPr>
          <w:i/>
        </w:rPr>
        <w:tab/>
      </w:r>
      <w:r>
        <w:rPr>
          <w:i/>
        </w:rPr>
        <w:tab/>
      </w:r>
      <w:r>
        <w:rPr>
          <w:i/>
        </w:rPr>
        <w:tab/>
        <w:t>Source: Ericsson</w:t>
      </w:r>
    </w:p>
    <w:p w14:paraId="3AC39046" w14:textId="77777777" w:rsidR="00DB771A" w:rsidRDefault="00DB771A" w:rsidP="00DB771A">
      <w:pPr>
        <w:rPr>
          <w:color w:val="808080"/>
        </w:rPr>
      </w:pPr>
      <w:r>
        <w:rPr>
          <w:color w:val="808080"/>
        </w:rPr>
        <w:t>(Replaces C3-246246)</w:t>
      </w:r>
    </w:p>
    <w:p w14:paraId="0A9D790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60E38" w14:textId="7B2C0363" w:rsidR="00DB771A" w:rsidRDefault="00DB771A" w:rsidP="00DB771A">
      <w:pPr>
        <w:rPr>
          <w:rFonts w:ascii="Arial" w:hAnsi="Arial" w:cs="Arial"/>
          <w:b/>
          <w:sz w:val="24"/>
        </w:rPr>
      </w:pPr>
      <w:r>
        <w:rPr>
          <w:rFonts w:ascii="Arial" w:hAnsi="Arial" w:cs="Arial"/>
          <w:b/>
          <w:color w:val="0000FF"/>
          <w:sz w:val="24"/>
        </w:rPr>
        <w:t>C3-246379</w:t>
      </w:r>
      <w:r>
        <w:rPr>
          <w:rFonts w:ascii="Arial" w:hAnsi="Arial" w:cs="Arial"/>
          <w:b/>
          <w:color w:val="0000FF"/>
          <w:sz w:val="24"/>
        </w:rPr>
        <w:tab/>
      </w:r>
      <w:proofErr w:type="spellStart"/>
      <w:r>
        <w:rPr>
          <w:rFonts w:ascii="Arial" w:hAnsi="Arial" w:cs="Arial"/>
          <w:b/>
          <w:sz w:val="24"/>
        </w:rPr>
        <w:t>SS_ADAE_location-related_UE_group_analytics</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w:t>
      </w:r>
    </w:p>
    <w:p w14:paraId="0968D4FE"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CR-0351  rev 1 Cat: B (Rel-19)</w:t>
      </w:r>
      <w:r>
        <w:rPr>
          <w:i/>
        </w:rPr>
        <w:br/>
      </w:r>
      <w:r>
        <w:rPr>
          <w:i/>
        </w:rPr>
        <w:br/>
      </w:r>
      <w:r>
        <w:rPr>
          <w:i/>
        </w:rPr>
        <w:tab/>
      </w:r>
      <w:r>
        <w:rPr>
          <w:i/>
        </w:rPr>
        <w:tab/>
      </w:r>
      <w:r>
        <w:rPr>
          <w:i/>
        </w:rPr>
        <w:tab/>
      </w:r>
      <w:r>
        <w:rPr>
          <w:i/>
        </w:rPr>
        <w:tab/>
      </w:r>
      <w:r>
        <w:rPr>
          <w:i/>
        </w:rPr>
        <w:tab/>
        <w:t>Source: Ericsson</w:t>
      </w:r>
    </w:p>
    <w:p w14:paraId="789B6B36" w14:textId="77777777" w:rsidR="00DB771A" w:rsidRDefault="00DB771A" w:rsidP="00DB771A">
      <w:pPr>
        <w:rPr>
          <w:color w:val="808080"/>
        </w:rPr>
      </w:pPr>
      <w:r>
        <w:rPr>
          <w:color w:val="808080"/>
        </w:rPr>
        <w:t>(Replaces C3-246247)</w:t>
      </w:r>
    </w:p>
    <w:p w14:paraId="24A93997" w14:textId="77777777" w:rsidR="00DB771A" w:rsidRDefault="00DB771A" w:rsidP="00DB771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27E84" w14:textId="744B7432" w:rsidR="00DB771A" w:rsidRDefault="00DB771A" w:rsidP="00DB771A">
      <w:pPr>
        <w:rPr>
          <w:rFonts w:ascii="Arial" w:hAnsi="Arial" w:cs="Arial"/>
          <w:b/>
          <w:sz w:val="24"/>
        </w:rPr>
      </w:pPr>
      <w:r>
        <w:rPr>
          <w:rFonts w:ascii="Arial" w:hAnsi="Arial" w:cs="Arial"/>
          <w:b/>
          <w:color w:val="0000FF"/>
          <w:sz w:val="24"/>
        </w:rPr>
        <w:t>C3-246380</w:t>
      </w:r>
      <w:r>
        <w:rPr>
          <w:rFonts w:ascii="Arial" w:hAnsi="Arial" w:cs="Arial"/>
          <w:b/>
          <w:color w:val="0000FF"/>
          <w:sz w:val="24"/>
        </w:rPr>
        <w:tab/>
      </w:r>
      <w:proofErr w:type="spellStart"/>
      <w:r>
        <w:rPr>
          <w:rFonts w:ascii="Arial" w:hAnsi="Arial" w:cs="Arial"/>
          <w:b/>
          <w:sz w:val="24"/>
        </w:rPr>
        <w:t>SS_ADAE_location-related_UE_group_analytics</w:t>
      </w:r>
      <w:proofErr w:type="spellEnd"/>
      <w:r>
        <w:rPr>
          <w:rFonts w:ascii="Arial" w:hAnsi="Arial" w:cs="Arial"/>
          <w:b/>
          <w:sz w:val="24"/>
        </w:rPr>
        <w:t xml:space="preserve"> API service operations</w:t>
      </w:r>
    </w:p>
    <w:p w14:paraId="23AA495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CR-0352  rev 1 Cat: B (Rel-19)</w:t>
      </w:r>
      <w:r>
        <w:rPr>
          <w:i/>
        </w:rPr>
        <w:br/>
      </w:r>
      <w:r>
        <w:rPr>
          <w:i/>
        </w:rPr>
        <w:br/>
      </w:r>
      <w:r>
        <w:rPr>
          <w:i/>
        </w:rPr>
        <w:tab/>
      </w:r>
      <w:r>
        <w:rPr>
          <w:i/>
        </w:rPr>
        <w:tab/>
      </w:r>
      <w:r>
        <w:rPr>
          <w:i/>
        </w:rPr>
        <w:tab/>
      </w:r>
      <w:r>
        <w:rPr>
          <w:i/>
        </w:rPr>
        <w:tab/>
      </w:r>
      <w:r>
        <w:rPr>
          <w:i/>
        </w:rPr>
        <w:tab/>
        <w:t>Source: Ericsson</w:t>
      </w:r>
    </w:p>
    <w:p w14:paraId="7412FCAE" w14:textId="77777777" w:rsidR="00DB771A" w:rsidRDefault="00DB771A" w:rsidP="00DB771A">
      <w:pPr>
        <w:rPr>
          <w:color w:val="808080"/>
        </w:rPr>
      </w:pPr>
      <w:r>
        <w:rPr>
          <w:color w:val="808080"/>
        </w:rPr>
        <w:t>(Replaces C3-246248)</w:t>
      </w:r>
    </w:p>
    <w:p w14:paraId="6089CEE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65054" w14:textId="77777777" w:rsidR="00DB771A" w:rsidRDefault="00DB771A" w:rsidP="00DB771A">
      <w:pPr>
        <w:pStyle w:val="Heading3"/>
      </w:pPr>
      <w:bookmarkStart w:id="246" w:name="_Toc183695170"/>
      <w:r>
        <w:t>19.33</w:t>
      </w:r>
      <w:r>
        <w:tab/>
        <w:t>CT aspects of SEAL data delivery enabler for vertical applications Phase 2 [SEALDD_Ph2]</w:t>
      </w:r>
      <w:bookmarkEnd w:id="246"/>
    </w:p>
    <w:p w14:paraId="09684140" w14:textId="6A0568D5" w:rsidR="00DB771A" w:rsidRDefault="00DB771A" w:rsidP="00DB771A">
      <w:pPr>
        <w:rPr>
          <w:rFonts w:ascii="Arial" w:hAnsi="Arial" w:cs="Arial"/>
          <w:b/>
          <w:sz w:val="24"/>
        </w:rPr>
      </w:pPr>
      <w:r>
        <w:rPr>
          <w:rFonts w:ascii="Arial" w:hAnsi="Arial" w:cs="Arial"/>
          <w:b/>
          <w:color w:val="0000FF"/>
          <w:sz w:val="24"/>
        </w:rPr>
        <w:t>C3-246070</w:t>
      </w:r>
      <w:r>
        <w:rPr>
          <w:rFonts w:ascii="Arial" w:hAnsi="Arial" w:cs="Arial"/>
          <w:b/>
          <w:color w:val="0000FF"/>
          <w:sz w:val="24"/>
        </w:rPr>
        <w:tab/>
      </w:r>
      <w:r>
        <w:rPr>
          <w:rFonts w:ascii="Arial" w:hAnsi="Arial" w:cs="Arial"/>
          <w:b/>
          <w:sz w:val="24"/>
        </w:rPr>
        <w:t>SEALDD_Ph2 CT3 Work Plan</w:t>
      </w:r>
    </w:p>
    <w:p w14:paraId="0B8C6F37" w14:textId="77777777" w:rsidR="00DB771A" w:rsidRDefault="00DB771A" w:rsidP="00DB771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5A1F199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8A807" w14:textId="11A8F1B0" w:rsidR="00DB771A" w:rsidRDefault="00DB771A" w:rsidP="00DB771A">
      <w:pPr>
        <w:rPr>
          <w:rFonts w:ascii="Arial" w:hAnsi="Arial" w:cs="Arial"/>
          <w:b/>
          <w:sz w:val="24"/>
        </w:rPr>
      </w:pPr>
      <w:r>
        <w:rPr>
          <w:rFonts w:ascii="Arial" w:hAnsi="Arial" w:cs="Arial"/>
          <w:b/>
          <w:color w:val="0000FF"/>
          <w:sz w:val="24"/>
        </w:rPr>
        <w:t>C3-246071</w:t>
      </w:r>
      <w:r>
        <w:rPr>
          <w:rFonts w:ascii="Arial" w:hAnsi="Arial" w:cs="Arial"/>
          <w:b/>
          <w:color w:val="0000FF"/>
          <w:sz w:val="24"/>
        </w:rPr>
        <w:tab/>
      </w:r>
      <w:r>
        <w:rPr>
          <w:rFonts w:ascii="Arial" w:hAnsi="Arial" w:cs="Arial"/>
          <w:b/>
          <w:sz w:val="24"/>
        </w:rPr>
        <w:t>Complete the support of the retrieval of the same Application Data when stored in multiple SEALDD Servers</w:t>
      </w:r>
    </w:p>
    <w:p w14:paraId="466D2A1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CR-0026  rev  Cat: B (Rel-19)</w:t>
      </w:r>
      <w:r>
        <w:rPr>
          <w:i/>
        </w:rPr>
        <w:br/>
      </w:r>
      <w:r>
        <w:rPr>
          <w:i/>
        </w:rPr>
        <w:br/>
      </w:r>
      <w:r>
        <w:rPr>
          <w:i/>
        </w:rPr>
        <w:tab/>
      </w:r>
      <w:r>
        <w:rPr>
          <w:i/>
        </w:rPr>
        <w:tab/>
      </w:r>
      <w:r>
        <w:rPr>
          <w:i/>
        </w:rPr>
        <w:tab/>
      </w:r>
      <w:r>
        <w:rPr>
          <w:i/>
        </w:rPr>
        <w:tab/>
      </w:r>
      <w:r>
        <w:rPr>
          <w:i/>
        </w:rPr>
        <w:tab/>
        <w:t>Source: Huawei</w:t>
      </w:r>
    </w:p>
    <w:p w14:paraId="42D595EE" w14:textId="77777777" w:rsidR="00DB771A" w:rsidRDefault="00DB771A" w:rsidP="00DB771A">
      <w:pPr>
        <w:rPr>
          <w:rFonts w:ascii="Arial" w:hAnsi="Arial" w:cs="Arial"/>
          <w:b/>
        </w:rPr>
      </w:pPr>
      <w:r>
        <w:rPr>
          <w:rFonts w:ascii="Arial" w:hAnsi="Arial" w:cs="Arial"/>
          <w:b/>
        </w:rPr>
        <w:t xml:space="preserve">Discussion: </w:t>
      </w:r>
    </w:p>
    <w:p w14:paraId="0017EE46"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SDD_DataStorage</w:t>
      </w:r>
      <w:proofErr w:type="spellEnd"/>
      <w:r>
        <w:t xml:space="preserve"> API, </w:t>
      </w:r>
      <w:proofErr w:type="spellStart"/>
      <w:r>
        <w:t>SDD_DataStorage</w:t>
      </w:r>
      <w:proofErr w:type="spellEnd"/>
      <w:r>
        <w:t xml:space="preserve"> API</w:t>
      </w:r>
    </w:p>
    <w:p w14:paraId="32C32963" w14:textId="77777777" w:rsidR="00DB771A" w:rsidRDefault="00DB771A" w:rsidP="00DB771A">
      <w:r>
        <w:t xml:space="preserve">Igor (Ericsson): First part of note is enough indicating mutually </w:t>
      </w:r>
      <w:proofErr w:type="spellStart"/>
      <w:r>
        <w:t>exlcusive</w:t>
      </w:r>
      <w:proofErr w:type="spellEnd"/>
      <w:r>
        <w:t>.</w:t>
      </w:r>
    </w:p>
    <w:p w14:paraId="208BDCB6" w14:textId="77777777" w:rsidR="00DB771A" w:rsidRDefault="00DB771A" w:rsidP="00DB771A">
      <w:r>
        <w:t>Abdessamad (Huawei): This is needed to indicate both of them should not be present.</w:t>
      </w:r>
    </w:p>
    <w:p w14:paraId="5AB56B92" w14:textId="77777777" w:rsidR="00DB771A" w:rsidRDefault="00DB771A" w:rsidP="00DB771A">
      <w:r>
        <w:t>Igor (Ericsson): Replace “either” with “only”.</w:t>
      </w:r>
    </w:p>
    <w:p w14:paraId="1E0E64EF" w14:textId="77777777" w:rsidR="00DB771A" w:rsidRDefault="00DB771A" w:rsidP="00DB771A">
      <w:r>
        <w:t>Abdessamad (Huawei): Fine to make the change.</w:t>
      </w:r>
    </w:p>
    <w:p w14:paraId="21CB909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C3-246440</w:t>
      </w:r>
      <w:r>
        <w:rPr>
          <w:color w:val="993300"/>
          <w:u w:val="single"/>
        </w:rPr>
        <w:t>.</w:t>
      </w:r>
    </w:p>
    <w:p w14:paraId="2BCF92E3" w14:textId="2AA2161F" w:rsidR="00DB771A" w:rsidRDefault="00DB771A" w:rsidP="00DB771A">
      <w:pPr>
        <w:rPr>
          <w:rFonts w:ascii="Arial" w:hAnsi="Arial" w:cs="Arial"/>
          <w:b/>
          <w:sz w:val="24"/>
        </w:rPr>
      </w:pPr>
      <w:r>
        <w:rPr>
          <w:rFonts w:ascii="Arial" w:hAnsi="Arial" w:cs="Arial"/>
          <w:b/>
          <w:color w:val="0000FF"/>
          <w:sz w:val="24"/>
        </w:rPr>
        <w:t>C3-246234</w:t>
      </w:r>
      <w:r>
        <w:rPr>
          <w:rFonts w:ascii="Arial" w:hAnsi="Arial" w:cs="Arial"/>
          <w:b/>
          <w:color w:val="0000FF"/>
          <w:sz w:val="24"/>
        </w:rPr>
        <w:tab/>
      </w:r>
      <w:proofErr w:type="spellStart"/>
      <w:r>
        <w:rPr>
          <w:rFonts w:ascii="Arial" w:hAnsi="Arial" w:cs="Arial"/>
          <w:b/>
          <w:sz w:val="24"/>
        </w:rPr>
        <w:t>Sdd_InformACREvent</w:t>
      </w:r>
      <w:proofErr w:type="spellEnd"/>
      <w:r>
        <w:rPr>
          <w:rFonts w:ascii="Arial" w:hAnsi="Arial" w:cs="Arial"/>
          <w:b/>
          <w:sz w:val="24"/>
        </w:rPr>
        <w:t xml:space="preserve"> API implementation</w:t>
      </w:r>
    </w:p>
    <w:p w14:paraId="18C54EC7"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CR-0029  rev  Cat: B (Rel-19)</w:t>
      </w:r>
      <w:r>
        <w:rPr>
          <w:i/>
        </w:rPr>
        <w:br/>
      </w:r>
      <w:r>
        <w:rPr>
          <w:i/>
        </w:rPr>
        <w:br/>
      </w:r>
      <w:r>
        <w:rPr>
          <w:i/>
        </w:rPr>
        <w:tab/>
      </w:r>
      <w:r>
        <w:rPr>
          <w:i/>
        </w:rPr>
        <w:tab/>
      </w:r>
      <w:r>
        <w:rPr>
          <w:i/>
        </w:rPr>
        <w:tab/>
      </w:r>
      <w:r>
        <w:rPr>
          <w:i/>
        </w:rPr>
        <w:tab/>
      </w:r>
      <w:r>
        <w:rPr>
          <w:i/>
        </w:rPr>
        <w:tab/>
        <w:t>Source: Ericsson</w:t>
      </w:r>
    </w:p>
    <w:p w14:paraId="1811AF4B" w14:textId="77777777" w:rsidR="00DB771A" w:rsidRDefault="00DB771A" w:rsidP="00DB771A">
      <w:pPr>
        <w:rPr>
          <w:rFonts w:ascii="Arial" w:hAnsi="Arial" w:cs="Arial"/>
          <w:b/>
        </w:rPr>
      </w:pPr>
      <w:r>
        <w:rPr>
          <w:rFonts w:ascii="Arial" w:hAnsi="Arial" w:cs="Arial"/>
          <w:b/>
        </w:rPr>
        <w:t xml:space="preserve">Discussion: </w:t>
      </w:r>
    </w:p>
    <w:p w14:paraId="087B8042"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SDD_DDContext</w:t>
      </w:r>
      <w:proofErr w:type="spellEnd"/>
      <w:r>
        <w:t xml:space="preserve"> API, </w:t>
      </w:r>
      <w:proofErr w:type="spellStart"/>
      <w:r>
        <w:t>SDD_DDContext</w:t>
      </w:r>
      <w:proofErr w:type="spellEnd"/>
      <w:r>
        <w:t xml:space="preserve"> API</w:t>
      </w:r>
    </w:p>
    <w:p w14:paraId="7B24D773" w14:textId="77777777" w:rsidR="00DB771A" w:rsidRDefault="00DB771A" w:rsidP="00DB771A">
      <w:r>
        <w:t>Abdessamad (Huawei): Provided offline comments, on service operation names and design one of the service operation as custom operation.</w:t>
      </w:r>
    </w:p>
    <w:p w14:paraId="3DA60C36" w14:textId="77777777" w:rsidR="00DB771A" w:rsidRDefault="00DB771A" w:rsidP="00DB771A">
      <w:r>
        <w:t xml:space="preserve">Igor (Ericsson): Fine with the comments. </w:t>
      </w:r>
    </w:p>
    <w:p w14:paraId="7C939783" w14:textId="77777777" w:rsidR="00DB771A" w:rsidRDefault="00DB771A" w:rsidP="00DB771A">
      <w:r>
        <w:t>Igor (Ericsson): R3 shared</w:t>
      </w:r>
    </w:p>
    <w:p w14:paraId="3E481DE9" w14:textId="77777777" w:rsidR="00DB771A" w:rsidRDefault="00DB771A" w:rsidP="00DB771A">
      <w:r>
        <w:lastRenderedPageBreak/>
        <w:t>Abdessamad (Huawei): Fine with R3.</w:t>
      </w:r>
    </w:p>
    <w:p w14:paraId="564F259C" w14:textId="77777777" w:rsidR="00DB771A" w:rsidRDefault="00DB771A" w:rsidP="00DB771A">
      <w:r>
        <w:t>R3 is agreed.</w:t>
      </w:r>
    </w:p>
    <w:p w14:paraId="64C5250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C3-246441</w:t>
      </w:r>
      <w:r>
        <w:rPr>
          <w:color w:val="993300"/>
          <w:u w:val="single"/>
        </w:rPr>
        <w:t>.</w:t>
      </w:r>
    </w:p>
    <w:p w14:paraId="124953DA" w14:textId="33086FDA" w:rsidR="00DB771A" w:rsidRDefault="00DB771A" w:rsidP="00DB771A">
      <w:pPr>
        <w:rPr>
          <w:rFonts w:ascii="Arial" w:hAnsi="Arial" w:cs="Arial"/>
          <w:b/>
          <w:sz w:val="24"/>
        </w:rPr>
      </w:pPr>
      <w:r>
        <w:rPr>
          <w:rFonts w:ascii="Arial" w:hAnsi="Arial" w:cs="Arial"/>
          <w:b/>
          <w:color w:val="0000FF"/>
          <w:sz w:val="24"/>
        </w:rPr>
        <w:t>C3-246235</w:t>
      </w:r>
      <w:r>
        <w:rPr>
          <w:rFonts w:ascii="Arial" w:hAnsi="Arial" w:cs="Arial"/>
          <w:b/>
          <w:color w:val="0000FF"/>
          <w:sz w:val="24"/>
        </w:rPr>
        <w:tab/>
      </w:r>
      <w:r>
        <w:rPr>
          <w:rFonts w:ascii="Arial" w:hAnsi="Arial" w:cs="Arial"/>
          <w:b/>
          <w:sz w:val="24"/>
        </w:rPr>
        <w:t xml:space="preserve">Non-3GPP RAT policy in </w:t>
      </w:r>
      <w:proofErr w:type="spellStart"/>
      <w:r>
        <w:rPr>
          <w:rFonts w:ascii="Arial" w:hAnsi="Arial" w:cs="Arial"/>
          <w:b/>
          <w:sz w:val="24"/>
        </w:rPr>
        <w:t>SDD_PolicyConfiguration</w:t>
      </w:r>
      <w:proofErr w:type="spellEnd"/>
      <w:r>
        <w:rPr>
          <w:rFonts w:ascii="Arial" w:hAnsi="Arial" w:cs="Arial"/>
          <w:b/>
          <w:sz w:val="24"/>
        </w:rPr>
        <w:t xml:space="preserve"> Service API</w:t>
      </w:r>
    </w:p>
    <w:p w14:paraId="6BF99304"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CR-0030  rev  Cat: B (Rel-19)</w:t>
      </w:r>
      <w:r>
        <w:rPr>
          <w:i/>
        </w:rPr>
        <w:br/>
      </w:r>
      <w:r>
        <w:rPr>
          <w:i/>
        </w:rPr>
        <w:br/>
      </w:r>
      <w:r>
        <w:rPr>
          <w:i/>
        </w:rPr>
        <w:tab/>
      </w:r>
      <w:r>
        <w:rPr>
          <w:i/>
        </w:rPr>
        <w:tab/>
      </w:r>
      <w:r>
        <w:rPr>
          <w:i/>
        </w:rPr>
        <w:tab/>
      </w:r>
      <w:r>
        <w:rPr>
          <w:i/>
        </w:rPr>
        <w:tab/>
      </w:r>
      <w:r>
        <w:rPr>
          <w:i/>
        </w:rPr>
        <w:tab/>
        <w:t>Source: Ericsson</w:t>
      </w:r>
    </w:p>
    <w:p w14:paraId="2784B329" w14:textId="77777777" w:rsidR="00DB771A" w:rsidRDefault="00DB771A" w:rsidP="00DB771A">
      <w:pPr>
        <w:rPr>
          <w:rFonts w:ascii="Arial" w:hAnsi="Arial" w:cs="Arial"/>
          <w:b/>
        </w:rPr>
      </w:pPr>
      <w:r>
        <w:rPr>
          <w:rFonts w:ascii="Arial" w:hAnsi="Arial" w:cs="Arial"/>
          <w:b/>
        </w:rPr>
        <w:t xml:space="preserve">Discussion: </w:t>
      </w:r>
    </w:p>
    <w:p w14:paraId="4A9A22D4"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SDD_PolicyConfiguration</w:t>
      </w:r>
      <w:proofErr w:type="spellEnd"/>
      <w:r>
        <w:t xml:space="preserve"> API, </w:t>
      </w:r>
      <w:proofErr w:type="spellStart"/>
      <w:r>
        <w:t>SDD_PolicyConfiguration</w:t>
      </w:r>
      <w:proofErr w:type="spellEnd"/>
      <w:r>
        <w:t xml:space="preserve"> API</w:t>
      </w:r>
    </w:p>
    <w:p w14:paraId="565496F6" w14:textId="77777777" w:rsidR="00DB771A" w:rsidRDefault="00DB771A" w:rsidP="00DB771A">
      <w:r>
        <w:t>Depends on TS 23.433 CR #0110</w:t>
      </w:r>
    </w:p>
    <w:p w14:paraId="05028693" w14:textId="77777777" w:rsidR="00DB771A" w:rsidRDefault="00DB771A" w:rsidP="00DB771A">
      <w:r>
        <w:t>Abdessamad (Huawei): Sent offline comments on encoding of the attributes.</w:t>
      </w:r>
    </w:p>
    <w:p w14:paraId="2CD70ABB" w14:textId="77777777" w:rsidR="00DB771A" w:rsidRDefault="00DB771A" w:rsidP="00DB771A">
      <w:r>
        <w:t>Igor (Ericsson): Request clarifications on comments.</w:t>
      </w:r>
    </w:p>
    <w:p w14:paraId="75B2AD7B" w14:textId="77777777" w:rsidR="00DB771A" w:rsidRDefault="00DB771A" w:rsidP="00DB771A">
      <w:r>
        <w:t>Abdessamad (Huawei): Will further check.</w:t>
      </w:r>
    </w:p>
    <w:p w14:paraId="040DB6F1" w14:textId="77777777" w:rsidR="00DB771A" w:rsidRDefault="00DB771A" w:rsidP="00DB771A">
      <w:r>
        <w:t>Igor (Ericsson): There are stage-2 requirements on transmission quality measurements.</w:t>
      </w:r>
    </w:p>
    <w:p w14:paraId="5430C2DC" w14:textId="77777777" w:rsidR="00DB771A" w:rsidRDefault="00DB771A" w:rsidP="00DB771A">
      <w:r>
        <w:t>Igor (Ericsson): R4 shared</w:t>
      </w:r>
    </w:p>
    <w:p w14:paraId="1FB6253F" w14:textId="77777777" w:rsidR="00DB771A" w:rsidRDefault="00DB771A" w:rsidP="00DB771A">
      <w:r>
        <w:t>Abdessamad (Huawei): Fine with R4.</w:t>
      </w:r>
    </w:p>
    <w:p w14:paraId="386144F9" w14:textId="77777777" w:rsidR="00DB771A" w:rsidRDefault="00DB771A" w:rsidP="00DB771A">
      <w:r>
        <w:t>R4 is agreed.</w:t>
      </w:r>
    </w:p>
    <w:p w14:paraId="5335238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C3-246442</w:t>
      </w:r>
      <w:r>
        <w:rPr>
          <w:color w:val="993300"/>
          <w:u w:val="single"/>
        </w:rPr>
        <w:t>.</w:t>
      </w:r>
    </w:p>
    <w:p w14:paraId="5760B487" w14:textId="66DA977A" w:rsidR="00DB771A" w:rsidRDefault="00DB771A" w:rsidP="00DB771A">
      <w:pPr>
        <w:rPr>
          <w:rFonts w:ascii="Arial" w:hAnsi="Arial" w:cs="Arial"/>
          <w:b/>
          <w:sz w:val="24"/>
        </w:rPr>
      </w:pPr>
      <w:r>
        <w:rPr>
          <w:rFonts w:ascii="Arial" w:hAnsi="Arial" w:cs="Arial"/>
          <w:b/>
          <w:color w:val="0000FF"/>
          <w:sz w:val="24"/>
        </w:rPr>
        <w:t>C3-246236</w:t>
      </w:r>
      <w:r>
        <w:rPr>
          <w:rFonts w:ascii="Arial" w:hAnsi="Arial" w:cs="Arial"/>
          <w:b/>
          <w:color w:val="0000FF"/>
          <w:sz w:val="24"/>
        </w:rPr>
        <w:tab/>
      </w:r>
      <w:r>
        <w:rPr>
          <w:rFonts w:ascii="Arial" w:hAnsi="Arial" w:cs="Arial"/>
          <w:b/>
          <w:sz w:val="24"/>
        </w:rPr>
        <w:t xml:space="preserve">Temporal policy in the </w:t>
      </w:r>
      <w:proofErr w:type="spellStart"/>
      <w:r>
        <w:rPr>
          <w:rFonts w:ascii="Arial" w:hAnsi="Arial" w:cs="Arial"/>
          <w:b/>
          <w:sz w:val="24"/>
        </w:rPr>
        <w:t>SDD_PolicyConfiguration</w:t>
      </w:r>
      <w:proofErr w:type="spellEnd"/>
      <w:r>
        <w:rPr>
          <w:rFonts w:ascii="Arial" w:hAnsi="Arial" w:cs="Arial"/>
          <w:b/>
          <w:sz w:val="24"/>
        </w:rPr>
        <w:t xml:space="preserve"> API</w:t>
      </w:r>
    </w:p>
    <w:p w14:paraId="2717A72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CR-0031  rev  Cat: B (Rel-19)</w:t>
      </w:r>
      <w:r>
        <w:rPr>
          <w:i/>
        </w:rPr>
        <w:br/>
      </w:r>
      <w:r>
        <w:rPr>
          <w:i/>
        </w:rPr>
        <w:br/>
      </w:r>
      <w:r>
        <w:rPr>
          <w:i/>
        </w:rPr>
        <w:tab/>
      </w:r>
      <w:r>
        <w:rPr>
          <w:i/>
        </w:rPr>
        <w:tab/>
      </w:r>
      <w:r>
        <w:rPr>
          <w:i/>
        </w:rPr>
        <w:tab/>
      </w:r>
      <w:r>
        <w:rPr>
          <w:i/>
        </w:rPr>
        <w:tab/>
      </w:r>
      <w:r>
        <w:rPr>
          <w:i/>
        </w:rPr>
        <w:tab/>
        <w:t>Source: Ericsson</w:t>
      </w:r>
    </w:p>
    <w:p w14:paraId="0075C771" w14:textId="77777777" w:rsidR="00DB771A" w:rsidRDefault="00DB771A" w:rsidP="00DB771A">
      <w:pPr>
        <w:rPr>
          <w:rFonts w:ascii="Arial" w:hAnsi="Arial" w:cs="Arial"/>
          <w:b/>
        </w:rPr>
      </w:pPr>
      <w:r>
        <w:rPr>
          <w:rFonts w:ascii="Arial" w:hAnsi="Arial" w:cs="Arial"/>
          <w:b/>
        </w:rPr>
        <w:t xml:space="preserve">Discussion: </w:t>
      </w:r>
    </w:p>
    <w:p w14:paraId="25F31318"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SDD_PolicyConfiguration</w:t>
      </w:r>
      <w:proofErr w:type="spellEnd"/>
      <w:r>
        <w:t xml:space="preserve"> API, </w:t>
      </w:r>
      <w:proofErr w:type="spellStart"/>
      <w:r>
        <w:t>SDD_PolicyConfiguration</w:t>
      </w:r>
      <w:proofErr w:type="spellEnd"/>
      <w:r>
        <w:t xml:space="preserve"> API</w:t>
      </w:r>
    </w:p>
    <w:p w14:paraId="4DDD40A6" w14:textId="77777777" w:rsidR="00DB771A" w:rsidRDefault="00DB771A" w:rsidP="00DB771A">
      <w:r>
        <w:t>Abdessamad (Huawei): R1 provided.</w:t>
      </w:r>
    </w:p>
    <w:p w14:paraId="4C3D7068" w14:textId="77777777" w:rsidR="00DB771A" w:rsidRDefault="00DB771A" w:rsidP="00DB771A">
      <w:r>
        <w:t>Igor (Ericsson): Fine with R1. Need to align with Open API file.</w:t>
      </w:r>
    </w:p>
    <w:p w14:paraId="15B2005E" w14:textId="77777777" w:rsidR="00DB771A" w:rsidRDefault="00DB771A" w:rsidP="00DB771A">
      <w:r>
        <w:t>Igor (Ericsson): R5 shared</w:t>
      </w:r>
    </w:p>
    <w:p w14:paraId="629FB7F7" w14:textId="77777777" w:rsidR="00DB771A" w:rsidRDefault="00DB771A" w:rsidP="00DB771A">
      <w:r>
        <w:t>Abdessamad (Huawei): Fine with R5.</w:t>
      </w:r>
    </w:p>
    <w:p w14:paraId="47A652A8" w14:textId="77777777" w:rsidR="00DB771A" w:rsidRDefault="00DB771A" w:rsidP="00DB771A">
      <w:r>
        <w:t>R5 is agreed.</w:t>
      </w:r>
    </w:p>
    <w:p w14:paraId="14A5231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C3-246443</w:t>
      </w:r>
      <w:r>
        <w:rPr>
          <w:color w:val="993300"/>
          <w:u w:val="single"/>
        </w:rPr>
        <w:t>.</w:t>
      </w:r>
    </w:p>
    <w:p w14:paraId="64EAED21" w14:textId="09B5D465" w:rsidR="00DB771A" w:rsidRDefault="00DB771A" w:rsidP="00DB771A">
      <w:pPr>
        <w:rPr>
          <w:rFonts w:ascii="Arial" w:hAnsi="Arial" w:cs="Arial"/>
          <w:b/>
          <w:sz w:val="24"/>
        </w:rPr>
      </w:pPr>
      <w:r>
        <w:rPr>
          <w:rFonts w:ascii="Arial" w:hAnsi="Arial" w:cs="Arial"/>
          <w:b/>
          <w:color w:val="0000FF"/>
          <w:sz w:val="24"/>
        </w:rPr>
        <w:t>C3-246237</w:t>
      </w:r>
      <w:r>
        <w:rPr>
          <w:rFonts w:ascii="Arial" w:hAnsi="Arial" w:cs="Arial"/>
          <w:b/>
          <w:color w:val="0000FF"/>
          <w:sz w:val="24"/>
        </w:rPr>
        <w:tab/>
      </w:r>
      <w:r>
        <w:rPr>
          <w:rFonts w:ascii="Arial" w:hAnsi="Arial" w:cs="Arial"/>
          <w:b/>
          <w:sz w:val="24"/>
        </w:rPr>
        <w:t xml:space="preserve">BDT Reference ID in the </w:t>
      </w:r>
      <w:proofErr w:type="spellStart"/>
      <w:r>
        <w:rPr>
          <w:rFonts w:ascii="Arial" w:hAnsi="Arial" w:cs="Arial"/>
          <w:b/>
          <w:sz w:val="24"/>
        </w:rPr>
        <w:t>SS_NetworkResourceAdaptation</w:t>
      </w:r>
      <w:proofErr w:type="spellEnd"/>
      <w:r>
        <w:rPr>
          <w:rFonts w:ascii="Arial" w:hAnsi="Arial" w:cs="Arial"/>
          <w:b/>
          <w:sz w:val="24"/>
        </w:rPr>
        <w:t xml:space="preserve"> API</w:t>
      </w:r>
    </w:p>
    <w:p w14:paraId="6DE7869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CR-0346  rev  Cat: B (Rel-19)</w:t>
      </w:r>
      <w:r>
        <w:rPr>
          <w:i/>
        </w:rPr>
        <w:br/>
      </w:r>
      <w:r>
        <w:rPr>
          <w:i/>
        </w:rPr>
        <w:br/>
      </w:r>
      <w:r>
        <w:rPr>
          <w:i/>
        </w:rPr>
        <w:tab/>
      </w:r>
      <w:r>
        <w:rPr>
          <w:i/>
        </w:rPr>
        <w:tab/>
      </w:r>
      <w:r>
        <w:rPr>
          <w:i/>
        </w:rPr>
        <w:tab/>
      </w:r>
      <w:r>
        <w:rPr>
          <w:i/>
        </w:rPr>
        <w:tab/>
      </w:r>
      <w:r>
        <w:rPr>
          <w:i/>
        </w:rPr>
        <w:tab/>
        <w:t>Source: Ericsson</w:t>
      </w:r>
    </w:p>
    <w:p w14:paraId="4A619F15" w14:textId="77777777" w:rsidR="00DB771A" w:rsidRDefault="00DB771A" w:rsidP="00DB771A">
      <w:pPr>
        <w:rPr>
          <w:rFonts w:ascii="Arial" w:hAnsi="Arial" w:cs="Arial"/>
          <w:b/>
        </w:rPr>
      </w:pPr>
      <w:r>
        <w:rPr>
          <w:rFonts w:ascii="Arial" w:hAnsi="Arial" w:cs="Arial"/>
          <w:b/>
        </w:rPr>
        <w:lastRenderedPageBreak/>
        <w:t xml:space="preserve">Discussion: </w:t>
      </w:r>
    </w:p>
    <w:p w14:paraId="67A68039"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SS_NetworkResourceAdaptation</w:t>
      </w:r>
      <w:proofErr w:type="spellEnd"/>
      <w:r>
        <w:t xml:space="preserve"> API, </w:t>
      </w:r>
      <w:proofErr w:type="spellStart"/>
      <w:r>
        <w:t>SS_NetworkResourceAdaptation</w:t>
      </w:r>
      <w:proofErr w:type="spellEnd"/>
      <w:r>
        <w:t xml:space="preserve"> API</w:t>
      </w:r>
    </w:p>
    <w:p w14:paraId="711E50CF" w14:textId="77777777" w:rsidR="00DB771A" w:rsidRDefault="00DB771A" w:rsidP="00DB771A">
      <w:r>
        <w:t>Abdessamad (Huawei): Provided comments. Stage-2 points this to unicast resource management.</w:t>
      </w:r>
    </w:p>
    <w:p w14:paraId="0703F1EB" w14:textId="77777777" w:rsidR="00DB771A" w:rsidRDefault="00DB771A" w:rsidP="00DB771A">
      <w:r>
        <w:t xml:space="preserve">Igor (Ericsson): Provide clarification. The current service operation is not clear. </w:t>
      </w:r>
    </w:p>
    <w:p w14:paraId="54563A7C" w14:textId="77777777" w:rsidR="00DB771A" w:rsidRDefault="00DB771A" w:rsidP="00DB771A">
      <w:r>
        <w:t>Abdessamad (Huawei): Need clarification from stage-2 on this service operation. We need clarification before we delete this service operation.</w:t>
      </w:r>
    </w:p>
    <w:p w14:paraId="0708358B" w14:textId="77777777" w:rsidR="00DB771A" w:rsidRDefault="00DB771A" w:rsidP="00DB771A">
      <w:r>
        <w:t>Igor (Ericsson): Not against LS. Would like to see the LS. This is part of unicast.</w:t>
      </w:r>
    </w:p>
    <w:p w14:paraId="102DA7EF" w14:textId="77777777" w:rsidR="00DB771A" w:rsidRDefault="00DB771A" w:rsidP="00DB771A">
      <w:r>
        <w:t>Abdessamad (Huawei): This is not under scope of SEALDD_Ph2, can draft LS under another work item.</w:t>
      </w:r>
    </w:p>
    <w:p w14:paraId="316203E9" w14:textId="77777777" w:rsidR="00DB771A" w:rsidRDefault="00DB771A" w:rsidP="00DB771A">
      <w:r>
        <w:t>Igor (Ericsson): Let us see the draft LS.</w:t>
      </w:r>
    </w:p>
    <w:p w14:paraId="29174354"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15EB77" w14:textId="241D9D7A" w:rsidR="00DB771A" w:rsidRDefault="00DB771A" w:rsidP="00DB771A">
      <w:pPr>
        <w:rPr>
          <w:rFonts w:ascii="Arial" w:hAnsi="Arial" w:cs="Arial"/>
          <w:b/>
          <w:sz w:val="24"/>
        </w:rPr>
      </w:pPr>
      <w:r>
        <w:rPr>
          <w:rFonts w:ascii="Arial" w:hAnsi="Arial" w:cs="Arial"/>
          <w:b/>
          <w:color w:val="0000FF"/>
          <w:sz w:val="24"/>
        </w:rPr>
        <w:t>C3-246238</w:t>
      </w:r>
      <w:r>
        <w:rPr>
          <w:rFonts w:ascii="Arial" w:hAnsi="Arial" w:cs="Arial"/>
          <w:b/>
          <w:color w:val="0000FF"/>
          <w:sz w:val="24"/>
        </w:rPr>
        <w:tab/>
      </w:r>
      <w:r>
        <w:rPr>
          <w:rFonts w:ascii="Arial" w:hAnsi="Arial" w:cs="Arial"/>
          <w:b/>
          <w:sz w:val="24"/>
        </w:rPr>
        <w:t>SDD_BDT API Annex</w:t>
      </w:r>
    </w:p>
    <w:p w14:paraId="3A5867E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CR-0032  rev  Cat: B (Rel-19)</w:t>
      </w:r>
      <w:r>
        <w:rPr>
          <w:i/>
        </w:rPr>
        <w:br/>
      </w:r>
      <w:r>
        <w:rPr>
          <w:i/>
        </w:rPr>
        <w:br/>
      </w:r>
      <w:r>
        <w:rPr>
          <w:i/>
        </w:rPr>
        <w:tab/>
      </w:r>
      <w:r>
        <w:rPr>
          <w:i/>
        </w:rPr>
        <w:tab/>
      </w:r>
      <w:r>
        <w:rPr>
          <w:i/>
        </w:rPr>
        <w:tab/>
      </w:r>
      <w:r>
        <w:rPr>
          <w:i/>
        </w:rPr>
        <w:tab/>
      </w:r>
      <w:r>
        <w:rPr>
          <w:i/>
        </w:rPr>
        <w:tab/>
        <w:t>Source: Ericsson</w:t>
      </w:r>
    </w:p>
    <w:p w14:paraId="47A197AF" w14:textId="77777777" w:rsidR="00DB771A" w:rsidRDefault="00DB771A" w:rsidP="00DB771A">
      <w:pPr>
        <w:rPr>
          <w:rFonts w:ascii="Arial" w:hAnsi="Arial" w:cs="Arial"/>
          <w:b/>
        </w:rPr>
      </w:pPr>
      <w:r>
        <w:rPr>
          <w:rFonts w:ascii="Arial" w:hAnsi="Arial" w:cs="Arial"/>
          <w:b/>
        </w:rPr>
        <w:t xml:space="preserve">Discussion: </w:t>
      </w:r>
    </w:p>
    <w:p w14:paraId="77EB70A5" w14:textId="77777777" w:rsidR="00DB771A" w:rsidRDefault="00DB771A" w:rsidP="00DB771A">
      <w:r>
        <w:t>Abdessamad (Huawei): The Annex was already added in previous version (intermediate) of the TS. Fine with the CR.</w:t>
      </w:r>
    </w:p>
    <w:p w14:paraId="5795391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729BD" w14:textId="3EA9861B" w:rsidR="00DB771A" w:rsidRDefault="00DB771A" w:rsidP="00DB771A">
      <w:pPr>
        <w:rPr>
          <w:rFonts w:ascii="Arial" w:hAnsi="Arial" w:cs="Arial"/>
          <w:b/>
          <w:sz w:val="24"/>
        </w:rPr>
      </w:pPr>
      <w:r>
        <w:rPr>
          <w:rFonts w:ascii="Arial" w:hAnsi="Arial" w:cs="Arial"/>
          <w:b/>
          <w:color w:val="0000FF"/>
          <w:sz w:val="24"/>
        </w:rPr>
        <w:t>C3-246239</w:t>
      </w:r>
      <w:r>
        <w:rPr>
          <w:rFonts w:ascii="Arial" w:hAnsi="Arial" w:cs="Arial"/>
          <w:b/>
          <w:color w:val="0000FF"/>
          <w:sz w:val="24"/>
        </w:rPr>
        <w:tab/>
      </w:r>
      <w:r>
        <w:rPr>
          <w:rFonts w:ascii="Arial" w:hAnsi="Arial" w:cs="Arial"/>
          <w:b/>
          <w:sz w:val="24"/>
        </w:rPr>
        <w:t xml:space="preserve">SDD_BDT </w:t>
      </w:r>
      <w:proofErr w:type="spellStart"/>
      <w:r>
        <w:rPr>
          <w:rFonts w:ascii="Arial" w:hAnsi="Arial" w:cs="Arial"/>
          <w:b/>
          <w:sz w:val="24"/>
        </w:rPr>
        <w:t>OpenAPI</w:t>
      </w:r>
      <w:proofErr w:type="spellEnd"/>
      <w:r>
        <w:rPr>
          <w:rFonts w:ascii="Arial" w:hAnsi="Arial" w:cs="Arial"/>
          <w:b/>
          <w:sz w:val="24"/>
        </w:rPr>
        <w:t xml:space="preserve"> file</w:t>
      </w:r>
    </w:p>
    <w:p w14:paraId="6B8797A3"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CR-0017  rev 2 Cat: B (Rel-19)</w:t>
      </w:r>
      <w:r>
        <w:rPr>
          <w:i/>
        </w:rPr>
        <w:br/>
      </w:r>
      <w:r>
        <w:rPr>
          <w:i/>
        </w:rPr>
        <w:br/>
      </w:r>
      <w:r>
        <w:rPr>
          <w:i/>
        </w:rPr>
        <w:tab/>
      </w:r>
      <w:r>
        <w:rPr>
          <w:i/>
        </w:rPr>
        <w:tab/>
      </w:r>
      <w:r>
        <w:rPr>
          <w:i/>
        </w:rPr>
        <w:tab/>
      </w:r>
      <w:r>
        <w:rPr>
          <w:i/>
        </w:rPr>
        <w:tab/>
      </w:r>
      <w:r>
        <w:rPr>
          <w:i/>
        </w:rPr>
        <w:tab/>
        <w:t>Source: Ericsson, Huawei</w:t>
      </w:r>
    </w:p>
    <w:p w14:paraId="3319AD8E" w14:textId="77777777" w:rsidR="00DB771A" w:rsidRDefault="00DB771A" w:rsidP="00DB771A">
      <w:pPr>
        <w:rPr>
          <w:color w:val="808080"/>
        </w:rPr>
      </w:pPr>
      <w:r>
        <w:rPr>
          <w:color w:val="808080"/>
        </w:rPr>
        <w:t>(Replaces C3-245446)</w:t>
      </w:r>
    </w:p>
    <w:p w14:paraId="2D56A443" w14:textId="77777777" w:rsidR="00DB771A" w:rsidRDefault="00DB771A" w:rsidP="00DB771A">
      <w:pPr>
        <w:rPr>
          <w:rFonts w:ascii="Arial" w:hAnsi="Arial" w:cs="Arial"/>
          <w:b/>
        </w:rPr>
      </w:pPr>
      <w:r>
        <w:rPr>
          <w:rFonts w:ascii="Arial" w:hAnsi="Arial" w:cs="Arial"/>
          <w:b/>
        </w:rPr>
        <w:t xml:space="preserve">Discussion: </w:t>
      </w:r>
    </w:p>
    <w:p w14:paraId="4509865D" w14:textId="77777777" w:rsidR="00DB771A" w:rsidRDefault="00DB771A" w:rsidP="00DB771A">
      <w:r>
        <w:t>Revision of C3-245446</w:t>
      </w:r>
    </w:p>
    <w:p w14:paraId="2600F112" w14:textId="77777777" w:rsidR="00DB771A" w:rsidRDefault="00DB771A" w:rsidP="00DB771A">
      <w:r>
        <w:t xml:space="preserve">This CR introduces a backwards compatible feature to the </w:t>
      </w:r>
      <w:proofErr w:type="spellStart"/>
      <w:r>
        <w:t>OpenAPI</w:t>
      </w:r>
      <w:proofErr w:type="spellEnd"/>
      <w:r>
        <w:t xml:space="preserve"> description of the SDD_BDT API, SDD_BDT API</w:t>
      </w:r>
    </w:p>
    <w:p w14:paraId="3522D0D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FFCEE" w14:textId="28CFCE16" w:rsidR="00DB771A" w:rsidRDefault="00DB771A" w:rsidP="00DB771A">
      <w:pPr>
        <w:rPr>
          <w:rFonts w:ascii="Arial" w:hAnsi="Arial" w:cs="Arial"/>
          <w:b/>
          <w:sz w:val="24"/>
        </w:rPr>
      </w:pPr>
      <w:r>
        <w:rPr>
          <w:rFonts w:ascii="Arial" w:hAnsi="Arial" w:cs="Arial"/>
          <w:b/>
          <w:color w:val="0000FF"/>
          <w:sz w:val="24"/>
        </w:rPr>
        <w:t>C3-246440</w:t>
      </w:r>
      <w:r>
        <w:rPr>
          <w:rFonts w:ascii="Arial" w:hAnsi="Arial" w:cs="Arial"/>
          <w:b/>
          <w:color w:val="0000FF"/>
          <w:sz w:val="24"/>
        </w:rPr>
        <w:tab/>
      </w:r>
      <w:r>
        <w:rPr>
          <w:rFonts w:ascii="Arial" w:hAnsi="Arial" w:cs="Arial"/>
          <w:b/>
          <w:sz w:val="24"/>
        </w:rPr>
        <w:t>Complete the support of the retrieval of the same Application Data when stored in multiple SEALDD Servers</w:t>
      </w:r>
    </w:p>
    <w:p w14:paraId="1929BF6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CR-0026  rev 1 Cat: B (Rel-19)</w:t>
      </w:r>
      <w:r>
        <w:rPr>
          <w:i/>
        </w:rPr>
        <w:br/>
      </w:r>
      <w:r>
        <w:rPr>
          <w:i/>
        </w:rPr>
        <w:br/>
      </w:r>
      <w:r>
        <w:rPr>
          <w:i/>
        </w:rPr>
        <w:tab/>
      </w:r>
      <w:r>
        <w:rPr>
          <w:i/>
        </w:rPr>
        <w:tab/>
      </w:r>
      <w:r>
        <w:rPr>
          <w:i/>
        </w:rPr>
        <w:tab/>
      </w:r>
      <w:r>
        <w:rPr>
          <w:i/>
        </w:rPr>
        <w:tab/>
      </w:r>
      <w:r>
        <w:rPr>
          <w:i/>
        </w:rPr>
        <w:tab/>
        <w:t>Source: Huawei</w:t>
      </w:r>
    </w:p>
    <w:p w14:paraId="13910339" w14:textId="77777777" w:rsidR="00DB771A" w:rsidRDefault="00DB771A" w:rsidP="00DB771A">
      <w:pPr>
        <w:rPr>
          <w:color w:val="808080"/>
        </w:rPr>
      </w:pPr>
      <w:r>
        <w:rPr>
          <w:color w:val="808080"/>
        </w:rPr>
        <w:t>(Replaces C3-246071)</w:t>
      </w:r>
    </w:p>
    <w:p w14:paraId="2036FD6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7A47D" w14:textId="322AC20F" w:rsidR="00DB771A" w:rsidRDefault="00DB771A" w:rsidP="00DB771A">
      <w:pPr>
        <w:rPr>
          <w:rFonts w:ascii="Arial" w:hAnsi="Arial" w:cs="Arial"/>
          <w:b/>
          <w:sz w:val="24"/>
        </w:rPr>
      </w:pPr>
      <w:r>
        <w:rPr>
          <w:rFonts w:ascii="Arial" w:hAnsi="Arial" w:cs="Arial"/>
          <w:b/>
          <w:color w:val="0000FF"/>
          <w:sz w:val="24"/>
        </w:rPr>
        <w:t>C3-246441</w:t>
      </w:r>
      <w:r>
        <w:rPr>
          <w:rFonts w:ascii="Arial" w:hAnsi="Arial" w:cs="Arial"/>
          <w:b/>
          <w:color w:val="0000FF"/>
          <w:sz w:val="24"/>
        </w:rPr>
        <w:tab/>
      </w:r>
      <w:proofErr w:type="spellStart"/>
      <w:r>
        <w:rPr>
          <w:rFonts w:ascii="Arial" w:hAnsi="Arial" w:cs="Arial"/>
          <w:b/>
          <w:sz w:val="24"/>
        </w:rPr>
        <w:t>Sdd_InformACREvent</w:t>
      </w:r>
      <w:proofErr w:type="spellEnd"/>
      <w:r>
        <w:rPr>
          <w:rFonts w:ascii="Arial" w:hAnsi="Arial" w:cs="Arial"/>
          <w:b/>
          <w:sz w:val="24"/>
        </w:rPr>
        <w:t xml:space="preserve"> API implementation</w:t>
      </w:r>
    </w:p>
    <w:p w14:paraId="31EFA6C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CR-0029  rev 1 Cat: B (Rel-19)</w:t>
      </w:r>
      <w:r>
        <w:rPr>
          <w:i/>
        </w:rPr>
        <w:br/>
      </w:r>
      <w:r>
        <w:rPr>
          <w:i/>
        </w:rPr>
        <w:lastRenderedPageBreak/>
        <w:br/>
      </w:r>
      <w:r>
        <w:rPr>
          <w:i/>
        </w:rPr>
        <w:tab/>
      </w:r>
      <w:r>
        <w:rPr>
          <w:i/>
        </w:rPr>
        <w:tab/>
      </w:r>
      <w:r>
        <w:rPr>
          <w:i/>
        </w:rPr>
        <w:tab/>
      </w:r>
      <w:r>
        <w:rPr>
          <w:i/>
        </w:rPr>
        <w:tab/>
      </w:r>
      <w:r>
        <w:rPr>
          <w:i/>
        </w:rPr>
        <w:tab/>
        <w:t>Source: Ericsson</w:t>
      </w:r>
    </w:p>
    <w:p w14:paraId="56686211" w14:textId="77777777" w:rsidR="00DB771A" w:rsidRDefault="00DB771A" w:rsidP="00DB771A">
      <w:pPr>
        <w:rPr>
          <w:color w:val="808080"/>
        </w:rPr>
      </w:pPr>
      <w:r>
        <w:rPr>
          <w:color w:val="808080"/>
        </w:rPr>
        <w:t>(Replaces C3-246234)</w:t>
      </w:r>
    </w:p>
    <w:p w14:paraId="611C511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59D43" w14:textId="0E5721FF" w:rsidR="00DB771A" w:rsidRDefault="00DB771A" w:rsidP="00DB771A">
      <w:pPr>
        <w:rPr>
          <w:rFonts w:ascii="Arial" w:hAnsi="Arial" w:cs="Arial"/>
          <w:b/>
          <w:sz w:val="24"/>
        </w:rPr>
      </w:pPr>
      <w:r>
        <w:rPr>
          <w:rFonts w:ascii="Arial" w:hAnsi="Arial" w:cs="Arial"/>
          <w:b/>
          <w:color w:val="0000FF"/>
          <w:sz w:val="24"/>
        </w:rPr>
        <w:t>C3-246442</w:t>
      </w:r>
      <w:r>
        <w:rPr>
          <w:rFonts w:ascii="Arial" w:hAnsi="Arial" w:cs="Arial"/>
          <w:b/>
          <w:color w:val="0000FF"/>
          <w:sz w:val="24"/>
        </w:rPr>
        <w:tab/>
      </w:r>
      <w:r>
        <w:rPr>
          <w:rFonts w:ascii="Arial" w:hAnsi="Arial" w:cs="Arial"/>
          <w:b/>
          <w:sz w:val="24"/>
        </w:rPr>
        <w:t xml:space="preserve">Non-3GPP RAT policy in </w:t>
      </w:r>
      <w:proofErr w:type="spellStart"/>
      <w:r>
        <w:rPr>
          <w:rFonts w:ascii="Arial" w:hAnsi="Arial" w:cs="Arial"/>
          <w:b/>
          <w:sz w:val="24"/>
        </w:rPr>
        <w:t>SDD_PolicyConfiguration</w:t>
      </w:r>
      <w:proofErr w:type="spellEnd"/>
      <w:r>
        <w:rPr>
          <w:rFonts w:ascii="Arial" w:hAnsi="Arial" w:cs="Arial"/>
          <w:b/>
          <w:sz w:val="24"/>
        </w:rPr>
        <w:t xml:space="preserve"> Service API</w:t>
      </w:r>
    </w:p>
    <w:p w14:paraId="1E29093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CR-0030  rev 1 Cat: B (Rel-19)</w:t>
      </w:r>
      <w:r>
        <w:rPr>
          <w:i/>
        </w:rPr>
        <w:br/>
      </w:r>
      <w:r>
        <w:rPr>
          <w:i/>
        </w:rPr>
        <w:br/>
      </w:r>
      <w:r>
        <w:rPr>
          <w:i/>
        </w:rPr>
        <w:tab/>
      </w:r>
      <w:r>
        <w:rPr>
          <w:i/>
        </w:rPr>
        <w:tab/>
      </w:r>
      <w:r>
        <w:rPr>
          <w:i/>
        </w:rPr>
        <w:tab/>
      </w:r>
      <w:r>
        <w:rPr>
          <w:i/>
        </w:rPr>
        <w:tab/>
      </w:r>
      <w:r>
        <w:rPr>
          <w:i/>
        </w:rPr>
        <w:tab/>
        <w:t>Source: Ericsson</w:t>
      </w:r>
    </w:p>
    <w:p w14:paraId="4F34B630" w14:textId="77777777" w:rsidR="00DB771A" w:rsidRDefault="00DB771A" w:rsidP="00DB771A">
      <w:pPr>
        <w:rPr>
          <w:color w:val="808080"/>
        </w:rPr>
      </w:pPr>
      <w:r>
        <w:rPr>
          <w:color w:val="808080"/>
        </w:rPr>
        <w:t>(Replaces C3-246235)</w:t>
      </w:r>
    </w:p>
    <w:p w14:paraId="5391515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C0F00" w14:textId="395234C0" w:rsidR="00DB771A" w:rsidRDefault="00DB771A" w:rsidP="00DB771A">
      <w:pPr>
        <w:rPr>
          <w:rFonts w:ascii="Arial" w:hAnsi="Arial" w:cs="Arial"/>
          <w:b/>
          <w:sz w:val="24"/>
        </w:rPr>
      </w:pPr>
      <w:r>
        <w:rPr>
          <w:rFonts w:ascii="Arial" w:hAnsi="Arial" w:cs="Arial"/>
          <w:b/>
          <w:color w:val="0000FF"/>
          <w:sz w:val="24"/>
        </w:rPr>
        <w:t>C3-246443</w:t>
      </w:r>
      <w:r>
        <w:rPr>
          <w:rFonts w:ascii="Arial" w:hAnsi="Arial" w:cs="Arial"/>
          <w:b/>
          <w:color w:val="0000FF"/>
          <w:sz w:val="24"/>
        </w:rPr>
        <w:tab/>
      </w:r>
      <w:r>
        <w:rPr>
          <w:rFonts w:ascii="Arial" w:hAnsi="Arial" w:cs="Arial"/>
          <w:b/>
          <w:sz w:val="24"/>
        </w:rPr>
        <w:t xml:space="preserve">Temporal policy in the </w:t>
      </w:r>
      <w:proofErr w:type="spellStart"/>
      <w:r>
        <w:rPr>
          <w:rFonts w:ascii="Arial" w:hAnsi="Arial" w:cs="Arial"/>
          <w:b/>
          <w:sz w:val="24"/>
        </w:rPr>
        <w:t>SDD_PolicyConfiguration</w:t>
      </w:r>
      <w:proofErr w:type="spellEnd"/>
      <w:r>
        <w:rPr>
          <w:rFonts w:ascii="Arial" w:hAnsi="Arial" w:cs="Arial"/>
          <w:b/>
          <w:sz w:val="24"/>
        </w:rPr>
        <w:t xml:space="preserve"> API</w:t>
      </w:r>
    </w:p>
    <w:p w14:paraId="43EB5AD8"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CR-0031  rev 1 Cat: B (Rel-19)</w:t>
      </w:r>
      <w:r>
        <w:rPr>
          <w:i/>
        </w:rPr>
        <w:br/>
      </w:r>
      <w:r>
        <w:rPr>
          <w:i/>
        </w:rPr>
        <w:br/>
      </w:r>
      <w:r>
        <w:rPr>
          <w:i/>
        </w:rPr>
        <w:tab/>
      </w:r>
      <w:r>
        <w:rPr>
          <w:i/>
        </w:rPr>
        <w:tab/>
      </w:r>
      <w:r>
        <w:rPr>
          <w:i/>
        </w:rPr>
        <w:tab/>
      </w:r>
      <w:r>
        <w:rPr>
          <w:i/>
        </w:rPr>
        <w:tab/>
      </w:r>
      <w:r>
        <w:rPr>
          <w:i/>
        </w:rPr>
        <w:tab/>
        <w:t>Source: Ericsson, Huawei</w:t>
      </w:r>
    </w:p>
    <w:p w14:paraId="6D1A3579" w14:textId="77777777" w:rsidR="00DB771A" w:rsidRDefault="00DB771A" w:rsidP="00DB771A">
      <w:pPr>
        <w:rPr>
          <w:color w:val="808080"/>
        </w:rPr>
      </w:pPr>
      <w:r>
        <w:rPr>
          <w:color w:val="808080"/>
        </w:rPr>
        <w:t>(Replaces C3-246236)</w:t>
      </w:r>
    </w:p>
    <w:p w14:paraId="07346474"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EBCE6" w14:textId="77777777" w:rsidR="00DB771A" w:rsidRDefault="00DB771A" w:rsidP="00DB771A">
      <w:pPr>
        <w:pStyle w:val="Heading3"/>
      </w:pPr>
      <w:bookmarkStart w:id="247" w:name="_Toc183695171"/>
      <w:r>
        <w:t>19.34</w:t>
      </w:r>
      <w:r>
        <w:tab/>
        <w:t>CT aspects of integration of satellite components in the 5G architecture Phase 3 [5GSAT_Ph3_ARCH]</w:t>
      </w:r>
      <w:bookmarkEnd w:id="247"/>
    </w:p>
    <w:p w14:paraId="23CB350A" w14:textId="14AC5480" w:rsidR="00DB771A" w:rsidRDefault="00DB771A" w:rsidP="00DB771A">
      <w:pPr>
        <w:rPr>
          <w:rFonts w:ascii="Arial" w:hAnsi="Arial" w:cs="Arial"/>
          <w:b/>
          <w:sz w:val="24"/>
        </w:rPr>
      </w:pPr>
      <w:r>
        <w:rPr>
          <w:rFonts w:ascii="Arial" w:hAnsi="Arial" w:cs="Arial"/>
          <w:b/>
          <w:color w:val="0000FF"/>
          <w:sz w:val="24"/>
        </w:rPr>
        <w:t>C3-246043</w:t>
      </w:r>
      <w:r>
        <w:rPr>
          <w:rFonts w:ascii="Arial" w:hAnsi="Arial" w:cs="Arial"/>
          <w:b/>
          <w:color w:val="0000FF"/>
          <w:sz w:val="24"/>
        </w:rPr>
        <w:tab/>
      </w:r>
      <w:r>
        <w:rPr>
          <w:rFonts w:ascii="Arial" w:hAnsi="Arial" w:cs="Arial"/>
          <w:b/>
          <w:sz w:val="24"/>
        </w:rPr>
        <w:t>Support monitoring event for store and forward operation</w:t>
      </w:r>
    </w:p>
    <w:p w14:paraId="451A655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CR-0887  rev  Cat: B (Rel-19)</w:t>
      </w:r>
      <w:r>
        <w:rPr>
          <w:i/>
        </w:rPr>
        <w:br/>
      </w:r>
      <w:r>
        <w:rPr>
          <w:i/>
        </w:rPr>
        <w:br/>
      </w:r>
      <w:r>
        <w:rPr>
          <w:i/>
        </w:rPr>
        <w:tab/>
      </w:r>
      <w:r>
        <w:rPr>
          <w:i/>
        </w:rPr>
        <w:tab/>
      </w:r>
      <w:r>
        <w:rPr>
          <w:i/>
        </w:rPr>
        <w:tab/>
      </w:r>
      <w:r>
        <w:rPr>
          <w:i/>
        </w:rPr>
        <w:tab/>
      </w:r>
      <w:r>
        <w:rPr>
          <w:i/>
        </w:rPr>
        <w:tab/>
        <w:t>Source: CATT</w:t>
      </w:r>
    </w:p>
    <w:p w14:paraId="796FBA05" w14:textId="77777777" w:rsidR="00DB771A" w:rsidRDefault="00DB771A" w:rsidP="00DB771A">
      <w:pPr>
        <w:rPr>
          <w:rFonts w:ascii="Arial" w:hAnsi="Arial" w:cs="Arial"/>
          <w:b/>
        </w:rPr>
      </w:pPr>
      <w:r>
        <w:rPr>
          <w:rFonts w:ascii="Arial" w:hAnsi="Arial" w:cs="Arial"/>
          <w:b/>
        </w:rPr>
        <w:t xml:space="preserve">Discussion: </w:t>
      </w:r>
    </w:p>
    <w:p w14:paraId="132D2BDC"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MonitoringEvent</w:t>
      </w:r>
      <w:proofErr w:type="spellEnd"/>
      <w:r>
        <w:t xml:space="preserve"> API, </w:t>
      </w:r>
      <w:proofErr w:type="spellStart"/>
      <w:r>
        <w:t>MonitoringEvent</w:t>
      </w:r>
      <w:proofErr w:type="spellEnd"/>
      <w:r>
        <w:t xml:space="preserve"> API</w:t>
      </w:r>
    </w:p>
    <w:p w14:paraId="4258AE0A" w14:textId="77777777" w:rsidR="00DB771A" w:rsidRDefault="00DB771A" w:rsidP="00DB771A">
      <w:r>
        <w:t>Depends on TS 23.682 CR 0495</w:t>
      </w:r>
    </w:p>
    <w:p w14:paraId="55C623F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BE36A5" w14:textId="21736B55" w:rsidR="00DB771A" w:rsidRDefault="00DB771A" w:rsidP="00DB771A">
      <w:pPr>
        <w:rPr>
          <w:rFonts w:ascii="Arial" w:hAnsi="Arial" w:cs="Arial"/>
          <w:b/>
          <w:sz w:val="24"/>
        </w:rPr>
      </w:pPr>
      <w:r>
        <w:rPr>
          <w:rFonts w:ascii="Arial" w:hAnsi="Arial" w:cs="Arial"/>
          <w:b/>
          <w:color w:val="0000FF"/>
          <w:sz w:val="24"/>
        </w:rPr>
        <w:t>C3-246320</w:t>
      </w:r>
      <w:r>
        <w:rPr>
          <w:rFonts w:ascii="Arial" w:hAnsi="Arial" w:cs="Arial"/>
          <w:b/>
          <w:color w:val="0000FF"/>
          <w:sz w:val="24"/>
        </w:rPr>
        <w:tab/>
      </w:r>
      <w:r>
        <w:rPr>
          <w:rFonts w:ascii="Arial" w:hAnsi="Arial" w:cs="Arial"/>
          <w:b/>
          <w:sz w:val="24"/>
        </w:rPr>
        <w:t>Support of serving satellite identification in UE-SAT-UE communication</w:t>
      </w:r>
    </w:p>
    <w:p w14:paraId="072585D8"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CR-0704  rev  Cat: B (Rel-19)</w:t>
      </w:r>
      <w:r>
        <w:rPr>
          <w:i/>
        </w:rPr>
        <w:br/>
      </w:r>
      <w:r>
        <w:rPr>
          <w:i/>
        </w:rPr>
        <w:br/>
      </w:r>
      <w:r>
        <w:rPr>
          <w:i/>
        </w:rPr>
        <w:tab/>
      </w:r>
      <w:r>
        <w:rPr>
          <w:i/>
        </w:rPr>
        <w:tab/>
      </w:r>
      <w:r>
        <w:rPr>
          <w:i/>
        </w:rPr>
        <w:tab/>
      </w:r>
      <w:r>
        <w:rPr>
          <w:i/>
        </w:rPr>
        <w:tab/>
      </w:r>
      <w:r>
        <w:rPr>
          <w:i/>
        </w:rPr>
        <w:tab/>
        <w:t>Source: Nokia</w:t>
      </w:r>
    </w:p>
    <w:p w14:paraId="3618AB73" w14:textId="77777777" w:rsidR="00DB771A" w:rsidRDefault="00DB771A" w:rsidP="00DB771A">
      <w:pPr>
        <w:rPr>
          <w:rFonts w:ascii="Arial" w:hAnsi="Arial" w:cs="Arial"/>
          <w:b/>
        </w:rPr>
      </w:pPr>
      <w:r>
        <w:rPr>
          <w:rFonts w:ascii="Arial" w:hAnsi="Arial" w:cs="Arial"/>
          <w:b/>
        </w:rPr>
        <w:t xml:space="preserve">Discussion: </w:t>
      </w:r>
    </w:p>
    <w:p w14:paraId="2E3840D1"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 </w:t>
      </w:r>
      <w:proofErr w:type="spellStart"/>
      <w:r>
        <w:t>Npcf_PolicyAuthorization</w:t>
      </w:r>
      <w:proofErr w:type="spellEnd"/>
      <w:r>
        <w:t xml:space="preserve"> API</w:t>
      </w:r>
    </w:p>
    <w:p w14:paraId="1841A40D" w14:textId="77777777" w:rsidR="00DB771A" w:rsidRDefault="00DB771A" w:rsidP="00DB771A">
      <w:r>
        <w:t>Depends on TS 23.501 CR 5583, TS 23.228 CR 1492</w:t>
      </w:r>
    </w:p>
    <w:p w14:paraId="7DF296CB" w14:textId="77777777" w:rsidR="00DB771A" w:rsidRDefault="00DB771A" w:rsidP="00DB771A">
      <w:r>
        <w:t xml:space="preserve">Chi (Huawei): Identity cannot be a </w:t>
      </w:r>
      <w:proofErr w:type="spellStart"/>
      <w:r>
        <w:t>boolean</w:t>
      </w:r>
      <w:proofErr w:type="spellEnd"/>
      <w:r>
        <w:t>. Stage 2 is open.</w:t>
      </w:r>
    </w:p>
    <w:p w14:paraId="49419629" w14:textId="77777777" w:rsidR="00DB771A" w:rsidRDefault="00DB771A" w:rsidP="00DB771A">
      <w:r>
        <w:t>Meifang (Ericsson): Agree with Huawei.1st change should say “if required”. Missing clause affected.</w:t>
      </w:r>
    </w:p>
    <w:p w14:paraId="1F0B326F" w14:textId="77777777" w:rsidR="00DB771A" w:rsidRDefault="00DB771A" w:rsidP="00DB771A">
      <w:r>
        <w:lastRenderedPageBreak/>
        <w:t>Bhaskar (Nokia): Will provide a revision cosigned by CATT.</w:t>
      </w:r>
    </w:p>
    <w:p w14:paraId="43A9902D" w14:textId="77777777" w:rsidR="00DB771A" w:rsidRDefault="00DB771A" w:rsidP="00DB771A">
      <w:r>
        <w:t>Bhaskar (Nokia): R2 is available.</w:t>
      </w:r>
    </w:p>
    <w:p w14:paraId="18C71007" w14:textId="77777777" w:rsidR="00DB771A" w:rsidRDefault="00DB771A" w:rsidP="00DB771A">
      <w:r>
        <w:t>Chi (Huawei): R2 is ok. Huawei wants to co-sign.</w:t>
      </w:r>
    </w:p>
    <w:p w14:paraId="496935DD" w14:textId="77777777" w:rsidR="00DB771A" w:rsidRDefault="00DB771A" w:rsidP="00DB771A">
      <w:r>
        <w:t>Meifang (Ericsson): R2 is ok.</w:t>
      </w:r>
    </w:p>
    <w:p w14:paraId="28982F11" w14:textId="77777777" w:rsidR="00DB771A" w:rsidRDefault="00DB771A" w:rsidP="00DB771A">
      <w:r>
        <w:t>Naren (Samsung): Wants to cosign.</w:t>
      </w:r>
    </w:p>
    <w:p w14:paraId="7FF72E4A" w14:textId="77777777" w:rsidR="00DB771A" w:rsidRDefault="00DB771A" w:rsidP="00DB771A">
      <w:r>
        <w:t>Bhaskar (Nokia): R3 available.</w:t>
      </w:r>
    </w:p>
    <w:p w14:paraId="5037C03C" w14:textId="77777777" w:rsidR="00DB771A" w:rsidRDefault="00DB771A" w:rsidP="00DB771A">
      <w:r>
        <w:t>Chi (Huawei): R3 is ok</w:t>
      </w:r>
    </w:p>
    <w:p w14:paraId="17445A34" w14:textId="77777777" w:rsidR="00DB771A" w:rsidRDefault="00DB771A" w:rsidP="00DB771A">
      <w:r>
        <w:t>Susana (Ericsson): R3 fine.</w:t>
      </w:r>
    </w:p>
    <w:p w14:paraId="61374B76" w14:textId="77777777" w:rsidR="00DB771A" w:rsidRDefault="00DB771A" w:rsidP="00DB771A">
      <w:r>
        <w:t>R3 is Pre-agreed</w:t>
      </w:r>
    </w:p>
    <w:p w14:paraId="4C8AD7B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C3-246407</w:t>
      </w:r>
      <w:r>
        <w:rPr>
          <w:color w:val="993300"/>
          <w:u w:val="single"/>
        </w:rPr>
        <w:t>.</w:t>
      </w:r>
    </w:p>
    <w:p w14:paraId="0BA9C44C" w14:textId="1CAA9983" w:rsidR="00DB771A" w:rsidRDefault="00DB771A" w:rsidP="00DB771A">
      <w:pPr>
        <w:rPr>
          <w:rFonts w:ascii="Arial" w:hAnsi="Arial" w:cs="Arial"/>
          <w:b/>
          <w:sz w:val="24"/>
        </w:rPr>
      </w:pPr>
      <w:r>
        <w:rPr>
          <w:rFonts w:ascii="Arial" w:hAnsi="Arial" w:cs="Arial"/>
          <w:b/>
          <w:color w:val="0000FF"/>
          <w:sz w:val="24"/>
        </w:rPr>
        <w:t>C3-246321</w:t>
      </w:r>
      <w:r>
        <w:rPr>
          <w:rFonts w:ascii="Arial" w:hAnsi="Arial" w:cs="Arial"/>
          <w:b/>
          <w:color w:val="0000FF"/>
          <w:sz w:val="24"/>
        </w:rPr>
        <w:tab/>
      </w:r>
      <w:r>
        <w:rPr>
          <w:rFonts w:ascii="Arial" w:hAnsi="Arial" w:cs="Arial"/>
          <w:b/>
          <w:sz w:val="24"/>
        </w:rPr>
        <w:t>Monitoring event for Store and Forward Satellite Operation</w:t>
      </w:r>
    </w:p>
    <w:p w14:paraId="45406CB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CR-0894  rev  Cat: B (Rel-19)</w:t>
      </w:r>
      <w:r>
        <w:rPr>
          <w:i/>
        </w:rPr>
        <w:br/>
      </w:r>
      <w:r>
        <w:rPr>
          <w:i/>
        </w:rPr>
        <w:br/>
      </w:r>
      <w:r>
        <w:rPr>
          <w:i/>
        </w:rPr>
        <w:tab/>
      </w:r>
      <w:r>
        <w:rPr>
          <w:i/>
        </w:rPr>
        <w:tab/>
      </w:r>
      <w:r>
        <w:rPr>
          <w:i/>
        </w:rPr>
        <w:tab/>
      </w:r>
      <w:r>
        <w:rPr>
          <w:i/>
        </w:rPr>
        <w:tab/>
      </w:r>
      <w:r>
        <w:rPr>
          <w:i/>
        </w:rPr>
        <w:tab/>
        <w:t>Source: Nokia</w:t>
      </w:r>
    </w:p>
    <w:p w14:paraId="14533D33" w14:textId="77777777" w:rsidR="00DB771A" w:rsidRDefault="00DB771A" w:rsidP="00DB771A">
      <w:pPr>
        <w:rPr>
          <w:rFonts w:ascii="Arial" w:hAnsi="Arial" w:cs="Arial"/>
          <w:b/>
        </w:rPr>
      </w:pPr>
      <w:r>
        <w:rPr>
          <w:rFonts w:ascii="Arial" w:hAnsi="Arial" w:cs="Arial"/>
          <w:b/>
        </w:rPr>
        <w:t xml:space="preserve">Discussion: </w:t>
      </w:r>
    </w:p>
    <w:p w14:paraId="6312D2F7"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MonitoringEvent</w:t>
      </w:r>
      <w:proofErr w:type="spellEnd"/>
      <w:r>
        <w:t xml:space="preserve"> API, </w:t>
      </w:r>
      <w:proofErr w:type="spellStart"/>
      <w:r>
        <w:t>MonitoringEvent</w:t>
      </w:r>
      <w:proofErr w:type="spellEnd"/>
      <w:r>
        <w:t xml:space="preserve"> API</w:t>
      </w:r>
    </w:p>
    <w:p w14:paraId="416B8BDD" w14:textId="77777777" w:rsidR="00DB771A" w:rsidRDefault="00DB771A" w:rsidP="00DB771A">
      <w:r>
        <w:t>Depends on TS 23.682 CR 0495</w:t>
      </w:r>
    </w:p>
    <w:p w14:paraId="68C873D0" w14:textId="77777777" w:rsidR="00DB771A" w:rsidRDefault="00DB771A" w:rsidP="00DB771A">
      <w:r>
        <w:t xml:space="preserve">Maria (Ericsson): </w:t>
      </w:r>
      <w:proofErr w:type="spellStart"/>
      <w:r>
        <w:t>ExternalId</w:t>
      </w:r>
      <w:proofErr w:type="spellEnd"/>
      <w:r>
        <w:t xml:space="preserve"> &amp; MSISDN should not be part of the new data type. Name of the feature should be changed.</w:t>
      </w:r>
    </w:p>
    <w:p w14:paraId="151B1AD2" w14:textId="77777777" w:rsidR="00DB771A" w:rsidRDefault="00DB771A" w:rsidP="00DB771A">
      <w:r>
        <w:t xml:space="preserve">Chi (Huawei): same comment for </w:t>
      </w:r>
      <w:proofErr w:type="spellStart"/>
      <w:r>
        <w:t>ExternalId</w:t>
      </w:r>
      <w:proofErr w:type="spellEnd"/>
      <w:r>
        <w:t xml:space="preserve"> &amp; MSISDN. Wants to see the revision. Cardinality of arrays should be 0..N.</w:t>
      </w:r>
    </w:p>
    <w:p w14:paraId="06139738" w14:textId="77777777" w:rsidR="00DB771A" w:rsidRDefault="00DB771A" w:rsidP="00DB771A">
      <w:r>
        <w:t>Bhaskar (Nokia): R1 is available.</w:t>
      </w:r>
    </w:p>
    <w:p w14:paraId="794166C4" w14:textId="77777777" w:rsidR="00DB771A" w:rsidRDefault="00DB771A" w:rsidP="00DB771A">
      <w:r>
        <w:t xml:space="preserve">Chi (Huawei): We don’t need to introduce the </w:t>
      </w:r>
      <w:proofErr w:type="spellStart"/>
      <w:r>
        <w:t>ExternalId</w:t>
      </w:r>
      <w:proofErr w:type="spellEnd"/>
      <w:r>
        <w:t>. Rest is fine.</w:t>
      </w:r>
    </w:p>
    <w:p w14:paraId="1581B9A7" w14:textId="77777777" w:rsidR="00DB771A" w:rsidRDefault="00DB771A" w:rsidP="00DB771A">
      <w:r>
        <w:t xml:space="preserve">Maria (Ericsson): </w:t>
      </w:r>
      <w:proofErr w:type="spellStart"/>
      <w:r>
        <w:t>ExternalId</w:t>
      </w:r>
      <w:proofErr w:type="spellEnd"/>
      <w:r>
        <w:t xml:space="preserve"> is in the upper level.</w:t>
      </w:r>
    </w:p>
    <w:p w14:paraId="451C3EB6" w14:textId="77777777" w:rsidR="00DB771A" w:rsidRDefault="00DB771A" w:rsidP="00DB771A">
      <w:proofErr w:type="spellStart"/>
      <w:r>
        <w:t>Baixao</w:t>
      </w:r>
      <w:proofErr w:type="spellEnd"/>
      <w:r>
        <w:t xml:space="preserve"> (CATT): Ok with it.</w:t>
      </w:r>
    </w:p>
    <w:p w14:paraId="4C0C7CC7" w14:textId="77777777" w:rsidR="00DB771A" w:rsidRDefault="00DB771A" w:rsidP="00DB771A">
      <w:r>
        <w:t>Chi (Huawei): ok with revision.</w:t>
      </w:r>
    </w:p>
    <w:p w14:paraId="43B55C85" w14:textId="77777777" w:rsidR="00DB771A" w:rsidRDefault="00DB771A" w:rsidP="00DB771A">
      <w:r>
        <w:t>Maria (Ericsson): ok with revision.</w:t>
      </w:r>
    </w:p>
    <w:p w14:paraId="050B3F12" w14:textId="77777777" w:rsidR="00DB771A" w:rsidRDefault="00DB771A" w:rsidP="00DB771A">
      <w:r>
        <w:t>Naren (Samsung): ok and wants to co-sign.</w:t>
      </w:r>
    </w:p>
    <w:p w14:paraId="1135790A"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C3-246406</w:t>
      </w:r>
      <w:r>
        <w:rPr>
          <w:color w:val="993300"/>
          <w:u w:val="single"/>
        </w:rPr>
        <w:t>.</w:t>
      </w:r>
    </w:p>
    <w:p w14:paraId="6291EEF6" w14:textId="51EB2B83" w:rsidR="00DB771A" w:rsidRDefault="00DB771A" w:rsidP="00DB771A">
      <w:pPr>
        <w:rPr>
          <w:rFonts w:ascii="Arial" w:hAnsi="Arial" w:cs="Arial"/>
          <w:b/>
          <w:sz w:val="24"/>
        </w:rPr>
      </w:pPr>
      <w:r>
        <w:rPr>
          <w:rFonts w:ascii="Arial" w:hAnsi="Arial" w:cs="Arial"/>
          <w:b/>
          <w:color w:val="0000FF"/>
          <w:sz w:val="24"/>
        </w:rPr>
        <w:t>C3-246406</w:t>
      </w:r>
      <w:r>
        <w:rPr>
          <w:rFonts w:ascii="Arial" w:hAnsi="Arial" w:cs="Arial"/>
          <w:b/>
          <w:color w:val="0000FF"/>
          <w:sz w:val="24"/>
        </w:rPr>
        <w:tab/>
      </w:r>
      <w:r>
        <w:rPr>
          <w:rFonts w:ascii="Arial" w:hAnsi="Arial" w:cs="Arial"/>
          <w:b/>
          <w:sz w:val="24"/>
        </w:rPr>
        <w:t>Monitoring event for Store and Forward Satellite Operation</w:t>
      </w:r>
    </w:p>
    <w:p w14:paraId="4DF988E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CR-0894  rev 1 Cat: B (Rel-19)</w:t>
      </w:r>
      <w:r>
        <w:rPr>
          <w:i/>
        </w:rPr>
        <w:br/>
      </w:r>
      <w:r>
        <w:rPr>
          <w:i/>
        </w:rPr>
        <w:br/>
      </w:r>
      <w:r>
        <w:rPr>
          <w:i/>
        </w:rPr>
        <w:tab/>
      </w:r>
      <w:r>
        <w:rPr>
          <w:i/>
        </w:rPr>
        <w:tab/>
      </w:r>
      <w:r>
        <w:rPr>
          <w:i/>
        </w:rPr>
        <w:tab/>
      </w:r>
      <w:r>
        <w:rPr>
          <w:i/>
        </w:rPr>
        <w:tab/>
      </w:r>
      <w:r>
        <w:rPr>
          <w:i/>
        </w:rPr>
        <w:tab/>
        <w:t>Source: Nokia, CATT, Samsung</w:t>
      </w:r>
    </w:p>
    <w:p w14:paraId="6B6F8BD1" w14:textId="77777777" w:rsidR="00DB771A" w:rsidRDefault="00DB771A" w:rsidP="00DB771A">
      <w:pPr>
        <w:rPr>
          <w:color w:val="808080"/>
        </w:rPr>
      </w:pPr>
      <w:r>
        <w:rPr>
          <w:color w:val="808080"/>
        </w:rPr>
        <w:t>(Replaces C3-246321)</w:t>
      </w:r>
    </w:p>
    <w:p w14:paraId="58E5D77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5336D7" w14:textId="0CCFA28D" w:rsidR="00DB771A" w:rsidRDefault="00DB771A" w:rsidP="00DB771A">
      <w:pPr>
        <w:rPr>
          <w:rFonts w:ascii="Arial" w:hAnsi="Arial" w:cs="Arial"/>
          <w:b/>
          <w:sz w:val="24"/>
        </w:rPr>
      </w:pPr>
      <w:r>
        <w:rPr>
          <w:rFonts w:ascii="Arial" w:hAnsi="Arial" w:cs="Arial"/>
          <w:b/>
          <w:color w:val="0000FF"/>
          <w:sz w:val="24"/>
        </w:rPr>
        <w:lastRenderedPageBreak/>
        <w:t>C3-246407</w:t>
      </w:r>
      <w:r>
        <w:rPr>
          <w:rFonts w:ascii="Arial" w:hAnsi="Arial" w:cs="Arial"/>
          <w:b/>
          <w:color w:val="0000FF"/>
          <w:sz w:val="24"/>
        </w:rPr>
        <w:tab/>
      </w:r>
      <w:r>
        <w:rPr>
          <w:rFonts w:ascii="Arial" w:hAnsi="Arial" w:cs="Arial"/>
          <w:b/>
          <w:sz w:val="24"/>
        </w:rPr>
        <w:t>Support of serving satellite identification in UE-SAT-UE communication</w:t>
      </w:r>
    </w:p>
    <w:p w14:paraId="6B1AA5E3"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CR-0704  rev 1 Cat: B (Rel-19)</w:t>
      </w:r>
      <w:r>
        <w:rPr>
          <w:i/>
        </w:rPr>
        <w:br/>
      </w:r>
      <w:r>
        <w:rPr>
          <w:i/>
        </w:rPr>
        <w:br/>
      </w:r>
      <w:r>
        <w:rPr>
          <w:i/>
        </w:rPr>
        <w:tab/>
      </w:r>
      <w:r>
        <w:rPr>
          <w:i/>
        </w:rPr>
        <w:tab/>
      </w:r>
      <w:r>
        <w:rPr>
          <w:i/>
        </w:rPr>
        <w:tab/>
      </w:r>
      <w:r>
        <w:rPr>
          <w:i/>
        </w:rPr>
        <w:tab/>
      </w:r>
      <w:r>
        <w:rPr>
          <w:i/>
        </w:rPr>
        <w:tab/>
        <w:t>Source: Nokia, CATT, Huawei, Samsung</w:t>
      </w:r>
    </w:p>
    <w:p w14:paraId="52C3878F" w14:textId="77777777" w:rsidR="00DB771A" w:rsidRDefault="00DB771A" w:rsidP="00DB771A">
      <w:pPr>
        <w:rPr>
          <w:color w:val="808080"/>
        </w:rPr>
      </w:pPr>
      <w:r>
        <w:rPr>
          <w:color w:val="808080"/>
        </w:rPr>
        <w:t>(Replaces C3-246320)</w:t>
      </w:r>
    </w:p>
    <w:p w14:paraId="1C35F78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F5A65" w14:textId="77777777" w:rsidR="00DB771A" w:rsidRDefault="00DB771A" w:rsidP="00DB771A">
      <w:pPr>
        <w:pStyle w:val="Heading3"/>
      </w:pPr>
      <w:bookmarkStart w:id="248" w:name="_Toc183695172"/>
      <w:r>
        <w:t>19.35</w:t>
      </w:r>
      <w:r>
        <w:tab/>
        <w:t xml:space="preserve">CT aspects of </w:t>
      </w:r>
      <w:proofErr w:type="spellStart"/>
      <w:r>
        <w:t>ProSe</w:t>
      </w:r>
      <w:proofErr w:type="spellEnd"/>
      <w:r>
        <w:t xml:space="preserve"> support in NPN [TEI19_ProSe_NPN]</w:t>
      </w:r>
      <w:bookmarkEnd w:id="248"/>
    </w:p>
    <w:p w14:paraId="67CC7043" w14:textId="77777777" w:rsidR="00DB771A" w:rsidRDefault="00DB771A" w:rsidP="00DB771A">
      <w:pPr>
        <w:pStyle w:val="Heading3"/>
      </w:pPr>
      <w:bookmarkStart w:id="249" w:name="_Toc183695173"/>
      <w:r>
        <w:t>19.36</w:t>
      </w:r>
      <w:r>
        <w:tab/>
        <w:t>CT aspects of Proximity-based Services in 5GS Phase 3 [5G_ProSe_Ph3]</w:t>
      </w:r>
      <w:bookmarkEnd w:id="249"/>
    </w:p>
    <w:p w14:paraId="5986F6D1" w14:textId="77777777" w:rsidR="00DB771A" w:rsidRDefault="00DB771A" w:rsidP="00DB771A">
      <w:pPr>
        <w:pStyle w:val="Heading3"/>
      </w:pPr>
      <w:bookmarkStart w:id="250" w:name="_Toc183695174"/>
      <w:r>
        <w:t>19.37</w:t>
      </w:r>
      <w:r>
        <w:tab/>
        <w:t>CT aspects of UPF enhancement for Exposure And SBA Phase 2 [UPEAS_Ph2]</w:t>
      </w:r>
      <w:bookmarkEnd w:id="250"/>
    </w:p>
    <w:p w14:paraId="35DCDFEE" w14:textId="03BF3843" w:rsidR="00DB771A" w:rsidRDefault="00DB771A" w:rsidP="00DB771A">
      <w:pPr>
        <w:rPr>
          <w:rFonts w:ascii="Arial" w:hAnsi="Arial" w:cs="Arial"/>
          <w:b/>
          <w:sz w:val="24"/>
        </w:rPr>
      </w:pPr>
      <w:r>
        <w:rPr>
          <w:rFonts w:ascii="Arial" w:hAnsi="Arial" w:cs="Arial"/>
          <w:b/>
          <w:color w:val="0000FF"/>
          <w:sz w:val="24"/>
        </w:rPr>
        <w:t>C3-246049</w:t>
      </w:r>
      <w:r>
        <w:rPr>
          <w:rFonts w:ascii="Arial" w:hAnsi="Arial" w:cs="Arial"/>
          <w:b/>
          <w:color w:val="0000FF"/>
          <w:sz w:val="24"/>
        </w:rPr>
        <w:tab/>
      </w:r>
      <w:r>
        <w:rPr>
          <w:rFonts w:ascii="Arial" w:hAnsi="Arial" w:cs="Arial"/>
          <w:b/>
          <w:sz w:val="24"/>
        </w:rPr>
        <w:t>Support of handling of headers in N5 interface</w:t>
      </w:r>
    </w:p>
    <w:p w14:paraId="7E87D0E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CR-0691  rev  Cat: B (Rel-19)</w:t>
      </w:r>
      <w:r>
        <w:rPr>
          <w:i/>
        </w:rPr>
        <w:br/>
      </w:r>
      <w:r>
        <w:rPr>
          <w:i/>
        </w:rPr>
        <w:br/>
      </w:r>
      <w:r>
        <w:rPr>
          <w:i/>
        </w:rPr>
        <w:tab/>
      </w:r>
      <w:r>
        <w:rPr>
          <w:i/>
        </w:rPr>
        <w:tab/>
      </w:r>
      <w:r>
        <w:rPr>
          <w:i/>
        </w:rPr>
        <w:tab/>
      </w:r>
      <w:r>
        <w:rPr>
          <w:i/>
        </w:rPr>
        <w:tab/>
      </w:r>
      <w:r>
        <w:rPr>
          <w:i/>
        </w:rPr>
        <w:tab/>
        <w:t>Source: Ericsson</w:t>
      </w:r>
    </w:p>
    <w:p w14:paraId="7081CA0B" w14:textId="77777777" w:rsidR="00DB771A" w:rsidRDefault="00DB771A" w:rsidP="00DB771A">
      <w:pPr>
        <w:rPr>
          <w:rFonts w:ascii="Arial" w:hAnsi="Arial" w:cs="Arial"/>
          <w:b/>
        </w:rPr>
      </w:pPr>
      <w:r>
        <w:rPr>
          <w:rFonts w:ascii="Arial" w:hAnsi="Arial" w:cs="Arial"/>
          <w:b/>
        </w:rPr>
        <w:t xml:space="preserve">Discussion: </w:t>
      </w:r>
    </w:p>
    <w:p w14:paraId="7565B446" w14:textId="77777777" w:rsidR="00DB771A" w:rsidRDefault="00DB771A" w:rsidP="00DB771A">
      <w:r>
        <w:t xml:space="preserve">This CR introduces a backwards compatible feature to the </w:t>
      </w:r>
      <w:proofErr w:type="spellStart"/>
      <w:r>
        <w:t>OpenAPI</w:t>
      </w:r>
      <w:proofErr w:type="spellEnd"/>
      <w:r>
        <w:t xml:space="preserve"> description of the General, General, </w:t>
      </w:r>
      <w:proofErr w:type="spellStart"/>
      <w:r>
        <w:t>Npcf_PolicyAuthorization</w:t>
      </w:r>
      <w:proofErr w:type="spellEnd"/>
      <w:r>
        <w:t xml:space="preserve"> API, </w:t>
      </w:r>
      <w:proofErr w:type="spellStart"/>
      <w:r>
        <w:t>Npcf_PolicyAuthorization</w:t>
      </w:r>
      <w:proofErr w:type="spellEnd"/>
      <w:r>
        <w:t xml:space="preserve"> API</w:t>
      </w:r>
    </w:p>
    <w:p w14:paraId="7ED16BF8" w14:textId="77777777" w:rsidR="00DB771A" w:rsidRDefault="00DB771A" w:rsidP="00DB771A">
      <w:r>
        <w:t>Depends on TS 23.501 CR 5454, TS 23.502 CR 4877, TS 23.503 CR 1329</w:t>
      </w:r>
    </w:p>
    <w:p w14:paraId="16632AC8" w14:textId="77777777" w:rsidR="00DB771A" w:rsidRDefault="00DB771A" w:rsidP="00DB771A">
      <w:r>
        <w:t>Susana (Ericsson): Merger needed between 6049 and 6334. Use 6334 as baseline.</w:t>
      </w:r>
    </w:p>
    <w:p w14:paraId="2F5146B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A33CADD" w14:textId="678AE56A" w:rsidR="00DB771A" w:rsidRDefault="00DB771A" w:rsidP="00DB771A">
      <w:pPr>
        <w:rPr>
          <w:rFonts w:ascii="Arial" w:hAnsi="Arial" w:cs="Arial"/>
          <w:b/>
          <w:sz w:val="24"/>
        </w:rPr>
      </w:pPr>
      <w:r>
        <w:rPr>
          <w:rFonts w:ascii="Arial" w:hAnsi="Arial" w:cs="Arial"/>
          <w:b/>
          <w:color w:val="0000FF"/>
          <w:sz w:val="24"/>
        </w:rPr>
        <w:t>C3-246125</w:t>
      </w:r>
      <w:r>
        <w:rPr>
          <w:rFonts w:ascii="Arial" w:hAnsi="Arial" w:cs="Arial"/>
          <w:b/>
          <w:color w:val="0000FF"/>
          <w:sz w:val="24"/>
        </w:rPr>
        <w:tab/>
      </w:r>
      <w:r>
        <w:rPr>
          <w:rFonts w:ascii="Arial" w:hAnsi="Arial" w:cs="Arial"/>
          <w:b/>
          <w:sz w:val="24"/>
        </w:rPr>
        <w:t>Procedure for Data Collection from the UE Application</w:t>
      </w:r>
    </w:p>
    <w:p w14:paraId="1473A30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CR-0129  rev  Cat: B (Rel-19)</w:t>
      </w:r>
      <w:r>
        <w:rPr>
          <w:i/>
        </w:rPr>
        <w:br/>
      </w:r>
      <w:r>
        <w:rPr>
          <w:i/>
        </w:rPr>
        <w:br/>
      </w:r>
      <w:r>
        <w:rPr>
          <w:i/>
        </w:rPr>
        <w:tab/>
      </w:r>
      <w:r>
        <w:rPr>
          <w:i/>
        </w:rPr>
        <w:tab/>
      </w:r>
      <w:r>
        <w:rPr>
          <w:i/>
        </w:rPr>
        <w:tab/>
      </w:r>
      <w:r>
        <w:rPr>
          <w:i/>
        </w:rPr>
        <w:tab/>
      </w:r>
      <w:r>
        <w:rPr>
          <w:i/>
        </w:rPr>
        <w:tab/>
        <w:t>Source: ZTE</w:t>
      </w:r>
    </w:p>
    <w:p w14:paraId="325BBE64" w14:textId="77777777" w:rsidR="00DB771A" w:rsidRDefault="00DB771A" w:rsidP="00DB771A">
      <w:pPr>
        <w:rPr>
          <w:rFonts w:ascii="Arial" w:hAnsi="Arial" w:cs="Arial"/>
          <w:b/>
        </w:rPr>
      </w:pPr>
      <w:r>
        <w:rPr>
          <w:rFonts w:ascii="Arial" w:hAnsi="Arial" w:cs="Arial"/>
          <w:b/>
        </w:rPr>
        <w:t xml:space="preserve">Discussion: </w:t>
      </w:r>
    </w:p>
    <w:p w14:paraId="1D3C6F8E" w14:textId="77777777" w:rsidR="00DB771A" w:rsidRDefault="00DB771A" w:rsidP="00DB771A">
      <w:r>
        <w:t>Bhaskar (Nokia): Include clause numbers per stage-3 specification.</w:t>
      </w:r>
    </w:p>
    <w:p w14:paraId="663A8008" w14:textId="77777777" w:rsidR="00DB771A" w:rsidRDefault="00DB771A" w:rsidP="00DB771A">
      <w:proofErr w:type="spellStart"/>
      <w:r>
        <w:t>Xiaojian</w:t>
      </w:r>
      <w:proofErr w:type="spellEnd"/>
      <w:r>
        <w:t xml:space="preserve"> (ZTE): Cannot introduce all of the procedures.</w:t>
      </w:r>
    </w:p>
    <w:p w14:paraId="7E2BD6FF" w14:textId="77777777" w:rsidR="00DB771A" w:rsidRDefault="00DB771A" w:rsidP="00DB771A">
      <w:r>
        <w:t>Xuefei (Huawei): Why under this work item. This is defined from rel-17. This CR is not needed.</w:t>
      </w:r>
    </w:p>
    <w:p w14:paraId="2A1897D2" w14:textId="77777777" w:rsidR="00DB771A" w:rsidRDefault="00DB771A" w:rsidP="00DB771A">
      <w:r>
        <w:t>Maria (Ericsson): Wrong work item. New sub clause not needed.</w:t>
      </w:r>
    </w:p>
    <w:p w14:paraId="6789718D" w14:textId="77777777" w:rsidR="00DB771A" w:rsidRDefault="00DB771A" w:rsidP="00DB771A">
      <w:proofErr w:type="spellStart"/>
      <w:r>
        <w:t>Xiaojian</w:t>
      </w:r>
      <w:proofErr w:type="spellEnd"/>
      <w:r>
        <w:t xml:space="preserve"> (ZTE): Introducing the procedure for related scenario, where data collection is missing.</w:t>
      </w:r>
    </w:p>
    <w:p w14:paraId="194FC251" w14:textId="77777777" w:rsidR="00DB771A" w:rsidRDefault="00DB771A" w:rsidP="00DB771A">
      <w:r>
        <w:t>Maria (Ericsson): 29.551 already includes.</w:t>
      </w:r>
    </w:p>
    <w:p w14:paraId="337D414C" w14:textId="77777777" w:rsidR="00DB771A" w:rsidRDefault="00DB771A" w:rsidP="00DB771A">
      <w:proofErr w:type="spellStart"/>
      <w:r>
        <w:t>Xiaojian</w:t>
      </w:r>
      <w:proofErr w:type="spellEnd"/>
      <w:r>
        <w:t xml:space="preserve"> (ZTE): R1 shared. Should be moved to 19.38, and CR CAT to F, Ericsson would like to co-sign.</w:t>
      </w:r>
    </w:p>
    <w:p w14:paraId="6EEDDADD" w14:textId="77777777" w:rsidR="00DB771A" w:rsidRDefault="00DB771A" w:rsidP="00DB771A">
      <w:r>
        <w:t>Maria (Ericsson): Fine with r1</w:t>
      </w:r>
    </w:p>
    <w:p w14:paraId="2AA7ECF0" w14:textId="77777777" w:rsidR="00DB771A" w:rsidRDefault="00DB771A" w:rsidP="00DB771A">
      <w:r>
        <w:t>Xuefei (Huawei): Fine with R1.</w:t>
      </w:r>
    </w:p>
    <w:p w14:paraId="41B9A732" w14:textId="77777777" w:rsidR="00DB771A" w:rsidRDefault="00DB771A" w:rsidP="00DB771A">
      <w:r>
        <w:lastRenderedPageBreak/>
        <w:t>Bhaskar (Nokia): Fine with R1.</w:t>
      </w:r>
    </w:p>
    <w:p w14:paraId="39A73983" w14:textId="77777777" w:rsidR="00DB771A" w:rsidRDefault="00DB771A" w:rsidP="00DB771A">
      <w:r>
        <w:t>R1 is pre-agreed</w:t>
      </w:r>
    </w:p>
    <w:p w14:paraId="4CF804B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C3-246438</w:t>
      </w:r>
      <w:r>
        <w:rPr>
          <w:color w:val="993300"/>
          <w:u w:val="single"/>
        </w:rPr>
        <w:t>.</w:t>
      </w:r>
    </w:p>
    <w:p w14:paraId="6F990710" w14:textId="7B37B1A7" w:rsidR="00DB771A" w:rsidRDefault="00DB771A" w:rsidP="00DB771A">
      <w:pPr>
        <w:rPr>
          <w:rFonts w:ascii="Arial" w:hAnsi="Arial" w:cs="Arial"/>
          <w:b/>
          <w:sz w:val="24"/>
        </w:rPr>
      </w:pPr>
      <w:r>
        <w:rPr>
          <w:rFonts w:ascii="Arial" w:hAnsi="Arial" w:cs="Arial"/>
          <w:b/>
          <w:color w:val="0000FF"/>
          <w:sz w:val="24"/>
        </w:rPr>
        <w:t>C3-246284</w:t>
      </w:r>
      <w:r>
        <w:rPr>
          <w:rFonts w:ascii="Arial" w:hAnsi="Arial" w:cs="Arial"/>
          <w:b/>
          <w:color w:val="0000FF"/>
          <w:sz w:val="24"/>
        </w:rPr>
        <w:tab/>
      </w:r>
      <w:r>
        <w:rPr>
          <w:rFonts w:ascii="Arial" w:hAnsi="Arial" w:cs="Arial"/>
          <w:b/>
          <w:sz w:val="24"/>
        </w:rPr>
        <w:t>Support of payload header handling</w:t>
      </w:r>
    </w:p>
    <w:p w14:paraId="2F19572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v19.0.1</w:t>
      </w:r>
      <w:r>
        <w:rPr>
          <w:i/>
        </w:rPr>
        <w:tab/>
        <w:t xml:space="preserve">  CR-0563  rev  Cat: B (Rel-19)</w:t>
      </w:r>
      <w:r>
        <w:rPr>
          <w:i/>
        </w:rPr>
        <w:br/>
      </w:r>
      <w:r>
        <w:rPr>
          <w:i/>
        </w:rPr>
        <w:br/>
      </w:r>
      <w:r>
        <w:rPr>
          <w:i/>
        </w:rPr>
        <w:tab/>
      </w:r>
      <w:r>
        <w:rPr>
          <w:i/>
        </w:rPr>
        <w:tab/>
      </w:r>
      <w:r>
        <w:rPr>
          <w:i/>
        </w:rPr>
        <w:tab/>
      </w:r>
      <w:r>
        <w:rPr>
          <w:i/>
        </w:rPr>
        <w:tab/>
      </w:r>
      <w:r>
        <w:rPr>
          <w:i/>
        </w:rPr>
        <w:tab/>
        <w:t>Source: Ericsson</w:t>
      </w:r>
    </w:p>
    <w:p w14:paraId="318BDAA8" w14:textId="77777777" w:rsidR="00DB771A" w:rsidRDefault="00DB771A" w:rsidP="00DB771A">
      <w:pPr>
        <w:rPr>
          <w:rFonts w:ascii="Arial" w:hAnsi="Arial" w:cs="Arial"/>
          <w:b/>
        </w:rPr>
      </w:pPr>
      <w:r>
        <w:rPr>
          <w:rFonts w:ascii="Arial" w:hAnsi="Arial" w:cs="Arial"/>
          <w:b/>
        </w:rPr>
        <w:t xml:space="preserve">Abstract: </w:t>
      </w:r>
    </w:p>
    <w:p w14:paraId="6A158F82" w14:textId="77777777" w:rsidR="00DB771A" w:rsidRDefault="00DB771A" w:rsidP="00DB771A">
      <w:r>
        <w:t xml:space="preserve">Summary of Change: </w:t>
      </w:r>
      <w:proofErr w:type="spellStart"/>
      <w:r>
        <w:t>TrafficInfluData</w:t>
      </w:r>
      <w:proofErr w:type="spellEnd"/>
      <w:r>
        <w:t xml:space="preserve"> and </w:t>
      </w:r>
      <w:proofErr w:type="spellStart"/>
      <w:r>
        <w:t>TrafficInfluDataPatch</w:t>
      </w:r>
      <w:proofErr w:type="spellEnd"/>
      <w:r>
        <w:t xml:space="preserve"> are updated to introduce the header handling information. </w:t>
      </w:r>
    </w:p>
    <w:p w14:paraId="2CE61811" w14:textId="77777777" w:rsidR="00DB771A" w:rsidRDefault="00DB771A" w:rsidP="00DB771A">
      <w:r>
        <w:t xml:space="preserve">The </w:t>
      </w:r>
      <w:proofErr w:type="spellStart"/>
      <w:r>
        <w:t>OpenAPI</w:t>
      </w:r>
      <w:proofErr w:type="spellEnd"/>
      <w:r>
        <w:t xml:space="preserve"> specification is updated accordingly.</w:t>
      </w:r>
    </w:p>
    <w:p w14:paraId="40F0D3B6" w14:textId="77777777" w:rsidR="00DB771A" w:rsidRDefault="00DB771A" w:rsidP="00DB771A">
      <w:pPr>
        <w:rPr>
          <w:rFonts w:ascii="Arial" w:hAnsi="Arial" w:cs="Arial"/>
          <w:b/>
        </w:rPr>
      </w:pPr>
      <w:r>
        <w:rPr>
          <w:rFonts w:ascii="Arial" w:hAnsi="Arial" w:cs="Arial"/>
          <w:b/>
        </w:rPr>
        <w:t xml:space="preserve">Discussion: </w:t>
      </w:r>
    </w:p>
    <w:p w14:paraId="2404ADA0"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 </w:t>
      </w:r>
      <w:proofErr w:type="spellStart"/>
      <w:r>
        <w:t>Nudr_DataRepository</w:t>
      </w:r>
      <w:proofErr w:type="spellEnd"/>
      <w:r>
        <w:t xml:space="preserve"> API for Application Data</w:t>
      </w:r>
    </w:p>
    <w:p w14:paraId="3A3B7494" w14:textId="77777777" w:rsidR="00DB771A" w:rsidRDefault="00DB771A" w:rsidP="00DB771A">
      <w:r>
        <w:t>Depends on TS 23.501 CR 5454, TS 23.502 CR 4877, TS 23.503 CR 1329</w:t>
      </w:r>
    </w:p>
    <w:p w14:paraId="0F8910FD" w14:textId="77777777" w:rsidR="00DB771A" w:rsidRDefault="00DB771A" w:rsidP="00DB771A">
      <w:r>
        <w:t>Bhaskar (Nokia): Clashes with 6335. Propose to merge into 6335.</w:t>
      </w:r>
    </w:p>
    <w:p w14:paraId="51B0725B" w14:textId="77777777" w:rsidR="00DB771A" w:rsidRDefault="00DB771A" w:rsidP="00DB771A">
      <w:r>
        <w:t>Susana (Ericsson): Fine with merger.</w:t>
      </w:r>
    </w:p>
    <w:p w14:paraId="5637CAC1" w14:textId="77777777" w:rsidR="00DB771A" w:rsidRDefault="00DB771A" w:rsidP="00DB771A">
      <w:proofErr w:type="spellStart"/>
      <w:r>
        <w:t>Xiaojian</w:t>
      </w:r>
      <w:proofErr w:type="spellEnd"/>
      <w:r>
        <w:t xml:space="preserve"> (ZTE): New feature when will it be submitted? Comments on Rm for removal.</w:t>
      </w:r>
    </w:p>
    <w:p w14:paraId="45C1FF58" w14:textId="77777777" w:rsidR="00DB771A" w:rsidRDefault="00DB771A" w:rsidP="00DB771A">
      <w:r>
        <w:t>Bhaskar (Nokia): Next meeting.</w:t>
      </w:r>
    </w:p>
    <w:p w14:paraId="12C47945" w14:textId="77777777" w:rsidR="00DB771A" w:rsidRDefault="00DB771A" w:rsidP="00DB771A">
      <w:r>
        <w:t>Susana (Ericsson): Prefer to remove Rm.</w:t>
      </w:r>
    </w:p>
    <w:p w14:paraId="422C3FC1" w14:textId="77777777" w:rsidR="00DB771A" w:rsidRDefault="00DB771A" w:rsidP="00DB771A">
      <w:r>
        <w:t>Chi (Huawei): Will provide comments to the revision.</w:t>
      </w:r>
    </w:p>
    <w:p w14:paraId="4E8B96EA" w14:textId="77777777" w:rsidR="00DB771A" w:rsidRDefault="00DB771A" w:rsidP="00DB771A">
      <w:r>
        <w:t>Veronica (Vodafone): Will provide comments to the revision.</w:t>
      </w:r>
    </w:p>
    <w:p w14:paraId="3EBC5F3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AB4ACD" w14:textId="709B8B8D" w:rsidR="00DB771A" w:rsidRDefault="00DB771A" w:rsidP="00DB771A">
      <w:pPr>
        <w:rPr>
          <w:rFonts w:ascii="Arial" w:hAnsi="Arial" w:cs="Arial"/>
          <w:b/>
          <w:sz w:val="24"/>
        </w:rPr>
      </w:pPr>
      <w:r>
        <w:rPr>
          <w:rFonts w:ascii="Arial" w:hAnsi="Arial" w:cs="Arial"/>
          <w:b/>
          <w:color w:val="0000FF"/>
          <w:sz w:val="24"/>
        </w:rPr>
        <w:t>C3-246285</w:t>
      </w:r>
      <w:r>
        <w:rPr>
          <w:rFonts w:ascii="Arial" w:hAnsi="Arial" w:cs="Arial"/>
          <w:b/>
          <w:color w:val="0000FF"/>
          <w:sz w:val="24"/>
        </w:rPr>
        <w:tab/>
      </w:r>
      <w:r>
        <w:rPr>
          <w:rFonts w:ascii="Arial" w:hAnsi="Arial" w:cs="Arial"/>
          <w:b/>
          <w:sz w:val="24"/>
        </w:rPr>
        <w:t>Support of payload header handling</w:t>
      </w:r>
    </w:p>
    <w:p w14:paraId="38F3254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CR-1455  rev  Cat: B (Rel-19)</w:t>
      </w:r>
      <w:r>
        <w:rPr>
          <w:i/>
        </w:rPr>
        <w:br/>
      </w:r>
      <w:r>
        <w:rPr>
          <w:i/>
        </w:rPr>
        <w:br/>
      </w:r>
      <w:r>
        <w:rPr>
          <w:i/>
        </w:rPr>
        <w:tab/>
      </w:r>
      <w:r>
        <w:rPr>
          <w:i/>
        </w:rPr>
        <w:tab/>
      </w:r>
      <w:r>
        <w:rPr>
          <w:i/>
        </w:rPr>
        <w:tab/>
      </w:r>
      <w:r>
        <w:rPr>
          <w:i/>
        </w:rPr>
        <w:tab/>
      </w:r>
      <w:r>
        <w:rPr>
          <w:i/>
        </w:rPr>
        <w:tab/>
        <w:t>Source: Ericsson</w:t>
      </w:r>
    </w:p>
    <w:p w14:paraId="5F0E10A4" w14:textId="77777777" w:rsidR="00DB771A" w:rsidRDefault="00DB771A" w:rsidP="00DB771A">
      <w:pPr>
        <w:rPr>
          <w:rFonts w:ascii="Arial" w:hAnsi="Arial" w:cs="Arial"/>
          <w:b/>
        </w:rPr>
      </w:pPr>
      <w:r>
        <w:rPr>
          <w:rFonts w:ascii="Arial" w:hAnsi="Arial" w:cs="Arial"/>
          <w:b/>
        </w:rPr>
        <w:t xml:space="preserve">Abstract: </w:t>
      </w:r>
    </w:p>
    <w:p w14:paraId="796D8729" w14:textId="77777777" w:rsidR="00DB771A" w:rsidRDefault="00DB771A" w:rsidP="00DB771A">
      <w:r>
        <w:t xml:space="preserve">Summary of Change: </w:t>
      </w:r>
      <w:proofErr w:type="spellStart"/>
      <w:r>
        <w:t>TrafficInfluSub</w:t>
      </w:r>
      <w:proofErr w:type="spellEnd"/>
      <w:r>
        <w:t xml:space="preserve"> and </w:t>
      </w:r>
      <w:proofErr w:type="spellStart"/>
      <w:r>
        <w:t>TrafficInfluSubPatch</w:t>
      </w:r>
      <w:proofErr w:type="spellEnd"/>
      <w:r>
        <w:t xml:space="preserve"> are updated to introduce the header handling information. </w:t>
      </w:r>
    </w:p>
    <w:p w14:paraId="35274117" w14:textId="77777777" w:rsidR="00DB771A" w:rsidRDefault="00DB771A" w:rsidP="00DB771A">
      <w:r>
        <w:t xml:space="preserve">A new feature </w:t>
      </w:r>
      <w:proofErr w:type="spellStart"/>
      <w:r>
        <w:t>HeaderHandling</w:t>
      </w:r>
      <w:proofErr w:type="spellEnd"/>
      <w:r>
        <w:t xml:space="preserve"> is introduced.</w:t>
      </w:r>
    </w:p>
    <w:p w14:paraId="0D905D73" w14:textId="77777777" w:rsidR="00DB771A" w:rsidRDefault="00DB771A" w:rsidP="00DB771A">
      <w:r>
        <w:t>The related impacts are introduced in</w:t>
      </w:r>
    </w:p>
    <w:p w14:paraId="02D479EA" w14:textId="77777777" w:rsidR="00DB771A" w:rsidRDefault="00DB771A" w:rsidP="00DB771A">
      <w:pPr>
        <w:rPr>
          <w:rFonts w:ascii="Arial" w:hAnsi="Arial" w:cs="Arial"/>
          <w:b/>
        </w:rPr>
      </w:pPr>
      <w:r>
        <w:rPr>
          <w:rFonts w:ascii="Arial" w:hAnsi="Arial" w:cs="Arial"/>
          <w:b/>
        </w:rPr>
        <w:t xml:space="preserve">Discussion: </w:t>
      </w:r>
    </w:p>
    <w:p w14:paraId="6CA03F6A"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TrafficInfluence</w:t>
      </w:r>
      <w:proofErr w:type="spellEnd"/>
      <w:r>
        <w:t xml:space="preserve"> API, </w:t>
      </w:r>
      <w:proofErr w:type="spellStart"/>
      <w:r>
        <w:t>TrafficInfluence</w:t>
      </w:r>
      <w:proofErr w:type="spellEnd"/>
      <w:r>
        <w:t xml:space="preserve"> API</w:t>
      </w:r>
    </w:p>
    <w:p w14:paraId="5322BB5B" w14:textId="77777777" w:rsidR="00DB771A" w:rsidRDefault="00DB771A" w:rsidP="00DB771A">
      <w:r>
        <w:t>Depends on TS 23.501 CR 5454, TS 23.502 CR 4877, TS 23.503 CR 1329</w:t>
      </w:r>
    </w:p>
    <w:p w14:paraId="14D60116" w14:textId="77777777" w:rsidR="00DB771A" w:rsidRDefault="00DB771A" w:rsidP="00DB771A">
      <w:r>
        <w:t>Bhaskar (Nokia): Clashes with 6333. Propose to merge this into 6333. Will provide revision.</w:t>
      </w:r>
    </w:p>
    <w:p w14:paraId="68922484" w14:textId="77777777" w:rsidR="00DB771A" w:rsidRDefault="00DB771A" w:rsidP="00DB771A">
      <w:r>
        <w:lastRenderedPageBreak/>
        <w:t>Susana (Ericsson): Fine with merger.</w:t>
      </w:r>
    </w:p>
    <w:p w14:paraId="2B2C682D" w14:textId="77777777" w:rsidR="00DB771A" w:rsidRDefault="00DB771A" w:rsidP="00DB771A">
      <w:r>
        <w:t>Veronica (Vodafone): Will check the revision and provide comments.</w:t>
      </w:r>
    </w:p>
    <w:p w14:paraId="1D994371" w14:textId="77777777" w:rsidR="00DB771A" w:rsidRDefault="00DB771A" w:rsidP="00DB771A">
      <w:r>
        <w:t>Chi (Huawei): Will check the revision and provide comments.</w:t>
      </w:r>
    </w:p>
    <w:p w14:paraId="409749D9" w14:textId="77777777" w:rsidR="00DB771A" w:rsidRDefault="00DB771A" w:rsidP="00DB771A">
      <w:proofErr w:type="spellStart"/>
      <w:r>
        <w:t>Xiaojian</w:t>
      </w:r>
      <w:proofErr w:type="spellEnd"/>
      <w:r>
        <w:t xml:space="preserve"> (ZTE): Prefer a separate notification.</w:t>
      </w:r>
    </w:p>
    <w:p w14:paraId="562C592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C459D5" w14:textId="082062FE" w:rsidR="00DB771A" w:rsidRDefault="00DB771A" w:rsidP="00DB771A">
      <w:pPr>
        <w:rPr>
          <w:rFonts w:ascii="Arial" w:hAnsi="Arial" w:cs="Arial"/>
          <w:b/>
          <w:sz w:val="24"/>
        </w:rPr>
      </w:pPr>
      <w:r>
        <w:rPr>
          <w:rFonts w:ascii="Arial" w:hAnsi="Arial" w:cs="Arial"/>
          <w:b/>
          <w:color w:val="0000FF"/>
          <w:sz w:val="24"/>
        </w:rPr>
        <w:t>C3-246286</w:t>
      </w:r>
      <w:r>
        <w:rPr>
          <w:rFonts w:ascii="Arial" w:hAnsi="Arial" w:cs="Arial"/>
          <w:b/>
          <w:color w:val="0000FF"/>
          <w:sz w:val="24"/>
        </w:rPr>
        <w:tab/>
      </w:r>
      <w:r>
        <w:rPr>
          <w:rFonts w:ascii="Arial" w:hAnsi="Arial" w:cs="Arial"/>
          <w:b/>
          <w:sz w:val="24"/>
        </w:rPr>
        <w:t>Support of Payload Header Handling in N7 interface</w:t>
      </w:r>
    </w:p>
    <w:p w14:paraId="485D800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CR-1296  rev  Cat: B (Rel-19)</w:t>
      </w:r>
      <w:r>
        <w:rPr>
          <w:i/>
        </w:rPr>
        <w:br/>
      </w:r>
      <w:r>
        <w:rPr>
          <w:i/>
        </w:rPr>
        <w:br/>
      </w:r>
      <w:r>
        <w:rPr>
          <w:i/>
        </w:rPr>
        <w:tab/>
      </w:r>
      <w:r>
        <w:rPr>
          <w:i/>
        </w:rPr>
        <w:tab/>
      </w:r>
      <w:r>
        <w:rPr>
          <w:i/>
        </w:rPr>
        <w:tab/>
      </w:r>
      <w:r>
        <w:rPr>
          <w:i/>
        </w:rPr>
        <w:tab/>
      </w:r>
      <w:r>
        <w:rPr>
          <w:i/>
        </w:rPr>
        <w:tab/>
        <w:t>Source: Ericsson</w:t>
      </w:r>
    </w:p>
    <w:p w14:paraId="3BFDF445" w14:textId="77777777" w:rsidR="00DB771A" w:rsidRDefault="00DB771A" w:rsidP="00DB771A">
      <w:pPr>
        <w:rPr>
          <w:rFonts w:ascii="Arial" w:hAnsi="Arial" w:cs="Arial"/>
          <w:b/>
        </w:rPr>
      </w:pPr>
      <w:r>
        <w:rPr>
          <w:rFonts w:ascii="Arial" w:hAnsi="Arial" w:cs="Arial"/>
          <w:b/>
        </w:rPr>
        <w:t xml:space="preserve">Abstract: </w:t>
      </w:r>
    </w:p>
    <w:p w14:paraId="06EB7DF7" w14:textId="77777777" w:rsidR="00DB771A" w:rsidRDefault="00DB771A" w:rsidP="00DB771A">
      <w:r>
        <w:t xml:space="preserve">Summary of Change: The PCC Rule and Traffic Control Data information are updated to introduce the payload header handling information. </w:t>
      </w:r>
    </w:p>
    <w:p w14:paraId="6C50EDD8" w14:textId="77777777" w:rsidR="00DB771A" w:rsidRDefault="00DB771A" w:rsidP="00DB771A">
      <w:r>
        <w:t>A new clause for the handling of payload headers is introduced.</w:t>
      </w:r>
    </w:p>
    <w:p w14:paraId="511955AF" w14:textId="77777777" w:rsidR="00DB771A" w:rsidRDefault="00DB771A" w:rsidP="00DB771A">
      <w:pPr>
        <w:rPr>
          <w:rFonts w:ascii="Arial" w:hAnsi="Arial" w:cs="Arial"/>
          <w:b/>
        </w:rPr>
      </w:pPr>
      <w:r>
        <w:rPr>
          <w:rFonts w:ascii="Arial" w:hAnsi="Arial" w:cs="Arial"/>
          <w:b/>
        </w:rPr>
        <w:t xml:space="preserve">Discussion: </w:t>
      </w:r>
    </w:p>
    <w:p w14:paraId="14A22BB2"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 </w:t>
      </w:r>
      <w:proofErr w:type="spellStart"/>
      <w:r>
        <w:t>Npcf_SMPolicyControl</w:t>
      </w:r>
      <w:proofErr w:type="spellEnd"/>
      <w:r>
        <w:t xml:space="preserve"> API</w:t>
      </w:r>
    </w:p>
    <w:p w14:paraId="52E6976C" w14:textId="77777777" w:rsidR="00DB771A" w:rsidRDefault="00DB771A" w:rsidP="00DB771A">
      <w:r>
        <w:t>Depends on TS 23.501 CR 5454, TS 23.502 CR 4877, TS 23.503 CR 1329</w:t>
      </w:r>
    </w:p>
    <w:p w14:paraId="7CAD3BE0" w14:textId="77777777" w:rsidR="00DB771A" w:rsidRDefault="00DB771A" w:rsidP="00DB771A">
      <w:r>
        <w:t>Bhaskar (Nokia): Clash with 6338. Propose to merge into 6338.</w:t>
      </w:r>
    </w:p>
    <w:p w14:paraId="34118979" w14:textId="77777777" w:rsidR="00DB771A" w:rsidRDefault="00DB771A" w:rsidP="00DB771A">
      <w:r>
        <w:t>Susana (Ericsson): Fine with merger.</w:t>
      </w:r>
    </w:p>
    <w:p w14:paraId="329F36E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D1DABB" w14:textId="3A67DAC7" w:rsidR="00DB771A" w:rsidRDefault="00DB771A" w:rsidP="00DB771A">
      <w:pPr>
        <w:rPr>
          <w:rFonts w:ascii="Arial" w:hAnsi="Arial" w:cs="Arial"/>
          <w:b/>
          <w:sz w:val="24"/>
        </w:rPr>
      </w:pPr>
      <w:r>
        <w:rPr>
          <w:rFonts w:ascii="Arial" w:hAnsi="Arial" w:cs="Arial"/>
          <w:b/>
          <w:color w:val="0000FF"/>
          <w:sz w:val="24"/>
        </w:rPr>
        <w:t>C3-246333</w:t>
      </w:r>
      <w:r>
        <w:rPr>
          <w:rFonts w:ascii="Arial" w:hAnsi="Arial" w:cs="Arial"/>
          <w:b/>
          <w:color w:val="0000FF"/>
          <w:sz w:val="24"/>
        </w:rPr>
        <w:tab/>
      </w:r>
      <w:r>
        <w:rPr>
          <w:rFonts w:ascii="Arial" w:hAnsi="Arial" w:cs="Arial"/>
          <w:b/>
          <w:sz w:val="24"/>
        </w:rPr>
        <w:t xml:space="preserve">Support of handling of Payload Headers in </w:t>
      </w:r>
      <w:proofErr w:type="spellStart"/>
      <w:r>
        <w:rPr>
          <w:rFonts w:ascii="Arial" w:hAnsi="Arial" w:cs="Arial"/>
          <w:b/>
          <w:sz w:val="24"/>
        </w:rPr>
        <w:t>TrafficInfluence</w:t>
      </w:r>
      <w:proofErr w:type="spellEnd"/>
      <w:r>
        <w:rPr>
          <w:rFonts w:ascii="Arial" w:hAnsi="Arial" w:cs="Arial"/>
          <w:b/>
          <w:sz w:val="24"/>
        </w:rPr>
        <w:t xml:space="preserve"> API</w:t>
      </w:r>
    </w:p>
    <w:p w14:paraId="0C0FA1B8"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CR-1464  rev  Cat: B (Rel-19)</w:t>
      </w:r>
      <w:r>
        <w:rPr>
          <w:i/>
        </w:rPr>
        <w:br/>
      </w:r>
      <w:r>
        <w:rPr>
          <w:i/>
        </w:rPr>
        <w:br/>
      </w:r>
      <w:r>
        <w:rPr>
          <w:i/>
        </w:rPr>
        <w:tab/>
      </w:r>
      <w:r>
        <w:rPr>
          <w:i/>
        </w:rPr>
        <w:tab/>
      </w:r>
      <w:r>
        <w:rPr>
          <w:i/>
        </w:rPr>
        <w:tab/>
      </w:r>
      <w:r>
        <w:rPr>
          <w:i/>
        </w:rPr>
        <w:tab/>
      </w:r>
      <w:r>
        <w:rPr>
          <w:i/>
        </w:rPr>
        <w:tab/>
        <w:t>Source: Nokia</w:t>
      </w:r>
    </w:p>
    <w:p w14:paraId="16D614B8" w14:textId="77777777" w:rsidR="00DB771A" w:rsidRDefault="00DB771A" w:rsidP="00DB771A">
      <w:pPr>
        <w:rPr>
          <w:rFonts w:ascii="Arial" w:hAnsi="Arial" w:cs="Arial"/>
          <w:b/>
        </w:rPr>
      </w:pPr>
      <w:r>
        <w:rPr>
          <w:rFonts w:ascii="Arial" w:hAnsi="Arial" w:cs="Arial"/>
          <w:b/>
        </w:rPr>
        <w:t xml:space="preserve">Discussion: </w:t>
      </w:r>
    </w:p>
    <w:p w14:paraId="5B962AD6"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TrafficInfluence</w:t>
      </w:r>
      <w:proofErr w:type="spellEnd"/>
      <w:r>
        <w:t xml:space="preserve"> API, </w:t>
      </w:r>
      <w:proofErr w:type="spellStart"/>
      <w:r>
        <w:t>TrafficInfluence</w:t>
      </w:r>
      <w:proofErr w:type="spellEnd"/>
      <w:r>
        <w:t xml:space="preserve"> API</w:t>
      </w:r>
    </w:p>
    <w:p w14:paraId="443C1C66" w14:textId="77777777" w:rsidR="00DB771A" w:rsidRDefault="00DB771A" w:rsidP="00DB771A">
      <w:r>
        <w:t>Depends on TS 23.501 CR 5454, TS 23.502 CR 4877, TS 23.503 CR 1329</w:t>
      </w:r>
    </w:p>
    <w:p w14:paraId="7BB2DD71" w14:textId="77777777" w:rsidR="00DB771A" w:rsidRDefault="00DB771A" w:rsidP="00DB771A">
      <w:r>
        <w:t>Merges 6285 into this CR.</w:t>
      </w:r>
    </w:p>
    <w:p w14:paraId="30E214C1" w14:textId="77777777" w:rsidR="00DB771A" w:rsidRDefault="00DB771A" w:rsidP="00DB771A">
      <w:r>
        <w:t>Bhaskar (Nokia): Will provide revision.</w:t>
      </w:r>
    </w:p>
    <w:p w14:paraId="60F33D8E" w14:textId="77777777" w:rsidR="00DB771A" w:rsidRDefault="00DB771A" w:rsidP="00DB771A">
      <w:r>
        <w:t>Veronica (Vodafone): Will check the revision and provide comments.</w:t>
      </w:r>
    </w:p>
    <w:p w14:paraId="401EEA3B" w14:textId="77777777" w:rsidR="00DB771A" w:rsidRDefault="00DB771A" w:rsidP="00DB771A">
      <w:r>
        <w:t>Chi (Huawei): Will check the revision and provide comments.</w:t>
      </w:r>
    </w:p>
    <w:p w14:paraId="6C7CC822" w14:textId="77777777" w:rsidR="00DB771A" w:rsidRDefault="00DB771A" w:rsidP="00DB771A">
      <w:proofErr w:type="spellStart"/>
      <w:r>
        <w:t>Xiaojian</w:t>
      </w:r>
      <w:proofErr w:type="spellEnd"/>
      <w:r>
        <w:t xml:space="preserve"> (ZTE): Prefer a separate notification.</w:t>
      </w:r>
    </w:p>
    <w:p w14:paraId="226501AF" w14:textId="77777777" w:rsidR="00DB771A" w:rsidRDefault="00DB771A" w:rsidP="00DB771A">
      <w:r>
        <w:t>Bhaskar (Nokia): R6 is available and ok for all companies.</w:t>
      </w:r>
    </w:p>
    <w:p w14:paraId="3833CB34"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C3-246474</w:t>
      </w:r>
      <w:r>
        <w:rPr>
          <w:color w:val="993300"/>
          <w:u w:val="single"/>
        </w:rPr>
        <w:t>.</w:t>
      </w:r>
    </w:p>
    <w:p w14:paraId="7C8B108A" w14:textId="50A45B7B" w:rsidR="00DB771A" w:rsidRDefault="00DB771A" w:rsidP="00DB771A">
      <w:pPr>
        <w:rPr>
          <w:rFonts w:ascii="Arial" w:hAnsi="Arial" w:cs="Arial"/>
          <w:b/>
          <w:sz w:val="24"/>
        </w:rPr>
      </w:pPr>
      <w:r>
        <w:rPr>
          <w:rFonts w:ascii="Arial" w:hAnsi="Arial" w:cs="Arial"/>
          <w:b/>
          <w:color w:val="0000FF"/>
          <w:sz w:val="24"/>
        </w:rPr>
        <w:t>C3-246334</w:t>
      </w:r>
      <w:r>
        <w:rPr>
          <w:rFonts w:ascii="Arial" w:hAnsi="Arial" w:cs="Arial"/>
          <w:b/>
          <w:color w:val="0000FF"/>
          <w:sz w:val="24"/>
        </w:rPr>
        <w:tab/>
      </w:r>
      <w:r>
        <w:rPr>
          <w:rFonts w:ascii="Arial" w:hAnsi="Arial" w:cs="Arial"/>
          <w:b/>
          <w:sz w:val="24"/>
        </w:rPr>
        <w:t xml:space="preserve">Support of handling of Payload Headers in </w:t>
      </w:r>
      <w:proofErr w:type="spellStart"/>
      <w:r>
        <w:rPr>
          <w:rFonts w:ascii="Arial" w:hAnsi="Arial" w:cs="Arial"/>
          <w:b/>
          <w:sz w:val="24"/>
        </w:rPr>
        <w:t>Npcf_PolicyAuthorization</w:t>
      </w:r>
      <w:proofErr w:type="spellEnd"/>
      <w:r>
        <w:rPr>
          <w:rFonts w:ascii="Arial" w:hAnsi="Arial" w:cs="Arial"/>
          <w:b/>
          <w:sz w:val="24"/>
        </w:rPr>
        <w:t xml:space="preserve"> API</w:t>
      </w:r>
    </w:p>
    <w:p w14:paraId="766E7B35" w14:textId="77777777" w:rsidR="00DB771A" w:rsidRDefault="00DB771A" w:rsidP="00DB771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CR-0707  rev  Cat: B (Rel-19)</w:t>
      </w:r>
      <w:r>
        <w:rPr>
          <w:i/>
        </w:rPr>
        <w:br/>
      </w:r>
      <w:r>
        <w:rPr>
          <w:i/>
        </w:rPr>
        <w:br/>
      </w:r>
      <w:r>
        <w:rPr>
          <w:i/>
        </w:rPr>
        <w:tab/>
      </w:r>
      <w:r>
        <w:rPr>
          <w:i/>
        </w:rPr>
        <w:tab/>
      </w:r>
      <w:r>
        <w:rPr>
          <w:i/>
        </w:rPr>
        <w:tab/>
      </w:r>
      <w:r>
        <w:rPr>
          <w:i/>
        </w:rPr>
        <w:tab/>
      </w:r>
      <w:r>
        <w:rPr>
          <w:i/>
        </w:rPr>
        <w:tab/>
        <w:t>Source: Nokia</w:t>
      </w:r>
    </w:p>
    <w:p w14:paraId="5F69B8A0" w14:textId="77777777" w:rsidR="00DB771A" w:rsidRDefault="00DB771A" w:rsidP="00DB771A">
      <w:pPr>
        <w:rPr>
          <w:rFonts w:ascii="Arial" w:hAnsi="Arial" w:cs="Arial"/>
          <w:b/>
        </w:rPr>
      </w:pPr>
      <w:r>
        <w:rPr>
          <w:rFonts w:ascii="Arial" w:hAnsi="Arial" w:cs="Arial"/>
          <w:b/>
        </w:rPr>
        <w:t xml:space="preserve">Discussion: </w:t>
      </w:r>
    </w:p>
    <w:p w14:paraId="2E1150A7"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 </w:t>
      </w:r>
      <w:proofErr w:type="spellStart"/>
      <w:r>
        <w:t>Npcf_PolicyAuthorization</w:t>
      </w:r>
      <w:proofErr w:type="spellEnd"/>
      <w:r>
        <w:t xml:space="preserve"> API</w:t>
      </w:r>
    </w:p>
    <w:p w14:paraId="3A12852D" w14:textId="77777777" w:rsidR="00DB771A" w:rsidRDefault="00DB771A" w:rsidP="00DB771A">
      <w:r>
        <w:t>Depends on TS 23.501 CR 5454, TS 23.502 CR 4877, TS 23.503 CR 1329</w:t>
      </w:r>
    </w:p>
    <w:p w14:paraId="58B47129" w14:textId="77777777" w:rsidR="00DB771A" w:rsidRDefault="00DB771A" w:rsidP="00DB771A">
      <w:r>
        <w:t>Merges 6049 into this CR.</w:t>
      </w:r>
    </w:p>
    <w:p w14:paraId="2E651B0F" w14:textId="77777777" w:rsidR="00DB771A" w:rsidRDefault="00DB771A" w:rsidP="00DB771A">
      <w:r>
        <w:t xml:space="preserve">Chi (Huawei): Would like to see revision. 5.6.2.16 and 5.6.2.22, features not needed. </w:t>
      </w:r>
    </w:p>
    <w:p w14:paraId="603A22FD" w14:textId="77777777" w:rsidR="00DB771A" w:rsidRDefault="00DB771A" w:rsidP="00DB771A">
      <w:r>
        <w:t>Bhaskar (Nokia): Will share the revision.</w:t>
      </w:r>
    </w:p>
    <w:p w14:paraId="615E65F7" w14:textId="77777777" w:rsidR="00DB771A" w:rsidRDefault="00DB771A" w:rsidP="00DB771A">
      <w:r>
        <w:t>Susana (Ericsson): Agree with comments from Chi.</w:t>
      </w:r>
    </w:p>
    <w:p w14:paraId="643A6C00" w14:textId="77777777" w:rsidR="00DB771A" w:rsidRDefault="00DB771A" w:rsidP="00DB771A">
      <w:r>
        <w:t>Veronica (Vodafone): Would like to keep the name of the feature proposed in 6049.</w:t>
      </w:r>
    </w:p>
    <w:p w14:paraId="6B7A35CF" w14:textId="77777777" w:rsidR="00DB771A" w:rsidRDefault="00DB771A" w:rsidP="00DB771A">
      <w:r>
        <w:t xml:space="preserve">Chi (Huawei): Prefer the proposal in Ericsson CR. </w:t>
      </w:r>
    </w:p>
    <w:p w14:paraId="3994E250" w14:textId="77777777" w:rsidR="00DB771A" w:rsidRDefault="00DB771A" w:rsidP="00DB771A">
      <w:proofErr w:type="spellStart"/>
      <w:r>
        <w:t>Xiaojian</w:t>
      </w:r>
      <w:proofErr w:type="spellEnd"/>
      <w:r>
        <w:t xml:space="preserve"> (ZTE): 6th change : description to </w:t>
      </w:r>
      <w:proofErr w:type="spellStart"/>
      <w:r>
        <w:t>afSfcReq</w:t>
      </w:r>
      <w:proofErr w:type="spellEnd"/>
      <w:r>
        <w:t xml:space="preserve"> not needed and remove shall text from new UE.  11th Change: “Rm”, attribute typo. 12th change: Notification missing, key of map for last 2 attributes. 13th Change: “Rm”.</w:t>
      </w:r>
    </w:p>
    <w:p w14:paraId="5FFDF381" w14:textId="77777777" w:rsidR="00DB771A" w:rsidRDefault="00DB771A" w:rsidP="00DB771A">
      <w:r>
        <w:t>Susana (Ericsson): In SFC, we discussed only for AF SFC. In Ericsson proposal, we removed Rm. As it can used for both creation and update. What is the way forward.</w:t>
      </w:r>
    </w:p>
    <w:p w14:paraId="678528E2" w14:textId="77777777" w:rsidR="00DB771A" w:rsidRDefault="00DB771A" w:rsidP="00DB771A">
      <w:proofErr w:type="spellStart"/>
      <w:r>
        <w:t>Xiaojian</w:t>
      </w:r>
      <w:proofErr w:type="spellEnd"/>
      <w:r>
        <w:t xml:space="preserve"> (ZTE): Will check the revision.</w:t>
      </w:r>
    </w:p>
    <w:p w14:paraId="5CD45F44" w14:textId="77777777" w:rsidR="00DB771A" w:rsidRDefault="00DB771A" w:rsidP="00DB771A">
      <w:r>
        <w:t>Chi (Huawei): No need for details of Rm.</w:t>
      </w:r>
    </w:p>
    <w:p w14:paraId="2F4BF0D6" w14:textId="77777777" w:rsidR="00DB771A" w:rsidRDefault="00DB771A" w:rsidP="00DB771A">
      <w:r>
        <w:t>Susana (Ericsson): Unique data type for directions as in Ericsson proposal should be considered.</w:t>
      </w:r>
    </w:p>
    <w:p w14:paraId="6842B381" w14:textId="77777777" w:rsidR="00DB771A" w:rsidRDefault="00DB771A" w:rsidP="00DB771A">
      <w:proofErr w:type="spellStart"/>
      <w:r>
        <w:t>Xiaojian</w:t>
      </w:r>
      <w:proofErr w:type="spellEnd"/>
      <w:r>
        <w:t xml:space="preserve"> (ZTE): Whether each action can  have corresponding notification.</w:t>
      </w:r>
    </w:p>
    <w:p w14:paraId="69734F89" w14:textId="77777777" w:rsidR="00DB771A" w:rsidRDefault="00DB771A" w:rsidP="00DB771A">
      <w:r>
        <w:t xml:space="preserve">Bhaskar (Nokia): No. </w:t>
      </w:r>
    </w:p>
    <w:p w14:paraId="12224B58" w14:textId="77777777" w:rsidR="00DB771A" w:rsidRDefault="00DB771A" w:rsidP="00DB771A">
      <w:r>
        <w:t>Susana (Ericsson): All the data types used in both specification, prefer to keep common data types in 29.514</w:t>
      </w:r>
    </w:p>
    <w:p w14:paraId="5012CF1C" w14:textId="77777777" w:rsidR="00DB771A" w:rsidRDefault="00DB771A" w:rsidP="00DB771A">
      <w:r>
        <w:t>Chi (Huawei): Prefer to keep in 29.514</w:t>
      </w:r>
    </w:p>
    <w:p w14:paraId="2AF18403" w14:textId="77777777" w:rsidR="00DB771A" w:rsidRDefault="00DB771A" w:rsidP="00DB771A">
      <w:proofErr w:type="spellStart"/>
      <w:r>
        <w:t>Xiaojian</w:t>
      </w:r>
      <w:proofErr w:type="spellEnd"/>
      <w:r>
        <w:t xml:space="preserve"> (ZTE): Prefer to keep in 29.514</w:t>
      </w:r>
    </w:p>
    <w:p w14:paraId="69A9C468" w14:textId="77777777" w:rsidR="00DB771A" w:rsidRDefault="00DB771A" w:rsidP="00DB771A">
      <w:r>
        <w:t xml:space="preserve">Bhaskar (Nokia): R6 provided. </w:t>
      </w:r>
    </w:p>
    <w:p w14:paraId="39E86346" w14:textId="77777777" w:rsidR="00DB771A" w:rsidRDefault="00DB771A" w:rsidP="00DB771A">
      <w:r>
        <w:t>Susana (Ericsson): Minor comments.</w:t>
      </w:r>
    </w:p>
    <w:p w14:paraId="4C341F54" w14:textId="77777777" w:rsidR="00DB771A" w:rsidRDefault="00DB771A" w:rsidP="00DB771A">
      <w:proofErr w:type="spellStart"/>
      <w:r>
        <w:t>Xiaojian</w:t>
      </w:r>
      <w:proofErr w:type="spellEnd"/>
      <w:r>
        <w:t xml:space="preserve"> (ZTE): Minor comments.</w:t>
      </w:r>
    </w:p>
    <w:p w14:paraId="2B1DB7DA" w14:textId="77777777" w:rsidR="00DB771A" w:rsidRDefault="00DB771A" w:rsidP="00DB771A">
      <w:r>
        <w:t>Chi (Huawei): no comments.</w:t>
      </w:r>
    </w:p>
    <w:p w14:paraId="690B960F" w14:textId="77777777" w:rsidR="00DB771A" w:rsidRDefault="00DB771A" w:rsidP="00DB771A">
      <w:r>
        <w:t>Bhaskar (Nokia): all companies are ok.</w:t>
      </w:r>
    </w:p>
    <w:p w14:paraId="2BF6FA8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C3-246472</w:t>
      </w:r>
      <w:r>
        <w:rPr>
          <w:color w:val="993300"/>
          <w:u w:val="single"/>
        </w:rPr>
        <w:t>.</w:t>
      </w:r>
    </w:p>
    <w:p w14:paraId="28EC8FE5" w14:textId="5EB363B2" w:rsidR="00DB771A" w:rsidRDefault="00DB771A" w:rsidP="00DB771A">
      <w:pPr>
        <w:rPr>
          <w:rFonts w:ascii="Arial" w:hAnsi="Arial" w:cs="Arial"/>
          <w:b/>
          <w:sz w:val="24"/>
        </w:rPr>
      </w:pPr>
      <w:r>
        <w:rPr>
          <w:rFonts w:ascii="Arial" w:hAnsi="Arial" w:cs="Arial"/>
          <w:b/>
          <w:color w:val="0000FF"/>
          <w:sz w:val="24"/>
        </w:rPr>
        <w:t>C3-246335</w:t>
      </w:r>
      <w:r>
        <w:rPr>
          <w:rFonts w:ascii="Arial" w:hAnsi="Arial" w:cs="Arial"/>
          <w:b/>
          <w:color w:val="0000FF"/>
          <w:sz w:val="24"/>
        </w:rPr>
        <w:tab/>
      </w:r>
      <w:r>
        <w:rPr>
          <w:rFonts w:ascii="Arial" w:hAnsi="Arial" w:cs="Arial"/>
          <w:b/>
          <w:sz w:val="24"/>
        </w:rPr>
        <w:t xml:space="preserve">Support of Handling of Payload Headers in the </w:t>
      </w:r>
      <w:proofErr w:type="spellStart"/>
      <w:r>
        <w:rPr>
          <w:rFonts w:ascii="Arial" w:hAnsi="Arial" w:cs="Arial"/>
          <w:b/>
          <w:sz w:val="24"/>
        </w:rPr>
        <w:t>Nudr_DataRepository</w:t>
      </w:r>
      <w:proofErr w:type="spellEnd"/>
      <w:r>
        <w:rPr>
          <w:rFonts w:ascii="Arial" w:hAnsi="Arial" w:cs="Arial"/>
          <w:b/>
          <w:sz w:val="24"/>
        </w:rPr>
        <w:t xml:space="preserve"> Service API for Application Data</w:t>
      </w:r>
    </w:p>
    <w:p w14:paraId="6CC67497"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v19.0.1</w:t>
      </w:r>
      <w:r>
        <w:rPr>
          <w:i/>
        </w:rPr>
        <w:tab/>
        <w:t xml:space="preserve">  CR-0567  rev  Cat: B (Rel-19)</w:t>
      </w:r>
      <w:r>
        <w:rPr>
          <w:i/>
        </w:rPr>
        <w:br/>
      </w:r>
      <w:r>
        <w:rPr>
          <w:i/>
        </w:rPr>
        <w:br/>
      </w:r>
      <w:r>
        <w:rPr>
          <w:i/>
        </w:rPr>
        <w:tab/>
      </w:r>
      <w:r>
        <w:rPr>
          <w:i/>
        </w:rPr>
        <w:tab/>
      </w:r>
      <w:r>
        <w:rPr>
          <w:i/>
        </w:rPr>
        <w:tab/>
      </w:r>
      <w:r>
        <w:rPr>
          <w:i/>
        </w:rPr>
        <w:tab/>
      </w:r>
      <w:r>
        <w:rPr>
          <w:i/>
        </w:rPr>
        <w:tab/>
        <w:t>Source: Nokia</w:t>
      </w:r>
    </w:p>
    <w:p w14:paraId="34C0EBC9" w14:textId="77777777" w:rsidR="00DB771A" w:rsidRDefault="00DB771A" w:rsidP="00DB771A">
      <w:pPr>
        <w:rPr>
          <w:rFonts w:ascii="Arial" w:hAnsi="Arial" w:cs="Arial"/>
          <w:b/>
        </w:rPr>
      </w:pPr>
      <w:r>
        <w:rPr>
          <w:rFonts w:ascii="Arial" w:hAnsi="Arial" w:cs="Arial"/>
          <w:b/>
        </w:rPr>
        <w:t xml:space="preserve">Discussion: </w:t>
      </w:r>
    </w:p>
    <w:p w14:paraId="079D0F97" w14:textId="77777777" w:rsidR="00DB771A" w:rsidRDefault="00DB771A" w:rsidP="00DB771A">
      <w:r>
        <w:lastRenderedPageBreak/>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Application Data, </w:t>
      </w:r>
      <w:proofErr w:type="spellStart"/>
      <w:r>
        <w:t>Nudr_DataRepository</w:t>
      </w:r>
      <w:proofErr w:type="spellEnd"/>
      <w:r>
        <w:t xml:space="preserve"> API for Application Data</w:t>
      </w:r>
    </w:p>
    <w:p w14:paraId="557A31A9" w14:textId="77777777" w:rsidR="00DB771A" w:rsidRDefault="00DB771A" w:rsidP="00DB771A">
      <w:r>
        <w:t>Depends on TS 23.501 CR 5454, TS 23.502 CR 4877, TS 23.503 CR 1329</w:t>
      </w:r>
    </w:p>
    <w:p w14:paraId="55F88F9A" w14:textId="77777777" w:rsidR="00DB771A" w:rsidRDefault="00DB771A" w:rsidP="00DB771A">
      <w:r>
        <w:t>Merges 6284 into this CR.</w:t>
      </w:r>
    </w:p>
    <w:p w14:paraId="7E6958F7" w14:textId="77777777" w:rsidR="00DB771A" w:rsidRDefault="00DB771A" w:rsidP="00DB771A">
      <w:r>
        <w:t>Bhaskar (Nokia): Will provide revision.</w:t>
      </w:r>
    </w:p>
    <w:p w14:paraId="16B29AA0" w14:textId="77777777" w:rsidR="00DB771A" w:rsidRDefault="00DB771A" w:rsidP="00DB771A">
      <w:r>
        <w:t>Chi (Huawei): Will provide comments to the revision.</w:t>
      </w:r>
    </w:p>
    <w:p w14:paraId="01085AF8" w14:textId="77777777" w:rsidR="00DB771A" w:rsidRDefault="00DB771A" w:rsidP="00DB771A">
      <w:r>
        <w:t>Veronica (Vodafone): Will provide comments to the revision.</w:t>
      </w:r>
    </w:p>
    <w:p w14:paraId="03734131" w14:textId="77777777" w:rsidR="00DB771A" w:rsidRDefault="00DB771A" w:rsidP="00DB771A">
      <w:r>
        <w:t>Bhaskar (Nokia): R6 is provided. All companies are fine.</w:t>
      </w:r>
    </w:p>
    <w:p w14:paraId="27DAA361"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C3-246473</w:t>
      </w:r>
      <w:r>
        <w:rPr>
          <w:color w:val="993300"/>
          <w:u w:val="single"/>
        </w:rPr>
        <w:t>.</w:t>
      </w:r>
    </w:p>
    <w:p w14:paraId="0157AC9F" w14:textId="53126CD7" w:rsidR="00DB771A" w:rsidRDefault="00DB771A" w:rsidP="00DB771A">
      <w:pPr>
        <w:rPr>
          <w:rFonts w:ascii="Arial" w:hAnsi="Arial" w:cs="Arial"/>
          <w:b/>
          <w:sz w:val="24"/>
        </w:rPr>
      </w:pPr>
      <w:r>
        <w:rPr>
          <w:rFonts w:ascii="Arial" w:hAnsi="Arial" w:cs="Arial"/>
          <w:b/>
          <w:color w:val="0000FF"/>
          <w:sz w:val="24"/>
        </w:rPr>
        <w:t>C3-246336</w:t>
      </w:r>
      <w:r>
        <w:rPr>
          <w:rFonts w:ascii="Arial" w:hAnsi="Arial" w:cs="Arial"/>
          <w:b/>
          <w:color w:val="0000FF"/>
          <w:sz w:val="24"/>
        </w:rPr>
        <w:tab/>
      </w:r>
      <w:r>
        <w:rPr>
          <w:rFonts w:ascii="Arial" w:hAnsi="Arial" w:cs="Arial"/>
          <w:b/>
          <w:sz w:val="24"/>
        </w:rPr>
        <w:t xml:space="preserve">Support of Handling of Payload Headers in the </w:t>
      </w:r>
      <w:proofErr w:type="spellStart"/>
      <w:r>
        <w:rPr>
          <w:rFonts w:ascii="Arial" w:hAnsi="Arial" w:cs="Arial"/>
          <w:b/>
          <w:sz w:val="24"/>
        </w:rPr>
        <w:t>Nudr_DataRepository</w:t>
      </w:r>
      <w:proofErr w:type="spellEnd"/>
      <w:r>
        <w:rPr>
          <w:rFonts w:ascii="Arial" w:hAnsi="Arial" w:cs="Arial"/>
          <w:b/>
          <w:sz w:val="24"/>
        </w:rPr>
        <w:t xml:space="preserve"> Service API for Policy Data</w:t>
      </w:r>
    </w:p>
    <w:p w14:paraId="75EDD457"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v19.0.1</w:t>
      </w:r>
      <w:r>
        <w:rPr>
          <w:i/>
        </w:rPr>
        <w:tab/>
        <w:t xml:space="preserve">  CR-0568  rev  Cat: B (Rel-19)</w:t>
      </w:r>
      <w:r>
        <w:rPr>
          <w:i/>
        </w:rPr>
        <w:br/>
      </w:r>
      <w:r>
        <w:rPr>
          <w:i/>
        </w:rPr>
        <w:br/>
      </w:r>
      <w:r>
        <w:rPr>
          <w:i/>
        </w:rPr>
        <w:tab/>
      </w:r>
      <w:r>
        <w:rPr>
          <w:i/>
        </w:rPr>
        <w:tab/>
      </w:r>
      <w:r>
        <w:rPr>
          <w:i/>
        </w:rPr>
        <w:tab/>
      </w:r>
      <w:r>
        <w:rPr>
          <w:i/>
        </w:rPr>
        <w:tab/>
      </w:r>
      <w:r>
        <w:rPr>
          <w:i/>
        </w:rPr>
        <w:tab/>
        <w:t>Source: Nokia</w:t>
      </w:r>
    </w:p>
    <w:p w14:paraId="28146885" w14:textId="77777777" w:rsidR="00DB771A" w:rsidRDefault="00DB771A" w:rsidP="00DB771A">
      <w:pPr>
        <w:rPr>
          <w:rFonts w:ascii="Arial" w:hAnsi="Arial" w:cs="Arial"/>
          <w:b/>
        </w:rPr>
      </w:pPr>
      <w:r>
        <w:rPr>
          <w:rFonts w:ascii="Arial" w:hAnsi="Arial" w:cs="Arial"/>
          <w:b/>
        </w:rPr>
        <w:t xml:space="preserve">Discussion: </w:t>
      </w:r>
    </w:p>
    <w:p w14:paraId="720F1C01"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Nudr_DataRepository</w:t>
      </w:r>
      <w:proofErr w:type="spellEnd"/>
      <w:r>
        <w:t xml:space="preserve"> API for Policy Data, </w:t>
      </w:r>
      <w:proofErr w:type="spellStart"/>
      <w:r>
        <w:t>Nudr_DataRepository</w:t>
      </w:r>
      <w:proofErr w:type="spellEnd"/>
      <w:r>
        <w:t xml:space="preserve"> API for Policy Data</w:t>
      </w:r>
    </w:p>
    <w:p w14:paraId="7C91F0EF" w14:textId="77777777" w:rsidR="00DB771A" w:rsidRDefault="00DB771A" w:rsidP="00DB771A">
      <w:r>
        <w:t>Depends on TS 23.501 CR 5454, TS 23.502 CR 4877, TS 23.503 CR 1329</w:t>
      </w:r>
    </w:p>
    <w:p w14:paraId="0F649B18" w14:textId="77777777" w:rsidR="00DB771A" w:rsidRDefault="00DB771A" w:rsidP="00DB771A">
      <w:r>
        <w:t>Susana (Ericsson): Align the feature name with other CRs.</w:t>
      </w:r>
    </w:p>
    <w:p w14:paraId="5D895544" w14:textId="77777777" w:rsidR="00DB771A" w:rsidRDefault="00DB771A" w:rsidP="00DB771A">
      <w:proofErr w:type="spellStart"/>
      <w:r>
        <w:t>Xiaojian</w:t>
      </w:r>
      <w:proofErr w:type="spellEnd"/>
      <w:r>
        <w:t xml:space="preserve"> (ZTE): In </w:t>
      </w:r>
      <w:proofErr w:type="spellStart"/>
      <w:r>
        <w:t>coverpage</w:t>
      </w:r>
      <w:proofErr w:type="spellEnd"/>
      <w:r>
        <w:t>, indicate only 23.503 CR.</w:t>
      </w:r>
    </w:p>
    <w:p w14:paraId="1DCA8295" w14:textId="77777777" w:rsidR="00DB771A" w:rsidRDefault="00DB771A" w:rsidP="00DB771A">
      <w:r>
        <w:t>Chi (Huawei): Align the feature name with other CRs. Open API file, description for Boolean type attribute missing.</w:t>
      </w:r>
    </w:p>
    <w:p w14:paraId="3BEF2F7D" w14:textId="77777777" w:rsidR="00DB771A" w:rsidRDefault="00DB771A" w:rsidP="00DB771A">
      <w:r>
        <w:t>Bhaskar (Nokia): R2 is shared. Comments from Huawei considered.</w:t>
      </w:r>
    </w:p>
    <w:p w14:paraId="5CC77E6D" w14:textId="77777777" w:rsidR="00DB771A" w:rsidRDefault="00DB771A" w:rsidP="00DB771A">
      <w:r>
        <w:t>Chi (Huawei): Fine with r2.</w:t>
      </w:r>
    </w:p>
    <w:p w14:paraId="69FF0CC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C3-246476</w:t>
      </w:r>
      <w:r>
        <w:rPr>
          <w:color w:val="993300"/>
          <w:u w:val="single"/>
        </w:rPr>
        <w:t>.</w:t>
      </w:r>
    </w:p>
    <w:p w14:paraId="11185C4C" w14:textId="2470AE0F" w:rsidR="00DB771A" w:rsidRDefault="00DB771A" w:rsidP="00DB771A">
      <w:pPr>
        <w:rPr>
          <w:rFonts w:ascii="Arial" w:hAnsi="Arial" w:cs="Arial"/>
          <w:b/>
          <w:sz w:val="24"/>
        </w:rPr>
      </w:pPr>
      <w:r>
        <w:rPr>
          <w:rFonts w:ascii="Arial" w:hAnsi="Arial" w:cs="Arial"/>
          <w:b/>
          <w:color w:val="0000FF"/>
          <w:sz w:val="24"/>
        </w:rPr>
        <w:t>C3-246337</w:t>
      </w:r>
      <w:r>
        <w:rPr>
          <w:rFonts w:ascii="Arial" w:hAnsi="Arial" w:cs="Arial"/>
          <w:b/>
          <w:color w:val="0000FF"/>
          <w:sz w:val="24"/>
        </w:rPr>
        <w:tab/>
      </w:r>
      <w:r>
        <w:rPr>
          <w:rFonts w:ascii="Arial" w:hAnsi="Arial" w:cs="Arial"/>
          <w:b/>
          <w:sz w:val="24"/>
        </w:rPr>
        <w:t>Update Traffic Influence procedures to support of handling of Payload Headers</w:t>
      </w:r>
    </w:p>
    <w:p w14:paraId="73FBA2AD"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v19.0.0</w:t>
      </w:r>
      <w:r>
        <w:rPr>
          <w:i/>
        </w:rPr>
        <w:tab/>
        <w:t xml:space="preserve">  CR-0580  rev  Cat: B (Rel-19)</w:t>
      </w:r>
      <w:r>
        <w:rPr>
          <w:i/>
        </w:rPr>
        <w:br/>
      </w:r>
      <w:r>
        <w:rPr>
          <w:i/>
        </w:rPr>
        <w:br/>
      </w:r>
      <w:r>
        <w:rPr>
          <w:i/>
        </w:rPr>
        <w:tab/>
      </w:r>
      <w:r>
        <w:rPr>
          <w:i/>
        </w:rPr>
        <w:tab/>
      </w:r>
      <w:r>
        <w:rPr>
          <w:i/>
        </w:rPr>
        <w:tab/>
      </w:r>
      <w:r>
        <w:rPr>
          <w:i/>
        </w:rPr>
        <w:tab/>
      </w:r>
      <w:r>
        <w:rPr>
          <w:i/>
        </w:rPr>
        <w:tab/>
        <w:t>Source: Nokia</w:t>
      </w:r>
    </w:p>
    <w:p w14:paraId="7048C09C" w14:textId="77777777" w:rsidR="00DB771A" w:rsidRDefault="00DB771A" w:rsidP="00DB771A">
      <w:pPr>
        <w:rPr>
          <w:rFonts w:ascii="Arial" w:hAnsi="Arial" w:cs="Arial"/>
          <w:b/>
        </w:rPr>
      </w:pPr>
      <w:r>
        <w:rPr>
          <w:rFonts w:ascii="Arial" w:hAnsi="Arial" w:cs="Arial"/>
          <w:b/>
        </w:rPr>
        <w:t xml:space="preserve">Discussion: </w:t>
      </w:r>
    </w:p>
    <w:p w14:paraId="7C75A3D7" w14:textId="77777777" w:rsidR="00DB771A" w:rsidRDefault="00DB771A" w:rsidP="00DB771A">
      <w:r>
        <w:t>Depends on TS 23.501 CR 5454, TS 23.502 CR 4877, TS 23.503 CR 1329</w:t>
      </w:r>
    </w:p>
    <w:p w14:paraId="5EE622E4" w14:textId="77777777" w:rsidR="00DB771A" w:rsidRDefault="00DB771A" w:rsidP="00DB771A">
      <w:r>
        <w:t>Susana (Ericsson): Include 5.6.X clause.</w:t>
      </w:r>
    </w:p>
    <w:p w14:paraId="4058185E" w14:textId="77777777" w:rsidR="00DB771A" w:rsidRDefault="00DB771A" w:rsidP="00DB771A">
      <w:r>
        <w:t>Chi (Huawei): We can update clause number, once the stable version is there.</w:t>
      </w:r>
    </w:p>
    <w:p w14:paraId="69AECE36" w14:textId="77777777" w:rsidR="00DB771A" w:rsidRDefault="00DB771A" w:rsidP="00DB771A">
      <w:proofErr w:type="spellStart"/>
      <w:r>
        <w:t>Xiaojian</w:t>
      </w:r>
      <w:proofErr w:type="spellEnd"/>
      <w:r>
        <w:t xml:space="preserve"> (ZTE): The figure doesn’t reflect notification from UPF.</w:t>
      </w:r>
    </w:p>
    <w:p w14:paraId="5A1D9C8D" w14:textId="77777777" w:rsidR="00DB771A" w:rsidRDefault="00DB771A" w:rsidP="00DB771A">
      <w:r>
        <w:t>Bhaskar (Nokia): This is in general section. Will update in next meeting in future contributions.</w:t>
      </w:r>
    </w:p>
    <w:p w14:paraId="060320BC" w14:textId="77777777" w:rsidR="00DB771A" w:rsidRDefault="00DB771A" w:rsidP="00DB771A">
      <w:proofErr w:type="spellStart"/>
      <w:r>
        <w:t>Xiaojian</w:t>
      </w:r>
      <w:proofErr w:type="spellEnd"/>
      <w:r>
        <w:t xml:space="preserve"> (ZTE): Can include an EN.</w:t>
      </w:r>
    </w:p>
    <w:p w14:paraId="70E9C3D5" w14:textId="77777777" w:rsidR="00DB771A" w:rsidRDefault="00DB771A" w:rsidP="00DB771A">
      <w:r>
        <w:t>Bhaskar (Nokia): Will provide EN in revision.</w:t>
      </w:r>
    </w:p>
    <w:p w14:paraId="212B4120" w14:textId="77777777" w:rsidR="00DB771A" w:rsidRDefault="00DB771A" w:rsidP="00DB771A">
      <w:proofErr w:type="spellStart"/>
      <w:r>
        <w:lastRenderedPageBreak/>
        <w:t>Xiaojian</w:t>
      </w:r>
      <w:proofErr w:type="spellEnd"/>
      <w:r>
        <w:t xml:space="preserve"> (ZTE): Revert our earlier comment. We can consider figure update in next meeting.</w:t>
      </w:r>
    </w:p>
    <w:p w14:paraId="2C24677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1CE40" w14:textId="687FF3B6" w:rsidR="00DB771A" w:rsidRDefault="00DB771A" w:rsidP="00DB771A">
      <w:pPr>
        <w:rPr>
          <w:rFonts w:ascii="Arial" w:hAnsi="Arial" w:cs="Arial"/>
          <w:b/>
          <w:sz w:val="24"/>
        </w:rPr>
      </w:pPr>
      <w:r>
        <w:rPr>
          <w:rFonts w:ascii="Arial" w:hAnsi="Arial" w:cs="Arial"/>
          <w:b/>
          <w:color w:val="0000FF"/>
          <w:sz w:val="24"/>
        </w:rPr>
        <w:t>C3-246338</w:t>
      </w:r>
      <w:r>
        <w:rPr>
          <w:rFonts w:ascii="Arial" w:hAnsi="Arial" w:cs="Arial"/>
          <w:b/>
          <w:color w:val="0000FF"/>
          <w:sz w:val="24"/>
        </w:rPr>
        <w:tab/>
      </w:r>
      <w:r>
        <w:rPr>
          <w:rFonts w:ascii="Arial" w:hAnsi="Arial" w:cs="Arial"/>
          <w:b/>
          <w:sz w:val="24"/>
        </w:rPr>
        <w:t xml:space="preserve">Support of Handling of Payload Headers in </w:t>
      </w:r>
      <w:proofErr w:type="spellStart"/>
      <w:r>
        <w:rPr>
          <w:rFonts w:ascii="Arial" w:hAnsi="Arial" w:cs="Arial"/>
          <w:b/>
          <w:sz w:val="24"/>
        </w:rPr>
        <w:t>Npcf_SMPolicyControl</w:t>
      </w:r>
      <w:proofErr w:type="spellEnd"/>
      <w:r>
        <w:rPr>
          <w:rFonts w:ascii="Arial" w:hAnsi="Arial" w:cs="Arial"/>
          <w:b/>
          <w:sz w:val="24"/>
        </w:rPr>
        <w:t xml:space="preserve"> API</w:t>
      </w:r>
    </w:p>
    <w:p w14:paraId="12D738A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CR-1298  rev  Cat: B (Rel-19)</w:t>
      </w:r>
      <w:r>
        <w:rPr>
          <w:i/>
        </w:rPr>
        <w:br/>
      </w:r>
      <w:r>
        <w:rPr>
          <w:i/>
        </w:rPr>
        <w:br/>
      </w:r>
      <w:r>
        <w:rPr>
          <w:i/>
        </w:rPr>
        <w:tab/>
      </w:r>
      <w:r>
        <w:rPr>
          <w:i/>
        </w:rPr>
        <w:tab/>
      </w:r>
      <w:r>
        <w:rPr>
          <w:i/>
        </w:rPr>
        <w:tab/>
      </w:r>
      <w:r>
        <w:rPr>
          <w:i/>
        </w:rPr>
        <w:tab/>
      </w:r>
      <w:r>
        <w:rPr>
          <w:i/>
        </w:rPr>
        <w:tab/>
        <w:t>Source: Nokia</w:t>
      </w:r>
    </w:p>
    <w:p w14:paraId="288558BC" w14:textId="77777777" w:rsidR="00DB771A" w:rsidRDefault="00DB771A" w:rsidP="00DB771A">
      <w:pPr>
        <w:rPr>
          <w:rFonts w:ascii="Arial" w:hAnsi="Arial" w:cs="Arial"/>
          <w:b/>
        </w:rPr>
      </w:pPr>
      <w:r>
        <w:rPr>
          <w:rFonts w:ascii="Arial" w:hAnsi="Arial" w:cs="Arial"/>
          <w:b/>
        </w:rPr>
        <w:t xml:space="preserve">Discussion: </w:t>
      </w:r>
    </w:p>
    <w:p w14:paraId="78960CC2"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 </w:t>
      </w:r>
      <w:proofErr w:type="spellStart"/>
      <w:r>
        <w:t>Npcf_SMPolicyControl</w:t>
      </w:r>
      <w:proofErr w:type="spellEnd"/>
      <w:r>
        <w:t xml:space="preserve"> API</w:t>
      </w:r>
    </w:p>
    <w:p w14:paraId="1E515735" w14:textId="77777777" w:rsidR="00DB771A" w:rsidRDefault="00DB771A" w:rsidP="00DB771A">
      <w:r>
        <w:t>Depends on TS 23.501 CR 5454, TS 23.502 CR 4877, TS 23.503 CR 1329</w:t>
      </w:r>
    </w:p>
    <w:p w14:paraId="490CB898" w14:textId="77777777" w:rsidR="00DB771A" w:rsidRDefault="00DB771A" w:rsidP="00DB771A">
      <w:r>
        <w:t>Merges 6286 into this CR.</w:t>
      </w:r>
    </w:p>
    <w:p w14:paraId="45C4D569" w14:textId="77777777" w:rsidR="00DB771A" w:rsidRDefault="00DB771A" w:rsidP="00DB771A">
      <w:proofErr w:type="spellStart"/>
      <w:r>
        <w:t>Xiaojian</w:t>
      </w:r>
      <w:proofErr w:type="spellEnd"/>
      <w:r>
        <w:t xml:space="preserve"> (ZTE): Prefer Ericsson content as baseline, to define functionality separately.</w:t>
      </w:r>
    </w:p>
    <w:p w14:paraId="38AC9A21" w14:textId="77777777" w:rsidR="00DB771A" w:rsidRDefault="00DB771A" w:rsidP="00DB771A">
      <w:r>
        <w:t>Bhaskar (Nokia): Will consider it while merging.</w:t>
      </w:r>
    </w:p>
    <w:p w14:paraId="68D6B5DB" w14:textId="77777777" w:rsidR="00DB771A" w:rsidRDefault="00DB771A" w:rsidP="00DB771A">
      <w:r>
        <w:t>Chi (Huawei): Will check revision and provide comments.</w:t>
      </w:r>
    </w:p>
    <w:p w14:paraId="26076027" w14:textId="77777777" w:rsidR="00DB771A" w:rsidRDefault="00DB771A" w:rsidP="00DB771A">
      <w:r>
        <w:t>Veronica (Vodafone): Will check revision and provide comments.</w:t>
      </w:r>
    </w:p>
    <w:p w14:paraId="0F27DDB1" w14:textId="77777777" w:rsidR="00DB771A" w:rsidRDefault="00DB771A" w:rsidP="00DB771A">
      <w:r>
        <w:t>Bhaskar (Nokia): R6 is provided and ok with all companies.</w:t>
      </w:r>
    </w:p>
    <w:p w14:paraId="31DEC39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C3-246475</w:t>
      </w:r>
      <w:r>
        <w:rPr>
          <w:color w:val="993300"/>
          <w:u w:val="single"/>
        </w:rPr>
        <w:t>.</w:t>
      </w:r>
    </w:p>
    <w:p w14:paraId="415D6716" w14:textId="2BDE10D4" w:rsidR="00DB771A" w:rsidRDefault="00DB771A" w:rsidP="00DB771A">
      <w:pPr>
        <w:rPr>
          <w:rFonts w:ascii="Arial" w:hAnsi="Arial" w:cs="Arial"/>
          <w:b/>
          <w:sz w:val="24"/>
        </w:rPr>
      </w:pPr>
      <w:r>
        <w:rPr>
          <w:rFonts w:ascii="Arial" w:hAnsi="Arial" w:cs="Arial"/>
          <w:b/>
          <w:color w:val="0000FF"/>
          <w:sz w:val="24"/>
        </w:rPr>
        <w:t>C3-246472</w:t>
      </w:r>
      <w:r>
        <w:rPr>
          <w:rFonts w:ascii="Arial" w:hAnsi="Arial" w:cs="Arial"/>
          <w:b/>
          <w:color w:val="0000FF"/>
          <w:sz w:val="24"/>
        </w:rPr>
        <w:tab/>
      </w:r>
      <w:r>
        <w:rPr>
          <w:rFonts w:ascii="Arial" w:hAnsi="Arial" w:cs="Arial"/>
          <w:b/>
          <w:sz w:val="24"/>
        </w:rPr>
        <w:t xml:space="preserve">Support of handling of Payload Headers in </w:t>
      </w:r>
      <w:proofErr w:type="spellStart"/>
      <w:r>
        <w:rPr>
          <w:rFonts w:ascii="Arial" w:hAnsi="Arial" w:cs="Arial"/>
          <w:b/>
          <w:sz w:val="24"/>
        </w:rPr>
        <w:t>Npcf_PolicyAuthorization</w:t>
      </w:r>
      <w:proofErr w:type="spellEnd"/>
      <w:r>
        <w:rPr>
          <w:rFonts w:ascii="Arial" w:hAnsi="Arial" w:cs="Arial"/>
          <w:b/>
          <w:sz w:val="24"/>
        </w:rPr>
        <w:t xml:space="preserve"> API</w:t>
      </w:r>
    </w:p>
    <w:p w14:paraId="6F60C73D"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CR-0707  rev 1 Cat: B (Rel-19)</w:t>
      </w:r>
      <w:r>
        <w:rPr>
          <w:i/>
        </w:rPr>
        <w:br/>
      </w:r>
      <w:r>
        <w:rPr>
          <w:i/>
        </w:rPr>
        <w:br/>
      </w:r>
      <w:r>
        <w:rPr>
          <w:i/>
        </w:rPr>
        <w:tab/>
      </w:r>
      <w:r>
        <w:rPr>
          <w:i/>
        </w:rPr>
        <w:tab/>
      </w:r>
      <w:r>
        <w:rPr>
          <w:i/>
        </w:rPr>
        <w:tab/>
      </w:r>
      <w:r>
        <w:rPr>
          <w:i/>
        </w:rPr>
        <w:tab/>
      </w:r>
      <w:r>
        <w:rPr>
          <w:i/>
        </w:rPr>
        <w:tab/>
        <w:t>Source: Nokia, Ericsson, Vodafone, ZTE</w:t>
      </w:r>
    </w:p>
    <w:p w14:paraId="16D01DB7" w14:textId="77777777" w:rsidR="00DB771A" w:rsidRDefault="00DB771A" w:rsidP="00DB771A">
      <w:pPr>
        <w:rPr>
          <w:color w:val="808080"/>
        </w:rPr>
      </w:pPr>
      <w:r>
        <w:rPr>
          <w:color w:val="808080"/>
        </w:rPr>
        <w:t>(Replaces C3-246334)</w:t>
      </w:r>
    </w:p>
    <w:p w14:paraId="76F7DE6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1CAE4" w14:textId="51B6ACB5" w:rsidR="00DB771A" w:rsidRDefault="00DB771A" w:rsidP="00DB771A">
      <w:pPr>
        <w:rPr>
          <w:rFonts w:ascii="Arial" w:hAnsi="Arial" w:cs="Arial"/>
          <w:b/>
          <w:sz w:val="24"/>
        </w:rPr>
      </w:pPr>
      <w:r>
        <w:rPr>
          <w:rFonts w:ascii="Arial" w:hAnsi="Arial" w:cs="Arial"/>
          <w:b/>
          <w:color w:val="0000FF"/>
          <w:sz w:val="24"/>
        </w:rPr>
        <w:t>C3-246473</w:t>
      </w:r>
      <w:r>
        <w:rPr>
          <w:rFonts w:ascii="Arial" w:hAnsi="Arial" w:cs="Arial"/>
          <w:b/>
          <w:color w:val="0000FF"/>
          <w:sz w:val="24"/>
        </w:rPr>
        <w:tab/>
      </w:r>
      <w:r>
        <w:rPr>
          <w:rFonts w:ascii="Arial" w:hAnsi="Arial" w:cs="Arial"/>
          <w:b/>
          <w:sz w:val="24"/>
        </w:rPr>
        <w:t xml:space="preserve">Support of Handling of Payload Headers in the </w:t>
      </w:r>
      <w:proofErr w:type="spellStart"/>
      <w:r>
        <w:rPr>
          <w:rFonts w:ascii="Arial" w:hAnsi="Arial" w:cs="Arial"/>
          <w:b/>
          <w:sz w:val="24"/>
        </w:rPr>
        <w:t>Nudr_DataRepository</w:t>
      </w:r>
      <w:proofErr w:type="spellEnd"/>
      <w:r>
        <w:rPr>
          <w:rFonts w:ascii="Arial" w:hAnsi="Arial" w:cs="Arial"/>
          <w:b/>
          <w:sz w:val="24"/>
        </w:rPr>
        <w:t xml:space="preserve"> Service API for Application Data</w:t>
      </w:r>
    </w:p>
    <w:p w14:paraId="215D391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v19.0.1</w:t>
      </w:r>
      <w:r>
        <w:rPr>
          <w:i/>
        </w:rPr>
        <w:tab/>
        <w:t xml:space="preserve">  CR-0567  rev 1 Cat: B (Rel-19)</w:t>
      </w:r>
      <w:r>
        <w:rPr>
          <w:i/>
        </w:rPr>
        <w:br/>
      </w:r>
      <w:r>
        <w:rPr>
          <w:i/>
        </w:rPr>
        <w:br/>
      </w:r>
      <w:r>
        <w:rPr>
          <w:i/>
        </w:rPr>
        <w:tab/>
      </w:r>
      <w:r>
        <w:rPr>
          <w:i/>
        </w:rPr>
        <w:tab/>
      </w:r>
      <w:r>
        <w:rPr>
          <w:i/>
        </w:rPr>
        <w:tab/>
      </w:r>
      <w:r>
        <w:rPr>
          <w:i/>
        </w:rPr>
        <w:tab/>
      </w:r>
      <w:r>
        <w:rPr>
          <w:i/>
        </w:rPr>
        <w:tab/>
        <w:t>Source: Nokia, Ericsson, Vodafone, ZTE</w:t>
      </w:r>
    </w:p>
    <w:p w14:paraId="44BCDDE0" w14:textId="77777777" w:rsidR="00DB771A" w:rsidRDefault="00DB771A" w:rsidP="00DB771A">
      <w:pPr>
        <w:rPr>
          <w:color w:val="808080"/>
        </w:rPr>
      </w:pPr>
      <w:r>
        <w:rPr>
          <w:color w:val="808080"/>
        </w:rPr>
        <w:t>(Replaces C3-246335)</w:t>
      </w:r>
    </w:p>
    <w:p w14:paraId="132E272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B40F9A" w14:textId="790819CD" w:rsidR="00DB771A" w:rsidRDefault="00DB771A" w:rsidP="00DB771A">
      <w:pPr>
        <w:rPr>
          <w:rFonts w:ascii="Arial" w:hAnsi="Arial" w:cs="Arial"/>
          <w:b/>
          <w:sz w:val="24"/>
        </w:rPr>
      </w:pPr>
      <w:r>
        <w:rPr>
          <w:rFonts w:ascii="Arial" w:hAnsi="Arial" w:cs="Arial"/>
          <w:b/>
          <w:color w:val="0000FF"/>
          <w:sz w:val="24"/>
        </w:rPr>
        <w:t>C3-246474</w:t>
      </w:r>
      <w:r>
        <w:rPr>
          <w:rFonts w:ascii="Arial" w:hAnsi="Arial" w:cs="Arial"/>
          <w:b/>
          <w:color w:val="0000FF"/>
          <w:sz w:val="24"/>
        </w:rPr>
        <w:tab/>
      </w:r>
      <w:r>
        <w:rPr>
          <w:rFonts w:ascii="Arial" w:hAnsi="Arial" w:cs="Arial"/>
          <w:b/>
          <w:sz w:val="24"/>
        </w:rPr>
        <w:t xml:space="preserve">Support of handling of Payload Headers in </w:t>
      </w:r>
      <w:proofErr w:type="spellStart"/>
      <w:r>
        <w:rPr>
          <w:rFonts w:ascii="Arial" w:hAnsi="Arial" w:cs="Arial"/>
          <w:b/>
          <w:sz w:val="24"/>
        </w:rPr>
        <w:t>TrafficInfluence</w:t>
      </w:r>
      <w:proofErr w:type="spellEnd"/>
      <w:r>
        <w:rPr>
          <w:rFonts w:ascii="Arial" w:hAnsi="Arial" w:cs="Arial"/>
          <w:b/>
          <w:sz w:val="24"/>
        </w:rPr>
        <w:t xml:space="preserve"> API</w:t>
      </w:r>
    </w:p>
    <w:p w14:paraId="77FD3964"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CR-1464  rev 1 Cat: B (Rel-19)</w:t>
      </w:r>
      <w:r>
        <w:rPr>
          <w:i/>
        </w:rPr>
        <w:br/>
      </w:r>
      <w:r>
        <w:rPr>
          <w:i/>
        </w:rPr>
        <w:br/>
      </w:r>
      <w:r>
        <w:rPr>
          <w:i/>
        </w:rPr>
        <w:tab/>
      </w:r>
      <w:r>
        <w:rPr>
          <w:i/>
        </w:rPr>
        <w:tab/>
      </w:r>
      <w:r>
        <w:rPr>
          <w:i/>
        </w:rPr>
        <w:tab/>
      </w:r>
      <w:r>
        <w:rPr>
          <w:i/>
        </w:rPr>
        <w:tab/>
      </w:r>
      <w:r>
        <w:rPr>
          <w:i/>
        </w:rPr>
        <w:tab/>
        <w:t>Source: Nokia, Ericsson, Vodafone, ZTE</w:t>
      </w:r>
    </w:p>
    <w:p w14:paraId="47A0EDEF" w14:textId="77777777" w:rsidR="00DB771A" w:rsidRDefault="00DB771A" w:rsidP="00DB771A">
      <w:pPr>
        <w:rPr>
          <w:color w:val="808080"/>
        </w:rPr>
      </w:pPr>
      <w:r>
        <w:rPr>
          <w:color w:val="808080"/>
        </w:rPr>
        <w:t>(Replaces C3-246333)</w:t>
      </w:r>
    </w:p>
    <w:p w14:paraId="33766AC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2D61E" w14:textId="19161373" w:rsidR="00DB771A" w:rsidRDefault="00DB771A" w:rsidP="00DB771A">
      <w:pPr>
        <w:rPr>
          <w:rFonts w:ascii="Arial" w:hAnsi="Arial" w:cs="Arial"/>
          <w:b/>
          <w:sz w:val="24"/>
        </w:rPr>
      </w:pPr>
      <w:r>
        <w:rPr>
          <w:rFonts w:ascii="Arial" w:hAnsi="Arial" w:cs="Arial"/>
          <w:b/>
          <w:color w:val="0000FF"/>
          <w:sz w:val="24"/>
        </w:rPr>
        <w:lastRenderedPageBreak/>
        <w:t>C3-246475</w:t>
      </w:r>
      <w:r>
        <w:rPr>
          <w:rFonts w:ascii="Arial" w:hAnsi="Arial" w:cs="Arial"/>
          <w:b/>
          <w:color w:val="0000FF"/>
          <w:sz w:val="24"/>
        </w:rPr>
        <w:tab/>
      </w:r>
      <w:r>
        <w:rPr>
          <w:rFonts w:ascii="Arial" w:hAnsi="Arial" w:cs="Arial"/>
          <w:b/>
          <w:sz w:val="24"/>
        </w:rPr>
        <w:t xml:space="preserve">Support of Handling of Payload Headers in </w:t>
      </w:r>
      <w:proofErr w:type="spellStart"/>
      <w:r>
        <w:rPr>
          <w:rFonts w:ascii="Arial" w:hAnsi="Arial" w:cs="Arial"/>
          <w:b/>
          <w:sz w:val="24"/>
        </w:rPr>
        <w:t>Npcf_SMPolicyControl</w:t>
      </w:r>
      <w:proofErr w:type="spellEnd"/>
      <w:r>
        <w:rPr>
          <w:rFonts w:ascii="Arial" w:hAnsi="Arial" w:cs="Arial"/>
          <w:b/>
          <w:sz w:val="24"/>
        </w:rPr>
        <w:t xml:space="preserve"> API</w:t>
      </w:r>
    </w:p>
    <w:p w14:paraId="2F96CDD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CR-1298  rev 1 Cat: B (Rel-19)</w:t>
      </w:r>
      <w:r>
        <w:rPr>
          <w:i/>
        </w:rPr>
        <w:br/>
      </w:r>
      <w:r>
        <w:rPr>
          <w:i/>
        </w:rPr>
        <w:br/>
      </w:r>
      <w:r>
        <w:rPr>
          <w:i/>
        </w:rPr>
        <w:tab/>
      </w:r>
      <w:r>
        <w:rPr>
          <w:i/>
        </w:rPr>
        <w:tab/>
      </w:r>
      <w:r>
        <w:rPr>
          <w:i/>
        </w:rPr>
        <w:tab/>
      </w:r>
      <w:r>
        <w:rPr>
          <w:i/>
        </w:rPr>
        <w:tab/>
      </w:r>
      <w:r>
        <w:rPr>
          <w:i/>
        </w:rPr>
        <w:tab/>
        <w:t>Source: Nokia, Ericsson, Vodafone, ZTE</w:t>
      </w:r>
    </w:p>
    <w:p w14:paraId="2A331499" w14:textId="77777777" w:rsidR="00DB771A" w:rsidRDefault="00DB771A" w:rsidP="00DB771A">
      <w:pPr>
        <w:rPr>
          <w:color w:val="808080"/>
        </w:rPr>
      </w:pPr>
      <w:r>
        <w:rPr>
          <w:color w:val="808080"/>
        </w:rPr>
        <w:t>(Replaces C3-246338)</w:t>
      </w:r>
    </w:p>
    <w:p w14:paraId="2B3F666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B1EBEC" w14:textId="7456884A" w:rsidR="00DB771A" w:rsidRDefault="00DB771A" w:rsidP="00DB771A">
      <w:pPr>
        <w:rPr>
          <w:rFonts w:ascii="Arial" w:hAnsi="Arial" w:cs="Arial"/>
          <w:b/>
          <w:sz w:val="24"/>
        </w:rPr>
      </w:pPr>
      <w:r>
        <w:rPr>
          <w:rFonts w:ascii="Arial" w:hAnsi="Arial" w:cs="Arial"/>
          <w:b/>
          <w:color w:val="0000FF"/>
          <w:sz w:val="24"/>
        </w:rPr>
        <w:t>C3-246476</w:t>
      </w:r>
      <w:r>
        <w:rPr>
          <w:rFonts w:ascii="Arial" w:hAnsi="Arial" w:cs="Arial"/>
          <w:b/>
          <w:color w:val="0000FF"/>
          <w:sz w:val="24"/>
        </w:rPr>
        <w:tab/>
      </w:r>
      <w:r>
        <w:rPr>
          <w:rFonts w:ascii="Arial" w:hAnsi="Arial" w:cs="Arial"/>
          <w:b/>
          <w:sz w:val="24"/>
        </w:rPr>
        <w:t xml:space="preserve">Support of Handling of Payload Headers in the </w:t>
      </w:r>
      <w:proofErr w:type="spellStart"/>
      <w:r>
        <w:rPr>
          <w:rFonts w:ascii="Arial" w:hAnsi="Arial" w:cs="Arial"/>
          <w:b/>
          <w:sz w:val="24"/>
        </w:rPr>
        <w:t>Nudr_DataRepository</w:t>
      </w:r>
      <w:proofErr w:type="spellEnd"/>
      <w:r>
        <w:rPr>
          <w:rFonts w:ascii="Arial" w:hAnsi="Arial" w:cs="Arial"/>
          <w:b/>
          <w:sz w:val="24"/>
        </w:rPr>
        <w:t xml:space="preserve"> Service API for Policy Data</w:t>
      </w:r>
    </w:p>
    <w:p w14:paraId="0D896DC3"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v19.0.1</w:t>
      </w:r>
      <w:r>
        <w:rPr>
          <w:i/>
        </w:rPr>
        <w:tab/>
        <w:t xml:space="preserve">  CR-0568  rev 1 Cat: B (Rel-19)</w:t>
      </w:r>
      <w:r>
        <w:rPr>
          <w:i/>
        </w:rPr>
        <w:br/>
      </w:r>
      <w:r>
        <w:rPr>
          <w:i/>
        </w:rPr>
        <w:br/>
      </w:r>
      <w:r>
        <w:rPr>
          <w:i/>
        </w:rPr>
        <w:tab/>
      </w:r>
      <w:r>
        <w:rPr>
          <w:i/>
        </w:rPr>
        <w:tab/>
      </w:r>
      <w:r>
        <w:rPr>
          <w:i/>
        </w:rPr>
        <w:tab/>
      </w:r>
      <w:r>
        <w:rPr>
          <w:i/>
        </w:rPr>
        <w:tab/>
      </w:r>
      <w:r>
        <w:rPr>
          <w:i/>
        </w:rPr>
        <w:tab/>
        <w:t>Source: Nokia, Vodafone, ZTE</w:t>
      </w:r>
    </w:p>
    <w:p w14:paraId="1B5C6A5E" w14:textId="77777777" w:rsidR="00DB771A" w:rsidRDefault="00DB771A" w:rsidP="00DB771A">
      <w:pPr>
        <w:rPr>
          <w:color w:val="808080"/>
        </w:rPr>
      </w:pPr>
      <w:r>
        <w:rPr>
          <w:color w:val="808080"/>
        </w:rPr>
        <w:t>(Replaces C3-246336)</w:t>
      </w:r>
    </w:p>
    <w:p w14:paraId="3C9AA75D" w14:textId="77777777" w:rsidR="00DB771A" w:rsidRDefault="00DB771A" w:rsidP="00DB771A">
      <w:pPr>
        <w:rPr>
          <w:rFonts w:ascii="Arial" w:hAnsi="Arial" w:cs="Arial"/>
          <w:b/>
        </w:rPr>
      </w:pPr>
      <w:r>
        <w:rPr>
          <w:rFonts w:ascii="Arial" w:hAnsi="Arial" w:cs="Arial"/>
          <w:b/>
        </w:rPr>
        <w:t xml:space="preserve">Discussion: </w:t>
      </w:r>
    </w:p>
    <w:p w14:paraId="46DE8D48" w14:textId="77777777" w:rsidR="00DB771A" w:rsidRDefault="00DB771A" w:rsidP="00DB771A"/>
    <w:p w14:paraId="1D94147F" w14:textId="77777777" w:rsidR="00DB771A" w:rsidRDefault="00DB771A" w:rsidP="00DB771A">
      <w:r>
        <w:t>Depends on TS 23.503 CR 1329</w:t>
      </w:r>
    </w:p>
    <w:p w14:paraId="3191732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BA009" w14:textId="4596BB10" w:rsidR="00DB771A" w:rsidRDefault="00DB771A" w:rsidP="00DB771A">
      <w:pPr>
        <w:rPr>
          <w:rFonts w:ascii="Arial" w:hAnsi="Arial" w:cs="Arial"/>
          <w:b/>
          <w:sz w:val="24"/>
        </w:rPr>
      </w:pPr>
      <w:r>
        <w:rPr>
          <w:rFonts w:ascii="Arial" w:hAnsi="Arial" w:cs="Arial"/>
          <w:b/>
          <w:color w:val="0000FF"/>
          <w:sz w:val="24"/>
        </w:rPr>
        <w:t>C3-246477</w:t>
      </w:r>
      <w:r>
        <w:rPr>
          <w:rFonts w:ascii="Arial" w:hAnsi="Arial" w:cs="Arial"/>
          <w:b/>
          <w:color w:val="0000FF"/>
          <w:sz w:val="24"/>
        </w:rPr>
        <w:tab/>
      </w:r>
      <w:r>
        <w:rPr>
          <w:rFonts w:ascii="Arial" w:hAnsi="Arial" w:cs="Arial"/>
          <w:b/>
          <w:sz w:val="24"/>
        </w:rPr>
        <w:t>Update Traffic Influence procedures to support of handling of Payload Headers</w:t>
      </w:r>
    </w:p>
    <w:p w14:paraId="4B22693E"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v19.0.0</w:t>
      </w:r>
      <w:r>
        <w:rPr>
          <w:i/>
        </w:rPr>
        <w:tab/>
        <w:t xml:space="preserve">  CR-0580  rev 1 Cat: B (Rel-19)</w:t>
      </w:r>
      <w:r>
        <w:rPr>
          <w:i/>
        </w:rPr>
        <w:br/>
      </w:r>
      <w:r>
        <w:rPr>
          <w:i/>
        </w:rPr>
        <w:br/>
      </w:r>
      <w:r>
        <w:rPr>
          <w:i/>
        </w:rPr>
        <w:tab/>
      </w:r>
      <w:r>
        <w:rPr>
          <w:i/>
        </w:rPr>
        <w:tab/>
      </w:r>
      <w:r>
        <w:rPr>
          <w:i/>
        </w:rPr>
        <w:tab/>
      </w:r>
      <w:r>
        <w:rPr>
          <w:i/>
        </w:rPr>
        <w:tab/>
      </w:r>
      <w:r>
        <w:rPr>
          <w:i/>
        </w:rPr>
        <w:tab/>
        <w:t>Source: Nokia</w:t>
      </w:r>
    </w:p>
    <w:p w14:paraId="771E70EE" w14:textId="77777777" w:rsidR="00DB771A" w:rsidRDefault="00DB771A" w:rsidP="00DB771A">
      <w:pPr>
        <w:rPr>
          <w:color w:val="808080"/>
        </w:rPr>
      </w:pPr>
      <w:r>
        <w:rPr>
          <w:color w:val="808080"/>
        </w:rPr>
        <w:t>(Replaces C3-246337)</w:t>
      </w:r>
    </w:p>
    <w:p w14:paraId="1D52744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C42979" w14:textId="77777777" w:rsidR="00DB771A" w:rsidRDefault="00DB771A" w:rsidP="00DB771A">
      <w:pPr>
        <w:pStyle w:val="Heading3"/>
      </w:pPr>
      <w:bookmarkStart w:id="251" w:name="_Toc183695175"/>
      <w:r>
        <w:t>19.38</w:t>
      </w:r>
      <w:r>
        <w:tab/>
        <w:t>Rel-19 Enhancements of Network Automation Enablers [eNetAE19]</w:t>
      </w:r>
      <w:bookmarkEnd w:id="251"/>
    </w:p>
    <w:p w14:paraId="219183F0" w14:textId="3C4B4B8B" w:rsidR="00DB771A" w:rsidRDefault="00DB771A" w:rsidP="00DB771A">
      <w:pPr>
        <w:rPr>
          <w:rFonts w:ascii="Arial" w:hAnsi="Arial" w:cs="Arial"/>
          <w:b/>
          <w:sz w:val="24"/>
        </w:rPr>
      </w:pPr>
      <w:r>
        <w:rPr>
          <w:rFonts w:ascii="Arial" w:hAnsi="Arial" w:cs="Arial"/>
          <w:b/>
          <w:color w:val="0000FF"/>
          <w:sz w:val="24"/>
        </w:rPr>
        <w:t>C3-246126</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anaMetaInd</w:t>
      </w:r>
      <w:proofErr w:type="spellEnd"/>
      <w:r>
        <w:rPr>
          <w:rFonts w:ascii="Arial" w:hAnsi="Arial" w:cs="Arial"/>
          <w:b/>
          <w:sz w:val="24"/>
        </w:rPr>
        <w:t xml:space="preserve"> attribute</w:t>
      </w:r>
    </w:p>
    <w:p w14:paraId="51E384D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CR-0940  rev 2 Cat: F (Rel-19)</w:t>
      </w:r>
      <w:r>
        <w:rPr>
          <w:i/>
        </w:rPr>
        <w:br/>
      </w:r>
      <w:r>
        <w:rPr>
          <w:i/>
        </w:rPr>
        <w:br/>
      </w:r>
      <w:r>
        <w:rPr>
          <w:i/>
        </w:rPr>
        <w:tab/>
      </w:r>
      <w:r>
        <w:rPr>
          <w:i/>
        </w:rPr>
        <w:tab/>
      </w:r>
      <w:r>
        <w:rPr>
          <w:i/>
        </w:rPr>
        <w:tab/>
      </w:r>
      <w:r>
        <w:rPr>
          <w:i/>
        </w:rPr>
        <w:tab/>
      </w:r>
      <w:r>
        <w:rPr>
          <w:i/>
        </w:rPr>
        <w:tab/>
        <w:t>Source: ZTE</w:t>
      </w:r>
    </w:p>
    <w:p w14:paraId="76648563" w14:textId="77777777" w:rsidR="00DB771A" w:rsidRDefault="00DB771A" w:rsidP="00DB771A">
      <w:pPr>
        <w:rPr>
          <w:color w:val="808080"/>
        </w:rPr>
      </w:pPr>
      <w:r>
        <w:rPr>
          <w:color w:val="808080"/>
        </w:rPr>
        <w:t>(Replaces C3-245518)</w:t>
      </w:r>
    </w:p>
    <w:p w14:paraId="7A3163E3" w14:textId="77777777" w:rsidR="00DB771A" w:rsidRDefault="00DB771A" w:rsidP="00DB771A">
      <w:pPr>
        <w:rPr>
          <w:rFonts w:ascii="Arial" w:hAnsi="Arial" w:cs="Arial"/>
          <w:b/>
        </w:rPr>
      </w:pPr>
      <w:r>
        <w:rPr>
          <w:rFonts w:ascii="Arial" w:hAnsi="Arial" w:cs="Arial"/>
          <w:b/>
        </w:rPr>
        <w:t xml:space="preserve">Discussion: </w:t>
      </w:r>
    </w:p>
    <w:p w14:paraId="394645BB" w14:textId="77777777" w:rsidR="00DB771A" w:rsidRDefault="00DB771A" w:rsidP="00DB771A">
      <w:r>
        <w:t>Revision of C3-245518</w:t>
      </w:r>
    </w:p>
    <w:p w14:paraId="5A5AFA38" w14:textId="77777777" w:rsidR="00DB771A" w:rsidRDefault="00DB771A" w:rsidP="00DB771A">
      <w:r>
        <w:t>Apostolos (Nokia): last change, don’t understand the restriction.</w:t>
      </w:r>
    </w:p>
    <w:p w14:paraId="3B478983" w14:textId="77777777" w:rsidR="00DB771A" w:rsidRDefault="00DB771A" w:rsidP="00DB771A">
      <w:r>
        <w:t>Offline discussions.</w:t>
      </w:r>
    </w:p>
    <w:p w14:paraId="5C3BF975" w14:textId="77777777" w:rsidR="00DB771A" w:rsidRDefault="00DB771A" w:rsidP="00DB771A">
      <w:r>
        <w:t>Apostolos (Nokia): ok with the revision.</w:t>
      </w:r>
    </w:p>
    <w:p w14:paraId="5F1A325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C3-246528</w:t>
      </w:r>
      <w:r>
        <w:rPr>
          <w:color w:val="993300"/>
          <w:u w:val="single"/>
        </w:rPr>
        <w:t>.</w:t>
      </w:r>
    </w:p>
    <w:p w14:paraId="5565336B" w14:textId="04746BCB" w:rsidR="00DB771A" w:rsidRDefault="00DB771A" w:rsidP="00DB771A">
      <w:pPr>
        <w:rPr>
          <w:rFonts w:ascii="Arial" w:hAnsi="Arial" w:cs="Arial"/>
          <w:b/>
          <w:sz w:val="24"/>
        </w:rPr>
      </w:pPr>
      <w:r>
        <w:rPr>
          <w:rFonts w:ascii="Arial" w:hAnsi="Arial" w:cs="Arial"/>
          <w:b/>
          <w:color w:val="0000FF"/>
          <w:sz w:val="24"/>
        </w:rPr>
        <w:t>C3-246127</w:t>
      </w:r>
      <w:r>
        <w:rPr>
          <w:rFonts w:ascii="Arial" w:hAnsi="Arial" w:cs="Arial"/>
          <w:b/>
          <w:color w:val="0000FF"/>
          <w:sz w:val="24"/>
        </w:rPr>
        <w:tab/>
      </w:r>
      <w:r>
        <w:rPr>
          <w:rFonts w:ascii="Arial" w:hAnsi="Arial" w:cs="Arial"/>
          <w:b/>
          <w:sz w:val="24"/>
        </w:rPr>
        <w:t>Correction of storage handling information</w:t>
      </w:r>
    </w:p>
    <w:p w14:paraId="1A4BC3BB" w14:textId="77777777" w:rsidR="00DB771A" w:rsidRDefault="00DB771A" w:rsidP="00DB771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CR-0968  rev  Cat: F (Rel-19)</w:t>
      </w:r>
      <w:r>
        <w:rPr>
          <w:i/>
        </w:rPr>
        <w:br/>
      </w:r>
      <w:r>
        <w:rPr>
          <w:i/>
        </w:rPr>
        <w:br/>
      </w:r>
      <w:r>
        <w:rPr>
          <w:i/>
        </w:rPr>
        <w:tab/>
      </w:r>
      <w:r>
        <w:rPr>
          <w:i/>
        </w:rPr>
        <w:tab/>
      </w:r>
      <w:r>
        <w:rPr>
          <w:i/>
        </w:rPr>
        <w:tab/>
      </w:r>
      <w:r>
        <w:rPr>
          <w:i/>
        </w:rPr>
        <w:tab/>
      </w:r>
      <w:r>
        <w:rPr>
          <w:i/>
        </w:rPr>
        <w:tab/>
        <w:t>Source: ZTE</w:t>
      </w:r>
    </w:p>
    <w:p w14:paraId="790947C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60B1A" w14:textId="386F9CAA" w:rsidR="00DB771A" w:rsidRDefault="00DB771A" w:rsidP="00DB771A">
      <w:pPr>
        <w:rPr>
          <w:rFonts w:ascii="Arial" w:hAnsi="Arial" w:cs="Arial"/>
          <w:b/>
          <w:sz w:val="24"/>
        </w:rPr>
      </w:pPr>
      <w:r>
        <w:rPr>
          <w:rFonts w:ascii="Arial" w:hAnsi="Arial" w:cs="Arial"/>
          <w:b/>
          <w:color w:val="0000FF"/>
          <w:sz w:val="24"/>
        </w:rPr>
        <w:t>C3-246128</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relProxInfos</w:t>
      </w:r>
      <w:proofErr w:type="spellEnd"/>
      <w:r>
        <w:rPr>
          <w:rFonts w:ascii="Arial" w:hAnsi="Arial" w:cs="Arial"/>
          <w:b/>
          <w:sz w:val="24"/>
        </w:rPr>
        <w:t xml:space="preserve"> attribute in </w:t>
      </w:r>
      <w:proofErr w:type="spellStart"/>
      <w:r>
        <w:rPr>
          <w:rFonts w:ascii="Arial" w:hAnsi="Arial" w:cs="Arial"/>
          <w:b/>
          <w:sz w:val="24"/>
        </w:rPr>
        <w:t>AnalyticsData</w:t>
      </w:r>
      <w:proofErr w:type="spellEnd"/>
    </w:p>
    <w:p w14:paraId="0424991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CR-0130  rev  Cat: F (Rel-19)</w:t>
      </w:r>
      <w:r>
        <w:rPr>
          <w:i/>
        </w:rPr>
        <w:br/>
      </w:r>
      <w:r>
        <w:rPr>
          <w:i/>
        </w:rPr>
        <w:br/>
      </w:r>
      <w:r>
        <w:rPr>
          <w:i/>
        </w:rPr>
        <w:tab/>
      </w:r>
      <w:r>
        <w:rPr>
          <w:i/>
        </w:rPr>
        <w:tab/>
      </w:r>
      <w:r>
        <w:rPr>
          <w:i/>
        </w:rPr>
        <w:tab/>
      </w:r>
      <w:r>
        <w:rPr>
          <w:i/>
        </w:rPr>
        <w:tab/>
      </w:r>
      <w:r>
        <w:rPr>
          <w:i/>
        </w:rPr>
        <w:tab/>
        <w:t>Source: ZTE</w:t>
      </w:r>
    </w:p>
    <w:p w14:paraId="5899C956"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A30B1F" w14:textId="569B714D" w:rsidR="00DB771A" w:rsidRDefault="00DB771A" w:rsidP="00DB771A">
      <w:pPr>
        <w:rPr>
          <w:rFonts w:ascii="Arial" w:hAnsi="Arial" w:cs="Arial"/>
          <w:b/>
          <w:sz w:val="24"/>
        </w:rPr>
      </w:pPr>
      <w:r>
        <w:rPr>
          <w:rFonts w:ascii="Arial" w:hAnsi="Arial" w:cs="Arial"/>
          <w:b/>
          <w:color w:val="0000FF"/>
          <w:sz w:val="24"/>
        </w:rPr>
        <w:t>C3-246129</w:t>
      </w:r>
      <w:r>
        <w:rPr>
          <w:rFonts w:ascii="Arial" w:hAnsi="Arial" w:cs="Arial"/>
          <w:b/>
          <w:color w:val="0000FF"/>
          <w:sz w:val="24"/>
        </w:rPr>
        <w:tab/>
      </w:r>
      <w:r>
        <w:rPr>
          <w:rFonts w:ascii="Arial" w:hAnsi="Arial" w:cs="Arial"/>
          <w:b/>
          <w:sz w:val="24"/>
        </w:rPr>
        <w:t>Adding LMF as a consumer of Nmfaf_3caDataManagement Service</w:t>
      </w:r>
    </w:p>
    <w:p w14:paraId="5B9933CE"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v19.0.0</w:t>
      </w:r>
      <w:r>
        <w:rPr>
          <w:i/>
        </w:rPr>
        <w:tab/>
        <w:t xml:space="preserve">  CR-0072  rev  Cat: B (Rel-19)</w:t>
      </w:r>
      <w:r>
        <w:rPr>
          <w:i/>
        </w:rPr>
        <w:br/>
      </w:r>
      <w:r>
        <w:rPr>
          <w:i/>
        </w:rPr>
        <w:br/>
      </w:r>
      <w:r>
        <w:rPr>
          <w:i/>
        </w:rPr>
        <w:tab/>
      </w:r>
      <w:r>
        <w:rPr>
          <w:i/>
        </w:rPr>
        <w:tab/>
      </w:r>
      <w:r>
        <w:rPr>
          <w:i/>
        </w:rPr>
        <w:tab/>
      </w:r>
      <w:r>
        <w:rPr>
          <w:i/>
        </w:rPr>
        <w:tab/>
      </w:r>
      <w:r>
        <w:rPr>
          <w:i/>
        </w:rPr>
        <w:tab/>
        <w:t>Source: ZTE</w:t>
      </w:r>
    </w:p>
    <w:p w14:paraId="0BE0CF29" w14:textId="77777777" w:rsidR="00DB771A" w:rsidRDefault="00DB771A" w:rsidP="00DB771A">
      <w:pPr>
        <w:rPr>
          <w:rFonts w:ascii="Arial" w:hAnsi="Arial" w:cs="Arial"/>
          <w:b/>
        </w:rPr>
      </w:pPr>
      <w:r>
        <w:rPr>
          <w:rFonts w:ascii="Arial" w:hAnsi="Arial" w:cs="Arial"/>
          <w:b/>
        </w:rPr>
        <w:t xml:space="preserve">Discussion: </w:t>
      </w:r>
    </w:p>
    <w:p w14:paraId="78D21EC5" w14:textId="77777777" w:rsidR="00DB771A" w:rsidRDefault="00DB771A" w:rsidP="00DB771A">
      <w:r>
        <w:t>Depends on TS/TR 23.288 CR 1203</w:t>
      </w:r>
    </w:p>
    <w:p w14:paraId="376A8FB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16E03" w14:textId="59354192" w:rsidR="00DB771A" w:rsidRDefault="00DB771A" w:rsidP="00DB771A">
      <w:pPr>
        <w:rPr>
          <w:rFonts w:ascii="Arial" w:hAnsi="Arial" w:cs="Arial"/>
          <w:b/>
          <w:sz w:val="24"/>
        </w:rPr>
      </w:pPr>
      <w:r>
        <w:rPr>
          <w:rFonts w:ascii="Arial" w:hAnsi="Arial" w:cs="Arial"/>
          <w:b/>
          <w:color w:val="0000FF"/>
          <w:sz w:val="24"/>
        </w:rPr>
        <w:t>C3-246130</w:t>
      </w:r>
      <w:r>
        <w:rPr>
          <w:rFonts w:ascii="Arial" w:hAnsi="Arial" w:cs="Arial"/>
          <w:b/>
          <w:color w:val="0000FF"/>
          <w:sz w:val="24"/>
        </w:rPr>
        <w:tab/>
      </w:r>
      <w:r>
        <w:rPr>
          <w:rFonts w:ascii="Arial" w:hAnsi="Arial" w:cs="Arial"/>
          <w:b/>
          <w:sz w:val="24"/>
        </w:rPr>
        <w:t xml:space="preserve">Adding ADRF as a consumer of </w:t>
      </w:r>
      <w:proofErr w:type="spellStart"/>
      <w:r>
        <w:rPr>
          <w:rFonts w:ascii="Arial" w:hAnsi="Arial" w:cs="Arial"/>
          <w:b/>
          <w:sz w:val="24"/>
        </w:rPr>
        <w:t>Nnwdaf_EventsSubscription</w:t>
      </w:r>
      <w:proofErr w:type="spellEnd"/>
      <w:r>
        <w:rPr>
          <w:rFonts w:ascii="Arial" w:hAnsi="Arial" w:cs="Arial"/>
          <w:b/>
          <w:sz w:val="24"/>
        </w:rPr>
        <w:t xml:space="preserve"> and </w:t>
      </w:r>
      <w:proofErr w:type="spellStart"/>
      <w:r>
        <w:rPr>
          <w:rFonts w:ascii="Arial" w:hAnsi="Arial" w:cs="Arial"/>
          <w:b/>
          <w:sz w:val="24"/>
        </w:rPr>
        <w:t>Nnwdaf_AnalyticsInfo</w:t>
      </w:r>
      <w:proofErr w:type="spellEnd"/>
      <w:r>
        <w:rPr>
          <w:rFonts w:ascii="Arial" w:hAnsi="Arial" w:cs="Arial"/>
          <w:b/>
          <w:sz w:val="24"/>
        </w:rPr>
        <w:t xml:space="preserve"> Services</w:t>
      </w:r>
    </w:p>
    <w:p w14:paraId="5AAC62B5"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CR-0969  rev  Cat: B (Rel-19)</w:t>
      </w:r>
      <w:r>
        <w:rPr>
          <w:i/>
        </w:rPr>
        <w:br/>
      </w:r>
      <w:r>
        <w:rPr>
          <w:i/>
        </w:rPr>
        <w:br/>
      </w:r>
      <w:r>
        <w:rPr>
          <w:i/>
        </w:rPr>
        <w:tab/>
      </w:r>
      <w:r>
        <w:rPr>
          <w:i/>
        </w:rPr>
        <w:tab/>
      </w:r>
      <w:r>
        <w:rPr>
          <w:i/>
        </w:rPr>
        <w:tab/>
      </w:r>
      <w:r>
        <w:rPr>
          <w:i/>
        </w:rPr>
        <w:tab/>
      </w:r>
      <w:r>
        <w:rPr>
          <w:i/>
        </w:rPr>
        <w:tab/>
        <w:t>Source: ZTE</w:t>
      </w:r>
    </w:p>
    <w:p w14:paraId="7F069536" w14:textId="77777777" w:rsidR="00DB771A" w:rsidRDefault="00DB771A" w:rsidP="00DB771A">
      <w:pPr>
        <w:rPr>
          <w:rFonts w:ascii="Arial" w:hAnsi="Arial" w:cs="Arial"/>
          <w:b/>
        </w:rPr>
      </w:pPr>
      <w:r>
        <w:rPr>
          <w:rFonts w:ascii="Arial" w:hAnsi="Arial" w:cs="Arial"/>
          <w:b/>
        </w:rPr>
        <w:t xml:space="preserve">Discussion: </w:t>
      </w:r>
    </w:p>
    <w:p w14:paraId="53C5408E" w14:textId="77777777" w:rsidR="00DB771A" w:rsidRDefault="00DB771A" w:rsidP="00DB771A">
      <w:r>
        <w:t>Depends on TS/TR 23.288 CR 1203</w:t>
      </w:r>
    </w:p>
    <w:p w14:paraId="3087E1BE" w14:textId="77777777" w:rsidR="00DB771A" w:rsidRDefault="00DB771A" w:rsidP="00DB771A">
      <w:r>
        <w:t xml:space="preserve">Xuefei (Huawei): Update coversheet. Check ADRF as consumer of </w:t>
      </w:r>
      <w:proofErr w:type="spellStart"/>
      <w:r>
        <w:t>AnalyticsInfo</w:t>
      </w:r>
      <w:proofErr w:type="spellEnd"/>
      <w:r>
        <w:t>.</w:t>
      </w:r>
    </w:p>
    <w:p w14:paraId="622CF0DE" w14:textId="77777777" w:rsidR="00DB771A" w:rsidRDefault="00DB771A" w:rsidP="00DB771A">
      <w:r>
        <w:t>Apostolos (Nokia): Rewording for 6th change.</w:t>
      </w:r>
    </w:p>
    <w:p w14:paraId="2681FAF0" w14:textId="77777777" w:rsidR="00DB771A" w:rsidRDefault="00DB771A" w:rsidP="00DB771A">
      <w:proofErr w:type="spellStart"/>
      <w:r>
        <w:t>Xiaojian</w:t>
      </w:r>
      <w:proofErr w:type="spellEnd"/>
      <w:r>
        <w:t xml:space="preserve"> (ZTE): Revision available and Nokia and Huawei are fine.</w:t>
      </w:r>
    </w:p>
    <w:p w14:paraId="5BEC6BC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C3-246390</w:t>
      </w:r>
      <w:r>
        <w:rPr>
          <w:color w:val="993300"/>
          <w:u w:val="single"/>
        </w:rPr>
        <w:t>.</w:t>
      </w:r>
    </w:p>
    <w:p w14:paraId="7BDB85E3" w14:textId="4572699B" w:rsidR="00DB771A" w:rsidRDefault="00DB771A" w:rsidP="00DB771A">
      <w:pPr>
        <w:rPr>
          <w:rFonts w:ascii="Arial" w:hAnsi="Arial" w:cs="Arial"/>
          <w:b/>
          <w:sz w:val="24"/>
        </w:rPr>
      </w:pPr>
      <w:r>
        <w:rPr>
          <w:rFonts w:ascii="Arial" w:hAnsi="Arial" w:cs="Arial"/>
          <w:b/>
          <w:color w:val="0000FF"/>
          <w:sz w:val="24"/>
        </w:rPr>
        <w:t>C3-246131</w:t>
      </w:r>
      <w:r>
        <w:rPr>
          <w:rFonts w:ascii="Arial" w:hAnsi="Arial" w:cs="Arial"/>
          <w:b/>
          <w:color w:val="0000FF"/>
          <w:sz w:val="24"/>
        </w:rPr>
        <w:tab/>
      </w:r>
      <w:r>
        <w:rPr>
          <w:rFonts w:ascii="Arial" w:hAnsi="Arial" w:cs="Arial"/>
          <w:b/>
          <w:sz w:val="24"/>
        </w:rPr>
        <w:t>NWDAF Analytics Storage in ADRF via Notifications</w:t>
      </w:r>
    </w:p>
    <w:p w14:paraId="087F744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CR-0131  rev  Cat: F (Rel-19)</w:t>
      </w:r>
      <w:r>
        <w:rPr>
          <w:i/>
        </w:rPr>
        <w:br/>
      </w:r>
      <w:r>
        <w:rPr>
          <w:i/>
        </w:rPr>
        <w:br/>
      </w:r>
      <w:r>
        <w:rPr>
          <w:i/>
        </w:rPr>
        <w:tab/>
      </w:r>
      <w:r>
        <w:rPr>
          <w:i/>
        </w:rPr>
        <w:tab/>
      </w:r>
      <w:r>
        <w:rPr>
          <w:i/>
        </w:rPr>
        <w:tab/>
      </w:r>
      <w:r>
        <w:rPr>
          <w:i/>
        </w:rPr>
        <w:tab/>
      </w:r>
      <w:r>
        <w:rPr>
          <w:i/>
        </w:rPr>
        <w:tab/>
        <w:t>Source: ZTE</w:t>
      </w:r>
    </w:p>
    <w:p w14:paraId="0F810370" w14:textId="77777777" w:rsidR="00DB771A" w:rsidRDefault="00DB771A" w:rsidP="00DB771A">
      <w:pPr>
        <w:rPr>
          <w:rFonts w:ascii="Arial" w:hAnsi="Arial" w:cs="Arial"/>
          <w:b/>
        </w:rPr>
      </w:pPr>
      <w:r>
        <w:rPr>
          <w:rFonts w:ascii="Arial" w:hAnsi="Arial" w:cs="Arial"/>
          <w:b/>
        </w:rPr>
        <w:t xml:space="preserve">Discussion: </w:t>
      </w:r>
    </w:p>
    <w:p w14:paraId="00096909" w14:textId="77777777" w:rsidR="00DB771A" w:rsidRDefault="00DB771A" w:rsidP="00DB771A">
      <w:r>
        <w:t>Depends on TS/TR 23.288 CR 1203</w:t>
      </w:r>
    </w:p>
    <w:p w14:paraId="53E91599" w14:textId="77777777" w:rsidR="00DB771A" w:rsidRDefault="00DB771A" w:rsidP="00DB771A">
      <w:r>
        <w:t>Maria (Ericsson): ADRF is not a consumer for the subscription.</w:t>
      </w:r>
    </w:p>
    <w:p w14:paraId="678E47D6" w14:textId="77777777" w:rsidR="00DB771A" w:rsidRDefault="00DB771A" w:rsidP="00DB771A">
      <w:proofErr w:type="spellStart"/>
      <w:r>
        <w:t>Xiaojian</w:t>
      </w:r>
      <w:proofErr w:type="spellEnd"/>
      <w:r>
        <w:t xml:space="preserve"> (ZTE): will work on a proposal.</w:t>
      </w:r>
    </w:p>
    <w:p w14:paraId="7B963456" w14:textId="77777777" w:rsidR="00DB771A" w:rsidRDefault="00DB771A" w:rsidP="00DB771A">
      <w:proofErr w:type="spellStart"/>
      <w:r>
        <w:t>Xiaoiian</w:t>
      </w:r>
      <w:proofErr w:type="spellEnd"/>
      <w:r>
        <w:t xml:space="preserve"> (ZTE): Revision is available.</w:t>
      </w:r>
    </w:p>
    <w:p w14:paraId="02092EEE" w14:textId="77777777" w:rsidR="00DB771A" w:rsidRDefault="00DB771A" w:rsidP="00DB771A">
      <w:r>
        <w:lastRenderedPageBreak/>
        <w:t>Maria (Ericsson): Ok with the revision</w:t>
      </w:r>
    </w:p>
    <w:p w14:paraId="2673442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C3-246529</w:t>
      </w:r>
      <w:r>
        <w:rPr>
          <w:color w:val="993300"/>
          <w:u w:val="single"/>
        </w:rPr>
        <w:t>.</w:t>
      </w:r>
    </w:p>
    <w:p w14:paraId="2825F0FA" w14:textId="4056859A" w:rsidR="00DB771A" w:rsidRDefault="00DB771A" w:rsidP="00DB771A">
      <w:pPr>
        <w:rPr>
          <w:rFonts w:ascii="Arial" w:hAnsi="Arial" w:cs="Arial"/>
          <w:b/>
          <w:sz w:val="24"/>
        </w:rPr>
      </w:pPr>
      <w:r>
        <w:rPr>
          <w:rFonts w:ascii="Arial" w:hAnsi="Arial" w:cs="Arial"/>
          <w:b/>
          <w:color w:val="0000FF"/>
          <w:sz w:val="24"/>
        </w:rPr>
        <w:t>C3-246132</w:t>
      </w:r>
      <w:r>
        <w:rPr>
          <w:rFonts w:ascii="Arial" w:hAnsi="Arial" w:cs="Arial"/>
          <w:b/>
          <w:color w:val="0000FF"/>
          <w:sz w:val="24"/>
        </w:rPr>
        <w:tab/>
      </w:r>
      <w:r>
        <w:rPr>
          <w:rFonts w:ascii="Arial" w:hAnsi="Arial" w:cs="Arial"/>
          <w:b/>
          <w:sz w:val="24"/>
        </w:rPr>
        <w:t>Corrections to roaming procedures</w:t>
      </w:r>
    </w:p>
    <w:p w14:paraId="681A5A8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CR-0132  rev  Cat: F (Rel-19)</w:t>
      </w:r>
      <w:r>
        <w:rPr>
          <w:i/>
        </w:rPr>
        <w:br/>
      </w:r>
      <w:r>
        <w:rPr>
          <w:i/>
        </w:rPr>
        <w:br/>
      </w:r>
      <w:r>
        <w:rPr>
          <w:i/>
        </w:rPr>
        <w:tab/>
      </w:r>
      <w:r>
        <w:rPr>
          <w:i/>
        </w:rPr>
        <w:tab/>
      </w:r>
      <w:r>
        <w:rPr>
          <w:i/>
        </w:rPr>
        <w:tab/>
      </w:r>
      <w:r>
        <w:rPr>
          <w:i/>
        </w:rPr>
        <w:tab/>
      </w:r>
      <w:r>
        <w:rPr>
          <w:i/>
        </w:rPr>
        <w:tab/>
        <w:t>Source: ZTE</w:t>
      </w:r>
    </w:p>
    <w:p w14:paraId="4FD41804"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6C678" w14:textId="1CA72741" w:rsidR="00DB771A" w:rsidRDefault="00DB771A" w:rsidP="00DB771A">
      <w:pPr>
        <w:rPr>
          <w:rFonts w:ascii="Arial" w:hAnsi="Arial" w:cs="Arial"/>
          <w:b/>
          <w:sz w:val="24"/>
        </w:rPr>
      </w:pPr>
      <w:r>
        <w:rPr>
          <w:rFonts w:ascii="Arial" w:hAnsi="Arial" w:cs="Arial"/>
          <w:b/>
          <w:color w:val="0000FF"/>
          <w:sz w:val="24"/>
        </w:rPr>
        <w:t>C3-246133</w:t>
      </w:r>
      <w:r>
        <w:rPr>
          <w:rFonts w:ascii="Arial" w:hAnsi="Arial" w:cs="Arial"/>
          <w:b/>
          <w:color w:val="0000FF"/>
          <w:sz w:val="24"/>
        </w:rPr>
        <w:tab/>
      </w:r>
      <w:r>
        <w:rPr>
          <w:rFonts w:ascii="Arial" w:hAnsi="Arial" w:cs="Arial"/>
          <w:b/>
          <w:sz w:val="24"/>
        </w:rPr>
        <w:t>Removal of UPF info subscription from SMF</w:t>
      </w:r>
    </w:p>
    <w:p w14:paraId="10934C6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CR-0133  rev  Cat: F (Rel-19)</w:t>
      </w:r>
      <w:r>
        <w:rPr>
          <w:i/>
        </w:rPr>
        <w:br/>
      </w:r>
      <w:r>
        <w:rPr>
          <w:i/>
        </w:rPr>
        <w:br/>
      </w:r>
      <w:r>
        <w:rPr>
          <w:i/>
        </w:rPr>
        <w:tab/>
      </w:r>
      <w:r>
        <w:rPr>
          <w:i/>
        </w:rPr>
        <w:tab/>
      </w:r>
      <w:r>
        <w:rPr>
          <w:i/>
        </w:rPr>
        <w:tab/>
      </w:r>
      <w:r>
        <w:rPr>
          <w:i/>
        </w:rPr>
        <w:tab/>
      </w:r>
      <w:r>
        <w:rPr>
          <w:i/>
        </w:rPr>
        <w:tab/>
        <w:t>Source: ZTE</w:t>
      </w:r>
    </w:p>
    <w:p w14:paraId="31FB2010" w14:textId="77777777" w:rsidR="00DB771A" w:rsidRDefault="00DB771A" w:rsidP="00DB771A">
      <w:pPr>
        <w:rPr>
          <w:rFonts w:ascii="Arial" w:hAnsi="Arial" w:cs="Arial"/>
          <w:b/>
        </w:rPr>
      </w:pPr>
      <w:r>
        <w:rPr>
          <w:rFonts w:ascii="Arial" w:hAnsi="Arial" w:cs="Arial"/>
          <w:b/>
        </w:rPr>
        <w:t xml:space="preserve">Discussion: </w:t>
      </w:r>
    </w:p>
    <w:p w14:paraId="34B6BF4B" w14:textId="77777777" w:rsidR="00DB771A" w:rsidRDefault="00DB771A" w:rsidP="00DB771A">
      <w:r>
        <w:t>Apostolos (Nokia): Generalize text 4a-4b in 5.7.3.</w:t>
      </w:r>
    </w:p>
    <w:p w14:paraId="54DEF97E" w14:textId="77777777" w:rsidR="00DB771A" w:rsidRDefault="00DB771A" w:rsidP="00DB771A">
      <w:proofErr w:type="spellStart"/>
      <w:r>
        <w:t>Xiaojian</w:t>
      </w:r>
      <w:proofErr w:type="spellEnd"/>
      <w:r>
        <w:t xml:space="preserve"> (ZTE): R2 is available.</w:t>
      </w:r>
    </w:p>
    <w:p w14:paraId="3433FE9F" w14:textId="77777777" w:rsidR="00DB771A" w:rsidRDefault="00DB771A" w:rsidP="00DB771A">
      <w:r>
        <w:t>Apostolos (Nokia): ok with r2.</w:t>
      </w:r>
    </w:p>
    <w:p w14:paraId="44094D4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C3-246391</w:t>
      </w:r>
      <w:r>
        <w:rPr>
          <w:color w:val="993300"/>
          <w:u w:val="single"/>
        </w:rPr>
        <w:t>.</w:t>
      </w:r>
    </w:p>
    <w:p w14:paraId="464558B1" w14:textId="394E5629" w:rsidR="00DB771A" w:rsidRDefault="00DB771A" w:rsidP="00DB771A">
      <w:pPr>
        <w:rPr>
          <w:rFonts w:ascii="Arial" w:hAnsi="Arial" w:cs="Arial"/>
          <w:b/>
          <w:sz w:val="24"/>
        </w:rPr>
      </w:pPr>
      <w:r>
        <w:rPr>
          <w:rFonts w:ascii="Arial" w:hAnsi="Arial" w:cs="Arial"/>
          <w:b/>
          <w:color w:val="0000FF"/>
          <w:sz w:val="24"/>
        </w:rPr>
        <w:t>C3-246134</w:t>
      </w:r>
      <w:r>
        <w:rPr>
          <w:rFonts w:ascii="Arial" w:hAnsi="Arial" w:cs="Arial"/>
          <w:b/>
          <w:color w:val="0000FF"/>
          <w:sz w:val="24"/>
        </w:rPr>
        <w:tab/>
      </w:r>
      <w:r>
        <w:rPr>
          <w:rFonts w:ascii="Arial" w:hAnsi="Arial" w:cs="Arial"/>
          <w:b/>
          <w:sz w:val="24"/>
        </w:rPr>
        <w:t xml:space="preserve">Corrections related to </w:t>
      </w:r>
      <w:proofErr w:type="spellStart"/>
      <w:r>
        <w:rPr>
          <w:rFonts w:ascii="Arial" w:hAnsi="Arial" w:cs="Arial"/>
          <w:b/>
          <w:sz w:val="24"/>
        </w:rPr>
        <w:t>PfdDetermination</w:t>
      </w:r>
      <w:proofErr w:type="spellEnd"/>
    </w:p>
    <w:p w14:paraId="0BB95DA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v18.5.0</w:t>
      </w:r>
      <w:r>
        <w:rPr>
          <w:i/>
        </w:rPr>
        <w:tab/>
        <w:t xml:space="preserve">  CR-0134  rev  Cat: F (Rel-19)</w:t>
      </w:r>
      <w:r>
        <w:rPr>
          <w:i/>
        </w:rPr>
        <w:br/>
      </w:r>
      <w:r>
        <w:rPr>
          <w:i/>
        </w:rPr>
        <w:br/>
      </w:r>
      <w:r>
        <w:rPr>
          <w:i/>
        </w:rPr>
        <w:tab/>
      </w:r>
      <w:r>
        <w:rPr>
          <w:i/>
        </w:rPr>
        <w:tab/>
      </w:r>
      <w:r>
        <w:rPr>
          <w:i/>
        </w:rPr>
        <w:tab/>
      </w:r>
      <w:r>
        <w:rPr>
          <w:i/>
        </w:rPr>
        <w:tab/>
      </w:r>
      <w:r>
        <w:rPr>
          <w:i/>
        </w:rPr>
        <w:tab/>
        <w:t>Source: ZTE</w:t>
      </w:r>
    </w:p>
    <w:p w14:paraId="5D31E2C4" w14:textId="77777777" w:rsidR="00DB771A" w:rsidRDefault="00DB771A" w:rsidP="00DB771A">
      <w:pPr>
        <w:rPr>
          <w:rFonts w:ascii="Arial" w:hAnsi="Arial" w:cs="Arial"/>
          <w:b/>
        </w:rPr>
      </w:pPr>
      <w:r>
        <w:rPr>
          <w:rFonts w:ascii="Arial" w:hAnsi="Arial" w:cs="Arial"/>
          <w:b/>
        </w:rPr>
        <w:t xml:space="preserve">Discussion: </w:t>
      </w:r>
    </w:p>
    <w:p w14:paraId="5FEA701C" w14:textId="77777777" w:rsidR="00DB771A" w:rsidRDefault="00DB771A" w:rsidP="00DB771A">
      <w:r>
        <w:t>Apostolos (Nokia): Add a note in the procedures instead of the proposal in 1st change.</w:t>
      </w:r>
    </w:p>
    <w:p w14:paraId="6D9A3BCF" w14:textId="77777777" w:rsidR="00DB771A" w:rsidRDefault="00DB771A" w:rsidP="00DB771A">
      <w:proofErr w:type="spellStart"/>
      <w:r>
        <w:t>Xiaojian</w:t>
      </w:r>
      <w:proofErr w:type="spellEnd"/>
      <w:r>
        <w:t xml:space="preserve"> (ZTE): Revision available and confirmed by Nokia.</w:t>
      </w:r>
    </w:p>
    <w:p w14:paraId="45949F5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C3-246392</w:t>
      </w:r>
      <w:r>
        <w:rPr>
          <w:color w:val="993300"/>
          <w:u w:val="single"/>
        </w:rPr>
        <w:t>.</w:t>
      </w:r>
    </w:p>
    <w:p w14:paraId="3F869832" w14:textId="4ED9BE0D" w:rsidR="00DB771A" w:rsidRDefault="00DB771A" w:rsidP="00DB771A">
      <w:pPr>
        <w:rPr>
          <w:rFonts w:ascii="Arial" w:hAnsi="Arial" w:cs="Arial"/>
          <w:b/>
          <w:sz w:val="24"/>
        </w:rPr>
      </w:pPr>
      <w:r>
        <w:rPr>
          <w:rFonts w:ascii="Arial" w:hAnsi="Arial" w:cs="Arial"/>
          <w:b/>
          <w:color w:val="0000FF"/>
          <w:sz w:val="24"/>
        </w:rPr>
        <w:t>C3-246183</w:t>
      </w:r>
      <w:r>
        <w:rPr>
          <w:rFonts w:ascii="Arial" w:hAnsi="Arial" w:cs="Arial"/>
          <w:b/>
          <w:color w:val="0000FF"/>
          <w:sz w:val="24"/>
        </w:rPr>
        <w:tab/>
      </w:r>
      <w:r>
        <w:rPr>
          <w:rFonts w:ascii="Arial" w:hAnsi="Arial" w:cs="Arial"/>
          <w:b/>
          <w:sz w:val="24"/>
        </w:rPr>
        <w:t>Clarifications and miscellaneous corrections on NWDAF services</w:t>
      </w:r>
    </w:p>
    <w:p w14:paraId="57C812D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CR-0984  rev  Cat: B (Rel-19)</w:t>
      </w:r>
      <w:r>
        <w:rPr>
          <w:i/>
        </w:rPr>
        <w:br/>
      </w:r>
      <w:r>
        <w:rPr>
          <w:i/>
        </w:rPr>
        <w:br/>
      </w:r>
      <w:r>
        <w:rPr>
          <w:i/>
        </w:rPr>
        <w:tab/>
      </w:r>
      <w:r>
        <w:rPr>
          <w:i/>
        </w:rPr>
        <w:tab/>
      </w:r>
      <w:r>
        <w:rPr>
          <w:i/>
        </w:rPr>
        <w:tab/>
      </w:r>
      <w:r>
        <w:rPr>
          <w:i/>
        </w:rPr>
        <w:tab/>
      </w:r>
      <w:r>
        <w:rPr>
          <w:i/>
        </w:rPr>
        <w:tab/>
        <w:t>Source: Huawei</w:t>
      </w:r>
    </w:p>
    <w:p w14:paraId="6AB618DF" w14:textId="77777777" w:rsidR="00DB771A" w:rsidRDefault="00DB771A" w:rsidP="00DB771A">
      <w:pPr>
        <w:rPr>
          <w:rFonts w:ascii="Arial" w:hAnsi="Arial" w:cs="Arial"/>
          <w:b/>
        </w:rPr>
      </w:pPr>
      <w:r>
        <w:rPr>
          <w:rFonts w:ascii="Arial" w:hAnsi="Arial" w:cs="Arial"/>
          <w:b/>
        </w:rPr>
        <w:t xml:space="preserve">Discussion: </w:t>
      </w:r>
    </w:p>
    <w:p w14:paraId="7C0C8E9C" w14:textId="77777777" w:rsidR="00DB771A" w:rsidRDefault="00DB771A" w:rsidP="00DB771A">
      <w:r>
        <w:t>Maria (Ericsson): Remove “only” in the last change.</w:t>
      </w:r>
    </w:p>
    <w:p w14:paraId="2DBE045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C3-246393</w:t>
      </w:r>
      <w:r>
        <w:rPr>
          <w:color w:val="993300"/>
          <w:u w:val="single"/>
        </w:rPr>
        <w:t>.</w:t>
      </w:r>
    </w:p>
    <w:p w14:paraId="0C46442A" w14:textId="6CCC1E4F" w:rsidR="00DB771A" w:rsidRDefault="00DB771A" w:rsidP="00DB771A">
      <w:pPr>
        <w:rPr>
          <w:rFonts w:ascii="Arial" w:hAnsi="Arial" w:cs="Arial"/>
          <w:b/>
          <w:sz w:val="24"/>
        </w:rPr>
      </w:pPr>
      <w:r>
        <w:rPr>
          <w:rFonts w:ascii="Arial" w:hAnsi="Arial" w:cs="Arial"/>
          <w:b/>
          <w:color w:val="0000FF"/>
          <w:sz w:val="24"/>
        </w:rPr>
        <w:t>C3-246184</w:t>
      </w:r>
      <w:r>
        <w:rPr>
          <w:rFonts w:ascii="Arial" w:hAnsi="Arial" w:cs="Arial"/>
          <w:b/>
          <w:color w:val="0000FF"/>
          <w:sz w:val="24"/>
        </w:rPr>
        <w:tab/>
      </w:r>
      <w:r>
        <w:rPr>
          <w:rFonts w:ascii="Arial" w:hAnsi="Arial" w:cs="Arial"/>
          <w:b/>
          <w:sz w:val="24"/>
        </w:rPr>
        <w:t>Clarifications for the presence condition of the attribute</w:t>
      </w:r>
    </w:p>
    <w:p w14:paraId="2EA76F4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CR-1437  rev  Cat: B (Rel-19)</w:t>
      </w:r>
      <w:r>
        <w:rPr>
          <w:i/>
        </w:rPr>
        <w:br/>
      </w:r>
      <w:r>
        <w:rPr>
          <w:i/>
        </w:rPr>
        <w:br/>
      </w:r>
      <w:r>
        <w:rPr>
          <w:i/>
        </w:rPr>
        <w:tab/>
      </w:r>
      <w:r>
        <w:rPr>
          <w:i/>
        </w:rPr>
        <w:tab/>
      </w:r>
      <w:r>
        <w:rPr>
          <w:i/>
        </w:rPr>
        <w:tab/>
      </w:r>
      <w:r>
        <w:rPr>
          <w:i/>
        </w:rPr>
        <w:tab/>
      </w:r>
      <w:r>
        <w:rPr>
          <w:i/>
        </w:rPr>
        <w:tab/>
        <w:t>Source: Huawei</w:t>
      </w:r>
    </w:p>
    <w:p w14:paraId="517E508B" w14:textId="77777777" w:rsidR="00DB771A" w:rsidRDefault="00DB771A" w:rsidP="00DB771A">
      <w:pPr>
        <w:rPr>
          <w:rFonts w:ascii="Arial" w:hAnsi="Arial" w:cs="Arial"/>
          <w:b/>
        </w:rPr>
      </w:pPr>
      <w:r>
        <w:rPr>
          <w:rFonts w:ascii="Arial" w:hAnsi="Arial" w:cs="Arial"/>
          <w:b/>
        </w:rPr>
        <w:t xml:space="preserve">Discussion: </w:t>
      </w:r>
    </w:p>
    <w:p w14:paraId="63021F70" w14:textId="77777777" w:rsidR="00DB771A" w:rsidRDefault="00DB771A" w:rsidP="00DB771A">
      <w:proofErr w:type="spellStart"/>
      <w:r>
        <w:lastRenderedPageBreak/>
        <w:t>Xiaojian</w:t>
      </w:r>
      <w:proofErr w:type="spellEnd"/>
      <w:r>
        <w:t xml:space="preserve"> (ZTE): Remove the collision in 6135. Collides with 6217 that can be merged into this CR.</w:t>
      </w:r>
    </w:p>
    <w:p w14:paraId="4DCE0C0E" w14:textId="77777777" w:rsidR="00DB771A" w:rsidRDefault="00DB771A" w:rsidP="00DB771A">
      <w:r>
        <w:t>Apostolos (Nokia): Why SUPI is not applicable?</w:t>
      </w:r>
    </w:p>
    <w:p w14:paraId="4FAC7D19" w14:textId="77777777" w:rsidR="00DB771A" w:rsidRDefault="00DB771A" w:rsidP="00DB771A">
      <w:r>
        <w:t>Xuefei (Huawei): Only needs to add ZTE as cosigner and remove the clash.</w:t>
      </w:r>
    </w:p>
    <w:p w14:paraId="4522462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C3-246394</w:t>
      </w:r>
      <w:r>
        <w:rPr>
          <w:color w:val="993300"/>
          <w:u w:val="single"/>
        </w:rPr>
        <w:t>.</w:t>
      </w:r>
    </w:p>
    <w:p w14:paraId="21FE4BB4" w14:textId="05708EB3" w:rsidR="00DB771A" w:rsidRDefault="00DB771A" w:rsidP="00DB771A">
      <w:pPr>
        <w:rPr>
          <w:rFonts w:ascii="Arial" w:hAnsi="Arial" w:cs="Arial"/>
          <w:b/>
          <w:sz w:val="24"/>
        </w:rPr>
      </w:pPr>
      <w:r>
        <w:rPr>
          <w:rFonts w:ascii="Arial" w:hAnsi="Arial" w:cs="Arial"/>
          <w:b/>
          <w:color w:val="0000FF"/>
          <w:sz w:val="24"/>
        </w:rPr>
        <w:t>C3-246185</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Nnwdaf_MLModelProvision</w:t>
      </w:r>
      <w:proofErr w:type="spellEnd"/>
      <w:r>
        <w:rPr>
          <w:rFonts w:ascii="Arial" w:hAnsi="Arial" w:cs="Arial"/>
          <w:b/>
          <w:sz w:val="24"/>
        </w:rPr>
        <w:t xml:space="preserve"> service</w:t>
      </w:r>
    </w:p>
    <w:p w14:paraId="5375B2AD"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CR-0985  rev  Cat: F (Rel-19)</w:t>
      </w:r>
      <w:r>
        <w:rPr>
          <w:i/>
        </w:rPr>
        <w:br/>
      </w:r>
      <w:r>
        <w:rPr>
          <w:i/>
        </w:rPr>
        <w:br/>
      </w:r>
      <w:r>
        <w:rPr>
          <w:i/>
        </w:rPr>
        <w:tab/>
      </w:r>
      <w:r>
        <w:rPr>
          <w:i/>
        </w:rPr>
        <w:tab/>
      </w:r>
      <w:r>
        <w:rPr>
          <w:i/>
        </w:rPr>
        <w:tab/>
      </w:r>
      <w:r>
        <w:rPr>
          <w:i/>
        </w:rPr>
        <w:tab/>
      </w:r>
      <w:r>
        <w:rPr>
          <w:i/>
        </w:rPr>
        <w:tab/>
        <w:t>Source: Huawei</w:t>
      </w:r>
    </w:p>
    <w:p w14:paraId="7528CDF3" w14:textId="77777777" w:rsidR="00DB771A" w:rsidRDefault="00DB771A" w:rsidP="00DB771A">
      <w:pPr>
        <w:rPr>
          <w:rFonts w:ascii="Arial" w:hAnsi="Arial" w:cs="Arial"/>
          <w:b/>
        </w:rPr>
      </w:pPr>
      <w:r>
        <w:rPr>
          <w:rFonts w:ascii="Arial" w:hAnsi="Arial" w:cs="Arial"/>
          <w:b/>
        </w:rPr>
        <w:t xml:space="preserve">Discussion: </w:t>
      </w:r>
    </w:p>
    <w:p w14:paraId="5F3C8DEE" w14:textId="77777777" w:rsidR="00DB771A" w:rsidRDefault="00DB771A" w:rsidP="00DB771A">
      <w:r>
        <w:t>Apostolos (Nokia): the added attributes are not applicable.</w:t>
      </w:r>
    </w:p>
    <w:p w14:paraId="61E7AB9C" w14:textId="77777777" w:rsidR="00DB771A" w:rsidRDefault="00DB771A" w:rsidP="00DB771A">
      <w:proofErr w:type="spellStart"/>
      <w:r>
        <w:t>Xiaojian</w:t>
      </w:r>
      <w:proofErr w:type="spellEnd"/>
      <w:r>
        <w:t xml:space="preserve"> (ZTE): Agree with the comment. Remove SA2 dependency.</w:t>
      </w:r>
    </w:p>
    <w:p w14:paraId="58933F86" w14:textId="77777777" w:rsidR="00DB771A" w:rsidRDefault="00DB771A" w:rsidP="00DB771A">
      <w:r>
        <w:t>Maria (Ericsson): Why capital letter for ID? Ok with identifier.</w:t>
      </w:r>
    </w:p>
    <w:p w14:paraId="5D4918E1" w14:textId="77777777" w:rsidR="00DB771A" w:rsidRDefault="00DB771A" w:rsidP="00DB771A">
      <w:r>
        <w:t>Xuefei (Huawei): Revision available and Nokia and ZTE and Ericsson are fine.</w:t>
      </w:r>
    </w:p>
    <w:p w14:paraId="447CDF8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C3-246395</w:t>
      </w:r>
      <w:r>
        <w:rPr>
          <w:color w:val="993300"/>
          <w:u w:val="single"/>
        </w:rPr>
        <w:t>.</w:t>
      </w:r>
    </w:p>
    <w:p w14:paraId="23D7F218" w14:textId="10FC3EDD" w:rsidR="00DB771A" w:rsidRDefault="00DB771A" w:rsidP="00DB771A">
      <w:pPr>
        <w:rPr>
          <w:rFonts w:ascii="Arial" w:hAnsi="Arial" w:cs="Arial"/>
          <w:b/>
          <w:sz w:val="24"/>
        </w:rPr>
      </w:pPr>
      <w:r>
        <w:rPr>
          <w:rFonts w:ascii="Arial" w:hAnsi="Arial" w:cs="Arial"/>
          <w:b/>
          <w:color w:val="0000FF"/>
          <w:sz w:val="24"/>
        </w:rPr>
        <w:t>C3-246186</w:t>
      </w:r>
      <w:r>
        <w:rPr>
          <w:rFonts w:ascii="Arial" w:hAnsi="Arial" w:cs="Arial"/>
          <w:b/>
          <w:color w:val="0000FF"/>
          <w:sz w:val="24"/>
        </w:rPr>
        <w:tab/>
      </w:r>
      <w:r>
        <w:rPr>
          <w:rFonts w:ascii="Arial" w:hAnsi="Arial" w:cs="Arial"/>
          <w:b/>
          <w:sz w:val="24"/>
        </w:rPr>
        <w:t>Support of providing the average speed of the UE</w:t>
      </w:r>
    </w:p>
    <w:p w14:paraId="43ED3C6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v19.0.0</w:t>
      </w:r>
      <w:r>
        <w:rPr>
          <w:i/>
        </w:rPr>
        <w:tab/>
        <w:t xml:space="preserve">  CR-0148  rev  Cat: B (Rel-19)</w:t>
      </w:r>
      <w:r>
        <w:rPr>
          <w:i/>
        </w:rPr>
        <w:br/>
      </w:r>
      <w:r>
        <w:rPr>
          <w:i/>
        </w:rPr>
        <w:br/>
      </w:r>
      <w:r>
        <w:rPr>
          <w:i/>
        </w:rPr>
        <w:tab/>
      </w:r>
      <w:r>
        <w:rPr>
          <w:i/>
        </w:rPr>
        <w:tab/>
      </w:r>
      <w:r>
        <w:rPr>
          <w:i/>
        </w:rPr>
        <w:tab/>
      </w:r>
      <w:r>
        <w:rPr>
          <w:i/>
        </w:rPr>
        <w:tab/>
      </w:r>
      <w:r>
        <w:rPr>
          <w:i/>
        </w:rPr>
        <w:tab/>
        <w:t>Source: Huawei</w:t>
      </w:r>
    </w:p>
    <w:p w14:paraId="140C0192" w14:textId="77777777" w:rsidR="00DB771A" w:rsidRDefault="00DB771A" w:rsidP="00DB771A">
      <w:pPr>
        <w:rPr>
          <w:color w:val="808080"/>
        </w:rPr>
      </w:pPr>
      <w:r>
        <w:rPr>
          <w:color w:val="808080"/>
        </w:rPr>
        <w:t>(Replaces C3-245385)</w:t>
      </w:r>
    </w:p>
    <w:p w14:paraId="0880983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E3D74A" w14:textId="34253DC9" w:rsidR="00DB771A" w:rsidRDefault="00DB771A" w:rsidP="00DB771A">
      <w:pPr>
        <w:rPr>
          <w:rFonts w:ascii="Arial" w:hAnsi="Arial" w:cs="Arial"/>
          <w:b/>
          <w:sz w:val="24"/>
        </w:rPr>
      </w:pPr>
      <w:r>
        <w:rPr>
          <w:rFonts w:ascii="Arial" w:hAnsi="Arial" w:cs="Arial"/>
          <w:b/>
          <w:color w:val="0000FF"/>
          <w:sz w:val="24"/>
        </w:rPr>
        <w:t>C3-246187</w:t>
      </w:r>
      <w:r>
        <w:rPr>
          <w:rFonts w:ascii="Arial" w:hAnsi="Arial" w:cs="Arial"/>
          <w:b/>
          <w:color w:val="0000FF"/>
          <w:sz w:val="24"/>
        </w:rPr>
        <w:tab/>
      </w:r>
      <w:r>
        <w:rPr>
          <w:rFonts w:ascii="Arial" w:hAnsi="Arial" w:cs="Arial"/>
          <w:b/>
          <w:sz w:val="24"/>
        </w:rPr>
        <w:t>Support of ML Model provider information in ML model notification</w:t>
      </w:r>
    </w:p>
    <w:p w14:paraId="631EAC93"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CR-0986  rev  Cat: B (Rel-19)</w:t>
      </w:r>
      <w:r>
        <w:rPr>
          <w:i/>
        </w:rPr>
        <w:br/>
      </w:r>
      <w:r>
        <w:rPr>
          <w:i/>
        </w:rPr>
        <w:br/>
      </w:r>
      <w:r>
        <w:rPr>
          <w:i/>
        </w:rPr>
        <w:tab/>
      </w:r>
      <w:r>
        <w:rPr>
          <w:i/>
        </w:rPr>
        <w:tab/>
      </w:r>
      <w:r>
        <w:rPr>
          <w:i/>
        </w:rPr>
        <w:tab/>
      </w:r>
      <w:r>
        <w:rPr>
          <w:i/>
        </w:rPr>
        <w:tab/>
      </w:r>
      <w:r>
        <w:rPr>
          <w:i/>
        </w:rPr>
        <w:tab/>
        <w:t>Source: Huawei</w:t>
      </w:r>
    </w:p>
    <w:p w14:paraId="7412D8D5" w14:textId="77777777" w:rsidR="00DB771A" w:rsidRDefault="00DB771A" w:rsidP="00DB771A">
      <w:pPr>
        <w:rPr>
          <w:rFonts w:ascii="Arial" w:hAnsi="Arial" w:cs="Arial"/>
          <w:b/>
        </w:rPr>
      </w:pPr>
      <w:r>
        <w:rPr>
          <w:rFonts w:ascii="Arial" w:hAnsi="Arial" w:cs="Arial"/>
          <w:b/>
        </w:rPr>
        <w:t xml:space="preserve">Discussion: </w:t>
      </w:r>
    </w:p>
    <w:p w14:paraId="5A6BF35C"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Nnwdaf_MLModelProvision</w:t>
      </w:r>
      <w:proofErr w:type="spellEnd"/>
      <w:r>
        <w:t xml:space="preserve"> API, </w:t>
      </w:r>
      <w:proofErr w:type="spellStart"/>
      <w:r>
        <w:t>Nnwdaf_MLModelProvision</w:t>
      </w:r>
      <w:proofErr w:type="spellEnd"/>
      <w:r>
        <w:t xml:space="preserve"> API</w:t>
      </w:r>
    </w:p>
    <w:p w14:paraId="66F6744F" w14:textId="77777777" w:rsidR="00DB771A" w:rsidRDefault="00DB771A" w:rsidP="00DB771A">
      <w:r>
        <w:t>Depends on TS/TR 23.288 CR 1210</w:t>
      </w:r>
    </w:p>
    <w:p w14:paraId="79BC85FC" w14:textId="77777777" w:rsidR="00DB771A" w:rsidRDefault="00DB771A" w:rsidP="00DB771A">
      <w:r>
        <w:t>Apostolos (Nokia): Remove the two not-applicable attributes.</w:t>
      </w:r>
    </w:p>
    <w:p w14:paraId="7C725B9C" w14:textId="77777777" w:rsidR="00DB771A" w:rsidRDefault="00DB771A" w:rsidP="00DB771A">
      <w:proofErr w:type="spellStart"/>
      <w:r>
        <w:t>Xiaojian</w:t>
      </w:r>
      <w:proofErr w:type="spellEnd"/>
      <w:r>
        <w:t xml:space="preserve"> (ZTE): The feature scope has changed.</w:t>
      </w:r>
    </w:p>
    <w:p w14:paraId="646D1AC2" w14:textId="77777777" w:rsidR="00DB771A" w:rsidRDefault="00DB771A" w:rsidP="00DB771A">
      <w:r>
        <w:t>Xuefei (Huawei): Will resubmit the CR if the feature needs to be changed for next meeting.</w:t>
      </w:r>
    </w:p>
    <w:p w14:paraId="7F0331E9" w14:textId="77777777" w:rsidR="00DB771A" w:rsidRDefault="00DB771A" w:rsidP="00DB771A">
      <w:r>
        <w:t>Xuefei (Huawei): Nokia and ZTE are fine with the shared revision.</w:t>
      </w:r>
    </w:p>
    <w:p w14:paraId="37B3DE9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C3-246396</w:t>
      </w:r>
      <w:r>
        <w:rPr>
          <w:color w:val="993300"/>
          <w:u w:val="single"/>
        </w:rPr>
        <w:t>.</w:t>
      </w:r>
    </w:p>
    <w:p w14:paraId="4C220F21" w14:textId="65852FFB" w:rsidR="00DB771A" w:rsidRDefault="00DB771A" w:rsidP="00DB771A">
      <w:pPr>
        <w:rPr>
          <w:rFonts w:ascii="Arial" w:hAnsi="Arial" w:cs="Arial"/>
          <w:b/>
          <w:sz w:val="24"/>
        </w:rPr>
      </w:pPr>
      <w:r>
        <w:rPr>
          <w:rFonts w:ascii="Arial" w:hAnsi="Arial" w:cs="Arial"/>
          <w:b/>
          <w:color w:val="0000FF"/>
          <w:sz w:val="24"/>
        </w:rPr>
        <w:t>C3-246188</w:t>
      </w:r>
      <w:r>
        <w:rPr>
          <w:rFonts w:ascii="Arial" w:hAnsi="Arial" w:cs="Arial"/>
          <w:b/>
          <w:color w:val="0000FF"/>
          <w:sz w:val="24"/>
        </w:rPr>
        <w:tab/>
      </w:r>
      <w:r>
        <w:rPr>
          <w:rFonts w:ascii="Arial" w:hAnsi="Arial" w:cs="Arial"/>
          <w:b/>
          <w:sz w:val="24"/>
        </w:rPr>
        <w:t>eNetAE19 workplan</w:t>
      </w:r>
    </w:p>
    <w:p w14:paraId="2DB72AC6" w14:textId="77777777" w:rsidR="00DB771A" w:rsidRDefault="00DB771A" w:rsidP="00DB771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3AC2A54B" w14:textId="77777777" w:rsidR="00DB771A" w:rsidRDefault="00DB771A" w:rsidP="00DB771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0B596" w14:textId="796E93AF" w:rsidR="00DB771A" w:rsidRDefault="00DB771A" w:rsidP="00DB771A">
      <w:pPr>
        <w:rPr>
          <w:rFonts w:ascii="Arial" w:hAnsi="Arial" w:cs="Arial"/>
          <w:b/>
          <w:sz w:val="24"/>
        </w:rPr>
      </w:pPr>
      <w:r>
        <w:rPr>
          <w:rFonts w:ascii="Arial" w:hAnsi="Arial" w:cs="Arial"/>
          <w:b/>
          <w:color w:val="0000FF"/>
          <w:sz w:val="24"/>
        </w:rPr>
        <w:t>C3-246202</w:t>
      </w:r>
      <w:r>
        <w:rPr>
          <w:rFonts w:ascii="Arial" w:hAnsi="Arial" w:cs="Arial"/>
          <w:b/>
          <w:color w:val="0000FF"/>
          <w:sz w:val="24"/>
        </w:rPr>
        <w:tab/>
      </w:r>
      <w:r>
        <w:rPr>
          <w:rFonts w:ascii="Arial" w:hAnsi="Arial" w:cs="Arial"/>
          <w:b/>
          <w:sz w:val="24"/>
        </w:rPr>
        <w:t xml:space="preserve">MFAF </w:t>
      </w:r>
      <w:proofErr w:type="spellStart"/>
      <w:r>
        <w:rPr>
          <w:rFonts w:ascii="Arial" w:hAnsi="Arial" w:cs="Arial"/>
          <w:b/>
          <w:sz w:val="24"/>
        </w:rPr>
        <w:t>ContextManagement</w:t>
      </w:r>
      <w:proofErr w:type="spellEnd"/>
      <w:r>
        <w:rPr>
          <w:rFonts w:ascii="Arial" w:hAnsi="Arial" w:cs="Arial"/>
          <w:b/>
          <w:sz w:val="24"/>
        </w:rPr>
        <w:t xml:space="preserve"> API service </w:t>
      </w:r>
      <w:proofErr w:type="spellStart"/>
      <w:r>
        <w:rPr>
          <w:rFonts w:ascii="Arial" w:hAnsi="Arial" w:cs="Arial"/>
          <w:b/>
          <w:sz w:val="24"/>
        </w:rPr>
        <w:t>descripiton</w:t>
      </w:r>
      <w:proofErr w:type="spellEnd"/>
    </w:p>
    <w:p w14:paraId="26D9A6E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v19.0.0</w:t>
      </w:r>
      <w:r>
        <w:rPr>
          <w:i/>
        </w:rPr>
        <w:tab/>
        <w:t xml:space="preserve">  CR-0073  rev  Cat: B (Rel-19)</w:t>
      </w:r>
      <w:r>
        <w:rPr>
          <w:i/>
        </w:rPr>
        <w:br/>
      </w:r>
      <w:r>
        <w:rPr>
          <w:i/>
        </w:rPr>
        <w:br/>
      </w:r>
      <w:r>
        <w:rPr>
          <w:i/>
        </w:rPr>
        <w:tab/>
      </w:r>
      <w:r>
        <w:rPr>
          <w:i/>
        </w:rPr>
        <w:tab/>
      </w:r>
      <w:r>
        <w:rPr>
          <w:i/>
        </w:rPr>
        <w:tab/>
      </w:r>
      <w:r>
        <w:rPr>
          <w:i/>
        </w:rPr>
        <w:tab/>
      </w:r>
      <w:r>
        <w:rPr>
          <w:i/>
        </w:rPr>
        <w:tab/>
        <w:t>Source: Nokia</w:t>
      </w:r>
    </w:p>
    <w:p w14:paraId="1B11A718" w14:textId="77777777" w:rsidR="00DB771A" w:rsidRDefault="00DB771A" w:rsidP="00DB771A">
      <w:pPr>
        <w:rPr>
          <w:rFonts w:ascii="Arial" w:hAnsi="Arial" w:cs="Arial"/>
          <w:b/>
        </w:rPr>
      </w:pPr>
      <w:r>
        <w:rPr>
          <w:rFonts w:ascii="Arial" w:hAnsi="Arial" w:cs="Arial"/>
          <w:b/>
        </w:rPr>
        <w:t xml:space="preserve">Abstract: </w:t>
      </w:r>
    </w:p>
    <w:p w14:paraId="40B944F2" w14:textId="77777777" w:rsidR="00DB771A" w:rsidRDefault="00DB771A" w:rsidP="00DB771A">
      <w:r>
        <w:t xml:space="preserve">MFAF </w:t>
      </w:r>
      <w:proofErr w:type="spellStart"/>
      <w:r>
        <w:t>ContextManagement</w:t>
      </w:r>
      <w:proofErr w:type="spellEnd"/>
      <w:r>
        <w:t xml:space="preserve"> API service </w:t>
      </w:r>
      <w:proofErr w:type="spellStart"/>
      <w:r>
        <w:t>descripiton</w:t>
      </w:r>
      <w:proofErr w:type="spellEnd"/>
    </w:p>
    <w:p w14:paraId="182DEAFD" w14:textId="77777777" w:rsidR="00DB771A" w:rsidRDefault="00DB771A" w:rsidP="00DB771A">
      <w:pPr>
        <w:rPr>
          <w:rFonts w:ascii="Arial" w:hAnsi="Arial" w:cs="Arial"/>
          <w:b/>
        </w:rPr>
      </w:pPr>
      <w:r>
        <w:rPr>
          <w:rFonts w:ascii="Arial" w:hAnsi="Arial" w:cs="Arial"/>
          <w:b/>
        </w:rPr>
        <w:t xml:space="preserve">Discussion: </w:t>
      </w:r>
    </w:p>
    <w:p w14:paraId="7BD719E1" w14:textId="77777777" w:rsidR="00DB771A" w:rsidRDefault="00DB771A" w:rsidP="00DB771A">
      <w:r>
        <w:t>Depends on TS/TR 23.288 CR 1215</w:t>
      </w:r>
    </w:p>
    <w:p w14:paraId="17BCCD21" w14:textId="77777777" w:rsidR="00DB771A" w:rsidRDefault="00DB771A" w:rsidP="00DB771A">
      <w:r>
        <w:t>Maria (Ericsson): Dependent CR should be the one for Rel-19.</w:t>
      </w:r>
    </w:p>
    <w:p w14:paraId="0AD7932C" w14:textId="77777777" w:rsidR="00DB771A" w:rsidRDefault="00DB771A" w:rsidP="00DB771A">
      <w:proofErr w:type="spellStart"/>
      <w:r>
        <w:t>Xiaojian</w:t>
      </w:r>
      <w:proofErr w:type="spellEnd"/>
      <w:r>
        <w:t xml:space="preserve"> (ZTE): Last change of first change 4.4.-&gt;4.3. Why POST is used instead of GET in last change?</w:t>
      </w:r>
    </w:p>
    <w:p w14:paraId="23D02447" w14:textId="77777777" w:rsidR="00DB771A" w:rsidRDefault="00DB771A" w:rsidP="00DB771A">
      <w:r>
        <w:t>Xuefei (Huawei): Question NOTE on 4.2.2.1.</w:t>
      </w:r>
    </w:p>
    <w:p w14:paraId="54B1109B" w14:textId="77777777" w:rsidR="00DB771A" w:rsidRDefault="00DB771A" w:rsidP="00DB771A">
      <w:r>
        <w:t xml:space="preserve">Apostolos (Nokia): Revision is available. </w:t>
      </w:r>
    </w:p>
    <w:p w14:paraId="7AB06F53" w14:textId="77777777" w:rsidR="00DB771A" w:rsidRDefault="00DB771A" w:rsidP="00DB771A">
      <w:proofErr w:type="spellStart"/>
      <w:r>
        <w:t>Xiaojian</w:t>
      </w:r>
      <w:proofErr w:type="spellEnd"/>
      <w:r>
        <w:t xml:space="preserve"> (ZTE): PUT should be supported.</w:t>
      </w:r>
    </w:p>
    <w:p w14:paraId="22B71D1E" w14:textId="77777777" w:rsidR="00DB771A" w:rsidRDefault="00DB771A" w:rsidP="00DB771A">
      <w:r>
        <w:t>Xuefei (Huawei): needs more time. Agree to use custom operation.</w:t>
      </w:r>
    </w:p>
    <w:p w14:paraId="17D78B4B" w14:textId="77777777" w:rsidR="00DB771A" w:rsidRDefault="00DB771A" w:rsidP="00DB771A">
      <w:r>
        <w:t xml:space="preserve">Apostolos (Nokia): R2 is available. </w:t>
      </w:r>
    </w:p>
    <w:p w14:paraId="10D42CAF" w14:textId="77777777" w:rsidR="00DB771A" w:rsidRDefault="00DB771A" w:rsidP="00DB771A">
      <w:r>
        <w:t>Xuefei (Huawei): ok with r2</w:t>
      </w:r>
    </w:p>
    <w:p w14:paraId="6CBB9D2E" w14:textId="77777777" w:rsidR="00DB771A" w:rsidRDefault="00DB771A" w:rsidP="00DB771A">
      <w:r>
        <w:t>Maria (Ericsson): ok with r2</w:t>
      </w:r>
    </w:p>
    <w:p w14:paraId="672901D4" w14:textId="77777777" w:rsidR="00DB771A" w:rsidRDefault="00DB771A" w:rsidP="00DB771A">
      <w:proofErr w:type="spellStart"/>
      <w:r>
        <w:t>Xiaojian</w:t>
      </w:r>
      <w:proofErr w:type="spellEnd"/>
      <w:r>
        <w:t xml:space="preserve"> (ZTE): Ok with r2.</w:t>
      </w:r>
    </w:p>
    <w:p w14:paraId="3201E631"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C3-246397</w:t>
      </w:r>
      <w:r>
        <w:rPr>
          <w:color w:val="993300"/>
          <w:u w:val="single"/>
        </w:rPr>
        <w:t>.</w:t>
      </w:r>
    </w:p>
    <w:p w14:paraId="728C2036" w14:textId="360F7C9D" w:rsidR="00DB771A" w:rsidRDefault="00DB771A" w:rsidP="00DB771A">
      <w:pPr>
        <w:rPr>
          <w:rFonts w:ascii="Arial" w:hAnsi="Arial" w:cs="Arial"/>
          <w:b/>
          <w:sz w:val="24"/>
        </w:rPr>
      </w:pPr>
      <w:r>
        <w:rPr>
          <w:rFonts w:ascii="Arial" w:hAnsi="Arial" w:cs="Arial"/>
          <w:b/>
          <w:color w:val="0000FF"/>
          <w:sz w:val="24"/>
        </w:rPr>
        <w:t>C3-246203</w:t>
      </w:r>
      <w:r>
        <w:rPr>
          <w:rFonts w:ascii="Arial" w:hAnsi="Arial" w:cs="Arial"/>
          <w:b/>
          <w:color w:val="0000FF"/>
          <w:sz w:val="24"/>
        </w:rPr>
        <w:tab/>
      </w:r>
      <w:r>
        <w:rPr>
          <w:rFonts w:ascii="Arial" w:hAnsi="Arial" w:cs="Arial"/>
          <w:b/>
          <w:sz w:val="24"/>
        </w:rPr>
        <w:t xml:space="preserve">MFAF </w:t>
      </w:r>
      <w:proofErr w:type="spellStart"/>
      <w:r>
        <w:rPr>
          <w:rFonts w:ascii="Arial" w:hAnsi="Arial" w:cs="Arial"/>
          <w:b/>
          <w:sz w:val="24"/>
        </w:rPr>
        <w:t>ContextManagement</w:t>
      </w:r>
      <w:proofErr w:type="spellEnd"/>
      <w:r>
        <w:rPr>
          <w:rFonts w:ascii="Arial" w:hAnsi="Arial" w:cs="Arial"/>
          <w:b/>
          <w:sz w:val="24"/>
        </w:rPr>
        <w:t xml:space="preserve"> API data model</w:t>
      </w:r>
    </w:p>
    <w:p w14:paraId="58BBA564"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v19.0.0</w:t>
      </w:r>
      <w:r>
        <w:rPr>
          <w:i/>
        </w:rPr>
        <w:tab/>
        <w:t xml:space="preserve">  CR-0074  rev  Cat: B (Rel-19)</w:t>
      </w:r>
      <w:r>
        <w:rPr>
          <w:i/>
        </w:rPr>
        <w:br/>
      </w:r>
      <w:r>
        <w:rPr>
          <w:i/>
        </w:rPr>
        <w:br/>
      </w:r>
      <w:r>
        <w:rPr>
          <w:i/>
        </w:rPr>
        <w:tab/>
      </w:r>
      <w:r>
        <w:rPr>
          <w:i/>
        </w:rPr>
        <w:tab/>
      </w:r>
      <w:r>
        <w:rPr>
          <w:i/>
        </w:rPr>
        <w:tab/>
      </w:r>
      <w:r>
        <w:rPr>
          <w:i/>
        </w:rPr>
        <w:tab/>
      </w:r>
      <w:r>
        <w:rPr>
          <w:i/>
        </w:rPr>
        <w:tab/>
        <w:t>Source: Nokia</w:t>
      </w:r>
    </w:p>
    <w:p w14:paraId="65F6E455" w14:textId="77777777" w:rsidR="00DB771A" w:rsidRDefault="00DB771A" w:rsidP="00DB771A">
      <w:pPr>
        <w:rPr>
          <w:rFonts w:ascii="Arial" w:hAnsi="Arial" w:cs="Arial"/>
          <w:b/>
        </w:rPr>
      </w:pPr>
      <w:r>
        <w:rPr>
          <w:rFonts w:ascii="Arial" w:hAnsi="Arial" w:cs="Arial"/>
          <w:b/>
        </w:rPr>
        <w:t xml:space="preserve">Abstract: </w:t>
      </w:r>
    </w:p>
    <w:p w14:paraId="3503D70E" w14:textId="77777777" w:rsidR="00DB771A" w:rsidRDefault="00DB771A" w:rsidP="00DB771A">
      <w:r>
        <w:t xml:space="preserve">MFAF </w:t>
      </w:r>
      <w:proofErr w:type="spellStart"/>
      <w:r>
        <w:t>ContextManagement</w:t>
      </w:r>
      <w:proofErr w:type="spellEnd"/>
      <w:r>
        <w:t xml:space="preserve"> API data model</w:t>
      </w:r>
    </w:p>
    <w:p w14:paraId="03C80B9D" w14:textId="77777777" w:rsidR="00DB771A" w:rsidRDefault="00DB771A" w:rsidP="00DB771A">
      <w:pPr>
        <w:rPr>
          <w:rFonts w:ascii="Arial" w:hAnsi="Arial" w:cs="Arial"/>
          <w:b/>
        </w:rPr>
      </w:pPr>
      <w:r>
        <w:rPr>
          <w:rFonts w:ascii="Arial" w:hAnsi="Arial" w:cs="Arial"/>
          <w:b/>
        </w:rPr>
        <w:t xml:space="preserve">Discussion: </w:t>
      </w:r>
    </w:p>
    <w:p w14:paraId="34C4ABE2" w14:textId="77777777" w:rsidR="00DB771A" w:rsidRDefault="00DB771A" w:rsidP="00DB771A">
      <w:r>
        <w:t>Depends on TS/TR 23.288 CR 1215</w:t>
      </w:r>
    </w:p>
    <w:p w14:paraId="1FF6ED7C" w14:textId="77777777" w:rsidR="00DB771A" w:rsidRDefault="00DB771A" w:rsidP="00DB771A">
      <w:r>
        <w:t>Xuefei (Huawei): Reuse data type in 5.3.6.2.4. Same issue for the transaction reference id. 5.3.6.2.3 Remove analytics consumer. Would like to cosign.</w:t>
      </w:r>
    </w:p>
    <w:p w14:paraId="543215E7" w14:textId="77777777" w:rsidR="00DB771A" w:rsidRDefault="00DB771A" w:rsidP="00DB771A">
      <w:r>
        <w:t>Xuefei (Huawei): needs more time..</w:t>
      </w:r>
    </w:p>
    <w:p w14:paraId="45D7684E" w14:textId="77777777" w:rsidR="00DB771A" w:rsidRDefault="00DB771A" w:rsidP="00DB771A">
      <w:r>
        <w:t>Apostolos (Nokia): R2 shared</w:t>
      </w:r>
    </w:p>
    <w:p w14:paraId="053E7E8C" w14:textId="77777777" w:rsidR="00DB771A" w:rsidRDefault="00DB771A" w:rsidP="00DB771A">
      <w:r>
        <w:t>Xuefei (Huawei): ok with r2.</w:t>
      </w:r>
    </w:p>
    <w:p w14:paraId="47C36A2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C3-246398</w:t>
      </w:r>
      <w:r>
        <w:rPr>
          <w:color w:val="993300"/>
          <w:u w:val="single"/>
        </w:rPr>
        <w:t>.</w:t>
      </w:r>
    </w:p>
    <w:p w14:paraId="3E714C0D" w14:textId="567BCE29" w:rsidR="00DB771A" w:rsidRDefault="00DB771A" w:rsidP="00DB771A">
      <w:pPr>
        <w:rPr>
          <w:rFonts w:ascii="Arial" w:hAnsi="Arial" w:cs="Arial"/>
          <w:b/>
          <w:sz w:val="24"/>
        </w:rPr>
      </w:pPr>
      <w:r>
        <w:rPr>
          <w:rFonts w:ascii="Arial" w:hAnsi="Arial" w:cs="Arial"/>
          <w:b/>
          <w:color w:val="0000FF"/>
          <w:sz w:val="24"/>
        </w:rPr>
        <w:t>C3-246204</w:t>
      </w:r>
      <w:r>
        <w:rPr>
          <w:rFonts w:ascii="Arial" w:hAnsi="Arial" w:cs="Arial"/>
          <w:b/>
          <w:color w:val="0000FF"/>
          <w:sz w:val="24"/>
        </w:rPr>
        <w:tab/>
      </w:r>
      <w:r>
        <w:rPr>
          <w:rFonts w:ascii="Arial" w:hAnsi="Arial" w:cs="Arial"/>
          <w:b/>
          <w:sz w:val="24"/>
        </w:rPr>
        <w:t xml:space="preserve">MFAF </w:t>
      </w:r>
      <w:proofErr w:type="spellStart"/>
      <w:r>
        <w:rPr>
          <w:rFonts w:ascii="Arial" w:hAnsi="Arial" w:cs="Arial"/>
          <w:b/>
          <w:sz w:val="24"/>
        </w:rPr>
        <w:t>ContextManagement</w:t>
      </w:r>
      <w:proofErr w:type="spellEnd"/>
      <w:r>
        <w:rPr>
          <w:rFonts w:ascii="Arial" w:hAnsi="Arial" w:cs="Arial"/>
          <w:b/>
          <w:sz w:val="24"/>
        </w:rPr>
        <w:t xml:space="preserve"> API </w:t>
      </w:r>
      <w:proofErr w:type="spellStart"/>
      <w:r>
        <w:rPr>
          <w:rFonts w:ascii="Arial" w:hAnsi="Arial" w:cs="Arial"/>
          <w:b/>
          <w:sz w:val="24"/>
        </w:rPr>
        <w:t>OpenAPI</w:t>
      </w:r>
      <w:proofErr w:type="spellEnd"/>
    </w:p>
    <w:p w14:paraId="081A9759" w14:textId="77777777" w:rsidR="00DB771A" w:rsidRDefault="00DB771A" w:rsidP="00DB771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v19.0.0</w:t>
      </w:r>
      <w:r>
        <w:rPr>
          <w:i/>
        </w:rPr>
        <w:tab/>
        <w:t xml:space="preserve">  CR-0075  rev  Cat: B (Rel-19)</w:t>
      </w:r>
      <w:r>
        <w:rPr>
          <w:i/>
        </w:rPr>
        <w:br/>
      </w:r>
      <w:r>
        <w:rPr>
          <w:i/>
        </w:rPr>
        <w:br/>
      </w:r>
      <w:r>
        <w:rPr>
          <w:i/>
        </w:rPr>
        <w:tab/>
      </w:r>
      <w:r>
        <w:rPr>
          <w:i/>
        </w:rPr>
        <w:tab/>
      </w:r>
      <w:r>
        <w:rPr>
          <w:i/>
        </w:rPr>
        <w:tab/>
      </w:r>
      <w:r>
        <w:rPr>
          <w:i/>
        </w:rPr>
        <w:tab/>
      </w:r>
      <w:r>
        <w:rPr>
          <w:i/>
        </w:rPr>
        <w:tab/>
        <w:t>Source: Nokia</w:t>
      </w:r>
    </w:p>
    <w:p w14:paraId="77DFB00B" w14:textId="77777777" w:rsidR="00DB771A" w:rsidRDefault="00DB771A" w:rsidP="00DB771A">
      <w:pPr>
        <w:rPr>
          <w:rFonts w:ascii="Arial" w:hAnsi="Arial" w:cs="Arial"/>
          <w:b/>
        </w:rPr>
      </w:pPr>
      <w:r>
        <w:rPr>
          <w:rFonts w:ascii="Arial" w:hAnsi="Arial" w:cs="Arial"/>
          <w:b/>
        </w:rPr>
        <w:t xml:space="preserve">Abstract: </w:t>
      </w:r>
    </w:p>
    <w:p w14:paraId="2B85A35A" w14:textId="77777777" w:rsidR="00DB771A" w:rsidRDefault="00DB771A" w:rsidP="00DB771A">
      <w:r>
        <w:t xml:space="preserve">MFAF </w:t>
      </w:r>
      <w:proofErr w:type="spellStart"/>
      <w:r>
        <w:t>ContextManagement</w:t>
      </w:r>
      <w:proofErr w:type="spellEnd"/>
      <w:r>
        <w:t xml:space="preserve"> API </w:t>
      </w:r>
      <w:proofErr w:type="spellStart"/>
      <w:r>
        <w:t>OpenAPI</w:t>
      </w:r>
      <w:proofErr w:type="spellEnd"/>
    </w:p>
    <w:p w14:paraId="4A8A62AE" w14:textId="77777777" w:rsidR="00DB771A" w:rsidRDefault="00DB771A" w:rsidP="00DB771A">
      <w:pPr>
        <w:rPr>
          <w:rFonts w:ascii="Arial" w:hAnsi="Arial" w:cs="Arial"/>
          <w:b/>
        </w:rPr>
      </w:pPr>
      <w:r>
        <w:rPr>
          <w:rFonts w:ascii="Arial" w:hAnsi="Arial" w:cs="Arial"/>
          <w:b/>
        </w:rPr>
        <w:t xml:space="preserve">Discussion: </w:t>
      </w:r>
    </w:p>
    <w:p w14:paraId="0EB52BA6" w14:textId="77777777" w:rsidR="00DB771A" w:rsidRDefault="00DB771A" w:rsidP="00DB771A">
      <w:r>
        <w:t>Depends on TS/TR 23.288 CR 1215</w:t>
      </w:r>
    </w:p>
    <w:p w14:paraId="6CE61CBB" w14:textId="77777777" w:rsidR="00DB771A" w:rsidRDefault="00DB771A" w:rsidP="00DB771A">
      <w:r>
        <w:t>Xuefei (Huawei): Reuse data type in 5.3.6.2.4. Same issue for the transaction reference id. 5.3.6.2.3 Remove analytics consumer. Would like to cosign.</w:t>
      </w:r>
    </w:p>
    <w:p w14:paraId="570A1C53" w14:textId="77777777" w:rsidR="00DB771A" w:rsidRDefault="00DB771A" w:rsidP="00DB771A">
      <w:r>
        <w:t>Xuefei (Huawei): needs more time..</w:t>
      </w:r>
    </w:p>
    <w:p w14:paraId="6946DB3D" w14:textId="77777777" w:rsidR="00DB771A" w:rsidRDefault="00DB771A" w:rsidP="00DB771A">
      <w:r>
        <w:t>Apostolos (Nokia): R2 shared</w:t>
      </w:r>
    </w:p>
    <w:p w14:paraId="774D1B58" w14:textId="77777777" w:rsidR="00DB771A" w:rsidRDefault="00DB771A" w:rsidP="00DB771A">
      <w:r>
        <w:t>Xuefei (Huawei): ok with r2.</w:t>
      </w:r>
    </w:p>
    <w:p w14:paraId="12BA5D8C"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Nmfaf_ContextManagement</w:t>
      </w:r>
      <w:proofErr w:type="spellEnd"/>
      <w:r>
        <w:t xml:space="preserve"> API</w:t>
      </w:r>
    </w:p>
    <w:p w14:paraId="24EC46FE" w14:textId="77777777" w:rsidR="00DB771A" w:rsidRDefault="00DB771A" w:rsidP="00DB771A">
      <w:r>
        <w:t>Depends on TS/TR 23.288 CR 1216</w:t>
      </w:r>
    </w:p>
    <w:p w14:paraId="300D5E46" w14:textId="77777777" w:rsidR="00DB771A" w:rsidRDefault="00DB771A" w:rsidP="00DB771A">
      <w:r>
        <w:t>Xuefei (Huawei): To be updated according to previous CR.</w:t>
      </w:r>
    </w:p>
    <w:p w14:paraId="03055A4E" w14:textId="77777777" w:rsidR="00DB771A" w:rsidRDefault="00DB771A" w:rsidP="00DB771A">
      <w:r>
        <w:t xml:space="preserve">Maria (Ericsson): Correct dependent CR. Typo in </w:t>
      </w:r>
      <w:proofErr w:type="spellStart"/>
      <w:r>
        <w:t>cubclause</w:t>
      </w:r>
      <w:proofErr w:type="spellEnd"/>
      <w:r>
        <w:t>-&gt; clause.</w:t>
      </w:r>
    </w:p>
    <w:p w14:paraId="0B795191" w14:textId="77777777" w:rsidR="00DB771A" w:rsidRDefault="00DB771A" w:rsidP="00DB771A">
      <w:r>
        <w:t>Xuefei (Huawei): needs more time.</w:t>
      </w:r>
    </w:p>
    <w:p w14:paraId="155234B4" w14:textId="77777777" w:rsidR="00DB771A" w:rsidRDefault="00DB771A" w:rsidP="00DB771A">
      <w:r>
        <w:t>Apostolos (Nokia): Revision shared and Huawei is fine.</w:t>
      </w:r>
    </w:p>
    <w:p w14:paraId="24DACE2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C3-246399</w:t>
      </w:r>
      <w:r>
        <w:rPr>
          <w:color w:val="993300"/>
          <w:u w:val="single"/>
        </w:rPr>
        <w:t>.</w:t>
      </w:r>
    </w:p>
    <w:p w14:paraId="4202ADFF" w14:textId="57610DEE" w:rsidR="00DB771A" w:rsidRDefault="00DB771A" w:rsidP="00DB771A">
      <w:pPr>
        <w:rPr>
          <w:rFonts w:ascii="Arial" w:hAnsi="Arial" w:cs="Arial"/>
          <w:b/>
          <w:sz w:val="24"/>
        </w:rPr>
      </w:pPr>
      <w:r>
        <w:rPr>
          <w:rFonts w:ascii="Arial" w:hAnsi="Arial" w:cs="Arial"/>
          <w:b/>
          <w:color w:val="0000FF"/>
          <w:sz w:val="24"/>
        </w:rPr>
        <w:t>C3-246205</w:t>
      </w:r>
      <w:r>
        <w:rPr>
          <w:rFonts w:ascii="Arial" w:hAnsi="Arial" w:cs="Arial"/>
          <w:b/>
          <w:color w:val="0000FF"/>
          <w:sz w:val="24"/>
        </w:rPr>
        <w:tab/>
      </w:r>
      <w:r>
        <w:rPr>
          <w:rFonts w:ascii="Arial" w:hAnsi="Arial" w:cs="Arial"/>
          <w:b/>
          <w:sz w:val="24"/>
        </w:rPr>
        <w:t>MFAF 3daDataManagement updates to support MFAF transfer</w:t>
      </w:r>
    </w:p>
    <w:p w14:paraId="50D1CF6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v19.0.0</w:t>
      </w:r>
      <w:r>
        <w:rPr>
          <w:i/>
        </w:rPr>
        <w:tab/>
        <w:t xml:space="preserve">  CR-0076  rev  Cat: B (Rel-19)</w:t>
      </w:r>
      <w:r>
        <w:rPr>
          <w:i/>
        </w:rPr>
        <w:br/>
      </w:r>
      <w:r>
        <w:rPr>
          <w:i/>
        </w:rPr>
        <w:br/>
      </w:r>
      <w:r>
        <w:rPr>
          <w:i/>
        </w:rPr>
        <w:tab/>
      </w:r>
      <w:r>
        <w:rPr>
          <w:i/>
        </w:rPr>
        <w:tab/>
      </w:r>
      <w:r>
        <w:rPr>
          <w:i/>
        </w:rPr>
        <w:tab/>
      </w:r>
      <w:r>
        <w:rPr>
          <w:i/>
        </w:rPr>
        <w:tab/>
      </w:r>
      <w:r>
        <w:rPr>
          <w:i/>
        </w:rPr>
        <w:tab/>
        <w:t>Source: Nokia</w:t>
      </w:r>
    </w:p>
    <w:p w14:paraId="0B2248E3" w14:textId="77777777" w:rsidR="00DB771A" w:rsidRDefault="00DB771A" w:rsidP="00DB771A">
      <w:pPr>
        <w:rPr>
          <w:rFonts w:ascii="Arial" w:hAnsi="Arial" w:cs="Arial"/>
          <w:b/>
        </w:rPr>
      </w:pPr>
      <w:r>
        <w:rPr>
          <w:rFonts w:ascii="Arial" w:hAnsi="Arial" w:cs="Arial"/>
          <w:b/>
        </w:rPr>
        <w:t xml:space="preserve">Abstract: </w:t>
      </w:r>
    </w:p>
    <w:p w14:paraId="2E1B6119" w14:textId="77777777" w:rsidR="00DB771A" w:rsidRDefault="00DB771A" w:rsidP="00DB771A">
      <w:r>
        <w:t>MFAF 3daDataManagement updates to support MFAF transfer</w:t>
      </w:r>
    </w:p>
    <w:p w14:paraId="2C1ADBFE" w14:textId="77777777" w:rsidR="00DB771A" w:rsidRDefault="00DB771A" w:rsidP="00DB771A">
      <w:pPr>
        <w:rPr>
          <w:rFonts w:ascii="Arial" w:hAnsi="Arial" w:cs="Arial"/>
          <w:b/>
        </w:rPr>
      </w:pPr>
      <w:r>
        <w:rPr>
          <w:rFonts w:ascii="Arial" w:hAnsi="Arial" w:cs="Arial"/>
          <w:b/>
        </w:rPr>
        <w:t xml:space="preserve">Discussion: </w:t>
      </w:r>
    </w:p>
    <w:p w14:paraId="606B14BF" w14:textId="77777777" w:rsidR="00DB771A" w:rsidRDefault="00DB771A" w:rsidP="00DB771A">
      <w:r>
        <w:t xml:space="preserve">This CR introduces a backwards compatible feature to the </w:t>
      </w:r>
      <w:proofErr w:type="spellStart"/>
      <w:r>
        <w:t>OpenAPI</w:t>
      </w:r>
      <w:proofErr w:type="spellEnd"/>
      <w:r>
        <w:t xml:space="preserve"> description of the Nmfaf_3daDataManagement API</w:t>
      </w:r>
    </w:p>
    <w:p w14:paraId="51998D38" w14:textId="77777777" w:rsidR="00DB771A" w:rsidRDefault="00DB771A" w:rsidP="00DB771A">
      <w:r>
        <w:t>Depends on TS/TR 23.288 CR 1216</w:t>
      </w:r>
    </w:p>
    <w:p w14:paraId="3E512D96" w14:textId="77777777" w:rsidR="00DB771A" w:rsidRDefault="00DB771A" w:rsidP="00DB771A">
      <w:r>
        <w:t>Xuefei (Huawei): same comments.</w:t>
      </w:r>
    </w:p>
    <w:p w14:paraId="242E699F" w14:textId="77777777" w:rsidR="00DB771A" w:rsidRDefault="00DB771A" w:rsidP="00DB771A">
      <w:r>
        <w:t>Maria (Ericsson): same comments.</w:t>
      </w:r>
    </w:p>
    <w:p w14:paraId="265F8E31" w14:textId="77777777" w:rsidR="00DB771A" w:rsidRDefault="00DB771A" w:rsidP="00DB771A">
      <w:proofErr w:type="spellStart"/>
      <w:r>
        <w:t>Xiaojian</w:t>
      </w:r>
      <w:proofErr w:type="spellEnd"/>
      <w:r>
        <w:t xml:space="preserve"> (ZTE): Title aligned with scope in 4.2.2.2.3.</w:t>
      </w:r>
    </w:p>
    <w:p w14:paraId="0B340314" w14:textId="77777777" w:rsidR="00DB771A" w:rsidRDefault="00DB771A" w:rsidP="00DB771A">
      <w:r>
        <w:t>Xuefei (Huawei): needs more time.</w:t>
      </w:r>
    </w:p>
    <w:p w14:paraId="3484221E" w14:textId="77777777" w:rsidR="00DB771A" w:rsidRDefault="00DB771A" w:rsidP="00DB771A">
      <w:r>
        <w:t>Apostolos (Nokia): Revision shared but needs to cover one more comment from ZTE. A new revision will be shared.</w:t>
      </w:r>
    </w:p>
    <w:p w14:paraId="28B2819A" w14:textId="77777777" w:rsidR="00DB771A" w:rsidRDefault="00DB771A" w:rsidP="00DB771A">
      <w:r>
        <w:t>Apostolos (Nokia): Revision shared with supported features.</w:t>
      </w:r>
    </w:p>
    <w:p w14:paraId="48C1B314" w14:textId="77777777" w:rsidR="00DB771A" w:rsidRDefault="00DB771A" w:rsidP="00DB771A">
      <w:proofErr w:type="spellStart"/>
      <w:r>
        <w:t>Xiaojian</w:t>
      </w:r>
      <w:proofErr w:type="spellEnd"/>
      <w:r>
        <w:t xml:space="preserve"> (ZTE): OK with revision.</w:t>
      </w:r>
    </w:p>
    <w:p w14:paraId="111035B1" w14:textId="77777777" w:rsidR="00DB771A" w:rsidRDefault="00DB771A" w:rsidP="00DB771A">
      <w:r>
        <w:lastRenderedPageBreak/>
        <w:t>Maria (Ericsson): ok with revision.</w:t>
      </w:r>
    </w:p>
    <w:p w14:paraId="342AE56A" w14:textId="77777777" w:rsidR="00DB771A" w:rsidRDefault="00DB771A" w:rsidP="00DB771A">
      <w:r>
        <w:t>Xuefei (Huawei): ok with revision.</w:t>
      </w:r>
    </w:p>
    <w:p w14:paraId="4E3C1EE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C3-246400</w:t>
      </w:r>
      <w:r>
        <w:rPr>
          <w:color w:val="993300"/>
          <w:u w:val="single"/>
        </w:rPr>
        <w:t>.</w:t>
      </w:r>
    </w:p>
    <w:p w14:paraId="2763DEE2" w14:textId="223BACB3" w:rsidR="00DB771A" w:rsidRDefault="00DB771A" w:rsidP="00DB771A">
      <w:pPr>
        <w:rPr>
          <w:rFonts w:ascii="Arial" w:hAnsi="Arial" w:cs="Arial"/>
          <w:b/>
          <w:sz w:val="24"/>
        </w:rPr>
      </w:pPr>
      <w:r>
        <w:rPr>
          <w:rFonts w:ascii="Arial" w:hAnsi="Arial" w:cs="Arial"/>
          <w:b/>
          <w:color w:val="0000FF"/>
          <w:sz w:val="24"/>
        </w:rPr>
        <w:t>C3-246206</w:t>
      </w:r>
      <w:r>
        <w:rPr>
          <w:rFonts w:ascii="Arial" w:hAnsi="Arial" w:cs="Arial"/>
          <w:b/>
          <w:color w:val="0000FF"/>
          <w:sz w:val="24"/>
        </w:rPr>
        <w:tab/>
      </w:r>
      <w:r>
        <w:rPr>
          <w:rFonts w:ascii="Arial" w:hAnsi="Arial" w:cs="Arial"/>
          <w:b/>
          <w:sz w:val="24"/>
        </w:rPr>
        <w:t>Accuracy requirement threshold correction</w:t>
      </w:r>
    </w:p>
    <w:p w14:paraId="67E4A0D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CR-0987  rev  Cat: F (Rel-19)</w:t>
      </w:r>
      <w:r>
        <w:rPr>
          <w:i/>
        </w:rPr>
        <w:br/>
      </w:r>
      <w:r>
        <w:rPr>
          <w:i/>
        </w:rPr>
        <w:br/>
      </w:r>
      <w:r>
        <w:rPr>
          <w:i/>
        </w:rPr>
        <w:tab/>
      </w:r>
      <w:r>
        <w:rPr>
          <w:i/>
        </w:rPr>
        <w:tab/>
      </w:r>
      <w:r>
        <w:rPr>
          <w:i/>
        </w:rPr>
        <w:tab/>
      </w:r>
      <w:r>
        <w:rPr>
          <w:i/>
        </w:rPr>
        <w:tab/>
      </w:r>
      <w:r>
        <w:rPr>
          <w:i/>
        </w:rPr>
        <w:tab/>
        <w:t>Source: Nokia</w:t>
      </w:r>
    </w:p>
    <w:p w14:paraId="1AEB94DD" w14:textId="77777777" w:rsidR="00DB771A" w:rsidRDefault="00DB771A" w:rsidP="00DB771A">
      <w:pPr>
        <w:rPr>
          <w:rFonts w:ascii="Arial" w:hAnsi="Arial" w:cs="Arial"/>
          <w:b/>
        </w:rPr>
      </w:pPr>
      <w:r>
        <w:rPr>
          <w:rFonts w:ascii="Arial" w:hAnsi="Arial" w:cs="Arial"/>
          <w:b/>
        </w:rPr>
        <w:t xml:space="preserve">Abstract: </w:t>
      </w:r>
    </w:p>
    <w:p w14:paraId="43E4E1F1" w14:textId="77777777" w:rsidR="00DB771A" w:rsidRDefault="00DB771A" w:rsidP="00DB771A">
      <w:r>
        <w:t>Accuracy requirement threshold correction</w:t>
      </w:r>
    </w:p>
    <w:p w14:paraId="6808A3B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14F77" w14:textId="2464E91A" w:rsidR="00DB771A" w:rsidRDefault="00DB771A" w:rsidP="00DB771A">
      <w:pPr>
        <w:rPr>
          <w:rFonts w:ascii="Arial" w:hAnsi="Arial" w:cs="Arial"/>
          <w:b/>
          <w:sz w:val="24"/>
        </w:rPr>
      </w:pPr>
      <w:r>
        <w:rPr>
          <w:rFonts w:ascii="Arial" w:hAnsi="Arial" w:cs="Arial"/>
          <w:b/>
          <w:color w:val="0000FF"/>
          <w:sz w:val="24"/>
        </w:rPr>
        <w:t>C3-246217</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relProxInfos</w:t>
      </w:r>
      <w:proofErr w:type="spellEnd"/>
      <w:r>
        <w:rPr>
          <w:rFonts w:ascii="Arial" w:hAnsi="Arial" w:cs="Arial"/>
          <w:b/>
          <w:sz w:val="24"/>
        </w:rPr>
        <w:t xml:space="preserve"> attribute in </w:t>
      </w:r>
      <w:proofErr w:type="spellStart"/>
      <w:r>
        <w:rPr>
          <w:rFonts w:ascii="Arial" w:hAnsi="Arial" w:cs="Arial"/>
          <w:b/>
          <w:sz w:val="24"/>
        </w:rPr>
        <w:t>AnalyticsData</w:t>
      </w:r>
      <w:proofErr w:type="spellEnd"/>
    </w:p>
    <w:p w14:paraId="39DF531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CR-1445  rev  Cat: F (Rel-19)</w:t>
      </w:r>
      <w:r>
        <w:rPr>
          <w:i/>
        </w:rPr>
        <w:br/>
      </w:r>
      <w:r>
        <w:rPr>
          <w:i/>
        </w:rPr>
        <w:br/>
      </w:r>
      <w:r>
        <w:rPr>
          <w:i/>
        </w:rPr>
        <w:tab/>
      </w:r>
      <w:r>
        <w:rPr>
          <w:i/>
        </w:rPr>
        <w:tab/>
      </w:r>
      <w:r>
        <w:rPr>
          <w:i/>
        </w:rPr>
        <w:tab/>
      </w:r>
      <w:r>
        <w:rPr>
          <w:i/>
        </w:rPr>
        <w:tab/>
      </w:r>
      <w:r>
        <w:rPr>
          <w:i/>
        </w:rPr>
        <w:tab/>
        <w:t>Source: ZTE</w:t>
      </w:r>
    </w:p>
    <w:p w14:paraId="5E18F48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F28B45" w14:textId="5873DC5E" w:rsidR="00DB771A" w:rsidRDefault="00DB771A" w:rsidP="00DB771A">
      <w:pPr>
        <w:rPr>
          <w:rFonts w:ascii="Arial" w:hAnsi="Arial" w:cs="Arial"/>
          <w:b/>
          <w:sz w:val="24"/>
        </w:rPr>
      </w:pPr>
      <w:r>
        <w:rPr>
          <w:rFonts w:ascii="Arial" w:hAnsi="Arial" w:cs="Arial"/>
          <w:b/>
          <w:color w:val="0000FF"/>
          <w:sz w:val="24"/>
        </w:rPr>
        <w:t>C3-246230</w:t>
      </w:r>
      <w:r>
        <w:rPr>
          <w:rFonts w:ascii="Arial" w:hAnsi="Arial" w:cs="Arial"/>
          <w:b/>
          <w:color w:val="0000FF"/>
          <w:sz w:val="24"/>
        </w:rPr>
        <w:tab/>
      </w:r>
      <w:r>
        <w:rPr>
          <w:rFonts w:ascii="Arial" w:hAnsi="Arial" w:cs="Arial"/>
          <w:b/>
          <w:sz w:val="24"/>
        </w:rPr>
        <w:t>Support of providing the average speed of the UE</w:t>
      </w:r>
    </w:p>
    <w:p w14:paraId="74A89FC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v19.0.0</w:t>
      </w:r>
      <w:r>
        <w:rPr>
          <w:i/>
        </w:rPr>
        <w:tab/>
        <w:t xml:space="preserve">  CR-0144  rev 2 Cat: B (Rel-19)</w:t>
      </w:r>
      <w:r>
        <w:rPr>
          <w:i/>
        </w:rPr>
        <w:br/>
      </w:r>
      <w:r>
        <w:rPr>
          <w:i/>
        </w:rPr>
        <w:br/>
      </w:r>
      <w:r>
        <w:rPr>
          <w:i/>
        </w:rPr>
        <w:tab/>
      </w:r>
      <w:r>
        <w:rPr>
          <w:i/>
        </w:rPr>
        <w:tab/>
      </w:r>
      <w:r>
        <w:rPr>
          <w:i/>
        </w:rPr>
        <w:tab/>
      </w:r>
      <w:r>
        <w:rPr>
          <w:i/>
        </w:rPr>
        <w:tab/>
      </w:r>
      <w:r>
        <w:rPr>
          <w:i/>
        </w:rPr>
        <w:tab/>
        <w:t>Source: Huawei</w:t>
      </w:r>
    </w:p>
    <w:p w14:paraId="37A32022" w14:textId="77777777" w:rsidR="00DB771A" w:rsidRDefault="00DB771A" w:rsidP="00DB771A">
      <w:pPr>
        <w:rPr>
          <w:color w:val="808080"/>
        </w:rPr>
      </w:pPr>
      <w:r>
        <w:rPr>
          <w:color w:val="808080"/>
        </w:rPr>
        <w:t>(Replaces C3-245382)</w:t>
      </w:r>
    </w:p>
    <w:p w14:paraId="1492FD82" w14:textId="77777777" w:rsidR="00DB771A" w:rsidRDefault="00DB771A" w:rsidP="00DB771A">
      <w:pPr>
        <w:rPr>
          <w:rFonts w:ascii="Arial" w:hAnsi="Arial" w:cs="Arial"/>
          <w:b/>
        </w:rPr>
      </w:pPr>
      <w:r>
        <w:rPr>
          <w:rFonts w:ascii="Arial" w:hAnsi="Arial" w:cs="Arial"/>
          <w:b/>
        </w:rPr>
        <w:t xml:space="preserve">Discussion: </w:t>
      </w:r>
    </w:p>
    <w:p w14:paraId="2B4B8CA9" w14:textId="77777777" w:rsidR="00DB771A" w:rsidRDefault="00DB771A" w:rsidP="00DB771A">
      <w:r>
        <w:t>Revision of C3-245382</w:t>
      </w:r>
    </w:p>
    <w:p w14:paraId="583E57C6"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Naf_EventExposure</w:t>
      </w:r>
      <w:proofErr w:type="spellEnd"/>
      <w:r>
        <w:t xml:space="preserve"> API, </w:t>
      </w:r>
      <w:proofErr w:type="spellStart"/>
      <w:r>
        <w:t>Naf_EventExposure</w:t>
      </w:r>
      <w:proofErr w:type="spellEnd"/>
      <w:r>
        <w:t xml:space="preserve"> API</w:t>
      </w:r>
    </w:p>
    <w:p w14:paraId="0356C26C" w14:textId="77777777" w:rsidR="00DB771A" w:rsidRDefault="00DB771A" w:rsidP="00DB771A">
      <w:r>
        <w:t>Apostolos (Nokia): Cannot remove the attribute. It is NBC.</w:t>
      </w:r>
    </w:p>
    <w:p w14:paraId="3D06245A"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CC1CA" w14:textId="2AA91DC5" w:rsidR="00DB771A" w:rsidRDefault="00DB771A" w:rsidP="00DB771A">
      <w:pPr>
        <w:rPr>
          <w:rFonts w:ascii="Arial" w:hAnsi="Arial" w:cs="Arial"/>
          <w:b/>
          <w:sz w:val="24"/>
        </w:rPr>
      </w:pPr>
      <w:r>
        <w:rPr>
          <w:rFonts w:ascii="Arial" w:hAnsi="Arial" w:cs="Arial"/>
          <w:b/>
          <w:color w:val="0000FF"/>
          <w:sz w:val="24"/>
        </w:rPr>
        <w:t>C3-246255</w:t>
      </w:r>
      <w:r>
        <w:rPr>
          <w:rFonts w:ascii="Arial" w:hAnsi="Arial" w:cs="Arial"/>
          <w:b/>
          <w:color w:val="0000FF"/>
          <w:sz w:val="24"/>
        </w:rPr>
        <w:tab/>
      </w:r>
      <w:r>
        <w:rPr>
          <w:rFonts w:ascii="Arial" w:hAnsi="Arial" w:cs="Arial"/>
          <w:b/>
          <w:sz w:val="24"/>
        </w:rPr>
        <w:t xml:space="preserve">Updates to Service Experience Analytics to support </w:t>
      </w:r>
      <w:proofErr w:type="spellStart"/>
      <w:r>
        <w:rPr>
          <w:rFonts w:ascii="Arial" w:hAnsi="Arial" w:cs="Arial"/>
          <w:b/>
          <w:sz w:val="24"/>
        </w:rPr>
        <w:t>QoE</w:t>
      </w:r>
      <w:proofErr w:type="spellEnd"/>
      <w:r>
        <w:rPr>
          <w:rFonts w:ascii="Arial" w:hAnsi="Arial" w:cs="Arial"/>
          <w:b/>
          <w:sz w:val="24"/>
        </w:rPr>
        <w:t xml:space="preserve"> measurements collection</w:t>
      </w:r>
    </w:p>
    <w:p w14:paraId="5D818DB7"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CR-0137  rev  Cat: B (Rel-19)</w:t>
      </w:r>
      <w:r>
        <w:rPr>
          <w:i/>
        </w:rPr>
        <w:br/>
      </w:r>
      <w:r>
        <w:rPr>
          <w:i/>
        </w:rPr>
        <w:br/>
      </w:r>
      <w:r>
        <w:rPr>
          <w:i/>
        </w:rPr>
        <w:tab/>
      </w:r>
      <w:r>
        <w:rPr>
          <w:i/>
        </w:rPr>
        <w:tab/>
      </w:r>
      <w:r>
        <w:rPr>
          <w:i/>
        </w:rPr>
        <w:tab/>
      </w:r>
      <w:r>
        <w:rPr>
          <w:i/>
        </w:rPr>
        <w:tab/>
      </w:r>
      <w:r>
        <w:rPr>
          <w:i/>
        </w:rPr>
        <w:tab/>
        <w:t>Source: Ericsson</w:t>
      </w:r>
    </w:p>
    <w:p w14:paraId="381CE55F" w14:textId="77777777" w:rsidR="00DB771A" w:rsidRDefault="00DB771A" w:rsidP="00DB771A">
      <w:pPr>
        <w:rPr>
          <w:rFonts w:ascii="Arial" w:hAnsi="Arial" w:cs="Arial"/>
          <w:b/>
        </w:rPr>
      </w:pPr>
      <w:r>
        <w:rPr>
          <w:rFonts w:ascii="Arial" w:hAnsi="Arial" w:cs="Arial"/>
          <w:b/>
        </w:rPr>
        <w:t xml:space="preserve">Discussion: </w:t>
      </w:r>
    </w:p>
    <w:p w14:paraId="38D08F8A" w14:textId="77777777" w:rsidR="00DB771A" w:rsidRDefault="00DB771A" w:rsidP="00DB771A">
      <w:r>
        <w:t>Depends on TS 23.288 CR 1243</w:t>
      </w:r>
    </w:p>
    <w:p w14:paraId="37962BC6"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8B4A0" w14:textId="60E1CCA9" w:rsidR="00DB771A" w:rsidRDefault="00DB771A" w:rsidP="00DB771A">
      <w:pPr>
        <w:rPr>
          <w:rFonts w:ascii="Arial" w:hAnsi="Arial" w:cs="Arial"/>
          <w:b/>
          <w:sz w:val="24"/>
        </w:rPr>
      </w:pPr>
      <w:r>
        <w:rPr>
          <w:rFonts w:ascii="Arial" w:hAnsi="Arial" w:cs="Arial"/>
          <w:b/>
          <w:color w:val="0000FF"/>
          <w:sz w:val="24"/>
        </w:rPr>
        <w:t>C3-246256</w:t>
      </w:r>
      <w:r>
        <w:rPr>
          <w:rFonts w:ascii="Arial" w:hAnsi="Arial" w:cs="Arial"/>
          <w:b/>
          <w:color w:val="0000FF"/>
          <w:sz w:val="24"/>
        </w:rPr>
        <w:tab/>
      </w:r>
      <w:r>
        <w:rPr>
          <w:rFonts w:ascii="Arial" w:hAnsi="Arial" w:cs="Arial"/>
          <w:b/>
          <w:sz w:val="24"/>
        </w:rPr>
        <w:t>Corrections to Roaming Analytics procedures</w:t>
      </w:r>
    </w:p>
    <w:p w14:paraId="3EFB2C6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CR-0138  rev  Cat: F (Rel-19)</w:t>
      </w:r>
      <w:r>
        <w:rPr>
          <w:i/>
        </w:rPr>
        <w:br/>
      </w:r>
      <w:r>
        <w:rPr>
          <w:i/>
        </w:rPr>
        <w:lastRenderedPageBreak/>
        <w:br/>
      </w:r>
      <w:r>
        <w:rPr>
          <w:i/>
        </w:rPr>
        <w:tab/>
      </w:r>
      <w:r>
        <w:rPr>
          <w:i/>
        </w:rPr>
        <w:tab/>
      </w:r>
      <w:r>
        <w:rPr>
          <w:i/>
        </w:rPr>
        <w:tab/>
      </w:r>
      <w:r>
        <w:rPr>
          <w:i/>
        </w:rPr>
        <w:tab/>
      </w:r>
      <w:r>
        <w:rPr>
          <w:i/>
        </w:rPr>
        <w:tab/>
        <w:t>Source: Ericsson</w:t>
      </w:r>
    </w:p>
    <w:p w14:paraId="7AD4595F" w14:textId="77777777" w:rsidR="00DB771A" w:rsidRDefault="00DB771A" w:rsidP="00DB771A">
      <w:pPr>
        <w:rPr>
          <w:rFonts w:ascii="Arial" w:hAnsi="Arial" w:cs="Arial"/>
          <w:b/>
        </w:rPr>
      </w:pPr>
      <w:r>
        <w:rPr>
          <w:rFonts w:ascii="Arial" w:hAnsi="Arial" w:cs="Arial"/>
          <w:b/>
        </w:rPr>
        <w:t xml:space="preserve">Discussion: </w:t>
      </w:r>
    </w:p>
    <w:p w14:paraId="1D528092" w14:textId="77777777" w:rsidR="00DB771A" w:rsidRDefault="00DB771A" w:rsidP="00DB771A">
      <w:r>
        <w:t>Depends on TS 23.288 CR 1098, TS 23.288 CR 1254</w:t>
      </w:r>
    </w:p>
    <w:p w14:paraId="096FE0CA" w14:textId="77777777" w:rsidR="00DB771A" w:rsidRDefault="00DB771A" w:rsidP="00DB771A">
      <w:r>
        <w:t>Apostolos (Nokia): Remove all error descriptions. The CR is not needed.</w:t>
      </w:r>
    </w:p>
    <w:p w14:paraId="7C01AAE5" w14:textId="77777777" w:rsidR="00DB771A" w:rsidRDefault="00DB771A" w:rsidP="00DB771A">
      <w:r>
        <w:t>Maria (Ericsson): will provide a revision without error descriptions.</w:t>
      </w:r>
    </w:p>
    <w:p w14:paraId="6C83A999" w14:textId="77777777" w:rsidR="00DB771A" w:rsidRDefault="00DB771A" w:rsidP="00DB771A">
      <w:r>
        <w:t>Maria (Ericsson): revision available</w:t>
      </w:r>
    </w:p>
    <w:p w14:paraId="7B2F3E55" w14:textId="77777777" w:rsidR="00DB771A" w:rsidRDefault="00DB771A" w:rsidP="00DB771A">
      <w:r>
        <w:t>Apostolos (Nokia): We can proceed with the latest shared version.</w:t>
      </w:r>
    </w:p>
    <w:p w14:paraId="46DA86E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C3-246530</w:t>
      </w:r>
      <w:r>
        <w:rPr>
          <w:color w:val="993300"/>
          <w:u w:val="single"/>
        </w:rPr>
        <w:t>.</w:t>
      </w:r>
    </w:p>
    <w:p w14:paraId="1C816938" w14:textId="21BD0F88" w:rsidR="00DB771A" w:rsidRDefault="00DB771A" w:rsidP="00DB771A">
      <w:pPr>
        <w:rPr>
          <w:rFonts w:ascii="Arial" w:hAnsi="Arial" w:cs="Arial"/>
          <w:b/>
          <w:sz w:val="24"/>
        </w:rPr>
      </w:pPr>
      <w:r>
        <w:rPr>
          <w:rFonts w:ascii="Arial" w:hAnsi="Arial" w:cs="Arial"/>
          <w:b/>
          <w:color w:val="0000FF"/>
          <w:sz w:val="24"/>
        </w:rPr>
        <w:t>C3-246257</w:t>
      </w:r>
      <w:r>
        <w:rPr>
          <w:rFonts w:ascii="Arial" w:hAnsi="Arial" w:cs="Arial"/>
          <w:b/>
          <w:color w:val="0000FF"/>
          <w:sz w:val="24"/>
        </w:rPr>
        <w:tab/>
      </w:r>
      <w:r>
        <w:rPr>
          <w:rFonts w:ascii="Arial" w:hAnsi="Arial" w:cs="Arial"/>
          <w:b/>
          <w:sz w:val="24"/>
        </w:rPr>
        <w:t>Corrections to Roaming Data Collection procedures</w:t>
      </w:r>
    </w:p>
    <w:p w14:paraId="07CFDB1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CR-0139  rev  Cat: F (Rel-19)</w:t>
      </w:r>
      <w:r>
        <w:rPr>
          <w:i/>
        </w:rPr>
        <w:br/>
      </w:r>
      <w:r>
        <w:rPr>
          <w:i/>
        </w:rPr>
        <w:br/>
      </w:r>
      <w:r>
        <w:rPr>
          <w:i/>
        </w:rPr>
        <w:tab/>
      </w:r>
      <w:r>
        <w:rPr>
          <w:i/>
        </w:rPr>
        <w:tab/>
      </w:r>
      <w:r>
        <w:rPr>
          <w:i/>
        </w:rPr>
        <w:tab/>
      </w:r>
      <w:r>
        <w:rPr>
          <w:i/>
        </w:rPr>
        <w:tab/>
      </w:r>
      <w:r>
        <w:rPr>
          <w:i/>
        </w:rPr>
        <w:tab/>
        <w:t>Source: Ericsson</w:t>
      </w:r>
    </w:p>
    <w:p w14:paraId="31755C9D" w14:textId="77777777" w:rsidR="00DB771A" w:rsidRDefault="00DB771A" w:rsidP="00DB771A">
      <w:pPr>
        <w:rPr>
          <w:rFonts w:ascii="Arial" w:hAnsi="Arial" w:cs="Arial"/>
          <w:b/>
        </w:rPr>
      </w:pPr>
      <w:r>
        <w:rPr>
          <w:rFonts w:ascii="Arial" w:hAnsi="Arial" w:cs="Arial"/>
          <w:b/>
        </w:rPr>
        <w:t xml:space="preserve">Discussion: </w:t>
      </w:r>
    </w:p>
    <w:p w14:paraId="7C3D98F7" w14:textId="77777777" w:rsidR="00DB771A" w:rsidRDefault="00DB771A" w:rsidP="00DB771A">
      <w:r>
        <w:t>Depends on TS 23.288 CR 1098, TS 23.288 CR 1254</w:t>
      </w:r>
    </w:p>
    <w:p w14:paraId="560BD573" w14:textId="77777777" w:rsidR="00DB771A" w:rsidRDefault="00DB771A" w:rsidP="00DB771A">
      <w:r>
        <w:t>Apostolos (Nokia): We can proceed with the latest shared version.</w:t>
      </w:r>
    </w:p>
    <w:p w14:paraId="64FC557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C3-246531</w:t>
      </w:r>
      <w:r>
        <w:rPr>
          <w:color w:val="993300"/>
          <w:u w:val="single"/>
        </w:rPr>
        <w:t>.</w:t>
      </w:r>
    </w:p>
    <w:p w14:paraId="253DF1C7" w14:textId="0E8B6FEA" w:rsidR="00DB771A" w:rsidRDefault="00DB771A" w:rsidP="00DB771A">
      <w:pPr>
        <w:rPr>
          <w:rFonts w:ascii="Arial" w:hAnsi="Arial" w:cs="Arial"/>
          <w:b/>
          <w:sz w:val="24"/>
        </w:rPr>
      </w:pPr>
      <w:r>
        <w:rPr>
          <w:rFonts w:ascii="Arial" w:hAnsi="Arial" w:cs="Arial"/>
          <w:b/>
          <w:color w:val="0000FF"/>
          <w:sz w:val="24"/>
        </w:rPr>
        <w:t>C3-246390</w:t>
      </w:r>
      <w:r>
        <w:rPr>
          <w:rFonts w:ascii="Arial" w:hAnsi="Arial" w:cs="Arial"/>
          <w:b/>
          <w:color w:val="0000FF"/>
          <w:sz w:val="24"/>
        </w:rPr>
        <w:tab/>
      </w:r>
      <w:r>
        <w:rPr>
          <w:rFonts w:ascii="Arial" w:hAnsi="Arial" w:cs="Arial"/>
          <w:b/>
          <w:sz w:val="24"/>
        </w:rPr>
        <w:t xml:space="preserve">Adding ADRF as a consumer of </w:t>
      </w:r>
      <w:proofErr w:type="spellStart"/>
      <w:r>
        <w:rPr>
          <w:rFonts w:ascii="Arial" w:hAnsi="Arial" w:cs="Arial"/>
          <w:b/>
          <w:sz w:val="24"/>
        </w:rPr>
        <w:t>Nnwdaf_EventsSubscription</w:t>
      </w:r>
      <w:proofErr w:type="spellEnd"/>
      <w:r>
        <w:rPr>
          <w:rFonts w:ascii="Arial" w:hAnsi="Arial" w:cs="Arial"/>
          <w:b/>
          <w:sz w:val="24"/>
        </w:rPr>
        <w:t xml:space="preserve"> and </w:t>
      </w:r>
      <w:proofErr w:type="spellStart"/>
      <w:r>
        <w:rPr>
          <w:rFonts w:ascii="Arial" w:hAnsi="Arial" w:cs="Arial"/>
          <w:b/>
          <w:sz w:val="24"/>
        </w:rPr>
        <w:t>Nnwdaf_AnalyticsInfo</w:t>
      </w:r>
      <w:proofErr w:type="spellEnd"/>
      <w:r>
        <w:rPr>
          <w:rFonts w:ascii="Arial" w:hAnsi="Arial" w:cs="Arial"/>
          <w:b/>
          <w:sz w:val="24"/>
        </w:rPr>
        <w:t xml:space="preserve"> Services</w:t>
      </w:r>
    </w:p>
    <w:p w14:paraId="2F1A7CD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CR-0969  rev 1 Cat: B (Rel-19)</w:t>
      </w:r>
      <w:r>
        <w:rPr>
          <w:i/>
        </w:rPr>
        <w:br/>
      </w:r>
      <w:r>
        <w:rPr>
          <w:i/>
        </w:rPr>
        <w:br/>
      </w:r>
      <w:r>
        <w:rPr>
          <w:i/>
        </w:rPr>
        <w:tab/>
      </w:r>
      <w:r>
        <w:rPr>
          <w:i/>
        </w:rPr>
        <w:tab/>
      </w:r>
      <w:r>
        <w:rPr>
          <w:i/>
        </w:rPr>
        <w:tab/>
      </w:r>
      <w:r>
        <w:rPr>
          <w:i/>
        </w:rPr>
        <w:tab/>
      </w:r>
      <w:r>
        <w:rPr>
          <w:i/>
        </w:rPr>
        <w:tab/>
        <w:t>Source: ZTE</w:t>
      </w:r>
    </w:p>
    <w:p w14:paraId="195064F3" w14:textId="77777777" w:rsidR="00DB771A" w:rsidRDefault="00DB771A" w:rsidP="00DB771A">
      <w:pPr>
        <w:rPr>
          <w:color w:val="808080"/>
        </w:rPr>
      </w:pPr>
      <w:r>
        <w:rPr>
          <w:color w:val="808080"/>
        </w:rPr>
        <w:t>(Replaces C3-246130)</w:t>
      </w:r>
    </w:p>
    <w:p w14:paraId="645CA8F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B9B62" w14:textId="5DF2D1BA" w:rsidR="00DB771A" w:rsidRDefault="00DB771A" w:rsidP="00DB771A">
      <w:pPr>
        <w:rPr>
          <w:rFonts w:ascii="Arial" w:hAnsi="Arial" w:cs="Arial"/>
          <w:b/>
          <w:sz w:val="24"/>
        </w:rPr>
      </w:pPr>
      <w:r>
        <w:rPr>
          <w:rFonts w:ascii="Arial" w:hAnsi="Arial" w:cs="Arial"/>
          <w:b/>
          <w:color w:val="0000FF"/>
          <w:sz w:val="24"/>
        </w:rPr>
        <w:t>C3-246391</w:t>
      </w:r>
      <w:r>
        <w:rPr>
          <w:rFonts w:ascii="Arial" w:hAnsi="Arial" w:cs="Arial"/>
          <w:b/>
          <w:color w:val="0000FF"/>
          <w:sz w:val="24"/>
        </w:rPr>
        <w:tab/>
      </w:r>
      <w:r>
        <w:rPr>
          <w:rFonts w:ascii="Arial" w:hAnsi="Arial" w:cs="Arial"/>
          <w:b/>
          <w:sz w:val="24"/>
        </w:rPr>
        <w:t>Removal of UPF info subscription from SMF</w:t>
      </w:r>
    </w:p>
    <w:p w14:paraId="331AEF2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CR-0133  rev 1 Cat: F (Rel-19)</w:t>
      </w:r>
      <w:r>
        <w:rPr>
          <w:i/>
        </w:rPr>
        <w:br/>
      </w:r>
      <w:r>
        <w:rPr>
          <w:i/>
        </w:rPr>
        <w:br/>
      </w:r>
      <w:r>
        <w:rPr>
          <w:i/>
        </w:rPr>
        <w:tab/>
      </w:r>
      <w:r>
        <w:rPr>
          <w:i/>
        </w:rPr>
        <w:tab/>
      </w:r>
      <w:r>
        <w:rPr>
          <w:i/>
        </w:rPr>
        <w:tab/>
      </w:r>
      <w:r>
        <w:rPr>
          <w:i/>
        </w:rPr>
        <w:tab/>
      </w:r>
      <w:r>
        <w:rPr>
          <w:i/>
        </w:rPr>
        <w:tab/>
        <w:t>Source: ZTE</w:t>
      </w:r>
    </w:p>
    <w:p w14:paraId="6943F257" w14:textId="77777777" w:rsidR="00DB771A" w:rsidRDefault="00DB771A" w:rsidP="00DB771A">
      <w:pPr>
        <w:rPr>
          <w:color w:val="808080"/>
        </w:rPr>
      </w:pPr>
      <w:r>
        <w:rPr>
          <w:color w:val="808080"/>
        </w:rPr>
        <w:t>(Replaces C3-246133)</w:t>
      </w:r>
    </w:p>
    <w:p w14:paraId="12C2D74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4B471" w14:textId="15015795" w:rsidR="00DB771A" w:rsidRDefault="00DB771A" w:rsidP="00DB771A">
      <w:pPr>
        <w:rPr>
          <w:rFonts w:ascii="Arial" w:hAnsi="Arial" w:cs="Arial"/>
          <w:b/>
          <w:sz w:val="24"/>
        </w:rPr>
      </w:pPr>
      <w:r>
        <w:rPr>
          <w:rFonts w:ascii="Arial" w:hAnsi="Arial" w:cs="Arial"/>
          <w:b/>
          <w:color w:val="0000FF"/>
          <w:sz w:val="24"/>
        </w:rPr>
        <w:t>C3-246392</w:t>
      </w:r>
      <w:r>
        <w:rPr>
          <w:rFonts w:ascii="Arial" w:hAnsi="Arial" w:cs="Arial"/>
          <w:b/>
          <w:color w:val="0000FF"/>
          <w:sz w:val="24"/>
        </w:rPr>
        <w:tab/>
      </w:r>
      <w:r>
        <w:rPr>
          <w:rFonts w:ascii="Arial" w:hAnsi="Arial" w:cs="Arial"/>
          <w:b/>
          <w:sz w:val="24"/>
        </w:rPr>
        <w:t xml:space="preserve">Corrections related to </w:t>
      </w:r>
      <w:proofErr w:type="spellStart"/>
      <w:r>
        <w:rPr>
          <w:rFonts w:ascii="Arial" w:hAnsi="Arial" w:cs="Arial"/>
          <w:b/>
          <w:sz w:val="24"/>
        </w:rPr>
        <w:t>PfdDetermination</w:t>
      </w:r>
      <w:proofErr w:type="spellEnd"/>
    </w:p>
    <w:p w14:paraId="65D2840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v18.5.0</w:t>
      </w:r>
      <w:r>
        <w:rPr>
          <w:i/>
        </w:rPr>
        <w:tab/>
        <w:t xml:space="preserve">  CR-0134  rev 1 Cat: F (Rel-19)</w:t>
      </w:r>
      <w:r>
        <w:rPr>
          <w:i/>
        </w:rPr>
        <w:br/>
      </w:r>
      <w:r>
        <w:rPr>
          <w:i/>
        </w:rPr>
        <w:br/>
      </w:r>
      <w:r>
        <w:rPr>
          <w:i/>
        </w:rPr>
        <w:tab/>
      </w:r>
      <w:r>
        <w:rPr>
          <w:i/>
        </w:rPr>
        <w:tab/>
      </w:r>
      <w:r>
        <w:rPr>
          <w:i/>
        </w:rPr>
        <w:tab/>
      </w:r>
      <w:r>
        <w:rPr>
          <w:i/>
        </w:rPr>
        <w:tab/>
      </w:r>
      <w:r>
        <w:rPr>
          <w:i/>
        </w:rPr>
        <w:tab/>
        <w:t>Source: ZTE</w:t>
      </w:r>
    </w:p>
    <w:p w14:paraId="5377F36B" w14:textId="77777777" w:rsidR="00DB771A" w:rsidRDefault="00DB771A" w:rsidP="00DB771A">
      <w:pPr>
        <w:rPr>
          <w:color w:val="808080"/>
        </w:rPr>
      </w:pPr>
      <w:r>
        <w:rPr>
          <w:color w:val="808080"/>
        </w:rPr>
        <w:t>(Replaces C3-246134)</w:t>
      </w:r>
    </w:p>
    <w:p w14:paraId="3D14AF3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77C49" w14:textId="506A9055" w:rsidR="00DB771A" w:rsidRDefault="00DB771A" w:rsidP="00DB771A">
      <w:pPr>
        <w:rPr>
          <w:rFonts w:ascii="Arial" w:hAnsi="Arial" w:cs="Arial"/>
          <w:b/>
          <w:sz w:val="24"/>
        </w:rPr>
      </w:pPr>
      <w:r>
        <w:rPr>
          <w:rFonts w:ascii="Arial" w:hAnsi="Arial" w:cs="Arial"/>
          <w:b/>
          <w:color w:val="0000FF"/>
          <w:sz w:val="24"/>
        </w:rPr>
        <w:lastRenderedPageBreak/>
        <w:t>C3-246393</w:t>
      </w:r>
      <w:r>
        <w:rPr>
          <w:rFonts w:ascii="Arial" w:hAnsi="Arial" w:cs="Arial"/>
          <w:b/>
          <w:color w:val="0000FF"/>
          <w:sz w:val="24"/>
        </w:rPr>
        <w:tab/>
      </w:r>
      <w:r>
        <w:rPr>
          <w:rFonts w:ascii="Arial" w:hAnsi="Arial" w:cs="Arial"/>
          <w:b/>
          <w:sz w:val="24"/>
        </w:rPr>
        <w:t>Clarifications and miscellaneous corrections on NWDAF services</w:t>
      </w:r>
    </w:p>
    <w:p w14:paraId="3FEE432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CR-0984  rev 1 Cat: B (Rel-19)</w:t>
      </w:r>
      <w:r>
        <w:rPr>
          <w:i/>
        </w:rPr>
        <w:br/>
      </w:r>
      <w:r>
        <w:rPr>
          <w:i/>
        </w:rPr>
        <w:br/>
      </w:r>
      <w:r>
        <w:rPr>
          <w:i/>
        </w:rPr>
        <w:tab/>
      </w:r>
      <w:r>
        <w:rPr>
          <w:i/>
        </w:rPr>
        <w:tab/>
      </w:r>
      <w:r>
        <w:rPr>
          <w:i/>
        </w:rPr>
        <w:tab/>
      </w:r>
      <w:r>
        <w:rPr>
          <w:i/>
        </w:rPr>
        <w:tab/>
      </w:r>
      <w:r>
        <w:rPr>
          <w:i/>
        </w:rPr>
        <w:tab/>
        <w:t>Source: Huawei</w:t>
      </w:r>
    </w:p>
    <w:p w14:paraId="22397950" w14:textId="77777777" w:rsidR="00DB771A" w:rsidRDefault="00DB771A" w:rsidP="00DB771A">
      <w:pPr>
        <w:rPr>
          <w:color w:val="808080"/>
        </w:rPr>
      </w:pPr>
      <w:r>
        <w:rPr>
          <w:color w:val="808080"/>
        </w:rPr>
        <w:t>(Replaces C3-246183)</w:t>
      </w:r>
    </w:p>
    <w:p w14:paraId="6BF571F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B26FFD" w14:textId="53775962" w:rsidR="00DB771A" w:rsidRDefault="00DB771A" w:rsidP="00DB771A">
      <w:pPr>
        <w:rPr>
          <w:rFonts w:ascii="Arial" w:hAnsi="Arial" w:cs="Arial"/>
          <w:b/>
          <w:sz w:val="24"/>
        </w:rPr>
      </w:pPr>
      <w:r>
        <w:rPr>
          <w:rFonts w:ascii="Arial" w:hAnsi="Arial" w:cs="Arial"/>
          <w:b/>
          <w:color w:val="0000FF"/>
          <w:sz w:val="24"/>
        </w:rPr>
        <w:t>C3-246394</w:t>
      </w:r>
      <w:r>
        <w:rPr>
          <w:rFonts w:ascii="Arial" w:hAnsi="Arial" w:cs="Arial"/>
          <w:b/>
          <w:color w:val="0000FF"/>
          <w:sz w:val="24"/>
        </w:rPr>
        <w:tab/>
      </w:r>
      <w:r>
        <w:rPr>
          <w:rFonts w:ascii="Arial" w:hAnsi="Arial" w:cs="Arial"/>
          <w:b/>
          <w:sz w:val="24"/>
        </w:rPr>
        <w:t>Clarifications for the presence condition of the attribute</w:t>
      </w:r>
    </w:p>
    <w:p w14:paraId="5A2B0E8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CR-1437  rev 1 Cat: B (Rel-19)</w:t>
      </w:r>
      <w:r>
        <w:rPr>
          <w:i/>
        </w:rPr>
        <w:br/>
      </w:r>
      <w:r>
        <w:rPr>
          <w:i/>
        </w:rPr>
        <w:br/>
      </w:r>
      <w:r>
        <w:rPr>
          <w:i/>
        </w:rPr>
        <w:tab/>
      </w:r>
      <w:r>
        <w:rPr>
          <w:i/>
        </w:rPr>
        <w:tab/>
      </w:r>
      <w:r>
        <w:rPr>
          <w:i/>
        </w:rPr>
        <w:tab/>
      </w:r>
      <w:r>
        <w:rPr>
          <w:i/>
        </w:rPr>
        <w:tab/>
      </w:r>
      <w:r>
        <w:rPr>
          <w:i/>
        </w:rPr>
        <w:tab/>
        <w:t>Source: Huawei, ZTE</w:t>
      </w:r>
    </w:p>
    <w:p w14:paraId="61472BB6" w14:textId="77777777" w:rsidR="00DB771A" w:rsidRDefault="00DB771A" w:rsidP="00DB771A">
      <w:pPr>
        <w:rPr>
          <w:color w:val="808080"/>
        </w:rPr>
      </w:pPr>
      <w:r>
        <w:rPr>
          <w:color w:val="808080"/>
        </w:rPr>
        <w:t>(Replaces C3-246184)</w:t>
      </w:r>
    </w:p>
    <w:p w14:paraId="726C0B6A"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84F3B7" w14:textId="0B517575" w:rsidR="00DB771A" w:rsidRDefault="00DB771A" w:rsidP="00DB771A">
      <w:pPr>
        <w:rPr>
          <w:rFonts w:ascii="Arial" w:hAnsi="Arial" w:cs="Arial"/>
          <w:b/>
          <w:sz w:val="24"/>
        </w:rPr>
      </w:pPr>
      <w:r>
        <w:rPr>
          <w:rFonts w:ascii="Arial" w:hAnsi="Arial" w:cs="Arial"/>
          <w:b/>
          <w:color w:val="0000FF"/>
          <w:sz w:val="24"/>
        </w:rPr>
        <w:t>C3-246395</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Nnwdaf_MLModelProvision</w:t>
      </w:r>
      <w:proofErr w:type="spellEnd"/>
      <w:r>
        <w:rPr>
          <w:rFonts w:ascii="Arial" w:hAnsi="Arial" w:cs="Arial"/>
          <w:b/>
          <w:sz w:val="24"/>
        </w:rPr>
        <w:t xml:space="preserve"> service</w:t>
      </w:r>
    </w:p>
    <w:p w14:paraId="77ED29A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CR-0985  rev 1 Cat: F (Rel-19)</w:t>
      </w:r>
      <w:r>
        <w:rPr>
          <w:i/>
        </w:rPr>
        <w:br/>
      </w:r>
      <w:r>
        <w:rPr>
          <w:i/>
        </w:rPr>
        <w:br/>
      </w:r>
      <w:r>
        <w:rPr>
          <w:i/>
        </w:rPr>
        <w:tab/>
      </w:r>
      <w:r>
        <w:rPr>
          <w:i/>
        </w:rPr>
        <w:tab/>
      </w:r>
      <w:r>
        <w:rPr>
          <w:i/>
        </w:rPr>
        <w:tab/>
      </w:r>
      <w:r>
        <w:rPr>
          <w:i/>
        </w:rPr>
        <w:tab/>
      </w:r>
      <w:r>
        <w:rPr>
          <w:i/>
        </w:rPr>
        <w:tab/>
        <w:t>Source: Huawei</w:t>
      </w:r>
    </w:p>
    <w:p w14:paraId="52BB7F04" w14:textId="77777777" w:rsidR="00DB771A" w:rsidRDefault="00DB771A" w:rsidP="00DB771A">
      <w:pPr>
        <w:rPr>
          <w:color w:val="808080"/>
        </w:rPr>
      </w:pPr>
      <w:r>
        <w:rPr>
          <w:color w:val="808080"/>
        </w:rPr>
        <w:t>(Replaces C3-246185)</w:t>
      </w:r>
    </w:p>
    <w:p w14:paraId="7E979C5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74AF3" w14:textId="2FA19D51" w:rsidR="00DB771A" w:rsidRDefault="00DB771A" w:rsidP="00DB771A">
      <w:pPr>
        <w:rPr>
          <w:rFonts w:ascii="Arial" w:hAnsi="Arial" w:cs="Arial"/>
          <w:b/>
          <w:sz w:val="24"/>
        </w:rPr>
      </w:pPr>
      <w:r>
        <w:rPr>
          <w:rFonts w:ascii="Arial" w:hAnsi="Arial" w:cs="Arial"/>
          <w:b/>
          <w:color w:val="0000FF"/>
          <w:sz w:val="24"/>
        </w:rPr>
        <w:t>C3-246396</w:t>
      </w:r>
      <w:r>
        <w:rPr>
          <w:rFonts w:ascii="Arial" w:hAnsi="Arial" w:cs="Arial"/>
          <w:b/>
          <w:color w:val="0000FF"/>
          <w:sz w:val="24"/>
        </w:rPr>
        <w:tab/>
      </w:r>
      <w:r>
        <w:rPr>
          <w:rFonts w:ascii="Arial" w:hAnsi="Arial" w:cs="Arial"/>
          <w:b/>
          <w:sz w:val="24"/>
        </w:rPr>
        <w:t>Support of ML Model provider information in ML model notification</w:t>
      </w:r>
    </w:p>
    <w:p w14:paraId="26FAD2B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CR-0986  rev 1 Cat: B (Rel-19)</w:t>
      </w:r>
      <w:r>
        <w:rPr>
          <w:i/>
        </w:rPr>
        <w:br/>
      </w:r>
      <w:r>
        <w:rPr>
          <w:i/>
        </w:rPr>
        <w:br/>
      </w:r>
      <w:r>
        <w:rPr>
          <w:i/>
        </w:rPr>
        <w:tab/>
      </w:r>
      <w:r>
        <w:rPr>
          <w:i/>
        </w:rPr>
        <w:tab/>
      </w:r>
      <w:r>
        <w:rPr>
          <w:i/>
        </w:rPr>
        <w:tab/>
      </w:r>
      <w:r>
        <w:rPr>
          <w:i/>
        </w:rPr>
        <w:tab/>
      </w:r>
      <w:r>
        <w:rPr>
          <w:i/>
        </w:rPr>
        <w:tab/>
        <w:t>Source: Huawei</w:t>
      </w:r>
    </w:p>
    <w:p w14:paraId="45F30E26" w14:textId="77777777" w:rsidR="00DB771A" w:rsidRDefault="00DB771A" w:rsidP="00DB771A">
      <w:pPr>
        <w:rPr>
          <w:color w:val="808080"/>
        </w:rPr>
      </w:pPr>
      <w:r>
        <w:rPr>
          <w:color w:val="808080"/>
        </w:rPr>
        <w:t>(Replaces C3-246187)</w:t>
      </w:r>
    </w:p>
    <w:p w14:paraId="1AA3CC8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E0F56" w14:textId="5D6F1934" w:rsidR="00DB771A" w:rsidRDefault="00DB771A" w:rsidP="00DB771A">
      <w:pPr>
        <w:rPr>
          <w:rFonts w:ascii="Arial" w:hAnsi="Arial" w:cs="Arial"/>
          <w:b/>
          <w:sz w:val="24"/>
        </w:rPr>
      </w:pPr>
      <w:r>
        <w:rPr>
          <w:rFonts w:ascii="Arial" w:hAnsi="Arial" w:cs="Arial"/>
          <w:b/>
          <w:color w:val="0000FF"/>
          <w:sz w:val="24"/>
        </w:rPr>
        <w:t>C3-246397</w:t>
      </w:r>
      <w:r>
        <w:rPr>
          <w:rFonts w:ascii="Arial" w:hAnsi="Arial" w:cs="Arial"/>
          <w:b/>
          <w:color w:val="0000FF"/>
          <w:sz w:val="24"/>
        </w:rPr>
        <w:tab/>
      </w:r>
      <w:r>
        <w:rPr>
          <w:rFonts w:ascii="Arial" w:hAnsi="Arial" w:cs="Arial"/>
          <w:b/>
          <w:sz w:val="24"/>
        </w:rPr>
        <w:t xml:space="preserve">MFAF </w:t>
      </w:r>
      <w:proofErr w:type="spellStart"/>
      <w:r>
        <w:rPr>
          <w:rFonts w:ascii="Arial" w:hAnsi="Arial" w:cs="Arial"/>
          <w:b/>
          <w:sz w:val="24"/>
        </w:rPr>
        <w:t>ContextManagement</w:t>
      </w:r>
      <w:proofErr w:type="spellEnd"/>
      <w:r>
        <w:rPr>
          <w:rFonts w:ascii="Arial" w:hAnsi="Arial" w:cs="Arial"/>
          <w:b/>
          <w:sz w:val="24"/>
        </w:rPr>
        <w:t xml:space="preserve"> API service </w:t>
      </w:r>
      <w:proofErr w:type="spellStart"/>
      <w:r>
        <w:rPr>
          <w:rFonts w:ascii="Arial" w:hAnsi="Arial" w:cs="Arial"/>
          <w:b/>
          <w:sz w:val="24"/>
        </w:rPr>
        <w:t>descripiton</w:t>
      </w:r>
      <w:proofErr w:type="spellEnd"/>
    </w:p>
    <w:p w14:paraId="56290B7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v19.0.0</w:t>
      </w:r>
      <w:r>
        <w:rPr>
          <w:i/>
        </w:rPr>
        <w:tab/>
        <w:t xml:space="preserve">  CR-0073  rev 1 Cat: B (Rel-19)</w:t>
      </w:r>
      <w:r>
        <w:rPr>
          <w:i/>
        </w:rPr>
        <w:br/>
      </w:r>
      <w:r>
        <w:rPr>
          <w:i/>
        </w:rPr>
        <w:br/>
      </w:r>
      <w:r>
        <w:rPr>
          <w:i/>
        </w:rPr>
        <w:tab/>
      </w:r>
      <w:r>
        <w:rPr>
          <w:i/>
        </w:rPr>
        <w:tab/>
      </w:r>
      <w:r>
        <w:rPr>
          <w:i/>
        </w:rPr>
        <w:tab/>
      </w:r>
      <w:r>
        <w:rPr>
          <w:i/>
        </w:rPr>
        <w:tab/>
      </w:r>
      <w:r>
        <w:rPr>
          <w:i/>
        </w:rPr>
        <w:tab/>
        <w:t>Source: Nokia</w:t>
      </w:r>
    </w:p>
    <w:p w14:paraId="3D088AAC" w14:textId="77777777" w:rsidR="00DB771A" w:rsidRDefault="00DB771A" w:rsidP="00DB771A">
      <w:pPr>
        <w:rPr>
          <w:color w:val="808080"/>
        </w:rPr>
      </w:pPr>
      <w:r>
        <w:rPr>
          <w:color w:val="808080"/>
        </w:rPr>
        <w:t>(Replaces C3-246202)</w:t>
      </w:r>
    </w:p>
    <w:p w14:paraId="71C2BD50" w14:textId="77777777" w:rsidR="00DB771A" w:rsidRDefault="00DB771A" w:rsidP="00DB771A">
      <w:pPr>
        <w:rPr>
          <w:rFonts w:ascii="Arial" w:hAnsi="Arial" w:cs="Arial"/>
          <w:b/>
        </w:rPr>
      </w:pPr>
      <w:r>
        <w:rPr>
          <w:rFonts w:ascii="Arial" w:hAnsi="Arial" w:cs="Arial"/>
          <w:b/>
        </w:rPr>
        <w:t xml:space="preserve">Abstract: </w:t>
      </w:r>
    </w:p>
    <w:p w14:paraId="5ACB26C5" w14:textId="77777777" w:rsidR="00DB771A" w:rsidRDefault="00DB771A" w:rsidP="00DB771A">
      <w:r>
        <w:t xml:space="preserve">MFAF </w:t>
      </w:r>
      <w:proofErr w:type="spellStart"/>
      <w:r>
        <w:t>ContextManagement</w:t>
      </w:r>
      <w:proofErr w:type="spellEnd"/>
      <w:r>
        <w:t xml:space="preserve"> API service </w:t>
      </w:r>
      <w:proofErr w:type="spellStart"/>
      <w:r>
        <w:t>descripiton</w:t>
      </w:r>
      <w:proofErr w:type="spellEnd"/>
    </w:p>
    <w:p w14:paraId="110B7FC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CF28A8" w14:textId="17D31499" w:rsidR="00DB771A" w:rsidRDefault="00DB771A" w:rsidP="00DB771A">
      <w:pPr>
        <w:rPr>
          <w:rFonts w:ascii="Arial" w:hAnsi="Arial" w:cs="Arial"/>
          <w:b/>
          <w:sz w:val="24"/>
        </w:rPr>
      </w:pPr>
      <w:r>
        <w:rPr>
          <w:rFonts w:ascii="Arial" w:hAnsi="Arial" w:cs="Arial"/>
          <w:b/>
          <w:color w:val="0000FF"/>
          <w:sz w:val="24"/>
        </w:rPr>
        <w:t>C3-246398</w:t>
      </w:r>
      <w:r>
        <w:rPr>
          <w:rFonts w:ascii="Arial" w:hAnsi="Arial" w:cs="Arial"/>
          <w:b/>
          <w:color w:val="0000FF"/>
          <w:sz w:val="24"/>
        </w:rPr>
        <w:tab/>
      </w:r>
      <w:r>
        <w:rPr>
          <w:rFonts w:ascii="Arial" w:hAnsi="Arial" w:cs="Arial"/>
          <w:b/>
          <w:sz w:val="24"/>
        </w:rPr>
        <w:t xml:space="preserve">MFAF </w:t>
      </w:r>
      <w:proofErr w:type="spellStart"/>
      <w:r>
        <w:rPr>
          <w:rFonts w:ascii="Arial" w:hAnsi="Arial" w:cs="Arial"/>
          <w:b/>
          <w:sz w:val="24"/>
        </w:rPr>
        <w:t>ContextManagement</w:t>
      </w:r>
      <w:proofErr w:type="spellEnd"/>
      <w:r>
        <w:rPr>
          <w:rFonts w:ascii="Arial" w:hAnsi="Arial" w:cs="Arial"/>
          <w:b/>
          <w:sz w:val="24"/>
        </w:rPr>
        <w:t xml:space="preserve"> API data model</w:t>
      </w:r>
    </w:p>
    <w:p w14:paraId="22B585D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v19.0.0</w:t>
      </w:r>
      <w:r>
        <w:rPr>
          <w:i/>
        </w:rPr>
        <w:tab/>
        <w:t xml:space="preserve">  CR-0074  rev 1 Cat: B (Rel-19)</w:t>
      </w:r>
      <w:r>
        <w:rPr>
          <w:i/>
        </w:rPr>
        <w:br/>
      </w:r>
      <w:r>
        <w:rPr>
          <w:i/>
        </w:rPr>
        <w:br/>
      </w:r>
      <w:r>
        <w:rPr>
          <w:i/>
        </w:rPr>
        <w:tab/>
      </w:r>
      <w:r>
        <w:rPr>
          <w:i/>
        </w:rPr>
        <w:tab/>
      </w:r>
      <w:r>
        <w:rPr>
          <w:i/>
        </w:rPr>
        <w:tab/>
      </w:r>
      <w:r>
        <w:rPr>
          <w:i/>
        </w:rPr>
        <w:tab/>
      </w:r>
      <w:r>
        <w:rPr>
          <w:i/>
        </w:rPr>
        <w:tab/>
        <w:t>Source: Nokia, Huawei</w:t>
      </w:r>
    </w:p>
    <w:p w14:paraId="394B6BA7" w14:textId="77777777" w:rsidR="00DB771A" w:rsidRDefault="00DB771A" w:rsidP="00DB771A">
      <w:pPr>
        <w:rPr>
          <w:color w:val="808080"/>
        </w:rPr>
      </w:pPr>
      <w:r>
        <w:rPr>
          <w:color w:val="808080"/>
        </w:rPr>
        <w:lastRenderedPageBreak/>
        <w:t>(Replaces C3-246203)</w:t>
      </w:r>
    </w:p>
    <w:p w14:paraId="62C35375" w14:textId="77777777" w:rsidR="00DB771A" w:rsidRDefault="00DB771A" w:rsidP="00DB771A">
      <w:pPr>
        <w:rPr>
          <w:rFonts w:ascii="Arial" w:hAnsi="Arial" w:cs="Arial"/>
          <w:b/>
        </w:rPr>
      </w:pPr>
      <w:r>
        <w:rPr>
          <w:rFonts w:ascii="Arial" w:hAnsi="Arial" w:cs="Arial"/>
          <w:b/>
        </w:rPr>
        <w:t xml:space="preserve">Abstract: </w:t>
      </w:r>
    </w:p>
    <w:p w14:paraId="457F2936" w14:textId="77777777" w:rsidR="00DB771A" w:rsidRDefault="00DB771A" w:rsidP="00DB771A">
      <w:r>
        <w:t xml:space="preserve">MFAF </w:t>
      </w:r>
      <w:proofErr w:type="spellStart"/>
      <w:r>
        <w:t>ContextManagement</w:t>
      </w:r>
      <w:proofErr w:type="spellEnd"/>
      <w:r>
        <w:t xml:space="preserve"> API data model</w:t>
      </w:r>
    </w:p>
    <w:p w14:paraId="553D399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6FDBA" w14:textId="28BC608C" w:rsidR="00DB771A" w:rsidRDefault="00DB771A" w:rsidP="00DB771A">
      <w:pPr>
        <w:rPr>
          <w:rFonts w:ascii="Arial" w:hAnsi="Arial" w:cs="Arial"/>
          <w:b/>
          <w:sz w:val="24"/>
        </w:rPr>
      </w:pPr>
      <w:r>
        <w:rPr>
          <w:rFonts w:ascii="Arial" w:hAnsi="Arial" w:cs="Arial"/>
          <w:b/>
          <w:color w:val="0000FF"/>
          <w:sz w:val="24"/>
        </w:rPr>
        <w:t>C3-246399</w:t>
      </w:r>
      <w:r>
        <w:rPr>
          <w:rFonts w:ascii="Arial" w:hAnsi="Arial" w:cs="Arial"/>
          <w:b/>
          <w:color w:val="0000FF"/>
          <w:sz w:val="24"/>
        </w:rPr>
        <w:tab/>
      </w:r>
      <w:r>
        <w:rPr>
          <w:rFonts w:ascii="Arial" w:hAnsi="Arial" w:cs="Arial"/>
          <w:b/>
          <w:sz w:val="24"/>
        </w:rPr>
        <w:t xml:space="preserve">MFAF </w:t>
      </w:r>
      <w:proofErr w:type="spellStart"/>
      <w:r>
        <w:rPr>
          <w:rFonts w:ascii="Arial" w:hAnsi="Arial" w:cs="Arial"/>
          <w:b/>
          <w:sz w:val="24"/>
        </w:rPr>
        <w:t>ContextManagement</w:t>
      </w:r>
      <w:proofErr w:type="spellEnd"/>
      <w:r>
        <w:rPr>
          <w:rFonts w:ascii="Arial" w:hAnsi="Arial" w:cs="Arial"/>
          <w:b/>
          <w:sz w:val="24"/>
        </w:rPr>
        <w:t xml:space="preserve"> API </w:t>
      </w:r>
      <w:proofErr w:type="spellStart"/>
      <w:r>
        <w:rPr>
          <w:rFonts w:ascii="Arial" w:hAnsi="Arial" w:cs="Arial"/>
          <w:b/>
          <w:sz w:val="24"/>
        </w:rPr>
        <w:t>OpenAPI</w:t>
      </w:r>
      <w:proofErr w:type="spellEnd"/>
    </w:p>
    <w:p w14:paraId="72DED74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v19.0.0</w:t>
      </w:r>
      <w:r>
        <w:rPr>
          <w:i/>
        </w:rPr>
        <w:tab/>
        <w:t xml:space="preserve">  CR-0075  rev 1 Cat: B (Rel-19)</w:t>
      </w:r>
      <w:r>
        <w:rPr>
          <w:i/>
        </w:rPr>
        <w:br/>
      </w:r>
      <w:r>
        <w:rPr>
          <w:i/>
        </w:rPr>
        <w:br/>
      </w:r>
      <w:r>
        <w:rPr>
          <w:i/>
        </w:rPr>
        <w:tab/>
      </w:r>
      <w:r>
        <w:rPr>
          <w:i/>
        </w:rPr>
        <w:tab/>
      </w:r>
      <w:r>
        <w:rPr>
          <w:i/>
        </w:rPr>
        <w:tab/>
      </w:r>
      <w:r>
        <w:rPr>
          <w:i/>
        </w:rPr>
        <w:tab/>
      </w:r>
      <w:r>
        <w:rPr>
          <w:i/>
        </w:rPr>
        <w:tab/>
        <w:t>Source: Nokia</w:t>
      </w:r>
    </w:p>
    <w:p w14:paraId="37B03CA8" w14:textId="77777777" w:rsidR="00DB771A" w:rsidRDefault="00DB771A" w:rsidP="00DB771A">
      <w:pPr>
        <w:rPr>
          <w:color w:val="808080"/>
        </w:rPr>
      </w:pPr>
      <w:r>
        <w:rPr>
          <w:color w:val="808080"/>
        </w:rPr>
        <w:t>(Replaces C3-246204)</w:t>
      </w:r>
    </w:p>
    <w:p w14:paraId="4528EC13" w14:textId="77777777" w:rsidR="00DB771A" w:rsidRDefault="00DB771A" w:rsidP="00DB771A">
      <w:pPr>
        <w:rPr>
          <w:rFonts w:ascii="Arial" w:hAnsi="Arial" w:cs="Arial"/>
          <w:b/>
        </w:rPr>
      </w:pPr>
      <w:r>
        <w:rPr>
          <w:rFonts w:ascii="Arial" w:hAnsi="Arial" w:cs="Arial"/>
          <w:b/>
        </w:rPr>
        <w:t xml:space="preserve">Abstract: </w:t>
      </w:r>
    </w:p>
    <w:p w14:paraId="4E0F2BB6" w14:textId="77777777" w:rsidR="00DB771A" w:rsidRDefault="00DB771A" w:rsidP="00DB771A">
      <w:r>
        <w:t xml:space="preserve">MFAF </w:t>
      </w:r>
      <w:proofErr w:type="spellStart"/>
      <w:r>
        <w:t>ContextManagement</w:t>
      </w:r>
      <w:proofErr w:type="spellEnd"/>
      <w:r>
        <w:t xml:space="preserve"> API </w:t>
      </w:r>
      <w:proofErr w:type="spellStart"/>
      <w:r>
        <w:t>OpenAPI</w:t>
      </w:r>
      <w:proofErr w:type="spellEnd"/>
    </w:p>
    <w:p w14:paraId="228AE9C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F99382" w14:textId="2AF9B496" w:rsidR="00DB771A" w:rsidRDefault="00DB771A" w:rsidP="00DB771A">
      <w:pPr>
        <w:rPr>
          <w:rFonts w:ascii="Arial" w:hAnsi="Arial" w:cs="Arial"/>
          <w:b/>
          <w:sz w:val="24"/>
        </w:rPr>
      </w:pPr>
      <w:r>
        <w:rPr>
          <w:rFonts w:ascii="Arial" w:hAnsi="Arial" w:cs="Arial"/>
          <w:b/>
          <w:color w:val="0000FF"/>
          <w:sz w:val="24"/>
        </w:rPr>
        <w:t>C3-246400</w:t>
      </w:r>
      <w:r>
        <w:rPr>
          <w:rFonts w:ascii="Arial" w:hAnsi="Arial" w:cs="Arial"/>
          <w:b/>
          <w:color w:val="0000FF"/>
          <w:sz w:val="24"/>
        </w:rPr>
        <w:tab/>
      </w:r>
      <w:r>
        <w:rPr>
          <w:rFonts w:ascii="Arial" w:hAnsi="Arial" w:cs="Arial"/>
          <w:b/>
          <w:sz w:val="24"/>
        </w:rPr>
        <w:t>MFAF 3daDataManagement updates to support MFAF transfer</w:t>
      </w:r>
    </w:p>
    <w:p w14:paraId="29CAD7AD"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v19.0.0</w:t>
      </w:r>
      <w:r>
        <w:rPr>
          <w:i/>
        </w:rPr>
        <w:tab/>
        <w:t xml:space="preserve">  CR-0076  rev 1 Cat: B (Rel-19)</w:t>
      </w:r>
      <w:r>
        <w:rPr>
          <w:i/>
        </w:rPr>
        <w:br/>
      </w:r>
      <w:r>
        <w:rPr>
          <w:i/>
        </w:rPr>
        <w:br/>
      </w:r>
      <w:r>
        <w:rPr>
          <w:i/>
        </w:rPr>
        <w:tab/>
      </w:r>
      <w:r>
        <w:rPr>
          <w:i/>
        </w:rPr>
        <w:tab/>
      </w:r>
      <w:r>
        <w:rPr>
          <w:i/>
        </w:rPr>
        <w:tab/>
      </w:r>
      <w:r>
        <w:rPr>
          <w:i/>
        </w:rPr>
        <w:tab/>
      </w:r>
      <w:r>
        <w:rPr>
          <w:i/>
        </w:rPr>
        <w:tab/>
        <w:t>Source: Nokia</w:t>
      </w:r>
    </w:p>
    <w:p w14:paraId="3A79FA39" w14:textId="77777777" w:rsidR="00DB771A" w:rsidRDefault="00DB771A" w:rsidP="00DB771A">
      <w:pPr>
        <w:rPr>
          <w:color w:val="808080"/>
        </w:rPr>
      </w:pPr>
      <w:r>
        <w:rPr>
          <w:color w:val="808080"/>
        </w:rPr>
        <w:t>(Replaces C3-246205)</w:t>
      </w:r>
    </w:p>
    <w:p w14:paraId="5E6EDE16" w14:textId="77777777" w:rsidR="00DB771A" w:rsidRDefault="00DB771A" w:rsidP="00DB771A">
      <w:pPr>
        <w:rPr>
          <w:rFonts w:ascii="Arial" w:hAnsi="Arial" w:cs="Arial"/>
          <w:b/>
        </w:rPr>
      </w:pPr>
      <w:r>
        <w:rPr>
          <w:rFonts w:ascii="Arial" w:hAnsi="Arial" w:cs="Arial"/>
          <w:b/>
        </w:rPr>
        <w:t xml:space="preserve">Abstract: </w:t>
      </w:r>
    </w:p>
    <w:p w14:paraId="25D22421" w14:textId="77777777" w:rsidR="00DB771A" w:rsidRDefault="00DB771A" w:rsidP="00DB771A">
      <w:r>
        <w:t>MFAF 3daDataManagement updates to support MFAF transfer</w:t>
      </w:r>
    </w:p>
    <w:p w14:paraId="30150471"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68CD6" w14:textId="2475B420" w:rsidR="00DB771A" w:rsidRDefault="00DB771A" w:rsidP="00DB771A">
      <w:pPr>
        <w:rPr>
          <w:rFonts w:ascii="Arial" w:hAnsi="Arial" w:cs="Arial"/>
          <w:b/>
          <w:sz w:val="24"/>
        </w:rPr>
      </w:pPr>
      <w:r>
        <w:rPr>
          <w:rFonts w:ascii="Arial" w:hAnsi="Arial" w:cs="Arial"/>
          <w:b/>
          <w:color w:val="0000FF"/>
          <w:sz w:val="24"/>
        </w:rPr>
        <w:t>C3-246401</w:t>
      </w:r>
      <w:r>
        <w:rPr>
          <w:rFonts w:ascii="Arial" w:hAnsi="Arial" w:cs="Arial"/>
          <w:b/>
          <w:color w:val="0000FF"/>
          <w:sz w:val="24"/>
        </w:rPr>
        <w:tab/>
      </w:r>
      <w:r>
        <w:rPr>
          <w:rFonts w:ascii="Arial" w:hAnsi="Arial" w:cs="Arial"/>
          <w:b/>
          <w:sz w:val="24"/>
        </w:rPr>
        <w:t>RE-NWDAF behaviour when receiving notification flag</w:t>
      </w:r>
    </w:p>
    <w:p w14:paraId="73F1EDB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CR-0974  rev 1 Cat: F (Rel-19)</w:t>
      </w:r>
      <w:r>
        <w:rPr>
          <w:i/>
        </w:rPr>
        <w:br/>
      </w:r>
      <w:r>
        <w:rPr>
          <w:i/>
        </w:rPr>
        <w:br/>
      </w:r>
      <w:r>
        <w:rPr>
          <w:i/>
        </w:rPr>
        <w:tab/>
      </w:r>
      <w:r>
        <w:rPr>
          <w:i/>
        </w:rPr>
        <w:tab/>
      </w:r>
      <w:r>
        <w:rPr>
          <w:i/>
        </w:rPr>
        <w:tab/>
      </w:r>
      <w:r>
        <w:rPr>
          <w:i/>
        </w:rPr>
        <w:tab/>
      </w:r>
      <w:r>
        <w:rPr>
          <w:i/>
        </w:rPr>
        <w:tab/>
        <w:t>Source: ZTE</w:t>
      </w:r>
    </w:p>
    <w:p w14:paraId="2A94E21F" w14:textId="77777777" w:rsidR="00DB771A" w:rsidRDefault="00DB771A" w:rsidP="00DB771A">
      <w:pPr>
        <w:rPr>
          <w:color w:val="808080"/>
        </w:rPr>
      </w:pPr>
      <w:r>
        <w:rPr>
          <w:color w:val="808080"/>
        </w:rPr>
        <w:t>(Replaces C3-246144)</w:t>
      </w:r>
    </w:p>
    <w:p w14:paraId="1AC624E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A99FF" w14:textId="206021A8" w:rsidR="00DB771A" w:rsidRDefault="00DB771A" w:rsidP="00DB771A">
      <w:pPr>
        <w:rPr>
          <w:rFonts w:ascii="Arial" w:hAnsi="Arial" w:cs="Arial"/>
          <w:b/>
          <w:sz w:val="24"/>
        </w:rPr>
      </w:pPr>
      <w:r>
        <w:rPr>
          <w:rFonts w:ascii="Arial" w:hAnsi="Arial" w:cs="Arial"/>
          <w:b/>
          <w:color w:val="0000FF"/>
          <w:sz w:val="24"/>
        </w:rPr>
        <w:t>C3-246402</w:t>
      </w:r>
      <w:r>
        <w:rPr>
          <w:rFonts w:ascii="Arial" w:hAnsi="Arial" w:cs="Arial"/>
          <w:b/>
          <w:color w:val="0000FF"/>
          <w:sz w:val="24"/>
        </w:rPr>
        <w:tab/>
      </w:r>
      <w:r>
        <w:rPr>
          <w:rFonts w:ascii="Arial" w:hAnsi="Arial" w:cs="Arial"/>
          <w:b/>
          <w:sz w:val="24"/>
        </w:rPr>
        <w:t>Corrections on the attribute names for ML model provision service</w:t>
      </w:r>
    </w:p>
    <w:p w14:paraId="695666A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CR-0983  rev 1 Cat: F (Rel-19)</w:t>
      </w:r>
      <w:r>
        <w:rPr>
          <w:i/>
        </w:rPr>
        <w:br/>
      </w:r>
      <w:r>
        <w:rPr>
          <w:i/>
        </w:rPr>
        <w:br/>
      </w:r>
      <w:r>
        <w:rPr>
          <w:i/>
        </w:rPr>
        <w:tab/>
      </w:r>
      <w:r>
        <w:rPr>
          <w:i/>
        </w:rPr>
        <w:tab/>
      </w:r>
      <w:r>
        <w:rPr>
          <w:i/>
        </w:rPr>
        <w:tab/>
      </w:r>
      <w:r>
        <w:rPr>
          <w:i/>
        </w:rPr>
        <w:tab/>
      </w:r>
      <w:r>
        <w:rPr>
          <w:i/>
        </w:rPr>
        <w:tab/>
        <w:t>Source: Huawei, Ericsson</w:t>
      </w:r>
    </w:p>
    <w:p w14:paraId="33BC1E1E" w14:textId="77777777" w:rsidR="00DB771A" w:rsidRDefault="00DB771A" w:rsidP="00DB771A">
      <w:pPr>
        <w:rPr>
          <w:color w:val="808080"/>
        </w:rPr>
      </w:pPr>
      <w:r>
        <w:rPr>
          <w:color w:val="808080"/>
        </w:rPr>
        <w:t>(Replaces C3-246182)</w:t>
      </w:r>
    </w:p>
    <w:p w14:paraId="1EA79CC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80A0F" w14:textId="76173AF9" w:rsidR="00DB771A" w:rsidRDefault="00DB771A" w:rsidP="00DB771A">
      <w:pPr>
        <w:rPr>
          <w:rFonts w:ascii="Arial" w:hAnsi="Arial" w:cs="Arial"/>
          <w:b/>
          <w:sz w:val="24"/>
        </w:rPr>
      </w:pPr>
      <w:r>
        <w:rPr>
          <w:rFonts w:ascii="Arial" w:hAnsi="Arial" w:cs="Arial"/>
          <w:b/>
          <w:color w:val="0000FF"/>
          <w:sz w:val="24"/>
        </w:rPr>
        <w:t>C3-246438</w:t>
      </w:r>
      <w:r>
        <w:rPr>
          <w:rFonts w:ascii="Arial" w:hAnsi="Arial" w:cs="Arial"/>
          <w:b/>
          <w:color w:val="0000FF"/>
          <w:sz w:val="24"/>
        </w:rPr>
        <w:tab/>
      </w:r>
      <w:r>
        <w:rPr>
          <w:rFonts w:ascii="Arial" w:hAnsi="Arial" w:cs="Arial"/>
          <w:b/>
          <w:sz w:val="24"/>
        </w:rPr>
        <w:t>Procedure for Data Collection from the UE Application</w:t>
      </w:r>
    </w:p>
    <w:p w14:paraId="77E86E2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CR-0129  rev 1 Cat: F (Rel-19)</w:t>
      </w:r>
      <w:r>
        <w:rPr>
          <w:i/>
        </w:rPr>
        <w:br/>
      </w:r>
      <w:r>
        <w:rPr>
          <w:i/>
        </w:rPr>
        <w:br/>
      </w:r>
      <w:r>
        <w:rPr>
          <w:i/>
        </w:rPr>
        <w:tab/>
      </w:r>
      <w:r>
        <w:rPr>
          <w:i/>
        </w:rPr>
        <w:tab/>
      </w:r>
      <w:r>
        <w:rPr>
          <w:i/>
        </w:rPr>
        <w:tab/>
      </w:r>
      <w:r>
        <w:rPr>
          <w:i/>
        </w:rPr>
        <w:tab/>
      </w:r>
      <w:r>
        <w:rPr>
          <w:i/>
        </w:rPr>
        <w:tab/>
        <w:t>Source: ZTE, Ericsson</w:t>
      </w:r>
    </w:p>
    <w:p w14:paraId="315E07C0" w14:textId="77777777" w:rsidR="00DB771A" w:rsidRDefault="00DB771A" w:rsidP="00DB771A">
      <w:pPr>
        <w:rPr>
          <w:color w:val="808080"/>
        </w:rPr>
      </w:pPr>
      <w:r>
        <w:rPr>
          <w:color w:val="808080"/>
        </w:rPr>
        <w:lastRenderedPageBreak/>
        <w:t>(Replaces C3-246125)</w:t>
      </w:r>
    </w:p>
    <w:p w14:paraId="6CE9A83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EE58A0" w14:textId="17175B44" w:rsidR="00DB771A" w:rsidRDefault="00DB771A" w:rsidP="00DB771A">
      <w:pPr>
        <w:rPr>
          <w:rFonts w:ascii="Arial" w:hAnsi="Arial" w:cs="Arial"/>
          <w:b/>
          <w:sz w:val="24"/>
        </w:rPr>
      </w:pPr>
      <w:r>
        <w:rPr>
          <w:rFonts w:ascii="Arial" w:hAnsi="Arial" w:cs="Arial"/>
          <w:b/>
          <w:color w:val="0000FF"/>
          <w:sz w:val="24"/>
        </w:rPr>
        <w:t>C3-246528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anaMetaInd</w:t>
      </w:r>
      <w:proofErr w:type="spellEnd"/>
      <w:r>
        <w:rPr>
          <w:rFonts w:ascii="Arial" w:hAnsi="Arial" w:cs="Arial"/>
          <w:b/>
          <w:sz w:val="24"/>
        </w:rPr>
        <w:t xml:space="preserve"> attribute</w:t>
      </w:r>
    </w:p>
    <w:p w14:paraId="69DE907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CR-0940  rev 3 Cat: F (Rel-19)</w:t>
      </w:r>
      <w:r>
        <w:rPr>
          <w:i/>
        </w:rPr>
        <w:br/>
      </w:r>
      <w:r>
        <w:rPr>
          <w:i/>
        </w:rPr>
        <w:br/>
      </w:r>
      <w:r>
        <w:rPr>
          <w:i/>
        </w:rPr>
        <w:tab/>
      </w:r>
      <w:r>
        <w:rPr>
          <w:i/>
        </w:rPr>
        <w:tab/>
      </w:r>
      <w:r>
        <w:rPr>
          <w:i/>
        </w:rPr>
        <w:tab/>
      </w:r>
      <w:r>
        <w:rPr>
          <w:i/>
        </w:rPr>
        <w:tab/>
      </w:r>
      <w:r>
        <w:rPr>
          <w:i/>
        </w:rPr>
        <w:tab/>
        <w:t>Source: ZTE</w:t>
      </w:r>
    </w:p>
    <w:p w14:paraId="054B8DC9" w14:textId="77777777" w:rsidR="00DB771A" w:rsidRDefault="00DB771A" w:rsidP="00DB771A">
      <w:pPr>
        <w:rPr>
          <w:color w:val="808080"/>
        </w:rPr>
      </w:pPr>
      <w:r>
        <w:rPr>
          <w:color w:val="808080"/>
        </w:rPr>
        <w:t>(Replaces C3-246126)</w:t>
      </w:r>
    </w:p>
    <w:p w14:paraId="4185C37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776A9" w14:textId="7B43E417" w:rsidR="00DB771A" w:rsidRDefault="00DB771A" w:rsidP="00DB771A">
      <w:pPr>
        <w:rPr>
          <w:rFonts w:ascii="Arial" w:hAnsi="Arial" w:cs="Arial"/>
          <w:b/>
          <w:sz w:val="24"/>
        </w:rPr>
      </w:pPr>
      <w:r>
        <w:rPr>
          <w:rFonts w:ascii="Arial" w:hAnsi="Arial" w:cs="Arial"/>
          <w:b/>
          <w:color w:val="0000FF"/>
          <w:sz w:val="24"/>
        </w:rPr>
        <w:t>C3-246529</w:t>
      </w:r>
      <w:r>
        <w:rPr>
          <w:rFonts w:ascii="Arial" w:hAnsi="Arial" w:cs="Arial"/>
          <w:b/>
          <w:color w:val="0000FF"/>
          <w:sz w:val="24"/>
        </w:rPr>
        <w:tab/>
      </w:r>
      <w:r>
        <w:rPr>
          <w:rFonts w:ascii="Arial" w:hAnsi="Arial" w:cs="Arial"/>
          <w:b/>
          <w:sz w:val="24"/>
        </w:rPr>
        <w:t>NWDAF Analytics Storage in ADRF via Notifications</w:t>
      </w:r>
    </w:p>
    <w:p w14:paraId="79B8D85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CR-0131  rev 1 Cat: F (Rel-19)</w:t>
      </w:r>
      <w:r>
        <w:rPr>
          <w:i/>
        </w:rPr>
        <w:br/>
      </w:r>
      <w:r>
        <w:rPr>
          <w:i/>
        </w:rPr>
        <w:br/>
      </w:r>
      <w:r>
        <w:rPr>
          <w:i/>
        </w:rPr>
        <w:tab/>
      </w:r>
      <w:r>
        <w:rPr>
          <w:i/>
        </w:rPr>
        <w:tab/>
      </w:r>
      <w:r>
        <w:rPr>
          <w:i/>
        </w:rPr>
        <w:tab/>
      </w:r>
      <w:r>
        <w:rPr>
          <w:i/>
        </w:rPr>
        <w:tab/>
      </w:r>
      <w:r>
        <w:rPr>
          <w:i/>
        </w:rPr>
        <w:tab/>
        <w:t>Source: ZTE</w:t>
      </w:r>
    </w:p>
    <w:p w14:paraId="2CD78E03" w14:textId="77777777" w:rsidR="00DB771A" w:rsidRDefault="00DB771A" w:rsidP="00DB771A">
      <w:pPr>
        <w:rPr>
          <w:color w:val="808080"/>
        </w:rPr>
      </w:pPr>
      <w:r>
        <w:rPr>
          <w:color w:val="808080"/>
        </w:rPr>
        <w:t>(Replaces C3-246131)</w:t>
      </w:r>
    </w:p>
    <w:p w14:paraId="6BB5BEEA"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6CDE6" w14:textId="3C752CCF" w:rsidR="00DB771A" w:rsidRDefault="00DB771A" w:rsidP="00DB771A">
      <w:pPr>
        <w:rPr>
          <w:rFonts w:ascii="Arial" w:hAnsi="Arial" w:cs="Arial"/>
          <w:b/>
          <w:sz w:val="24"/>
        </w:rPr>
      </w:pPr>
      <w:r>
        <w:rPr>
          <w:rFonts w:ascii="Arial" w:hAnsi="Arial" w:cs="Arial"/>
          <w:b/>
          <w:color w:val="0000FF"/>
          <w:sz w:val="24"/>
        </w:rPr>
        <w:t>C3-246530</w:t>
      </w:r>
      <w:r>
        <w:rPr>
          <w:rFonts w:ascii="Arial" w:hAnsi="Arial" w:cs="Arial"/>
          <w:b/>
          <w:color w:val="0000FF"/>
          <w:sz w:val="24"/>
        </w:rPr>
        <w:tab/>
      </w:r>
      <w:r>
        <w:rPr>
          <w:rFonts w:ascii="Arial" w:hAnsi="Arial" w:cs="Arial"/>
          <w:b/>
          <w:sz w:val="24"/>
        </w:rPr>
        <w:t>Corrections to Roaming Analytics procedures</w:t>
      </w:r>
    </w:p>
    <w:p w14:paraId="0E8885C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CR-0138  rev 1 Cat: F (Rel-19)</w:t>
      </w:r>
      <w:r>
        <w:rPr>
          <w:i/>
        </w:rPr>
        <w:br/>
      </w:r>
      <w:r>
        <w:rPr>
          <w:i/>
        </w:rPr>
        <w:br/>
      </w:r>
      <w:r>
        <w:rPr>
          <w:i/>
        </w:rPr>
        <w:tab/>
      </w:r>
      <w:r>
        <w:rPr>
          <w:i/>
        </w:rPr>
        <w:tab/>
      </w:r>
      <w:r>
        <w:rPr>
          <w:i/>
        </w:rPr>
        <w:tab/>
      </w:r>
      <w:r>
        <w:rPr>
          <w:i/>
        </w:rPr>
        <w:tab/>
      </w:r>
      <w:r>
        <w:rPr>
          <w:i/>
        </w:rPr>
        <w:tab/>
        <w:t>Source: Ericsson</w:t>
      </w:r>
    </w:p>
    <w:p w14:paraId="12042923" w14:textId="77777777" w:rsidR="00DB771A" w:rsidRDefault="00DB771A" w:rsidP="00DB771A">
      <w:pPr>
        <w:rPr>
          <w:color w:val="808080"/>
        </w:rPr>
      </w:pPr>
      <w:r>
        <w:rPr>
          <w:color w:val="808080"/>
        </w:rPr>
        <w:t>(Replaces C3-246256)</w:t>
      </w:r>
    </w:p>
    <w:p w14:paraId="0095366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51520" w14:textId="5A995A29" w:rsidR="00DE07EC" w:rsidRDefault="00DB771A">
      <w:pPr>
        <w:rPr>
          <w:rFonts w:ascii="Arial" w:hAnsi="Arial" w:cs="Arial"/>
          <w:b/>
          <w:sz w:val="24"/>
        </w:rPr>
      </w:pPr>
      <w:r>
        <w:rPr>
          <w:rFonts w:ascii="Arial" w:hAnsi="Arial" w:cs="Arial"/>
          <w:b/>
          <w:color w:val="0000FF"/>
          <w:sz w:val="24"/>
        </w:rPr>
        <w:t>C3-246531</w:t>
      </w:r>
      <w:r>
        <w:rPr>
          <w:rFonts w:ascii="Arial" w:hAnsi="Arial" w:cs="Arial"/>
          <w:b/>
          <w:color w:val="0000FF"/>
          <w:sz w:val="24"/>
        </w:rPr>
        <w:tab/>
      </w:r>
      <w:r>
        <w:rPr>
          <w:rFonts w:ascii="Arial" w:hAnsi="Arial" w:cs="Arial"/>
          <w:b/>
          <w:sz w:val="24"/>
        </w:rPr>
        <w:t>Corrections to Roaming Data Collection procedures</w:t>
      </w:r>
    </w:p>
    <w:p w14:paraId="208B99E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CR-0139  rev 1 Cat: F (Rel-19)</w:t>
      </w:r>
      <w:r>
        <w:rPr>
          <w:i/>
        </w:rPr>
        <w:br/>
      </w:r>
      <w:r>
        <w:rPr>
          <w:i/>
        </w:rPr>
        <w:br/>
      </w:r>
      <w:r>
        <w:rPr>
          <w:i/>
        </w:rPr>
        <w:tab/>
      </w:r>
      <w:r>
        <w:rPr>
          <w:i/>
        </w:rPr>
        <w:tab/>
      </w:r>
      <w:r>
        <w:rPr>
          <w:i/>
        </w:rPr>
        <w:tab/>
      </w:r>
      <w:r>
        <w:rPr>
          <w:i/>
        </w:rPr>
        <w:tab/>
      </w:r>
      <w:r>
        <w:rPr>
          <w:i/>
        </w:rPr>
        <w:tab/>
        <w:t>Source: Ericsson</w:t>
      </w:r>
    </w:p>
    <w:p w14:paraId="407900B3" w14:textId="77777777" w:rsidR="00DB771A" w:rsidRDefault="00DB771A" w:rsidP="00DB771A">
      <w:pPr>
        <w:rPr>
          <w:color w:val="808080"/>
        </w:rPr>
      </w:pPr>
      <w:r>
        <w:rPr>
          <w:color w:val="808080"/>
        </w:rPr>
        <w:t>(Replaces C3-246257)</w:t>
      </w:r>
    </w:p>
    <w:p w14:paraId="6A32A171"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1E621" w14:textId="77777777" w:rsidR="00DB771A" w:rsidRDefault="00DB771A" w:rsidP="00DB771A">
      <w:pPr>
        <w:pStyle w:val="Heading3"/>
      </w:pPr>
      <w:bookmarkStart w:id="252" w:name="_Toc183695176"/>
      <w:r>
        <w:t>19.39</w:t>
      </w:r>
      <w:r>
        <w:tab/>
        <w:t>CT aspects of Core Network Enhanced Support for Artificial Intelligence (AI) and Machine Learning (ML) [AIML_CN]</w:t>
      </w:r>
      <w:bookmarkEnd w:id="252"/>
    </w:p>
    <w:p w14:paraId="4426BC40" w14:textId="54BA949C" w:rsidR="00DB771A" w:rsidRDefault="00DB771A" w:rsidP="00DB771A">
      <w:pPr>
        <w:rPr>
          <w:rFonts w:ascii="Arial" w:hAnsi="Arial" w:cs="Arial"/>
          <w:b/>
          <w:sz w:val="24"/>
        </w:rPr>
      </w:pPr>
      <w:r>
        <w:rPr>
          <w:rFonts w:ascii="Arial" w:hAnsi="Arial" w:cs="Arial"/>
          <w:b/>
          <w:color w:val="0000FF"/>
          <w:sz w:val="24"/>
        </w:rPr>
        <w:t>C3-246050</w:t>
      </w:r>
      <w:r>
        <w:rPr>
          <w:rFonts w:ascii="Arial" w:hAnsi="Arial" w:cs="Arial"/>
          <w:b/>
          <w:color w:val="0000FF"/>
          <w:sz w:val="24"/>
        </w:rPr>
        <w:tab/>
      </w:r>
      <w:r>
        <w:rPr>
          <w:rFonts w:ascii="Arial" w:hAnsi="Arial" w:cs="Arial"/>
          <w:b/>
          <w:sz w:val="24"/>
        </w:rPr>
        <w:t>Work plan for the CT aspects of AIML_CN</w:t>
      </w:r>
    </w:p>
    <w:p w14:paraId="128A434B" w14:textId="77777777" w:rsidR="00DB771A" w:rsidRDefault="00DB771A" w:rsidP="00DB771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vivo</w:t>
      </w:r>
    </w:p>
    <w:p w14:paraId="7473201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4FEC1" w14:textId="36ED837A" w:rsidR="00DB771A" w:rsidRDefault="00DB771A" w:rsidP="00DB771A">
      <w:pPr>
        <w:rPr>
          <w:rFonts w:ascii="Arial" w:hAnsi="Arial" w:cs="Arial"/>
          <w:b/>
          <w:sz w:val="24"/>
        </w:rPr>
      </w:pPr>
      <w:r>
        <w:rPr>
          <w:rFonts w:ascii="Arial" w:hAnsi="Arial" w:cs="Arial"/>
          <w:b/>
          <w:color w:val="0000FF"/>
          <w:sz w:val="24"/>
        </w:rPr>
        <w:t>C3-246051</w:t>
      </w:r>
      <w:r>
        <w:rPr>
          <w:rFonts w:ascii="Arial" w:hAnsi="Arial" w:cs="Arial"/>
          <w:b/>
          <w:color w:val="0000FF"/>
          <w:sz w:val="24"/>
        </w:rPr>
        <w:tab/>
      </w:r>
      <w:r>
        <w:rPr>
          <w:rFonts w:ascii="Arial" w:hAnsi="Arial" w:cs="Arial"/>
          <w:b/>
          <w:sz w:val="24"/>
        </w:rPr>
        <w:t xml:space="preserve">Providing an indication of supporting model training for LMF-based AI/ML Positioning in the </w:t>
      </w:r>
      <w:proofErr w:type="spellStart"/>
      <w:r>
        <w:rPr>
          <w:rFonts w:ascii="Arial" w:hAnsi="Arial" w:cs="Arial"/>
          <w:b/>
          <w:sz w:val="24"/>
        </w:rPr>
        <w:t>Nnwdaf_MLModelProvision</w:t>
      </w:r>
      <w:proofErr w:type="spellEnd"/>
      <w:r>
        <w:rPr>
          <w:rFonts w:ascii="Arial" w:hAnsi="Arial" w:cs="Arial"/>
          <w:b/>
          <w:sz w:val="24"/>
        </w:rPr>
        <w:t xml:space="preserve"> API</w:t>
      </w:r>
    </w:p>
    <w:p w14:paraId="37771FE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CR-0966  rev  Cat: B (Rel-19)</w:t>
      </w:r>
      <w:r>
        <w:rPr>
          <w:i/>
        </w:rPr>
        <w:br/>
      </w:r>
      <w:r>
        <w:rPr>
          <w:i/>
        </w:rPr>
        <w:lastRenderedPageBreak/>
        <w:br/>
      </w:r>
      <w:r>
        <w:rPr>
          <w:i/>
        </w:rPr>
        <w:tab/>
      </w:r>
      <w:r>
        <w:rPr>
          <w:i/>
        </w:rPr>
        <w:tab/>
      </w:r>
      <w:r>
        <w:rPr>
          <w:i/>
        </w:rPr>
        <w:tab/>
      </w:r>
      <w:r>
        <w:rPr>
          <w:i/>
        </w:rPr>
        <w:tab/>
      </w:r>
      <w:r>
        <w:rPr>
          <w:i/>
        </w:rPr>
        <w:tab/>
        <w:t>Source: vivo</w:t>
      </w:r>
    </w:p>
    <w:p w14:paraId="384B690A" w14:textId="77777777" w:rsidR="00DB771A" w:rsidRDefault="00DB771A" w:rsidP="00DB771A">
      <w:pPr>
        <w:rPr>
          <w:rFonts w:ascii="Arial" w:hAnsi="Arial" w:cs="Arial"/>
          <w:b/>
        </w:rPr>
      </w:pPr>
      <w:r>
        <w:rPr>
          <w:rFonts w:ascii="Arial" w:hAnsi="Arial" w:cs="Arial"/>
          <w:b/>
        </w:rPr>
        <w:t xml:space="preserve">Discussion: </w:t>
      </w:r>
    </w:p>
    <w:p w14:paraId="451252FA"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Nnwdaf_EventsSubscription</w:t>
      </w:r>
      <w:proofErr w:type="spellEnd"/>
      <w:r>
        <w:t xml:space="preserve"> API, </w:t>
      </w:r>
      <w:proofErr w:type="spellStart"/>
      <w:r>
        <w:t>Nnwdaf_EventsSubscription</w:t>
      </w:r>
      <w:proofErr w:type="spellEnd"/>
      <w:r>
        <w:t xml:space="preserve"> API, </w:t>
      </w:r>
      <w:proofErr w:type="spellStart"/>
      <w:r>
        <w:t>Nnwdaf_MLModelProvision</w:t>
      </w:r>
      <w:proofErr w:type="spellEnd"/>
      <w:r>
        <w:t xml:space="preserve"> API, </w:t>
      </w:r>
      <w:proofErr w:type="spellStart"/>
      <w:r>
        <w:t>Nnwdaf_MLModelProvision</w:t>
      </w:r>
      <w:proofErr w:type="spellEnd"/>
      <w:r>
        <w:t xml:space="preserve"> API</w:t>
      </w:r>
    </w:p>
    <w:p w14:paraId="6478D438" w14:textId="77777777" w:rsidR="00DB771A" w:rsidRDefault="00DB771A" w:rsidP="00DB771A">
      <w:r>
        <w:t>Depends on TS 23.288 CR 1253, TS 29.510 CR 1104</w:t>
      </w:r>
    </w:p>
    <w:p w14:paraId="087C93CB" w14:textId="77777777" w:rsidR="00DB771A" w:rsidRDefault="00DB771A" w:rsidP="00DB771A">
      <w:r>
        <w:t>Merger between 6051, 6124 and 6249 to be decided.</w:t>
      </w:r>
    </w:p>
    <w:p w14:paraId="2EAA7626" w14:textId="77777777" w:rsidR="00DB771A" w:rsidRDefault="00DB771A" w:rsidP="00DB771A">
      <w:proofErr w:type="spellStart"/>
      <w:r>
        <w:t>Xiaojian</w:t>
      </w:r>
      <w:proofErr w:type="spellEnd"/>
      <w:r>
        <w:t xml:space="preserve"> (ZTE): Clashes with 6124 and 6249. ZTE CR extends and 6124, 6051 propose new event.</w:t>
      </w:r>
    </w:p>
    <w:p w14:paraId="69D443A7" w14:textId="77777777" w:rsidR="00DB771A" w:rsidRDefault="00DB771A" w:rsidP="00DB771A">
      <w:r>
        <w:t>Maria (Ericsson): Offline discussion. Ericsson CR 6249, we avoid the mixture. Dummy event not needed. We prefer 6249 approach.</w:t>
      </w:r>
    </w:p>
    <w:p w14:paraId="643925C1" w14:textId="77777777" w:rsidR="00DB771A" w:rsidRDefault="00DB771A" w:rsidP="00DB771A">
      <w:proofErr w:type="spellStart"/>
      <w:r>
        <w:t>Yizhong</w:t>
      </w:r>
      <w:proofErr w:type="spellEnd"/>
      <w:r>
        <w:t xml:space="preserve"> (Vivo): SA2 is discussing currently and leave it to stage-3. Vivo and Ericsson’s directions are same. Dummy event is needed to handle the case when NWDAF doesn’t support any of the event.</w:t>
      </w:r>
    </w:p>
    <w:p w14:paraId="4369073F" w14:textId="77777777" w:rsidR="00DB771A" w:rsidRDefault="00DB771A" w:rsidP="00DB771A">
      <w:r>
        <w:t>Maria (Ericsson): Table note is better than dummy event.</w:t>
      </w:r>
    </w:p>
    <w:p w14:paraId="70F63CB7" w14:textId="77777777" w:rsidR="00DB771A" w:rsidRDefault="00DB771A" w:rsidP="00DB771A">
      <w:r>
        <w:t>Apostolos (Nokia): ZTE CT4 CR doesn’t impact NRF implementation. What happens for new event and not related to ML model.</w:t>
      </w:r>
    </w:p>
    <w:p w14:paraId="36B657CF" w14:textId="77777777" w:rsidR="00DB771A" w:rsidRDefault="00DB771A" w:rsidP="00DB771A">
      <w:proofErr w:type="spellStart"/>
      <w:r>
        <w:t>Yizhong</w:t>
      </w:r>
      <w:proofErr w:type="spellEnd"/>
      <w:r>
        <w:t xml:space="preserve"> (Vivo): It is not an event , but some calculation.</w:t>
      </w:r>
    </w:p>
    <w:p w14:paraId="79E23EC6" w14:textId="77777777" w:rsidR="00DB771A" w:rsidRDefault="00DB771A" w:rsidP="00DB771A">
      <w:proofErr w:type="spellStart"/>
      <w:r>
        <w:t>Xiaojian</w:t>
      </w:r>
      <w:proofErr w:type="spellEnd"/>
      <w:r>
        <w:t xml:space="preserve"> (ZTE): Our proposal is not mixture.</w:t>
      </w:r>
    </w:p>
    <w:p w14:paraId="64D268DA" w14:textId="77777777" w:rsidR="00DB771A" w:rsidRDefault="00DB771A" w:rsidP="00DB771A">
      <w:proofErr w:type="spellStart"/>
      <w:r>
        <w:t>Xiaojian</w:t>
      </w:r>
      <w:proofErr w:type="spellEnd"/>
      <w:r>
        <w:t xml:space="preserve"> (ZTE): Still under discussion, keep it open.</w:t>
      </w:r>
    </w:p>
    <w:p w14:paraId="5470C285" w14:textId="77777777" w:rsidR="00DB771A" w:rsidRDefault="00DB771A" w:rsidP="00DB771A">
      <w:r>
        <w:t xml:space="preserve">Maria (Ericsson): New ML Model event, I more clean, as the existing NWDAF event </w:t>
      </w:r>
      <w:proofErr w:type="spellStart"/>
      <w:r>
        <w:t>enum</w:t>
      </w:r>
      <w:proofErr w:type="spellEnd"/>
      <w:r>
        <w:t xml:space="preserve"> is reused at other places.</w:t>
      </w:r>
    </w:p>
    <w:p w14:paraId="1C5416E1" w14:textId="77777777" w:rsidR="00DB771A" w:rsidRDefault="00DB771A" w:rsidP="00DB771A">
      <w:proofErr w:type="spellStart"/>
      <w:r>
        <w:t>Xiaojian</w:t>
      </w:r>
      <w:proofErr w:type="spellEnd"/>
      <w:r>
        <w:t xml:space="preserve"> (ZTE): NWDAF event in CT3 common data type, extending this is more easier.</w:t>
      </w:r>
    </w:p>
    <w:p w14:paraId="1CE8F732" w14:textId="77777777" w:rsidR="00DB771A" w:rsidRDefault="00DB771A" w:rsidP="00DB771A">
      <w:r>
        <w:t xml:space="preserve">Maria (Ericsson): ML model with </w:t>
      </w:r>
      <w:proofErr w:type="spellStart"/>
      <w:r>
        <w:t>enum</w:t>
      </w:r>
      <w:proofErr w:type="spellEnd"/>
      <w:r>
        <w:t xml:space="preserve"> is not based on NWDAF event is clear event.</w:t>
      </w:r>
    </w:p>
    <w:p w14:paraId="6C9B6F03" w14:textId="77777777" w:rsidR="00DB771A" w:rsidRDefault="00DB771A" w:rsidP="00DB771A">
      <w:proofErr w:type="spellStart"/>
      <w:r>
        <w:t>Yizhong</w:t>
      </w:r>
      <w:proofErr w:type="spellEnd"/>
      <w:r>
        <w:t xml:space="preserve"> (Vivo): Suggest to postpone all three solutions to next meeting.</w:t>
      </w:r>
    </w:p>
    <w:p w14:paraId="47B0DA7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14D46F" w14:textId="67040EDF" w:rsidR="00DB771A" w:rsidRDefault="00DB771A" w:rsidP="00DB771A">
      <w:pPr>
        <w:rPr>
          <w:rFonts w:ascii="Arial" w:hAnsi="Arial" w:cs="Arial"/>
          <w:b/>
          <w:sz w:val="24"/>
        </w:rPr>
      </w:pPr>
      <w:r>
        <w:rPr>
          <w:rFonts w:ascii="Arial" w:hAnsi="Arial" w:cs="Arial"/>
          <w:b/>
          <w:color w:val="0000FF"/>
          <w:sz w:val="24"/>
        </w:rPr>
        <w:t>C3-246110</w:t>
      </w:r>
      <w:r>
        <w:rPr>
          <w:rFonts w:ascii="Arial" w:hAnsi="Arial" w:cs="Arial"/>
          <w:b/>
          <w:color w:val="0000FF"/>
          <w:sz w:val="24"/>
        </w:rPr>
        <w:tab/>
      </w:r>
      <w:r>
        <w:rPr>
          <w:rFonts w:ascii="Arial" w:hAnsi="Arial" w:cs="Arial"/>
          <w:b/>
          <w:sz w:val="24"/>
        </w:rPr>
        <w:t>Support of signalling storm mitigation and prevention</w:t>
      </w:r>
    </w:p>
    <w:p w14:paraId="7DC93F1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CR-0128  rev  Cat: B (Rel-19)</w:t>
      </w:r>
      <w:r>
        <w:rPr>
          <w:i/>
        </w:rPr>
        <w:br/>
      </w:r>
      <w:r>
        <w:rPr>
          <w:i/>
        </w:rPr>
        <w:br/>
      </w:r>
      <w:r>
        <w:rPr>
          <w:i/>
        </w:rPr>
        <w:tab/>
      </w:r>
      <w:r>
        <w:rPr>
          <w:i/>
        </w:rPr>
        <w:tab/>
      </w:r>
      <w:r>
        <w:rPr>
          <w:i/>
        </w:rPr>
        <w:tab/>
      </w:r>
      <w:r>
        <w:rPr>
          <w:i/>
        </w:rPr>
        <w:tab/>
      </w:r>
      <w:r>
        <w:rPr>
          <w:i/>
        </w:rPr>
        <w:tab/>
        <w:t>Source: China Telecom</w:t>
      </w:r>
    </w:p>
    <w:p w14:paraId="1196A176" w14:textId="77777777" w:rsidR="00DB771A" w:rsidRDefault="00DB771A" w:rsidP="00DB771A">
      <w:pPr>
        <w:rPr>
          <w:rFonts w:ascii="Arial" w:hAnsi="Arial" w:cs="Arial"/>
          <w:b/>
        </w:rPr>
      </w:pPr>
      <w:r>
        <w:rPr>
          <w:rFonts w:ascii="Arial" w:hAnsi="Arial" w:cs="Arial"/>
          <w:b/>
        </w:rPr>
        <w:t xml:space="preserve">Discussion: </w:t>
      </w:r>
    </w:p>
    <w:p w14:paraId="1A60E9B0" w14:textId="77777777" w:rsidR="00DB771A" w:rsidRDefault="00DB771A" w:rsidP="00DB771A">
      <w:r>
        <w:t>Maria (Ericsson): Missing the stage-2 CR in coversheet. Missing SCP data collection. AMF, SMF and NRF data collection, we shouldn’t specify detailed parameters.</w:t>
      </w:r>
    </w:p>
    <w:p w14:paraId="5F422069" w14:textId="77777777" w:rsidR="00DB771A" w:rsidRDefault="00DB771A" w:rsidP="00DB771A">
      <w:r>
        <w:t>Apostolos (Nokia): Mention only events name.</w:t>
      </w:r>
    </w:p>
    <w:p w14:paraId="664B11D0" w14:textId="77777777" w:rsidR="00DB771A" w:rsidRDefault="00DB771A" w:rsidP="00DB771A">
      <w:r>
        <w:t>Xuefei (Huawei): Comments on description of the procedure. Use “NF service consumer”. Need informative note at end, like other procedures, referring to other TSs. Update figure number.</w:t>
      </w:r>
    </w:p>
    <w:p w14:paraId="72B678A6" w14:textId="77777777" w:rsidR="00DB771A" w:rsidRDefault="00DB771A" w:rsidP="00DB771A">
      <w:r>
        <w:t>Yue (China Telecom): Will revise implementing comments. SCF is SCP.</w:t>
      </w:r>
    </w:p>
    <w:p w14:paraId="6788DEC3" w14:textId="77777777" w:rsidR="00DB771A" w:rsidRDefault="00DB771A" w:rsidP="00DB771A">
      <w:r>
        <w:t>Maria (Ericsson): Add SCP in first para.</w:t>
      </w:r>
    </w:p>
    <w:p w14:paraId="0D56B0C0" w14:textId="77777777" w:rsidR="00DB771A" w:rsidRDefault="00DB771A" w:rsidP="00DB771A">
      <w:r>
        <w:t>Yue (China Telecom): R1 provided</w:t>
      </w:r>
    </w:p>
    <w:p w14:paraId="68C3B742" w14:textId="77777777" w:rsidR="00DB771A" w:rsidRDefault="00DB771A" w:rsidP="00DB771A">
      <w:r>
        <w:t>Maria (Ericsson): Fine with R1.</w:t>
      </w:r>
    </w:p>
    <w:p w14:paraId="20500167" w14:textId="77777777" w:rsidR="00DB771A" w:rsidRDefault="00DB771A" w:rsidP="00DB771A">
      <w:r>
        <w:t xml:space="preserve">Apostolos (Nokia): Fine </w:t>
      </w:r>
      <w:proofErr w:type="spellStart"/>
      <w:r>
        <w:t>wth</w:t>
      </w:r>
      <w:proofErr w:type="spellEnd"/>
      <w:r>
        <w:t xml:space="preserve"> r1</w:t>
      </w:r>
    </w:p>
    <w:p w14:paraId="53BB9AED" w14:textId="77777777" w:rsidR="00DB771A" w:rsidRDefault="00DB771A" w:rsidP="00DB771A">
      <w:r>
        <w:lastRenderedPageBreak/>
        <w:t>Xuefei (Huawei): Fine with r1</w:t>
      </w:r>
    </w:p>
    <w:p w14:paraId="506BA664" w14:textId="77777777" w:rsidR="00DB771A" w:rsidRDefault="00DB771A" w:rsidP="00DB771A">
      <w:r>
        <w:t>R1 is pre-agreed</w:t>
      </w:r>
    </w:p>
    <w:p w14:paraId="12FAED5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C3-246464</w:t>
      </w:r>
      <w:r>
        <w:rPr>
          <w:color w:val="993300"/>
          <w:u w:val="single"/>
        </w:rPr>
        <w:t>.</w:t>
      </w:r>
    </w:p>
    <w:p w14:paraId="2C6265D1" w14:textId="357973C8" w:rsidR="00DB771A" w:rsidRDefault="00DB771A" w:rsidP="00DB771A">
      <w:pPr>
        <w:rPr>
          <w:rFonts w:ascii="Arial" w:hAnsi="Arial" w:cs="Arial"/>
          <w:b/>
          <w:sz w:val="24"/>
        </w:rPr>
      </w:pPr>
      <w:r>
        <w:rPr>
          <w:rFonts w:ascii="Arial" w:hAnsi="Arial" w:cs="Arial"/>
          <w:b/>
          <w:color w:val="0000FF"/>
          <w:sz w:val="24"/>
        </w:rPr>
        <w:t>C3-246124</w:t>
      </w:r>
      <w:r>
        <w:rPr>
          <w:rFonts w:ascii="Arial" w:hAnsi="Arial" w:cs="Arial"/>
          <w:b/>
          <w:color w:val="0000FF"/>
          <w:sz w:val="24"/>
        </w:rPr>
        <w:tab/>
      </w:r>
      <w:r>
        <w:rPr>
          <w:rFonts w:ascii="Arial" w:hAnsi="Arial" w:cs="Arial"/>
          <w:b/>
          <w:sz w:val="24"/>
        </w:rPr>
        <w:t>Adding new ML model for AIML positioning</w:t>
      </w:r>
    </w:p>
    <w:p w14:paraId="05598C47"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CR-0967  rev  Cat: B (Rel-19)</w:t>
      </w:r>
      <w:r>
        <w:rPr>
          <w:i/>
        </w:rPr>
        <w:br/>
      </w:r>
      <w:r>
        <w:rPr>
          <w:i/>
        </w:rPr>
        <w:br/>
      </w:r>
      <w:r>
        <w:rPr>
          <w:i/>
        </w:rPr>
        <w:tab/>
      </w:r>
      <w:r>
        <w:rPr>
          <w:i/>
        </w:rPr>
        <w:tab/>
      </w:r>
      <w:r>
        <w:rPr>
          <w:i/>
        </w:rPr>
        <w:tab/>
      </w:r>
      <w:r>
        <w:rPr>
          <w:i/>
        </w:rPr>
        <w:tab/>
      </w:r>
      <w:r>
        <w:rPr>
          <w:i/>
        </w:rPr>
        <w:tab/>
        <w:t>Source: ZTE, Nokia</w:t>
      </w:r>
    </w:p>
    <w:p w14:paraId="2B40E599" w14:textId="77777777" w:rsidR="00DB771A" w:rsidRDefault="00DB771A" w:rsidP="00DB771A">
      <w:pPr>
        <w:rPr>
          <w:rFonts w:ascii="Arial" w:hAnsi="Arial" w:cs="Arial"/>
          <w:b/>
        </w:rPr>
      </w:pPr>
      <w:r>
        <w:rPr>
          <w:rFonts w:ascii="Arial" w:hAnsi="Arial" w:cs="Arial"/>
          <w:b/>
        </w:rPr>
        <w:t xml:space="preserve">Discussion: </w:t>
      </w:r>
    </w:p>
    <w:p w14:paraId="7BBD31AD"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Nnwdaf_EventsSubscription</w:t>
      </w:r>
      <w:proofErr w:type="spellEnd"/>
      <w:r>
        <w:t xml:space="preserve"> API, </w:t>
      </w:r>
      <w:proofErr w:type="spellStart"/>
      <w:r>
        <w:t>Nnwdaf_EventsSubscription</w:t>
      </w:r>
      <w:proofErr w:type="spellEnd"/>
      <w:r>
        <w:t xml:space="preserve"> API</w:t>
      </w:r>
    </w:p>
    <w:p w14:paraId="23F3CCA5" w14:textId="77777777" w:rsidR="00DB771A" w:rsidRDefault="00DB771A" w:rsidP="00DB771A">
      <w:r>
        <w:t>Depends on TS/TR 23.288 CR 1196</w:t>
      </w:r>
    </w:p>
    <w:p w14:paraId="71F33F27" w14:textId="77777777" w:rsidR="00DB771A" w:rsidRDefault="00DB771A" w:rsidP="00DB771A">
      <w:r>
        <w:t>Merger between 6051, 6124 and 6249 to be decided.</w:t>
      </w:r>
    </w:p>
    <w:p w14:paraId="522F1229" w14:textId="77777777" w:rsidR="00DB771A" w:rsidRDefault="00DB771A" w:rsidP="00DB771A">
      <w:r>
        <w:t>Xuefei (Huawei): How are handling new feature?</w:t>
      </w:r>
    </w:p>
    <w:p w14:paraId="782AA428" w14:textId="77777777" w:rsidR="00DB771A" w:rsidRDefault="00DB771A" w:rsidP="00DB771A">
      <w:r>
        <w:t xml:space="preserve">Apostolos (Nokia): We can use feature name in existing APIs. Or not define any feature </w:t>
      </w:r>
      <w:proofErr w:type="spellStart"/>
      <w:r>
        <w:t>atall</w:t>
      </w:r>
      <w:proofErr w:type="spellEnd"/>
      <w:r>
        <w:t>, as the data model is reused.</w:t>
      </w:r>
    </w:p>
    <w:p w14:paraId="705B2A2F" w14:textId="77777777" w:rsidR="00DB771A" w:rsidRDefault="00DB771A" w:rsidP="00DB771A">
      <w:r>
        <w:t>Xuefei (Huawei): This situation is different from what we solved previously.</w:t>
      </w:r>
    </w:p>
    <w:p w14:paraId="6A31B4C9" w14:textId="77777777" w:rsidR="00DB771A" w:rsidRDefault="00DB771A" w:rsidP="00DB771A">
      <w:proofErr w:type="spellStart"/>
      <w:r>
        <w:t>Xiaojian</w:t>
      </w:r>
      <w:proofErr w:type="spellEnd"/>
      <w:r>
        <w:t xml:space="preserve"> (ZTE): Still under discussion, keep it open.</w:t>
      </w:r>
    </w:p>
    <w:p w14:paraId="082365F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616BB4" w14:textId="5607324A" w:rsidR="00DB771A" w:rsidRDefault="00DB771A" w:rsidP="00DB771A">
      <w:pPr>
        <w:rPr>
          <w:rFonts w:ascii="Arial" w:hAnsi="Arial" w:cs="Arial"/>
          <w:b/>
          <w:sz w:val="24"/>
        </w:rPr>
      </w:pPr>
      <w:r>
        <w:rPr>
          <w:rFonts w:ascii="Arial" w:hAnsi="Arial" w:cs="Arial"/>
          <w:b/>
          <w:color w:val="0000FF"/>
          <w:sz w:val="24"/>
        </w:rPr>
        <w:t>C3-246148</w:t>
      </w:r>
      <w:r>
        <w:rPr>
          <w:rFonts w:ascii="Arial" w:hAnsi="Arial" w:cs="Arial"/>
          <w:b/>
          <w:color w:val="0000FF"/>
          <w:sz w:val="24"/>
        </w:rPr>
        <w:tab/>
      </w:r>
      <w:r>
        <w:rPr>
          <w:rFonts w:ascii="Arial" w:hAnsi="Arial" w:cs="Arial"/>
          <w:b/>
          <w:sz w:val="24"/>
        </w:rPr>
        <w:t>Clarification for Horizontal Federated Learning</w:t>
      </w:r>
    </w:p>
    <w:p w14:paraId="6548AEC3"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CR-0977  rev  Cat: B (Rel-19)</w:t>
      </w:r>
      <w:r>
        <w:rPr>
          <w:i/>
        </w:rPr>
        <w:br/>
      </w:r>
      <w:r>
        <w:rPr>
          <w:i/>
        </w:rPr>
        <w:br/>
      </w:r>
      <w:r>
        <w:rPr>
          <w:i/>
        </w:rPr>
        <w:tab/>
      </w:r>
      <w:r>
        <w:rPr>
          <w:i/>
        </w:rPr>
        <w:tab/>
      </w:r>
      <w:r>
        <w:rPr>
          <w:i/>
        </w:rPr>
        <w:tab/>
      </w:r>
      <w:r>
        <w:rPr>
          <w:i/>
        </w:rPr>
        <w:tab/>
      </w:r>
      <w:r>
        <w:rPr>
          <w:i/>
        </w:rPr>
        <w:tab/>
        <w:t>Source: Huawei, vivo</w:t>
      </w:r>
    </w:p>
    <w:p w14:paraId="3D7BD504" w14:textId="77777777" w:rsidR="00DB771A" w:rsidRDefault="00DB771A" w:rsidP="00DB771A">
      <w:pPr>
        <w:rPr>
          <w:rFonts w:ascii="Arial" w:hAnsi="Arial" w:cs="Arial"/>
          <w:b/>
        </w:rPr>
      </w:pPr>
      <w:r>
        <w:rPr>
          <w:rFonts w:ascii="Arial" w:hAnsi="Arial" w:cs="Arial"/>
          <w:b/>
        </w:rPr>
        <w:t xml:space="preserve">Discussion: </w:t>
      </w:r>
    </w:p>
    <w:p w14:paraId="0920EE99"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Nnwdaf_MLModelTraining</w:t>
      </w:r>
      <w:proofErr w:type="spellEnd"/>
      <w:r>
        <w:t xml:space="preserve"> API, </w:t>
      </w:r>
      <w:proofErr w:type="spellStart"/>
      <w:r>
        <w:t>Nnwdaf_MLModelTraining</w:t>
      </w:r>
      <w:proofErr w:type="spellEnd"/>
      <w:r>
        <w:t xml:space="preserve"> API</w:t>
      </w:r>
    </w:p>
    <w:p w14:paraId="4D54EDAC" w14:textId="77777777" w:rsidR="00DB771A" w:rsidRDefault="00DB771A" w:rsidP="00DB771A">
      <w:r>
        <w:t>Depends on TS/TR 23.288 CR 1198</w:t>
      </w:r>
    </w:p>
    <w:p w14:paraId="7320A475" w14:textId="77777777" w:rsidR="00DB771A" w:rsidRDefault="00DB771A" w:rsidP="00DB771A">
      <w:r>
        <w:t>Igor (Ericsson): Needs alignment based on SA2 discussion. Keep it open.</w:t>
      </w:r>
    </w:p>
    <w:p w14:paraId="0A2456BB" w14:textId="77777777" w:rsidR="00DB771A" w:rsidRDefault="00DB771A" w:rsidP="00DB771A">
      <w:r>
        <w:t>Xuefei (Huawei): There were lot of CRs agreed in last meeting in SA2.</w:t>
      </w:r>
    </w:p>
    <w:p w14:paraId="79E4777C" w14:textId="77777777" w:rsidR="00DB771A" w:rsidRDefault="00DB771A" w:rsidP="00DB771A">
      <w:proofErr w:type="spellStart"/>
      <w:r>
        <w:t>Yizhong</w:t>
      </w:r>
      <w:proofErr w:type="spellEnd"/>
      <w:r>
        <w:t xml:space="preserve"> (Vivo): There are CRs in SA2 where they agreed FL is HFL.</w:t>
      </w:r>
    </w:p>
    <w:p w14:paraId="4C9413E5" w14:textId="77777777" w:rsidR="00DB771A" w:rsidRDefault="00DB771A" w:rsidP="00DB771A">
      <w:r>
        <w:t>Apostolos (Nokia): FL is HFL, in Rel-18. For Rel-19 they are correcting everything.</w:t>
      </w:r>
    </w:p>
    <w:p w14:paraId="64AD6666" w14:textId="77777777" w:rsidR="00DB771A" w:rsidRDefault="00DB771A" w:rsidP="00DB771A">
      <w:r>
        <w:t>Need to align with the SA2 discussions currently ongoing.</w:t>
      </w:r>
    </w:p>
    <w:p w14:paraId="4D6D8146" w14:textId="77777777" w:rsidR="00DB771A" w:rsidRDefault="00DB771A" w:rsidP="00DB771A">
      <w:r>
        <w:t>Xuefei (Huawei): On terminology, SA2 is still discussing and no controversial about it.</w:t>
      </w:r>
    </w:p>
    <w:p w14:paraId="4DE67364" w14:textId="77777777" w:rsidR="00DB771A" w:rsidRDefault="00DB771A" w:rsidP="00DB771A">
      <w:r>
        <w:t>Xuefei (Huawei): No controversy with this CR. R1 is available. Ericsson, Nokia are fine and want to cosign.</w:t>
      </w:r>
    </w:p>
    <w:p w14:paraId="6ECBACE1"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C3-246429</w:t>
      </w:r>
      <w:r>
        <w:rPr>
          <w:color w:val="993300"/>
          <w:u w:val="single"/>
        </w:rPr>
        <w:t>.</w:t>
      </w:r>
    </w:p>
    <w:p w14:paraId="295E84A4" w14:textId="19172370" w:rsidR="00DB771A" w:rsidRDefault="00DB771A" w:rsidP="00DB771A">
      <w:pPr>
        <w:rPr>
          <w:rFonts w:ascii="Arial" w:hAnsi="Arial" w:cs="Arial"/>
          <w:b/>
          <w:sz w:val="24"/>
        </w:rPr>
      </w:pPr>
      <w:r>
        <w:rPr>
          <w:rFonts w:ascii="Arial" w:hAnsi="Arial" w:cs="Arial"/>
          <w:b/>
          <w:color w:val="0000FF"/>
          <w:sz w:val="24"/>
        </w:rPr>
        <w:t>C3-246149</w:t>
      </w:r>
      <w:r>
        <w:rPr>
          <w:rFonts w:ascii="Arial" w:hAnsi="Arial" w:cs="Arial"/>
          <w:b/>
          <w:color w:val="0000FF"/>
          <w:sz w:val="24"/>
        </w:rPr>
        <w:tab/>
      </w:r>
      <w:r>
        <w:rPr>
          <w:rFonts w:ascii="Arial" w:hAnsi="Arial" w:cs="Arial"/>
          <w:b/>
          <w:sz w:val="24"/>
        </w:rPr>
        <w:t>Clarification for Horizontal Federated Learning</w:t>
      </w:r>
    </w:p>
    <w:p w14:paraId="12347E4E"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CR-0135  rev  Cat: B (Rel-19)</w:t>
      </w:r>
      <w:r>
        <w:rPr>
          <w:i/>
        </w:rPr>
        <w:br/>
      </w:r>
      <w:r>
        <w:rPr>
          <w:i/>
        </w:rPr>
        <w:lastRenderedPageBreak/>
        <w:br/>
      </w:r>
      <w:r>
        <w:rPr>
          <w:i/>
        </w:rPr>
        <w:tab/>
      </w:r>
      <w:r>
        <w:rPr>
          <w:i/>
        </w:rPr>
        <w:tab/>
      </w:r>
      <w:r>
        <w:rPr>
          <w:i/>
        </w:rPr>
        <w:tab/>
      </w:r>
      <w:r>
        <w:rPr>
          <w:i/>
        </w:rPr>
        <w:tab/>
      </w:r>
      <w:r>
        <w:rPr>
          <w:i/>
        </w:rPr>
        <w:tab/>
        <w:t>Source: Huawei, vivo</w:t>
      </w:r>
    </w:p>
    <w:p w14:paraId="225846D2" w14:textId="77777777" w:rsidR="00DB771A" w:rsidRDefault="00DB771A" w:rsidP="00DB771A">
      <w:pPr>
        <w:rPr>
          <w:rFonts w:ascii="Arial" w:hAnsi="Arial" w:cs="Arial"/>
          <w:b/>
        </w:rPr>
      </w:pPr>
      <w:r>
        <w:rPr>
          <w:rFonts w:ascii="Arial" w:hAnsi="Arial" w:cs="Arial"/>
          <w:b/>
        </w:rPr>
        <w:t xml:space="preserve">Discussion: </w:t>
      </w:r>
    </w:p>
    <w:p w14:paraId="66D10EA6" w14:textId="77777777" w:rsidR="00DB771A" w:rsidRDefault="00DB771A" w:rsidP="00DB771A">
      <w:r>
        <w:t>Same discussion as 6148, align based on discussions in SA2.</w:t>
      </w:r>
    </w:p>
    <w:p w14:paraId="449053B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C3-246468</w:t>
      </w:r>
      <w:r>
        <w:rPr>
          <w:color w:val="993300"/>
          <w:u w:val="single"/>
        </w:rPr>
        <w:t>.</w:t>
      </w:r>
    </w:p>
    <w:p w14:paraId="3B5AB69C" w14:textId="4C44E667" w:rsidR="00DB771A" w:rsidRDefault="00DB771A" w:rsidP="00DB771A">
      <w:pPr>
        <w:rPr>
          <w:rFonts w:ascii="Arial" w:hAnsi="Arial" w:cs="Arial"/>
          <w:b/>
          <w:sz w:val="24"/>
        </w:rPr>
      </w:pPr>
      <w:r>
        <w:rPr>
          <w:rFonts w:ascii="Arial" w:hAnsi="Arial" w:cs="Arial"/>
          <w:b/>
          <w:color w:val="0000FF"/>
          <w:sz w:val="24"/>
        </w:rPr>
        <w:t>C3-246150</w:t>
      </w:r>
      <w:r>
        <w:rPr>
          <w:rFonts w:ascii="Arial" w:hAnsi="Arial" w:cs="Arial"/>
          <w:b/>
          <w:color w:val="0000FF"/>
          <w:sz w:val="24"/>
        </w:rPr>
        <w:tab/>
      </w:r>
      <w:r>
        <w:rPr>
          <w:rFonts w:ascii="Arial" w:hAnsi="Arial" w:cs="Arial"/>
          <w:b/>
          <w:sz w:val="24"/>
        </w:rPr>
        <w:t>Support the discovery of NWDAF for VFL</w:t>
      </w:r>
    </w:p>
    <w:p w14:paraId="02EFB32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CR-0120  rev 2 Cat: B (Rel-19)</w:t>
      </w:r>
      <w:r>
        <w:rPr>
          <w:i/>
        </w:rPr>
        <w:br/>
      </w:r>
      <w:r>
        <w:rPr>
          <w:i/>
        </w:rPr>
        <w:br/>
      </w:r>
      <w:r>
        <w:rPr>
          <w:i/>
        </w:rPr>
        <w:tab/>
      </w:r>
      <w:r>
        <w:rPr>
          <w:i/>
        </w:rPr>
        <w:tab/>
      </w:r>
      <w:r>
        <w:rPr>
          <w:i/>
        </w:rPr>
        <w:tab/>
      </w:r>
      <w:r>
        <w:rPr>
          <w:i/>
        </w:rPr>
        <w:tab/>
      </w:r>
      <w:r>
        <w:rPr>
          <w:i/>
        </w:rPr>
        <w:tab/>
        <w:t>Source: Huawei, Nokia, Ericsson, vivo</w:t>
      </w:r>
    </w:p>
    <w:p w14:paraId="1FA335CC" w14:textId="77777777" w:rsidR="00DB771A" w:rsidRDefault="00DB771A" w:rsidP="00DB771A">
      <w:pPr>
        <w:rPr>
          <w:color w:val="808080"/>
        </w:rPr>
      </w:pPr>
      <w:r>
        <w:rPr>
          <w:color w:val="808080"/>
        </w:rPr>
        <w:t>(Replaces C3-245524)</w:t>
      </w:r>
    </w:p>
    <w:p w14:paraId="45FD3E90" w14:textId="77777777" w:rsidR="00DB771A" w:rsidRDefault="00DB771A" w:rsidP="00DB771A">
      <w:pPr>
        <w:rPr>
          <w:rFonts w:ascii="Arial" w:hAnsi="Arial" w:cs="Arial"/>
          <w:b/>
        </w:rPr>
      </w:pPr>
      <w:r>
        <w:rPr>
          <w:rFonts w:ascii="Arial" w:hAnsi="Arial" w:cs="Arial"/>
          <w:b/>
        </w:rPr>
        <w:t xml:space="preserve">Discussion: </w:t>
      </w:r>
    </w:p>
    <w:p w14:paraId="3D7365A3" w14:textId="77777777" w:rsidR="00DB771A" w:rsidRDefault="00DB771A" w:rsidP="00DB771A">
      <w:r>
        <w:t>Revision of C3-245524</w:t>
      </w:r>
    </w:p>
    <w:p w14:paraId="4AE4D30D" w14:textId="77777777" w:rsidR="00DB771A" w:rsidRDefault="00DB771A" w:rsidP="00DB771A">
      <w:proofErr w:type="spellStart"/>
      <w:r>
        <w:t>Xiaojian</w:t>
      </w:r>
      <w:proofErr w:type="spellEnd"/>
      <w:r>
        <w:t xml:space="preserve"> (ZTE):  Clause 5.8.1: analytics or ML models. Remove the bracket. In 5.8.2.3, remove consumer from the title. Remove change over changes.</w:t>
      </w:r>
    </w:p>
    <w:p w14:paraId="06F073A3" w14:textId="77777777" w:rsidR="00DB771A" w:rsidRDefault="00DB771A" w:rsidP="00DB771A">
      <w:r>
        <w:t>Xuefei (Huawei): Need more time to check on ML Models. Removing brackets, has been there in previous releases.</w:t>
      </w:r>
    </w:p>
    <w:p w14:paraId="40E40E27" w14:textId="77777777" w:rsidR="00DB771A" w:rsidRDefault="00DB771A" w:rsidP="00DB771A">
      <w:proofErr w:type="spellStart"/>
      <w:r>
        <w:t>Xiaojian</w:t>
      </w:r>
      <w:proofErr w:type="spellEnd"/>
      <w:r>
        <w:t xml:space="preserve"> (ZTE): Brackets to be removed.</w:t>
      </w:r>
    </w:p>
    <w:p w14:paraId="78E57AB3" w14:textId="77777777" w:rsidR="00DB771A" w:rsidRDefault="00DB771A" w:rsidP="00DB771A">
      <w:r>
        <w:t>Xuefei (Huawei): Shared revision</w:t>
      </w:r>
    </w:p>
    <w:p w14:paraId="3E4683CE" w14:textId="77777777" w:rsidR="00DB771A" w:rsidRDefault="00DB771A" w:rsidP="00DB771A">
      <w:proofErr w:type="spellStart"/>
      <w:r>
        <w:t>Xiaojian</w:t>
      </w:r>
      <w:proofErr w:type="spellEnd"/>
      <w:r>
        <w:t xml:space="preserve"> (ZTE): Fine with revision.</w:t>
      </w:r>
    </w:p>
    <w:p w14:paraId="28AE8E8C" w14:textId="77777777" w:rsidR="00DB771A" w:rsidRDefault="00DB771A" w:rsidP="00DB771A">
      <w:r>
        <w:t>Apostolos (Nokia): Fine with revision</w:t>
      </w:r>
    </w:p>
    <w:p w14:paraId="3B0726A5" w14:textId="77777777" w:rsidR="00DB771A" w:rsidRDefault="00DB771A" w:rsidP="00DB771A">
      <w:r>
        <w:t>Igor (Ericsson): Fine with revision</w:t>
      </w:r>
    </w:p>
    <w:p w14:paraId="028DC704" w14:textId="77777777" w:rsidR="00DB771A" w:rsidRDefault="00DB771A" w:rsidP="00DB771A">
      <w:r>
        <w:t>Revision is Pre-agreed</w:t>
      </w:r>
    </w:p>
    <w:p w14:paraId="14B29AE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C3-246469</w:t>
      </w:r>
      <w:r>
        <w:rPr>
          <w:color w:val="993300"/>
          <w:u w:val="single"/>
        </w:rPr>
        <w:t>.</w:t>
      </w:r>
    </w:p>
    <w:p w14:paraId="0466EAA1" w14:textId="07166AA4" w:rsidR="00DB771A" w:rsidRDefault="00DB771A" w:rsidP="00DB771A">
      <w:pPr>
        <w:rPr>
          <w:rFonts w:ascii="Arial" w:hAnsi="Arial" w:cs="Arial"/>
          <w:b/>
          <w:sz w:val="24"/>
        </w:rPr>
      </w:pPr>
      <w:r>
        <w:rPr>
          <w:rFonts w:ascii="Arial" w:hAnsi="Arial" w:cs="Arial"/>
          <w:b/>
          <w:color w:val="0000FF"/>
          <w:sz w:val="24"/>
        </w:rPr>
        <w:t>C3-246151</w:t>
      </w:r>
      <w:r>
        <w:rPr>
          <w:rFonts w:ascii="Arial" w:hAnsi="Arial" w:cs="Arial"/>
          <w:b/>
          <w:color w:val="0000FF"/>
          <w:sz w:val="24"/>
        </w:rPr>
        <w:tab/>
      </w:r>
      <w:r>
        <w:rPr>
          <w:rFonts w:ascii="Arial" w:hAnsi="Arial" w:cs="Arial"/>
          <w:b/>
          <w:sz w:val="24"/>
        </w:rPr>
        <w:t>Support of activation time information collection</w:t>
      </w:r>
    </w:p>
    <w:p w14:paraId="3731F677"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v19.0.0</w:t>
      </w:r>
      <w:r>
        <w:rPr>
          <w:i/>
        </w:rPr>
        <w:tab/>
        <w:t xml:space="preserve">  CR-0147  rev  Cat: B (Rel-19)</w:t>
      </w:r>
      <w:r>
        <w:rPr>
          <w:i/>
        </w:rPr>
        <w:br/>
      </w:r>
      <w:r>
        <w:rPr>
          <w:i/>
        </w:rPr>
        <w:br/>
      </w:r>
      <w:r>
        <w:rPr>
          <w:i/>
        </w:rPr>
        <w:tab/>
      </w:r>
      <w:r>
        <w:rPr>
          <w:i/>
        </w:rPr>
        <w:tab/>
      </w:r>
      <w:r>
        <w:rPr>
          <w:i/>
        </w:rPr>
        <w:tab/>
      </w:r>
      <w:r>
        <w:rPr>
          <w:i/>
        </w:rPr>
        <w:tab/>
      </w:r>
      <w:r>
        <w:rPr>
          <w:i/>
        </w:rPr>
        <w:tab/>
        <w:t>Source: Huawei</w:t>
      </w:r>
    </w:p>
    <w:p w14:paraId="44C54BB2" w14:textId="77777777" w:rsidR="00DB771A" w:rsidRDefault="00DB771A" w:rsidP="00DB771A">
      <w:pPr>
        <w:rPr>
          <w:rFonts w:ascii="Arial" w:hAnsi="Arial" w:cs="Arial"/>
          <w:b/>
        </w:rPr>
      </w:pPr>
      <w:r>
        <w:rPr>
          <w:rFonts w:ascii="Arial" w:hAnsi="Arial" w:cs="Arial"/>
          <w:b/>
        </w:rPr>
        <w:t xml:space="preserve">Discussion: </w:t>
      </w:r>
    </w:p>
    <w:p w14:paraId="72C3763D"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Naf_EventExposure</w:t>
      </w:r>
      <w:proofErr w:type="spellEnd"/>
      <w:r>
        <w:t xml:space="preserve"> API, </w:t>
      </w:r>
      <w:proofErr w:type="spellStart"/>
      <w:r>
        <w:t>Naf_EventExposure</w:t>
      </w:r>
      <w:proofErr w:type="spellEnd"/>
      <w:r>
        <w:t xml:space="preserve"> API</w:t>
      </w:r>
    </w:p>
    <w:p w14:paraId="2E950139" w14:textId="77777777" w:rsidR="00DB771A" w:rsidRDefault="00DB771A" w:rsidP="00DB771A">
      <w:r>
        <w:t>Depends on TS/TR 23.288 CR 1104</w:t>
      </w:r>
    </w:p>
    <w:p w14:paraId="71E19062" w14:textId="77777777" w:rsidR="00DB771A" w:rsidRDefault="00DB771A" w:rsidP="00DB771A">
      <w:r>
        <w:t>Merger between 6250 and 6151 need to be decided.</w:t>
      </w:r>
    </w:p>
    <w:p w14:paraId="6FC9C896" w14:textId="77777777" w:rsidR="00DB771A" w:rsidRDefault="00DB771A" w:rsidP="00DB771A">
      <w:r>
        <w:t>Merges 6252 into this.</w:t>
      </w:r>
    </w:p>
    <w:p w14:paraId="3FDD307E" w14:textId="77777777" w:rsidR="00DB771A" w:rsidRDefault="00DB771A" w:rsidP="00DB771A">
      <w:r>
        <w:t>Xuefei (</w:t>
      </w:r>
      <w:proofErr w:type="spellStart"/>
      <w:r>
        <w:t>Hauwei</w:t>
      </w:r>
      <w:proofErr w:type="spellEnd"/>
      <w:r>
        <w:t>): Shared merged version. In r1</w:t>
      </w:r>
    </w:p>
    <w:p w14:paraId="6D0C31C1" w14:textId="77777777" w:rsidR="00DB771A" w:rsidRDefault="00DB771A" w:rsidP="00DB771A">
      <w:r>
        <w:t>Maria (Ericsson):Provided r2</w:t>
      </w:r>
    </w:p>
    <w:p w14:paraId="60602711" w14:textId="77777777" w:rsidR="00DB771A" w:rsidRDefault="00DB771A" w:rsidP="00DB771A">
      <w:r>
        <w:t>Xuefei (Huawei): Ericsson confirmed the revision.</w:t>
      </w:r>
    </w:p>
    <w:p w14:paraId="115D565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C3-246427</w:t>
      </w:r>
      <w:r>
        <w:rPr>
          <w:color w:val="993300"/>
          <w:u w:val="single"/>
        </w:rPr>
        <w:t>.</w:t>
      </w:r>
    </w:p>
    <w:p w14:paraId="30E11823" w14:textId="1C9CFA70" w:rsidR="00DB771A" w:rsidRDefault="00DB771A" w:rsidP="00DB771A">
      <w:pPr>
        <w:rPr>
          <w:rFonts w:ascii="Arial" w:hAnsi="Arial" w:cs="Arial"/>
          <w:b/>
          <w:sz w:val="24"/>
        </w:rPr>
      </w:pPr>
      <w:r>
        <w:rPr>
          <w:rFonts w:ascii="Arial" w:hAnsi="Arial" w:cs="Arial"/>
          <w:b/>
          <w:color w:val="0000FF"/>
          <w:sz w:val="24"/>
        </w:rPr>
        <w:lastRenderedPageBreak/>
        <w:t>C3-246152</w:t>
      </w:r>
      <w:r>
        <w:rPr>
          <w:rFonts w:ascii="Arial" w:hAnsi="Arial" w:cs="Arial"/>
          <w:b/>
          <w:color w:val="0000FF"/>
          <w:sz w:val="24"/>
        </w:rPr>
        <w:tab/>
      </w:r>
      <w:r>
        <w:rPr>
          <w:rFonts w:ascii="Arial" w:hAnsi="Arial" w:cs="Arial"/>
          <w:b/>
          <w:sz w:val="24"/>
        </w:rPr>
        <w:t>Support of activation time information collection</w:t>
      </w:r>
    </w:p>
    <w:p w14:paraId="07CCEF0D"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v19.0.0</w:t>
      </w:r>
      <w:r>
        <w:rPr>
          <w:i/>
        </w:rPr>
        <w:tab/>
        <w:t xml:space="preserve">  CR-0221  rev  Cat: B (Rel-19)</w:t>
      </w:r>
      <w:r>
        <w:rPr>
          <w:i/>
        </w:rPr>
        <w:br/>
      </w:r>
      <w:r>
        <w:rPr>
          <w:i/>
        </w:rPr>
        <w:br/>
      </w:r>
      <w:r>
        <w:rPr>
          <w:i/>
        </w:rPr>
        <w:tab/>
      </w:r>
      <w:r>
        <w:rPr>
          <w:i/>
        </w:rPr>
        <w:tab/>
      </w:r>
      <w:r>
        <w:rPr>
          <w:i/>
        </w:rPr>
        <w:tab/>
      </w:r>
      <w:r>
        <w:rPr>
          <w:i/>
        </w:rPr>
        <w:tab/>
      </w:r>
      <w:r>
        <w:rPr>
          <w:i/>
        </w:rPr>
        <w:tab/>
        <w:t>Source: Huawei</w:t>
      </w:r>
    </w:p>
    <w:p w14:paraId="58FDEFDB" w14:textId="77777777" w:rsidR="00DB771A" w:rsidRDefault="00DB771A" w:rsidP="00DB771A">
      <w:pPr>
        <w:rPr>
          <w:rFonts w:ascii="Arial" w:hAnsi="Arial" w:cs="Arial"/>
          <w:b/>
        </w:rPr>
      </w:pPr>
      <w:r>
        <w:rPr>
          <w:rFonts w:ascii="Arial" w:hAnsi="Arial" w:cs="Arial"/>
          <w:b/>
        </w:rPr>
        <w:t xml:space="preserve">Discussion: </w:t>
      </w:r>
    </w:p>
    <w:p w14:paraId="6B142A4B"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Nnef_EventExposure</w:t>
      </w:r>
      <w:proofErr w:type="spellEnd"/>
      <w:r>
        <w:t xml:space="preserve"> API, </w:t>
      </w:r>
      <w:proofErr w:type="spellStart"/>
      <w:r>
        <w:t>Nnef_EventExposure</w:t>
      </w:r>
      <w:proofErr w:type="spellEnd"/>
      <w:r>
        <w:t xml:space="preserve"> API</w:t>
      </w:r>
    </w:p>
    <w:p w14:paraId="577534A9" w14:textId="77777777" w:rsidR="00DB771A" w:rsidRDefault="00DB771A" w:rsidP="00DB771A">
      <w:r>
        <w:t>Depends on TS/TR 23.288 CR 1104</w:t>
      </w:r>
    </w:p>
    <w:p w14:paraId="248CD41F" w14:textId="77777777" w:rsidR="00DB771A" w:rsidRDefault="00DB771A" w:rsidP="00DB771A">
      <w:r>
        <w:t>Merger between 6251 and 6152 need to be decided.</w:t>
      </w:r>
    </w:p>
    <w:p w14:paraId="5D543109" w14:textId="77777777" w:rsidR="00DB771A" w:rsidRDefault="00DB771A" w:rsidP="00DB771A">
      <w:r>
        <w:t>Merges 6251 into this CR.</w:t>
      </w:r>
    </w:p>
    <w:p w14:paraId="006DA74D" w14:textId="77777777" w:rsidR="00DB771A" w:rsidRDefault="00DB771A" w:rsidP="00DB771A">
      <w:r>
        <w:t>Xuefei (</w:t>
      </w:r>
      <w:proofErr w:type="spellStart"/>
      <w:r>
        <w:t>Hauwei</w:t>
      </w:r>
      <w:proofErr w:type="spellEnd"/>
      <w:r>
        <w:t>): Shared merged version. In r1</w:t>
      </w:r>
    </w:p>
    <w:p w14:paraId="70D86865" w14:textId="77777777" w:rsidR="00DB771A" w:rsidRDefault="00DB771A" w:rsidP="00DB771A">
      <w:r>
        <w:t>Maria (Ericsson):Provided r2</w:t>
      </w:r>
    </w:p>
    <w:p w14:paraId="13D0AABF" w14:textId="77777777" w:rsidR="00DB771A" w:rsidRDefault="00DB771A" w:rsidP="00DB771A">
      <w:r>
        <w:t>Xuefei (Huawei): All companies are fine. Nokia wants to co-sign.</w:t>
      </w:r>
    </w:p>
    <w:p w14:paraId="2742D9B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C3-246428</w:t>
      </w:r>
      <w:r>
        <w:rPr>
          <w:color w:val="993300"/>
          <w:u w:val="single"/>
        </w:rPr>
        <w:t>.</w:t>
      </w:r>
    </w:p>
    <w:p w14:paraId="37FD87AE" w14:textId="2AB8B863" w:rsidR="00DB771A" w:rsidRDefault="00DB771A" w:rsidP="00DB771A">
      <w:pPr>
        <w:rPr>
          <w:rFonts w:ascii="Arial" w:hAnsi="Arial" w:cs="Arial"/>
          <w:b/>
          <w:sz w:val="24"/>
        </w:rPr>
      </w:pPr>
      <w:r>
        <w:rPr>
          <w:rFonts w:ascii="Arial" w:hAnsi="Arial" w:cs="Arial"/>
          <w:b/>
          <w:color w:val="0000FF"/>
          <w:sz w:val="24"/>
        </w:rPr>
        <w:t>C3-246153</w:t>
      </w:r>
      <w:r>
        <w:rPr>
          <w:rFonts w:ascii="Arial" w:hAnsi="Arial" w:cs="Arial"/>
          <w:b/>
          <w:color w:val="0000FF"/>
          <w:sz w:val="24"/>
        </w:rPr>
        <w:tab/>
      </w:r>
      <w:r>
        <w:rPr>
          <w:rFonts w:ascii="Arial" w:hAnsi="Arial" w:cs="Arial"/>
          <w:b/>
          <w:sz w:val="24"/>
        </w:rPr>
        <w:t xml:space="preserve">Support of the signalling storm analytics for </w:t>
      </w:r>
      <w:proofErr w:type="spellStart"/>
      <w:r>
        <w:rPr>
          <w:rFonts w:ascii="Arial" w:hAnsi="Arial" w:cs="Arial"/>
          <w:b/>
          <w:sz w:val="24"/>
        </w:rPr>
        <w:t>Nnwdaf_EventsSubscription</w:t>
      </w:r>
      <w:proofErr w:type="spellEnd"/>
      <w:r>
        <w:rPr>
          <w:rFonts w:ascii="Arial" w:hAnsi="Arial" w:cs="Arial"/>
          <w:b/>
          <w:sz w:val="24"/>
        </w:rPr>
        <w:t xml:space="preserve"> API</w:t>
      </w:r>
    </w:p>
    <w:p w14:paraId="48CED758"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CR-0978  rev  Cat: B (Rel-19)</w:t>
      </w:r>
      <w:r>
        <w:rPr>
          <w:i/>
        </w:rPr>
        <w:br/>
      </w:r>
      <w:r>
        <w:rPr>
          <w:i/>
        </w:rPr>
        <w:br/>
      </w:r>
      <w:r>
        <w:rPr>
          <w:i/>
        </w:rPr>
        <w:tab/>
      </w:r>
      <w:r>
        <w:rPr>
          <w:i/>
        </w:rPr>
        <w:tab/>
      </w:r>
      <w:r>
        <w:rPr>
          <w:i/>
        </w:rPr>
        <w:tab/>
      </w:r>
      <w:r>
        <w:rPr>
          <w:i/>
        </w:rPr>
        <w:tab/>
      </w:r>
      <w:r>
        <w:rPr>
          <w:i/>
        </w:rPr>
        <w:tab/>
        <w:t>Source: Huawei</w:t>
      </w:r>
    </w:p>
    <w:p w14:paraId="1AED75CB" w14:textId="77777777" w:rsidR="00DB771A" w:rsidRDefault="00DB771A" w:rsidP="00DB771A">
      <w:pPr>
        <w:rPr>
          <w:rFonts w:ascii="Arial" w:hAnsi="Arial" w:cs="Arial"/>
          <w:b/>
        </w:rPr>
      </w:pPr>
      <w:r>
        <w:rPr>
          <w:rFonts w:ascii="Arial" w:hAnsi="Arial" w:cs="Arial"/>
          <w:b/>
        </w:rPr>
        <w:t xml:space="preserve">Discussion: </w:t>
      </w:r>
    </w:p>
    <w:p w14:paraId="21EBBCB2"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Nnwdaf_EventsSubscription</w:t>
      </w:r>
      <w:proofErr w:type="spellEnd"/>
      <w:r>
        <w:t xml:space="preserve"> API, </w:t>
      </w:r>
      <w:proofErr w:type="spellStart"/>
      <w:r>
        <w:t>Nnwdaf_EventsSubscription</w:t>
      </w:r>
      <w:proofErr w:type="spellEnd"/>
      <w:r>
        <w:t xml:space="preserve"> API</w:t>
      </w:r>
    </w:p>
    <w:p w14:paraId="445CA664" w14:textId="77777777" w:rsidR="00DB771A" w:rsidRDefault="00DB771A" w:rsidP="00DB771A">
      <w:r>
        <w:t>Depends on TS/TR 23.288 CR 1104</w:t>
      </w:r>
    </w:p>
    <w:p w14:paraId="04150DBA" w14:textId="77777777" w:rsidR="00DB771A" w:rsidRDefault="00DB771A" w:rsidP="00DB771A">
      <w:r>
        <w:t xml:space="preserve">Maria (Ericsson): Will provide revision. </w:t>
      </w:r>
    </w:p>
    <w:p w14:paraId="6A45641B" w14:textId="77777777" w:rsidR="00DB771A" w:rsidRDefault="00DB771A" w:rsidP="00DB771A">
      <w:proofErr w:type="spellStart"/>
      <w:r>
        <w:t>Xiaojian</w:t>
      </w:r>
      <w:proofErr w:type="spellEnd"/>
      <w:r>
        <w:t xml:space="preserve"> (ZTE): 2nd change, move up the newly added bullet.</w:t>
      </w:r>
    </w:p>
    <w:p w14:paraId="3EBAEBBF" w14:textId="77777777" w:rsidR="00DB771A" w:rsidRDefault="00DB771A" w:rsidP="00DB771A">
      <w:r>
        <w:t xml:space="preserve">Xuefei (Huawei): Fine with </w:t>
      </w:r>
      <w:proofErr w:type="spellStart"/>
      <w:r>
        <w:t>Xiaojian</w:t>
      </w:r>
      <w:proofErr w:type="spellEnd"/>
      <w:r>
        <w:t xml:space="preserve"> comments. We added EN. Clarification needed on NF type comment.</w:t>
      </w:r>
    </w:p>
    <w:p w14:paraId="35279FB7" w14:textId="77777777" w:rsidR="00DB771A" w:rsidRDefault="00DB771A" w:rsidP="00DB771A">
      <w:r>
        <w:t xml:space="preserve">Apostolos (Nokia): Provided offline comments. </w:t>
      </w:r>
    </w:p>
    <w:p w14:paraId="0CE5EB45" w14:textId="77777777" w:rsidR="00DB771A" w:rsidRDefault="00DB771A" w:rsidP="00DB771A">
      <w:r>
        <w:t>Xuefei (Huawei): Will provide revision based on the comments.</w:t>
      </w:r>
    </w:p>
    <w:p w14:paraId="723C7194" w14:textId="77777777" w:rsidR="00DB771A" w:rsidRDefault="00DB771A" w:rsidP="00DB771A">
      <w:r>
        <w:t>Maria (Ericsson): Will provide revision and can include other comments.</w:t>
      </w:r>
    </w:p>
    <w:p w14:paraId="4D418805" w14:textId="77777777" w:rsidR="00DB771A" w:rsidRDefault="00DB771A" w:rsidP="00DB771A">
      <w:r>
        <w:t>Maria (Ericsson): Shared revision.</w:t>
      </w:r>
    </w:p>
    <w:p w14:paraId="747A8948" w14:textId="77777777" w:rsidR="00DB771A" w:rsidRDefault="00DB771A" w:rsidP="00DB771A">
      <w:r>
        <w:t>Xuefei (Huawei): Shared further revision r3</w:t>
      </w:r>
    </w:p>
    <w:p w14:paraId="18DF9E98" w14:textId="77777777" w:rsidR="00DB771A" w:rsidRDefault="00DB771A" w:rsidP="00DB771A">
      <w:r>
        <w:t>Maria (Ericsson): Fine with R3.</w:t>
      </w:r>
    </w:p>
    <w:p w14:paraId="3DEF6C5C" w14:textId="77777777" w:rsidR="00DB771A" w:rsidRDefault="00DB771A" w:rsidP="00DB771A">
      <w:proofErr w:type="spellStart"/>
      <w:r>
        <w:t>Xiaojian</w:t>
      </w:r>
      <w:proofErr w:type="spellEnd"/>
      <w:r>
        <w:t xml:space="preserve"> (ZTE): Fine with R3</w:t>
      </w:r>
    </w:p>
    <w:p w14:paraId="60013B42" w14:textId="77777777" w:rsidR="00DB771A" w:rsidRDefault="00DB771A" w:rsidP="00DB771A">
      <w:proofErr w:type="spellStart"/>
      <w:r>
        <w:t>Apsotolos</w:t>
      </w:r>
      <w:proofErr w:type="spellEnd"/>
      <w:r>
        <w:t xml:space="preserve"> (Nokia): Need to check R3.</w:t>
      </w:r>
    </w:p>
    <w:p w14:paraId="1CD2EF1A" w14:textId="77777777" w:rsidR="00DB771A" w:rsidRDefault="00DB771A" w:rsidP="00DB771A">
      <w:r>
        <w:t xml:space="preserve">Xuefei (Huawei): Nokia is fine with r6. </w:t>
      </w:r>
    </w:p>
    <w:p w14:paraId="14340A45" w14:textId="77777777" w:rsidR="00DB771A" w:rsidRDefault="00DB771A" w:rsidP="00DB771A">
      <w:r>
        <w:t>Maria (Ericsson): ok with r6.</w:t>
      </w:r>
    </w:p>
    <w:p w14:paraId="06C9390D" w14:textId="77777777" w:rsidR="00DB771A" w:rsidRDefault="00DB771A" w:rsidP="00DB771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C3-246479</w:t>
      </w:r>
      <w:r>
        <w:rPr>
          <w:color w:val="993300"/>
          <w:u w:val="single"/>
        </w:rPr>
        <w:t>.</w:t>
      </w:r>
    </w:p>
    <w:p w14:paraId="4328DA9A" w14:textId="049C5688" w:rsidR="00DB771A" w:rsidRDefault="00DB771A" w:rsidP="00DB771A">
      <w:pPr>
        <w:rPr>
          <w:rFonts w:ascii="Arial" w:hAnsi="Arial" w:cs="Arial"/>
          <w:b/>
          <w:sz w:val="24"/>
        </w:rPr>
      </w:pPr>
      <w:r>
        <w:rPr>
          <w:rFonts w:ascii="Arial" w:hAnsi="Arial" w:cs="Arial"/>
          <w:b/>
          <w:color w:val="0000FF"/>
          <w:sz w:val="24"/>
        </w:rPr>
        <w:t>C3-246154</w:t>
      </w:r>
      <w:r>
        <w:rPr>
          <w:rFonts w:ascii="Arial" w:hAnsi="Arial" w:cs="Arial"/>
          <w:b/>
          <w:color w:val="0000FF"/>
          <w:sz w:val="24"/>
        </w:rPr>
        <w:tab/>
      </w:r>
      <w:r>
        <w:rPr>
          <w:rFonts w:ascii="Arial" w:hAnsi="Arial" w:cs="Arial"/>
          <w:b/>
          <w:sz w:val="24"/>
        </w:rPr>
        <w:t xml:space="preserve">Support of the signalling storm analytics for </w:t>
      </w:r>
      <w:proofErr w:type="spellStart"/>
      <w:r>
        <w:rPr>
          <w:rFonts w:ascii="Arial" w:hAnsi="Arial" w:cs="Arial"/>
          <w:b/>
          <w:sz w:val="24"/>
        </w:rPr>
        <w:t>Nnwdaf_AnalyticsInfo</w:t>
      </w:r>
      <w:proofErr w:type="spellEnd"/>
      <w:r>
        <w:rPr>
          <w:rFonts w:ascii="Arial" w:hAnsi="Arial" w:cs="Arial"/>
          <w:b/>
          <w:sz w:val="24"/>
        </w:rPr>
        <w:t xml:space="preserve"> API</w:t>
      </w:r>
    </w:p>
    <w:p w14:paraId="1F85EF2D"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CR-0979  rev  Cat: B (Rel-19)</w:t>
      </w:r>
      <w:r>
        <w:rPr>
          <w:i/>
        </w:rPr>
        <w:br/>
      </w:r>
      <w:r>
        <w:rPr>
          <w:i/>
        </w:rPr>
        <w:br/>
      </w:r>
      <w:r>
        <w:rPr>
          <w:i/>
        </w:rPr>
        <w:tab/>
      </w:r>
      <w:r>
        <w:rPr>
          <w:i/>
        </w:rPr>
        <w:tab/>
      </w:r>
      <w:r>
        <w:rPr>
          <w:i/>
        </w:rPr>
        <w:tab/>
      </w:r>
      <w:r>
        <w:rPr>
          <w:i/>
        </w:rPr>
        <w:tab/>
      </w:r>
      <w:r>
        <w:rPr>
          <w:i/>
        </w:rPr>
        <w:tab/>
        <w:t>Source: Huawei</w:t>
      </w:r>
    </w:p>
    <w:p w14:paraId="4BA5EA63" w14:textId="77777777" w:rsidR="00DB771A" w:rsidRDefault="00DB771A" w:rsidP="00DB771A">
      <w:pPr>
        <w:rPr>
          <w:rFonts w:ascii="Arial" w:hAnsi="Arial" w:cs="Arial"/>
          <w:b/>
        </w:rPr>
      </w:pPr>
      <w:r>
        <w:rPr>
          <w:rFonts w:ascii="Arial" w:hAnsi="Arial" w:cs="Arial"/>
          <w:b/>
        </w:rPr>
        <w:t xml:space="preserve">Discussion: </w:t>
      </w:r>
    </w:p>
    <w:p w14:paraId="0877864E"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Nnwdaf_AnalyticsInfo</w:t>
      </w:r>
      <w:proofErr w:type="spellEnd"/>
      <w:r>
        <w:t xml:space="preserve"> API, </w:t>
      </w:r>
      <w:proofErr w:type="spellStart"/>
      <w:r>
        <w:t>Nnwdaf_AnalyticsInfo</w:t>
      </w:r>
      <w:proofErr w:type="spellEnd"/>
      <w:r>
        <w:t xml:space="preserve"> API</w:t>
      </w:r>
    </w:p>
    <w:p w14:paraId="712F56D5" w14:textId="77777777" w:rsidR="00DB771A" w:rsidRDefault="00DB771A" w:rsidP="00DB771A">
      <w:r>
        <w:t>Depends on TS/TR 23.288 CR 1104</w:t>
      </w:r>
    </w:p>
    <w:p w14:paraId="04B69ABC" w14:textId="77777777" w:rsidR="00DB771A" w:rsidRDefault="00DB771A" w:rsidP="00DB771A">
      <w:r>
        <w:t>Maria (Ericsson): Will provide comments over email. Same as in 6153 for consumer (MDAF).</w:t>
      </w:r>
    </w:p>
    <w:p w14:paraId="72FAACED" w14:textId="77777777" w:rsidR="00DB771A" w:rsidRDefault="00DB771A" w:rsidP="00DB771A">
      <w:r>
        <w:t>Xuefei (Huawei): Request clarification. In stage-3 we normally use O&amp;M.</w:t>
      </w:r>
    </w:p>
    <w:p w14:paraId="5AAA60E4" w14:textId="77777777" w:rsidR="00DB771A" w:rsidRDefault="00DB771A" w:rsidP="00DB771A">
      <w:r>
        <w:t xml:space="preserve">Apostolos (Nokia): MDAF is not included anywhere in 23.288. Do you want to capture MDAF as separate consumer or part of O&amp;M. </w:t>
      </w:r>
    </w:p>
    <w:p w14:paraId="2AD73201" w14:textId="77777777" w:rsidR="00DB771A" w:rsidRDefault="00DB771A" w:rsidP="00DB771A">
      <w:r>
        <w:t>Maria (Ericsson): Procedure already includes MDAF. Can send LS to update their table.</w:t>
      </w:r>
    </w:p>
    <w:p w14:paraId="2DDBDC7F" w14:textId="77777777" w:rsidR="00DB771A" w:rsidRDefault="00DB771A" w:rsidP="00DB771A">
      <w:r>
        <w:t>Xuefei (Huawei): Shared revision r2</w:t>
      </w:r>
    </w:p>
    <w:p w14:paraId="2405B1DD" w14:textId="77777777" w:rsidR="00DB771A" w:rsidRDefault="00DB771A" w:rsidP="00DB771A">
      <w:r>
        <w:t>Maria (Ericsson): Fine with R2</w:t>
      </w:r>
    </w:p>
    <w:p w14:paraId="53EB65A6" w14:textId="77777777" w:rsidR="00DB771A" w:rsidRDefault="00DB771A" w:rsidP="00DB771A">
      <w:proofErr w:type="spellStart"/>
      <w:r>
        <w:t>Apsotolos</w:t>
      </w:r>
      <w:proofErr w:type="spellEnd"/>
      <w:r>
        <w:t xml:space="preserve"> (Nokia): Need to check R2</w:t>
      </w:r>
    </w:p>
    <w:p w14:paraId="19927E72" w14:textId="77777777" w:rsidR="00DB771A" w:rsidRDefault="00DB771A" w:rsidP="00DB771A">
      <w:r>
        <w:t>Xuefei (Huawei): Shared and all companies are fine.</w:t>
      </w:r>
    </w:p>
    <w:p w14:paraId="722239E6"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C3-246480</w:t>
      </w:r>
      <w:r>
        <w:rPr>
          <w:color w:val="993300"/>
          <w:u w:val="single"/>
        </w:rPr>
        <w:t>.</w:t>
      </w:r>
    </w:p>
    <w:p w14:paraId="159BE06E" w14:textId="6BA4A739" w:rsidR="00DB771A" w:rsidRDefault="00DB771A" w:rsidP="00DB771A">
      <w:pPr>
        <w:rPr>
          <w:rFonts w:ascii="Arial" w:hAnsi="Arial" w:cs="Arial"/>
          <w:b/>
          <w:sz w:val="24"/>
        </w:rPr>
      </w:pPr>
      <w:r>
        <w:rPr>
          <w:rFonts w:ascii="Arial" w:hAnsi="Arial" w:cs="Arial"/>
          <w:b/>
          <w:color w:val="0000FF"/>
          <w:sz w:val="24"/>
        </w:rPr>
        <w:t>C3-246155</w:t>
      </w:r>
      <w:r>
        <w:rPr>
          <w:rFonts w:ascii="Arial" w:hAnsi="Arial" w:cs="Arial"/>
          <w:b/>
          <w:color w:val="0000FF"/>
          <w:sz w:val="24"/>
        </w:rPr>
        <w:tab/>
      </w:r>
      <w:r>
        <w:rPr>
          <w:rFonts w:ascii="Arial" w:hAnsi="Arial" w:cs="Arial"/>
          <w:b/>
          <w:sz w:val="24"/>
        </w:rPr>
        <w:t xml:space="preserve">Support of the signalling storm analytics for </w:t>
      </w:r>
      <w:proofErr w:type="spellStart"/>
      <w:r>
        <w:rPr>
          <w:rFonts w:ascii="Arial" w:hAnsi="Arial" w:cs="Arial"/>
          <w:b/>
          <w:sz w:val="24"/>
        </w:rPr>
        <w:t>AnalyticsExposure</w:t>
      </w:r>
      <w:proofErr w:type="spellEnd"/>
      <w:r>
        <w:rPr>
          <w:rFonts w:ascii="Arial" w:hAnsi="Arial" w:cs="Arial"/>
          <w:b/>
          <w:sz w:val="24"/>
        </w:rPr>
        <w:t xml:space="preserve"> API</w:t>
      </w:r>
    </w:p>
    <w:p w14:paraId="4BA468B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CR-1432  rev  Cat: B (Rel-19)</w:t>
      </w:r>
      <w:r>
        <w:rPr>
          <w:i/>
        </w:rPr>
        <w:br/>
      </w:r>
      <w:r>
        <w:rPr>
          <w:i/>
        </w:rPr>
        <w:br/>
      </w:r>
      <w:r>
        <w:rPr>
          <w:i/>
        </w:rPr>
        <w:tab/>
      </w:r>
      <w:r>
        <w:rPr>
          <w:i/>
        </w:rPr>
        <w:tab/>
      </w:r>
      <w:r>
        <w:rPr>
          <w:i/>
        </w:rPr>
        <w:tab/>
      </w:r>
      <w:r>
        <w:rPr>
          <w:i/>
        </w:rPr>
        <w:tab/>
      </w:r>
      <w:r>
        <w:rPr>
          <w:i/>
        </w:rPr>
        <w:tab/>
        <w:t>Source: Huawei</w:t>
      </w:r>
    </w:p>
    <w:p w14:paraId="4A6D517A" w14:textId="77777777" w:rsidR="00DB771A" w:rsidRDefault="00DB771A" w:rsidP="00DB771A">
      <w:pPr>
        <w:rPr>
          <w:rFonts w:ascii="Arial" w:hAnsi="Arial" w:cs="Arial"/>
          <w:b/>
        </w:rPr>
      </w:pPr>
      <w:r>
        <w:rPr>
          <w:rFonts w:ascii="Arial" w:hAnsi="Arial" w:cs="Arial"/>
          <w:b/>
        </w:rPr>
        <w:t xml:space="preserve">Discussion: </w:t>
      </w:r>
    </w:p>
    <w:p w14:paraId="29015EB4"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AnalyticsExposure</w:t>
      </w:r>
      <w:proofErr w:type="spellEnd"/>
      <w:r>
        <w:t xml:space="preserve"> API, </w:t>
      </w:r>
      <w:proofErr w:type="spellStart"/>
      <w:r>
        <w:t>AnalyticsExposure</w:t>
      </w:r>
      <w:proofErr w:type="spellEnd"/>
      <w:r>
        <w:t xml:space="preserve"> API</w:t>
      </w:r>
    </w:p>
    <w:p w14:paraId="3824606F" w14:textId="77777777" w:rsidR="00DB771A" w:rsidRDefault="00DB771A" w:rsidP="00DB771A">
      <w:r>
        <w:t>Depends on TS/TR 23.288 CR 1104</w:t>
      </w:r>
    </w:p>
    <w:p w14:paraId="642D8E1A" w14:textId="77777777" w:rsidR="00DB771A" w:rsidRDefault="00DB771A" w:rsidP="00DB771A">
      <w:r>
        <w:t>Apostolos (Nokia): If the data model is impacted in 29.520, then we could have impacts here.</w:t>
      </w:r>
    </w:p>
    <w:p w14:paraId="11A6CC3B" w14:textId="77777777" w:rsidR="00DB771A" w:rsidRDefault="00DB771A" w:rsidP="00DB771A">
      <w:r>
        <w:t>Maria (Ericsson): No impacts here. Clause 5.6.3.3.1.4, for analytics data, the note 7 doesn’t have table note.</w:t>
      </w:r>
    </w:p>
    <w:p w14:paraId="59C6222B" w14:textId="77777777" w:rsidR="00DB771A" w:rsidRDefault="00DB771A" w:rsidP="00DB771A">
      <w:r>
        <w:t>Apostolos (Nokia): Fine with CR.</w:t>
      </w:r>
    </w:p>
    <w:p w14:paraId="713242EC" w14:textId="77777777" w:rsidR="00DB771A" w:rsidRDefault="00DB771A" w:rsidP="00DB771A">
      <w:r>
        <w:t>Only remove NOTE 7.</w:t>
      </w:r>
    </w:p>
    <w:p w14:paraId="4B472D2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C3-246481</w:t>
      </w:r>
      <w:r>
        <w:rPr>
          <w:color w:val="993300"/>
          <w:u w:val="single"/>
        </w:rPr>
        <w:t>.</w:t>
      </w:r>
    </w:p>
    <w:p w14:paraId="4F423249" w14:textId="56A2F152" w:rsidR="00DB771A" w:rsidRDefault="00DB771A" w:rsidP="00DB771A">
      <w:pPr>
        <w:rPr>
          <w:rFonts w:ascii="Arial" w:hAnsi="Arial" w:cs="Arial"/>
          <w:b/>
          <w:sz w:val="24"/>
        </w:rPr>
      </w:pPr>
      <w:r>
        <w:rPr>
          <w:rFonts w:ascii="Arial" w:hAnsi="Arial" w:cs="Arial"/>
          <w:b/>
          <w:color w:val="0000FF"/>
          <w:sz w:val="24"/>
        </w:rPr>
        <w:t>C3-246190</w:t>
      </w:r>
      <w:r>
        <w:rPr>
          <w:rFonts w:ascii="Arial" w:hAnsi="Arial" w:cs="Arial"/>
          <w:b/>
          <w:color w:val="0000FF"/>
          <w:sz w:val="24"/>
        </w:rPr>
        <w:tab/>
      </w:r>
      <w:r>
        <w:rPr>
          <w:rFonts w:ascii="Arial" w:hAnsi="Arial" w:cs="Arial"/>
          <w:b/>
          <w:sz w:val="24"/>
        </w:rPr>
        <w:t>Adding LMF as analytics data source</w:t>
      </w:r>
    </w:p>
    <w:p w14:paraId="6994F15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v19.0.0</w:t>
      </w:r>
      <w:r>
        <w:rPr>
          <w:i/>
        </w:rPr>
        <w:tab/>
        <w:t xml:space="preserve">  CR-0110  rev  Cat: B (Rel-19)</w:t>
      </w:r>
      <w:r>
        <w:rPr>
          <w:i/>
        </w:rPr>
        <w:br/>
      </w:r>
      <w:r>
        <w:rPr>
          <w:i/>
        </w:rPr>
        <w:br/>
      </w:r>
      <w:r>
        <w:rPr>
          <w:i/>
        </w:rPr>
        <w:tab/>
      </w:r>
      <w:r>
        <w:rPr>
          <w:i/>
        </w:rPr>
        <w:tab/>
      </w:r>
      <w:r>
        <w:rPr>
          <w:i/>
        </w:rPr>
        <w:tab/>
      </w:r>
      <w:r>
        <w:rPr>
          <w:i/>
        </w:rPr>
        <w:tab/>
      </w:r>
      <w:r>
        <w:rPr>
          <w:i/>
        </w:rPr>
        <w:tab/>
        <w:t>Source: Nokia</w:t>
      </w:r>
    </w:p>
    <w:p w14:paraId="04697212" w14:textId="77777777" w:rsidR="00DB771A" w:rsidRDefault="00DB771A" w:rsidP="00DB771A">
      <w:pPr>
        <w:rPr>
          <w:rFonts w:ascii="Arial" w:hAnsi="Arial" w:cs="Arial"/>
          <w:b/>
        </w:rPr>
      </w:pPr>
      <w:r>
        <w:rPr>
          <w:rFonts w:ascii="Arial" w:hAnsi="Arial" w:cs="Arial"/>
          <w:b/>
        </w:rPr>
        <w:t xml:space="preserve">Abstract: </w:t>
      </w:r>
    </w:p>
    <w:p w14:paraId="1645408F" w14:textId="77777777" w:rsidR="00DB771A" w:rsidRDefault="00DB771A" w:rsidP="00DB771A">
      <w:r>
        <w:lastRenderedPageBreak/>
        <w:t>Adding LMF as analytics data source</w:t>
      </w:r>
    </w:p>
    <w:p w14:paraId="66E84329" w14:textId="77777777" w:rsidR="00DB771A" w:rsidRDefault="00DB771A" w:rsidP="00DB771A">
      <w:pPr>
        <w:rPr>
          <w:rFonts w:ascii="Arial" w:hAnsi="Arial" w:cs="Arial"/>
          <w:b/>
        </w:rPr>
      </w:pPr>
      <w:r>
        <w:rPr>
          <w:rFonts w:ascii="Arial" w:hAnsi="Arial" w:cs="Arial"/>
          <w:b/>
        </w:rPr>
        <w:t xml:space="preserve">Discussion: </w:t>
      </w:r>
    </w:p>
    <w:p w14:paraId="086B3E62"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Ndccf_DataManagement</w:t>
      </w:r>
      <w:proofErr w:type="spellEnd"/>
      <w:r>
        <w:t xml:space="preserve"> API</w:t>
      </w:r>
    </w:p>
    <w:p w14:paraId="0F3B7B1D" w14:textId="77777777" w:rsidR="00DB771A" w:rsidRDefault="00DB771A" w:rsidP="00DB771A">
      <w:r>
        <w:t>Depends on TS/TR 23.288 CR 1253</w:t>
      </w:r>
    </w:p>
    <w:p w14:paraId="1E2CE0E2" w14:textId="77777777" w:rsidR="00DB771A" w:rsidRDefault="00DB771A" w:rsidP="00DB771A">
      <w:r>
        <w:t xml:space="preserve">Xuefei (Huawei): Duplicating entry in the NOTE change. </w:t>
      </w:r>
    </w:p>
    <w:p w14:paraId="58EFF843" w14:textId="77777777" w:rsidR="00DB771A" w:rsidRDefault="00DB771A" w:rsidP="00DB771A">
      <w:r>
        <w:t>Apostolos (Nokia): For different events.</w:t>
      </w:r>
    </w:p>
    <w:p w14:paraId="187A5218" w14:textId="77777777" w:rsidR="00DB771A" w:rsidRDefault="00DB771A" w:rsidP="00DB771A">
      <w:r>
        <w:t>Xuefei (Huawei): Fine.</w:t>
      </w:r>
    </w:p>
    <w:p w14:paraId="0EFEF7CC" w14:textId="77777777" w:rsidR="00DB771A" w:rsidRDefault="00DB771A" w:rsidP="00DB771A">
      <w:r>
        <w:t>Maria (Ericsson): R1 is provided with new title.</w:t>
      </w:r>
    </w:p>
    <w:p w14:paraId="33229AF7" w14:textId="77777777" w:rsidR="00DB771A" w:rsidRDefault="00DB771A" w:rsidP="00DB771A">
      <w:r>
        <w:t>Apostolos (Nokia): Nokia does not agree to remove “analytics” in the ML model in the TS.</w:t>
      </w:r>
    </w:p>
    <w:p w14:paraId="2CDC5A7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C3-246532</w:t>
      </w:r>
      <w:r>
        <w:rPr>
          <w:color w:val="993300"/>
          <w:u w:val="single"/>
        </w:rPr>
        <w:t>.</w:t>
      </w:r>
    </w:p>
    <w:p w14:paraId="53B30FDA" w14:textId="2BBBE926" w:rsidR="00DB771A" w:rsidRDefault="00DB771A" w:rsidP="00DB771A">
      <w:pPr>
        <w:rPr>
          <w:rFonts w:ascii="Arial" w:hAnsi="Arial" w:cs="Arial"/>
          <w:b/>
          <w:sz w:val="24"/>
        </w:rPr>
      </w:pPr>
      <w:r>
        <w:rPr>
          <w:rFonts w:ascii="Arial" w:hAnsi="Arial" w:cs="Arial"/>
          <w:b/>
          <w:color w:val="0000FF"/>
          <w:sz w:val="24"/>
        </w:rPr>
        <w:t>C3-246191</w:t>
      </w:r>
      <w:r>
        <w:rPr>
          <w:rFonts w:ascii="Arial" w:hAnsi="Arial" w:cs="Arial"/>
          <w:b/>
          <w:color w:val="0000FF"/>
          <w:sz w:val="24"/>
        </w:rPr>
        <w:tab/>
      </w:r>
      <w:r>
        <w:rPr>
          <w:rFonts w:ascii="Arial" w:hAnsi="Arial" w:cs="Arial"/>
          <w:b/>
          <w:sz w:val="24"/>
        </w:rPr>
        <w:t>Adding LMF as analytics data source</w:t>
      </w:r>
    </w:p>
    <w:p w14:paraId="7FA9792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v19.0.0</w:t>
      </w:r>
      <w:r>
        <w:rPr>
          <w:i/>
        </w:rPr>
        <w:tab/>
        <w:t xml:space="preserve">  CR-0101  rev  Cat: B (Rel-19)</w:t>
      </w:r>
      <w:r>
        <w:rPr>
          <w:i/>
        </w:rPr>
        <w:br/>
      </w:r>
      <w:r>
        <w:rPr>
          <w:i/>
        </w:rPr>
        <w:br/>
      </w:r>
      <w:r>
        <w:rPr>
          <w:i/>
        </w:rPr>
        <w:tab/>
      </w:r>
      <w:r>
        <w:rPr>
          <w:i/>
        </w:rPr>
        <w:tab/>
      </w:r>
      <w:r>
        <w:rPr>
          <w:i/>
        </w:rPr>
        <w:tab/>
      </w:r>
      <w:r>
        <w:rPr>
          <w:i/>
        </w:rPr>
        <w:tab/>
      </w:r>
      <w:r>
        <w:rPr>
          <w:i/>
        </w:rPr>
        <w:tab/>
        <w:t>Source: Nokia</w:t>
      </w:r>
    </w:p>
    <w:p w14:paraId="3552C063" w14:textId="77777777" w:rsidR="00DB771A" w:rsidRDefault="00DB771A" w:rsidP="00DB771A">
      <w:pPr>
        <w:rPr>
          <w:rFonts w:ascii="Arial" w:hAnsi="Arial" w:cs="Arial"/>
          <w:b/>
        </w:rPr>
      </w:pPr>
      <w:r>
        <w:rPr>
          <w:rFonts w:ascii="Arial" w:hAnsi="Arial" w:cs="Arial"/>
          <w:b/>
        </w:rPr>
        <w:t xml:space="preserve">Abstract: </w:t>
      </w:r>
    </w:p>
    <w:p w14:paraId="462F2089" w14:textId="77777777" w:rsidR="00DB771A" w:rsidRDefault="00DB771A" w:rsidP="00DB771A">
      <w:r>
        <w:t>Adding LMF as analytics data source</w:t>
      </w:r>
    </w:p>
    <w:p w14:paraId="2D848F4A" w14:textId="77777777" w:rsidR="00DB771A" w:rsidRDefault="00DB771A" w:rsidP="00DB771A">
      <w:pPr>
        <w:rPr>
          <w:rFonts w:ascii="Arial" w:hAnsi="Arial" w:cs="Arial"/>
          <w:b/>
        </w:rPr>
      </w:pPr>
      <w:r>
        <w:rPr>
          <w:rFonts w:ascii="Arial" w:hAnsi="Arial" w:cs="Arial"/>
          <w:b/>
        </w:rPr>
        <w:t xml:space="preserve">Discussion: </w:t>
      </w:r>
    </w:p>
    <w:p w14:paraId="4961C190"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Nadrf_DataManagement</w:t>
      </w:r>
      <w:proofErr w:type="spellEnd"/>
      <w:r>
        <w:t xml:space="preserve"> API</w:t>
      </w:r>
    </w:p>
    <w:p w14:paraId="5CE97489" w14:textId="77777777" w:rsidR="00DB771A" w:rsidRDefault="00DB771A" w:rsidP="00DB771A">
      <w:r>
        <w:t>Depends on TS/TR 23.288 CR 1253</w:t>
      </w:r>
    </w:p>
    <w:p w14:paraId="454F9B32" w14:textId="77777777" w:rsidR="00DB771A" w:rsidRDefault="00DB771A" w:rsidP="00DB771A">
      <w:proofErr w:type="spellStart"/>
      <w:r>
        <w:t>Xiaojian</w:t>
      </w:r>
      <w:proofErr w:type="spellEnd"/>
      <w:r>
        <w:t xml:space="preserve"> (ZTE): New feature definition is missing.</w:t>
      </w:r>
    </w:p>
    <w:p w14:paraId="48B29F9A" w14:textId="77777777" w:rsidR="00DB771A" w:rsidRDefault="00DB771A" w:rsidP="00DB771A">
      <w:proofErr w:type="spellStart"/>
      <w:r>
        <w:t>Yizhong</w:t>
      </w:r>
      <w:proofErr w:type="spellEnd"/>
      <w:r>
        <w:t xml:space="preserve"> (Vivo): Add LMF and ADRF as data source, based on SA2 discussion.</w:t>
      </w:r>
    </w:p>
    <w:p w14:paraId="60024C75" w14:textId="77777777" w:rsidR="00DB771A" w:rsidRDefault="00DB771A" w:rsidP="00DB771A">
      <w:r>
        <w:t>Apostolos (Nokia): Will add feature definition.</w:t>
      </w:r>
    </w:p>
    <w:p w14:paraId="43FD3513" w14:textId="77777777" w:rsidR="00DB771A" w:rsidRDefault="00DB771A" w:rsidP="00DB771A">
      <w:r>
        <w:t>Maria (Ericsson): Dependency with CT4 CR. Need to monitor. Keep it open till CT4 agrees.</w:t>
      </w:r>
    </w:p>
    <w:p w14:paraId="2124729A" w14:textId="77777777" w:rsidR="00DB771A" w:rsidRDefault="00DB771A" w:rsidP="00DB771A">
      <w:proofErr w:type="spellStart"/>
      <w:r>
        <w:t>Apotolos</w:t>
      </w:r>
      <w:proofErr w:type="spellEnd"/>
      <w:r>
        <w:t xml:space="preserve"> (Nokia): Will reflect the required data model updates based on CT4 agreement.</w:t>
      </w:r>
    </w:p>
    <w:p w14:paraId="4BBFDB3B" w14:textId="77777777" w:rsidR="00DB771A" w:rsidRDefault="00DB771A" w:rsidP="00DB771A">
      <w:proofErr w:type="spellStart"/>
      <w:r>
        <w:t>Yizhong</w:t>
      </w:r>
      <w:proofErr w:type="spellEnd"/>
      <w:r>
        <w:t xml:space="preserve"> (Vivo): No comments now.</w:t>
      </w:r>
    </w:p>
    <w:p w14:paraId="2FDAF4B8" w14:textId="77777777" w:rsidR="00DB771A" w:rsidRDefault="00DB771A" w:rsidP="00DB771A">
      <w:r>
        <w:t>Apostolos (Nokia): Ericsson shared a revision and Nokia is fine with it.</w:t>
      </w:r>
    </w:p>
    <w:p w14:paraId="1560993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C3-246465</w:t>
      </w:r>
      <w:r>
        <w:rPr>
          <w:color w:val="993300"/>
          <w:u w:val="single"/>
        </w:rPr>
        <w:t>.</w:t>
      </w:r>
    </w:p>
    <w:p w14:paraId="18CE2A3B" w14:textId="41CAD83F" w:rsidR="00DB771A" w:rsidRDefault="00DB771A" w:rsidP="00DB771A">
      <w:pPr>
        <w:rPr>
          <w:rFonts w:ascii="Arial" w:hAnsi="Arial" w:cs="Arial"/>
          <w:b/>
          <w:sz w:val="24"/>
        </w:rPr>
      </w:pPr>
      <w:r>
        <w:rPr>
          <w:rFonts w:ascii="Arial" w:hAnsi="Arial" w:cs="Arial"/>
          <w:b/>
          <w:color w:val="0000FF"/>
          <w:sz w:val="24"/>
        </w:rPr>
        <w:t>C3-246192</w:t>
      </w:r>
      <w:r>
        <w:rPr>
          <w:rFonts w:ascii="Arial" w:hAnsi="Arial" w:cs="Arial"/>
          <w:b/>
          <w:color w:val="0000FF"/>
          <w:sz w:val="24"/>
        </w:rPr>
        <w:tab/>
      </w:r>
      <w:r>
        <w:rPr>
          <w:rFonts w:ascii="Arial" w:hAnsi="Arial" w:cs="Arial"/>
          <w:b/>
          <w:sz w:val="24"/>
        </w:rPr>
        <w:t>Adding LMF as analytics data source</w:t>
      </w:r>
    </w:p>
    <w:p w14:paraId="021DF29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CR-0136  rev  Cat: B (Rel-19)</w:t>
      </w:r>
      <w:r>
        <w:rPr>
          <w:i/>
        </w:rPr>
        <w:br/>
      </w:r>
      <w:r>
        <w:rPr>
          <w:i/>
        </w:rPr>
        <w:br/>
      </w:r>
      <w:r>
        <w:rPr>
          <w:i/>
        </w:rPr>
        <w:tab/>
      </w:r>
      <w:r>
        <w:rPr>
          <w:i/>
        </w:rPr>
        <w:tab/>
      </w:r>
      <w:r>
        <w:rPr>
          <w:i/>
        </w:rPr>
        <w:tab/>
      </w:r>
      <w:r>
        <w:rPr>
          <w:i/>
        </w:rPr>
        <w:tab/>
      </w:r>
      <w:r>
        <w:rPr>
          <w:i/>
        </w:rPr>
        <w:tab/>
        <w:t>Source: Nokia</w:t>
      </w:r>
    </w:p>
    <w:p w14:paraId="26865BA5" w14:textId="77777777" w:rsidR="00DB771A" w:rsidRDefault="00DB771A" w:rsidP="00DB771A">
      <w:pPr>
        <w:rPr>
          <w:rFonts w:ascii="Arial" w:hAnsi="Arial" w:cs="Arial"/>
          <w:b/>
        </w:rPr>
      </w:pPr>
      <w:r>
        <w:rPr>
          <w:rFonts w:ascii="Arial" w:hAnsi="Arial" w:cs="Arial"/>
          <w:b/>
        </w:rPr>
        <w:t xml:space="preserve">Abstract: </w:t>
      </w:r>
    </w:p>
    <w:p w14:paraId="5C19E055" w14:textId="77777777" w:rsidR="00DB771A" w:rsidRDefault="00DB771A" w:rsidP="00DB771A">
      <w:r>
        <w:t>Adding LMF as analytics data source</w:t>
      </w:r>
    </w:p>
    <w:p w14:paraId="4F314B6C" w14:textId="77777777" w:rsidR="00DB771A" w:rsidRDefault="00DB771A" w:rsidP="00DB771A">
      <w:pPr>
        <w:rPr>
          <w:rFonts w:ascii="Arial" w:hAnsi="Arial" w:cs="Arial"/>
          <w:b/>
        </w:rPr>
      </w:pPr>
      <w:r>
        <w:rPr>
          <w:rFonts w:ascii="Arial" w:hAnsi="Arial" w:cs="Arial"/>
          <w:b/>
        </w:rPr>
        <w:t xml:space="preserve">Discussion: </w:t>
      </w:r>
    </w:p>
    <w:p w14:paraId="4C524392" w14:textId="77777777" w:rsidR="00DB771A" w:rsidRDefault="00DB771A" w:rsidP="00DB771A">
      <w:r>
        <w:t>Depends on TS/TR 23.288 CR 1253</w:t>
      </w:r>
    </w:p>
    <w:p w14:paraId="467DD37E" w14:textId="77777777" w:rsidR="00DB771A" w:rsidRDefault="00DB771A" w:rsidP="00DB771A">
      <w:r>
        <w:lastRenderedPageBreak/>
        <w:t>Maria (Ericsson): Dependency with CT4.</w:t>
      </w:r>
    </w:p>
    <w:p w14:paraId="55E7F3BE" w14:textId="77777777" w:rsidR="00DB771A" w:rsidRDefault="00DB771A" w:rsidP="00DB771A">
      <w:r>
        <w:t>Apostolos (Nokia): There is no dependency. We don’t require CT4, where stage-2 requirements are clear.</w:t>
      </w:r>
    </w:p>
    <w:p w14:paraId="19014F0C" w14:textId="77777777" w:rsidR="00DB771A" w:rsidRDefault="00DB771A" w:rsidP="00DB771A">
      <w:r>
        <w:t>Maria (Ericsson): The referred SA2 CR is very generic.</w:t>
      </w:r>
    </w:p>
    <w:p w14:paraId="72B63857" w14:textId="77777777" w:rsidR="00DB771A" w:rsidRDefault="00DB771A" w:rsidP="00DB771A">
      <w:r>
        <w:t>Apostolos (Nokia): We can keep it open and monitor CT4. Will add additional stage-2 dependency.</w:t>
      </w:r>
    </w:p>
    <w:p w14:paraId="2EB212C8" w14:textId="77777777" w:rsidR="00DB771A" w:rsidRDefault="00DB771A" w:rsidP="00DB771A">
      <w:r>
        <w:t>Apostolos (Nokia): No other changes except stage-2 dependency. Will share revision.</w:t>
      </w:r>
    </w:p>
    <w:p w14:paraId="6202FC2E" w14:textId="77777777" w:rsidR="00DB771A" w:rsidRDefault="00DB771A" w:rsidP="00DB771A">
      <w:r>
        <w:t>Maria (Ericsson): r2 is shared and Nokia is fine. Ericsson wants to co-sign.</w:t>
      </w:r>
    </w:p>
    <w:p w14:paraId="7D9ED094"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C3-246466</w:t>
      </w:r>
      <w:r>
        <w:rPr>
          <w:color w:val="993300"/>
          <w:u w:val="single"/>
        </w:rPr>
        <w:t>.</w:t>
      </w:r>
    </w:p>
    <w:p w14:paraId="50FF4201" w14:textId="42B49026" w:rsidR="00DB771A" w:rsidRDefault="00DB771A" w:rsidP="00DB771A">
      <w:pPr>
        <w:rPr>
          <w:rFonts w:ascii="Arial" w:hAnsi="Arial" w:cs="Arial"/>
          <w:b/>
          <w:sz w:val="24"/>
        </w:rPr>
      </w:pPr>
      <w:r>
        <w:rPr>
          <w:rFonts w:ascii="Arial" w:hAnsi="Arial" w:cs="Arial"/>
          <w:b/>
          <w:color w:val="0000FF"/>
          <w:sz w:val="24"/>
        </w:rPr>
        <w:t>C3-246249</w:t>
      </w:r>
      <w:r>
        <w:rPr>
          <w:rFonts w:ascii="Arial" w:hAnsi="Arial" w:cs="Arial"/>
          <w:b/>
          <w:color w:val="0000FF"/>
          <w:sz w:val="24"/>
        </w:rPr>
        <w:tab/>
      </w:r>
      <w:r>
        <w:rPr>
          <w:rFonts w:ascii="Arial" w:hAnsi="Arial" w:cs="Arial"/>
          <w:b/>
          <w:sz w:val="24"/>
        </w:rPr>
        <w:t>Support indication of ML Model training for LMF based AIML Positioning</w:t>
      </w:r>
    </w:p>
    <w:p w14:paraId="50F5A84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CR-0989  rev  Cat: B (Rel-19)</w:t>
      </w:r>
      <w:r>
        <w:rPr>
          <w:i/>
        </w:rPr>
        <w:br/>
      </w:r>
      <w:r>
        <w:rPr>
          <w:i/>
        </w:rPr>
        <w:br/>
      </w:r>
      <w:r>
        <w:rPr>
          <w:i/>
        </w:rPr>
        <w:tab/>
      </w:r>
      <w:r>
        <w:rPr>
          <w:i/>
        </w:rPr>
        <w:tab/>
      </w:r>
      <w:r>
        <w:rPr>
          <w:i/>
        </w:rPr>
        <w:tab/>
      </w:r>
      <w:r>
        <w:rPr>
          <w:i/>
        </w:rPr>
        <w:tab/>
      </w:r>
      <w:r>
        <w:rPr>
          <w:i/>
        </w:rPr>
        <w:tab/>
        <w:t>Source: Ericsson</w:t>
      </w:r>
    </w:p>
    <w:p w14:paraId="0BF4C3E5" w14:textId="77777777" w:rsidR="00DB771A" w:rsidRDefault="00DB771A" w:rsidP="00DB771A">
      <w:pPr>
        <w:rPr>
          <w:rFonts w:ascii="Arial" w:hAnsi="Arial" w:cs="Arial"/>
          <w:b/>
        </w:rPr>
      </w:pPr>
      <w:r>
        <w:rPr>
          <w:rFonts w:ascii="Arial" w:hAnsi="Arial" w:cs="Arial"/>
          <w:b/>
        </w:rPr>
        <w:t xml:space="preserve">Discussion: </w:t>
      </w:r>
    </w:p>
    <w:p w14:paraId="0A0DFFC3"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Nnwdaf_MLModelProvision</w:t>
      </w:r>
      <w:proofErr w:type="spellEnd"/>
      <w:r>
        <w:t xml:space="preserve"> API, </w:t>
      </w:r>
      <w:proofErr w:type="spellStart"/>
      <w:r>
        <w:t>Nnwdaf_MLModelProvision</w:t>
      </w:r>
      <w:proofErr w:type="spellEnd"/>
      <w:r>
        <w:t xml:space="preserve"> API</w:t>
      </w:r>
    </w:p>
    <w:p w14:paraId="2E599F90" w14:textId="77777777" w:rsidR="00DB771A" w:rsidRDefault="00DB771A" w:rsidP="00DB771A">
      <w:r>
        <w:t>Depends on TS 23.288 CR 1196</w:t>
      </w:r>
    </w:p>
    <w:p w14:paraId="4213FD91" w14:textId="77777777" w:rsidR="00DB771A" w:rsidRDefault="00DB771A" w:rsidP="00DB771A">
      <w:r>
        <w:t>Merger between 6051, 6124 and 6249 to be decided.</w:t>
      </w:r>
    </w:p>
    <w:p w14:paraId="1532615A" w14:textId="77777777" w:rsidR="00DB771A" w:rsidRDefault="00DB771A" w:rsidP="00DB771A">
      <w:proofErr w:type="spellStart"/>
      <w:r>
        <w:t>Xiaojian</w:t>
      </w:r>
      <w:proofErr w:type="spellEnd"/>
      <w:r>
        <w:t xml:space="preserve"> (ZTE): Still under discussion, keep it open.</w:t>
      </w:r>
    </w:p>
    <w:p w14:paraId="21ECCB5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7F3BC7" w14:textId="5C1D9EA4" w:rsidR="00DB771A" w:rsidRDefault="00DB771A" w:rsidP="00DB771A">
      <w:pPr>
        <w:rPr>
          <w:rFonts w:ascii="Arial" w:hAnsi="Arial" w:cs="Arial"/>
          <w:b/>
          <w:sz w:val="24"/>
        </w:rPr>
      </w:pPr>
      <w:r>
        <w:rPr>
          <w:rFonts w:ascii="Arial" w:hAnsi="Arial" w:cs="Arial"/>
          <w:b/>
          <w:color w:val="0000FF"/>
          <w:sz w:val="24"/>
        </w:rPr>
        <w:t>C3-246250</w:t>
      </w:r>
      <w:r>
        <w:rPr>
          <w:rFonts w:ascii="Arial" w:hAnsi="Arial" w:cs="Arial"/>
          <w:b/>
          <w:color w:val="0000FF"/>
          <w:sz w:val="24"/>
        </w:rPr>
        <w:tab/>
      </w:r>
      <w:r>
        <w:rPr>
          <w:rFonts w:ascii="Arial" w:hAnsi="Arial" w:cs="Arial"/>
          <w:b/>
          <w:sz w:val="24"/>
        </w:rPr>
        <w:t>Support Application activation information</w:t>
      </w:r>
    </w:p>
    <w:p w14:paraId="2E940435"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v19.0.0</w:t>
      </w:r>
      <w:r>
        <w:rPr>
          <w:i/>
        </w:rPr>
        <w:tab/>
        <w:t xml:space="preserve">  CR-0149  rev  Cat: B (Rel-19)</w:t>
      </w:r>
      <w:r>
        <w:rPr>
          <w:i/>
        </w:rPr>
        <w:br/>
      </w:r>
      <w:r>
        <w:rPr>
          <w:i/>
        </w:rPr>
        <w:br/>
      </w:r>
      <w:r>
        <w:rPr>
          <w:i/>
        </w:rPr>
        <w:tab/>
      </w:r>
      <w:r>
        <w:rPr>
          <w:i/>
        </w:rPr>
        <w:tab/>
      </w:r>
      <w:r>
        <w:rPr>
          <w:i/>
        </w:rPr>
        <w:tab/>
      </w:r>
      <w:r>
        <w:rPr>
          <w:i/>
        </w:rPr>
        <w:tab/>
      </w:r>
      <w:r>
        <w:rPr>
          <w:i/>
        </w:rPr>
        <w:tab/>
        <w:t>Source: Ericsson</w:t>
      </w:r>
    </w:p>
    <w:p w14:paraId="5B44C066" w14:textId="77777777" w:rsidR="00DB771A" w:rsidRDefault="00DB771A" w:rsidP="00DB771A">
      <w:pPr>
        <w:rPr>
          <w:rFonts w:ascii="Arial" w:hAnsi="Arial" w:cs="Arial"/>
          <w:b/>
        </w:rPr>
      </w:pPr>
      <w:r>
        <w:rPr>
          <w:rFonts w:ascii="Arial" w:hAnsi="Arial" w:cs="Arial"/>
          <w:b/>
        </w:rPr>
        <w:t xml:space="preserve">Discussion: </w:t>
      </w:r>
    </w:p>
    <w:p w14:paraId="50AC0922"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Naf_EventExposure</w:t>
      </w:r>
      <w:proofErr w:type="spellEnd"/>
      <w:r>
        <w:t xml:space="preserve"> API, </w:t>
      </w:r>
      <w:proofErr w:type="spellStart"/>
      <w:r>
        <w:t>Naf_EventExposure</w:t>
      </w:r>
      <w:proofErr w:type="spellEnd"/>
      <w:r>
        <w:t xml:space="preserve"> API</w:t>
      </w:r>
    </w:p>
    <w:p w14:paraId="2B5FA2EC" w14:textId="77777777" w:rsidR="00DB771A" w:rsidRDefault="00DB771A" w:rsidP="00DB771A">
      <w:r>
        <w:t>Depends on TS 23.288 CR 1196</w:t>
      </w:r>
    </w:p>
    <w:p w14:paraId="28CC19BC" w14:textId="77777777" w:rsidR="00DB771A" w:rsidRDefault="00DB771A" w:rsidP="00DB771A">
      <w:r>
        <w:t>Merger between 6250 and 6151 need to decided.</w:t>
      </w:r>
    </w:p>
    <w:p w14:paraId="4BEEEC9F" w14:textId="77777777" w:rsidR="00DB771A" w:rsidRDefault="00DB771A" w:rsidP="00DB771A">
      <w:r>
        <w:t>Xuefei (Huawei): CR clashes with 6151. Merger proposal with 6151 as baseline.</w:t>
      </w:r>
    </w:p>
    <w:p w14:paraId="01931821" w14:textId="77777777" w:rsidR="00DB771A" w:rsidRDefault="00DB771A" w:rsidP="00DB771A">
      <w:r>
        <w:t>Apostolos (Nokia): Prefer to use map instead of array.</w:t>
      </w:r>
    </w:p>
    <w:p w14:paraId="4A16689B" w14:textId="77777777" w:rsidR="00DB771A" w:rsidRDefault="00DB771A" w:rsidP="00DB771A">
      <w:r>
        <w:t>Maria (Ericsson): Merger needs discussion. Some scenarios are missing in 6151. Will provide comments over email.</w:t>
      </w:r>
    </w:p>
    <w:p w14:paraId="1F675562" w14:textId="77777777" w:rsidR="00DB771A" w:rsidRDefault="00DB771A" w:rsidP="00DB771A">
      <w:r>
        <w:t>Xuefei (Huawei): What will the key map.</w:t>
      </w:r>
    </w:p>
    <w:p w14:paraId="6960985B" w14:textId="77777777" w:rsidR="00DB771A" w:rsidRDefault="00DB771A" w:rsidP="00DB771A">
      <w:r>
        <w:t>Apostolos (Nokia): Application ID.</w:t>
      </w:r>
    </w:p>
    <w:p w14:paraId="5B649DC3" w14:textId="77777777" w:rsidR="00DB771A" w:rsidRDefault="00DB771A" w:rsidP="00DB771A">
      <w:r>
        <w:t>Maria (Ericsson): Decided to merge 6250 into 6151.</w:t>
      </w:r>
    </w:p>
    <w:p w14:paraId="68F60B64"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9BAA11" w14:textId="5CA308E0" w:rsidR="00DB771A" w:rsidRDefault="00DB771A" w:rsidP="00DB771A">
      <w:pPr>
        <w:rPr>
          <w:rFonts w:ascii="Arial" w:hAnsi="Arial" w:cs="Arial"/>
          <w:b/>
          <w:sz w:val="24"/>
        </w:rPr>
      </w:pPr>
      <w:r>
        <w:rPr>
          <w:rFonts w:ascii="Arial" w:hAnsi="Arial" w:cs="Arial"/>
          <w:b/>
          <w:color w:val="0000FF"/>
          <w:sz w:val="24"/>
        </w:rPr>
        <w:t>C3-246251</w:t>
      </w:r>
      <w:r>
        <w:rPr>
          <w:rFonts w:ascii="Arial" w:hAnsi="Arial" w:cs="Arial"/>
          <w:b/>
          <w:color w:val="0000FF"/>
          <w:sz w:val="24"/>
        </w:rPr>
        <w:tab/>
      </w:r>
      <w:r>
        <w:rPr>
          <w:rFonts w:ascii="Arial" w:hAnsi="Arial" w:cs="Arial"/>
          <w:b/>
          <w:sz w:val="24"/>
        </w:rPr>
        <w:t>Support Application activation information</w:t>
      </w:r>
    </w:p>
    <w:p w14:paraId="55AE18E7" w14:textId="77777777" w:rsidR="00DB771A" w:rsidRDefault="00DB771A" w:rsidP="00DB771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v19.0.0</w:t>
      </w:r>
      <w:r>
        <w:rPr>
          <w:i/>
        </w:rPr>
        <w:tab/>
        <w:t xml:space="preserve">  CR-0223  rev  Cat: B (Rel-19)</w:t>
      </w:r>
      <w:r>
        <w:rPr>
          <w:i/>
        </w:rPr>
        <w:br/>
      </w:r>
      <w:r>
        <w:rPr>
          <w:i/>
        </w:rPr>
        <w:br/>
      </w:r>
      <w:r>
        <w:rPr>
          <w:i/>
        </w:rPr>
        <w:tab/>
      </w:r>
      <w:r>
        <w:rPr>
          <w:i/>
        </w:rPr>
        <w:tab/>
      </w:r>
      <w:r>
        <w:rPr>
          <w:i/>
        </w:rPr>
        <w:tab/>
      </w:r>
      <w:r>
        <w:rPr>
          <w:i/>
        </w:rPr>
        <w:tab/>
      </w:r>
      <w:r>
        <w:rPr>
          <w:i/>
        </w:rPr>
        <w:tab/>
        <w:t>Source: Ericsson</w:t>
      </w:r>
    </w:p>
    <w:p w14:paraId="3E74E063" w14:textId="77777777" w:rsidR="00DB771A" w:rsidRDefault="00DB771A" w:rsidP="00DB771A">
      <w:pPr>
        <w:rPr>
          <w:rFonts w:ascii="Arial" w:hAnsi="Arial" w:cs="Arial"/>
          <w:b/>
        </w:rPr>
      </w:pPr>
      <w:r>
        <w:rPr>
          <w:rFonts w:ascii="Arial" w:hAnsi="Arial" w:cs="Arial"/>
          <w:b/>
        </w:rPr>
        <w:t xml:space="preserve">Discussion: </w:t>
      </w:r>
    </w:p>
    <w:p w14:paraId="03D0DE15"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Nnef_EventExposure</w:t>
      </w:r>
      <w:proofErr w:type="spellEnd"/>
      <w:r>
        <w:t xml:space="preserve"> API, </w:t>
      </w:r>
      <w:proofErr w:type="spellStart"/>
      <w:r>
        <w:t>Nnef_EventExposure</w:t>
      </w:r>
      <w:proofErr w:type="spellEnd"/>
      <w:r>
        <w:t xml:space="preserve"> API</w:t>
      </w:r>
    </w:p>
    <w:p w14:paraId="1BEAA324" w14:textId="77777777" w:rsidR="00DB771A" w:rsidRDefault="00DB771A" w:rsidP="00DB771A">
      <w:r>
        <w:t>Depends on TS 23.288 CR 1196</w:t>
      </w:r>
    </w:p>
    <w:p w14:paraId="67539886" w14:textId="77777777" w:rsidR="00DB771A" w:rsidRDefault="00DB771A" w:rsidP="00DB771A">
      <w:r>
        <w:t>Merger between 6251 and 6152 need to decided.</w:t>
      </w:r>
    </w:p>
    <w:p w14:paraId="77F8E739" w14:textId="77777777" w:rsidR="00DB771A" w:rsidRDefault="00DB771A" w:rsidP="00DB771A">
      <w:r>
        <w:t>Maria (Ericsson): Discuss offline on merger proposal.</w:t>
      </w:r>
    </w:p>
    <w:p w14:paraId="71496B0B" w14:textId="77777777" w:rsidR="00DB771A" w:rsidRDefault="00DB771A" w:rsidP="00DB771A">
      <w:r>
        <w:t>Maria (Ericsson): Merge This CR into 6152</w:t>
      </w:r>
    </w:p>
    <w:p w14:paraId="6B6E31F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F9686C" w14:textId="594F22EC" w:rsidR="00DB771A" w:rsidRDefault="00DB771A" w:rsidP="00DB771A">
      <w:pPr>
        <w:rPr>
          <w:rFonts w:ascii="Arial" w:hAnsi="Arial" w:cs="Arial"/>
          <w:b/>
          <w:sz w:val="24"/>
        </w:rPr>
      </w:pPr>
      <w:r>
        <w:rPr>
          <w:rFonts w:ascii="Arial" w:hAnsi="Arial" w:cs="Arial"/>
          <w:b/>
          <w:color w:val="0000FF"/>
          <w:sz w:val="24"/>
        </w:rPr>
        <w:t>C3-246342</w:t>
      </w:r>
      <w:r>
        <w:rPr>
          <w:rFonts w:ascii="Arial" w:hAnsi="Arial" w:cs="Arial"/>
          <w:b/>
          <w:color w:val="0000FF"/>
          <w:sz w:val="24"/>
        </w:rPr>
        <w:tab/>
      </w:r>
      <w:r>
        <w:rPr>
          <w:rFonts w:ascii="Arial" w:hAnsi="Arial" w:cs="Arial"/>
          <w:b/>
          <w:sz w:val="24"/>
        </w:rPr>
        <w:t>Procedure for Vertical Federated Learning when NWDAF is acting as VFL server</w:t>
      </w:r>
    </w:p>
    <w:p w14:paraId="39EC091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CR-0141  rev  Cat: B (Rel-19)</w:t>
      </w:r>
      <w:r>
        <w:rPr>
          <w:i/>
        </w:rPr>
        <w:br/>
      </w:r>
      <w:r>
        <w:rPr>
          <w:i/>
        </w:rPr>
        <w:br/>
      </w:r>
      <w:r>
        <w:rPr>
          <w:i/>
        </w:rPr>
        <w:tab/>
      </w:r>
      <w:r>
        <w:rPr>
          <w:i/>
        </w:rPr>
        <w:tab/>
      </w:r>
      <w:r>
        <w:rPr>
          <w:i/>
        </w:rPr>
        <w:tab/>
      </w:r>
      <w:r>
        <w:rPr>
          <w:i/>
        </w:rPr>
        <w:tab/>
      </w:r>
      <w:r>
        <w:rPr>
          <w:i/>
        </w:rPr>
        <w:tab/>
        <w:t>Source: China Mobile</w:t>
      </w:r>
    </w:p>
    <w:p w14:paraId="6891F934" w14:textId="77777777" w:rsidR="00DB771A" w:rsidRDefault="00DB771A" w:rsidP="00DB771A">
      <w:pPr>
        <w:rPr>
          <w:rFonts w:ascii="Arial" w:hAnsi="Arial" w:cs="Arial"/>
          <w:b/>
        </w:rPr>
      </w:pPr>
      <w:r>
        <w:rPr>
          <w:rFonts w:ascii="Arial" w:hAnsi="Arial" w:cs="Arial"/>
          <w:b/>
        </w:rPr>
        <w:t xml:space="preserve">Discussion: </w:t>
      </w:r>
    </w:p>
    <w:p w14:paraId="2CC49AD1" w14:textId="77777777" w:rsidR="00DB771A" w:rsidRDefault="00DB771A" w:rsidP="00DB771A">
      <w:r>
        <w:t>Incorrect spec release in the cover page.</w:t>
      </w:r>
    </w:p>
    <w:p w14:paraId="38877251" w14:textId="77777777" w:rsidR="00DB771A" w:rsidRDefault="00DB771A" w:rsidP="00DB771A">
      <w:r>
        <w:t>Clashes with 6149 for clause 5.10.2. Remove changes to 5.10.2 and its sub-clauses.</w:t>
      </w:r>
    </w:p>
    <w:p w14:paraId="69DB76F9" w14:textId="77777777" w:rsidR="00DB771A" w:rsidRDefault="00DB771A" w:rsidP="00DB771A">
      <w:r>
        <w:t>Igor (Ericsson): Dependent CR needed in cover page. SA2 CR is open now and not to update each HFL instance. Align with SA2 discussion. Clash with 6149. VFL procedures are not stable in SA2 and remove the related VFL procedures.</w:t>
      </w:r>
    </w:p>
    <w:p w14:paraId="1CDB5332" w14:textId="77777777" w:rsidR="00DB771A" w:rsidRDefault="00DB771A" w:rsidP="00DB771A">
      <w:r>
        <w:t xml:space="preserve">Apostolos (Nokia): Agree with comments from Ericsson and need to decide on what we capture or scope of in 29.552. </w:t>
      </w:r>
    </w:p>
    <w:p w14:paraId="76A34786" w14:textId="77777777" w:rsidR="00DB771A" w:rsidRDefault="00DB771A" w:rsidP="00DB771A">
      <w:proofErr w:type="spellStart"/>
      <w:r>
        <w:t>Xiaojian</w:t>
      </w:r>
      <w:proofErr w:type="spellEnd"/>
      <w:r>
        <w:t xml:space="preserve"> (ZTE): Agree to remove VFL procedures.</w:t>
      </w:r>
    </w:p>
    <w:p w14:paraId="085303AA" w14:textId="77777777" w:rsidR="00DB771A" w:rsidRDefault="00DB771A" w:rsidP="00DB771A">
      <w:proofErr w:type="spellStart"/>
      <w:r>
        <w:t>Zhenning</w:t>
      </w:r>
      <w:proofErr w:type="spellEnd"/>
      <w:r>
        <w:t xml:space="preserve"> (China Mobile): Will add dependent CR. We can capture the clause name and EN, to handle the VFL procedures. Can shorten the VFL procedures clause.</w:t>
      </w:r>
    </w:p>
    <w:p w14:paraId="32CFBA6B" w14:textId="77777777" w:rsidR="00DB771A" w:rsidRDefault="00DB771A" w:rsidP="00DB771A">
      <w:r>
        <w:t>Igor (Ericsson): We are OK to add EN with a clause for VFL.</w:t>
      </w:r>
    </w:p>
    <w:p w14:paraId="113B0B84" w14:textId="77777777" w:rsidR="00DB771A" w:rsidRDefault="00DB771A" w:rsidP="00DB771A">
      <w:r>
        <w:t>How and what capture for VFL procedures to be discussed offline.</w:t>
      </w:r>
    </w:p>
    <w:p w14:paraId="1BE2FCEB" w14:textId="77777777" w:rsidR="00DB771A" w:rsidRDefault="00DB771A" w:rsidP="00DB771A">
      <w:proofErr w:type="spellStart"/>
      <w:r>
        <w:t>Zhenning</w:t>
      </w:r>
      <w:proofErr w:type="spellEnd"/>
      <w:r>
        <w:t xml:space="preserve"> (China Mobile): Provided r1</w:t>
      </w:r>
    </w:p>
    <w:p w14:paraId="19CB2402" w14:textId="77777777" w:rsidR="00DB771A" w:rsidRDefault="00DB771A" w:rsidP="00DB771A">
      <w:r>
        <w:t>Igor (Ericsson): On r1, add ML model training.</w:t>
      </w:r>
    </w:p>
    <w:p w14:paraId="76F171BE" w14:textId="77777777" w:rsidR="00DB771A" w:rsidRDefault="00DB771A" w:rsidP="00DB771A">
      <w:proofErr w:type="spellStart"/>
      <w:r>
        <w:t>Zhenning</w:t>
      </w:r>
      <w:proofErr w:type="spellEnd"/>
      <w:r>
        <w:t xml:space="preserve"> (China Mobile): Fine with it.</w:t>
      </w:r>
    </w:p>
    <w:p w14:paraId="587A2499" w14:textId="77777777" w:rsidR="00DB771A" w:rsidRDefault="00DB771A" w:rsidP="00DB771A">
      <w:r>
        <w:t>Apostolos (Nokia): Fine with this CR. Need clarity on how to map the procedures from 23.288 into the scope of this TS.</w:t>
      </w:r>
    </w:p>
    <w:p w14:paraId="47B04971" w14:textId="77777777" w:rsidR="00DB771A" w:rsidRDefault="00DB771A" w:rsidP="00DB771A">
      <w:r>
        <w:t>Xuefei (Huawei): Need to analyse on case by case if we need define procedure in 29.552. Define functionalities in other TS first and then procedure related functionality in 29.552.</w:t>
      </w:r>
    </w:p>
    <w:p w14:paraId="5033F652" w14:textId="77777777" w:rsidR="00DB771A" w:rsidRDefault="00DB771A" w:rsidP="00DB771A">
      <w:proofErr w:type="spellStart"/>
      <w:r>
        <w:t>Zhenning</w:t>
      </w:r>
      <w:proofErr w:type="spellEnd"/>
      <w:r>
        <w:t xml:space="preserve"> (China Mobile): Request to indicate in work plan the stable aspects.</w:t>
      </w:r>
    </w:p>
    <w:p w14:paraId="0CA3BD85" w14:textId="77777777" w:rsidR="00DB771A" w:rsidRDefault="00DB771A" w:rsidP="00DB771A">
      <w:r>
        <w:t>R1 is Pre-Agreed</w:t>
      </w:r>
    </w:p>
    <w:p w14:paraId="188DD57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C3-246467</w:t>
      </w:r>
      <w:r>
        <w:rPr>
          <w:color w:val="993300"/>
          <w:u w:val="single"/>
        </w:rPr>
        <w:t>.</w:t>
      </w:r>
    </w:p>
    <w:p w14:paraId="0C6B8D52" w14:textId="0B230B44" w:rsidR="00DB771A" w:rsidRDefault="00DB771A" w:rsidP="00DB771A">
      <w:pPr>
        <w:rPr>
          <w:rFonts w:ascii="Arial" w:hAnsi="Arial" w:cs="Arial"/>
          <w:b/>
          <w:sz w:val="24"/>
        </w:rPr>
      </w:pPr>
      <w:r>
        <w:rPr>
          <w:rFonts w:ascii="Arial" w:hAnsi="Arial" w:cs="Arial"/>
          <w:b/>
          <w:color w:val="0000FF"/>
          <w:sz w:val="24"/>
        </w:rPr>
        <w:t>C3-246427</w:t>
      </w:r>
      <w:r>
        <w:rPr>
          <w:rFonts w:ascii="Arial" w:hAnsi="Arial" w:cs="Arial"/>
          <w:b/>
          <w:color w:val="0000FF"/>
          <w:sz w:val="24"/>
        </w:rPr>
        <w:tab/>
      </w:r>
      <w:r>
        <w:rPr>
          <w:rFonts w:ascii="Arial" w:hAnsi="Arial" w:cs="Arial"/>
          <w:b/>
          <w:sz w:val="24"/>
        </w:rPr>
        <w:t>Support of activation time information collection</w:t>
      </w:r>
    </w:p>
    <w:p w14:paraId="0E2966FA" w14:textId="77777777" w:rsidR="00DB771A" w:rsidRDefault="00DB771A" w:rsidP="00DB771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v19.0.0</w:t>
      </w:r>
      <w:r>
        <w:rPr>
          <w:i/>
        </w:rPr>
        <w:tab/>
        <w:t xml:space="preserve">  CR-0147  rev 1 Cat: B (Rel-19)</w:t>
      </w:r>
      <w:r>
        <w:rPr>
          <w:i/>
        </w:rPr>
        <w:br/>
      </w:r>
      <w:r>
        <w:rPr>
          <w:i/>
        </w:rPr>
        <w:br/>
      </w:r>
      <w:r>
        <w:rPr>
          <w:i/>
        </w:rPr>
        <w:tab/>
      </w:r>
      <w:r>
        <w:rPr>
          <w:i/>
        </w:rPr>
        <w:tab/>
      </w:r>
      <w:r>
        <w:rPr>
          <w:i/>
        </w:rPr>
        <w:tab/>
      </w:r>
      <w:r>
        <w:rPr>
          <w:i/>
        </w:rPr>
        <w:tab/>
      </w:r>
      <w:r>
        <w:rPr>
          <w:i/>
        </w:rPr>
        <w:tab/>
        <w:t>Source: Huawei,   Ericsson, Nokia</w:t>
      </w:r>
    </w:p>
    <w:p w14:paraId="395396A6" w14:textId="77777777" w:rsidR="00DB771A" w:rsidRDefault="00DB771A" w:rsidP="00DB771A">
      <w:pPr>
        <w:rPr>
          <w:color w:val="808080"/>
        </w:rPr>
      </w:pPr>
      <w:r>
        <w:rPr>
          <w:color w:val="808080"/>
        </w:rPr>
        <w:t>(Replaces C3-246151)</w:t>
      </w:r>
    </w:p>
    <w:p w14:paraId="32A1A2C6"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DF01E0" w14:textId="3B44AC9A" w:rsidR="00DB771A" w:rsidRDefault="00DB771A" w:rsidP="00DB771A">
      <w:pPr>
        <w:rPr>
          <w:rFonts w:ascii="Arial" w:hAnsi="Arial" w:cs="Arial"/>
          <w:b/>
          <w:sz w:val="24"/>
        </w:rPr>
      </w:pPr>
      <w:r>
        <w:rPr>
          <w:rFonts w:ascii="Arial" w:hAnsi="Arial" w:cs="Arial"/>
          <w:b/>
          <w:color w:val="0000FF"/>
          <w:sz w:val="24"/>
        </w:rPr>
        <w:t>C3-246428</w:t>
      </w:r>
      <w:r>
        <w:rPr>
          <w:rFonts w:ascii="Arial" w:hAnsi="Arial" w:cs="Arial"/>
          <w:b/>
          <w:color w:val="0000FF"/>
          <w:sz w:val="24"/>
        </w:rPr>
        <w:tab/>
      </w:r>
      <w:r>
        <w:rPr>
          <w:rFonts w:ascii="Arial" w:hAnsi="Arial" w:cs="Arial"/>
          <w:b/>
          <w:sz w:val="24"/>
        </w:rPr>
        <w:t>Support of activation time information collection</w:t>
      </w:r>
    </w:p>
    <w:p w14:paraId="2FC69BE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v19.0.0</w:t>
      </w:r>
      <w:r>
        <w:rPr>
          <w:i/>
        </w:rPr>
        <w:tab/>
        <w:t xml:space="preserve">  CR-0221  rev 1 Cat: B (Rel-19)</w:t>
      </w:r>
      <w:r>
        <w:rPr>
          <w:i/>
        </w:rPr>
        <w:br/>
      </w:r>
      <w:r>
        <w:rPr>
          <w:i/>
        </w:rPr>
        <w:br/>
      </w:r>
      <w:r>
        <w:rPr>
          <w:i/>
        </w:rPr>
        <w:tab/>
      </w:r>
      <w:r>
        <w:rPr>
          <w:i/>
        </w:rPr>
        <w:tab/>
      </w:r>
      <w:r>
        <w:rPr>
          <w:i/>
        </w:rPr>
        <w:tab/>
      </w:r>
      <w:r>
        <w:rPr>
          <w:i/>
        </w:rPr>
        <w:tab/>
      </w:r>
      <w:r>
        <w:rPr>
          <w:i/>
        </w:rPr>
        <w:tab/>
        <w:t>Source: Huawei,   Ericsson, Nokia</w:t>
      </w:r>
    </w:p>
    <w:p w14:paraId="47DC8971" w14:textId="77777777" w:rsidR="00DB771A" w:rsidRDefault="00DB771A" w:rsidP="00DB771A">
      <w:pPr>
        <w:rPr>
          <w:color w:val="808080"/>
        </w:rPr>
      </w:pPr>
      <w:r>
        <w:rPr>
          <w:color w:val="808080"/>
        </w:rPr>
        <w:t>(Replaces C3-246152)</w:t>
      </w:r>
    </w:p>
    <w:p w14:paraId="4524141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185A7" w14:textId="28C8F9CB" w:rsidR="00DB771A" w:rsidRDefault="00DB771A" w:rsidP="00DB771A">
      <w:pPr>
        <w:rPr>
          <w:rFonts w:ascii="Arial" w:hAnsi="Arial" w:cs="Arial"/>
          <w:b/>
          <w:sz w:val="24"/>
        </w:rPr>
      </w:pPr>
      <w:r>
        <w:rPr>
          <w:rFonts w:ascii="Arial" w:hAnsi="Arial" w:cs="Arial"/>
          <w:b/>
          <w:color w:val="0000FF"/>
          <w:sz w:val="24"/>
        </w:rPr>
        <w:t>C3-246429</w:t>
      </w:r>
      <w:r>
        <w:rPr>
          <w:rFonts w:ascii="Arial" w:hAnsi="Arial" w:cs="Arial"/>
          <w:b/>
          <w:color w:val="0000FF"/>
          <w:sz w:val="24"/>
        </w:rPr>
        <w:tab/>
      </w:r>
      <w:r>
        <w:rPr>
          <w:rFonts w:ascii="Arial" w:hAnsi="Arial" w:cs="Arial"/>
          <w:b/>
          <w:sz w:val="24"/>
        </w:rPr>
        <w:t>Clarification for Horizontal Federated Learning</w:t>
      </w:r>
    </w:p>
    <w:p w14:paraId="6D385C3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CR-0977  rev 1 Cat: B (Rel-19)</w:t>
      </w:r>
      <w:r>
        <w:rPr>
          <w:i/>
        </w:rPr>
        <w:br/>
      </w:r>
      <w:r>
        <w:rPr>
          <w:i/>
        </w:rPr>
        <w:br/>
      </w:r>
      <w:r>
        <w:rPr>
          <w:i/>
        </w:rPr>
        <w:tab/>
      </w:r>
      <w:r>
        <w:rPr>
          <w:i/>
        </w:rPr>
        <w:tab/>
      </w:r>
      <w:r>
        <w:rPr>
          <w:i/>
        </w:rPr>
        <w:tab/>
      </w:r>
      <w:r>
        <w:rPr>
          <w:i/>
        </w:rPr>
        <w:tab/>
      </w:r>
      <w:r>
        <w:rPr>
          <w:i/>
        </w:rPr>
        <w:tab/>
        <w:t>Source: Huawei, vivo, Ericsson, Nokia</w:t>
      </w:r>
    </w:p>
    <w:p w14:paraId="26EA2C1D" w14:textId="77777777" w:rsidR="00DB771A" w:rsidRDefault="00DB771A" w:rsidP="00DB771A">
      <w:pPr>
        <w:rPr>
          <w:color w:val="808080"/>
        </w:rPr>
      </w:pPr>
      <w:r>
        <w:rPr>
          <w:color w:val="808080"/>
        </w:rPr>
        <w:t>(Replaces C3-246148)</w:t>
      </w:r>
    </w:p>
    <w:p w14:paraId="735F182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A0AD5F" w14:textId="05ADCD94" w:rsidR="00DB771A" w:rsidRDefault="00DB771A" w:rsidP="00DB771A">
      <w:pPr>
        <w:rPr>
          <w:rFonts w:ascii="Arial" w:hAnsi="Arial" w:cs="Arial"/>
          <w:b/>
          <w:sz w:val="24"/>
        </w:rPr>
      </w:pPr>
      <w:r>
        <w:rPr>
          <w:rFonts w:ascii="Arial" w:hAnsi="Arial" w:cs="Arial"/>
          <w:b/>
          <w:color w:val="0000FF"/>
          <w:sz w:val="24"/>
        </w:rPr>
        <w:t>C3-246464</w:t>
      </w:r>
      <w:r>
        <w:rPr>
          <w:rFonts w:ascii="Arial" w:hAnsi="Arial" w:cs="Arial"/>
          <w:b/>
          <w:color w:val="0000FF"/>
          <w:sz w:val="24"/>
        </w:rPr>
        <w:tab/>
      </w:r>
      <w:r>
        <w:rPr>
          <w:rFonts w:ascii="Arial" w:hAnsi="Arial" w:cs="Arial"/>
          <w:b/>
          <w:sz w:val="24"/>
        </w:rPr>
        <w:t>Support of signalling storm mitigation and prevention</w:t>
      </w:r>
    </w:p>
    <w:p w14:paraId="006E719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CR-0128  rev 1 Cat: B (Rel-19)</w:t>
      </w:r>
      <w:r>
        <w:rPr>
          <w:i/>
        </w:rPr>
        <w:br/>
      </w:r>
      <w:r>
        <w:rPr>
          <w:i/>
        </w:rPr>
        <w:br/>
      </w:r>
      <w:r>
        <w:rPr>
          <w:i/>
        </w:rPr>
        <w:tab/>
      </w:r>
      <w:r>
        <w:rPr>
          <w:i/>
        </w:rPr>
        <w:tab/>
      </w:r>
      <w:r>
        <w:rPr>
          <w:i/>
        </w:rPr>
        <w:tab/>
      </w:r>
      <w:r>
        <w:rPr>
          <w:i/>
        </w:rPr>
        <w:tab/>
      </w:r>
      <w:r>
        <w:rPr>
          <w:i/>
        </w:rPr>
        <w:tab/>
        <w:t>Source: China Telecom</w:t>
      </w:r>
    </w:p>
    <w:p w14:paraId="029131BD" w14:textId="77777777" w:rsidR="00DB771A" w:rsidRDefault="00DB771A" w:rsidP="00DB771A">
      <w:pPr>
        <w:rPr>
          <w:color w:val="808080"/>
        </w:rPr>
      </w:pPr>
      <w:r>
        <w:rPr>
          <w:color w:val="808080"/>
        </w:rPr>
        <w:t>(Replaces C3-246110)</w:t>
      </w:r>
    </w:p>
    <w:p w14:paraId="3097B83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C3-246519</w:t>
      </w:r>
      <w:r>
        <w:rPr>
          <w:color w:val="993300"/>
          <w:u w:val="single"/>
        </w:rPr>
        <w:t>.</w:t>
      </w:r>
    </w:p>
    <w:p w14:paraId="5C6434CA" w14:textId="6E7D22B7" w:rsidR="00DB771A" w:rsidRDefault="00DB771A" w:rsidP="00DB771A">
      <w:pPr>
        <w:rPr>
          <w:rFonts w:ascii="Arial" w:hAnsi="Arial" w:cs="Arial"/>
          <w:b/>
          <w:sz w:val="24"/>
        </w:rPr>
      </w:pPr>
      <w:r>
        <w:rPr>
          <w:rFonts w:ascii="Arial" w:hAnsi="Arial" w:cs="Arial"/>
          <w:b/>
          <w:color w:val="0000FF"/>
          <w:sz w:val="24"/>
        </w:rPr>
        <w:t>C3-246465</w:t>
      </w:r>
      <w:r>
        <w:rPr>
          <w:rFonts w:ascii="Arial" w:hAnsi="Arial" w:cs="Arial"/>
          <w:b/>
          <w:color w:val="0000FF"/>
          <w:sz w:val="24"/>
        </w:rPr>
        <w:tab/>
      </w:r>
      <w:r>
        <w:rPr>
          <w:rFonts w:ascii="Arial" w:hAnsi="Arial" w:cs="Arial"/>
          <w:b/>
          <w:sz w:val="24"/>
        </w:rPr>
        <w:t>Adding LMF as LM model training and performance monitoring data source</w:t>
      </w:r>
    </w:p>
    <w:p w14:paraId="43D882D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v19.0.0</w:t>
      </w:r>
      <w:r>
        <w:rPr>
          <w:i/>
        </w:rPr>
        <w:tab/>
        <w:t xml:space="preserve">  CR-0101  rev 1 Cat: B (Rel-19)</w:t>
      </w:r>
      <w:r>
        <w:rPr>
          <w:i/>
        </w:rPr>
        <w:br/>
      </w:r>
      <w:r>
        <w:rPr>
          <w:i/>
        </w:rPr>
        <w:br/>
      </w:r>
      <w:r>
        <w:rPr>
          <w:i/>
        </w:rPr>
        <w:tab/>
      </w:r>
      <w:r>
        <w:rPr>
          <w:i/>
        </w:rPr>
        <w:tab/>
      </w:r>
      <w:r>
        <w:rPr>
          <w:i/>
        </w:rPr>
        <w:tab/>
      </w:r>
      <w:r>
        <w:rPr>
          <w:i/>
        </w:rPr>
        <w:tab/>
      </w:r>
      <w:r>
        <w:rPr>
          <w:i/>
        </w:rPr>
        <w:tab/>
        <w:t>Source: Nokia</w:t>
      </w:r>
    </w:p>
    <w:p w14:paraId="3E8E2AFA" w14:textId="77777777" w:rsidR="00DB771A" w:rsidRDefault="00DB771A" w:rsidP="00DB771A">
      <w:pPr>
        <w:rPr>
          <w:color w:val="808080"/>
        </w:rPr>
      </w:pPr>
      <w:r>
        <w:rPr>
          <w:color w:val="808080"/>
        </w:rPr>
        <w:t>(Replaces C3-246191)</w:t>
      </w:r>
    </w:p>
    <w:p w14:paraId="5B787FE1" w14:textId="77777777" w:rsidR="00DB771A" w:rsidRDefault="00DB771A" w:rsidP="00DB771A">
      <w:pPr>
        <w:rPr>
          <w:rFonts w:ascii="Arial" w:hAnsi="Arial" w:cs="Arial"/>
          <w:b/>
        </w:rPr>
      </w:pPr>
      <w:r>
        <w:rPr>
          <w:rFonts w:ascii="Arial" w:hAnsi="Arial" w:cs="Arial"/>
          <w:b/>
        </w:rPr>
        <w:t xml:space="preserve">Abstract: </w:t>
      </w:r>
    </w:p>
    <w:p w14:paraId="6CAD668A" w14:textId="77777777" w:rsidR="00DB771A" w:rsidRDefault="00DB771A" w:rsidP="00DB771A">
      <w:r>
        <w:t>Adding LMF as analytics data source</w:t>
      </w:r>
    </w:p>
    <w:p w14:paraId="64F93731"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3E060" w14:textId="438BED43" w:rsidR="00DB771A" w:rsidRDefault="00DB771A" w:rsidP="00DB771A">
      <w:pPr>
        <w:rPr>
          <w:rFonts w:ascii="Arial" w:hAnsi="Arial" w:cs="Arial"/>
          <w:b/>
          <w:sz w:val="24"/>
        </w:rPr>
      </w:pPr>
      <w:r>
        <w:rPr>
          <w:rFonts w:ascii="Arial" w:hAnsi="Arial" w:cs="Arial"/>
          <w:b/>
          <w:color w:val="0000FF"/>
          <w:sz w:val="24"/>
        </w:rPr>
        <w:t>C3-246466</w:t>
      </w:r>
      <w:r>
        <w:rPr>
          <w:rFonts w:ascii="Arial" w:hAnsi="Arial" w:cs="Arial"/>
          <w:b/>
          <w:color w:val="0000FF"/>
          <w:sz w:val="24"/>
        </w:rPr>
        <w:tab/>
      </w:r>
      <w:r>
        <w:rPr>
          <w:rFonts w:ascii="Arial" w:hAnsi="Arial" w:cs="Arial"/>
          <w:b/>
          <w:sz w:val="24"/>
        </w:rPr>
        <w:t>Adding LMF as ML model training and performance monitoring data source</w:t>
      </w:r>
    </w:p>
    <w:p w14:paraId="3A13C10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CR-0136  rev 1 Cat: B (Rel-19)</w:t>
      </w:r>
      <w:r>
        <w:rPr>
          <w:i/>
        </w:rPr>
        <w:br/>
      </w:r>
      <w:r>
        <w:rPr>
          <w:i/>
        </w:rPr>
        <w:br/>
      </w:r>
      <w:r>
        <w:rPr>
          <w:i/>
        </w:rPr>
        <w:tab/>
      </w:r>
      <w:r>
        <w:rPr>
          <w:i/>
        </w:rPr>
        <w:tab/>
      </w:r>
      <w:r>
        <w:rPr>
          <w:i/>
        </w:rPr>
        <w:tab/>
      </w:r>
      <w:r>
        <w:rPr>
          <w:i/>
        </w:rPr>
        <w:tab/>
      </w:r>
      <w:r>
        <w:rPr>
          <w:i/>
        </w:rPr>
        <w:tab/>
        <w:t>Source: Nokia, Ericsson</w:t>
      </w:r>
    </w:p>
    <w:p w14:paraId="488EDE45" w14:textId="77777777" w:rsidR="00DB771A" w:rsidRDefault="00DB771A" w:rsidP="00DB771A">
      <w:pPr>
        <w:rPr>
          <w:color w:val="808080"/>
        </w:rPr>
      </w:pPr>
      <w:r>
        <w:rPr>
          <w:color w:val="808080"/>
        </w:rPr>
        <w:lastRenderedPageBreak/>
        <w:t>(Replaces C3-246192)</w:t>
      </w:r>
    </w:p>
    <w:p w14:paraId="78C588D4" w14:textId="77777777" w:rsidR="00DB771A" w:rsidRDefault="00DB771A" w:rsidP="00DB771A">
      <w:pPr>
        <w:rPr>
          <w:rFonts w:ascii="Arial" w:hAnsi="Arial" w:cs="Arial"/>
          <w:b/>
        </w:rPr>
      </w:pPr>
      <w:r>
        <w:rPr>
          <w:rFonts w:ascii="Arial" w:hAnsi="Arial" w:cs="Arial"/>
          <w:b/>
        </w:rPr>
        <w:t xml:space="preserve">Abstract: </w:t>
      </w:r>
    </w:p>
    <w:p w14:paraId="3EA69FA5" w14:textId="77777777" w:rsidR="00DB771A" w:rsidRDefault="00DB771A" w:rsidP="00DB771A">
      <w:r>
        <w:t>Adding LMF as analytics data source</w:t>
      </w:r>
    </w:p>
    <w:p w14:paraId="53B1752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C3-246583</w:t>
      </w:r>
      <w:r>
        <w:rPr>
          <w:color w:val="993300"/>
          <w:u w:val="single"/>
        </w:rPr>
        <w:t>.</w:t>
      </w:r>
    </w:p>
    <w:p w14:paraId="00F32C52" w14:textId="339C25BF" w:rsidR="00DB771A" w:rsidRDefault="00DB771A" w:rsidP="00DB771A">
      <w:pPr>
        <w:rPr>
          <w:rFonts w:ascii="Arial" w:hAnsi="Arial" w:cs="Arial"/>
          <w:b/>
          <w:sz w:val="24"/>
        </w:rPr>
      </w:pPr>
      <w:r>
        <w:rPr>
          <w:rFonts w:ascii="Arial" w:hAnsi="Arial" w:cs="Arial"/>
          <w:b/>
          <w:color w:val="0000FF"/>
          <w:sz w:val="24"/>
        </w:rPr>
        <w:t>C3-246467</w:t>
      </w:r>
      <w:r>
        <w:rPr>
          <w:rFonts w:ascii="Arial" w:hAnsi="Arial" w:cs="Arial"/>
          <w:b/>
          <w:color w:val="0000FF"/>
          <w:sz w:val="24"/>
        </w:rPr>
        <w:tab/>
      </w:r>
      <w:r>
        <w:rPr>
          <w:rFonts w:ascii="Arial" w:hAnsi="Arial" w:cs="Arial"/>
          <w:b/>
          <w:sz w:val="24"/>
        </w:rPr>
        <w:t>Procedure for Vertical Federated Learning when NWDAF is acting as VFL server</w:t>
      </w:r>
    </w:p>
    <w:p w14:paraId="05EC31B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CR-0141  rev 1 Cat: B (Rel-19)</w:t>
      </w:r>
      <w:r>
        <w:rPr>
          <w:i/>
        </w:rPr>
        <w:br/>
      </w:r>
      <w:r>
        <w:rPr>
          <w:i/>
        </w:rPr>
        <w:br/>
      </w:r>
      <w:r>
        <w:rPr>
          <w:i/>
        </w:rPr>
        <w:tab/>
      </w:r>
      <w:r>
        <w:rPr>
          <w:i/>
        </w:rPr>
        <w:tab/>
      </w:r>
      <w:r>
        <w:rPr>
          <w:i/>
        </w:rPr>
        <w:tab/>
      </w:r>
      <w:r>
        <w:rPr>
          <w:i/>
        </w:rPr>
        <w:tab/>
      </w:r>
      <w:r>
        <w:rPr>
          <w:i/>
        </w:rPr>
        <w:tab/>
        <w:t>Source: China Mobile, Ericsson, Huawei</w:t>
      </w:r>
    </w:p>
    <w:p w14:paraId="58E5C984" w14:textId="77777777" w:rsidR="00DB771A" w:rsidRDefault="00DB771A" w:rsidP="00DB771A">
      <w:pPr>
        <w:rPr>
          <w:color w:val="808080"/>
        </w:rPr>
      </w:pPr>
      <w:r>
        <w:rPr>
          <w:color w:val="808080"/>
        </w:rPr>
        <w:t>(Replaces C3-246342)</w:t>
      </w:r>
    </w:p>
    <w:p w14:paraId="2F0DB16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06395" w14:textId="4CE968B2" w:rsidR="00DB771A" w:rsidRDefault="00DB771A" w:rsidP="00DB771A">
      <w:pPr>
        <w:rPr>
          <w:rFonts w:ascii="Arial" w:hAnsi="Arial" w:cs="Arial"/>
          <w:b/>
          <w:sz w:val="24"/>
        </w:rPr>
      </w:pPr>
      <w:r>
        <w:rPr>
          <w:rFonts w:ascii="Arial" w:hAnsi="Arial" w:cs="Arial"/>
          <w:b/>
          <w:color w:val="0000FF"/>
          <w:sz w:val="24"/>
        </w:rPr>
        <w:t>C3-246468</w:t>
      </w:r>
      <w:r>
        <w:rPr>
          <w:rFonts w:ascii="Arial" w:hAnsi="Arial" w:cs="Arial"/>
          <w:b/>
          <w:color w:val="0000FF"/>
          <w:sz w:val="24"/>
        </w:rPr>
        <w:tab/>
      </w:r>
      <w:r>
        <w:rPr>
          <w:rFonts w:ascii="Arial" w:hAnsi="Arial" w:cs="Arial"/>
          <w:b/>
          <w:sz w:val="24"/>
        </w:rPr>
        <w:t>Clarification for Horizontal Federated Learning</w:t>
      </w:r>
    </w:p>
    <w:p w14:paraId="7F021158"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CR-0135  rev 1 Cat: B (Rel-19)</w:t>
      </w:r>
      <w:r>
        <w:rPr>
          <w:i/>
        </w:rPr>
        <w:br/>
      </w:r>
      <w:r>
        <w:rPr>
          <w:i/>
        </w:rPr>
        <w:br/>
      </w:r>
      <w:r>
        <w:rPr>
          <w:i/>
        </w:rPr>
        <w:tab/>
      </w:r>
      <w:r>
        <w:rPr>
          <w:i/>
        </w:rPr>
        <w:tab/>
      </w:r>
      <w:r>
        <w:rPr>
          <w:i/>
        </w:rPr>
        <w:tab/>
      </w:r>
      <w:r>
        <w:rPr>
          <w:i/>
        </w:rPr>
        <w:tab/>
      </w:r>
      <w:r>
        <w:rPr>
          <w:i/>
        </w:rPr>
        <w:tab/>
        <w:t>Source: Huawei, vivo, China Mobile, Ericsson, Nokia</w:t>
      </w:r>
    </w:p>
    <w:p w14:paraId="455BED4D" w14:textId="77777777" w:rsidR="00DB771A" w:rsidRDefault="00DB771A" w:rsidP="00DB771A">
      <w:pPr>
        <w:rPr>
          <w:color w:val="808080"/>
        </w:rPr>
      </w:pPr>
      <w:r>
        <w:rPr>
          <w:color w:val="808080"/>
        </w:rPr>
        <w:t>(Replaces C3-246149)</w:t>
      </w:r>
    </w:p>
    <w:p w14:paraId="25E014D4"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47D294" w14:textId="2F7F94C5" w:rsidR="00DB771A" w:rsidRDefault="00DB771A" w:rsidP="00DB771A">
      <w:pPr>
        <w:rPr>
          <w:rFonts w:ascii="Arial" w:hAnsi="Arial" w:cs="Arial"/>
          <w:b/>
          <w:sz w:val="24"/>
        </w:rPr>
      </w:pPr>
      <w:r>
        <w:rPr>
          <w:rFonts w:ascii="Arial" w:hAnsi="Arial" w:cs="Arial"/>
          <w:b/>
          <w:color w:val="0000FF"/>
          <w:sz w:val="24"/>
        </w:rPr>
        <w:t>C3-246469</w:t>
      </w:r>
      <w:r>
        <w:rPr>
          <w:rFonts w:ascii="Arial" w:hAnsi="Arial" w:cs="Arial"/>
          <w:b/>
          <w:color w:val="0000FF"/>
          <w:sz w:val="24"/>
        </w:rPr>
        <w:tab/>
      </w:r>
      <w:r>
        <w:rPr>
          <w:rFonts w:ascii="Arial" w:hAnsi="Arial" w:cs="Arial"/>
          <w:b/>
          <w:sz w:val="24"/>
        </w:rPr>
        <w:t>Support the discovery of NWDAF for VFL</w:t>
      </w:r>
    </w:p>
    <w:p w14:paraId="70BF328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CR-0120  rev 3 Cat: B (Rel-19)</w:t>
      </w:r>
      <w:r>
        <w:rPr>
          <w:i/>
        </w:rPr>
        <w:br/>
      </w:r>
      <w:r>
        <w:rPr>
          <w:i/>
        </w:rPr>
        <w:br/>
      </w:r>
      <w:r>
        <w:rPr>
          <w:i/>
        </w:rPr>
        <w:tab/>
      </w:r>
      <w:r>
        <w:rPr>
          <w:i/>
        </w:rPr>
        <w:tab/>
      </w:r>
      <w:r>
        <w:rPr>
          <w:i/>
        </w:rPr>
        <w:tab/>
      </w:r>
      <w:r>
        <w:rPr>
          <w:i/>
        </w:rPr>
        <w:tab/>
      </w:r>
      <w:r>
        <w:rPr>
          <w:i/>
        </w:rPr>
        <w:tab/>
        <w:t>Source: Huawei, Nokia, Ericsson, vivo</w:t>
      </w:r>
    </w:p>
    <w:p w14:paraId="3CA8959D" w14:textId="77777777" w:rsidR="00DB771A" w:rsidRDefault="00DB771A" w:rsidP="00DB771A">
      <w:pPr>
        <w:rPr>
          <w:color w:val="808080"/>
        </w:rPr>
      </w:pPr>
      <w:r>
        <w:rPr>
          <w:color w:val="808080"/>
        </w:rPr>
        <w:t>(Replaces C3-246150)</w:t>
      </w:r>
    </w:p>
    <w:p w14:paraId="771A427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63BCFA" w14:textId="2C32B37D" w:rsidR="00DB771A" w:rsidRDefault="00DB771A" w:rsidP="00DB771A">
      <w:pPr>
        <w:rPr>
          <w:rFonts w:ascii="Arial" w:hAnsi="Arial" w:cs="Arial"/>
          <w:b/>
          <w:sz w:val="24"/>
        </w:rPr>
      </w:pPr>
      <w:r>
        <w:rPr>
          <w:rFonts w:ascii="Arial" w:hAnsi="Arial" w:cs="Arial"/>
          <w:b/>
          <w:color w:val="0000FF"/>
          <w:sz w:val="24"/>
        </w:rPr>
        <w:t>C3-246479</w:t>
      </w:r>
      <w:r>
        <w:rPr>
          <w:rFonts w:ascii="Arial" w:hAnsi="Arial" w:cs="Arial"/>
          <w:b/>
          <w:color w:val="0000FF"/>
          <w:sz w:val="24"/>
        </w:rPr>
        <w:tab/>
      </w:r>
      <w:r>
        <w:rPr>
          <w:rFonts w:ascii="Arial" w:hAnsi="Arial" w:cs="Arial"/>
          <w:b/>
          <w:sz w:val="24"/>
        </w:rPr>
        <w:t xml:space="preserve">Support of the signalling storm analytics for </w:t>
      </w:r>
      <w:proofErr w:type="spellStart"/>
      <w:r>
        <w:rPr>
          <w:rFonts w:ascii="Arial" w:hAnsi="Arial" w:cs="Arial"/>
          <w:b/>
          <w:sz w:val="24"/>
        </w:rPr>
        <w:t>Nnwdaf_EventsSubscription</w:t>
      </w:r>
      <w:proofErr w:type="spellEnd"/>
      <w:r>
        <w:rPr>
          <w:rFonts w:ascii="Arial" w:hAnsi="Arial" w:cs="Arial"/>
          <w:b/>
          <w:sz w:val="24"/>
        </w:rPr>
        <w:t xml:space="preserve"> API</w:t>
      </w:r>
    </w:p>
    <w:p w14:paraId="5001EA9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CR-0978  rev 1 Cat: B (Rel-19)</w:t>
      </w:r>
      <w:r>
        <w:rPr>
          <w:i/>
        </w:rPr>
        <w:br/>
      </w:r>
      <w:r>
        <w:rPr>
          <w:i/>
        </w:rPr>
        <w:br/>
      </w:r>
      <w:r>
        <w:rPr>
          <w:i/>
        </w:rPr>
        <w:tab/>
      </w:r>
      <w:r>
        <w:rPr>
          <w:i/>
        </w:rPr>
        <w:tab/>
      </w:r>
      <w:r>
        <w:rPr>
          <w:i/>
        </w:rPr>
        <w:tab/>
      </w:r>
      <w:r>
        <w:rPr>
          <w:i/>
        </w:rPr>
        <w:tab/>
      </w:r>
      <w:r>
        <w:rPr>
          <w:i/>
        </w:rPr>
        <w:tab/>
        <w:t>Source: Huawei, Ericsson, Nokia, vivo</w:t>
      </w:r>
    </w:p>
    <w:p w14:paraId="715CE1E1" w14:textId="77777777" w:rsidR="00DB771A" w:rsidRDefault="00DB771A" w:rsidP="00DB771A">
      <w:pPr>
        <w:rPr>
          <w:color w:val="808080"/>
        </w:rPr>
      </w:pPr>
      <w:r>
        <w:rPr>
          <w:color w:val="808080"/>
        </w:rPr>
        <w:t>(Replaces C3-246153)</w:t>
      </w:r>
    </w:p>
    <w:p w14:paraId="377BC91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A95731" w14:textId="6B616CC1" w:rsidR="00DB771A" w:rsidRDefault="00DB771A" w:rsidP="00DB771A">
      <w:pPr>
        <w:rPr>
          <w:rFonts w:ascii="Arial" w:hAnsi="Arial" w:cs="Arial"/>
          <w:b/>
          <w:sz w:val="24"/>
        </w:rPr>
      </w:pPr>
      <w:r>
        <w:rPr>
          <w:rFonts w:ascii="Arial" w:hAnsi="Arial" w:cs="Arial"/>
          <w:b/>
          <w:color w:val="0000FF"/>
          <w:sz w:val="24"/>
        </w:rPr>
        <w:t>C3-246480</w:t>
      </w:r>
      <w:r>
        <w:rPr>
          <w:rFonts w:ascii="Arial" w:hAnsi="Arial" w:cs="Arial"/>
          <w:b/>
          <w:color w:val="0000FF"/>
          <w:sz w:val="24"/>
        </w:rPr>
        <w:tab/>
      </w:r>
      <w:r>
        <w:rPr>
          <w:rFonts w:ascii="Arial" w:hAnsi="Arial" w:cs="Arial"/>
          <w:b/>
          <w:sz w:val="24"/>
        </w:rPr>
        <w:t xml:space="preserve">Support of the signalling storm analytics for </w:t>
      </w:r>
      <w:proofErr w:type="spellStart"/>
      <w:r>
        <w:rPr>
          <w:rFonts w:ascii="Arial" w:hAnsi="Arial" w:cs="Arial"/>
          <w:b/>
          <w:sz w:val="24"/>
        </w:rPr>
        <w:t>Nnwdaf_AnalyticsInfo</w:t>
      </w:r>
      <w:proofErr w:type="spellEnd"/>
      <w:r>
        <w:rPr>
          <w:rFonts w:ascii="Arial" w:hAnsi="Arial" w:cs="Arial"/>
          <w:b/>
          <w:sz w:val="24"/>
        </w:rPr>
        <w:t xml:space="preserve"> API</w:t>
      </w:r>
    </w:p>
    <w:p w14:paraId="43DA596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v19.0.0</w:t>
      </w:r>
      <w:r>
        <w:rPr>
          <w:i/>
        </w:rPr>
        <w:tab/>
        <w:t xml:space="preserve">  CR-0979  rev 1 Cat: B (Rel-19)</w:t>
      </w:r>
      <w:r>
        <w:rPr>
          <w:i/>
        </w:rPr>
        <w:br/>
      </w:r>
      <w:r>
        <w:rPr>
          <w:i/>
        </w:rPr>
        <w:br/>
      </w:r>
      <w:r>
        <w:rPr>
          <w:i/>
        </w:rPr>
        <w:tab/>
      </w:r>
      <w:r>
        <w:rPr>
          <w:i/>
        </w:rPr>
        <w:tab/>
      </w:r>
      <w:r>
        <w:rPr>
          <w:i/>
        </w:rPr>
        <w:tab/>
      </w:r>
      <w:r>
        <w:rPr>
          <w:i/>
        </w:rPr>
        <w:tab/>
      </w:r>
      <w:r>
        <w:rPr>
          <w:i/>
        </w:rPr>
        <w:tab/>
        <w:t>Source: Huawei, vivo, Nokia, Ericsson</w:t>
      </w:r>
    </w:p>
    <w:p w14:paraId="6144DDB3" w14:textId="77777777" w:rsidR="00DB771A" w:rsidRDefault="00DB771A" w:rsidP="00DB771A">
      <w:pPr>
        <w:rPr>
          <w:color w:val="808080"/>
        </w:rPr>
      </w:pPr>
      <w:r>
        <w:rPr>
          <w:color w:val="808080"/>
        </w:rPr>
        <w:t>(Replaces C3-246154)</w:t>
      </w:r>
    </w:p>
    <w:p w14:paraId="44B4E30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C972C" w14:textId="7C847BB0" w:rsidR="00DB771A" w:rsidRDefault="00DB771A" w:rsidP="00DB771A">
      <w:pPr>
        <w:rPr>
          <w:rFonts w:ascii="Arial" w:hAnsi="Arial" w:cs="Arial"/>
          <w:b/>
          <w:sz w:val="24"/>
        </w:rPr>
      </w:pPr>
      <w:r>
        <w:rPr>
          <w:rFonts w:ascii="Arial" w:hAnsi="Arial" w:cs="Arial"/>
          <w:b/>
          <w:color w:val="0000FF"/>
          <w:sz w:val="24"/>
        </w:rPr>
        <w:lastRenderedPageBreak/>
        <w:t>C3-246481</w:t>
      </w:r>
      <w:r>
        <w:rPr>
          <w:rFonts w:ascii="Arial" w:hAnsi="Arial" w:cs="Arial"/>
          <w:b/>
          <w:color w:val="0000FF"/>
          <w:sz w:val="24"/>
        </w:rPr>
        <w:tab/>
      </w:r>
      <w:r>
        <w:rPr>
          <w:rFonts w:ascii="Arial" w:hAnsi="Arial" w:cs="Arial"/>
          <w:b/>
          <w:sz w:val="24"/>
        </w:rPr>
        <w:t xml:space="preserve">Support of the signalling storm analytics for </w:t>
      </w:r>
      <w:proofErr w:type="spellStart"/>
      <w:r>
        <w:rPr>
          <w:rFonts w:ascii="Arial" w:hAnsi="Arial" w:cs="Arial"/>
          <w:b/>
          <w:sz w:val="24"/>
        </w:rPr>
        <w:t>AnalyticsExposure</w:t>
      </w:r>
      <w:proofErr w:type="spellEnd"/>
      <w:r>
        <w:rPr>
          <w:rFonts w:ascii="Arial" w:hAnsi="Arial" w:cs="Arial"/>
          <w:b/>
          <w:sz w:val="24"/>
        </w:rPr>
        <w:t xml:space="preserve"> API</w:t>
      </w:r>
    </w:p>
    <w:p w14:paraId="44EC387D"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CR-1432  rev 1 Cat: B (Rel-19)</w:t>
      </w:r>
      <w:r>
        <w:rPr>
          <w:i/>
        </w:rPr>
        <w:br/>
      </w:r>
      <w:r>
        <w:rPr>
          <w:i/>
        </w:rPr>
        <w:br/>
      </w:r>
      <w:r>
        <w:rPr>
          <w:i/>
        </w:rPr>
        <w:tab/>
      </w:r>
      <w:r>
        <w:rPr>
          <w:i/>
        </w:rPr>
        <w:tab/>
      </w:r>
      <w:r>
        <w:rPr>
          <w:i/>
        </w:rPr>
        <w:tab/>
      </w:r>
      <w:r>
        <w:rPr>
          <w:i/>
        </w:rPr>
        <w:tab/>
      </w:r>
      <w:r>
        <w:rPr>
          <w:i/>
        </w:rPr>
        <w:tab/>
        <w:t>Source: Huawei</w:t>
      </w:r>
    </w:p>
    <w:p w14:paraId="7271AB6B" w14:textId="77777777" w:rsidR="00DB771A" w:rsidRDefault="00DB771A" w:rsidP="00DB771A">
      <w:pPr>
        <w:rPr>
          <w:color w:val="808080"/>
        </w:rPr>
      </w:pPr>
      <w:r>
        <w:rPr>
          <w:color w:val="808080"/>
        </w:rPr>
        <w:t>(Replaces C3-246155)</w:t>
      </w:r>
    </w:p>
    <w:p w14:paraId="3D7C1E9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52F84" w14:textId="6E376D67" w:rsidR="00DB771A" w:rsidRDefault="00DB771A" w:rsidP="00DB771A">
      <w:pPr>
        <w:rPr>
          <w:rFonts w:ascii="Arial" w:hAnsi="Arial" w:cs="Arial"/>
          <w:b/>
          <w:sz w:val="24"/>
        </w:rPr>
      </w:pPr>
      <w:r>
        <w:rPr>
          <w:rFonts w:ascii="Arial" w:hAnsi="Arial" w:cs="Arial"/>
          <w:b/>
          <w:color w:val="0000FF"/>
          <w:sz w:val="24"/>
        </w:rPr>
        <w:t>C3-246519</w:t>
      </w:r>
      <w:r>
        <w:rPr>
          <w:rFonts w:ascii="Arial" w:hAnsi="Arial" w:cs="Arial"/>
          <w:b/>
          <w:color w:val="0000FF"/>
          <w:sz w:val="24"/>
        </w:rPr>
        <w:tab/>
      </w:r>
      <w:r>
        <w:rPr>
          <w:rFonts w:ascii="Arial" w:hAnsi="Arial" w:cs="Arial"/>
          <w:b/>
          <w:sz w:val="24"/>
        </w:rPr>
        <w:t>Support of signalling storm mitigation and prevention</w:t>
      </w:r>
    </w:p>
    <w:p w14:paraId="314DF7A7"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CR-0128  rev 2 Cat: B (Rel-19)</w:t>
      </w:r>
      <w:r>
        <w:rPr>
          <w:i/>
        </w:rPr>
        <w:br/>
      </w:r>
      <w:r>
        <w:rPr>
          <w:i/>
        </w:rPr>
        <w:br/>
      </w:r>
      <w:r>
        <w:rPr>
          <w:i/>
        </w:rPr>
        <w:tab/>
      </w:r>
      <w:r>
        <w:rPr>
          <w:i/>
        </w:rPr>
        <w:tab/>
      </w:r>
      <w:r>
        <w:rPr>
          <w:i/>
        </w:rPr>
        <w:tab/>
      </w:r>
      <w:r>
        <w:rPr>
          <w:i/>
        </w:rPr>
        <w:tab/>
      </w:r>
      <w:r>
        <w:rPr>
          <w:i/>
        </w:rPr>
        <w:tab/>
        <w:t>Source: China Telecom, vivo</w:t>
      </w:r>
    </w:p>
    <w:p w14:paraId="245E8B4A" w14:textId="77777777" w:rsidR="00DB771A" w:rsidRDefault="00DB771A" w:rsidP="00DB771A">
      <w:pPr>
        <w:rPr>
          <w:color w:val="808080"/>
        </w:rPr>
      </w:pPr>
      <w:r>
        <w:rPr>
          <w:color w:val="808080"/>
        </w:rPr>
        <w:t>(Replaces C3-246464)</w:t>
      </w:r>
    </w:p>
    <w:p w14:paraId="3872859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058627" w14:textId="29076F3E" w:rsidR="00DB771A" w:rsidRDefault="00DB771A" w:rsidP="00DB771A">
      <w:pPr>
        <w:rPr>
          <w:rFonts w:ascii="Arial" w:hAnsi="Arial" w:cs="Arial"/>
          <w:b/>
          <w:sz w:val="24"/>
        </w:rPr>
      </w:pPr>
      <w:r>
        <w:rPr>
          <w:rFonts w:ascii="Arial" w:hAnsi="Arial" w:cs="Arial"/>
          <w:b/>
          <w:color w:val="0000FF"/>
          <w:sz w:val="24"/>
        </w:rPr>
        <w:t>C3-246532</w:t>
      </w:r>
      <w:r>
        <w:rPr>
          <w:rFonts w:ascii="Arial" w:hAnsi="Arial" w:cs="Arial"/>
          <w:b/>
          <w:color w:val="0000FF"/>
          <w:sz w:val="24"/>
        </w:rPr>
        <w:tab/>
      </w:r>
      <w:r>
        <w:rPr>
          <w:rFonts w:ascii="Arial" w:hAnsi="Arial" w:cs="Arial"/>
          <w:b/>
          <w:sz w:val="24"/>
        </w:rPr>
        <w:t>Adding LMF as ML model training and performance monitoring data source</w:t>
      </w:r>
    </w:p>
    <w:p w14:paraId="54FC5BA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v19.0.0</w:t>
      </w:r>
      <w:r>
        <w:rPr>
          <w:i/>
        </w:rPr>
        <w:tab/>
        <w:t xml:space="preserve">  CR-0110  rev 1 Cat: B (Rel-19)</w:t>
      </w:r>
      <w:r>
        <w:rPr>
          <w:i/>
        </w:rPr>
        <w:br/>
      </w:r>
      <w:r>
        <w:rPr>
          <w:i/>
        </w:rPr>
        <w:br/>
      </w:r>
      <w:r>
        <w:rPr>
          <w:i/>
        </w:rPr>
        <w:tab/>
      </w:r>
      <w:r>
        <w:rPr>
          <w:i/>
        </w:rPr>
        <w:tab/>
      </w:r>
      <w:r>
        <w:rPr>
          <w:i/>
        </w:rPr>
        <w:tab/>
      </w:r>
      <w:r>
        <w:rPr>
          <w:i/>
        </w:rPr>
        <w:tab/>
      </w:r>
      <w:r>
        <w:rPr>
          <w:i/>
        </w:rPr>
        <w:tab/>
        <w:t>Source: Nokia</w:t>
      </w:r>
    </w:p>
    <w:p w14:paraId="17D0EC74" w14:textId="77777777" w:rsidR="00DB771A" w:rsidRDefault="00DB771A" w:rsidP="00DB771A">
      <w:pPr>
        <w:rPr>
          <w:color w:val="808080"/>
        </w:rPr>
      </w:pPr>
      <w:r>
        <w:rPr>
          <w:color w:val="808080"/>
        </w:rPr>
        <w:t>(Replaces C3-246190)</w:t>
      </w:r>
    </w:p>
    <w:p w14:paraId="73809488" w14:textId="77777777" w:rsidR="00DB771A" w:rsidRDefault="00DB771A" w:rsidP="00DB771A">
      <w:pPr>
        <w:rPr>
          <w:rFonts w:ascii="Arial" w:hAnsi="Arial" w:cs="Arial"/>
          <w:b/>
        </w:rPr>
      </w:pPr>
      <w:r>
        <w:rPr>
          <w:rFonts w:ascii="Arial" w:hAnsi="Arial" w:cs="Arial"/>
          <w:b/>
        </w:rPr>
        <w:t xml:space="preserve">Abstract: </w:t>
      </w:r>
    </w:p>
    <w:p w14:paraId="70A6C8A9" w14:textId="77777777" w:rsidR="00DB771A" w:rsidRDefault="00DB771A" w:rsidP="00DB771A">
      <w:r>
        <w:t>Adding LMF as analytics data source</w:t>
      </w:r>
    </w:p>
    <w:p w14:paraId="7654EB0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3196D" w14:textId="0F3B58FB" w:rsidR="00DB771A" w:rsidRDefault="00DB771A" w:rsidP="00DB771A">
      <w:pPr>
        <w:rPr>
          <w:rFonts w:ascii="Arial" w:hAnsi="Arial" w:cs="Arial"/>
          <w:b/>
          <w:sz w:val="24"/>
        </w:rPr>
      </w:pPr>
      <w:r>
        <w:rPr>
          <w:rFonts w:ascii="Arial" w:hAnsi="Arial" w:cs="Arial"/>
          <w:b/>
          <w:color w:val="0000FF"/>
          <w:sz w:val="24"/>
        </w:rPr>
        <w:t>C3-246583</w:t>
      </w:r>
      <w:r>
        <w:rPr>
          <w:rFonts w:ascii="Arial" w:hAnsi="Arial" w:cs="Arial"/>
          <w:b/>
          <w:color w:val="0000FF"/>
          <w:sz w:val="24"/>
        </w:rPr>
        <w:tab/>
      </w:r>
      <w:r>
        <w:rPr>
          <w:rFonts w:ascii="Arial" w:hAnsi="Arial" w:cs="Arial"/>
          <w:b/>
          <w:sz w:val="24"/>
        </w:rPr>
        <w:t>Adding LMF as ML model training and performance monitoring data source</w:t>
      </w:r>
    </w:p>
    <w:p w14:paraId="7B32ACB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v19.0.0</w:t>
      </w:r>
      <w:r>
        <w:rPr>
          <w:i/>
        </w:rPr>
        <w:tab/>
        <w:t xml:space="preserve">  CR-0136  rev 2 Cat: B (Rel-19)</w:t>
      </w:r>
      <w:r>
        <w:rPr>
          <w:i/>
        </w:rPr>
        <w:br/>
      </w:r>
      <w:r>
        <w:rPr>
          <w:i/>
        </w:rPr>
        <w:br/>
      </w:r>
      <w:r>
        <w:rPr>
          <w:i/>
        </w:rPr>
        <w:tab/>
      </w:r>
      <w:r>
        <w:rPr>
          <w:i/>
        </w:rPr>
        <w:tab/>
      </w:r>
      <w:r>
        <w:rPr>
          <w:i/>
        </w:rPr>
        <w:tab/>
      </w:r>
      <w:r>
        <w:rPr>
          <w:i/>
        </w:rPr>
        <w:tab/>
      </w:r>
      <w:r>
        <w:rPr>
          <w:i/>
        </w:rPr>
        <w:tab/>
        <w:t>Source: Nokia, Ericsson</w:t>
      </w:r>
    </w:p>
    <w:p w14:paraId="1D878E47" w14:textId="77777777" w:rsidR="00DB771A" w:rsidRDefault="00DB771A" w:rsidP="00DB771A">
      <w:pPr>
        <w:rPr>
          <w:color w:val="808080"/>
        </w:rPr>
      </w:pPr>
      <w:r>
        <w:rPr>
          <w:color w:val="808080"/>
        </w:rPr>
        <w:t>(Replaces C3-246466)</w:t>
      </w:r>
    </w:p>
    <w:p w14:paraId="22C27392" w14:textId="77777777" w:rsidR="00DB771A" w:rsidRDefault="00DB771A" w:rsidP="00DB771A">
      <w:pPr>
        <w:rPr>
          <w:rFonts w:ascii="Arial" w:hAnsi="Arial" w:cs="Arial"/>
          <w:b/>
        </w:rPr>
      </w:pPr>
      <w:r>
        <w:rPr>
          <w:rFonts w:ascii="Arial" w:hAnsi="Arial" w:cs="Arial"/>
          <w:b/>
        </w:rPr>
        <w:t xml:space="preserve">Abstract: </w:t>
      </w:r>
    </w:p>
    <w:p w14:paraId="42EA7E35" w14:textId="77777777" w:rsidR="00DB771A" w:rsidRDefault="00DB771A" w:rsidP="00DB771A">
      <w:r>
        <w:t>Adding LMF as analytics data source</w:t>
      </w:r>
    </w:p>
    <w:p w14:paraId="51796AC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3E2021" w14:textId="77777777" w:rsidR="00DB771A" w:rsidRDefault="00DB771A" w:rsidP="00DB771A">
      <w:pPr>
        <w:pStyle w:val="Heading3"/>
      </w:pPr>
      <w:bookmarkStart w:id="253" w:name="_Toc183695177"/>
      <w:r>
        <w:t>19.40</w:t>
      </w:r>
      <w:r>
        <w:tab/>
        <w:t>CT aspects of Next Generation Real time Communication services [NG_RTC_Ph2]</w:t>
      </w:r>
      <w:bookmarkEnd w:id="253"/>
    </w:p>
    <w:p w14:paraId="6036C013" w14:textId="586929FE" w:rsidR="00DB771A" w:rsidRDefault="00DB771A" w:rsidP="00DB771A">
      <w:pPr>
        <w:rPr>
          <w:rFonts w:ascii="Arial" w:hAnsi="Arial" w:cs="Arial"/>
          <w:b/>
          <w:sz w:val="24"/>
        </w:rPr>
      </w:pPr>
      <w:r>
        <w:rPr>
          <w:rFonts w:ascii="Arial" w:hAnsi="Arial" w:cs="Arial"/>
          <w:b/>
          <w:color w:val="0000FF"/>
          <w:sz w:val="24"/>
        </w:rPr>
        <w:t>C3-246109</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Nnef_ImsSessionManagement</w:t>
      </w:r>
      <w:proofErr w:type="spellEnd"/>
      <w:r>
        <w:rPr>
          <w:rFonts w:ascii="Arial" w:hAnsi="Arial" w:cs="Arial"/>
          <w:b/>
          <w:sz w:val="24"/>
        </w:rPr>
        <w:t xml:space="preserve"> Service</w:t>
      </w:r>
    </w:p>
    <w:p w14:paraId="2C3286C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CR-1426  rev  Cat: B (Rel-19)</w:t>
      </w:r>
      <w:r>
        <w:rPr>
          <w:i/>
        </w:rPr>
        <w:br/>
      </w:r>
      <w:r>
        <w:rPr>
          <w:i/>
        </w:rPr>
        <w:br/>
      </w:r>
      <w:r>
        <w:rPr>
          <w:i/>
        </w:rPr>
        <w:tab/>
      </w:r>
      <w:r>
        <w:rPr>
          <w:i/>
        </w:rPr>
        <w:tab/>
      </w:r>
      <w:r>
        <w:rPr>
          <w:i/>
        </w:rPr>
        <w:tab/>
      </w:r>
      <w:r>
        <w:rPr>
          <w:i/>
        </w:rPr>
        <w:tab/>
      </w:r>
      <w:r>
        <w:rPr>
          <w:i/>
        </w:rPr>
        <w:tab/>
        <w:t>Source: Huawei</w:t>
      </w:r>
    </w:p>
    <w:p w14:paraId="1CFA7F21" w14:textId="77777777" w:rsidR="00DB771A" w:rsidRDefault="00DB771A" w:rsidP="00DB771A">
      <w:pPr>
        <w:rPr>
          <w:rFonts w:ascii="Arial" w:hAnsi="Arial" w:cs="Arial"/>
          <w:b/>
        </w:rPr>
      </w:pPr>
      <w:r>
        <w:rPr>
          <w:rFonts w:ascii="Arial" w:hAnsi="Arial" w:cs="Arial"/>
          <w:b/>
        </w:rPr>
        <w:lastRenderedPageBreak/>
        <w:t xml:space="preserve">Discussion: </w:t>
      </w:r>
    </w:p>
    <w:p w14:paraId="0558B6A6"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Nnef_ImsSessionManagement</w:t>
      </w:r>
      <w:proofErr w:type="spellEnd"/>
      <w:r>
        <w:t xml:space="preserve"> API</w:t>
      </w:r>
    </w:p>
    <w:p w14:paraId="4428CE5D" w14:textId="77777777" w:rsidR="00DB771A" w:rsidRDefault="00DB771A" w:rsidP="00DB771A">
      <w:r>
        <w:t xml:space="preserve">Maria (Ericsson): Dependent CR in the </w:t>
      </w:r>
      <w:proofErr w:type="spellStart"/>
      <w:r>
        <w:t>coverpage</w:t>
      </w:r>
      <w:proofErr w:type="spellEnd"/>
      <w:r>
        <w:t xml:space="preserve"> missing. Detailed data model missing for media aspects. Many ENs in stage-2 are not reflected in this CR.</w:t>
      </w:r>
    </w:p>
    <w:p w14:paraId="43CFCF0E" w14:textId="77777777" w:rsidR="00DB771A" w:rsidRDefault="00DB771A" w:rsidP="00DB771A">
      <w:r>
        <w:t>Abdessamad (Huawei): Dependent SA2 CR is agreed in October. The baseline is already agreed.</w:t>
      </w:r>
    </w:p>
    <w:p w14:paraId="43B1B952" w14:textId="77777777" w:rsidR="00DB771A" w:rsidRDefault="00DB771A" w:rsidP="00DB771A">
      <w:proofErr w:type="spellStart"/>
      <w:r>
        <w:t>Mengdi</w:t>
      </w:r>
      <w:proofErr w:type="spellEnd"/>
      <w:r>
        <w:t xml:space="preserve"> (Huawei): SA2 agreed the service definition. We can reuse the CT4 data model.</w:t>
      </w:r>
    </w:p>
    <w:p w14:paraId="1089B652" w14:textId="77777777" w:rsidR="00DB771A" w:rsidRDefault="00DB771A" w:rsidP="00DB771A">
      <w:r>
        <w:t>Maria (Ericsson): Need revision.</w:t>
      </w:r>
    </w:p>
    <w:p w14:paraId="0C58ACDA" w14:textId="77777777" w:rsidR="00DB771A" w:rsidRDefault="00DB771A" w:rsidP="00DB771A">
      <w:r>
        <w:t>Partha (Nokia): Changes proposed are based on different CR S2-2411562. Dependency should be included in coversheet. This is being discussed currently in SA2. Keep open and need revision for some parts. Make it explicit that for this release, standalone DC only. New error code should be removed. Will share the revision.</w:t>
      </w:r>
    </w:p>
    <w:p w14:paraId="369AA2D8" w14:textId="77777777" w:rsidR="00DB771A" w:rsidRDefault="00DB771A" w:rsidP="00DB771A">
      <w:r>
        <w:t xml:space="preserve">Abdessamad (Huawei): CR is not providing open API description, as SA2 is discussing. We proposing the clearer parts from SA2. </w:t>
      </w:r>
    </w:p>
    <w:p w14:paraId="14021E9A" w14:textId="77777777" w:rsidR="00DB771A" w:rsidRDefault="00DB771A" w:rsidP="00DB771A">
      <w:r>
        <w:t>Partha (Nokia): Provided r1</w:t>
      </w:r>
    </w:p>
    <w:p w14:paraId="72A329CB" w14:textId="77777777" w:rsidR="00DB771A" w:rsidRDefault="00DB771A" w:rsidP="00DB771A">
      <w:proofErr w:type="spellStart"/>
      <w:r>
        <w:t>Mengdi</w:t>
      </w:r>
      <w:proofErr w:type="spellEnd"/>
      <w:r>
        <w:t xml:space="preserve"> (Huawei): Provided R2.</w:t>
      </w:r>
    </w:p>
    <w:p w14:paraId="7A618A36" w14:textId="77777777" w:rsidR="00DB771A" w:rsidRDefault="00DB771A" w:rsidP="00DB771A">
      <w:r>
        <w:t>Partha ( Nokia): Need to check r2</w:t>
      </w:r>
    </w:p>
    <w:p w14:paraId="26A08B37" w14:textId="77777777" w:rsidR="00DB771A" w:rsidRDefault="00DB771A" w:rsidP="00DB771A">
      <w:r>
        <w:t>Maria (Ericsson): Need to check r2</w:t>
      </w:r>
    </w:p>
    <w:p w14:paraId="22844C9E" w14:textId="77777777" w:rsidR="00DB771A" w:rsidRDefault="00DB771A" w:rsidP="00DB771A">
      <w:proofErr w:type="spellStart"/>
      <w:r>
        <w:t>Mengdi</w:t>
      </w:r>
      <w:proofErr w:type="spellEnd"/>
      <w:r>
        <w:t xml:space="preserve"> (Huawei): R4 is available. </w:t>
      </w:r>
    </w:p>
    <w:p w14:paraId="5C91B624" w14:textId="77777777" w:rsidR="00DB771A" w:rsidRDefault="00DB771A" w:rsidP="00DB771A">
      <w:r>
        <w:t>Partha (Nokia): ok with r4.</w:t>
      </w:r>
    </w:p>
    <w:p w14:paraId="621641F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C3-246460</w:t>
      </w:r>
      <w:r>
        <w:rPr>
          <w:color w:val="993300"/>
          <w:u w:val="single"/>
        </w:rPr>
        <w:t>.</w:t>
      </w:r>
    </w:p>
    <w:p w14:paraId="2F4AC6E8" w14:textId="38353F3B" w:rsidR="00DB771A" w:rsidRDefault="00DB771A" w:rsidP="00DB771A">
      <w:pPr>
        <w:rPr>
          <w:rFonts w:ascii="Arial" w:hAnsi="Arial" w:cs="Arial"/>
          <w:b/>
          <w:sz w:val="24"/>
        </w:rPr>
      </w:pPr>
      <w:r>
        <w:rPr>
          <w:rFonts w:ascii="Arial" w:hAnsi="Arial" w:cs="Arial"/>
          <w:b/>
          <w:color w:val="0000FF"/>
          <w:sz w:val="24"/>
        </w:rPr>
        <w:t>C3-246114</w:t>
      </w:r>
      <w:r>
        <w:rPr>
          <w:rFonts w:ascii="Arial" w:hAnsi="Arial" w:cs="Arial"/>
          <w:b/>
          <w:color w:val="0000FF"/>
          <w:sz w:val="24"/>
        </w:rPr>
        <w:tab/>
      </w:r>
      <w:r>
        <w:rPr>
          <w:rFonts w:ascii="Arial" w:hAnsi="Arial" w:cs="Arial"/>
          <w:b/>
          <w:sz w:val="24"/>
        </w:rPr>
        <w:t>IMS Event Exposure(EE) Services description</w:t>
      </w:r>
    </w:p>
    <w:p w14:paraId="4BEDB115"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CR-1427  rev  Cat: B (Rel-19)</w:t>
      </w:r>
      <w:r>
        <w:rPr>
          <w:i/>
        </w:rPr>
        <w:br/>
      </w:r>
      <w:r>
        <w:rPr>
          <w:i/>
        </w:rPr>
        <w:br/>
      </w:r>
      <w:r>
        <w:rPr>
          <w:i/>
        </w:rPr>
        <w:tab/>
      </w:r>
      <w:r>
        <w:rPr>
          <w:i/>
        </w:rPr>
        <w:tab/>
      </w:r>
      <w:r>
        <w:rPr>
          <w:i/>
        </w:rPr>
        <w:tab/>
      </w:r>
      <w:r>
        <w:rPr>
          <w:i/>
        </w:rPr>
        <w:tab/>
      </w:r>
      <w:r>
        <w:rPr>
          <w:i/>
        </w:rPr>
        <w:tab/>
        <w:t>Source: Nokia</w:t>
      </w:r>
    </w:p>
    <w:p w14:paraId="779CAEB2" w14:textId="77777777" w:rsidR="00DB771A" w:rsidRDefault="00DB771A" w:rsidP="00DB771A">
      <w:pPr>
        <w:rPr>
          <w:rFonts w:ascii="Arial" w:hAnsi="Arial" w:cs="Arial"/>
          <w:b/>
        </w:rPr>
      </w:pPr>
      <w:r>
        <w:rPr>
          <w:rFonts w:ascii="Arial" w:hAnsi="Arial" w:cs="Arial"/>
          <w:b/>
        </w:rPr>
        <w:t xml:space="preserve">Discussion: </w:t>
      </w:r>
    </w:p>
    <w:p w14:paraId="41BA5181" w14:textId="77777777" w:rsidR="00DB771A" w:rsidRDefault="00DB771A" w:rsidP="00DB771A">
      <w:r>
        <w:t>Depends on TS/TR 23.228 CR 1409</w:t>
      </w:r>
    </w:p>
    <w:p w14:paraId="52DD4FEB" w14:textId="77777777" w:rsidR="00DB771A" w:rsidRDefault="00DB771A" w:rsidP="00DB771A">
      <w:r>
        <w:t>Maria (Ericsson): Provided r1 version, aligning to stage-2. Ericsson co-signs.</w:t>
      </w:r>
    </w:p>
    <w:p w14:paraId="02F8F3DA" w14:textId="77777777" w:rsidR="00DB771A" w:rsidRDefault="00DB771A" w:rsidP="00DB771A">
      <w:r>
        <w:t xml:space="preserve">Partha (Nokia): Will check r1 and respond. </w:t>
      </w:r>
    </w:p>
    <w:p w14:paraId="4E02B9B9" w14:textId="77777777" w:rsidR="00DB771A" w:rsidRDefault="00DB771A" w:rsidP="00DB771A">
      <w:proofErr w:type="spellStart"/>
      <w:r>
        <w:t>Mengdi</w:t>
      </w:r>
      <w:proofErr w:type="spellEnd"/>
      <w:r>
        <w:t xml:space="preserve"> (Huawei): Services should be events. </w:t>
      </w:r>
      <w:proofErr w:type="spellStart"/>
      <w:r>
        <w:t>IMMSESUbsc</w:t>
      </w:r>
      <w:proofErr w:type="spellEnd"/>
      <w:r>
        <w:t xml:space="preserve"> data type name to aligned with data model. Need specific procedure names in downstream. Patch method data type is not correct. Resource name not correct for delete. Last sentence of notification clause to be corrected.</w:t>
      </w:r>
    </w:p>
    <w:p w14:paraId="56046D78" w14:textId="77777777" w:rsidR="00DB771A" w:rsidRDefault="00DB771A" w:rsidP="00DB771A">
      <w:r>
        <w:t>Maria (Ericsson): Will check on the requirement of update operation. Will share r2 version.</w:t>
      </w:r>
    </w:p>
    <w:p w14:paraId="2DB2BE07" w14:textId="77777777" w:rsidR="00DB771A" w:rsidRDefault="00DB771A" w:rsidP="00DB771A">
      <w:r>
        <w:t>Maria (Ericsson): Shared r2</w:t>
      </w:r>
    </w:p>
    <w:p w14:paraId="15D5B7B7" w14:textId="77777777" w:rsidR="00DB771A" w:rsidRDefault="00DB771A" w:rsidP="00DB771A">
      <w:proofErr w:type="spellStart"/>
      <w:r>
        <w:t>Mengdi</w:t>
      </w:r>
      <w:proofErr w:type="spellEnd"/>
      <w:r>
        <w:t xml:space="preserve"> (Huawei): Shared r3</w:t>
      </w:r>
    </w:p>
    <w:p w14:paraId="64578E63" w14:textId="77777777" w:rsidR="00DB771A" w:rsidRDefault="00DB771A" w:rsidP="00DB771A">
      <w:r>
        <w:t>Partha (Nokia): R4 shared</w:t>
      </w:r>
    </w:p>
    <w:p w14:paraId="73496DA5" w14:textId="77777777" w:rsidR="00DB771A" w:rsidRDefault="00DB771A" w:rsidP="00DB771A">
      <w:proofErr w:type="spellStart"/>
      <w:r>
        <w:t>Mengdi</w:t>
      </w:r>
      <w:proofErr w:type="spellEnd"/>
      <w:r>
        <w:t xml:space="preserve"> (Huawei): Fine with R4</w:t>
      </w:r>
    </w:p>
    <w:p w14:paraId="1E012A16" w14:textId="77777777" w:rsidR="00DB771A" w:rsidRDefault="00DB771A" w:rsidP="00DB771A">
      <w:r>
        <w:t>Maria (Ericsson): ok with r4.</w:t>
      </w:r>
    </w:p>
    <w:p w14:paraId="5687855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C3-246461</w:t>
      </w:r>
      <w:r>
        <w:rPr>
          <w:color w:val="993300"/>
          <w:u w:val="single"/>
        </w:rPr>
        <w:t>.</w:t>
      </w:r>
    </w:p>
    <w:p w14:paraId="1DEEC354" w14:textId="219F93BA" w:rsidR="00DB771A" w:rsidRDefault="00DB771A" w:rsidP="00DB771A">
      <w:pPr>
        <w:rPr>
          <w:rFonts w:ascii="Arial" w:hAnsi="Arial" w:cs="Arial"/>
          <w:b/>
          <w:sz w:val="24"/>
        </w:rPr>
      </w:pPr>
      <w:r>
        <w:rPr>
          <w:rFonts w:ascii="Arial" w:hAnsi="Arial" w:cs="Arial"/>
          <w:b/>
          <w:color w:val="0000FF"/>
          <w:sz w:val="24"/>
        </w:rPr>
        <w:lastRenderedPageBreak/>
        <w:t>C3-246115</w:t>
      </w:r>
      <w:r>
        <w:rPr>
          <w:rFonts w:ascii="Arial" w:hAnsi="Arial" w:cs="Arial"/>
          <w:b/>
          <w:color w:val="0000FF"/>
          <w:sz w:val="24"/>
        </w:rPr>
        <w:tab/>
      </w:r>
      <w:r>
        <w:rPr>
          <w:rFonts w:ascii="Arial" w:hAnsi="Arial" w:cs="Arial"/>
          <w:b/>
          <w:sz w:val="24"/>
        </w:rPr>
        <w:t>IMS Event Exposure (EE) Services operations and data model</w:t>
      </w:r>
    </w:p>
    <w:p w14:paraId="619DB92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CR-1428  rev  Cat: B (Rel-19)</w:t>
      </w:r>
      <w:r>
        <w:rPr>
          <w:i/>
        </w:rPr>
        <w:br/>
      </w:r>
      <w:r>
        <w:rPr>
          <w:i/>
        </w:rPr>
        <w:br/>
      </w:r>
      <w:r>
        <w:rPr>
          <w:i/>
        </w:rPr>
        <w:tab/>
      </w:r>
      <w:r>
        <w:rPr>
          <w:i/>
        </w:rPr>
        <w:tab/>
      </w:r>
      <w:r>
        <w:rPr>
          <w:i/>
        </w:rPr>
        <w:tab/>
      </w:r>
      <w:r>
        <w:rPr>
          <w:i/>
        </w:rPr>
        <w:tab/>
      </w:r>
      <w:r>
        <w:rPr>
          <w:i/>
        </w:rPr>
        <w:tab/>
        <w:t>Source: Nokia</w:t>
      </w:r>
    </w:p>
    <w:p w14:paraId="394C24D3" w14:textId="77777777" w:rsidR="00DB771A" w:rsidRDefault="00DB771A" w:rsidP="00DB771A">
      <w:pPr>
        <w:rPr>
          <w:rFonts w:ascii="Arial" w:hAnsi="Arial" w:cs="Arial"/>
          <w:b/>
        </w:rPr>
      </w:pPr>
      <w:r>
        <w:rPr>
          <w:rFonts w:ascii="Arial" w:hAnsi="Arial" w:cs="Arial"/>
          <w:b/>
        </w:rPr>
        <w:t xml:space="preserve">Discussion: </w:t>
      </w:r>
    </w:p>
    <w:p w14:paraId="23680FF7" w14:textId="77777777" w:rsidR="00DB771A" w:rsidRDefault="00DB771A" w:rsidP="00DB771A">
      <w:r>
        <w:t>Depends on TS/TR 23.228 CR 1409</w:t>
      </w:r>
    </w:p>
    <w:p w14:paraId="307C2940" w14:textId="77777777" w:rsidR="00DB771A" w:rsidRDefault="00DB771A" w:rsidP="00DB771A">
      <w:r>
        <w:t>Maria (Ericsson): Provided r1 version aligning to stage-2. Ericsson co-signs. Will provide r2, revoking update operation changes.</w:t>
      </w:r>
    </w:p>
    <w:p w14:paraId="3C8F1FEF" w14:textId="77777777" w:rsidR="00DB771A" w:rsidRDefault="00DB771A" w:rsidP="00DB771A">
      <w:proofErr w:type="spellStart"/>
      <w:r>
        <w:t>Mengdi</w:t>
      </w:r>
      <w:proofErr w:type="spellEnd"/>
      <w:r>
        <w:t xml:space="preserve"> (Huawei): </w:t>
      </w:r>
      <w:proofErr w:type="spellStart"/>
      <w:r>
        <w:t>Coverpage</w:t>
      </w:r>
      <w:proofErr w:type="spellEnd"/>
      <w:r>
        <w:t xml:space="preserve">, correct impacted clause. Redirection missing in POST. Target UE IDs should be IMPU and not GPSI. Multiple comments for correction. </w:t>
      </w:r>
      <w:proofErr w:type="spellStart"/>
      <w:r>
        <w:t>TargetUEIPs</w:t>
      </w:r>
      <w:proofErr w:type="spellEnd"/>
      <w:r>
        <w:t xml:space="preserve"> not needed. Comments on IMS Events. Any UE subscription needed. </w:t>
      </w:r>
      <w:proofErr w:type="spellStart"/>
      <w:r>
        <w:t>IMSEESubscription</w:t>
      </w:r>
      <w:proofErr w:type="spellEnd"/>
      <w:r>
        <w:t xml:space="preserve"> report is missing.</w:t>
      </w:r>
    </w:p>
    <w:p w14:paraId="0B418C4D" w14:textId="77777777" w:rsidR="00DB771A" w:rsidRDefault="00DB771A" w:rsidP="00DB771A">
      <w:r>
        <w:t>Partha (Nokia): Events are yet to specified in SA2. Open API has to be done. Will be updated based on SA2.</w:t>
      </w:r>
    </w:p>
    <w:p w14:paraId="3BDB564B" w14:textId="77777777" w:rsidR="00DB771A" w:rsidRDefault="00DB771A" w:rsidP="00DB771A">
      <w:r>
        <w:t>Maria (Ericsson): Will provide r2.</w:t>
      </w:r>
    </w:p>
    <w:p w14:paraId="1D4E05E9" w14:textId="77777777" w:rsidR="00DB771A" w:rsidRDefault="00DB771A" w:rsidP="00DB771A">
      <w:r>
        <w:t>Maria (Ericsson): Shared r2</w:t>
      </w:r>
    </w:p>
    <w:p w14:paraId="63CA89AC" w14:textId="77777777" w:rsidR="00DB771A" w:rsidRDefault="00DB771A" w:rsidP="00DB771A">
      <w:proofErr w:type="spellStart"/>
      <w:r>
        <w:t>Mengdi</w:t>
      </w:r>
      <w:proofErr w:type="spellEnd"/>
      <w:r>
        <w:t xml:space="preserve"> (Huawei): Shared r3</w:t>
      </w:r>
    </w:p>
    <w:p w14:paraId="507E3F9C" w14:textId="77777777" w:rsidR="00DB771A" w:rsidRDefault="00DB771A" w:rsidP="00DB771A">
      <w:r>
        <w:t>Partha (Nokia): Will check r3. In R3 HSS is mentioned, is this OK?</w:t>
      </w:r>
    </w:p>
    <w:p w14:paraId="4322DE42" w14:textId="77777777" w:rsidR="00DB771A" w:rsidRDefault="00DB771A" w:rsidP="00DB771A">
      <w:r>
        <w:t>Partha (Nokia): R6 is shared.</w:t>
      </w:r>
    </w:p>
    <w:p w14:paraId="453A4941" w14:textId="77777777" w:rsidR="00DB771A" w:rsidRDefault="00DB771A" w:rsidP="00DB771A">
      <w:r>
        <w:t>Maria (Ericsson): Ok with r6, only remove changes on changes.</w:t>
      </w:r>
    </w:p>
    <w:p w14:paraId="26907DE0" w14:textId="77777777" w:rsidR="00DB771A" w:rsidRDefault="00DB771A" w:rsidP="00DB771A">
      <w:proofErr w:type="spellStart"/>
      <w:r>
        <w:t>Mengdi</w:t>
      </w:r>
      <w:proofErr w:type="spellEnd"/>
      <w:r>
        <w:t xml:space="preserve"> (Huawei): ok with r6</w:t>
      </w:r>
    </w:p>
    <w:p w14:paraId="57B270C4"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C3-246462</w:t>
      </w:r>
      <w:r>
        <w:rPr>
          <w:color w:val="993300"/>
          <w:u w:val="single"/>
        </w:rPr>
        <w:t>.</w:t>
      </w:r>
    </w:p>
    <w:p w14:paraId="65F01C2B" w14:textId="69231472" w:rsidR="00DB771A" w:rsidRDefault="00DB771A" w:rsidP="00DB771A">
      <w:pPr>
        <w:rPr>
          <w:rFonts w:ascii="Arial" w:hAnsi="Arial" w:cs="Arial"/>
          <w:b/>
          <w:sz w:val="24"/>
        </w:rPr>
      </w:pPr>
      <w:r>
        <w:rPr>
          <w:rFonts w:ascii="Arial" w:hAnsi="Arial" w:cs="Arial"/>
          <w:b/>
          <w:color w:val="0000FF"/>
          <w:sz w:val="24"/>
        </w:rPr>
        <w:t>C3-246116</w:t>
      </w:r>
      <w:r>
        <w:rPr>
          <w:rFonts w:ascii="Arial" w:hAnsi="Arial" w:cs="Arial"/>
          <w:b/>
          <w:color w:val="0000FF"/>
          <w:sz w:val="24"/>
        </w:rPr>
        <w:tab/>
      </w:r>
      <w:r>
        <w:rPr>
          <w:rFonts w:ascii="Arial" w:hAnsi="Arial" w:cs="Arial"/>
          <w:b/>
          <w:sz w:val="24"/>
        </w:rPr>
        <w:t xml:space="preserve">IMS Event Exposure (EE) Services </w:t>
      </w:r>
      <w:proofErr w:type="spellStart"/>
      <w:r>
        <w:rPr>
          <w:rFonts w:ascii="Arial" w:hAnsi="Arial" w:cs="Arial"/>
          <w:b/>
          <w:sz w:val="24"/>
        </w:rPr>
        <w:t>OpenAPI</w:t>
      </w:r>
      <w:proofErr w:type="spellEnd"/>
    </w:p>
    <w:p w14:paraId="1A479B1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CR-1429  rev  Cat: B (Rel-19)</w:t>
      </w:r>
      <w:r>
        <w:rPr>
          <w:i/>
        </w:rPr>
        <w:br/>
      </w:r>
      <w:r>
        <w:rPr>
          <w:i/>
        </w:rPr>
        <w:br/>
      </w:r>
      <w:r>
        <w:rPr>
          <w:i/>
        </w:rPr>
        <w:tab/>
      </w:r>
      <w:r>
        <w:rPr>
          <w:i/>
        </w:rPr>
        <w:tab/>
      </w:r>
      <w:r>
        <w:rPr>
          <w:i/>
        </w:rPr>
        <w:tab/>
      </w:r>
      <w:r>
        <w:rPr>
          <w:i/>
        </w:rPr>
        <w:tab/>
      </w:r>
      <w:r>
        <w:rPr>
          <w:i/>
        </w:rPr>
        <w:tab/>
        <w:t>Source: Nokia</w:t>
      </w:r>
    </w:p>
    <w:p w14:paraId="07E88305" w14:textId="77777777" w:rsidR="00DB771A" w:rsidRDefault="00DB771A" w:rsidP="00DB771A">
      <w:pPr>
        <w:rPr>
          <w:rFonts w:ascii="Arial" w:hAnsi="Arial" w:cs="Arial"/>
          <w:b/>
        </w:rPr>
      </w:pPr>
      <w:r>
        <w:rPr>
          <w:rFonts w:ascii="Arial" w:hAnsi="Arial" w:cs="Arial"/>
          <w:b/>
        </w:rPr>
        <w:t xml:space="preserve">Discussion: </w:t>
      </w:r>
    </w:p>
    <w:p w14:paraId="07B4C38B"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IMSEESubscription</w:t>
      </w:r>
      <w:proofErr w:type="spellEnd"/>
      <w:r>
        <w:t xml:space="preserve"> API, </w:t>
      </w:r>
      <w:proofErr w:type="spellStart"/>
      <w:r>
        <w:t>IMSEESubscription</w:t>
      </w:r>
      <w:proofErr w:type="spellEnd"/>
      <w:r>
        <w:t xml:space="preserve"> API</w:t>
      </w:r>
    </w:p>
    <w:p w14:paraId="70F4A99B" w14:textId="77777777" w:rsidR="00DB771A" w:rsidRDefault="00DB771A" w:rsidP="00DB771A">
      <w:r>
        <w:t>Depends on TS/TR 23.228 CR 1409</w:t>
      </w:r>
    </w:p>
    <w:p w14:paraId="3DAC8E64" w14:textId="77777777" w:rsidR="00DB771A" w:rsidRDefault="00DB771A" w:rsidP="00DB771A">
      <w:r>
        <w:t>Maria (Ericsson): Provided r1 version aligning to stage-2. Ericsson co-signs.</w:t>
      </w:r>
    </w:p>
    <w:p w14:paraId="73A57D1B" w14:textId="77777777" w:rsidR="00DB771A" w:rsidRDefault="00DB771A" w:rsidP="00DB771A">
      <w:r>
        <w:t>Need to be aligned based on 6115.</w:t>
      </w:r>
    </w:p>
    <w:p w14:paraId="322289BC" w14:textId="77777777" w:rsidR="00DB771A" w:rsidRDefault="00DB771A" w:rsidP="00DB771A">
      <w:proofErr w:type="spellStart"/>
      <w:r>
        <w:t>Mengdi</w:t>
      </w:r>
      <w:proofErr w:type="spellEnd"/>
      <w:r>
        <w:t xml:space="preserve"> (Huawei): Prefer to postpone to next meeting.</w:t>
      </w:r>
    </w:p>
    <w:p w14:paraId="23BDE847" w14:textId="77777777" w:rsidR="00DB771A" w:rsidRDefault="00DB771A" w:rsidP="00DB771A">
      <w:r>
        <w:t xml:space="preserve">Maria (Ericsson): Open API need to be included. Unstable parts can be skipped from Open API. </w:t>
      </w:r>
    </w:p>
    <w:p w14:paraId="2B93EA76" w14:textId="77777777" w:rsidR="00DB771A" w:rsidRDefault="00DB771A" w:rsidP="00DB771A">
      <w:r>
        <w:t>Xuefei (Huawei): Hard to prepare open API based on the data model updates in the current meeting.</w:t>
      </w:r>
    </w:p>
    <w:p w14:paraId="79326E86" w14:textId="77777777" w:rsidR="00DB771A" w:rsidRDefault="00DB771A" w:rsidP="00DB771A">
      <w:r>
        <w:t>Partha (Nokia): The open API is aligned to the data model.</w:t>
      </w:r>
    </w:p>
    <w:p w14:paraId="556F2C78" w14:textId="77777777" w:rsidR="00DB771A" w:rsidRDefault="00DB771A" w:rsidP="00DB771A">
      <w:r>
        <w:t>Maria (Ericsson): Provided r2.</w:t>
      </w:r>
    </w:p>
    <w:p w14:paraId="080FDA55" w14:textId="77777777" w:rsidR="00DB771A" w:rsidRDefault="00DB771A" w:rsidP="00DB771A">
      <w:r>
        <w:t>Needs to be updated based on 6115</w:t>
      </w:r>
    </w:p>
    <w:p w14:paraId="679BB765" w14:textId="77777777" w:rsidR="00DB771A" w:rsidRDefault="00DB771A" w:rsidP="00DB771A">
      <w:r>
        <w:t>Partha (Nokia): R4 is shared.</w:t>
      </w:r>
    </w:p>
    <w:p w14:paraId="752281CA" w14:textId="77777777" w:rsidR="00DB771A" w:rsidRDefault="00DB771A" w:rsidP="00DB771A">
      <w:r>
        <w:lastRenderedPageBreak/>
        <w:t>Maria (Ericsson): Ok with r4</w:t>
      </w:r>
    </w:p>
    <w:p w14:paraId="152E9486" w14:textId="77777777" w:rsidR="00DB771A" w:rsidRDefault="00DB771A" w:rsidP="00DB771A">
      <w:proofErr w:type="spellStart"/>
      <w:r>
        <w:t>Mengdi</w:t>
      </w:r>
      <w:proofErr w:type="spellEnd"/>
      <w:r>
        <w:t xml:space="preserve"> (Huawei): ok with r4</w:t>
      </w:r>
    </w:p>
    <w:p w14:paraId="54B5533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C3-246434</w:t>
      </w:r>
      <w:r>
        <w:rPr>
          <w:color w:val="993300"/>
          <w:u w:val="single"/>
        </w:rPr>
        <w:t>.</w:t>
      </w:r>
    </w:p>
    <w:p w14:paraId="4817AFBF" w14:textId="0ECE9F27" w:rsidR="00DB771A" w:rsidRDefault="00DB771A" w:rsidP="00DB771A">
      <w:pPr>
        <w:rPr>
          <w:rFonts w:ascii="Arial" w:hAnsi="Arial" w:cs="Arial"/>
          <w:b/>
          <w:sz w:val="24"/>
        </w:rPr>
      </w:pPr>
      <w:r>
        <w:rPr>
          <w:rFonts w:ascii="Arial" w:hAnsi="Arial" w:cs="Arial"/>
          <w:b/>
          <w:color w:val="0000FF"/>
          <w:sz w:val="24"/>
        </w:rPr>
        <w:t>C3-246434</w:t>
      </w:r>
      <w:r>
        <w:rPr>
          <w:rFonts w:ascii="Arial" w:hAnsi="Arial" w:cs="Arial"/>
          <w:b/>
          <w:color w:val="0000FF"/>
          <w:sz w:val="24"/>
        </w:rPr>
        <w:tab/>
      </w:r>
      <w:r>
        <w:rPr>
          <w:rFonts w:ascii="Arial" w:hAnsi="Arial" w:cs="Arial"/>
          <w:b/>
          <w:sz w:val="24"/>
        </w:rPr>
        <w:t xml:space="preserve">IMS Event Exposure Services </w:t>
      </w:r>
      <w:proofErr w:type="spellStart"/>
      <w:r>
        <w:rPr>
          <w:rFonts w:ascii="Arial" w:hAnsi="Arial" w:cs="Arial"/>
          <w:b/>
          <w:sz w:val="24"/>
        </w:rPr>
        <w:t>OpenAPI</w:t>
      </w:r>
      <w:proofErr w:type="spellEnd"/>
      <w:r>
        <w:rPr>
          <w:rFonts w:ascii="Arial" w:hAnsi="Arial" w:cs="Arial"/>
          <w:b/>
          <w:sz w:val="24"/>
        </w:rPr>
        <w:t xml:space="preserve"> file definition</w:t>
      </w:r>
    </w:p>
    <w:p w14:paraId="07FFD174"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CR-1429  rev 1 Cat: B (Rel-19)</w:t>
      </w:r>
      <w:r>
        <w:rPr>
          <w:i/>
        </w:rPr>
        <w:br/>
      </w:r>
      <w:r>
        <w:rPr>
          <w:i/>
        </w:rPr>
        <w:br/>
      </w:r>
      <w:r>
        <w:rPr>
          <w:i/>
        </w:rPr>
        <w:tab/>
      </w:r>
      <w:r>
        <w:rPr>
          <w:i/>
        </w:rPr>
        <w:tab/>
      </w:r>
      <w:r>
        <w:rPr>
          <w:i/>
        </w:rPr>
        <w:tab/>
      </w:r>
      <w:r>
        <w:rPr>
          <w:i/>
        </w:rPr>
        <w:tab/>
      </w:r>
      <w:r>
        <w:rPr>
          <w:i/>
        </w:rPr>
        <w:tab/>
        <w:t>Source: Nokia, Ericsson</w:t>
      </w:r>
    </w:p>
    <w:p w14:paraId="01C82885" w14:textId="77777777" w:rsidR="00DB771A" w:rsidRDefault="00DB771A" w:rsidP="00DB771A">
      <w:pPr>
        <w:rPr>
          <w:color w:val="808080"/>
        </w:rPr>
      </w:pPr>
      <w:r>
        <w:rPr>
          <w:color w:val="808080"/>
        </w:rPr>
        <w:t>(Replaces C3-246116)</w:t>
      </w:r>
    </w:p>
    <w:p w14:paraId="443DD28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A392CF" w14:textId="29423DE0" w:rsidR="00DB771A" w:rsidRDefault="00DB771A" w:rsidP="00DB771A">
      <w:pPr>
        <w:rPr>
          <w:rFonts w:ascii="Arial" w:hAnsi="Arial" w:cs="Arial"/>
          <w:b/>
          <w:sz w:val="24"/>
        </w:rPr>
      </w:pPr>
      <w:r>
        <w:rPr>
          <w:rFonts w:ascii="Arial" w:hAnsi="Arial" w:cs="Arial"/>
          <w:b/>
          <w:color w:val="0000FF"/>
          <w:sz w:val="24"/>
        </w:rPr>
        <w:t>C3-246460</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Nnef_ImsSessionManagement</w:t>
      </w:r>
      <w:proofErr w:type="spellEnd"/>
      <w:r>
        <w:rPr>
          <w:rFonts w:ascii="Arial" w:hAnsi="Arial" w:cs="Arial"/>
          <w:b/>
          <w:sz w:val="24"/>
        </w:rPr>
        <w:t xml:space="preserve"> Service</w:t>
      </w:r>
    </w:p>
    <w:p w14:paraId="5A875B1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CR-1426  rev 1 Cat: B (Rel-19)</w:t>
      </w:r>
      <w:r>
        <w:rPr>
          <w:i/>
        </w:rPr>
        <w:br/>
      </w:r>
      <w:r>
        <w:rPr>
          <w:i/>
        </w:rPr>
        <w:br/>
      </w:r>
      <w:r>
        <w:rPr>
          <w:i/>
        </w:rPr>
        <w:tab/>
      </w:r>
      <w:r>
        <w:rPr>
          <w:i/>
        </w:rPr>
        <w:tab/>
      </w:r>
      <w:r>
        <w:rPr>
          <w:i/>
        </w:rPr>
        <w:tab/>
      </w:r>
      <w:r>
        <w:rPr>
          <w:i/>
        </w:rPr>
        <w:tab/>
      </w:r>
      <w:r>
        <w:rPr>
          <w:i/>
        </w:rPr>
        <w:tab/>
        <w:t>Source: Huawei</w:t>
      </w:r>
    </w:p>
    <w:p w14:paraId="243E3E16" w14:textId="77777777" w:rsidR="00DB771A" w:rsidRDefault="00DB771A" w:rsidP="00DB771A">
      <w:pPr>
        <w:rPr>
          <w:color w:val="808080"/>
        </w:rPr>
      </w:pPr>
      <w:r>
        <w:rPr>
          <w:color w:val="808080"/>
        </w:rPr>
        <w:t>(Replaces C3-246109)</w:t>
      </w:r>
    </w:p>
    <w:p w14:paraId="5FD477CA"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C3-246510</w:t>
      </w:r>
      <w:r>
        <w:rPr>
          <w:color w:val="993300"/>
          <w:u w:val="single"/>
        </w:rPr>
        <w:t>.</w:t>
      </w:r>
    </w:p>
    <w:p w14:paraId="2B18D399" w14:textId="47D17728" w:rsidR="00DB771A" w:rsidRDefault="00DB771A" w:rsidP="00DB771A">
      <w:pPr>
        <w:rPr>
          <w:rFonts w:ascii="Arial" w:hAnsi="Arial" w:cs="Arial"/>
          <w:b/>
          <w:sz w:val="24"/>
        </w:rPr>
      </w:pPr>
      <w:r>
        <w:rPr>
          <w:rFonts w:ascii="Arial" w:hAnsi="Arial" w:cs="Arial"/>
          <w:b/>
          <w:color w:val="0000FF"/>
          <w:sz w:val="24"/>
        </w:rPr>
        <w:t>C3-246461</w:t>
      </w:r>
      <w:r>
        <w:rPr>
          <w:rFonts w:ascii="Arial" w:hAnsi="Arial" w:cs="Arial"/>
          <w:b/>
          <w:color w:val="0000FF"/>
          <w:sz w:val="24"/>
        </w:rPr>
        <w:tab/>
      </w:r>
      <w:r>
        <w:rPr>
          <w:rFonts w:ascii="Arial" w:hAnsi="Arial" w:cs="Arial"/>
          <w:b/>
          <w:sz w:val="24"/>
        </w:rPr>
        <w:t>IMS Event Exposure Service descriptions and procedures</w:t>
      </w:r>
    </w:p>
    <w:p w14:paraId="754CAEE7"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CR-1427  rev 1 Cat: B (Rel-19)</w:t>
      </w:r>
      <w:r>
        <w:rPr>
          <w:i/>
        </w:rPr>
        <w:br/>
      </w:r>
      <w:r>
        <w:rPr>
          <w:i/>
        </w:rPr>
        <w:br/>
      </w:r>
      <w:r>
        <w:rPr>
          <w:i/>
        </w:rPr>
        <w:tab/>
      </w:r>
      <w:r>
        <w:rPr>
          <w:i/>
        </w:rPr>
        <w:tab/>
      </w:r>
      <w:r>
        <w:rPr>
          <w:i/>
        </w:rPr>
        <w:tab/>
      </w:r>
      <w:r>
        <w:rPr>
          <w:i/>
        </w:rPr>
        <w:tab/>
      </w:r>
      <w:r>
        <w:rPr>
          <w:i/>
        </w:rPr>
        <w:tab/>
        <w:t>Source: Nokia, Ericsson</w:t>
      </w:r>
    </w:p>
    <w:p w14:paraId="14799B37" w14:textId="77777777" w:rsidR="00DB771A" w:rsidRDefault="00DB771A" w:rsidP="00DB771A">
      <w:pPr>
        <w:rPr>
          <w:color w:val="808080"/>
        </w:rPr>
      </w:pPr>
      <w:r>
        <w:rPr>
          <w:color w:val="808080"/>
        </w:rPr>
        <w:t>(Replaces C3-246114)</w:t>
      </w:r>
    </w:p>
    <w:p w14:paraId="3CC1B4E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072D2B" w14:textId="33B1C7F8" w:rsidR="00DB771A" w:rsidRDefault="00DB771A" w:rsidP="00DB771A">
      <w:pPr>
        <w:rPr>
          <w:rFonts w:ascii="Arial" w:hAnsi="Arial" w:cs="Arial"/>
          <w:b/>
          <w:sz w:val="24"/>
        </w:rPr>
      </w:pPr>
      <w:r>
        <w:rPr>
          <w:rFonts w:ascii="Arial" w:hAnsi="Arial" w:cs="Arial"/>
          <w:b/>
          <w:color w:val="0000FF"/>
          <w:sz w:val="24"/>
        </w:rPr>
        <w:t>C3-246462</w:t>
      </w:r>
      <w:r>
        <w:rPr>
          <w:rFonts w:ascii="Arial" w:hAnsi="Arial" w:cs="Arial"/>
          <w:b/>
          <w:color w:val="0000FF"/>
          <w:sz w:val="24"/>
        </w:rPr>
        <w:tab/>
      </w:r>
      <w:r>
        <w:rPr>
          <w:rFonts w:ascii="Arial" w:hAnsi="Arial" w:cs="Arial"/>
          <w:b/>
          <w:sz w:val="24"/>
        </w:rPr>
        <w:t>IMS Event Exposure API definitions and data model</w:t>
      </w:r>
    </w:p>
    <w:p w14:paraId="71553A33"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CR-1428  rev 1 Cat: B (Rel-19)</w:t>
      </w:r>
      <w:r>
        <w:rPr>
          <w:i/>
        </w:rPr>
        <w:br/>
      </w:r>
      <w:r>
        <w:rPr>
          <w:i/>
        </w:rPr>
        <w:br/>
      </w:r>
      <w:r>
        <w:rPr>
          <w:i/>
        </w:rPr>
        <w:tab/>
      </w:r>
      <w:r>
        <w:rPr>
          <w:i/>
        </w:rPr>
        <w:tab/>
      </w:r>
      <w:r>
        <w:rPr>
          <w:i/>
        </w:rPr>
        <w:tab/>
      </w:r>
      <w:r>
        <w:rPr>
          <w:i/>
        </w:rPr>
        <w:tab/>
      </w:r>
      <w:r>
        <w:rPr>
          <w:i/>
        </w:rPr>
        <w:tab/>
        <w:t>Source: Nokia, Ericsson</w:t>
      </w:r>
    </w:p>
    <w:p w14:paraId="30C84994" w14:textId="77777777" w:rsidR="00DB771A" w:rsidRDefault="00DB771A" w:rsidP="00DB771A">
      <w:pPr>
        <w:rPr>
          <w:color w:val="808080"/>
        </w:rPr>
      </w:pPr>
      <w:r>
        <w:rPr>
          <w:color w:val="808080"/>
        </w:rPr>
        <w:t>(Replaces C3-246115)</w:t>
      </w:r>
    </w:p>
    <w:p w14:paraId="05E4763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DF87F" w14:textId="0EE8B363" w:rsidR="00DB771A" w:rsidRDefault="00DB771A" w:rsidP="00DB771A">
      <w:pPr>
        <w:rPr>
          <w:rFonts w:ascii="Arial" w:hAnsi="Arial" w:cs="Arial"/>
          <w:b/>
          <w:sz w:val="24"/>
        </w:rPr>
      </w:pPr>
      <w:r>
        <w:rPr>
          <w:rFonts w:ascii="Arial" w:hAnsi="Arial" w:cs="Arial"/>
          <w:b/>
          <w:color w:val="0000FF"/>
          <w:sz w:val="24"/>
        </w:rPr>
        <w:t>C3-246510</w:t>
      </w:r>
      <w:r>
        <w:rPr>
          <w:rFonts w:ascii="Arial" w:hAnsi="Arial" w:cs="Arial"/>
          <w:b/>
          <w:color w:val="0000FF"/>
          <w:sz w:val="24"/>
        </w:rPr>
        <w:tab/>
      </w:r>
      <w:r>
        <w:rPr>
          <w:rFonts w:ascii="Arial" w:hAnsi="Arial" w:cs="Arial"/>
          <w:b/>
          <w:sz w:val="24"/>
        </w:rPr>
        <w:t xml:space="preserve">Definition of </w:t>
      </w:r>
      <w:proofErr w:type="spellStart"/>
      <w:r>
        <w:rPr>
          <w:rFonts w:ascii="Arial" w:hAnsi="Arial" w:cs="Arial"/>
          <w:b/>
          <w:sz w:val="24"/>
        </w:rPr>
        <w:t>Nnef_ImsSessionManagement</w:t>
      </w:r>
      <w:proofErr w:type="spellEnd"/>
      <w:r>
        <w:rPr>
          <w:rFonts w:ascii="Arial" w:hAnsi="Arial" w:cs="Arial"/>
          <w:b/>
          <w:sz w:val="24"/>
        </w:rPr>
        <w:t xml:space="preserve"> Service</w:t>
      </w:r>
    </w:p>
    <w:p w14:paraId="2E2DB928"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CR-1426  rev 2 Cat: B (Rel-19)</w:t>
      </w:r>
      <w:r>
        <w:rPr>
          <w:i/>
        </w:rPr>
        <w:br/>
      </w:r>
      <w:r>
        <w:rPr>
          <w:i/>
        </w:rPr>
        <w:br/>
      </w:r>
      <w:r>
        <w:rPr>
          <w:i/>
        </w:rPr>
        <w:tab/>
      </w:r>
      <w:r>
        <w:rPr>
          <w:i/>
        </w:rPr>
        <w:tab/>
      </w:r>
      <w:r>
        <w:rPr>
          <w:i/>
        </w:rPr>
        <w:tab/>
      </w:r>
      <w:r>
        <w:rPr>
          <w:i/>
        </w:rPr>
        <w:tab/>
      </w:r>
      <w:r>
        <w:rPr>
          <w:i/>
        </w:rPr>
        <w:tab/>
        <w:t>Source: Huawei, Nokia</w:t>
      </w:r>
    </w:p>
    <w:p w14:paraId="481A0033" w14:textId="77777777" w:rsidR="00DB771A" w:rsidRDefault="00DB771A" w:rsidP="00DB771A">
      <w:pPr>
        <w:rPr>
          <w:color w:val="808080"/>
        </w:rPr>
      </w:pPr>
      <w:r>
        <w:rPr>
          <w:color w:val="808080"/>
        </w:rPr>
        <w:t>(Replaces C3-246460)</w:t>
      </w:r>
    </w:p>
    <w:p w14:paraId="1A0A0ED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2AE20" w14:textId="77777777" w:rsidR="00DB771A" w:rsidRDefault="00DB771A" w:rsidP="00DB771A">
      <w:pPr>
        <w:pStyle w:val="Heading3"/>
      </w:pPr>
      <w:bookmarkStart w:id="254" w:name="_Toc183695178"/>
      <w:r>
        <w:t>19.41</w:t>
      </w:r>
      <w:r>
        <w:tab/>
        <w:t>CT aspects of application enablement for AIML services [</w:t>
      </w:r>
      <w:proofErr w:type="spellStart"/>
      <w:r>
        <w:t>AIML_App</w:t>
      </w:r>
      <w:proofErr w:type="spellEnd"/>
      <w:r>
        <w:t>]</w:t>
      </w:r>
      <w:bookmarkEnd w:id="254"/>
    </w:p>
    <w:p w14:paraId="1783F9E8" w14:textId="5C100A56" w:rsidR="00DB771A" w:rsidRDefault="00DB771A" w:rsidP="00DB771A">
      <w:pPr>
        <w:rPr>
          <w:rFonts w:ascii="Arial" w:hAnsi="Arial" w:cs="Arial"/>
          <w:b/>
          <w:sz w:val="24"/>
        </w:rPr>
      </w:pPr>
      <w:r>
        <w:rPr>
          <w:rFonts w:ascii="Arial" w:hAnsi="Arial" w:cs="Arial"/>
          <w:b/>
          <w:color w:val="0000FF"/>
          <w:sz w:val="24"/>
        </w:rPr>
        <w:t>C3-246045</w:t>
      </w:r>
      <w:r>
        <w:rPr>
          <w:rFonts w:ascii="Arial" w:hAnsi="Arial" w:cs="Arial"/>
          <w:b/>
          <w:color w:val="0000FF"/>
          <w:sz w:val="24"/>
        </w:rPr>
        <w:tab/>
      </w:r>
      <w:r>
        <w:rPr>
          <w:rFonts w:ascii="Arial" w:hAnsi="Arial" w:cs="Arial"/>
          <w:b/>
          <w:sz w:val="24"/>
        </w:rPr>
        <w:t>Introduction of AIMLE service in SEAL</w:t>
      </w:r>
    </w:p>
    <w:p w14:paraId="31D50EFE" w14:textId="77777777" w:rsidR="00DB771A" w:rsidRDefault="00DB771A" w:rsidP="00DB771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CR-0332  rev  Cat: B (Rel-19)</w:t>
      </w:r>
      <w:r>
        <w:rPr>
          <w:i/>
        </w:rPr>
        <w:br/>
      </w:r>
      <w:r>
        <w:rPr>
          <w:i/>
        </w:rPr>
        <w:br/>
      </w:r>
      <w:r>
        <w:rPr>
          <w:i/>
        </w:rPr>
        <w:tab/>
      </w:r>
      <w:r>
        <w:rPr>
          <w:i/>
        </w:rPr>
        <w:tab/>
      </w:r>
      <w:r>
        <w:rPr>
          <w:i/>
        </w:rPr>
        <w:tab/>
      </w:r>
      <w:r>
        <w:rPr>
          <w:i/>
        </w:rPr>
        <w:tab/>
      </w:r>
      <w:r>
        <w:rPr>
          <w:i/>
        </w:rPr>
        <w:tab/>
        <w:t>Source: Ericsson, Samsung, Lenovo</w:t>
      </w:r>
    </w:p>
    <w:p w14:paraId="6796F977" w14:textId="77777777" w:rsidR="00DB771A" w:rsidRDefault="00DB771A" w:rsidP="00DB771A">
      <w:pPr>
        <w:rPr>
          <w:rFonts w:ascii="Arial" w:hAnsi="Arial" w:cs="Arial"/>
          <w:b/>
        </w:rPr>
      </w:pPr>
      <w:r>
        <w:rPr>
          <w:rFonts w:ascii="Arial" w:hAnsi="Arial" w:cs="Arial"/>
          <w:b/>
        </w:rPr>
        <w:t xml:space="preserve">Abstract: </w:t>
      </w:r>
    </w:p>
    <w:p w14:paraId="195EEC3E" w14:textId="77777777" w:rsidR="00DB771A" w:rsidRDefault="00DB771A" w:rsidP="00DB771A">
      <w:r>
        <w:t>AIMLE service is specified in SA6 as a part of SEAL. Thus, it shall be introduced in 29.549.</w:t>
      </w:r>
    </w:p>
    <w:p w14:paraId="4C2D84E4" w14:textId="77777777" w:rsidR="00DB771A" w:rsidRDefault="00DB771A" w:rsidP="00DB771A">
      <w:pPr>
        <w:rPr>
          <w:rFonts w:ascii="Arial" w:hAnsi="Arial" w:cs="Arial"/>
          <w:b/>
        </w:rPr>
      </w:pPr>
      <w:r>
        <w:rPr>
          <w:rFonts w:ascii="Arial" w:hAnsi="Arial" w:cs="Arial"/>
          <w:b/>
        </w:rPr>
        <w:t xml:space="preserve">Discussion: </w:t>
      </w:r>
    </w:p>
    <w:p w14:paraId="5E706DDB" w14:textId="77777777" w:rsidR="00DB771A" w:rsidRDefault="00DB771A" w:rsidP="00DB771A">
      <w:r>
        <w:t>Abdessamad (Huawei): Remove “,” before “and”.</w:t>
      </w:r>
    </w:p>
    <w:p w14:paraId="58FBFF9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C3-246463</w:t>
      </w:r>
      <w:r>
        <w:rPr>
          <w:color w:val="993300"/>
          <w:u w:val="single"/>
        </w:rPr>
        <w:t>.</w:t>
      </w:r>
    </w:p>
    <w:p w14:paraId="5B37FCE3" w14:textId="40766F44" w:rsidR="00DB771A" w:rsidRDefault="00DB771A" w:rsidP="00DB771A">
      <w:pPr>
        <w:rPr>
          <w:rFonts w:ascii="Arial" w:hAnsi="Arial" w:cs="Arial"/>
          <w:b/>
          <w:sz w:val="24"/>
        </w:rPr>
      </w:pPr>
      <w:r>
        <w:rPr>
          <w:rFonts w:ascii="Arial" w:hAnsi="Arial" w:cs="Arial"/>
          <w:b/>
          <w:color w:val="0000FF"/>
          <w:sz w:val="24"/>
        </w:rPr>
        <w:t>C3-246060</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AIML_App</w:t>
      </w:r>
      <w:proofErr w:type="spellEnd"/>
    </w:p>
    <w:p w14:paraId="491D1451" w14:textId="77777777" w:rsidR="00DB771A" w:rsidRDefault="00DB771A" w:rsidP="00DB771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747F011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8E769" w14:textId="59B08763" w:rsidR="00DB771A" w:rsidRDefault="00DB771A" w:rsidP="00DB771A">
      <w:pPr>
        <w:rPr>
          <w:rFonts w:ascii="Arial" w:hAnsi="Arial" w:cs="Arial"/>
          <w:b/>
          <w:sz w:val="24"/>
        </w:rPr>
      </w:pPr>
      <w:r>
        <w:rPr>
          <w:rFonts w:ascii="Arial" w:hAnsi="Arial" w:cs="Arial"/>
          <w:b/>
          <w:color w:val="0000FF"/>
          <w:sz w:val="24"/>
        </w:rPr>
        <w:t>C3-246233</w:t>
      </w:r>
      <w:r>
        <w:rPr>
          <w:rFonts w:ascii="Arial" w:hAnsi="Arial" w:cs="Arial"/>
          <w:b/>
          <w:color w:val="0000FF"/>
          <w:sz w:val="24"/>
        </w:rPr>
        <w:tab/>
      </w:r>
      <w:r>
        <w:rPr>
          <w:rFonts w:ascii="Arial" w:hAnsi="Arial" w:cs="Arial"/>
          <w:b/>
          <w:sz w:val="24"/>
        </w:rPr>
        <w:t>Documenting AIMLE service in CT3</w:t>
      </w:r>
    </w:p>
    <w:p w14:paraId="40F5A768" w14:textId="77777777" w:rsidR="00DB771A" w:rsidRDefault="00DB771A" w:rsidP="00DB77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D01EEA" w14:textId="77777777" w:rsidR="00DB771A" w:rsidRDefault="00DB771A" w:rsidP="00DB771A">
      <w:pPr>
        <w:rPr>
          <w:rFonts w:ascii="Arial" w:hAnsi="Arial" w:cs="Arial"/>
          <w:b/>
        </w:rPr>
      </w:pPr>
      <w:r>
        <w:rPr>
          <w:rFonts w:ascii="Arial" w:hAnsi="Arial" w:cs="Arial"/>
          <w:b/>
        </w:rPr>
        <w:t xml:space="preserve">Discussion: </w:t>
      </w:r>
    </w:p>
    <w:p w14:paraId="74EA917E" w14:textId="77777777" w:rsidR="00DB771A" w:rsidRDefault="00DB771A" w:rsidP="00DB771A">
      <w:r>
        <w:t>Igor (Ericsson): Can be noted as the WID revised with new TS.</w:t>
      </w:r>
    </w:p>
    <w:p w14:paraId="677EF06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74AD8" w14:textId="14A531D9" w:rsidR="00DB771A" w:rsidRDefault="00DB771A" w:rsidP="00DB771A">
      <w:pPr>
        <w:rPr>
          <w:rFonts w:ascii="Arial" w:hAnsi="Arial" w:cs="Arial"/>
          <w:b/>
          <w:sz w:val="24"/>
        </w:rPr>
      </w:pPr>
      <w:r>
        <w:rPr>
          <w:rFonts w:ascii="Arial" w:hAnsi="Arial" w:cs="Arial"/>
          <w:b/>
          <w:color w:val="0000FF"/>
          <w:sz w:val="24"/>
        </w:rPr>
        <w:t>C3-246463</w:t>
      </w:r>
      <w:r>
        <w:rPr>
          <w:rFonts w:ascii="Arial" w:hAnsi="Arial" w:cs="Arial"/>
          <w:b/>
          <w:color w:val="0000FF"/>
          <w:sz w:val="24"/>
        </w:rPr>
        <w:tab/>
      </w:r>
      <w:r>
        <w:rPr>
          <w:rFonts w:ascii="Arial" w:hAnsi="Arial" w:cs="Arial"/>
          <w:b/>
          <w:sz w:val="24"/>
        </w:rPr>
        <w:t>Introduction of AIMLE service in SEAL</w:t>
      </w:r>
    </w:p>
    <w:p w14:paraId="35AB66B3"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v19.0.0</w:t>
      </w:r>
      <w:r>
        <w:rPr>
          <w:i/>
        </w:rPr>
        <w:tab/>
        <w:t xml:space="preserve">  CR-0332  rev 1 Cat: B (Rel-19)</w:t>
      </w:r>
      <w:r>
        <w:rPr>
          <w:i/>
        </w:rPr>
        <w:br/>
      </w:r>
      <w:r>
        <w:rPr>
          <w:i/>
        </w:rPr>
        <w:br/>
      </w:r>
      <w:r>
        <w:rPr>
          <w:i/>
        </w:rPr>
        <w:tab/>
      </w:r>
      <w:r>
        <w:rPr>
          <w:i/>
        </w:rPr>
        <w:tab/>
      </w:r>
      <w:r>
        <w:rPr>
          <w:i/>
        </w:rPr>
        <w:tab/>
      </w:r>
      <w:r>
        <w:rPr>
          <w:i/>
        </w:rPr>
        <w:tab/>
      </w:r>
      <w:r>
        <w:rPr>
          <w:i/>
        </w:rPr>
        <w:tab/>
        <w:t>Source: Ericsson, Samsung, Lenovo</w:t>
      </w:r>
    </w:p>
    <w:p w14:paraId="1FEA5766" w14:textId="77777777" w:rsidR="00DB771A" w:rsidRDefault="00DB771A" w:rsidP="00DB771A">
      <w:pPr>
        <w:rPr>
          <w:color w:val="808080"/>
        </w:rPr>
      </w:pPr>
      <w:r>
        <w:rPr>
          <w:color w:val="808080"/>
        </w:rPr>
        <w:t>(Replaces C3-246045)</w:t>
      </w:r>
    </w:p>
    <w:p w14:paraId="16714822" w14:textId="77777777" w:rsidR="00DB771A" w:rsidRDefault="00DB771A" w:rsidP="00DB771A">
      <w:pPr>
        <w:rPr>
          <w:rFonts w:ascii="Arial" w:hAnsi="Arial" w:cs="Arial"/>
          <w:b/>
        </w:rPr>
      </w:pPr>
      <w:r>
        <w:rPr>
          <w:rFonts w:ascii="Arial" w:hAnsi="Arial" w:cs="Arial"/>
          <w:b/>
        </w:rPr>
        <w:t xml:space="preserve">Abstract: </w:t>
      </w:r>
    </w:p>
    <w:p w14:paraId="0E23DA96" w14:textId="77777777" w:rsidR="00DB771A" w:rsidRDefault="00DB771A" w:rsidP="00DB771A">
      <w:r>
        <w:t>AIMLE service is specified in SA6 as a part of SEAL. Thus, it shall be introduced in 29.549.</w:t>
      </w:r>
    </w:p>
    <w:p w14:paraId="71C51BA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087E7" w14:textId="77777777" w:rsidR="00DB771A" w:rsidRDefault="00DB771A" w:rsidP="00DB771A">
      <w:pPr>
        <w:pStyle w:val="Heading3"/>
      </w:pPr>
      <w:bookmarkStart w:id="255" w:name="_Toc183695179"/>
      <w:r>
        <w:t>19.42</w:t>
      </w:r>
      <w:r>
        <w:tab/>
        <w:t>CT aspects for application enablement for mobile metaverse services [</w:t>
      </w:r>
      <w:proofErr w:type="spellStart"/>
      <w:r>
        <w:t>Metaverse_App</w:t>
      </w:r>
      <w:proofErr w:type="spellEnd"/>
      <w:r>
        <w:t>]</w:t>
      </w:r>
      <w:bookmarkEnd w:id="255"/>
    </w:p>
    <w:p w14:paraId="695D88E3" w14:textId="3C51E0F0" w:rsidR="00DB771A" w:rsidRDefault="00DB771A" w:rsidP="00DB771A">
      <w:pPr>
        <w:rPr>
          <w:rFonts w:ascii="Arial" w:hAnsi="Arial" w:cs="Arial"/>
          <w:b/>
          <w:sz w:val="24"/>
        </w:rPr>
      </w:pPr>
      <w:r>
        <w:rPr>
          <w:rFonts w:ascii="Arial" w:hAnsi="Arial" w:cs="Arial"/>
          <w:b/>
          <w:color w:val="0000FF"/>
          <w:sz w:val="24"/>
        </w:rPr>
        <w:t>C3-246103</w:t>
      </w:r>
      <w:r>
        <w:rPr>
          <w:rFonts w:ascii="Arial" w:hAnsi="Arial" w:cs="Arial"/>
          <w:b/>
          <w:color w:val="0000FF"/>
          <w:sz w:val="24"/>
        </w:rPr>
        <w:tab/>
      </w:r>
      <w:r>
        <w:rPr>
          <w:rFonts w:ascii="Arial" w:hAnsi="Arial" w:cs="Arial"/>
          <w:b/>
          <w:sz w:val="24"/>
        </w:rPr>
        <w:t>Discussion Paper on implementation of spatial anchor, spatial map and digital asset services</w:t>
      </w:r>
    </w:p>
    <w:p w14:paraId="74E383A4" w14:textId="77777777" w:rsidR="00DB771A" w:rsidRDefault="00DB771A" w:rsidP="00DB77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Co., Ltd, Nokia</w:t>
      </w:r>
    </w:p>
    <w:p w14:paraId="031F38E5" w14:textId="77777777" w:rsidR="00DB771A" w:rsidRDefault="00DB771A" w:rsidP="00DB771A">
      <w:pPr>
        <w:rPr>
          <w:rFonts w:ascii="Arial" w:hAnsi="Arial" w:cs="Arial"/>
          <w:b/>
        </w:rPr>
      </w:pPr>
      <w:r>
        <w:rPr>
          <w:rFonts w:ascii="Arial" w:hAnsi="Arial" w:cs="Arial"/>
          <w:b/>
        </w:rPr>
        <w:t xml:space="preserve">Discussion: </w:t>
      </w:r>
    </w:p>
    <w:p w14:paraId="3E62F5A6" w14:textId="77777777" w:rsidR="00DB771A" w:rsidRDefault="00DB771A" w:rsidP="00DB771A">
      <w:r>
        <w:t>C3-246103/C1-246178</w:t>
      </w:r>
    </w:p>
    <w:p w14:paraId="65EDD802" w14:textId="77777777" w:rsidR="00DB771A" w:rsidRDefault="00DB771A" w:rsidP="00DB771A">
      <w:r>
        <w:t>Abdessamad (Huawei): Criteria is not agreeable. First API should be handled in CT3. Ok with 8.3 &amp; 9.3. The rest of APIs still under discussion in SA6.</w:t>
      </w:r>
    </w:p>
    <w:p w14:paraId="356E68E4" w14:textId="77777777" w:rsidR="00DB771A" w:rsidRDefault="00DB771A" w:rsidP="00DB771A">
      <w:r>
        <w:t>Naren (Samsung): Prefer CT1 handles the first one. SA6 is only discussing the API names in this meeting.</w:t>
      </w:r>
    </w:p>
    <w:p w14:paraId="010BD32C" w14:textId="77777777" w:rsidR="00DB771A" w:rsidRDefault="00DB771A" w:rsidP="00DB771A">
      <w:r>
        <w:lastRenderedPageBreak/>
        <w:t>Partha (Nokia): Ok to start progressing and have the joint session.</w:t>
      </w:r>
    </w:p>
    <w:p w14:paraId="48834857" w14:textId="77777777" w:rsidR="00DB771A" w:rsidRDefault="00DB771A" w:rsidP="00DB771A">
      <w:r>
        <w:t>Igor (Ericsson): Changes should be reflected in the WID.</w:t>
      </w:r>
    </w:p>
    <w:p w14:paraId="61194790" w14:textId="77777777" w:rsidR="00DB771A" w:rsidRDefault="00DB771A" w:rsidP="00DB771A">
      <w:r>
        <w:t>To decide if the joint session will take place.</w:t>
      </w:r>
    </w:p>
    <w:p w14:paraId="7576E3A1" w14:textId="77777777" w:rsidR="00DB771A" w:rsidRDefault="00DB771A" w:rsidP="00DB771A">
      <w:r>
        <w:t>Nishant (QC): CT1 should define the APIs when the only consumer is UE. Otherwise CT3.</w:t>
      </w:r>
    </w:p>
    <w:p w14:paraId="56C37983" w14:textId="77777777" w:rsidR="00DB771A" w:rsidRDefault="00DB771A" w:rsidP="00DB771A">
      <w:r>
        <w:t xml:space="preserve">Abdessamad (Huawei): </w:t>
      </w:r>
      <w:proofErr w:type="spellStart"/>
      <w:r>
        <w:t>Agree.Only</w:t>
      </w:r>
      <w:proofErr w:type="spellEnd"/>
      <w:r>
        <w:t xml:space="preserve"> 8.3, 9.3 and 8.2 can be discussed now.</w:t>
      </w:r>
    </w:p>
    <w:p w14:paraId="021A19AF" w14:textId="77777777" w:rsidR="00DB771A" w:rsidRDefault="00DB771A" w:rsidP="00DB771A">
      <w:r>
        <w:t>Naren (Samsung). SA6 agreed on the CR.</w:t>
      </w:r>
    </w:p>
    <w:p w14:paraId="520B761F" w14:textId="77777777" w:rsidR="00DB771A" w:rsidRDefault="00DB771A" w:rsidP="00DB771A">
      <w:r>
        <w:t>Christian (Huawei): we need to wait for further analysis. Disagrees with 9.5.5.</w:t>
      </w:r>
    </w:p>
    <w:p w14:paraId="55C80A5C" w14:textId="77777777" w:rsidR="00DB771A" w:rsidRDefault="00DB771A" w:rsidP="00DB771A">
      <w:r>
        <w:t>Naren (Samsung): follows EDGEAPP approach</w:t>
      </w:r>
    </w:p>
    <w:p w14:paraId="68EEDB6C" w14:textId="77777777" w:rsidR="00DB771A" w:rsidRDefault="00DB771A" w:rsidP="00DB771A">
      <w:r>
        <w:t>Partha (Nokia): Supports Samsung.</w:t>
      </w:r>
    </w:p>
    <w:p w14:paraId="665E4939" w14:textId="77777777" w:rsidR="00DB771A" w:rsidRDefault="00DB771A" w:rsidP="00DB771A">
      <w:r>
        <w:t>Igor (Ericsson): The principle needs to be clear to progress on the work.</w:t>
      </w:r>
    </w:p>
    <w:p w14:paraId="170973B7" w14:textId="77777777" w:rsidR="00DB771A" w:rsidRDefault="00DB771A" w:rsidP="00DB771A">
      <w:r>
        <w:t xml:space="preserve">The principle of which WG should define the API is not agreed. </w:t>
      </w:r>
    </w:p>
    <w:p w14:paraId="50F77060" w14:textId="77777777" w:rsidR="00DB771A" w:rsidRDefault="00DB771A" w:rsidP="00DB771A">
      <w:r>
        <w:t xml:space="preserve">It can be agreed that service operation descriptions can be specified in the respective CT groups (depending on the service consumer), however, the API data model and </w:t>
      </w:r>
      <w:proofErr w:type="spellStart"/>
      <w:r>
        <w:t>OpeAPI</w:t>
      </w:r>
      <w:proofErr w:type="spellEnd"/>
      <w:r>
        <w:t xml:space="preserve">  are defined in one group and the other CT group specification shall refer this implementation. The work for 9.3 &amp; 8.2 can be initiated in CT3.</w:t>
      </w:r>
    </w:p>
    <w:p w14:paraId="55E16B22" w14:textId="77777777" w:rsidR="00DB771A" w:rsidRDefault="00DB771A" w:rsidP="00DB771A">
      <w:r>
        <w:t>TS 24.5XX is good to have but is not mandatory.</w:t>
      </w:r>
    </w:p>
    <w:p w14:paraId="4AA64948" w14:textId="77777777" w:rsidR="00DB771A" w:rsidRDefault="00DB771A" w:rsidP="00DB771A">
      <w:r>
        <w:t>Igor (Ericsson): Would like to be in any offline discussions on this topic.</w:t>
      </w:r>
    </w:p>
    <w:p w14:paraId="53669E57" w14:textId="77777777" w:rsidR="00DB771A" w:rsidRDefault="00DB771A" w:rsidP="00DB771A">
      <w:r>
        <w:t>Naren (Samsung): Currently discussing internally and will confirm on the criteria to select the leading WG based on the comments from Huawei and Qualcomm. We think, the criteria agreed should be applied to all WIDs in future.</w:t>
      </w:r>
    </w:p>
    <w:p w14:paraId="6A97D5C8" w14:textId="77777777" w:rsidR="00DB771A" w:rsidRDefault="00DB771A" w:rsidP="00DB771A">
      <w:r>
        <w:t xml:space="preserve">Naren (Samsung): This agreement should apply to all </w:t>
      </w:r>
      <w:proofErr w:type="spellStart"/>
      <w:r>
        <w:t>WIs.</w:t>
      </w:r>
      <w:proofErr w:type="spellEnd"/>
    </w:p>
    <w:p w14:paraId="07230A19" w14:textId="77777777" w:rsidR="00DB771A" w:rsidRDefault="00DB771A" w:rsidP="00DB771A">
      <w:r>
        <w:t>Igor (Ericsson): Ericsson’s position is to define new APIs in CT3 that has VAL or SEAL server as a consumer for new WIs in Release 19.</w:t>
      </w:r>
    </w:p>
    <w:p w14:paraId="4F7988CB" w14:textId="77777777" w:rsidR="00DB771A" w:rsidRDefault="00DB771A" w:rsidP="00DB771A">
      <w:r>
        <w:t>Partha (Nokia): Nokia supports this principle.</w:t>
      </w:r>
    </w:p>
    <w:p w14:paraId="508813FA"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F12D9" w14:textId="53DD2C8A" w:rsidR="00DB771A" w:rsidRDefault="00DB771A" w:rsidP="00DB771A">
      <w:pPr>
        <w:rPr>
          <w:rFonts w:ascii="Arial" w:hAnsi="Arial" w:cs="Arial"/>
          <w:b/>
          <w:sz w:val="24"/>
        </w:rPr>
      </w:pPr>
      <w:r>
        <w:rPr>
          <w:rFonts w:ascii="Arial" w:hAnsi="Arial" w:cs="Arial"/>
          <w:b/>
          <w:color w:val="0000FF"/>
          <w:sz w:val="24"/>
        </w:rPr>
        <w:t>C3-246158</w:t>
      </w:r>
      <w:r>
        <w:rPr>
          <w:rFonts w:ascii="Arial" w:hAnsi="Arial" w:cs="Arial"/>
          <w:b/>
          <w:color w:val="0000FF"/>
          <w:sz w:val="24"/>
        </w:rPr>
        <w:tab/>
      </w:r>
      <w:r>
        <w:rPr>
          <w:rFonts w:ascii="Arial" w:hAnsi="Arial" w:cs="Arial"/>
          <w:b/>
          <w:sz w:val="24"/>
        </w:rPr>
        <w:t xml:space="preserve">Work plan for CT3 aspects of </w:t>
      </w:r>
      <w:proofErr w:type="spellStart"/>
      <w:r>
        <w:rPr>
          <w:rFonts w:ascii="Arial" w:hAnsi="Arial" w:cs="Arial"/>
          <w:b/>
          <w:sz w:val="24"/>
        </w:rPr>
        <w:t>Metaverse_APP</w:t>
      </w:r>
      <w:proofErr w:type="spellEnd"/>
    </w:p>
    <w:p w14:paraId="7B571F12" w14:textId="77777777" w:rsidR="00DB771A" w:rsidRDefault="00DB771A" w:rsidP="00DB771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6847E0E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D877F" w14:textId="77777777" w:rsidR="00DB771A" w:rsidRDefault="00DB771A" w:rsidP="00DB771A">
      <w:pPr>
        <w:pStyle w:val="Heading3"/>
      </w:pPr>
      <w:bookmarkStart w:id="256" w:name="_Toc183695180"/>
      <w:r>
        <w:t>19.43</w:t>
      </w:r>
      <w:r>
        <w:tab/>
        <w:t>CT Aspects of Vehicle Mounted Relays Phase 2 [VMR_Ph2]</w:t>
      </w:r>
      <w:bookmarkEnd w:id="256"/>
    </w:p>
    <w:p w14:paraId="790DA3EF" w14:textId="77777777" w:rsidR="00DB771A" w:rsidRDefault="00DB771A" w:rsidP="00DB771A">
      <w:pPr>
        <w:pStyle w:val="Heading3"/>
      </w:pPr>
      <w:bookmarkStart w:id="257" w:name="_Toc183695181"/>
      <w:r>
        <w:t>19.44</w:t>
      </w:r>
      <w:r>
        <w:tab/>
        <w:t xml:space="preserve">Alignment of </w:t>
      </w:r>
      <w:proofErr w:type="spellStart"/>
      <w:r>
        <w:t>eCall</w:t>
      </w:r>
      <w:proofErr w:type="spellEnd"/>
      <w:r>
        <w:t xml:space="preserve"> over IMS with CEN [</w:t>
      </w:r>
      <w:proofErr w:type="spellStart"/>
      <w:r>
        <w:t>eCallCEN</w:t>
      </w:r>
      <w:proofErr w:type="spellEnd"/>
      <w:r>
        <w:t>]</w:t>
      </w:r>
      <w:bookmarkEnd w:id="257"/>
    </w:p>
    <w:p w14:paraId="725C3319" w14:textId="77777777" w:rsidR="00DB771A" w:rsidRDefault="00DB771A" w:rsidP="00DB771A">
      <w:pPr>
        <w:pStyle w:val="Heading3"/>
      </w:pPr>
      <w:bookmarkStart w:id="258" w:name="_Toc183695182"/>
      <w:r>
        <w:t>19.45</w:t>
      </w:r>
      <w:r>
        <w:tab/>
        <w:t>CT aspects of Multi-Access (ATSSS_Ph4) [MASSS]</w:t>
      </w:r>
      <w:bookmarkEnd w:id="258"/>
    </w:p>
    <w:p w14:paraId="6537A884" w14:textId="5680C59B" w:rsidR="00DB771A" w:rsidRDefault="00DB771A" w:rsidP="00DB771A">
      <w:pPr>
        <w:rPr>
          <w:rFonts w:ascii="Arial" w:hAnsi="Arial" w:cs="Arial"/>
          <w:b/>
          <w:sz w:val="24"/>
        </w:rPr>
      </w:pPr>
      <w:r>
        <w:rPr>
          <w:rFonts w:ascii="Arial" w:hAnsi="Arial" w:cs="Arial"/>
          <w:b/>
          <w:color w:val="0000FF"/>
          <w:sz w:val="24"/>
        </w:rPr>
        <w:t>C3-246162</w:t>
      </w:r>
      <w:r>
        <w:rPr>
          <w:rFonts w:ascii="Arial" w:hAnsi="Arial" w:cs="Arial"/>
          <w:b/>
          <w:color w:val="0000FF"/>
          <w:sz w:val="24"/>
        </w:rPr>
        <w:tab/>
      </w:r>
      <w:r>
        <w:rPr>
          <w:rFonts w:ascii="Arial" w:hAnsi="Arial" w:cs="Arial"/>
          <w:b/>
          <w:sz w:val="24"/>
        </w:rPr>
        <w:t>Support of MPQUIC based proxy functionalities for ATSSS</w:t>
      </w:r>
    </w:p>
    <w:p w14:paraId="3C2909C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CR-1287  rev  Cat: B (Rel-19)</w:t>
      </w:r>
      <w:r>
        <w:rPr>
          <w:i/>
        </w:rPr>
        <w:br/>
      </w:r>
      <w:r>
        <w:rPr>
          <w:i/>
        </w:rPr>
        <w:br/>
      </w:r>
      <w:r>
        <w:rPr>
          <w:i/>
        </w:rPr>
        <w:tab/>
      </w:r>
      <w:r>
        <w:rPr>
          <w:i/>
        </w:rPr>
        <w:tab/>
      </w:r>
      <w:r>
        <w:rPr>
          <w:i/>
        </w:rPr>
        <w:tab/>
      </w:r>
      <w:r>
        <w:rPr>
          <w:i/>
        </w:rPr>
        <w:tab/>
      </w:r>
      <w:r>
        <w:rPr>
          <w:i/>
        </w:rPr>
        <w:tab/>
        <w:t>Source: Ericsson</w:t>
      </w:r>
    </w:p>
    <w:p w14:paraId="2A20B2AD" w14:textId="77777777" w:rsidR="00DB771A" w:rsidRDefault="00DB771A" w:rsidP="00DB771A">
      <w:pPr>
        <w:rPr>
          <w:rFonts w:ascii="Arial" w:hAnsi="Arial" w:cs="Arial"/>
          <w:b/>
        </w:rPr>
      </w:pPr>
      <w:r>
        <w:rPr>
          <w:rFonts w:ascii="Arial" w:hAnsi="Arial" w:cs="Arial"/>
          <w:b/>
        </w:rPr>
        <w:t xml:space="preserve">Abstract: </w:t>
      </w:r>
    </w:p>
    <w:p w14:paraId="3C443DCE" w14:textId="77777777" w:rsidR="00DB771A" w:rsidRDefault="00DB771A" w:rsidP="00DB771A">
      <w:r>
        <w:lastRenderedPageBreak/>
        <w:t>Summary of Change: Reuse the MPQUIC function as MPQUIC-UDP function and introduce the MPQUIC-IP and MPQUIC-E proxy functionalities for the Access traffic steering, switch and splitting support.</w:t>
      </w:r>
    </w:p>
    <w:p w14:paraId="298BA2D6" w14:textId="77777777" w:rsidR="00DB771A" w:rsidRDefault="00DB771A" w:rsidP="00DB771A">
      <w:pPr>
        <w:rPr>
          <w:rFonts w:ascii="Arial" w:hAnsi="Arial" w:cs="Arial"/>
          <w:b/>
        </w:rPr>
      </w:pPr>
      <w:r>
        <w:rPr>
          <w:rFonts w:ascii="Arial" w:hAnsi="Arial" w:cs="Arial"/>
          <w:b/>
        </w:rPr>
        <w:t xml:space="preserve">Discussion: </w:t>
      </w:r>
    </w:p>
    <w:p w14:paraId="36878E57"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 </w:t>
      </w:r>
      <w:proofErr w:type="spellStart"/>
      <w:r>
        <w:t>Npcf_SMPolicyControl</w:t>
      </w:r>
      <w:proofErr w:type="spellEnd"/>
      <w:r>
        <w:t xml:space="preserve"> API</w:t>
      </w:r>
    </w:p>
    <w:p w14:paraId="1ED57A9C" w14:textId="77777777" w:rsidR="00DB771A" w:rsidRDefault="00DB771A" w:rsidP="00DB771A">
      <w:r>
        <w:t>Depends on TS/TR 23.501 CR #5493</w:t>
      </w:r>
    </w:p>
    <w:p w14:paraId="71B9C7AF" w14:textId="77777777" w:rsidR="00DB771A" w:rsidRDefault="00DB771A" w:rsidP="00DB771A">
      <w:r>
        <w:t>Xuefei (Huawei): This CR will be focused on MPQUIC-IP &amp; MPQUIC-E only. Remove MPQUIC UPD references.</w:t>
      </w:r>
    </w:p>
    <w:p w14:paraId="33306014" w14:textId="77777777" w:rsidR="00DB771A" w:rsidRDefault="00DB771A" w:rsidP="00DB771A">
      <w:r>
        <w:t>Partha (Nokia): 1st change, note 3 &amp; 4 should go after 5. Nokia wants to cosign this CR.</w:t>
      </w:r>
    </w:p>
    <w:p w14:paraId="4F49307C" w14:textId="77777777" w:rsidR="00DB771A" w:rsidRDefault="00DB771A" w:rsidP="00DB771A">
      <w:r>
        <w:t>Xuefei (Huawei): Use the exact enumeration values in the service description.</w:t>
      </w:r>
    </w:p>
    <w:p w14:paraId="38504216" w14:textId="77777777" w:rsidR="00DB771A" w:rsidRDefault="00DB771A" w:rsidP="00DB771A">
      <w:r>
        <w:t>Meifang (Ericsson): Provided r2.</w:t>
      </w:r>
    </w:p>
    <w:p w14:paraId="0ADE84B6" w14:textId="77777777" w:rsidR="00DB771A" w:rsidRDefault="00DB771A" w:rsidP="00DB771A">
      <w:r>
        <w:t>Xuefei (Huawei): Fine with r2.</w:t>
      </w:r>
    </w:p>
    <w:p w14:paraId="318F8917" w14:textId="77777777" w:rsidR="00DB771A" w:rsidRDefault="00DB771A" w:rsidP="00DB771A">
      <w:r>
        <w:t>Partha (Nokia): Fine with r2.</w:t>
      </w:r>
    </w:p>
    <w:p w14:paraId="7416DD39" w14:textId="77777777" w:rsidR="00DB771A" w:rsidRDefault="00DB771A" w:rsidP="00DB771A">
      <w:r>
        <w:t>R2 is pre-agreed</w:t>
      </w:r>
    </w:p>
    <w:p w14:paraId="48BC8C5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C3-246385</w:t>
      </w:r>
      <w:r>
        <w:rPr>
          <w:color w:val="993300"/>
          <w:u w:val="single"/>
        </w:rPr>
        <w:t>.</w:t>
      </w:r>
    </w:p>
    <w:p w14:paraId="4C3277A3" w14:textId="18C3D52E" w:rsidR="00DB771A" w:rsidRDefault="00DB771A" w:rsidP="00DB771A">
      <w:pPr>
        <w:rPr>
          <w:rFonts w:ascii="Arial" w:hAnsi="Arial" w:cs="Arial"/>
          <w:b/>
          <w:sz w:val="24"/>
        </w:rPr>
      </w:pPr>
      <w:r>
        <w:rPr>
          <w:rFonts w:ascii="Arial" w:hAnsi="Arial" w:cs="Arial"/>
          <w:b/>
          <w:color w:val="0000FF"/>
          <w:sz w:val="24"/>
        </w:rPr>
        <w:t>C3-246218</w:t>
      </w:r>
      <w:r>
        <w:rPr>
          <w:rFonts w:ascii="Arial" w:hAnsi="Arial" w:cs="Arial"/>
          <w:b/>
          <w:color w:val="0000FF"/>
          <w:sz w:val="24"/>
        </w:rPr>
        <w:tab/>
      </w:r>
      <w:r>
        <w:rPr>
          <w:rFonts w:ascii="Arial" w:hAnsi="Arial" w:cs="Arial"/>
          <w:b/>
          <w:sz w:val="24"/>
        </w:rPr>
        <w:t>Support of the MPQUIC-UDP Steering Functionality</w:t>
      </w:r>
    </w:p>
    <w:p w14:paraId="3D0A359E"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CR-1293  rev  Cat: B (Rel-19)</w:t>
      </w:r>
      <w:r>
        <w:rPr>
          <w:i/>
        </w:rPr>
        <w:br/>
      </w:r>
      <w:r>
        <w:rPr>
          <w:i/>
        </w:rPr>
        <w:br/>
      </w:r>
      <w:r>
        <w:rPr>
          <w:i/>
        </w:rPr>
        <w:tab/>
      </w:r>
      <w:r>
        <w:rPr>
          <w:i/>
        </w:rPr>
        <w:tab/>
      </w:r>
      <w:r>
        <w:rPr>
          <w:i/>
        </w:rPr>
        <w:tab/>
      </w:r>
      <w:r>
        <w:rPr>
          <w:i/>
        </w:rPr>
        <w:tab/>
      </w:r>
      <w:r>
        <w:rPr>
          <w:i/>
        </w:rPr>
        <w:tab/>
        <w:t>Source: Huawei</w:t>
      </w:r>
    </w:p>
    <w:p w14:paraId="650DD7E2" w14:textId="77777777" w:rsidR="00DB771A" w:rsidRDefault="00DB771A" w:rsidP="00DB771A">
      <w:pPr>
        <w:rPr>
          <w:rFonts w:ascii="Arial" w:hAnsi="Arial" w:cs="Arial"/>
          <w:b/>
        </w:rPr>
      </w:pPr>
      <w:r>
        <w:rPr>
          <w:rFonts w:ascii="Arial" w:hAnsi="Arial" w:cs="Arial"/>
          <w:b/>
        </w:rPr>
        <w:t xml:space="preserve">Discussion: </w:t>
      </w:r>
    </w:p>
    <w:p w14:paraId="6331361E"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 </w:t>
      </w:r>
      <w:proofErr w:type="spellStart"/>
      <w:r>
        <w:t>Npcf_SMPolicyControl</w:t>
      </w:r>
      <w:proofErr w:type="spellEnd"/>
      <w:r>
        <w:t xml:space="preserve"> API</w:t>
      </w:r>
    </w:p>
    <w:p w14:paraId="0663272D" w14:textId="77777777" w:rsidR="00DB771A" w:rsidRDefault="00DB771A" w:rsidP="00DB771A">
      <w:r>
        <w:t>Depends on TS 23.501 CR 5493</w:t>
      </w:r>
    </w:p>
    <w:p w14:paraId="271F7FE0" w14:textId="77777777" w:rsidR="00DB771A" w:rsidRDefault="00DB771A" w:rsidP="00DB771A">
      <w:r>
        <w:t>Partha (Nokia): Refer to MPQUIC-UDP in the description. Add the term in the abbreviations.</w:t>
      </w:r>
    </w:p>
    <w:p w14:paraId="149D1055" w14:textId="77777777" w:rsidR="00DB771A" w:rsidRDefault="00DB771A" w:rsidP="00DB771A">
      <w:r>
        <w:t>Meifang (Ericsson): wait for the changes on ATSSS capabilities till SA2 concludes.</w:t>
      </w:r>
    </w:p>
    <w:p w14:paraId="509D97C3" w14:textId="77777777" w:rsidR="00DB771A" w:rsidRDefault="00DB771A" w:rsidP="00DB771A">
      <w:r>
        <w:t>Xuefei (Huawei): Provided r2.</w:t>
      </w:r>
    </w:p>
    <w:p w14:paraId="04E4C2CD" w14:textId="77777777" w:rsidR="00DB771A" w:rsidRDefault="00DB771A" w:rsidP="00DB771A">
      <w:r>
        <w:t>Meifang (Ericsson): Fine with r2.</w:t>
      </w:r>
    </w:p>
    <w:p w14:paraId="6516E84B" w14:textId="77777777" w:rsidR="00DB771A" w:rsidRDefault="00DB771A" w:rsidP="00DB771A">
      <w:r>
        <w:t>Partha (Nokia): Fine with r2.</w:t>
      </w:r>
    </w:p>
    <w:p w14:paraId="6730D8A5" w14:textId="77777777" w:rsidR="00DB771A" w:rsidRDefault="00DB771A" w:rsidP="00DB771A">
      <w:r>
        <w:t>R2 is pre-agreed</w:t>
      </w:r>
    </w:p>
    <w:p w14:paraId="4FFDA584"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C3-246386</w:t>
      </w:r>
      <w:r>
        <w:rPr>
          <w:color w:val="993300"/>
          <w:u w:val="single"/>
        </w:rPr>
        <w:t>.</w:t>
      </w:r>
    </w:p>
    <w:p w14:paraId="4A134021" w14:textId="7D27C1C8" w:rsidR="00DB771A" w:rsidRDefault="00DB771A" w:rsidP="00DB771A">
      <w:pPr>
        <w:rPr>
          <w:rFonts w:ascii="Arial" w:hAnsi="Arial" w:cs="Arial"/>
          <w:b/>
          <w:sz w:val="24"/>
        </w:rPr>
      </w:pPr>
      <w:r>
        <w:rPr>
          <w:rFonts w:ascii="Arial" w:hAnsi="Arial" w:cs="Arial"/>
          <w:b/>
          <w:color w:val="0000FF"/>
          <w:sz w:val="24"/>
        </w:rPr>
        <w:t>C3-246385</w:t>
      </w:r>
      <w:r>
        <w:rPr>
          <w:rFonts w:ascii="Arial" w:hAnsi="Arial" w:cs="Arial"/>
          <w:b/>
          <w:color w:val="0000FF"/>
          <w:sz w:val="24"/>
        </w:rPr>
        <w:tab/>
      </w:r>
      <w:r>
        <w:rPr>
          <w:rFonts w:ascii="Arial" w:hAnsi="Arial" w:cs="Arial"/>
          <w:b/>
          <w:sz w:val="24"/>
        </w:rPr>
        <w:t>Support of MPQUIC based proxy functionalities for ATSSS</w:t>
      </w:r>
    </w:p>
    <w:p w14:paraId="7A4B3D7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CR-1287  rev 1 Cat: B (Rel-19)</w:t>
      </w:r>
      <w:r>
        <w:rPr>
          <w:i/>
        </w:rPr>
        <w:br/>
      </w:r>
      <w:r>
        <w:rPr>
          <w:i/>
        </w:rPr>
        <w:br/>
      </w:r>
      <w:r>
        <w:rPr>
          <w:i/>
        </w:rPr>
        <w:tab/>
      </w:r>
      <w:r>
        <w:rPr>
          <w:i/>
        </w:rPr>
        <w:tab/>
      </w:r>
      <w:r>
        <w:rPr>
          <w:i/>
        </w:rPr>
        <w:tab/>
      </w:r>
      <w:r>
        <w:rPr>
          <w:i/>
        </w:rPr>
        <w:tab/>
      </w:r>
      <w:r>
        <w:rPr>
          <w:i/>
        </w:rPr>
        <w:tab/>
        <w:t>Source: Ericsson, Nokia</w:t>
      </w:r>
    </w:p>
    <w:p w14:paraId="4ABDEBB7" w14:textId="77777777" w:rsidR="00DB771A" w:rsidRDefault="00DB771A" w:rsidP="00DB771A">
      <w:pPr>
        <w:rPr>
          <w:color w:val="808080"/>
        </w:rPr>
      </w:pPr>
      <w:r>
        <w:rPr>
          <w:color w:val="808080"/>
        </w:rPr>
        <w:t>(Replaces C3-246162)</w:t>
      </w:r>
    </w:p>
    <w:p w14:paraId="2D846EEB" w14:textId="77777777" w:rsidR="00DB771A" w:rsidRDefault="00DB771A" w:rsidP="00DB771A">
      <w:pPr>
        <w:rPr>
          <w:rFonts w:ascii="Arial" w:hAnsi="Arial" w:cs="Arial"/>
          <w:b/>
        </w:rPr>
      </w:pPr>
      <w:r>
        <w:rPr>
          <w:rFonts w:ascii="Arial" w:hAnsi="Arial" w:cs="Arial"/>
          <w:b/>
        </w:rPr>
        <w:t xml:space="preserve">Abstract: </w:t>
      </w:r>
    </w:p>
    <w:p w14:paraId="326F7239" w14:textId="77777777" w:rsidR="00DB771A" w:rsidRDefault="00DB771A" w:rsidP="00DB771A">
      <w:r>
        <w:t>Summary of Change: Reuse the MPQUIC function as MPQUIC-UDP function and introduce the MPQUIC-IP and MPQUIC-E proxy functionalities for the Access traffic steering, switch and splitting support.</w:t>
      </w:r>
    </w:p>
    <w:p w14:paraId="25A99EFE" w14:textId="77777777" w:rsidR="00DB771A" w:rsidRDefault="00DB771A" w:rsidP="00DB771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BDDC91" w14:textId="365C1A06" w:rsidR="00DB771A" w:rsidRDefault="00DB771A" w:rsidP="00DB771A">
      <w:pPr>
        <w:rPr>
          <w:rFonts w:ascii="Arial" w:hAnsi="Arial" w:cs="Arial"/>
          <w:b/>
          <w:sz w:val="24"/>
        </w:rPr>
      </w:pPr>
      <w:r>
        <w:rPr>
          <w:rFonts w:ascii="Arial" w:hAnsi="Arial" w:cs="Arial"/>
          <w:b/>
          <w:color w:val="0000FF"/>
          <w:sz w:val="24"/>
        </w:rPr>
        <w:t>C3-246386</w:t>
      </w:r>
      <w:r>
        <w:rPr>
          <w:rFonts w:ascii="Arial" w:hAnsi="Arial" w:cs="Arial"/>
          <w:b/>
          <w:color w:val="0000FF"/>
          <w:sz w:val="24"/>
        </w:rPr>
        <w:tab/>
      </w:r>
      <w:r>
        <w:rPr>
          <w:rFonts w:ascii="Arial" w:hAnsi="Arial" w:cs="Arial"/>
          <w:b/>
          <w:sz w:val="24"/>
        </w:rPr>
        <w:t>Support of the MPQUIC-UDP Steering Functionality</w:t>
      </w:r>
    </w:p>
    <w:p w14:paraId="75BB920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CR-1293  rev 1 Cat: B (Rel-19)</w:t>
      </w:r>
      <w:r>
        <w:rPr>
          <w:i/>
        </w:rPr>
        <w:br/>
      </w:r>
      <w:r>
        <w:rPr>
          <w:i/>
        </w:rPr>
        <w:br/>
      </w:r>
      <w:r>
        <w:rPr>
          <w:i/>
        </w:rPr>
        <w:tab/>
      </w:r>
      <w:r>
        <w:rPr>
          <w:i/>
        </w:rPr>
        <w:tab/>
      </w:r>
      <w:r>
        <w:rPr>
          <w:i/>
        </w:rPr>
        <w:tab/>
      </w:r>
      <w:r>
        <w:rPr>
          <w:i/>
        </w:rPr>
        <w:tab/>
      </w:r>
      <w:r>
        <w:rPr>
          <w:i/>
        </w:rPr>
        <w:tab/>
        <w:t>Source: Huawei, Ericsson, Apple</w:t>
      </w:r>
    </w:p>
    <w:p w14:paraId="75B59F4A" w14:textId="77777777" w:rsidR="00DB771A" w:rsidRDefault="00DB771A" w:rsidP="00DB771A">
      <w:pPr>
        <w:rPr>
          <w:color w:val="808080"/>
        </w:rPr>
      </w:pPr>
      <w:r>
        <w:rPr>
          <w:color w:val="808080"/>
        </w:rPr>
        <w:t>(Replaces C3-246218)</w:t>
      </w:r>
    </w:p>
    <w:p w14:paraId="7D01787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5C294" w14:textId="77777777" w:rsidR="00DB771A" w:rsidRDefault="00DB771A" w:rsidP="00DB771A">
      <w:pPr>
        <w:pStyle w:val="Heading3"/>
      </w:pPr>
      <w:bookmarkStart w:id="259" w:name="_Toc183695183"/>
      <w:r>
        <w:t>19.46</w:t>
      </w:r>
      <w:r>
        <w:tab/>
        <w:t>CT Aspects on Subscription control for reference time distribution in EPS [TEI19_TIME_SUB_EPS]</w:t>
      </w:r>
      <w:bookmarkEnd w:id="259"/>
    </w:p>
    <w:p w14:paraId="1278F575" w14:textId="77777777" w:rsidR="00DB771A" w:rsidRDefault="00DB771A" w:rsidP="00DB771A">
      <w:pPr>
        <w:pStyle w:val="Heading3"/>
      </w:pPr>
      <w:bookmarkStart w:id="260" w:name="_Toc183695184"/>
      <w:r>
        <w:t>19.47</w:t>
      </w:r>
      <w:r>
        <w:tab/>
        <w:t xml:space="preserve">CT aspects of 5G NR </w:t>
      </w:r>
      <w:proofErr w:type="spellStart"/>
      <w:r>
        <w:t>Femto</w:t>
      </w:r>
      <w:proofErr w:type="spellEnd"/>
      <w:r>
        <w:t xml:space="preserve"> [5G_Femto]</w:t>
      </w:r>
      <w:bookmarkEnd w:id="260"/>
    </w:p>
    <w:p w14:paraId="09B0624A" w14:textId="09732A40" w:rsidR="00DB771A" w:rsidRDefault="00DB771A" w:rsidP="00DB771A">
      <w:pPr>
        <w:rPr>
          <w:rFonts w:ascii="Arial" w:hAnsi="Arial" w:cs="Arial"/>
          <w:b/>
          <w:sz w:val="24"/>
        </w:rPr>
      </w:pPr>
      <w:r>
        <w:rPr>
          <w:rFonts w:ascii="Arial" w:hAnsi="Arial" w:cs="Arial"/>
          <w:b/>
          <w:color w:val="0000FF"/>
          <w:sz w:val="24"/>
        </w:rPr>
        <w:t>C3-246061</w:t>
      </w:r>
      <w:r>
        <w:rPr>
          <w:rFonts w:ascii="Arial" w:hAnsi="Arial" w:cs="Arial"/>
          <w:b/>
          <w:color w:val="0000FF"/>
          <w:sz w:val="24"/>
        </w:rPr>
        <w:tab/>
      </w:r>
      <w:r>
        <w:rPr>
          <w:rFonts w:ascii="Arial" w:hAnsi="Arial" w:cs="Arial"/>
          <w:b/>
          <w:sz w:val="24"/>
        </w:rPr>
        <w:t>CAG information parameter provision procedure</w:t>
      </w:r>
    </w:p>
    <w:p w14:paraId="6D10CDF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CR-1360  rev 2 Cat: B (Rel-19)</w:t>
      </w:r>
      <w:r>
        <w:rPr>
          <w:i/>
        </w:rPr>
        <w:br/>
      </w:r>
      <w:r>
        <w:rPr>
          <w:i/>
        </w:rPr>
        <w:br/>
      </w:r>
      <w:r>
        <w:rPr>
          <w:i/>
        </w:rPr>
        <w:tab/>
      </w:r>
      <w:r>
        <w:rPr>
          <w:i/>
        </w:rPr>
        <w:tab/>
      </w:r>
      <w:r>
        <w:rPr>
          <w:i/>
        </w:rPr>
        <w:tab/>
      </w:r>
      <w:r>
        <w:rPr>
          <w:i/>
        </w:rPr>
        <w:tab/>
      </w:r>
      <w:r>
        <w:rPr>
          <w:i/>
        </w:rPr>
        <w:tab/>
        <w:t>Source: Nokia, ZTE, Ericsson, Huawei, Verizon, NTT DOCOMO</w:t>
      </w:r>
    </w:p>
    <w:p w14:paraId="7B70B00E" w14:textId="77777777" w:rsidR="00DB771A" w:rsidRDefault="00DB771A" w:rsidP="00DB771A">
      <w:pPr>
        <w:rPr>
          <w:color w:val="808080"/>
        </w:rPr>
      </w:pPr>
      <w:r>
        <w:rPr>
          <w:color w:val="808080"/>
        </w:rPr>
        <w:t>(Replaces C3-245500)</w:t>
      </w:r>
    </w:p>
    <w:p w14:paraId="19585D5B" w14:textId="77777777" w:rsidR="00DB771A" w:rsidRDefault="00DB771A" w:rsidP="00DB771A">
      <w:pPr>
        <w:rPr>
          <w:rFonts w:ascii="Arial" w:hAnsi="Arial" w:cs="Arial"/>
          <w:b/>
        </w:rPr>
      </w:pPr>
      <w:r>
        <w:rPr>
          <w:rFonts w:ascii="Arial" w:hAnsi="Arial" w:cs="Arial"/>
          <w:b/>
        </w:rPr>
        <w:t xml:space="preserve">Abstract: </w:t>
      </w:r>
    </w:p>
    <w:p w14:paraId="6483254A" w14:textId="77777777" w:rsidR="00DB771A" w:rsidRDefault="00DB771A" w:rsidP="00DB771A">
      <w:r>
        <w:t xml:space="preserve">5G </w:t>
      </w:r>
      <w:proofErr w:type="spellStart"/>
      <w:r>
        <w:t>Femto</w:t>
      </w:r>
      <w:proofErr w:type="spellEnd"/>
      <w:r>
        <w:t xml:space="preserve"> parameter provision procedure</w:t>
      </w:r>
    </w:p>
    <w:p w14:paraId="5D24D571" w14:textId="77777777" w:rsidR="00DB771A" w:rsidRDefault="00DB771A" w:rsidP="00DB771A">
      <w:pPr>
        <w:rPr>
          <w:rFonts w:ascii="Arial" w:hAnsi="Arial" w:cs="Arial"/>
          <w:b/>
        </w:rPr>
      </w:pPr>
      <w:r>
        <w:rPr>
          <w:rFonts w:ascii="Arial" w:hAnsi="Arial" w:cs="Arial"/>
          <w:b/>
        </w:rPr>
        <w:t xml:space="preserve">Discussion: </w:t>
      </w:r>
    </w:p>
    <w:p w14:paraId="1F66DB4B" w14:textId="77777777" w:rsidR="00DB771A" w:rsidRDefault="00DB771A" w:rsidP="00DB771A">
      <w:r>
        <w:t>Revision of C3-245500</w:t>
      </w:r>
    </w:p>
    <w:p w14:paraId="01B436CA" w14:textId="77777777" w:rsidR="00DB771A" w:rsidRDefault="00DB771A" w:rsidP="00DB771A">
      <w:r>
        <w:t>Depends on TS 23.501 CR 5694, TS 23.502 CR 5049</w:t>
      </w:r>
    </w:p>
    <w:p w14:paraId="0F20F97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B3C61" w14:textId="56E0B34C" w:rsidR="00DB771A" w:rsidRDefault="00DB771A" w:rsidP="00DB771A">
      <w:pPr>
        <w:rPr>
          <w:rFonts w:ascii="Arial" w:hAnsi="Arial" w:cs="Arial"/>
          <w:b/>
          <w:sz w:val="24"/>
        </w:rPr>
      </w:pPr>
      <w:r>
        <w:rPr>
          <w:rFonts w:ascii="Arial" w:hAnsi="Arial" w:cs="Arial"/>
          <w:b/>
          <w:color w:val="0000FF"/>
          <w:sz w:val="24"/>
        </w:rPr>
        <w:t>C3-246062</w:t>
      </w:r>
      <w:r>
        <w:rPr>
          <w:rFonts w:ascii="Arial" w:hAnsi="Arial" w:cs="Arial"/>
          <w:b/>
          <w:color w:val="0000FF"/>
          <w:sz w:val="24"/>
        </w:rPr>
        <w:tab/>
      </w:r>
      <w:r>
        <w:rPr>
          <w:rFonts w:ascii="Arial" w:hAnsi="Arial" w:cs="Arial"/>
          <w:b/>
          <w:sz w:val="24"/>
        </w:rPr>
        <w:t>CAG information parameter provision API data model definition</w:t>
      </w:r>
    </w:p>
    <w:p w14:paraId="2291896F"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CR-1361  rev 2 Cat: B (Rel-19)</w:t>
      </w:r>
      <w:r>
        <w:rPr>
          <w:i/>
        </w:rPr>
        <w:br/>
      </w:r>
      <w:r>
        <w:rPr>
          <w:i/>
        </w:rPr>
        <w:br/>
      </w:r>
      <w:r>
        <w:rPr>
          <w:i/>
        </w:rPr>
        <w:tab/>
      </w:r>
      <w:r>
        <w:rPr>
          <w:i/>
        </w:rPr>
        <w:tab/>
      </w:r>
      <w:r>
        <w:rPr>
          <w:i/>
        </w:rPr>
        <w:tab/>
      </w:r>
      <w:r>
        <w:rPr>
          <w:i/>
        </w:rPr>
        <w:tab/>
      </w:r>
      <w:r>
        <w:rPr>
          <w:i/>
        </w:rPr>
        <w:tab/>
        <w:t>Source: Nokia, ZTE, Ericsson, Huawei, Verizon, NTT DOCOMO</w:t>
      </w:r>
    </w:p>
    <w:p w14:paraId="21D462DB" w14:textId="77777777" w:rsidR="00DB771A" w:rsidRDefault="00DB771A" w:rsidP="00DB771A">
      <w:pPr>
        <w:rPr>
          <w:color w:val="808080"/>
        </w:rPr>
      </w:pPr>
      <w:r>
        <w:rPr>
          <w:color w:val="808080"/>
        </w:rPr>
        <w:t>(Replaces C3-245501)</w:t>
      </w:r>
    </w:p>
    <w:p w14:paraId="38BDB36E" w14:textId="77777777" w:rsidR="00DB771A" w:rsidRDefault="00DB771A" w:rsidP="00DB771A">
      <w:pPr>
        <w:rPr>
          <w:rFonts w:ascii="Arial" w:hAnsi="Arial" w:cs="Arial"/>
          <w:b/>
        </w:rPr>
      </w:pPr>
      <w:r>
        <w:rPr>
          <w:rFonts w:ascii="Arial" w:hAnsi="Arial" w:cs="Arial"/>
          <w:b/>
        </w:rPr>
        <w:t xml:space="preserve">Abstract: </w:t>
      </w:r>
    </w:p>
    <w:p w14:paraId="765BF836" w14:textId="77777777" w:rsidR="00DB771A" w:rsidRDefault="00DB771A" w:rsidP="00DB771A">
      <w:r>
        <w:t xml:space="preserve">5G </w:t>
      </w:r>
      <w:proofErr w:type="spellStart"/>
      <w:r>
        <w:t>Femto</w:t>
      </w:r>
      <w:proofErr w:type="spellEnd"/>
      <w:r>
        <w:t xml:space="preserve"> parameter provision API data model definition</w:t>
      </w:r>
    </w:p>
    <w:p w14:paraId="6DDE306F" w14:textId="77777777" w:rsidR="00DB771A" w:rsidRDefault="00DB771A" w:rsidP="00DB771A">
      <w:pPr>
        <w:rPr>
          <w:rFonts w:ascii="Arial" w:hAnsi="Arial" w:cs="Arial"/>
          <w:b/>
        </w:rPr>
      </w:pPr>
      <w:r>
        <w:rPr>
          <w:rFonts w:ascii="Arial" w:hAnsi="Arial" w:cs="Arial"/>
          <w:b/>
        </w:rPr>
        <w:t xml:space="preserve">Discussion: </w:t>
      </w:r>
    </w:p>
    <w:p w14:paraId="73B5A62D" w14:textId="77777777" w:rsidR="00DB771A" w:rsidRDefault="00DB771A" w:rsidP="00DB771A">
      <w:r>
        <w:t>Revision of C3-245501</w:t>
      </w:r>
    </w:p>
    <w:p w14:paraId="2B50F5C5" w14:textId="77777777" w:rsidR="00DB771A" w:rsidRDefault="00DB771A" w:rsidP="00DB771A">
      <w:r>
        <w:t>Depends on TS 23.501 CR 5694, TS 23.502 CR 5049</w:t>
      </w:r>
    </w:p>
    <w:p w14:paraId="4F09E69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774C7" w14:textId="2AB602AD" w:rsidR="00DB771A" w:rsidRDefault="00DB771A" w:rsidP="00DB771A">
      <w:pPr>
        <w:rPr>
          <w:rFonts w:ascii="Arial" w:hAnsi="Arial" w:cs="Arial"/>
          <w:b/>
          <w:sz w:val="24"/>
        </w:rPr>
      </w:pPr>
      <w:r>
        <w:rPr>
          <w:rFonts w:ascii="Arial" w:hAnsi="Arial" w:cs="Arial"/>
          <w:b/>
          <w:color w:val="0000FF"/>
          <w:sz w:val="24"/>
        </w:rPr>
        <w:t>C3-246063</w:t>
      </w:r>
      <w:r>
        <w:rPr>
          <w:rFonts w:ascii="Arial" w:hAnsi="Arial" w:cs="Arial"/>
          <w:b/>
          <w:color w:val="0000FF"/>
          <w:sz w:val="24"/>
        </w:rPr>
        <w:tab/>
      </w:r>
      <w:r>
        <w:rPr>
          <w:rFonts w:ascii="Arial" w:hAnsi="Arial" w:cs="Arial"/>
          <w:b/>
          <w:sz w:val="24"/>
        </w:rPr>
        <w:t>CAG information parameter provision open API</w:t>
      </w:r>
    </w:p>
    <w:p w14:paraId="2B64AD1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CR-1362  rev 2 Cat: B (Rel-19)</w:t>
      </w:r>
      <w:r>
        <w:rPr>
          <w:i/>
        </w:rPr>
        <w:br/>
      </w:r>
      <w:r>
        <w:rPr>
          <w:i/>
        </w:rPr>
        <w:lastRenderedPageBreak/>
        <w:br/>
      </w:r>
      <w:r>
        <w:rPr>
          <w:i/>
        </w:rPr>
        <w:tab/>
      </w:r>
      <w:r>
        <w:rPr>
          <w:i/>
        </w:rPr>
        <w:tab/>
      </w:r>
      <w:r>
        <w:rPr>
          <w:i/>
        </w:rPr>
        <w:tab/>
      </w:r>
      <w:r>
        <w:rPr>
          <w:i/>
        </w:rPr>
        <w:tab/>
      </w:r>
      <w:r>
        <w:rPr>
          <w:i/>
        </w:rPr>
        <w:tab/>
        <w:t>Source: Nokia, ZTE, Ericsson, Huawei, Verizon, NTT DOCOMO</w:t>
      </w:r>
    </w:p>
    <w:p w14:paraId="4E97BFB0" w14:textId="77777777" w:rsidR="00DB771A" w:rsidRDefault="00DB771A" w:rsidP="00DB771A">
      <w:pPr>
        <w:rPr>
          <w:color w:val="808080"/>
        </w:rPr>
      </w:pPr>
      <w:r>
        <w:rPr>
          <w:color w:val="808080"/>
        </w:rPr>
        <w:t>(Replaces C3-245502)</w:t>
      </w:r>
    </w:p>
    <w:p w14:paraId="0A27C309" w14:textId="77777777" w:rsidR="00DB771A" w:rsidRDefault="00DB771A" w:rsidP="00DB771A">
      <w:pPr>
        <w:rPr>
          <w:rFonts w:ascii="Arial" w:hAnsi="Arial" w:cs="Arial"/>
          <w:b/>
        </w:rPr>
      </w:pPr>
      <w:r>
        <w:rPr>
          <w:rFonts w:ascii="Arial" w:hAnsi="Arial" w:cs="Arial"/>
          <w:b/>
        </w:rPr>
        <w:t xml:space="preserve">Abstract: </w:t>
      </w:r>
    </w:p>
    <w:p w14:paraId="57A517C3" w14:textId="77777777" w:rsidR="00DB771A" w:rsidRDefault="00DB771A" w:rsidP="00DB771A">
      <w:r>
        <w:t xml:space="preserve">5G </w:t>
      </w:r>
      <w:proofErr w:type="spellStart"/>
      <w:r>
        <w:t>Femto</w:t>
      </w:r>
      <w:proofErr w:type="spellEnd"/>
      <w:r>
        <w:t xml:space="preserve"> parameter provision open API</w:t>
      </w:r>
    </w:p>
    <w:p w14:paraId="16505FE2" w14:textId="77777777" w:rsidR="00DB771A" w:rsidRDefault="00DB771A" w:rsidP="00DB771A">
      <w:pPr>
        <w:rPr>
          <w:rFonts w:ascii="Arial" w:hAnsi="Arial" w:cs="Arial"/>
          <w:b/>
        </w:rPr>
      </w:pPr>
      <w:r>
        <w:rPr>
          <w:rFonts w:ascii="Arial" w:hAnsi="Arial" w:cs="Arial"/>
          <w:b/>
        </w:rPr>
        <w:t xml:space="preserve">Discussion: </w:t>
      </w:r>
    </w:p>
    <w:p w14:paraId="2138BEC9" w14:textId="77777777" w:rsidR="00DB771A" w:rsidRDefault="00DB771A" w:rsidP="00DB771A">
      <w:r>
        <w:t>Revision of C3-245502</w:t>
      </w:r>
    </w:p>
    <w:p w14:paraId="115F89CB"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CagInfoParamProvision</w:t>
      </w:r>
      <w:proofErr w:type="spellEnd"/>
      <w:r>
        <w:t xml:space="preserve"> API, </w:t>
      </w:r>
      <w:proofErr w:type="spellStart"/>
      <w:r>
        <w:t>CagInfoParamProvision</w:t>
      </w:r>
      <w:proofErr w:type="spellEnd"/>
      <w:r>
        <w:t xml:space="preserve"> API</w:t>
      </w:r>
    </w:p>
    <w:p w14:paraId="45641AA7" w14:textId="77777777" w:rsidR="00DB771A" w:rsidRDefault="00DB771A" w:rsidP="00DB771A">
      <w:r>
        <w:t>Depends on TS 23.501 CR 5694, TS 23.502 CR 5049</w:t>
      </w:r>
    </w:p>
    <w:p w14:paraId="2EBFBBC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6C64E" w14:textId="7D47324E" w:rsidR="00DB771A" w:rsidRDefault="00DB771A" w:rsidP="00DB771A">
      <w:pPr>
        <w:rPr>
          <w:rFonts w:ascii="Arial" w:hAnsi="Arial" w:cs="Arial"/>
          <w:b/>
          <w:sz w:val="24"/>
        </w:rPr>
      </w:pPr>
      <w:r>
        <w:rPr>
          <w:rFonts w:ascii="Arial" w:hAnsi="Arial" w:cs="Arial"/>
          <w:b/>
          <w:color w:val="0000FF"/>
          <w:sz w:val="24"/>
        </w:rPr>
        <w:t>C3-246091</w:t>
      </w:r>
      <w:r>
        <w:rPr>
          <w:rFonts w:ascii="Arial" w:hAnsi="Arial" w:cs="Arial"/>
          <w:b/>
          <w:color w:val="0000FF"/>
          <w:sz w:val="24"/>
        </w:rPr>
        <w:tab/>
      </w:r>
      <w:r>
        <w:rPr>
          <w:rFonts w:ascii="Arial" w:hAnsi="Arial" w:cs="Arial"/>
          <w:b/>
          <w:sz w:val="24"/>
        </w:rPr>
        <w:t xml:space="preserve">Add the new </w:t>
      </w:r>
      <w:proofErr w:type="spellStart"/>
      <w:r>
        <w:rPr>
          <w:rFonts w:ascii="Arial" w:hAnsi="Arial" w:cs="Arial"/>
          <w:b/>
          <w:sz w:val="24"/>
        </w:rPr>
        <w:t>FemtoParamProvision</w:t>
      </w:r>
      <w:proofErr w:type="spellEnd"/>
      <w:r>
        <w:rPr>
          <w:rFonts w:ascii="Arial" w:hAnsi="Arial" w:cs="Arial"/>
          <w:b/>
          <w:sz w:val="24"/>
        </w:rPr>
        <w:t xml:space="preserve"> API in clauses 4.1 and 5.1</w:t>
      </w:r>
    </w:p>
    <w:p w14:paraId="6B666CC7"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CR-1424  rev  Cat: B (Rel-19)</w:t>
      </w:r>
      <w:r>
        <w:rPr>
          <w:i/>
        </w:rPr>
        <w:br/>
      </w:r>
      <w:r>
        <w:rPr>
          <w:i/>
        </w:rPr>
        <w:br/>
      </w:r>
      <w:r>
        <w:rPr>
          <w:i/>
        </w:rPr>
        <w:tab/>
      </w:r>
      <w:r>
        <w:rPr>
          <w:i/>
        </w:rPr>
        <w:tab/>
      </w:r>
      <w:r>
        <w:rPr>
          <w:i/>
        </w:rPr>
        <w:tab/>
      </w:r>
      <w:r>
        <w:rPr>
          <w:i/>
        </w:rPr>
        <w:tab/>
      </w:r>
      <w:r>
        <w:rPr>
          <w:i/>
        </w:rPr>
        <w:tab/>
        <w:t>Source: Huawei</w:t>
      </w:r>
    </w:p>
    <w:p w14:paraId="556C24A6" w14:textId="77777777" w:rsidR="00DB771A" w:rsidRDefault="00DB771A" w:rsidP="00DB771A">
      <w:pPr>
        <w:rPr>
          <w:rFonts w:ascii="Arial" w:hAnsi="Arial" w:cs="Arial"/>
          <w:b/>
        </w:rPr>
      </w:pPr>
      <w:r>
        <w:rPr>
          <w:rFonts w:ascii="Arial" w:hAnsi="Arial" w:cs="Arial"/>
          <w:b/>
        </w:rPr>
        <w:t xml:space="preserve">Discussion: </w:t>
      </w:r>
    </w:p>
    <w:p w14:paraId="55DC533E" w14:textId="77777777" w:rsidR="00DB771A" w:rsidRDefault="00DB771A" w:rsidP="00DB771A">
      <w:r>
        <w:t xml:space="preserve">Maria (Ericsson): Replace </w:t>
      </w:r>
      <w:proofErr w:type="spellStart"/>
      <w:r>
        <w:t>femto</w:t>
      </w:r>
      <w:proofErr w:type="spellEnd"/>
      <w:r>
        <w:t xml:space="preserve"> with CAG. Check table 5.1.1.</w:t>
      </w:r>
    </w:p>
    <w:p w14:paraId="50621DCA"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C3-246493</w:t>
      </w:r>
      <w:r>
        <w:rPr>
          <w:color w:val="993300"/>
          <w:u w:val="single"/>
        </w:rPr>
        <w:t>.</w:t>
      </w:r>
    </w:p>
    <w:p w14:paraId="55EA6A65" w14:textId="1032DFBA" w:rsidR="00DB771A" w:rsidRDefault="00DB771A" w:rsidP="00DB771A">
      <w:pPr>
        <w:rPr>
          <w:rFonts w:ascii="Arial" w:hAnsi="Arial" w:cs="Arial"/>
          <w:b/>
          <w:sz w:val="24"/>
        </w:rPr>
      </w:pPr>
      <w:r>
        <w:rPr>
          <w:rFonts w:ascii="Arial" w:hAnsi="Arial" w:cs="Arial"/>
          <w:b/>
          <w:color w:val="0000FF"/>
          <w:sz w:val="24"/>
        </w:rPr>
        <w:t>C3-246493</w:t>
      </w:r>
      <w:r>
        <w:rPr>
          <w:rFonts w:ascii="Arial" w:hAnsi="Arial" w:cs="Arial"/>
          <w:b/>
          <w:color w:val="0000FF"/>
          <w:sz w:val="24"/>
        </w:rPr>
        <w:tab/>
      </w:r>
      <w:r>
        <w:rPr>
          <w:rFonts w:ascii="Arial" w:hAnsi="Arial" w:cs="Arial"/>
          <w:b/>
          <w:sz w:val="24"/>
        </w:rPr>
        <w:t xml:space="preserve">Add the new </w:t>
      </w:r>
      <w:proofErr w:type="spellStart"/>
      <w:r>
        <w:rPr>
          <w:rFonts w:ascii="Arial" w:hAnsi="Arial" w:cs="Arial"/>
          <w:b/>
          <w:sz w:val="24"/>
        </w:rPr>
        <w:t>FemtoParamProvision</w:t>
      </w:r>
      <w:proofErr w:type="spellEnd"/>
      <w:r>
        <w:rPr>
          <w:rFonts w:ascii="Arial" w:hAnsi="Arial" w:cs="Arial"/>
          <w:b/>
          <w:sz w:val="24"/>
        </w:rPr>
        <w:t xml:space="preserve"> API in clauses 4.1 and 5.1</w:t>
      </w:r>
    </w:p>
    <w:p w14:paraId="5FA4D8C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CR-1424  rev 1 Cat: B (Rel-19)</w:t>
      </w:r>
      <w:r>
        <w:rPr>
          <w:i/>
        </w:rPr>
        <w:br/>
      </w:r>
      <w:r>
        <w:rPr>
          <w:i/>
        </w:rPr>
        <w:br/>
      </w:r>
      <w:r>
        <w:rPr>
          <w:i/>
        </w:rPr>
        <w:tab/>
      </w:r>
      <w:r>
        <w:rPr>
          <w:i/>
        </w:rPr>
        <w:tab/>
      </w:r>
      <w:r>
        <w:rPr>
          <w:i/>
        </w:rPr>
        <w:tab/>
      </w:r>
      <w:r>
        <w:rPr>
          <w:i/>
        </w:rPr>
        <w:tab/>
      </w:r>
      <w:r>
        <w:rPr>
          <w:i/>
        </w:rPr>
        <w:tab/>
        <w:t>Source: Huawei, Ericsson, NTT Docomo, AT&amp;T</w:t>
      </w:r>
    </w:p>
    <w:p w14:paraId="23222D0D" w14:textId="77777777" w:rsidR="00DB771A" w:rsidRDefault="00DB771A" w:rsidP="00DB771A">
      <w:pPr>
        <w:rPr>
          <w:color w:val="808080"/>
        </w:rPr>
      </w:pPr>
      <w:r>
        <w:rPr>
          <w:color w:val="808080"/>
        </w:rPr>
        <w:t>(Replaces C3-246091)</w:t>
      </w:r>
    </w:p>
    <w:p w14:paraId="2033CD0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13564F" w14:textId="77777777" w:rsidR="00DB771A" w:rsidRDefault="00DB771A" w:rsidP="00DB771A">
      <w:pPr>
        <w:pStyle w:val="Heading3"/>
      </w:pPr>
      <w:bookmarkStart w:id="261" w:name="_Toc183695185"/>
      <w:r>
        <w:t>19.48</w:t>
      </w:r>
      <w:r>
        <w:tab/>
        <w:t>CT aspects of Extended Reality and Media service (XRM) Phase 2 [XRM_Ph2]</w:t>
      </w:r>
      <w:bookmarkEnd w:id="261"/>
    </w:p>
    <w:p w14:paraId="26E45404" w14:textId="59030B88" w:rsidR="00DB771A" w:rsidRDefault="00DB771A" w:rsidP="00DB771A">
      <w:pPr>
        <w:rPr>
          <w:rFonts w:ascii="Arial" w:hAnsi="Arial" w:cs="Arial"/>
          <w:b/>
          <w:sz w:val="24"/>
        </w:rPr>
      </w:pPr>
      <w:r>
        <w:rPr>
          <w:rFonts w:ascii="Arial" w:hAnsi="Arial" w:cs="Arial"/>
          <w:b/>
          <w:color w:val="0000FF"/>
          <w:sz w:val="24"/>
        </w:rPr>
        <w:t>C3-246059</w:t>
      </w:r>
      <w:r>
        <w:rPr>
          <w:rFonts w:ascii="Arial" w:hAnsi="Arial" w:cs="Arial"/>
          <w:b/>
          <w:color w:val="0000FF"/>
          <w:sz w:val="24"/>
        </w:rPr>
        <w:tab/>
      </w:r>
      <w:r>
        <w:rPr>
          <w:rFonts w:ascii="Arial" w:hAnsi="Arial" w:cs="Arial"/>
          <w:b/>
          <w:sz w:val="24"/>
        </w:rPr>
        <w:t>Supporting transfer of media related information over N6</w:t>
      </w:r>
    </w:p>
    <w:p w14:paraId="4FAA332B"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v18.5.0</w:t>
      </w:r>
      <w:r>
        <w:rPr>
          <w:i/>
        </w:rPr>
        <w:tab/>
        <w:t xml:space="preserve">  CR-0164  rev  Cat: B (Rel-19)</w:t>
      </w:r>
      <w:r>
        <w:rPr>
          <w:i/>
        </w:rPr>
        <w:br/>
      </w:r>
      <w:r>
        <w:rPr>
          <w:i/>
        </w:rPr>
        <w:br/>
      </w:r>
      <w:r>
        <w:rPr>
          <w:i/>
        </w:rPr>
        <w:tab/>
      </w:r>
      <w:r>
        <w:rPr>
          <w:i/>
        </w:rPr>
        <w:tab/>
      </w:r>
      <w:r>
        <w:rPr>
          <w:i/>
        </w:rPr>
        <w:tab/>
      </w:r>
      <w:r>
        <w:rPr>
          <w:i/>
        </w:rPr>
        <w:tab/>
      </w:r>
      <w:r>
        <w:rPr>
          <w:i/>
        </w:rPr>
        <w:tab/>
        <w:t>Source: Lenovo</w:t>
      </w:r>
    </w:p>
    <w:p w14:paraId="0E161B5B" w14:textId="77777777" w:rsidR="00DB771A" w:rsidRDefault="00DB771A" w:rsidP="00DB771A">
      <w:pPr>
        <w:rPr>
          <w:rFonts w:ascii="Arial" w:hAnsi="Arial" w:cs="Arial"/>
          <w:b/>
        </w:rPr>
      </w:pPr>
      <w:r>
        <w:rPr>
          <w:rFonts w:ascii="Arial" w:hAnsi="Arial" w:cs="Arial"/>
          <w:b/>
        </w:rPr>
        <w:t xml:space="preserve">Discussion: </w:t>
      </w:r>
    </w:p>
    <w:p w14:paraId="627BCD8B" w14:textId="77777777" w:rsidR="00DB771A" w:rsidRDefault="00DB771A" w:rsidP="00DB771A">
      <w:r>
        <w:t>Depends on TS23.501 CR 5711</w:t>
      </w:r>
    </w:p>
    <w:p w14:paraId="25F885E0" w14:textId="77777777" w:rsidR="00DB771A" w:rsidRDefault="00DB771A" w:rsidP="00DB771A">
      <w:r>
        <w:t>Incorrect spec in the cover page.</w:t>
      </w:r>
    </w:p>
    <w:p w14:paraId="6200545A" w14:textId="77777777" w:rsidR="00DB771A" w:rsidRDefault="00DB771A" w:rsidP="00DB771A">
      <w:r>
        <w:t>Meifang (Ericsson): SA3 CR needs to be considered.</w:t>
      </w:r>
    </w:p>
    <w:p w14:paraId="3BA509F2" w14:textId="77777777" w:rsidR="00DB771A" w:rsidRDefault="00DB771A" w:rsidP="00DB771A">
      <w:r>
        <w:t>Partha (Nokia): X needs to be replaced with 22.</w:t>
      </w:r>
    </w:p>
    <w:p w14:paraId="2A7CACCB" w14:textId="77777777" w:rsidR="00DB771A" w:rsidRDefault="00DB771A" w:rsidP="00DB771A">
      <w:r>
        <w:t>Things should be general since they are still open.</w:t>
      </w:r>
    </w:p>
    <w:p w14:paraId="02D317A2" w14:textId="77777777" w:rsidR="00DB771A" w:rsidRDefault="00DB771A" w:rsidP="00DB771A">
      <w:r>
        <w:lastRenderedPageBreak/>
        <w:t>Roozbeh (Lenovo): EN are already been considered.</w:t>
      </w:r>
    </w:p>
    <w:p w14:paraId="2D454A3A" w14:textId="77777777" w:rsidR="00DB771A" w:rsidRDefault="00DB771A" w:rsidP="00DB771A">
      <w:r>
        <w:t>Meifang (Ericsson): agree with the principles of the CR.</w:t>
      </w:r>
    </w:p>
    <w:p w14:paraId="0A5D5CCA" w14:textId="77777777" w:rsidR="00DB771A" w:rsidRDefault="00DB771A" w:rsidP="00DB771A">
      <w:r>
        <w:t xml:space="preserve">Xuefei (Huawei): We need to agree where media related information needs to be defined. </w:t>
      </w:r>
    </w:p>
    <w:p w14:paraId="5BBEB9DD" w14:textId="77777777" w:rsidR="00DB771A" w:rsidRDefault="00DB771A" w:rsidP="00DB771A">
      <w:r>
        <w:t xml:space="preserve">Roozbeh (Lenovo): Keep this discussion out of the scope. we need to agree on whether to capitalize terms. </w:t>
      </w:r>
    </w:p>
    <w:p w14:paraId="2C814F72" w14:textId="77777777" w:rsidR="00DB771A" w:rsidRDefault="00DB771A" w:rsidP="00DB771A">
      <w:r>
        <w:t>Maria (Ericsson): We can split parts and cover in both 6273 and 6059.</w:t>
      </w:r>
    </w:p>
    <w:p w14:paraId="3C3CB7F9" w14:textId="77777777" w:rsidR="00DB771A" w:rsidRDefault="00DB771A" w:rsidP="00DB771A">
      <w:r>
        <w:t>Roozbeh (Lenovo): I am fine with the splitting in parts.</w:t>
      </w:r>
    </w:p>
    <w:p w14:paraId="1500F58B" w14:textId="77777777" w:rsidR="00DB771A" w:rsidRDefault="00DB771A" w:rsidP="00DB771A">
      <w:r>
        <w:t>Xuefei (Huawei): Comments for change, will provide over email.</w:t>
      </w:r>
    </w:p>
    <w:p w14:paraId="42FCCC50" w14:textId="77777777" w:rsidR="00DB771A" w:rsidRDefault="00DB771A" w:rsidP="00DB771A">
      <w:r>
        <w:t>Partha (Nokia): Need to check the revisions. Remove QUIC tunnel and add encrypted for end to end traffic</w:t>
      </w:r>
    </w:p>
    <w:p w14:paraId="14953CA0" w14:textId="77777777" w:rsidR="00DB771A" w:rsidRDefault="00DB771A" w:rsidP="00DB771A">
      <w:r>
        <w:t>Partha (Nokia): Comments considered, ok with the r06.</w:t>
      </w:r>
    </w:p>
    <w:p w14:paraId="4ADDB03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C3-246433</w:t>
      </w:r>
      <w:r>
        <w:rPr>
          <w:color w:val="993300"/>
          <w:u w:val="single"/>
        </w:rPr>
        <w:t>.</w:t>
      </w:r>
    </w:p>
    <w:p w14:paraId="3CA1123B" w14:textId="7B5269EC" w:rsidR="00DB771A" w:rsidRDefault="00DB771A" w:rsidP="00DB771A">
      <w:pPr>
        <w:rPr>
          <w:rFonts w:ascii="Arial" w:hAnsi="Arial" w:cs="Arial"/>
          <w:b/>
          <w:sz w:val="24"/>
        </w:rPr>
      </w:pPr>
      <w:r>
        <w:rPr>
          <w:rFonts w:ascii="Arial" w:hAnsi="Arial" w:cs="Arial"/>
          <w:b/>
          <w:color w:val="0000FF"/>
          <w:sz w:val="24"/>
        </w:rPr>
        <w:t>C3-246169</w:t>
      </w:r>
      <w:r>
        <w:rPr>
          <w:rFonts w:ascii="Arial" w:hAnsi="Arial" w:cs="Arial"/>
          <w:b/>
          <w:color w:val="0000FF"/>
          <w:sz w:val="24"/>
        </w:rPr>
        <w:tab/>
      </w:r>
      <w:r>
        <w:rPr>
          <w:rFonts w:ascii="Arial" w:hAnsi="Arial" w:cs="Arial"/>
          <w:b/>
          <w:sz w:val="24"/>
        </w:rPr>
        <w:t>Introduce data burst size marking support indication</w:t>
      </w:r>
    </w:p>
    <w:p w14:paraId="5B1C869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CR-0888  rev  Cat: B (Rel-19)</w:t>
      </w:r>
      <w:r>
        <w:rPr>
          <w:i/>
        </w:rPr>
        <w:br/>
      </w:r>
      <w:r>
        <w:rPr>
          <w:i/>
        </w:rPr>
        <w:br/>
      </w:r>
      <w:r>
        <w:rPr>
          <w:i/>
        </w:rPr>
        <w:tab/>
      </w:r>
      <w:r>
        <w:rPr>
          <w:i/>
        </w:rPr>
        <w:tab/>
      </w:r>
      <w:r>
        <w:rPr>
          <w:i/>
        </w:rPr>
        <w:tab/>
      </w:r>
      <w:r>
        <w:rPr>
          <w:i/>
        </w:rPr>
        <w:tab/>
      </w:r>
      <w:r>
        <w:rPr>
          <w:i/>
        </w:rPr>
        <w:tab/>
        <w:t>Source: Ericsson, Huawei, Nokia</w:t>
      </w:r>
    </w:p>
    <w:p w14:paraId="5ED5FE66" w14:textId="77777777" w:rsidR="00DB771A" w:rsidRDefault="00DB771A" w:rsidP="00DB771A">
      <w:pPr>
        <w:rPr>
          <w:rFonts w:ascii="Arial" w:hAnsi="Arial" w:cs="Arial"/>
          <w:b/>
        </w:rPr>
      </w:pPr>
      <w:r>
        <w:rPr>
          <w:rFonts w:ascii="Arial" w:hAnsi="Arial" w:cs="Arial"/>
          <w:b/>
        </w:rPr>
        <w:t xml:space="preserve">Abstract: </w:t>
      </w:r>
    </w:p>
    <w:p w14:paraId="157F708E" w14:textId="77777777" w:rsidR="00DB771A" w:rsidRDefault="00DB771A" w:rsidP="00DB771A">
      <w:r>
        <w:t>Summary of Change: Update the data type to support indication of Data Burst Size marking support when AF subscribe and update the subscription to a AS session with QoS.</w:t>
      </w:r>
    </w:p>
    <w:p w14:paraId="0C846728" w14:textId="77777777" w:rsidR="00DB771A" w:rsidRDefault="00DB771A" w:rsidP="00DB771A">
      <w:r>
        <w:t xml:space="preserve">Update the </w:t>
      </w:r>
      <w:proofErr w:type="spellStart"/>
      <w:r>
        <w:t>AsSessionMediaCompon</w:t>
      </w:r>
      <w:proofErr w:type="spellEnd"/>
    </w:p>
    <w:p w14:paraId="2260BD21" w14:textId="77777777" w:rsidR="00DB771A" w:rsidRDefault="00DB771A" w:rsidP="00DB771A">
      <w:pPr>
        <w:rPr>
          <w:rFonts w:ascii="Arial" w:hAnsi="Arial" w:cs="Arial"/>
          <w:b/>
        </w:rPr>
      </w:pPr>
      <w:r>
        <w:rPr>
          <w:rFonts w:ascii="Arial" w:hAnsi="Arial" w:cs="Arial"/>
          <w:b/>
        </w:rPr>
        <w:t xml:space="preserve">Discussion: </w:t>
      </w:r>
    </w:p>
    <w:p w14:paraId="7BB6BA92"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AsSessionWithQoS</w:t>
      </w:r>
      <w:proofErr w:type="spellEnd"/>
      <w:r>
        <w:t xml:space="preserve"> API, </w:t>
      </w:r>
      <w:proofErr w:type="spellStart"/>
      <w:r>
        <w:t>AsSessionWithQoS</w:t>
      </w:r>
      <w:proofErr w:type="spellEnd"/>
      <w:r>
        <w:t xml:space="preserve"> API</w:t>
      </w:r>
    </w:p>
    <w:p w14:paraId="74425FA5" w14:textId="77777777" w:rsidR="00DB771A" w:rsidRDefault="00DB771A" w:rsidP="00DB771A">
      <w:r>
        <w:t>Depends on TS/TR 23.502 CR #4964</w:t>
      </w:r>
    </w:p>
    <w:p w14:paraId="651A90E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7F050" w14:textId="2842E37E" w:rsidR="00DB771A" w:rsidRDefault="00DB771A" w:rsidP="00DB771A">
      <w:pPr>
        <w:rPr>
          <w:rFonts w:ascii="Arial" w:hAnsi="Arial" w:cs="Arial"/>
          <w:b/>
          <w:sz w:val="24"/>
        </w:rPr>
      </w:pPr>
      <w:r>
        <w:rPr>
          <w:rFonts w:ascii="Arial" w:hAnsi="Arial" w:cs="Arial"/>
          <w:b/>
          <w:color w:val="0000FF"/>
          <w:sz w:val="24"/>
        </w:rPr>
        <w:t>C3-246170</w:t>
      </w:r>
      <w:r>
        <w:rPr>
          <w:rFonts w:ascii="Arial" w:hAnsi="Arial" w:cs="Arial"/>
          <w:b/>
          <w:color w:val="0000FF"/>
          <w:sz w:val="24"/>
        </w:rPr>
        <w:tab/>
      </w:r>
      <w:r>
        <w:rPr>
          <w:rFonts w:ascii="Arial" w:hAnsi="Arial" w:cs="Arial"/>
          <w:b/>
          <w:sz w:val="24"/>
        </w:rPr>
        <w:t>Introduce data burst size marking support indication</w:t>
      </w:r>
    </w:p>
    <w:p w14:paraId="1AE34948"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CR-1433  rev  Cat: B (Rel-19)</w:t>
      </w:r>
      <w:r>
        <w:rPr>
          <w:i/>
        </w:rPr>
        <w:br/>
      </w:r>
      <w:r>
        <w:rPr>
          <w:i/>
        </w:rPr>
        <w:br/>
      </w:r>
      <w:r>
        <w:rPr>
          <w:i/>
        </w:rPr>
        <w:tab/>
      </w:r>
      <w:r>
        <w:rPr>
          <w:i/>
        </w:rPr>
        <w:tab/>
      </w:r>
      <w:r>
        <w:rPr>
          <w:i/>
        </w:rPr>
        <w:tab/>
      </w:r>
      <w:r>
        <w:rPr>
          <w:i/>
        </w:rPr>
        <w:tab/>
      </w:r>
      <w:r>
        <w:rPr>
          <w:i/>
        </w:rPr>
        <w:tab/>
        <w:t>Source: Ericsson, Nokia, Huawei</w:t>
      </w:r>
    </w:p>
    <w:p w14:paraId="5288D083" w14:textId="77777777" w:rsidR="00DB771A" w:rsidRDefault="00DB771A" w:rsidP="00DB771A">
      <w:pPr>
        <w:rPr>
          <w:rFonts w:ascii="Arial" w:hAnsi="Arial" w:cs="Arial"/>
          <w:b/>
        </w:rPr>
      </w:pPr>
      <w:r>
        <w:rPr>
          <w:rFonts w:ascii="Arial" w:hAnsi="Arial" w:cs="Arial"/>
          <w:b/>
        </w:rPr>
        <w:t xml:space="preserve">Abstract: </w:t>
      </w:r>
    </w:p>
    <w:p w14:paraId="45A33E17" w14:textId="77777777" w:rsidR="00DB771A" w:rsidRDefault="00DB771A" w:rsidP="00DB771A">
      <w:r>
        <w:t>Summary of Change: Add procedure to support provisioning of (S)RTP Multiplexed Media Information.</w:t>
      </w:r>
    </w:p>
    <w:p w14:paraId="520B1960" w14:textId="77777777" w:rsidR="00DB771A" w:rsidRDefault="00DB771A" w:rsidP="00DB771A">
      <w:pPr>
        <w:rPr>
          <w:rFonts w:ascii="Arial" w:hAnsi="Arial" w:cs="Arial"/>
          <w:b/>
        </w:rPr>
      </w:pPr>
      <w:r>
        <w:rPr>
          <w:rFonts w:ascii="Arial" w:hAnsi="Arial" w:cs="Arial"/>
          <w:b/>
        </w:rPr>
        <w:t xml:space="preserve">Discussion: </w:t>
      </w:r>
    </w:p>
    <w:p w14:paraId="42460979" w14:textId="77777777" w:rsidR="00DB771A" w:rsidRDefault="00DB771A" w:rsidP="00DB771A">
      <w:r>
        <w:t>Depends on TS/TR 23.502 CR #4964</w:t>
      </w:r>
    </w:p>
    <w:p w14:paraId="00F7DED1" w14:textId="77777777" w:rsidR="00DB771A" w:rsidRDefault="00DB771A" w:rsidP="00DB771A">
      <w:r>
        <w:t>Partha (Nokia): Changes on changes.</w:t>
      </w:r>
    </w:p>
    <w:p w14:paraId="4CA2343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C3-246387</w:t>
      </w:r>
      <w:r>
        <w:rPr>
          <w:color w:val="993300"/>
          <w:u w:val="single"/>
        </w:rPr>
        <w:t>.</w:t>
      </w:r>
    </w:p>
    <w:p w14:paraId="05BF4BC4" w14:textId="6875259C" w:rsidR="00DB771A" w:rsidRDefault="00DB771A" w:rsidP="00DB771A">
      <w:pPr>
        <w:rPr>
          <w:rFonts w:ascii="Arial" w:hAnsi="Arial" w:cs="Arial"/>
          <w:b/>
          <w:sz w:val="24"/>
        </w:rPr>
      </w:pPr>
      <w:r>
        <w:rPr>
          <w:rFonts w:ascii="Arial" w:hAnsi="Arial" w:cs="Arial"/>
          <w:b/>
          <w:color w:val="0000FF"/>
          <w:sz w:val="24"/>
        </w:rPr>
        <w:t>C3-246171</w:t>
      </w:r>
      <w:r>
        <w:rPr>
          <w:rFonts w:ascii="Arial" w:hAnsi="Arial" w:cs="Arial"/>
          <w:b/>
          <w:color w:val="0000FF"/>
          <w:sz w:val="24"/>
        </w:rPr>
        <w:tab/>
      </w:r>
      <w:r>
        <w:rPr>
          <w:rFonts w:ascii="Arial" w:hAnsi="Arial" w:cs="Arial"/>
          <w:b/>
          <w:sz w:val="24"/>
        </w:rPr>
        <w:t>Introduce (S)RTP Multiplexed Media Information</w:t>
      </w:r>
    </w:p>
    <w:p w14:paraId="5FBBAC2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CR-0889  rev  Cat: B (Rel-19)</w:t>
      </w:r>
      <w:r>
        <w:rPr>
          <w:i/>
        </w:rPr>
        <w:br/>
      </w:r>
      <w:r>
        <w:rPr>
          <w:i/>
        </w:rPr>
        <w:lastRenderedPageBreak/>
        <w:br/>
      </w:r>
      <w:r>
        <w:rPr>
          <w:i/>
        </w:rPr>
        <w:tab/>
      </w:r>
      <w:r>
        <w:rPr>
          <w:i/>
        </w:rPr>
        <w:tab/>
      </w:r>
      <w:r>
        <w:rPr>
          <w:i/>
        </w:rPr>
        <w:tab/>
      </w:r>
      <w:r>
        <w:rPr>
          <w:i/>
        </w:rPr>
        <w:tab/>
      </w:r>
      <w:r>
        <w:rPr>
          <w:i/>
        </w:rPr>
        <w:tab/>
        <w:t>Source: Ericsson, Nokia</w:t>
      </w:r>
    </w:p>
    <w:p w14:paraId="2B0E2F1B" w14:textId="77777777" w:rsidR="00DB771A" w:rsidRDefault="00DB771A" w:rsidP="00DB771A">
      <w:pPr>
        <w:rPr>
          <w:rFonts w:ascii="Arial" w:hAnsi="Arial" w:cs="Arial"/>
          <w:b/>
        </w:rPr>
      </w:pPr>
      <w:r>
        <w:rPr>
          <w:rFonts w:ascii="Arial" w:hAnsi="Arial" w:cs="Arial"/>
          <w:b/>
        </w:rPr>
        <w:t xml:space="preserve">Abstract: </w:t>
      </w:r>
    </w:p>
    <w:p w14:paraId="4908D664" w14:textId="77777777" w:rsidR="00DB771A" w:rsidRDefault="00DB771A" w:rsidP="00DB771A">
      <w:r>
        <w:t xml:space="preserve">Summary of Change: Add the data type for provisioning of (S)RTP Multiplexed Media Information for the </w:t>
      </w:r>
      <w:proofErr w:type="spellStart"/>
      <w:r>
        <w:t>AsSessionWithQoS</w:t>
      </w:r>
      <w:proofErr w:type="spellEnd"/>
      <w:r>
        <w:t>.</w:t>
      </w:r>
    </w:p>
    <w:p w14:paraId="1F9CB361" w14:textId="77777777" w:rsidR="00DB771A" w:rsidRDefault="00DB771A" w:rsidP="00DB771A">
      <w:pPr>
        <w:rPr>
          <w:rFonts w:ascii="Arial" w:hAnsi="Arial" w:cs="Arial"/>
          <w:b/>
        </w:rPr>
      </w:pPr>
      <w:r>
        <w:rPr>
          <w:rFonts w:ascii="Arial" w:hAnsi="Arial" w:cs="Arial"/>
          <w:b/>
        </w:rPr>
        <w:t xml:space="preserve">Discussion: </w:t>
      </w:r>
    </w:p>
    <w:p w14:paraId="10B3F7AB" w14:textId="77777777" w:rsidR="00DB771A" w:rsidRDefault="00DB771A" w:rsidP="00DB771A">
      <w:r>
        <w:t xml:space="preserve">This CR introduces a backwards compatible feature to the </w:t>
      </w:r>
      <w:proofErr w:type="spellStart"/>
      <w:r>
        <w:t>OpenAPI</w:t>
      </w:r>
      <w:proofErr w:type="spellEnd"/>
      <w:r>
        <w:t xml:space="preserve"> description of the Data Types applicable to several APIs, Data Types applicable to several APIs</w:t>
      </w:r>
    </w:p>
    <w:p w14:paraId="6EE3F467" w14:textId="77777777" w:rsidR="00DB771A" w:rsidRDefault="00DB771A" w:rsidP="00DB771A">
      <w:r>
        <w:t>Depends on TS/TR 23.502 CR #5783</w:t>
      </w:r>
    </w:p>
    <w:p w14:paraId="63795834" w14:textId="77777777" w:rsidR="00DB771A" w:rsidRDefault="00DB771A" w:rsidP="00DB771A">
      <w:r>
        <w:t>Xuefei (Huawei): How to correlate Multiplexed Media information to each media with this solution? Offline discussions.</w:t>
      </w:r>
    </w:p>
    <w:p w14:paraId="5AD9BC9F" w14:textId="77777777" w:rsidR="00DB771A" w:rsidRDefault="00DB771A" w:rsidP="00DB771A">
      <w:r>
        <w:t>Partha (Nokia): Correlation is done with SSRC &amp; PT.</w:t>
      </w:r>
    </w:p>
    <w:p w14:paraId="42F94E34" w14:textId="77777777" w:rsidR="00DB771A" w:rsidRDefault="00DB771A" w:rsidP="00DB771A">
      <w:r>
        <w:t xml:space="preserve">Xuefei (Huawei): We have concerns on multiplexed related CRs. Propose to add </w:t>
      </w:r>
      <w:proofErr w:type="spellStart"/>
      <w:r>
        <w:t>ENs.</w:t>
      </w:r>
      <w:proofErr w:type="spellEnd"/>
    </w:p>
    <w:p w14:paraId="567D3ED0" w14:textId="77777777" w:rsidR="00DB771A" w:rsidRDefault="00DB771A" w:rsidP="00DB771A">
      <w:r>
        <w:t>Meifang (Ericsson): Provided revision r1 with EN</w:t>
      </w:r>
    </w:p>
    <w:p w14:paraId="3EEE19A2" w14:textId="77777777" w:rsidR="00DB771A" w:rsidRDefault="00DB771A" w:rsidP="00DB771A">
      <w:r>
        <w:t>Xuefei (Huawei): Need to check r1.</w:t>
      </w:r>
    </w:p>
    <w:p w14:paraId="515209EA" w14:textId="77777777" w:rsidR="00DB771A" w:rsidRDefault="00DB771A" w:rsidP="00DB771A">
      <w:r>
        <w:t>Partha (Nokia):Data type to be changed as TBD in the revision. Will check r1.</w:t>
      </w:r>
    </w:p>
    <w:p w14:paraId="39B8857F" w14:textId="77777777" w:rsidR="00DB771A" w:rsidRDefault="00DB771A" w:rsidP="00DB771A">
      <w:r>
        <w:t>Meifang (Ericsson): R1 is shared and Nokia and Huawei agree on that. Huawei wants to co-sign.</w:t>
      </w:r>
    </w:p>
    <w:p w14:paraId="117FBC1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C3-246430</w:t>
      </w:r>
      <w:r>
        <w:rPr>
          <w:color w:val="993300"/>
          <w:u w:val="single"/>
        </w:rPr>
        <w:t>.</w:t>
      </w:r>
    </w:p>
    <w:p w14:paraId="73D74AC2" w14:textId="076A3A6E" w:rsidR="00DB771A" w:rsidRDefault="00DB771A" w:rsidP="00DB771A">
      <w:pPr>
        <w:rPr>
          <w:rFonts w:ascii="Arial" w:hAnsi="Arial" w:cs="Arial"/>
          <w:b/>
          <w:sz w:val="24"/>
        </w:rPr>
      </w:pPr>
      <w:r>
        <w:rPr>
          <w:rFonts w:ascii="Arial" w:hAnsi="Arial" w:cs="Arial"/>
          <w:b/>
          <w:color w:val="0000FF"/>
          <w:sz w:val="24"/>
        </w:rPr>
        <w:t>C3-246172</w:t>
      </w:r>
      <w:r>
        <w:rPr>
          <w:rFonts w:ascii="Arial" w:hAnsi="Arial" w:cs="Arial"/>
          <w:b/>
          <w:color w:val="0000FF"/>
          <w:sz w:val="24"/>
        </w:rPr>
        <w:tab/>
      </w:r>
      <w:r>
        <w:rPr>
          <w:rFonts w:ascii="Arial" w:hAnsi="Arial" w:cs="Arial"/>
          <w:b/>
          <w:sz w:val="24"/>
        </w:rPr>
        <w:t>Introduce (S)RTP Multiplexed Media Information</w:t>
      </w:r>
    </w:p>
    <w:p w14:paraId="4C6C4CE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CR-1290  rev  Cat: B (Rel-19)</w:t>
      </w:r>
      <w:r>
        <w:rPr>
          <w:i/>
        </w:rPr>
        <w:br/>
      </w:r>
      <w:r>
        <w:rPr>
          <w:i/>
        </w:rPr>
        <w:br/>
      </w:r>
      <w:r>
        <w:rPr>
          <w:i/>
        </w:rPr>
        <w:tab/>
      </w:r>
      <w:r>
        <w:rPr>
          <w:i/>
        </w:rPr>
        <w:tab/>
      </w:r>
      <w:r>
        <w:rPr>
          <w:i/>
        </w:rPr>
        <w:tab/>
      </w:r>
      <w:r>
        <w:rPr>
          <w:i/>
        </w:rPr>
        <w:tab/>
      </w:r>
      <w:r>
        <w:rPr>
          <w:i/>
        </w:rPr>
        <w:tab/>
        <w:t>Source: Ericsson, Nokia</w:t>
      </w:r>
    </w:p>
    <w:p w14:paraId="4DFFD40C" w14:textId="77777777" w:rsidR="00DB771A" w:rsidRDefault="00DB771A" w:rsidP="00DB771A">
      <w:pPr>
        <w:rPr>
          <w:rFonts w:ascii="Arial" w:hAnsi="Arial" w:cs="Arial"/>
          <w:b/>
        </w:rPr>
      </w:pPr>
      <w:r>
        <w:rPr>
          <w:rFonts w:ascii="Arial" w:hAnsi="Arial" w:cs="Arial"/>
          <w:b/>
        </w:rPr>
        <w:t xml:space="preserve">Abstract: </w:t>
      </w:r>
    </w:p>
    <w:p w14:paraId="656C3832" w14:textId="77777777" w:rsidR="00DB771A" w:rsidRDefault="00DB771A" w:rsidP="00DB771A">
      <w:r>
        <w:t xml:space="preserve">Summary of Change: Add the indicator to indicate the UE capability about supporting multiplexed Media information in </w:t>
      </w:r>
      <w:proofErr w:type="spellStart"/>
      <w:r>
        <w:t>SmPolicyControl</w:t>
      </w:r>
      <w:proofErr w:type="spellEnd"/>
      <w:r>
        <w:t xml:space="preserve"> creation.</w:t>
      </w:r>
    </w:p>
    <w:p w14:paraId="4B7F6699" w14:textId="77777777" w:rsidR="00DB771A" w:rsidRDefault="00DB771A" w:rsidP="00DB771A">
      <w:r>
        <w:t>Add the multiplexed Media information to the PCC rules.</w:t>
      </w:r>
    </w:p>
    <w:p w14:paraId="33DEFA38" w14:textId="77777777" w:rsidR="00DB771A" w:rsidRDefault="00DB771A" w:rsidP="00DB771A">
      <w:r>
        <w:t>A</w:t>
      </w:r>
    </w:p>
    <w:p w14:paraId="78B7A054" w14:textId="77777777" w:rsidR="00DB771A" w:rsidRDefault="00DB771A" w:rsidP="00DB771A">
      <w:pPr>
        <w:rPr>
          <w:rFonts w:ascii="Arial" w:hAnsi="Arial" w:cs="Arial"/>
          <w:b/>
        </w:rPr>
      </w:pPr>
      <w:r>
        <w:rPr>
          <w:rFonts w:ascii="Arial" w:hAnsi="Arial" w:cs="Arial"/>
          <w:b/>
        </w:rPr>
        <w:t xml:space="preserve">Discussion: </w:t>
      </w:r>
    </w:p>
    <w:p w14:paraId="7727580E"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 </w:t>
      </w:r>
      <w:proofErr w:type="spellStart"/>
      <w:r>
        <w:t>Npcf_SMPolicyControl</w:t>
      </w:r>
      <w:proofErr w:type="spellEnd"/>
      <w:r>
        <w:t xml:space="preserve"> API</w:t>
      </w:r>
    </w:p>
    <w:p w14:paraId="6F28F56C" w14:textId="77777777" w:rsidR="00DB771A" w:rsidRDefault="00DB771A" w:rsidP="00DB771A">
      <w:r>
        <w:t>Depends on TS/TR 23.502 CR #5783</w:t>
      </w:r>
    </w:p>
    <w:p w14:paraId="13C7C93A" w14:textId="77777777" w:rsidR="00DB771A" w:rsidRDefault="00DB771A" w:rsidP="00DB771A">
      <w:r>
        <w:t xml:space="preserve">Xuefei (Huawei): missing changes for </w:t>
      </w:r>
      <w:proofErr w:type="spellStart"/>
      <w:r>
        <w:t>SMPolicyControl</w:t>
      </w:r>
      <w:proofErr w:type="spellEnd"/>
      <w:r>
        <w:t xml:space="preserve"> Create &amp; Update. Wrong clause number.5.6.2.14, the added attribute should not be an array. Offline discussion.</w:t>
      </w:r>
    </w:p>
    <w:p w14:paraId="1C5A3909" w14:textId="77777777" w:rsidR="00DB771A" w:rsidRDefault="00DB771A" w:rsidP="00DB771A">
      <w:r>
        <w:t>Meifang (Ericsson): Provided revision r1 with EN</w:t>
      </w:r>
    </w:p>
    <w:p w14:paraId="6C397F92" w14:textId="77777777" w:rsidR="00DB771A" w:rsidRDefault="00DB771A" w:rsidP="00DB771A">
      <w:r>
        <w:t>Xuefei (Huawei): Need to check r1.</w:t>
      </w:r>
    </w:p>
    <w:p w14:paraId="50D0531D" w14:textId="77777777" w:rsidR="00DB771A" w:rsidRDefault="00DB771A" w:rsidP="00DB771A">
      <w:r>
        <w:t>Partha (Nokia): Will check r1.</w:t>
      </w:r>
    </w:p>
    <w:p w14:paraId="036CEF4B" w14:textId="77777777" w:rsidR="00DB771A" w:rsidRDefault="00DB771A" w:rsidP="00DB771A">
      <w:r>
        <w:t>Meifang (Ericsson): All companies agree and Huawei wants to co-sign.</w:t>
      </w:r>
    </w:p>
    <w:p w14:paraId="252DCE4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C3-246388</w:t>
      </w:r>
      <w:r>
        <w:rPr>
          <w:color w:val="993300"/>
          <w:u w:val="single"/>
        </w:rPr>
        <w:t>.</w:t>
      </w:r>
    </w:p>
    <w:p w14:paraId="512FDD3C" w14:textId="1FD8A719" w:rsidR="00DB771A" w:rsidRDefault="00DB771A" w:rsidP="00DB771A">
      <w:pPr>
        <w:rPr>
          <w:rFonts w:ascii="Arial" w:hAnsi="Arial" w:cs="Arial"/>
          <w:b/>
          <w:sz w:val="24"/>
        </w:rPr>
      </w:pPr>
      <w:r>
        <w:rPr>
          <w:rFonts w:ascii="Arial" w:hAnsi="Arial" w:cs="Arial"/>
          <w:b/>
          <w:color w:val="0000FF"/>
          <w:sz w:val="24"/>
        </w:rPr>
        <w:lastRenderedPageBreak/>
        <w:t>C3-246173</w:t>
      </w:r>
      <w:r>
        <w:rPr>
          <w:rFonts w:ascii="Arial" w:hAnsi="Arial" w:cs="Arial"/>
          <w:b/>
          <w:color w:val="0000FF"/>
          <w:sz w:val="24"/>
        </w:rPr>
        <w:tab/>
      </w:r>
      <w:r>
        <w:rPr>
          <w:rFonts w:ascii="Arial" w:hAnsi="Arial" w:cs="Arial"/>
          <w:b/>
          <w:sz w:val="24"/>
        </w:rPr>
        <w:t>Introduce (S)RTP Multiplexed Media Information</w:t>
      </w:r>
    </w:p>
    <w:p w14:paraId="54611E27"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CR-0695  rev  Cat: B (Rel-19)</w:t>
      </w:r>
      <w:r>
        <w:rPr>
          <w:i/>
        </w:rPr>
        <w:br/>
      </w:r>
      <w:r>
        <w:rPr>
          <w:i/>
        </w:rPr>
        <w:br/>
      </w:r>
      <w:r>
        <w:rPr>
          <w:i/>
        </w:rPr>
        <w:tab/>
      </w:r>
      <w:r>
        <w:rPr>
          <w:i/>
        </w:rPr>
        <w:tab/>
      </w:r>
      <w:r>
        <w:rPr>
          <w:i/>
        </w:rPr>
        <w:tab/>
      </w:r>
      <w:r>
        <w:rPr>
          <w:i/>
        </w:rPr>
        <w:tab/>
      </w:r>
      <w:r>
        <w:rPr>
          <w:i/>
        </w:rPr>
        <w:tab/>
        <w:t>Source: Ericsson, Nokia</w:t>
      </w:r>
    </w:p>
    <w:p w14:paraId="0CF7F2E9" w14:textId="77777777" w:rsidR="00DB771A" w:rsidRDefault="00DB771A" w:rsidP="00DB771A">
      <w:pPr>
        <w:rPr>
          <w:rFonts w:ascii="Arial" w:hAnsi="Arial" w:cs="Arial"/>
          <w:b/>
        </w:rPr>
      </w:pPr>
      <w:r>
        <w:rPr>
          <w:rFonts w:ascii="Arial" w:hAnsi="Arial" w:cs="Arial"/>
          <w:b/>
        </w:rPr>
        <w:t xml:space="preserve">Abstract: </w:t>
      </w:r>
    </w:p>
    <w:p w14:paraId="57AA391D" w14:textId="77777777" w:rsidR="00DB771A" w:rsidRDefault="00DB771A" w:rsidP="00DB771A">
      <w:r>
        <w:t xml:space="preserve">Summary of Change: Add the procedure for provisioning of (S)RTP Multiplexed Media Information for the </w:t>
      </w:r>
      <w:proofErr w:type="spellStart"/>
      <w:r>
        <w:t>policyAythorization</w:t>
      </w:r>
      <w:proofErr w:type="spellEnd"/>
      <w:r>
        <w:t xml:space="preserve"> creation.</w:t>
      </w:r>
    </w:p>
    <w:p w14:paraId="06653555" w14:textId="77777777" w:rsidR="00DB771A" w:rsidRDefault="00DB771A" w:rsidP="00DB771A">
      <w:r>
        <w:t>Add the procedure for modification of (S)RTP Multiplexed Media Infor</w:t>
      </w:r>
    </w:p>
    <w:p w14:paraId="0572807F" w14:textId="77777777" w:rsidR="00DB771A" w:rsidRDefault="00DB771A" w:rsidP="00DB771A">
      <w:pPr>
        <w:rPr>
          <w:rFonts w:ascii="Arial" w:hAnsi="Arial" w:cs="Arial"/>
          <w:b/>
        </w:rPr>
      </w:pPr>
      <w:r>
        <w:rPr>
          <w:rFonts w:ascii="Arial" w:hAnsi="Arial" w:cs="Arial"/>
          <w:b/>
        </w:rPr>
        <w:t xml:space="preserve">Discussion: </w:t>
      </w:r>
    </w:p>
    <w:p w14:paraId="7D072E5B"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 </w:t>
      </w:r>
      <w:proofErr w:type="spellStart"/>
      <w:r>
        <w:t>Npcf_PolicyAuthorization</w:t>
      </w:r>
      <w:proofErr w:type="spellEnd"/>
      <w:r>
        <w:t xml:space="preserve"> API</w:t>
      </w:r>
    </w:p>
    <w:p w14:paraId="312D757C" w14:textId="77777777" w:rsidR="00DB771A" w:rsidRDefault="00DB771A" w:rsidP="00DB771A">
      <w:r>
        <w:t>Depends on TS/TR 23.501 CR #5783</w:t>
      </w:r>
    </w:p>
    <w:p w14:paraId="15FA14E9" w14:textId="77777777" w:rsidR="00DB771A" w:rsidRDefault="00DB771A" w:rsidP="00DB771A">
      <w:r>
        <w:t xml:space="preserve">Xuefei (Huawei): Same issue. Encoding of </w:t>
      </w:r>
      <w:proofErr w:type="spellStart"/>
      <w:r>
        <w:t>payloadType</w:t>
      </w:r>
      <w:proofErr w:type="spellEnd"/>
      <w:r>
        <w:t xml:space="preserve"> should be based on RFC.</w:t>
      </w:r>
    </w:p>
    <w:p w14:paraId="144FED72" w14:textId="77777777" w:rsidR="00DB771A" w:rsidRDefault="00DB771A" w:rsidP="00DB771A">
      <w:r>
        <w:t>Partha (Nokia): Shared R1</w:t>
      </w:r>
    </w:p>
    <w:p w14:paraId="2B61975C" w14:textId="77777777" w:rsidR="00DB771A" w:rsidRDefault="00DB771A" w:rsidP="00DB771A">
      <w:r>
        <w:t>Xuefei (Huawei): Will check R1</w:t>
      </w:r>
    </w:p>
    <w:p w14:paraId="2AEE7A96" w14:textId="77777777" w:rsidR="00DB771A" w:rsidRDefault="00DB771A" w:rsidP="00DB771A">
      <w:r>
        <w:t>Meifang (Ericsson): Fine with R1</w:t>
      </w:r>
    </w:p>
    <w:p w14:paraId="7D418461" w14:textId="77777777" w:rsidR="00DB771A" w:rsidRDefault="00DB771A" w:rsidP="00DB771A">
      <w:r>
        <w:t>Meifang (Ericsson): All companies agree and Huawei wants to co-sign.</w:t>
      </w:r>
    </w:p>
    <w:p w14:paraId="1B0EB861"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C3-246389</w:t>
      </w:r>
      <w:r>
        <w:rPr>
          <w:color w:val="993300"/>
          <w:u w:val="single"/>
        </w:rPr>
        <w:t>.</w:t>
      </w:r>
    </w:p>
    <w:p w14:paraId="735E8FB7" w14:textId="66AB7C00" w:rsidR="00DB771A" w:rsidRDefault="00DB771A" w:rsidP="00DB771A">
      <w:pPr>
        <w:rPr>
          <w:rFonts w:ascii="Arial" w:hAnsi="Arial" w:cs="Arial"/>
          <w:b/>
          <w:sz w:val="24"/>
        </w:rPr>
      </w:pPr>
      <w:r>
        <w:rPr>
          <w:rFonts w:ascii="Arial" w:hAnsi="Arial" w:cs="Arial"/>
          <w:b/>
          <w:color w:val="0000FF"/>
          <w:sz w:val="24"/>
        </w:rPr>
        <w:t>C3-246176</w:t>
      </w:r>
      <w:r>
        <w:rPr>
          <w:rFonts w:ascii="Arial" w:hAnsi="Arial" w:cs="Arial"/>
          <w:b/>
          <w:color w:val="0000FF"/>
          <w:sz w:val="24"/>
        </w:rPr>
        <w:tab/>
      </w:r>
      <w:r>
        <w:rPr>
          <w:rFonts w:ascii="Arial" w:hAnsi="Arial" w:cs="Arial"/>
          <w:b/>
          <w:sz w:val="24"/>
        </w:rPr>
        <w:t>Introduce (S)RTP Multiplexed Media Information</w:t>
      </w:r>
    </w:p>
    <w:p w14:paraId="7EF769F7"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CR-1434  rev  Cat: B (Rel-19)</w:t>
      </w:r>
      <w:r>
        <w:rPr>
          <w:i/>
        </w:rPr>
        <w:br/>
      </w:r>
      <w:r>
        <w:rPr>
          <w:i/>
        </w:rPr>
        <w:br/>
      </w:r>
      <w:r>
        <w:rPr>
          <w:i/>
        </w:rPr>
        <w:tab/>
      </w:r>
      <w:r>
        <w:rPr>
          <w:i/>
        </w:rPr>
        <w:tab/>
      </w:r>
      <w:r>
        <w:rPr>
          <w:i/>
        </w:rPr>
        <w:tab/>
      </w:r>
      <w:r>
        <w:rPr>
          <w:i/>
        </w:rPr>
        <w:tab/>
      </w:r>
      <w:r>
        <w:rPr>
          <w:i/>
        </w:rPr>
        <w:tab/>
        <w:t>Source: Ericsson, Nokia</w:t>
      </w:r>
    </w:p>
    <w:p w14:paraId="15F0A8E4" w14:textId="77777777" w:rsidR="00DB771A" w:rsidRDefault="00DB771A" w:rsidP="00DB771A">
      <w:pPr>
        <w:rPr>
          <w:rFonts w:ascii="Arial" w:hAnsi="Arial" w:cs="Arial"/>
          <w:b/>
        </w:rPr>
      </w:pPr>
      <w:r>
        <w:rPr>
          <w:rFonts w:ascii="Arial" w:hAnsi="Arial" w:cs="Arial"/>
          <w:b/>
        </w:rPr>
        <w:t xml:space="preserve">Abstract: </w:t>
      </w:r>
    </w:p>
    <w:p w14:paraId="2F68007D" w14:textId="77777777" w:rsidR="00DB771A" w:rsidRDefault="00DB771A" w:rsidP="00DB771A">
      <w:r>
        <w:t>Summary of Change: Add procedure to support provisioning of (S)RTP Multiplexed Media Information.</w:t>
      </w:r>
    </w:p>
    <w:p w14:paraId="26E54375" w14:textId="77777777" w:rsidR="00DB771A" w:rsidRDefault="00DB771A" w:rsidP="00DB771A">
      <w:pPr>
        <w:rPr>
          <w:rFonts w:ascii="Arial" w:hAnsi="Arial" w:cs="Arial"/>
          <w:b/>
        </w:rPr>
      </w:pPr>
      <w:r>
        <w:rPr>
          <w:rFonts w:ascii="Arial" w:hAnsi="Arial" w:cs="Arial"/>
          <w:b/>
        </w:rPr>
        <w:t xml:space="preserve">Discussion: </w:t>
      </w:r>
    </w:p>
    <w:p w14:paraId="3EF4CFFD" w14:textId="77777777" w:rsidR="00DB771A" w:rsidRDefault="00DB771A" w:rsidP="00DB771A">
      <w:r>
        <w:t>Depends on TS/TR 23.502 CR #5783</w:t>
      </w:r>
    </w:p>
    <w:p w14:paraId="21D53294" w14:textId="77777777" w:rsidR="00DB771A" w:rsidRDefault="00DB771A" w:rsidP="00DB771A">
      <w:r>
        <w:t>Xuefei (Huawei): connected to TS 29.122.</w:t>
      </w:r>
    </w:p>
    <w:p w14:paraId="6C0DF1CF" w14:textId="77777777" w:rsidR="00DB771A" w:rsidRDefault="00DB771A" w:rsidP="00DB771A">
      <w:r>
        <w:t>Meifang (Ericsson): Provided revision r1 with EN</w:t>
      </w:r>
    </w:p>
    <w:p w14:paraId="717E24C5" w14:textId="77777777" w:rsidR="00DB771A" w:rsidRDefault="00DB771A" w:rsidP="00DB771A">
      <w:r>
        <w:t>Xuefei (Huawei): Need to check r1.</w:t>
      </w:r>
    </w:p>
    <w:p w14:paraId="5EC2D14C" w14:textId="77777777" w:rsidR="00DB771A" w:rsidRDefault="00DB771A" w:rsidP="00DB771A">
      <w:r>
        <w:t>Partha (Nokia): Will check r1.</w:t>
      </w:r>
    </w:p>
    <w:p w14:paraId="44D0D046" w14:textId="77777777" w:rsidR="00DB771A" w:rsidRDefault="00DB771A" w:rsidP="00DB771A">
      <w:r>
        <w:t>Meifang (Ericsson): All companies agree and Huawei wants to co-sign.</w:t>
      </w:r>
    </w:p>
    <w:p w14:paraId="5B40788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C3-246431</w:t>
      </w:r>
      <w:r>
        <w:rPr>
          <w:color w:val="993300"/>
          <w:u w:val="single"/>
        </w:rPr>
        <w:t>.</w:t>
      </w:r>
    </w:p>
    <w:p w14:paraId="13F606FE" w14:textId="0CD2A69D" w:rsidR="00DB771A" w:rsidRDefault="00DB771A" w:rsidP="00DB771A">
      <w:pPr>
        <w:rPr>
          <w:rFonts w:ascii="Arial" w:hAnsi="Arial" w:cs="Arial"/>
          <w:b/>
          <w:sz w:val="24"/>
        </w:rPr>
      </w:pPr>
      <w:r>
        <w:rPr>
          <w:rFonts w:ascii="Arial" w:hAnsi="Arial" w:cs="Arial"/>
          <w:b/>
          <w:color w:val="0000FF"/>
          <w:sz w:val="24"/>
        </w:rPr>
        <w:t>C3-246225</w:t>
      </w:r>
      <w:r>
        <w:rPr>
          <w:rFonts w:ascii="Arial" w:hAnsi="Arial" w:cs="Arial"/>
          <w:b/>
          <w:color w:val="0000FF"/>
          <w:sz w:val="24"/>
        </w:rPr>
        <w:tab/>
      </w:r>
      <w:r>
        <w:rPr>
          <w:rFonts w:ascii="Arial" w:hAnsi="Arial" w:cs="Arial"/>
          <w:b/>
          <w:sz w:val="24"/>
        </w:rPr>
        <w:t>Support of data burst size marking indication handling</w:t>
      </w:r>
    </w:p>
    <w:p w14:paraId="5231519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CR-1294  rev  Cat: B (Rel-19)</w:t>
      </w:r>
      <w:r>
        <w:rPr>
          <w:i/>
        </w:rPr>
        <w:br/>
      </w:r>
      <w:r>
        <w:rPr>
          <w:i/>
        </w:rPr>
        <w:br/>
      </w:r>
      <w:r>
        <w:rPr>
          <w:i/>
        </w:rPr>
        <w:tab/>
      </w:r>
      <w:r>
        <w:rPr>
          <w:i/>
        </w:rPr>
        <w:tab/>
      </w:r>
      <w:r>
        <w:rPr>
          <w:i/>
        </w:rPr>
        <w:tab/>
      </w:r>
      <w:r>
        <w:rPr>
          <w:i/>
        </w:rPr>
        <w:tab/>
      </w:r>
      <w:r>
        <w:rPr>
          <w:i/>
        </w:rPr>
        <w:tab/>
        <w:t>Source: Huawei</w:t>
      </w:r>
    </w:p>
    <w:p w14:paraId="14D0185B" w14:textId="77777777" w:rsidR="00DB771A" w:rsidRDefault="00DB771A" w:rsidP="00DB771A">
      <w:pPr>
        <w:rPr>
          <w:rFonts w:ascii="Arial" w:hAnsi="Arial" w:cs="Arial"/>
          <w:b/>
        </w:rPr>
      </w:pPr>
      <w:r>
        <w:rPr>
          <w:rFonts w:ascii="Arial" w:hAnsi="Arial" w:cs="Arial"/>
          <w:b/>
        </w:rPr>
        <w:lastRenderedPageBreak/>
        <w:t xml:space="preserve">Discussion: </w:t>
      </w:r>
    </w:p>
    <w:p w14:paraId="41266630"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Npcf_SMPolicyControl</w:t>
      </w:r>
      <w:proofErr w:type="spellEnd"/>
      <w:r>
        <w:t xml:space="preserve"> API, </w:t>
      </w:r>
      <w:proofErr w:type="spellStart"/>
      <w:r>
        <w:t>Npcf_SMPolicyControl</w:t>
      </w:r>
      <w:proofErr w:type="spellEnd"/>
      <w:r>
        <w:t xml:space="preserve"> API</w:t>
      </w:r>
    </w:p>
    <w:p w14:paraId="03DA7CF6" w14:textId="77777777" w:rsidR="00DB771A" w:rsidRDefault="00DB771A" w:rsidP="00DB771A">
      <w:r>
        <w:t>Depends on TS/TR 23.503 CR 1324</w:t>
      </w:r>
    </w:p>
    <w:p w14:paraId="127D9EF1" w14:textId="77777777" w:rsidR="00DB771A" w:rsidRDefault="00DB771A" w:rsidP="00DB771A">
      <w:r>
        <w:t>Meifang (Ericsson): Rewording for the PCC Rule and data burst indication, remove “in UPF” for the PCC Rule. Offline comments.</w:t>
      </w:r>
    </w:p>
    <w:p w14:paraId="5E0B853E" w14:textId="77777777" w:rsidR="00DB771A" w:rsidRDefault="00DB771A" w:rsidP="00DB771A">
      <w:r>
        <w:t>Xuefei (Huawei): Shared revision r3</w:t>
      </w:r>
    </w:p>
    <w:p w14:paraId="4E9D83C0" w14:textId="77777777" w:rsidR="00DB771A" w:rsidRDefault="00DB771A" w:rsidP="00DB771A">
      <w:r>
        <w:t>Meifang (Ericsson): Fine with r3</w:t>
      </w:r>
    </w:p>
    <w:p w14:paraId="679B0C63" w14:textId="77777777" w:rsidR="00DB771A" w:rsidRDefault="00DB771A" w:rsidP="00DB771A">
      <w:r>
        <w:t>Partha (Nokia): I see r3 in mailbox and fine with R3. Clauses affected missing in coversheet.</w:t>
      </w:r>
    </w:p>
    <w:p w14:paraId="45068CC8" w14:textId="77777777" w:rsidR="00DB771A" w:rsidRDefault="00DB771A" w:rsidP="00DB771A">
      <w:r>
        <w:t>R3 pre-agreed (with coversheet update of clause numbers)</w:t>
      </w:r>
    </w:p>
    <w:p w14:paraId="679223F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C3-246409</w:t>
      </w:r>
      <w:r>
        <w:rPr>
          <w:color w:val="993300"/>
          <w:u w:val="single"/>
        </w:rPr>
        <w:t>.</w:t>
      </w:r>
    </w:p>
    <w:p w14:paraId="47620090" w14:textId="384BB810" w:rsidR="00DB771A" w:rsidRDefault="00DB771A" w:rsidP="00DB771A">
      <w:pPr>
        <w:rPr>
          <w:rFonts w:ascii="Arial" w:hAnsi="Arial" w:cs="Arial"/>
          <w:b/>
          <w:sz w:val="24"/>
        </w:rPr>
      </w:pPr>
      <w:r>
        <w:rPr>
          <w:rFonts w:ascii="Arial" w:hAnsi="Arial" w:cs="Arial"/>
          <w:b/>
          <w:color w:val="0000FF"/>
          <w:sz w:val="24"/>
        </w:rPr>
        <w:t>C3-246226</w:t>
      </w:r>
      <w:r>
        <w:rPr>
          <w:rFonts w:ascii="Arial" w:hAnsi="Arial" w:cs="Arial"/>
          <w:b/>
          <w:color w:val="0000FF"/>
          <w:sz w:val="24"/>
        </w:rPr>
        <w:tab/>
      </w:r>
      <w:r>
        <w:rPr>
          <w:rFonts w:ascii="Arial" w:hAnsi="Arial" w:cs="Arial"/>
          <w:b/>
          <w:sz w:val="24"/>
        </w:rPr>
        <w:t>Support of data burst size marking indication handling</w:t>
      </w:r>
    </w:p>
    <w:p w14:paraId="06AFF75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CR-0700  rev  Cat: B (Rel-19)</w:t>
      </w:r>
      <w:r>
        <w:rPr>
          <w:i/>
        </w:rPr>
        <w:br/>
      </w:r>
      <w:r>
        <w:rPr>
          <w:i/>
        </w:rPr>
        <w:br/>
      </w:r>
      <w:r>
        <w:rPr>
          <w:i/>
        </w:rPr>
        <w:tab/>
      </w:r>
      <w:r>
        <w:rPr>
          <w:i/>
        </w:rPr>
        <w:tab/>
      </w:r>
      <w:r>
        <w:rPr>
          <w:i/>
        </w:rPr>
        <w:tab/>
      </w:r>
      <w:r>
        <w:rPr>
          <w:i/>
        </w:rPr>
        <w:tab/>
      </w:r>
      <w:r>
        <w:rPr>
          <w:i/>
        </w:rPr>
        <w:tab/>
        <w:t>Source: Huawei, Ericsson, Nokia</w:t>
      </w:r>
    </w:p>
    <w:p w14:paraId="425B97CE" w14:textId="77777777" w:rsidR="00DB771A" w:rsidRDefault="00DB771A" w:rsidP="00DB771A">
      <w:pPr>
        <w:rPr>
          <w:rFonts w:ascii="Arial" w:hAnsi="Arial" w:cs="Arial"/>
          <w:b/>
        </w:rPr>
      </w:pPr>
      <w:r>
        <w:rPr>
          <w:rFonts w:ascii="Arial" w:hAnsi="Arial" w:cs="Arial"/>
          <w:b/>
        </w:rPr>
        <w:t xml:space="preserve">Discussion: </w:t>
      </w:r>
    </w:p>
    <w:p w14:paraId="5730775E"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Npcf_PolicyAuthorization</w:t>
      </w:r>
      <w:proofErr w:type="spellEnd"/>
      <w:r>
        <w:t xml:space="preserve"> API, </w:t>
      </w:r>
      <w:proofErr w:type="spellStart"/>
      <w:r>
        <w:t>Npcf_PolicyAuthorization</w:t>
      </w:r>
      <w:proofErr w:type="spellEnd"/>
      <w:r>
        <w:t xml:space="preserve"> API</w:t>
      </w:r>
    </w:p>
    <w:p w14:paraId="784A09FF" w14:textId="77777777" w:rsidR="00DB771A" w:rsidRDefault="00DB771A" w:rsidP="00DB771A">
      <w:r>
        <w:t>Depends on TS/TR 23.502 CR 4964</w:t>
      </w:r>
    </w:p>
    <w:p w14:paraId="035BBB1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35262" w14:textId="1879DC2A" w:rsidR="00DB771A" w:rsidRDefault="00DB771A" w:rsidP="00DB771A">
      <w:pPr>
        <w:rPr>
          <w:rFonts w:ascii="Arial" w:hAnsi="Arial" w:cs="Arial"/>
          <w:b/>
          <w:sz w:val="24"/>
        </w:rPr>
      </w:pPr>
      <w:r>
        <w:rPr>
          <w:rFonts w:ascii="Arial" w:hAnsi="Arial" w:cs="Arial"/>
          <w:b/>
          <w:color w:val="0000FF"/>
          <w:sz w:val="24"/>
        </w:rPr>
        <w:t>C3-246273</w:t>
      </w:r>
      <w:r>
        <w:rPr>
          <w:rFonts w:ascii="Arial" w:hAnsi="Arial" w:cs="Arial"/>
          <w:b/>
          <w:color w:val="0000FF"/>
          <w:sz w:val="24"/>
        </w:rPr>
        <w:tab/>
      </w:r>
      <w:r>
        <w:rPr>
          <w:rFonts w:ascii="Arial" w:hAnsi="Arial" w:cs="Arial"/>
          <w:b/>
          <w:sz w:val="24"/>
        </w:rPr>
        <w:t>Support relaying media related information over N6 for e2e encrypted traffic</w:t>
      </w:r>
    </w:p>
    <w:p w14:paraId="566AC74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v18.5.0</w:t>
      </w:r>
      <w:r>
        <w:rPr>
          <w:i/>
        </w:rPr>
        <w:tab/>
        <w:t xml:space="preserve">  CR-0167  rev  Cat: B (Rel-19)</w:t>
      </w:r>
      <w:r>
        <w:rPr>
          <w:i/>
        </w:rPr>
        <w:br/>
      </w:r>
      <w:r>
        <w:rPr>
          <w:i/>
        </w:rPr>
        <w:br/>
      </w:r>
      <w:r>
        <w:rPr>
          <w:i/>
        </w:rPr>
        <w:tab/>
      </w:r>
      <w:r>
        <w:rPr>
          <w:i/>
        </w:rPr>
        <w:tab/>
      </w:r>
      <w:r>
        <w:rPr>
          <w:i/>
        </w:rPr>
        <w:tab/>
      </w:r>
      <w:r>
        <w:rPr>
          <w:i/>
        </w:rPr>
        <w:tab/>
      </w:r>
      <w:r>
        <w:rPr>
          <w:i/>
        </w:rPr>
        <w:tab/>
        <w:t>Source: Ericsson</w:t>
      </w:r>
    </w:p>
    <w:p w14:paraId="22FAB668" w14:textId="77777777" w:rsidR="00DB771A" w:rsidRDefault="00DB771A" w:rsidP="00DB771A">
      <w:pPr>
        <w:rPr>
          <w:rFonts w:ascii="Arial" w:hAnsi="Arial" w:cs="Arial"/>
          <w:b/>
        </w:rPr>
      </w:pPr>
      <w:r>
        <w:rPr>
          <w:rFonts w:ascii="Arial" w:hAnsi="Arial" w:cs="Arial"/>
          <w:b/>
        </w:rPr>
        <w:t xml:space="preserve">Discussion: </w:t>
      </w:r>
    </w:p>
    <w:p w14:paraId="01EB4F53" w14:textId="77777777" w:rsidR="00DB771A" w:rsidRDefault="00DB771A" w:rsidP="00DB771A">
      <w:r>
        <w:t>Depends on TS 23.501 CR 5711, TS 23.501 CR 5728</w:t>
      </w:r>
    </w:p>
    <w:p w14:paraId="5836CB10" w14:textId="77777777" w:rsidR="00DB771A" w:rsidRDefault="00DB771A" w:rsidP="00DB771A">
      <w:r>
        <w:t>Xuefei (Huawei): Collides with 6059. Too much info at stage 2 level.</w:t>
      </w:r>
    </w:p>
    <w:p w14:paraId="0ED2B5C5" w14:textId="77777777" w:rsidR="00DB771A" w:rsidRDefault="00DB771A" w:rsidP="00DB771A">
      <w:r>
        <w:t xml:space="preserve">Roozbeh (Lenovo): Don’t repeat stage 2 text. Reference 66 is not related to this CR. Reference 67 is not CT related. If something happens should be under SA4 remit. Ref 68 is not related to this CR either. No abbreviations. 1st sentence in 22.1 is not correct. Media over QUIC is not an encapsulation protocol. UDP-Options is extended the header, is not related with encapsulation. What is xx2. </w:t>
      </w:r>
    </w:p>
    <w:p w14:paraId="7B0933E2" w14:textId="77777777" w:rsidR="00DB771A" w:rsidRDefault="00DB771A" w:rsidP="00DB771A">
      <w:r>
        <w:t>Clause 22.2, this figure is stage 2. M marking is not related to this functionality. AF address in FAR is not correct. 22.2 all text comes from stage 2. For the format we cannot refer to the RFC.</w:t>
      </w:r>
    </w:p>
    <w:p w14:paraId="5EEDF5F2" w14:textId="77777777" w:rsidR="00DB771A" w:rsidRDefault="00DB771A" w:rsidP="00DB771A">
      <w:r>
        <w:t>The CR is not correct.</w:t>
      </w:r>
    </w:p>
    <w:p w14:paraId="5057B786" w14:textId="77777777" w:rsidR="00DB771A" w:rsidRDefault="00DB771A" w:rsidP="00DB771A">
      <w:r>
        <w:t xml:space="preserve">Partha (Nokia): don’t agree with the EN. Title in 22.2 should remove Proxying UDP. </w:t>
      </w:r>
    </w:p>
    <w:p w14:paraId="3908E921" w14:textId="77777777" w:rsidR="00DB771A" w:rsidRDefault="00DB771A" w:rsidP="00DB771A">
      <w:r>
        <w:t>Offline discussions.</w:t>
      </w:r>
    </w:p>
    <w:p w14:paraId="447C2CB6" w14:textId="77777777" w:rsidR="00DB771A" w:rsidRDefault="00DB771A" w:rsidP="00DB771A">
      <w:r>
        <w:t>Maria (Ericsson): We can split parts and cover in both 6273 and 6059.</w:t>
      </w:r>
    </w:p>
    <w:p w14:paraId="30E0F421" w14:textId="77777777" w:rsidR="00DB771A" w:rsidRDefault="00DB771A" w:rsidP="00DB771A">
      <w:r>
        <w:t>Roozbeh (Lenovo): I am fine with the splitting in parts.</w:t>
      </w:r>
    </w:p>
    <w:p w14:paraId="0BAA7353" w14:textId="77777777" w:rsidR="00DB771A" w:rsidRDefault="00DB771A" w:rsidP="00DB771A">
      <w:r>
        <w:lastRenderedPageBreak/>
        <w:t>Xuefei (Huawei): Comments for change, will provide over email.</w:t>
      </w:r>
    </w:p>
    <w:p w14:paraId="7A2E5FED" w14:textId="77777777" w:rsidR="00DB771A" w:rsidRDefault="00DB771A" w:rsidP="00DB771A">
      <w:r>
        <w:t>Partha (Nokia): Need to check the revisions.</w:t>
      </w:r>
    </w:p>
    <w:p w14:paraId="39801672" w14:textId="77777777" w:rsidR="00DB771A" w:rsidRDefault="00DB771A" w:rsidP="00DB771A">
      <w:r>
        <w:t>Maria (Ericsson): will share a revision.</w:t>
      </w:r>
    </w:p>
    <w:p w14:paraId="3ADD5A4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C3-246432</w:t>
      </w:r>
      <w:r>
        <w:rPr>
          <w:color w:val="993300"/>
          <w:u w:val="single"/>
        </w:rPr>
        <w:t>.</w:t>
      </w:r>
    </w:p>
    <w:p w14:paraId="17A8EB48" w14:textId="10941705" w:rsidR="00DB771A" w:rsidRDefault="00DB771A" w:rsidP="00DB771A">
      <w:pPr>
        <w:rPr>
          <w:rFonts w:ascii="Arial" w:hAnsi="Arial" w:cs="Arial"/>
          <w:b/>
          <w:sz w:val="24"/>
        </w:rPr>
      </w:pPr>
      <w:r>
        <w:rPr>
          <w:rFonts w:ascii="Arial" w:hAnsi="Arial" w:cs="Arial"/>
          <w:b/>
          <w:color w:val="0000FF"/>
          <w:sz w:val="24"/>
        </w:rPr>
        <w:t>C3-246319</w:t>
      </w:r>
      <w:r>
        <w:rPr>
          <w:rFonts w:ascii="Arial" w:hAnsi="Arial" w:cs="Arial"/>
          <w:b/>
          <w:color w:val="0000FF"/>
          <w:sz w:val="24"/>
        </w:rPr>
        <w:tab/>
      </w:r>
      <w:r>
        <w:rPr>
          <w:rFonts w:ascii="Arial" w:hAnsi="Arial" w:cs="Arial"/>
          <w:b/>
          <w:sz w:val="24"/>
        </w:rPr>
        <w:t>Encoding of the XRM media related information between UPF and AS</w:t>
      </w:r>
    </w:p>
    <w:p w14:paraId="2C512A06" w14:textId="77777777" w:rsidR="00DB771A" w:rsidRDefault="00DB771A" w:rsidP="00DB771A">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3EFB208" w14:textId="77777777" w:rsidR="00DB771A" w:rsidRDefault="00DB771A" w:rsidP="00DB771A">
      <w:pPr>
        <w:rPr>
          <w:rFonts w:ascii="Arial" w:hAnsi="Arial" w:cs="Arial"/>
          <w:b/>
        </w:rPr>
      </w:pPr>
      <w:r>
        <w:rPr>
          <w:rFonts w:ascii="Arial" w:hAnsi="Arial" w:cs="Arial"/>
          <w:b/>
        </w:rPr>
        <w:t xml:space="preserve">Discussion: </w:t>
      </w:r>
    </w:p>
    <w:p w14:paraId="5AE8D146" w14:textId="77777777" w:rsidR="00DB771A" w:rsidRDefault="00DB771A" w:rsidP="00DB771A">
      <w:r>
        <w:t>Maria (Ericsson): Unstable stage 2. Will make a proposal with generic statements for the WID.</w:t>
      </w:r>
    </w:p>
    <w:p w14:paraId="1B839D84" w14:textId="77777777" w:rsidR="00DB771A" w:rsidRDefault="00DB771A" w:rsidP="00DB771A">
      <w:r>
        <w:t>Xuefei (Huawei): 2nd added requirement, reduce scope.</w:t>
      </w:r>
    </w:p>
    <w:p w14:paraId="05F7421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69955" w14:textId="23F08909" w:rsidR="00DB771A" w:rsidRDefault="00DB771A" w:rsidP="00DB771A">
      <w:pPr>
        <w:rPr>
          <w:rFonts w:ascii="Arial" w:hAnsi="Arial" w:cs="Arial"/>
          <w:b/>
          <w:sz w:val="24"/>
        </w:rPr>
      </w:pPr>
      <w:r>
        <w:rPr>
          <w:rFonts w:ascii="Arial" w:hAnsi="Arial" w:cs="Arial"/>
          <w:b/>
          <w:color w:val="0000FF"/>
          <w:sz w:val="24"/>
        </w:rPr>
        <w:t>C3-246387</w:t>
      </w:r>
      <w:r>
        <w:rPr>
          <w:rFonts w:ascii="Arial" w:hAnsi="Arial" w:cs="Arial"/>
          <w:b/>
          <w:color w:val="0000FF"/>
          <w:sz w:val="24"/>
        </w:rPr>
        <w:tab/>
      </w:r>
      <w:r>
        <w:rPr>
          <w:rFonts w:ascii="Arial" w:hAnsi="Arial" w:cs="Arial"/>
          <w:b/>
          <w:sz w:val="24"/>
        </w:rPr>
        <w:t>Introduce data burst size marking support indication</w:t>
      </w:r>
    </w:p>
    <w:p w14:paraId="091E119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CR-1433  rev 1 Cat: B (Rel-19)</w:t>
      </w:r>
      <w:r>
        <w:rPr>
          <w:i/>
        </w:rPr>
        <w:br/>
      </w:r>
      <w:r>
        <w:rPr>
          <w:i/>
        </w:rPr>
        <w:br/>
      </w:r>
      <w:r>
        <w:rPr>
          <w:i/>
        </w:rPr>
        <w:tab/>
      </w:r>
      <w:r>
        <w:rPr>
          <w:i/>
        </w:rPr>
        <w:tab/>
      </w:r>
      <w:r>
        <w:rPr>
          <w:i/>
        </w:rPr>
        <w:tab/>
      </w:r>
      <w:r>
        <w:rPr>
          <w:i/>
        </w:rPr>
        <w:tab/>
      </w:r>
      <w:r>
        <w:rPr>
          <w:i/>
        </w:rPr>
        <w:tab/>
        <w:t>Source: Ericsson, Nokia, Huawei</w:t>
      </w:r>
    </w:p>
    <w:p w14:paraId="4B0C0740" w14:textId="77777777" w:rsidR="00DB771A" w:rsidRDefault="00DB771A" w:rsidP="00DB771A">
      <w:pPr>
        <w:rPr>
          <w:color w:val="808080"/>
        </w:rPr>
      </w:pPr>
      <w:r>
        <w:rPr>
          <w:color w:val="808080"/>
        </w:rPr>
        <w:t>(Replaces C3-246170)</w:t>
      </w:r>
    </w:p>
    <w:p w14:paraId="4E26A9B1" w14:textId="77777777" w:rsidR="00DB771A" w:rsidRDefault="00DB771A" w:rsidP="00DB771A">
      <w:pPr>
        <w:rPr>
          <w:rFonts w:ascii="Arial" w:hAnsi="Arial" w:cs="Arial"/>
          <w:b/>
        </w:rPr>
      </w:pPr>
      <w:r>
        <w:rPr>
          <w:rFonts w:ascii="Arial" w:hAnsi="Arial" w:cs="Arial"/>
          <w:b/>
        </w:rPr>
        <w:t xml:space="preserve">Abstract: </w:t>
      </w:r>
    </w:p>
    <w:p w14:paraId="4D2A79FC" w14:textId="77777777" w:rsidR="00DB771A" w:rsidRDefault="00DB771A" w:rsidP="00DB771A">
      <w:r>
        <w:t>Summary of Change: Add procedure to support provisioning of (S)RTP Multiplexed Media Information.</w:t>
      </w:r>
    </w:p>
    <w:p w14:paraId="6EA81CD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C93FA" w14:textId="3F1F65F1" w:rsidR="00DB771A" w:rsidRDefault="00DB771A" w:rsidP="00DB771A">
      <w:pPr>
        <w:rPr>
          <w:rFonts w:ascii="Arial" w:hAnsi="Arial" w:cs="Arial"/>
          <w:b/>
          <w:sz w:val="24"/>
        </w:rPr>
      </w:pPr>
      <w:r>
        <w:rPr>
          <w:rFonts w:ascii="Arial" w:hAnsi="Arial" w:cs="Arial"/>
          <w:b/>
          <w:color w:val="0000FF"/>
          <w:sz w:val="24"/>
        </w:rPr>
        <w:t>C3-246388</w:t>
      </w:r>
      <w:r>
        <w:rPr>
          <w:rFonts w:ascii="Arial" w:hAnsi="Arial" w:cs="Arial"/>
          <w:b/>
          <w:color w:val="0000FF"/>
          <w:sz w:val="24"/>
        </w:rPr>
        <w:tab/>
      </w:r>
      <w:r>
        <w:rPr>
          <w:rFonts w:ascii="Arial" w:hAnsi="Arial" w:cs="Arial"/>
          <w:b/>
          <w:sz w:val="24"/>
        </w:rPr>
        <w:t>Introduce (S)RTP Multiplexed Media Information</w:t>
      </w:r>
    </w:p>
    <w:p w14:paraId="4B90DCA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CR-1290  rev 1 Cat: B (Rel-19)</w:t>
      </w:r>
      <w:r>
        <w:rPr>
          <w:i/>
        </w:rPr>
        <w:br/>
      </w:r>
      <w:r>
        <w:rPr>
          <w:i/>
        </w:rPr>
        <w:br/>
      </w:r>
      <w:r>
        <w:rPr>
          <w:i/>
        </w:rPr>
        <w:tab/>
      </w:r>
      <w:r>
        <w:rPr>
          <w:i/>
        </w:rPr>
        <w:tab/>
      </w:r>
      <w:r>
        <w:rPr>
          <w:i/>
        </w:rPr>
        <w:tab/>
      </w:r>
      <w:r>
        <w:rPr>
          <w:i/>
        </w:rPr>
        <w:tab/>
      </w:r>
      <w:r>
        <w:rPr>
          <w:i/>
        </w:rPr>
        <w:tab/>
        <w:t>Source: Ericsson, Nokia, Huawei</w:t>
      </w:r>
    </w:p>
    <w:p w14:paraId="7AE23E40" w14:textId="77777777" w:rsidR="00DB771A" w:rsidRDefault="00DB771A" w:rsidP="00DB771A">
      <w:pPr>
        <w:rPr>
          <w:color w:val="808080"/>
        </w:rPr>
      </w:pPr>
      <w:r>
        <w:rPr>
          <w:color w:val="808080"/>
        </w:rPr>
        <w:t>(Replaces C3-246172)</w:t>
      </w:r>
    </w:p>
    <w:p w14:paraId="117F0464" w14:textId="77777777" w:rsidR="00DB771A" w:rsidRDefault="00DB771A" w:rsidP="00DB771A">
      <w:pPr>
        <w:rPr>
          <w:rFonts w:ascii="Arial" w:hAnsi="Arial" w:cs="Arial"/>
          <w:b/>
        </w:rPr>
      </w:pPr>
      <w:r>
        <w:rPr>
          <w:rFonts w:ascii="Arial" w:hAnsi="Arial" w:cs="Arial"/>
          <w:b/>
        </w:rPr>
        <w:t xml:space="preserve">Abstract: </w:t>
      </w:r>
    </w:p>
    <w:p w14:paraId="112FAD00" w14:textId="77777777" w:rsidR="00DB771A" w:rsidRDefault="00DB771A" w:rsidP="00DB771A">
      <w:r>
        <w:t xml:space="preserve">Summary of Change: Add the indicator to indicate the UE capability about supporting multiplexed Media information in </w:t>
      </w:r>
      <w:proofErr w:type="spellStart"/>
      <w:r>
        <w:t>SmPolicyControl</w:t>
      </w:r>
      <w:proofErr w:type="spellEnd"/>
      <w:r>
        <w:t xml:space="preserve"> creation.</w:t>
      </w:r>
    </w:p>
    <w:p w14:paraId="15451832" w14:textId="77777777" w:rsidR="00DB771A" w:rsidRDefault="00DB771A" w:rsidP="00DB771A">
      <w:r>
        <w:t>Add the multiplexed Media information to the PCC rules.</w:t>
      </w:r>
    </w:p>
    <w:p w14:paraId="0DAAD669" w14:textId="77777777" w:rsidR="00DB771A" w:rsidRDefault="00DB771A" w:rsidP="00DB771A">
      <w:r>
        <w:t>A</w:t>
      </w:r>
    </w:p>
    <w:p w14:paraId="6F565E8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A0CE4" w14:textId="29C6624F" w:rsidR="00DB771A" w:rsidRDefault="00DB771A" w:rsidP="00DB771A">
      <w:pPr>
        <w:rPr>
          <w:rFonts w:ascii="Arial" w:hAnsi="Arial" w:cs="Arial"/>
          <w:b/>
          <w:sz w:val="24"/>
        </w:rPr>
      </w:pPr>
      <w:r>
        <w:rPr>
          <w:rFonts w:ascii="Arial" w:hAnsi="Arial" w:cs="Arial"/>
          <w:b/>
          <w:color w:val="0000FF"/>
          <w:sz w:val="24"/>
        </w:rPr>
        <w:t>C3-246389</w:t>
      </w:r>
      <w:r>
        <w:rPr>
          <w:rFonts w:ascii="Arial" w:hAnsi="Arial" w:cs="Arial"/>
          <w:b/>
          <w:color w:val="0000FF"/>
          <w:sz w:val="24"/>
        </w:rPr>
        <w:tab/>
      </w:r>
      <w:r>
        <w:rPr>
          <w:rFonts w:ascii="Arial" w:hAnsi="Arial" w:cs="Arial"/>
          <w:b/>
          <w:sz w:val="24"/>
        </w:rPr>
        <w:t>Introduce (S)RTP Multiplexed Media Information</w:t>
      </w:r>
    </w:p>
    <w:p w14:paraId="21360C4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v19.0.0</w:t>
      </w:r>
      <w:r>
        <w:rPr>
          <w:i/>
        </w:rPr>
        <w:tab/>
        <w:t xml:space="preserve">  CR-0695  rev 1 Cat: B (Rel-19)</w:t>
      </w:r>
      <w:r>
        <w:rPr>
          <w:i/>
        </w:rPr>
        <w:br/>
      </w:r>
      <w:r>
        <w:rPr>
          <w:i/>
        </w:rPr>
        <w:br/>
      </w:r>
      <w:r>
        <w:rPr>
          <w:i/>
        </w:rPr>
        <w:tab/>
      </w:r>
      <w:r>
        <w:rPr>
          <w:i/>
        </w:rPr>
        <w:tab/>
      </w:r>
      <w:r>
        <w:rPr>
          <w:i/>
        </w:rPr>
        <w:tab/>
      </w:r>
      <w:r>
        <w:rPr>
          <w:i/>
        </w:rPr>
        <w:tab/>
      </w:r>
      <w:r>
        <w:rPr>
          <w:i/>
        </w:rPr>
        <w:tab/>
        <w:t>Source: Ericsson, Nokia, Huawei</w:t>
      </w:r>
    </w:p>
    <w:p w14:paraId="671DBF14" w14:textId="77777777" w:rsidR="00DB771A" w:rsidRDefault="00DB771A" w:rsidP="00DB771A">
      <w:pPr>
        <w:rPr>
          <w:color w:val="808080"/>
        </w:rPr>
      </w:pPr>
      <w:r>
        <w:rPr>
          <w:color w:val="808080"/>
        </w:rPr>
        <w:t>(Replaces C3-246173)</w:t>
      </w:r>
    </w:p>
    <w:p w14:paraId="38D698ED" w14:textId="77777777" w:rsidR="00DB771A" w:rsidRDefault="00DB771A" w:rsidP="00DB771A">
      <w:pPr>
        <w:rPr>
          <w:rFonts w:ascii="Arial" w:hAnsi="Arial" w:cs="Arial"/>
          <w:b/>
        </w:rPr>
      </w:pPr>
      <w:r>
        <w:rPr>
          <w:rFonts w:ascii="Arial" w:hAnsi="Arial" w:cs="Arial"/>
          <w:b/>
        </w:rPr>
        <w:t xml:space="preserve">Abstract: </w:t>
      </w:r>
    </w:p>
    <w:p w14:paraId="21AA59D3" w14:textId="77777777" w:rsidR="00DB771A" w:rsidRDefault="00DB771A" w:rsidP="00DB771A">
      <w:r>
        <w:lastRenderedPageBreak/>
        <w:t xml:space="preserve">Summary of Change: Add the procedure for provisioning of (S)RTP Multiplexed Media Information for the </w:t>
      </w:r>
      <w:proofErr w:type="spellStart"/>
      <w:r>
        <w:t>policyAythorization</w:t>
      </w:r>
      <w:proofErr w:type="spellEnd"/>
      <w:r>
        <w:t xml:space="preserve"> creation.</w:t>
      </w:r>
    </w:p>
    <w:p w14:paraId="2BA3826F" w14:textId="77777777" w:rsidR="00DB771A" w:rsidRDefault="00DB771A" w:rsidP="00DB771A">
      <w:r>
        <w:t>Add the procedure for modification of (S)RTP Multiplexed Media Infor</w:t>
      </w:r>
    </w:p>
    <w:p w14:paraId="0F2FDF4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D9CD5" w14:textId="2AD296E8" w:rsidR="00DB771A" w:rsidRDefault="00DB771A" w:rsidP="00DB771A">
      <w:pPr>
        <w:rPr>
          <w:rFonts w:ascii="Arial" w:hAnsi="Arial" w:cs="Arial"/>
          <w:b/>
          <w:sz w:val="24"/>
        </w:rPr>
      </w:pPr>
      <w:r>
        <w:rPr>
          <w:rFonts w:ascii="Arial" w:hAnsi="Arial" w:cs="Arial"/>
          <w:b/>
          <w:color w:val="0000FF"/>
          <w:sz w:val="24"/>
        </w:rPr>
        <w:t>C3-246409</w:t>
      </w:r>
      <w:r>
        <w:rPr>
          <w:rFonts w:ascii="Arial" w:hAnsi="Arial" w:cs="Arial"/>
          <w:b/>
          <w:color w:val="0000FF"/>
          <w:sz w:val="24"/>
        </w:rPr>
        <w:tab/>
      </w:r>
      <w:r>
        <w:rPr>
          <w:rFonts w:ascii="Arial" w:hAnsi="Arial" w:cs="Arial"/>
          <w:b/>
          <w:sz w:val="24"/>
        </w:rPr>
        <w:t>Support of data burst size marking indication handling</w:t>
      </w:r>
    </w:p>
    <w:p w14:paraId="0A42A9C0"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v19.0.0</w:t>
      </w:r>
      <w:r>
        <w:rPr>
          <w:i/>
        </w:rPr>
        <w:tab/>
        <w:t xml:space="preserve">  CR-1294  rev 1 Cat: B (Rel-19)</w:t>
      </w:r>
      <w:r>
        <w:rPr>
          <w:i/>
        </w:rPr>
        <w:br/>
      </w:r>
      <w:r>
        <w:rPr>
          <w:i/>
        </w:rPr>
        <w:br/>
      </w:r>
      <w:r>
        <w:rPr>
          <w:i/>
        </w:rPr>
        <w:tab/>
      </w:r>
      <w:r>
        <w:rPr>
          <w:i/>
        </w:rPr>
        <w:tab/>
      </w:r>
      <w:r>
        <w:rPr>
          <w:i/>
        </w:rPr>
        <w:tab/>
      </w:r>
      <w:r>
        <w:rPr>
          <w:i/>
        </w:rPr>
        <w:tab/>
      </w:r>
      <w:r>
        <w:rPr>
          <w:i/>
        </w:rPr>
        <w:tab/>
        <w:t>Source: Huawei, Ericsson, Nokia</w:t>
      </w:r>
    </w:p>
    <w:p w14:paraId="7F155345" w14:textId="77777777" w:rsidR="00DB771A" w:rsidRDefault="00DB771A" w:rsidP="00DB771A">
      <w:pPr>
        <w:rPr>
          <w:color w:val="808080"/>
        </w:rPr>
      </w:pPr>
      <w:r>
        <w:rPr>
          <w:color w:val="808080"/>
        </w:rPr>
        <w:t>(Replaces C3-246225)</w:t>
      </w:r>
    </w:p>
    <w:p w14:paraId="63272FA4"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D62AE" w14:textId="61BE737C" w:rsidR="00DB771A" w:rsidRDefault="00DB771A" w:rsidP="00DB771A">
      <w:pPr>
        <w:rPr>
          <w:rFonts w:ascii="Arial" w:hAnsi="Arial" w:cs="Arial"/>
          <w:b/>
          <w:sz w:val="24"/>
        </w:rPr>
      </w:pPr>
      <w:r>
        <w:rPr>
          <w:rFonts w:ascii="Arial" w:hAnsi="Arial" w:cs="Arial"/>
          <w:b/>
          <w:color w:val="0000FF"/>
          <w:sz w:val="24"/>
        </w:rPr>
        <w:t>C3-246430</w:t>
      </w:r>
      <w:r>
        <w:rPr>
          <w:rFonts w:ascii="Arial" w:hAnsi="Arial" w:cs="Arial"/>
          <w:b/>
          <w:color w:val="0000FF"/>
          <w:sz w:val="24"/>
        </w:rPr>
        <w:tab/>
      </w:r>
      <w:r>
        <w:rPr>
          <w:rFonts w:ascii="Arial" w:hAnsi="Arial" w:cs="Arial"/>
          <w:b/>
          <w:sz w:val="24"/>
        </w:rPr>
        <w:t>Introduce (S)RTP Multiplexed Media Information</w:t>
      </w:r>
    </w:p>
    <w:p w14:paraId="5756371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v19.0.0</w:t>
      </w:r>
      <w:r>
        <w:rPr>
          <w:i/>
        </w:rPr>
        <w:tab/>
        <w:t xml:space="preserve">  CR-0889  rev 1 Cat: B (Rel-19)</w:t>
      </w:r>
      <w:r>
        <w:rPr>
          <w:i/>
        </w:rPr>
        <w:br/>
      </w:r>
      <w:r>
        <w:rPr>
          <w:i/>
        </w:rPr>
        <w:br/>
      </w:r>
      <w:r>
        <w:rPr>
          <w:i/>
        </w:rPr>
        <w:tab/>
      </w:r>
      <w:r>
        <w:rPr>
          <w:i/>
        </w:rPr>
        <w:tab/>
      </w:r>
      <w:r>
        <w:rPr>
          <w:i/>
        </w:rPr>
        <w:tab/>
      </w:r>
      <w:r>
        <w:rPr>
          <w:i/>
        </w:rPr>
        <w:tab/>
      </w:r>
      <w:r>
        <w:rPr>
          <w:i/>
        </w:rPr>
        <w:tab/>
        <w:t>Source: Ericsson, Nokia, Huawei</w:t>
      </w:r>
    </w:p>
    <w:p w14:paraId="7F685655" w14:textId="77777777" w:rsidR="00DB771A" w:rsidRDefault="00DB771A" w:rsidP="00DB771A">
      <w:pPr>
        <w:rPr>
          <w:color w:val="808080"/>
        </w:rPr>
      </w:pPr>
      <w:r>
        <w:rPr>
          <w:color w:val="808080"/>
        </w:rPr>
        <w:t>(Replaces C3-246171)</w:t>
      </w:r>
    </w:p>
    <w:p w14:paraId="7DC1DEE4" w14:textId="77777777" w:rsidR="00DB771A" w:rsidRDefault="00DB771A" w:rsidP="00DB771A">
      <w:pPr>
        <w:rPr>
          <w:rFonts w:ascii="Arial" w:hAnsi="Arial" w:cs="Arial"/>
          <w:b/>
        </w:rPr>
      </w:pPr>
      <w:r>
        <w:rPr>
          <w:rFonts w:ascii="Arial" w:hAnsi="Arial" w:cs="Arial"/>
          <w:b/>
        </w:rPr>
        <w:t xml:space="preserve">Abstract: </w:t>
      </w:r>
    </w:p>
    <w:p w14:paraId="79B3289E" w14:textId="77777777" w:rsidR="00DB771A" w:rsidRDefault="00DB771A" w:rsidP="00DB771A">
      <w:r>
        <w:t xml:space="preserve">Summary of Change: Add the data type for provisioning of (S)RTP Multiplexed Media Information for the </w:t>
      </w:r>
      <w:proofErr w:type="spellStart"/>
      <w:r>
        <w:t>AsSessionWithQoS</w:t>
      </w:r>
      <w:proofErr w:type="spellEnd"/>
      <w:r>
        <w:t>.</w:t>
      </w:r>
    </w:p>
    <w:p w14:paraId="04023CE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81F2ED" w14:textId="1CF5F7E7" w:rsidR="00DB771A" w:rsidRDefault="00DB771A" w:rsidP="00DB771A">
      <w:pPr>
        <w:rPr>
          <w:rFonts w:ascii="Arial" w:hAnsi="Arial" w:cs="Arial"/>
          <w:b/>
          <w:sz w:val="24"/>
        </w:rPr>
      </w:pPr>
      <w:r>
        <w:rPr>
          <w:rFonts w:ascii="Arial" w:hAnsi="Arial" w:cs="Arial"/>
          <w:b/>
          <w:color w:val="0000FF"/>
          <w:sz w:val="24"/>
        </w:rPr>
        <w:t>C3-246431</w:t>
      </w:r>
      <w:r>
        <w:rPr>
          <w:rFonts w:ascii="Arial" w:hAnsi="Arial" w:cs="Arial"/>
          <w:b/>
          <w:color w:val="0000FF"/>
          <w:sz w:val="24"/>
        </w:rPr>
        <w:tab/>
      </w:r>
      <w:r>
        <w:rPr>
          <w:rFonts w:ascii="Arial" w:hAnsi="Arial" w:cs="Arial"/>
          <w:b/>
          <w:sz w:val="24"/>
        </w:rPr>
        <w:t>Introduce (S)RTP Multiplexed Media Information</w:t>
      </w:r>
    </w:p>
    <w:p w14:paraId="5720D7D3"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CR-1434  rev 1 Cat: B (Rel-19)</w:t>
      </w:r>
      <w:r>
        <w:rPr>
          <w:i/>
        </w:rPr>
        <w:br/>
      </w:r>
      <w:r>
        <w:rPr>
          <w:i/>
        </w:rPr>
        <w:br/>
      </w:r>
      <w:r>
        <w:rPr>
          <w:i/>
        </w:rPr>
        <w:tab/>
      </w:r>
      <w:r>
        <w:rPr>
          <w:i/>
        </w:rPr>
        <w:tab/>
      </w:r>
      <w:r>
        <w:rPr>
          <w:i/>
        </w:rPr>
        <w:tab/>
      </w:r>
      <w:r>
        <w:rPr>
          <w:i/>
        </w:rPr>
        <w:tab/>
      </w:r>
      <w:r>
        <w:rPr>
          <w:i/>
        </w:rPr>
        <w:tab/>
        <w:t>Source: Ericsson, Nokia, Huawei</w:t>
      </w:r>
    </w:p>
    <w:p w14:paraId="2408810B" w14:textId="77777777" w:rsidR="00DB771A" w:rsidRDefault="00DB771A" w:rsidP="00DB771A">
      <w:pPr>
        <w:rPr>
          <w:color w:val="808080"/>
        </w:rPr>
      </w:pPr>
      <w:r>
        <w:rPr>
          <w:color w:val="808080"/>
        </w:rPr>
        <w:t>(Replaces C3-246176)</w:t>
      </w:r>
    </w:p>
    <w:p w14:paraId="642492B8" w14:textId="77777777" w:rsidR="00DB771A" w:rsidRDefault="00DB771A" w:rsidP="00DB771A">
      <w:pPr>
        <w:rPr>
          <w:rFonts w:ascii="Arial" w:hAnsi="Arial" w:cs="Arial"/>
          <w:b/>
        </w:rPr>
      </w:pPr>
      <w:r>
        <w:rPr>
          <w:rFonts w:ascii="Arial" w:hAnsi="Arial" w:cs="Arial"/>
          <w:b/>
        </w:rPr>
        <w:t xml:space="preserve">Abstract: </w:t>
      </w:r>
    </w:p>
    <w:p w14:paraId="0930944D" w14:textId="77777777" w:rsidR="00DB771A" w:rsidRDefault="00DB771A" w:rsidP="00DB771A">
      <w:r>
        <w:t>Summary of Change: Add procedure to support provisioning of (S)RTP Multiplexed Media Information.</w:t>
      </w:r>
    </w:p>
    <w:p w14:paraId="792E685B"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8A07D4" w14:textId="65567BE1" w:rsidR="00DB771A" w:rsidRDefault="00DB771A" w:rsidP="00DB771A">
      <w:pPr>
        <w:rPr>
          <w:rFonts w:ascii="Arial" w:hAnsi="Arial" w:cs="Arial"/>
          <w:b/>
          <w:sz w:val="24"/>
        </w:rPr>
      </w:pPr>
      <w:r>
        <w:rPr>
          <w:rFonts w:ascii="Arial" w:hAnsi="Arial" w:cs="Arial"/>
          <w:b/>
          <w:color w:val="0000FF"/>
          <w:sz w:val="24"/>
        </w:rPr>
        <w:t>C3-246432</w:t>
      </w:r>
      <w:r>
        <w:rPr>
          <w:rFonts w:ascii="Arial" w:hAnsi="Arial" w:cs="Arial"/>
          <w:b/>
          <w:color w:val="0000FF"/>
          <w:sz w:val="24"/>
        </w:rPr>
        <w:tab/>
      </w:r>
      <w:r>
        <w:rPr>
          <w:rFonts w:ascii="Arial" w:hAnsi="Arial" w:cs="Arial"/>
          <w:b/>
          <w:sz w:val="24"/>
        </w:rPr>
        <w:t>Support relaying media related information over N6 for e2e encrypted traffic</w:t>
      </w:r>
    </w:p>
    <w:p w14:paraId="4361C53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v18.5.0</w:t>
      </w:r>
      <w:r>
        <w:rPr>
          <w:i/>
        </w:rPr>
        <w:tab/>
        <w:t xml:space="preserve">  CR-0167  rev 1 Cat: B (Rel-19)</w:t>
      </w:r>
      <w:r>
        <w:rPr>
          <w:i/>
        </w:rPr>
        <w:br/>
      </w:r>
      <w:r>
        <w:rPr>
          <w:i/>
        </w:rPr>
        <w:br/>
      </w:r>
      <w:r>
        <w:rPr>
          <w:i/>
        </w:rPr>
        <w:tab/>
      </w:r>
      <w:r>
        <w:rPr>
          <w:i/>
        </w:rPr>
        <w:tab/>
      </w:r>
      <w:r>
        <w:rPr>
          <w:i/>
        </w:rPr>
        <w:tab/>
      </w:r>
      <w:r>
        <w:rPr>
          <w:i/>
        </w:rPr>
        <w:tab/>
      </w:r>
      <w:r>
        <w:rPr>
          <w:i/>
        </w:rPr>
        <w:tab/>
        <w:t>Source: Ericsson</w:t>
      </w:r>
    </w:p>
    <w:p w14:paraId="2FC17FC2" w14:textId="77777777" w:rsidR="00DB771A" w:rsidRDefault="00DB771A" w:rsidP="00DB771A">
      <w:pPr>
        <w:rPr>
          <w:color w:val="808080"/>
        </w:rPr>
      </w:pPr>
      <w:r>
        <w:rPr>
          <w:color w:val="808080"/>
        </w:rPr>
        <w:t>(Replaces C3-246273)</w:t>
      </w:r>
    </w:p>
    <w:p w14:paraId="24097EC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543C65" w14:textId="06D7A56C" w:rsidR="00DB771A" w:rsidRDefault="00DB771A" w:rsidP="00DB771A">
      <w:pPr>
        <w:rPr>
          <w:rFonts w:ascii="Arial" w:hAnsi="Arial" w:cs="Arial"/>
          <w:b/>
          <w:sz w:val="24"/>
        </w:rPr>
      </w:pPr>
      <w:r>
        <w:rPr>
          <w:rFonts w:ascii="Arial" w:hAnsi="Arial" w:cs="Arial"/>
          <w:b/>
          <w:color w:val="0000FF"/>
          <w:sz w:val="24"/>
        </w:rPr>
        <w:t>C3-246433</w:t>
      </w:r>
      <w:r>
        <w:rPr>
          <w:rFonts w:ascii="Arial" w:hAnsi="Arial" w:cs="Arial"/>
          <w:b/>
          <w:color w:val="0000FF"/>
          <w:sz w:val="24"/>
        </w:rPr>
        <w:tab/>
      </w:r>
      <w:r>
        <w:rPr>
          <w:rFonts w:ascii="Arial" w:hAnsi="Arial" w:cs="Arial"/>
          <w:b/>
          <w:sz w:val="24"/>
        </w:rPr>
        <w:t>Supporting transfer of media related information over N6</w:t>
      </w:r>
    </w:p>
    <w:p w14:paraId="3380D61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v18.5.0</w:t>
      </w:r>
      <w:r>
        <w:rPr>
          <w:i/>
        </w:rPr>
        <w:tab/>
        <w:t xml:space="preserve">  CR-0164  rev 1 Cat: B (Rel-19)</w:t>
      </w:r>
      <w:r>
        <w:rPr>
          <w:i/>
        </w:rPr>
        <w:br/>
      </w:r>
      <w:r>
        <w:rPr>
          <w:i/>
        </w:rPr>
        <w:lastRenderedPageBreak/>
        <w:br/>
      </w:r>
      <w:r>
        <w:rPr>
          <w:i/>
        </w:rPr>
        <w:tab/>
      </w:r>
      <w:r>
        <w:rPr>
          <w:i/>
        </w:rPr>
        <w:tab/>
      </w:r>
      <w:r>
        <w:rPr>
          <w:i/>
        </w:rPr>
        <w:tab/>
      </w:r>
      <w:r>
        <w:rPr>
          <w:i/>
        </w:rPr>
        <w:tab/>
      </w:r>
      <w:r>
        <w:rPr>
          <w:i/>
        </w:rPr>
        <w:tab/>
        <w:t>Source: Lenovo</w:t>
      </w:r>
    </w:p>
    <w:p w14:paraId="71DB3484" w14:textId="77777777" w:rsidR="00DB771A" w:rsidRDefault="00DB771A" w:rsidP="00DB771A">
      <w:pPr>
        <w:rPr>
          <w:color w:val="808080"/>
        </w:rPr>
      </w:pPr>
      <w:r>
        <w:rPr>
          <w:color w:val="808080"/>
        </w:rPr>
        <w:t>(Replaces C3-246059)</w:t>
      </w:r>
    </w:p>
    <w:p w14:paraId="7106A1C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C3-246582</w:t>
      </w:r>
      <w:r>
        <w:rPr>
          <w:color w:val="993300"/>
          <w:u w:val="single"/>
        </w:rPr>
        <w:t>.</w:t>
      </w:r>
    </w:p>
    <w:p w14:paraId="6DC6B99D" w14:textId="4196A172" w:rsidR="00DB771A" w:rsidRDefault="00DB771A" w:rsidP="00DB771A">
      <w:pPr>
        <w:rPr>
          <w:rFonts w:ascii="Arial" w:hAnsi="Arial" w:cs="Arial"/>
          <w:b/>
          <w:sz w:val="24"/>
        </w:rPr>
      </w:pPr>
      <w:r>
        <w:rPr>
          <w:rFonts w:ascii="Arial" w:hAnsi="Arial" w:cs="Arial"/>
          <w:b/>
          <w:color w:val="0000FF"/>
          <w:sz w:val="24"/>
        </w:rPr>
        <w:t>C3-246582</w:t>
      </w:r>
      <w:r>
        <w:rPr>
          <w:rFonts w:ascii="Arial" w:hAnsi="Arial" w:cs="Arial"/>
          <w:b/>
          <w:color w:val="0000FF"/>
          <w:sz w:val="24"/>
        </w:rPr>
        <w:tab/>
      </w:r>
      <w:r>
        <w:rPr>
          <w:rFonts w:ascii="Arial" w:hAnsi="Arial" w:cs="Arial"/>
          <w:b/>
          <w:sz w:val="24"/>
        </w:rPr>
        <w:t>Supporting transfer of media related information over N6</w:t>
      </w:r>
    </w:p>
    <w:p w14:paraId="05C2E5A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v18.5.0</w:t>
      </w:r>
      <w:r>
        <w:rPr>
          <w:i/>
        </w:rPr>
        <w:tab/>
        <w:t xml:space="preserve">  CR-0164  rev 2 Cat: B (Rel-19)</w:t>
      </w:r>
      <w:r>
        <w:rPr>
          <w:i/>
        </w:rPr>
        <w:br/>
      </w:r>
      <w:r>
        <w:rPr>
          <w:i/>
        </w:rPr>
        <w:br/>
      </w:r>
      <w:r>
        <w:rPr>
          <w:i/>
        </w:rPr>
        <w:tab/>
      </w:r>
      <w:r>
        <w:rPr>
          <w:i/>
        </w:rPr>
        <w:tab/>
      </w:r>
      <w:r>
        <w:rPr>
          <w:i/>
        </w:rPr>
        <w:tab/>
      </w:r>
      <w:r>
        <w:rPr>
          <w:i/>
        </w:rPr>
        <w:tab/>
      </w:r>
      <w:r>
        <w:rPr>
          <w:i/>
        </w:rPr>
        <w:tab/>
        <w:t>Source: Lenovo</w:t>
      </w:r>
    </w:p>
    <w:p w14:paraId="3961BFB0" w14:textId="77777777" w:rsidR="00DB771A" w:rsidRDefault="00DB771A" w:rsidP="00DB771A">
      <w:pPr>
        <w:rPr>
          <w:color w:val="808080"/>
        </w:rPr>
      </w:pPr>
      <w:r>
        <w:rPr>
          <w:color w:val="808080"/>
        </w:rPr>
        <w:t>(Replaces C3-246433)</w:t>
      </w:r>
    </w:p>
    <w:p w14:paraId="385FF731"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979FB2" w14:textId="77777777" w:rsidR="00DB771A" w:rsidRDefault="00DB771A" w:rsidP="00DB771A">
      <w:pPr>
        <w:pStyle w:val="Heading3"/>
      </w:pPr>
      <w:bookmarkStart w:id="262" w:name="_Toc183695186"/>
      <w:r>
        <w:t>19.49</w:t>
      </w:r>
      <w:r>
        <w:tab/>
        <w:t>CT aspects for application enablement for satellite access Phase 3 [5GSAT_Ph3_App]</w:t>
      </w:r>
      <w:bookmarkEnd w:id="262"/>
    </w:p>
    <w:p w14:paraId="3960ED7C" w14:textId="68D3BD3C" w:rsidR="00DB771A" w:rsidRDefault="00DB771A" w:rsidP="00DB771A">
      <w:pPr>
        <w:rPr>
          <w:rFonts w:ascii="Arial" w:hAnsi="Arial" w:cs="Arial"/>
          <w:b/>
          <w:sz w:val="24"/>
        </w:rPr>
      </w:pPr>
      <w:r>
        <w:rPr>
          <w:rFonts w:ascii="Arial" w:hAnsi="Arial" w:cs="Arial"/>
          <w:b/>
          <w:color w:val="0000FF"/>
          <w:sz w:val="24"/>
        </w:rPr>
        <w:t>C3-246287</w:t>
      </w:r>
      <w:r>
        <w:rPr>
          <w:rFonts w:ascii="Arial" w:hAnsi="Arial" w:cs="Arial"/>
          <w:b/>
          <w:color w:val="0000FF"/>
          <w:sz w:val="24"/>
        </w:rPr>
        <w:tab/>
      </w:r>
      <w:r>
        <w:rPr>
          <w:rFonts w:ascii="Arial" w:hAnsi="Arial" w:cs="Arial"/>
          <w:b/>
          <w:sz w:val="24"/>
        </w:rPr>
        <w:t>Support of the EES profile for satellite information</w:t>
      </w:r>
    </w:p>
    <w:p w14:paraId="14FABA49"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CR-0248  rev  Cat: B (Rel-19)</w:t>
      </w:r>
      <w:r>
        <w:rPr>
          <w:i/>
        </w:rPr>
        <w:br/>
      </w:r>
      <w:r>
        <w:rPr>
          <w:i/>
        </w:rPr>
        <w:br/>
      </w:r>
      <w:r>
        <w:rPr>
          <w:i/>
        </w:rPr>
        <w:tab/>
      </w:r>
      <w:r>
        <w:rPr>
          <w:i/>
        </w:rPr>
        <w:tab/>
      </w:r>
      <w:r>
        <w:rPr>
          <w:i/>
        </w:rPr>
        <w:tab/>
      </w:r>
      <w:r>
        <w:rPr>
          <w:i/>
        </w:rPr>
        <w:tab/>
      </w:r>
      <w:r>
        <w:rPr>
          <w:i/>
        </w:rPr>
        <w:tab/>
        <w:t>Source: Huawei</w:t>
      </w:r>
    </w:p>
    <w:p w14:paraId="4F180A15" w14:textId="77777777" w:rsidR="00DB771A" w:rsidRDefault="00DB771A" w:rsidP="00DB771A">
      <w:pPr>
        <w:rPr>
          <w:rFonts w:ascii="Arial" w:hAnsi="Arial" w:cs="Arial"/>
          <w:b/>
        </w:rPr>
      </w:pPr>
      <w:r>
        <w:rPr>
          <w:rFonts w:ascii="Arial" w:hAnsi="Arial" w:cs="Arial"/>
          <w:b/>
        </w:rPr>
        <w:t xml:space="preserve">Discussion: </w:t>
      </w:r>
    </w:p>
    <w:p w14:paraId="22ADA05E"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Eecs_EESRegistration</w:t>
      </w:r>
      <w:proofErr w:type="spellEnd"/>
      <w:r>
        <w:t xml:space="preserve"> API, </w:t>
      </w:r>
      <w:proofErr w:type="spellStart"/>
      <w:r>
        <w:t>Eecs_EESRegistration</w:t>
      </w:r>
      <w:proofErr w:type="spellEnd"/>
      <w:r>
        <w:t xml:space="preserve"> API</w:t>
      </w:r>
    </w:p>
    <w:p w14:paraId="3836A4A4" w14:textId="77777777" w:rsidR="00DB771A" w:rsidRDefault="00DB771A" w:rsidP="00DB771A">
      <w:r>
        <w:t>Depends on TS 23.558 CR 0695</w:t>
      </w:r>
    </w:p>
    <w:p w14:paraId="579E7F02" w14:textId="77777777" w:rsidR="00DB771A" w:rsidRDefault="00DB771A" w:rsidP="00DB771A">
      <w:r>
        <w:t xml:space="preserve">Igor (Ericsson): 9.1.5.2.3, array is not supported. Single element. EN needed for data type for </w:t>
      </w:r>
      <w:proofErr w:type="spellStart"/>
      <w:r>
        <w:t>UEServSatInfo</w:t>
      </w:r>
      <w:proofErr w:type="spellEnd"/>
      <w:r>
        <w:t xml:space="preserve"> is FFS.</w:t>
      </w:r>
    </w:p>
    <w:p w14:paraId="739F6763" w14:textId="77777777" w:rsidR="00DB771A" w:rsidRDefault="00DB771A" w:rsidP="00DB771A">
      <w:r>
        <w:t>Chi (Huawei): Fine to remove array. EN text proposal is confusing.</w:t>
      </w:r>
    </w:p>
    <w:p w14:paraId="6488F2FD" w14:textId="77777777" w:rsidR="00DB771A" w:rsidRDefault="00DB771A" w:rsidP="00DB771A">
      <w:r>
        <w:t xml:space="preserve">Igor (Ericsson): The data type definition needs to wait for stage-2 EN resolution. </w:t>
      </w:r>
    </w:p>
    <w:p w14:paraId="21686622" w14:textId="77777777" w:rsidR="00DB771A" w:rsidRDefault="00DB771A" w:rsidP="00DB771A">
      <w:r>
        <w:t>Chi (Huawei): Fine to add EN that data type is FFS.</w:t>
      </w:r>
    </w:p>
    <w:p w14:paraId="1FC1EC01" w14:textId="77777777" w:rsidR="00DB771A" w:rsidRDefault="00DB771A" w:rsidP="00DB771A">
      <w:r>
        <w:t>Rajesh (Nokia): Comment on the data type definition. Fine with EN now.</w:t>
      </w:r>
    </w:p>
    <w:p w14:paraId="05A060E1" w14:textId="77777777" w:rsidR="00DB771A" w:rsidRDefault="00DB771A" w:rsidP="00DB771A">
      <w:r>
        <w:t>Chi (Huawei): R2 shared.</w:t>
      </w:r>
    </w:p>
    <w:p w14:paraId="509F4EA7" w14:textId="77777777" w:rsidR="00DB771A" w:rsidRDefault="00DB771A" w:rsidP="00DB771A">
      <w:r>
        <w:t>Igor (Ericsson): Fine with R2.</w:t>
      </w:r>
    </w:p>
    <w:p w14:paraId="32C16B6B" w14:textId="77777777" w:rsidR="00DB771A" w:rsidRDefault="00DB771A" w:rsidP="00DB771A">
      <w:r>
        <w:t>Rajesh (Nokia): Fine with R2.</w:t>
      </w:r>
    </w:p>
    <w:p w14:paraId="35B59B54" w14:textId="77777777" w:rsidR="00DB771A" w:rsidRDefault="00DB771A" w:rsidP="00DB771A">
      <w:r>
        <w:t>R2 is pre-agreed</w:t>
      </w:r>
    </w:p>
    <w:p w14:paraId="6EF1F040"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C3-246381</w:t>
      </w:r>
      <w:r>
        <w:rPr>
          <w:color w:val="993300"/>
          <w:u w:val="single"/>
        </w:rPr>
        <w:t>.</w:t>
      </w:r>
    </w:p>
    <w:p w14:paraId="56D49BB5" w14:textId="1230F4F3" w:rsidR="00DB771A" w:rsidRDefault="00DB771A" w:rsidP="00DB771A">
      <w:pPr>
        <w:rPr>
          <w:rFonts w:ascii="Arial" w:hAnsi="Arial" w:cs="Arial"/>
          <w:b/>
          <w:sz w:val="24"/>
        </w:rPr>
      </w:pPr>
      <w:r>
        <w:rPr>
          <w:rFonts w:ascii="Arial" w:hAnsi="Arial" w:cs="Arial"/>
          <w:b/>
          <w:color w:val="0000FF"/>
          <w:sz w:val="24"/>
        </w:rPr>
        <w:t>C3-246381</w:t>
      </w:r>
      <w:r>
        <w:rPr>
          <w:rFonts w:ascii="Arial" w:hAnsi="Arial" w:cs="Arial"/>
          <w:b/>
          <w:color w:val="0000FF"/>
          <w:sz w:val="24"/>
        </w:rPr>
        <w:tab/>
      </w:r>
      <w:r>
        <w:rPr>
          <w:rFonts w:ascii="Arial" w:hAnsi="Arial" w:cs="Arial"/>
          <w:b/>
          <w:sz w:val="24"/>
        </w:rPr>
        <w:t>Support of the EES profile for satellite information</w:t>
      </w:r>
    </w:p>
    <w:p w14:paraId="1104E48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v19.0.0</w:t>
      </w:r>
      <w:r>
        <w:rPr>
          <w:i/>
        </w:rPr>
        <w:tab/>
        <w:t xml:space="preserve">  CR-0248  rev 1 Cat: B (Rel-19)</w:t>
      </w:r>
      <w:r>
        <w:rPr>
          <w:i/>
        </w:rPr>
        <w:br/>
      </w:r>
      <w:r>
        <w:rPr>
          <w:i/>
        </w:rPr>
        <w:br/>
      </w:r>
      <w:r>
        <w:rPr>
          <w:i/>
        </w:rPr>
        <w:tab/>
      </w:r>
      <w:r>
        <w:rPr>
          <w:i/>
        </w:rPr>
        <w:tab/>
      </w:r>
      <w:r>
        <w:rPr>
          <w:i/>
        </w:rPr>
        <w:tab/>
      </w:r>
      <w:r>
        <w:rPr>
          <w:i/>
        </w:rPr>
        <w:tab/>
      </w:r>
      <w:r>
        <w:rPr>
          <w:i/>
        </w:rPr>
        <w:tab/>
        <w:t>Source: Huawei</w:t>
      </w:r>
    </w:p>
    <w:p w14:paraId="7ED59EDA" w14:textId="77777777" w:rsidR="00DB771A" w:rsidRDefault="00DB771A" w:rsidP="00DB771A">
      <w:pPr>
        <w:rPr>
          <w:color w:val="808080"/>
        </w:rPr>
      </w:pPr>
      <w:r>
        <w:rPr>
          <w:color w:val="808080"/>
        </w:rPr>
        <w:t>(Replaces C3-246287)</w:t>
      </w:r>
    </w:p>
    <w:p w14:paraId="1501F67A"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0D7F0" w14:textId="77777777" w:rsidR="00DB771A" w:rsidRDefault="00DB771A" w:rsidP="00DB771A">
      <w:pPr>
        <w:pStyle w:val="Heading3"/>
      </w:pPr>
      <w:bookmarkStart w:id="263" w:name="_Toc183695187"/>
      <w:r>
        <w:lastRenderedPageBreak/>
        <w:t>19.50</w:t>
      </w:r>
      <w:r>
        <w:tab/>
        <w:t>CT aspects of Application enablement for XRM Services Phase 2 [XRM_Ph2_App]</w:t>
      </w:r>
      <w:bookmarkEnd w:id="263"/>
    </w:p>
    <w:p w14:paraId="3F4D3600" w14:textId="21EEF017" w:rsidR="00DB771A" w:rsidRDefault="00DB771A" w:rsidP="00DB771A">
      <w:pPr>
        <w:rPr>
          <w:rFonts w:ascii="Arial" w:hAnsi="Arial" w:cs="Arial"/>
          <w:b/>
          <w:sz w:val="24"/>
        </w:rPr>
      </w:pPr>
      <w:r>
        <w:rPr>
          <w:rFonts w:ascii="Arial" w:hAnsi="Arial" w:cs="Arial"/>
          <w:b/>
          <w:color w:val="0000FF"/>
          <w:sz w:val="24"/>
        </w:rPr>
        <w:t>C3-246244</w:t>
      </w:r>
      <w:r>
        <w:rPr>
          <w:rFonts w:ascii="Arial" w:hAnsi="Arial" w:cs="Arial"/>
          <w:b/>
          <w:color w:val="0000FF"/>
          <w:sz w:val="24"/>
        </w:rPr>
        <w:tab/>
      </w:r>
      <w:r>
        <w:rPr>
          <w:rFonts w:ascii="Arial" w:hAnsi="Arial" w:cs="Arial"/>
          <w:b/>
          <w:sz w:val="24"/>
        </w:rPr>
        <w:t>Support of QoS measurement for Multi-Modal traffic in SEALDD service</w:t>
      </w:r>
    </w:p>
    <w:p w14:paraId="6A01B7F7"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CR-0033  rev  Cat: B (Rel-19)</w:t>
      </w:r>
      <w:r>
        <w:rPr>
          <w:i/>
        </w:rPr>
        <w:br/>
      </w:r>
      <w:r>
        <w:rPr>
          <w:i/>
        </w:rPr>
        <w:br/>
      </w:r>
      <w:r>
        <w:rPr>
          <w:i/>
        </w:rPr>
        <w:tab/>
      </w:r>
      <w:r>
        <w:rPr>
          <w:i/>
        </w:rPr>
        <w:tab/>
      </w:r>
      <w:r>
        <w:rPr>
          <w:i/>
        </w:rPr>
        <w:tab/>
      </w:r>
      <w:r>
        <w:rPr>
          <w:i/>
        </w:rPr>
        <w:tab/>
      </w:r>
      <w:r>
        <w:rPr>
          <w:i/>
        </w:rPr>
        <w:tab/>
        <w:t>Source: Ericsson</w:t>
      </w:r>
    </w:p>
    <w:p w14:paraId="6CBDDC7C" w14:textId="77777777" w:rsidR="00DB771A" w:rsidRDefault="00DB771A" w:rsidP="00DB771A">
      <w:pPr>
        <w:rPr>
          <w:rFonts w:ascii="Arial" w:hAnsi="Arial" w:cs="Arial"/>
          <w:b/>
        </w:rPr>
      </w:pPr>
      <w:r>
        <w:rPr>
          <w:rFonts w:ascii="Arial" w:hAnsi="Arial" w:cs="Arial"/>
          <w:b/>
        </w:rPr>
        <w:t xml:space="preserve">Discussion: </w:t>
      </w:r>
    </w:p>
    <w:p w14:paraId="51687CD5"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SDD_TransmissionQualityMeasurement</w:t>
      </w:r>
      <w:proofErr w:type="spellEnd"/>
      <w:r>
        <w:t xml:space="preserve"> API, </w:t>
      </w:r>
      <w:proofErr w:type="spellStart"/>
      <w:r>
        <w:t>SDD_TransmissionQualityMeasurement</w:t>
      </w:r>
      <w:proofErr w:type="spellEnd"/>
      <w:r>
        <w:t xml:space="preserve"> API</w:t>
      </w:r>
    </w:p>
    <w:p w14:paraId="308B55C5" w14:textId="77777777" w:rsidR="00DB771A" w:rsidRDefault="00DB771A" w:rsidP="00DB771A">
      <w:r>
        <w:t>Abdessamad (</w:t>
      </w:r>
      <w:proofErr w:type="spellStart"/>
      <w:r>
        <w:t>HuaweI</w:t>
      </w:r>
      <w:proofErr w:type="spellEnd"/>
      <w:r>
        <w:t>): Provided comments over email.</w:t>
      </w:r>
    </w:p>
    <w:p w14:paraId="75EBA8FC" w14:textId="77777777" w:rsidR="00DB771A" w:rsidRDefault="00DB771A" w:rsidP="00DB771A">
      <w:r>
        <w:t xml:space="preserve">Igor (Ericsson): </w:t>
      </w:r>
      <w:proofErr w:type="spellStart"/>
      <w:r>
        <w:t>Abdessamad’s</w:t>
      </w:r>
      <w:proofErr w:type="spellEnd"/>
      <w:r>
        <w:t xml:space="preserve"> proposal to change attribute names is not fine, prefer to keep the current proposal.</w:t>
      </w:r>
    </w:p>
    <w:p w14:paraId="6CE38A5B" w14:textId="77777777" w:rsidR="00DB771A" w:rsidRDefault="00DB771A" w:rsidP="00DB771A">
      <w:r>
        <w:t>Partha (Nokia): All trans quality metrics are mentioned as end to end. Like Jitter should not be end to end. What is end to end jitter means?</w:t>
      </w:r>
    </w:p>
    <w:p w14:paraId="02D4193D" w14:textId="77777777" w:rsidR="00DB771A" w:rsidRDefault="00DB771A" w:rsidP="00DB771A">
      <w:r>
        <w:t>Igor (Ericsson): This is as per stage-2.</w:t>
      </w:r>
    </w:p>
    <w:p w14:paraId="245A2DA5" w14:textId="77777777" w:rsidR="00DB771A" w:rsidRDefault="00DB771A" w:rsidP="00DB771A">
      <w:r>
        <w:t>Partha (Nokia): Jitter is not clear from stage-2.</w:t>
      </w:r>
    </w:p>
    <w:p w14:paraId="37DB3DAE" w14:textId="77777777" w:rsidR="00DB771A" w:rsidRDefault="00DB771A" w:rsidP="00DB771A">
      <w:r>
        <w:t xml:space="preserve">Abdessamad (Nokia): End to end jitter calculation is </w:t>
      </w:r>
      <w:proofErr w:type="spellStart"/>
      <w:r>
        <w:t>upto</w:t>
      </w:r>
      <w:proofErr w:type="spellEnd"/>
      <w:r>
        <w:t xml:space="preserve"> application.</w:t>
      </w:r>
    </w:p>
    <w:p w14:paraId="795904B8" w14:textId="77777777" w:rsidR="00DB771A" w:rsidRDefault="00DB771A" w:rsidP="00DB771A">
      <w:proofErr w:type="spellStart"/>
      <w:r>
        <w:t>Zhenning</w:t>
      </w:r>
      <w:proofErr w:type="spellEnd"/>
      <w:r>
        <w:t xml:space="preserve"> (China Mobile): Why we shouldn’t define new data type than reusing?</w:t>
      </w:r>
    </w:p>
    <w:p w14:paraId="0A13458B" w14:textId="77777777" w:rsidR="00DB771A" w:rsidRDefault="00DB771A" w:rsidP="00DB771A">
      <w:r>
        <w:t>Partha (Nokia): Have concerns with converting everything to end to end.</w:t>
      </w:r>
    </w:p>
    <w:p w14:paraId="0FA74CAF" w14:textId="77777777" w:rsidR="00DB771A" w:rsidRDefault="00DB771A" w:rsidP="00DB771A">
      <w:r>
        <w:t>Discussion open on changing everything end to end.</w:t>
      </w:r>
    </w:p>
    <w:p w14:paraId="3FC9558D" w14:textId="77777777" w:rsidR="00DB771A" w:rsidRDefault="00DB771A" w:rsidP="00DB771A">
      <w:r>
        <w:t>Igor (Ericsson): Shared revision 4. Everything is end to end based on stage-2. Clarified offline Partha.</w:t>
      </w:r>
    </w:p>
    <w:p w14:paraId="25FC9DCC" w14:textId="77777777" w:rsidR="00DB771A" w:rsidRDefault="00DB771A" w:rsidP="00DB771A">
      <w:r>
        <w:t>Abdessamad (Huawei): Fine with R4.</w:t>
      </w:r>
    </w:p>
    <w:p w14:paraId="5DDAD0D5" w14:textId="77777777" w:rsidR="00DB771A" w:rsidRDefault="00DB771A" w:rsidP="00DB771A">
      <w:proofErr w:type="spellStart"/>
      <w:r>
        <w:t>Zhenning</w:t>
      </w:r>
      <w:proofErr w:type="spellEnd"/>
      <w:r>
        <w:t xml:space="preserve"> (China Mobile): Fine with R4.</w:t>
      </w:r>
    </w:p>
    <w:p w14:paraId="21C18C9B" w14:textId="77777777" w:rsidR="00DB771A" w:rsidRDefault="00DB771A" w:rsidP="00DB771A">
      <w:r>
        <w:t xml:space="preserve">Partha (Nokia): Need time, discussing internally. We can agree some content to move </w:t>
      </w:r>
      <w:proofErr w:type="spellStart"/>
      <w:r>
        <w:t>atleast</w:t>
      </w:r>
      <w:proofErr w:type="spellEnd"/>
      <w:r>
        <w:t>. Can take revision.</w:t>
      </w:r>
    </w:p>
    <w:p w14:paraId="298D2998" w14:textId="77777777" w:rsidR="00DB771A" w:rsidRDefault="00DB771A" w:rsidP="00DB771A">
      <w:r>
        <w:t>Partha (Nokia): End to end jitter means, actual AS to the SEAL Client on UE, also taking the SA2 parameters into consideration.</w:t>
      </w:r>
    </w:p>
    <w:p w14:paraId="1232CBA0" w14:textId="77777777" w:rsidR="00DB771A" w:rsidRDefault="00DB771A" w:rsidP="00DB771A">
      <w:r>
        <w:t>Abdessamad (Huawei): N6 is part of SEAL DD, but framework is not about N6. The measurements stay at SA6 layer.</w:t>
      </w:r>
    </w:p>
    <w:p w14:paraId="2AAE018C" w14:textId="77777777" w:rsidR="00DB771A" w:rsidRDefault="00DB771A" w:rsidP="00DB771A">
      <w:r>
        <w:t>Partha (Nokia): Will propose a revision.</w:t>
      </w:r>
    </w:p>
    <w:p w14:paraId="30855CE5" w14:textId="77777777" w:rsidR="00DB771A" w:rsidRDefault="00DB771A" w:rsidP="00DB771A">
      <w:r>
        <w:t>Partha (Nokia): Ericsson proposed a revision. Ok to send an LS to SA6. Two changes need to be removed from the CR.</w:t>
      </w:r>
    </w:p>
    <w:p w14:paraId="6F60E996" w14:textId="77777777" w:rsidR="00DB771A" w:rsidRDefault="00DB771A" w:rsidP="00DB771A">
      <w:r>
        <w:t>Igor (Ericsson): All companies are fine with r7.</w:t>
      </w:r>
    </w:p>
    <w:p w14:paraId="1F28C669"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C3-246435</w:t>
      </w:r>
      <w:r>
        <w:rPr>
          <w:color w:val="993300"/>
          <w:u w:val="single"/>
        </w:rPr>
        <w:t>.</w:t>
      </w:r>
    </w:p>
    <w:p w14:paraId="732A08D7" w14:textId="77B1739B" w:rsidR="00DB771A" w:rsidRDefault="00DB771A" w:rsidP="00DB771A">
      <w:pPr>
        <w:rPr>
          <w:rFonts w:ascii="Arial" w:hAnsi="Arial" w:cs="Arial"/>
          <w:b/>
          <w:sz w:val="24"/>
        </w:rPr>
      </w:pPr>
      <w:r>
        <w:rPr>
          <w:rFonts w:ascii="Arial" w:hAnsi="Arial" w:cs="Arial"/>
          <w:b/>
          <w:color w:val="0000FF"/>
          <w:sz w:val="24"/>
        </w:rPr>
        <w:t>C3-246326</w:t>
      </w:r>
      <w:r>
        <w:rPr>
          <w:rFonts w:ascii="Arial" w:hAnsi="Arial" w:cs="Arial"/>
          <w:b/>
          <w:color w:val="0000FF"/>
          <w:sz w:val="24"/>
        </w:rPr>
        <w:tab/>
      </w:r>
      <w:r>
        <w:rPr>
          <w:rFonts w:ascii="Arial" w:hAnsi="Arial" w:cs="Arial"/>
          <w:b/>
          <w:sz w:val="24"/>
        </w:rPr>
        <w:t>XRM_Ph2_APP work plan</w:t>
      </w:r>
    </w:p>
    <w:p w14:paraId="04EEBF6E" w14:textId="77777777" w:rsidR="00DB771A" w:rsidRDefault="00DB771A" w:rsidP="00DB771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394A6F0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97F6A" w14:textId="69A632FB" w:rsidR="00DB771A" w:rsidRDefault="00DB771A" w:rsidP="00DB771A">
      <w:pPr>
        <w:rPr>
          <w:rFonts w:ascii="Arial" w:hAnsi="Arial" w:cs="Arial"/>
          <w:b/>
          <w:sz w:val="24"/>
        </w:rPr>
      </w:pPr>
      <w:r>
        <w:rPr>
          <w:rFonts w:ascii="Arial" w:hAnsi="Arial" w:cs="Arial"/>
          <w:b/>
          <w:color w:val="0000FF"/>
          <w:sz w:val="24"/>
        </w:rPr>
        <w:t>C3-246435</w:t>
      </w:r>
      <w:r>
        <w:rPr>
          <w:rFonts w:ascii="Arial" w:hAnsi="Arial" w:cs="Arial"/>
          <w:b/>
          <w:color w:val="0000FF"/>
          <w:sz w:val="24"/>
        </w:rPr>
        <w:tab/>
      </w:r>
      <w:r>
        <w:rPr>
          <w:rFonts w:ascii="Arial" w:hAnsi="Arial" w:cs="Arial"/>
          <w:b/>
          <w:sz w:val="24"/>
        </w:rPr>
        <w:t>Support of QoS measurement for Multi-Modal traffic in SEALDD service</w:t>
      </w:r>
    </w:p>
    <w:p w14:paraId="2D16E11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29.548 v19.0.0</w:t>
      </w:r>
      <w:r>
        <w:rPr>
          <w:i/>
        </w:rPr>
        <w:tab/>
        <w:t xml:space="preserve">  CR-0033  rev 1 Cat: B (Rel-19)</w:t>
      </w:r>
      <w:r>
        <w:rPr>
          <w:i/>
        </w:rPr>
        <w:br/>
      </w:r>
      <w:r>
        <w:rPr>
          <w:i/>
        </w:rPr>
        <w:lastRenderedPageBreak/>
        <w:br/>
      </w:r>
      <w:r>
        <w:rPr>
          <w:i/>
        </w:rPr>
        <w:tab/>
      </w:r>
      <w:r>
        <w:rPr>
          <w:i/>
        </w:rPr>
        <w:tab/>
      </w:r>
      <w:r>
        <w:rPr>
          <w:i/>
        </w:rPr>
        <w:tab/>
      </w:r>
      <w:r>
        <w:rPr>
          <w:i/>
        </w:rPr>
        <w:tab/>
      </w:r>
      <w:r>
        <w:rPr>
          <w:i/>
        </w:rPr>
        <w:tab/>
        <w:t>Source: Ericsson, Huawei</w:t>
      </w:r>
    </w:p>
    <w:p w14:paraId="7CC777A3" w14:textId="77777777" w:rsidR="00DB771A" w:rsidRDefault="00DB771A" w:rsidP="00DB771A">
      <w:pPr>
        <w:rPr>
          <w:color w:val="808080"/>
        </w:rPr>
      </w:pPr>
      <w:r>
        <w:rPr>
          <w:color w:val="808080"/>
        </w:rPr>
        <w:t>(Replaces C3-246244)</w:t>
      </w:r>
    </w:p>
    <w:p w14:paraId="6FFB685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E3324F" w14:textId="77777777" w:rsidR="00DB771A" w:rsidRDefault="00DB771A" w:rsidP="00DB771A">
      <w:pPr>
        <w:pStyle w:val="Heading3"/>
      </w:pPr>
      <w:bookmarkStart w:id="264" w:name="_Toc183695188"/>
      <w:r>
        <w:t>19.51</w:t>
      </w:r>
      <w:r>
        <w:tab/>
        <w:t>Rel-19 Enhancements of UE Policy [UEP19]</w:t>
      </w:r>
      <w:bookmarkEnd w:id="264"/>
    </w:p>
    <w:p w14:paraId="71A4901F" w14:textId="615FFC77" w:rsidR="00DB771A" w:rsidRDefault="00DB771A" w:rsidP="00DB771A">
      <w:pPr>
        <w:rPr>
          <w:rFonts w:ascii="Arial" w:hAnsi="Arial" w:cs="Arial"/>
          <w:b/>
          <w:sz w:val="24"/>
        </w:rPr>
      </w:pPr>
      <w:r>
        <w:rPr>
          <w:rFonts w:ascii="Arial" w:hAnsi="Arial" w:cs="Arial"/>
          <w:b/>
          <w:color w:val="0000FF"/>
          <w:sz w:val="24"/>
        </w:rPr>
        <w:t>C3-246214</w:t>
      </w:r>
      <w:r>
        <w:rPr>
          <w:rFonts w:ascii="Arial" w:hAnsi="Arial" w:cs="Arial"/>
          <w:b/>
          <w:color w:val="0000FF"/>
          <w:sz w:val="24"/>
        </w:rPr>
        <w:tab/>
      </w:r>
      <w:r>
        <w:rPr>
          <w:rFonts w:ascii="Arial" w:hAnsi="Arial" w:cs="Arial"/>
          <w:b/>
          <w:sz w:val="24"/>
        </w:rPr>
        <w:t>Add connectivity Id to the traffic descriptor</w:t>
      </w:r>
    </w:p>
    <w:p w14:paraId="2238E1B5"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CR-1443  rev  Cat: B (Rel-19)</w:t>
      </w:r>
      <w:r>
        <w:rPr>
          <w:i/>
        </w:rPr>
        <w:br/>
      </w:r>
      <w:r>
        <w:rPr>
          <w:i/>
        </w:rPr>
        <w:br/>
      </w:r>
      <w:r>
        <w:rPr>
          <w:i/>
        </w:rPr>
        <w:tab/>
      </w:r>
      <w:r>
        <w:rPr>
          <w:i/>
        </w:rPr>
        <w:tab/>
      </w:r>
      <w:r>
        <w:rPr>
          <w:i/>
        </w:rPr>
        <w:tab/>
      </w:r>
      <w:r>
        <w:rPr>
          <w:i/>
        </w:rPr>
        <w:tab/>
      </w:r>
      <w:r>
        <w:rPr>
          <w:i/>
        </w:rPr>
        <w:tab/>
        <w:t>Source: Ericsson</w:t>
      </w:r>
    </w:p>
    <w:p w14:paraId="22B83EA7" w14:textId="77777777" w:rsidR="00DB771A" w:rsidRDefault="00DB771A" w:rsidP="00DB771A">
      <w:pPr>
        <w:rPr>
          <w:rFonts w:ascii="Arial" w:hAnsi="Arial" w:cs="Arial"/>
          <w:b/>
        </w:rPr>
      </w:pPr>
      <w:r>
        <w:rPr>
          <w:rFonts w:ascii="Arial" w:hAnsi="Arial" w:cs="Arial"/>
          <w:b/>
        </w:rPr>
        <w:t xml:space="preserve">Abstract: </w:t>
      </w:r>
    </w:p>
    <w:p w14:paraId="1E558026" w14:textId="77777777" w:rsidR="00DB771A" w:rsidRDefault="00DB771A" w:rsidP="00DB771A">
      <w:r>
        <w:t>Summary of Change: Add the support to provision the Connectivity Group ID within traffic descriptor over the Service Parameter API</w:t>
      </w:r>
    </w:p>
    <w:p w14:paraId="1BF891BF" w14:textId="77777777" w:rsidR="00DB771A" w:rsidRDefault="00DB771A" w:rsidP="00DB771A">
      <w:pPr>
        <w:rPr>
          <w:rFonts w:ascii="Arial" w:hAnsi="Arial" w:cs="Arial"/>
          <w:b/>
        </w:rPr>
      </w:pPr>
      <w:r>
        <w:rPr>
          <w:rFonts w:ascii="Arial" w:hAnsi="Arial" w:cs="Arial"/>
          <w:b/>
        </w:rPr>
        <w:t xml:space="preserve">Discussion: </w:t>
      </w:r>
    </w:p>
    <w:p w14:paraId="43FB0E4D" w14:textId="77777777" w:rsidR="00DB771A" w:rsidRDefault="00DB771A" w:rsidP="00DB771A">
      <w:r>
        <w:t xml:space="preserve">Apostolos (Nokia): 5.11.2.3.8. The new note “and/or” should be “or”. Indicate that when the new attribute is present the other attributes shall not be present. Remove the new attribute for the </w:t>
      </w:r>
      <w:proofErr w:type="spellStart"/>
      <w:r>
        <w:t>oneOf</w:t>
      </w:r>
      <w:proofErr w:type="spellEnd"/>
      <w:r>
        <w:t xml:space="preserve"> condition in the </w:t>
      </w:r>
      <w:proofErr w:type="spellStart"/>
      <w:r>
        <w:t>OpenAPI</w:t>
      </w:r>
      <w:proofErr w:type="spellEnd"/>
      <w:r>
        <w:t>.</w:t>
      </w:r>
    </w:p>
    <w:p w14:paraId="5BC06668" w14:textId="77777777" w:rsidR="00DB771A" w:rsidRDefault="00DB771A" w:rsidP="00DB771A">
      <w:r>
        <w:t>Meifang (Ericsson): revision available. Nokia confirmed.</w:t>
      </w:r>
    </w:p>
    <w:p w14:paraId="359AD7E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C3-246418</w:t>
      </w:r>
      <w:r>
        <w:rPr>
          <w:color w:val="993300"/>
          <w:u w:val="single"/>
        </w:rPr>
        <w:t>.</w:t>
      </w:r>
    </w:p>
    <w:p w14:paraId="5A1C01C0" w14:textId="5B2B826F" w:rsidR="00DB771A" w:rsidRDefault="00DB771A" w:rsidP="00DB771A">
      <w:pPr>
        <w:rPr>
          <w:rFonts w:ascii="Arial" w:hAnsi="Arial" w:cs="Arial"/>
          <w:b/>
          <w:sz w:val="24"/>
        </w:rPr>
      </w:pPr>
      <w:r>
        <w:rPr>
          <w:rFonts w:ascii="Arial" w:hAnsi="Arial" w:cs="Arial"/>
          <w:b/>
          <w:color w:val="0000FF"/>
          <w:sz w:val="24"/>
        </w:rPr>
        <w:t>C3-246215</w:t>
      </w:r>
      <w:r>
        <w:rPr>
          <w:rFonts w:ascii="Arial" w:hAnsi="Arial" w:cs="Arial"/>
          <w:b/>
          <w:color w:val="0000FF"/>
          <w:sz w:val="24"/>
        </w:rPr>
        <w:tab/>
      </w:r>
      <w:r>
        <w:rPr>
          <w:rFonts w:ascii="Arial" w:hAnsi="Arial" w:cs="Arial"/>
          <w:b/>
          <w:sz w:val="24"/>
        </w:rPr>
        <w:t>Connectivity Group ID support</w:t>
      </w:r>
    </w:p>
    <w:p w14:paraId="1C102FD5"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CR-0383  rev  Cat: B (Rel-19)</w:t>
      </w:r>
      <w:r>
        <w:rPr>
          <w:i/>
        </w:rPr>
        <w:br/>
      </w:r>
      <w:r>
        <w:rPr>
          <w:i/>
        </w:rPr>
        <w:br/>
      </w:r>
      <w:r>
        <w:rPr>
          <w:i/>
        </w:rPr>
        <w:tab/>
      </w:r>
      <w:r>
        <w:rPr>
          <w:i/>
        </w:rPr>
        <w:tab/>
      </w:r>
      <w:r>
        <w:rPr>
          <w:i/>
        </w:rPr>
        <w:tab/>
      </w:r>
      <w:r>
        <w:rPr>
          <w:i/>
        </w:rPr>
        <w:tab/>
      </w:r>
      <w:r>
        <w:rPr>
          <w:i/>
        </w:rPr>
        <w:tab/>
        <w:t>Source: Ericsson</w:t>
      </w:r>
    </w:p>
    <w:p w14:paraId="2991C9F4" w14:textId="77777777" w:rsidR="00DB771A" w:rsidRDefault="00DB771A" w:rsidP="00DB771A">
      <w:pPr>
        <w:rPr>
          <w:rFonts w:ascii="Arial" w:hAnsi="Arial" w:cs="Arial"/>
          <w:b/>
        </w:rPr>
      </w:pPr>
      <w:r>
        <w:rPr>
          <w:rFonts w:ascii="Arial" w:hAnsi="Arial" w:cs="Arial"/>
          <w:b/>
        </w:rPr>
        <w:t xml:space="preserve">Abstract: </w:t>
      </w:r>
    </w:p>
    <w:p w14:paraId="090488E6" w14:textId="77777777" w:rsidR="00DB771A" w:rsidRDefault="00DB771A" w:rsidP="00DB771A">
      <w:r>
        <w:t>Summary of Change: Add the support of providing the Connectivity Group ID in the traffic descriptor from the PCF to the devices behind the 5G-RG</w:t>
      </w:r>
    </w:p>
    <w:p w14:paraId="632FCD0E" w14:textId="77777777" w:rsidR="00DB771A" w:rsidRDefault="00DB771A" w:rsidP="00DB771A">
      <w:pPr>
        <w:rPr>
          <w:rFonts w:ascii="Arial" w:hAnsi="Arial" w:cs="Arial"/>
          <w:b/>
        </w:rPr>
      </w:pPr>
      <w:r>
        <w:rPr>
          <w:rFonts w:ascii="Arial" w:hAnsi="Arial" w:cs="Arial"/>
          <w:b/>
        </w:rPr>
        <w:t xml:space="preserve">Discussion: </w:t>
      </w:r>
    </w:p>
    <w:p w14:paraId="49144A9C" w14:textId="77777777" w:rsidR="00DB771A" w:rsidRDefault="00DB771A" w:rsidP="00DB771A">
      <w:r>
        <w:t>Chi (Huawei): Add NAUN3 in the abbreviations or extend it in the description.</w:t>
      </w:r>
    </w:p>
    <w:p w14:paraId="6947A154" w14:textId="77777777" w:rsidR="00DB771A" w:rsidRDefault="00DB771A" w:rsidP="00DB771A">
      <w:r>
        <w:t>Apostolos (Nokia): check offline if the first change is needed.</w:t>
      </w:r>
    </w:p>
    <w:p w14:paraId="68231EEA" w14:textId="77777777" w:rsidR="00DB771A" w:rsidRDefault="00DB771A" w:rsidP="00DB771A">
      <w:r>
        <w:t>Meifang (Ericsson): Ok for all companies.</w:t>
      </w:r>
    </w:p>
    <w:p w14:paraId="70414108"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C3-246417</w:t>
      </w:r>
      <w:r>
        <w:rPr>
          <w:color w:val="993300"/>
          <w:u w:val="single"/>
        </w:rPr>
        <w:t>.</w:t>
      </w:r>
    </w:p>
    <w:p w14:paraId="0B3C8DEE" w14:textId="586C6648" w:rsidR="00DB771A" w:rsidRDefault="00DB771A" w:rsidP="00DB771A">
      <w:pPr>
        <w:rPr>
          <w:rFonts w:ascii="Arial" w:hAnsi="Arial" w:cs="Arial"/>
          <w:b/>
          <w:sz w:val="24"/>
        </w:rPr>
      </w:pPr>
      <w:r>
        <w:rPr>
          <w:rFonts w:ascii="Arial" w:hAnsi="Arial" w:cs="Arial"/>
          <w:b/>
          <w:color w:val="0000FF"/>
          <w:sz w:val="24"/>
        </w:rPr>
        <w:t>C3-246216</w:t>
      </w:r>
      <w:r>
        <w:rPr>
          <w:rFonts w:ascii="Arial" w:hAnsi="Arial" w:cs="Arial"/>
          <w:b/>
          <w:color w:val="0000FF"/>
          <w:sz w:val="24"/>
        </w:rPr>
        <w:tab/>
      </w:r>
      <w:r>
        <w:rPr>
          <w:rFonts w:ascii="Arial" w:hAnsi="Arial" w:cs="Arial"/>
          <w:b/>
          <w:sz w:val="24"/>
        </w:rPr>
        <w:t>Error Handling when NEF cannot determine RSD</w:t>
      </w:r>
    </w:p>
    <w:p w14:paraId="39A10842"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CR-1444  rev  Cat: B (Rel-19)</w:t>
      </w:r>
      <w:r>
        <w:rPr>
          <w:i/>
        </w:rPr>
        <w:br/>
      </w:r>
      <w:r>
        <w:rPr>
          <w:i/>
        </w:rPr>
        <w:br/>
      </w:r>
      <w:r>
        <w:rPr>
          <w:i/>
        </w:rPr>
        <w:tab/>
      </w:r>
      <w:r>
        <w:rPr>
          <w:i/>
        </w:rPr>
        <w:tab/>
      </w:r>
      <w:r>
        <w:rPr>
          <w:i/>
        </w:rPr>
        <w:tab/>
      </w:r>
      <w:r>
        <w:rPr>
          <w:i/>
        </w:rPr>
        <w:tab/>
      </w:r>
      <w:r>
        <w:rPr>
          <w:i/>
        </w:rPr>
        <w:tab/>
        <w:t>Source: Ericsson</w:t>
      </w:r>
    </w:p>
    <w:p w14:paraId="6A6170CA" w14:textId="77777777" w:rsidR="00DB771A" w:rsidRDefault="00DB771A" w:rsidP="00DB771A">
      <w:pPr>
        <w:rPr>
          <w:rFonts w:ascii="Arial" w:hAnsi="Arial" w:cs="Arial"/>
          <w:b/>
        </w:rPr>
      </w:pPr>
      <w:r>
        <w:rPr>
          <w:rFonts w:ascii="Arial" w:hAnsi="Arial" w:cs="Arial"/>
          <w:b/>
        </w:rPr>
        <w:t xml:space="preserve">Abstract: </w:t>
      </w:r>
    </w:p>
    <w:p w14:paraId="68E0747A" w14:textId="77777777" w:rsidR="00DB771A" w:rsidRDefault="00DB771A" w:rsidP="00DB771A">
      <w:r>
        <w:t xml:space="preserve">Summary of Change: Add the error handling when NEF unable to derive the RSD based on the received </w:t>
      </w:r>
      <w:proofErr w:type="spellStart"/>
      <w:r>
        <w:t>routeSelParamSets</w:t>
      </w:r>
      <w:proofErr w:type="spellEnd"/>
      <w:r>
        <w:t>, and/or the SLA.</w:t>
      </w:r>
    </w:p>
    <w:p w14:paraId="3201F9E4" w14:textId="77777777" w:rsidR="00DB771A" w:rsidRDefault="00DB771A" w:rsidP="00DB771A">
      <w:pPr>
        <w:rPr>
          <w:rFonts w:ascii="Arial" w:hAnsi="Arial" w:cs="Arial"/>
          <w:b/>
        </w:rPr>
      </w:pPr>
      <w:r>
        <w:rPr>
          <w:rFonts w:ascii="Arial" w:hAnsi="Arial" w:cs="Arial"/>
          <w:b/>
        </w:rPr>
        <w:t xml:space="preserve">Discussion: </w:t>
      </w:r>
    </w:p>
    <w:p w14:paraId="728E0550" w14:textId="77777777" w:rsidR="00DB771A" w:rsidRDefault="00DB771A" w:rsidP="00DB771A">
      <w:r>
        <w:lastRenderedPageBreak/>
        <w:t xml:space="preserve">Chi (Huawei): Use a more generic name for the feature, e.g. </w:t>
      </w:r>
      <w:proofErr w:type="spellStart"/>
      <w:r>
        <w:t>errorhandling</w:t>
      </w:r>
      <w:proofErr w:type="spellEnd"/>
      <w:r>
        <w:t>.</w:t>
      </w:r>
    </w:p>
    <w:p w14:paraId="2B20442A" w14:textId="77777777" w:rsidR="00DB771A" w:rsidRDefault="00DB771A" w:rsidP="00DB771A">
      <w:r>
        <w:t>Apostolos (Nokia): CR is not needed. The error will occur in the PCF.</w:t>
      </w:r>
    </w:p>
    <w:p w14:paraId="300CE849" w14:textId="77777777" w:rsidR="00DB771A" w:rsidRDefault="00DB771A" w:rsidP="00DB771A">
      <w:r>
        <w:t>Offline discussion.</w:t>
      </w:r>
    </w:p>
    <w:p w14:paraId="1F168C5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D51940" w14:textId="49F1907F" w:rsidR="00DB771A" w:rsidRDefault="00DB771A" w:rsidP="00DB771A">
      <w:pPr>
        <w:rPr>
          <w:rFonts w:ascii="Arial" w:hAnsi="Arial" w:cs="Arial"/>
          <w:b/>
          <w:sz w:val="24"/>
        </w:rPr>
      </w:pPr>
      <w:r>
        <w:rPr>
          <w:rFonts w:ascii="Arial" w:hAnsi="Arial" w:cs="Arial"/>
          <w:b/>
          <w:color w:val="0000FF"/>
          <w:sz w:val="24"/>
        </w:rPr>
        <w:t>C3-246313</w:t>
      </w:r>
      <w:r>
        <w:rPr>
          <w:rFonts w:ascii="Arial" w:hAnsi="Arial" w:cs="Arial"/>
          <w:b/>
          <w:color w:val="0000FF"/>
          <w:sz w:val="24"/>
        </w:rPr>
        <w:tab/>
      </w:r>
      <w:r>
        <w:rPr>
          <w:rFonts w:ascii="Arial" w:hAnsi="Arial" w:cs="Arial"/>
          <w:b/>
          <w:sz w:val="24"/>
        </w:rPr>
        <w:t>URSP rules provisioning for Background Data Transfer</w:t>
      </w:r>
    </w:p>
    <w:p w14:paraId="7227BE77"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v19.0.0</w:t>
      </w:r>
      <w:r>
        <w:rPr>
          <w:i/>
        </w:rPr>
        <w:tab/>
        <w:t xml:space="preserve">  CR-0579  rev  Cat: F (Rel-19)</w:t>
      </w:r>
      <w:r>
        <w:rPr>
          <w:i/>
        </w:rPr>
        <w:br/>
      </w:r>
      <w:r>
        <w:rPr>
          <w:i/>
        </w:rPr>
        <w:br/>
      </w:r>
      <w:r>
        <w:rPr>
          <w:i/>
        </w:rPr>
        <w:tab/>
      </w:r>
      <w:r>
        <w:rPr>
          <w:i/>
        </w:rPr>
        <w:tab/>
      </w:r>
      <w:r>
        <w:rPr>
          <w:i/>
        </w:rPr>
        <w:tab/>
      </w:r>
      <w:r>
        <w:rPr>
          <w:i/>
        </w:rPr>
        <w:tab/>
      </w:r>
      <w:r>
        <w:rPr>
          <w:i/>
        </w:rPr>
        <w:tab/>
        <w:t>Source: Ericsson</w:t>
      </w:r>
    </w:p>
    <w:p w14:paraId="414C9B62" w14:textId="77777777" w:rsidR="00DB771A" w:rsidRDefault="00DB771A" w:rsidP="00DB771A">
      <w:pPr>
        <w:rPr>
          <w:rFonts w:ascii="Arial" w:hAnsi="Arial" w:cs="Arial"/>
          <w:b/>
        </w:rPr>
      </w:pPr>
      <w:r>
        <w:rPr>
          <w:rFonts w:ascii="Arial" w:hAnsi="Arial" w:cs="Arial"/>
          <w:b/>
        </w:rPr>
        <w:t xml:space="preserve">Abstract: </w:t>
      </w:r>
    </w:p>
    <w:p w14:paraId="0525A06A" w14:textId="77777777" w:rsidR="00DB771A" w:rsidRDefault="00DB771A" w:rsidP="00DB771A">
      <w:r>
        <w:t>Summary of Change: Clause 5.5.6 is updated to allow that the PCF postpone the update of the UE policies based on spatial or temporal conditions.</w:t>
      </w:r>
    </w:p>
    <w:p w14:paraId="632CA3ED" w14:textId="77777777" w:rsidR="00DB771A" w:rsidRDefault="00DB771A" w:rsidP="00DB771A">
      <w:pPr>
        <w:rPr>
          <w:rFonts w:ascii="Arial" w:hAnsi="Arial" w:cs="Arial"/>
          <w:b/>
        </w:rPr>
      </w:pPr>
      <w:r>
        <w:rPr>
          <w:rFonts w:ascii="Arial" w:hAnsi="Arial" w:cs="Arial"/>
          <w:b/>
        </w:rPr>
        <w:t xml:space="preserve">Discussion: </w:t>
      </w:r>
    </w:p>
    <w:p w14:paraId="1B1B7408" w14:textId="77777777" w:rsidR="00DB771A" w:rsidRDefault="00DB771A" w:rsidP="00DB771A">
      <w:proofErr w:type="spellStart"/>
      <w:r>
        <w:t>Xiaojian</w:t>
      </w:r>
      <w:proofErr w:type="spellEnd"/>
      <w:r>
        <w:t xml:space="preserve"> (ZTE): Make first change more generic and refer to TS 29.525. For the second change, add a note instead.</w:t>
      </w:r>
    </w:p>
    <w:p w14:paraId="1A94CB39" w14:textId="77777777" w:rsidR="00DB771A" w:rsidRDefault="00DB771A" w:rsidP="00DB771A">
      <w:proofErr w:type="spellStart"/>
      <w:r>
        <w:t>Xiaojian</w:t>
      </w:r>
      <w:proofErr w:type="spellEnd"/>
      <w:r>
        <w:t xml:space="preserve"> (ZTE): OK with the revision.</w:t>
      </w:r>
    </w:p>
    <w:p w14:paraId="46BD453B" w14:textId="77777777" w:rsidR="00DB771A" w:rsidRDefault="00DB771A" w:rsidP="00DB771A">
      <w:r>
        <w:t>Apostolos (Nokia): ok with the revision.</w:t>
      </w:r>
    </w:p>
    <w:p w14:paraId="417926F4"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C3-246419</w:t>
      </w:r>
      <w:r>
        <w:rPr>
          <w:color w:val="993300"/>
          <w:u w:val="single"/>
        </w:rPr>
        <w:t>.</w:t>
      </w:r>
    </w:p>
    <w:p w14:paraId="0688FC9C" w14:textId="05D60E88" w:rsidR="00DB771A" w:rsidRDefault="00DB771A" w:rsidP="00DB771A">
      <w:pPr>
        <w:rPr>
          <w:rFonts w:ascii="Arial" w:hAnsi="Arial" w:cs="Arial"/>
          <w:b/>
          <w:sz w:val="24"/>
        </w:rPr>
      </w:pPr>
      <w:r>
        <w:rPr>
          <w:rFonts w:ascii="Arial" w:hAnsi="Arial" w:cs="Arial"/>
          <w:b/>
          <w:color w:val="0000FF"/>
          <w:sz w:val="24"/>
        </w:rPr>
        <w:t>C3-246314</w:t>
      </w:r>
      <w:r>
        <w:rPr>
          <w:rFonts w:ascii="Arial" w:hAnsi="Arial" w:cs="Arial"/>
          <w:b/>
          <w:color w:val="0000FF"/>
          <w:sz w:val="24"/>
        </w:rPr>
        <w:tab/>
      </w:r>
      <w:r>
        <w:rPr>
          <w:rFonts w:ascii="Arial" w:hAnsi="Arial" w:cs="Arial"/>
          <w:b/>
          <w:sz w:val="24"/>
        </w:rPr>
        <w:t>URSP rules provisioning for Background Data Transfer</w:t>
      </w:r>
    </w:p>
    <w:p w14:paraId="2FEB4BC5"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CR-0385  rev  Cat: B (Rel-19)</w:t>
      </w:r>
      <w:r>
        <w:rPr>
          <w:i/>
        </w:rPr>
        <w:br/>
      </w:r>
      <w:r>
        <w:rPr>
          <w:i/>
        </w:rPr>
        <w:br/>
      </w:r>
      <w:r>
        <w:rPr>
          <w:i/>
        </w:rPr>
        <w:tab/>
      </w:r>
      <w:r>
        <w:rPr>
          <w:i/>
        </w:rPr>
        <w:tab/>
      </w:r>
      <w:r>
        <w:rPr>
          <w:i/>
        </w:rPr>
        <w:tab/>
      </w:r>
      <w:r>
        <w:rPr>
          <w:i/>
        </w:rPr>
        <w:tab/>
      </w:r>
      <w:r>
        <w:rPr>
          <w:i/>
        </w:rPr>
        <w:tab/>
        <w:t>Source: Ericsson</w:t>
      </w:r>
    </w:p>
    <w:p w14:paraId="0F9243A1" w14:textId="77777777" w:rsidR="00DB771A" w:rsidRDefault="00DB771A" w:rsidP="00DB771A">
      <w:pPr>
        <w:rPr>
          <w:rFonts w:ascii="Arial" w:hAnsi="Arial" w:cs="Arial"/>
          <w:b/>
        </w:rPr>
      </w:pPr>
      <w:r>
        <w:rPr>
          <w:rFonts w:ascii="Arial" w:hAnsi="Arial" w:cs="Arial"/>
          <w:b/>
        </w:rPr>
        <w:t xml:space="preserve">Abstract: </w:t>
      </w:r>
    </w:p>
    <w:p w14:paraId="203522C9" w14:textId="77777777" w:rsidR="00DB771A" w:rsidRDefault="00DB771A" w:rsidP="00DB771A">
      <w:r>
        <w:t>Summary of Change: Clause 4.2.2.2.3.1 is updated to complete how the URSP rule is derived based on the information obtained from the UDR related to BDT Policies.</w:t>
      </w:r>
    </w:p>
    <w:p w14:paraId="393B3853" w14:textId="77777777" w:rsidR="00DB771A" w:rsidRDefault="00DB771A" w:rsidP="00DB771A">
      <w:r>
        <w:t xml:space="preserve">It is also specified when the URSP </w:t>
      </w:r>
      <w:proofErr w:type="spellStart"/>
      <w:r>
        <w:t>rul</w:t>
      </w:r>
      <w:proofErr w:type="spellEnd"/>
    </w:p>
    <w:p w14:paraId="2129C050" w14:textId="77777777" w:rsidR="00DB771A" w:rsidRDefault="00DB771A" w:rsidP="00DB771A">
      <w:pPr>
        <w:rPr>
          <w:rFonts w:ascii="Arial" w:hAnsi="Arial" w:cs="Arial"/>
          <w:b/>
        </w:rPr>
      </w:pPr>
      <w:r>
        <w:rPr>
          <w:rFonts w:ascii="Arial" w:hAnsi="Arial" w:cs="Arial"/>
          <w:b/>
        </w:rPr>
        <w:t xml:space="preserve">Discussion: </w:t>
      </w:r>
    </w:p>
    <w:p w14:paraId="3DCC013F" w14:textId="77777777" w:rsidR="00DB771A" w:rsidRDefault="00DB771A" w:rsidP="00DB771A">
      <w:proofErr w:type="spellStart"/>
      <w:r>
        <w:t>Xiaojian</w:t>
      </w:r>
      <w:proofErr w:type="spellEnd"/>
      <w:r>
        <w:t xml:space="preserve"> (ZTE): The procedure applies as well to the modification. Use stage 3 terminology. Remove “for all affected UEs”.</w:t>
      </w:r>
    </w:p>
    <w:p w14:paraId="23F9074B" w14:textId="77777777" w:rsidR="00DB771A" w:rsidRDefault="00DB771A" w:rsidP="00DB771A">
      <w:proofErr w:type="spellStart"/>
      <w:r>
        <w:t>Xiaojian</w:t>
      </w:r>
      <w:proofErr w:type="spellEnd"/>
      <w:r>
        <w:t xml:space="preserve"> (ZTE): OK with the revision.</w:t>
      </w:r>
    </w:p>
    <w:p w14:paraId="558A9315" w14:textId="77777777" w:rsidR="00DB771A" w:rsidRDefault="00DB771A" w:rsidP="00DB771A">
      <w:r>
        <w:t>Apostolos (Nokia): ok with the revision.</w:t>
      </w:r>
    </w:p>
    <w:p w14:paraId="04DA798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C3-246420</w:t>
      </w:r>
      <w:r>
        <w:rPr>
          <w:color w:val="993300"/>
          <w:u w:val="single"/>
        </w:rPr>
        <w:t>.</w:t>
      </w:r>
    </w:p>
    <w:p w14:paraId="6D8F3D69" w14:textId="66F9DFC7" w:rsidR="00DB771A" w:rsidRDefault="00DB771A" w:rsidP="00DB771A">
      <w:pPr>
        <w:rPr>
          <w:rFonts w:ascii="Arial" w:hAnsi="Arial" w:cs="Arial"/>
          <w:b/>
          <w:sz w:val="24"/>
        </w:rPr>
      </w:pPr>
      <w:r>
        <w:rPr>
          <w:rFonts w:ascii="Arial" w:hAnsi="Arial" w:cs="Arial"/>
          <w:b/>
          <w:color w:val="0000FF"/>
          <w:sz w:val="24"/>
        </w:rPr>
        <w:t>C3-246417</w:t>
      </w:r>
      <w:r>
        <w:rPr>
          <w:rFonts w:ascii="Arial" w:hAnsi="Arial" w:cs="Arial"/>
          <w:b/>
          <w:color w:val="0000FF"/>
          <w:sz w:val="24"/>
        </w:rPr>
        <w:tab/>
      </w:r>
      <w:r>
        <w:rPr>
          <w:rFonts w:ascii="Arial" w:hAnsi="Arial" w:cs="Arial"/>
          <w:b/>
          <w:sz w:val="24"/>
        </w:rPr>
        <w:t>Connectivity Group ID support</w:t>
      </w:r>
    </w:p>
    <w:p w14:paraId="1E84191C"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CR-0383  rev 1 Cat: B (Rel-19)</w:t>
      </w:r>
      <w:r>
        <w:rPr>
          <w:i/>
        </w:rPr>
        <w:br/>
      </w:r>
      <w:r>
        <w:rPr>
          <w:i/>
        </w:rPr>
        <w:br/>
      </w:r>
      <w:r>
        <w:rPr>
          <w:i/>
        </w:rPr>
        <w:tab/>
      </w:r>
      <w:r>
        <w:rPr>
          <w:i/>
        </w:rPr>
        <w:tab/>
      </w:r>
      <w:r>
        <w:rPr>
          <w:i/>
        </w:rPr>
        <w:tab/>
      </w:r>
      <w:r>
        <w:rPr>
          <w:i/>
        </w:rPr>
        <w:tab/>
      </w:r>
      <w:r>
        <w:rPr>
          <w:i/>
        </w:rPr>
        <w:tab/>
        <w:t>Source: Ericsson</w:t>
      </w:r>
    </w:p>
    <w:p w14:paraId="169B96A9" w14:textId="77777777" w:rsidR="00DB771A" w:rsidRDefault="00DB771A" w:rsidP="00DB771A">
      <w:pPr>
        <w:rPr>
          <w:color w:val="808080"/>
        </w:rPr>
      </w:pPr>
      <w:r>
        <w:rPr>
          <w:color w:val="808080"/>
        </w:rPr>
        <w:t>(Replaces C3-246215)</w:t>
      </w:r>
    </w:p>
    <w:p w14:paraId="245915BB" w14:textId="77777777" w:rsidR="00DB771A" w:rsidRDefault="00DB771A" w:rsidP="00DB771A">
      <w:pPr>
        <w:rPr>
          <w:rFonts w:ascii="Arial" w:hAnsi="Arial" w:cs="Arial"/>
          <w:b/>
        </w:rPr>
      </w:pPr>
      <w:r>
        <w:rPr>
          <w:rFonts w:ascii="Arial" w:hAnsi="Arial" w:cs="Arial"/>
          <w:b/>
        </w:rPr>
        <w:t xml:space="preserve">Abstract: </w:t>
      </w:r>
    </w:p>
    <w:p w14:paraId="7ED5D40B" w14:textId="77777777" w:rsidR="00DB771A" w:rsidRDefault="00DB771A" w:rsidP="00DB771A">
      <w:r>
        <w:lastRenderedPageBreak/>
        <w:t>Summary of Change: Add the support of providing the Connectivity Group ID in the traffic descriptor from the PCF to the devices behind the 5G-RG</w:t>
      </w:r>
    </w:p>
    <w:p w14:paraId="106FE473"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B9A2A" w14:textId="0636BF6F" w:rsidR="00DB771A" w:rsidRDefault="00DB771A" w:rsidP="00DB771A">
      <w:pPr>
        <w:rPr>
          <w:rFonts w:ascii="Arial" w:hAnsi="Arial" w:cs="Arial"/>
          <w:b/>
          <w:sz w:val="24"/>
        </w:rPr>
      </w:pPr>
      <w:r>
        <w:rPr>
          <w:rFonts w:ascii="Arial" w:hAnsi="Arial" w:cs="Arial"/>
          <w:b/>
          <w:color w:val="0000FF"/>
          <w:sz w:val="24"/>
        </w:rPr>
        <w:t>C3-246418</w:t>
      </w:r>
      <w:r>
        <w:rPr>
          <w:rFonts w:ascii="Arial" w:hAnsi="Arial" w:cs="Arial"/>
          <w:b/>
          <w:color w:val="0000FF"/>
          <w:sz w:val="24"/>
        </w:rPr>
        <w:tab/>
      </w:r>
      <w:r>
        <w:rPr>
          <w:rFonts w:ascii="Arial" w:hAnsi="Arial" w:cs="Arial"/>
          <w:b/>
          <w:sz w:val="24"/>
        </w:rPr>
        <w:t>Add connectivity Id to the traffic descriptor</w:t>
      </w:r>
    </w:p>
    <w:p w14:paraId="331EDD41"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CR-1443  rev 1 Cat: B (Rel-19)</w:t>
      </w:r>
      <w:r>
        <w:rPr>
          <w:i/>
        </w:rPr>
        <w:br/>
      </w:r>
      <w:r>
        <w:rPr>
          <w:i/>
        </w:rPr>
        <w:br/>
      </w:r>
      <w:r>
        <w:rPr>
          <w:i/>
        </w:rPr>
        <w:tab/>
      </w:r>
      <w:r>
        <w:rPr>
          <w:i/>
        </w:rPr>
        <w:tab/>
      </w:r>
      <w:r>
        <w:rPr>
          <w:i/>
        </w:rPr>
        <w:tab/>
      </w:r>
      <w:r>
        <w:rPr>
          <w:i/>
        </w:rPr>
        <w:tab/>
      </w:r>
      <w:r>
        <w:rPr>
          <w:i/>
        </w:rPr>
        <w:tab/>
        <w:t>Source: Ericsson</w:t>
      </w:r>
    </w:p>
    <w:p w14:paraId="1B10801A" w14:textId="77777777" w:rsidR="00DB771A" w:rsidRDefault="00DB771A" w:rsidP="00DB771A">
      <w:pPr>
        <w:rPr>
          <w:color w:val="808080"/>
        </w:rPr>
      </w:pPr>
      <w:r>
        <w:rPr>
          <w:color w:val="808080"/>
        </w:rPr>
        <w:t>(Replaces C3-246214)</w:t>
      </w:r>
    </w:p>
    <w:p w14:paraId="56587A9A" w14:textId="77777777" w:rsidR="00DB771A" w:rsidRDefault="00DB771A" w:rsidP="00DB771A">
      <w:pPr>
        <w:rPr>
          <w:rFonts w:ascii="Arial" w:hAnsi="Arial" w:cs="Arial"/>
          <w:b/>
        </w:rPr>
      </w:pPr>
      <w:r>
        <w:rPr>
          <w:rFonts w:ascii="Arial" w:hAnsi="Arial" w:cs="Arial"/>
          <w:b/>
        </w:rPr>
        <w:t xml:space="preserve">Abstract: </w:t>
      </w:r>
    </w:p>
    <w:p w14:paraId="71F81C48" w14:textId="77777777" w:rsidR="00DB771A" w:rsidRDefault="00DB771A" w:rsidP="00DB771A">
      <w:r>
        <w:t>Summary of Change: Add the support to provision the Connectivity Group ID within traffic descriptor over the Service Parameter API</w:t>
      </w:r>
    </w:p>
    <w:p w14:paraId="28220F3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226E9E" w14:textId="0C44790F" w:rsidR="00DB771A" w:rsidRDefault="00DB771A" w:rsidP="00DB771A">
      <w:pPr>
        <w:rPr>
          <w:rFonts w:ascii="Arial" w:hAnsi="Arial" w:cs="Arial"/>
          <w:b/>
          <w:sz w:val="24"/>
        </w:rPr>
      </w:pPr>
      <w:r>
        <w:rPr>
          <w:rFonts w:ascii="Arial" w:hAnsi="Arial" w:cs="Arial"/>
          <w:b/>
          <w:color w:val="0000FF"/>
          <w:sz w:val="24"/>
        </w:rPr>
        <w:t>C3-246419</w:t>
      </w:r>
      <w:r>
        <w:rPr>
          <w:rFonts w:ascii="Arial" w:hAnsi="Arial" w:cs="Arial"/>
          <w:b/>
          <w:color w:val="0000FF"/>
          <w:sz w:val="24"/>
        </w:rPr>
        <w:tab/>
      </w:r>
      <w:r>
        <w:rPr>
          <w:rFonts w:ascii="Arial" w:hAnsi="Arial" w:cs="Arial"/>
          <w:b/>
          <w:sz w:val="24"/>
        </w:rPr>
        <w:t>URSP rules provisioning for Background Data Transfer</w:t>
      </w:r>
    </w:p>
    <w:p w14:paraId="1C9291D6"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v19.0.0</w:t>
      </w:r>
      <w:r>
        <w:rPr>
          <w:i/>
        </w:rPr>
        <w:tab/>
        <w:t xml:space="preserve">  CR-0579  rev 1 Cat: F (Rel-19)</w:t>
      </w:r>
      <w:r>
        <w:rPr>
          <w:i/>
        </w:rPr>
        <w:br/>
      </w:r>
      <w:r>
        <w:rPr>
          <w:i/>
        </w:rPr>
        <w:br/>
      </w:r>
      <w:r>
        <w:rPr>
          <w:i/>
        </w:rPr>
        <w:tab/>
      </w:r>
      <w:r>
        <w:rPr>
          <w:i/>
        </w:rPr>
        <w:tab/>
      </w:r>
      <w:r>
        <w:rPr>
          <w:i/>
        </w:rPr>
        <w:tab/>
      </w:r>
      <w:r>
        <w:rPr>
          <w:i/>
        </w:rPr>
        <w:tab/>
      </w:r>
      <w:r>
        <w:rPr>
          <w:i/>
        </w:rPr>
        <w:tab/>
        <w:t>Source: Ericsson</w:t>
      </w:r>
    </w:p>
    <w:p w14:paraId="7777894F" w14:textId="77777777" w:rsidR="00DB771A" w:rsidRDefault="00DB771A" w:rsidP="00DB771A">
      <w:pPr>
        <w:rPr>
          <w:color w:val="808080"/>
        </w:rPr>
      </w:pPr>
      <w:r>
        <w:rPr>
          <w:color w:val="808080"/>
        </w:rPr>
        <w:t>(Replaces C3-246313)</w:t>
      </w:r>
    </w:p>
    <w:p w14:paraId="6460BC76" w14:textId="77777777" w:rsidR="00DB771A" w:rsidRDefault="00DB771A" w:rsidP="00DB771A">
      <w:pPr>
        <w:rPr>
          <w:rFonts w:ascii="Arial" w:hAnsi="Arial" w:cs="Arial"/>
          <w:b/>
        </w:rPr>
      </w:pPr>
      <w:r>
        <w:rPr>
          <w:rFonts w:ascii="Arial" w:hAnsi="Arial" w:cs="Arial"/>
          <w:b/>
        </w:rPr>
        <w:t xml:space="preserve">Abstract: </w:t>
      </w:r>
    </w:p>
    <w:p w14:paraId="00CC6047" w14:textId="77777777" w:rsidR="00DB771A" w:rsidRDefault="00DB771A" w:rsidP="00DB771A">
      <w:r>
        <w:t>Summary of Change: Clause 5.5.6 is updated to allow that the PCF postpone the update of the UE policies based on spatial or temporal conditions.</w:t>
      </w:r>
    </w:p>
    <w:p w14:paraId="01E47E0C"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12873D" w14:textId="46BAA8C7" w:rsidR="00DB771A" w:rsidRDefault="00DB771A" w:rsidP="00DB771A">
      <w:pPr>
        <w:rPr>
          <w:rFonts w:ascii="Arial" w:hAnsi="Arial" w:cs="Arial"/>
          <w:b/>
          <w:sz w:val="24"/>
        </w:rPr>
      </w:pPr>
      <w:r>
        <w:rPr>
          <w:rFonts w:ascii="Arial" w:hAnsi="Arial" w:cs="Arial"/>
          <w:b/>
          <w:color w:val="0000FF"/>
          <w:sz w:val="24"/>
        </w:rPr>
        <w:t>C3-246420</w:t>
      </w:r>
      <w:r>
        <w:rPr>
          <w:rFonts w:ascii="Arial" w:hAnsi="Arial" w:cs="Arial"/>
          <w:b/>
          <w:color w:val="0000FF"/>
          <w:sz w:val="24"/>
        </w:rPr>
        <w:tab/>
      </w:r>
      <w:r>
        <w:rPr>
          <w:rFonts w:ascii="Arial" w:hAnsi="Arial" w:cs="Arial"/>
          <w:b/>
          <w:sz w:val="24"/>
        </w:rPr>
        <w:t>URSP rules provisioning for Background Data Transfer</w:t>
      </w:r>
    </w:p>
    <w:p w14:paraId="6C20A317"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CR-0385  rev 1 Cat: B (Rel-19)</w:t>
      </w:r>
      <w:r>
        <w:rPr>
          <w:i/>
        </w:rPr>
        <w:br/>
      </w:r>
      <w:r>
        <w:rPr>
          <w:i/>
        </w:rPr>
        <w:br/>
      </w:r>
      <w:r>
        <w:rPr>
          <w:i/>
        </w:rPr>
        <w:tab/>
      </w:r>
      <w:r>
        <w:rPr>
          <w:i/>
        </w:rPr>
        <w:tab/>
      </w:r>
      <w:r>
        <w:rPr>
          <w:i/>
        </w:rPr>
        <w:tab/>
      </w:r>
      <w:r>
        <w:rPr>
          <w:i/>
        </w:rPr>
        <w:tab/>
      </w:r>
      <w:r>
        <w:rPr>
          <w:i/>
        </w:rPr>
        <w:tab/>
        <w:t>Source: Ericsson</w:t>
      </w:r>
    </w:p>
    <w:p w14:paraId="7C57C0C2" w14:textId="77777777" w:rsidR="00DB771A" w:rsidRDefault="00DB771A" w:rsidP="00DB771A">
      <w:pPr>
        <w:rPr>
          <w:color w:val="808080"/>
        </w:rPr>
      </w:pPr>
      <w:r>
        <w:rPr>
          <w:color w:val="808080"/>
        </w:rPr>
        <w:t>(Replaces C3-246314)</w:t>
      </w:r>
    </w:p>
    <w:p w14:paraId="61E0CD9C" w14:textId="77777777" w:rsidR="00DB771A" w:rsidRDefault="00DB771A" w:rsidP="00DB771A">
      <w:pPr>
        <w:rPr>
          <w:rFonts w:ascii="Arial" w:hAnsi="Arial" w:cs="Arial"/>
          <w:b/>
        </w:rPr>
      </w:pPr>
      <w:r>
        <w:rPr>
          <w:rFonts w:ascii="Arial" w:hAnsi="Arial" w:cs="Arial"/>
          <w:b/>
        </w:rPr>
        <w:t xml:space="preserve">Abstract: </w:t>
      </w:r>
    </w:p>
    <w:p w14:paraId="1CB98F03" w14:textId="77777777" w:rsidR="00DB771A" w:rsidRDefault="00DB771A" w:rsidP="00DB771A">
      <w:r>
        <w:t>Summary of Change: Clause 4.2.2.2.3.1 is updated to complete how the URSP rule is derived based on the information obtained from the UDR related to BDT Policies.</w:t>
      </w:r>
    </w:p>
    <w:p w14:paraId="238356CD" w14:textId="77777777" w:rsidR="00DB771A" w:rsidRDefault="00DB771A" w:rsidP="00DB771A">
      <w:r>
        <w:t xml:space="preserve">It is also specified when the URSP </w:t>
      </w:r>
      <w:proofErr w:type="spellStart"/>
      <w:r>
        <w:t>rul</w:t>
      </w:r>
      <w:proofErr w:type="spellEnd"/>
    </w:p>
    <w:p w14:paraId="6285F64E"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1CECA" w14:textId="77777777" w:rsidR="00DB771A" w:rsidRDefault="00DB771A" w:rsidP="00DB771A">
      <w:pPr>
        <w:pStyle w:val="Heading3"/>
      </w:pPr>
      <w:bookmarkStart w:id="265" w:name="_Toc183695189"/>
      <w:r>
        <w:t>19.52</w:t>
      </w:r>
      <w:r>
        <w:tab/>
        <w:t>Common API Framework (CAPIF) Phase 3 [CAPIF_Ph3]</w:t>
      </w:r>
      <w:bookmarkEnd w:id="265"/>
    </w:p>
    <w:p w14:paraId="15D15632" w14:textId="77777777" w:rsidR="00DB771A" w:rsidRDefault="00DB771A" w:rsidP="00DB771A">
      <w:pPr>
        <w:pStyle w:val="Heading3"/>
      </w:pPr>
      <w:bookmarkStart w:id="266" w:name="_Toc183695190"/>
      <w:r>
        <w:t>19.53</w:t>
      </w:r>
      <w:r>
        <w:tab/>
        <w:t>CT aspects for enabling MSGin5G Service phase 3 [5GMARCH_Ph3]</w:t>
      </w:r>
      <w:bookmarkEnd w:id="266"/>
    </w:p>
    <w:p w14:paraId="4B255B06" w14:textId="77777777" w:rsidR="00DB771A" w:rsidRDefault="00DB771A" w:rsidP="00DB771A">
      <w:pPr>
        <w:pStyle w:val="Heading3"/>
      </w:pPr>
      <w:bookmarkStart w:id="267" w:name="_Toc183695191"/>
      <w:r>
        <w:t>19.54</w:t>
      </w:r>
      <w:r>
        <w:tab/>
        <w:t>Any other Rel-19 Work item or Study item</w:t>
      </w:r>
      <w:bookmarkEnd w:id="267"/>
    </w:p>
    <w:p w14:paraId="7D3A7353" w14:textId="716657A0" w:rsidR="00DB771A" w:rsidRDefault="00DB771A" w:rsidP="00DB771A">
      <w:pPr>
        <w:rPr>
          <w:rFonts w:ascii="Arial" w:hAnsi="Arial" w:cs="Arial"/>
          <w:b/>
          <w:sz w:val="24"/>
        </w:rPr>
      </w:pPr>
      <w:r>
        <w:rPr>
          <w:rFonts w:ascii="Arial" w:hAnsi="Arial" w:cs="Arial"/>
          <w:b/>
          <w:color w:val="0000FF"/>
          <w:sz w:val="24"/>
        </w:rPr>
        <w:t>C3-246036</w:t>
      </w:r>
      <w:r>
        <w:rPr>
          <w:rFonts w:ascii="Arial" w:hAnsi="Arial" w:cs="Arial"/>
          <w:b/>
          <w:color w:val="0000FF"/>
          <w:sz w:val="24"/>
        </w:rPr>
        <w:tab/>
      </w:r>
      <w:proofErr w:type="spellStart"/>
      <w:r>
        <w:rPr>
          <w:rFonts w:ascii="Arial" w:hAnsi="Arial" w:cs="Arial"/>
          <w:b/>
          <w:sz w:val="24"/>
        </w:rPr>
        <w:t>UEId</w:t>
      </w:r>
      <w:proofErr w:type="spellEnd"/>
      <w:r>
        <w:rPr>
          <w:rFonts w:ascii="Arial" w:hAnsi="Arial" w:cs="Arial"/>
          <w:b/>
          <w:sz w:val="24"/>
        </w:rPr>
        <w:t xml:space="preserve"> Service API support for MSISDN verification operation</w:t>
      </w:r>
    </w:p>
    <w:p w14:paraId="5358A601" w14:textId="77777777" w:rsidR="00DB771A" w:rsidRDefault="00DB771A" w:rsidP="00DB771A">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v19.0.0</w:t>
      </w:r>
      <w:r>
        <w:rPr>
          <w:i/>
        </w:rPr>
        <w:tab/>
        <w:t xml:space="preserve">  CR-1419  rev  Cat: B (Rel-19)</w:t>
      </w:r>
      <w:r>
        <w:rPr>
          <w:i/>
        </w:rPr>
        <w:br/>
      </w:r>
      <w:r>
        <w:rPr>
          <w:i/>
        </w:rPr>
        <w:br/>
      </w:r>
      <w:r>
        <w:rPr>
          <w:i/>
        </w:rPr>
        <w:tab/>
      </w:r>
      <w:r>
        <w:rPr>
          <w:i/>
        </w:rPr>
        <w:tab/>
      </w:r>
      <w:r>
        <w:rPr>
          <w:i/>
        </w:rPr>
        <w:tab/>
      </w:r>
      <w:r>
        <w:rPr>
          <w:i/>
        </w:rPr>
        <w:tab/>
      </w:r>
      <w:r>
        <w:rPr>
          <w:i/>
        </w:rPr>
        <w:tab/>
        <w:t>Source: AT&amp;T, Ericsson</w:t>
      </w:r>
    </w:p>
    <w:p w14:paraId="199716D5" w14:textId="77777777" w:rsidR="00DB771A" w:rsidRDefault="00DB771A" w:rsidP="00DB771A">
      <w:pPr>
        <w:rPr>
          <w:rFonts w:ascii="Arial" w:hAnsi="Arial" w:cs="Arial"/>
          <w:b/>
        </w:rPr>
      </w:pPr>
      <w:r>
        <w:rPr>
          <w:rFonts w:ascii="Arial" w:hAnsi="Arial" w:cs="Arial"/>
          <w:b/>
        </w:rPr>
        <w:t xml:space="preserve">Discussion: </w:t>
      </w:r>
    </w:p>
    <w:p w14:paraId="29C60BED" w14:textId="77777777" w:rsidR="00DB771A" w:rsidRDefault="00DB771A" w:rsidP="00DB771A">
      <w:r>
        <w:t>WI: TEI19_MVOSNS</w:t>
      </w:r>
    </w:p>
    <w:p w14:paraId="5F3CEB3B" w14:textId="77777777" w:rsidR="00DB771A" w:rsidRDefault="00DB771A" w:rsidP="00DB771A">
      <w:r>
        <w:t xml:space="preserve">This CR introduces a backwards compatible feature to the </w:t>
      </w:r>
      <w:proofErr w:type="spellStart"/>
      <w:r>
        <w:t>OpenAPI</w:t>
      </w:r>
      <w:proofErr w:type="spellEnd"/>
      <w:r>
        <w:t xml:space="preserve"> description of the </w:t>
      </w:r>
      <w:proofErr w:type="spellStart"/>
      <w:r>
        <w:t>UEId</w:t>
      </w:r>
      <w:proofErr w:type="spellEnd"/>
      <w:r>
        <w:t xml:space="preserve"> API</w:t>
      </w:r>
    </w:p>
    <w:p w14:paraId="1A5733CD" w14:textId="77777777" w:rsidR="00DB771A" w:rsidRDefault="00DB771A" w:rsidP="00DB771A">
      <w:r>
        <w:t>Abdessamad (Huawei): Related to a non-approved WID. Needs to be postponed. Define a complete new data type so that the functionality can evolve separately. “retrieved from UDM” should be e.g.</w:t>
      </w:r>
    </w:p>
    <w:p w14:paraId="04F5079F"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989080" w14:textId="6717DE26" w:rsidR="00DB771A" w:rsidRDefault="00DB771A" w:rsidP="00DB771A">
      <w:pPr>
        <w:rPr>
          <w:rFonts w:ascii="Arial" w:hAnsi="Arial" w:cs="Arial"/>
          <w:b/>
          <w:sz w:val="24"/>
        </w:rPr>
      </w:pPr>
      <w:r>
        <w:rPr>
          <w:rFonts w:ascii="Arial" w:hAnsi="Arial" w:cs="Arial"/>
          <w:b/>
          <w:color w:val="0000FF"/>
          <w:sz w:val="24"/>
        </w:rPr>
        <w:t>C3-246282</w:t>
      </w:r>
      <w:r>
        <w:rPr>
          <w:rFonts w:ascii="Arial" w:hAnsi="Arial" w:cs="Arial"/>
          <w:b/>
          <w:color w:val="0000FF"/>
          <w:sz w:val="24"/>
        </w:rPr>
        <w:tab/>
      </w:r>
      <w:r>
        <w:rPr>
          <w:rFonts w:ascii="Arial" w:hAnsi="Arial" w:cs="Arial"/>
          <w:b/>
          <w:sz w:val="24"/>
        </w:rPr>
        <w:t xml:space="preserve">Support of SNPN scenarios for </w:t>
      </w:r>
      <w:proofErr w:type="spellStart"/>
      <w:r>
        <w:rPr>
          <w:rFonts w:ascii="Arial" w:hAnsi="Arial" w:cs="Arial"/>
          <w:b/>
          <w:sz w:val="24"/>
        </w:rPr>
        <w:t>ProSe</w:t>
      </w:r>
      <w:proofErr w:type="spellEnd"/>
    </w:p>
    <w:p w14:paraId="7D163E88"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CR-0384  rev  Cat: B (Rel-19)</w:t>
      </w:r>
      <w:r>
        <w:rPr>
          <w:i/>
        </w:rPr>
        <w:br/>
      </w:r>
      <w:r>
        <w:rPr>
          <w:i/>
        </w:rPr>
        <w:br/>
      </w:r>
      <w:r>
        <w:rPr>
          <w:i/>
        </w:rPr>
        <w:tab/>
      </w:r>
      <w:r>
        <w:rPr>
          <w:i/>
        </w:rPr>
        <w:tab/>
      </w:r>
      <w:r>
        <w:rPr>
          <w:i/>
        </w:rPr>
        <w:tab/>
      </w:r>
      <w:r>
        <w:rPr>
          <w:i/>
        </w:rPr>
        <w:tab/>
      </w:r>
      <w:r>
        <w:rPr>
          <w:i/>
        </w:rPr>
        <w:tab/>
        <w:t>Source: Ericsson, China Telecom</w:t>
      </w:r>
    </w:p>
    <w:p w14:paraId="4C57BAE8" w14:textId="77777777" w:rsidR="00DB771A" w:rsidRDefault="00DB771A" w:rsidP="00DB771A">
      <w:pPr>
        <w:rPr>
          <w:rFonts w:ascii="Arial" w:hAnsi="Arial" w:cs="Arial"/>
          <w:b/>
        </w:rPr>
      </w:pPr>
      <w:r>
        <w:rPr>
          <w:rFonts w:ascii="Arial" w:hAnsi="Arial" w:cs="Arial"/>
          <w:b/>
        </w:rPr>
        <w:t xml:space="preserve">Abstract: </w:t>
      </w:r>
    </w:p>
    <w:p w14:paraId="06139D50" w14:textId="77777777" w:rsidR="00DB771A" w:rsidRDefault="00DB771A" w:rsidP="00DB771A">
      <w:r>
        <w:t xml:space="preserve">Summary of Change: Clause 4.2.2.2.1.3 is updated to describe the limitations of the NPN scenarios for the provisioning of </w:t>
      </w:r>
      <w:proofErr w:type="spellStart"/>
      <w:r>
        <w:t>ProSe</w:t>
      </w:r>
      <w:proofErr w:type="spellEnd"/>
      <w:r>
        <w:t xml:space="preserve"> Policy.</w:t>
      </w:r>
    </w:p>
    <w:p w14:paraId="7E133120" w14:textId="77777777" w:rsidR="00DB771A" w:rsidRDefault="00DB771A" w:rsidP="00DB771A">
      <w:pPr>
        <w:rPr>
          <w:rFonts w:ascii="Arial" w:hAnsi="Arial" w:cs="Arial"/>
          <w:b/>
        </w:rPr>
      </w:pPr>
      <w:r>
        <w:rPr>
          <w:rFonts w:ascii="Arial" w:hAnsi="Arial" w:cs="Arial"/>
          <w:b/>
        </w:rPr>
        <w:t xml:space="preserve">Discussion: </w:t>
      </w:r>
    </w:p>
    <w:p w14:paraId="49380F0A" w14:textId="77777777" w:rsidR="00DB771A" w:rsidRDefault="00DB771A" w:rsidP="00DB771A">
      <w:r>
        <w:t>WI: TEI19_ProSe_NPN</w:t>
      </w:r>
    </w:p>
    <w:p w14:paraId="2234A909" w14:textId="77777777" w:rsidR="00DB771A" w:rsidRDefault="00DB771A" w:rsidP="00DB771A">
      <w:r>
        <w:t>Abdessamad (Huawei): Currently email discussions ongoing. Based on offline discussion, we can agree to some parts and keep it open.</w:t>
      </w:r>
    </w:p>
    <w:p w14:paraId="5B17BC4E" w14:textId="77777777" w:rsidR="00DB771A" w:rsidRDefault="00DB771A" w:rsidP="00DB771A">
      <w:r>
        <w:t>Rajesh (Nokia): Need to see the revision.</w:t>
      </w:r>
    </w:p>
    <w:p w14:paraId="66A07140" w14:textId="77777777" w:rsidR="00DB771A" w:rsidRDefault="00DB771A" w:rsidP="00DB771A">
      <w:r>
        <w:t>Susana (Ericsson): Revision shared</w:t>
      </w:r>
    </w:p>
    <w:p w14:paraId="18693C37" w14:textId="77777777" w:rsidR="00DB771A" w:rsidRDefault="00DB771A" w:rsidP="00DB771A">
      <w:r>
        <w:t>Abdessamad (Huawei): Fine with revision</w:t>
      </w:r>
    </w:p>
    <w:p w14:paraId="2DCDBEC8" w14:textId="77777777" w:rsidR="00DB771A" w:rsidRDefault="00DB771A" w:rsidP="00DB771A">
      <w:r>
        <w:t>Rajesh (Nokia): Fine with revision</w:t>
      </w:r>
    </w:p>
    <w:p w14:paraId="6ED8FDC7" w14:textId="77777777" w:rsidR="00DB771A" w:rsidRDefault="00DB771A" w:rsidP="00DB771A">
      <w:r>
        <w:t>Revision is agreed</w:t>
      </w:r>
    </w:p>
    <w:p w14:paraId="2C6C4E5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C3-246478</w:t>
      </w:r>
      <w:r>
        <w:rPr>
          <w:color w:val="993300"/>
          <w:u w:val="single"/>
        </w:rPr>
        <w:t>.</w:t>
      </w:r>
    </w:p>
    <w:p w14:paraId="678E516D" w14:textId="50A08113" w:rsidR="00DB771A" w:rsidRDefault="00DB771A" w:rsidP="00DB771A">
      <w:pPr>
        <w:rPr>
          <w:rFonts w:ascii="Arial" w:hAnsi="Arial" w:cs="Arial"/>
          <w:b/>
          <w:sz w:val="24"/>
        </w:rPr>
      </w:pPr>
      <w:r>
        <w:rPr>
          <w:rFonts w:ascii="Arial" w:hAnsi="Arial" w:cs="Arial"/>
          <w:b/>
          <w:color w:val="0000FF"/>
          <w:sz w:val="24"/>
        </w:rPr>
        <w:t>C3-246478</w:t>
      </w:r>
      <w:r>
        <w:rPr>
          <w:rFonts w:ascii="Arial" w:hAnsi="Arial" w:cs="Arial"/>
          <w:b/>
          <w:color w:val="0000FF"/>
          <w:sz w:val="24"/>
        </w:rPr>
        <w:tab/>
      </w:r>
      <w:r>
        <w:rPr>
          <w:rFonts w:ascii="Arial" w:hAnsi="Arial" w:cs="Arial"/>
          <w:b/>
          <w:sz w:val="24"/>
        </w:rPr>
        <w:t xml:space="preserve">Support of SNPN scenarios for </w:t>
      </w:r>
      <w:proofErr w:type="spellStart"/>
      <w:r>
        <w:rPr>
          <w:rFonts w:ascii="Arial" w:hAnsi="Arial" w:cs="Arial"/>
          <w:b/>
          <w:sz w:val="24"/>
        </w:rPr>
        <w:t>ProSe</w:t>
      </w:r>
      <w:proofErr w:type="spellEnd"/>
    </w:p>
    <w:p w14:paraId="71D1D3EA" w14:textId="77777777" w:rsidR="00DB771A" w:rsidRDefault="00DB771A" w:rsidP="00DB771A">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v19.0.0</w:t>
      </w:r>
      <w:r>
        <w:rPr>
          <w:i/>
        </w:rPr>
        <w:tab/>
        <w:t xml:space="preserve">  CR-0384  rev 1 Cat: B (Rel-19)</w:t>
      </w:r>
      <w:r>
        <w:rPr>
          <w:i/>
        </w:rPr>
        <w:br/>
      </w:r>
      <w:r>
        <w:rPr>
          <w:i/>
        </w:rPr>
        <w:br/>
      </w:r>
      <w:r>
        <w:rPr>
          <w:i/>
        </w:rPr>
        <w:tab/>
      </w:r>
      <w:r>
        <w:rPr>
          <w:i/>
        </w:rPr>
        <w:tab/>
      </w:r>
      <w:r>
        <w:rPr>
          <w:i/>
        </w:rPr>
        <w:tab/>
      </w:r>
      <w:r>
        <w:rPr>
          <w:i/>
        </w:rPr>
        <w:tab/>
      </w:r>
      <w:r>
        <w:rPr>
          <w:i/>
        </w:rPr>
        <w:tab/>
        <w:t>Source: Ericsson, China Telecom</w:t>
      </w:r>
    </w:p>
    <w:p w14:paraId="4FDC1548" w14:textId="77777777" w:rsidR="00DB771A" w:rsidRDefault="00DB771A" w:rsidP="00DB771A">
      <w:pPr>
        <w:rPr>
          <w:color w:val="808080"/>
        </w:rPr>
      </w:pPr>
      <w:r>
        <w:rPr>
          <w:color w:val="808080"/>
        </w:rPr>
        <w:t>(Replaces C3-246282)</w:t>
      </w:r>
    </w:p>
    <w:p w14:paraId="4DA22F52" w14:textId="77777777" w:rsidR="00DB771A" w:rsidRDefault="00DB771A" w:rsidP="00DB771A">
      <w:pPr>
        <w:rPr>
          <w:rFonts w:ascii="Arial" w:hAnsi="Arial" w:cs="Arial"/>
          <w:b/>
        </w:rPr>
      </w:pPr>
      <w:r>
        <w:rPr>
          <w:rFonts w:ascii="Arial" w:hAnsi="Arial" w:cs="Arial"/>
          <w:b/>
        </w:rPr>
        <w:t xml:space="preserve">Abstract: </w:t>
      </w:r>
    </w:p>
    <w:p w14:paraId="6F3DBEC5" w14:textId="77777777" w:rsidR="00DB771A" w:rsidRDefault="00DB771A" w:rsidP="00DB771A">
      <w:r>
        <w:t xml:space="preserve">Summary of Change: Clause 4.2.2.2.1.3 is updated to describe the limitations of the NPN scenarios for the provisioning of </w:t>
      </w:r>
      <w:proofErr w:type="spellStart"/>
      <w:r>
        <w:t>ProSe</w:t>
      </w:r>
      <w:proofErr w:type="spellEnd"/>
      <w:r>
        <w:t xml:space="preserve"> Policy.</w:t>
      </w:r>
    </w:p>
    <w:p w14:paraId="238B1C42"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9328EE" w14:textId="77777777" w:rsidR="00DB771A" w:rsidRDefault="00DB771A" w:rsidP="00DB771A">
      <w:pPr>
        <w:pStyle w:val="Heading2"/>
      </w:pPr>
      <w:bookmarkStart w:id="268" w:name="_Toc183695192"/>
      <w:r>
        <w:lastRenderedPageBreak/>
        <w:t>20</w:t>
      </w:r>
      <w:r>
        <w:tab/>
        <w:t>Specification in CT3 domain</w:t>
      </w:r>
      <w:bookmarkEnd w:id="268"/>
    </w:p>
    <w:p w14:paraId="257CC1FE" w14:textId="77777777" w:rsidR="00DB771A" w:rsidRDefault="00DB771A" w:rsidP="00DB771A">
      <w:pPr>
        <w:pStyle w:val="Heading3"/>
      </w:pPr>
      <w:bookmarkStart w:id="269" w:name="_Toc183695193"/>
      <w:r>
        <w:t>20.1</w:t>
      </w:r>
      <w:r>
        <w:tab/>
        <w:t>Specification status</w:t>
      </w:r>
      <w:bookmarkEnd w:id="269"/>
    </w:p>
    <w:p w14:paraId="115590E3" w14:textId="77777777" w:rsidR="00DB771A" w:rsidRDefault="00DB771A" w:rsidP="00DB771A">
      <w:pPr>
        <w:pStyle w:val="Heading3"/>
      </w:pPr>
      <w:bookmarkStart w:id="270" w:name="_Toc183695194"/>
      <w:r>
        <w:t>20.2</w:t>
      </w:r>
      <w:r>
        <w:tab/>
        <w:t>3GPP TS/TR for information</w:t>
      </w:r>
      <w:bookmarkEnd w:id="270"/>
    </w:p>
    <w:p w14:paraId="21AEFBC7" w14:textId="77777777" w:rsidR="00DB771A" w:rsidRDefault="00DB771A" w:rsidP="00DB771A">
      <w:pPr>
        <w:pStyle w:val="Heading3"/>
      </w:pPr>
      <w:bookmarkStart w:id="271" w:name="_Toc183695195"/>
      <w:r>
        <w:t>20.3</w:t>
      </w:r>
      <w:r>
        <w:tab/>
        <w:t>3GPP TS/TR for approval</w:t>
      </w:r>
      <w:bookmarkEnd w:id="271"/>
    </w:p>
    <w:p w14:paraId="31A4E8E0" w14:textId="77777777" w:rsidR="00DB771A" w:rsidRDefault="00DB771A" w:rsidP="00DB771A">
      <w:pPr>
        <w:pStyle w:val="Heading2"/>
      </w:pPr>
      <w:bookmarkStart w:id="272" w:name="_Toc183695196"/>
      <w:r>
        <w:t>21</w:t>
      </w:r>
      <w:r>
        <w:tab/>
        <w:t>CT3 Work Organization</w:t>
      </w:r>
      <w:bookmarkEnd w:id="272"/>
    </w:p>
    <w:p w14:paraId="2F0F283E" w14:textId="77777777" w:rsidR="00DB771A" w:rsidRDefault="00DB771A" w:rsidP="00DB771A">
      <w:pPr>
        <w:pStyle w:val="Heading3"/>
      </w:pPr>
      <w:bookmarkStart w:id="273" w:name="_Toc183695197"/>
      <w:r>
        <w:t>21.1</w:t>
      </w:r>
      <w:r>
        <w:tab/>
        <w:t>Election of CT3 officials</w:t>
      </w:r>
      <w:bookmarkEnd w:id="273"/>
    </w:p>
    <w:p w14:paraId="349C1819" w14:textId="77777777" w:rsidR="00DB771A" w:rsidRDefault="00DB771A" w:rsidP="00DB771A">
      <w:pPr>
        <w:pStyle w:val="Heading3"/>
      </w:pPr>
      <w:bookmarkStart w:id="274" w:name="_Toc183695198"/>
      <w:r>
        <w:t>21.2</w:t>
      </w:r>
      <w:r>
        <w:tab/>
        <w:t>Principles for work organization within CT3</w:t>
      </w:r>
      <w:bookmarkEnd w:id="274"/>
    </w:p>
    <w:p w14:paraId="5BBAB7A5" w14:textId="77777777" w:rsidR="00DB771A" w:rsidRDefault="00DB771A" w:rsidP="00DB771A">
      <w:pPr>
        <w:pStyle w:val="Heading3"/>
      </w:pPr>
      <w:bookmarkStart w:id="275" w:name="_Toc183695199"/>
      <w:r>
        <w:t>21.3</w:t>
      </w:r>
      <w:r>
        <w:tab/>
        <w:t>Terms of Reference</w:t>
      </w:r>
      <w:bookmarkEnd w:id="275"/>
    </w:p>
    <w:p w14:paraId="7676FC5F" w14:textId="77777777" w:rsidR="00DB771A" w:rsidRDefault="00DB771A" w:rsidP="00DB771A">
      <w:pPr>
        <w:pStyle w:val="Heading3"/>
      </w:pPr>
      <w:bookmarkStart w:id="276" w:name="_Toc183695200"/>
      <w:r>
        <w:t>21.4</w:t>
      </w:r>
      <w:r>
        <w:tab/>
        <w:t>Support Arrangements</w:t>
      </w:r>
      <w:bookmarkEnd w:id="276"/>
    </w:p>
    <w:p w14:paraId="5F24DDF3" w14:textId="77777777" w:rsidR="00DB771A" w:rsidRDefault="00DB771A" w:rsidP="00DB771A">
      <w:pPr>
        <w:pStyle w:val="Heading3"/>
      </w:pPr>
      <w:bookmarkStart w:id="277" w:name="_Toc183695201"/>
      <w:r>
        <w:t>21.5</w:t>
      </w:r>
      <w:r>
        <w:tab/>
        <w:t>Working methods</w:t>
      </w:r>
      <w:bookmarkEnd w:id="277"/>
    </w:p>
    <w:p w14:paraId="1BDB960B" w14:textId="77777777" w:rsidR="00DB771A" w:rsidRDefault="00DB771A" w:rsidP="00DB771A">
      <w:pPr>
        <w:pStyle w:val="Heading3"/>
      </w:pPr>
      <w:bookmarkStart w:id="278" w:name="_Toc183695202"/>
      <w:r>
        <w:t>21.6</w:t>
      </w:r>
      <w:r>
        <w:tab/>
        <w:t>Future Meeting Schedule</w:t>
      </w:r>
      <w:bookmarkEnd w:id="278"/>
    </w:p>
    <w:p w14:paraId="4EE1D0D6" w14:textId="7C1BBBCD" w:rsidR="00DB771A" w:rsidRDefault="00DB771A" w:rsidP="00DB771A">
      <w:pPr>
        <w:rPr>
          <w:rFonts w:ascii="Arial" w:hAnsi="Arial" w:cs="Arial"/>
          <w:b/>
          <w:sz w:val="24"/>
        </w:rPr>
      </w:pPr>
      <w:r>
        <w:rPr>
          <w:rFonts w:ascii="Arial" w:hAnsi="Arial" w:cs="Arial"/>
          <w:b/>
          <w:color w:val="0000FF"/>
          <w:sz w:val="24"/>
        </w:rPr>
        <w:t>C3-246015</w:t>
      </w:r>
      <w:r>
        <w:rPr>
          <w:rFonts w:ascii="Arial" w:hAnsi="Arial" w:cs="Arial"/>
          <w:b/>
          <w:color w:val="0000FF"/>
          <w:sz w:val="24"/>
        </w:rPr>
        <w:tab/>
      </w:r>
      <w:r>
        <w:rPr>
          <w:rFonts w:ascii="Arial" w:hAnsi="Arial" w:cs="Arial"/>
          <w:b/>
          <w:sz w:val="24"/>
        </w:rPr>
        <w:t>Meeting Calendar</w:t>
      </w:r>
    </w:p>
    <w:p w14:paraId="668A003E" w14:textId="77777777" w:rsidR="00DB771A" w:rsidRDefault="00DB771A" w:rsidP="00DB771A">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35D98707"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70B2C" w14:textId="77777777" w:rsidR="00DB771A" w:rsidRDefault="00DB771A" w:rsidP="00DB771A">
      <w:pPr>
        <w:pStyle w:val="Heading3"/>
      </w:pPr>
      <w:bookmarkStart w:id="279" w:name="_Toc183695203"/>
      <w:r>
        <w:t>21.7</w:t>
      </w:r>
      <w:r>
        <w:tab/>
        <w:t>Future Releases and time planning</w:t>
      </w:r>
      <w:bookmarkEnd w:id="279"/>
    </w:p>
    <w:p w14:paraId="5F4AC71F" w14:textId="77777777" w:rsidR="00DB771A" w:rsidRDefault="00DB771A" w:rsidP="00DB771A">
      <w:pPr>
        <w:pStyle w:val="Heading2"/>
      </w:pPr>
      <w:bookmarkStart w:id="280" w:name="_Toc183695204"/>
      <w:r>
        <w:t>22</w:t>
      </w:r>
      <w:r>
        <w:tab/>
        <w:t>Review of 3GPP Work Plan</w:t>
      </w:r>
      <w:bookmarkEnd w:id="280"/>
    </w:p>
    <w:p w14:paraId="65DD18CC" w14:textId="0A234AE5" w:rsidR="00DB771A" w:rsidRDefault="00DB771A" w:rsidP="00DB771A">
      <w:pPr>
        <w:rPr>
          <w:rFonts w:ascii="Arial" w:hAnsi="Arial" w:cs="Arial"/>
          <w:b/>
          <w:sz w:val="24"/>
        </w:rPr>
      </w:pPr>
      <w:r>
        <w:rPr>
          <w:rFonts w:ascii="Arial" w:hAnsi="Arial" w:cs="Arial"/>
          <w:b/>
          <w:color w:val="0000FF"/>
          <w:sz w:val="24"/>
        </w:rPr>
        <w:t>C3-246014</w:t>
      </w:r>
      <w:r>
        <w:rPr>
          <w:rFonts w:ascii="Arial" w:hAnsi="Arial" w:cs="Arial"/>
          <w:b/>
          <w:color w:val="0000FF"/>
          <w:sz w:val="24"/>
        </w:rPr>
        <w:tab/>
      </w:r>
      <w:r>
        <w:rPr>
          <w:rFonts w:ascii="Arial" w:hAnsi="Arial" w:cs="Arial"/>
          <w:b/>
          <w:sz w:val="24"/>
        </w:rPr>
        <w:t>Status of CT3 Work Items</w:t>
      </w:r>
    </w:p>
    <w:p w14:paraId="0FC575C7" w14:textId="77777777" w:rsidR="00DB771A" w:rsidRDefault="00DB771A" w:rsidP="00DB771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7583B075"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C3-246540</w:t>
      </w:r>
      <w:r>
        <w:rPr>
          <w:color w:val="993300"/>
          <w:u w:val="single"/>
        </w:rPr>
        <w:t>.</w:t>
      </w:r>
    </w:p>
    <w:p w14:paraId="3026F46A" w14:textId="4860451F" w:rsidR="00DB771A" w:rsidRDefault="00DB771A" w:rsidP="00DB771A">
      <w:pPr>
        <w:rPr>
          <w:rFonts w:ascii="Arial" w:hAnsi="Arial" w:cs="Arial"/>
          <w:b/>
          <w:sz w:val="24"/>
        </w:rPr>
      </w:pPr>
      <w:r>
        <w:rPr>
          <w:rFonts w:ascii="Arial" w:hAnsi="Arial" w:cs="Arial"/>
          <w:b/>
          <w:color w:val="0000FF"/>
          <w:sz w:val="24"/>
        </w:rPr>
        <w:t>C3-246540</w:t>
      </w:r>
      <w:r>
        <w:rPr>
          <w:rFonts w:ascii="Arial" w:hAnsi="Arial" w:cs="Arial"/>
          <w:b/>
          <w:color w:val="0000FF"/>
          <w:sz w:val="24"/>
        </w:rPr>
        <w:tab/>
      </w:r>
      <w:r>
        <w:rPr>
          <w:rFonts w:ascii="Arial" w:hAnsi="Arial" w:cs="Arial"/>
          <w:b/>
          <w:sz w:val="24"/>
        </w:rPr>
        <w:t>Status of CT3 Work Items</w:t>
      </w:r>
    </w:p>
    <w:p w14:paraId="529086D6" w14:textId="77777777" w:rsidR="00DB771A" w:rsidRDefault="00DB771A" w:rsidP="00DB771A">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242B4CE9" w14:textId="77777777" w:rsidR="00DB771A" w:rsidRDefault="00DB771A" w:rsidP="00DB771A">
      <w:pPr>
        <w:rPr>
          <w:color w:val="808080"/>
        </w:rPr>
      </w:pPr>
      <w:r>
        <w:rPr>
          <w:color w:val="808080"/>
        </w:rPr>
        <w:t>(Replaces C3-246014)</w:t>
      </w:r>
    </w:p>
    <w:p w14:paraId="02E4022D"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4474E" w14:textId="77777777" w:rsidR="00DB771A" w:rsidRDefault="00DB771A" w:rsidP="00DB771A">
      <w:pPr>
        <w:pStyle w:val="Heading2"/>
      </w:pPr>
      <w:bookmarkStart w:id="281" w:name="_Toc183695205"/>
      <w:r>
        <w:t>23</w:t>
      </w:r>
      <w:r>
        <w:tab/>
        <w:t>Any other business</w:t>
      </w:r>
      <w:bookmarkEnd w:id="281"/>
    </w:p>
    <w:p w14:paraId="6C2317BA" w14:textId="6C459D0A" w:rsidR="00DB771A" w:rsidRDefault="00DB771A" w:rsidP="00DB771A">
      <w:pPr>
        <w:rPr>
          <w:rFonts w:ascii="Arial" w:hAnsi="Arial" w:cs="Arial"/>
          <w:b/>
          <w:sz w:val="24"/>
        </w:rPr>
      </w:pPr>
      <w:r>
        <w:rPr>
          <w:rFonts w:ascii="Arial" w:hAnsi="Arial" w:cs="Arial"/>
          <w:b/>
          <w:color w:val="0000FF"/>
          <w:sz w:val="24"/>
        </w:rPr>
        <w:t>C3-246016</w:t>
      </w:r>
      <w:r>
        <w:rPr>
          <w:rFonts w:ascii="Arial" w:hAnsi="Arial" w:cs="Arial"/>
          <w:b/>
          <w:color w:val="0000FF"/>
          <w:sz w:val="24"/>
        </w:rPr>
        <w:tab/>
      </w:r>
      <w:r>
        <w:rPr>
          <w:rFonts w:ascii="Arial" w:hAnsi="Arial" w:cs="Arial"/>
          <w:b/>
          <w:sz w:val="24"/>
        </w:rPr>
        <w:t>Guidelines on writing a CR</w:t>
      </w:r>
    </w:p>
    <w:p w14:paraId="7AC32F1D" w14:textId="77777777" w:rsidR="00DB771A" w:rsidRDefault="00DB771A" w:rsidP="00DB771A">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4547F4A" w14:textId="77777777" w:rsidR="00DB771A" w:rsidRDefault="00DB771A" w:rsidP="00DB771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B7816" w14:textId="77777777" w:rsidR="00DB771A" w:rsidRDefault="00DB771A" w:rsidP="00DB771A">
      <w:pPr>
        <w:pStyle w:val="Heading2"/>
      </w:pPr>
      <w:bookmarkStart w:id="282" w:name="_Toc183695206"/>
      <w:r>
        <w:t>24</w:t>
      </w:r>
      <w:r>
        <w:tab/>
        <w:t>Closing of the meeting</w:t>
      </w:r>
      <w:bookmarkEnd w:id="282"/>
    </w:p>
    <w:p w14:paraId="2FFBDC39" w14:textId="77777777" w:rsidR="00DB771A" w:rsidRDefault="00DB771A" w:rsidP="00DB771A">
      <w:pPr>
        <w:pStyle w:val="FP"/>
      </w:pPr>
    </w:p>
    <w:p w14:paraId="5FE8282B" w14:textId="77777777" w:rsidR="00DB771A" w:rsidRDefault="00DB771A" w:rsidP="00DB771A">
      <w:pPr>
        <w:pStyle w:val="FP"/>
      </w:pPr>
      <w:r>
        <w:t>Report prepared by: MCC</w:t>
      </w:r>
    </w:p>
    <w:p w14:paraId="01312AE1" w14:textId="77777777" w:rsidR="009A2182" w:rsidRDefault="009A2182" w:rsidP="009A2182">
      <w:pPr>
        <w:pStyle w:val="Heading2"/>
      </w:pPr>
      <w:r>
        <w:br w:type="page"/>
      </w:r>
      <w:r>
        <w:lastRenderedPageBreak/>
        <w:t>Annex A: Contribution documents and status</w:t>
      </w:r>
    </w:p>
    <w:p w14:paraId="5646B8C0" w14:textId="77777777" w:rsidR="009A2182" w:rsidRDefault="009A2182" w:rsidP="009A2182">
      <w:pPr>
        <w:pStyle w:val="TH"/>
      </w:pPr>
    </w:p>
    <w:tbl>
      <w:tblPr>
        <w:tblW w:w="55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9"/>
        <w:gridCol w:w="4956"/>
        <w:gridCol w:w="1277"/>
        <w:gridCol w:w="1131"/>
        <w:gridCol w:w="1274"/>
        <w:gridCol w:w="1277"/>
      </w:tblGrid>
      <w:tr w:rsidR="009A2182" w14:paraId="143C5EC4" w14:textId="77777777" w:rsidTr="00B25224">
        <w:trPr>
          <w:trHeight w:val="20"/>
        </w:trPr>
        <w:tc>
          <w:tcPr>
            <w:tcW w:w="503" w:type="pct"/>
            <w:shd w:val="clear" w:color="auto" w:fill="auto"/>
          </w:tcPr>
          <w:p w14:paraId="722A94BC" w14:textId="77777777" w:rsidR="009A2182" w:rsidRDefault="009A2182" w:rsidP="00B25224">
            <w:pPr>
              <w:pStyle w:val="TAC"/>
              <w:rPr>
                <w:b/>
                <w:bCs/>
              </w:rPr>
            </w:pPr>
            <w:r>
              <w:rPr>
                <w:b/>
                <w:bCs/>
              </w:rPr>
              <w:t>Document</w:t>
            </w:r>
          </w:p>
        </w:tc>
        <w:tc>
          <w:tcPr>
            <w:tcW w:w="2248" w:type="pct"/>
            <w:shd w:val="clear" w:color="auto" w:fill="auto"/>
          </w:tcPr>
          <w:p w14:paraId="6698E6AE" w14:textId="77777777" w:rsidR="009A2182" w:rsidRDefault="009A2182" w:rsidP="00B25224">
            <w:pPr>
              <w:pStyle w:val="TAC"/>
              <w:rPr>
                <w:b/>
                <w:bCs/>
              </w:rPr>
            </w:pPr>
            <w:r>
              <w:rPr>
                <w:b/>
                <w:bCs/>
              </w:rPr>
              <w:t>Title</w:t>
            </w:r>
          </w:p>
        </w:tc>
        <w:tc>
          <w:tcPr>
            <w:tcW w:w="579" w:type="pct"/>
            <w:shd w:val="clear" w:color="auto" w:fill="auto"/>
          </w:tcPr>
          <w:p w14:paraId="12D6A11E" w14:textId="77777777" w:rsidR="009A2182" w:rsidRDefault="009A2182" w:rsidP="00B25224">
            <w:pPr>
              <w:pStyle w:val="TAC"/>
              <w:rPr>
                <w:b/>
                <w:bCs/>
              </w:rPr>
            </w:pPr>
            <w:r>
              <w:rPr>
                <w:b/>
                <w:bCs/>
              </w:rPr>
              <w:t>Source</w:t>
            </w:r>
          </w:p>
        </w:tc>
        <w:tc>
          <w:tcPr>
            <w:tcW w:w="513" w:type="pct"/>
            <w:shd w:val="clear" w:color="auto" w:fill="auto"/>
          </w:tcPr>
          <w:p w14:paraId="4EEFB1B2" w14:textId="77777777" w:rsidR="009A2182" w:rsidRDefault="009A2182" w:rsidP="00B25224">
            <w:pPr>
              <w:pStyle w:val="TAC"/>
              <w:rPr>
                <w:b/>
                <w:bCs/>
              </w:rPr>
            </w:pPr>
            <w:r>
              <w:rPr>
                <w:b/>
                <w:bCs/>
              </w:rPr>
              <w:t>Decision</w:t>
            </w:r>
          </w:p>
        </w:tc>
        <w:tc>
          <w:tcPr>
            <w:tcW w:w="578" w:type="pct"/>
            <w:shd w:val="clear" w:color="auto" w:fill="auto"/>
          </w:tcPr>
          <w:p w14:paraId="5C80E389" w14:textId="77777777" w:rsidR="009A2182" w:rsidRDefault="009A2182" w:rsidP="00B25224">
            <w:pPr>
              <w:pStyle w:val="TAC"/>
              <w:rPr>
                <w:b/>
                <w:bCs/>
              </w:rPr>
            </w:pPr>
            <w:r>
              <w:rPr>
                <w:b/>
                <w:bCs/>
              </w:rPr>
              <w:t>Replaces</w:t>
            </w:r>
          </w:p>
        </w:tc>
        <w:tc>
          <w:tcPr>
            <w:tcW w:w="579" w:type="pct"/>
            <w:shd w:val="clear" w:color="auto" w:fill="auto"/>
          </w:tcPr>
          <w:p w14:paraId="57A5F1DC" w14:textId="77777777" w:rsidR="009A2182" w:rsidRDefault="009A2182" w:rsidP="00B25224">
            <w:pPr>
              <w:pStyle w:val="TAC"/>
              <w:rPr>
                <w:b/>
                <w:bCs/>
              </w:rPr>
            </w:pPr>
            <w:r>
              <w:rPr>
                <w:b/>
                <w:bCs/>
              </w:rPr>
              <w:t>Replaced by</w:t>
            </w:r>
          </w:p>
        </w:tc>
      </w:tr>
      <w:tr w:rsidR="009A2182" w:rsidRPr="00322BBE" w14:paraId="43D59866"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6E91DB" w14:textId="77777777" w:rsidR="009A2182" w:rsidRPr="00322BBE" w:rsidRDefault="009A2182" w:rsidP="00B25224">
            <w:pPr>
              <w:pStyle w:val="TAL"/>
              <w:rPr>
                <w:color w:val="000000"/>
                <w:sz w:val="16"/>
                <w:szCs w:val="16"/>
              </w:rPr>
            </w:pPr>
            <w:r w:rsidRPr="00322BBE">
              <w:rPr>
                <w:color w:val="000000"/>
                <w:sz w:val="16"/>
                <w:szCs w:val="16"/>
              </w:rPr>
              <w:t>C3-246000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5DE723F" w14:textId="77777777" w:rsidR="009A2182" w:rsidRPr="00322BBE" w:rsidRDefault="009A2182" w:rsidP="00B25224">
            <w:pPr>
              <w:pStyle w:val="TAL"/>
              <w:rPr>
                <w:color w:val="000000"/>
                <w:sz w:val="16"/>
                <w:szCs w:val="16"/>
              </w:rPr>
            </w:pPr>
            <w:r w:rsidRPr="00322BBE">
              <w:rPr>
                <w:color w:val="000000"/>
                <w:sz w:val="16"/>
                <w:szCs w:val="16"/>
              </w:rPr>
              <w:t>Draft Agenda for the CT3#138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D1C61B" w14:textId="77777777" w:rsidR="009A2182" w:rsidRPr="00322BBE" w:rsidRDefault="009A2182" w:rsidP="00B25224">
            <w:pPr>
              <w:pStyle w:val="TAL"/>
              <w:rPr>
                <w:color w:val="000000"/>
                <w:sz w:val="16"/>
                <w:szCs w:val="16"/>
              </w:rPr>
            </w:pPr>
            <w:r w:rsidRPr="00322BBE">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7A9F751"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E819B7D"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370C08" w14:textId="77777777" w:rsidR="009A2182" w:rsidRPr="00322BBE" w:rsidRDefault="009A2182" w:rsidP="00B25224">
            <w:pPr>
              <w:pStyle w:val="TAL"/>
              <w:rPr>
                <w:sz w:val="16"/>
                <w:szCs w:val="16"/>
              </w:rPr>
            </w:pPr>
          </w:p>
        </w:tc>
      </w:tr>
      <w:tr w:rsidR="009A2182" w:rsidRPr="00322BBE" w14:paraId="42D9104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44466E1" w14:textId="77777777" w:rsidR="009A2182" w:rsidRPr="00322BBE" w:rsidRDefault="009A2182" w:rsidP="00B25224">
            <w:pPr>
              <w:pStyle w:val="TAL"/>
              <w:rPr>
                <w:color w:val="000000"/>
                <w:sz w:val="16"/>
                <w:szCs w:val="16"/>
              </w:rPr>
            </w:pPr>
            <w:r w:rsidRPr="00322BBE">
              <w:rPr>
                <w:color w:val="000000"/>
                <w:sz w:val="16"/>
                <w:szCs w:val="16"/>
              </w:rPr>
              <w:t>C3-246001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2BC02B" w14:textId="77777777" w:rsidR="009A2182" w:rsidRPr="00322BBE" w:rsidRDefault="009A2182" w:rsidP="00B25224">
            <w:pPr>
              <w:pStyle w:val="TAL"/>
              <w:rPr>
                <w:color w:val="000000"/>
                <w:sz w:val="16"/>
                <w:szCs w:val="16"/>
              </w:rPr>
            </w:pPr>
            <w:r w:rsidRPr="00322BBE">
              <w:rPr>
                <w:color w:val="000000"/>
                <w:sz w:val="16"/>
                <w:szCs w:val="16"/>
              </w:rPr>
              <w:t>Meeting guidance for CT3#138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782A55" w14:textId="77777777" w:rsidR="009A2182" w:rsidRPr="00322BBE" w:rsidRDefault="009A2182" w:rsidP="00B25224">
            <w:pPr>
              <w:pStyle w:val="TAL"/>
              <w:rPr>
                <w:color w:val="000000"/>
                <w:sz w:val="16"/>
                <w:szCs w:val="16"/>
              </w:rPr>
            </w:pPr>
            <w:r w:rsidRPr="00322BBE">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8FCCA55"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EAF55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D32256" w14:textId="77777777" w:rsidR="009A2182" w:rsidRPr="00322BBE" w:rsidRDefault="009A2182" w:rsidP="00B25224">
            <w:pPr>
              <w:pStyle w:val="TAL"/>
              <w:rPr>
                <w:sz w:val="16"/>
                <w:szCs w:val="16"/>
              </w:rPr>
            </w:pPr>
          </w:p>
        </w:tc>
      </w:tr>
      <w:tr w:rsidR="009A2182" w:rsidRPr="00322BBE" w14:paraId="0CCC154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51BE12" w14:textId="77777777" w:rsidR="009A2182" w:rsidRPr="00322BBE" w:rsidRDefault="009A2182" w:rsidP="00B25224">
            <w:pPr>
              <w:pStyle w:val="TAL"/>
              <w:rPr>
                <w:color w:val="000000"/>
                <w:sz w:val="16"/>
                <w:szCs w:val="16"/>
              </w:rPr>
            </w:pPr>
            <w:r w:rsidRPr="00322BBE">
              <w:rPr>
                <w:color w:val="000000"/>
                <w:sz w:val="16"/>
                <w:szCs w:val="16"/>
              </w:rPr>
              <w:t>C3-246002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F58951" w14:textId="77777777" w:rsidR="009A2182" w:rsidRPr="00322BBE" w:rsidRDefault="009A2182" w:rsidP="00B25224">
            <w:pPr>
              <w:pStyle w:val="TAL"/>
              <w:rPr>
                <w:color w:val="000000"/>
                <w:sz w:val="16"/>
                <w:szCs w:val="16"/>
              </w:rPr>
            </w:pPr>
            <w:r w:rsidRPr="00322BBE">
              <w:rPr>
                <w:color w:val="000000"/>
                <w:sz w:val="16"/>
                <w:szCs w:val="16"/>
              </w:rPr>
              <w:t>Procedure after CT3#138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A19490" w14:textId="77777777" w:rsidR="009A2182" w:rsidRPr="00322BBE" w:rsidRDefault="009A2182" w:rsidP="00B25224">
            <w:pPr>
              <w:pStyle w:val="TAL"/>
              <w:rPr>
                <w:color w:val="000000"/>
                <w:sz w:val="16"/>
                <w:szCs w:val="16"/>
              </w:rPr>
            </w:pPr>
            <w:r w:rsidRPr="00322BBE">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5CD0B44"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35F6F5"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500B3E" w14:textId="77777777" w:rsidR="009A2182" w:rsidRPr="00322BBE" w:rsidRDefault="009A2182" w:rsidP="00B25224">
            <w:pPr>
              <w:pStyle w:val="TAL"/>
              <w:rPr>
                <w:sz w:val="16"/>
                <w:szCs w:val="16"/>
              </w:rPr>
            </w:pPr>
          </w:p>
        </w:tc>
      </w:tr>
      <w:tr w:rsidR="009A2182" w:rsidRPr="00322BBE" w14:paraId="5995C97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5910C6" w14:textId="77777777" w:rsidR="009A2182" w:rsidRPr="00322BBE" w:rsidRDefault="009A2182" w:rsidP="00B25224">
            <w:pPr>
              <w:pStyle w:val="TAL"/>
              <w:rPr>
                <w:color w:val="000000"/>
                <w:sz w:val="16"/>
                <w:szCs w:val="16"/>
              </w:rPr>
            </w:pPr>
            <w:r w:rsidRPr="00322BBE">
              <w:rPr>
                <w:color w:val="000000"/>
                <w:sz w:val="16"/>
                <w:szCs w:val="16"/>
              </w:rPr>
              <w:t>C3-246003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FE53673" w14:textId="77777777" w:rsidR="009A2182" w:rsidRPr="00322BBE" w:rsidRDefault="009A2182" w:rsidP="00B25224">
            <w:pPr>
              <w:pStyle w:val="TAL"/>
              <w:rPr>
                <w:color w:val="000000"/>
                <w:sz w:val="16"/>
                <w:szCs w:val="16"/>
              </w:rPr>
            </w:pPr>
            <w:r w:rsidRPr="00322BBE">
              <w:rPr>
                <w:color w:val="000000"/>
                <w:sz w:val="16"/>
                <w:szCs w:val="16"/>
              </w:rPr>
              <w:t>Proposed Schedule for CT3#138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66AE4C" w14:textId="77777777" w:rsidR="009A2182" w:rsidRPr="00322BBE" w:rsidRDefault="009A2182" w:rsidP="00B25224">
            <w:pPr>
              <w:pStyle w:val="TAL"/>
              <w:rPr>
                <w:color w:val="000000"/>
                <w:sz w:val="16"/>
                <w:szCs w:val="16"/>
              </w:rPr>
            </w:pPr>
            <w:r w:rsidRPr="00322BBE">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396F41"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6DDBB2"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91EF4A" w14:textId="77777777" w:rsidR="009A2182" w:rsidRPr="00322BBE" w:rsidRDefault="009A2182" w:rsidP="00B25224">
            <w:pPr>
              <w:pStyle w:val="TAL"/>
              <w:rPr>
                <w:sz w:val="16"/>
                <w:szCs w:val="16"/>
              </w:rPr>
            </w:pPr>
          </w:p>
        </w:tc>
      </w:tr>
      <w:tr w:rsidR="009A2182" w:rsidRPr="00322BBE" w14:paraId="7BD655A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5FB7EB" w14:textId="77777777" w:rsidR="009A2182" w:rsidRPr="00322BBE" w:rsidRDefault="009A2182" w:rsidP="00B25224">
            <w:pPr>
              <w:pStyle w:val="TAL"/>
              <w:rPr>
                <w:color w:val="000000"/>
                <w:sz w:val="16"/>
                <w:szCs w:val="16"/>
              </w:rPr>
            </w:pPr>
            <w:r w:rsidRPr="00322BBE">
              <w:rPr>
                <w:color w:val="000000"/>
                <w:sz w:val="16"/>
                <w:szCs w:val="16"/>
              </w:rPr>
              <w:t>C3-246004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1FA7B6" w14:textId="77777777" w:rsidR="009A2182" w:rsidRPr="00322BBE" w:rsidRDefault="009A2182" w:rsidP="00B25224">
            <w:pPr>
              <w:pStyle w:val="TAL"/>
              <w:rPr>
                <w:color w:val="000000"/>
                <w:sz w:val="16"/>
                <w:szCs w:val="16"/>
              </w:rPr>
            </w:pPr>
            <w:r w:rsidRPr="00322BBE">
              <w:rPr>
                <w:color w:val="000000"/>
                <w:sz w:val="16"/>
                <w:szCs w:val="16"/>
              </w:rPr>
              <w:t>Allocation of documents to agenda items (at submission deadline)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71B5D4" w14:textId="77777777" w:rsidR="009A2182" w:rsidRPr="00322BBE" w:rsidRDefault="009A2182" w:rsidP="00B25224">
            <w:pPr>
              <w:pStyle w:val="TAL"/>
              <w:rPr>
                <w:color w:val="000000"/>
                <w:sz w:val="16"/>
                <w:szCs w:val="16"/>
              </w:rPr>
            </w:pPr>
            <w:r w:rsidRPr="00322BBE">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F594F26"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3E2313"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D44135" w14:textId="77777777" w:rsidR="009A2182" w:rsidRPr="00322BBE" w:rsidRDefault="009A2182" w:rsidP="00B25224">
            <w:pPr>
              <w:pStyle w:val="TAL"/>
              <w:rPr>
                <w:sz w:val="16"/>
                <w:szCs w:val="16"/>
              </w:rPr>
            </w:pPr>
          </w:p>
        </w:tc>
      </w:tr>
      <w:tr w:rsidR="009A2182" w:rsidRPr="00322BBE" w14:paraId="730B4C7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8A11234" w14:textId="77777777" w:rsidR="009A2182" w:rsidRPr="00322BBE" w:rsidRDefault="009A2182" w:rsidP="00B25224">
            <w:pPr>
              <w:pStyle w:val="TAL"/>
              <w:rPr>
                <w:color w:val="000000"/>
                <w:sz w:val="16"/>
                <w:szCs w:val="16"/>
              </w:rPr>
            </w:pPr>
            <w:r w:rsidRPr="00322BBE">
              <w:rPr>
                <w:color w:val="000000"/>
                <w:sz w:val="16"/>
                <w:szCs w:val="16"/>
              </w:rPr>
              <w:t>C3-246005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443E9E" w14:textId="77777777" w:rsidR="009A2182" w:rsidRPr="00322BBE" w:rsidRDefault="009A2182" w:rsidP="00B25224">
            <w:pPr>
              <w:pStyle w:val="TAL"/>
              <w:rPr>
                <w:color w:val="000000"/>
                <w:sz w:val="16"/>
                <w:szCs w:val="16"/>
              </w:rPr>
            </w:pPr>
            <w:r w:rsidRPr="00322BBE">
              <w:rPr>
                <w:color w:val="000000"/>
                <w:sz w:val="16"/>
                <w:szCs w:val="16"/>
              </w:rPr>
              <w:t>Allocation of documents to agenda items (Start of Day 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22F231" w14:textId="77777777" w:rsidR="009A2182" w:rsidRPr="00322BBE" w:rsidRDefault="009A2182" w:rsidP="00B25224">
            <w:pPr>
              <w:pStyle w:val="TAL"/>
              <w:rPr>
                <w:color w:val="000000"/>
                <w:sz w:val="16"/>
                <w:szCs w:val="16"/>
              </w:rPr>
            </w:pPr>
            <w:r w:rsidRPr="00322BBE">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B1FD84"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D57A83E"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DE23AB" w14:textId="77777777" w:rsidR="009A2182" w:rsidRPr="00322BBE" w:rsidRDefault="009A2182" w:rsidP="00B25224">
            <w:pPr>
              <w:pStyle w:val="TAL"/>
              <w:rPr>
                <w:sz w:val="16"/>
                <w:szCs w:val="16"/>
              </w:rPr>
            </w:pPr>
            <w:r w:rsidRPr="00322BBE">
              <w:rPr>
                <w:sz w:val="16"/>
                <w:szCs w:val="16"/>
              </w:rPr>
              <w:t>C3-246345</w:t>
            </w:r>
          </w:p>
        </w:tc>
      </w:tr>
      <w:tr w:rsidR="009A2182" w:rsidRPr="00322BBE" w14:paraId="711CAF2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3810F94" w14:textId="77777777" w:rsidR="009A2182" w:rsidRPr="00322BBE" w:rsidRDefault="009A2182" w:rsidP="00B25224">
            <w:pPr>
              <w:pStyle w:val="TAL"/>
              <w:rPr>
                <w:color w:val="000000"/>
                <w:sz w:val="16"/>
                <w:szCs w:val="16"/>
              </w:rPr>
            </w:pPr>
            <w:r w:rsidRPr="00322BBE">
              <w:rPr>
                <w:color w:val="000000"/>
                <w:sz w:val="16"/>
                <w:szCs w:val="16"/>
              </w:rPr>
              <w:t>C3-246006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3F69F8" w14:textId="77777777" w:rsidR="009A2182" w:rsidRPr="00322BBE" w:rsidRDefault="009A2182" w:rsidP="00B25224">
            <w:pPr>
              <w:pStyle w:val="TAL"/>
              <w:rPr>
                <w:color w:val="000000"/>
                <w:sz w:val="16"/>
                <w:szCs w:val="16"/>
              </w:rPr>
            </w:pPr>
            <w:r w:rsidRPr="00322BBE">
              <w:rPr>
                <w:color w:val="000000"/>
                <w:sz w:val="16"/>
                <w:szCs w:val="16"/>
              </w:rPr>
              <w:t>Allocation of documents to agenda items (Start of Day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D13AB0" w14:textId="77777777" w:rsidR="009A2182" w:rsidRPr="00322BBE" w:rsidRDefault="009A2182" w:rsidP="00B25224">
            <w:pPr>
              <w:pStyle w:val="TAL"/>
              <w:rPr>
                <w:color w:val="000000"/>
                <w:sz w:val="16"/>
                <w:szCs w:val="16"/>
              </w:rPr>
            </w:pPr>
            <w:r w:rsidRPr="00322BBE">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C56BD9"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C72BB1"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E3E031" w14:textId="77777777" w:rsidR="009A2182" w:rsidRPr="00322BBE" w:rsidRDefault="009A2182" w:rsidP="00B25224">
            <w:pPr>
              <w:pStyle w:val="TAL"/>
              <w:rPr>
                <w:sz w:val="16"/>
                <w:szCs w:val="16"/>
              </w:rPr>
            </w:pPr>
          </w:p>
        </w:tc>
      </w:tr>
      <w:tr w:rsidR="009A2182" w:rsidRPr="00322BBE" w14:paraId="5875D0F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4789F5E" w14:textId="77777777" w:rsidR="009A2182" w:rsidRPr="00322BBE" w:rsidRDefault="009A2182" w:rsidP="00B25224">
            <w:pPr>
              <w:pStyle w:val="TAL"/>
              <w:rPr>
                <w:color w:val="000000"/>
                <w:sz w:val="16"/>
                <w:szCs w:val="16"/>
              </w:rPr>
            </w:pPr>
            <w:r w:rsidRPr="00322BBE">
              <w:rPr>
                <w:color w:val="000000"/>
                <w:sz w:val="16"/>
                <w:szCs w:val="16"/>
              </w:rPr>
              <w:t>C3-246007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86D381" w14:textId="77777777" w:rsidR="009A2182" w:rsidRPr="00322BBE" w:rsidRDefault="009A2182" w:rsidP="00B25224">
            <w:pPr>
              <w:pStyle w:val="TAL"/>
              <w:rPr>
                <w:color w:val="000000"/>
                <w:sz w:val="16"/>
                <w:szCs w:val="16"/>
              </w:rPr>
            </w:pPr>
            <w:r w:rsidRPr="00322BBE">
              <w:rPr>
                <w:color w:val="000000"/>
                <w:sz w:val="16"/>
                <w:szCs w:val="16"/>
              </w:rPr>
              <w:t>Allocation of documents to agenda items (Start of Day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6CED88" w14:textId="77777777" w:rsidR="009A2182" w:rsidRPr="00322BBE" w:rsidRDefault="009A2182" w:rsidP="00B25224">
            <w:pPr>
              <w:pStyle w:val="TAL"/>
              <w:rPr>
                <w:color w:val="000000"/>
                <w:sz w:val="16"/>
                <w:szCs w:val="16"/>
              </w:rPr>
            </w:pPr>
            <w:r w:rsidRPr="00322BBE">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E142F1"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6D1C470"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69A89A" w14:textId="77777777" w:rsidR="009A2182" w:rsidRPr="00322BBE" w:rsidRDefault="009A2182" w:rsidP="00B25224">
            <w:pPr>
              <w:pStyle w:val="TAL"/>
              <w:rPr>
                <w:sz w:val="16"/>
                <w:szCs w:val="16"/>
              </w:rPr>
            </w:pPr>
          </w:p>
        </w:tc>
      </w:tr>
      <w:tr w:rsidR="009A2182" w:rsidRPr="00322BBE" w14:paraId="20E5B4A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ADF9131" w14:textId="77777777" w:rsidR="009A2182" w:rsidRPr="00322BBE" w:rsidRDefault="009A2182" w:rsidP="00B25224">
            <w:pPr>
              <w:pStyle w:val="TAL"/>
              <w:rPr>
                <w:color w:val="000000"/>
                <w:sz w:val="16"/>
                <w:szCs w:val="16"/>
              </w:rPr>
            </w:pPr>
            <w:r w:rsidRPr="00322BBE">
              <w:rPr>
                <w:color w:val="000000"/>
                <w:sz w:val="16"/>
                <w:szCs w:val="16"/>
              </w:rPr>
              <w:t>C3-246008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DD1D460" w14:textId="77777777" w:rsidR="009A2182" w:rsidRPr="00322BBE" w:rsidRDefault="009A2182" w:rsidP="00B25224">
            <w:pPr>
              <w:pStyle w:val="TAL"/>
              <w:rPr>
                <w:color w:val="000000"/>
                <w:sz w:val="16"/>
                <w:szCs w:val="16"/>
              </w:rPr>
            </w:pPr>
            <w:r w:rsidRPr="00322BBE">
              <w:rPr>
                <w:color w:val="000000"/>
                <w:sz w:val="16"/>
                <w:szCs w:val="16"/>
              </w:rPr>
              <w:t>Allocation of documents to agenda items (Start of Day 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CD3CF7" w14:textId="77777777" w:rsidR="009A2182" w:rsidRPr="00322BBE" w:rsidRDefault="009A2182" w:rsidP="00B25224">
            <w:pPr>
              <w:pStyle w:val="TAL"/>
              <w:rPr>
                <w:color w:val="000000"/>
                <w:sz w:val="16"/>
                <w:szCs w:val="16"/>
              </w:rPr>
            </w:pPr>
            <w:r w:rsidRPr="00322BBE">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DA8C49F"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8BC907"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ABCD09" w14:textId="77777777" w:rsidR="009A2182" w:rsidRPr="00322BBE" w:rsidRDefault="009A2182" w:rsidP="00B25224">
            <w:pPr>
              <w:pStyle w:val="TAL"/>
              <w:rPr>
                <w:sz w:val="16"/>
                <w:szCs w:val="16"/>
              </w:rPr>
            </w:pPr>
          </w:p>
        </w:tc>
      </w:tr>
      <w:tr w:rsidR="009A2182" w:rsidRPr="00322BBE" w14:paraId="3B8084D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50312D" w14:textId="77777777" w:rsidR="009A2182" w:rsidRPr="00322BBE" w:rsidRDefault="009A2182" w:rsidP="00B25224">
            <w:pPr>
              <w:pStyle w:val="TAL"/>
              <w:rPr>
                <w:color w:val="000000"/>
                <w:sz w:val="16"/>
                <w:szCs w:val="16"/>
              </w:rPr>
            </w:pPr>
            <w:r w:rsidRPr="00322BBE">
              <w:rPr>
                <w:color w:val="000000"/>
                <w:sz w:val="16"/>
                <w:szCs w:val="16"/>
              </w:rPr>
              <w:t>C3-246009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7B6244" w14:textId="77777777" w:rsidR="009A2182" w:rsidRPr="00322BBE" w:rsidRDefault="009A2182" w:rsidP="00B25224">
            <w:pPr>
              <w:pStyle w:val="TAL"/>
              <w:rPr>
                <w:color w:val="000000"/>
                <w:sz w:val="16"/>
                <w:szCs w:val="16"/>
              </w:rPr>
            </w:pPr>
            <w:r w:rsidRPr="00322BBE">
              <w:rPr>
                <w:color w:val="000000"/>
                <w:sz w:val="16"/>
                <w:szCs w:val="16"/>
              </w:rPr>
              <w:t>Allocation of documents to agenda items (Start of Day 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759926" w14:textId="77777777" w:rsidR="009A2182" w:rsidRPr="00322BBE" w:rsidRDefault="009A2182" w:rsidP="00B25224">
            <w:pPr>
              <w:pStyle w:val="TAL"/>
              <w:rPr>
                <w:color w:val="000000"/>
                <w:sz w:val="16"/>
                <w:szCs w:val="16"/>
              </w:rPr>
            </w:pPr>
            <w:r w:rsidRPr="00322BBE">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814DD4"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937DC7"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4D2B3C" w14:textId="77777777" w:rsidR="009A2182" w:rsidRPr="00322BBE" w:rsidRDefault="009A2182" w:rsidP="00B25224">
            <w:pPr>
              <w:pStyle w:val="TAL"/>
              <w:rPr>
                <w:sz w:val="16"/>
                <w:szCs w:val="16"/>
              </w:rPr>
            </w:pPr>
          </w:p>
        </w:tc>
      </w:tr>
      <w:tr w:rsidR="009A2182" w:rsidRPr="00322BBE" w14:paraId="08D12D9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C764450" w14:textId="77777777" w:rsidR="009A2182" w:rsidRPr="00322BBE" w:rsidRDefault="009A2182" w:rsidP="00B25224">
            <w:pPr>
              <w:pStyle w:val="TAL"/>
              <w:rPr>
                <w:color w:val="000000"/>
                <w:sz w:val="16"/>
                <w:szCs w:val="16"/>
              </w:rPr>
            </w:pPr>
            <w:r w:rsidRPr="00322BBE">
              <w:rPr>
                <w:color w:val="000000"/>
                <w:sz w:val="16"/>
                <w:szCs w:val="16"/>
              </w:rPr>
              <w:t>C3-246010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27A114" w14:textId="77777777" w:rsidR="009A2182" w:rsidRPr="00322BBE" w:rsidRDefault="009A2182" w:rsidP="00B25224">
            <w:pPr>
              <w:pStyle w:val="TAL"/>
              <w:rPr>
                <w:color w:val="000000"/>
                <w:sz w:val="16"/>
                <w:szCs w:val="16"/>
              </w:rPr>
            </w:pPr>
            <w:r w:rsidRPr="00322BBE">
              <w:rPr>
                <w:color w:val="000000"/>
                <w:sz w:val="16"/>
                <w:szCs w:val="16"/>
              </w:rPr>
              <w:t>Allocation of documents to agenda items (End of Day 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5B6B4F" w14:textId="77777777" w:rsidR="009A2182" w:rsidRPr="00322BBE" w:rsidRDefault="009A2182" w:rsidP="00B25224">
            <w:pPr>
              <w:pStyle w:val="TAL"/>
              <w:rPr>
                <w:color w:val="000000"/>
                <w:sz w:val="16"/>
                <w:szCs w:val="16"/>
              </w:rPr>
            </w:pPr>
            <w:r w:rsidRPr="00322BBE">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309708"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1EE5E0"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657F4B" w14:textId="77777777" w:rsidR="009A2182" w:rsidRPr="00322BBE" w:rsidRDefault="009A2182" w:rsidP="00B25224">
            <w:pPr>
              <w:pStyle w:val="TAL"/>
              <w:rPr>
                <w:sz w:val="16"/>
                <w:szCs w:val="16"/>
              </w:rPr>
            </w:pPr>
          </w:p>
        </w:tc>
      </w:tr>
      <w:tr w:rsidR="009A2182" w:rsidRPr="00322BBE" w14:paraId="3DCCED0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CE2543" w14:textId="77777777" w:rsidR="009A2182" w:rsidRPr="00322BBE" w:rsidRDefault="009A2182" w:rsidP="00B25224">
            <w:pPr>
              <w:pStyle w:val="TAL"/>
              <w:rPr>
                <w:color w:val="000000"/>
                <w:sz w:val="16"/>
                <w:szCs w:val="16"/>
              </w:rPr>
            </w:pPr>
            <w:r w:rsidRPr="00322BBE">
              <w:rPr>
                <w:color w:val="000000"/>
                <w:sz w:val="16"/>
                <w:szCs w:val="16"/>
              </w:rPr>
              <w:t>C3-246011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785269" w14:textId="77777777" w:rsidR="009A2182" w:rsidRPr="00322BBE" w:rsidRDefault="009A2182" w:rsidP="00B25224">
            <w:pPr>
              <w:pStyle w:val="TAL"/>
              <w:rPr>
                <w:color w:val="000000"/>
                <w:sz w:val="16"/>
                <w:szCs w:val="16"/>
              </w:rPr>
            </w:pPr>
            <w:r w:rsidRPr="00322BBE">
              <w:rPr>
                <w:color w:val="000000"/>
                <w:sz w:val="16"/>
                <w:szCs w:val="16"/>
              </w:rPr>
              <w:t>Allocation of documents to agenda items after email approval process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FE3C2B" w14:textId="77777777" w:rsidR="009A2182" w:rsidRPr="00322BBE" w:rsidRDefault="009A2182" w:rsidP="00B25224">
            <w:pPr>
              <w:pStyle w:val="TAL"/>
              <w:rPr>
                <w:color w:val="000000"/>
                <w:sz w:val="16"/>
                <w:szCs w:val="16"/>
              </w:rPr>
            </w:pPr>
            <w:r w:rsidRPr="00322BBE">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57160A"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F53E00"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583A99" w14:textId="77777777" w:rsidR="009A2182" w:rsidRPr="00322BBE" w:rsidRDefault="009A2182" w:rsidP="00B25224">
            <w:pPr>
              <w:pStyle w:val="TAL"/>
              <w:rPr>
                <w:sz w:val="16"/>
                <w:szCs w:val="16"/>
              </w:rPr>
            </w:pPr>
          </w:p>
        </w:tc>
      </w:tr>
      <w:tr w:rsidR="009A2182" w:rsidRPr="00322BBE" w14:paraId="71F6114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AEF418" w14:textId="77777777" w:rsidR="009A2182" w:rsidRPr="00322BBE" w:rsidRDefault="009A2182" w:rsidP="00B25224">
            <w:pPr>
              <w:pStyle w:val="TAL"/>
              <w:rPr>
                <w:color w:val="000000"/>
                <w:sz w:val="16"/>
                <w:szCs w:val="16"/>
              </w:rPr>
            </w:pPr>
            <w:r w:rsidRPr="00322BBE">
              <w:rPr>
                <w:color w:val="000000"/>
                <w:sz w:val="16"/>
                <w:szCs w:val="16"/>
              </w:rPr>
              <w:t>C3-246012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7D73DE5" w14:textId="77777777" w:rsidR="009A2182" w:rsidRPr="00322BBE" w:rsidRDefault="009A2182" w:rsidP="00B25224">
            <w:pPr>
              <w:pStyle w:val="TAL"/>
              <w:rPr>
                <w:color w:val="000000"/>
                <w:sz w:val="16"/>
                <w:szCs w:val="16"/>
              </w:rPr>
            </w:pPr>
            <w:r w:rsidRPr="00322BBE">
              <w:rPr>
                <w:color w:val="000000"/>
                <w:sz w:val="16"/>
                <w:szCs w:val="16"/>
              </w:rPr>
              <w:t>Minutes of CT3#137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6E59BA" w14:textId="77777777" w:rsidR="009A2182" w:rsidRPr="00322BBE" w:rsidRDefault="009A2182" w:rsidP="00B25224">
            <w:pPr>
              <w:pStyle w:val="TAL"/>
              <w:rPr>
                <w:color w:val="000000"/>
                <w:sz w:val="16"/>
                <w:szCs w:val="16"/>
              </w:rPr>
            </w:pPr>
            <w:r w:rsidRPr="00322BBE">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F74FEC0" w14:textId="77777777" w:rsidR="009A2182" w:rsidRPr="00322BBE" w:rsidRDefault="009A2182" w:rsidP="00B25224">
            <w:pPr>
              <w:pStyle w:val="TAL"/>
              <w:rPr>
                <w:color w:val="000000"/>
                <w:sz w:val="16"/>
                <w:szCs w:val="16"/>
              </w:rPr>
            </w:pPr>
            <w:r w:rsidRPr="00322BBE">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65DDED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3AEF2A" w14:textId="77777777" w:rsidR="009A2182" w:rsidRPr="00322BBE" w:rsidRDefault="009A2182" w:rsidP="00B25224">
            <w:pPr>
              <w:pStyle w:val="TAL"/>
              <w:rPr>
                <w:sz w:val="16"/>
                <w:szCs w:val="16"/>
              </w:rPr>
            </w:pPr>
          </w:p>
        </w:tc>
      </w:tr>
      <w:tr w:rsidR="009A2182" w:rsidRPr="00322BBE" w14:paraId="3D8CBA6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017D4E" w14:textId="77777777" w:rsidR="009A2182" w:rsidRPr="00322BBE" w:rsidRDefault="009A2182" w:rsidP="00B25224">
            <w:pPr>
              <w:pStyle w:val="TAL"/>
              <w:rPr>
                <w:color w:val="000000"/>
                <w:sz w:val="16"/>
                <w:szCs w:val="16"/>
              </w:rPr>
            </w:pPr>
            <w:r w:rsidRPr="00322BBE">
              <w:rPr>
                <w:color w:val="000000"/>
                <w:sz w:val="16"/>
                <w:szCs w:val="16"/>
              </w:rPr>
              <w:t>C3-246013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30C8EA" w14:textId="77777777" w:rsidR="009A2182" w:rsidRPr="00322BBE" w:rsidRDefault="009A2182" w:rsidP="00B25224">
            <w:pPr>
              <w:pStyle w:val="TAL"/>
              <w:rPr>
                <w:color w:val="000000"/>
                <w:sz w:val="16"/>
                <w:szCs w:val="16"/>
              </w:rPr>
            </w:pPr>
            <w:r w:rsidRPr="00322BBE">
              <w:rPr>
                <w:color w:val="000000"/>
                <w:sz w:val="16"/>
                <w:szCs w:val="16"/>
              </w:rPr>
              <w:t>Report from previous CT Plenary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989FF6" w14:textId="77777777" w:rsidR="009A2182" w:rsidRPr="00322BBE" w:rsidRDefault="009A2182" w:rsidP="00B25224">
            <w:pPr>
              <w:pStyle w:val="TAL"/>
              <w:rPr>
                <w:color w:val="000000"/>
                <w:sz w:val="16"/>
                <w:szCs w:val="16"/>
              </w:rPr>
            </w:pPr>
            <w:r w:rsidRPr="00322BBE">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3D69E0" w14:textId="77777777" w:rsidR="009A2182" w:rsidRPr="00322BBE" w:rsidRDefault="009A2182" w:rsidP="00B25224">
            <w:pPr>
              <w:pStyle w:val="TAL"/>
              <w:rPr>
                <w:color w:val="000000"/>
                <w:sz w:val="16"/>
                <w:szCs w:val="16"/>
              </w:rPr>
            </w:pPr>
            <w:r w:rsidRPr="00322BBE">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13711F"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E77553" w14:textId="77777777" w:rsidR="009A2182" w:rsidRPr="00322BBE" w:rsidRDefault="009A2182" w:rsidP="00B25224">
            <w:pPr>
              <w:pStyle w:val="TAL"/>
              <w:rPr>
                <w:sz w:val="16"/>
                <w:szCs w:val="16"/>
              </w:rPr>
            </w:pPr>
          </w:p>
        </w:tc>
      </w:tr>
      <w:tr w:rsidR="009A2182" w:rsidRPr="00322BBE" w14:paraId="399BCE1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D90086" w14:textId="77777777" w:rsidR="009A2182" w:rsidRPr="00322BBE" w:rsidRDefault="009A2182" w:rsidP="00B25224">
            <w:pPr>
              <w:pStyle w:val="TAL"/>
              <w:rPr>
                <w:color w:val="000000"/>
                <w:sz w:val="16"/>
                <w:szCs w:val="16"/>
              </w:rPr>
            </w:pPr>
            <w:r w:rsidRPr="00322BBE">
              <w:rPr>
                <w:color w:val="000000"/>
                <w:sz w:val="16"/>
                <w:szCs w:val="16"/>
              </w:rPr>
              <w:t>C3-246014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F60A77" w14:textId="77777777" w:rsidR="009A2182" w:rsidRPr="00322BBE" w:rsidRDefault="009A2182" w:rsidP="00B25224">
            <w:pPr>
              <w:pStyle w:val="TAL"/>
              <w:rPr>
                <w:color w:val="000000"/>
                <w:sz w:val="16"/>
                <w:szCs w:val="16"/>
              </w:rPr>
            </w:pPr>
            <w:r w:rsidRPr="00322BBE">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FC65BF" w14:textId="77777777" w:rsidR="009A2182" w:rsidRPr="00322BBE" w:rsidRDefault="009A2182" w:rsidP="00B25224">
            <w:pPr>
              <w:pStyle w:val="TAL"/>
              <w:rPr>
                <w:color w:val="000000"/>
                <w:sz w:val="16"/>
                <w:szCs w:val="16"/>
              </w:rPr>
            </w:pPr>
            <w:r w:rsidRPr="00322BBE">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D84D83"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22A7D5"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8D58FE" w14:textId="77777777" w:rsidR="009A2182" w:rsidRPr="00322BBE" w:rsidRDefault="009A2182" w:rsidP="00B25224">
            <w:pPr>
              <w:pStyle w:val="TAL"/>
              <w:rPr>
                <w:sz w:val="16"/>
                <w:szCs w:val="16"/>
              </w:rPr>
            </w:pPr>
            <w:r w:rsidRPr="00322BBE">
              <w:rPr>
                <w:sz w:val="16"/>
                <w:szCs w:val="16"/>
              </w:rPr>
              <w:t>C3-246540</w:t>
            </w:r>
          </w:p>
        </w:tc>
      </w:tr>
      <w:tr w:rsidR="009A2182" w:rsidRPr="00322BBE" w14:paraId="18A75DC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93EC6BD" w14:textId="77777777" w:rsidR="009A2182" w:rsidRPr="00322BBE" w:rsidRDefault="009A2182" w:rsidP="00B25224">
            <w:pPr>
              <w:pStyle w:val="TAL"/>
              <w:rPr>
                <w:color w:val="000000"/>
                <w:sz w:val="16"/>
                <w:szCs w:val="16"/>
              </w:rPr>
            </w:pPr>
            <w:r w:rsidRPr="00322BBE">
              <w:rPr>
                <w:color w:val="000000"/>
                <w:sz w:val="16"/>
                <w:szCs w:val="16"/>
              </w:rPr>
              <w:t>C3-246015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5B0DD6" w14:textId="77777777" w:rsidR="009A2182" w:rsidRPr="00322BBE" w:rsidRDefault="009A2182" w:rsidP="00B25224">
            <w:pPr>
              <w:pStyle w:val="TAL"/>
              <w:rPr>
                <w:color w:val="000000"/>
                <w:sz w:val="16"/>
                <w:szCs w:val="16"/>
              </w:rPr>
            </w:pPr>
            <w:r w:rsidRPr="00322BBE">
              <w:rPr>
                <w:color w:val="000000"/>
                <w:sz w:val="16"/>
                <w:szCs w:val="16"/>
              </w:rPr>
              <w:t>Meeting Calendar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2EA808" w14:textId="77777777" w:rsidR="009A2182" w:rsidRPr="00322BBE" w:rsidRDefault="009A2182" w:rsidP="00B25224">
            <w:pPr>
              <w:pStyle w:val="TAL"/>
              <w:rPr>
                <w:color w:val="000000"/>
                <w:sz w:val="16"/>
                <w:szCs w:val="16"/>
              </w:rPr>
            </w:pPr>
            <w:r w:rsidRPr="00322BBE">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0F0F3DB"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C7CDD5"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3043D7" w14:textId="77777777" w:rsidR="009A2182" w:rsidRPr="00322BBE" w:rsidRDefault="009A2182" w:rsidP="00B25224">
            <w:pPr>
              <w:pStyle w:val="TAL"/>
              <w:rPr>
                <w:sz w:val="16"/>
                <w:szCs w:val="16"/>
              </w:rPr>
            </w:pPr>
          </w:p>
        </w:tc>
      </w:tr>
      <w:tr w:rsidR="009A2182" w:rsidRPr="00322BBE" w14:paraId="13EED1B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7C590DA" w14:textId="77777777" w:rsidR="009A2182" w:rsidRPr="00322BBE" w:rsidRDefault="009A2182" w:rsidP="00B25224">
            <w:pPr>
              <w:pStyle w:val="TAL"/>
              <w:rPr>
                <w:color w:val="000000"/>
                <w:sz w:val="16"/>
                <w:szCs w:val="16"/>
              </w:rPr>
            </w:pPr>
            <w:r w:rsidRPr="00322BBE">
              <w:rPr>
                <w:color w:val="000000"/>
                <w:sz w:val="16"/>
                <w:szCs w:val="16"/>
              </w:rPr>
              <w:t>C3-246016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52FB2D" w14:textId="77777777" w:rsidR="009A2182" w:rsidRPr="00322BBE" w:rsidRDefault="009A2182" w:rsidP="00B25224">
            <w:pPr>
              <w:pStyle w:val="TAL"/>
              <w:rPr>
                <w:color w:val="000000"/>
                <w:sz w:val="16"/>
                <w:szCs w:val="16"/>
              </w:rPr>
            </w:pPr>
            <w:r w:rsidRPr="00322BBE">
              <w:rPr>
                <w:color w:val="000000"/>
                <w:sz w:val="16"/>
                <w:szCs w:val="16"/>
              </w:rPr>
              <w:t>Guidelines on writing a CR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7AAA1E" w14:textId="77777777" w:rsidR="009A2182" w:rsidRPr="00322BBE" w:rsidRDefault="009A2182" w:rsidP="00B25224">
            <w:pPr>
              <w:pStyle w:val="TAL"/>
              <w:rPr>
                <w:color w:val="000000"/>
                <w:sz w:val="16"/>
                <w:szCs w:val="16"/>
              </w:rPr>
            </w:pPr>
            <w:r w:rsidRPr="00322BBE">
              <w:rPr>
                <w:color w:val="000000"/>
                <w:sz w:val="16"/>
                <w:szCs w:val="16"/>
              </w:rPr>
              <w:t>MCC</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DD004B"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460E3FC"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1710DD" w14:textId="77777777" w:rsidR="009A2182" w:rsidRPr="00322BBE" w:rsidRDefault="009A2182" w:rsidP="00B25224">
            <w:pPr>
              <w:pStyle w:val="TAL"/>
              <w:rPr>
                <w:sz w:val="16"/>
                <w:szCs w:val="16"/>
              </w:rPr>
            </w:pPr>
          </w:p>
        </w:tc>
      </w:tr>
      <w:tr w:rsidR="009A2182" w:rsidRPr="00322BBE" w14:paraId="641EEE3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F034BE" w14:textId="77777777" w:rsidR="009A2182" w:rsidRPr="00322BBE" w:rsidRDefault="009A2182" w:rsidP="00B25224">
            <w:pPr>
              <w:pStyle w:val="TAL"/>
              <w:rPr>
                <w:color w:val="000000"/>
                <w:sz w:val="16"/>
                <w:szCs w:val="16"/>
              </w:rPr>
            </w:pPr>
            <w:r w:rsidRPr="00322BBE">
              <w:rPr>
                <w:color w:val="000000"/>
                <w:sz w:val="16"/>
                <w:szCs w:val="16"/>
              </w:rPr>
              <w:t>C3-246017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244001" w14:textId="77777777" w:rsidR="009A2182" w:rsidRPr="00322BBE" w:rsidRDefault="009A2182" w:rsidP="00B25224">
            <w:pPr>
              <w:pStyle w:val="TAL"/>
              <w:rPr>
                <w:color w:val="000000"/>
                <w:sz w:val="16"/>
                <w:szCs w:val="16"/>
              </w:rPr>
            </w:pPr>
            <w:r w:rsidRPr="00322BBE">
              <w:rPr>
                <w:color w:val="000000"/>
                <w:sz w:val="16"/>
                <w:szCs w:val="16"/>
              </w:rPr>
              <w:t>LS on Questions on SEALDD Phase 2 work</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B83E2D" w14:textId="77777777" w:rsidR="009A2182" w:rsidRPr="00322BBE" w:rsidRDefault="009A2182" w:rsidP="00B25224">
            <w:pPr>
              <w:pStyle w:val="TAL"/>
              <w:rPr>
                <w:color w:val="000000"/>
                <w:sz w:val="16"/>
                <w:szCs w:val="16"/>
              </w:rPr>
            </w:pPr>
            <w:r w:rsidRPr="00322BBE">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36400E"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442EA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BEA725" w14:textId="77777777" w:rsidR="009A2182" w:rsidRPr="00322BBE" w:rsidRDefault="009A2182" w:rsidP="00B25224">
            <w:pPr>
              <w:pStyle w:val="TAL"/>
              <w:rPr>
                <w:sz w:val="16"/>
                <w:szCs w:val="16"/>
              </w:rPr>
            </w:pPr>
          </w:p>
        </w:tc>
      </w:tr>
      <w:tr w:rsidR="009A2182" w:rsidRPr="00322BBE" w14:paraId="5B39346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A486AD" w14:textId="77777777" w:rsidR="009A2182" w:rsidRPr="00322BBE" w:rsidRDefault="009A2182" w:rsidP="00B25224">
            <w:pPr>
              <w:pStyle w:val="TAL"/>
              <w:rPr>
                <w:color w:val="000000"/>
                <w:sz w:val="16"/>
                <w:szCs w:val="16"/>
              </w:rPr>
            </w:pPr>
            <w:r w:rsidRPr="00322BBE">
              <w:rPr>
                <w:color w:val="000000"/>
                <w:sz w:val="16"/>
                <w:szCs w:val="16"/>
              </w:rPr>
              <w:t>C3-246018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FCF4927" w14:textId="77777777" w:rsidR="009A2182" w:rsidRPr="00322BBE" w:rsidRDefault="009A2182" w:rsidP="00B25224">
            <w:pPr>
              <w:pStyle w:val="TAL"/>
              <w:rPr>
                <w:color w:val="000000"/>
                <w:sz w:val="16"/>
                <w:szCs w:val="16"/>
              </w:rPr>
            </w:pPr>
            <w:r w:rsidRPr="00322BBE">
              <w:rPr>
                <w:color w:val="000000"/>
                <w:sz w:val="16"/>
                <w:szCs w:val="16"/>
              </w:rPr>
              <w:t xml:space="preserve">LS on the supporting 5G </w:t>
            </w:r>
            <w:proofErr w:type="spellStart"/>
            <w:r w:rsidRPr="00322BBE">
              <w:rPr>
                <w:color w:val="000000"/>
                <w:sz w:val="16"/>
                <w:szCs w:val="16"/>
              </w:rPr>
              <w:t>ProSe</w:t>
            </w:r>
            <w:proofErr w:type="spellEnd"/>
            <w:r w:rsidRPr="00322BBE">
              <w:rPr>
                <w:color w:val="000000"/>
                <w:sz w:val="16"/>
                <w:szCs w:val="16"/>
              </w:rPr>
              <w:t xml:space="preserve"> multi-hop Relays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3640BF" w14:textId="77777777" w:rsidR="009A2182" w:rsidRPr="00322BBE" w:rsidRDefault="009A2182" w:rsidP="00B25224">
            <w:pPr>
              <w:pStyle w:val="TAL"/>
              <w:rPr>
                <w:color w:val="000000"/>
                <w:sz w:val="16"/>
                <w:szCs w:val="16"/>
              </w:rPr>
            </w:pPr>
            <w:r w:rsidRPr="00322BBE">
              <w:rPr>
                <w:color w:val="000000"/>
                <w:sz w:val="16"/>
                <w:szCs w:val="16"/>
              </w:rPr>
              <w:t>CT1</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5EC8AA"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944DD2E"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E5E2C4" w14:textId="77777777" w:rsidR="009A2182" w:rsidRPr="00322BBE" w:rsidRDefault="009A2182" w:rsidP="00B25224">
            <w:pPr>
              <w:pStyle w:val="TAL"/>
              <w:rPr>
                <w:sz w:val="16"/>
                <w:szCs w:val="16"/>
              </w:rPr>
            </w:pPr>
          </w:p>
        </w:tc>
      </w:tr>
      <w:tr w:rsidR="009A2182" w:rsidRPr="00322BBE" w14:paraId="14869DD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C9B9797" w14:textId="77777777" w:rsidR="009A2182" w:rsidRPr="00322BBE" w:rsidRDefault="009A2182" w:rsidP="00B25224">
            <w:pPr>
              <w:pStyle w:val="TAL"/>
              <w:rPr>
                <w:color w:val="000000"/>
                <w:sz w:val="16"/>
                <w:szCs w:val="16"/>
              </w:rPr>
            </w:pPr>
            <w:r w:rsidRPr="00322BBE">
              <w:rPr>
                <w:color w:val="000000"/>
                <w:sz w:val="16"/>
                <w:szCs w:val="16"/>
              </w:rPr>
              <w:t>C3-246019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1340F1" w14:textId="77777777" w:rsidR="009A2182" w:rsidRPr="00322BBE" w:rsidRDefault="009A2182" w:rsidP="00B25224">
            <w:pPr>
              <w:pStyle w:val="TAL"/>
              <w:rPr>
                <w:color w:val="000000"/>
                <w:sz w:val="16"/>
                <w:szCs w:val="16"/>
              </w:rPr>
            </w:pPr>
            <w:r w:rsidRPr="00322BBE">
              <w:rPr>
                <w:color w:val="000000"/>
                <w:sz w:val="16"/>
                <w:szCs w:val="16"/>
              </w:rPr>
              <w:t>LS on Support of XRM services in Roaming scenarios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AF2328" w14:textId="77777777" w:rsidR="009A2182" w:rsidRPr="00322BBE" w:rsidRDefault="009A2182" w:rsidP="00B25224">
            <w:pPr>
              <w:pStyle w:val="TAL"/>
              <w:rPr>
                <w:color w:val="000000"/>
                <w:sz w:val="16"/>
                <w:szCs w:val="16"/>
              </w:rPr>
            </w:pPr>
            <w:r w:rsidRPr="00322BBE">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E4ABEB"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1A42FE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CED9CE" w14:textId="77777777" w:rsidR="009A2182" w:rsidRPr="00322BBE" w:rsidRDefault="009A2182" w:rsidP="00B25224">
            <w:pPr>
              <w:pStyle w:val="TAL"/>
              <w:rPr>
                <w:sz w:val="16"/>
                <w:szCs w:val="16"/>
              </w:rPr>
            </w:pPr>
          </w:p>
        </w:tc>
      </w:tr>
      <w:tr w:rsidR="009A2182" w:rsidRPr="00322BBE" w14:paraId="6F6C170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62DB97" w14:textId="77777777" w:rsidR="009A2182" w:rsidRPr="00322BBE" w:rsidRDefault="009A2182" w:rsidP="00B25224">
            <w:pPr>
              <w:pStyle w:val="TAL"/>
              <w:rPr>
                <w:color w:val="000000"/>
                <w:sz w:val="16"/>
                <w:szCs w:val="16"/>
              </w:rPr>
            </w:pPr>
            <w:r w:rsidRPr="00322BBE">
              <w:rPr>
                <w:color w:val="000000"/>
                <w:sz w:val="16"/>
                <w:szCs w:val="16"/>
              </w:rPr>
              <w:t>C3-246020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A8EDB16" w14:textId="77777777" w:rsidR="009A2182" w:rsidRPr="00322BBE" w:rsidRDefault="009A2182" w:rsidP="00B25224">
            <w:pPr>
              <w:pStyle w:val="TAL"/>
              <w:rPr>
                <w:color w:val="000000"/>
                <w:sz w:val="16"/>
                <w:szCs w:val="16"/>
              </w:rPr>
            </w:pPr>
            <w:r w:rsidRPr="00322BBE">
              <w:rPr>
                <w:color w:val="000000"/>
                <w:sz w:val="16"/>
                <w:szCs w:val="16"/>
              </w:rPr>
              <w:t>Reply LS on Multiple Queries related to untrusted AF influence on Traffic Routing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77D3C8" w14:textId="77777777" w:rsidR="009A2182" w:rsidRPr="00322BBE" w:rsidRDefault="009A2182" w:rsidP="00B25224">
            <w:pPr>
              <w:pStyle w:val="TAL"/>
              <w:rPr>
                <w:color w:val="000000"/>
                <w:sz w:val="16"/>
                <w:szCs w:val="16"/>
              </w:rPr>
            </w:pPr>
            <w:r w:rsidRPr="00322BBE">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044BA3"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CD69DF4"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768F81" w14:textId="77777777" w:rsidR="009A2182" w:rsidRPr="00322BBE" w:rsidRDefault="009A2182" w:rsidP="00B25224">
            <w:pPr>
              <w:pStyle w:val="TAL"/>
              <w:rPr>
                <w:sz w:val="16"/>
                <w:szCs w:val="16"/>
              </w:rPr>
            </w:pPr>
          </w:p>
        </w:tc>
      </w:tr>
      <w:tr w:rsidR="009A2182" w:rsidRPr="00322BBE" w14:paraId="6783921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0BD9A6E" w14:textId="77777777" w:rsidR="009A2182" w:rsidRPr="00322BBE" w:rsidRDefault="009A2182" w:rsidP="00B25224">
            <w:pPr>
              <w:pStyle w:val="TAL"/>
              <w:rPr>
                <w:color w:val="000000"/>
                <w:sz w:val="16"/>
                <w:szCs w:val="16"/>
              </w:rPr>
            </w:pPr>
            <w:r w:rsidRPr="00322BBE">
              <w:rPr>
                <w:color w:val="000000"/>
                <w:sz w:val="16"/>
                <w:szCs w:val="16"/>
              </w:rPr>
              <w:t>C3-246021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DA2ABB" w14:textId="77777777" w:rsidR="009A2182" w:rsidRPr="00322BBE" w:rsidRDefault="009A2182" w:rsidP="00B25224">
            <w:pPr>
              <w:pStyle w:val="TAL"/>
              <w:rPr>
                <w:color w:val="000000"/>
                <w:sz w:val="16"/>
                <w:szCs w:val="16"/>
              </w:rPr>
            </w:pPr>
            <w:r w:rsidRPr="00322BBE">
              <w:rPr>
                <w:color w:val="000000"/>
                <w:sz w:val="16"/>
                <w:szCs w:val="16"/>
              </w:rPr>
              <w:t>LS on Configuration of Slice Usage Control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A60752" w14:textId="77777777" w:rsidR="009A2182" w:rsidRPr="00322BBE" w:rsidRDefault="009A2182" w:rsidP="00B25224">
            <w:pPr>
              <w:pStyle w:val="TAL"/>
              <w:rPr>
                <w:color w:val="000000"/>
                <w:sz w:val="16"/>
                <w:szCs w:val="16"/>
              </w:rPr>
            </w:pPr>
            <w:r w:rsidRPr="00322BBE">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73C841"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D63BEE"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C5FCE5" w14:textId="77777777" w:rsidR="009A2182" w:rsidRPr="00322BBE" w:rsidRDefault="009A2182" w:rsidP="00B25224">
            <w:pPr>
              <w:pStyle w:val="TAL"/>
              <w:rPr>
                <w:sz w:val="16"/>
                <w:szCs w:val="16"/>
              </w:rPr>
            </w:pPr>
          </w:p>
        </w:tc>
      </w:tr>
      <w:tr w:rsidR="009A2182" w:rsidRPr="00322BBE" w14:paraId="3C09BD0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D885F56" w14:textId="77777777" w:rsidR="009A2182" w:rsidRPr="00322BBE" w:rsidRDefault="009A2182" w:rsidP="00B25224">
            <w:pPr>
              <w:pStyle w:val="TAL"/>
              <w:rPr>
                <w:color w:val="000000"/>
                <w:sz w:val="16"/>
                <w:szCs w:val="16"/>
              </w:rPr>
            </w:pPr>
            <w:r w:rsidRPr="00322BBE">
              <w:rPr>
                <w:color w:val="000000"/>
                <w:sz w:val="16"/>
                <w:szCs w:val="16"/>
              </w:rPr>
              <w:t>C3-246022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BE3E0F" w14:textId="77777777" w:rsidR="009A2182" w:rsidRPr="00322BBE" w:rsidRDefault="009A2182" w:rsidP="00B25224">
            <w:pPr>
              <w:pStyle w:val="TAL"/>
              <w:rPr>
                <w:color w:val="000000"/>
                <w:sz w:val="16"/>
                <w:szCs w:val="16"/>
              </w:rPr>
            </w:pPr>
            <w:r w:rsidRPr="00322BBE">
              <w:rPr>
                <w:color w:val="000000"/>
                <w:sz w:val="16"/>
                <w:szCs w:val="16"/>
              </w:rPr>
              <w:t>LS Reply to services used for DCCF and MFAF relocation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5F9ACB" w14:textId="77777777" w:rsidR="009A2182" w:rsidRPr="00322BBE" w:rsidRDefault="009A2182" w:rsidP="00B25224">
            <w:pPr>
              <w:pStyle w:val="TAL"/>
              <w:rPr>
                <w:color w:val="000000"/>
                <w:sz w:val="16"/>
                <w:szCs w:val="16"/>
              </w:rPr>
            </w:pPr>
            <w:r w:rsidRPr="00322BBE">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C23351"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376E8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985BE2" w14:textId="77777777" w:rsidR="009A2182" w:rsidRPr="00322BBE" w:rsidRDefault="009A2182" w:rsidP="00B25224">
            <w:pPr>
              <w:pStyle w:val="TAL"/>
              <w:rPr>
                <w:sz w:val="16"/>
                <w:szCs w:val="16"/>
              </w:rPr>
            </w:pPr>
          </w:p>
        </w:tc>
      </w:tr>
      <w:tr w:rsidR="009A2182" w:rsidRPr="00322BBE" w14:paraId="288CB45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CA66E4B" w14:textId="77777777" w:rsidR="009A2182" w:rsidRPr="00322BBE" w:rsidRDefault="009A2182" w:rsidP="00B25224">
            <w:pPr>
              <w:pStyle w:val="TAL"/>
              <w:rPr>
                <w:color w:val="000000"/>
                <w:sz w:val="16"/>
                <w:szCs w:val="16"/>
              </w:rPr>
            </w:pPr>
            <w:r w:rsidRPr="00322BBE">
              <w:rPr>
                <w:color w:val="000000"/>
                <w:sz w:val="16"/>
                <w:szCs w:val="16"/>
              </w:rPr>
              <w:t>C3-246023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7E21387" w14:textId="77777777" w:rsidR="009A2182" w:rsidRPr="00322BBE" w:rsidRDefault="009A2182" w:rsidP="00B25224">
            <w:pPr>
              <w:pStyle w:val="TAL"/>
              <w:rPr>
                <w:color w:val="000000"/>
                <w:sz w:val="16"/>
                <w:szCs w:val="16"/>
              </w:rPr>
            </w:pPr>
            <w:r w:rsidRPr="00322BBE">
              <w:rPr>
                <w:color w:val="000000"/>
                <w:sz w:val="16"/>
                <w:szCs w:val="16"/>
              </w:rPr>
              <w:t xml:space="preserve">LS Reply to Service Consumers of </w:t>
            </w:r>
            <w:proofErr w:type="spellStart"/>
            <w:r w:rsidRPr="00322BBE">
              <w:rPr>
                <w:color w:val="000000"/>
                <w:sz w:val="16"/>
                <w:szCs w:val="16"/>
              </w:rPr>
              <w:t>Nnwdaf</w:t>
            </w:r>
            <w:proofErr w:type="spellEnd"/>
            <w:r w:rsidRPr="00322BBE">
              <w:rPr>
                <w:color w:val="000000"/>
                <w:sz w:val="16"/>
                <w:szCs w:val="16"/>
              </w:rPr>
              <w:t xml:space="preserve">, </w:t>
            </w:r>
            <w:proofErr w:type="spellStart"/>
            <w:r w:rsidRPr="00322BBE">
              <w:rPr>
                <w:color w:val="000000"/>
                <w:sz w:val="16"/>
                <w:szCs w:val="16"/>
              </w:rPr>
              <w:t>Ndccf</w:t>
            </w:r>
            <w:proofErr w:type="spellEnd"/>
            <w:r w:rsidRPr="00322BBE">
              <w:rPr>
                <w:color w:val="000000"/>
                <w:sz w:val="16"/>
                <w:szCs w:val="16"/>
              </w:rPr>
              <w:t xml:space="preserve">, </w:t>
            </w:r>
            <w:proofErr w:type="spellStart"/>
            <w:r w:rsidRPr="00322BBE">
              <w:rPr>
                <w:color w:val="000000"/>
                <w:sz w:val="16"/>
                <w:szCs w:val="16"/>
              </w:rPr>
              <w:t>Nmfaf</w:t>
            </w:r>
            <w:proofErr w:type="spellEnd"/>
            <w:r w:rsidRPr="00322BBE">
              <w:rPr>
                <w:color w:val="000000"/>
                <w:sz w:val="16"/>
                <w:szCs w:val="16"/>
              </w:rPr>
              <w:t xml:space="preserve"> related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140B8B" w14:textId="77777777" w:rsidR="009A2182" w:rsidRPr="00322BBE" w:rsidRDefault="009A2182" w:rsidP="00B25224">
            <w:pPr>
              <w:pStyle w:val="TAL"/>
              <w:rPr>
                <w:color w:val="000000"/>
                <w:sz w:val="16"/>
                <w:szCs w:val="16"/>
              </w:rPr>
            </w:pPr>
            <w:r w:rsidRPr="00322BBE">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70BA3BF"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959E7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ED3164" w14:textId="77777777" w:rsidR="009A2182" w:rsidRPr="00322BBE" w:rsidRDefault="009A2182" w:rsidP="00B25224">
            <w:pPr>
              <w:pStyle w:val="TAL"/>
              <w:rPr>
                <w:sz w:val="16"/>
                <w:szCs w:val="16"/>
              </w:rPr>
            </w:pPr>
          </w:p>
        </w:tc>
      </w:tr>
      <w:tr w:rsidR="009A2182" w:rsidRPr="00322BBE" w14:paraId="3159845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EEBCAE" w14:textId="77777777" w:rsidR="009A2182" w:rsidRPr="00322BBE" w:rsidRDefault="009A2182" w:rsidP="00B25224">
            <w:pPr>
              <w:pStyle w:val="TAL"/>
              <w:rPr>
                <w:color w:val="000000"/>
                <w:sz w:val="16"/>
                <w:szCs w:val="16"/>
              </w:rPr>
            </w:pPr>
            <w:r w:rsidRPr="00322BBE">
              <w:rPr>
                <w:color w:val="000000"/>
                <w:sz w:val="16"/>
                <w:szCs w:val="16"/>
              </w:rPr>
              <w:t>C3-246024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C92199" w14:textId="77777777" w:rsidR="009A2182" w:rsidRPr="00322BBE" w:rsidRDefault="009A2182" w:rsidP="00B25224">
            <w:pPr>
              <w:pStyle w:val="TAL"/>
              <w:rPr>
                <w:color w:val="000000"/>
                <w:sz w:val="16"/>
                <w:szCs w:val="16"/>
              </w:rPr>
            </w:pPr>
            <w:r w:rsidRPr="00322BBE">
              <w:rPr>
                <w:color w:val="000000"/>
                <w:sz w:val="16"/>
                <w:szCs w:val="16"/>
              </w:rPr>
              <w:t>LS reply on Clarification related to event filter applicable to the event GNSS Assistance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1AC1DF" w14:textId="77777777" w:rsidR="009A2182" w:rsidRPr="00322BBE" w:rsidRDefault="009A2182" w:rsidP="00B25224">
            <w:pPr>
              <w:pStyle w:val="TAL"/>
              <w:rPr>
                <w:color w:val="000000"/>
                <w:sz w:val="16"/>
                <w:szCs w:val="16"/>
              </w:rPr>
            </w:pPr>
            <w:r w:rsidRPr="00322BBE">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8C794E"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167163"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08CAD2" w14:textId="77777777" w:rsidR="009A2182" w:rsidRPr="00322BBE" w:rsidRDefault="009A2182" w:rsidP="00B25224">
            <w:pPr>
              <w:pStyle w:val="TAL"/>
              <w:rPr>
                <w:sz w:val="16"/>
                <w:szCs w:val="16"/>
              </w:rPr>
            </w:pPr>
          </w:p>
        </w:tc>
      </w:tr>
      <w:tr w:rsidR="009A2182" w:rsidRPr="00322BBE" w14:paraId="5D512E2C"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2363A2B" w14:textId="77777777" w:rsidR="009A2182" w:rsidRPr="00322BBE" w:rsidRDefault="009A2182" w:rsidP="00B25224">
            <w:pPr>
              <w:pStyle w:val="TAL"/>
              <w:rPr>
                <w:color w:val="000000"/>
                <w:sz w:val="16"/>
                <w:szCs w:val="16"/>
              </w:rPr>
            </w:pPr>
            <w:r w:rsidRPr="00322BBE">
              <w:rPr>
                <w:color w:val="000000"/>
                <w:sz w:val="16"/>
                <w:szCs w:val="16"/>
              </w:rPr>
              <w:t>C3-246025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62718B" w14:textId="77777777" w:rsidR="009A2182" w:rsidRPr="00322BBE" w:rsidRDefault="009A2182" w:rsidP="00B25224">
            <w:pPr>
              <w:pStyle w:val="TAL"/>
              <w:rPr>
                <w:color w:val="000000"/>
                <w:sz w:val="16"/>
                <w:szCs w:val="16"/>
              </w:rPr>
            </w:pPr>
            <w:r w:rsidRPr="00322BBE">
              <w:rPr>
                <w:color w:val="000000"/>
                <w:sz w:val="16"/>
                <w:szCs w:val="16"/>
              </w:rPr>
              <w:t>Reply LS on RAN support of QoS monitoring capability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AAA6E2" w14:textId="77777777" w:rsidR="009A2182" w:rsidRPr="00322BBE" w:rsidRDefault="009A2182" w:rsidP="00B25224">
            <w:pPr>
              <w:pStyle w:val="TAL"/>
              <w:rPr>
                <w:color w:val="000000"/>
                <w:sz w:val="16"/>
                <w:szCs w:val="16"/>
              </w:rPr>
            </w:pPr>
            <w:r w:rsidRPr="00322BBE">
              <w:rPr>
                <w:color w:val="000000"/>
                <w:sz w:val="16"/>
                <w:szCs w:val="16"/>
              </w:rPr>
              <w:t>SA2</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D0E739"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43353F"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5E8CEE" w14:textId="77777777" w:rsidR="009A2182" w:rsidRPr="00322BBE" w:rsidRDefault="009A2182" w:rsidP="00B25224">
            <w:pPr>
              <w:pStyle w:val="TAL"/>
              <w:rPr>
                <w:sz w:val="16"/>
                <w:szCs w:val="16"/>
              </w:rPr>
            </w:pPr>
          </w:p>
        </w:tc>
      </w:tr>
      <w:tr w:rsidR="009A2182" w:rsidRPr="00322BBE" w14:paraId="71DDF12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E65322B" w14:textId="77777777" w:rsidR="009A2182" w:rsidRPr="00322BBE" w:rsidRDefault="009A2182" w:rsidP="00B25224">
            <w:pPr>
              <w:pStyle w:val="TAL"/>
              <w:rPr>
                <w:color w:val="000000"/>
                <w:sz w:val="16"/>
                <w:szCs w:val="16"/>
              </w:rPr>
            </w:pPr>
            <w:r w:rsidRPr="00322BBE">
              <w:rPr>
                <w:color w:val="000000"/>
                <w:sz w:val="16"/>
                <w:szCs w:val="16"/>
              </w:rPr>
              <w:t>C3-246026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B42497A" w14:textId="77777777" w:rsidR="009A2182" w:rsidRPr="00322BBE" w:rsidRDefault="009A2182" w:rsidP="00B25224">
            <w:pPr>
              <w:pStyle w:val="TAL"/>
              <w:rPr>
                <w:color w:val="000000"/>
                <w:sz w:val="16"/>
                <w:szCs w:val="16"/>
              </w:rPr>
            </w:pPr>
            <w:r w:rsidRPr="00322BBE">
              <w:rPr>
                <w:color w:val="000000"/>
                <w:sz w:val="16"/>
                <w:szCs w:val="16"/>
              </w:rPr>
              <w:t>Reply LS on clarification on CAPIF logging information element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09AD75" w14:textId="77777777" w:rsidR="009A2182" w:rsidRPr="00322BBE" w:rsidRDefault="009A2182" w:rsidP="00B25224">
            <w:pPr>
              <w:pStyle w:val="TAL"/>
              <w:rPr>
                <w:color w:val="000000"/>
                <w:sz w:val="16"/>
                <w:szCs w:val="16"/>
              </w:rPr>
            </w:pPr>
            <w:r w:rsidRPr="00322BBE">
              <w:rPr>
                <w:color w:val="000000"/>
                <w:sz w:val="16"/>
                <w:szCs w:val="16"/>
              </w:rPr>
              <w:t>SA6</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5016B4"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283CFE1"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CAD86F" w14:textId="77777777" w:rsidR="009A2182" w:rsidRPr="00322BBE" w:rsidRDefault="009A2182" w:rsidP="00B25224">
            <w:pPr>
              <w:pStyle w:val="TAL"/>
              <w:rPr>
                <w:sz w:val="16"/>
                <w:szCs w:val="16"/>
              </w:rPr>
            </w:pPr>
          </w:p>
        </w:tc>
      </w:tr>
      <w:tr w:rsidR="009A2182" w:rsidRPr="00322BBE" w14:paraId="54D7ABB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79C61A" w14:textId="77777777" w:rsidR="009A2182" w:rsidRPr="00322BBE" w:rsidRDefault="009A2182" w:rsidP="00B25224">
            <w:pPr>
              <w:pStyle w:val="TAL"/>
              <w:rPr>
                <w:color w:val="000000"/>
                <w:sz w:val="16"/>
                <w:szCs w:val="16"/>
              </w:rPr>
            </w:pPr>
            <w:r w:rsidRPr="00322BBE">
              <w:rPr>
                <w:color w:val="000000"/>
                <w:sz w:val="16"/>
                <w:szCs w:val="16"/>
              </w:rPr>
              <w:t>C3-246027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CB1B85F" w14:textId="77777777" w:rsidR="009A2182" w:rsidRPr="00322BBE" w:rsidRDefault="009A2182" w:rsidP="00B25224">
            <w:pPr>
              <w:pStyle w:val="TAL"/>
              <w:rPr>
                <w:color w:val="000000"/>
                <w:sz w:val="16"/>
                <w:szCs w:val="16"/>
              </w:rPr>
            </w:pPr>
            <w:r w:rsidRPr="00322BBE">
              <w:rPr>
                <w:color w:val="000000"/>
                <w:sz w:val="16"/>
                <w:szCs w:val="16"/>
              </w:rPr>
              <w:t>LS on FS_IMS_RES outcome and future work plan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FB080E" w14:textId="77777777" w:rsidR="009A2182" w:rsidRPr="00322BBE" w:rsidRDefault="009A2182" w:rsidP="00B25224">
            <w:pPr>
              <w:pStyle w:val="TAL"/>
              <w:rPr>
                <w:color w:val="000000"/>
                <w:sz w:val="16"/>
                <w:szCs w:val="16"/>
              </w:rPr>
            </w:pPr>
            <w:r w:rsidRPr="00322BBE">
              <w:rPr>
                <w:color w:val="000000"/>
                <w:sz w:val="16"/>
                <w:szCs w:val="16"/>
              </w:rPr>
              <w:t>CT4</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70B802" w14:textId="77777777" w:rsidR="009A2182" w:rsidRPr="00322BBE" w:rsidRDefault="009A2182" w:rsidP="00B25224">
            <w:pPr>
              <w:pStyle w:val="TAL"/>
              <w:rPr>
                <w:color w:val="000000"/>
                <w:sz w:val="16"/>
                <w:szCs w:val="16"/>
              </w:rPr>
            </w:pPr>
            <w:r w:rsidRPr="00322BBE">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50040A"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B7A8E8" w14:textId="77777777" w:rsidR="009A2182" w:rsidRPr="00322BBE" w:rsidRDefault="009A2182" w:rsidP="00B25224">
            <w:pPr>
              <w:pStyle w:val="TAL"/>
              <w:rPr>
                <w:sz w:val="16"/>
                <w:szCs w:val="16"/>
              </w:rPr>
            </w:pPr>
          </w:p>
        </w:tc>
      </w:tr>
      <w:tr w:rsidR="009A2182" w:rsidRPr="00322BBE" w14:paraId="5FFC082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0E45B3B" w14:textId="77777777" w:rsidR="009A2182" w:rsidRPr="00322BBE" w:rsidRDefault="009A2182" w:rsidP="00B25224">
            <w:pPr>
              <w:pStyle w:val="TAL"/>
              <w:rPr>
                <w:color w:val="000000"/>
                <w:sz w:val="16"/>
                <w:szCs w:val="16"/>
              </w:rPr>
            </w:pPr>
            <w:r w:rsidRPr="00322BBE">
              <w:rPr>
                <w:color w:val="000000"/>
                <w:sz w:val="16"/>
                <w:szCs w:val="16"/>
              </w:rPr>
              <w:t>C3-246028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8CE404" w14:textId="77777777" w:rsidR="009A2182" w:rsidRPr="00322BBE" w:rsidRDefault="009A2182" w:rsidP="00B25224">
            <w:pPr>
              <w:pStyle w:val="TAL"/>
              <w:rPr>
                <w:color w:val="000000"/>
                <w:sz w:val="16"/>
                <w:szCs w:val="16"/>
              </w:rPr>
            </w:pPr>
            <w:r w:rsidRPr="00322BBE">
              <w:rPr>
                <w:color w:val="000000"/>
                <w:sz w:val="16"/>
                <w:szCs w:val="16"/>
              </w:rPr>
              <w:t>New WID on CT aspects of Extended Reality and Media service (XRM) Phase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14316A"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B87FAE"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071DB0" w14:textId="77777777" w:rsidR="009A2182" w:rsidRPr="00322BBE" w:rsidRDefault="009A2182" w:rsidP="00B25224">
            <w:pPr>
              <w:pStyle w:val="TAL"/>
              <w:rPr>
                <w:color w:val="000000"/>
                <w:sz w:val="16"/>
                <w:szCs w:val="16"/>
              </w:rPr>
            </w:pPr>
            <w:r w:rsidRPr="00322BBE">
              <w:rPr>
                <w:color w:val="000000"/>
                <w:sz w:val="16"/>
                <w:szCs w:val="16"/>
              </w:rPr>
              <w:t>C3-245480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0ABCDC" w14:textId="77777777" w:rsidR="009A2182" w:rsidRPr="00322BBE" w:rsidRDefault="009A2182" w:rsidP="00B25224">
            <w:pPr>
              <w:pStyle w:val="TAL"/>
              <w:rPr>
                <w:sz w:val="16"/>
                <w:szCs w:val="16"/>
              </w:rPr>
            </w:pPr>
            <w:r w:rsidRPr="00322BBE">
              <w:rPr>
                <w:sz w:val="16"/>
                <w:szCs w:val="16"/>
              </w:rPr>
              <w:t>C3-246347</w:t>
            </w:r>
          </w:p>
        </w:tc>
      </w:tr>
      <w:tr w:rsidR="009A2182" w:rsidRPr="00322BBE" w14:paraId="31AB418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D2B8C1" w14:textId="77777777" w:rsidR="009A2182" w:rsidRPr="00322BBE" w:rsidRDefault="009A2182" w:rsidP="00B25224">
            <w:pPr>
              <w:pStyle w:val="TAL"/>
              <w:rPr>
                <w:color w:val="000000"/>
                <w:sz w:val="16"/>
                <w:szCs w:val="16"/>
              </w:rPr>
            </w:pPr>
            <w:r w:rsidRPr="00322BBE">
              <w:rPr>
                <w:color w:val="000000"/>
                <w:sz w:val="16"/>
                <w:szCs w:val="16"/>
              </w:rPr>
              <w:t>C3-246029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906C178" w14:textId="77777777" w:rsidR="009A2182" w:rsidRPr="00322BBE" w:rsidRDefault="009A2182" w:rsidP="00B25224">
            <w:pPr>
              <w:pStyle w:val="TAL"/>
              <w:rPr>
                <w:color w:val="000000"/>
                <w:sz w:val="16"/>
                <w:szCs w:val="16"/>
              </w:rPr>
            </w:pPr>
            <w:r w:rsidRPr="00322BBE">
              <w:rPr>
                <w:color w:val="000000"/>
                <w:sz w:val="16"/>
                <w:szCs w:val="16"/>
              </w:rPr>
              <w:t>LS on request for IMS Data Channel related clarifications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38EE04" w14:textId="77777777" w:rsidR="009A2182" w:rsidRPr="00322BBE" w:rsidRDefault="009A2182" w:rsidP="00B25224">
            <w:pPr>
              <w:pStyle w:val="TAL"/>
              <w:rPr>
                <w:color w:val="000000"/>
                <w:sz w:val="16"/>
                <w:szCs w:val="16"/>
              </w:rPr>
            </w:pPr>
            <w:r w:rsidRPr="00322BBE">
              <w:rPr>
                <w:color w:val="000000"/>
                <w:sz w:val="16"/>
                <w:szCs w:val="16"/>
              </w:rPr>
              <w:t>SA3-LI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0FC5A0"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1D717B"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9733CE" w14:textId="77777777" w:rsidR="009A2182" w:rsidRPr="00322BBE" w:rsidRDefault="009A2182" w:rsidP="00B25224">
            <w:pPr>
              <w:pStyle w:val="TAL"/>
              <w:rPr>
                <w:sz w:val="16"/>
                <w:szCs w:val="16"/>
              </w:rPr>
            </w:pPr>
          </w:p>
        </w:tc>
      </w:tr>
      <w:tr w:rsidR="009A2182" w:rsidRPr="00322BBE" w14:paraId="2C69752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FE7E4A" w14:textId="77777777" w:rsidR="009A2182" w:rsidRPr="00322BBE" w:rsidRDefault="009A2182" w:rsidP="00B25224">
            <w:pPr>
              <w:pStyle w:val="TAL"/>
              <w:rPr>
                <w:color w:val="000000"/>
                <w:sz w:val="16"/>
                <w:szCs w:val="16"/>
              </w:rPr>
            </w:pPr>
            <w:r w:rsidRPr="00322BBE">
              <w:rPr>
                <w:color w:val="000000"/>
                <w:sz w:val="16"/>
                <w:szCs w:val="16"/>
              </w:rPr>
              <w:t>C3-246030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3F9BF8" w14:textId="77777777" w:rsidR="009A2182" w:rsidRPr="00322BBE" w:rsidRDefault="009A2182" w:rsidP="00B25224">
            <w:pPr>
              <w:pStyle w:val="TAL"/>
              <w:rPr>
                <w:color w:val="000000"/>
                <w:sz w:val="16"/>
                <w:szCs w:val="16"/>
              </w:rPr>
            </w:pPr>
            <w:r w:rsidRPr="00322BBE">
              <w:rPr>
                <w:color w:val="000000"/>
                <w:sz w:val="16"/>
                <w:szCs w:val="16"/>
              </w:rPr>
              <w:t>Reply LS on UE-Satellite-UE Communication Architectures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4F770D" w14:textId="77777777" w:rsidR="009A2182" w:rsidRPr="00322BBE" w:rsidRDefault="009A2182" w:rsidP="00B25224">
            <w:pPr>
              <w:pStyle w:val="TAL"/>
              <w:rPr>
                <w:color w:val="000000"/>
                <w:sz w:val="16"/>
                <w:szCs w:val="16"/>
              </w:rPr>
            </w:pPr>
            <w:r w:rsidRPr="00322BBE">
              <w:rPr>
                <w:color w:val="000000"/>
                <w:sz w:val="16"/>
                <w:szCs w:val="16"/>
              </w:rPr>
              <w:t>SA3-LI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96EE3D"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3E5CB2"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7714E6" w14:textId="77777777" w:rsidR="009A2182" w:rsidRPr="00322BBE" w:rsidRDefault="009A2182" w:rsidP="00B25224">
            <w:pPr>
              <w:pStyle w:val="TAL"/>
              <w:rPr>
                <w:sz w:val="16"/>
                <w:szCs w:val="16"/>
              </w:rPr>
            </w:pPr>
          </w:p>
        </w:tc>
      </w:tr>
      <w:tr w:rsidR="009A2182" w:rsidRPr="00322BBE" w14:paraId="5EDF24C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C10CF9" w14:textId="77777777" w:rsidR="009A2182" w:rsidRPr="00322BBE" w:rsidRDefault="009A2182" w:rsidP="00B25224">
            <w:pPr>
              <w:pStyle w:val="TAL"/>
              <w:rPr>
                <w:color w:val="000000"/>
                <w:sz w:val="16"/>
                <w:szCs w:val="16"/>
              </w:rPr>
            </w:pPr>
            <w:r w:rsidRPr="00322BBE">
              <w:rPr>
                <w:color w:val="000000"/>
                <w:sz w:val="16"/>
                <w:szCs w:val="16"/>
              </w:rPr>
              <w:t>C3-246031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1B8D30" w14:textId="77777777" w:rsidR="009A2182" w:rsidRPr="00322BBE" w:rsidRDefault="009A2182" w:rsidP="00B25224">
            <w:pPr>
              <w:pStyle w:val="TAL"/>
              <w:rPr>
                <w:color w:val="000000"/>
                <w:sz w:val="16"/>
                <w:szCs w:val="16"/>
              </w:rPr>
            </w:pPr>
            <w:r w:rsidRPr="00322BBE">
              <w:rPr>
                <w:color w:val="000000"/>
                <w:sz w:val="16"/>
                <w:szCs w:val="16"/>
              </w:rPr>
              <w:t>Work plan for UIA_ARC</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045763" w14:textId="77777777" w:rsidR="009A2182" w:rsidRPr="00322BBE" w:rsidRDefault="009A2182" w:rsidP="00B25224">
            <w:pPr>
              <w:pStyle w:val="TAL"/>
              <w:rPr>
                <w:color w:val="000000"/>
                <w:sz w:val="16"/>
                <w:szCs w:val="16"/>
              </w:rPr>
            </w:pPr>
            <w:proofErr w:type="spellStart"/>
            <w:r w:rsidRPr="00322BBE">
              <w:rPr>
                <w:color w:val="000000"/>
                <w:sz w:val="16"/>
                <w:szCs w:val="16"/>
              </w:rPr>
              <w:t>InterDigital</w:t>
            </w:r>
            <w:proofErr w:type="spellEnd"/>
            <w:r w:rsidRPr="00322BBE">
              <w:rPr>
                <w:color w:val="000000"/>
                <w:sz w:val="16"/>
                <w:szCs w:val="16"/>
              </w:rPr>
              <w:t xml:space="preserve"> Communications</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99287D"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8B30DBE"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22ECB2" w14:textId="77777777" w:rsidR="009A2182" w:rsidRPr="00322BBE" w:rsidRDefault="009A2182" w:rsidP="00B25224">
            <w:pPr>
              <w:pStyle w:val="TAL"/>
              <w:rPr>
                <w:sz w:val="16"/>
                <w:szCs w:val="16"/>
              </w:rPr>
            </w:pPr>
          </w:p>
        </w:tc>
      </w:tr>
      <w:tr w:rsidR="009A2182" w:rsidRPr="00322BBE" w14:paraId="09F7468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191F3E1" w14:textId="77777777" w:rsidR="009A2182" w:rsidRPr="00322BBE" w:rsidRDefault="009A2182" w:rsidP="00B25224">
            <w:pPr>
              <w:pStyle w:val="TAL"/>
              <w:rPr>
                <w:color w:val="000000"/>
                <w:sz w:val="16"/>
                <w:szCs w:val="16"/>
              </w:rPr>
            </w:pPr>
            <w:r w:rsidRPr="00322BBE">
              <w:rPr>
                <w:color w:val="000000"/>
                <w:sz w:val="16"/>
                <w:szCs w:val="16"/>
              </w:rPr>
              <w:t>C3-246032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745CA91" w14:textId="77777777" w:rsidR="009A2182" w:rsidRPr="00322BBE" w:rsidRDefault="009A2182" w:rsidP="00B25224">
            <w:pPr>
              <w:pStyle w:val="TAL"/>
              <w:rPr>
                <w:color w:val="000000"/>
                <w:sz w:val="16"/>
                <w:szCs w:val="16"/>
              </w:rPr>
            </w:pPr>
            <w:r w:rsidRPr="00322BBE">
              <w:rPr>
                <w:color w:val="000000"/>
                <w:sz w:val="16"/>
                <w:szCs w:val="16"/>
              </w:rPr>
              <w:t>Revised WID on CT aspects of enhancement of support for Edge Computing in 5G Core network - Phase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78EF9F"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8D8386"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FB8093"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805986" w14:textId="77777777" w:rsidR="009A2182" w:rsidRPr="00322BBE" w:rsidRDefault="009A2182" w:rsidP="00B25224">
            <w:pPr>
              <w:pStyle w:val="TAL"/>
              <w:rPr>
                <w:sz w:val="16"/>
                <w:szCs w:val="16"/>
              </w:rPr>
            </w:pPr>
            <w:r w:rsidRPr="00322BBE">
              <w:rPr>
                <w:sz w:val="16"/>
                <w:szCs w:val="16"/>
              </w:rPr>
              <w:t>C3-246349</w:t>
            </w:r>
          </w:p>
        </w:tc>
      </w:tr>
      <w:tr w:rsidR="009A2182" w:rsidRPr="00322BBE" w14:paraId="49A57E7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5911D0" w14:textId="77777777" w:rsidR="009A2182" w:rsidRPr="00322BBE" w:rsidRDefault="009A2182" w:rsidP="00B25224">
            <w:pPr>
              <w:pStyle w:val="TAL"/>
              <w:rPr>
                <w:color w:val="000000"/>
                <w:sz w:val="16"/>
                <w:szCs w:val="16"/>
              </w:rPr>
            </w:pPr>
            <w:r w:rsidRPr="00322BBE">
              <w:rPr>
                <w:color w:val="000000"/>
                <w:sz w:val="16"/>
                <w:szCs w:val="16"/>
              </w:rPr>
              <w:t>C3-246033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A0D4CED" w14:textId="77777777" w:rsidR="009A2182" w:rsidRPr="00322BBE" w:rsidRDefault="009A2182" w:rsidP="00B25224">
            <w:pPr>
              <w:pStyle w:val="TAL"/>
              <w:rPr>
                <w:color w:val="000000"/>
                <w:sz w:val="16"/>
                <w:szCs w:val="16"/>
              </w:rPr>
            </w:pPr>
            <w:r w:rsidRPr="00322BBE">
              <w:rPr>
                <w:color w:val="000000"/>
                <w:sz w:val="16"/>
                <w:szCs w:val="16"/>
              </w:rPr>
              <w:t xml:space="preserve">New WID on CT aspects of 5G NR </w:t>
            </w:r>
            <w:proofErr w:type="spellStart"/>
            <w:r w:rsidRPr="00322BBE">
              <w:rPr>
                <w:color w:val="000000"/>
                <w:sz w:val="16"/>
                <w:szCs w:val="16"/>
              </w:rPr>
              <w:t>Femto</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4CFD63" w14:textId="77777777" w:rsidR="009A2182" w:rsidRPr="00322BBE" w:rsidRDefault="009A2182" w:rsidP="00B25224">
            <w:pPr>
              <w:pStyle w:val="TAL"/>
              <w:rPr>
                <w:color w:val="000000"/>
                <w:sz w:val="16"/>
                <w:szCs w:val="16"/>
              </w:rPr>
            </w:pPr>
            <w:r w:rsidRPr="00322BBE">
              <w:rPr>
                <w:color w:val="000000"/>
                <w:sz w:val="16"/>
                <w:szCs w:val="16"/>
              </w:rPr>
              <w:t>NTT DOCOMO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A177E8"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820149" w14:textId="77777777" w:rsidR="009A2182" w:rsidRPr="00322BBE" w:rsidRDefault="009A2182" w:rsidP="00B25224">
            <w:pPr>
              <w:pStyle w:val="TAL"/>
              <w:rPr>
                <w:color w:val="000000"/>
                <w:sz w:val="16"/>
                <w:szCs w:val="16"/>
              </w:rPr>
            </w:pPr>
            <w:r w:rsidRPr="00322BBE">
              <w:rPr>
                <w:color w:val="000000"/>
                <w:sz w:val="16"/>
                <w:szCs w:val="16"/>
              </w:rPr>
              <w:t>C3-245368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7806B0" w14:textId="77777777" w:rsidR="009A2182" w:rsidRPr="00322BBE" w:rsidRDefault="009A2182" w:rsidP="00B25224">
            <w:pPr>
              <w:pStyle w:val="TAL"/>
              <w:rPr>
                <w:sz w:val="16"/>
                <w:szCs w:val="16"/>
              </w:rPr>
            </w:pPr>
            <w:r w:rsidRPr="00322BBE">
              <w:rPr>
                <w:sz w:val="16"/>
                <w:szCs w:val="16"/>
              </w:rPr>
              <w:t>C3-246348</w:t>
            </w:r>
          </w:p>
        </w:tc>
      </w:tr>
      <w:tr w:rsidR="009A2182" w:rsidRPr="00322BBE" w14:paraId="0995C56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F207C7" w14:textId="77777777" w:rsidR="009A2182" w:rsidRPr="00322BBE" w:rsidRDefault="009A2182" w:rsidP="00B25224">
            <w:pPr>
              <w:pStyle w:val="TAL"/>
              <w:rPr>
                <w:color w:val="000000"/>
                <w:sz w:val="16"/>
                <w:szCs w:val="16"/>
              </w:rPr>
            </w:pPr>
            <w:r w:rsidRPr="00322BBE">
              <w:rPr>
                <w:color w:val="000000"/>
                <w:sz w:val="16"/>
                <w:szCs w:val="16"/>
              </w:rPr>
              <w:t>C3-246034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2147FE" w14:textId="77777777" w:rsidR="009A2182" w:rsidRPr="00322BBE" w:rsidRDefault="009A2182" w:rsidP="00B25224">
            <w:pPr>
              <w:pStyle w:val="TAL"/>
              <w:rPr>
                <w:color w:val="000000"/>
                <w:sz w:val="16"/>
                <w:szCs w:val="16"/>
              </w:rPr>
            </w:pPr>
            <w:r w:rsidRPr="00322BBE">
              <w:rPr>
                <w:color w:val="000000"/>
                <w:sz w:val="16"/>
                <w:szCs w:val="16"/>
              </w:rPr>
              <w:t>Revised WID on MPS for IMS Messaging and SMS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D3A7ED" w14:textId="77777777" w:rsidR="009A2182" w:rsidRPr="00322BBE" w:rsidRDefault="009A2182" w:rsidP="00B25224">
            <w:pPr>
              <w:pStyle w:val="TAL"/>
              <w:rPr>
                <w:color w:val="000000"/>
                <w:sz w:val="16"/>
                <w:szCs w:val="16"/>
              </w:rPr>
            </w:pPr>
            <w:proofErr w:type="spellStart"/>
            <w:r w:rsidRPr="00322BBE">
              <w:rPr>
                <w:color w:val="000000"/>
                <w:sz w:val="16"/>
                <w:szCs w:val="16"/>
              </w:rPr>
              <w:t>Peraton</w:t>
            </w:r>
            <w:proofErr w:type="spellEnd"/>
            <w:r w:rsidRPr="00322BBE">
              <w:rPr>
                <w:color w:val="000000"/>
                <w:sz w:val="16"/>
                <w:szCs w:val="16"/>
              </w:rPr>
              <w:t xml:space="preserve"> Labs, CISA ECD, AT&amp;T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DE01F8"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4FE5CE3"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3E497A" w14:textId="77777777" w:rsidR="009A2182" w:rsidRPr="00322BBE" w:rsidRDefault="009A2182" w:rsidP="00B25224">
            <w:pPr>
              <w:pStyle w:val="TAL"/>
              <w:rPr>
                <w:sz w:val="16"/>
                <w:szCs w:val="16"/>
              </w:rPr>
            </w:pPr>
            <w:r w:rsidRPr="00322BBE">
              <w:rPr>
                <w:sz w:val="16"/>
                <w:szCs w:val="16"/>
              </w:rPr>
              <w:t>C3-246351</w:t>
            </w:r>
          </w:p>
        </w:tc>
      </w:tr>
      <w:tr w:rsidR="009A2182" w:rsidRPr="00322BBE" w14:paraId="67210FC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1C3ED65" w14:textId="77777777" w:rsidR="009A2182" w:rsidRPr="00322BBE" w:rsidRDefault="009A2182" w:rsidP="00B25224">
            <w:pPr>
              <w:pStyle w:val="TAL"/>
              <w:rPr>
                <w:color w:val="000000"/>
                <w:sz w:val="16"/>
                <w:szCs w:val="16"/>
              </w:rPr>
            </w:pPr>
            <w:r w:rsidRPr="00322BBE">
              <w:rPr>
                <w:color w:val="000000"/>
                <w:sz w:val="16"/>
                <w:szCs w:val="16"/>
              </w:rPr>
              <w:t>C3-246035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770CC3" w14:textId="77777777" w:rsidR="009A2182" w:rsidRPr="00322BBE" w:rsidRDefault="009A2182" w:rsidP="00B25224">
            <w:pPr>
              <w:pStyle w:val="TAL"/>
              <w:rPr>
                <w:color w:val="000000"/>
                <w:sz w:val="16"/>
                <w:szCs w:val="16"/>
              </w:rPr>
            </w:pPr>
            <w:r w:rsidRPr="00322BBE">
              <w:rPr>
                <w:color w:val="000000"/>
                <w:sz w:val="16"/>
                <w:szCs w:val="16"/>
              </w:rPr>
              <w:t xml:space="preserve">New WID on </w:t>
            </w:r>
            <w:proofErr w:type="spellStart"/>
            <w:r w:rsidRPr="00322BBE">
              <w:rPr>
                <w:color w:val="000000"/>
                <w:sz w:val="16"/>
                <w:szCs w:val="16"/>
              </w:rPr>
              <w:t>UEId</w:t>
            </w:r>
            <w:proofErr w:type="spellEnd"/>
            <w:r w:rsidRPr="00322BBE">
              <w:rPr>
                <w:color w:val="000000"/>
                <w:sz w:val="16"/>
                <w:szCs w:val="16"/>
              </w:rPr>
              <w:t xml:space="preserve"> Service API support for MSISDN verification operation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318336" w14:textId="77777777" w:rsidR="009A2182" w:rsidRPr="00322BBE" w:rsidRDefault="009A2182" w:rsidP="00B25224">
            <w:pPr>
              <w:pStyle w:val="TAL"/>
              <w:rPr>
                <w:color w:val="000000"/>
                <w:sz w:val="16"/>
                <w:szCs w:val="16"/>
              </w:rPr>
            </w:pPr>
            <w:r w:rsidRPr="00322BBE">
              <w:rPr>
                <w:color w:val="000000"/>
                <w:sz w:val="16"/>
                <w:szCs w:val="16"/>
              </w:rPr>
              <w:t>AT&amp;T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837772" w14:textId="77777777" w:rsidR="009A2182" w:rsidRPr="00322BBE" w:rsidRDefault="009A2182" w:rsidP="00B25224">
            <w:pPr>
              <w:pStyle w:val="TAL"/>
              <w:rPr>
                <w:color w:val="000000"/>
                <w:sz w:val="16"/>
                <w:szCs w:val="16"/>
              </w:rPr>
            </w:pPr>
            <w:r w:rsidRPr="00322BBE">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8A3F8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B42CA2" w14:textId="77777777" w:rsidR="009A2182" w:rsidRPr="00322BBE" w:rsidRDefault="009A2182" w:rsidP="00B25224">
            <w:pPr>
              <w:pStyle w:val="TAL"/>
              <w:rPr>
                <w:sz w:val="16"/>
                <w:szCs w:val="16"/>
              </w:rPr>
            </w:pPr>
          </w:p>
        </w:tc>
      </w:tr>
      <w:tr w:rsidR="009A2182" w:rsidRPr="00322BBE" w14:paraId="511ACF8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681A37" w14:textId="77777777" w:rsidR="009A2182" w:rsidRPr="00322BBE" w:rsidRDefault="009A2182" w:rsidP="00B25224">
            <w:pPr>
              <w:pStyle w:val="TAL"/>
              <w:rPr>
                <w:color w:val="000000"/>
                <w:sz w:val="16"/>
                <w:szCs w:val="16"/>
              </w:rPr>
            </w:pPr>
            <w:r w:rsidRPr="00322BBE">
              <w:rPr>
                <w:color w:val="000000"/>
                <w:sz w:val="16"/>
                <w:szCs w:val="16"/>
              </w:rPr>
              <w:t>C3-246036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C29BA8" w14:textId="77777777" w:rsidR="009A2182" w:rsidRPr="00322BBE" w:rsidRDefault="009A2182" w:rsidP="00B25224">
            <w:pPr>
              <w:pStyle w:val="TAL"/>
              <w:rPr>
                <w:color w:val="000000"/>
                <w:sz w:val="16"/>
                <w:szCs w:val="16"/>
              </w:rPr>
            </w:pPr>
            <w:proofErr w:type="spellStart"/>
            <w:r w:rsidRPr="00322BBE">
              <w:rPr>
                <w:color w:val="000000"/>
                <w:sz w:val="16"/>
                <w:szCs w:val="16"/>
              </w:rPr>
              <w:t>UEId</w:t>
            </w:r>
            <w:proofErr w:type="spellEnd"/>
            <w:r w:rsidRPr="00322BBE">
              <w:rPr>
                <w:color w:val="000000"/>
                <w:sz w:val="16"/>
                <w:szCs w:val="16"/>
              </w:rPr>
              <w:t xml:space="preserve"> Service API support for MSISDN verification operation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DA3041" w14:textId="77777777" w:rsidR="009A2182" w:rsidRPr="00322BBE" w:rsidRDefault="009A2182" w:rsidP="00B25224">
            <w:pPr>
              <w:pStyle w:val="TAL"/>
              <w:rPr>
                <w:color w:val="000000"/>
                <w:sz w:val="16"/>
                <w:szCs w:val="16"/>
              </w:rPr>
            </w:pPr>
            <w:r w:rsidRPr="00322BBE">
              <w:rPr>
                <w:color w:val="000000"/>
                <w:sz w:val="16"/>
                <w:szCs w:val="16"/>
              </w:rPr>
              <w:t>AT&amp;T,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7A1E9B" w14:textId="77777777" w:rsidR="009A2182" w:rsidRPr="00322BBE" w:rsidRDefault="009A2182" w:rsidP="00B25224">
            <w:pPr>
              <w:pStyle w:val="TAL"/>
              <w:rPr>
                <w:color w:val="000000"/>
                <w:sz w:val="16"/>
                <w:szCs w:val="16"/>
              </w:rPr>
            </w:pPr>
            <w:r w:rsidRPr="00322BBE">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F4F6D9"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AEDB2A" w14:textId="77777777" w:rsidR="009A2182" w:rsidRPr="00322BBE" w:rsidRDefault="009A2182" w:rsidP="00B25224">
            <w:pPr>
              <w:pStyle w:val="TAL"/>
              <w:rPr>
                <w:sz w:val="16"/>
                <w:szCs w:val="16"/>
              </w:rPr>
            </w:pPr>
          </w:p>
        </w:tc>
      </w:tr>
      <w:tr w:rsidR="009A2182" w:rsidRPr="00322BBE" w14:paraId="1C9DE45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98056D" w14:textId="77777777" w:rsidR="009A2182" w:rsidRPr="00322BBE" w:rsidRDefault="009A2182" w:rsidP="00B25224">
            <w:pPr>
              <w:pStyle w:val="TAL"/>
              <w:rPr>
                <w:color w:val="000000"/>
                <w:sz w:val="16"/>
                <w:szCs w:val="16"/>
              </w:rPr>
            </w:pPr>
            <w:r w:rsidRPr="00322BBE">
              <w:rPr>
                <w:color w:val="000000"/>
                <w:sz w:val="16"/>
                <w:szCs w:val="16"/>
              </w:rPr>
              <w:t>C3-246037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F14CD7C" w14:textId="77777777" w:rsidR="009A2182" w:rsidRPr="00322BBE" w:rsidRDefault="009A2182" w:rsidP="00B25224">
            <w:pPr>
              <w:pStyle w:val="TAL"/>
              <w:rPr>
                <w:color w:val="000000"/>
                <w:sz w:val="16"/>
                <w:szCs w:val="16"/>
              </w:rPr>
            </w:pPr>
            <w:r w:rsidRPr="00322BBE">
              <w:rPr>
                <w:color w:val="000000"/>
                <w:sz w:val="16"/>
                <w:szCs w:val="16"/>
              </w:rPr>
              <w:t xml:space="preserve">Discussion on the stage 2 status of </w:t>
            </w:r>
            <w:proofErr w:type="spellStart"/>
            <w:r w:rsidRPr="00322BBE">
              <w:rPr>
                <w:color w:val="000000"/>
                <w:sz w:val="16"/>
                <w:szCs w:val="16"/>
              </w:rPr>
              <w:t>AmbientIoT</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1BF24E"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72B4F28"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88B3E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6AA738" w14:textId="77777777" w:rsidR="009A2182" w:rsidRPr="00322BBE" w:rsidRDefault="009A2182" w:rsidP="00B25224">
            <w:pPr>
              <w:pStyle w:val="TAL"/>
              <w:rPr>
                <w:sz w:val="16"/>
                <w:szCs w:val="16"/>
              </w:rPr>
            </w:pPr>
          </w:p>
        </w:tc>
      </w:tr>
      <w:tr w:rsidR="009A2182" w:rsidRPr="00322BBE" w14:paraId="7D61C72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04CAA26" w14:textId="77777777" w:rsidR="009A2182" w:rsidRPr="00322BBE" w:rsidRDefault="009A2182" w:rsidP="00B25224">
            <w:pPr>
              <w:pStyle w:val="TAL"/>
              <w:rPr>
                <w:color w:val="000000"/>
                <w:sz w:val="16"/>
                <w:szCs w:val="16"/>
              </w:rPr>
            </w:pPr>
            <w:r w:rsidRPr="00322BBE">
              <w:rPr>
                <w:color w:val="000000"/>
                <w:sz w:val="16"/>
                <w:szCs w:val="16"/>
              </w:rPr>
              <w:t>C3-246038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82872E2" w14:textId="77777777" w:rsidR="009A2182" w:rsidRPr="00322BBE" w:rsidRDefault="009A2182" w:rsidP="00B25224">
            <w:pPr>
              <w:pStyle w:val="TAL"/>
              <w:rPr>
                <w:color w:val="000000"/>
                <w:sz w:val="16"/>
                <w:szCs w:val="16"/>
              </w:rPr>
            </w:pPr>
            <w:r w:rsidRPr="00322BBE">
              <w:rPr>
                <w:color w:val="000000"/>
                <w:sz w:val="16"/>
                <w:szCs w:val="16"/>
              </w:rPr>
              <w:t>New WID on CT aspects of Architecture support of Ambient power-enabled Internet of Things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CC2456"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9AE815" w14:textId="77777777" w:rsidR="009A2182" w:rsidRPr="00322BBE" w:rsidRDefault="009A2182" w:rsidP="00B25224">
            <w:pPr>
              <w:pStyle w:val="TAL"/>
              <w:rPr>
                <w:color w:val="000000"/>
                <w:sz w:val="16"/>
                <w:szCs w:val="16"/>
              </w:rPr>
            </w:pPr>
            <w:r w:rsidRPr="00322BBE">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C65C99"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DB33DF" w14:textId="77777777" w:rsidR="009A2182" w:rsidRPr="00322BBE" w:rsidRDefault="009A2182" w:rsidP="00B25224">
            <w:pPr>
              <w:pStyle w:val="TAL"/>
              <w:rPr>
                <w:sz w:val="16"/>
                <w:szCs w:val="16"/>
              </w:rPr>
            </w:pPr>
          </w:p>
        </w:tc>
      </w:tr>
      <w:tr w:rsidR="009A2182" w:rsidRPr="00322BBE" w14:paraId="7768E10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B212404" w14:textId="77777777" w:rsidR="009A2182" w:rsidRPr="00322BBE" w:rsidRDefault="009A2182" w:rsidP="00B25224">
            <w:pPr>
              <w:pStyle w:val="TAL"/>
              <w:rPr>
                <w:color w:val="000000"/>
                <w:sz w:val="16"/>
                <w:szCs w:val="16"/>
              </w:rPr>
            </w:pPr>
            <w:r w:rsidRPr="00322BBE">
              <w:rPr>
                <w:color w:val="000000"/>
                <w:sz w:val="16"/>
                <w:szCs w:val="16"/>
              </w:rPr>
              <w:t>C3-246039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6F7E01" w14:textId="77777777" w:rsidR="009A2182" w:rsidRPr="00322BBE" w:rsidRDefault="009A2182" w:rsidP="00B25224">
            <w:pPr>
              <w:pStyle w:val="TAL"/>
              <w:rPr>
                <w:color w:val="000000"/>
                <w:sz w:val="16"/>
                <w:szCs w:val="16"/>
              </w:rPr>
            </w:pPr>
            <w:r w:rsidRPr="00322BBE">
              <w:rPr>
                <w:color w:val="000000"/>
                <w:sz w:val="16"/>
                <w:szCs w:val="16"/>
              </w:rPr>
              <w:t xml:space="preserve">Work Plan of </w:t>
            </w:r>
            <w:proofErr w:type="spellStart"/>
            <w:r w:rsidRPr="00322BBE">
              <w:rPr>
                <w:color w:val="000000"/>
                <w:sz w:val="16"/>
                <w:szCs w:val="16"/>
              </w:rPr>
              <w:t>eLSAPP</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41A9F5" w14:textId="77777777" w:rsidR="009A2182" w:rsidRPr="00322BBE" w:rsidRDefault="009A2182" w:rsidP="00B25224">
            <w:pPr>
              <w:pStyle w:val="TAL"/>
              <w:rPr>
                <w:color w:val="000000"/>
                <w:sz w:val="16"/>
                <w:szCs w:val="16"/>
              </w:rPr>
            </w:pPr>
            <w:r w:rsidRPr="00322BBE">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21DB51"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CE79EEC"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C89E2C" w14:textId="77777777" w:rsidR="009A2182" w:rsidRPr="00322BBE" w:rsidRDefault="009A2182" w:rsidP="00B25224">
            <w:pPr>
              <w:pStyle w:val="TAL"/>
              <w:rPr>
                <w:sz w:val="16"/>
                <w:szCs w:val="16"/>
              </w:rPr>
            </w:pPr>
          </w:p>
        </w:tc>
      </w:tr>
      <w:tr w:rsidR="009A2182" w:rsidRPr="00322BBE" w14:paraId="7BD8C13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8E1B6C" w14:textId="77777777" w:rsidR="009A2182" w:rsidRPr="00322BBE" w:rsidRDefault="009A2182" w:rsidP="00B25224">
            <w:pPr>
              <w:pStyle w:val="TAL"/>
              <w:rPr>
                <w:color w:val="000000"/>
                <w:sz w:val="16"/>
                <w:szCs w:val="16"/>
              </w:rPr>
            </w:pPr>
            <w:r w:rsidRPr="00322BBE">
              <w:rPr>
                <w:color w:val="000000"/>
                <w:sz w:val="16"/>
                <w:szCs w:val="16"/>
              </w:rPr>
              <w:t>C3-246040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BEA92C" w14:textId="77777777" w:rsidR="009A2182" w:rsidRPr="00322BBE" w:rsidRDefault="009A2182" w:rsidP="00B25224">
            <w:pPr>
              <w:pStyle w:val="TAL"/>
              <w:rPr>
                <w:color w:val="000000"/>
                <w:sz w:val="16"/>
                <w:szCs w:val="16"/>
              </w:rPr>
            </w:pPr>
            <w:r w:rsidRPr="00322BBE">
              <w:rPr>
                <w:color w:val="000000"/>
                <w:sz w:val="16"/>
                <w:szCs w:val="16"/>
              </w:rPr>
              <w:t>Support Location services for multiple UEs that share the same location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6CB388" w14:textId="77777777" w:rsidR="009A2182" w:rsidRPr="00322BBE" w:rsidRDefault="009A2182" w:rsidP="00B25224">
            <w:pPr>
              <w:pStyle w:val="TAL"/>
              <w:rPr>
                <w:color w:val="000000"/>
                <w:sz w:val="16"/>
                <w:szCs w:val="16"/>
              </w:rPr>
            </w:pPr>
            <w:r w:rsidRPr="00322BBE">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5304B3D" w14:textId="77777777" w:rsidR="009A2182" w:rsidRPr="00322BBE" w:rsidRDefault="009A2182" w:rsidP="00B25224">
            <w:pPr>
              <w:pStyle w:val="TAL"/>
              <w:rPr>
                <w:color w:val="000000"/>
                <w:sz w:val="16"/>
                <w:szCs w:val="16"/>
              </w:rPr>
            </w:pPr>
            <w:r w:rsidRPr="00322BBE">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C32D1C"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A69616" w14:textId="77777777" w:rsidR="009A2182" w:rsidRPr="00322BBE" w:rsidRDefault="009A2182" w:rsidP="00B25224">
            <w:pPr>
              <w:pStyle w:val="TAL"/>
              <w:rPr>
                <w:sz w:val="16"/>
                <w:szCs w:val="16"/>
              </w:rPr>
            </w:pPr>
          </w:p>
        </w:tc>
      </w:tr>
      <w:tr w:rsidR="009A2182" w:rsidRPr="00322BBE" w14:paraId="19F7F20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78C16E" w14:textId="77777777" w:rsidR="009A2182" w:rsidRPr="00322BBE" w:rsidRDefault="009A2182" w:rsidP="00B25224">
            <w:pPr>
              <w:pStyle w:val="TAL"/>
              <w:rPr>
                <w:color w:val="000000"/>
                <w:sz w:val="16"/>
                <w:szCs w:val="16"/>
              </w:rPr>
            </w:pPr>
            <w:r w:rsidRPr="00322BBE">
              <w:rPr>
                <w:color w:val="000000"/>
                <w:sz w:val="16"/>
                <w:szCs w:val="16"/>
              </w:rPr>
              <w:t>C3-246041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A17533" w14:textId="77777777" w:rsidR="009A2182" w:rsidRPr="00322BBE" w:rsidRDefault="009A2182" w:rsidP="00B25224">
            <w:pPr>
              <w:pStyle w:val="TAL"/>
              <w:rPr>
                <w:color w:val="000000"/>
                <w:sz w:val="16"/>
                <w:szCs w:val="16"/>
              </w:rPr>
            </w:pPr>
            <w:r w:rsidRPr="00322BBE">
              <w:rPr>
                <w:color w:val="000000"/>
                <w:sz w:val="16"/>
                <w:szCs w:val="16"/>
              </w:rPr>
              <w:t>Support N6 delay measurement via AF influence procedure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19F003" w14:textId="77777777" w:rsidR="009A2182" w:rsidRPr="00322BBE" w:rsidRDefault="009A2182" w:rsidP="00B25224">
            <w:pPr>
              <w:pStyle w:val="TAL"/>
              <w:rPr>
                <w:color w:val="000000"/>
                <w:sz w:val="16"/>
                <w:szCs w:val="16"/>
              </w:rPr>
            </w:pPr>
            <w:r w:rsidRPr="00322BBE">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194555" w14:textId="77777777" w:rsidR="009A2182" w:rsidRPr="00322BBE" w:rsidRDefault="009A2182" w:rsidP="00B25224">
            <w:pPr>
              <w:pStyle w:val="TAL"/>
              <w:rPr>
                <w:color w:val="000000"/>
                <w:sz w:val="16"/>
                <w:szCs w:val="16"/>
              </w:rPr>
            </w:pPr>
            <w:r w:rsidRPr="00322BBE">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85A817"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8E7A55" w14:textId="77777777" w:rsidR="009A2182" w:rsidRPr="00322BBE" w:rsidRDefault="009A2182" w:rsidP="00B25224">
            <w:pPr>
              <w:pStyle w:val="TAL"/>
              <w:rPr>
                <w:sz w:val="16"/>
                <w:szCs w:val="16"/>
              </w:rPr>
            </w:pPr>
          </w:p>
        </w:tc>
      </w:tr>
      <w:tr w:rsidR="009A2182" w:rsidRPr="00322BBE" w14:paraId="2BB48EC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0C1C7A" w14:textId="77777777" w:rsidR="009A2182" w:rsidRPr="00322BBE" w:rsidRDefault="009A2182" w:rsidP="00B25224">
            <w:pPr>
              <w:pStyle w:val="TAL"/>
              <w:rPr>
                <w:color w:val="000000"/>
                <w:sz w:val="16"/>
                <w:szCs w:val="16"/>
              </w:rPr>
            </w:pPr>
            <w:r w:rsidRPr="00322BBE">
              <w:rPr>
                <w:color w:val="000000"/>
                <w:sz w:val="16"/>
                <w:szCs w:val="16"/>
              </w:rPr>
              <w:t>C3-246042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AD67C8" w14:textId="77777777" w:rsidR="009A2182" w:rsidRPr="00322BBE" w:rsidRDefault="009A2182" w:rsidP="00B25224">
            <w:pPr>
              <w:pStyle w:val="TAL"/>
              <w:rPr>
                <w:color w:val="000000"/>
                <w:sz w:val="16"/>
                <w:szCs w:val="16"/>
              </w:rPr>
            </w:pPr>
            <w:r w:rsidRPr="00322BBE">
              <w:rPr>
                <w:color w:val="000000"/>
                <w:sz w:val="16"/>
                <w:szCs w:val="16"/>
              </w:rPr>
              <w:t>Support N6 delay measurement via AF influence procedure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736057" w14:textId="77777777" w:rsidR="009A2182" w:rsidRPr="00322BBE" w:rsidRDefault="009A2182" w:rsidP="00B25224">
            <w:pPr>
              <w:pStyle w:val="TAL"/>
              <w:rPr>
                <w:color w:val="000000"/>
                <w:sz w:val="16"/>
                <w:szCs w:val="16"/>
              </w:rPr>
            </w:pPr>
            <w:r w:rsidRPr="00322BBE">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43A6AB"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D5DEFBF"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C35584" w14:textId="77777777" w:rsidR="009A2182" w:rsidRPr="00322BBE" w:rsidRDefault="009A2182" w:rsidP="00B25224">
            <w:pPr>
              <w:pStyle w:val="TAL"/>
              <w:rPr>
                <w:sz w:val="16"/>
                <w:szCs w:val="16"/>
              </w:rPr>
            </w:pPr>
            <w:r w:rsidRPr="00322BBE">
              <w:rPr>
                <w:sz w:val="16"/>
                <w:szCs w:val="16"/>
              </w:rPr>
              <w:t>C3-246411</w:t>
            </w:r>
          </w:p>
        </w:tc>
      </w:tr>
      <w:tr w:rsidR="009A2182" w:rsidRPr="00322BBE" w14:paraId="7667A0C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8D662BA" w14:textId="77777777" w:rsidR="009A2182" w:rsidRPr="00322BBE" w:rsidRDefault="009A2182" w:rsidP="00B25224">
            <w:pPr>
              <w:pStyle w:val="TAL"/>
              <w:rPr>
                <w:color w:val="000000"/>
                <w:sz w:val="16"/>
                <w:szCs w:val="16"/>
              </w:rPr>
            </w:pPr>
            <w:r w:rsidRPr="00322BBE">
              <w:rPr>
                <w:color w:val="000000"/>
                <w:sz w:val="16"/>
                <w:szCs w:val="16"/>
              </w:rPr>
              <w:t>C3-246043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964BC4" w14:textId="77777777" w:rsidR="009A2182" w:rsidRPr="00322BBE" w:rsidRDefault="009A2182" w:rsidP="00B25224">
            <w:pPr>
              <w:pStyle w:val="TAL"/>
              <w:rPr>
                <w:color w:val="000000"/>
                <w:sz w:val="16"/>
                <w:szCs w:val="16"/>
              </w:rPr>
            </w:pPr>
            <w:r w:rsidRPr="00322BBE">
              <w:rPr>
                <w:color w:val="000000"/>
                <w:sz w:val="16"/>
                <w:szCs w:val="16"/>
              </w:rPr>
              <w:t>Support monitoring event for store and forward operation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E58203" w14:textId="77777777" w:rsidR="009A2182" w:rsidRPr="00322BBE" w:rsidRDefault="009A2182" w:rsidP="00B25224">
            <w:pPr>
              <w:pStyle w:val="TAL"/>
              <w:rPr>
                <w:color w:val="000000"/>
                <w:sz w:val="16"/>
                <w:szCs w:val="16"/>
              </w:rPr>
            </w:pPr>
            <w:r w:rsidRPr="00322BBE">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B95E77" w14:textId="77777777" w:rsidR="009A2182" w:rsidRPr="00322BBE" w:rsidRDefault="009A2182" w:rsidP="00B25224">
            <w:pPr>
              <w:pStyle w:val="TAL"/>
              <w:rPr>
                <w:color w:val="000000"/>
                <w:sz w:val="16"/>
                <w:szCs w:val="16"/>
              </w:rPr>
            </w:pPr>
            <w:r w:rsidRPr="00322BBE">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69EFF9"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27D6C9" w14:textId="77777777" w:rsidR="009A2182" w:rsidRPr="00322BBE" w:rsidRDefault="009A2182" w:rsidP="00B25224">
            <w:pPr>
              <w:pStyle w:val="TAL"/>
              <w:rPr>
                <w:sz w:val="16"/>
                <w:szCs w:val="16"/>
              </w:rPr>
            </w:pPr>
          </w:p>
        </w:tc>
      </w:tr>
      <w:tr w:rsidR="009A2182" w:rsidRPr="00322BBE" w14:paraId="79B9633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8EEDC0" w14:textId="77777777" w:rsidR="009A2182" w:rsidRPr="00322BBE" w:rsidRDefault="009A2182" w:rsidP="00B25224">
            <w:pPr>
              <w:pStyle w:val="TAL"/>
              <w:rPr>
                <w:color w:val="000000"/>
                <w:sz w:val="16"/>
                <w:szCs w:val="16"/>
              </w:rPr>
            </w:pPr>
            <w:r w:rsidRPr="00322BBE">
              <w:rPr>
                <w:color w:val="000000"/>
                <w:sz w:val="16"/>
                <w:szCs w:val="16"/>
              </w:rPr>
              <w:t>C3-246044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4385F1" w14:textId="77777777" w:rsidR="009A2182" w:rsidRPr="00322BBE" w:rsidRDefault="009A2182" w:rsidP="00B25224">
            <w:pPr>
              <w:pStyle w:val="TAL"/>
              <w:rPr>
                <w:color w:val="000000"/>
                <w:sz w:val="16"/>
                <w:szCs w:val="16"/>
              </w:rPr>
            </w:pPr>
            <w:r w:rsidRPr="00322BBE">
              <w:rPr>
                <w:color w:val="000000"/>
                <w:sz w:val="16"/>
                <w:szCs w:val="16"/>
              </w:rPr>
              <w:t>Revised WID on CT aspects of proximity based services in 5GS Phase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7621F3" w14:textId="77777777" w:rsidR="009A2182" w:rsidRPr="00322BBE" w:rsidRDefault="009A2182" w:rsidP="00B25224">
            <w:pPr>
              <w:pStyle w:val="TAL"/>
              <w:rPr>
                <w:color w:val="000000"/>
                <w:sz w:val="16"/>
                <w:szCs w:val="16"/>
              </w:rPr>
            </w:pPr>
            <w:r w:rsidRPr="00322BBE">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0163D7"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6013A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DF0B18" w14:textId="77777777" w:rsidR="009A2182" w:rsidRPr="00322BBE" w:rsidRDefault="009A2182" w:rsidP="00B25224">
            <w:pPr>
              <w:pStyle w:val="TAL"/>
              <w:rPr>
                <w:sz w:val="16"/>
                <w:szCs w:val="16"/>
              </w:rPr>
            </w:pPr>
            <w:r w:rsidRPr="00322BBE">
              <w:rPr>
                <w:sz w:val="16"/>
                <w:szCs w:val="16"/>
              </w:rPr>
              <w:t>C3-246350</w:t>
            </w:r>
          </w:p>
        </w:tc>
      </w:tr>
      <w:tr w:rsidR="009A2182" w:rsidRPr="00322BBE" w14:paraId="74AF277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214552" w14:textId="77777777" w:rsidR="009A2182" w:rsidRPr="00322BBE" w:rsidRDefault="009A2182" w:rsidP="00B25224">
            <w:pPr>
              <w:pStyle w:val="TAL"/>
              <w:rPr>
                <w:color w:val="000000"/>
                <w:sz w:val="16"/>
                <w:szCs w:val="16"/>
              </w:rPr>
            </w:pPr>
            <w:r w:rsidRPr="00322BBE">
              <w:rPr>
                <w:color w:val="000000"/>
                <w:sz w:val="16"/>
                <w:szCs w:val="16"/>
              </w:rPr>
              <w:t>C3-246045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F6D481D" w14:textId="77777777" w:rsidR="009A2182" w:rsidRPr="00322BBE" w:rsidRDefault="009A2182" w:rsidP="00B25224">
            <w:pPr>
              <w:pStyle w:val="TAL"/>
              <w:rPr>
                <w:color w:val="000000"/>
                <w:sz w:val="16"/>
                <w:szCs w:val="16"/>
              </w:rPr>
            </w:pPr>
            <w:r w:rsidRPr="00322BBE">
              <w:rPr>
                <w:color w:val="000000"/>
                <w:sz w:val="16"/>
                <w:szCs w:val="16"/>
              </w:rPr>
              <w:t>Introduction of AIMLE service in SEAL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743488" w14:textId="77777777" w:rsidR="009A2182" w:rsidRPr="00322BBE" w:rsidRDefault="009A2182" w:rsidP="00B25224">
            <w:pPr>
              <w:pStyle w:val="TAL"/>
              <w:rPr>
                <w:color w:val="000000"/>
                <w:sz w:val="16"/>
                <w:szCs w:val="16"/>
              </w:rPr>
            </w:pPr>
            <w:r w:rsidRPr="00322BBE">
              <w:rPr>
                <w:color w:val="000000"/>
                <w:sz w:val="16"/>
                <w:szCs w:val="16"/>
              </w:rPr>
              <w:t>Ericsson, Samsung, 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1047DA"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AA17F8A"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A6A906" w14:textId="77777777" w:rsidR="009A2182" w:rsidRPr="00322BBE" w:rsidRDefault="009A2182" w:rsidP="00B25224">
            <w:pPr>
              <w:pStyle w:val="TAL"/>
              <w:rPr>
                <w:sz w:val="16"/>
                <w:szCs w:val="16"/>
              </w:rPr>
            </w:pPr>
            <w:r w:rsidRPr="00322BBE">
              <w:rPr>
                <w:sz w:val="16"/>
                <w:szCs w:val="16"/>
              </w:rPr>
              <w:t>C3-246463</w:t>
            </w:r>
          </w:p>
        </w:tc>
      </w:tr>
      <w:tr w:rsidR="009A2182" w:rsidRPr="00322BBE" w14:paraId="4447268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8ADE38" w14:textId="77777777" w:rsidR="009A2182" w:rsidRPr="00322BBE" w:rsidRDefault="009A2182" w:rsidP="00B25224">
            <w:pPr>
              <w:pStyle w:val="TAL"/>
              <w:rPr>
                <w:color w:val="000000"/>
                <w:sz w:val="16"/>
                <w:szCs w:val="16"/>
              </w:rPr>
            </w:pPr>
            <w:r w:rsidRPr="00322BBE">
              <w:rPr>
                <w:color w:val="000000"/>
                <w:sz w:val="16"/>
                <w:szCs w:val="16"/>
              </w:rPr>
              <w:t>C3-246046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07BF545" w14:textId="77777777" w:rsidR="009A2182" w:rsidRPr="00322BBE" w:rsidRDefault="009A2182" w:rsidP="00B25224">
            <w:pPr>
              <w:pStyle w:val="TAL"/>
              <w:rPr>
                <w:color w:val="000000"/>
                <w:sz w:val="16"/>
                <w:szCs w:val="16"/>
              </w:rPr>
            </w:pPr>
            <w:r w:rsidRPr="00322BBE">
              <w:rPr>
                <w:color w:val="000000"/>
                <w:sz w:val="16"/>
                <w:szCs w:val="16"/>
              </w:rPr>
              <w:t xml:space="preserve">Revised WID on CT aspects of </w:t>
            </w:r>
            <w:proofErr w:type="spellStart"/>
            <w:r w:rsidRPr="00322BBE">
              <w:rPr>
                <w:color w:val="000000"/>
                <w:sz w:val="16"/>
                <w:szCs w:val="16"/>
              </w:rPr>
              <w:t>ProSe</w:t>
            </w:r>
            <w:proofErr w:type="spellEnd"/>
            <w:r w:rsidRPr="00322BBE">
              <w:rPr>
                <w:color w:val="000000"/>
                <w:sz w:val="16"/>
                <w:szCs w:val="16"/>
              </w:rPr>
              <w:t xml:space="preserve"> support in NPN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7D1356" w14:textId="77777777" w:rsidR="009A2182" w:rsidRPr="00322BBE" w:rsidRDefault="009A2182" w:rsidP="00B25224">
            <w:pPr>
              <w:pStyle w:val="TAL"/>
              <w:rPr>
                <w:color w:val="000000"/>
                <w:sz w:val="16"/>
                <w:szCs w:val="16"/>
              </w:rPr>
            </w:pPr>
            <w:r w:rsidRPr="00322BBE">
              <w:rPr>
                <w:color w:val="000000"/>
                <w:sz w:val="16"/>
                <w:szCs w:val="16"/>
              </w:rPr>
              <w:t xml:space="preserve">China </w:t>
            </w:r>
            <w:proofErr w:type="spellStart"/>
            <w:r w:rsidRPr="00322BBE">
              <w:rPr>
                <w:color w:val="000000"/>
                <w:sz w:val="16"/>
                <w:szCs w:val="16"/>
              </w:rPr>
              <w:t>Telecomunication</w:t>
            </w:r>
            <w:proofErr w:type="spellEnd"/>
            <w:r w:rsidRPr="00322BBE">
              <w:rPr>
                <w:color w:val="000000"/>
                <w:sz w:val="16"/>
                <w:szCs w:val="16"/>
              </w:rPr>
              <w:t xml:space="preserve"> Corp.</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5B97B8"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D840A4" w14:textId="77777777" w:rsidR="009A2182" w:rsidRPr="00322BBE" w:rsidRDefault="009A2182" w:rsidP="00B25224">
            <w:pPr>
              <w:pStyle w:val="TAL"/>
              <w:rPr>
                <w:color w:val="000000"/>
                <w:sz w:val="16"/>
                <w:szCs w:val="16"/>
              </w:rPr>
            </w:pPr>
            <w:r w:rsidRPr="00322BBE">
              <w:rPr>
                <w:color w:val="000000"/>
                <w:sz w:val="16"/>
                <w:szCs w:val="16"/>
              </w:rPr>
              <w:t>CP-242106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34A266" w14:textId="77777777" w:rsidR="009A2182" w:rsidRPr="00322BBE" w:rsidRDefault="009A2182" w:rsidP="00B25224">
            <w:pPr>
              <w:pStyle w:val="TAL"/>
              <w:rPr>
                <w:sz w:val="16"/>
                <w:szCs w:val="16"/>
              </w:rPr>
            </w:pPr>
            <w:r w:rsidRPr="00322BBE">
              <w:rPr>
                <w:sz w:val="16"/>
                <w:szCs w:val="16"/>
              </w:rPr>
              <w:t>C3-246504</w:t>
            </w:r>
          </w:p>
        </w:tc>
      </w:tr>
      <w:tr w:rsidR="009A2182" w:rsidRPr="00322BBE" w14:paraId="482093C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9EE708" w14:textId="77777777" w:rsidR="009A2182" w:rsidRPr="00322BBE" w:rsidRDefault="009A2182" w:rsidP="00B25224">
            <w:pPr>
              <w:pStyle w:val="TAL"/>
              <w:rPr>
                <w:color w:val="000000"/>
                <w:sz w:val="16"/>
                <w:szCs w:val="16"/>
              </w:rPr>
            </w:pPr>
            <w:r w:rsidRPr="00322BBE">
              <w:rPr>
                <w:color w:val="000000"/>
                <w:sz w:val="16"/>
                <w:szCs w:val="16"/>
              </w:rPr>
              <w:t>C3-246047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1208C2" w14:textId="77777777" w:rsidR="009A2182" w:rsidRPr="00322BBE" w:rsidRDefault="009A2182" w:rsidP="00B25224">
            <w:pPr>
              <w:pStyle w:val="TAL"/>
              <w:rPr>
                <w:color w:val="000000"/>
                <w:sz w:val="16"/>
                <w:szCs w:val="16"/>
              </w:rPr>
            </w:pPr>
            <w:proofErr w:type="spellStart"/>
            <w:r w:rsidRPr="00322BBE">
              <w:rPr>
                <w:color w:val="000000"/>
                <w:sz w:val="16"/>
                <w:szCs w:val="16"/>
              </w:rPr>
              <w:t>SS_ADAE_collision_detection_analytics</w:t>
            </w:r>
            <w:proofErr w:type="spellEnd"/>
            <w:r w:rsidRPr="00322BBE">
              <w:rPr>
                <w:color w:val="000000"/>
                <w:sz w:val="16"/>
                <w:szCs w:val="16"/>
              </w:rPr>
              <w:t xml:space="preserve">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E6AED9"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CEB9C3"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B95324"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B77C1A" w14:textId="77777777" w:rsidR="009A2182" w:rsidRPr="00322BBE" w:rsidRDefault="009A2182" w:rsidP="00B25224">
            <w:pPr>
              <w:pStyle w:val="TAL"/>
              <w:rPr>
                <w:sz w:val="16"/>
                <w:szCs w:val="16"/>
              </w:rPr>
            </w:pPr>
            <w:r w:rsidRPr="00322BBE">
              <w:rPr>
                <w:sz w:val="16"/>
                <w:szCs w:val="16"/>
              </w:rPr>
              <w:t>C3-246367</w:t>
            </w:r>
          </w:p>
        </w:tc>
      </w:tr>
      <w:tr w:rsidR="009A2182" w:rsidRPr="00322BBE" w14:paraId="747FB93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4D18106" w14:textId="77777777" w:rsidR="009A2182" w:rsidRPr="00322BBE" w:rsidRDefault="009A2182" w:rsidP="00B25224">
            <w:pPr>
              <w:pStyle w:val="TAL"/>
              <w:rPr>
                <w:color w:val="000000"/>
                <w:sz w:val="16"/>
                <w:szCs w:val="16"/>
              </w:rPr>
            </w:pPr>
            <w:r w:rsidRPr="00322BBE">
              <w:rPr>
                <w:color w:val="000000"/>
                <w:sz w:val="16"/>
                <w:szCs w:val="16"/>
              </w:rPr>
              <w:lastRenderedPageBreak/>
              <w:t>C3-246048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44F8D36" w14:textId="77777777" w:rsidR="009A2182" w:rsidRPr="00322BBE" w:rsidRDefault="009A2182" w:rsidP="00B25224">
            <w:pPr>
              <w:pStyle w:val="TAL"/>
              <w:rPr>
                <w:color w:val="000000"/>
                <w:sz w:val="16"/>
                <w:szCs w:val="16"/>
              </w:rPr>
            </w:pPr>
            <w:proofErr w:type="spellStart"/>
            <w:r w:rsidRPr="00322BBE">
              <w:rPr>
                <w:color w:val="000000"/>
                <w:sz w:val="16"/>
                <w:szCs w:val="16"/>
              </w:rPr>
              <w:t>SS_ADAE_location-related_UE_group_analytics</w:t>
            </w:r>
            <w:proofErr w:type="spellEnd"/>
            <w:r w:rsidRPr="00322BBE">
              <w:rPr>
                <w:color w:val="000000"/>
                <w:sz w:val="16"/>
                <w:szCs w:val="16"/>
              </w:rPr>
              <w:t xml:space="preserve">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E915C7"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AF53FDE"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A019EA"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0EFFFF" w14:textId="77777777" w:rsidR="009A2182" w:rsidRPr="00322BBE" w:rsidRDefault="009A2182" w:rsidP="00B25224">
            <w:pPr>
              <w:pStyle w:val="TAL"/>
              <w:rPr>
                <w:sz w:val="16"/>
                <w:szCs w:val="16"/>
              </w:rPr>
            </w:pPr>
            <w:r w:rsidRPr="00322BBE">
              <w:rPr>
                <w:sz w:val="16"/>
                <w:szCs w:val="16"/>
              </w:rPr>
              <w:t>C3-246368</w:t>
            </w:r>
          </w:p>
        </w:tc>
      </w:tr>
      <w:tr w:rsidR="009A2182" w:rsidRPr="00322BBE" w14:paraId="73E9D26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F27708" w14:textId="77777777" w:rsidR="009A2182" w:rsidRPr="00322BBE" w:rsidRDefault="009A2182" w:rsidP="00B25224">
            <w:pPr>
              <w:pStyle w:val="TAL"/>
              <w:rPr>
                <w:color w:val="000000"/>
                <w:sz w:val="16"/>
                <w:szCs w:val="16"/>
              </w:rPr>
            </w:pPr>
            <w:r w:rsidRPr="00322BBE">
              <w:rPr>
                <w:color w:val="000000"/>
                <w:sz w:val="16"/>
                <w:szCs w:val="16"/>
              </w:rPr>
              <w:t>C3-246049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ACD6353" w14:textId="77777777" w:rsidR="009A2182" w:rsidRPr="00322BBE" w:rsidRDefault="009A2182" w:rsidP="00B25224">
            <w:pPr>
              <w:pStyle w:val="TAL"/>
              <w:rPr>
                <w:color w:val="000000"/>
                <w:sz w:val="16"/>
                <w:szCs w:val="16"/>
              </w:rPr>
            </w:pPr>
            <w:r w:rsidRPr="00322BBE">
              <w:rPr>
                <w:color w:val="000000"/>
                <w:sz w:val="16"/>
                <w:szCs w:val="16"/>
              </w:rPr>
              <w:t>Support of handling of headers in N5 interface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680C78"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B31C9B" w14:textId="77777777" w:rsidR="009A2182" w:rsidRPr="00322BBE" w:rsidRDefault="009A2182" w:rsidP="00B25224">
            <w:pPr>
              <w:pStyle w:val="TAL"/>
              <w:rPr>
                <w:color w:val="000000"/>
                <w:sz w:val="16"/>
                <w:szCs w:val="16"/>
              </w:rPr>
            </w:pPr>
            <w:r w:rsidRPr="00322BBE">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5D24F3"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5F526C" w14:textId="77777777" w:rsidR="009A2182" w:rsidRPr="00322BBE" w:rsidRDefault="009A2182" w:rsidP="00B25224">
            <w:pPr>
              <w:pStyle w:val="TAL"/>
              <w:rPr>
                <w:sz w:val="16"/>
                <w:szCs w:val="16"/>
              </w:rPr>
            </w:pPr>
          </w:p>
        </w:tc>
      </w:tr>
      <w:tr w:rsidR="009A2182" w:rsidRPr="00322BBE" w14:paraId="4787B122"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3972BC" w14:textId="77777777" w:rsidR="009A2182" w:rsidRPr="00322BBE" w:rsidRDefault="009A2182" w:rsidP="00B25224">
            <w:pPr>
              <w:pStyle w:val="TAL"/>
              <w:rPr>
                <w:color w:val="000000"/>
                <w:sz w:val="16"/>
                <w:szCs w:val="16"/>
              </w:rPr>
            </w:pPr>
            <w:r w:rsidRPr="00322BBE">
              <w:rPr>
                <w:color w:val="000000"/>
                <w:sz w:val="16"/>
                <w:szCs w:val="16"/>
              </w:rPr>
              <w:t>C3-246050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F394D9" w14:textId="77777777" w:rsidR="009A2182" w:rsidRPr="00322BBE" w:rsidRDefault="009A2182" w:rsidP="00B25224">
            <w:pPr>
              <w:pStyle w:val="TAL"/>
              <w:rPr>
                <w:color w:val="000000"/>
                <w:sz w:val="16"/>
                <w:szCs w:val="16"/>
              </w:rPr>
            </w:pPr>
            <w:r w:rsidRPr="00322BBE">
              <w:rPr>
                <w:color w:val="000000"/>
                <w:sz w:val="16"/>
                <w:szCs w:val="16"/>
              </w:rPr>
              <w:t>Work plan for the CT aspects of AIML_CN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A24119" w14:textId="77777777" w:rsidR="009A2182" w:rsidRPr="00322BBE" w:rsidRDefault="009A2182" w:rsidP="00B25224">
            <w:pPr>
              <w:pStyle w:val="TAL"/>
              <w:rPr>
                <w:color w:val="000000"/>
                <w:sz w:val="16"/>
                <w:szCs w:val="16"/>
              </w:rPr>
            </w:pPr>
            <w:r w:rsidRPr="00322BBE">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A7FDBA"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BD9167"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7FE52C" w14:textId="77777777" w:rsidR="009A2182" w:rsidRPr="00322BBE" w:rsidRDefault="009A2182" w:rsidP="00B25224">
            <w:pPr>
              <w:pStyle w:val="TAL"/>
              <w:rPr>
                <w:sz w:val="16"/>
                <w:szCs w:val="16"/>
              </w:rPr>
            </w:pPr>
          </w:p>
        </w:tc>
      </w:tr>
      <w:tr w:rsidR="009A2182" w:rsidRPr="00322BBE" w14:paraId="4881AA0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BA351A0" w14:textId="77777777" w:rsidR="009A2182" w:rsidRPr="00322BBE" w:rsidRDefault="009A2182" w:rsidP="00B25224">
            <w:pPr>
              <w:pStyle w:val="TAL"/>
              <w:rPr>
                <w:color w:val="000000"/>
                <w:sz w:val="16"/>
                <w:szCs w:val="16"/>
              </w:rPr>
            </w:pPr>
            <w:r w:rsidRPr="00322BBE">
              <w:rPr>
                <w:color w:val="000000"/>
                <w:sz w:val="16"/>
                <w:szCs w:val="16"/>
              </w:rPr>
              <w:t>C3-246051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7F2CAA" w14:textId="77777777" w:rsidR="009A2182" w:rsidRPr="00322BBE" w:rsidRDefault="009A2182" w:rsidP="00B25224">
            <w:pPr>
              <w:pStyle w:val="TAL"/>
              <w:rPr>
                <w:color w:val="000000"/>
                <w:sz w:val="16"/>
                <w:szCs w:val="16"/>
              </w:rPr>
            </w:pPr>
            <w:r w:rsidRPr="00322BBE">
              <w:rPr>
                <w:color w:val="000000"/>
                <w:sz w:val="16"/>
                <w:szCs w:val="16"/>
              </w:rPr>
              <w:t xml:space="preserve">Providing an indication of supporting model training for LMF-based AI/ML Positioning in the </w:t>
            </w:r>
            <w:proofErr w:type="spellStart"/>
            <w:r w:rsidRPr="00322BBE">
              <w:rPr>
                <w:color w:val="000000"/>
                <w:sz w:val="16"/>
                <w:szCs w:val="16"/>
              </w:rPr>
              <w:t>Nnwdaf_MLModelProvision</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E11873" w14:textId="77777777" w:rsidR="009A2182" w:rsidRPr="00322BBE" w:rsidRDefault="009A2182" w:rsidP="00B25224">
            <w:pPr>
              <w:pStyle w:val="TAL"/>
              <w:rPr>
                <w:color w:val="000000"/>
                <w:sz w:val="16"/>
                <w:szCs w:val="16"/>
              </w:rPr>
            </w:pPr>
            <w:r w:rsidRPr="00322BBE">
              <w:rPr>
                <w:color w:val="000000"/>
                <w:sz w:val="16"/>
                <w:szCs w:val="16"/>
              </w:rPr>
              <w:t>vivo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73D171" w14:textId="77777777" w:rsidR="009A2182" w:rsidRPr="00322BBE" w:rsidRDefault="009A2182" w:rsidP="00B25224">
            <w:pPr>
              <w:pStyle w:val="TAL"/>
              <w:rPr>
                <w:color w:val="000000"/>
                <w:sz w:val="16"/>
                <w:szCs w:val="16"/>
              </w:rPr>
            </w:pPr>
            <w:r w:rsidRPr="00322BBE">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369179"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77BC5A" w14:textId="77777777" w:rsidR="009A2182" w:rsidRPr="00322BBE" w:rsidRDefault="009A2182" w:rsidP="00B25224">
            <w:pPr>
              <w:pStyle w:val="TAL"/>
              <w:rPr>
                <w:sz w:val="16"/>
                <w:szCs w:val="16"/>
              </w:rPr>
            </w:pPr>
          </w:p>
        </w:tc>
      </w:tr>
      <w:tr w:rsidR="009A2182" w:rsidRPr="00322BBE" w14:paraId="53BB7D5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164A696" w14:textId="77777777" w:rsidR="009A2182" w:rsidRPr="00322BBE" w:rsidRDefault="009A2182" w:rsidP="00B25224">
            <w:pPr>
              <w:pStyle w:val="TAL"/>
              <w:rPr>
                <w:color w:val="000000"/>
                <w:sz w:val="16"/>
                <w:szCs w:val="16"/>
              </w:rPr>
            </w:pPr>
            <w:r w:rsidRPr="00322BBE">
              <w:rPr>
                <w:color w:val="000000"/>
                <w:sz w:val="16"/>
                <w:szCs w:val="16"/>
              </w:rPr>
              <w:t>C3-246052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D578C60" w14:textId="77777777" w:rsidR="009A2182" w:rsidRPr="00322BBE" w:rsidRDefault="009A2182" w:rsidP="00B25224">
            <w:pPr>
              <w:pStyle w:val="TAL"/>
              <w:rPr>
                <w:color w:val="000000"/>
                <w:sz w:val="16"/>
                <w:szCs w:val="16"/>
              </w:rPr>
            </w:pPr>
            <w:r w:rsidRPr="00322BBE">
              <w:rPr>
                <w:color w:val="000000"/>
                <w:sz w:val="16"/>
                <w:szCs w:val="16"/>
              </w:rPr>
              <w:t xml:space="preserve">Discussion Paper on Reporting Outcome of AF’s Traffic routing in UP Path </w:t>
            </w:r>
            <w:proofErr w:type="spellStart"/>
            <w:r w:rsidRPr="00322BBE">
              <w:rPr>
                <w:color w:val="000000"/>
                <w:sz w:val="16"/>
                <w:szCs w:val="16"/>
              </w:rPr>
              <w:t>Chnage</w:t>
            </w:r>
            <w:proofErr w:type="spellEnd"/>
            <w:r w:rsidRPr="00322BBE">
              <w:rPr>
                <w:color w:val="000000"/>
                <w:sz w:val="16"/>
                <w:szCs w:val="16"/>
              </w:rPr>
              <w:t xml:space="preserve">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B12E72" w14:textId="77777777" w:rsidR="009A2182" w:rsidRPr="00322BBE" w:rsidRDefault="009A2182" w:rsidP="00B25224">
            <w:pPr>
              <w:pStyle w:val="TAL"/>
              <w:rPr>
                <w:color w:val="000000"/>
                <w:sz w:val="16"/>
                <w:szCs w:val="16"/>
              </w:rPr>
            </w:pPr>
            <w:proofErr w:type="spellStart"/>
            <w:r w:rsidRPr="00322BBE">
              <w:rPr>
                <w:color w:val="000000"/>
                <w:sz w:val="16"/>
                <w:szCs w:val="16"/>
              </w:rPr>
              <w:t>CEWiT</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4F90BA"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16FE3B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7FF3DE" w14:textId="77777777" w:rsidR="009A2182" w:rsidRPr="00322BBE" w:rsidRDefault="009A2182" w:rsidP="00B25224">
            <w:pPr>
              <w:pStyle w:val="TAL"/>
              <w:rPr>
                <w:sz w:val="16"/>
                <w:szCs w:val="16"/>
              </w:rPr>
            </w:pPr>
          </w:p>
        </w:tc>
      </w:tr>
      <w:tr w:rsidR="009A2182" w:rsidRPr="00322BBE" w14:paraId="08AEA15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C35508" w14:textId="77777777" w:rsidR="009A2182" w:rsidRPr="00322BBE" w:rsidRDefault="009A2182" w:rsidP="00B25224">
            <w:pPr>
              <w:pStyle w:val="TAL"/>
              <w:rPr>
                <w:color w:val="000000"/>
                <w:sz w:val="16"/>
                <w:szCs w:val="16"/>
              </w:rPr>
            </w:pPr>
            <w:r w:rsidRPr="00322BBE">
              <w:rPr>
                <w:color w:val="000000"/>
                <w:sz w:val="16"/>
                <w:szCs w:val="16"/>
              </w:rPr>
              <w:t>C3-246053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2A1EE1F" w14:textId="77777777" w:rsidR="009A2182" w:rsidRPr="00322BBE" w:rsidRDefault="009A2182" w:rsidP="00B25224">
            <w:pPr>
              <w:pStyle w:val="TAL"/>
              <w:rPr>
                <w:color w:val="000000"/>
                <w:sz w:val="16"/>
                <w:szCs w:val="16"/>
              </w:rPr>
            </w:pPr>
            <w:r w:rsidRPr="00322BBE">
              <w:rPr>
                <w:color w:val="000000"/>
                <w:sz w:val="16"/>
                <w:szCs w:val="16"/>
              </w:rPr>
              <w:t xml:space="preserve">Support for traffic routing outcome in UP Path change event notification of </w:t>
            </w:r>
            <w:proofErr w:type="spellStart"/>
            <w:r w:rsidRPr="00322BBE">
              <w:rPr>
                <w:color w:val="000000"/>
                <w:sz w:val="16"/>
                <w:szCs w:val="16"/>
              </w:rPr>
              <w:t>TrafficInfluence</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38E969" w14:textId="77777777" w:rsidR="009A2182" w:rsidRPr="00322BBE" w:rsidRDefault="009A2182" w:rsidP="00B25224">
            <w:pPr>
              <w:pStyle w:val="TAL"/>
              <w:rPr>
                <w:color w:val="000000"/>
                <w:sz w:val="16"/>
                <w:szCs w:val="16"/>
              </w:rPr>
            </w:pPr>
            <w:proofErr w:type="spellStart"/>
            <w:r w:rsidRPr="00322BBE">
              <w:rPr>
                <w:color w:val="000000"/>
                <w:sz w:val="16"/>
                <w:szCs w:val="16"/>
              </w:rPr>
              <w:t>CEWiT</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5F4C4B"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FEA959"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B3757B" w14:textId="77777777" w:rsidR="009A2182" w:rsidRPr="00322BBE" w:rsidRDefault="009A2182" w:rsidP="00B25224">
            <w:pPr>
              <w:pStyle w:val="TAL"/>
              <w:rPr>
                <w:sz w:val="16"/>
                <w:szCs w:val="16"/>
              </w:rPr>
            </w:pPr>
            <w:r w:rsidRPr="00322BBE">
              <w:rPr>
                <w:sz w:val="16"/>
                <w:szCs w:val="16"/>
              </w:rPr>
              <w:t>C3-246512</w:t>
            </w:r>
          </w:p>
        </w:tc>
      </w:tr>
      <w:tr w:rsidR="009A2182" w:rsidRPr="00322BBE" w14:paraId="10A5009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7130AC" w14:textId="77777777" w:rsidR="009A2182" w:rsidRPr="00322BBE" w:rsidRDefault="009A2182" w:rsidP="00B25224">
            <w:pPr>
              <w:pStyle w:val="TAL"/>
              <w:rPr>
                <w:color w:val="000000"/>
                <w:sz w:val="16"/>
                <w:szCs w:val="16"/>
              </w:rPr>
            </w:pPr>
            <w:r w:rsidRPr="00322BBE">
              <w:rPr>
                <w:color w:val="000000"/>
                <w:sz w:val="16"/>
                <w:szCs w:val="16"/>
              </w:rPr>
              <w:t>C3-246054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764FFB0" w14:textId="77777777" w:rsidR="009A2182" w:rsidRPr="00322BBE" w:rsidRDefault="009A2182" w:rsidP="00B25224">
            <w:pPr>
              <w:pStyle w:val="TAL"/>
              <w:rPr>
                <w:color w:val="000000"/>
                <w:sz w:val="16"/>
                <w:szCs w:val="16"/>
              </w:rPr>
            </w:pPr>
            <w:r w:rsidRPr="00322BBE">
              <w:rPr>
                <w:color w:val="000000"/>
                <w:sz w:val="16"/>
                <w:szCs w:val="16"/>
              </w:rPr>
              <w:t>Addition of traffic routing outcome request in UP path change event subscription to SMF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B1EE8A" w14:textId="77777777" w:rsidR="009A2182" w:rsidRPr="00322BBE" w:rsidRDefault="009A2182" w:rsidP="00B25224">
            <w:pPr>
              <w:pStyle w:val="TAL"/>
              <w:rPr>
                <w:color w:val="000000"/>
                <w:sz w:val="16"/>
                <w:szCs w:val="16"/>
              </w:rPr>
            </w:pPr>
            <w:proofErr w:type="spellStart"/>
            <w:r w:rsidRPr="00322BBE">
              <w:rPr>
                <w:color w:val="000000"/>
                <w:sz w:val="16"/>
                <w:szCs w:val="16"/>
              </w:rPr>
              <w:t>CEWiT</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18D151"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22D835"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CD438B" w14:textId="77777777" w:rsidR="009A2182" w:rsidRPr="00322BBE" w:rsidRDefault="009A2182" w:rsidP="00B25224">
            <w:pPr>
              <w:pStyle w:val="TAL"/>
              <w:rPr>
                <w:sz w:val="16"/>
                <w:szCs w:val="16"/>
              </w:rPr>
            </w:pPr>
            <w:r w:rsidRPr="00322BBE">
              <w:rPr>
                <w:sz w:val="16"/>
                <w:szCs w:val="16"/>
              </w:rPr>
              <w:t>C3-246513</w:t>
            </w:r>
          </w:p>
        </w:tc>
      </w:tr>
      <w:tr w:rsidR="009A2182" w:rsidRPr="00322BBE" w14:paraId="1C43994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156E10" w14:textId="77777777" w:rsidR="009A2182" w:rsidRPr="00322BBE" w:rsidRDefault="009A2182" w:rsidP="00B25224">
            <w:pPr>
              <w:pStyle w:val="TAL"/>
              <w:rPr>
                <w:color w:val="000000"/>
                <w:sz w:val="16"/>
                <w:szCs w:val="16"/>
              </w:rPr>
            </w:pPr>
            <w:r w:rsidRPr="00322BBE">
              <w:rPr>
                <w:color w:val="000000"/>
                <w:sz w:val="16"/>
                <w:szCs w:val="16"/>
              </w:rPr>
              <w:t>C3-246055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2C2C49" w14:textId="77777777" w:rsidR="009A2182" w:rsidRPr="00322BBE" w:rsidRDefault="009A2182" w:rsidP="00B25224">
            <w:pPr>
              <w:pStyle w:val="TAL"/>
              <w:rPr>
                <w:color w:val="000000"/>
                <w:sz w:val="16"/>
                <w:szCs w:val="16"/>
              </w:rPr>
            </w:pPr>
            <w:r w:rsidRPr="00322BBE">
              <w:rPr>
                <w:color w:val="000000"/>
                <w:sz w:val="16"/>
                <w:szCs w:val="16"/>
              </w:rPr>
              <w:t>Addition of traffic routing outcome in UP path change Event Notification in SMF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ABC982" w14:textId="77777777" w:rsidR="009A2182" w:rsidRPr="00322BBE" w:rsidRDefault="009A2182" w:rsidP="00B25224">
            <w:pPr>
              <w:pStyle w:val="TAL"/>
              <w:rPr>
                <w:color w:val="000000"/>
                <w:sz w:val="16"/>
                <w:szCs w:val="16"/>
              </w:rPr>
            </w:pPr>
            <w:proofErr w:type="spellStart"/>
            <w:r w:rsidRPr="00322BBE">
              <w:rPr>
                <w:color w:val="000000"/>
                <w:sz w:val="16"/>
                <w:szCs w:val="16"/>
              </w:rPr>
              <w:t>CEWiT</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5E43A9"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569685"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D923E9" w14:textId="77777777" w:rsidR="009A2182" w:rsidRPr="00322BBE" w:rsidRDefault="009A2182" w:rsidP="00B25224">
            <w:pPr>
              <w:pStyle w:val="TAL"/>
              <w:rPr>
                <w:sz w:val="16"/>
                <w:szCs w:val="16"/>
              </w:rPr>
            </w:pPr>
            <w:r w:rsidRPr="00322BBE">
              <w:rPr>
                <w:sz w:val="16"/>
                <w:szCs w:val="16"/>
              </w:rPr>
              <w:t>C3-246514</w:t>
            </w:r>
          </w:p>
        </w:tc>
      </w:tr>
      <w:tr w:rsidR="009A2182" w:rsidRPr="00322BBE" w14:paraId="4AF369F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85D223F" w14:textId="77777777" w:rsidR="009A2182" w:rsidRPr="00322BBE" w:rsidRDefault="009A2182" w:rsidP="00B25224">
            <w:pPr>
              <w:pStyle w:val="TAL"/>
              <w:rPr>
                <w:color w:val="000000"/>
                <w:sz w:val="16"/>
                <w:szCs w:val="16"/>
              </w:rPr>
            </w:pPr>
            <w:r w:rsidRPr="00322BBE">
              <w:rPr>
                <w:color w:val="000000"/>
                <w:sz w:val="16"/>
                <w:szCs w:val="16"/>
              </w:rPr>
              <w:t>C3-246056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F7ADB7" w14:textId="77777777" w:rsidR="009A2182" w:rsidRPr="00322BBE" w:rsidRDefault="009A2182" w:rsidP="00B25224">
            <w:pPr>
              <w:pStyle w:val="TAL"/>
              <w:rPr>
                <w:color w:val="000000"/>
                <w:sz w:val="16"/>
                <w:szCs w:val="16"/>
              </w:rPr>
            </w:pPr>
            <w:r w:rsidRPr="00322BBE">
              <w:rPr>
                <w:color w:val="000000"/>
                <w:sz w:val="16"/>
                <w:szCs w:val="16"/>
              </w:rPr>
              <w:t>Addition of traffic routing outcome request in UP path change event subscription in UDR for future PDU(s)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D035B9" w14:textId="77777777" w:rsidR="009A2182" w:rsidRPr="00322BBE" w:rsidRDefault="009A2182" w:rsidP="00B25224">
            <w:pPr>
              <w:pStyle w:val="TAL"/>
              <w:rPr>
                <w:color w:val="000000"/>
                <w:sz w:val="16"/>
                <w:szCs w:val="16"/>
              </w:rPr>
            </w:pPr>
            <w:proofErr w:type="spellStart"/>
            <w:r w:rsidRPr="00322BBE">
              <w:rPr>
                <w:color w:val="000000"/>
                <w:sz w:val="16"/>
                <w:szCs w:val="16"/>
              </w:rPr>
              <w:t>CEWiT</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A9D7CA"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FC85B91"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6D94D5" w14:textId="77777777" w:rsidR="009A2182" w:rsidRPr="00322BBE" w:rsidRDefault="009A2182" w:rsidP="00B25224">
            <w:pPr>
              <w:pStyle w:val="TAL"/>
              <w:rPr>
                <w:sz w:val="16"/>
                <w:szCs w:val="16"/>
              </w:rPr>
            </w:pPr>
            <w:r w:rsidRPr="00322BBE">
              <w:rPr>
                <w:sz w:val="16"/>
                <w:szCs w:val="16"/>
              </w:rPr>
              <w:t>C3-246515</w:t>
            </w:r>
          </w:p>
        </w:tc>
      </w:tr>
      <w:tr w:rsidR="009A2182" w:rsidRPr="00322BBE" w14:paraId="76BA0A1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73550F1" w14:textId="77777777" w:rsidR="009A2182" w:rsidRPr="00322BBE" w:rsidRDefault="009A2182" w:rsidP="00B25224">
            <w:pPr>
              <w:pStyle w:val="TAL"/>
              <w:rPr>
                <w:color w:val="000000"/>
                <w:sz w:val="16"/>
                <w:szCs w:val="16"/>
              </w:rPr>
            </w:pPr>
            <w:r w:rsidRPr="00322BBE">
              <w:rPr>
                <w:color w:val="000000"/>
                <w:sz w:val="16"/>
                <w:szCs w:val="16"/>
              </w:rPr>
              <w:t>C3-246057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6F256F" w14:textId="77777777" w:rsidR="009A2182" w:rsidRPr="00322BBE" w:rsidRDefault="009A2182" w:rsidP="00B25224">
            <w:pPr>
              <w:pStyle w:val="TAL"/>
              <w:rPr>
                <w:color w:val="000000"/>
                <w:sz w:val="16"/>
                <w:szCs w:val="16"/>
              </w:rPr>
            </w:pPr>
            <w:r w:rsidRPr="00322BBE">
              <w:rPr>
                <w:color w:val="000000"/>
                <w:sz w:val="16"/>
                <w:szCs w:val="16"/>
              </w:rPr>
              <w:t xml:space="preserve">Support of </w:t>
            </w:r>
            <w:proofErr w:type="spellStart"/>
            <w:r w:rsidRPr="00322BBE">
              <w:rPr>
                <w:color w:val="000000"/>
                <w:sz w:val="16"/>
                <w:szCs w:val="16"/>
              </w:rPr>
              <w:t>MultiTrafficInflu</w:t>
            </w:r>
            <w:proofErr w:type="spellEnd"/>
            <w:r w:rsidRPr="00322BBE">
              <w:rPr>
                <w:color w:val="000000"/>
                <w:sz w:val="16"/>
                <w:szCs w:val="16"/>
              </w:rPr>
              <w:t xml:space="preserve"> Feature for future PDU session(s)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FC0523" w14:textId="77777777" w:rsidR="009A2182" w:rsidRPr="00322BBE" w:rsidRDefault="009A2182" w:rsidP="00B25224">
            <w:pPr>
              <w:pStyle w:val="TAL"/>
              <w:rPr>
                <w:color w:val="000000"/>
                <w:sz w:val="16"/>
                <w:szCs w:val="16"/>
              </w:rPr>
            </w:pPr>
            <w:proofErr w:type="spellStart"/>
            <w:r w:rsidRPr="00322BBE">
              <w:rPr>
                <w:color w:val="000000"/>
                <w:sz w:val="16"/>
                <w:szCs w:val="16"/>
              </w:rPr>
              <w:t>CEWiT</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45E0C8D"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71421DD" w14:textId="77777777" w:rsidR="009A2182" w:rsidRPr="00322BBE" w:rsidRDefault="009A2182" w:rsidP="00B25224">
            <w:pPr>
              <w:pStyle w:val="TAL"/>
              <w:rPr>
                <w:color w:val="000000"/>
                <w:sz w:val="16"/>
                <w:szCs w:val="16"/>
              </w:rPr>
            </w:pPr>
            <w:r w:rsidRPr="00322BBE">
              <w:rPr>
                <w:color w:val="000000"/>
                <w:sz w:val="16"/>
                <w:szCs w:val="16"/>
              </w:rPr>
              <w:t>C3-244027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63EE4E" w14:textId="77777777" w:rsidR="009A2182" w:rsidRPr="00322BBE" w:rsidRDefault="009A2182" w:rsidP="00B25224">
            <w:pPr>
              <w:pStyle w:val="TAL"/>
              <w:rPr>
                <w:sz w:val="16"/>
                <w:szCs w:val="16"/>
              </w:rPr>
            </w:pPr>
            <w:r w:rsidRPr="00322BBE">
              <w:rPr>
                <w:sz w:val="16"/>
                <w:szCs w:val="16"/>
              </w:rPr>
              <w:t>C3-246470</w:t>
            </w:r>
          </w:p>
        </w:tc>
      </w:tr>
      <w:tr w:rsidR="009A2182" w:rsidRPr="00322BBE" w14:paraId="7BEB0D8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20FEF2" w14:textId="77777777" w:rsidR="009A2182" w:rsidRPr="00322BBE" w:rsidRDefault="009A2182" w:rsidP="00B25224">
            <w:pPr>
              <w:pStyle w:val="TAL"/>
              <w:rPr>
                <w:color w:val="000000"/>
                <w:sz w:val="16"/>
                <w:szCs w:val="16"/>
              </w:rPr>
            </w:pPr>
            <w:r w:rsidRPr="00322BBE">
              <w:rPr>
                <w:color w:val="000000"/>
                <w:sz w:val="16"/>
                <w:szCs w:val="16"/>
              </w:rPr>
              <w:t>C3-246058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E182EC" w14:textId="77777777" w:rsidR="009A2182" w:rsidRPr="00322BBE" w:rsidRDefault="009A2182" w:rsidP="00B25224">
            <w:pPr>
              <w:pStyle w:val="TAL"/>
              <w:rPr>
                <w:color w:val="000000"/>
                <w:sz w:val="16"/>
                <w:szCs w:val="16"/>
              </w:rPr>
            </w:pPr>
            <w:r w:rsidRPr="00322BBE">
              <w:rPr>
                <w:color w:val="000000"/>
                <w:sz w:val="16"/>
                <w:szCs w:val="16"/>
              </w:rPr>
              <w:t xml:space="preserve">Removal of restriction on </w:t>
            </w:r>
            <w:proofErr w:type="spellStart"/>
            <w:r w:rsidRPr="00322BBE">
              <w:rPr>
                <w:color w:val="000000"/>
                <w:sz w:val="16"/>
                <w:szCs w:val="16"/>
              </w:rPr>
              <w:t>MultiTrafficInflu</w:t>
            </w:r>
            <w:proofErr w:type="spellEnd"/>
            <w:r w:rsidRPr="00322BBE">
              <w:rPr>
                <w:color w:val="000000"/>
                <w:sz w:val="16"/>
                <w:szCs w:val="16"/>
              </w:rPr>
              <w:t xml:space="preserve"> feature for future PDU session(s)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687EFC" w14:textId="77777777" w:rsidR="009A2182" w:rsidRPr="00322BBE" w:rsidRDefault="009A2182" w:rsidP="00B25224">
            <w:pPr>
              <w:pStyle w:val="TAL"/>
              <w:rPr>
                <w:color w:val="000000"/>
                <w:sz w:val="16"/>
                <w:szCs w:val="16"/>
              </w:rPr>
            </w:pPr>
            <w:proofErr w:type="spellStart"/>
            <w:r w:rsidRPr="00322BBE">
              <w:rPr>
                <w:color w:val="000000"/>
                <w:sz w:val="16"/>
                <w:szCs w:val="16"/>
              </w:rPr>
              <w:t>CEWiT</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DC6EEC"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6984ACC" w14:textId="77777777" w:rsidR="009A2182" w:rsidRPr="00322BBE" w:rsidRDefault="009A2182" w:rsidP="00B25224">
            <w:pPr>
              <w:pStyle w:val="TAL"/>
              <w:rPr>
                <w:color w:val="000000"/>
                <w:sz w:val="16"/>
                <w:szCs w:val="16"/>
              </w:rPr>
            </w:pPr>
            <w:r w:rsidRPr="00322BBE">
              <w:rPr>
                <w:color w:val="000000"/>
                <w:sz w:val="16"/>
                <w:szCs w:val="16"/>
              </w:rPr>
              <w:t>C3-244028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7A3FB6" w14:textId="77777777" w:rsidR="009A2182" w:rsidRPr="00322BBE" w:rsidRDefault="009A2182" w:rsidP="00B25224">
            <w:pPr>
              <w:pStyle w:val="TAL"/>
              <w:rPr>
                <w:sz w:val="16"/>
                <w:szCs w:val="16"/>
              </w:rPr>
            </w:pPr>
            <w:r w:rsidRPr="00322BBE">
              <w:rPr>
                <w:sz w:val="16"/>
                <w:szCs w:val="16"/>
              </w:rPr>
              <w:t>C3-246471</w:t>
            </w:r>
          </w:p>
        </w:tc>
      </w:tr>
      <w:tr w:rsidR="009A2182" w:rsidRPr="00322BBE" w14:paraId="61A9879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729072" w14:textId="77777777" w:rsidR="009A2182" w:rsidRPr="00322BBE" w:rsidRDefault="009A2182" w:rsidP="00B25224">
            <w:pPr>
              <w:pStyle w:val="TAL"/>
              <w:rPr>
                <w:color w:val="000000"/>
                <w:sz w:val="16"/>
                <w:szCs w:val="16"/>
              </w:rPr>
            </w:pPr>
            <w:r w:rsidRPr="00322BBE">
              <w:rPr>
                <w:color w:val="000000"/>
                <w:sz w:val="16"/>
                <w:szCs w:val="16"/>
              </w:rPr>
              <w:t>C3-246059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1C12E5" w14:textId="77777777" w:rsidR="009A2182" w:rsidRPr="00322BBE" w:rsidRDefault="009A2182" w:rsidP="00B25224">
            <w:pPr>
              <w:pStyle w:val="TAL"/>
              <w:rPr>
                <w:color w:val="000000"/>
                <w:sz w:val="16"/>
                <w:szCs w:val="16"/>
              </w:rPr>
            </w:pPr>
            <w:r w:rsidRPr="00322BBE">
              <w:rPr>
                <w:color w:val="000000"/>
                <w:sz w:val="16"/>
                <w:szCs w:val="16"/>
              </w:rPr>
              <w:t>Supporting transfer of media related information over N6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0DBED9" w14:textId="77777777" w:rsidR="009A2182" w:rsidRPr="00322BBE" w:rsidRDefault="009A2182" w:rsidP="00B25224">
            <w:pPr>
              <w:pStyle w:val="TAL"/>
              <w:rPr>
                <w:color w:val="000000"/>
                <w:sz w:val="16"/>
                <w:szCs w:val="16"/>
              </w:rPr>
            </w:pPr>
            <w:r w:rsidRPr="00322BBE">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5F54A3"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3EC7D5"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850F51" w14:textId="77777777" w:rsidR="009A2182" w:rsidRPr="00322BBE" w:rsidRDefault="009A2182" w:rsidP="00B25224">
            <w:pPr>
              <w:pStyle w:val="TAL"/>
              <w:rPr>
                <w:sz w:val="16"/>
                <w:szCs w:val="16"/>
              </w:rPr>
            </w:pPr>
            <w:r w:rsidRPr="00322BBE">
              <w:rPr>
                <w:sz w:val="16"/>
                <w:szCs w:val="16"/>
              </w:rPr>
              <w:t>C3-246433</w:t>
            </w:r>
          </w:p>
        </w:tc>
      </w:tr>
      <w:tr w:rsidR="009A2182" w:rsidRPr="00322BBE" w14:paraId="5C86721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FC2AA28" w14:textId="77777777" w:rsidR="009A2182" w:rsidRPr="00322BBE" w:rsidRDefault="009A2182" w:rsidP="00B25224">
            <w:pPr>
              <w:pStyle w:val="TAL"/>
              <w:rPr>
                <w:color w:val="000000"/>
                <w:sz w:val="16"/>
                <w:szCs w:val="16"/>
              </w:rPr>
            </w:pPr>
            <w:r w:rsidRPr="00322BBE">
              <w:rPr>
                <w:color w:val="000000"/>
                <w:sz w:val="16"/>
                <w:szCs w:val="16"/>
              </w:rPr>
              <w:t>C3-246060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068A43" w14:textId="77777777" w:rsidR="009A2182" w:rsidRPr="00322BBE" w:rsidRDefault="009A2182" w:rsidP="00B25224">
            <w:pPr>
              <w:pStyle w:val="TAL"/>
              <w:rPr>
                <w:color w:val="000000"/>
                <w:sz w:val="16"/>
                <w:szCs w:val="16"/>
              </w:rPr>
            </w:pPr>
            <w:r w:rsidRPr="00322BBE">
              <w:rPr>
                <w:color w:val="000000"/>
                <w:sz w:val="16"/>
                <w:szCs w:val="16"/>
              </w:rPr>
              <w:t xml:space="preserve">Work Plan for </w:t>
            </w:r>
            <w:proofErr w:type="spellStart"/>
            <w:r w:rsidRPr="00322BBE">
              <w:rPr>
                <w:color w:val="000000"/>
                <w:sz w:val="16"/>
                <w:szCs w:val="16"/>
              </w:rPr>
              <w:t>AIML_App</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F2FBFD" w14:textId="77777777" w:rsidR="009A2182" w:rsidRPr="00322BBE" w:rsidRDefault="009A2182" w:rsidP="00B25224">
            <w:pPr>
              <w:pStyle w:val="TAL"/>
              <w:rPr>
                <w:color w:val="000000"/>
                <w:sz w:val="16"/>
                <w:szCs w:val="16"/>
              </w:rPr>
            </w:pPr>
            <w:r w:rsidRPr="00322BBE">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B9F5F9"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C1E1BDD"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1FAEEC" w14:textId="77777777" w:rsidR="009A2182" w:rsidRPr="00322BBE" w:rsidRDefault="009A2182" w:rsidP="00B25224">
            <w:pPr>
              <w:pStyle w:val="TAL"/>
              <w:rPr>
                <w:sz w:val="16"/>
                <w:szCs w:val="16"/>
              </w:rPr>
            </w:pPr>
          </w:p>
        </w:tc>
      </w:tr>
      <w:tr w:rsidR="009A2182" w:rsidRPr="00322BBE" w14:paraId="58F40ED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D2EA51" w14:textId="77777777" w:rsidR="009A2182" w:rsidRPr="00322BBE" w:rsidRDefault="009A2182" w:rsidP="00B25224">
            <w:pPr>
              <w:pStyle w:val="TAL"/>
              <w:rPr>
                <w:color w:val="000000"/>
                <w:sz w:val="16"/>
                <w:szCs w:val="16"/>
              </w:rPr>
            </w:pPr>
            <w:r w:rsidRPr="00322BBE">
              <w:rPr>
                <w:color w:val="000000"/>
                <w:sz w:val="16"/>
                <w:szCs w:val="16"/>
              </w:rPr>
              <w:t>C3-246061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73EDBC" w14:textId="77777777" w:rsidR="009A2182" w:rsidRPr="00322BBE" w:rsidRDefault="009A2182" w:rsidP="00B25224">
            <w:pPr>
              <w:pStyle w:val="TAL"/>
              <w:rPr>
                <w:color w:val="000000"/>
                <w:sz w:val="16"/>
                <w:szCs w:val="16"/>
              </w:rPr>
            </w:pPr>
            <w:r w:rsidRPr="00322BBE">
              <w:rPr>
                <w:color w:val="000000"/>
                <w:sz w:val="16"/>
                <w:szCs w:val="16"/>
              </w:rPr>
              <w:t>CAG information parameter provision procedure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7403A4" w14:textId="77777777" w:rsidR="009A2182" w:rsidRPr="00322BBE" w:rsidRDefault="009A2182" w:rsidP="00B25224">
            <w:pPr>
              <w:pStyle w:val="TAL"/>
              <w:rPr>
                <w:color w:val="000000"/>
                <w:sz w:val="16"/>
                <w:szCs w:val="16"/>
              </w:rPr>
            </w:pPr>
            <w:r w:rsidRPr="00322BBE">
              <w:rPr>
                <w:color w:val="000000"/>
                <w:sz w:val="16"/>
                <w:szCs w:val="16"/>
              </w:rPr>
              <w:t>Nokia, ZTE, Ericsson, Huawei, Verizon, NTT DOCOMO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BC62DA"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29087C" w14:textId="77777777" w:rsidR="009A2182" w:rsidRPr="00322BBE" w:rsidRDefault="009A2182" w:rsidP="00B25224">
            <w:pPr>
              <w:pStyle w:val="TAL"/>
              <w:rPr>
                <w:color w:val="000000"/>
                <w:sz w:val="16"/>
                <w:szCs w:val="16"/>
              </w:rPr>
            </w:pPr>
            <w:r w:rsidRPr="00322BBE">
              <w:rPr>
                <w:color w:val="000000"/>
                <w:sz w:val="16"/>
                <w:szCs w:val="16"/>
              </w:rPr>
              <w:t>C3-245500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3734DE" w14:textId="77777777" w:rsidR="009A2182" w:rsidRPr="00322BBE" w:rsidRDefault="009A2182" w:rsidP="00B25224">
            <w:pPr>
              <w:pStyle w:val="TAL"/>
              <w:rPr>
                <w:sz w:val="16"/>
                <w:szCs w:val="16"/>
              </w:rPr>
            </w:pPr>
          </w:p>
        </w:tc>
      </w:tr>
      <w:tr w:rsidR="009A2182" w:rsidRPr="00322BBE" w14:paraId="1F7F223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EAA8C0" w14:textId="77777777" w:rsidR="009A2182" w:rsidRPr="00322BBE" w:rsidRDefault="009A2182" w:rsidP="00B25224">
            <w:pPr>
              <w:pStyle w:val="TAL"/>
              <w:rPr>
                <w:color w:val="000000"/>
                <w:sz w:val="16"/>
                <w:szCs w:val="16"/>
              </w:rPr>
            </w:pPr>
            <w:r w:rsidRPr="00322BBE">
              <w:rPr>
                <w:color w:val="000000"/>
                <w:sz w:val="16"/>
                <w:szCs w:val="16"/>
              </w:rPr>
              <w:t>C3-246062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6588247" w14:textId="77777777" w:rsidR="009A2182" w:rsidRPr="00322BBE" w:rsidRDefault="009A2182" w:rsidP="00B25224">
            <w:pPr>
              <w:pStyle w:val="TAL"/>
              <w:rPr>
                <w:color w:val="000000"/>
                <w:sz w:val="16"/>
                <w:szCs w:val="16"/>
              </w:rPr>
            </w:pPr>
            <w:r w:rsidRPr="00322BBE">
              <w:rPr>
                <w:color w:val="000000"/>
                <w:sz w:val="16"/>
                <w:szCs w:val="16"/>
              </w:rPr>
              <w:t>CAG information parameter provision API data model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8A9DEE" w14:textId="77777777" w:rsidR="009A2182" w:rsidRPr="00322BBE" w:rsidRDefault="009A2182" w:rsidP="00B25224">
            <w:pPr>
              <w:pStyle w:val="TAL"/>
              <w:rPr>
                <w:color w:val="000000"/>
                <w:sz w:val="16"/>
                <w:szCs w:val="16"/>
              </w:rPr>
            </w:pPr>
            <w:r w:rsidRPr="00322BBE">
              <w:rPr>
                <w:color w:val="000000"/>
                <w:sz w:val="16"/>
                <w:szCs w:val="16"/>
              </w:rPr>
              <w:t>Nokia, ZTE, Ericsson, Huawei, Verizon, NTT DOCOMO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CD99FE1"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D774A5" w14:textId="77777777" w:rsidR="009A2182" w:rsidRPr="00322BBE" w:rsidRDefault="009A2182" w:rsidP="00B25224">
            <w:pPr>
              <w:pStyle w:val="TAL"/>
              <w:rPr>
                <w:color w:val="000000"/>
                <w:sz w:val="16"/>
                <w:szCs w:val="16"/>
              </w:rPr>
            </w:pPr>
            <w:r w:rsidRPr="00322BBE">
              <w:rPr>
                <w:color w:val="000000"/>
                <w:sz w:val="16"/>
                <w:szCs w:val="16"/>
              </w:rPr>
              <w:t>C3-245501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A2CC2A" w14:textId="77777777" w:rsidR="009A2182" w:rsidRPr="00322BBE" w:rsidRDefault="009A2182" w:rsidP="00B25224">
            <w:pPr>
              <w:pStyle w:val="TAL"/>
              <w:rPr>
                <w:sz w:val="16"/>
                <w:szCs w:val="16"/>
              </w:rPr>
            </w:pPr>
          </w:p>
        </w:tc>
      </w:tr>
      <w:tr w:rsidR="009A2182" w:rsidRPr="00322BBE" w14:paraId="7B5DC6A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50E309" w14:textId="77777777" w:rsidR="009A2182" w:rsidRPr="00322BBE" w:rsidRDefault="009A2182" w:rsidP="00B25224">
            <w:pPr>
              <w:pStyle w:val="TAL"/>
              <w:rPr>
                <w:color w:val="000000"/>
                <w:sz w:val="16"/>
                <w:szCs w:val="16"/>
              </w:rPr>
            </w:pPr>
            <w:r w:rsidRPr="00322BBE">
              <w:rPr>
                <w:color w:val="000000"/>
                <w:sz w:val="16"/>
                <w:szCs w:val="16"/>
              </w:rPr>
              <w:t>C3-246063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22B38D" w14:textId="77777777" w:rsidR="009A2182" w:rsidRPr="00322BBE" w:rsidRDefault="009A2182" w:rsidP="00B25224">
            <w:pPr>
              <w:pStyle w:val="TAL"/>
              <w:rPr>
                <w:color w:val="000000"/>
                <w:sz w:val="16"/>
                <w:szCs w:val="16"/>
              </w:rPr>
            </w:pPr>
            <w:r w:rsidRPr="00322BBE">
              <w:rPr>
                <w:color w:val="000000"/>
                <w:sz w:val="16"/>
                <w:szCs w:val="16"/>
              </w:rPr>
              <w:t>CAG information parameter provision open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4EF59F" w14:textId="77777777" w:rsidR="009A2182" w:rsidRPr="00322BBE" w:rsidRDefault="009A2182" w:rsidP="00B25224">
            <w:pPr>
              <w:pStyle w:val="TAL"/>
              <w:rPr>
                <w:color w:val="000000"/>
                <w:sz w:val="16"/>
                <w:szCs w:val="16"/>
              </w:rPr>
            </w:pPr>
            <w:r w:rsidRPr="00322BBE">
              <w:rPr>
                <w:color w:val="000000"/>
                <w:sz w:val="16"/>
                <w:szCs w:val="16"/>
              </w:rPr>
              <w:t>Nokia, ZTE, Ericsson, Huawei, Verizon, NTT DOCOMO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731C6F3"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AA5195" w14:textId="77777777" w:rsidR="009A2182" w:rsidRPr="00322BBE" w:rsidRDefault="009A2182" w:rsidP="00B25224">
            <w:pPr>
              <w:pStyle w:val="TAL"/>
              <w:rPr>
                <w:color w:val="000000"/>
                <w:sz w:val="16"/>
                <w:szCs w:val="16"/>
              </w:rPr>
            </w:pPr>
            <w:r w:rsidRPr="00322BBE">
              <w:rPr>
                <w:color w:val="000000"/>
                <w:sz w:val="16"/>
                <w:szCs w:val="16"/>
              </w:rPr>
              <w:t>C3-245502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08C441" w14:textId="77777777" w:rsidR="009A2182" w:rsidRPr="00322BBE" w:rsidRDefault="009A2182" w:rsidP="00B25224">
            <w:pPr>
              <w:pStyle w:val="TAL"/>
              <w:rPr>
                <w:sz w:val="16"/>
                <w:szCs w:val="16"/>
              </w:rPr>
            </w:pPr>
          </w:p>
        </w:tc>
      </w:tr>
      <w:tr w:rsidR="009A2182" w:rsidRPr="00322BBE" w14:paraId="0BE4951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9AFB17" w14:textId="77777777" w:rsidR="009A2182" w:rsidRPr="00322BBE" w:rsidRDefault="009A2182" w:rsidP="00B25224">
            <w:pPr>
              <w:pStyle w:val="TAL"/>
              <w:rPr>
                <w:color w:val="000000"/>
                <w:sz w:val="16"/>
                <w:szCs w:val="16"/>
              </w:rPr>
            </w:pPr>
            <w:r w:rsidRPr="00322BBE">
              <w:rPr>
                <w:color w:val="000000"/>
                <w:sz w:val="16"/>
                <w:szCs w:val="16"/>
              </w:rPr>
              <w:t>C3-246064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F9F7619" w14:textId="77777777" w:rsidR="009A2182" w:rsidRPr="00322BBE" w:rsidRDefault="009A2182" w:rsidP="00B25224">
            <w:pPr>
              <w:pStyle w:val="TAL"/>
              <w:rPr>
                <w:color w:val="000000"/>
                <w:sz w:val="16"/>
                <w:szCs w:val="16"/>
              </w:rPr>
            </w:pPr>
            <w:r w:rsidRPr="00322BBE">
              <w:rPr>
                <w:color w:val="000000"/>
                <w:sz w:val="16"/>
                <w:szCs w:val="16"/>
              </w:rPr>
              <w:t>Clarification on URSP and ANDSP rules used by UE in non-subscribed SNPN.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8287A1"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9A10B7"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80258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2C9F35" w14:textId="77777777" w:rsidR="009A2182" w:rsidRPr="00322BBE" w:rsidRDefault="009A2182" w:rsidP="00B25224">
            <w:pPr>
              <w:pStyle w:val="TAL"/>
              <w:rPr>
                <w:sz w:val="16"/>
                <w:szCs w:val="16"/>
              </w:rPr>
            </w:pPr>
            <w:r w:rsidRPr="00322BBE">
              <w:rPr>
                <w:sz w:val="16"/>
                <w:szCs w:val="16"/>
              </w:rPr>
              <w:t>C3-246500</w:t>
            </w:r>
          </w:p>
        </w:tc>
      </w:tr>
      <w:tr w:rsidR="009A2182" w:rsidRPr="00322BBE" w14:paraId="07875F6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37545D" w14:textId="77777777" w:rsidR="009A2182" w:rsidRPr="00322BBE" w:rsidRDefault="009A2182" w:rsidP="00B25224">
            <w:pPr>
              <w:pStyle w:val="TAL"/>
              <w:rPr>
                <w:color w:val="000000"/>
                <w:sz w:val="16"/>
                <w:szCs w:val="16"/>
              </w:rPr>
            </w:pPr>
            <w:r w:rsidRPr="00322BBE">
              <w:rPr>
                <w:color w:val="000000"/>
                <w:sz w:val="16"/>
                <w:szCs w:val="16"/>
              </w:rPr>
              <w:t>C3-246065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AC4D8C" w14:textId="77777777" w:rsidR="009A2182" w:rsidRPr="00322BBE" w:rsidRDefault="009A2182" w:rsidP="00B25224">
            <w:pPr>
              <w:pStyle w:val="TAL"/>
              <w:rPr>
                <w:color w:val="000000"/>
                <w:sz w:val="16"/>
                <w:szCs w:val="16"/>
              </w:rPr>
            </w:pPr>
            <w:r w:rsidRPr="00322BBE">
              <w:rPr>
                <w:color w:val="000000"/>
                <w:sz w:val="16"/>
                <w:szCs w:val="16"/>
              </w:rPr>
              <w:t>Revised WID on CT aspects of Multi-Access (ATSSS_Ph4)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27E4EE" w14:textId="77777777" w:rsidR="009A2182" w:rsidRPr="00322BBE" w:rsidRDefault="009A2182" w:rsidP="00B25224">
            <w:pPr>
              <w:pStyle w:val="TAL"/>
              <w:rPr>
                <w:color w:val="000000"/>
                <w:sz w:val="16"/>
                <w:szCs w:val="16"/>
              </w:rPr>
            </w:pPr>
            <w:r w:rsidRPr="00322BBE">
              <w:rPr>
                <w:color w:val="000000"/>
                <w:sz w:val="16"/>
                <w:szCs w:val="16"/>
              </w:rPr>
              <w:t>Apple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8635AF"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C64F65" w14:textId="77777777" w:rsidR="009A2182" w:rsidRPr="00322BBE" w:rsidRDefault="009A2182" w:rsidP="00B25224">
            <w:pPr>
              <w:pStyle w:val="TAL"/>
              <w:rPr>
                <w:color w:val="000000"/>
                <w:sz w:val="16"/>
                <w:szCs w:val="16"/>
              </w:rPr>
            </w:pPr>
            <w:r w:rsidRPr="00322BBE">
              <w:rPr>
                <w:color w:val="000000"/>
                <w:sz w:val="16"/>
                <w:szCs w:val="16"/>
              </w:rPr>
              <w:t>CP-242259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E0A0D9" w14:textId="77777777" w:rsidR="009A2182" w:rsidRPr="00322BBE" w:rsidRDefault="009A2182" w:rsidP="00B25224">
            <w:pPr>
              <w:pStyle w:val="TAL"/>
              <w:rPr>
                <w:sz w:val="16"/>
                <w:szCs w:val="16"/>
              </w:rPr>
            </w:pPr>
            <w:r w:rsidRPr="00322BBE">
              <w:rPr>
                <w:sz w:val="16"/>
                <w:szCs w:val="16"/>
              </w:rPr>
              <w:t>C3-246520</w:t>
            </w:r>
          </w:p>
        </w:tc>
      </w:tr>
      <w:tr w:rsidR="009A2182" w:rsidRPr="00322BBE" w14:paraId="4228CC5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64B415" w14:textId="77777777" w:rsidR="009A2182" w:rsidRPr="00322BBE" w:rsidRDefault="009A2182" w:rsidP="00B25224">
            <w:pPr>
              <w:pStyle w:val="TAL"/>
              <w:rPr>
                <w:color w:val="000000"/>
                <w:sz w:val="16"/>
                <w:szCs w:val="16"/>
              </w:rPr>
            </w:pPr>
            <w:r w:rsidRPr="00322BBE">
              <w:rPr>
                <w:color w:val="000000"/>
                <w:sz w:val="16"/>
                <w:szCs w:val="16"/>
              </w:rPr>
              <w:t>C3-246066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5D8185" w14:textId="77777777" w:rsidR="009A2182" w:rsidRPr="00322BBE" w:rsidRDefault="009A2182" w:rsidP="00B25224">
            <w:pPr>
              <w:pStyle w:val="TAL"/>
              <w:rPr>
                <w:color w:val="000000"/>
                <w:sz w:val="16"/>
                <w:szCs w:val="16"/>
              </w:rPr>
            </w:pPr>
            <w:r w:rsidRPr="00322BBE">
              <w:rPr>
                <w:color w:val="000000"/>
                <w:sz w:val="16"/>
                <w:szCs w:val="16"/>
              </w:rPr>
              <w:t>Clarification regarding PDU Session Traffic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3E7067"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6B1C40"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278E6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8EE660" w14:textId="77777777" w:rsidR="009A2182" w:rsidRPr="00322BBE" w:rsidRDefault="009A2182" w:rsidP="00B25224">
            <w:pPr>
              <w:pStyle w:val="TAL"/>
              <w:rPr>
                <w:sz w:val="16"/>
                <w:szCs w:val="16"/>
              </w:rPr>
            </w:pPr>
          </w:p>
        </w:tc>
      </w:tr>
      <w:tr w:rsidR="009A2182" w:rsidRPr="00322BBE" w14:paraId="69F96D7C"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34DD4F" w14:textId="77777777" w:rsidR="009A2182" w:rsidRPr="00322BBE" w:rsidRDefault="009A2182" w:rsidP="00B25224">
            <w:pPr>
              <w:pStyle w:val="TAL"/>
              <w:rPr>
                <w:color w:val="000000"/>
                <w:sz w:val="16"/>
                <w:szCs w:val="16"/>
              </w:rPr>
            </w:pPr>
            <w:r w:rsidRPr="00322BBE">
              <w:rPr>
                <w:color w:val="000000"/>
                <w:sz w:val="16"/>
                <w:szCs w:val="16"/>
              </w:rPr>
              <w:t>C3-246067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1AEB27" w14:textId="77777777" w:rsidR="009A2182" w:rsidRPr="00322BBE" w:rsidRDefault="009A2182" w:rsidP="00B25224">
            <w:pPr>
              <w:pStyle w:val="TAL"/>
              <w:rPr>
                <w:color w:val="000000"/>
                <w:sz w:val="16"/>
                <w:szCs w:val="16"/>
              </w:rPr>
            </w:pPr>
            <w:r w:rsidRPr="00322BBE">
              <w:rPr>
                <w:color w:val="000000"/>
                <w:sz w:val="16"/>
                <w:szCs w:val="16"/>
              </w:rPr>
              <w:t>Clarification regarding PDU Session Traffic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BC0DA2"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63F137" w14:textId="77777777" w:rsidR="009A2182" w:rsidRPr="00322BBE" w:rsidRDefault="009A2182" w:rsidP="00B25224">
            <w:pPr>
              <w:pStyle w:val="TAL"/>
              <w:rPr>
                <w:color w:val="000000"/>
                <w:sz w:val="16"/>
                <w:szCs w:val="16"/>
              </w:rPr>
            </w:pPr>
            <w:r w:rsidRPr="00322BBE">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29C471"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61E775" w14:textId="77777777" w:rsidR="009A2182" w:rsidRPr="00322BBE" w:rsidRDefault="009A2182" w:rsidP="00B25224">
            <w:pPr>
              <w:pStyle w:val="TAL"/>
              <w:rPr>
                <w:sz w:val="16"/>
                <w:szCs w:val="16"/>
              </w:rPr>
            </w:pPr>
          </w:p>
        </w:tc>
      </w:tr>
      <w:tr w:rsidR="009A2182" w:rsidRPr="00322BBE" w14:paraId="078675A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0EA2329" w14:textId="77777777" w:rsidR="009A2182" w:rsidRPr="00322BBE" w:rsidRDefault="009A2182" w:rsidP="00B25224">
            <w:pPr>
              <w:pStyle w:val="TAL"/>
              <w:rPr>
                <w:color w:val="000000"/>
                <w:sz w:val="16"/>
                <w:szCs w:val="16"/>
              </w:rPr>
            </w:pPr>
            <w:r w:rsidRPr="00322BBE">
              <w:rPr>
                <w:color w:val="000000"/>
                <w:sz w:val="16"/>
                <w:szCs w:val="16"/>
              </w:rPr>
              <w:t>C3-246068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53B210" w14:textId="77777777" w:rsidR="009A2182" w:rsidRPr="00322BBE" w:rsidRDefault="009A2182" w:rsidP="00B25224">
            <w:pPr>
              <w:pStyle w:val="TAL"/>
              <w:rPr>
                <w:color w:val="000000"/>
                <w:sz w:val="16"/>
                <w:szCs w:val="16"/>
              </w:rPr>
            </w:pPr>
            <w:r w:rsidRPr="00322BBE">
              <w:rPr>
                <w:color w:val="000000"/>
                <w:sz w:val="16"/>
                <w:szCs w:val="16"/>
              </w:rPr>
              <w:t xml:space="preserve">Discussion on the stage 2 status of </w:t>
            </w:r>
            <w:proofErr w:type="spellStart"/>
            <w:r w:rsidRPr="00322BBE">
              <w:rPr>
                <w:color w:val="000000"/>
                <w:sz w:val="16"/>
                <w:szCs w:val="16"/>
              </w:rPr>
              <w:t>AmbientIoT</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E2E54F"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83C4D8" w14:textId="77777777" w:rsidR="009A2182" w:rsidRPr="00322BBE" w:rsidRDefault="009A2182" w:rsidP="00B25224">
            <w:pPr>
              <w:pStyle w:val="TAL"/>
              <w:rPr>
                <w:color w:val="000000"/>
                <w:sz w:val="16"/>
                <w:szCs w:val="16"/>
              </w:rPr>
            </w:pPr>
            <w:r w:rsidRPr="00322BBE">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234E56"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81181A" w14:textId="77777777" w:rsidR="009A2182" w:rsidRPr="00322BBE" w:rsidRDefault="009A2182" w:rsidP="00B25224">
            <w:pPr>
              <w:pStyle w:val="TAL"/>
              <w:rPr>
                <w:sz w:val="16"/>
                <w:szCs w:val="16"/>
              </w:rPr>
            </w:pPr>
          </w:p>
        </w:tc>
      </w:tr>
      <w:tr w:rsidR="009A2182" w:rsidRPr="00322BBE" w14:paraId="4DCDAB8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C5BC009" w14:textId="77777777" w:rsidR="009A2182" w:rsidRPr="00322BBE" w:rsidRDefault="009A2182" w:rsidP="00B25224">
            <w:pPr>
              <w:pStyle w:val="TAL"/>
              <w:rPr>
                <w:color w:val="000000"/>
                <w:sz w:val="16"/>
                <w:szCs w:val="16"/>
              </w:rPr>
            </w:pPr>
            <w:r w:rsidRPr="00322BBE">
              <w:rPr>
                <w:color w:val="000000"/>
                <w:sz w:val="16"/>
                <w:szCs w:val="16"/>
              </w:rPr>
              <w:t>C3-246069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6E30098" w14:textId="77777777" w:rsidR="009A2182" w:rsidRPr="00322BBE" w:rsidRDefault="009A2182" w:rsidP="00B25224">
            <w:pPr>
              <w:pStyle w:val="TAL"/>
              <w:rPr>
                <w:color w:val="000000"/>
                <w:sz w:val="16"/>
                <w:szCs w:val="16"/>
              </w:rPr>
            </w:pPr>
            <w:r w:rsidRPr="00322BBE">
              <w:rPr>
                <w:color w:val="000000"/>
                <w:sz w:val="16"/>
                <w:szCs w:val="16"/>
              </w:rPr>
              <w:t>New WID on CT aspects of Architecture support of Ambient power-enabled Internet of Things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9AB390"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E78E54" w14:textId="77777777" w:rsidR="009A2182" w:rsidRPr="00322BBE" w:rsidRDefault="009A2182" w:rsidP="00B25224">
            <w:pPr>
              <w:pStyle w:val="TAL"/>
              <w:rPr>
                <w:color w:val="000000"/>
                <w:sz w:val="16"/>
                <w:szCs w:val="16"/>
              </w:rPr>
            </w:pPr>
            <w:r w:rsidRPr="00322BBE">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4BFF75"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942EA2" w14:textId="77777777" w:rsidR="009A2182" w:rsidRPr="00322BBE" w:rsidRDefault="009A2182" w:rsidP="00B25224">
            <w:pPr>
              <w:pStyle w:val="TAL"/>
              <w:rPr>
                <w:sz w:val="16"/>
                <w:szCs w:val="16"/>
              </w:rPr>
            </w:pPr>
          </w:p>
        </w:tc>
      </w:tr>
      <w:tr w:rsidR="009A2182" w:rsidRPr="00322BBE" w14:paraId="7D94BF1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3A6076" w14:textId="77777777" w:rsidR="009A2182" w:rsidRPr="00322BBE" w:rsidRDefault="009A2182" w:rsidP="00B25224">
            <w:pPr>
              <w:pStyle w:val="TAL"/>
              <w:rPr>
                <w:color w:val="000000"/>
                <w:sz w:val="16"/>
                <w:szCs w:val="16"/>
              </w:rPr>
            </w:pPr>
            <w:r w:rsidRPr="00322BBE">
              <w:rPr>
                <w:color w:val="000000"/>
                <w:sz w:val="16"/>
                <w:szCs w:val="16"/>
              </w:rPr>
              <w:t>C3-246070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89389D3" w14:textId="77777777" w:rsidR="009A2182" w:rsidRPr="00322BBE" w:rsidRDefault="009A2182" w:rsidP="00B25224">
            <w:pPr>
              <w:pStyle w:val="TAL"/>
              <w:rPr>
                <w:color w:val="000000"/>
                <w:sz w:val="16"/>
                <w:szCs w:val="16"/>
              </w:rPr>
            </w:pPr>
            <w:r w:rsidRPr="00322BBE">
              <w:rPr>
                <w:color w:val="000000"/>
                <w:sz w:val="16"/>
                <w:szCs w:val="16"/>
              </w:rPr>
              <w:t>SEALDD_Ph2 CT3 Work Plan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1B4043"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37D37A9"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CD28D6"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A45670" w14:textId="77777777" w:rsidR="009A2182" w:rsidRPr="00322BBE" w:rsidRDefault="009A2182" w:rsidP="00B25224">
            <w:pPr>
              <w:pStyle w:val="TAL"/>
              <w:rPr>
                <w:sz w:val="16"/>
                <w:szCs w:val="16"/>
              </w:rPr>
            </w:pPr>
          </w:p>
        </w:tc>
      </w:tr>
      <w:tr w:rsidR="009A2182" w:rsidRPr="00322BBE" w14:paraId="35A0FDC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746665" w14:textId="77777777" w:rsidR="009A2182" w:rsidRPr="00322BBE" w:rsidRDefault="009A2182" w:rsidP="00B25224">
            <w:pPr>
              <w:pStyle w:val="TAL"/>
              <w:rPr>
                <w:color w:val="000000"/>
                <w:sz w:val="16"/>
                <w:szCs w:val="16"/>
              </w:rPr>
            </w:pPr>
            <w:r w:rsidRPr="00322BBE">
              <w:rPr>
                <w:color w:val="000000"/>
                <w:sz w:val="16"/>
                <w:szCs w:val="16"/>
              </w:rPr>
              <w:t>C3-246071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28906A2" w14:textId="77777777" w:rsidR="009A2182" w:rsidRPr="00322BBE" w:rsidRDefault="009A2182" w:rsidP="00B25224">
            <w:pPr>
              <w:pStyle w:val="TAL"/>
              <w:rPr>
                <w:color w:val="000000"/>
                <w:sz w:val="16"/>
                <w:szCs w:val="16"/>
              </w:rPr>
            </w:pPr>
            <w:r w:rsidRPr="00322BBE">
              <w:rPr>
                <w:color w:val="000000"/>
                <w:sz w:val="16"/>
                <w:szCs w:val="16"/>
              </w:rPr>
              <w:t>Complete the support of the retrieval of the same Application Data when stored in multiple SEALDD Servers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D05BCE"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5EB756"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AC65B7"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C6E08B" w14:textId="77777777" w:rsidR="009A2182" w:rsidRPr="00322BBE" w:rsidRDefault="009A2182" w:rsidP="00B25224">
            <w:pPr>
              <w:pStyle w:val="TAL"/>
              <w:rPr>
                <w:sz w:val="16"/>
                <w:szCs w:val="16"/>
              </w:rPr>
            </w:pPr>
            <w:r w:rsidRPr="00322BBE">
              <w:rPr>
                <w:sz w:val="16"/>
                <w:szCs w:val="16"/>
              </w:rPr>
              <w:t>C3-246440</w:t>
            </w:r>
          </w:p>
        </w:tc>
      </w:tr>
      <w:tr w:rsidR="009A2182" w:rsidRPr="00322BBE" w14:paraId="180AB376"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34877E" w14:textId="77777777" w:rsidR="009A2182" w:rsidRPr="00322BBE" w:rsidRDefault="009A2182" w:rsidP="00B25224">
            <w:pPr>
              <w:pStyle w:val="TAL"/>
              <w:rPr>
                <w:color w:val="000000"/>
                <w:sz w:val="16"/>
                <w:szCs w:val="16"/>
              </w:rPr>
            </w:pPr>
            <w:r w:rsidRPr="00322BBE">
              <w:rPr>
                <w:color w:val="000000"/>
                <w:sz w:val="16"/>
                <w:szCs w:val="16"/>
              </w:rPr>
              <w:t>C3-246072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3EE291" w14:textId="77777777" w:rsidR="009A2182" w:rsidRPr="00322BBE" w:rsidRDefault="009A2182" w:rsidP="00B25224">
            <w:pPr>
              <w:pStyle w:val="TAL"/>
              <w:rPr>
                <w:color w:val="000000"/>
                <w:sz w:val="16"/>
                <w:szCs w:val="16"/>
              </w:rPr>
            </w:pPr>
            <w:r w:rsidRPr="00322BBE">
              <w:rPr>
                <w:color w:val="000000"/>
                <w:sz w:val="16"/>
                <w:szCs w:val="16"/>
              </w:rPr>
              <w:t xml:space="preserve">Corrections to the description of the </w:t>
            </w:r>
            <w:proofErr w:type="spellStart"/>
            <w:r w:rsidRPr="00322BBE">
              <w:rPr>
                <w:color w:val="000000"/>
                <w:sz w:val="16"/>
                <w:szCs w:val="16"/>
              </w:rPr>
              <w:t>packetFilterUsage</w:t>
            </w:r>
            <w:proofErr w:type="spellEnd"/>
            <w:r w:rsidRPr="00322BBE">
              <w:rPr>
                <w:color w:val="000000"/>
                <w:sz w:val="16"/>
                <w:szCs w:val="16"/>
              </w:rPr>
              <w:t xml:space="preserve"> </w:t>
            </w:r>
            <w:proofErr w:type="spellStart"/>
            <w:r w:rsidRPr="00322BBE">
              <w:rPr>
                <w:color w:val="000000"/>
                <w:sz w:val="16"/>
                <w:szCs w:val="16"/>
              </w:rPr>
              <w:t>boolean</w:t>
            </w:r>
            <w:proofErr w:type="spellEnd"/>
            <w:r w:rsidRPr="00322BBE">
              <w:rPr>
                <w:color w:val="000000"/>
                <w:sz w:val="16"/>
                <w:szCs w:val="16"/>
              </w:rPr>
              <w:t xml:space="preserve">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867678"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7BB05D"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29A04C"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F76C82" w14:textId="77777777" w:rsidR="009A2182" w:rsidRPr="00322BBE" w:rsidRDefault="009A2182" w:rsidP="00B25224">
            <w:pPr>
              <w:pStyle w:val="TAL"/>
              <w:rPr>
                <w:sz w:val="16"/>
                <w:szCs w:val="16"/>
              </w:rPr>
            </w:pPr>
            <w:r w:rsidRPr="00322BBE">
              <w:rPr>
                <w:sz w:val="16"/>
                <w:szCs w:val="16"/>
              </w:rPr>
              <w:t>C3-246353</w:t>
            </w:r>
          </w:p>
        </w:tc>
      </w:tr>
      <w:tr w:rsidR="009A2182" w:rsidRPr="00322BBE" w14:paraId="6F988D8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936FA2" w14:textId="77777777" w:rsidR="009A2182" w:rsidRPr="00322BBE" w:rsidRDefault="009A2182" w:rsidP="00B25224">
            <w:pPr>
              <w:pStyle w:val="TAL"/>
              <w:rPr>
                <w:color w:val="000000"/>
                <w:sz w:val="16"/>
                <w:szCs w:val="16"/>
              </w:rPr>
            </w:pPr>
            <w:r w:rsidRPr="00322BBE">
              <w:rPr>
                <w:color w:val="000000"/>
                <w:sz w:val="16"/>
                <w:szCs w:val="16"/>
              </w:rPr>
              <w:t>C3-246073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C2E9BC7" w14:textId="77777777" w:rsidR="009A2182" w:rsidRPr="00322BBE" w:rsidRDefault="009A2182" w:rsidP="00B25224">
            <w:pPr>
              <w:pStyle w:val="TAL"/>
              <w:rPr>
                <w:color w:val="000000"/>
                <w:sz w:val="16"/>
                <w:szCs w:val="16"/>
              </w:rPr>
            </w:pPr>
            <w:r w:rsidRPr="00322BBE">
              <w:rPr>
                <w:color w:val="000000"/>
                <w:sz w:val="16"/>
                <w:szCs w:val="16"/>
              </w:rPr>
              <w:t xml:space="preserve">Updates to the </w:t>
            </w:r>
            <w:proofErr w:type="spellStart"/>
            <w:r w:rsidRPr="00322BBE">
              <w:rPr>
                <w:color w:val="000000"/>
                <w:sz w:val="16"/>
                <w:szCs w:val="16"/>
              </w:rPr>
              <w:t>SS_LocationAreaMonitoring</w:t>
            </w:r>
            <w:proofErr w:type="spellEnd"/>
            <w:r w:rsidRPr="00322BBE">
              <w:rPr>
                <w:color w:val="000000"/>
                <w:sz w:val="16"/>
                <w:szCs w:val="16"/>
              </w:rPr>
              <w:t xml:space="preserve"> API to support geofencing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1AF9EF"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CF31B18"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633653"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27B005" w14:textId="77777777" w:rsidR="009A2182" w:rsidRPr="00322BBE" w:rsidRDefault="009A2182" w:rsidP="00B25224">
            <w:pPr>
              <w:pStyle w:val="TAL"/>
              <w:rPr>
                <w:sz w:val="16"/>
                <w:szCs w:val="16"/>
              </w:rPr>
            </w:pPr>
            <w:r w:rsidRPr="00322BBE">
              <w:rPr>
                <w:sz w:val="16"/>
                <w:szCs w:val="16"/>
              </w:rPr>
              <w:t>C3-246369</w:t>
            </w:r>
          </w:p>
        </w:tc>
      </w:tr>
      <w:tr w:rsidR="009A2182" w:rsidRPr="00322BBE" w14:paraId="2682966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A7B3CFA" w14:textId="77777777" w:rsidR="009A2182" w:rsidRPr="00322BBE" w:rsidRDefault="009A2182" w:rsidP="00B25224">
            <w:pPr>
              <w:pStyle w:val="TAL"/>
              <w:rPr>
                <w:color w:val="000000"/>
                <w:sz w:val="16"/>
                <w:szCs w:val="16"/>
              </w:rPr>
            </w:pPr>
            <w:r w:rsidRPr="00322BBE">
              <w:rPr>
                <w:color w:val="000000"/>
                <w:sz w:val="16"/>
                <w:szCs w:val="16"/>
              </w:rPr>
              <w:t>C3-246074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DF2C3E" w14:textId="77777777" w:rsidR="009A2182" w:rsidRPr="00322BBE" w:rsidRDefault="009A2182" w:rsidP="00B25224">
            <w:pPr>
              <w:pStyle w:val="TAL"/>
              <w:rPr>
                <w:color w:val="000000"/>
                <w:sz w:val="16"/>
                <w:szCs w:val="16"/>
              </w:rPr>
            </w:pPr>
            <w:r w:rsidRPr="00322BBE">
              <w:rPr>
                <w:color w:val="000000"/>
                <w:sz w:val="16"/>
                <w:szCs w:val="16"/>
              </w:rPr>
              <w:t xml:space="preserve">Define the service description clauses of the </w:t>
            </w:r>
            <w:proofErr w:type="spellStart"/>
            <w:r w:rsidRPr="00322BBE">
              <w:rPr>
                <w:color w:val="000000"/>
                <w:sz w:val="16"/>
                <w:szCs w:val="16"/>
              </w:rPr>
              <w:t>SS_ConfirmLocation</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B1362B"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77DBFA"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3EBCD2"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DE8434" w14:textId="77777777" w:rsidR="009A2182" w:rsidRPr="00322BBE" w:rsidRDefault="009A2182" w:rsidP="00B25224">
            <w:pPr>
              <w:pStyle w:val="TAL"/>
              <w:rPr>
                <w:sz w:val="16"/>
                <w:szCs w:val="16"/>
              </w:rPr>
            </w:pPr>
          </w:p>
        </w:tc>
      </w:tr>
      <w:tr w:rsidR="009A2182" w:rsidRPr="00322BBE" w14:paraId="16A427D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D0F39C" w14:textId="77777777" w:rsidR="009A2182" w:rsidRPr="00322BBE" w:rsidRDefault="009A2182" w:rsidP="00B25224">
            <w:pPr>
              <w:pStyle w:val="TAL"/>
              <w:rPr>
                <w:color w:val="000000"/>
                <w:sz w:val="16"/>
                <w:szCs w:val="16"/>
              </w:rPr>
            </w:pPr>
            <w:r w:rsidRPr="00322BBE">
              <w:rPr>
                <w:color w:val="000000"/>
                <w:sz w:val="16"/>
                <w:szCs w:val="16"/>
              </w:rPr>
              <w:t>C3-246075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1EB417" w14:textId="77777777" w:rsidR="009A2182" w:rsidRPr="00322BBE" w:rsidRDefault="009A2182" w:rsidP="00B25224">
            <w:pPr>
              <w:pStyle w:val="TAL"/>
              <w:rPr>
                <w:color w:val="000000"/>
                <w:sz w:val="16"/>
                <w:szCs w:val="16"/>
              </w:rPr>
            </w:pPr>
            <w:r w:rsidRPr="00322BBE">
              <w:rPr>
                <w:color w:val="000000"/>
                <w:sz w:val="16"/>
                <w:szCs w:val="16"/>
              </w:rPr>
              <w:t xml:space="preserve">Define the API definition clauses of the </w:t>
            </w:r>
            <w:proofErr w:type="spellStart"/>
            <w:r w:rsidRPr="00322BBE">
              <w:rPr>
                <w:color w:val="000000"/>
                <w:sz w:val="16"/>
                <w:szCs w:val="16"/>
              </w:rPr>
              <w:t>SS_ConfirmLocation</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EF991D"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D1E7AB"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B167CF"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E83E21" w14:textId="77777777" w:rsidR="009A2182" w:rsidRPr="00322BBE" w:rsidRDefault="009A2182" w:rsidP="00B25224">
            <w:pPr>
              <w:pStyle w:val="TAL"/>
              <w:rPr>
                <w:sz w:val="16"/>
                <w:szCs w:val="16"/>
              </w:rPr>
            </w:pPr>
            <w:r w:rsidRPr="00322BBE">
              <w:rPr>
                <w:sz w:val="16"/>
                <w:szCs w:val="16"/>
              </w:rPr>
              <w:t>C3-246370</w:t>
            </w:r>
          </w:p>
        </w:tc>
      </w:tr>
      <w:tr w:rsidR="009A2182" w:rsidRPr="00322BBE" w14:paraId="16610AD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9A4C1C" w14:textId="77777777" w:rsidR="009A2182" w:rsidRPr="00322BBE" w:rsidRDefault="009A2182" w:rsidP="00B25224">
            <w:pPr>
              <w:pStyle w:val="TAL"/>
              <w:rPr>
                <w:color w:val="000000"/>
                <w:sz w:val="16"/>
                <w:szCs w:val="16"/>
              </w:rPr>
            </w:pPr>
            <w:r w:rsidRPr="00322BBE">
              <w:rPr>
                <w:color w:val="000000"/>
                <w:sz w:val="16"/>
                <w:szCs w:val="16"/>
              </w:rPr>
              <w:t>C3-246076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66AD8E" w14:textId="77777777" w:rsidR="009A2182" w:rsidRPr="00322BBE" w:rsidRDefault="009A2182" w:rsidP="00B25224">
            <w:pPr>
              <w:pStyle w:val="TAL"/>
              <w:rPr>
                <w:color w:val="000000"/>
                <w:sz w:val="16"/>
                <w:szCs w:val="16"/>
              </w:rPr>
            </w:pPr>
            <w:r w:rsidRPr="00322BBE">
              <w:rPr>
                <w:color w:val="000000"/>
                <w:sz w:val="16"/>
                <w:szCs w:val="16"/>
              </w:rPr>
              <w:t xml:space="preserve">Define the </w:t>
            </w:r>
            <w:proofErr w:type="spellStart"/>
            <w:r w:rsidRPr="00322BBE">
              <w:rPr>
                <w:color w:val="000000"/>
                <w:sz w:val="16"/>
                <w:szCs w:val="16"/>
              </w:rPr>
              <w:t>OpenAPI</w:t>
            </w:r>
            <w:proofErr w:type="spellEnd"/>
            <w:r w:rsidRPr="00322BBE">
              <w:rPr>
                <w:color w:val="000000"/>
                <w:sz w:val="16"/>
                <w:szCs w:val="16"/>
              </w:rPr>
              <w:t xml:space="preserve"> description of the </w:t>
            </w:r>
            <w:proofErr w:type="spellStart"/>
            <w:r w:rsidRPr="00322BBE">
              <w:rPr>
                <w:color w:val="000000"/>
                <w:sz w:val="16"/>
                <w:szCs w:val="16"/>
              </w:rPr>
              <w:t>SS_ConfirmLocation</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1D0331"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104A24"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F90AAB"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1AEF75" w14:textId="77777777" w:rsidR="009A2182" w:rsidRPr="00322BBE" w:rsidRDefault="009A2182" w:rsidP="00B25224">
            <w:pPr>
              <w:pStyle w:val="TAL"/>
              <w:rPr>
                <w:sz w:val="16"/>
                <w:szCs w:val="16"/>
              </w:rPr>
            </w:pPr>
            <w:r w:rsidRPr="00322BBE">
              <w:rPr>
                <w:sz w:val="16"/>
                <w:szCs w:val="16"/>
              </w:rPr>
              <w:t>C3-246371</w:t>
            </w:r>
          </w:p>
        </w:tc>
      </w:tr>
      <w:tr w:rsidR="009A2182" w:rsidRPr="00322BBE" w14:paraId="38AEB28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EA6BF8" w14:textId="77777777" w:rsidR="009A2182" w:rsidRPr="00322BBE" w:rsidRDefault="009A2182" w:rsidP="00B25224">
            <w:pPr>
              <w:pStyle w:val="TAL"/>
              <w:rPr>
                <w:color w:val="000000"/>
                <w:sz w:val="16"/>
                <w:szCs w:val="16"/>
              </w:rPr>
            </w:pPr>
            <w:r w:rsidRPr="00322BBE">
              <w:rPr>
                <w:color w:val="000000"/>
                <w:sz w:val="16"/>
                <w:szCs w:val="16"/>
              </w:rPr>
              <w:t>C3-246077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3CDEF5" w14:textId="77777777" w:rsidR="009A2182" w:rsidRPr="00322BBE" w:rsidRDefault="009A2182" w:rsidP="00B25224">
            <w:pPr>
              <w:pStyle w:val="TAL"/>
              <w:rPr>
                <w:color w:val="000000"/>
                <w:sz w:val="16"/>
                <w:szCs w:val="16"/>
              </w:rPr>
            </w:pPr>
            <w:r w:rsidRPr="00322BBE">
              <w:rPr>
                <w:color w:val="000000"/>
                <w:sz w:val="16"/>
                <w:szCs w:val="16"/>
              </w:rPr>
              <w:t xml:space="preserve">Define the service description clauses of the </w:t>
            </w:r>
            <w:proofErr w:type="spellStart"/>
            <w:r w:rsidRPr="00322BBE">
              <w:rPr>
                <w:color w:val="000000"/>
                <w:sz w:val="16"/>
                <w:szCs w:val="16"/>
              </w:rPr>
              <w:t>SS_LocationHistoryInfoEvent</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42635B" w14:textId="77777777" w:rsidR="009A2182" w:rsidRPr="00322BBE" w:rsidRDefault="009A2182" w:rsidP="00B25224">
            <w:pPr>
              <w:pStyle w:val="TAL"/>
              <w:rPr>
                <w:color w:val="000000"/>
                <w:sz w:val="16"/>
                <w:szCs w:val="16"/>
              </w:rPr>
            </w:pPr>
            <w:r w:rsidRPr="00322BBE">
              <w:rPr>
                <w:color w:val="000000"/>
                <w:sz w:val="16"/>
                <w:szCs w:val="16"/>
              </w:rPr>
              <w:t>Huawei, CATT,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AEA4165"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DBA765"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B19BB2" w14:textId="77777777" w:rsidR="009A2182" w:rsidRPr="00322BBE" w:rsidRDefault="009A2182" w:rsidP="00B25224">
            <w:pPr>
              <w:pStyle w:val="TAL"/>
              <w:rPr>
                <w:sz w:val="16"/>
                <w:szCs w:val="16"/>
              </w:rPr>
            </w:pPr>
          </w:p>
        </w:tc>
      </w:tr>
      <w:tr w:rsidR="009A2182" w:rsidRPr="00322BBE" w14:paraId="35300996"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0323EF" w14:textId="77777777" w:rsidR="009A2182" w:rsidRPr="00322BBE" w:rsidRDefault="009A2182" w:rsidP="00B25224">
            <w:pPr>
              <w:pStyle w:val="TAL"/>
              <w:rPr>
                <w:color w:val="000000"/>
                <w:sz w:val="16"/>
                <w:szCs w:val="16"/>
              </w:rPr>
            </w:pPr>
            <w:r w:rsidRPr="00322BBE">
              <w:rPr>
                <w:color w:val="000000"/>
                <w:sz w:val="16"/>
                <w:szCs w:val="16"/>
              </w:rPr>
              <w:t>C3-246078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864CB0" w14:textId="77777777" w:rsidR="009A2182" w:rsidRPr="00322BBE" w:rsidRDefault="009A2182" w:rsidP="00B25224">
            <w:pPr>
              <w:pStyle w:val="TAL"/>
              <w:rPr>
                <w:color w:val="000000"/>
                <w:sz w:val="16"/>
                <w:szCs w:val="16"/>
              </w:rPr>
            </w:pPr>
            <w:r w:rsidRPr="00322BBE">
              <w:rPr>
                <w:color w:val="000000"/>
                <w:sz w:val="16"/>
                <w:szCs w:val="16"/>
              </w:rPr>
              <w:t xml:space="preserve">Define the API definition clauses of the </w:t>
            </w:r>
            <w:proofErr w:type="spellStart"/>
            <w:r w:rsidRPr="00322BBE">
              <w:rPr>
                <w:color w:val="000000"/>
                <w:sz w:val="16"/>
                <w:szCs w:val="16"/>
              </w:rPr>
              <w:t>SS_LocationHistoryInfoEvent</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38ACA5" w14:textId="77777777" w:rsidR="009A2182" w:rsidRPr="00322BBE" w:rsidRDefault="009A2182" w:rsidP="00B25224">
            <w:pPr>
              <w:pStyle w:val="TAL"/>
              <w:rPr>
                <w:color w:val="000000"/>
                <w:sz w:val="16"/>
                <w:szCs w:val="16"/>
              </w:rPr>
            </w:pPr>
            <w:r w:rsidRPr="00322BBE">
              <w:rPr>
                <w:color w:val="000000"/>
                <w:sz w:val="16"/>
                <w:szCs w:val="16"/>
              </w:rPr>
              <w:t>Huawei, CATT,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43EBF8"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0C03B26"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A9E12A" w14:textId="77777777" w:rsidR="009A2182" w:rsidRPr="00322BBE" w:rsidRDefault="009A2182" w:rsidP="00B25224">
            <w:pPr>
              <w:pStyle w:val="TAL"/>
              <w:rPr>
                <w:sz w:val="16"/>
                <w:szCs w:val="16"/>
              </w:rPr>
            </w:pPr>
            <w:r w:rsidRPr="00322BBE">
              <w:rPr>
                <w:sz w:val="16"/>
                <w:szCs w:val="16"/>
              </w:rPr>
              <w:t>C3-246372</w:t>
            </w:r>
          </w:p>
        </w:tc>
      </w:tr>
      <w:tr w:rsidR="009A2182" w:rsidRPr="00322BBE" w14:paraId="21887EC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EEC9211" w14:textId="77777777" w:rsidR="009A2182" w:rsidRPr="00322BBE" w:rsidRDefault="009A2182" w:rsidP="00B25224">
            <w:pPr>
              <w:pStyle w:val="TAL"/>
              <w:rPr>
                <w:color w:val="000000"/>
                <w:sz w:val="16"/>
                <w:szCs w:val="16"/>
              </w:rPr>
            </w:pPr>
            <w:r w:rsidRPr="00322BBE">
              <w:rPr>
                <w:color w:val="000000"/>
                <w:sz w:val="16"/>
                <w:szCs w:val="16"/>
              </w:rPr>
              <w:t>C3-246079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AC5019" w14:textId="77777777" w:rsidR="009A2182" w:rsidRPr="00322BBE" w:rsidRDefault="009A2182" w:rsidP="00B25224">
            <w:pPr>
              <w:pStyle w:val="TAL"/>
              <w:rPr>
                <w:color w:val="000000"/>
                <w:sz w:val="16"/>
                <w:szCs w:val="16"/>
              </w:rPr>
            </w:pPr>
            <w:r w:rsidRPr="00322BBE">
              <w:rPr>
                <w:color w:val="000000"/>
                <w:sz w:val="16"/>
                <w:szCs w:val="16"/>
              </w:rPr>
              <w:t xml:space="preserve">Define the </w:t>
            </w:r>
            <w:proofErr w:type="spellStart"/>
            <w:r w:rsidRPr="00322BBE">
              <w:rPr>
                <w:color w:val="000000"/>
                <w:sz w:val="16"/>
                <w:szCs w:val="16"/>
              </w:rPr>
              <w:t>OpenAPI</w:t>
            </w:r>
            <w:proofErr w:type="spellEnd"/>
            <w:r w:rsidRPr="00322BBE">
              <w:rPr>
                <w:color w:val="000000"/>
                <w:sz w:val="16"/>
                <w:szCs w:val="16"/>
              </w:rPr>
              <w:t xml:space="preserve"> description of the </w:t>
            </w:r>
            <w:proofErr w:type="spellStart"/>
            <w:r w:rsidRPr="00322BBE">
              <w:rPr>
                <w:color w:val="000000"/>
                <w:sz w:val="16"/>
                <w:szCs w:val="16"/>
              </w:rPr>
              <w:t>SS_LocationHistoryInfoEvent</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899239" w14:textId="77777777" w:rsidR="009A2182" w:rsidRPr="00322BBE" w:rsidRDefault="009A2182" w:rsidP="00B25224">
            <w:pPr>
              <w:pStyle w:val="TAL"/>
              <w:rPr>
                <w:color w:val="000000"/>
                <w:sz w:val="16"/>
                <w:szCs w:val="16"/>
              </w:rPr>
            </w:pPr>
            <w:r w:rsidRPr="00322BBE">
              <w:rPr>
                <w:color w:val="000000"/>
                <w:sz w:val="16"/>
                <w:szCs w:val="16"/>
              </w:rPr>
              <w:t>Huawei, CATT,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5BB3E98"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5D154D"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070646" w14:textId="77777777" w:rsidR="009A2182" w:rsidRPr="00322BBE" w:rsidRDefault="009A2182" w:rsidP="00B25224">
            <w:pPr>
              <w:pStyle w:val="TAL"/>
              <w:rPr>
                <w:sz w:val="16"/>
                <w:szCs w:val="16"/>
              </w:rPr>
            </w:pPr>
            <w:r w:rsidRPr="00322BBE">
              <w:rPr>
                <w:sz w:val="16"/>
                <w:szCs w:val="16"/>
              </w:rPr>
              <w:t>C3-246373</w:t>
            </w:r>
          </w:p>
        </w:tc>
      </w:tr>
      <w:tr w:rsidR="009A2182" w:rsidRPr="00322BBE" w14:paraId="687282A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7364FE" w14:textId="77777777" w:rsidR="009A2182" w:rsidRPr="00322BBE" w:rsidRDefault="009A2182" w:rsidP="00B25224">
            <w:pPr>
              <w:pStyle w:val="TAL"/>
              <w:rPr>
                <w:color w:val="000000"/>
                <w:sz w:val="16"/>
                <w:szCs w:val="16"/>
              </w:rPr>
            </w:pPr>
            <w:r w:rsidRPr="00322BBE">
              <w:rPr>
                <w:color w:val="000000"/>
                <w:sz w:val="16"/>
                <w:szCs w:val="16"/>
              </w:rPr>
              <w:t>C3-246080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1F62490" w14:textId="77777777" w:rsidR="009A2182" w:rsidRPr="00322BBE" w:rsidRDefault="009A2182" w:rsidP="00B25224">
            <w:pPr>
              <w:pStyle w:val="TAL"/>
              <w:rPr>
                <w:color w:val="000000"/>
                <w:sz w:val="16"/>
                <w:szCs w:val="16"/>
              </w:rPr>
            </w:pPr>
            <w:r w:rsidRPr="00322BBE">
              <w:rPr>
                <w:color w:val="000000"/>
                <w:sz w:val="16"/>
                <w:szCs w:val="16"/>
              </w:rPr>
              <w:t>Updates and corrections to the allowed MNO information for an EAS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E57C4F" w14:textId="77777777" w:rsidR="009A2182" w:rsidRPr="00322BBE" w:rsidRDefault="009A2182" w:rsidP="00B25224">
            <w:pPr>
              <w:pStyle w:val="TAL"/>
              <w:rPr>
                <w:color w:val="000000"/>
                <w:sz w:val="16"/>
                <w:szCs w:val="16"/>
              </w:rPr>
            </w:pPr>
            <w:r w:rsidRPr="00322BBE">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DEADED"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9C34506" w14:textId="77777777" w:rsidR="009A2182" w:rsidRPr="00322BBE" w:rsidRDefault="009A2182" w:rsidP="00B25224">
            <w:pPr>
              <w:pStyle w:val="TAL"/>
              <w:rPr>
                <w:color w:val="000000"/>
                <w:sz w:val="16"/>
                <w:szCs w:val="16"/>
              </w:rPr>
            </w:pPr>
            <w:r w:rsidRPr="00322BBE">
              <w:rPr>
                <w:color w:val="000000"/>
                <w:sz w:val="16"/>
                <w:szCs w:val="16"/>
              </w:rPr>
              <w:t>C3-245450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3BCE9F" w14:textId="77777777" w:rsidR="009A2182" w:rsidRPr="00322BBE" w:rsidRDefault="009A2182" w:rsidP="00B25224">
            <w:pPr>
              <w:pStyle w:val="TAL"/>
              <w:rPr>
                <w:sz w:val="16"/>
                <w:szCs w:val="16"/>
              </w:rPr>
            </w:pPr>
          </w:p>
        </w:tc>
      </w:tr>
      <w:tr w:rsidR="009A2182" w:rsidRPr="00322BBE" w14:paraId="6C72073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0A1E4D" w14:textId="77777777" w:rsidR="009A2182" w:rsidRPr="00322BBE" w:rsidRDefault="009A2182" w:rsidP="00B25224">
            <w:pPr>
              <w:pStyle w:val="TAL"/>
              <w:rPr>
                <w:color w:val="000000"/>
                <w:sz w:val="16"/>
                <w:szCs w:val="16"/>
              </w:rPr>
            </w:pPr>
            <w:r w:rsidRPr="00322BBE">
              <w:rPr>
                <w:color w:val="000000"/>
                <w:sz w:val="16"/>
                <w:szCs w:val="16"/>
              </w:rPr>
              <w:t>C3-246081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393235" w14:textId="77777777" w:rsidR="009A2182" w:rsidRPr="00322BBE" w:rsidRDefault="009A2182" w:rsidP="00B25224">
            <w:pPr>
              <w:pStyle w:val="TAL"/>
              <w:rPr>
                <w:color w:val="000000"/>
                <w:sz w:val="16"/>
                <w:szCs w:val="16"/>
              </w:rPr>
            </w:pPr>
            <w:r w:rsidRPr="00322BBE">
              <w:rPr>
                <w:color w:val="000000"/>
                <w:sz w:val="16"/>
                <w:szCs w:val="16"/>
              </w:rPr>
              <w:t>Updates to the bundle EAS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480AF8"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2D9C5B4"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825CAA"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29AA2B" w14:textId="77777777" w:rsidR="009A2182" w:rsidRPr="00322BBE" w:rsidRDefault="009A2182" w:rsidP="00B25224">
            <w:pPr>
              <w:pStyle w:val="TAL"/>
              <w:rPr>
                <w:sz w:val="16"/>
                <w:szCs w:val="16"/>
              </w:rPr>
            </w:pPr>
            <w:r w:rsidRPr="00322BBE">
              <w:rPr>
                <w:sz w:val="16"/>
                <w:szCs w:val="16"/>
              </w:rPr>
              <w:t>C3-246444</w:t>
            </w:r>
          </w:p>
        </w:tc>
      </w:tr>
      <w:tr w:rsidR="009A2182" w:rsidRPr="00322BBE" w14:paraId="0B64BBB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8CA445" w14:textId="77777777" w:rsidR="009A2182" w:rsidRPr="00322BBE" w:rsidRDefault="009A2182" w:rsidP="00B25224">
            <w:pPr>
              <w:pStyle w:val="TAL"/>
              <w:rPr>
                <w:color w:val="000000"/>
                <w:sz w:val="16"/>
                <w:szCs w:val="16"/>
              </w:rPr>
            </w:pPr>
            <w:r w:rsidRPr="00322BBE">
              <w:rPr>
                <w:color w:val="000000"/>
                <w:sz w:val="16"/>
                <w:szCs w:val="16"/>
              </w:rPr>
              <w:t>C3-246082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786E7AC" w14:textId="77777777" w:rsidR="009A2182" w:rsidRPr="00322BBE" w:rsidRDefault="009A2182" w:rsidP="00B25224">
            <w:pPr>
              <w:pStyle w:val="TAL"/>
              <w:rPr>
                <w:color w:val="000000"/>
                <w:sz w:val="16"/>
                <w:szCs w:val="16"/>
              </w:rPr>
            </w:pPr>
            <w:r w:rsidRPr="00322BBE">
              <w:rPr>
                <w:color w:val="000000"/>
                <w:sz w:val="16"/>
                <w:szCs w:val="16"/>
              </w:rPr>
              <w:t>Terminology alignment for bundled EAS coordinated ACRs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728E06"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EBF3C2B"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741C1C"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671386" w14:textId="77777777" w:rsidR="009A2182" w:rsidRPr="00322BBE" w:rsidRDefault="009A2182" w:rsidP="00B25224">
            <w:pPr>
              <w:pStyle w:val="TAL"/>
              <w:rPr>
                <w:sz w:val="16"/>
                <w:szCs w:val="16"/>
              </w:rPr>
            </w:pPr>
            <w:r w:rsidRPr="00322BBE">
              <w:rPr>
                <w:sz w:val="16"/>
                <w:szCs w:val="16"/>
              </w:rPr>
              <w:t>C3-246445</w:t>
            </w:r>
          </w:p>
        </w:tc>
      </w:tr>
      <w:tr w:rsidR="009A2182" w:rsidRPr="00322BBE" w14:paraId="198975C6"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834D7A" w14:textId="77777777" w:rsidR="009A2182" w:rsidRPr="00322BBE" w:rsidRDefault="009A2182" w:rsidP="00B25224">
            <w:pPr>
              <w:pStyle w:val="TAL"/>
              <w:rPr>
                <w:color w:val="000000"/>
                <w:sz w:val="16"/>
                <w:szCs w:val="16"/>
              </w:rPr>
            </w:pPr>
            <w:r w:rsidRPr="00322BBE">
              <w:rPr>
                <w:color w:val="000000"/>
                <w:sz w:val="16"/>
                <w:szCs w:val="16"/>
              </w:rPr>
              <w:t>C3-246083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4018E9" w14:textId="77777777" w:rsidR="009A2182" w:rsidRPr="00322BBE" w:rsidRDefault="009A2182" w:rsidP="00B25224">
            <w:pPr>
              <w:pStyle w:val="TAL"/>
              <w:rPr>
                <w:color w:val="000000"/>
                <w:sz w:val="16"/>
                <w:szCs w:val="16"/>
              </w:rPr>
            </w:pPr>
            <w:r w:rsidRPr="00322BBE">
              <w:rPr>
                <w:color w:val="000000"/>
                <w:sz w:val="16"/>
                <w:szCs w:val="16"/>
              </w:rPr>
              <w:t xml:space="preserve">Define the </w:t>
            </w:r>
            <w:proofErr w:type="spellStart"/>
            <w:r w:rsidRPr="00322BBE">
              <w:rPr>
                <w:color w:val="000000"/>
                <w:sz w:val="16"/>
                <w:szCs w:val="16"/>
              </w:rPr>
              <w:t>OpenAPI</w:t>
            </w:r>
            <w:proofErr w:type="spellEnd"/>
            <w:r w:rsidRPr="00322BBE">
              <w:rPr>
                <w:color w:val="000000"/>
                <w:sz w:val="16"/>
                <w:szCs w:val="16"/>
              </w:rPr>
              <w:t xml:space="preserve"> description of the </w:t>
            </w:r>
            <w:proofErr w:type="spellStart"/>
            <w:r w:rsidRPr="00322BBE">
              <w:rPr>
                <w:color w:val="000000"/>
                <w:sz w:val="16"/>
                <w:szCs w:val="16"/>
              </w:rPr>
              <w:t>UAE_FlightRouteSupport</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088973" w14:textId="77777777" w:rsidR="009A2182" w:rsidRPr="00322BBE" w:rsidRDefault="009A2182" w:rsidP="00B25224">
            <w:pPr>
              <w:pStyle w:val="TAL"/>
              <w:rPr>
                <w:color w:val="000000"/>
                <w:sz w:val="16"/>
                <w:szCs w:val="16"/>
              </w:rPr>
            </w:pPr>
            <w:r w:rsidRPr="00322BBE">
              <w:rPr>
                <w:color w:val="000000"/>
                <w:sz w:val="16"/>
                <w:szCs w:val="16"/>
              </w:rPr>
              <w:t xml:space="preserve">Huawei, Nokia, </w:t>
            </w:r>
            <w:proofErr w:type="spellStart"/>
            <w:r w:rsidRPr="00322BBE">
              <w:rPr>
                <w:color w:val="000000"/>
                <w:sz w:val="16"/>
                <w:szCs w:val="16"/>
              </w:rPr>
              <w:t>InterDigital</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8DBC59"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27F6552" w14:textId="77777777" w:rsidR="009A2182" w:rsidRPr="00322BBE" w:rsidRDefault="009A2182" w:rsidP="00B25224">
            <w:pPr>
              <w:pStyle w:val="TAL"/>
              <w:rPr>
                <w:color w:val="000000"/>
                <w:sz w:val="16"/>
                <w:szCs w:val="16"/>
              </w:rPr>
            </w:pPr>
            <w:r w:rsidRPr="00322BBE">
              <w:rPr>
                <w:color w:val="000000"/>
                <w:sz w:val="16"/>
                <w:szCs w:val="16"/>
              </w:rPr>
              <w:t>C3-245196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5EBD1A" w14:textId="77777777" w:rsidR="009A2182" w:rsidRPr="00322BBE" w:rsidRDefault="009A2182" w:rsidP="00B25224">
            <w:pPr>
              <w:pStyle w:val="TAL"/>
              <w:rPr>
                <w:sz w:val="16"/>
                <w:szCs w:val="16"/>
              </w:rPr>
            </w:pPr>
          </w:p>
        </w:tc>
      </w:tr>
      <w:tr w:rsidR="009A2182" w:rsidRPr="00322BBE" w14:paraId="75EF984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977F2EA" w14:textId="77777777" w:rsidR="009A2182" w:rsidRPr="00322BBE" w:rsidRDefault="009A2182" w:rsidP="00B25224">
            <w:pPr>
              <w:pStyle w:val="TAL"/>
              <w:rPr>
                <w:color w:val="000000"/>
                <w:sz w:val="16"/>
                <w:szCs w:val="16"/>
              </w:rPr>
            </w:pPr>
            <w:r w:rsidRPr="00322BBE">
              <w:rPr>
                <w:color w:val="000000"/>
                <w:sz w:val="16"/>
                <w:szCs w:val="16"/>
              </w:rPr>
              <w:t>C3-246084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AEC783" w14:textId="77777777" w:rsidR="009A2182" w:rsidRPr="00322BBE" w:rsidRDefault="009A2182" w:rsidP="00B25224">
            <w:pPr>
              <w:pStyle w:val="TAL"/>
              <w:rPr>
                <w:color w:val="000000"/>
                <w:sz w:val="16"/>
                <w:szCs w:val="16"/>
              </w:rPr>
            </w:pPr>
            <w:r w:rsidRPr="00322BBE">
              <w:rPr>
                <w:color w:val="000000"/>
                <w:sz w:val="16"/>
                <w:szCs w:val="16"/>
              </w:rPr>
              <w:t xml:space="preserve">Corrections to the </w:t>
            </w:r>
            <w:proofErr w:type="spellStart"/>
            <w:r w:rsidRPr="00322BBE">
              <w:rPr>
                <w:color w:val="000000"/>
                <w:sz w:val="16"/>
                <w:szCs w:val="16"/>
              </w:rPr>
              <w:t>OpenAPI</w:t>
            </w:r>
            <w:proofErr w:type="spellEnd"/>
            <w:r w:rsidRPr="00322BBE">
              <w:rPr>
                <w:color w:val="000000"/>
                <w:sz w:val="16"/>
                <w:szCs w:val="16"/>
              </w:rPr>
              <w:t xml:space="preserve"> definition of the </w:t>
            </w:r>
            <w:proofErr w:type="spellStart"/>
            <w:r w:rsidRPr="00322BBE">
              <w:rPr>
                <w:color w:val="000000"/>
                <w:sz w:val="16"/>
                <w:szCs w:val="16"/>
              </w:rPr>
              <w:t>FlightPathMonConfigPatch</w:t>
            </w:r>
            <w:proofErr w:type="spellEnd"/>
            <w:r w:rsidRPr="00322BBE">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28B186"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2F3FB6"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CAC27BF"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7DA354" w14:textId="77777777" w:rsidR="009A2182" w:rsidRPr="00322BBE" w:rsidRDefault="009A2182" w:rsidP="00B25224">
            <w:pPr>
              <w:pStyle w:val="TAL"/>
              <w:rPr>
                <w:sz w:val="16"/>
                <w:szCs w:val="16"/>
              </w:rPr>
            </w:pPr>
          </w:p>
        </w:tc>
      </w:tr>
      <w:tr w:rsidR="009A2182" w:rsidRPr="00322BBE" w14:paraId="031BE42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B259BB" w14:textId="77777777" w:rsidR="009A2182" w:rsidRPr="00322BBE" w:rsidRDefault="009A2182" w:rsidP="00B25224">
            <w:pPr>
              <w:pStyle w:val="TAL"/>
              <w:rPr>
                <w:color w:val="000000"/>
                <w:sz w:val="16"/>
                <w:szCs w:val="16"/>
              </w:rPr>
            </w:pPr>
            <w:r w:rsidRPr="00322BBE">
              <w:rPr>
                <w:color w:val="000000"/>
                <w:sz w:val="16"/>
                <w:szCs w:val="16"/>
              </w:rPr>
              <w:t>C3-246085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28FE5F" w14:textId="77777777" w:rsidR="009A2182" w:rsidRPr="00322BBE" w:rsidRDefault="009A2182" w:rsidP="00B25224">
            <w:pPr>
              <w:pStyle w:val="TAL"/>
              <w:rPr>
                <w:color w:val="000000"/>
                <w:sz w:val="16"/>
                <w:szCs w:val="16"/>
              </w:rPr>
            </w:pPr>
            <w:r w:rsidRPr="00322BBE">
              <w:rPr>
                <w:color w:val="000000"/>
                <w:sz w:val="16"/>
                <w:szCs w:val="16"/>
              </w:rPr>
              <w:t xml:space="preserve">Removal of the Editor's Note on the definition of the </w:t>
            </w:r>
            <w:proofErr w:type="spellStart"/>
            <w:r w:rsidRPr="00322BBE">
              <w:rPr>
                <w:color w:val="000000"/>
                <w:sz w:val="16"/>
                <w:szCs w:val="16"/>
              </w:rPr>
              <w:t>FlightPathMonEventInfo</w:t>
            </w:r>
            <w:proofErr w:type="spellEnd"/>
            <w:r w:rsidRPr="00322BBE">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B37F7D"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2EDDB7"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FC8056"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D42854" w14:textId="77777777" w:rsidR="009A2182" w:rsidRPr="00322BBE" w:rsidRDefault="009A2182" w:rsidP="00B25224">
            <w:pPr>
              <w:pStyle w:val="TAL"/>
              <w:rPr>
                <w:sz w:val="16"/>
                <w:szCs w:val="16"/>
              </w:rPr>
            </w:pPr>
          </w:p>
        </w:tc>
      </w:tr>
      <w:tr w:rsidR="009A2182" w:rsidRPr="00322BBE" w14:paraId="45B986E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00B6FA6" w14:textId="77777777" w:rsidR="009A2182" w:rsidRPr="00322BBE" w:rsidRDefault="009A2182" w:rsidP="00B25224">
            <w:pPr>
              <w:pStyle w:val="TAL"/>
              <w:rPr>
                <w:color w:val="000000"/>
                <w:sz w:val="16"/>
                <w:szCs w:val="16"/>
              </w:rPr>
            </w:pPr>
            <w:r w:rsidRPr="00322BBE">
              <w:rPr>
                <w:color w:val="000000"/>
                <w:sz w:val="16"/>
                <w:szCs w:val="16"/>
              </w:rPr>
              <w:t>C3-246086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C70CD9" w14:textId="77777777" w:rsidR="009A2182" w:rsidRPr="00322BBE" w:rsidRDefault="009A2182" w:rsidP="00B25224">
            <w:pPr>
              <w:pStyle w:val="TAL"/>
              <w:rPr>
                <w:color w:val="000000"/>
                <w:sz w:val="16"/>
                <w:szCs w:val="16"/>
              </w:rPr>
            </w:pPr>
            <w:r w:rsidRPr="00322BBE">
              <w:rPr>
                <w:color w:val="000000"/>
                <w:sz w:val="16"/>
                <w:szCs w:val="16"/>
              </w:rPr>
              <w:t xml:space="preserve">Define the service description clauses of the </w:t>
            </w:r>
            <w:proofErr w:type="spellStart"/>
            <w:r w:rsidRPr="00322BBE">
              <w:rPr>
                <w:color w:val="000000"/>
                <w:sz w:val="16"/>
                <w:szCs w:val="16"/>
              </w:rPr>
              <w:lastRenderedPageBreak/>
              <w:t>UAE_NTZManagement</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44ADA2" w14:textId="77777777" w:rsidR="009A2182" w:rsidRPr="00322BBE" w:rsidRDefault="009A2182" w:rsidP="00B25224">
            <w:pPr>
              <w:pStyle w:val="TAL"/>
              <w:rPr>
                <w:color w:val="000000"/>
                <w:sz w:val="16"/>
                <w:szCs w:val="16"/>
              </w:rPr>
            </w:pPr>
            <w:r w:rsidRPr="00322BBE">
              <w:rPr>
                <w:color w:val="000000"/>
                <w:sz w:val="16"/>
                <w:szCs w:val="16"/>
              </w:rPr>
              <w:lastRenderedPageBreak/>
              <w:t xml:space="preserve">Huawei, </w:t>
            </w:r>
            <w:proofErr w:type="spellStart"/>
            <w:r w:rsidRPr="00322BBE">
              <w:rPr>
                <w:color w:val="000000"/>
                <w:sz w:val="16"/>
                <w:szCs w:val="16"/>
              </w:rPr>
              <w:lastRenderedPageBreak/>
              <w:t>InterDigital</w:t>
            </w:r>
            <w:proofErr w:type="spellEnd"/>
            <w:r w:rsidRPr="00322BBE">
              <w:rPr>
                <w:color w:val="000000"/>
                <w:sz w:val="16"/>
                <w:szCs w:val="16"/>
              </w:rPr>
              <w:t>,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C600A9" w14:textId="77777777" w:rsidR="009A2182" w:rsidRPr="00322BBE" w:rsidRDefault="009A2182" w:rsidP="00B25224">
            <w:pPr>
              <w:pStyle w:val="TAL"/>
              <w:rPr>
                <w:color w:val="000000"/>
                <w:sz w:val="16"/>
                <w:szCs w:val="16"/>
              </w:rPr>
            </w:pPr>
            <w:r w:rsidRPr="00322BBE">
              <w:rPr>
                <w:color w:val="000000"/>
                <w:sz w:val="16"/>
                <w:szCs w:val="16"/>
              </w:rPr>
              <w:lastRenderedPageBreak/>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1420F3"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40BDAD" w14:textId="77777777" w:rsidR="009A2182" w:rsidRPr="00322BBE" w:rsidRDefault="009A2182" w:rsidP="00B25224">
            <w:pPr>
              <w:pStyle w:val="TAL"/>
              <w:rPr>
                <w:sz w:val="16"/>
                <w:szCs w:val="16"/>
              </w:rPr>
            </w:pPr>
          </w:p>
        </w:tc>
      </w:tr>
      <w:tr w:rsidR="009A2182" w:rsidRPr="00322BBE" w14:paraId="3F3CC43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799C84" w14:textId="77777777" w:rsidR="009A2182" w:rsidRPr="00322BBE" w:rsidRDefault="009A2182" w:rsidP="00B25224">
            <w:pPr>
              <w:pStyle w:val="TAL"/>
              <w:rPr>
                <w:color w:val="000000"/>
                <w:sz w:val="16"/>
                <w:szCs w:val="16"/>
              </w:rPr>
            </w:pPr>
            <w:r w:rsidRPr="00322BBE">
              <w:rPr>
                <w:color w:val="000000"/>
                <w:sz w:val="16"/>
                <w:szCs w:val="16"/>
              </w:rPr>
              <w:t>C3-246087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976682B" w14:textId="77777777" w:rsidR="009A2182" w:rsidRPr="00322BBE" w:rsidRDefault="009A2182" w:rsidP="00B25224">
            <w:pPr>
              <w:pStyle w:val="TAL"/>
              <w:rPr>
                <w:color w:val="000000"/>
                <w:sz w:val="16"/>
                <w:szCs w:val="16"/>
              </w:rPr>
            </w:pPr>
            <w:r w:rsidRPr="00322BBE">
              <w:rPr>
                <w:color w:val="000000"/>
                <w:sz w:val="16"/>
                <w:szCs w:val="16"/>
              </w:rPr>
              <w:t xml:space="preserve">Define the API definition clauses of the </w:t>
            </w:r>
            <w:proofErr w:type="spellStart"/>
            <w:r w:rsidRPr="00322BBE">
              <w:rPr>
                <w:color w:val="000000"/>
                <w:sz w:val="16"/>
                <w:szCs w:val="16"/>
              </w:rPr>
              <w:t>UAE_NTZManagement</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8708F8" w14:textId="77777777" w:rsidR="009A2182" w:rsidRPr="00322BBE" w:rsidRDefault="009A2182" w:rsidP="00B25224">
            <w:pPr>
              <w:pStyle w:val="TAL"/>
              <w:rPr>
                <w:color w:val="000000"/>
                <w:sz w:val="16"/>
                <w:szCs w:val="16"/>
              </w:rPr>
            </w:pPr>
            <w:r w:rsidRPr="00322BBE">
              <w:rPr>
                <w:color w:val="000000"/>
                <w:sz w:val="16"/>
                <w:szCs w:val="16"/>
              </w:rPr>
              <w:t xml:space="preserve">Huawei, </w:t>
            </w:r>
            <w:proofErr w:type="spellStart"/>
            <w:r w:rsidRPr="00322BBE">
              <w:rPr>
                <w:color w:val="000000"/>
                <w:sz w:val="16"/>
                <w:szCs w:val="16"/>
              </w:rPr>
              <w:t>InterDigital</w:t>
            </w:r>
            <w:proofErr w:type="spellEnd"/>
            <w:r w:rsidRPr="00322BBE">
              <w:rPr>
                <w:color w:val="000000"/>
                <w:sz w:val="16"/>
                <w:szCs w:val="16"/>
              </w:rPr>
              <w:t>,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6FF9A4"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C909D4"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8AF097" w14:textId="77777777" w:rsidR="009A2182" w:rsidRPr="00322BBE" w:rsidRDefault="009A2182" w:rsidP="00B25224">
            <w:pPr>
              <w:pStyle w:val="TAL"/>
              <w:rPr>
                <w:sz w:val="16"/>
                <w:szCs w:val="16"/>
              </w:rPr>
            </w:pPr>
            <w:r w:rsidRPr="00322BBE">
              <w:rPr>
                <w:sz w:val="16"/>
                <w:szCs w:val="16"/>
              </w:rPr>
              <w:t>C3-246365</w:t>
            </w:r>
          </w:p>
        </w:tc>
      </w:tr>
      <w:tr w:rsidR="009A2182" w:rsidRPr="00322BBE" w14:paraId="1CC4C2F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41743D" w14:textId="77777777" w:rsidR="009A2182" w:rsidRPr="00322BBE" w:rsidRDefault="009A2182" w:rsidP="00B25224">
            <w:pPr>
              <w:pStyle w:val="TAL"/>
              <w:rPr>
                <w:color w:val="000000"/>
                <w:sz w:val="16"/>
                <w:szCs w:val="16"/>
              </w:rPr>
            </w:pPr>
            <w:r w:rsidRPr="00322BBE">
              <w:rPr>
                <w:color w:val="000000"/>
                <w:sz w:val="16"/>
                <w:szCs w:val="16"/>
              </w:rPr>
              <w:t>C3-246088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150958" w14:textId="77777777" w:rsidR="009A2182" w:rsidRPr="00322BBE" w:rsidRDefault="009A2182" w:rsidP="00B25224">
            <w:pPr>
              <w:pStyle w:val="TAL"/>
              <w:rPr>
                <w:color w:val="000000"/>
                <w:sz w:val="16"/>
                <w:szCs w:val="16"/>
              </w:rPr>
            </w:pPr>
            <w:r w:rsidRPr="00322BBE">
              <w:rPr>
                <w:color w:val="000000"/>
                <w:sz w:val="16"/>
                <w:szCs w:val="16"/>
              </w:rPr>
              <w:t xml:space="preserve">Define the </w:t>
            </w:r>
            <w:proofErr w:type="spellStart"/>
            <w:r w:rsidRPr="00322BBE">
              <w:rPr>
                <w:color w:val="000000"/>
                <w:sz w:val="16"/>
                <w:szCs w:val="16"/>
              </w:rPr>
              <w:t>OpenAPI</w:t>
            </w:r>
            <w:proofErr w:type="spellEnd"/>
            <w:r w:rsidRPr="00322BBE">
              <w:rPr>
                <w:color w:val="000000"/>
                <w:sz w:val="16"/>
                <w:szCs w:val="16"/>
              </w:rPr>
              <w:t xml:space="preserve"> description of the </w:t>
            </w:r>
            <w:proofErr w:type="spellStart"/>
            <w:r w:rsidRPr="00322BBE">
              <w:rPr>
                <w:color w:val="000000"/>
                <w:sz w:val="16"/>
                <w:szCs w:val="16"/>
              </w:rPr>
              <w:t>UAE_NTZManagement</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147638" w14:textId="77777777" w:rsidR="009A2182" w:rsidRPr="00322BBE" w:rsidRDefault="009A2182" w:rsidP="00B25224">
            <w:pPr>
              <w:pStyle w:val="TAL"/>
              <w:rPr>
                <w:color w:val="000000"/>
                <w:sz w:val="16"/>
                <w:szCs w:val="16"/>
              </w:rPr>
            </w:pPr>
            <w:r w:rsidRPr="00322BBE">
              <w:rPr>
                <w:color w:val="000000"/>
                <w:sz w:val="16"/>
                <w:szCs w:val="16"/>
              </w:rPr>
              <w:t xml:space="preserve">Huawei, </w:t>
            </w:r>
            <w:proofErr w:type="spellStart"/>
            <w:r w:rsidRPr="00322BBE">
              <w:rPr>
                <w:color w:val="000000"/>
                <w:sz w:val="16"/>
                <w:szCs w:val="16"/>
              </w:rPr>
              <w:t>InterDigital</w:t>
            </w:r>
            <w:proofErr w:type="spellEnd"/>
            <w:r w:rsidRPr="00322BBE">
              <w:rPr>
                <w:color w:val="000000"/>
                <w:sz w:val="16"/>
                <w:szCs w:val="16"/>
              </w:rPr>
              <w:t>,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0828EB"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16B2C3"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D4B231" w14:textId="77777777" w:rsidR="009A2182" w:rsidRPr="00322BBE" w:rsidRDefault="009A2182" w:rsidP="00B25224">
            <w:pPr>
              <w:pStyle w:val="TAL"/>
              <w:rPr>
                <w:sz w:val="16"/>
                <w:szCs w:val="16"/>
              </w:rPr>
            </w:pPr>
            <w:r w:rsidRPr="00322BBE">
              <w:rPr>
                <w:sz w:val="16"/>
                <w:szCs w:val="16"/>
              </w:rPr>
              <w:t>C3-246262</w:t>
            </w:r>
          </w:p>
        </w:tc>
      </w:tr>
      <w:tr w:rsidR="009A2182" w:rsidRPr="00322BBE" w14:paraId="14BB721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3793ECC" w14:textId="77777777" w:rsidR="009A2182" w:rsidRPr="00322BBE" w:rsidRDefault="009A2182" w:rsidP="00B25224">
            <w:pPr>
              <w:pStyle w:val="TAL"/>
              <w:rPr>
                <w:color w:val="000000"/>
                <w:sz w:val="16"/>
                <w:szCs w:val="16"/>
              </w:rPr>
            </w:pPr>
            <w:r w:rsidRPr="00322BBE">
              <w:rPr>
                <w:color w:val="000000"/>
                <w:sz w:val="16"/>
                <w:szCs w:val="16"/>
              </w:rPr>
              <w:t>C3-246089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6AFE9D" w14:textId="77777777" w:rsidR="009A2182" w:rsidRPr="00322BBE" w:rsidRDefault="009A2182" w:rsidP="00B25224">
            <w:pPr>
              <w:pStyle w:val="TAL"/>
              <w:rPr>
                <w:color w:val="000000"/>
                <w:sz w:val="16"/>
                <w:szCs w:val="16"/>
              </w:rPr>
            </w:pPr>
            <w:r w:rsidRPr="00322BBE">
              <w:rPr>
                <w:color w:val="000000"/>
                <w:sz w:val="16"/>
                <w:szCs w:val="16"/>
              </w:rPr>
              <w:t xml:space="preserve">Add the new </w:t>
            </w:r>
            <w:proofErr w:type="spellStart"/>
            <w:r w:rsidRPr="00322BBE">
              <w:rPr>
                <w:color w:val="000000"/>
                <w:sz w:val="16"/>
                <w:szCs w:val="16"/>
              </w:rPr>
              <w:t>AddressingParamProvision</w:t>
            </w:r>
            <w:proofErr w:type="spellEnd"/>
            <w:r w:rsidRPr="00322BBE">
              <w:rPr>
                <w:color w:val="000000"/>
                <w:sz w:val="16"/>
                <w:szCs w:val="16"/>
              </w:rPr>
              <w:t xml:space="preserve"> API in clause 5.1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B69318"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35D330"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F3BF9C"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0AC886" w14:textId="77777777" w:rsidR="009A2182" w:rsidRPr="00322BBE" w:rsidRDefault="009A2182" w:rsidP="00B25224">
            <w:pPr>
              <w:pStyle w:val="TAL"/>
              <w:rPr>
                <w:sz w:val="16"/>
                <w:szCs w:val="16"/>
              </w:rPr>
            </w:pPr>
          </w:p>
        </w:tc>
      </w:tr>
      <w:tr w:rsidR="009A2182" w:rsidRPr="00322BBE" w14:paraId="0727FFE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153CD6" w14:textId="77777777" w:rsidR="009A2182" w:rsidRPr="00322BBE" w:rsidRDefault="009A2182" w:rsidP="00B25224">
            <w:pPr>
              <w:pStyle w:val="TAL"/>
              <w:rPr>
                <w:color w:val="000000"/>
                <w:sz w:val="16"/>
                <w:szCs w:val="16"/>
              </w:rPr>
            </w:pPr>
            <w:r w:rsidRPr="00322BBE">
              <w:rPr>
                <w:color w:val="000000"/>
                <w:sz w:val="16"/>
                <w:szCs w:val="16"/>
              </w:rPr>
              <w:t>C3-246090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7CBE570" w14:textId="77777777" w:rsidR="009A2182" w:rsidRPr="00322BBE" w:rsidRDefault="009A2182" w:rsidP="00B25224">
            <w:pPr>
              <w:pStyle w:val="TAL"/>
              <w:rPr>
                <w:color w:val="000000"/>
                <w:sz w:val="16"/>
                <w:szCs w:val="16"/>
              </w:rPr>
            </w:pPr>
            <w:r w:rsidRPr="00322BBE">
              <w:rPr>
                <w:color w:val="000000"/>
                <w:sz w:val="16"/>
                <w:szCs w:val="16"/>
              </w:rPr>
              <w:t xml:space="preserve">Add the new </w:t>
            </w:r>
            <w:proofErr w:type="spellStart"/>
            <w:r w:rsidRPr="00322BBE">
              <w:rPr>
                <w:color w:val="000000"/>
                <w:sz w:val="16"/>
                <w:szCs w:val="16"/>
              </w:rPr>
              <w:t>UAVFlightAssistance</w:t>
            </w:r>
            <w:proofErr w:type="spellEnd"/>
            <w:r w:rsidRPr="00322BBE">
              <w:rPr>
                <w:color w:val="000000"/>
                <w:sz w:val="16"/>
                <w:szCs w:val="16"/>
              </w:rPr>
              <w:t xml:space="preserve"> API in clause 5.1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2DD1BA"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D3B6D1"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1195F7E"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715073" w14:textId="77777777" w:rsidR="009A2182" w:rsidRPr="00322BBE" w:rsidRDefault="009A2182" w:rsidP="00B25224">
            <w:pPr>
              <w:pStyle w:val="TAL"/>
              <w:rPr>
                <w:sz w:val="16"/>
                <w:szCs w:val="16"/>
              </w:rPr>
            </w:pPr>
            <w:r w:rsidRPr="00322BBE">
              <w:rPr>
                <w:sz w:val="16"/>
                <w:szCs w:val="16"/>
              </w:rPr>
              <w:t>C3-246450</w:t>
            </w:r>
          </w:p>
        </w:tc>
      </w:tr>
      <w:tr w:rsidR="009A2182" w:rsidRPr="00322BBE" w14:paraId="750D20E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4921120" w14:textId="77777777" w:rsidR="009A2182" w:rsidRPr="00322BBE" w:rsidRDefault="009A2182" w:rsidP="00B25224">
            <w:pPr>
              <w:pStyle w:val="TAL"/>
              <w:rPr>
                <w:color w:val="000000"/>
                <w:sz w:val="16"/>
                <w:szCs w:val="16"/>
              </w:rPr>
            </w:pPr>
            <w:r w:rsidRPr="00322BBE">
              <w:rPr>
                <w:color w:val="000000"/>
                <w:sz w:val="16"/>
                <w:szCs w:val="16"/>
              </w:rPr>
              <w:t>C3-246091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2A7ACEE" w14:textId="77777777" w:rsidR="009A2182" w:rsidRPr="00322BBE" w:rsidRDefault="009A2182" w:rsidP="00B25224">
            <w:pPr>
              <w:pStyle w:val="TAL"/>
              <w:rPr>
                <w:color w:val="000000"/>
                <w:sz w:val="16"/>
                <w:szCs w:val="16"/>
              </w:rPr>
            </w:pPr>
            <w:r w:rsidRPr="00322BBE">
              <w:rPr>
                <w:color w:val="000000"/>
                <w:sz w:val="16"/>
                <w:szCs w:val="16"/>
              </w:rPr>
              <w:t xml:space="preserve">Add the new </w:t>
            </w:r>
            <w:proofErr w:type="spellStart"/>
            <w:r w:rsidRPr="00322BBE">
              <w:rPr>
                <w:color w:val="000000"/>
                <w:sz w:val="16"/>
                <w:szCs w:val="16"/>
              </w:rPr>
              <w:t>FemtoParamProvision</w:t>
            </w:r>
            <w:proofErr w:type="spellEnd"/>
            <w:r w:rsidRPr="00322BBE">
              <w:rPr>
                <w:color w:val="000000"/>
                <w:sz w:val="16"/>
                <w:szCs w:val="16"/>
              </w:rPr>
              <w:t xml:space="preserve"> API in clauses 4.1 and 5.1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A1D1B2"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BF66C15"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79D5A56"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9F8710" w14:textId="77777777" w:rsidR="009A2182" w:rsidRPr="00322BBE" w:rsidRDefault="009A2182" w:rsidP="00B25224">
            <w:pPr>
              <w:pStyle w:val="TAL"/>
              <w:rPr>
                <w:sz w:val="16"/>
                <w:szCs w:val="16"/>
              </w:rPr>
            </w:pPr>
            <w:r w:rsidRPr="00322BBE">
              <w:rPr>
                <w:sz w:val="16"/>
                <w:szCs w:val="16"/>
              </w:rPr>
              <w:t>C3-246493</w:t>
            </w:r>
          </w:p>
        </w:tc>
      </w:tr>
      <w:tr w:rsidR="009A2182" w:rsidRPr="00322BBE" w14:paraId="17DBDAD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3B4A261" w14:textId="77777777" w:rsidR="009A2182" w:rsidRPr="00322BBE" w:rsidRDefault="009A2182" w:rsidP="00B25224">
            <w:pPr>
              <w:pStyle w:val="TAL"/>
              <w:rPr>
                <w:color w:val="000000"/>
                <w:sz w:val="16"/>
                <w:szCs w:val="16"/>
              </w:rPr>
            </w:pPr>
            <w:r w:rsidRPr="00322BBE">
              <w:rPr>
                <w:color w:val="000000"/>
                <w:sz w:val="16"/>
                <w:szCs w:val="16"/>
              </w:rPr>
              <w:t>C3-246092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C60FF9" w14:textId="77777777" w:rsidR="009A2182" w:rsidRPr="00322BBE" w:rsidRDefault="009A2182" w:rsidP="00B25224">
            <w:pPr>
              <w:pStyle w:val="TAL"/>
              <w:rPr>
                <w:color w:val="000000"/>
                <w:sz w:val="16"/>
                <w:szCs w:val="16"/>
              </w:rPr>
            </w:pPr>
            <w:r w:rsidRPr="00322BBE">
              <w:rPr>
                <w:color w:val="000000"/>
                <w:sz w:val="16"/>
                <w:szCs w:val="16"/>
              </w:rPr>
              <w:t>Updates to AKMA service disablement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5F87CB"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E94365"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CB72ED"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04C3E3" w14:textId="77777777" w:rsidR="009A2182" w:rsidRPr="00322BBE" w:rsidRDefault="009A2182" w:rsidP="00B25224">
            <w:pPr>
              <w:pStyle w:val="TAL"/>
              <w:rPr>
                <w:sz w:val="16"/>
                <w:szCs w:val="16"/>
              </w:rPr>
            </w:pPr>
            <w:r w:rsidRPr="00322BBE">
              <w:rPr>
                <w:sz w:val="16"/>
                <w:szCs w:val="16"/>
              </w:rPr>
              <w:t>C3-246534</w:t>
            </w:r>
          </w:p>
        </w:tc>
      </w:tr>
      <w:tr w:rsidR="009A2182" w:rsidRPr="00322BBE" w14:paraId="2696894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8676237" w14:textId="77777777" w:rsidR="009A2182" w:rsidRPr="00322BBE" w:rsidRDefault="009A2182" w:rsidP="00B25224">
            <w:pPr>
              <w:pStyle w:val="TAL"/>
              <w:rPr>
                <w:color w:val="000000"/>
                <w:sz w:val="16"/>
                <w:szCs w:val="16"/>
              </w:rPr>
            </w:pPr>
            <w:r w:rsidRPr="00322BBE">
              <w:rPr>
                <w:color w:val="000000"/>
                <w:sz w:val="16"/>
                <w:szCs w:val="16"/>
              </w:rPr>
              <w:t>C3-246093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2FB856" w14:textId="77777777" w:rsidR="009A2182" w:rsidRPr="00322BBE" w:rsidRDefault="009A2182" w:rsidP="00B25224">
            <w:pPr>
              <w:pStyle w:val="TAL"/>
              <w:rPr>
                <w:color w:val="000000"/>
                <w:sz w:val="16"/>
                <w:szCs w:val="16"/>
              </w:rPr>
            </w:pPr>
            <w:r w:rsidRPr="00322BBE">
              <w:rPr>
                <w:color w:val="000000"/>
                <w:sz w:val="16"/>
                <w:szCs w:val="16"/>
              </w:rPr>
              <w:t>Correcting the content of the Connection Status Notification request body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BFABB5"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2B313F"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0D0659"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B92A3F" w14:textId="77777777" w:rsidR="009A2182" w:rsidRPr="00322BBE" w:rsidRDefault="009A2182" w:rsidP="00B25224">
            <w:pPr>
              <w:pStyle w:val="TAL"/>
              <w:rPr>
                <w:sz w:val="16"/>
                <w:szCs w:val="16"/>
              </w:rPr>
            </w:pPr>
          </w:p>
        </w:tc>
      </w:tr>
      <w:tr w:rsidR="009A2182" w:rsidRPr="00322BBE" w14:paraId="2A86E392"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1D5330" w14:textId="77777777" w:rsidR="009A2182" w:rsidRPr="00322BBE" w:rsidRDefault="009A2182" w:rsidP="00B25224">
            <w:pPr>
              <w:pStyle w:val="TAL"/>
              <w:rPr>
                <w:color w:val="000000"/>
                <w:sz w:val="16"/>
                <w:szCs w:val="16"/>
              </w:rPr>
            </w:pPr>
            <w:r w:rsidRPr="00322BBE">
              <w:rPr>
                <w:color w:val="000000"/>
                <w:sz w:val="16"/>
                <w:szCs w:val="16"/>
              </w:rPr>
              <w:t>C3-246094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80D55F2" w14:textId="77777777" w:rsidR="009A2182" w:rsidRPr="00322BBE" w:rsidRDefault="009A2182" w:rsidP="00B25224">
            <w:pPr>
              <w:pStyle w:val="TAL"/>
              <w:rPr>
                <w:color w:val="000000"/>
                <w:sz w:val="16"/>
                <w:szCs w:val="16"/>
              </w:rPr>
            </w:pPr>
            <w:r w:rsidRPr="00322BBE">
              <w:rPr>
                <w:color w:val="000000"/>
                <w:sz w:val="16"/>
                <w:szCs w:val="16"/>
              </w:rPr>
              <w:t>Correcting the content of the Connection Status Notification request body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A6E1FB"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7383572"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673964"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11AF81" w14:textId="77777777" w:rsidR="009A2182" w:rsidRPr="00322BBE" w:rsidRDefault="009A2182" w:rsidP="00B25224">
            <w:pPr>
              <w:pStyle w:val="TAL"/>
              <w:rPr>
                <w:sz w:val="16"/>
                <w:szCs w:val="16"/>
              </w:rPr>
            </w:pPr>
          </w:p>
        </w:tc>
      </w:tr>
      <w:tr w:rsidR="009A2182" w:rsidRPr="00322BBE" w14:paraId="20D2FEC6"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3D52DAF" w14:textId="77777777" w:rsidR="009A2182" w:rsidRPr="00322BBE" w:rsidRDefault="009A2182" w:rsidP="00B25224">
            <w:pPr>
              <w:pStyle w:val="TAL"/>
              <w:rPr>
                <w:color w:val="000000"/>
                <w:sz w:val="16"/>
                <w:szCs w:val="16"/>
              </w:rPr>
            </w:pPr>
            <w:r w:rsidRPr="00322BBE">
              <w:rPr>
                <w:color w:val="000000"/>
                <w:sz w:val="16"/>
                <w:szCs w:val="16"/>
              </w:rPr>
              <w:t>C3-246095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465DA6" w14:textId="77777777" w:rsidR="009A2182" w:rsidRPr="00322BBE" w:rsidRDefault="009A2182" w:rsidP="00B25224">
            <w:pPr>
              <w:pStyle w:val="TAL"/>
              <w:rPr>
                <w:color w:val="000000"/>
                <w:sz w:val="16"/>
                <w:szCs w:val="16"/>
              </w:rPr>
            </w:pPr>
            <w:r w:rsidRPr="00322BBE">
              <w:rPr>
                <w:color w:val="000000"/>
                <w:sz w:val="16"/>
                <w:szCs w:val="16"/>
              </w:rPr>
              <w:t>Corrections to the GNSS Assistance Data information collection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83A9A8" w14:textId="77777777" w:rsidR="009A2182" w:rsidRPr="00322BBE" w:rsidRDefault="009A2182" w:rsidP="00B25224">
            <w:pPr>
              <w:pStyle w:val="TAL"/>
              <w:rPr>
                <w:color w:val="000000"/>
                <w:sz w:val="16"/>
                <w:szCs w:val="16"/>
              </w:rPr>
            </w:pPr>
            <w:r w:rsidRPr="00322BBE">
              <w:rPr>
                <w:color w:val="000000"/>
                <w:sz w:val="16"/>
                <w:szCs w:val="16"/>
              </w:rPr>
              <w:t>Huawei, CATT,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81071B7"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E7519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32256F" w14:textId="77777777" w:rsidR="009A2182" w:rsidRPr="00322BBE" w:rsidRDefault="009A2182" w:rsidP="00B25224">
            <w:pPr>
              <w:pStyle w:val="TAL"/>
              <w:rPr>
                <w:sz w:val="16"/>
                <w:szCs w:val="16"/>
              </w:rPr>
            </w:pPr>
            <w:r w:rsidRPr="00322BBE">
              <w:rPr>
                <w:sz w:val="16"/>
                <w:szCs w:val="16"/>
              </w:rPr>
              <w:t>C3-246423</w:t>
            </w:r>
          </w:p>
        </w:tc>
      </w:tr>
      <w:tr w:rsidR="009A2182" w:rsidRPr="00322BBE" w14:paraId="58D154C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984B789" w14:textId="77777777" w:rsidR="009A2182" w:rsidRPr="00322BBE" w:rsidRDefault="009A2182" w:rsidP="00B25224">
            <w:pPr>
              <w:pStyle w:val="TAL"/>
              <w:rPr>
                <w:color w:val="000000"/>
                <w:sz w:val="16"/>
                <w:szCs w:val="16"/>
              </w:rPr>
            </w:pPr>
            <w:r w:rsidRPr="00322BBE">
              <w:rPr>
                <w:color w:val="000000"/>
                <w:sz w:val="16"/>
                <w:szCs w:val="16"/>
              </w:rPr>
              <w:t>C3-246096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81F928" w14:textId="77777777" w:rsidR="009A2182" w:rsidRPr="00322BBE" w:rsidRDefault="009A2182" w:rsidP="00B25224">
            <w:pPr>
              <w:pStyle w:val="TAL"/>
              <w:rPr>
                <w:color w:val="000000"/>
                <w:sz w:val="16"/>
                <w:szCs w:val="16"/>
              </w:rPr>
            </w:pPr>
            <w:r w:rsidRPr="00322BBE">
              <w:rPr>
                <w:color w:val="000000"/>
                <w:sz w:val="16"/>
                <w:szCs w:val="16"/>
              </w:rPr>
              <w:t>Corrections to the GNSS Assistance Data information collection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404D12" w14:textId="77777777" w:rsidR="009A2182" w:rsidRPr="00322BBE" w:rsidRDefault="009A2182" w:rsidP="00B25224">
            <w:pPr>
              <w:pStyle w:val="TAL"/>
              <w:rPr>
                <w:color w:val="000000"/>
                <w:sz w:val="16"/>
                <w:szCs w:val="16"/>
              </w:rPr>
            </w:pPr>
            <w:r w:rsidRPr="00322BBE">
              <w:rPr>
                <w:color w:val="000000"/>
                <w:sz w:val="16"/>
                <w:szCs w:val="16"/>
              </w:rPr>
              <w:t>Huawei, CATT,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9D987B4"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937C7E6"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FCB5A4" w14:textId="77777777" w:rsidR="009A2182" w:rsidRPr="00322BBE" w:rsidRDefault="009A2182" w:rsidP="00B25224">
            <w:pPr>
              <w:pStyle w:val="TAL"/>
              <w:rPr>
                <w:sz w:val="16"/>
                <w:szCs w:val="16"/>
              </w:rPr>
            </w:pPr>
            <w:r w:rsidRPr="00322BBE">
              <w:rPr>
                <w:sz w:val="16"/>
                <w:szCs w:val="16"/>
              </w:rPr>
              <w:t>C3-246424</w:t>
            </w:r>
          </w:p>
        </w:tc>
      </w:tr>
      <w:tr w:rsidR="009A2182" w:rsidRPr="00322BBE" w14:paraId="309C48B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AE4E66" w14:textId="77777777" w:rsidR="009A2182" w:rsidRPr="00322BBE" w:rsidRDefault="009A2182" w:rsidP="00B25224">
            <w:pPr>
              <w:pStyle w:val="TAL"/>
              <w:rPr>
                <w:color w:val="000000"/>
                <w:sz w:val="16"/>
                <w:szCs w:val="16"/>
              </w:rPr>
            </w:pPr>
            <w:r w:rsidRPr="00322BBE">
              <w:rPr>
                <w:color w:val="000000"/>
                <w:sz w:val="16"/>
                <w:szCs w:val="16"/>
              </w:rPr>
              <w:t>C3-246097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702A5C7" w14:textId="77777777" w:rsidR="009A2182" w:rsidRPr="00322BBE" w:rsidRDefault="009A2182" w:rsidP="00B25224">
            <w:pPr>
              <w:pStyle w:val="TAL"/>
              <w:rPr>
                <w:color w:val="000000"/>
                <w:sz w:val="16"/>
                <w:szCs w:val="16"/>
              </w:rPr>
            </w:pPr>
            <w:r w:rsidRPr="00322BBE">
              <w:rPr>
                <w:color w:val="000000"/>
                <w:sz w:val="16"/>
                <w:szCs w:val="16"/>
              </w:rPr>
              <w:t>Corrections to the GNSS Assistance Data information collection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9E8D8C" w14:textId="77777777" w:rsidR="009A2182" w:rsidRPr="00322BBE" w:rsidRDefault="009A2182" w:rsidP="00B25224">
            <w:pPr>
              <w:pStyle w:val="TAL"/>
              <w:rPr>
                <w:color w:val="000000"/>
                <w:sz w:val="16"/>
                <w:szCs w:val="16"/>
              </w:rPr>
            </w:pPr>
            <w:r w:rsidRPr="00322BBE">
              <w:rPr>
                <w:color w:val="000000"/>
                <w:sz w:val="16"/>
                <w:szCs w:val="16"/>
              </w:rPr>
              <w:t>Huawei, CATT,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CA90DED"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87FD50"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0DB317" w14:textId="77777777" w:rsidR="009A2182" w:rsidRPr="00322BBE" w:rsidRDefault="009A2182" w:rsidP="00B25224">
            <w:pPr>
              <w:pStyle w:val="TAL"/>
              <w:rPr>
                <w:sz w:val="16"/>
                <w:szCs w:val="16"/>
              </w:rPr>
            </w:pPr>
            <w:r w:rsidRPr="00322BBE">
              <w:rPr>
                <w:sz w:val="16"/>
                <w:szCs w:val="16"/>
              </w:rPr>
              <w:t>C3-246425</w:t>
            </w:r>
          </w:p>
        </w:tc>
      </w:tr>
      <w:tr w:rsidR="009A2182" w:rsidRPr="00322BBE" w14:paraId="297DB4A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9E08F0" w14:textId="77777777" w:rsidR="009A2182" w:rsidRPr="00322BBE" w:rsidRDefault="009A2182" w:rsidP="00B25224">
            <w:pPr>
              <w:pStyle w:val="TAL"/>
              <w:rPr>
                <w:color w:val="000000"/>
                <w:sz w:val="16"/>
                <w:szCs w:val="16"/>
              </w:rPr>
            </w:pPr>
            <w:r w:rsidRPr="00322BBE">
              <w:rPr>
                <w:color w:val="000000"/>
                <w:sz w:val="16"/>
                <w:szCs w:val="16"/>
              </w:rPr>
              <w:t>C3-246098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7C9E071" w14:textId="77777777" w:rsidR="009A2182" w:rsidRPr="00322BBE" w:rsidRDefault="009A2182" w:rsidP="00B25224">
            <w:pPr>
              <w:pStyle w:val="TAL"/>
              <w:rPr>
                <w:color w:val="000000"/>
                <w:sz w:val="16"/>
                <w:szCs w:val="16"/>
              </w:rPr>
            </w:pPr>
            <w:r w:rsidRPr="00322BBE">
              <w:rPr>
                <w:color w:val="000000"/>
                <w:sz w:val="16"/>
                <w:szCs w:val="16"/>
              </w:rPr>
              <w:t>Corrections to the GNSS Assistance Data information collection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B40F45" w14:textId="77777777" w:rsidR="009A2182" w:rsidRPr="00322BBE" w:rsidRDefault="009A2182" w:rsidP="00B25224">
            <w:pPr>
              <w:pStyle w:val="TAL"/>
              <w:rPr>
                <w:color w:val="000000"/>
                <w:sz w:val="16"/>
                <w:szCs w:val="16"/>
              </w:rPr>
            </w:pPr>
            <w:r w:rsidRPr="00322BBE">
              <w:rPr>
                <w:color w:val="000000"/>
                <w:sz w:val="16"/>
                <w:szCs w:val="16"/>
              </w:rPr>
              <w:t>Huawei, CATT,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BA70BB"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83854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9D02B5" w14:textId="77777777" w:rsidR="009A2182" w:rsidRPr="00322BBE" w:rsidRDefault="009A2182" w:rsidP="00B25224">
            <w:pPr>
              <w:pStyle w:val="TAL"/>
              <w:rPr>
                <w:sz w:val="16"/>
                <w:szCs w:val="16"/>
              </w:rPr>
            </w:pPr>
            <w:r w:rsidRPr="00322BBE">
              <w:rPr>
                <w:sz w:val="16"/>
                <w:szCs w:val="16"/>
              </w:rPr>
              <w:t>C3-246426</w:t>
            </w:r>
          </w:p>
        </w:tc>
      </w:tr>
      <w:tr w:rsidR="009A2182" w:rsidRPr="00322BBE" w14:paraId="4A8745CC"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687DE14" w14:textId="77777777" w:rsidR="009A2182" w:rsidRPr="00322BBE" w:rsidRDefault="009A2182" w:rsidP="00B25224">
            <w:pPr>
              <w:pStyle w:val="TAL"/>
              <w:rPr>
                <w:color w:val="000000"/>
                <w:sz w:val="16"/>
                <w:szCs w:val="16"/>
              </w:rPr>
            </w:pPr>
            <w:r w:rsidRPr="00322BBE">
              <w:rPr>
                <w:color w:val="000000"/>
                <w:sz w:val="16"/>
                <w:szCs w:val="16"/>
              </w:rPr>
              <w:t>C3-246099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5F91B0" w14:textId="77777777" w:rsidR="009A2182" w:rsidRPr="00322BBE" w:rsidRDefault="009A2182" w:rsidP="00B25224">
            <w:pPr>
              <w:pStyle w:val="TAL"/>
              <w:rPr>
                <w:color w:val="000000"/>
                <w:sz w:val="16"/>
                <w:szCs w:val="16"/>
              </w:rPr>
            </w:pPr>
            <w:r w:rsidRPr="00322BBE">
              <w:rPr>
                <w:color w:val="000000"/>
                <w:sz w:val="16"/>
                <w:szCs w:val="16"/>
              </w:rPr>
              <w:t>Support service API discovery based on the supported OAuth grant types for RNAA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64E069"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01DCF4"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86816A"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1F9441" w14:textId="77777777" w:rsidR="009A2182" w:rsidRPr="00322BBE" w:rsidRDefault="009A2182" w:rsidP="00B25224">
            <w:pPr>
              <w:pStyle w:val="TAL"/>
              <w:rPr>
                <w:sz w:val="16"/>
                <w:szCs w:val="16"/>
              </w:rPr>
            </w:pPr>
            <w:r w:rsidRPr="00322BBE">
              <w:rPr>
                <w:sz w:val="16"/>
                <w:szCs w:val="16"/>
              </w:rPr>
              <w:t>C3-246421</w:t>
            </w:r>
          </w:p>
        </w:tc>
      </w:tr>
      <w:tr w:rsidR="009A2182" w:rsidRPr="00322BBE" w14:paraId="4D94230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8D8830" w14:textId="77777777" w:rsidR="009A2182" w:rsidRPr="00322BBE" w:rsidRDefault="009A2182" w:rsidP="00B25224">
            <w:pPr>
              <w:pStyle w:val="TAL"/>
              <w:rPr>
                <w:color w:val="000000"/>
                <w:sz w:val="16"/>
                <w:szCs w:val="16"/>
              </w:rPr>
            </w:pPr>
            <w:r w:rsidRPr="00322BBE">
              <w:rPr>
                <w:color w:val="000000"/>
                <w:sz w:val="16"/>
                <w:szCs w:val="16"/>
              </w:rPr>
              <w:t>C3-246100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AE748D" w14:textId="77777777" w:rsidR="009A2182" w:rsidRPr="00322BBE" w:rsidRDefault="009A2182" w:rsidP="00B25224">
            <w:pPr>
              <w:pStyle w:val="TAL"/>
              <w:rPr>
                <w:color w:val="000000"/>
                <w:sz w:val="16"/>
                <w:szCs w:val="16"/>
              </w:rPr>
            </w:pPr>
            <w:r w:rsidRPr="00322BBE">
              <w:rPr>
                <w:color w:val="000000"/>
                <w:sz w:val="16"/>
                <w:szCs w:val="16"/>
              </w:rPr>
              <w:t>Support service API discovery based on the supported OAuth grant types for RNAA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BA1A45"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8E82C2"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3B4770"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304A02" w14:textId="77777777" w:rsidR="009A2182" w:rsidRPr="00322BBE" w:rsidRDefault="009A2182" w:rsidP="00B25224">
            <w:pPr>
              <w:pStyle w:val="TAL"/>
              <w:rPr>
                <w:sz w:val="16"/>
                <w:szCs w:val="16"/>
              </w:rPr>
            </w:pPr>
            <w:r w:rsidRPr="00322BBE">
              <w:rPr>
                <w:sz w:val="16"/>
                <w:szCs w:val="16"/>
              </w:rPr>
              <w:t>C3-246422</w:t>
            </w:r>
          </w:p>
        </w:tc>
      </w:tr>
      <w:tr w:rsidR="009A2182" w:rsidRPr="00322BBE" w14:paraId="67D7122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71026B2" w14:textId="77777777" w:rsidR="009A2182" w:rsidRPr="00322BBE" w:rsidRDefault="009A2182" w:rsidP="00B25224">
            <w:pPr>
              <w:pStyle w:val="TAL"/>
              <w:rPr>
                <w:color w:val="000000"/>
                <w:sz w:val="16"/>
                <w:szCs w:val="16"/>
              </w:rPr>
            </w:pPr>
            <w:r w:rsidRPr="00322BBE">
              <w:rPr>
                <w:color w:val="000000"/>
                <w:sz w:val="16"/>
                <w:szCs w:val="16"/>
              </w:rPr>
              <w:t>C3-246101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A95720" w14:textId="77777777" w:rsidR="009A2182" w:rsidRPr="00322BBE" w:rsidRDefault="009A2182" w:rsidP="00B25224">
            <w:pPr>
              <w:pStyle w:val="TAL"/>
              <w:rPr>
                <w:color w:val="000000"/>
                <w:sz w:val="16"/>
                <w:szCs w:val="16"/>
              </w:rPr>
            </w:pPr>
            <w:r w:rsidRPr="00322BBE">
              <w:rPr>
                <w:color w:val="000000"/>
                <w:sz w:val="16"/>
                <w:szCs w:val="16"/>
              </w:rPr>
              <w:t>Correcting the name of the data type conveying the AKMA service disablement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804602"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C0A9D56"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42A137"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2FA4EE" w14:textId="77777777" w:rsidR="009A2182" w:rsidRPr="00322BBE" w:rsidRDefault="009A2182" w:rsidP="00B25224">
            <w:pPr>
              <w:pStyle w:val="TAL"/>
              <w:rPr>
                <w:sz w:val="16"/>
                <w:szCs w:val="16"/>
              </w:rPr>
            </w:pPr>
            <w:r w:rsidRPr="00322BBE">
              <w:rPr>
                <w:sz w:val="16"/>
                <w:szCs w:val="16"/>
              </w:rPr>
              <w:t>C3-246263</w:t>
            </w:r>
          </w:p>
        </w:tc>
      </w:tr>
      <w:tr w:rsidR="009A2182" w:rsidRPr="00322BBE" w14:paraId="246E955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0E05E40" w14:textId="77777777" w:rsidR="009A2182" w:rsidRPr="00322BBE" w:rsidRDefault="009A2182" w:rsidP="00B25224">
            <w:pPr>
              <w:pStyle w:val="TAL"/>
              <w:rPr>
                <w:color w:val="000000"/>
                <w:sz w:val="16"/>
                <w:szCs w:val="16"/>
              </w:rPr>
            </w:pPr>
            <w:r w:rsidRPr="00322BBE">
              <w:rPr>
                <w:color w:val="000000"/>
                <w:sz w:val="16"/>
                <w:szCs w:val="16"/>
              </w:rPr>
              <w:t>C3-246102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A8C8F4B" w14:textId="77777777" w:rsidR="009A2182" w:rsidRPr="00322BBE" w:rsidRDefault="009A2182" w:rsidP="00B25224">
            <w:pPr>
              <w:pStyle w:val="TAL"/>
              <w:rPr>
                <w:color w:val="000000"/>
                <w:sz w:val="16"/>
                <w:szCs w:val="16"/>
              </w:rPr>
            </w:pPr>
            <w:r w:rsidRPr="00322BBE">
              <w:rPr>
                <w:color w:val="000000"/>
                <w:sz w:val="16"/>
                <w:szCs w:val="16"/>
              </w:rPr>
              <w:t>Correcting the name of the data type conveying the AKMA service disablement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622C79"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512474"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5F051C7"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7E1EC0" w14:textId="77777777" w:rsidR="009A2182" w:rsidRPr="00322BBE" w:rsidRDefault="009A2182" w:rsidP="00B25224">
            <w:pPr>
              <w:pStyle w:val="TAL"/>
              <w:rPr>
                <w:sz w:val="16"/>
                <w:szCs w:val="16"/>
              </w:rPr>
            </w:pPr>
            <w:r w:rsidRPr="00322BBE">
              <w:rPr>
                <w:sz w:val="16"/>
                <w:szCs w:val="16"/>
              </w:rPr>
              <w:t>C3-246264</w:t>
            </w:r>
          </w:p>
        </w:tc>
      </w:tr>
      <w:tr w:rsidR="009A2182" w:rsidRPr="00322BBE" w14:paraId="7AAE35A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636872" w14:textId="77777777" w:rsidR="009A2182" w:rsidRPr="00322BBE" w:rsidRDefault="009A2182" w:rsidP="00B25224">
            <w:pPr>
              <w:pStyle w:val="TAL"/>
              <w:rPr>
                <w:color w:val="000000"/>
                <w:sz w:val="16"/>
                <w:szCs w:val="16"/>
              </w:rPr>
            </w:pPr>
            <w:r w:rsidRPr="00322BBE">
              <w:rPr>
                <w:color w:val="000000"/>
                <w:sz w:val="16"/>
                <w:szCs w:val="16"/>
              </w:rPr>
              <w:t>C3-246103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AAA858" w14:textId="77777777" w:rsidR="009A2182" w:rsidRPr="00322BBE" w:rsidRDefault="009A2182" w:rsidP="00B25224">
            <w:pPr>
              <w:pStyle w:val="TAL"/>
              <w:rPr>
                <w:color w:val="000000"/>
                <w:sz w:val="16"/>
                <w:szCs w:val="16"/>
              </w:rPr>
            </w:pPr>
            <w:r w:rsidRPr="00322BBE">
              <w:rPr>
                <w:color w:val="000000"/>
                <w:sz w:val="16"/>
                <w:szCs w:val="16"/>
              </w:rPr>
              <w:t>Discussion Paper on implementation of spatial anchor, spatial map and digital asset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090406" w14:textId="77777777" w:rsidR="009A2182" w:rsidRPr="00322BBE" w:rsidRDefault="009A2182" w:rsidP="00B25224">
            <w:pPr>
              <w:pStyle w:val="TAL"/>
              <w:rPr>
                <w:color w:val="000000"/>
                <w:sz w:val="16"/>
                <w:szCs w:val="16"/>
              </w:rPr>
            </w:pPr>
            <w:r w:rsidRPr="00322BBE">
              <w:rPr>
                <w:color w:val="000000"/>
                <w:sz w:val="16"/>
                <w:szCs w:val="16"/>
              </w:rPr>
              <w:t>Samsung Electronics Co., Ltd,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EC1BAA"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EE3F85"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07A76A" w14:textId="77777777" w:rsidR="009A2182" w:rsidRPr="00322BBE" w:rsidRDefault="009A2182" w:rsidP="00B25224">
            <w:pPr>
              <w:pStyle w:val="TAL"/>
              <w:rPr>
                <w:sz w:val="16"/>
                <w:szCs w:val="16"/>
              </w:rPr>
            </w:pPr>
          </w:p>
        </w:tc>
      </w:tr>
      <w:tr w:rsidR="009A2182" w:rsidRPr="00322BBE" w14:paraId="16B242B6"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4DC8C1" w14:textId="77777777" w:rsidR="009A2182" w:rsidRPr="00322BBE" w:rsidRDefault="009A2182" w:rsidP="00B25224">
            <w:pPr>
              <w:pStyle w:val="TAL"/>
              <w:rPr>
                <w:color w:val="000000"/>
                <w:sz w:val="16"/>
                <w:szCs w:val="16"/>
              </w:rPr>
            </w:pPr>
            <w:r w:rsidRPr="00322BBE">
              <w:rPr>
                <w:color w:val="000000"/>
                <w:sz w:val="16"/>
                <w:szCs w:val="16"/>
              </w:rPr>
              <w:t>C3-246104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1B403F" w14:textId="77777777" w:rsidR="009A2182" w:rsidRPr="00322BBE" w:rsidRDefault="009A2182" w:rsidP="00B25224">
            <w:pPr>
              <w:pStyle w:val="TAL"/>
              <w:rPr>
                <w:color w:val="000000"/>
                <w:sz w:val="16"/>
                <w:szCs w:val="16"/>
              </w:rPr>
            </w:pPr>
            <w:r w:rsidRPr="00322BBE">
              <w:rPr>
                <w:color w:val="000000"/>
                <w:sz w:val="16"/>
                <w:szCs w:val="16"/>
              </w:rPr>
              <w:t>Revised WID on CT aspects for application enablement for mobile metaverse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7C8A33" w14:textId="77777777" w:rsidR="009A2182" w:rsidRPr="00322BBE" w:rsidRDefault="009A2182" w:rsidP="00B25224">
            <w:pPr>
              <w:pStyle w:val="TAL"/>
              <w:rPr>
                <w:color w:val="000000"/>
                <w:sz w:val="16"/>
                <w:szCs w:val="16"/>
              </w:rPr>
            </w:pPr>
            <w:r w:rsidRPr="00322BBE">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7CEB425"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E1E5AD"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350FF7" w14:textId="77777777" w:rsidR="009A2182" w:rsidRPr="00322BBE" w:rsidRDefault="009A2182" w:rsidP="00B25224">
            <w:pPr>
              <w:pStyle w:val="TAL"/>
              <w:rPr>
                <w:sz w:val="16"/>
                <w:szCs w:val="16"/>
              </w:rPr>
            </w:pPr>
            <w:r w:rsidRPr="00322BBE">
              <w:rPr>
                <w:sz w:val="16"/>
                <w:szCs w:val="16"/>
              </w:rPr>
              <w:t>C3-246533</w:t>
            </w:r>
          </w:p>
        </w:tc>
      </w:tr>
      <w:tr w:rsidR="009A2182" w:rsidRPr="00322BBE" w14:paraId="06A6B46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B5FAA3" w14:textId="77777777" w:rsidR="009A2182" w:rsidRPr="00322BBE" w:rsidRDefault="009A2182" w:rsidP="00B25224">
            <w:pPr>
              <w:pStyle w:val="TAL"/>
              <w:rPr>
                <w:color w:val="000000"/>
                <w:sz w:val="16"/>
                <w:szCs w:val="16"/>
              </w:rPr>
            </w:pPr>
            <w:r w:rsidRPr="00322BBE">
              <w:rPr>
                <w:color w:val="000000"/>
                <w:sz w:val="16"/>
                <w:szCs w:val="16"/>
              </w:rPr>
              <w:t>C3-246105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5D13BD" w14:textId="77777777" w:rsidR="009A2182" w:rsidRPr="00322BBE" w:rsidRDefault="009A2182" w:rsidP="00B25224">
            <w:pPr>
              <w:pStyle w:val="TAL"/>
              <w:rPr>
                <w:color w:val="000000"/>
                <w:sz w:val="16"/>
                <w:szCs w:val="16"/>
              </w:rPr>
            </w:pPr>
            <w:r w:rsidRPr="00322BBE">
              <w:rPr>
                <w:color w:val="000000"/>
                <w:sz w:val="16"/>
                <w:szCs w:val="16"/>
              </w:rPr>
              <w:t>Event Reporting Information clarification for out of service area event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CAE8F0" w14:textId="77777777" w:rsidR="009A2182" w:rsidRPr="00322BBE" w:rsidRDefault="009A2182" w:rsidP="00B25224">
            <w:pPr>
              <w:pStyle w:val="TAL"/>
              <w:rPr>
                <w:color w:val="000000"/>
                <w:sz w:val="16"/>
                <w:szCs w:val="16"/>
              </w:rPr>
            </w:pPr>
            <w:r w:rsidRPr="00322BBE">
              <w:rPr>
                <w:color w:val="000000"/>
                <w:sz w:val="16"/>
                <w:szCs w:val="16"/>
              </w:rPr>
              <w:t>Vodafone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5730A1"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6F16AA0"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9469AD" w14:textId="77777777" w:rsidR="009A2182" w:rsidRPr="00322BBE" w:rsidRDefault="009A2182" w:rsidP="00B25224">
            <w:pPr>
              <w:pStyle w:val="TAL"/>
              <w:rPr>
                <w:sz w:val="16"/>
                <w:szCs w:val="16"/>
              </w:rPr>
            </w:pPr>
            <w:r w:rsidRPr="00322BBE">
              <w:rPr>
                <w:sz w:val="16"/>
                <w:szCs w:val="16"/>
              </w:rPr>
              <w:t>C3-246436</w:t>
            </w:r>
          </w:p>
        </w:tc>
      </w:tr>
      <w:tr w:rsidR="009A2182" w:rsidRPr="00322BBE" w14:paraId="0D2C519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63300D" w14:textId="77777777" w:rsidR="009A2182" w:rsidRPr="00322BBE" w:rsidRDefault="009A2182" w:rsidP="00B25224">
            <w:pPr>
              <w:pStyle w:val="TAL"/>
              <w:rPr>
                <w:color w:val="000000"/>
                <w:sz w:val="16"/>
                <w:szCs w:val="16"/>
              </w:rPr>
            </w:pPr>
            <w:r w:rsidRPr="00322BBE">
              <w:rPr>
                <w:color w:val="000000"/>
                <w:sz w:val="16"/>
                <w:szCs w:val="16"/>
              </w:rPr>
              <w:t>C3-246106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3746C1" w14:textId="77777777" w:rsidR="009A2182" w:rsidRPr="00322BBE" w:rsidRDefault="009A2182" w:rsidP="00B25224">
            <w:pPr>
              <w:pStyle w:val="TAL"/>
              <w:rPr>
                <w:color w:val="000000"/>
                <w:sz w:val="16"/>
                <w:szCs w:val="16"/>
              </w:rPr>
            </w:pPr>
            <w:r w:rsidRPr="00322BBE">
              <w:rPr>
                <w:color w:val="000000"/>
                <w:sz w:val="16"/>
                <w:szCs w:val="16"/>
              </w:rPr>
              <w:t>LS reply on FS_IMS_RES outcome and future work plan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A22065" w14:textId="77777777" w:rsidR="009A2182" w:rsidRPr="00322BBE" w:rsidRDefault="009A2182" w:rsidP="00B25224">
            <w:pPr>
              <w:pStyle w:val="TAL"/>
              <w:rPr>
                <w:color w:val="000000"/>
                <w:sz w:val="16"/>
                <w:szCs w:val="16"/>
              </w:rPr>
            </w:pPr>
            <w:r w:rsidRPr="00322BBE">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9C1AB10"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CC85FD"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3D1A71" w14:textId="77777777" w:rsidR="009A2182" w:rsidRPr="00322BBE" w:rsidRDefault="009A2182" w:rsidP="00B25224">
            <w:pPr>
              <w:pStyle w:val="TAL"/>
              <w:rPr>
                <w:sz w:val="16"/>
                <w:szCs w:val="16"/>
              </w:rPr>
            </w:pPr>
            <w:r w:rsidRPr="00322BBE">
              <w:rPr>
                <w:sz w:val="16"/>
                <w:szCs w:val="16"/>
              </w:rPr>
              <w:t>C3-246346</w:t>
            </w:r>
          </w:p>
        </w:tc>
      </w:tr>
      <w:tr w:rsidR="009A2182" w:rsidRPr="00322BBE" w14:paraId="624B09C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430750" w14:textId="77777777" w:rsidR="009A2182" w:rsidRPr="00322BBE" w:rsidRDefault="009A2182" w:rsidP="00B25224">
            <w:pPr>
              <w:pStyle w:val="TAL"/>
              <w:rPr>
                <w:color w:val="000000"/>
                <w:sz w:val="16"/>
                <w:szCs w:val="16"/>
              </w:rPr>
            </w:pPr>
            <w:r w:rsidRPr="00322BBE">
              <w:rPr>
                <w:color w:val="000000"/>
                <w:sz w:val="16"/>
                <w:szCs w:val="16"/>
              </w:rPr>
              <w:t>C3-246107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7C72C3" w14:textId="77777777" w:rsidR="009A2182" w:rsidRPr="00322BBE" w:rsidRDefault="009A2182" w:rsidP="00B25224">
            <w:pPr>
              <w:pStyle w:val="TAL"/>
              <w:rPr>
                <w:color w:val="000000"/>
                <w:sz w:val="16"/>
                <w:szCs w:val="16"/>
              </w:rPr>
            </w:pPr>
            <w:r w:rsidRPr="00322BBE">
              <w:rPr>
                <w:color w:val="000000"/>
                <w:sz w:val="16"/>
                <w:szCs w:val="16"/>
              </w:rPr>
              <w:t>Provision of UP Security Policy by AF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4B6F7E" w14:textId="77777777" w:rsidR="009A2182" w:rsidRPr="00322BBE" w:rsidRDefault="009A2182" w:rsidP="00B25224">
            <w:pPr>
              <w:pStyle w:val="TAL"/>
              <w:rPr>
                <w:color w:val="000000"/>
                <w:sz w:val="16"/>
                <w:szCs w:val="16"/>
              </w:rPr>
            </w:pPr>
            <w:r w:rsidRPr="00322BBE">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0107A5" w14:textId="77777777" w:rsidR="009A2182" w:rsidRPr="00322BBE" w:rsidRDefault="009A2182" w:rsidP="00B25224">
            <w:pPr>
              <w:pStyle w:val="TAL"/>
              <w:rPr>
                <w:color w:val="000000"/>
                <w:sz w:val="16"/>
                <w:szCs w:val="16"/>
              </w:rPr>
            </w:pPr>
            <w:r w:rsidRPr="00322BBE">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8F1ABC" w14:textId="77777777" w:rsidR="009A2182" w:rsidRPr="00322BBE" w:rsidRDefault="009A2182" w:rsidP="00B25224">
            <w:pPr>
              <w:pStyle w:val="TAL"/>
              <w:rPr>
                <w:color w:val="000000"/>
                <w:sz w:val="16"/>
                <w:szCs w:val="16"/>
              </w:rPr>
            </w:pPr>
            <w:r w:rsidRPr="00322BBE">
              <w:rPr>
                <w:color w:val="000000"/>
                <w:sz w:val="16"/>
                <w:szCs w:val="16"/>
              </w:rPr>
              <w:t>C3-245136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01774F" w14:textId="77777777" w:rsidR="009A2182" w:rsidRPr="00322BBE" w:rsidRDefault="009A2182" w:rsidP="00B25224">
            <w:pPr>
              <w:pStyle w:val="TAL"/>
              <w:rPr>
                <w:sz w:val="16"/>
                <w:szCs w:val="16"/>
              </w:rPr>
            </w:pPr>
          </w:p>
        </w:tc>
      </w:tr>
      <w:tr w:rsidR="009A2182" w:rsidRPr="00322BBE" w14:paraId="6322D20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C42A8E" w14:textId="77777777" w:rsidR="009A2182" w:rsidRPr="00322BBE" w:rsidRDefault="009A2182" w:rsidP="00B25224">
            <w:pPr>
              <w:pStyle w:val="TAL"/>
              <w:rPr>
                <w:color w:val="000000"/>
                <w:sz w:val="16"/>
                <w:szCs w:val="16"/>
              </w:rPr>
            </w:pPr>
            <w:r w:rsidRPr="00322BBE">
              <w:rPr>
                <w:color w:val="000000"/>
                <w:sz w:val="16"/>
                <w:szCs w:val="16"/>
              </w:rPr>
              <w:t>C3-246108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7A17A0E" w14:textId="77777777" w:rsidR="009A2182" w:rsidRPr="00322BBE" w:rsidRDefault="009A2182" w:rsidP="00B25224">
            <w:pPr>
              <w:pStyle w:val="TAL"/>
              <w:rPr>
                <w:color w:val="000000"/>
                <w:sz w:val="16"/>
                <w:szCs w:val="16"/>
              </w:rPr>
            </w:pPr>
            <w:proofErr w:type="spellStart"/>
            <w:r w:rsidRPr="00322BBE">
              <w:rPr>
                <w:color w:val="000000"/>
                <w:sz w:val="16"/>
                <w:szCs w:val="16"/>
              </w:rPr>
              <w:t>OpenAPI</w:t>
            </w:r>
            <w:proofErr w:type="spellEnd"/>
            <w:r w:rsidRPr="00322BBE">
              <w:rPr>
                <w:color w:val="000000"/>
                <w:sz w:val="16"/>
                <w:szCs w:val="16"/>
              </w:rPr>
              <w:t xml:space="preserve"> for Provision of UP Security Policy by AF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D4374A" w14:textId="77777777" w:rsidR="009A2182" w:rsidRPr="00322BBE" w:rsidRDefault="009A2182" w:rsidP="00B25224">
            <w:pPr>
              <w:pStyle w:val="TAL"/>
              <w:rPr>
                <w:color w:val="000000"/>
                <w:sz w:val="16"/>
                <w:szCs w:val="16"/>
              </w:rPr>
            </w:pPr>
            <w:r w:rsidRPr="00322BBE">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59E14F" w14:textId="77777777" w:rsidR="009A2182" w:rsidRPr="00322BBE" w:rsidRDefault="009A2182" w:rsidP="00B25224">
            <w:pPr>
              <w:pStyle w:val="TAL"/>
              <w:rPr>
                <w:color w:val="000000"/>
                <w:sz w:val="16"/>
                <w:szCs w:val="16"/>
              </w:rPr>
            </w:pPr>
            <w:r w:rsidRPr="00322BBE">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255BDB" w14:textId="77777777" w:rsidR="009A2182" w:rsidRPr="00322BBE" w:rsidRDefault="009A2182" w:rsidP="00B25224">
            <w:pPr>
              <w:pStyle w:val="TAL"/>
              <w:rPr>
                <w:color w:val="000000"/>
                <w:sz w:val="16"/>
                <w:szCs w:val="16"/>
              </w:rPr>
            </w:pPr>
            <w:r w:rsidRPr="00322BBE">
              <w:rPr>
                <w:color w:val="000000"/>
                <w:sz w:val="16"/>
                <w:szCs w:val="16"/>
              </w:rPr>
              <w:t>C3-245137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41B753" w14:textId="77777777" w:rsidR="009A2182" w:rsidRPr="00322BBE" w:rsidRDefault="009A2182" w:rsidP="00B25224">
            <w:pPr>
              <w:pStyle w:val="TAL"/>
              <w:rPr>
                <w:sz w:val="16"/>
                <w:szCs w:val="16"/>
              </w:rPr>
            </w:pPr>
          </w:p>
        </w:tc>
      </w:tr>
      <w:tr w:rsidR="009A2182" w:rsidRPr="00322BBE" w14:paraId="56858A9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9E03F71" w14:textId="77777777" w:rsidR="009A2182" w:rsidRPr="00322BBE" w:rsidRDefault="009A2182" w:rsidP="00B25224">
            <w:pPr>
              <w:pStyle w:val="TAL"/>
              <w:rPr>
                <w:color w:val="000000"/>
                <w:sz w:val="16"/>
                <w:szCs w:val="16"/>
              </w:rPr>
            </w:pPr>
            <w:r w:rsidRPr="00322BBE">
              <w:rPr>
                <w:color w:val="000000"/>
                <w:sz w:val="16"/>
                <w:szCs w:val="16"/>
              </w:rPr>
              <w:t>C3-246109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EEB748" w14:textId="77777777" w:rsidR="009A2182" w:rsidRPr="00322BBE" w:rsidRDefault="009A2182" w:rsidP="00B25224">
            <w:pPr>
              <w:pStyle w:val="TAL"/>
              <w:rPr>
                <w:color w:val="000000"/>
                <w:sz w:val="16"/>
                <w:szCs w:val="16"/>
              </w:rPr>
            </w:pPr>
            <w:r w:rsidRPr="00322BBE">
              <w:rPr>
                <w:color w:val="000000"/>
                <w:sz w:val="16"/>
                <w:szCs w:val="16"/>
              </w:rPr>
              <w:t xml:space="preserve">Definition of </w:t>
            </w:r>
            <w:proofErr w:type="spellStart"/>
            <w:r w:rsidRPr="00322BBE">
              <w:rPr>
                <w:color w:val="000000"/>
                <w:sz w:val="16"/>
                <w:szCs w:val="16"/>
              </w:rPr>
              <w:t>Nnef_ImsSessionManagement</w:t>
            </w:r>
            <w:proofErr w:type="spellEnd"/>
            <w:r w:rsidRPr="00322BBE">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FA07D7"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0BB644"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5C55F3"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5A1FE0" w14:textId="77777777" w:rsidR="009A2182" w:rsidRPr="00322BBE" w:rsidRDefault="009A2182" w:rsidP="00B25224">
            <w:pPr>
              <w:pStyle w:val="TAL"/>
              <w:rPr>
                <w:sz w:val="16"/>
                <w:szCs w:val="16"/>
              </w:rPr>
            </w:pPr>
            <w:r w:rsidRPr="00322BBE">
              <w:rPr>
                <w:sz w:val="16"/>
                <w:szCs w:val="16"/>
              </w:rPr>
              <w:t>C3-246460</w:t>
            </w:r>
          </w:p>
        </w:tc>
      </w:tr>
      <w:tr w:rsidR="009A2182" w:rsidRPr="00322BBE" w14:paraId="2AB6D2B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C23E315" w14:textId="77777777" w:rsidR="009A2182" w:rsidRPr="00322BBE" w:rsidRDefault="009A2182" w:rsidP="00B25224">
            <w:pPr>
              <w:pStyle w:val="TAL"/>
              <w:rPr>
                <w:color w:val="000000"/>
                <w:sz w:val="16"/>
                <w:szCs w:val="16"/>
              </w:rPr>
            </w:pPr>
            <w:r w:rsidRPr="00322BBE">
              <w:rPr>
                <w:color w:val="000000"/>
                <w:sz w:val="16"/>
                <w:szCs w:val="16"/>
              </w:rPr>
              <w:t>C3-246110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CB8DFE" w14:textId="77777777" w:rsidR="009A2182" w:rsidRPr="00322BBE" w:rsidRDefault="009A2182" w:rsidP="00B25224">
            <w:pPr>
              <w:pStyle w:val="TAL"/>
              <w:rPr>
                <w:color w:val="000000"/>
                <w:sz w:val="16"/>
                <w:szCs w:val="16"/>
              </w:rPr>
            </w:pPr>
            <w:r w:rsidRPr="00322BBE">
              <w:rPr>
                <w:color w:val="000000"/>
                <w:sz w:val="16"/>
                <w:szCs w:val="16"/>
              </w:rPr>
              <w:t>Support of signalling storm mitigation and prevention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1342A9" w14:textId="77777777" w:rsidR="009A2182" w:rsidRPr="00322BBE" w:rsidRDefault="009A2182" w:rsidP="00B25224">
            <w:pPr>
              <w:pStyle w:val="TAL"/>
              <w:rPr>
                <w:color w:val="000000"/>
                <w:sz w:val="16"/>
                <w:szCs w:val="16"/>
              </w:rPr>
            </w:pPr>
            <w:r w:rsidRPr="00322BBE">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F10AC4"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36AB9D"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627888" w14:textId="77777777" w:rsidR="009A2182" w:rsidRPr="00322BBE" w:rsidRDefault="009A2182" w:rsidP="00B25224">
            <w:pPr>
              <w:pStyle w:val="TAL"/>
              <w:rPr>
                <w:sz w:val="16"/>
                <w:szCs w:val="16"/>
              </w:rPr>
            </w:pPr>
            <w:r w:rsidRPr="00322BBE">
              <w:rPr>
                <w:sz w:val="16"/>
                <w:szCs w:val="16"/>
              </w:rPr>
              <w:t>C3-246464</w:t>
            </w:r>
          </w:p>
        </w:tc>
      </w:tr>
      <w:tr w:rsidR="009A2182" w:rsidRPr="00322BBE" w14:paraId="6F32381C"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BECA77" w14:textId="77777777" w:rsidR="009A2182" w:rsidRPr="00322BBE" w:rsidRDefault="009A2182" w:rsidP="00B25224">
            <w:pPr>
              <w:pStyle w:val="TAL"/>
              <w:rPr>
                <w:color w:val="000000"/>
                <w:sz w:val="16"/>
                <w:szCs w:val="16"/>
              </w:rPr>
            </w:pPr>
            <w:r w:rsidRPr="00322BBE">
              <w:rPr>
                <w:color w:val="000000"/>
                <w:sz w:val="16"/>
                <w:szCs w:val="16"/>
              </w:rPr>
              <w:t>C3-246111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6A071B" w14:textId="77777777" w:rsidR="009A2182" w:rsidRPr="00322BBE" w:rsidRDefault="009A2182" w:rsidP="00B25224">
            <w:pPr>
              <w:pStyle w:val="TAL"/>
              <w:rPr>
                <w:color w:val="000000"/>
                <w:sz w:val="16"/>
                <w:szCs w:val="16"/>
              </w:rPr>
            </w:pPr>
            <w:r w:rsidRPr="00322BBE">
              <w:rPr>
                <w:color w:val="000000"/>
                <w:sz w:val="16"/>
                <w:szCs w:val="16"/>
              </w:rPr>
              <w:t>QoS monitoring capability report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9F6268"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F8F3A8C"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4C5F5FC" w14:textId="77777777" w:rsidR="009A2182" w:rsidRPr="00322BBE" w:rsidRDefault="009A2182" w:rsidP="00B25224">
            <w:pPr>
              <w:pStyle w:val="TAL"/>
              <w:rPr>
                <w:color w:val="000000"/>
                <w:sz w:val="16"/>
                <w:szCs w:val="16"/>
              </w:rPr>
            </w:pPr>
            <w:r w:rsidRPr="00322BBE">
              <w:rPr>
                <w:color w:val="000000"/>
                <w:sz w:val="16"/>
                <w:szCs w:val="16"/>
              </w:rPr>
              <w:t>C3-245509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7A9850" w14:textId="77777777" w:rsidR="009A2182" w:rsidRPr="00322BBE" w:rsidRDefault="009A2182" w:rsidP="00B25224">
            <w:pPr>
              <w:pStyle w:val="TAL"/>
              <w:rPr>
                <w:sz w:val="16"/>
                <w:szCs w:val="16"/>
              </w:rPr>
            </w:pPr>
            <w:r w:rsidRPr="00322BBE">
              <w:rPr>
                <w:sz w:val="16"/>
                <w:szCs w:val="16"/>
              </w:rPr>
              <w:t>C3-246408</w:t>
            </w:r>
          </w:p>
        </w:tc>
      </w:tr>
      <w:tr w:rsidR="009A2182" w:rsidRPr="00322BBE" w14:paraId="6BEE0D7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49F7E88" w14:textId="77777777" w:rsidR="009A2182" w:rsidRPr="00322BBE" w:rsidRDefault="009A2182" w:rsidP="00B25224">
            <w:pPr>
              <w:pStyle w:val="TAL"/>
              <w:rPr>
                <w:color w:val="000000"/>
                <w:sz w:val="16"/>
                <w:szCs w:val="16"/>
              </w:rPr>
            </w:pPr>
            <w:r w:rsidRPr="00322BBE">
              <w:rPr>
                <w:color w:val="000000"/>
                <w:sz w:val="16"/>
                <w:szCs w:val="16"/>
              </w:rPr>
              <w:t>C3-246112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C62B0F" w14:textId="77777777" w:rsidR="009A2182" w:rsidRPr="00322BBE" w:rsidRDefault="009A2182" w:rsidP="00B25224">
            <w:pPr>
              <w:pStyle w:val="TAL"/>
              <w:rPr>
                <w:color w:val="000000"/>
                <w:sz w:val="16"/>
                <w:szCs w:val="16"/>
              </w:rPr>
            </w:pPr>
            <w:r w:rsidRPr="00322BBE">
              <w:rPr>
                <w:color w:val="000000"/>
                <w:sz w:val="16"/>
                <w:szCs w:val="16"/>
              </w:rPr>
              <w:t>Editors note removal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6E9778" w14:textId="77777777" w:rsidR="009A2182" w:rsidRPr="00322BBE" w:rsidRDefault="009A2182" w:rsidP="00B25224">
            <w:pPr>
              <w:pStyle w:val="TAL"/>
              <w:rPr>
                <w:color w:val="000000"/>
                <w:sz w:val="16"/>
                <w:szCs w:val="16"/>
              </w:rPr>
            </w:pPr>
            <w:r w:rsidRPr="00322BBE">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B5B933"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8EB4DD"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BD6C3C" w14:textId="77777777" w:rsidR="009A2182" w:rsidRPr="00322BBE" w:rsidRDefault="009A2182" w:rsidP="00B25224">
            <w:pPr>
              <w:pStyle w:val="TAL"/>
              <w:rPr>
                <w:sz w:val="16"/>
                <w:szCs w:val="16"/>
              </w:rPr>
            </w:pPr>
          </w:p>
        </w:tc>
      </w:tr>
      <w:tr w:rsidR="009A2182" w:rsidRPr="00322BBE" w14:paraId="0E01B316"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88707E" w14:textId="77777777" w:rsidR="009A2182" w:rsidRPr="00322BBE" w:rsidRDefault="009A2182" w:rsidP="00B25224">
            <w:pPr>
              <w:pStyle w:val="TAL"/>
              <w:rPr>
                <w:color w:val="000000"/>
                <w:sz w:val="16"/>
                <w:szCs w:val="16"/>
              </w:rPr>
            </w:pPr>
            <w:r w:rsidRPr="00322BBE">
              <w:rPr>
                <w:color w:val="000000"/>
                <w:sz w:val="16"/>
                <w:szCs w:val="16"/>
              </w:rPr>
              <w:t>C3-246113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B5063D2" w14:textId="77777777" w:rsidR="009A2182" w:rsidRPr="00322BBE" w:rsidRDefault="009A2182" w:rsidP="00B25224">
            <w:pPr>
              <w:pStyle w:val="TAL"/>
              <w:rPr>
                <w:color w:val="000000"/>
                <w:sz w:val="16"/>
                <w:szCs w:val="16"/>
              </w:rPr>
            </w:pPr>
            <w:r w:rsidRPr="00322BBE">
              <w:rPr>
                <w:color w:val="000000"/>
                <w:sz w:val="16"/>
                <w:szCs w:val="16"/>
              </w:rPr>
              <w:t>Resource identifiers optimizations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124528"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F3EF83"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386895"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10D67F" w14:textId="77777777" w:rsidR="009A2182" w:rsidRPr="00322BBE" w:rsidRDefault="009A2182" w:rsidP="00B25224">
            <w:pPr>
              <w:pStyle w:val="TAL"/>
              <w:rPr>
                <w:sz w:val="16"/>
                <w:szCs w:val="16"/>
              </w:rPr>
            </w:pPr>
          </w:p>
        </w:tc>
      </w:tr>
      <w:tr w:rsidR="009A2182" w:rsidRPr="00322BBE" w14:paraId="4C0DB24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2400A83" w14:textId="77777777" w:rsidR="009A2182" w:rsidRPr="00322BBE" w:rsidRDefault="009A2182" w:rsidP="00B25224">
            <w:pPr>
              <w:pStyle w:val="TAL"/>
              <w:rPr>
                <w:color w:val="000000"/>
                <w:sz w:val="16"/>
                <w:szCs w:val="16"/>
              </w:rPr>
            </w:pPr>
            <w:r w:rsidRPr="00322BBE">
              <w:rPr>
                <w:color w:val="000000"/>
                <w:sz w:val="16"/>
                <w:szCs w:val="16"/>
              </w:rPr>
              <w:t>C3-246114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E03449" w14:textId="77777777" w:rsidR="009A2182" w:rsidRPr="00322BBE" w:rsidRDefault="009A2182" w:rsidP="00B25224">
            <w:pPr>
              <w:pStyle w:val="TAL"/>
              <w:rPr>
                <w:color w:val="000000"/>
                <w:sz w:val="16"/>
                <w:szCs w:val="16"/>
              </w:rPr>
            </w:pPr>
            <w:r w:rsidRPr="00322BBE">
              <w:rPr>
                <w:color w:val="000000"/>
                <w:sz w:val="16"/>
                <w:szCs w:val="16"/>
              </w:rPr>
              <w:t>IMS Event Exposure(EE) Services description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428F30"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7C06E5"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214C97"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842F0C" w14:textId="77777777" w:rsidR="009A2182" w:rsidRPr="00322BBE" w:rsidRDefault="009A2182" w:rsidP="00B25224">
            <w:pPr>
              <w:pStyle w:val="TAL"/>
              <w:rPr>
                <w:sz w:val="16"/>
                <w:szCs w:val="16"/>
              </w:rPr>
            </w:pPr>
            <w:r w:rsidRPr="00322BBE">
              <w:rPr>
                <w:sz w:val="16"/>
                <w:szCs w:val="16"/>
              </w:rPr>
              <w:t>C3-246461</w:t>
            </w:r>
          </w:p>
        </w:tc>
      </w:tr>
      <w:tr w:rsidR="009A2182" w:rsidRPr="00322BBE" w14:paraId="1E14F6A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7E3719" w14:textId="77777777" w:rsidR="009A2182" w:rsidRPr="00322BBE" w:rsidRDefault="009A2182" w:rsidP="00B25224">
            <w:pPr>
              <w:pStyle w:val="TAL"/>
              <w:rPr>
                <w:color w:val="000000"/>
                <w:sz w:val="16"/>
                <w:szCs w:val="16"/>
              </w:rPr>
            </w:pPr>
            <w:r w:rsidRPr="00322BBE">
              <w:rPr>
                <w:color w:val="000000"/>
                <w:sz w:val="16"/>
                <w:szCs w:val="16"/>
              </w:rPr>
              <w:t>C3-246115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148EFA" w14:textId="77777777" w:rsidR="009A2182" w:rsidRPr="00322BBE" w:rsidRDefault="009A2182" w:rsidP="00B25224">
            <w:pPr>
              <w:pStyle w:val="TAL"/>
              <w:rPr>
                <w:color w:val="000000"/>
                <w:sz w:val="16"/>
                <w:szCs w:val="16"/>
              </w:rPr>
            </w:pPr>
            <w:r w:rsidRPr="00322BBE">
              <w:rPr>
                <w:color w:val="000000"/>
                <w:sz w:val="16"/>
                <w:szCs w:val="16"/>
              </w:rPr>
              <w:t>IMS Event Exposure (EE) Services operations and data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BDDEF1"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1EA063"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FBD1D4"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AD8004" w14:textId="77777777" w:rsidR="009A2182" w:rsidRPr="00322BBE" w:rsidRDefault="009A2182" w:rsidP="00B25224">
            <w:pPr>
              <w:pStyle w:val="TAL"/>
              <w:rPr>
                <w:sz w:val="16"/>
                <w:szCs w:val="16"/>
              </w:rPr>
            </w:pPr>
            <w:r w:rsidRPr="00322BBE">
              <w:rPr>
                <w:sz w:val="16"/>
                <w:szCs w:val="16"/>
              </w:rPr>
              <w:t>C3-246462</w:t>
            </w:r>
          </w:p>
        </w:tc>
      </w:tr>
      <w:tr w:rsidR="009A2182" w:rsidRPr="00322BBE" w14:paraId="22FDAD1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47B01A" w14:textId="77777777" w:rsidR="009A2182" w:rsidRPr="00322BBE" w:rsidRDefault="009A2182" w:rsidP="00B25224">
            <w:pPr>
              <w:pStyle w:val="TAL"/>
              <w:rPr>
                <w:color w:val="000000"/>
                <w:sz w:val="16"/>
                <w:szCs w:val="16"/>
              </w:rPr>
            </w:pPr>
            <w:r w:rsidRPr="00322BBE">
              <w:rPr>
                <w:color w:val="000000"/>
                <w:sz w:val="16"/>
                <w:szCs w:val="16"/>
              </w:rPr>
              <w:t>C3-246116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3B8ED7" w14:textId="77777777" w:rsidR="009A2182" w:rsidRPr="00322BBE" w:rsidRDefault="009A2182" w:rsidP="00B25224">
            <w:pPr>
              <w:pStyle w:val="TAL"/>
              <w:rPr>
                <w:color w:val="000000"/>
                <w:sz w:val="16"/>
                <w:szCs w:val="16"/>
              </w:rPr>
            </w:pPr>
            <w:r w:rsidRPr="00322BBE">
              <w:rPr>
                <w:color w:val="000000"/>
                <w:sz w:val="16"/>
                <w:szCs w:val="16"/>
              </w:rPr>
              <w:t xml:space="preserve">IMS Event Exposure (EE) Services </w:t>
            </w:r>
            <w:proofErr w:type="spellStart"/>
            <w:r w:rsidRPr="00322BBE">
              <w:rPr>
                <w:color w:val="000000"/>
                <w:sz w:val="16"/>
                <w:szCs w:val="16"/>
              </w:rPr>
              <w:t>OpenAPI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E3AD30"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E77F788"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B60083B"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288185" w14:textId="77777777" w:rsidR="009A2182" w:rsidRPr="00322BBE" w:rsidRDefault="009A2182" w:rsidP="00B25224">
            <w:pPr>
              <w:pStyle w:val="TAL"/>
              <w:rPr>
                <w:sz w:val="16"/>
                <w:szCs w:val="16"/>
              </w:rPr>
            </w:pPr>
            <w:r w:rsidRPr="00322BBE">
              <w:rPr>
                <w:sz w:val="16"/>
                <w:szCs w:val="16"/>
              </w:rPr>
              <w:t>C3-246434</w:t>
            </w:r>
          </w:p>
        </w:tc>
      </w:tr>
      <w:tr w:rsidR="009A2182" w:rsidRPr="00322BBE" w14:paraId="66D81F6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E67391" w14:textId="77777777" w:rsidR="009A2182" w:rsidRPr="00322BBE" w:rsidRDefault="009A2182" w:rsidP="00B25224">
            <w:pPr>
              <w:pStyle w:val="TAL"/>
              <w:rPr>
                <w:color w:val="000000"/>
                <w:sz w:val="16"/>
                <w:szCs w:val="16"/>
              </w:rPr>
            </w:pPr>
            <w:r w:rsidRPr="00322BBE">
              <w:rPr>
                <w:color w:val="000000"/>
                <w:sz w:val="16"/>
                <w:szCs w:val="16"/>
              </w:rPr>
              <w:t>C3-246117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EC7990" w14:textId="77777777" w:rsidR="009A2182" w:rsidRPr="00322BBE" w:rsidRDefault="009A2182" w:rsidP="00B25224">
            <w:pPr>
              <w:pStyle w:val="TAL"/>
              <w:rPr>
                <w:color w:val="000000"/>
                <w:sz w:val="16"/>
                <w:szCs w:val="16"/>
              </w:rPr>
            </w:pPr>
            <w:r w:rsidRPr="00322BBE">
              <w:rPr>
                <w:color w:val="000000"/>
                <w:sz w:val="16"/>
                <w:szCs w:val="16"/>
              </w:rPr>
              <w:t>VLAN Service layer addition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0054C3"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C0B9AB" w14:textId="77777777" w:rsidR="009A2182" w:rsidRPr="00322BBE" w:rsidRDefault="009A2182" w:rsidP="00B25224">
            <w:pPr>
              <w:pStyle w:val="TAL"/>
              <w:rPr>
                <w:color w:val="000000"/>
                <w:sz w:val="16"/>
                <w:szCs w:val="16"/>
              </w:rPr>
            </w:pPr>
            <w:r w:rsidRPr="00322BBE">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19FC6A2"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943C40" w14:textId="77777777" w:rsidR="009A2182" w:rsidRPr="00322BBE" w:rsidRDefault="009A2182" w:rsidP="00B25224">
            <w:pPr>
              <w:pStyle w:val="TAL"/>
              <w:rPr>
                <w:sz w:val="16"/>
                <w:szCs w:val="16"/>
              </w:rPr>
            </w:pPr>
          </w:p>
        </w:tc>
      </w:tr>
      <w:tr w:rsidR="009A2182" w:rsidRPr="00322BBE" w14:paraId="22C7CBB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3A203E" w14:textId="77777777" w:rsidR="009A2182" w:rsidRPr="00322BBE" w:rsidRDefault="009A2182" w:rsidP="00B25224">
            <w:pPr>
              <w:pStyle w:val="TAL"/>
              <w:rPr>
                <w:color w:val="000000"/>
                <w:sz w:val="16"/>
                <w:szCs w:val="16"/>
              </w:rPr>
            </w:pPr>
            <w:r w:rsidRPr="00322BBE">
              <w:rPr>
                <w:color w:val="000000"/>
                <w:sz w:val="16"/>
                <w:szCs w:val="16"/>
              </w:rPr>
              <w:t>C3-246118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F3B23B" w14:textId="77777777" w:rsidR="009A2182" w:rsidRPr="00322BBE" w:rsidRDefault="009A2182" w:rsidP="00B25224">
            <w:pPr>
              <w:pStyle w:val="TAL"/>
              <w:rPr>
                <w:color w:val="000000"/>
                <w:sz w:val="16"/>
                <w:szCs w:val="16"/>
              </w:rPr>
            </w:pPr>
            <w:r w:rsidRPr="00322BBE">
              <w:rPr>
                <w:color w:val="000000"/>
                <w:sz w:val="16"/>
                <w:szCs w:val="16"/>
              </w:rPr>
              <w:t xml:space="preserve">Define </w:t>
            </w:r>
            <w:proofErr w:type="spellStart"/>
            <w:r w:rsidRPr="00322BBE">
              <w:rPr>
                <w:color w:val="000000"/>
                <w:sz w:val="16"/>
                <w:szCs w:val="16"/>
              </w:rPr>
              <w:t>SS_SLPositioningManagement</w:t>
            </w:r>
            <w:proofErr w:type="spellEnd"/>
            <w:r w:rsidRPr="00322BBE">
              <w:rPr>
                <w:color w:val="000000"/>
                <w:sz w:val="16"/>
                <w:szCs w:val="16"/>
              </w:rPr>
              <w:t xml:space="preserve"> API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0954C2"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05495B"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EDBE859"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6D7254" w14:textId="77777777" w:rsidR="009A2182" w:rsidRPr="00322BBE" w:rsidRDefault="009A2182" w:rsidP="00B25224">
            <w:pPr>
              <w:pStyle w:val="TAL"/>
              <w:rPr>
                <w:sz w:val="16"/>
                <w:szCs w:val="16"/>
              </w:rPr>
            </w:pPr>
            <w:r w:rsidRPr="00322BBE">
              <w:rPr>
                <w:sz w:val="16"/>
                <w:szCs w:val="16"/>
              </w:rPr>
              <w:t>C3-246374</w:t>
            </w:r>
          </w:p>
        </w:tc>
      </w:tr>
      <w:tr w:rsidR="009A2182" w:rsidRPr="00322BBE" w14:paraId="744673D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E01FF2" w14:textId="77777777" w:rsidR="009A2182" w:rsidRPr="00322BBE" w:rsidRDefault="009A2182" w:rsidP="00B25224">
            <w:pPr>
              <w:pStyle w:val="TAL"/>
              <w:rPr>
                <w:color w:val="000000"/>
                <w:sz w:val="16"/>
                <w:szCs w:val="16"/>
              </w:rPr>
            </w:pPr>
            <w:r w:rsidRPr="00322BBE">
              <w:rPr>
                <w:color w:val="000000"/>
                <w:sz w:val="16"/>
                <w:szCs w:val="16"/>
              </w:rPr>
              <w:t>C3-246119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23684A4" w14:textId="77777777" w:rsidR="009A2182" w:rsidRPr="00322BBE" w:rsidRDefault="009A2182" w:rsidP="00B25224">
            <w:pPr>
              <w:pStyle w:val="TAL"/>
              <w:rPr>
                <w:color w:val="000000"/>
                <w:sz w:val="16"/>
                <w:szCs w:val="16"/>
              </w:rPr>
            </w:pPr>
            <w:r w:rsidRPr="00322BBE">
              <w:rPr>
                <w:color w:val="000000"/>
                <w:sz w:val="16"/>
                <w:szCs w:val="16"/>
              </w:rPr>
              <w:t xml:space="preserve">Define </w:t>
            </w:r>
            <w:proofErr w:type="spellStart"/>
            <w:r w:rsidRPr="00322BBE">
              <w:rPr>
                <w:color w:val="000000"/>
                <w:sz w:val="16"/>
                <w:szCs w:val="16"/>
              </w:rPr>
              <w:t>SS_SLPositioningManagement</w:t>
            </w:r>
            <w:proofErr w:type="spellEnd"/>
            <w:r w:rsidRPr="00322BBE">
              <w:rPr>
                <w:color w:val="000000"/>
                <w:sz w:val="16"/>
                <w:szCs w:val="16"/>
              </w:rPr>
              <w:t xml:space="preserve"> open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8B7FD6"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B42309"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B0F87F"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39ED04" w14:textId="77777777" w:rsidR="009A2182" w:rsidRPr="00322BBE" w:rsidRDefault="009A2182" w:rsidP="00B25224">
            <w:pPr>
              <w:pStyle w:val="TAL"/>
              <w:rPr>
                <w:sz w:val="16"/>
                <w:szCs w:val="16"/>
              </w:rPr>
            </w:pPr>
            <w:r w:rsidRPr="00322BBE">
              <w:rPr>
                <w:sz w:val="16"/>
                <w:szCs w:val="16"/>
              </w:rPr>
              <w:t>C3-246375</w:t>
            </w:r>
          </w:p>
        </w:tc>
      </w:tr>
      <w:tr w:rsidR="009A2182" w:rsidRPr="00322BBE" w14:paraId="4227400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D7D514" w14:textId="77777777" w:rsidR="009A2182" w:rsidRPr="00322BBE" w:rsidRDefault="009A2182" w:rsidP="00B25224">
            <w:pPr>
              <w:pStyle w:val="TAL"/>
              <w:rPr>
                <w:color w:val="000000"/>
                <w:sz w:val="16"/>
                <w:szCs w:val="16"/>
              </w:rPr>
            </w:pPr>
            <w:r w:rsidRPr="00322BBE">
              <w:rPr>
                <w:color w:val="000000"/>
                <w:sz w:val="16"/>
                <w:szCs w:val="16"/>
              </w:rPr>
              <w:t>C3-246120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163A67" w14:textId="77777777" w:rsidR="009A2182" w:rsidRPr="00322BBE" w:rsidRDefault="009A2182" w:rsidP="00B25224">
            <w:pPr>
              <w:pStyle w:val="TAL"/>
              <w:rPr>
                <w:color w:val="000000"/>
                <w:sz w:val="16"/>
                <w:szCs w:val="16"/>
              </w:rPr>
            </w:pPr>
            <w:r w:rsidRPr="00322BBE">
              <w:rPr>
                <w:color w:val="000000"/>
                <w:sz w:val="16"/>
                <w:szCs w:val="16"/>
              </w:rPr>
              <w:t>Tunnel information in retrieve T-EES procedure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CB6EF7" w14:textId="77777777" w:rsidR="009A2182" w:rsidRPr="00322BBE" w:rsidRDefault="009A2182" w:rsidP="00B25224">
            <w:pPr>
              <w:pStyle w:val="TAL"/>
              <w:rPr>
                <w:color w:val="000000"/>
                <w:sz w:val="16"/>
                <w:szCs w:val="16"/>
              </w:rPr>
            </w:pPr>
            <w:r w:rsidRPr="00322BBE">
              <w:rPr>
                <w:color w:val="000000"/>
                <w:sz w:val="16"/>
                <w:szCs w:val="16"/>
              </w:rPr>
              <w:t>Samsung,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66CC2C9"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57976AF"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CACD00" w14:textId="77777777" w:rsidR="009A2182" w:rsidRPr="00322BBE" w:rsidRDefault="009A2182" w:rsidP="00B25224">
            <w:pPr>
              <w:pStyle w:val="TAL"/>
              <w:rPr>
                <w:sz w:val="16"/>
                <w:szCs w:val="16"/>
              </w:rPr>
            </w:pPr>
            <w:r w:rsidRPr="00322BBE">
              <w:rPr>
                <w:sz w:val="16"/>
                <w:szCs w:val="16"/>
              </w:rPr>
              <w:t>C3-246484</w:t>
            </w:r>
          </w:p>
        </w:tc>
      </w:tr>
      <w:tr w:rsidR="009A2182" w:rsidRPr="00322BBE" w14:paraId="15AA48D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D0543C" w14:textId="77777777" w:rsidR="009A2182" w:rsidRPr="00322BBE" w:rsidRDefault="009A2182" w:rsidP="00B25224">
            <w:pPr>
              <w:pStyle w:val="TAL"/>
              <w:rPr>
                <w:color w:val="000000"/>
                <w:sz w:val="16"/>
                <w:szCs w:val="16"/>
              </w:rPr>
            </w:pPr>
            <w:r w:rsidRPr="00322BBE">
              <w:rPr>
                <w:color w:val="000000"/>
                <w:sz w:val="16"/>
                <w:szCs w:val="16"/>
              </w:rPr>
              <w:t>C3-246121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3C8021" w14:textId="77777777" w:rsidR="009A2182" w:rsidRPr="00322BBE" w:rsidRDefault="009A2182" w:rsidP="00B25224">
            <w:pPr>
              <w:pStyle w:val="TAL"/>
              <w:rPr>
                <w:color w:val="000000"/>
                <w:sz w:val="16"/>
                <w:szCs w:val="16"/>
              </w:rPr>
            </w:pPr>
            <w:r w:rsidRPr="00322BBE">
              <w:rPr>
                <w:color w:val="000000"/>
                <w:sz w:val="16"/>
                <w:szCs w:val="16"/>
              </w:rPr>
              <w:t>CAPIF – Correcting structured data types in query parameters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0C2F0D" w14:textId="77777777" w:rsidR="009A2182" w:rsidRPr="00322BBE" w:rsidRDefault="009A2182" w:rsidP="00B25224">
            <w:pPr>
              <w:pStyle w:val="TAL"/>
              <w:rPr>
                <w:color w:val="000000"/>
                <w:sz w:val="16"/>
                <w:szCs w:val="16"/>
              </w:rPr>
            </w:pPr>
            <w:r w:rsidRPr="00322BBE">
              <w:rPr>
                <w:color w:val="000000"/>
                <w:sz w:val="16"/>
                <w:szCs w:val="16"/>
              </w:rPr>
              <w:t>Samsung,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760759"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204C476"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F1C89F" w14:textId="77777777" w:rsidR="009A2182" w:rsidRPr="00322BBE" w:rsidRDefault="009A2182" w:rsidP="00B25224">
            <w:pPr>
              <w:pStyle w:val="TAL"/>
              <w:rPr>
                <w:sz w:val="16"/>
                <w:szCs w:val="16"/>
              </w:rPr>
            </w:pPr>
            <w:r w:rsidRPr="00322BBE">
              <w:rPr>
                <w:sz w:val="16"/>
                <w:szCs w:val="16"/>
              </w:rPr>
              <w:t>C3-246357</w:t>
            </w:r>
          </w:p>
        </w:tc>
      </w:tr>
      <w:tr w:rsidR="009A2182" w:rsidRPr="00322BBE" w14:paraId="4FEAE41C"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0BA1C9A" w14:textId="77777777" w:rsidR="009A2182" w:rsidRPr="00322BBE" w:rsidRDefault="009A2182" w:rsidP="00B25224">
            <w:pPr>
              <w:pStyle w:val="TAL"/>
              <w:rPr>
                <w:color w:val="000000"/>
                <w:sz w:val="16"/>
                <w:szCs w:val="16"/>
              </w:rPr>
            </w:pPr>
            <w:r w:rsidRPr="00322BBE">
              <w:rPr>
                <w:color w:val="000000"/>
                <w:sz w:val="16"/>
                <w:szCs w:val="16"/>
              </w:rPr>
              <w:t>C3-246122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E82360" w14:textId="77777777" w:rsidR="009A2182" w:rsidRPr="00322BBE" w:rsidRDefault="009A2182" w:rsidP="00B25224">
            <w:pPr>
              <w:pStyle w:val="TAL"/>
              <w:rPr>
                <w:color w:val="000000"/>
                <w:sz w:val="16"/>
                <w:szCs w:val="16"/>
              </w:rPr>
            </w:pPr>
            <w:r w:rsidRPr="00322BBE">
              <w:rPr>
                <w:color w:val="000000"/>
                <w:sz w:val="16"/>
                <w:szCs w:val="16"/>
              </w:rPr>
              <w:t>SEAL – Correcting structured data types in query parameters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A1F523" w14:textId="77777777" w:rsidR="009A2182" w:rsidRPr="00322BBE" w:rsidRDefault="009A2182" w:rsidP="00B25224">
            <w:pPr>
              <w:pStyle w:val="TAL"/>
              <w:rPr>
                <w:color w:val="000000"/>
                <w:sz w:val="16"/>
                <w:szCs w:val="16"/>
              </w:rPr>
            </w:pPr>
            <w:r w:rsidRPr="00322BBE">
              <w:rPr>
                <w:color w:val="000000"/>
                <w:sz w:val="16"/>
                <w:szCs w:val="16"/>
              </w:rPr>
              <w:t>Samsung,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4622B1"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ADDE7B"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3CEA07" w14:textId="77777777" w:rsidR="009A2182" w:rsidRPr="00322BBE" w:rsidRDefault="009A2182" w:rsidP="00B25224">
            <w:pPr>
              <w:pStyle w:val="TAL"/>
              <w:rPr>
                <w:sz w:val="16"/>
                <w:szCs w:val="16"/>
              </w:rPr>
            </w:pPr>
            <w:r w:rsidRPr="00322BBE">
              <w:rPr>
                <w:sz w:val="16"/>
                <w:szCs w:val="16"/>
              </w:rPr>
              <w:t>C3-246358</w:t>
            </w:r>
          </w:p>
        </w:tc>
      </w:tr>
      <w:tr w:rsidR="009A2182" w:rsidRPr="00322BBE" w14:paraId="0B09E9D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3DF0A6" w14:textId="77777777" w:rsidR="009A2182" w:rsidRPr="00322BBE" w:rsidRDefault="009A2182" w:rsidP="00B25224">
            <w:pPr>
              <w:pStyle w:val="TAL"/>
              <w:rPr>
                <w:color w:val="000000"/>
                <w:sz w:val="16"/>
                <w:szCs w:val="16"/>
              </w:rPr>
            </w:pPr>
            <w:r w:rsidRPr="00322BBE">
              <w:rPr>
                <w:color w:val="000000"/>
                <w:sz w:val="16"/>
                <w:szCs w:val="16"/>
              </w:rPr>
              <w:t>C3-246123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45C80D" w14:textId="77777777" w:rsidR="009A2182" w:rsidRPr="00322BBE" w:rsidRDefault="009A2182" w:rsidP="00B25224">
            <w:pPr>
              <w:pStyle w:val="TAL"/>
              <w:rPr>
                <w:color w:val="000000"/>
                <w:sz w:val="16"/>
                <w:szCs w:val="16"/>
              </w:rPr>
            </w:pPr>
            <w:r w:rsidRPr="00322BBE">
              <w:rPr>
                <w:color w:val="000000"/>
                <w:sz w:val="16"/>
                <w:szCs w:val="16"/>
              </w:rPr>
              <w:t>Clarifications on the usage of UP path change event subscriptions in PCF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1879F5" w14:textId="77777777" w:rsidR="009A2182" w:rsidRPr="00322BBE" w:rsidRDefault="009A2182" w:rsidP="00B25224">
            <w:pPr>
              <w:pStyle w:val="TAL"/>
              <w:rPr>
                <w:color w:val="000000"/>
                <w:sz w:val="16"/>
                <w:szCs w:val="16"/>
              </w:rPr>
            </w:pPr>
            <w:proofErr w:type="spellStart"/>
            <w:r w:rsidRPr="00322BBE">
              <w:rPr>
                <w:color w:val="000000"/>
                <w:sz w:val="16"/>
                <w:szCs w:val="16"/>
              </w:rPr>
              <w:t>CEWiT</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0B8C23"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0BF64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F3DA49" w14:textId="77777777" w:rsidR="009A2182" w:rsidRPr="00322BBE" w:rsidRDefault="009A2182" w:rsidP="00B25224">
            <w:pPr>
              <w:pStyle w:val="TAL"/>
              <w:rPr>
                <w:sz w:val="16"/>
                <w:szCs w:val="16"/>
              </w:rPr>
            </w:pPr>
            <w:r w:rsidRPr="00322BBE">
              <w:rPr>
                <w:sz w:val="16"/>
                <w:szCs w:val="16"/>
              </w:rPr>
              <w:t>C3-246516</w:t>
            </w:r>
          </w:p>
        </w:tc>
      </w:tr>
      <w:tr w:rsidR="009A2182" w:rsidRPr="00322BBE" w14:paraId="54826D1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5D270A" w14:textId="77777777" w:rsidR="009A2182" w:rsidRPr="00322BBE" w:rsidRDefault="009A2182" w:rsidP="00B25224">
            <w:pPr>
              <w:pStyle w:val="TAL"/>
              <w:rPr>
                <w:color w:val="000000"/>
                <w:sz w:val="16"/>
                <w:szCs w:val="16"/>
              </w:rPr>
            </w:pPr>
            <w:r w:rsidRPr="00322BBE">
              <w:rPr>
                <w:color w:val="000000"/>
                <w:sz w:val="16"/>
                <w:szCs w:val="16"/>
              </w:rPr>
              <w:t>C3-246124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AF721E" w14:textId="77777777" w:rsidR="009A2182" w:rsidRPr="00322BBE" w:rsidRDefault="009A2182" w:rsidP="00B25224">
            <w:pPr>
              <w:pStyle w:val="TAL"/>
              <w:rPr>
                <w:color w:val="000000"/>
                <w:sz w:val="16"/>
                <w:szCs w:val="16"/>
              </w:rPr>
            </w:pPr>
            <w:r w:rsidRPr="00322BBE">
              <w:rPr>
                <w:color w:val="000000"/>
                <w:sz w:val="16"/>
                <w:szCs w:val="16"/>
              </w:rPr>
              <w:t>Adding new ML model for AIML positioning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B9A74F" w14:textId="77777777" w:rsidR="009A2182" w:rsidRPr="00322BBE" w:rsidRDefault="009A2182" w:rsidP="00B25224">
            <w:pPr>
              <w:pStyle w:val="TAL"/>
              <w:rPr>
                <w:color w:val="000000"/>
                <w:sz w:val="16"/>
                <w:szCs w:val="16"/>
              </w:rPr>
            </w:pPr>
            <w:r w:rsidRPr="00322BBE">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C548DAB" w14:textId="77777777" w:rsidR="009A2182" w:rsidRPr="00322BBE" w:rsidRDefault="009A2182" w:rsidP="00B25224">
            <w:pPr>
              <w:pStyle w:val="TAL"/>
              <w:rPr>
                <w:color w:val="000000"/>
                <w:sz w:val="16"/>
                <w:szCs w:val="16"/>
              </w:rPr>
            </w:pPr>
            <w:r w:rsidRPr="00322BBE">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CB984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9E0715" w14:textId="77777777" w:rsidR="009A2182" w:rsidRPr="00322BBE" w:rsidRDefault="009A2182" w:rsidP="00B25224">
            <w:pPr>
              <w:pStyle w:val="TAL"/>
              <w:rPr>
                <w:sz w:val="16"/>
                <w:szCs w:val="16"/>
              </w:rPr>
            </w:pPr>
          </w:p>
        </w:tc>
      </w:tr>
      <w:tr w:rsidR="009A2182" w:rsidRPr="00322BBE" w14:paraId="155FC76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A021F7" w14:textId="77777777" w:rsidR="009A2182" w:rsidRPr="00322BBE" w:rsidRDefault="009A2182" w:rsidP="00B25224">
            <w:pPr>
              <w:pStyle w:val="TAL"/>
              <w:rPr>
                <w:color w:val="000000"/>
                <w:sz w:val="16"/>
                <w:szCs w:val="16"/>
              </w:rPr>
            </w:pPr>
            <w:r w:rsidRPr="00322BBE">
              <w:rPr>
                <w:color w:val="000000"/>
                <w:sz w:val="16"/>
                <w:szCs w:val="16"/>
              </w:rPr>
              <w:t>C3-246125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C43B7F4" w14:textId="77777777" w:rsidR="009A2182" w:rsidRPr="00322BBE" w:rsidRDefault="009A2182" w:rsidP="00B25224">
            <w:pPr>
              <w:pStyle w:val="TAL"/>
              <w:rPr>
                <w:color w:val="000000"/>
                <w:sz w:val="16"/>
                <w:szCs w:val="16"/>
              </w:rPr>
            </w:pPr>
            <w:r w:rsidRPr="00322BBE">
              <w:rPr>
                <w:color w:val="000000"/>
                <w:sz w:val="16"/>
                <w:szCs w:val="16"/>
              </w:rPr>
              <w:t>Procedure for Data Collection from the UE Application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F4E076"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953DA05"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0DFD2C6"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A5D16C" w14:textId="77777777" w:rsidR="009A2182" w:rsidRPr="00322BBE" w:rsidRDefault="009A2182" w:rsidP="00B25224">
            <w:pPr>
              <w:pStyle w:val="TAL"/>
              <w:rPr>
                <w:sz w:val="16"/>
                <w:szCs w:val="16"/>
              </w:rPr>
            </w:pPr>
            <w:r w:rsidRPr="00322BBE">
              <w:rPr>
                <w:sz w:val="16"/>
                <w:szCs w:val="16"/>
              </w:rPr>
              <w:t>C3-246438</w:t>
            </w:r>
          </w:p>
        </w:tc>
      </w:tr>
      <w:tr w:rsidR="009A2182" w:rsidRPr="00322BBE" w14:paraId="211966E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713926" w14:textId="77777777" w:rsidR="009A2182" w:rsidRPr="00322BBE" w:rsidRDefault="009A2182" w:rsidP="00B25224">
            <w:pPr>
              <w:pStyle w:val="TAL"/>
              <w:rPr>
                <w:color w:val="000000"/>
                <w:sz w:val="16"/>
                <w:szCs w:val="16"/>
              </w:rPr>
            </w:pPr>
            <w:r w:rsidRPr="00322BBE">
              <w:rPr>
                <w:color w:val="000000"/>
                <w:sz w:val="16"/>
                <w:szCs w:val="16"/>
              </w:rPr>
              <w:t>C3-246126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AA16E9" w14:textId="77777777" w:rsidR="009A2182" w:rsidRPr="00322BBE" w:rsidRDefault="009A2182" w:rsidP="00B25224">
            <w:pPr>
              <w:pStyle w:val="TAL"/>
              <w:rPr>
                <w:color w:val="000000"/>
                <w:sz w:val="16"/>
                <w:szCs w:val="16"/>
              </w:rPr>
            </w:pPr>
            <w:r w:rsidRPr="00322BBE">
              <w:rPr>
                <w:color w:val="000000"/>
                <w:sz w:val="16"/>
                <w:szCs w:val="16"/>
              </w:rPr>
              <w:t xml:space="preserve">Correction to </w:t>
            </w:r>
            <w:proofErr w:type="spellStart"/>
            <w:r w:rsidRPr="00322BBE">
              <w:rPr>
                <w:color w:val="000000"/>
                <w:sz w:val="16"/>
                <w:szCs w:val="16"/>
              </w:rPr>
              <w:t>anaMetaInd</w:t>
            </w:r>
            <w:proofErr w:type="spellEnd"/>
            <w:r w:rsidRPr="00322BBE">
              <w:rPr>
                <w:color w:val="000000"/>
                <w:sz w:val="16"/>
                <w:szCs w:val="16"/>
              </w:rPr>
              <w:t xml:space="preserve">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3DB3A5"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21BA54"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F5E5E3" w14:textId="77777777" w:rsidR="009A2182" w:rsidRPr="00322BBE" w:rsidRDefault="009A2182" w:rsidP="00B25224">
            <w:pPr>
              <w:pStyle w:val="TAL"/>
              <w:rPr>
                <w:color w:val="000000"/>
                <w:sz w:val="16"/>
                <w:szCs w:val="16"/>
              </w:rPr>
            </w:pPr>
            <w:r w:rsidRPr="00322BBE">
              <w:rPr>
                <w:color w:val="000000"/>
                <w:sz w:val="16"/>
                <w:szCs w:val="16"/>
              </w:rPr>
              <w:t>C3-245518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80DFE0" w14:textId="77777777" w:rsidR="009A2182" w:rsidRPr="00322BBE" w:rsidRDefault="009A2182" w:rsidP="00B25224">
            <w:pPr>
              <w:pStyle w:val="TAL"/>
              <w:rPr>
                <w:sz w:val="16"/>
                <w:szCs w:val="16"/>
              </w:rPr>
            </w:pPr>
            <w:r w:rsidRPr="00322BBE">
              <w:rPr>
                <w:sz w:val="16"/>
                <w:szCs w:val="16"/>
              </w:rPr>
              <w:t>C3-246528</w:t>
            </w:r>
          </w:p>
        </w:tc>
      </w:tr>
      <w:tr w:rsidR="009A2182" w:rsidRPr="00322BBE" w14:paraId="326B6DD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8C6954" w14:textId="77777777" w:rsidR="009A2182" w:rsidRPr="00322BBE" w:rsidRDefault="009A2182" w:rsidP="00B25224">
            <w:pPr>
              <w:pStyle w:val="TAL"/>
              <w:rPr>
                <w:color w:val="000000"/>
                <w:sz w:val="16"/>
                <w:szCs w:val="16"/>
              </w:rPr>
            </w:pPr>
            <w:r w:rsidRPr="00322BBE">
              <w:rPr>
                <w:color w:val="000000"/>
                <w:sz w:val="16"/>
                <w:szCs w:val="16"/>
              </w:rPr>
              <w:t>C3-246127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B1A012" w14:textId="77777777" w:rsidR="009A2182" w:rsidRPr="00322BBE" w:rsidRDefault="009A2182" w:rsidP="00B25224">
            <w:pPr>
              <w:pStyle w:val="TAL"/>
              <w:rPr>
                <w:color w:val="000000"/>
                <w:sz w:val="16"/>
                <w:szCs w:val="16"/>
              </w:rPr>
            </w:pPr>
            <w:r w:rsidRPr="00322BBE">
              <w:rPr>
                <w:color w:val="000000"/>
                <w:sz w:val="16"/>
                <w:szCs w:val="16"/>
              </w:rPr>
              <w:t>Correction of storage handling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56A33D"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C126B0"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F60B5F"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1F28C1" w14:textId="77777777" w:rsidR="009A2182" w:rsidRPr="00322BBE" w:rsidRDefault="009A2182" w:rsidP="00B25224">
            <w:pPr>
              <w:pStyle w:val="TAL"/>
              <w:rPr>
                <w:sz w:val="16"/>
                <w:szCs w:val="16"/>
              </w:rPr>
            </w:pPr>
          </w:p>
        </w:tc>
      </w:tr>
      <w:tr w:rsidR="009A2182" w:rsidRPr="00322BBE" w14:paraId="0FE19FA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E62E438" w14:textId="77777777" w:rsidR="009A2182" w:rsidRPr="00322BBE" w:rsidRDefault="009A2182" w:rsidP="00B25224">
            <w:pPr>
              <w:pStyle w:val="TAL"/>
              <w:rPr>
                <w:color w:val="000000"/>
                <w:sz w:val="16"/>
                <w:szCs w:val="16"/>
              </w:rPr>
            </w:pPr>
            <w:r w:rsidRPr="00322BBE">
              <w:rPr>
                <w:color w:val="000000"/>
                <w:sz w:val="16"/>
                <w:szCs w:val="16"/>
              </w:rPr>
              <w:t>C3-246128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2DA1AE1" w14:textId="77777777" w:rsidR="009A2182" w:rsidRPr="00322BBE" w:rsidRDefault="009A2182" w:rsidP="00B25224">
            <w:pPr>
              <w:pStyle w:val="TAL"/>
              <w:rPr>
                <w:color w:val="000000"/>
                <w:sz w:val="16"/>
                <w:szCs w:val="16"/>
              </w:rPr>
            </w:pPr>
            <w:r w:rsidRPr="00322BBE">
              <w:rPr>
                <w:color w:val="000000"/>
                <w:sz w:val="16"/>
                <w:szCs w:val="16"/>
              </w:rPr>
              <w:t xml:space="preserve">Clarification on </w:t>
            </w:r>
            <w:proofErr w:type="spellStart"/>
            <w:r w:rsidRPr="00322BBE">
              <w:rPr>
                <w:color w:val="000000"/>
                <w:sz w:val="16"/>
                <w:szCs w:val="16"/>
              </w:rPr>
              <w:t>relProxInfos</w:t>
            </w:r>
            <w:proofErr w:type="spellEnd"/>
            <w:r w:rsidRPr="00322BBE">
              <w:rPr>
                <w:color w:val="000000"/>
                <w:sz w:val="16"/>
                <w:szCs w:val="16"/>
              </w:rPr>
              <w:t xml:space="preserve"> attribute in </w:t>
            </w:r>
            <w:proofErr w:type="spellStart"/>
            <w:r w:rsidRPr="00322BBE">
              <w:rPr>
                <w:color w:val="000000"/>
                <w:sz w:val="16"/>
                <w:szCs w:val="16"/>
              </w:rPr>
              <w:t>AnalyticsData</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45D7BE"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728219" w14:textId="77777777" w:rsidR="009A2182" w:rsidRPr="00322BBE" w:rsidRDefault="009A2182" w:rsidP="00B25224">
            <w:pPr>
              <w:pStyle w:val="TAL"/>
              <w:rPr>
                <w:color w:val="000000"/>
                <w:sz w:val="16"/>
                <w:szCs w:val="16"/>
              </w:rPr>
            </w:pPr>
            <w:r w:rsidRPr="00322BBE">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1F5A60A"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EFA6E0" w14:textId="77777777" w:rsidR="009A2182" w:rsidRPr="00322BBE" w:rsidRDefault="009A2182" w:rsidP="00B25224">
            <w:pPr>
              <w:pStyle w:val="TAL"/>
              <w:rPr>
                <w:sz w:val="16"/>
                <w:szCs w:val="16"/>
              </w:rPr>
            </w:pPr>
          </w:p>
        </w:tc>
      </w:tr>
      <w:tr w:rsidR="009A2182" w:rsidRPr="00322BBE" w14:paraId="3E3DE10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B710C0" w14:textId="77777777" w:rsidR="009A2182" w:rsidRPr="00322BBE" w:rsidRDefault="009A2182" w:rsidP="00B25224">
            <w:pPr>
              <w:pStyle w:val="TAL"/>
              <w:rPr>
                <w:color w:val="000000"/>
                <w:sz w:val="16"/>
                <w:szCs w:val="16"/>
              </w:rPr>
            </w:pPr>
            <w:r w:rsidRPr="00322BBE">
              <w:rPr>
                <w:color w:val="000000"/>
                <w:sz w:val="16"/>
                <w:szCs w:val="16"/>
              </w:rPr>
              <w:t>C3-246129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0A8757" w14:textId="77777777" w:rsidR="009A2182" w:rsidRPr="00322BBE" w:rsidRDefault="009A2182" w:rsidP="00B25224">
            <w:pPr>
              <w:pStyle w:val="TAL"/>
              <w:rPr>
                <w:color w:val="000000"/>
                <w:sz w:val="16"/>
                <w:szCs w:val="16"/>
              </w:rPr>
            </w:pPr>
            <w:r w:rsidRPr="00322BBE">
              <w:rPr>
                <w:color w:val="000000"/>
                <w:sz w:val="16"/>
                <w:szCs w:val="16"/>
              </w:rPr>
              <w:t>Adding LMF as a consumer of Nmfaf_3caDataManagement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F6FC88"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42C4C5"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83B1D4"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49DA06" w14:textId="77777777" w:rsidR="009A2182" w:rsidRPr="00322BBE" w:rsidRDefault="009A2182" w:rsidP="00B25224">
            <w:pPr>
              <w:pStyle w:val="TAL"/>
              <w:rPr>
                <w:sz w:val="16"/>
                <w:szCs w:val="16"/>
              </w:rPr>
            </w:pPr>
          </w:p>
        </w:tc>
      </w:tr>
      <w:tr w:rsidR="009A2182" w:rsidRPr="00322BBE" w14:paraId="534E3D4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EDF8D8" w14:textId="77777777" w:rsidR="009A2182" w:rsidRPr="00322BBE" w:rsidRDefault="009A2182" w:rsidP="00B25224">
            <w:pPr>
              <w:pStyle w:val="TAL"/>
              <w:rPr>
                <w:color w:val="000000"/>
                <w:sz w:val="16"/>
                <w:szCs w:val="16"/>
              </w:rPr>
            </w:pPr>
            <w:r w:rsidRPr="00322BBE">
              <w:rPr>
                <w:color w:val="000000"/>
                <w:sz w:val="16"/>
                <w:szCs w:val="16"/>
              </w:rPr>
              <w:t>C3-246130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705E9E" w14:textId="77777777" w:rsidR="009A2182" w:rsidRPr="00322BBE" w:rsidRDefault="009A2182" w:rsidP="00B25224">
            <w:pPr>
              <w:pStyle w:val="TAL"/>
              <w:rPr>
                <w:color w:val="000000"/>
                <w:sz w:val="16"/>
                <w:szCs w:val="16"/>
              </w:rPr>
            </w:pPr>
            <w:r w:rsidRPr="00322BBE">
              <w:rPr>
                <w:color w:val="000000"/>
                <w:sz w:val="16"/>
                <w:szCs w:val="16"/>
              </w:rPr>
              <w:t xml:space="preserve">Adding ADRF as a consumer of </w:t>
            </w:r>
            <w:proofErr w:type="spellStart"/>
            <w:r w:rsidRPr="00322BBE">
              <w:rPr>
                <w:color w:val="000000"/>
                <w:sz w:val="16"/>
                <w:szCs w:val="16"/>
              </w:rPr>
              <w:t>Nnwdaf_EventsSubscription</w:t>
            </w:r>
            <w:proofErr w:type="spellEnd"/>
            <w:r w:rsidRPr="00322BBE">
              <w:rPr>
                <w:color w:val="000000"/>
                <w:sz w:val="16"/>
                <w:szCs w:val="16"/>
              </w:rPr>
              <w:t xml:space="preserve"> and </w:t>
            </w:r>
            <w:proofErr w:type="spellStart"/>
            <w:r w:rsidRPr="00322BBE">
              <w:rPr>
                <w:color w:val="000000"/>
                <w:sz w:val="16"/>
                <w:szCs w:val="16"/>
              </w:rPr>
              <w:t>Nnwdaf_AnalyticsInfo</w:t>
            </w:r>
            <w:proofErr w:type="spellEnd"/>
            <w:r w:rsidRPr="00322BBE">
              <w:rPr>
                <w:color w:val="000000"/>
                <w:sz w:val="16"/>
                <w:szCs w:val="16"/>
              </w:rPr>
              <w:t xml:space="preserve">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EABFAC"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C7EF05"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295BE0"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B657AC" w14:textId="77777777" w:rsidR="009A2182" w:rsidRPr="00322BBE" w:rsidRDefault="009A2182" w:rsidP="00B25224">
            <w:pPr>
              <w:pStyle w:val="TAL"/>
              <w:rPr>
                <w:sz w:val="16"/>
                <w:szCs w:val="16"/>
              </w:rPr>
            </w:pPr>
            <w:r w:rsidRPr="00322BBE">
              <w:rPr>
                <w:sz w:val="16"/>
                <w:szCs w:val="16"/>
              </w:rPr>
              <w:t>C3-246390</w:t>
            </w:r>
          </w:p>
        </w:tc>
      </w:tr>
      <w:tr w:rsidR="009A2182" w:rsidRPr="00322BBE" w14:paraId="6E620F9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916D75" w14:textId="77777777" w:rsidR="009A2182" w:rsidRPr="00322BBE" w:rsidRDefault="009A2182" w:rsidP="00B25224">
            <w:pPr>
              <w:pStyle w:val="TAL"/>
              <w:rPr>
                <w:color w:val="000000"/>
                <w:sz w:val="16"/>
                <w:szCs w:val="16"/>
              </w:rPr>
            </w:pPr>
            <w:r w:rsidRPr="00322BBE">
              <w:rPr>
                <w:color w:val="000000"/>
                <w:sz w:val="16"/>
                <w:szCs w:val="16"/>
              </w:rPr>
              <w:lastRenderedPageBreak/>
              <w:t>C3-246131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5212934" w14:textId="77777777" w:rsidR="009A2182" w:rsidRPr="00322BBE" w:rsidRDefault="009A2182" w:rsidP="00B25224">
            <w:pPr>
              <w:pStyle w:val="TAL"/>
              <w:rPr>
                <w:color w:val="000000"/>
                <w:sz w:val="16"/>
                <w:szCs w:val="16"/>
              </w:rPr>
            </w:pPr>
            <w:r w:rsidRPr="00322BBE">
              <w:rPr>
                <w:color w:val="000000"/>
                <w:sz w:val="16"/>
                <w:szCs w:val="16"/>
              </w:rPr>
              <w:t>NWDAF Analytics Storage in ADRF via Notifications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366192"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49E1ED"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6D0A4E"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311792" w14:textId="77777777" w:rsidR="009A2182" w:rsidRPr="00322BBE" w:rsidRDefault="009A2182" w:rsidP="00B25224">
            <w:pPr>
              <w:pStyle w:val="TAL"/>
              <w:rPr>
                <w:sz w:val="16"/>
                <w:szCs w:val="16"/>
              </w:rPr>
            </w:pPr>
            <w:r w:rsidRPr="00322BBE">
              <w:rPr>
                <w:sz w:val="16"/>
                <w:szCs w:val="16"/>
              </w:rPr>
              <w:t>C3-246529</w:t>
            </w:r>
          </w:p>
        </w:tc>
      </w:tr>
      <w:tr w:rsidR="009A2182" w:rsidRPr="00322BBE" w14:paraId="1C7CD08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FCB546" w14:textId="77777777" w:rsidR="009A2182" w:rsidRPr="00322BBE" w:rsidRDefault="009A2182" w:rsidP="00B25224">
            <w:pPr>
              <w:pStyle w:val="TAL"/>
              <w:rPr>
                <w:color w:val="000000"/>
                <w:sz w:val="16"/>
                <w:szCs w:val="16"/>
              </w:rPr>
            </w:pPr>
            <w:r w:rsidRPr="00322BBE">
              <w:rPr>
                <w:color w:val="000000"/>
                <w:sz w:val="16"/>
                <w:szCs w:val="16"/>
              </w:rPr>
              <w:t>C3-246132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C318DE" w14:textId="77777777" w:rsidR="009A2182" w:rsidRPr="00322BBE" w:rsidRDefault="009A2182" w:rsidP="00B25224">
            <w:pPr>
              <w:pStyle w:val="TAL"/>
              <w:rPr>
                <w:color w:val="000000"/>
                <w:sz w:val="16"/>
                <w:szCs w:val="16"/>
              </w:rPr>
            </w:pPr>
            <w:r w:rsidRPr="00322BBE">
              <w:rPr>
                <w:color w:val="000000"/>
                <w:sz w:val="16"/>
                <w:szCs w:val="16"/>
              </w:rPr>
              <w:t>Corrections to roaming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9DDFB5"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9BDB54"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B39DE4F"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1270C3" w14:textId="77777777" w:rsidR="009A2182" w:rsidRPr="00322BBE" w:rsidRDefault="009A2182" w:rsidP="00B25224">
            <w:pPr>
              <w:pStyle w:val="TAL"/>
              <w:rPr>
                <w:sz w:val="16"/>
                <w:szCs w:val="16"/>
              </w:rPr>
            </w:pPr>
          </w:p>
        </w:tc>
      </w:tr>
      <w:tr w:rsidR="009A2182" w:rsidRPr="00322BBE" w14:paraId="30D57D3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5926F4" w14:textId="77777777" w:rsidR="009A2182" w:rsidRPr="00322BBE" w:rsidRDefault="009A2182" w:rsidP="00B25224">
            <w:pPr>
              <w:pStyle w:val="TAL"/>
              <w:rPr>
                <w:color w:val="000000"/>
                <w:sz w:val="16"/>
                <w:szCs w:val="16"/>
              </w:rPr>
            </w:pPr>
            <w:r w:rsidRPr="00322BBE">
              <w:rPr>
                <w:color w:val="000000"/>
                <w:sz w:val="16"/>
                <w:szCs w:val="16"/>
              </w:rPr>
              <w:t>C3-246133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386344" w14:textId="77777777" w:rsidR="009A2182" w:rsidRPr="00322BBE" w:rsidRDefault="009A2182" w:rsidP="00B25224">
            <w:pPr>
              <w:pStyle w:val="TAL"/>
              <w:rPr>
                <w:color w:val="000000"/>
                <w:sz w:val="16"/>
                <w:szCs w:val="16"/>
              </w:rPr>
            </w:pPr>
            <w:r w:rsidRPr="00322BBE">
              <w:rPr>
                <w:color w:val="000000"/>
                <w:sz w:val="16"/>
                <w:szCs w:val="16"/>
              </w:rPr>
              <w:t>Removal of UPF info subscription from SMF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44EEA9"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84A3C2"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8B2591"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2CE838" w14:textId="77777777" w:rsidR="009A2182" w:rsidRPr="00322BBE" w:rsidRDefault="009A2182" w:rsidP="00B25224">
            <w:pPr>
              <w:pStyle w:val="TAL"/>
              <w:rPr>
                <w:sz w:val="16"/>
                <w:szCs w:val="16"/>
              </w:rPr>
            </w:pPr>
            <w:r w:rsidRPr="00322BBE">
              <w:rPr>
                <w:sz w:val="16"/>
                <w:szCs w:val="16"/>
              </w:rPr>
              <w:t>C3-246391</w:t>
            </w:r>
          </w:p>
        </w:tc>
      </w:tr>
      <w:tr w:rsidR="009A2182" w:rsidRPr="00322BBE" w14:paraId="2F03A17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9309A45" w14:textId="77777777" w:rsidR="009A2182" w:rsidRPr="00322BBE" w:rsidRDefault="009A2182" w:rsidP="00B25224">
            <w:pPr>
              <w:pStyle w:val="TAL"/>
              <w:rPr>
                <w:color w:val="000000"/>
                <w:sz w:val="16"/>
                <w:szCs w:val="16"/>
              </w:rPr>
            </w:pPr>
            <w:r w:rsidRPr="00322BBE">
              <w:rPr>
                <w:color w:val="000000"/>
                <w:sz w:val="16"/>
                <w:szCs w:val="16"/>
              </w:rPr>
              <w:t>C3-246134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9AF7E6" w14:textId="77777777" w:rsidR="009A2182" w:rsidRPr="00322BBE" w:rsidRDefault="009A2182" w:rsidP="00B25224">
            <w:pPr>
              <w:pStyle w:val="TAL"/>
              <w:rPr>
                <w:color w:val="000000"/>
                <w:sz w:val="16"/>
                <w:szCs w:val="16"/>
              </w:rPr>
            </w:pPr>
            <w:r w:rsidRPr="00322BBE">
              <w:rPr>
                <w:color w:val="000000"/>
                <w:sz w:val="16"/>
                <w:szCs w:val="16"/>
              </w:rPr>
              <w:t xml:space="preserve">Corrections related to </w:t>
            </w:r>
            <w:proofErr w:type="spellStart"/>
            <w:r w:rsidRPr="00322BBE">
              <w:rPr>
                <w:color w:val="000000"/>
                <w:sz w:val="16"/>
                <w:szCs w:val="16"/>
              </w:rPr>
              <w:t>PfdDetermination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24FA2F"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9ECFCB"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9655BF"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64404C" w14:textId="77777777" w:rsidR="009A2182" w:rsidRPr="00322BBE" w:rsidRDefault="009A2182" w:rsidP="00B25224">
            <w:pPr>
              <w:pStyle w:val="TAL"/>
              <w:rPr>
                <w:sz w:val="16"/>
                <w:szCs w:val="16"/>
              </w:rPr>
            </w:pPr>
            <w:r w:rsidRPr="00322BBE">
              <w:rPr>
                <w:sz w:val="16"/>
                <w:szCs w:val="16"/>
              </w:rPr>
              <w:t>C3-246392</w:t>
            </w:r>
          </w:p>
        </w:tc>
      </w:tr>
      <w:tr w:rsidR="009A2182" w:rsidRPr="00322BBE" w14:paraId="75E3DD0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57183F" w14:textId="77777777" w:rsidR="009A2182" w:rsidRPr="00322BBE" w:rsidRDefault="009A2182" w:rsidP="00B25224">
            <w:pPr>
              <w:pStyle w:val="TAL"/>
              <w:rPr>
                <w:color w:val="000000"/>
                <w:sz w:val="16"/>
                <w:szCs w:val="16"/>
              </w:rPr>
            </w:pPr>
            <w:r w:rsidRPr="00322BBE">
              <w:rPr>
                <w:color w:val="000000"/>
                <w:sz w:val="16"/>
                <w:szCs w:val="16"/>
              </w:rPr>
              <w:t>C3-246135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49E893" w14:textId="77777777" w:rsidR="009A2182" w:rsidRPr="00322BBE" w:rsidRDefault="009A2182" w:rsidP="00B25224">
            <w:pPr>
              <w:pStyle w:val="TAL"/>
              <w:rPr>
                <w:color w:val="000000"/>
                <w:sz w:val="16"/>
                <w:szCs w:val="16"/>
              </w:rPr>
            </w:pPr>
            <w:r w:rsidRPr="00322BBE">
              <w:rPr>
                <w:color w:val="000000"/>
                <w:sz w:val="16"/>
                <w:szCs w:val="16"/>
              </w:rPr>
              <w:t>Feature name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6C3860"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DBBA713"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054277"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D3C2C5" w14:textId="77777777" w:rsidR="009A2182" w:rsidRPr="00322BBE" w:rsidRDefault="009A2182" w:rsidP="00B25224">
            <w:pPr>
              <w:pStyle w:val="TAL"/>
              <w:rPr>
                <w:sz w:val="16"/>
                <w:szCs w:val="16"/>
              </w:rPr>
            </w:pPr>
          </w:p>
        </w:tc>
      </w:tr>
      <w:tr w:rsidR="009A2182" w:rsidRPr="00322BBE" w14:paraId="55750D0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A2363F" w14:textId="77777777" w:rsidR="009A2182" w:rsidRPr="00322BBE" w:rsidRDefault="009A2182" w:rsidP="00B25224">
            <w:pPr>
              <w:pStyle w:val="TAL"/>
              <w:rPr>
                <w:color w:val="000000"/>
                <w:sz w:val="16"/>
                <w:szCs w:val="16"/>
              </w:rPr>
            </w:pPr>
            <w:r w:rsidRPr="00322BBE">
              <w:rPr>
                <w:color w:val="000000"/>
                <w:sz w:val="16"/>
                <w:szCs w:val="16"/>
              </w:rPr>
              <w:t>C3-246136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07E270" w14:textId="77777777" w:rsidR="009A2182" w:rsidRPr="00322BBE" w:rsidRDefault="009A2182" w:rsidP="00B25224">
            <w:pPr>
              <w:pStyle w:val="TAL"/>
              <w:rPr>
                <w:color w:val="000000"/>
                <w:sz w:val="16"/>
                <w:szCs w:val="16"/>
              </w:rPr>
            </w:pPr>
            <w:r w:rsidRPr="00322BBE">
              <w:rPr>
                <w:color w:val="000000"/>
                <w:sz w:val="16"/>
                <w:szCs w:val="16"/>
              </w:rPr>
              <w:t>Correction of traffic routing influence procedure for HR-SBO</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86841B"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86DA19"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69C634"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E5798E" w14:textId="77777777" w:rsidR="009A2182" w:rsidRPr="00322BBE" w:rsidRDefault="009A2182" w:rsidP="00B25224">
            <w:pPr>
              <w:pStyle w:val="TAL"/>
              <w:rPr>
                <w:sz w:val="16"/>
                <w:szCs w:val="16"/>
              </w:rPr>
            </w:pPr>
            <w:r w:rsidRPr="00322BBE">
              <w:rPr>
                <w:sz w:val="16"/>
                <w:szCs w:val="16"/>
              </w:rPr>
              <w:t>C3-246485</w:t>
            </w:r>
          </w:p>
        </w:tc>
      </w:tr>
      <w:tr w:rsidR="009A2182" w:rsidRPr="00322BBE" w14:paraId="5FDC173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82D570" w14:textId="77777777" w:rsidR="009A2182" w:rsidRPr="00322BBE" w:rsidRDefault="009A2182" w:rsidP="00B25224">
            <w:pPr>
              <w:pStyle w:val="TAL"/>
              <w:rPr>
                <w:color w:val="000000"/>
                <w:sz w:val="16"/>
                <w:szCs w:val="16"/>
              </w:rPr>
            </w:pPr>
            <w:r w:rsidRPr="00322BBE">
              <w:rPr>
                <w:color w:val="000000"/>
                <w:sz w:val="16"/>
                <w:szCs w:val="16"/>
              </w:rPr>
              <w:t>C3-246137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42ED1F" w14:textId="77777777" w:rsidR="009A2182" w:rsidRPr="00322BBE" w:rsidRDefault="009A2182" w:rsidP="00B25224">
            <w:pPr>
              <w:pStyle w:val="TAL"/>
              <w:rPr>
                <w:color w:val="000000"/>
                <w:sz w:val="16"/>
                <w:szCs w:val="16"/>
              </w:rPr>
            </w:pPr>
            <w:r w:rsidRPr="00322BBE">
              <w:rPr>
                <w:color w:val="000000"/>
                <w:sz w:val="16"/>
                <w:szCs w:val="16"/>
              </w:rPr>
              <w:t>Incorrect UPEAS event name in analytics procedure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8FAA61"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0884F91"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6118C3"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FFB554" w14:textId="77777777" w:rsidR="009A2182" w:rsidRPr="00322BBE" w:rsidRDefault="009A2182" w:rsidP="00B25224">
            <w:pPr>
              <w:pStyle w:val="TAL"/>
              <w:rPr>
                <w:sz w:val="16"/>
                <w:szCs w:val="16"/>
              </w:rPr>
            </w:pPr>
            <w:r w:rsidRPr="00322BBE">
              <w:rPr>
                <w:sz w:val="16"/>
                <w:szCs w:val="16"/>
              </w:rPr>
              <w:t>C3-246486</w:t>
            </w:r>
          </w:p>
        </w:tc>
      </w:tr>
      <w:tr w:rsidR="009A2182" w:rsidRPr="00322BBE" w14:paraId="343E198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747ECE" w14:textId="77777777" w:rsidR="009A2182" w:rsidRPr="00322BBE" w:rsidRDefault="009A2182" w:rsidP="00B25224">
            <w:pPr>
              <w:pStyle w:val="TAL"/>
              <w:rPr>
                <w:color w:val="000000"/>
                <w:sz w:val="16"/>
                <w:szCs w:val="16"/>
              </w:rPr>
            </w:pPr>
            <w:r w:rsidRPr="00322BBE">
              <w:rPr>
                <w:color w:val="000000"/>
                <w:sz w:val="16"/>
                <w:szCs w:val="16"/>
              </w:rPr>
              <w:t>C3-246138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315564" w14:textId="77777777" w:rsidR="009A2182" w:rsidRPr="00322BBE" w:rsidRDefault="009A2182" w:rsidP="00B25224">
            <w:pPr>
              <w:pStyle w:val="TAL"/>
              <w:rPr>
                <w:color w:val="000000"/>
                <w:sz w:val="16"/>
                <w:szCs w:val="16"/>
              </w:rPr>
            </w:pPr>
            <w:r w:rsidRPr="00322BBE">
              <w:rPr>
                <w:color w:val="000000"/>
                <w:sz w:val="16"/>
                <w:szCs w:val="16"/>
              </w:rPr>
              <w:t>Correction of data types related to XRM</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A5ABC7"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BBD1F4"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6723D6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AA885D" w14:textId="77777777" w:rsidR="009A2182" w:rsidRPr="00322BBE" w:rsidRDefault="009A2182" w:rsidP="00B25224">
            <w:pPr>
              <w:pStyle w:val="TAL"/>
              <w:rPr>
                <w:sz w:val="16"/>
                <w:szCs w:val="16"/>
              </w:rPr>
            </w:pPr>
            <w:r w:rsidRPr="00322BBE">
              <w:rPr>
                <w:sz w:val="16"/>
                <w:szCs w:val="16"/>
              </w:rPr>
              <w:t>C3-246382</w:t>
            </w:r>
          </w:p>
        </w:tc>
      </w:tr>
      <w:tr w:rsidR="009A2182" w:rsidRPr="00322BBE" w14:paraId="5AA31E4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650270" w14:textId="77777777" w:rsidR="009A2182" w:rsidRPr="00322BBE" w:rsidRDefault="009A2182" w:rsidP="00B25224">
            <w:pPr>
              <w:pStyle w:val="TAL"/>
              <w:rPr>
                <w:color w:val="000000"/>
                <w:sz w:val="16"/>
                <w:szCs w:val="16"/>
              </w:rPr>
            </w:pPr>
            <w:r w:rsidRPr="00322BBE">
              <w:rPr>
                <w:color w:val="000000"/>
                <w:sz w:val="16"/>
                <w:szCs w:val="16"/>
              </w:rPr>
              <w:t>C3-246139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71B72B5" w14:textId="77777777" w:rsidR="009A2182" w:rsidRPr="00322BBE" w:rsidRDefault="009A2182" w:rsidP="00B25224">
            <w:pPr>
              <w:pStyle w:val="TAL"/>
              <w:rPr>
                <w:color w:val="000000"/>
                <w:sz w:val="16"/>
                <w:szCs w:val="16"/>
              </w:rPr>
            </w:pPr>
            <w:proofErr w:type="spellStart"/>
            <w:r w:rsidRPr="00322BBE">
              <w:rPr>
                <w:color w:val="000000"/>
                <w:sz w:val="16"/>
                <w:szCs w:val="16"/>
              </w:rPr>
              <w:t>RttFlowReference</w:t>
            </w:r>
            <w:proofErr w:type="spellEnd"/>
            <w:r w:rsidRPr="00322BBE">
              <w:rPr>
                <w:color w:val="000000"/>
                <w:sz w:val="16"/>
                <w:szCs w:val="16"/>
              </w:rPr>
              <w:t xml:space="preserve"> data type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0C526F"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C34D81"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813E42"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3E2F23" w14:textId="77777777" w:rsidR="009A2182" w:rsidRPr="00322BBE" w:rsidRDefault="009A2182" w:rsidP="00B25224">
            <w:pPr>
              <w:pStyle w:val="TAL"/>
              <w:rPr>
                <w:sz w:val="16"/>
                <w:szCs w:val="16"/>
              </w:rPr>
            </w:pPr>
            <w:r w:rsidRPr="00322BBE">
              <w:rPr>
                <w:sz w:val="16"/>
                <w:szCs w:val="16"/>
              </w:rPr>
              <w:t>C3-246383</w:t>
            </w:r>
          </w:p>
        </w:tc>
      </w:tr>
      <w:tr w:rsidR="009A2182" w:rsidRPr="00322BBE" w14:paraId="463952D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ECDEF26" w14:textId="77777777" w:rsidR="009A2182" w:rsidRPr="00322BBE" w:rsidRDefault="009A2182" w:rsidP="00B25224">
            <w:pPr>
              <w:pStyle w:val="TAL"/>
              <w:rPr>
                <w:color w:val="000000"/>
                <w:sz w:val="16"/>
                <w:szCs w:val="16"/>
              </w:rPr>
            </w:pPr>
            <w:r w:rsidRPr="00322BBE">
              <w:rPr>
                <w:color w:val="000000"/>
                <w:sz w:val="16"/>
                <w:szCs w:val="16"/>
              </w:rPr>
              <w:t>C3-246140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D5C5EB7" w14:textId="77777777" w:rsidR="009A2182" w:rsidRPr="00322BBE" w:rsidRDefault="009A2182" w:rsidP="00B25224">
            <w:pPr>
              <w:pStyle w:val="TAL"/>
              <w:rPr>
                <w:color w:val="000000"/>
                <w:sz w:val="16"/>
                <w:szCs w:val="16"/>
              </w:rPr>
            </w:pPr>
            <w:r w:rsidRPr="00322BBE">
              <w:rPr>
                <w:color w:val="000000"/>
                <w:sz w:val="16"/>
                <w:szCs w:val="16"/>
              </w:rPr>
              <w:t>Missing redirect case in Roaming Data subscription modification procedure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AA917C"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9C1764"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3A2CE6"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D937AA" w14:textId="77777777" w:rsidR="009A2182" w:rsidRPr="00322BBE" w:rsidRDefault="009A2182" w:rsidP="00B25224">
            <w:pPr>
              <w:pStyle w:val="TAL"/>
              <w:rPr>
                <w:sz w:val="16"/>
                <w:szCs w:val="16"/>
              </w:rPr>
            </w:pPr>
            <w:r w:rsidRPr="00322BBE">
              <w:rPr>
                <w:sz w:val="16"/>
                <w:szCs w:val="16"/>
              </w:rPr>
              <w:t>C3-246356</w:t>
            </w:r>
          </w:p>
        </w:tc>
      </w:tr>
      <w:tr w:rsidR="009A2182" w:rsidRPr="00322BBE" w14:paraId="532EA7C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02CEDE2" w14:textId="77777777" w:rsidR="009A2182" w:rsidRPr="00322BBE" w:rsidRDefault="009A2182" w:rsidP="00B25224">
            <w:pPr>
              <w:pStyle w:val="TAL"/>
              <w:rPr>
                <w:color w:val="000000"/>
                <w:sz w:val="16"/>
                <w:szCs w:val="16"/>
              </w:rPr>
            </w:pPr>
            <w:r w:rsidRPr="00322BBE">
              <w:rPr>
                <w:color w:val="000000"/>
                <w:sz w:val="16"/>
                <w:szCs w:val="16"/>
              </w:rPr>
              <w:t>C3-246141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6AECBC4" w14:textId="77777777" w:rsidR="009A2182" w:rsidRPr="00322BBE" w:rsidRDefault="009A2182" w:rsidP="00B25224">
            <w:pPr>
              <w:pStyle w:val="TAL"/>
              <w:rPr>
                <w:color w:val="000000"/>
                <w:sz w:val="16"/>
                <w:szCs w:val="16"/>
              </w:rPr>
            </w:pPr>
            <w:r w:rsidRPr="00322BBE">
              <w:rPr>
                <w:color w:val="000000"/>
                <w:sz w:val="16"/>
                <w:szCs w:val="16"/>
              </w:rPr>
              <w:t>Presence column correction and reference clause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CC2826"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2CFCB6"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9E7DA30"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AA37E2" w14:textId="77777777" w:rsidR="009A2182" w:rsidRPr="00322BBE" w:rsidRDefault="009A2182" w:rsidP="00B25224">
            <w:pPr>
              <w:pStyle w:val="TAL"/>
              <w:rPr>
                <w:sz w:val="16"/>
                <w:szCs w:val="16"/>
              </w:rPr>
            </w:pPr>
          </w:p>
        </w:tc>
      </w:tr>
      <w:tr w:rsidR="009A2182" w:rsidRPr="00322BBE" w14:paraId="775D94A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FE74C7E" w14:textId="77777777" w:rsidR="009A2182" w:rsidRPr="00322BBE" w:rsidRDefault="009A2182" w:rsidP="00B25224">
            <w:pPr>
              <w:pStyle w:val="TAL"/>
              <w:rPr>
                <w:color w:val="000000"/>
                <w:sz w:val="16"/>
                <w:szCs w:val="16"/>
              </w:rPr>
            </w:pPr>
            <w:r w:rsidRPr="00322BBE">
              <w:rPr>
                <w:color w:val="000000"/>
                <w:sz w:val="16"/>
                <w:szCs w:val="16"/>
              </w:rPr>
              <w:t>C3-246142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76E5764" w14:textId="77777777" w:rsidR="009A2182" w:rsidRPr="00322BBE" w:rsidRDefault="009A2182" w:rsidP="00B25224">
            <w:pPr>
              <w:pStyle w:val="TAL"/>
              <w:rPr>
                <w:color w:val="000000"/>
                <w:sz w:val="16"/>
                <w:szCs w:val="16"/>
              </w:rPr>
            </w:pPr>
            <w:r w:rsidRPr="00322BBE">
              <w:rPr>
                <w:color w:val="000000"/>
                <w:sz w:val="16"/>
                <w:szCs w:val="16"/>
              </w:rPr>
              <w:t xml:space="preserve">Removal of </w:t>
            </w:r>
            <w:proofErr w:type="spellStart"/>
            <w:r w:rsidRPr="00322BBE">
              <w:rPr>
                <w:color w:val="000000"/>
                <w:sz w:val="16"/>
                <w:szCs w:val="16"/>
              </w:rPr>
              <w:t>PfdDetermination</w:t>
            </w:r>
            <w:proofErr w:type="spellEnd"/>
            <w:r w:rsidRPr="00322BBE">
              <w:rPr>
                <w:color w:val="000000"/>
                <w:sz w:val="16"/>
                <w:szCs w:val="16"/>
              </w:rPr>
              <w:t xml:space="preserve"> feature from </w:t>
            </w:r>
            <w:proofErr w:type="spellStart"/>
            <w:r w:rsidRPr="00322BBE">
              <w:rPr>
                <w:color w:val="000000"/>
                <w:sz w:val="16"/>
                <w:szCs w:val="16"/>
              </w:rPr>
              <w:t>Nnwdaf_AnalyticsInfo</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1B5418"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6760278"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849A90F"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E77AC5" w14:textId="77777777" w:rsidR="009A2182" w:rsidRPr="00322BBE" w:rsidRDefault="009A2182" w:rsidP="00B25224">
            <w:pPr>
              <w:pStyle w:val="TAL"/>
              <w:rPr>
                <w:sz w:val="16"/>
                <w:szCs w:val="16"/>
              </w:rPr>
            </w:pPr>
          </w:p>
        </w:tc>
      </w:tr>
      <w:tr w:rsidR="009A2182" w:rsidRPr="00322BBE" w14:paraId="63A7F64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C1BE61D" w14:textId="77777777" w:rsidR="009A2182" w:rsidRPr="00322BBE" w:rsidRDefault="009A2182" w:rsidP="00B25224">
            <w:pPr>
              <w:pStyle w:val="TAL"/>
              <w:rPr>
                <w:color w:val="000000"/>
                <w:sz w:val="16"/>
                <w:szCs w:val="16"/>
              </w:rPr>
            </w:pPr>
            <w:r w:rsidRPr="00322BBE">
              <w:rPr>
                <w:color w:val="000000"/>
                <w:sz w:val="16"/>
                <w:szCs w:val="16"/>
              </w:rPr>
              <w:t>C3-246143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57C9AB" w14:textId="77777777" w:rsidR="009A2182" w:rsidRPr="00322BBE" w:rsidRDefault="009A2182" w:rsidP="00B25224">
            <w:pPr>
              <w:pStyle w:val="TAL"/>
              <w:rPr>
                <w:color w:val="000000"/>
                <w:sz w:val="16"/>
                <w:szCs w:val="16"/>
              </w:rPr>
            </w:pPr>
            <w:r w:rsidRPr="00322BBE">
              <w:rPr>
                <w:color w:val="000000"/>
                <w:sz w:val="16"/>
                <w:szCs w:val="16"/>
              </w:rPr>
              <w:t>RE-NWDAF behaviour when receiving notification flag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E06484"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27CC2B1" w14:textId="77777777" w:rsidR="009A2182" w:rsidRPr="00322BBE" w:rsidRDefault="009A2182" w:rsidP="00B25224">
            <w:pPr>
              <w:pStyle w:val="TAL"/>
              <w:rPr>
                <w:color w:val="000000"/>
                <w:sz w:val="16"/>
                <w:szCs w:val="16"/>
              </w:rPr>
            </w:pPr>
            <w:r w:rsidRPr="00322BBE">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745D69F"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474ED3" w14:textId="77777777" w:rsidR="009A2182" w:rsidRPr="00322BBE" w:rsidRDefault="009A2182" w:rsidP="00B25224">
            <w:pPr>
              <w:pStyle w:val="TAL"/>
              <w:rPr>
                <w:sz w:val="16"/>
                <w:szCs w:val="16"/>
              </w:rPr>
            </w:pPr>
          </w:p>
        </w:tc>
      </w:tr>
      <w:tr w:rsidR="009A2182" w:rsidRPr="00322BBE" w14:paraId="641A2E5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D9FE4EC" w14:textId="77777777" w:rsidR="009A2182" w:rsidRPr="00322BBE" w:rsidRDefault="009A2182" w:rsidP="00B25224">
            <w:pPr>
              <w:pStyle w:val="TAL"/>
              <w:rPr>
                <w:color w:val="000000"/>
                <w:sz w:val="16"/>
                <w:szCs w:val="16"/>
              </w:rPr>
            </w:pPr>
            <w:r w:rsidRPr="00322BBE">
              <w:rPr>
                <w:color w:val="000000"/>
                <w:sz w:val="16"/>
                <w:szCs w:val="16"/>
              </w:rPr>
              <w:t>C3-246144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1E177D" w14:textId="77777777" w:rsidR="009A2182" w:rsidRPr="00322BBE" w:rsidRDefault="009A2182" w:rsidP="00B25224">
            <w:pPr>
              <w:pStyle w:val="TAL"/>
              <w:rPr>
                <w:color w:val="000000"/>
                <w:sz w:val="16"/>
                <w:szCs w:val="16"/>
              </w:rPr>
            </w:pPr>
            <w:r w:rsidRPr="00322BBE">
              <w:rPr>
                <w:color w:val="000000"/>
                <w:sz w:val="16"/>
                <w:szCs w:val="16"/>
              </w:rPr>
              <w:t>RE-NWDAF behaviour when receiving notification flag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77E383"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5FEEE9"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5D1DB5"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49AA61" w14:textId="77777777" w:rsidR="009A2182" w:rsidRPr="00322BBE" w:rsidRDefault="009A2182" w:rsidP="00B25224">
            <w:pPr>
              <w:pStyle w:val="TAL"/>
              <w:rPr>
                <w:sz w:val="16"/>
                <w:szCs w:val="16"/>
              </w:rPr>
            </w:pPr>
            <w:r w:rsidRPr="00322BBE">
              <w:rPr>
                <w:sz w:val="16"/>
                <w:szCs w:val="16"/>
              </w:rPr>
              <w:t>C3-246401</w:t>
            </w:r>
          </w:p>
        </w:tc>
      </w:tr>
      <w:tr w:rsidR="009A2182" w:rsidRPr="00322BBE" w14:paraId="3B1E268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71B1E6" w14:textId="77777777" w:rsidR="009A2182" w:rsidRPr="00322BBE" w:rsidRDefault="009A2182" w:rsidP="00B25224">
            <w:pPr>
              <w:pStyle w:val="TAL"/>
              <w:rPr>
                <w:color w:val="000000"/>
                <w:sz w:val="16"/>
                <w:szCs w:val="16"/>
              </w:rPr>
            </w:pPr>
            <w:r w:rsidRPr="00322BBE">
              <w:rPr>
                <w:color w:val="000000"/>
                <w:sz w:val="16"/>
                <w:szCs w:val="16"/>
              </w:rPr>
              <w:t>C3-246145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C2B805" w14:textId="77777777" w:rsidR="009A2182" w:rsidRPr="00322BBE" w:rsidRDefault="009A2182" w:rsidP="00B25224">
            <w:pPr>
              <w:pStyle w:val="TAL"/>
              <w:rPr>
                <w:color w:val="000000"/>
                <w:sz w:val="16"/>
                <w:szCs w:val="16"/>
              </w:rPr>
            </w:pPr>
            <w:r w:rsidRPr="00322BBE">
              <w:rPr>
                <w:color w:val="000000"/>
                <w:sz w:val="16"/>
                <w:szCs w:val="16"/>
              </w:rPr>
              <w:t xml:space="preserve">Wrong data type </w:t>
            </w:r>
            <w:proofErr w:type="spellStart"/>
            <w:r w:rsidRPr="00322BBE">
              <w:rPr>
                <w:color w:val="000000"/>
                <w:sz w:val="16"/>
                <w:szCs w:val="16"/>
              </w:rPr>
              <w:t>TimestampedLoc</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1A6E22"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FFF1C9"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5EB60EC"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F1FA5B" w14:textId="77777777" w:rsidR="009A2182" w:rsidRPr="00322BBE" w:rsidRDefault="009A2182" w:rsidP="00B25224">
            <w:pPr>
              <w:pStyle w:val="TAL"/>
              <w:rPr>
                <w:sz w:val="16"/>
                <w:szCs w:val="16"/>
              </w:rPr>
            </w:pPr>
          </w:p>
        </w:tc>
      </w:tr>
      <w:tr w:rsidR="009A2182" w:rsidRPr="00322BBE" w14:paraId="1F66C70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EB844F0" w14:textId="77777777" w:rsidR="009A2182" w:rsidRPr="00322BBE" w:rsidRDefault="009A2182" w:rsidP="00B25224">
            <w:pPr>
              <w:pStyle w:val="TAL"/>
              <w:rPr>
                <w:color w:val="000000"/>
                <w:sz w:val="16"/>
                <w:szCs w:val="16"/>
              </w:rPr>
            </w:pPr>
            <w:r w:rsidRPr="00322BBE">
              <w:rPr>
                <w:color w:val="000000"/>
                <w:sz w:val="16"/>
                <w:szCs w:val="16"/>
              </w:rPr>
              <w:t>C3-246146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397165" w14:textId="77777777" w:rsidR="009A2182" w:rsidRPr="00322BBE" w:rsidRDefault="009A2182" w:rsidP="00B25224">
            <w:pPr>
              <w:pStyle w:val="TAL"/>
              <w:rPr>
                <w:color w:val="000000"/>
                <w:sz w:val="16"/>
                <w:szCs w:val="16"/>
              </w:rPr>
            </w:pPr>
            <w:r w:rsidRPr="00322BBE">
              <w:rPr>
                <w:color w:val="000000"/>
                <w:sz w:val="16"/>
                <w:szCs w:val="16"/>
              </w:rPr>
              <w:t xml:space="preserve">Wrong data type </w:t>
            </w:r>
            <w:proofErr w:type="spellStart"/>
            <w:r w:rsidRPr="00322BBE">
              <w:rPr>
                <w:color w:val="000000"/>
                <w:sz w:val="16"/>
                <w:szCs w:val="16"/>
              </w:rPr>
              <w:t>TimestampedLoc</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C0111A"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5CCB04"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5E5379C"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934FBD" w14:textId="77777777" w:rsidR="009A2182" w:rsidRPr="00322BBE" w:rsidRDefault="009A2182" w:rsidP="00B25224">
            <w:pPr>
              <w:pStyle w:val="TAL"/>
              <w:rPr>
                <w:sz w:val="16"/>
                <w:szCs w:val="16"/>
              </w:rPr>
            </w:pPr>
          </w:p>
        </w:tc>
      </w:tr>
      <w:tr w:rsidR="009A2182" w:rsidRPr="00322BBE" w14:paraId="0B53210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ED0D76" w14:textId="77777777" w:rsidR="009A2182" w:rsidRPr="00322BBE" w:rsidRDefault="009A2182" w:rsidP="00B25224">
            <w:pPr>
              <w:pStyle w:val="TAL"/>
              <w:rPr>
                <w:color w:val="000000"/>
                <w:sz w:val="16"/>
                <w:szCs w:val="16"/>
              </w:rPr>
            </w:pPr>
            <w:r w:rsidRPr="00322BBE">
              <w:rPr>
                <w:color w:val="000000"/>
                <w:sz w:val="16"/>
                <w:szCs w:val="16"/>
              </w:rPr>
              <w:t>C3-246147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2A4620" w14:textId="77777777" w:rsidR="009A2182" w:rsidRPr="00322BBE" w:rsidRDefault="009A2182" w:rsidP="00B25224">
            <w:pPr>
              <w:pStyle w:val="TAL"/>
              <w:rPr>
                <w:color w:val="000000"/>
                <w:sz w:val="16"/>
                <w:szCs w:val="16"/>
              </w:rPr>
            </w:pPr>
            <w:r w:rsidRPr="00322BBE">
              <w:rPr>
                <w:color w:val="000000"/>
                <w:sz w:val="16"/>
                <w:szCs w:val="16"/>
              </w:rPr>
              <w:t>EDGEAPP – Correcting structured data types in query parameters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D126CB" w14:textId="77777777" w:rsidR="009A2182" w:rsidRPr="00322BBE" w:rsidRDefault="009A2182" w:rsidP="00B25224">
            <w:pPr>
              <w:pStyle w:val="TAL"/>
              <w:rPr>
                <w:color w:val="000000"/>
                <w:sz w:val="16"/>
                <w:szCs w:val="16"/>
              </w:rPr>
            </w:pPr>
            <w:r w:rsidRPr="00322BBE">
              <w:rPr>
                <w:color w:val="000000"/>
                <w:sz w:val="16"/>
                <w:szCs w:val="16"/>
              </w:rPr>
              <w:t>Samsung,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FCA2C89"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1B6819"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75693D" w14:textId="77777777" w:rsidR="009A2182" w:rsidRPr="00322BBE" w:rsidRDefault="009A2182" w:rsidP="00B25224">
            <w:pPr>
              <w:pStyle w:val="TAL"/>
              <w:rPr>
                <w:sz w:val="16"/>
                <w:szCs w:val="16"/>
              </w:rPr>
            </w:pPr>
            <w:r w:rsidRPr="00322BBE">
              <w:rPr>
                <w:sz w:val="16"/>
                <w:szCs w:val="16"/>
              </w:rPr>
              <w:t>C3-246359</w:t>
            </w:r>
          </w:p>
        </w:tc>
      </w:tr>
      <w:tr w:rsidR="009A2182" w:rsidRPr="00322BBE" w14:paraId="4FF77C6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27CC0A" w14:textId="77777777" w:rsidR="009A2182" w:rsidRPr="00322BBE" w:rsidRDefault="009A2182" w:rsidP="00B25224">
            <w:pPr>
              <w:pStyle w:val="TAL"/>
              <w:rPr>
                <w:color w:val="000000"/>
                <w:sz w:val="16"/>
                <w:szCs w:val="16"/>
              </w:rPr>
            </w:pPr>
            <w:r w:rsidRPr="00322BBE">
              <w:rPr>
                <w:color w:val="000000"/>
                <w:sz w:val="16"/>
                <w:szCs w:val="16"/>
              </w:rPr>
              <w:t>C3-246148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4CB46B8" w14:textId="77777777" w:rsidR="009A2182" w:rsidRPr="00322BBE" w:rsidRDefault="009A2182" w:rsidP="00B25224">
            <w:pPr>
              <w:pStyle w:val="TAL"/>
              <w:rPr>
                <w:color w:val="000000"/>
                <w:sz w:val="16"/>
                <w:szCs w:val="16"/>
              </w:rPr>
            </w:pPr>
            <w:r w:rsidRPr="00322BBE">
              <w:rPr>
                <w:color w:val="000000"/>
                <w:sz w:val="16"/>
                <w:szCs w:val="16"/>
              </w:rPr>
              <w:t>Clarification for Horizontal Federated Learning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64C555" w14:textId="77777777" w:rsidR="009A2182" w:rsidRPr="00322BBE" w:rsidRDefault="009A2182" w:rsidP="00B25224">
            <w:pPr>
              <w:pStyle w:val="TAL"/>
              <w:rPr>
                <w:color w:val="000000"/>
                <w:sz w:val="16"/>
                <w:szCs w:val="16"/>
              </w:rPr>
            </w:pPr>
            <w:r w:rsidRPr="00322BBE">
              <w:rPr>
                <w:color w:val="000000"/>
                <w:sz w:val="16"/>
                <w:szCs w:val="16"/>
              </w:rPr>
              <w:t>Huawei, vivo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5F3021C"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6A49070"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45EF3C" w14:textId="77777777" w:rsidR="009A2182" w:rsidRPr="00322BBE" w:rsidRDefault="009A2182" w:rsidP="00B25224">
            <w:pPr>
              <w:pStyle w:val="TAL"/>
              <w:rPr>
                <w:sz w:val="16"/>
                <w:szCs w:val="16"/>
              </w:rPr>
            </w:pPr>
            <w:r w:rsidRPr="00322BBE">
              <w:rPr>
                <w:sz w:val="16"/>
                <w:szCs w:val="16"/>
              </w:rPr>
              <w:t>C3-246429</w:t>
            </w:r>
          </w:p>
        </w:tc>
      </w:tr>
      <w:tr w:rsidR="009A2182" w:rsidRPr="00322BBE" w14:paraId="2D43F08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6C70AE" w14:textId="77777777" w:rsidR="009A2182" w:rsidRPr="00322BBE" w:rsidRDefault="009A2182" w:rsidP="00B25224">
            <w:pPr>
              <w:pStyle w:val="TAL"/>
              <w:rPr>
                <w:color w:val="000000"/>
                <w:sz w:val="16"/>
                <w:szCs w:val="16"/>
              </w:rPr>
            </w:pPr>
            <w:r w:rsidRPr="00322BBE">
              <w:rPr>
                <w:color w:val="000000"/>
                <w:sz w:val="16"/>
                <w:szCs w:val="16"/>
              </w:rPr>
              <w:t>C3-246149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F2BBE52" w14:textId="77777777" w:rsidR="009A2182" w:rsidRPr="00322BBE" w:rsidRDefault="009A2182" w:rsidP="00B25224">
            <w:pPr>
              <w:pStyle w:val="TAL"/>
              <w:rPr>
                <w:color w:val="000000"/>
                <w:sz w:val="16"/>
                <w:szCs w:val="16"/>
              </w:rPr>
            </w:pPr>
            <w:r w:rsidRPr="00322BBE">
              <w:rPr>
                <w:color w:val="000000"/>
                <w:sz w:val="16"/>
                <w:szCs w:val="16"/>
              </w:rPr>
              <w:t>Clarification for Horizontal Federated Learning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3113F9" w14:textId="77777777" w:rsidR="009A2182" w:rsidRPr="00322BBE" w:rsidRDefault="009A2182" w:rsidP="00B25224">
            <w:pPr>
              <w:pStyle w:val="TAL"/>
              <w:rPr>
                <w:color w:val="000000"/>
                <w:sz w:val="16"/>
                <w:szCs w:val="16"/>
              </w:rPr>
            </w:pPr>
            <w:r w:rsidRPr="00322BBE">
              <w:rPr>
                <w:color w:val="000000"/>
                <w:sz w:val="16"/>
                <w:szCs w:val="16"/>
              </w:rPr>
              <w:t>Huawei, vivo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D81C89"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CB8EE3"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354926" w14:textId="77777777" w:rsidR="009A2182" w:rsidRPr="00322BBE" w:rsidRDefault="009A2182" w:rsidP="00B25224">
            <w:pPr>
              <w:pStyle w:val="TAL"/>
              <w:rPr>
                <w:sz w:val="16"/>
                <w:szCs w:val="16"/>
              </w:rPr>
            </w:pPr>
            <w:r w:rsidRPr="00322BBE">
              <w:rPr>
                <w:sz w:val="16"/>
                <w:szCs w:val="16"/>
              </w:rPr>
              <w:t>C3-246468</w:t>
            </w:r>
          </w:p>
        </w:tc>
      </w:tr>
      <w:tr w:rsidR="009A2182" w:rsidRPr="00322BBE" w14:paraId="0B2FFE2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6E3319" w14:textId="77777777" w:rsidR="009A2182" w:rsidRPr="00322BBE" w:rsidRDefault="009A2182" w:rsidP="00B25224">
            <w:pPr>
              <w:pStyle w:val="TAL"/>
              <w:rPr>
                <w:color w:val="000000"/>
                <w:sz w:val="16"/>
                <w:szCs w:val="16"/>
              </w:rPr>
            </w:pPr>
            <w:r w:rsidRPr="00322BBE">
              <w:rPr>
                <w:color w:val="000000"/>
                <w:sz w:val="16"/>
                <w:szCs w:val="16"/>
              </w:rPr>
              <w:t>C3-246150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AAFC54" w14:textId="77777777" w:rsidR="009A2182" w:rsidRPr="00322BBE" w:rsidRDefault="009A2182" w:rsidP="00B25224">
            <w:pPr>
              <w:pStyle w:val="TAL"/>
              <w:rPr>
                <w:color w:val="000000"/>
                <w:sz w:val="16"/>
                <w:szCs w:val="16"/>
              </w:rPr>
            </w:pPr>
            <w:r w:rsidRPr="00322BBE">
              <w:rPr>
                <w:color w:val="000000"/>
                <w:sz w:val="16"/>
                <w:szCs w:val="16"/>
              </w:rPr>
              <w:t>Support the discovery of NWDAF for VFL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9F0FD6" w14:textId="77777777" w:rsidR="009A2182" w:rsidRPr="00322BBE" w:rsidRDefault="009A2182" w:rsidP="00B25224">
            <w:pPr>
              <w:pStyle w:val="TAL"/>
              <w:rPr>
                <w:color w:val="000000"/>
                <w:sz w:val="16"/>
                <w:szCs w:val="16"/>
              </w:rPr>
            </w:pPr>
            <w:r w:rsidRPr="00322BBE">
              <w:rPr>
                <w:color w:val="000000"/>
                <w:sz w:val="16"/>
                <w:szCs w:val="16"/>
              </w:rPr>
              <w:t>Huawei, Nokia, Ericsson, vivo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2F5F2E"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3634AC5" w14:textId="77777777" w:rsidR="009A2182" w:rsidRPr="00322BBE" w:rsidRDefault="009A2182" w:rsidP="00B25224">
            <w:pPr>
              <w:pStyle w:val="TAL"/>
              <w:rPr>
                <w:color w:val="000000"/>
                <w:sz w:val="16"/>
                <w:szCs w:val="16"/>
              </w:rPr>
            </w:pPr>
            <w:r w:rsidRPr="00322BBE">
              <w:rPr>
                <w:color w:val="000000"/>
                <w:sz w:val="16"/>
                <w:szCs w:val="16"/>
              </w:rPr>
              <w:t>C3-245524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381FFD" w14:textId="77777777" w:rsidR="009A2182" w:rsidRPr="00322BBE" w:rsidRDefault="009A2182" w:rsidP="00B25224">
            <w:pPr>
              <w:pStyle w:val="TAL"/>
              <w:rPr>
                <w:sz w:val="16"/>
                <w:szCs w:val="16"/>
              </w:rPr>
            </w:pPr>
            <w:r w:rsidRPr="00322BBE">
              <w:rPr>
                <w:sz w:val="16"/>
                <w:szCs w:val="16"/>
              </w:rPr>
              <w:t>C3-246469</w:t>
            </w:r>
          </w:p>
        </w:tc>
      </w:tr>
      <w:tr w:rsidR="009A2182" w:rsidRPr="00322BBE" w14:paraId="7EEB4CF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35344B" w14:textId="77777777" w:rsidR="009A2182" w:rsidRPr="00322BBE" w:rsidRDefault="009A2182" w:rsidP="00B25224">
            <w:pPr>
              <w:pStyle w:val="TAL"/>
              <w:rPr>
                <w:color w:val="000000"/>
                <w:sz w:val="16"/>
                <w:szCs w:val="16"/>
              </w:rPr>
            </w:pPr>
            <w:r w:rsidRPr="00322BBE">
              <w:rPr>
                <w:color w:val="000000"/>
                <w:sz w:val="16"/>
                <w:szCs w:val="16"/>
              </w:rPr>
              <w:t>C3-246151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240832" w14:textId="77777777" w:rsidR="009A2182" w:rsidRPr="00322BBE" w:rsidRDefault="009A2182" w:rsidP="00B25224">
            <w:pPr>
              <w:pStyle w:val="TAL"/>
              <w:rPr>
                <w:color w:val="000000"/>
                <w:sz w:val="16"/>
                <w:szCs w:val="16"/>
              </w:rPr>
            </w:pPr>
            <w:r w:rsidRPr="00322BBE">
              <w:rPr>
                <w:color w:val="000000"/>
                <w:sz w:val="16"/>
                <w:szCs w:val="16"/>
              </w:rPr>
              <w:t>Support of activation time information collection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5B5609"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3005203"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572683"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6D5F3D" w14:textId="77777777" w:rsidR="009A2182" w:rsidRPr="00322BBE" w:rsidRDefault="009A2182" w:rsidP="00B25224">
            <w:pPr>
              <w:pStyle w:val="TAL"/>
              <w:rPr>
                <w:sz w:val="16"/>
                <w:szCs w:val="16"/>
              </w:rPr>
            </w:pPr>
            <w:r w:rsidRPr="00322BBE">
              <w:rPr>
                <w:sz w:val="16"/>
                <w:szCs w:val="16"/>
              </w:rPr>
              <w:t>C3-246427</w:t>
            </w:r>
          </w:p>
        </w:tc>
      </w:tr>
      <w:tr w:rsidR="009A2182" w:rsidRPr="00322BBE" w14:paraId="011BF91C"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F5C86D" w14:textId="77777777" w:rsidR="009A2182" w:rsidRPr="00322BBE" w:rsidRDefault="009A2182" w:rsidP="00B25224">
            <w:pPr>
              <w:pStyle w:val="TAL"/>
              <w:rPr>
                <w:color w:val="000000"/>
                <w:sz w:val="16"/>
                <w:szCs w:val="16"/>
              </w:rPr>
            </w:pPr>
            <w:r w:rsidRPr="00322BBE">
              <w:rPr>
                <w:color w:val="000000"/>
                <w:sz w:val="16"/>
                <w:szCs w:val="16"/>
              </w:rPr>
              <w:t>C3-246152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716D14B" w14:textId="77777777" w:rsidR="009A2182" w:rsidRPr="00322BBE" w:rsidRDefault="009A2182" w:rsidP="00B25224">
            <w:pPr>
              <w:pStyle w:val="TAL"/>
              <w:rPr>
                <w:color w:val="000000"/>
                <w:sz w:val="16"/>
                <w:szCs w:val="16"/>
              </w:rPr>
            </w:pPr>
            <w:r w:rsidRPr="00322BBE">
              <w:rPr>
                <w:color w:val="000000"/>
                <w:sz w:val="16"/>
                <w:szCs w:val="16"/>
              </w:rPr>
              <w:t>Support of activation time information collection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67FFF7"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D378C6"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CD4029"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234507" w14:textId="77777777" w:rsidR="009A2182" w:rsidRPr="00322BBE" w:rsidRDefault="009A2182" w:rsidP="00B25224">
            <w:pPr>
              <w:pStyle w:val="TAL"/>
              <w:rPr>
                <w:sz w:val="16"/>
                <w:szCs w:val="16"/>
              </w:rPr>
            </w:pPr>
            <w:r w:rsidRPr="00322BBE">
              <w:rPr>
                <w:sz w:val="16"/>
                <w:szCs w:val="16"/>
              </w:rPr>
              <w:t>C3-246428</w:t>
            </w:r>
          </w:p>
        </w:tc>
      </w:tr>
      <w:tr w:rsidR="009A2182" w:rsidRPr="00322BBE" w14:paraId="4B9F5EB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930594D" w14:textId="77777777" w:rsidR="009A2182" w:rsidRPr="00322BBE" w:rsidRDefault="009A2182" w:rsidP="00B25224">
            <w:pPr>
              <w:pStyle w:val="TAL"/>
              <w:rPr>
                <w:color w:val="000000"/>
                <w:sz w:val="16"/>
                <w:szCs w:val="16"/>
              </w:rPr>
            </w:pPr>
            <w:r w:rsidRPr="00322BBE">
              <w:rPr>
                <w:color w:val="000000"/>
                <w:sz w:val="16"/>
                <w:szCs w:val="16"/>
              </w:rPr>
              <w:t>C3-246153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DEA64E" w14:textId="77777777" w:rsidR="009A2182" w:rsidRPr="00322BBE" w:rsidRDefault="009A2182" w:rsidP="00B25224">
            <w:pPr>
              <w:pStyle w:val="TAL"/>
              <w:rPr>
                <w:color w:val="000000"/>
                <w:sz w:val="16"/>
                <w:szCs w:val="16"/>
              </w:rPr>
            </w:pPr>
            <w:r w:rsidRPr="00322BBE">
              <w:rPr>
                <w:color w:val="000000"/>
                <w:sz w:val="16"/>
                <w:szCs w:val="16"/>
              </w:rPr>
              <w:t xml:space="preserve">Support of the signalling storm analytics for </w:t>
            </w:r>
            <w:proofErr w:type="spellStart"/>
            <w:r w:rsidRPr="00322BBE">
              <w:rPr>
                <w:color w:val="000000"/>
                <w:sz w:val="16"/>
                <w:szCs w:val="16"/>
              </w:rPr>
              <w:t>Nnwdaf_EventsSubscription</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9EE0AD"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1E4961"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F1E3E2"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C0202F" w14:textId="77777777" w:rsidR="009A2182" w:rsidRPr="00322BBE" w:rsidRDefault="009A2182" w:rsidP="00B25224">
            <w:pPr>
              <w:pStyle w:val="TAL"/>
              <w:rPr>
                <w:sz w:val="16"/>
                <w:szCs w:val="16"/>
              </w:rPr>
            </w:pPr>
            <w:r w:rsidRPr="00322BBE">
              <w:rPr>
                <w:sz w:val="16"/>
                <w:szCs w:val="16"/>
              </w:rPr>
              <w:t>C3-246479</w:t>
            </w:r>
          </w:p>
        </w:tc>
      </w:tr>
      <w:tr w:rsidR="009A2182" w:rsidRPr="00322BBE" w14:paraId="2DCFCBD2"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C00D8A3" w14:textId="77777777" w:rsidR="009A2182" w:rsidRPr="00322BBE" w:rsidRDefault="009A2182" w:rsidP="00B25224">
            <w:pPr>
              <w:pStyle w:val="TAL"/>
              <w:rPr>
                <w:color w:val="000000"/>
                <w:sz w:val="16"/>
                <w:szCs w:val="16"/>
              </w:rPr>
            </w:pPr>
            <w:r w:rsidRPr="00322BBE">
              <w:rPr>
                <w:color w:val="000000"/>
                <w:sz w:val="16"/>
                <w:szCs w:val="16"/>
              </w:rPr>
              <w:t>C3-246154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83B65E" w14:textId="77777777" w:rsidR="009A2182" w:rsidRPr="00322BBE" w:rsidRDefault="009A2182" w:rsidP="00B25224">
            <w:pPr>
              <w:pStyle w:val="TAL"/>
              <w:rPr>
                <w:color w:val="000000"/>
                <w:sz w:val="16"/>
                <w:szCs w:val="16"/>
              </w:rPr>
            </w:pPr>
            <w:r w:rsidRPr="00322BBE">
              <w:rPr>
                <w:color w:val="000000"/>
                <w:sz w:val="16"/>
                <w:szCs w:val="16"/>
              </w:rPr>
              <w:t xml:space="preserve">Support of the signalling storm analytics for </w:t>
            </w:r>
            <w:proofErr w:type="spellStart"/>
            <w:r w:rsidRPr="00322BBE">
              <w:rPr>
                <w:color w:val="000000"/>
                <w:sz w:val="16"/>
                <w:szCs w:val="16"/>
              </w:rPr>
              <w:t>Nnwdaf_AnalyticsInfo</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F7DCC2"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9DCE98C"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F88F5B"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A05452" w14:textId="77777777" w:rsidR="009A2182" w:rsidRPr="00322BBE" w:rsidRDefault="009A2182" w:rsidP="00B25224">
            <w:pPr>
              <w:pStyle w:val="TAL"/>
              <w:rPr>
                <w:sz w:val="16"/>
                <w:szCs w:val="16"/>
              </w:rPr>
            </w:pPr>
            <w:r w:rsidRPr="00322BBE">
              <w:rPr>
                <w:sz w:val="16"/>
                <w:szCs w:val="16"/>
              </w:rPr>
              <w:t>C3-246480</w:t>
            </w:r>
          </w:p>
        </w:tc>
      </w:tr>
      <w:tr w:rsidR="009A2182" w:rsidRPr="00322BBE" w14:paraId="5EF33EA6"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CAFED9" w14:textId="77777777" w:rsidR="009A2182" w:rsidRPr="00322BBE" w:rsidRDefault="009A2182" w:rsidP="00B25224">
            <w:pPr>
              <w:pStyle w:val="TAL"/>
              <w:rPr>
                <w:color w:val="000000"/>
                <w:sz w:val="16"/>
                <w:szCs w:val="16"/>
              </w:rPr>
            </w:pPr>
            <w:r w:rsidRPr="00322BBE">
              <w:rPr>
                <w:color w:val="000000"/>
                <w:sz w:val="16"/>
                <w:szCs w:val="16"/>
              </w:rPr>
              <w:t>C3-246155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9F9037" w14:textId="77777777" w:rsidR="009A2182" w:rsidRPr="00322BBE" w:rsidRDefault="009A2182" w:rsidP="00B25224">
            <w:pPr>
              <w:pStyle w:val="TAL"/>
              <w:rPr>
                <w:color w:val="000000"/>
                <w:sz w:val="16"/>
                <w:szCs w:val="16"/>
              </w:rPr>
            </w:pPr>
            <w:r w:rsidRPr="00322BBE">
              <w:rPr>
                <w:color w:val="000000"/>
                <w:sz w:val="16"/>
                <w:szCs w:val="16"/>
              </w:rPr>
              <w:t xml:space="preserve">Support of the signalling storm analytics for </w:t>
            </w:r>
            <w:proofErr w:type="spellStart"/>
            <w:r w:rsidRPr="00322BBE">
              <w:rPr>
                <w:color w:val="000000"/>
                <w:sz w:val="16"/>
                <w:szCs w:val="16"/>
              </w:rPr>
              <w:t>AnalyticsExposure</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6C6F76"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7FCE7C4"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C544B9B"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E54776" w14:textId="77777777" w:rsidR="009A2182" w:rsidRPr="00322BBE" w:rsidRDefault="009A2182" w:rsidP="00B25224">
            <w:pPr>
              <w:pStyle w:val="TAL"/>
              <w:rPr>
                <w:sz w:val="16"/>
                <w:szCs w:val="16"/>
              </w:rPr>
            </w:pPr>
            <w:r w:rsidRPr="00322BBE">
              <w:rPr>
                <w:sz w:val="16"/>
                <w:szCs w:val="16"/>
              </w:rPr>
              <w:t>C3-246481</w:t>
            </w:r>
          </w:p>
        </w:tc>
      </w:tr>
      <w:tr w:rsidR="009A2182" w:rsidRPr="00322BBE" w14:paraId="3152671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B75CC4" w14:textId="77777777" w:rsidR="009A2182" w:rsidRPr="00322BBE" w:rsidRDefault="009A2182" w:rsidP="00B25224">
            <w:pPr>
              <w:pStyle w:val="TAL"/>
              <w:rPr>
                <w:color w:val="000000"/>
                <w:sz w:val="16"/>
                <w:szCs w:val="16"/>
              </w:rPr>
            </w:pPr>
            <w:r w:rsidRPr="00322BBE">
              <w:rPr>
                <w:color w:val="000000"/>
                <w:sz w:val="16"/>
                <w:szCs w:val="16"/>
              </w:rPr>
              <w:t>C3-246156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6EABB5" w14:textId="77777777" w:rsidR="009A2182" w:rsidRPr="00322BBE" w:rsidRDefault="009A2182" w:rsidP="00B25224">
            <w:pPr>
              <w:pStyle w:val="TAL"/>
              <w:rPr>
                <w:color w:val="000000"/>
                <w:sz w:val="16"/>
                <w:szCs w:val="16"/>
              </w:rPr>
            </w:pPr>
            <w:r w:rsidRPr="00322BBE">
              <w:rPr>
                <w:color w:val="000000"/>
                <w:sz w:val="16"/>
                <w:szCs w:val="16"/>
              </w:rPr>
              <w:t>CAPIF – IANA registration for JWT claims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BE3D29" w14:textId="77777777" w:rsidR="009A2182" w:rsidRPr="00322BBE" w:rsidRDefault="009A2182" w:rsidP="00B25224">
            <w:pPr>
              <w:pStyle w:val="TAL"/>
              <w:rPr>
                <w:color w:val="000000"/>
                <w:sz w:val="16"/>
                <w:szCs w:val="16"/>
              </w:rPr>
            </w:pPr>
            <w:r w:rsidRPr="00322BBE">
              <w:rPr>
                <w:color w:val="000000"/>
                <w:sz w:val="16"/>
                <w:szCs w:val="16"/>
              </w:rPr>
              <w:t>Samsung,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E3D11DC"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E2CEBB"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21C369" w14:textId="77777777" w:rsidR="009A2182" w:rsidRPr="00322BBE" w:rsidRDefault="009A2182" w:rsidP="00B25224">
            <w:pPr>
              <w:pStyle w:val="TAL"/>
              <w:rPr>
                <w:sz w:val="16"/>
                <w:szCs w:val="16"/>
              </w:rPr>
            </w:pPr>
            <w:r w:rsidRPr="00322BBE">
              <w:rPr>
                <w:sz w:val="16"/>
                <w:szCs w:val="16"/>
              </w:rPr>
              <w:t>C3-246360</w:t>
            </w:r>
          </w:p>
        </w:tc>
      </w:tr>
      <w:tr w:rsidR="009A2182" w:rsidRPr="00322BBE" w14:paraId="057E852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48BB70" w14:textId="77777777" w:rsidR="009A2182" w:rsidRPr="00322BBE" w:rsidRDefault="009A2182" w:rsidP="00B25224">
            <w:pPr>
              <w:pStyle w:val="TAL"/>
              <w:rPr>
                <w:color w:val="000000"/>
                <w:sz w:val="16"/>
                <w:szCs w:val="16"/>
              </w:rPr>
            </w:pPr>
            <w:r w:rsidRPr="00322BBE">
              <w:rPr>
                <w:color w:val="000000"/>
                <w:sz w:val="16"/>
                <w:szCs w:val="16"/>
              </w:rPr>
              <w:t>C3-246157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E4B7D60" w14:textId="77777777" w:rsidR="009A2182" w:rsidRPr="00322BBE" w:rsidRDefault="009A2182" w:rsidP="00B25224">
            <w:pPr>
              <w:pStyle w:val="TAL"/>
              <w:rPr>
                <w:color w:val="000000"/>
                <w:sz w:val="16"/>
                <w:szCs w:val="16"/>
              </w:rPr>
            </w:pPr>
            <w:r w:rsidRPr="00322BBE">
              <w:rPr>
                <w:color w:val="000000"/>
                <w:sz w:val="16"/>
                <w:szCs w:val="16"/>
              </w:rPr>
              <w:t>work plan for UAS_Ph3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157C81" w14:textId="77777777" w:rsidR="009A2182" w:rsidRPr="00322BBE" w:rsidRDefault="009A2182" w:rsidP="00B25224">
            <w:pPr>
              <w:pStyle w:val="TAL"/>
              <w:rPr>
                <w:color w:val="000000"/>
                <w:sz w:val="16"/>
                <w:szCs w:val="16"/>
              </w:rPr>
            </w:pPr>
            <w:r w:rsidRPr="00322BBE">
              <w:rPr>
                <w:color w:val="000000"/>
                <w:sz w:val="16"/>
                <w:szCs w:val="16"/>
              </w:rPr>
              <w:t xml:space="preserve">LG Electronics / </w:t>
            </w:r>
            <w:proofErr w:type="spellStart"/>
            <w:r w:rsidRPr="00322BBE">
              <w:rPr>
                <w:color w:val="000000"/>
                <w:sz w:val="16"/>
                <w:szCs w:val="16"/>
              </w:rPr>
              <w:t>sunhee</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0563648"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66D44B1"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F120A7" w14:textId="77777777" w:rsidR="009A2182" w:rsidRPr="00322BBE" w:rsidRDefault="009A2182" w:rsidP="00B25224">
            <w:pPr>
              <w:pStyle w:val="TAL"/>
              <w:rPr>
                <w:sz w:val="16"/>
                <w:szCs w:val="16"/>
              </w:rPr>
            </w:pPr>
          </w:p>
        </w:tc>
      </w:tr>
      <w:tr w:rsidR="009A2182" w:rsidRPr="00322BBE" w14:paraId="17C4B74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1C704E1" w14:textId="77777777" w:rsidR="009A2182" w:rsidRPr="00322BBE" w:rsidRDefault="009A2182" w:rsidP="00B25224">
            <w:pPr>
              <w:pStyle w:val="TAL"/>
              <w:rPr>
                <w:color w:val="000000"/>
                <w:sz w:val="16"/>
                <w:szCs w:val="16"/>
              </w:rPr>
            </w:pPr>
            <w:r w:rsidRPr="00322BBE">
              <w:rPr>
                <w:color w:val="000000"/>
                <w:sz w:val="16"/>
                <w:szCs w:val="16"/>
              </w:rPr>
              <w:t>C3-246158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13122B" w14:textId="77777777" w:rsidR="009A2182" w:rsidRPr="00322BBE" w:rsidRDefault="009A2182" w:rsidP="00B25224">
            <w:pPr>
              <w:pStyle w:val="TAL"/>
              <w:rPr>
                <w:color w:val="000000"/>
                <w:sz w:val="16"/>
                <w:szCs w:val="16"/>
              </w:rPr>
            </w:pPr>
            <w:r w:rsidRPr="00322BBE">
              <w:rPr>
                <w:color w:val="000000"/>
                <w:sz w:val="16"/>
                <w:szCs w:val="16"/>
              </w:rPr>
              <w:t xml:space="preserve">Work plan for CT3 aspects of </w:t>
            </w:r>
            <w:proofErr w:type="spellStart"/>
            <w:r w:rsidRPr="00322BBE">
              <w:rPr>
                <w:color w:val="000000"/>
                <w:sz w:val="16"/>
                <w:szCs w:val="16"/>
              </w:rPr>
              <w:t>Metaverse_APP</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ACBAB7" w14:textId="77777777" w:rsidR="009A2182" w:rsidRPr="00322BBE" w:rsidRDefault="009A2182" w:rsidP="00B25224">
            <w:pPr>
              <w:pStyle w:val="TAL"/>
              <w:rPr>
                <w:color w:val="000000"/>
                <w:sz w:val="16"/>
                <w:szCs w:val="16"/>
              </w:rPr>
            </w:pPr>
            <w:r w:rsidRPr="00322BBE">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83AFB6"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CF8998E"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27BE85" w14:textId="77777777" w:rsidR="009A2182" w:rsidRPr="00322BBE" w:rsidRDefault="009A2182" w:rsidP="00B25224">
            <w:pPr>
              <w:pStyle w:val="TAL"/>
              <w:rPr>
                <w:sz w:val="16"/>
                <w:szCs w:val="16"/>
              </w:rPr>
            </w:pPr>
          </w:p>
        </w:tc>
      </w:tr>
      <w:tr w:rsidR="009A2182" w:rsidRPr="00322BBE" w14:paraId="6D621C7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0B8EDA5" w14:textId="77777777" w:rsidR="009A2182" w:rsidRPr="00322BBE" w:rsidRDefault="009A2182" w:rsidP="00B25224">
            <w:pPr>
              <w:pStyle w:val="TAL"/>
              <w:rPr>
                <w:color w:val="000000"/>
                <w:sz w:val="16"/>
                <w:szCs w:val="16"/>
              </w:rPr>
            </w:pPr>
            <w:r w:rsidRPr="00322BBE">
              <w:rPr>
                <w:color w:val="000000"/>
                <w:sz w:val="16"/>
                <w:szCs w:val="16"/>
              </w:rPr>
              <w:t>C3-246159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181C9A2" w14:textId="77777777" w:rsidR="009A2182" w:rsidRPr="00322BBE" w:rsidRDefault="009A2182" w:rsidP="00B25224">
            <w:pPr>
              <w:pStyle w:val="TAL"/>
              <w:rPr>
                <w:color w:val="000000"/>
                <w:sz w:val="16"/>
                <w:szCs w:val="16"/>
              </w:rPr>
            </w:pPr>
            <w:r w:rsidRPr="00322BBE">
              <w:rPr>
                <w:color w:val="000000"/>
                <w:sz w:val="16"/>
                <w:szCs w:val="16"/>
              </w:rPr>
              <w:t>Specifying Metaverse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20F489" w14:textId="77777777" w:rsidR="009A2182" w:rsidRPr="00322BBE" w:rsidRDefault="009A2182" w:rsidP="00B25224">
            <w:pPr>
              <w:pStyle w:val="TAL"/>
              <w:rPr>
                <w:color w:val="000000"/>
                <w:sz w:val="16"/>
                <w:szCs w:val="16"/>
              </w:rPr>
            </w:pPr>
            <w:r w:rsidRPr="00322BBE">
              <w:rPr>
                <w:color w:val="000000"/>
                <w:sz w:val="16"/>
                <w:szCs w:val="16"/>
              </w:rPr>
              <w:t>Samsung Electronics Co., Ltd,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A521DCF"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4E851C"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556720" w14:textId="77777777" w:rsidR="009A2182" w:rsidRPr="00322BBE" w:rsidRDefault="009A2182" w:rsidP="00B25224">
            <w:pPr>
              <w:pStyle w:val="TAL"/>
              <w:rPr>
                <w:sz w:val="16"/>
                <w:szCs w:val="16"/>
              </w:rPr>
            </w:pPr>
          </w:p>
        </w:tc>
      </w:tr>
      <w:tr w:rsidR="009A2182" w:rsidRPr="00322BBE" w14:paraId="5B28D9A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7EA6235" w14:textId="77777777" w:rsidR="009A2182" w:rsidRPr="00322BBE" w:rsidRDefault="009A2182" w:rsidP="00B25224">
            <w:pPr>
              <w:pStyle w:val="TAL"/>
              <w:rPr>
                <w:color w:val="000000"/>
                <w:sz w:val="16"/>
                <w:szCs w:val="16"/>
              </w:rPr>
            </w:pPr>
            <w:r w:rsidRPr="00322BBE">
              <w:rPr>
                <w:color w:val="000000"/>
                <w:sz w:val="16"/>
                <w:szCs w:val="16"/>
              </w:rPr>
              <w:t>C3-246160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C683F7" w14:textId="77777777" w:rsidR="009A2182" w:rsidRPr="00322BBE" w:rsidRDefault="009A2182" w:rsidP="00B25224">
            <w:pPr>
              <w:pStyle w:val="TAL"/>
              <w:rPr>
                <w:color w:val="000000"/>
                <w:sz w:val="16"/>
                <w:szCs w:val="16"/>
              </w:rPr>
            </w:pPr>
            <w:r w:rsidRPr="00322BBE">
              <w:rPr>
                <w:color w:val="000000"/>
                <w:sz w:val="16"/>
                <w:szCs w:val="16"/>
              </w:rPr>
              <w:t>Work plan for CT3 aspects of EDGEAPP_Ph3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C1661C" w14:textId="77777777" w:rsidR="009A2182" w:rsidRPr="00322BBE" w:rsidRDefault="009A2182" w:rsidP="00B25224">
            <w:pPr>
              <w:pStyle w:val="TAL"/>
              <w:rPr>
                <w:color w:val="000000"/>
                <w:sz w:val="16"/>
                <w:szCs w:val="16"/>
              </w:rPr>
            </w:pPr>
            <w:r w:rsidRPr="00322BBE">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770FAB"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A1089C"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D41B51" w14:textId="77777777" w:rsidR="009A2182" w:rsidRPr="00322BBE" w:rsidRDefault="009A2182" w:rsidP="00B25224">
            <w:pPr>
              <w:pStyle w:val="TAL"/>
              <w:rPr>
                <w:sz w:val="16"/>
                <w:szCs w:val="16"/>
              </w:rPr>
            </w:pPr>
          </w:p>
        </w:tc>
      </w:tr>
      <w:tr w:rsidR="009A2182" w:rsidRPr="00322BBE" w14:paraId="6D47D43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933A73A" w14:textId="77777777" w:rsidR="009A2182" w:rsidRPr="00322BBE" w:rsidRDefault="009A2182" w:rsidP="00B25224">
            <w:pPr>
              <w:pStyle w:val="TAL"/>
              <w:rPr>
                <w:color w:val="000000"/>
                <w:sz w:val="16"/>
                <w:szCs w:val="16"/>
              </w:rPr>
            </w:pPr>
            <w:r w:rsidRPr="00322BBE">
              <w:rPr>
                <w:color w:val="000000"/>
                <w:sz w:val="16"/>
                <w:szCs w:val="16"/>
              </w:rPr>
              <w:t>C3-246161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A32CB1" w14:textId="77777777" w:rsidR="009A2182" w:rsidRPr="00322BBE" w:rsidRDefault="009A2182" w:rsidP="00B25224">
            <w:pPr>
              <w:pStyle w:val="TAL"/>
              <w:rPr>
                <w:color w:val="000000"/>
                <w:sz w:val="16"/>
                <w:szCs w:val="16"/>
              </w:rPr>
            </w:pPr>
            <w:r w:rsidRPr="00322BBE">
              <w:rPr>
                <w:color w:val="000000"/>
                <w:sz w:val="16"/>
                <w:szCs w:val="16"/>
              </w:rPr>
              <w:t>ACR status update – Application group ID</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F66D39" w14:textId="77777777" w:rsidR="009A2182" w:rsidRPr="00322BBE" w:rsidRDefault="009A2182" w:rsidP="00B25224">
            <w:pPr>
              <w:pStyle w:val="TAL"/>
              <w:rPr>
                <w:color w:val="000000"/>
                <w:sz w:val="16"/>
                <w:szCs w:val="16"/>
              </w:rPr>
            </w:pPr>
            <w:r w:rsidRPr="00322BBE">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C90544"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1DBC835"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9C9689" w14:textId="77777777" w:rsidR="009A2182" w:rsidRPr="00322BBE" w:rsidRDefault="009A2182" w:rsidP="00B25224">
            <w:pPr>
              <w:pStyle w:val="TAL"/>
              <w:rPr>
                <w:sz w:val="16"/>
                <w:szCs w:val="16"/>
              </w:rPr>
            </w:pPr>
            <w:r w:rsidRPr="00322BBE">
              <w:rPr>
                <w:sz w:val="16"/>
                <w:szCs w:val="16"/>
              </w:rPr>
              <w:t>C3-246446</w:t>
            </w:r>
          </w:p>
        </w:tc>
      </w:tr>
      <w:tr w:rsidR="009A2182" w:rsidRPr="00322BBE" w14:paraId="4EF55A1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7A54900" w14:textId="77777777" w:rsidR="009A2182" w:rsidRPr="00322BBE" w:rsidRDefault="009A2182" w:rsidP="00B25224">
            <w:pPr>
              <w:pStyle w:val="TAL"/>
              <w:rPr>
                <w:color w:val="000000"/>
                <w:sz w:val="16"/>
                <w:szCs w:val="16"/>
              </w:rPr>
            </w:pPr>
            <w:r w:rsidRPr="00322BBE">
              <w:rPr>
                <w:color w:val="000000"/>
                <w:sz w:val="16"/>
                <w:szCs w:val="16"/>
              </w:rPr>
              <w:t>C3-246162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EE6B21" w14:textId="77777777" w:rsidR="009A2182" w:rsidRPr="00322BBE" w:rsidRDefault="009A2182" w:rsidP="00B25224">
            <w:pPr>
              <w:pStyle w:val="TAL"/>
              <w:rPr>
                <w:color w:val="000000"/>
                <w:sz w:val="16"/>
                <w:szCs w:val="16"/>
              </w:rPr>
            </w:pPr>
            <w:r w:rsidRPr="00322BBE">
              <w:rPr>
                <w:color w:val="000000"/>
                <w:sz w:val="16"/>
                <w:szCs w:val="16"/>
              </w:rPr>
              <w:t>Support of MPQUIC based proxy functionalities for ATSSS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909AA5"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8974A0"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14BD8F1"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CE85F2" w14:textId="77777777" w:rsidR="009A2182" w:rsidRPr="00322BBE" w:rsidRDefault="009A2182" w:rsidP="00B25224">
            <w:pPr>
              <w:pStyle w:val="TAL"/>
              <w:rPr>
                <w:sz w:val="16"/>
                <w:szCs w:val="16"/>
              </w:rPr>
            </w:pPr>
            <w:r w:rsidRPr="00322BBE">
              <w:rPr>
                <w:sz w:val="16"/>
                <w:szCs w:val="16"/>
              </w:rPr>
              <w:t>C3-246385</w:t>
            </w:r>
          </w:p>
        </w:tc>
      </w:tr>
      <w:tr w:rsidR="009A2182" w:rsidRPr="00322BBE" w14:paraId="6DD96F1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58D577B" w14:textId="77777777" w:rsidR="009A2182" w:rsidRPr="00322BBE" w:rsidRDefault="009A2182" w:rsidP="00B25224">
            <w:pPr>
              <w:pStyle w:val="TAL"/>
              <w:rPr>
                <w:color w:val="000000"/>
                <w:sz w:val="16"/>
                <w:szCs w:val="16"/>
              </w:rPr>
            </w:pPr>
            <w:r w:rsidRPr="00322BBE">
              <w:rPr>
                <w:color w:val="000000"/>
                <w:sz w:val="16"/>
                <w:szCs w:val="16"/>
              </w:rPr>
              <w:t>C3-246163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A61D597" w14:textId="77777777" w:rsidR="009A2182" w:rsidRPr="00322BBE" w:rsidRDefault="009A2182" w:rsidP="00B25224">
            <w:pPr>
              <w:pStyle w:val="TAL"/>
              <w:rPr>
                <w:color w:val="000000"/>
                <w:sz w:val="16"/>
                <w:szCs w:val="16"/>
              </w:rPr>
            </w:pPr>
            <w:r w:rsidRPr="00322BBE">
              <w:rPr>
                <w:color w:val="000000"/>
                <w:sz w:val="16"/>
                <w:szCs w:val="16"/>
              </w:rPr>
              <w:t xml:space="preserve">Corrections to the data type </w:t>
            </w:r>
            <w:proofErr w:type="spellStart"/>
            <w:r w:rsidRPr="00322BBE">
              <w:rPr>
                <w:color w:val="000000"/>
                <w:sz w:val="16"/>
                <w:szCs w:val="16"/>
              </w:rPr>
              <w:t>PolicyAssociation</w:t>
            </w:r>
            <w:proofErr w:type="spellEnd"/>
            <w:r w:rsidRPr="00322BBE">
              <w:rPr>
                <w:color w:val="000000"/>
                <w:sz w:val="16"/>
                <w:szCs w:val="16"/>
              </w:rPr>
              <w:t xml:space="preserve"> and </w:t>
            </w:r>
            <w:proofErr w:type="spellStart"/>
            <w:r w:rsidRPr="00322BBE">
              <w:rPr>
                <w:color w:val="000000"/>
                <w:sz w:val="16"/>
                <w:szCs w:val="16"/>
              </w:rPr>
              <w:t>PolicyUpdate</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4BB567"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17B2F6D"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DD71780"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AD7E76" w14:textId="77777777" w:rsidR="009A2182" w:rsidRPr="00322BBE" w:rsidRDefault="009A2182" w:rsidP="00B25224">
            <w:pPr>
              <w:pStyle w:val="TAL"/>
              <w:rPr>
                <w:sz w:val="16"/>
                <w:szCs w:val="16"/>
              </w:rPr>
            </w:pPr>
            <w:r w:rsidRPr="00322BBE">
              <w:rPr>
                <w:sz w:val="16"/>
                <w:szCs w:val="16"/>
              </w:rPr>
              <w:t>C3-246501</w:t>
            </w:r>
          </w:p>
        </w:tc>
      </w:tr>
      <w:tr w:rsidR="009A2182" w:rsidRPr="00322BBE" w14:paraId="317C4F1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9870FA2" w14:textId="77777777" w:rsidR="009A2182" w:rsidRPr="00322BBE" w:rsidRDefault="009A2182" w:rsidP="00B25224">
            <w:pPr>
              <w:pStyle w:val="TAL"/>
              <w:rPr>
                <w:color w:val="000000"/>
                <w:sz w:val="16"/>
                <w:szCs w:val="16"/>
              </w:rPr>
            </w:pPr>
            <w:r w:rsidRPr="00322BBE">
              <w:rPr>
                <w:color w:val="000000"/>
                <w:sz w:val="16"/>
                <w:szCs w:val="16"/>
              </w:rPr>
              <w:t>C3-246164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6F8AB3" w14:textId="77777777" w:rsidR="009A2182" w:rsidRPr="00322BBE" w:rsidRDefault="009A2182" w:rsidP="00B25224">
            <w:pPr>
              <w:pStyle w:val="TAL"/>
              <w:rPr>
                <w:color w:val="000000"/>
                <w:sz w:val="16"/>
                <w:szCs w:val="16"/>
              </w:rPr>
            </w:pPr>
            <w:r w:rsidRPr="00322BBE">
              <w:rPr>
                <w:color w:val="000000"/>
                <w:sz w:val="16"/>
                <w:szCs w:val="16"/>
              </w:rPr>
              <w:t xml:space="preserve">Corrections to the data type </w:t>
            </w:r>
            <w:proofErr w:type="spellStart"/>
            <w:r w:rsidRPr="00322BBE">
              <w:rPr>
                <w:color w:val="000000"/>
                <w:sz w:val="16"/>
                <w:szCs w:val="16"/>
              </w:rPr>
              <w:t>PolicyAssociation</w:t>
            </w:r>
            <w:proofErr w:type="spellEnd"/>
            <w:r w:rsidRPr="00322BBE">
              <w:rPr>
                <w:color w:val="000000"/>
                <w:sz w:val="16"/>
                <w:szCs w:val="16"/>
              </w:rPr>
              <w:t xml:space="preserve"> and </w:t>
            </w:r>
            <w:proofErr w:type="spellStart"/>
            <w:r w:rsidRPr="00322BBE">
              <w:rPr>
                <w:color w:val="000000"/>
                <w:sz w:val="16"/>
                <w:szCs w:val="16"/>
              </w:rPr>
              <w:t>PolicyUpdate</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28CE7F"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868CF8"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DACDB9"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1324ED" w14:textId="77777777" w:rsidR="009A2182" w:rsidRPr="00322BBE" w:rsidRDefault="009A2182" w:rsidP="00B25224">
            <w:pPr>
              <w:pStyle w:val="TAL"/>
              <w:rPr>
                <w:sz w:val="16"/>
                <w:szCs w:val="16"/>
              </w:rPr>
            </w:pPr>
            <w:r w:rsidRPr="00322BBE">
              <w:rPr>
                <w:sz w:val="16"/>
                <w:szCs w:val="16"/>
              </w:rPr>
              <w:t>C3-246502</w:t>
            </w:r>
          </w:p>
        </w:tc>
      </w:tr>
      <w:tr w:rsidR="009A2182" w:rsidRPr="00322BBE" w14:paraId="6421CD2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F33200" w14:textId="77777777" w:rsidR="009A2182" w:rsidRPr="00322BBE" w:rsidRDefault="009A2182" w:rsidP="00B25224">
            <w:pPr>
              <w:pStyle w:val="TAL"/>
              <w:rPr>
                <w:color w:val="000000"/>
                <w:sz w:val="16"/>
                <w:szCs w:val="16"/>
              </w:rPr>
            </w:pPr>
            <w:r w:rsidRPr="00322BBE">
              <w:rPr>
                <w:color w:val="000000"/>
                <w:sz w:val="16"/>
                <w:szCs w:val="16"/>
              </w:rPr>
              <w:t>C3-246165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D1DB26" w14:textId="77777777" w:rsidR="009A2182" w:rsidRPr="00322BBE" w:rsidRDefault="009A2182" w:rsidP="00B25224">
            <w:pPr>
              <w:pStyle w:val="TAL"/>
              <w:rPr>
                <w:color w:val="000000"/>
                <w:sz w:val="16"/>
                <w:szCs w:val="16"/>
              </w:rPr>
            </w:pPr>
            <w:r w:rsidRPr="00322BBE">
              <w:rPr>
                <w:color w:val="000000"/>
                <w:sz w:val="16"/>
                <w:szCs w:val="16"/>
              </w:rPr>
              <w:t xml:space="preserve">Primary access clarification for the </w:t>
            </w:r>
            <w:proofErr w:type="spellStart"/>
            <w:r w:rsidRPr="00322BBE">
              <w:rPr>
                <w:color w:val="000000"/>
                <w:sz w:val="16"/>
                <w:szCs w:val="16"/>
              </w:rPr>
              <w:t>SteeringMode</w:t>
            </w:r>
            <w:proofErr w:type="spellEnd"/>
            <w:r w:rsidRPr="00322BBE">
              <w:rPr>
                <w:color w:val="000000"/>
                <w:sz w:val="16"/>
                <w:szCs w:val="16"/>
              </w:rPr>
              <w:t xml:space="preserve"> of REDUNDANT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D14701"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9DB121"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A10891"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D28AC0" w14:textId="77777777" w:rsidR="009A2182" w:rsidRPr="00322BBE" w:rsidRDefault="009A2182" w:rsidP="00B25224">
            <w:pPr>
              <w:pStyle w:val="TAL"/>
              <w:rPr>
                <w:sz w:val="16"/>
                <w:szCs w:val="16"/>
              </w:rPr>
            </w:pPr>
            <w:r w:rsidRPr="00322BBE">
              <w:rPr>
                <w:sz w:val="16"/>
                <w:szCs w:val="16"/>
              </w:rPr>
              <w:t>C3-246355</w:t>
            </w:r>
          </w:p>
        </w:tc>
      </w:tr>
      <w:tr w:rsidR="009A2182" w:rsidRPr="00322BBE" w14:paraId="18756E1C"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FC73BAF" w14:textId="77777777" w:rsidR="009A2182" w:rsidRPr="00322BBE" w:rsidRDefault="009A2182" w:rsidP="00B25224">
            <w:pPr>
              <w:pStyle w:val="TAL"/>
              <w:rPr>
                <w:color w:val="000000"/>
                <w:sz w:val="16"/>
                <w:szCs w:val="16"/>
              </w:rPr>
            </w:pPr>
            <w:r w:rsidRPr="00322BBE">
              <w:rPr>
                <w:color w:val="000000"/>
                <w:sz w:val="16"/>
                <w:szCs w:val="16"/>
              </w:rPr>
              <w:t>C3-246166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499A78" w14:textId="77777777" w:rsidR="009A2182" w:rsidRPr="00322BBE" w:rsidRDefault="009A2182" w:rsidP="00B25224">
            <w:pPr>
              <w:pStyle w:val="TAL"/>
              <w:rPr>
                <w:color w:val="000000"/>
                <w:sz w:val="16"/>
                <w:szCs w:val="16"/>
              </w:rPr>
            </w:pPr>
            <w:r w:rsidRPr="00322BBE">
              <w:rPr>
                <w:color w:val="000000"/>
                <w:sz w:val="16"/>
                <w:szCs w:val="16"/>
              </w:rPr>
              <w:t>Support of URSP Provisioning in EPS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B7A4AB"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34FB01"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8E28C2"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BE7AB0" w14:textId="77777777" w:rsidR="009A2182" w:rsidRPr="00322BBE" w:rsidRDefault="009A2182" w:rsidP="00B25224">
            <w:pPr>
              <w:pStyle w:val="TAL"/>
              <w:rPr>
                <w:sz w:val="16"/>
                <w:szCs w:val="16"/>
              </w:rPr>
            </w:pPr>
            <w:r w:rsidRPr="00322BBE">
              <w:rPr>
                <w:sz w:val="16"/>
                <w:szCs w:val="16"/>
              </w:rPr>
              <w:t>C3-246494</w:t>
            </w:r>
          </w:p>
        </w:tc>
      </w:tr>
      <w:tr w:rsidR="009A2182" w:rsidRPr="00322BBE" w14:paraId="4E98678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0DD62D" w14:textId="77777777" w:rsidR="009A2182" w:rsidRPr="00322BBE" w:rsidRDefault="009A2182" w:rsidP="00B25224">
            <w:pPr>
              <w:pStyle w:val="TAL"/>
              <w:rPr>
                <w:color w:val="000000"/>
                <w:sz w:val="16"/>
                <w:szCs w:val="16"/>
              </w:rPr>
            </w:pPr>
            <w:r w:rsidRPr="00322BBE">
              <w:rPr>
                <w:color w:val="000000"/>
                <w:sz w:val="16"/>
                <w:szCs w:val="16"/>
              </w:rPr>
              <w:t>C3-246167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DE6A6A" w14:textId="77777777" w:rsidR="009A2182" w:rsidRPr="00322BBE" w:rsidRDefault="009A2182" w:rsidP="00B25224">
            <w:pPr>
              <w:pStyle w:val="TAL"/>
              <w:rPr>
                <w:color w:val="000000"/>
                <w:sz w:val="16"/>
                <w:szCs w:val="16"/>
              </w:rPr>
            </w:pPr>
            <w:r w:rsidRPr="00322BBE">
              <w:rPr>
                <w:color w:val="000000"/>
                <w:sz w:val="16"/>
                <w:szCs w:val="16"/>
              </w:rPr>
              <w:t>Support UE requested bearer resource modification with QoS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A55E45"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1E36EA" w14:textId="77777777" w:rsidR="009A2182" w:rsidRPr="00322BBE" w:rsidRDefault="009A2182" w:rsidP="00B25224">
            <w:pPr>
              <w:pStyle w:val="TAL"/>
              <w:rPr>
                <w:color w:val="000000"/>
                <w:sz w:val="16"/>
                <w:szCs w:val="16"/>
              </w:rPr>
            </w:pPr>
            <w:r w:rsidRPr="00322BBE">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2D6B2D"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27571B7" w14:textId="77777777" w:rsidR="009A2182" w:rsidRPr="00322BBE" w:rsidRDefault="009A2182" w:rsidP="00B25224">
            <w:pPr>
              <w:pStyle w:val="TAL"/>
              <w:rPr>
                <w:sz w:val="16"/>
                <w:szCs w:val="16"/>
              </w:rPr>
            </w:pPr>
          </w:p>
        </w:tc>
      </w:tr>
      <w:tr w:rsidR="009A2182" w:rsidRPr="00322BBE" w14:paraId="43ADB25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7C95F8B" w14:textId="77777777" w:rsidR="009A2182" w:rsidRPr="00322BBE" w:rsidRDefault="009A2182" w:rsidP="00B25224">
            <w:pPr>
              <w:pStyle w:val="TAL"/>
              <w:rPr>
                <w:color w:val="000000"/>
                <w:sz w:val="16"/>
                <w:szCs w:val="16"/>
              </w:rPr>
            </w:pPr>
            <w:r w:rsidRPr="00322BBE">
              <w:rPr>
                <w:color w:val="000000"/>
                <w:sz w:val="16"/>
                <w:szCs w:val="16"/>
              </w:rPr>
              <w:t>C3-246168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6330BD" w14:textId="77777777" w:rsidR="009A2182" w:rsidRPr="00322BBE" w:rsidRDefault="009A2182" w:rsidP="00B25224">
            <w:pPr>
              <w:pStyle w:val="TAL"/>
              <w:rPr>
                <w:color w:val="000000"/>
                <w:sz w:val="16"/>
                <w:szCs w:val="16"/>
              </w:rPr>
            </w:pPr>
            <w:r w:rsidRPr="00322BBE">
              <w:rPr>
                <w:color w:val="000000"/>
                <w:sz w:val="16"/>
                <w:szCs w:val="16"/>
              </w:rPr>
              <w:t>Support URSP provisioning in EPS indicator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5182F2"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197845"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27E0A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E274F6" w14:textId="77777777" w:rsidR="009A2182" w:rsidRPr="00322BBE" w:rsidRDefault="009A2182" w:rsidP="00B25224">
            <w:pPr>
              <w:pStyle w:val="TAL"/>
              <w:rPr>
                <w:sz w:val="16"/>
                <w:szCs w:val="16"/>
              </w:rPr>
            </w:pPr>
            <w:r w:rsidRPr="00322BBE">
              <w:rPr>
                <w:sz w:val="16"/>
                <w:szCs w:val="16"/>
              </w:rPr>
              <w:t>C3-246495</w:t>
            </w:r>
          </w:p>
        </w:tc>
      </w:tr>
      <w:tr w:rsidR="009A2182" w:rsidRPr="00322BBE" w14:paraId="58F960A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A0B868" w14:textId="77777777" w:rsidR="009A2182" w:rsidRPr="00322BBE" w:rsidRDefault="009A2182" w:rsidP="00B25224">
            <w:pPr>
              <w:pStyle w:val="TAL"/>
              <w:rPr>
                <w:color w:val="000000"/>
                <w:sz w:val="16"/>
                <w:szCs w:val="16"/>
              </w:rPr>
            </w:pPr>
            <w:r w:rsidRPr="00322BBE">
              <w:rPr>
                <w:color w:val="000000"/>
                <w:sz w:val="16"/>
                <w:szCs w:val="16"/>
              </w:rPr>
              <w:t>C3-246169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CF5C14" w14:textId="77777777" w:rsidR="009A2182" w:rsidRPr="00322BBE" w:rsidRDefault="009A2182" w:rsidP="00B25224">
            <w:pPr>
              <w:pStyle w:val="TAL"/>
              <w:rPr>
                <w:color w:val="000000"/>
                <w:sz w:val="16"/>
                <w:szCs w:val="16"/>
              </w:rPr>
            </w:pPr>
            <w:r w:rsidRPr="00322BBE">
              <w:rPr>
                <w:color w:val="000000"/>
                <w:sz w:val="16"/>
                <w:szCs w:val="16"/>
              </w:rPr>
              <w:t>Introduce data burst size marking support indication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0C2D21" w14:textId="77777777" w:rsidR="009A2182" w:rsidRPr="00322BBE" w:rsidRDefault="009A2182" w:rsidP="00B25224">
            <w:pPr>
              <w:pStyle w:val="TAL"/>
              <w:rPr>
                <w:color w:val="000000"/>
                <w:sz w:val="16"/>
                <w:szCs w:val="16"/>
              </w:rPr>
            </w:pPr>
            <w:r w:rsidRPr="00322BBE">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2C17DE"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9C6111"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446C3F" w14:textId="77777777" w:rsidR="009A2182" w:rsidRPr="00322BBE" w:rsidRDefault="009A2182" w:rsidP="00B25224">
            <w:pPr>
              <w:pStyle w:val="TAL"/>
              <w:rPr>
                <w:sz w:val="16"/>
                <w:szCs w:val="16"/>
              </w:rPr>
            </w:pPr>
          </w:p>
        </w:tc>
      </w:tr>
      <w:tr w:rsidR="009A2182" w:rsidRPr="00322BBE" w14:paraId="6181531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FE20F0" w14:textId="77777777" w:rsidR="009A2182" w:rsidRPr="00322BBE" w:rsidRDefault="009A2182" w:rsidP="00B25224">
            <w:pPr>
              <w:pStyle w:val="TAL"/>
              <w:rPr>
                <w:color w:val="000000"/>
                <w:sz w:val="16"/>
                <w:szCs w:val="16"/>
              </w:rPr>
            </w:pPr>
            <w:r w:rsidRPr="00322BBE">
              <w:rPr>
                <w:color w:val="000000"/>
                <w:sz w:val="16"/>
                <w:szCs w:val="16"/>
              </w:rPr>
              <w:t>C3-246170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428675" w14:textId="77777777" w:rsidR="009A2182" w:rsidRPr="00322BBE" w:rsidRDefault="009A2182" w:rsidP="00B25224">
            <w:pPr>
              <w:pStyle w:val="TAL"/>
              <w:rPr>
                <w:color w:val="000000"/>
                <w:sz w:val="16"/>
                <w:szCs w:val="16"/>
              </w:rPr>
            </w:pPr>
            <w:r w:rsidRPr="00322BBE">
              <w:rPr>
                <w:color w:val="000000"/>
                <w:sz w:val="16"/>
                <w:szCs w:val="16"/>
              </w:rPr>
              <w:t>Introduce data burst size marking support indication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2D064E" w14:textId="77777777" w:rsidR="009A2182" w:rsidRPr="00322BBE" w:rsidRDefault="009A2182" w:rsidP="00B25224">
            <w:pPr>
              <w:pStyle w:val="TAL"/>
              <w:rPr>
                <w:color w:val="000000"/>
                <w:sz w:val="16"/>
                <w:szCs w:val="16"/>
              </w:rPr>
            </w:pPr>
            <w:r w:rsidRPr="00322BBE">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57A2F9"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13EC9F"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695227" w14:textId="77777777" w:rsidR="009A2182" w:rsidRPr="00322BBE" w:rsidRDefault="009A2182" w:rsidP="00B25224">
            <w:pPr>
              <w:pStyle w:val="TAL"/>
              <w:rPr>
                <w:sz w:val="16"/>
                <w:szCs w:val="16"/>
              </w:rPr>
            </w:pPr>
            <w:r w:rsidRPr="00322BBE">
              <w:rPr>
                <w:sz w:val="16"/>
                <w:szCs w:val="16"/>
              </w:rPr>
              <w:t>C3-246387</w:t>
            </w:r>
          </w:p>
        </w:tc>
      </w:tr>
      <w:tr w:rsidR="009A2182" w:rsidRPr="00322BBE" w14:paraId="0A65278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5DB103" w14:textId="77777777" w:rsidR="009A2182" w:rsidRPr="00322BBE" w:rsidRDefault="009A2182" w:rsidP="00B25224">
            <w:pPr>
              <w:pStyle w:val="TAL"/>
              <w:rPr>
                <w:color w:val="000000"/>
                <w:sz w:val="16"/>
                <w:szCs w:val="16"/>
              </w:rPr>
            </w:pPr>
            <w:r w:rsidRPr="00322BBE">
              <w:rPr>
                <w:color w:val="000000"/>
                <w:sz w:val="16"/>
                <w:szCs w:val="16"/>
              </w:rPr>
              <w:t>C3-246171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A5C8C24" w14:textId="77777777" w:rsidR="009A2182" w:rsidRPr="00322BBE" w:rsidRDefault="009A2182" w:rsidP="00B25224">
            <w:pPr>
              <w:pStyle w:val="TAL"/>
              <w:rPr>
                <w:color w:val="000000"/>
                <w:sz w:val="16"/>
                <w:szCs w:val="16"/>
              </w:rPr>
            </w:pPr>
            <w:r w:rsidRPr="00322BBE">
              <w:rPr>
                <w:color w:val="000000"/>
                <w:sz w:val="16"/>
                <w:szCs w:val="16"/>
              </w:rPr>
              <w:t>Introduce (S)RTP Multiplexed Media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7928EE" w14:textId="77777777" w:rsidR="009A2182" w:rsidRPr="00322BBE" w:rsidRDefault="009A2182" w:rsidP="00B25224">
            <w:pPr>
              <w:pStyle w:val="TAL"/>
              <w:rPr>
                <w:color w:val="000000"/>
                <w:sz w:val="16"/>
                <w:szCs w:val="16"/>
              </w:rPr>
            </w:pPr>
            <w:r w:rsidRPr="00322BBE">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2402DB"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8E87F1"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01F01B" w14:textId="77777777" w:rsidR="009A2182" w:rsidRPr="00322BBE" w:rsidRDefault="009A2182" w:rsidP="00B25224">
            <w:pPr>
              <w:pStyle w:val="TAL"/>
              <w:rPr>
                <w:sz w:val="16"/>
                <w:szCs w:val="16"/>
              </w:rPr>
            </w:pPr>
            <w:r w:rsidRPr="00322BBE">
              <w:rPr>
                <w:sz w:val="16"/>
                <w:szCs w:val="16"/>
              </w:rPr>
              <w:t>C3-246430</w:t>
            </w:r>
          </w:p>
        </w:tc>
      </w:tr>
      <w:tr w:rsidR="009A2182" w:rsidRPr="00322BBE" w14:paraId="65D7EED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AB5411" w14:textId="77777777" w:rsidR="009A2182" w:rsidRPr="00322BBE" w:rsidRDefault="009A2182" w:rsidP="00B25224">
            <w:pPr>
              <w:pStyle w:val="TAL"/>
              <w:rPr>
                <w:color w:val="000000"/>
                <w:sz w:val="16"/>
                <w:szCs w:val="16"/>
              </w:rPr>
            </w:pPr>
            <w:r w:rsidRPr="00322BBE">
              <w:rPr>
                <w:color w:val="000000"/>
                <w:sz w:val="16"/>
                <w:szCs w:val="16"/>
              </w:rPr>
              <w:t>C3-246172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C4F613" w14:textId="77777777" w:rsidR="009A2182" w:rsidRPr="00322BBE" w:rsidRDefault="009A2182" w:rsidP="00B25224">
            <w:pPr>
              <w:pStyle w:val="TAL"/>
              <w:rPr>
                <w:color w:val="000000"/>
                <w:sz w:val="16"/>
                <w:szCs w:val="16"/>
              </w:rPr>
            </w:pPr>
            <w:r w:rsidRPr="00322BBE">
              <w:rPr>
                <w:color w:val="000000"/>
                <w:sz w:val="16"/>
                <w:szCs w:val="16"/>
              </w:rPr>
              <w:t>Introduce (S)RTP Multiplexed Media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21384E" w14:textId="77777777" w:rsidR="009A2182" w:rsidRPr="00322BBE" w:rsidRDefault="009A2182" w:rsidP="00B25224">
            <w:pPr>
              <w:pStyle w:val="TAL"/>
              <w:rPr>
                <w:color w:val="000000"/>
                <w:sz w:val="16"/>
                <w:szCs w:val="16"/>
              </w:rPr>
            </w:pPr>
            <w:r w:rsidRPr="00322BBE">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079D67D"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263E32"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2CD444" w14:textId="77777777" w:rsidR="009A2182" w:rsidRPr="00322BBE" w:rsidRDefault="009A2182" w:rsidP="00B25224">
            <w:pPr>
              <w:pStyle w:val="TAL"/>
              <w:rPr>
                <w:sz w:val="16"/>
                <w:szCs w:val="16"/>
              </w:rPr>
            </w:pPr>
            <w:r w:rsidRPr="00322BBE">
              <w:rPr>
                <w:sz w:val="16"/>
                <w:szCs w:val="16"/>
              </w:rPr>
              <w:t>C3-246388</w:t>
            </w:r>
          </w:p>
        </w:tc>
      </w:tr>
      <w:tr w:rsidR="009A2182" w:rsidRPr="00322BBE" w14:paraId="62BF895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F2D2E0" w14:textId="77777777" w:rsidR="009A2182" w:rsidRPr="00322BBE" w:rsidRDefault="009A2182" w:rsidP="00B25224">
            <w:pPr>
              <w:pStyle w:val="TAL"/>
              <w:rPr>
                <w:color w:val="000000"/>
                <w:sz w:val="16"/>
                <w:szCs w:val="16"/>
              </w:rPr>
            </w:pPr>
            <w:r w:rsidRPr="00322BBE">
              <w:rPr>
                <w:color w:val="000000"/>
                <w:sz w:val="16"/>
                <w:szCs w:val="16"/>
              </w:rPr>
              <w:t>C3-246173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9909F43" w14:textId="77777777" w:rsidR="009A2182" w:rsidRPr="00322BBE" w:rsidRDefault="009A2182" w:rsidP="00B25224">
            <w:pPr>
              <w:pStyle w:val="TAL"/>
              <w:rPr>
                <w:color w:val="000000"/>
                <w:sz w:val="16"/>
                <w:szCs w:val="16"/>
              </w:rPr>
            </w:pPr>
            <w:r w:rsidRPr="00322BBE">
              <w:rPr>
                <w:color w:val="000000"/>
                <w:sz w:val="16"/>
                <w:szCs w:val="16"/>
              </w:rPr>
              <w:t>Introduce (S)RTP Multiplexed Media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3A968C" w14:textId="77777777" w:rsidR="009A2182" w:rsidRPr="00322BBE" w:rsidRDefault="009A2182" w:rsidP="00B25224">
            <w:pPr>
              <w:pStyle w:val="TAL"/>
              <w:rPr>
                <w:color w:val="000000"/>
                <w:sz w:val="16"/>
                <w:szCs w:val="16"/>
              </w:rPr>
            </w:pPr>
            <w:r w:rsidRPr="00322BBE">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EAE3E17"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90F243"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AAE27D" w14:textId="77777777" w:rsidR="009A2182" w:rsidRPr="00322BBE" w:rsidRDefault="009A2182" w:rsidP="00B25224">
            <w:pPr>
              <w:pStyle w:val="TAL"/>
              <w:rPr>
                <w:sz w:val="16"/>
                <w:szCs w:val="16"/>
              </w:rPr>
            </w:pPr>
            <w:r w:rsidRPr="00322BBE">
              <w:rPr>
                <w:sz w:val="16"/>
                <w:szCs w:val="16"/>
              </w:rPr>
              <w:t>C3-246389</w:t>
            </w:r>
          </w:p>
        </w:tc>
      </w:tr>
      <w:tr w:rsidR="009A2182" w:rsidRPr="00322BBE" w14:paraId="12A18CD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047D5C" w14:textId="77777777" w:rsidR="009A2182" w:rsidRPr="00322BBE" w:rsidRDefault="009A2182" w:rsidP="00B25224">
            <w:pPr>
              <w:pStyle w:val="TAL"/>
              <w:rPr>
                <w:color w:val="000000"/>
                <w:sz w:val="16"/>
                <w:szCs w:val="16"/>
              </w:rPr>
            </w:pPr>
            <w:r w:rsidRPr="00322BBE">
              <w:rPr>
                <w:color w:val="000000"/>
                <w:sz w:val="16"/>
                <w:szCs w:val="16"/>
              </w:rPr>
              <w:t>C3-246174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4A1972" w14:textId="77777777" w:rsidR="009A2182" w:rsidRPr="00322BBE" w:rsidRDefault="009A2182" w:rsidP="00B25224">
            <w:pPr>
              <w:pStyle w:val="TAL"/>
              <w:rPr>
                <w:color w:val="000000"/>
                <w:sz w:val="16"/>
                <w:szCs w:val="16"/>
              </w:rPr>
            </w:pPr>
            <w:r w:rsidRPr="00322BBE">
              <w:rPr>
                <w:color w:val="000000"/>
                <w:sz w:val="16"/>
                <w:szCs w:val="16"/>
              </w:rPr>
              <w:t>ECS service provisioning information – Location clarification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BF213F" w14:textId="77777777" w:rsidR="009A2182" w:rsidRPr="00322BBE" w:rsidRDefault="009A2182" w:rsidP="00B25224">
            <w:pPr>
              <w:pStyle w:val="TAL"/>
              <w:rPr>
                <w:color w:val="000000"/>
                <w:sz w:val="16"/>
                <w:szCs w:val="16"/>
              </w:rPr>
            </w:pPr>
            <w:r w:rsidRPr="00322BBE">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C6B7163"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E9B469"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BB0AFE" w14:textId="77777777" w:rsidR="009A2182" w:rsidRPr="00322BBE" w:rsidRDefault="009A2182" w:rsidP="00B25224">
            <w:pPr>
              <w:pStyle w:val="TAL"/>
              <w:rPr>
                <w:sz w:val="16"/>
                <w:szCs w:val="16"/>
              </w:rPr>
            </w:pPr>
            <w:r w:rsidRPr="00322BBE">
              <w:rPr>
                <w:sz w:val="16"/>
                <w:szCs w:val="16"/>
              </w:rPr>
              <w:t>C3-246448</w:t>
            </w:r>
          </w:p>
        </w:tc>
      </w:tr>
      <w:tr w:rsidR="009A2182" w:rsidRPr="00322BBE" w14:paraId="5D8A600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A5C4EA" w14:textId="77777777" w:rsidR="009A2182" w:rsidRPr="00322BBE" w:rsidRDefault="009A2182" w:rsidP="00B25224">
            <w:pPr>
              <w:pStyle w:val="TAL"/>
              <w:rPr>
                <w:color w:val="000000"/>
                <w:sz w:val="16"/>
                <w:szCs w:val="16"/>
              </w:rPr>
            </w:pPr>
            <w:r w:rsidRPr="00322BBE">
              <w:rPr>
                <w:color w:val="000000"/>
                <w:sz w:val="16"/>
                <w:szCs w:val="16"/>
              </w:rPr>
              <w:t>C3-246175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801B8D" w14:textId="77777777" w:rsidR="009A2182" w:rsidRPr="00322BBE" w:rsidRDefault="009A2182" w:rsidP="00B25224">
            <w:pPr>
              <w:pStyle w:val="TAL"/>
              <w:rPr>
                <w:color w:val="000000"/>
                <w:sz w:val="16"/>
                <w:szCs w:val="16"/>
              </w:rPr>
            </w:pPr>
            <w:r w:rsidRPr="00322BBE">
              <w:rPr>
                <w:color w:val="000000"/>
                <w:sz w:val="16"/>
                <w:szCs w:val="16"/>
              </w:rPr>
              <w:t>ECS service provisioning information – Resolve Editor Note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ADC231" w14:textId="77777777" w:rsidR="009A2182" w:rsidRPr="00322BBE" w:rsidRDefault="009A2182" w:rsidP="00B25224">
            <w:pPr>
              <w:pStyle w:val="TAL"/>
              <w:rPr>
                <w:color w:val="000000"/>
                <w:sz w:val="16"/>
                <w:szCs w:val="16"/>
              </w:rPr>
            </w:pPr>
            <w:r w:rsidRPr="00322BBE">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FFC710" w14:textId="77777777" w:rsidR="009A2182" w:rsidRPr="00322BBE" w:rsidRDefault="009A2182" w:rsidP="00B25224">
            <w:pPr>
              <w:pStyle w:val="TAL"/>
              <w:rPr>
                <w:color w:val="000000"/>
                <w:sz w:val="16"/>
                <w:szCs w:val="16"/>
              </w:rPr>
            </w:pPr>
            <w:r w:rsidRPr="00322BBE">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8494EB"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51C89F" w14:textId="77777777" w:rsidR="009A2182" w:rsidRPr="00322BBE" w:rsidRDefault="009A2182" w:rsidP="00B25224">
            <w:pPr>
              <w:pStyle w:val="TAL"/>
              <w:rPr>
                <w:sz w:val="16"/>
                <w:szCs w:val="16"/>
              </w:rPr>
            </w:pPr>
          </w:p>
        </w:tc>
      </w:tr>
      <w:tr w:rsidR="009A2182" w:rsidRPr="00322BBE" w14:paraId="65601DA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09254CB" w14:textId="77777777" w:rsidR="009A2182" w:rsidRPr="00322BBE" w:rsidRDefault="009A2182" w:rsidP="00B25224">
            <w:pPr>
              <w:pStyle w:val="TAL"/>
              <w:rPr>
                <w:color w:val="000000"/>
                <w:sz w:val="16"/>
                <w:szCs w:val="16"/>
              </w:rPr>
            </w:pPr>
            <w:r w:rsidRPr="00322BBE">
              <w:rPr>
                <w:color w:val="000000"/>
                <w:sz w:val="16"/>
                <w:szCs w:val="16"/>
              </w:rPr>
              <w:t>C3-246176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CBB355" w14:textId="77777777" w:rsidR="009A2182" w:rsidRPr="00322BBE" w:rsidRDefault="009A2182" w:rsidP="00B25224">
            <w:pPr>
              <w:pStyle w:val="TAL"/>
              <w:rPr>
                <w:color w:val="000000"/>
                <w:sz w:val="16"/>
                <w:szCs w:val="16"/>
              </w:rPr>
            </w:pPr>
            <w:r w:rsidRPr="00322BBE">
              <w:rPr>
                <w:color w:val="000000"/>
                <w:sz w:val="16"/>
                <w:szCs w:val="16"/>
              </w:rPr>
              <w:t>Introduce (S)RTP Multiplexed Media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AB9793" w14:textId="77777777" w:rsidR="009A2182" w:rsidRPr="00322BBE" w:rsidRDefault="009A2182" w:rsidP="00B25224">
            <w:pPr>
              <w:pStyle w:val="TAL"/>
              <w:rPr>
                <w:color w:val="000000"/>
                <w:sz w:val="16"/>
                <w:szCs w:val="16"/>
              </w:rPr>
            </w:pPr>
            <w:r w:rsidRPr="00322BBE">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6E2B81F"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BE4F4F"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F55F91" w14:textId="77777777" w:rsidR="009A2182" w:rsidRPr="00322BBE" w:rsidRDefault="009A2182" w:rsidP="00B25224">
            <w:pPr>
              <w:pStyle w:val="TAL"/>
              <w:rPr>
                <w:sz w:val="16"/>
                <w:szCs w:val="16"/>
              </w:rPr>
            </w:pPr>
            <w:r w:rsidRPr="00322BBE">
              <w:rPr>
                <w:sz w:val="16"/>
                <w:szCs w:val="16"/>
              </w:rPr>
              <w:t>C3-246431</w:t>
            </w:r>
          </w:p>
        </w:tc>
      </w:tr>
      <w:tr w:rsidR="009A2182" w:rsidRPr="00322BBE" w14:paraId="43193B0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5EAA05" w14:textId="77777777" w:rsidR="009A2182" w:rsidRPr="00322BBE" w:rsidRDefault="009A2182" w:rsidP="00B25224">
            <w:pPr>
              <w:pStyle w:val="TAL"/>
              <w:rPr>
                <w:color w:val="000000"/>
                <w:sz w:val="16"/>
                <w:szCs w:val="16"/>
              </w:rPr>
            </w:pPr>
            <w:r w:rsidRPr="00322BBE">
              <w:rPr>
                <w:color w:val="000000"/>
                <w:sz w:val="16"/>
                <w:szCs w:val="16"/>
              </w:rPr>
              <w:t>C3-246177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AD628C" w14:textId="77777777" w:rsidR="009A2182" w:rsidRPr="00322BBE" w:rsidRDefault="009A2182" w:rsidP="00B25224">
            <w:pPr>
              <w:pStyle w:val="TAL"/>
              <w:rPr>
                <w:color w:val="000000"/>
                <w:sz w:val="16"/>
                <w:szCs w:val="16"/>
              </w:rPr>
            </w:pPr>
            <w:r w:rsidRPr="00322BBE">
              <w:rPr>
                <w:color w:val="000000"/>
                <w:sz w:val="16"/>
                <w:szCs w:val="16"/>
              </w:rPr>
              <w:t xml:space="preserve">Corrections on data type name for </w:t>
            </w:r>
            <w:proofErr w:type="spellStart"/>
            <w:r w:rsidRPr="00322BBE">
              <w:rPr>
                <w:color w:val="000000"/>
                <w:sz w:val="16"/>
                <w:szCs w:val="16"/>
              </w:rPr>
              <w:t>Nnwdaf_AnalyticsInfo</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AA81CF"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4299B9"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910188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8A20CC" w14:textId="77777777" w:rsidR="009A2182" w:rsidRPr="00322BBE" w:rsidRDefault="009A2182" w:rsidP="00B25224">
            <w:pPr>
              <w:pStyle w:val="TAL"/>
              <w:rPr>
                <w:sz w:val="16"/>
                <w:szCs w:val="16"/>
              </w:rPr>
            </w:pPr>
          </w:p>
        </w:tc>
      </w:tr>
      <w:tr w:rsidR="009A2182" w:rsidRPr="00322BBE" w14:paraId="17B724A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F969CF" w14:textId="77777777" w:rsidR="009A2182" w:rsidRPr="00322BBE" w:rsidRDefault="009A2182" w:rsidP="00B25224">
            <w:pPr>
              <w:pStyle w:val="TAL"/>
              <w:rPr>
                <w:color w:val="000000"/>
                <w:sz w:val="16"/>
                <w:szCs w:val="16"/>
              </w:rPr>
            </w:pPr>
            <w:r w:rsidRPr="00322BBE">
              <w:rPr>
                <w:color w:val="000000"/>
                <w:sz w:val="16"/>
                <w:szCs w:val="16"/>
              </w:rPr>
              <w:t>C3-246178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05CF8E0" w14:textId="77777777" w:rsidR="009A2182" w:rsidRPr="00322BBE" w:rsidRDefault="009A2182" w:rsidP="00B25224">
            <w:pPr>
              <w:pStyle w:val="TAL"/>
              <w:rPr>
                <w:color w:val="000000"/>
                <w:sz w:val="16"/>
                <w:szCs w:val="16"/>
              </w:rPr>
            </w:pPr>
            <w:r w:rsidRPr="00322BBE">
              <w:rPr>
                <w:color w:val="000000"/>
                <w:sz w:val="16"/>
                <w:szCs w:val="16"/>
              </w:rPr>
              <w:t xml:space="preserve">Corrections on data type name for </w:t>
            </w:r>
            <w:proofErr w:type="spellStart"/>
            <w:r w:rsidRPr="00322BBE">
              <w:rPr>
                <w:color w:val="000000"/>
                <w:sz w:val="16"/>
                <w:szCs w:val="16"/>
              </w:rPr>
              <w:t>Nnwdaf_AnalyticsInfo</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C47892"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1527905"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F97195"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8746E2" w14:textId="77777777" w:rsidR="009A2182" w:rsidRPr="00322BBE" w:rsidRDefault="009A2182" w:rsidP="00B25224">
            <w:pPr>
              <w:pStyle w:val="TAL"/>
              <w:rPr>
                <w:sz w:val="16"/>
                <w:szCs w:val="16"/>
              </w:rPr>
            </w:pPr>
          </w:p>
        </w:tc>
      </w:tr>
      <w:tr w:rsidR="009A2182" w:rsidRPr="00322BBE" w14:paraId="66212D7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806826B" w14:textId="77777777" w:rsidR="009A2182" w:rsidRPr="00322BBE" w:rsidRDefault="009A2182" w:rsidP="00B25224">
            <w:pPr>
              <w:pStyle w:val="TAL"/>
              <w:rPr>
                <w:color w:val="000000"/>
                <w:sz w:val="16"/>
                <w:szCs w:val="16"/>
              </w:rPr>
            </w:pPr>
            <w:r w:rsidRPr="00322BBE">
              <w:rPr>
                <w:color w:val="000000"/>
                <w:sz w:val="16"/>
                <w:szCs w:val="16"/>
              </w:rPr>
              <w:t>C3-246179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CC63BF4" w14:textId="77777777" w:rsidR="009A2182" w:rsidRPr="00322BBE" w:rsidRDefault="009A2182" w:rsidP="00B25224">
            <w:pPr>
              <w:pStyle w:val="TAL"/>
              <w:rPr>
                <w:color w:val="000000"/>
                <w:sz w:val="16"/>
                <w:szCs w:val="16"/>
              </w:rPr>
            </w:pPr>
            <w:r w:rsidRPr="00322BBE">
              <w:rPr>
                <w:color w:val="000000"/>
                <w:sz w:val="16"/>
                <w:szCs w:val="16"/>
              </w:rPr>
              <w:t>Corrections on the attribute names and data types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F6EDDC"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B0FF22F"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DCA9FB4"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5DCA27" w14:textId="77777777" w:rsidR="009A2182" w:rsidRPr="00322BBE" w:rsidRDefault="009A2182" w:rsidP="00B25224">
            <w:pPr>
              <w:pStyle w:val="TAL"/>
              <w:rPr>
                <w:sz w:val="16"/>
                <w:szCs w:val="16"/>
              </w:rPr>
            </w:pPr>
          </w:p>
        </w:tc>
      </w:tr>
      <w:tr w:rsidR="009A2182" w:rsidRPr="00322BBE" w14:paraId="73A5197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DAB66E" w14:textId="77777777" w:rsidR="009A2182" w:rsidRPr="00322BBE" w:rsidRDefault="009A2182" w:rsidP="00B25224">
            <w:pPr>
              <w:pStyle w:val="TAL"/>
              <w:rPr>
                <w:color w:val="000000"/>
                <w:sz w:val="16"/>
                <w:szCs w:val="16"/>
              </w:rPr>
            </w:pPr>
            <w:r w:rsidRPr="00322BBE">
              <w:rPr>
                <w:color w:val="000000"/>
                <w:sz w:val="16"/>
                <w:szCs w:val="16"/>
              </w:rPr>
              <w:t>C3-246180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E955F45" w14:textId="77777777" w:rsidR="009A2182" w:rsidRPr="00322BBE" w:rsidRDefault="009A2182" w:rsidP="00B25224">
            <w:pPr>
              <w:pStyle w:val="TAL"/>
              <w:rPr>
                <w:color w:val="000000"/>
                <w:sz w:val="16"/>
                <w:szCs w:val="16"/>
              </w:rPr>
            </w:pPr>
            <w:r w:rsidRPr="00322BBE">
              <w:rPr>
                <w:color w:val="000000"/>
                <w:sz w:val="16"/>
                <w:szCs w:val="16"/>
              </w:rPr>
              <w:t>Corrections on the attribute names and data types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74B495"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F407BCA"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7D9CF0B"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E8D0F4" w14:textId="77777777" w:rsidR="009A2182" w:rsidRPr="00322BBE" w:rsidRDefault="009A2182" w:rsidP="00B25224">
            <w:pPr>
              <w:pStyle w:val="TAL"/>
              <w:rPr>
                <w:sz w:val="16"/>
                <w:szCs w:val="16"/>
              </w:rPr>
            </w:pPr>
          </w:p>
        </w:tc>
      </w:tr>
      <w:tr w:rsidR="009A2182" w:rsidRPr="00322BBE" w14:paraId="455FC19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D01CE4" w14:textId="77777777" w:rsidR="009A2182" w:rsidRPr="00322BBE" w:rsidRDefault="009A2182" w:rsidP="00B25224">
            <w:pPr>
              <w:pStyle w:val="TAL"/>
              <w:rPr>
                <w:color w:val="000000"/>
                <w:sz w:val="16"/>
                <w:szCs w:val="16"/>
              </w:rPr>
            </w:pPr>
            <w:r w:rsidRPr="00322BBE">
              <w:rPr>
                <w:color w:val="000000"/>
                <w:sz w:val="16"/>
                <w:szCs w:val="16"/>
              </w:rPr>
              <w:t>C3-246181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F12522" w14:textId="77777777" w:rsidR="009A2182" w:rsidRPr="00322BBE" w:rsidRDefault="009A2182" w:rsidP="00B25224">
            <w:pPr>
              <w:pStyle w:val="TAL"/>
              <w:rPr>
                <w:color w:val="000000"/>
                <w:sz w:val="16"/>
                <w:szCs w:val="16"/>
              </w:rPr>
            </w:pPr>
            <w:r w:rsidRPr="00322BBE">
              <w:rPr>
                <w:color w:val="000000"/>
                <w:sz w:val="16"/>
                <w:szCs w:val="16"/>
              </w:rPr>
              <w:t>Corrections on the attribute names for ML model provision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2A35B5"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5B4EFA" w14:textId="77777777" w:rsidR="009A2182" w:rsidRPr="00322BBE" w:rsidRDefault="009A2182" w:rsidP="00B25224">
            <w:pPr>
              <w:pStyle w:val="TAL"/>
              <w:rPr>
                <w:color w:val="000000"/>
                <w:sz w:val="16"/>
                <w:szCs w:val="16"/>
              </w:rPr>
            </w:pPr>
            <w:r w:rsidRPr="00322BBE">
              <w:rPr>
                <w:color w:val="000000"/>
                <w:sz w:val="16"/>
                <w:szCs w:val="16"/>
              </w:rPr>
              <w:t>not pursued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EF187CA"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F3285A" w14:textId="77777777" w:rsidR="009A2182" w:rsidRPr="00322BBE" w:rsidRDefault="009A2182" w:rsidP="00B25224">
            <w:pPr>
              <w:pStyle w:val="TAL"/>
              <w:rPr>
                <w:sz w:val="16"/>
                <w:szCs w:val="16"/>
              </w:rPr>
            </w:pPr>
          </w:p>
        </w:tc>
      </w:tr>
      <w:tr w:rsidR="009A2182" w:rsidRPr="00322BBE" w14:paraId="7AF9359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593715E" w14:textId="77777777" w:rsidR="009A2182" w:rsidRPr="00322BBE" w:rsidRDefault="009A2182" w:rsidP="00B25224">
            <w:pPr>
              <w:pStyle w:val="TAL"/>
              <w:rPr>
                <w:color w:val="000000"/>
                <w:sz w:val="16"/>
                <w:szCs w:val="16"/>
              </w:rPr>
            </w:pPr>
            <w:r w:rsidRPr="00322BBE">
              <w:rPr>
                <w:color w:val="000000"/>
                <w:sz w:val="16"/>
                <w:szCs w:val="16"/>
              </w:rPr>
              <w:t>C3-246182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470D8A7" w14:textId="77777777" w:rsidR="009A2182" w:rsidRPr="00322BBE" w:rsidRDefault="009A2182" w:rsidP="00B25224">
            <w:pPr>
              <w:pStyle w:val="TAL"/>
              <w:rPr>
                <w:color w:val="000000"/>
                <w:sz w:val="16"/>
                <w:szCs w:val="16"/>
              </w:rPr>
            </w:pPr>
            <w:r w:rsidRPr="00322BBE">
              <w:rPr>
                <w:color w:val="000000"/>
                <w:sz w:val="16"/>
                <w:szCs w:val="16"/>
              </w:rPr>
              <w:t>Corrections on the attribute names for ML model provision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34264D"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3AE5B8D"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2FAE233"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C49E48" w14:textId="77777777" w:rsidR="009A2182" w:rsidRPr="00322BBE" w:rsidRDefault="009A2182" w:rsidP="00B25224">
            <w:pPr>
              <w:pStyle w:val="TAL"/>
              <w:rPr>
                <w:sz w:val="16"/>
                <w:szCs w:val="16"/>
              </w:rPr>
            </w:pPr>
            <w:r w:rsidRPr="00322BBE">
              <w:rPr>
                <w:sz w:val="16"/>
                <w:szCs w:val="16"/>
              </w:rPr>
              <w:t>C3-246402</w:t>
            </w:r>
          </w:p>
        </w:tc>
      </w:tr>
      <w:tr w:rsidR="009A2182" w:rsidRPr="00322BBE" w14:paraId="78583E8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58A421E" w14:textId="77777777" w:rsidR="009A2182" w:rsidRPr="00322BBE" w:rsidRDefault="009A2182" w:rsidP="00B25224">
            <w:pPr>
              <w:pStyle w:val="TAL"/>
              <w:rPr>
                <w:color w:val="000000"/>
                <w:sz w:val="16"/>
                <w:szCs w:val="16"/>
              </w:rPr>
            </w:pPr>
            <w:r w:rsidRPr="00322BBE">
              <w:rPr>
                <w:color w:val="000000"/>
                <w:sz w:val="16"/>
                <w:szCs w:val="16"/>
              </w:rPr>
              <w:t>C3-246183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174566" w14:textId="77777777" w:rsidR="009A2182" w:rsidRPr="00322BBE" w:rsidRDefault="009A2182" w:rsidP="00B25224">
            <w:pPr>
              <w:pStyle w:val="TAL"/>
              <w:rPr>
                <w:color w:val="000000"/>
                <w:sz w:val="16"/>
                <w:szCs w:val="16"/>
              </w:rPr>
            </w:pPr>
            <w:r w:rsidRPr="00322BBE">
              <w:rPr>
                <w:color w:val="000000"/>
                <w:sz w:val="16"/>
                <w:szCs w:val="16"/>
              </w:rPr>
              <w:t>Clarifications and miscellaneous corrections on NWDAF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CE455A"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476BBA"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FCBD46"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F60631" w14:textId="77777777" w:rsidR="009A2182" w:rsidRPr="00322BBE" w:rsidRDefault="009A2182" w:rsidP="00B25224">
            <w:pPr>
              <w:pStyle w:val="TAL"/>
              <w:rPr>
                <w:sz w:val="16"/>
                <w:szCs w:val="16"/>
              </w:rPr>
            </w:pPr>
            <w:r w:rsidRPr="00322BBE">
              <w:rPr>
                <w:sz w:val="16"/>
                <w:szCs w:val="16"/>
              </w:rPr>
              <w:t>C3-246393</w:t>
            </w:r>
          </w:p>
        </w:tc>
      </w:tr>
      <w:tr w:rsidR="009A2182" w:rsidRPr="00322BBE" w14:paraId="0243E93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636169" w14:textId="77777777" w:rsidR="009A2182" w:rsidRPr="00322BBE" w:rsidRDefault="009A2182" w:rsidP="00B25224">
            <w:pPr>
              <w:pStyle w:val="TAL"/>
              <w:rPr>
                <w:color w:val="000000"/>
                <w:sz w:val="16"/>
                <w:szCs w:val="16"/>
              </w:rPr>
            </w:pPr>
            <w:r w:rsidRPr="00322BBE">
              <w:rPr>
                <w:color w:val="000000"/>
                <w:sz w:val="16"/>
                <w:szCs w:val="16"/>
              </w:rPr>
              <w:lastRenderedPageBreak/>
              <w:t>C3-246184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9CE4F8" w14:textId="77777777" w:rsidR="009A2182" w:rsidRPr="00322BBE" w:rsidRDefault="009A2182" w:rsidP="00B25224">
            <w:pPr>
              <w:pStyle w:val="TAL"/>
              <w:rPr>
                <w:color w:val="000000"/>
                <w:sz w:val="16"/>
                <w:szCs w:val="16"/>
              </w:rPr>
            </w:pPr>
            <w:r w:rsidRPr="00322BBE">
              <w:rPr>
                <w:color w:val="000000"/>
                <w:sz w:val="16"/>
                <w:szCs w:val="16"/>
              </w:rPr>
              <w:t>Clarifications for the presence condition of the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08C042"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C4665D"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97D514"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D62B32" w14:textId="77777777" w:rsidR="009A2182" w:rsidRPr="00322BBE" w:rsidRDefault="009A2182" w:rsidP="00B25224">
            <w:pPr>
              <w:pStyle w:val="TAL"/>
              <w:rPr>
                <w:sz w:val="16"/>
                <w:szCs w:val="16"/>
              </w:rPr>
            </w:pPr>
            <w:r w:rsidRPr="00322BBE">
              <w:rPr>
                <w:sz w:val="16"/>
                <w:szCs w:val="16"/>
              </w:rPr>
              <w:t>C3-246394</w:t>
            </w:r>
          </w:p>
        </w:tc>
      </w:tr>
      <w:tr w:rsidR="009A2182" w:rsidRPr="00322BBE" w14:paraId="42D25F6C"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56CAD6" w14:textId="77777777" w:rsidR="009A2182" w:rsidRPr="00322BBE" w:rsidRDefault="009A2182" w:rsidP="00B25224">
            <w:pPr>
              <w:pStyle w:val="TAL"/>
              <w:rPr>
                <w:color w:val="000000"/>
                <w:sz w:val="16"/>
                <w:szCs w:val="16"/>
              </w:rPr>
            </w:pPr>
            <w:r w:rsidRPr="00322BBE">
              <w:rPr>
                <w:color w:val="000000"/>
                <w:sz w:val="16"/>
                <w:szCs w:val="16"/>
              </w:rPr>
              <w:t>C3-246185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6B01DC7" w14:textId="77777777" w:rsidR="009A2182" w:rsidRPr="00322BBE" w:rsidRDefault="009A2182" w:rsidP="00B25224">
            <w:pPr>
              <w:pStyle w:val="TAL"/>
              <w:rPr>
                <w:color w:val="000000"/>
                <w:sz w:val="16"/>
                <w:szCs w:val="16"/>
              </w:rPr>
            </w:pPr>
            <w:r w:rsidRPr="00322BBE">
              <w:rPr>
                <w:color w:val="000000"/>
                <w:sz w:val="16"/>
                <w:szCs w:val="16"/>
              </w:rPr>
              <w:t xml:space="preserve">Corrections on the </w:t>
            </w:r>
            <w:proofErr w:type="spellStart"/>
            <w:r w:rsidRPr="00322BBE">
              <w:rPr>
                <w:color w:val="000000"/>
                <w:sz w:val="16"/>
                <w:szCs w:val="16"/>
              </w:rPr>
              <w:t>Nnwdaf_MLModelProvision</w:t>
            </w:r>
            <w:proofErr w:type="spellEnd"/>
            <w:r w:rsidRPr="00322BBE">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73484F"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AA9DBEA"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6651FC"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64104E" w14:textId="77777777" w:rsidR="009A2182" w:rsidRPr="00322BBE" w:rsidRDefault="009A2182" w:rsidP="00B25224">
            <w:pPr>
              <w:pStyle w:val="TAL"/>
              <w:rPr>
                <w:sz w:val="16"/>
                <w:szCs w:val="16"/>
              </w:rPr>
            </w:pPr>
            <w:r w:rsidRPr="00322BBE">
              <w:rPr>
                <w:sz w:val="16"/>
                <w:szCs w:val="16"/>
              </w:rPr>
              <w:t>C3-246395</w:t>
            </w:r>
          </w:p>
        </w:tc>
      </w:tr>
      <w:tr w:rsidR="009A2182" w:rsidRPr="00322BBE" w14:paraId="10CEBEB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BA378F8" w14:textId="77777777" w:rsidR="009A2182" w:rsidRPr="00322BBE" w:rsidRDefault="009A2182" w:rsidP="00B25224">
            <w:pPr>
              <w:pStyle w:val="TAL"/>
              <w:rPr>
                <w:color w:val="000000"/>
                <w:sz w:val="16"/>
                <w:szCs w:val="16"/>
              </w:rPr>
            </w:pPr>
            <w:r w:rsidRPr="00322BBE">
              <w:rPr>
                <w:color w:val="000000"/>
                <w:sz w:val="16"/>
                <w:szCs w:val="16"/>
              </w:rPr>
              <w:t>C3-246186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64878D" w14:textId="77777777" w:rsidR="009A2182" w:rsidRPr="00322BBE" w:rsidRDefault="009A2182" w:rsidP="00B25224">
            <w:pPr>
              <w:pStyle w:val="TAL"/>
              <w:rPr>
                <w:color w:val="000000"/>
                <w:sz w:val="16"/>
                <w:szCs w:val="16"/>
              </w:rPr>
            </w:pPr>
            <w:r w:rsidRPr="00322BBE">
              <w:rPr>
                <w:color w:val="000000"/>
                <w:sz w:val="16"/>
                <w:szCs w:val="16"/>
              </w:rPr>
              <w:t>Support of providing the average speed of the UE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B114AC"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72EC44" w14:textId="77777777" w:rsidR="009A2182" w:rsidRPr="00322BBE" w:rsidRDefault="009A2182" w:rsidP="00B25224">
            <w:pPr>
              <w:pStyle w:val="TAL"/>
              <w:rPr>
                <w:color w:val="000000"/>
                <w:sz w:val="16"/>
                <w:szCs w:val="16"/>
              </w:rPr>
            </w:pPr>
            <w:r w:rsidRPr="00322BBE">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DEC81E" w14:textId="77777777" w:rsidR="009A2182" w:rsidRPr="00322BBE" w:rsidRDefault="009A2182" w:rsidP="00B25224">
            <w:pPr>
              <w:pStyle w:val="TAL"/>
              <w:rPr>
                <w:color w:val="000000"/>
                <w:sz w:val="16"/>
                <w:szCs w:val="16"/>
              </w:rPr>
            </w:pPr>
            <w:r w:rsidRPr="00322BBE">
              <w:rPr>
                <w:color w:val="000000"/>
                <w:sz w:val="16"/>
                <w:szCs w:val="16"/>
              </w:rPr>
              <w:t>C3-245385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AFF173" w14:textId="77777777" w:rsidR="009A2182" w:rsidRPr="00322BBE" w:rsidRDefault="009A2182" w:rsidP="00B25224">
            <w:pPr>
              <w:pStyle w:val="TAL"/>
              <w:rPr>
                <w:sz w:val="16"/>
                <w:szCs w:val="16"/>
              </w:rPr>
            </w:pPr>
          </w:p>
        </w:tc>
      </w:tr>
      <w:tr w:rsidR="009A2182" w:rsidRPr="00322BBE" w14:paraId="063214F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7748B9" w14:textId="77777777" w:rsidR="009A2182" w:rsidRPr="00322BBE" w:rsidRDefault="009A2182" w:rsidP="00B25224">
            <w:pPr>
              <w:pStyle w:val="TAL"/>
              <w:rPr>
                <w:color w:val="000000"/>
                <w:sz w:val="16"/>
                <w:szCs w:val="16"/>
              </w:rPr>
            </w:pPr>
            <w:r w:rsidRPr="00322BBE">
              <w:rPr>
                <w:color w:val="000000"/>
                <w:sz w:val="16"/>
                <w:szCs w:val="16"/>
              </w:rPr>
              <w:t>C3-246187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92DBDAC" w14:textId="77777777" w:rsidR="009A2182" w:rsidRPr="00322BBE" w:rsidRDefault="009A2182" w:rsidP="00B25224">
            <w:pPr>
              <w:pStyle w:val="TAL"/>
              <w:rPr>
                <w:color w:val="000000"/>
                <w:sz w:val="16"/>
                <w:szCs w:val="16"/>
              </w:rPr>
            </w:pPr>
            <w:r w:rsidRPr="00322BBE">
              <w:rPr>
                <w:color w:val="000000"/>
                <w:sz w:val="16"/>
                <w:szCs w:val="16"/>
              </w:rPr>
              <w:t>Support of ML Model provider information in ML model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D22881"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68BF78"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8639EE"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694968" w14:textId="77777777" w:rsidR="009A2182" w:rsidRPr="00322BBE" w:rsidRDefault="009A2182" w:rsidP="00B25224">
            <w:pPr>
              <w:pStyle w:val="TAL"/>
              <w:rPr>
                <w:sz w:val="16"/>
                <w:szCs w:val="16"/>
              </w:rPr>
            </w:pPr>
            <w:r w:rsidRPr="00322BBE">
              <w:rPr>
                <w:sz w:val="16"/>
                <w:szCs w:val="16"/>
              </w:rPr>
              <w:t>C3-246396</w:t>
            </w:r>
          </w:p>
        </w:tc>
      </w:tr>
      <w:tr w:rsidR="009A2182" w:rsidRPr="00322BBE" w14:paraId="328EDE6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A5C11A4" w14:textId="77777777" w:rsidR="009A2182" w:rsidRPr="00322BBE" w:rsidRDefault="009A2182" w:rsidP="00B25224">
            <w:pPr>
              <w:pStyle w:val="TAL"/>
              <w:rPr>
                <w:color w:val="000000"/>
                <w:sz w:val="16"/>
                <w:szCs w:val="16"/>
              </w:rPr>
            </w:pPr>
            <w:r w:rsidRPr="00322BBE">
              <w:rPr>
                <w:color w:val="000000"/>
                <w:sz w:val="16"/>
                <w:szCs w:val="16"/>
              </w:rPr>
              <w:t>C3-246188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91D915A" w14:textId="77777777" w:rsidR="009A2182" w:rsidRPr="00322BBE" w:rsidRDefault="009A2182" w:rsidP="00B25224">
            <w:pPr>
              <w:pStyle w:val="TAL"/>
              <w:rPr>
                <w:color w:val="000000"/>
                <w:sz w:val="16"/>
                <w:szCs w:val="16"/>
              </w:rPr>
            </w:pPr>
            <w:r w:rsidRPr="00322BBE">
              <w:rPr>
                <w:color w:val="000000"/>
                <w:sz w:val="16"/>
                <w:szCs w:val="16"/>
              </w:rPr>
              <w:t>eNetAE19 workplan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5DFC32"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A0BD1D"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83EF2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7AA168" w14:textId="77777777" w:rsidR="009A2182" w:rsidRPr="00322BBE" w:rsidRDefault="009A2182" w:rsidP="00B25224">
            <w:pPr>
              <w:pStyle w:val="TAL"/>
              <w:rPr>
                <w:sz w:val="16"/>
                <w:szCs w:val="16"/>
              </w:rPr>
            </w:pPr>
          </w:p>
        </w:tc>
      </w:tr>
      <w:tr w:rsidR="009A2182" w:rsidRPr="00322BBE" w14:paraId="2B8C501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DF63A02" w14:textId="77777777" w:rsidR="009A2182" w:rsidRPr="00322BBE" w:rsidRDefault="009A2182" w:rsidP="00B25224">
            <w:pPr>
              <w:pStyle w:val="TAL"/>
              <w:rPr>
                <w:color w:val="000000"/>
                <w:sz w:val="16"/>
                <w:szCs w:val="16"/>
              </w:rPr>
            </w:pPr>
            <w:r w:rsidRPr="00322BBE">
              <w:rPr>
                <w:color w:val="000000"/>
                <w:sz w:val="16"/>
                <w:szCs w:val="16"/>
              </w:rPr>
              <w:t>C3-246189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A1C217D" w14:textId="77777777" w:rsidR="009A2182" w:rsidRPr="00322BBE" w:rsidRDefault="009A2182" w:rsidP="00B25224">
            <w:pPr>
              <w:pStyle w:val="TAL"/>
              <w:rPr>
                <w:color w:val="000000"/>
                <w:sz w:val="16"/>
                <w:szCs w:val="16"/>
              </w:rPr>
            </w:pPr>
            <w:r w:rsidRPr="00322BBE">
              <w:rPr>
                <w:color w:val="000000"/>
                <w:sz w:val="16"/>
                <w:szCs w:val="16"/>
              </w:rPr>
              <w:t>Revised WID on Rel-19 Enhancements of Network Automation Enablers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3D8C2F"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8379D66"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89E1FFC"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3DB66E" w14:textId="77777777" w:rsidR="009A2182" w:rsidRPr="00322BBE" w:rsidRDefault="009A2182" w:rsidP="00B25224">
            <w:pPr>
              <w:pStyle w:val="TAL"/>
              <w:rPr>
                <w:sz w:val="16"/>
                <w:szCs w:val="16"/>
              </w:rPr>
            </w:pPr>
          </w:p>
        </w:tc>
      </w:tr>
      <w:tr w:rsidR="009A2182" w:rsidRPr="00322BBE" w14:paraId="237F9BC6"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0E82ED5" w14:textId="77777777" w:rsidR="009A2182" w:rsidRPr="00322BBE" w:rsidRDefault="009A2182" w:rsidP="00B25224">
            <w:pPr>
              <w:pStyle w:val="TAL"/>
              <w:rPr>
                <w:color w:val="000000"/>
                <w:sz w:val="16"/>
                <w:szCs w:val="16"/>
              </w:rPr>
            </w:pPr>
            <w:r w:rsidRPr="00322BBE">
              <w:rPr>
                <w:color w:val="000000"/>
                <w:sz w:val="16"/>
                <w:szCs w:val="16"/>
              </w:rPr>
              <w:t>C3-246190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5983FD" w14:textId="77777777" w:rsidR="009A2182" w:rsidRPr="00322BBE" w:rsidRDefault="009A2182" w:rsidP="00B25224">
            <w:pPr>
              <w:pStyle w:val="TAL"/>
              <w:rPr>
                <w:color w:val="000000"/>
                <w:sz w:val="16"/>
                <w:szCs w:val="16"/>
              </w:rPr>
            </w:pPr>
            <w:r w:rsidRPr="00322BBE">
              <w:rPr>
                <w:color w:val="000000"/>
                <w:sz w:val="16"/>
                <w:szCs w:val="16"/>
              </w:rPr>
              <w:t>Adding LMF as analytics data source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2935E2"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F05090C"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F390B6B"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77DDAA" w14:textId="77777777" w:rsidR="009A2182" w:rsidRPr="00322BBE" w:rsidRDefault="009A2182" w:rsidP="00B25224">
            <w:pPr>
              <w:pStyle w:val="TAL"/>
              <w:rPr>
                <w:sz w:val="16"/>
                <w:szCs w:val="16"/>
              </w:rPr>
            </w:pPr>
            <w:r w:rsidRPr="00322BBE">
              <w:rPr>
                <w:sz w:val="16"/>
                <w:szCs w:val="16"/>
              </w:rPr>
              <w:t>C3-246532</w:t>
            </w:r>
          </w:p>
        </w:tc>
      </w:tr>
      <w:tr w:rsidR="009A2182" w:rsidRPr="00322BBE" w14:paraId="04417A0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87CCAC" w14:textId="77777777" w:rsidR="009A2182" w:rsidRPr="00322BBE" w:rsidRDefault="009A2182" w:rsidP="00B25224">
            <w:pPr>
              <w:pStyle w:val="TAL"/>
              <w:rPr>
                <w:color w:val="000000"/>
                <w:sz w:val="16"/>
                <w:szCs w:val="16"/>
              </w:rPr>
            </w:pPr>
            <w:r w:rsidRPr="00322BBE">
              <w:rPr>
                <w:color w:val="000000"/>
                <w:sz w:val="16"/>
                <w:szCs w:val="16"/>
              </w:rPr>
              <w:t>C3-246191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1C3E936" w14:textId="77777777" w:rsidR="009A2182" w:rsidRPr="00322BBE" w:rsidRDefault="009A2182" w:rsidP="00B25224">
            <w:pPr>
              <w:pStyle w:val="TAL"/>
              <w:rPr>
                <w:color w:val="000000"/>
                <w:sz w:val="16"/>
                <w:szCs w:val="16"/>
              </w:rPr>
            </w:pPr>
            <w:r w:rsidRPr="00322BBE">
              <w:rPr>
                <w:color w:val="000000"/>
                <w:sz w:val="16"/>
                <w:szCs w:val="16"/>
              </w:rPr>
              <w:t>Adding LMF as analytics data source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D66082"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41354A"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AA65576"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297A30" w14:textId="77777777" w:rsidR="009A2182" w:rsidRPr="00322BBE" w:rsidRDefault="009A2182" w:rsidP="00B25224">
            <w:pPr>
              <w:pStyle w:val="TAL"/>
              <w:rPr>
                <w:sz w:val="16"/>
                <w:szCs w:val="16"/>
              </w:rPr>
            </w:pPr>
            <w:r w:rsidRPr="00322BBE">
              <w:rPr>
                <w:sz w:val="16"/>
                <w:szCs w:val="16"/>
              </w:rPr>
              <w:t>C3-246465</w:t>
            </w:r>
          </w:p>
        </w:tc>
      </w:tr>
      <w:tr w:rsidR="009A2182" w:rsidRPr="00322BBE" w14:paraId="79191FB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EF40CCD" w14:textId="77777777" w:rsidR="009A2182" w:rsidRPr="00322BBE" w:rsidRDefault="009A2182" w:rsidP="00B25224">
            <w:pPr>
              <w:pStyle w:val="TAL"/>
              <w:rPr>
                <w:color w:val="000000"/>
                <w:sz w:val="16"/>
                <w:szCs w:val="16"/>
              </w:rPr>
            </w:pPr>
            <w:r w:rsidRPr="00322BBE">
              <w:rPr>
                <w:color w:val="000000"/>
                <w:sz w:val="16"/>
                <w:szCs w:val="16"/>
              </w:rPr>
              <w:t>C3-246192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9C0AA2" w14:textId="77777777" w:rsidR="009A2182" w:rsidRPr="00322BBE" w:rsidRDefault="009A2182" w:rsidP="00B25224">
            <w:pPr>
              <w:pStyle w:val="TAL"/>
              <w:rPr>
                <w:color w:val="000000"/>
                <w:sz w:val="16"/>
                <w:szCs w:val="16"/>
              </w:rPr>
            </w:pPr>
            <w:r w:rsidRPr="00322BBE">
              <w:rPr>
                <w:color w:val="000000"/>
                <w:sz w:val="16"/>
                <w:szCs w:val="16"/>
              </w:rPr>
              <w:t>Adding LMF as analytics data source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50D3DA"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DC145B"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505CFCF"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020F7D" w14:textId="77777777" w:rsidR="009A2182" w:rsidRPr="00322BBE" w:rsidRDefault="009A2182" w:rsidP="00B25224">
            <w:pPr>
              <w:pStyle w:val="TAL"/>
              <w:rPr>
                <w:sz w:val="16"/>
                <w:szCs w:val="16"/>
              </w:rPr>
            </w:pPr>
            <w:r w:rsidRPr="00322BBE">
              <w:rPr>
                <w:sz w:val="16"/>
                <w:szCs w:val="16"/>
              </w:rPr>
              <w:t>C3-246466</w:t>
            </w:r>
          </w:p>
        </w:tc>
      </w:tr>
      <w:tr w:rsidR="009A2182" w:rsidRPr="00322BBE" w14:paraId="711A4A7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E20871" w14:textId="77777777" w:rsidR="009A2182" w:rsidRPr="00322BBE" w:rsidRDefault="009A2182" w:rsidP="00B25224">
            <w:pPr>
              <w:pStyle w:val="TAL"/>
              <w:rPr>
                <w:color w:val="000000"/>
                <w:sz w:val="16"/>
                <w:szCs w:val="16"/>
              </w:rPr>
            </w:pPr>
            <w:r w:rsidRPr="00322BBE">
              <w:rPr>
                <w:color w:val="000000"/>
                <w:sz w:val="16"/>
                <w:szCs w:val="16"/>
              </w:rPr>
              <w:t>C3-246193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6ABEFA" w14:textId="77777777" w:rsidR="009A2182" w:rsidRPr="00322BBE" w:rsidRDefault="009A2182" w:rsidP="00B25224">
            <w:pPr>
              <w:pStyle w:val="TAL"/>
              <w:rPr>
                <w:color w:val="000000"/>
                <w:sz w:val="16"/>
                <w:szCs w:val="16"/>
              </w:rPr>
            </w:pPr>
            <w:r w:rsidRPr="00322BBE">
              <w:rPr>
                <w:color w:val="000000"/>
                <w:sz w:val="16"/>
                <w:szCs w:val="16"/>
              </w:rPr>
              <w:t>E2E Data Volume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2D5431"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038756"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6BB62C"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389E36" w14:textId="77777777" w:rsidR="009A2182" w:rsidRPr="00322BBE" w:rsidRDefault="009A2182" w:rsidP="00B25224">
            <w:pPr>
              <w:pStyle w:val="TAL"/>
              <w:rPr>
                <w:sz w:val="16"/>
                <w:szCs w:val="16"/>
              </w:rPr>
            </w:pPr>
          </w:p>
        </w:tc>
      </w:tr>
      <w:tr w:rsidR="009A2182" w:rsidRPr="00322BBE" w14:paraId="36AB461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8A8AB8D" w14:textId="77777777" w:rsidR="009A2182" w:rsidRPr="00322BBE" w:rsidRDefault="009A2182" w:rsidP="00B25224">
            <w:pPr>
              <w:pStyle w:val="TAL"/>
              <w:rPr>
                <w:color w:val="000000"/>
                <w:sz w:val="16"/>
                <w:szCs w:val="16"/>
              </w:rPr>
            </w:pPr>
            <w:r w:rsidRPr="00322BBE">
              <w:rPr>
                <w:color w:val="000000"/>
                <w:sz w:val="16"/>
                <w:szCs w:val="16"/>
              </w:rPr>
              <w:t>C3-246194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CA09BB" w14:textId="77777777" w:rsidR="009A2182" w:rsidRPr="00322BBE" w:rsidRDefault="009A2182" w:rsidP="00B25224">
            <w:pPr>
              <w:pStyle w:val="TAL"/>
              <w:rPr>
                <w:color w:val="000000"/>
                <w:sz w:val="16"/>
                <w:szCs w:val="16"/>
              </w:rPr>
            </w:pPr>
            <w:r w:rsidRPr="00322BBE">
              <w:rPr>
                <w:color w:val="000000"/>
                <w:sz w:val="16"/>
                <w:szCs w:val="16"/>
              </w:rPr>
              <w:t>E2E Data Volume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E405AD"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4BAA746"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7AFF1C9"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DB7F31" w14:textId="77777777" w:rsidR="009A2182" w:rsidRPr="00322BBE" w:rsidRDefault="009A2182" w:rsidP="00B25224">
            <w:pPr>
              <w:pStyle w:val="TAL"/>
              <w:rPr>
                <w:sz w:val="16"/>
                <w:szCs w:val="16"/>
              </w:rPr>
            </w:pPr>
          </w:p>
        </w:tc>
      </w:tr>
      <w:tr w:rsidR="009A2182" w:rsidRPr="00322BBE" w14:paraId="693BAFC6"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AD4256" w14:textId="77777777" w:rsidR="009A2182" w:rsidRPr="00322BBE" w:rsidRDefault="009A2182" w:rsidP="00B25224">
            <w:pPr>
              <w:pStyle w:val="TAL"/>
              <w:rPr>
                <w:color w:val="000000"/>
                <w:sz w:val="16"/>
                <w:szCs w:val="16"/>
              </w:rPr>
            </w:pPr>
            <w:r w:rsidRPr="00322BBE">
              <w:rPr>
                <w:color w:val="000000"/>
                <w:sz w:val="16"/>
                <w:szCs w:val="16"/>
              </w:rPr>
              <w:t>C3-246195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8D6D6DB" w14:textId="77777777" w:rsidR="009A2182" w:rsidRPr="00322BBE" w:rsidRDefault="009A2182" w:rsidP="00B25224">
            <w:pPr>
              <w:pStyle w:val="TAL"/>
              <w:rPr>
                <w:color w:val="000000"/>
                <w:sz w:val="16"/>
                <w:szCs w:val="16"/>
              </w:rPr>
            </w:pPr>
            <w:r w:rsidRPr="00322BBE">
              <w:rPr>
                <w:color w:val="000000"/>
                <w:sz w:val="16"/>
                <w:szCs w:val="16"/>
              </w:rPr>
              <w:t>N6 delay measurement support in EAS Deployment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FD3B78"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DF2F00"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1B0CFC"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CDEE4D" w14:textId="77777777" w:rsidR="009A2182" w:rsidRPr="00322BBE" w:rsidRDefault="009A2182" w:rsidP="00B25224">
            <w:pPr>
              <w:pStyle w:val="TAL"/>
              <w:rPr>
                <w:sz w:val="16"/>
                <w:szCs w:val="16"/>
              </w:rPr>
            </w:pPr>
            <w:r w:rsidRPr="00322BBE">
              <w:rPr>
                <w:sz w:val="16"/>
                <w:szCs w:val="16"/>
              </w:rPr>
              <w:t>C3-246412</w:t>
            </w:r>
          </w:p>
        </w:tc>
      </w:tr>
      <w:tr w:rsidR="009A2182" w:rsidRPr="00322BBE" w14:paraId="2EB6499C"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1D33ACA" w14:textId="77777777" w:rsidR="009A2182" w:rsidRPr="00322BBE" w:rsidRDefault="009A2182" w:rsidP="00B25224">
            <w:pPr>
              <w:pStyle w:val="TAL"/>
              <w:rPr>
                <w:color w:val="000000"/>
                <w:sz w:val="16"/>
                <w:szCs w:val="16"/>
              </w:rPr>
            </w:pPr>
            <w:r w:rsidRPr="00322BBE">
              <w:rPr>
                <w:color w:val="000000"/>
                <w:sz w:val="16"/>
                <w:szCs w:val="16"/>
              </w:rPr>
              <w:t>C3-246196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F831487" w14:textId="77777777" w:rsidR="009A2182" w:rsidRPr="00322BBE" w:rsidRDefault="009A2182" w:rsidP="00B25224">
            <w:pPr>
              <w:pStyle w:val="TAL"/>
              <w:rPr>
                <w:color w:val="000000"/>
                <w:sz w:val="16"/>
                <w:szCs w:val="16"/>
              </w:rPr>
            </w:pPr>
            <w:r w:rsidRPr="00322BBE">
              <w:rPr>
                <w:color w:val="000000"/>
                <w:sz w:val="16"/>
                <w:szCs w:val="16"/>
              </w:rPr>
              <w:t>N6 delay measurement support in EAS Deployment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B73AE9"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5BDB81"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100BC0D"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3B36E8" w14:textId="77777777" w:rsidR="009A2182" w:rsidRPr="00322BBE" w:rsidRDefault="009A2182" w:rsidP="00B25224">
            <w:pPr>
              <w:pStyle w:val="TAL"/>
              <w:rPr>
                <w:sz w:val="16"/>
                <w:szCs w:val="16"/>
              </w:rPr>
            </w:pPr>
            <w:r w:rsidRPr="00322BBE">
              <w:rPr>
                <w:sz w:val="16"/>
                <w:szCs w:val="16"/>
              </w:rPr>
              <w:t>C3-246413</w:t>
            </w:r>
          </w:p>
        </w:tc>
      </w:tr>
      <w:tr w:rsidR="009A2182" w:rsidRPr="00322BBE" w14:paraId="273CAD0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32ABA8" w14:textId="77777777" w:rsidR="009A2182" w:rsidRPr="00322BBE" w:rsidRDefault="009A2182" w:rsidP="00B25224">
            <w:pPr>
              <w:pStyle w:val="TAL"/>
              <w:rPr>
                <w:color w:val="000000"/>
                <w:sz w:val="16"/>
                <w:szCs w:val="16"/>
              </w:rPr>
            </w:pPr>
            <w:r w:rsidRPr="00322BBE">
              <w:rPr>
                <w:color w:val="000000"/>
                <w:sz w:val="16"/>
                <w:szCs w:val="16"/>
              </w:rPr>
              <w:t>C3-246197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F01889" w14:textId="77777777" w:rsidR="009A2182" w:rsidRPr="00322BBE" w:rsidRDefault="009A2182" w:rsidP="00B25224">
            <w:pPr>
              <w:pStyle w:val="TAL"/>
              <w:rPr>
                <w:color w:val="000000"/>
                <w:sz w:val="16"/>
                <w:szCs w:val="16"/>
              </w:rPr>
            </w:pPr>
            <w:r w:rsidRPr="00322BBE">
              <w:rPr>
                <w:color w:val="000000"/>
                <w:sz w:val="16"/>
                <w:szCs w:val="16"/>
              </w:rPr>
              <w:t>N6 delay consideration indication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EA04B3"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C34B6D" w14:textId="77777777" w:rsidR="009A2182" w:rsidRPr="00322BBE" w:rsidRDefault="009A2182" w:rsidP="00B25224">
            <w:pPr>
              <w:pStyle w:val="TAL"/>
              <w:rPr>
                <w:color w:val="000000"/>
                <w:sz w:val="16"/>
                <w:szCs w:val="16"/>
              </w:rPr>
            </w:pPr>
            <w:r w:rsidRPr="00322BBE">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316CF1"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2D12F2" w14:textId="77777777" w:rsidR="009A2182" w:rsidRPr="00322BBE" w:rsidRDefault="009A2182" w:rsidP="00B25224">
            <w:pPr>
              <w:pStyle w:val="TAL"/>
              <w:rPr>
                <w:sz w:val="16"/>
                <w:szCs w:val="16"/>
              </w:rPr>
            </w:pPr>
          </w:p>
        </w:tc>
      </w:tr>
      <w:tr w:rsidR="009A2182" w:rsidRPr="00322BBE" w14:paraId="38AED62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C59FBB" w14:textId="77777777" w:rsidR="009A2182" w:rsidRPr="00322BBE" w:rsidRDefault="009A2182" w:rsidP="00B25224">
            <w:pPr>
              <w:pStyle w:val="TAL"/>
              <w:rPr>
                <w:color w:val="000000"/>
                <w:sz w:val="16"/>
                <w:szCs w:val="16"/>
              </w:rPr>
            </w:pPr>
            <w:r w:rsidRPr="00322BBE">
              <w:rPr>
                <w:color w:val="000000"/>
                <w:sz w:val="16"/>
                <w:szCs w:val="16"/>
              </w:rPr>
              <w:t>C3-246198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18DB4C2" w14:textId="77777777" w:rsidR="009A2182" w:rsidRPr="00322BBE" w:rsidRDefault="009A2182" w:rsidP="00B25224">
            <w:pPr>
              <w:pStyle w:val="TAL"/>
              <w:rPr>
                <w:color w:val="000000"/>
                <w:sz w:val="16"/>
                <w:szCs w:val="16"/>
              </w:rPr>
            </w:pPr>
            <w:r w:rsidRPr="00322BBE">
              <w:rPr>
                <w:color w:val="000000"/>
                <w:sz w:val="16"/>
                <w:szCs w:val="16"/>
              </w:rPr>
              <w:t>N6 delay consideration indication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5C3890"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0F2CE18"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D955A3"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B70104" w14:textId="77777777" w:rsidR="009A2182" w:rsidRPr="00322BBE" w:rsidRDefault="009A2182" w:rsidP="00B25224">
            <w:pPr>
              <w:pStyle w:val="TAL"/>
              <w:rPr>
                <w:sz w:val="16"/>
                <w:szCs w:val="16"/>
              </w:rPr>
            </w:pPr>
            <w:r w:rsidRPr="00322BBE">
              <w:rPr>
                <w:sz w:val="16"/>
                <w:szCs w:val="16"/>
              </w:rPr>
              <w:t>C3-246414</w:t>
            </w:r>
          </w:p>
        </w:tc>
      </w:tr>
      <w:tr w:rsidR="009A2182" w:rsidRPr="00322BBE" w14:paraId="79D5188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59D4D5" w14:textId="77777777" w:rsidR="009A2182" w:rsidRPr="00322BBE" w:rsidRDefault="009A2182" w:rsidP="00B25224">
            <w:pPr>
              <w:pStyle w:val="TAL"/>
              <w:rPr>
                <w:color w:val="000000"/>
                <w:sz w:val="16"/>
                <w:szCs w:val="16"/>
              </w:rPr>
            </w:pPr>
            <w:r w:rsidRPr="00322BBE">
              <w:rPr>
                <w:color w:val="000000"/>
                <w:sz w:val="16"/>
                <w:szCs w:val="16"/>
              </w:rPr>
              <w:t>C3-246199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46BA3B" w14:textId="77777777" w:rsidR="009A2182" w:rsidRPr="00322BBE" w:rsidRDefault="009A2182" w:rsidP="00B25224">
            <w:pPr>
              <w:pStyle w:val="TAL"/>
              <w:rPr>
                <w:color w:val="000000"/>
                <w:sz w:val="16"/>
                <w:szCs w:val="16"/>
              </w:rPr>
            </w:pPr>
            <w:r w:rsidRPr="00322BBE">
              <w:rPr>
                <w:color w:val="000000"/>
                <w:sz w:val="16"/>
                <w:szCs w:val="16"/>
              </w:rPr>
              <w:t>N6 delay consideration indication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6354E2"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BC27B5" w14:textId="77777777" w:rsidR="009A2182" w:rsidRPr="00322BBE" w:rsidRDefault="009A2182" w:rsidP="00B25224">
            <w:pPr>
              <w:pStyle w:val="TAL"/>
              <w:rPr>
                <w:color w:val="000000"/>
                <w:sz w:val="16"/>
                <w:szCs w:val="16"/>
              </w:rPr>
            </w:pPr>
            <w:r w:rsidRPr="00322BBE">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54C4123"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6BDB9E" w14:textId="77777777" w:rsidR="009A2182" w:rsidRPr="00322BBE" w:rsidRDefault="009A2182" w:rsidP="00B25224">
            <w:pPr>
              <w:pStyle w:val="TAL"/>
              <w:rPr>
                <w:sz w:val="16"/>
                <w:szCs w:val="16"/>
              </w:rPr>
            </w:pPr>
          </w:p>
        </w:tc>
      </w:tr>
      <w:tr w:rsidR="009A2182" w:rsidRPr="00322BBE" w14:paraId="67012E9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F1C0FD2" w14:textId="77777777" w:rsidR="009A2182" w:rsidRPr="00322BBE" w:rsidRDefault="009A2182" w:rsidP="00B25224">
            <w:pPr>
              <w:pStyle w:val="TAL"/>
              <w:rPr>
                <w:color w:val="000000"/>
                <w:sz w:val="16"/>
                <w:szCs w:val="16"/>
              </w:rPr>
            </w:pPr>
            <w:r w:rsidRPr="00322BBE">
              <w:rPr>
                <w:color w:val="000000"/>
                <w:sz w:val="16"/>
                <w:szCs w:val="16"/>
              </w:rPr>
              <w:t>C3-246200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97DE73" w14:textId="77777777" w:rsidR="009A2182" w:rsidRPr="00322BBE" w:rsidRDefault="009A2182" w:rsidP="00B25224">
            <w:pPr>
              <w:pStyle w:val="TAL"/>
              <w:rPr>
                <w:color w:val="000000"/>
                <w:sz w:val="16"/>
                <w:szCs w:val="16"/>
              </w:rPr>
            </w:pPr>
            <w:r w:rsidRPr="00322BBE">
              <w:rPr>
                <w:color w:val="000000"/>
                <w:sz w:val="16"/>
                <w:szCs w:val="16"/>
              </w:rPr>
              <w:t>N6 delay consideration indication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3DE906"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215FC6"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640B8A"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1B9A74" w14:textId="77777777" w:rsidR="009A2182" w:rsidRPr="00322BBE" w:rsidRDefault="009A2182" w:rsidP="00B25224">
            <w:pPr>
              <w:pStyle w:val="TAL"/>
              <w:rPr>
                <w:sz w:val="16"/>
                <w:szCs w:val="16"/>
              </w:rPr>
            </w:pPr>
            <w:r w:rsidRPr="00322BBE">
              <w:rPr>
                <w:sz w:val="16"/>
                <w:szCs w:val="16"/>
              </w:rPr>
              <w:t>C3-246415</w:t>
            </w:r>
          </w:p>
        </w:tc>
      </w:tr>
      <w:tr w:rsidR="009A2182" w:rsidRPr="00322BBE" w14:paraId="3336CF62"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64C6D2" w14:textId="77777777" w:rsidR="009A2182" w:rsidRPr="00322BBE" w:rsidRDefault="009A2182" w:rsidP="00B25224">
            <w:pPr>
              <w:pStyle w:val="TAL"/>
              <w:rPr>
                <w:color w:val="000000"/>
                <w:sz w:val="16"/>
                <w:szCs w:val="16"/>
              </w:rPr>
            </w:pPr>
            <w:r w:rsidRPr="00322BBE">
              <w:rPr>
                <w:color w:val="000000"/>
                <w:sz w:val="16"/>
                <w:szCs w:val="16"/>
              </w:rPr>
              <w:t>C3-246201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2C4513" w14:textId="77777777" w:rsidR="009A2182" w:rsidRPr="00322BBE" w:rsidRDefault="009A2182" w:rsidP="00B25224">
            <w:pPr>
              <w:pStyle w:val="TAL"/>
              <w:rPr>
                <w:color w:val="000000"/>
                <w:sz w:val="16"/>
                <w:szCs w:val="16"/>
              </w:rPr>
            </w:pPr>
            <w:r w:rsidRPr="00322BBE">
              <w:rPr>
                <w:color w:val="000000"/>
                <w:sz w:val="16"/>
                <w:szCs w:val="16"/>
              </w:rPr>
              <w:t>Local Offloading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62BB21" w14:textId="77777777" w:rsidR="009A2182" w:rsidRPr="00322BBE" w:rsidRDefault="009A2182" w:rsidP="00B25224">
            <w:pPr>
              <w:pStyle w:val="TAL"/>
              <w:rPr>
                <w:color w:val="000000"/>
                <w:sz w:val="16"/>
                <w:szCs w:val="16"/>
              </w:rPr>
            </w:pPr>
            <w:r w:rsidRPr="00322BBE">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B19092"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603F1A0" w14:textId="77777777" w:rsidR="009A2182" w:rsidRPr="00322BBE" w:rsidRDefault="009A2182" w:rsidP="00B25224">
            <w:pPr>
              <w:pStyle w:val="TAL"/>
              <w:rPr>
                <w:color w:val="000000"/>
                <w:sz w:val="16"/>
                <w:szCs w:val="16"/>
              </w:rPr>
            </w:pPr>
            <w:r w:rsidRPr="00322BBE">
              <w:rPr>
                <w:color w:val="000000"/>
                <w:sz w:val="16"/>
                <w:szCs w:val="16"/>
              </w:rPr>
              <w:t>C3-245399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5976FE" w14:textId="77777777" w:rsidR="009A2182" w:rsidRPr="00322BBE" w:rsidRDefault="009A2182" w:rsidP="00B25224">
            <w:pPr>
              <w:pStyle w:val="TAL"/>
              <w:rPr>
                <w:sz w:val="16"/>
                <w:szCs w:val="16"/>
              </w:rPr>
            </w:pPr>
            <w:r w:rsidRPr="00322BBE">
              <w:rPr>
                <w:sz w:val="16"/>
                <w:szCs w:val="16"/>
              </w:rPr>
              <w:t>C3-246416</w:t>
            </w:r>
          </w:p>
        </w:tc>
      </w:tr>
      <w:tr w:rsidR="009A2182" w:rsidRPr="00322BBE" w14:paraId="19A0105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BEA5A9" w14:textId="77777777" w:rsidR="009A2182" w:rsidRPr="00322BBE" w:rsidRDefault="009A2182" w:rsidP="00B25224">
            <w:pPr>
              <w:pStyle w:val="TAL"/>
              <w:rPr>
                <w:color w:val="000000"/>
                <w:sz w:val="16"/>
                <w:szCs w:val="16"/>
              </w:rPr>
            </w:pPr>
            <w:r w:rsidRPr="00322BBE">
              <w:rPr>
                <w:color w:val="000000"/>
                <w:sz w:val="16"/>
                <w:szCs w:val="16"/>
              </w:rPr>
              <w:t>C3-246202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E6340A" w14:textId="77777777" w:rsidR="009A2182" w:rsidRPr="00322BBE" w:rsidRDefault="009A2182" w:rsidP="00B25224">
            <w:pPr>
              <w:pStyle w:val="TAL"/>
              <w:rPr>
                <w:color w:val="000000"/>
                <w:sz w:val="16"/>
                <w:szCs w:val="16"/>
              </w:rPr>
            </w:pPr>
            <w:r w:rsidRPr="00322BBE">
              <w:rPr>
                <w:color w:val="000000"/>
                <w:sz w:val="16"/>
                <w:szCs w:val="16"/>
              </w:rPr>
              <w:t xml:space="preserve">MFAF </w:t>
            </w:r>
            <w:proofErr w:type="spellStart"/>
            <w:r w:rsidRPr="00322BBE">
              <w:rPr>
                <w:color w:val="000000"/>
                <w:sz w:val="16"/>
                <w:szCs w:val="16"/>
              </w:rPr>
              <w:t>ContextManagement</w:t>
            </w:r>
            <w:proofErr w:type="spellEnd"/>
            <w:r w:rsidRPr="00322BBE">
              <w:rPr>
                <w:color w:val="000000"/>
                <w:sz w:val="16"/>
                <w:szCs w:val="16"/>
              </w:rPr>
              <w:t xml:space="preserve"> API service </w:t>
            </w:r>
            <w:proofErr w:type="spellStart"/>
            <w:r w:rsidRPr="00322BBE">
              <w:rPr>
                <w:color w:val="000000"/>
                <w:sz w:val="16"/>
                <w:szCs w:val="16"/>
              </w:rPr>
              <w:t>descripiton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672FD6"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A2F42B"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17DDDC7"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B1F20F" w14:textId="77777777" w:rsidR="009A2182" w:rsidRPr="00322BBE" w:rsidRDefault="009A2182" w:rsidP="00B25224">
            <w:pPr>
              <w:pStyle w:val="TAL"/>
              <w:rPr>
                <w:sz w:val="16"/>
                <w:szCs w:val="16"/>
              </w:rPr>
            </w:pPr>
            <w:r w:rsidRPr="00322BBE">
              <w:rPr>
                <w:sz w:val="16"/>
                <w:szCs w:val="16"/>
              </w:rPr>
              <w:t>C3-246397</w:t>
            </w:r>
          </w:p>
        </w:tc>
      </w:tr>
      <w:tr w:rsidR="009A2182" w:rsidRPr="00322BBE" w14:paraId="5F5A313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9F290E" w14:textId="77777777" w:rsidR="009A2182" w:rsidRPr="00322BBE" w:rsidRDefault="009A2182" w:rsidP="00B25224">
            <w:pPr>
              <w:pStyle w:val="TAL"/>
              <w:rPr>
                <w:color w:val="000000"/>
                <w:sz w:val="16"/>
                <w:szCs w:val="16"/>
              </w:rPr>
            </w:pPr>
            <w:r w:rsidRPr="00322BBE">
              <w:rPr>
                <w:color w:val="000000"/>
                <w:sz w:val="16"/>
                <w:szCs w:val="16"/>
              </w:rPr>
              <w:t>C3-246203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F6BCF3" w14:textId="77777777" w:rsidR="009A2182" w:rsidRPr="00322BBE" w:rsidRDefault="009A2182" w:rsidP="00B25224">
            <w:pPr>
              <w:pStyle w:val="TAL"/>
              <w:rPr>
                <w:color w:val="000000"/>
                <w:sz w:val="16"/>
                <w:szCs w:val="16"/>
              </w:rPr>
            </w:pPr>
            <w:r w:rsidRPr="00322BBE">
              <w:rPr>
                <w:color w:val="000000"/>
                <w:sz w:val="16"/>
                <w:szCs w:val="16"/>
              </w:rPr>
              <w:t xml:space="preserve">MFAF </w:t>
            </w:r>
            <w:proofErr w:type="spellStart"/>
            <w:r w:rsidRPr="00322BBE">
              <w:rPr>
                <w:color w:val="000000"/>
                <w:sz w:val="16"/>
                <w:szCs w:val="16"/>
              </w:rPr>
              <w:t>ContextManagement</w:t>
            </w:r>
            <w:proofErr w:type="spellEnd"/>
            <w:r w:rsidRPr="00322BBE">
              <w:rPr>
                <w:color w:val="000000"/>
                <w:sz w:val="16"/>
                <w:szCs w:val="16"/>
              </w:rPr>
              <w:t xml:space="preserve"> API data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BB9F54"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CDC2677"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BC91F9"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38E947" w14:textId="77777777" w:rsidR="009A2182" w:rsidRPr="00322BBE" w:rsidRDefault="009A2182" w:rsidP="00B25224">
            <w:pPr>
              <w:pStyle w:val="TAL"/>
              <w:rPr>
                <w:sz w:val="16"/>
                <w:szCs w:val="16"/>
              </w:rPr>
            </w:pPr>
            <w:r w:rsidRPr="00322BBE">
              <w:rPr>
                <w:sz w:val="16"/>
                <w:szCs w:val="16"/>
              </w:rPr>
              <w:t>C3-246398</w:t>
            </w:r>
          </w:p>
        </w:tc>
      </w:tr>
      <w:tr w:rsidR="009A2182" w:rsidRPr="00322BBE" w14:paraId="6CF5BAB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1FF94F" w14:textId="77777777" w:rsidR="009A2182" w:rsidRPr="00322BBE" w:rsidRDefault="009A2182" w:rsidP="00B25224">
            <w:pPr>
              <w:pStyle w:val="TAL"/>
              <w:rPr>
                <w:color w:val="000000"/>
                <w:sz w:val="16"/>
                <w:szCs w:val="16"/>
              </w:rPr>
            </w:pPr>
            <w:r w:rsidRPr="00322BBE">
              <w:rPr>
                <w:color w:val="000000"/>
                <w:sz w:val="16"/>
                <w:szCs w:val="16"/>
              </w:rPr>
              <w:t>C3-246204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FAC00C0" w14:textId="77777777" w:rsidR="009A2182" w:rsidRPr="00322BBE" w:rsidRDefault="009A2182" w:rsidP="00B25224">
            <w:pPr>
              <w:pStyle w:val="TAL"/>
              <w:rPr>
                <w:color w:val="000000"/>
                <w:sz w:val="16"/>
                <w:szCs w:val="16"/>
              </w:rPr>
            </w:pPr>
            <w:r w:rsidRPr="00322BBE">
              <w:rPr>
                <w:color w:val="000000"/>
                <w:sz w:val="16"/>
                <w:szCs w:val="16"/>
              </w:rPr>
              <w:t xml:space="preserve">MFAF </w:t>
            </w:r>
            <w:proofErr w:type="spellStart"/>
            <w:r w:rsidRPr="00322BBE">
              <w:rPr>
                <w:color w:val="000000"/>
                <w:sz w:val="16"/>
                <w:szCs w:val="16"/>
              </w:rPr>
              <w:t>ContextManagement</w:t>
            </w:r>
            <w:proofErr w:type="spellEnd"/>
            <w:r w:rsidRPr="00322BBE">
              <w:rPr>
                <w:color w:val="000000"/>
                <w:sz w:val="16"/>
                <w:szCs w:val="16"/>
              </w:rPr>
              <w:t xml:space="preserve"> API </w:t>
            </w:r>
            <w:proofErr w:type="spellStart"/>
            <w:r w:rsidRPr="00322BBE">
              <w:rPr>
                <w:color w:val="000000"/>
                <w:sz w:val="16"/>
                <w:szCs w:val="16"/>
              </w:rPr>
              <w:t>OpenAPI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A5904E"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E9DCFEA"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73DF3BD"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BC6830" w14:textId="77777777" w:rsidR="009A2182" w:rsidRPr="00322BBE" w:rsidRDefault="009A2182" w:rsidP="00B25224">
            <w:pPr>
              <w:pStyle w:val="TAL"/>
              <w:rPr>
                <w:sz w:val="16"/>
                <w:szCs w:val="16"/>
              </w:rPr>
            </w:pPr>
            <w:r w:rsidRPr="00322BBE">
              <w:rPr>
                <w:sz w:val="16"/>
                <w:szCs w:val="16"/>
              </w:rPr>
              <w:t>C3-246399</w:t>
            </w:r>
          </w:p>
        </w:tc>
      </w:tr>
      <w:tr w:rsidR="009A2182" w:rsidRPr="00322BBE" w14:paraId="0D84624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0846E3" w14:textId="77777777" w:rsidR="009A2182" w:rsidRPr="00322BBE" w:rsidRDefault="009A2182" w:rsidP="00B25224">
            <w:pPr>
              <w:pStyle w:val="TAL"/>
              <w:rPr>
                <w:color w:val="000000"/>
                <w:sz w:val="16"/>
                <w:szCs w:val="16"/>
              </w:rPr>
            </w:pPr>
            <w:r w:rsidRPr="00322BBE">
              <w:rPr>
                <w:color w:val="000000"/>
                <w:sz w:val="16"/>
                <w:szCs w:val="16"/>
              </w:rPr>
              <w:t>C3-246205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A942EA3" w14:textId="77777777" w:rsidR="009A2182" w:rsidRPr="00322BBE" w:rsidRDefault="009A2182" w:rsidP="00B25224">
            <w:pPr>
              <w:pStyle w:val="TAL"/>
              <w:rPr>
                <w:color w:val="000000"/>
                <w:sz w:val="16"/>
                <w:szCs w:val="16"/>
              </w:rPr>
            </w:pPr>
            <w:r w:rsidRPr="00322BBE">
              <w:rPr>
                <w:color w:val="000000"/>
                <w:sz w:val="16"/>
                <w:szCs w:val="16"/>
              </w:rPr>
              <w:t>MFAF 3daDataManagement updates to support MFAF transfer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CDD139"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E03F6B"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ED98D4"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0CD641" w14:textId="77777777" w:rsidR="009A2182" w:rsidRPr="00322BBE" w:rsidRDefault="009A2182" w:rsidP="00B25224">
            <w:pPr>
              <w:pStyle w:val="TAL"/>
              <w:rPr>
                <w:sz w:val="16"/>
                <w:szCs w:val="16"/>
              </w:rPr>
            </w:pPr>
            <w:r w:rsidRPr="00322BBE">
              <w:rPr>
                <w:sz w:val="16"/>
                <w:szCs w:val="16"/>
              </w:rPr>
              <w:t>C3-246400</w:t>
            </w:r>
          </w:p>
        </w:tc>
      </w:tr>
      <w:tr w:rsidR="009A2182" w:rsidRPr="00322BBE" w14:paraId="3DA27DC6"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BA9EB3" w14:textId="77777777" w:rsidR="009A2182" w:rsidRPr="00322BBE" w:rsidRDefault="009A2182" w:rsidP="00B25224">
            <w:pPr>
              <w:pStyle w:val="TAL"/>
              <w:rPr>
                <w:color w:val="000000"/>
                <w:sz w:val="16"/>
                <w:szCs w:val="16"/>
              </w:rPr>
            </w:pPr>
            <w:r w:rsidRPr="00322BBE">
              <w:rPr>
                <w:color w:val="000000"/>
                <w:sz w:val="16"/>
                <w:szCs w:val="16"/>
              </w:rPr>
              <w:t>C3-246206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670441" w14:textId="77777777" w:rsidR="009A2182" w:rsidRPr="00322BBE" w:rsidRDefault="009A2182" w:rsidP="00B25224">
            <w:pPr>
              <w:pStyle w:val="TAL"/>
              <w:rPr>
                <w:color w:val="000000"/>
                <w:sz w:val="16"/>
                <w:szCs w:val="16"/>
              </w:rPr>
            </w:pPr>
            <w:r w:rsidRPr="00322BBE">
              <w:rPr>
                <w:color w:val="000000"/>
                <w:sz w:val="16"/>
                <w:szCs w:val="16"/>
              </w:rPr>
              <w:t>Accuracy requirement threshold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1B198B"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AF9A80"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C6F265"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4DFAFD" w14:textId="77777777" w:rsidR="009A2182" w:rsidRPr="00322BBE" w:rsidRDefault="009A2182" w:rsidP="00B25224">
            <w:pPr>
              <w:pStyle w:val="TAL"/>
              <w:rPr>
                <w:sz w:val="16"/>
                <w:szCs w:val="16"/>
              </w:rPr>
            </w:pPr>
          </w:p>
        </w:tc>
      </w:tr>
      <w:tr w:rsidR="009A2182" w:rsidRPr="00322BBE" w14:paraId="60E48EC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BFE1CF" w14:textId="77777777" w:rsidR="009A2182" w:rsidRPr="00322BBE" w:rsidRDefault="009A2182" w:rsidP="00B25224">
            <w:pPr>
              <w:pStyle w:val="TAL"/>
              <w:rPr>
                <w:color w:val="000000"/>
                <w:sz w:val="16"/>
                <w:szCs w:val="16"/>
              </w:rPr>
            </w:pPr>
            <w:r w:rsidRPr="00322BBE">
              <w:rPr>
                <w:color w:val="000000"/>
                <w:sz w:val="16"/>
                <w:szCs w:val="16"/>
              </w:rPr>
              <w:t>C3-246207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546839C" w14:textId="77777777" w:rsidR="009A2182" w:rsidRPr="00322BBE" w:rsidRDefault="009A2182" w:rsidP="00B25224">
            <w:pPr>
              <w:pStyle w:val="TAL"/>
              <w:rPr>
                <w:color w:val="000000"/>
                <w:sz w:val="16"/>
                <w:szCs w:val="16"/>
              </w:rPr>
            </w:pPr>
            <w:r w:rsidRPr="00322BBE">
              <w:rPr>
                <w:color w:val="000000"/>
                <w:sz w:val="16"/>
                <w:szCs w:val="16"/>
              </w:rPr>
              <w:t>Event notification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33E777"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439A5F"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B85F5B1"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2F7692" w14:textId="77777777" w:rsidR="009A2182" w:rsidRPr="00322BBE" w:rsidRDefault="009A2182" w:rsidP="00B25224">
            <w:pPr>
              <w:pStyle w:val="TAL"/>
              <w:rPr>
                <w:sz w:val="16"/>
                <w:szCs w:val="16"/>
              </w:rPr>
            </w:pPr>
            <w:r w:rsidRPr="00322BBE">
              <w:rPr>
                <w:sz w:val="16"/>
                <w:szCs w:val="16"/>
              </w:rPr>
              <w:t>C3-246354</w:t>
            </w:r>
          </w:p>
        </w:tc>
      </w:tr>
      <w:tr w:rsidR="009A2182" w:rsidRPr="00322BBE" w14:paraId="3F664672"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B45B2DF" w14:textId="77777777" w:rsidR="009A2182" w:rsidRPr="00322BBE" w:rsidRDefault="009A2182" w:rsidP="00B25224">
            <w:pPr>
              <w:pStyle w:val="TAL"/>
              <w:rPr>
                <w:color w:val="000000"/>
                <w:sz w:val="16"/>
                <w:szCs w:val="16"/>
              </w:rPr>
            </w:pPr>
            <w:r w:rsidRPr="00322BBE">
              <w:rPr>
                <w:color w:val="000000"/>
                <w:sz w:val="16"/>
                <w:szCs w:val="16"/>
              </w:rPr>
              <w:t>C3-246208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EBDB4B" w14:textId="77777777" w:rsidR="009A2182" w:rsidRPr="00322BBE" w:rsidRDefault="009A2182" w:rsidP="00B25224">
            <w:pPr>
              <w:pStyle w:val="TAL"/>
              <w:rPr>
                <w:color w:val="000000"/>
                <w:sz w:val="16"/>
                <w:szCs w:val="16"/>
              </w:rPr>
            </w:pPr>
            <w:r w:rsidRPr="00322BBE">
              <w:rPr>
                <w:color w:val="000000"/>
                <w:sz w:val="16"/>
                <w:szCs w:val="16"/>
              </w:rPr>
              <w:t>Custom operation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48B4A0"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4612A6"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4650CE"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96DB42" w14:textId="77777777" w:rsidR="009A2182" w:rsidRPr="00322BBE" w:rsidRDefault="009A2182" w:rsidP="00B25224">
            <w:pPr>
              <w:pStyle w:val="TAL"/>
              <w:rPr>
                <w:sz w:val="16"/>
                <w:szCs w:val="16"/>
              </w:rPr>
            </w:pPr>
          </w:p>
        </w:tc>
      </w:tr>
      <w:tr w:rsidR="009A2182" w:rsidRPr="00322BBE" w14:paraId="1B16378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1A96A97" w14:textId="77777777" w:rsidR="009A2182" w:rsidRPr="00322BBE" w:rsidRDefault="009A2182" w:rsidP="00B25224">
            <w:pPr>
              <w:pStyle w:val="TAL"/>
              <w:rPr>
                <w:color w:val="000000"/>
                <w:sz w:val="16"/>
                <w:szCs w:val="16"/>
              </w:rPr>
            </w:pPr>
            <w:r w:rsidRPr="00322BBE">
              <w:rPr>
                <w:color w:val="000000"/>
                <w:sz w:val="16"/>
                <w:szCs w:val="16"/>
              </w:rPr>
              <w:t>C3-246209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6B0143" w14:textId="77777777" w:rsidR="009A2182" w:rsidRPr="00322BBE" w:rsidRDefault="009A2182" w:rsidP="00B25224">
            <w:pPr>
              <w:pStyle w:val="TAL"/>
              <w:rPr>
                <w:color w:val="000000"/>
                <w:sz w:val="16"/>
                <w:szCs w:val="16"/>
              </w:rPr>
            </w:pPr>
            <w:r w:rsidRPr="00322BBE">
              <w:rPr>
                <w:color w:val="000000"/>
                <w:sz w:val="16"/>
                <w:szCs w:val="16"/>
              </w:rPr>
              <w:t xml:space="preserve">User Plane event subscriptions </w:t>
            </w:r>
            <w:proofErr w:type="spellStart"/>
            <w:r w:rsidRPr="00322BBE">
              <w:rPr>
                <w:color w:val="000000"/>
                <w:sz w:val="16"/>
                <w:szCs w:val="16"/>
              </w:rPr>
              <w:t>targetting</w:t>
            </w:r>
            <w:proofErr w:type="spellEnd"/>
            <w:r w:rsidRPr="00322BBE">
              <w:rPr>
                <w:color w:val="000000"/>
                <w:sz w:val="16"/>
                <w:szCs w:val="16"/>
              </w:rPr>
              <w:t xml:space="preserve"> any UE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1C6273"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2F99A09"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973751"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320C80" w14:textId="77777777" w:rsidR="009A2182" w:rsidRPr="00322BBE" w:rsidRDefault="009A2182" w:rsidP="00B25224">
            <w:pPr>
              <w:pStyle w:val="TAL"/>
              <w:rPr>
                <w:sz w:val="16"/>
                <w:szCs w:val="16"/>
              </w:rPr>
            </w:pPr>
            <w:r w:rsidRPr="00322BBE">
              <w:rPr>
                <w:sz w:val="16"/>
                <w:szCs w:val="16"/>
              </w:rPr>
              <w:t>C3-246488</w:t>
            </w:r>
          </w:p>
        </w:tc>
      </w:tr>
      <w:tr w:rsidR="009A2182" w:rsidRPr="00322BBE" w14:paraId="7A97E97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E5D3C9E" w14:textId="77777777" w:rsidR="009A2182" w:rsidRPr="00322BBE" w:rsidRDefault="009A2182" w:rsidP="00B25224">
            <w:pPr>
              <w:pStyle w:val="TAL"/>
              <w:rPr>
                <w:color w:val="000000"/>
                <w:sz w:val="16"/>
                <w:szCs w:val="16"/>
              </w:rPr>
            </w:pPr>
            <w:r w:rsidRPr="00322BBE">
              <w:rPr>
                <w:color w:val="000000"/>
                <w:sz w:val="16"/>
                <w:szCs w:val="16"/>
              </w:rPr>
              <w:t>C3-246210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EB43F4" w14:textId="77777777" w:rsidR="009A2182" w:rsidRPr="00322BBE" w:rsidRDefault="009A2182" w:rsidP="00B25224">
            <w:pPr>
              <w:pStyle w:val="TAL"/>
              <w:rPr>
                <w:color w:val="000000"/>
                <w:sz w:val="16"/>
                <w:szCs w:val="16"/>
              </w:rPr>
            </w:pPr>
            <w:r w:rsidRPr="00322BBE">
              <w:rPr>
                <w:color w:val="000000"/>
                <w:sz w:val="16"/>
                <w:szCs w:val="16"/>
              </w:rPr>
              <w:t>Handling of duplicate BSF entries for PDU Sessions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9AB736"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738F12"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449A82"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E80F17" w14:textId="77777777" w:rsidR="009A2182" w:rsidRPr="00322BBE" w:rsidRDefault="009A2182" w:rsidP="00B25224">
            <w:pPr>
              <w:pStyle w:val="TAL"/>
              <w:rPr>
                <w:sz w:val="16"/>
                <w:szCs w:val="16"/>
              </w:rPr>
            </w:pPr>
            <w:r w:rsidRPr="00322BBE">
              <w:rPr>
                <w:sz w:val="16"/>
                <w:szCs w:val="16"/>
              </w:rPr>
              <w:t>C3-246489</w:t>
            </w:r>
          </w:p>
        </w:tc>
      </w:tr>
      <w:tr w:rsidR="009A2182" w:rsidRPr="00322BBE" w14:paraId="7967464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0E3E9F9" w14:textId="77777777" w:rsidR="009A2182" w:rsidRPr="00322BBE" w:rsidRDefault="009A2182" w:rsidP="00B25224">
            <w:pPr>
              <w:pStyle w:val="TAL"/>
              <w:rPr>
                <w:color w:val="000000"/>
                <w:sz w:val="16"/>
                <w:szCs w:val="16"/>
              </w:rPr>
            </w:pPr>
            <w:r w:rsidRPr="00322BBE">
              <w:rPr>
                <w:color w:val="000000"/>
                <w:sz w:val="16"/>
                <w:szCs w:val="16"/>
              </w:rPr>
              <w:t>C3-246211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93BF6A" w14:textId="77777777" w:rsidR="009A2182" w:rsidRPr="00322BBE" w:rsidRDefault="009A2182" w:rsidP="00B25224">
            <w:pPr>
              <w:pStyle w:val="TAL"/>
              <w:rPr>
                <w:color w:val="000000"/>
                <w:sz w:val="16"/>
                <w:szCs w:val="16"/>
              </w:rPr>
            </w:pPr>
            <w:r w:rsidRPr="00322BBE">
              <w:rPr>
                <w:color w:val="000000"/>
                <w:sz w:val="16"/>
                <w:szCs w:val="16"/>
              </w:rPr>
              <w:t>Passing non-3gpp device information to the PCF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2303B2"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51BAB9"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D753D1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B5C585" w14:textId="77777777" w:rsidR="009A2182" w:rsidRPr="00322BBE" w:rsidRDefault="009A2182" w:rsidP="00B25224">
            <w:pPr>
              <w:pStyle w:val="TAL"/>
              <w:rPr>
                <w:sz w:val="16"/>
                <w:szCs w:val="16"/>
              </w:rPr>
            </w:pPr>
            <w:r w:rsidRPr="00322BBE">
              <w:rPr>
                <w:sz w:val="16"/>
                <w:szCs w:val="16"/>
              </w:rPr>
              <w:t>C3-246491</w:t>
            </w:r>
          </w:p>
        </w:tc>
      </w:tr>
      <w:tr w:rsidR="009A2182" w:rsidRPr="00322BBE" w14:paraId="5D4C22E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9FFC5CC" w14:textId="77777777" w:rsidR="009A2182" w:rsidRPr="00322BBE" w:rsidRDefault="009A2182" w:rsidP="00B25224">
            <w:pPr>
              <w:pStyle w:val="TAL"/>
              <w:rPr>
                <w:color w:val="000000"/>
                <w:sz w:val="16"/>
                <w:szCs w:val="16"/>
              </w:rPr>
            </w:pPr>
            <w:r w:rsidRPr="00322BBE">
              <w:rPr>
                <w:color w:val="000000"/>
                <w:sz w:val="16"/>
                <w:szCs w:val="16"/>
              </w:rPr>
              <w:t>C3-246212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53D8FC" w14:textId="77777777" w:rsidR="009A2182" w:rsidRPr="00322BBE" w:rsidRDefault="009A2182" w:rsidP="00B25224">
            <w:pPr>
              <w:pStyle w:val="TAL"/>
              <w:rPr>
                <w:color w:val="000000"/>
                <w:sz w:val="16"/>
                <w:szCs w:val="16"/>
              </w:rPr>
            </w:pPr>
            <w:r w:rsidRPr="00322BBE">
              <w:rPr>
                <w:color w:val="000000"/>
                <w:sz w:val="16"/>
                <w:szCs w:val="16"/>
              </w:rPr>
              <w:t>Non-3gpp device QoS information provisioning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B80607"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1CC0327" w14:textId="77777777" w:rsidR="009A2182" w:rsidRPr="00322BBE" w:rsidRDefault="009A2182" w:rsidP="00B25224">
            <w:pPr>
              <w:pStyle w:val="TAL"/>
              <w:rPr>
                <w:color w:val="000000"/>
                <w:sz w:val="16"/>
                <w:szCs w:val="16"/>
              </w:rPr>
            </w:pPr>
            <w:r w:rsidRPr="00322BBE">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A1A305"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F7C4F8" w14:textId="77777777" w:rsidR="009A2182" w:rsidRPr="00322BBE" w:rsidRDefault="009A2182" w:rsidP="00B25224">
            <w:pPr>
              <w:pStyle w:val="TAL"/>
              <w:rPr>
                <w:sz w:val="16"/>
                <w:szCs w:val="16"/>
              </w:rPr>
            </w:pPr>
          </w:p>
        </w:tc>
      </w:tr>
      <w:tr w:rsidR="009A2182" w:rsidRPr="00322BBE" w14:paraId="60BEB59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CE2E1D6" w14:textId="77777777" w:rsidR="009A2182" w:rsidRPr="00322BBE" w:rsidRDefault="009A2182" w:rsidP="00B25224">
            <w:pPr>
              <w:pStyle w:val="TAL"/>
              <w:rPr>
                <w:color w:val="000000"/>
                <w:sz w:val="16"/>
                <w:szCs w:val="16"/>
              </w:rPr>
            </w:pPr>
            <w:r w:rsidRPr="00322BBE">
              <w:rPr>
                <w:color w:val="000000"/>
                <w:sz w:val="16"/>
                <w:szCs w:val="16"/>
              </w:rPr>
              <w:t>C3-246213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6FEAF40" w14:textId="77777777" w:rsidR="009A2182" w:rsidRPr="00322BBE" w:rsidRDefault="009A2182" w:rsidP="00B25224">
            <w:pPr>
              <w:pStyle w:val="TAL"/>
              <w:rPr>
                <w:color w:val="000000"/>
                <w:sz w:val="16"/>
                <w:szCs w:val="16"/>
              </w:rPr>
            </w:pPr>
            <w:r w:rsidRPr="00322BBE">
              <w:rPr>
                <w:color w:val="000000"/>
                <w:sz w:val="16"/>
                <w:szCs w:val="16"/>
              </w:rPr>
              <w:t>Non-3gpp device QoS information provisioning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396024A"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E2BB22" w14:textId="77777777" w:rsidR="009A2182" w:rsidRPr="00322BBE" w:rsidRDefault="009A2182" w:rsidP="00B25224">
            <w:pPr>
              <w:pStyle w:val="TAL"/>
              <w:rPr>
                <w:color w:val="000000"/>
                <w:sz w:val="16"/>
                <w:szCs w:val="16"/>
              </w:rPr>
            </w:pPr>
            <w:r w:rsidRPr="00322BBE">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131D08E"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1AC32F" w14:textId="77777777" w:rsidR="009A2182" w:rsidRPr="00322BBE" w:rsidRDefault="009A2182" w:rsidP="00B25224">
            <w:pPr>
              <w:pStyle w:val="TAL"/>
              <w:rPr>
                <w:sz w:val="16"/>
                <w:szCs w:val="16"/>
              </w:rPr>
            </w:pPr>
          </w:p>
        </w:tc>
      </w:tr>
      <w:tr w:rsidR="009A2182" w:rsidRPr="00322BBE" w14:paraId="75274C3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4A5C8C" w14:textId="77777777" w:rsidR="009A2182" w:rsidRPr="00322BBE" w:rsidRDefault="009A2182" w:rsidP="00B25224">
            <w:pPr>
              <w:pStyle w:val="TAL"/>
              <w:rPr>
                <w:color w:val="000000"/>
                <w:sz w:val="16"/>
                <w:szCs w:val="16"/>
              </w:rPr>
            </w:pPr>
            <w:r w:rsidRPr="00322BBE">
              <w:rPr>
                <w:color w:val="000000"/>
                <w:sz w:val="16"/>
                <w:szCs w:val="16"/>
              </w:rPr>
              <w:t>C3-246214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CD1AC9" w14:textId="77777777" w:rsidR="009A2182" w:rsidRPr="00322BBE" w:rsidRDefault="009A2182" w:rsidP="00B25224">
            <w:pPr>
              <w:pStyle w:val="TAL"/>
              <w:rPr>
                <w:color w:val="000000"/>
                <w:sz w:val="16"/>
                <w:szCs w:val="16"/>
              </w:rPr>
            </w:pPr>
            <w:r w:rsidRPr="00322BBE">
              <w:rPr>
                <w:color w:val="000000"/>
                <w:sz w:val="16"/>
                <w:szCs w:val="16"/>
              </w:rPr>
              <w:t>Add connectivity Id to the traffic descriptor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896624"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2033BF"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16DD07F"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E480A0" w14:textId="77777777" w:rsidR="009A2182" w:rsidRPr="00322BBE" w:rsidRDefault="009A2182" w:rsidP="00B25224">
            <w:pPr>
              <w:pStyle w:val="TAL"/>
              <w:rPr>
                <w:sz w:val="16"/>
                <w:szCs w:val="16"/>
              </w:rPr>
            </w:pPr>
            <w:r w:rsidRPr="00322BBE">
              <w:rPr>
                <w:sz w:val="16"/>
                <w:szCs w:val="16"/>
              </w:rPr>
              <w:t>C3-246418</w:t>
            </w:r>
          </w:p>
        </w:tc>
      </w:tr>
      <w:tr w:rsidR="009A2182" w:rsidRPr="00322BBE" w14:paraId="429DE0C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FA4E9B8" w14:textId="77777777" w:rsidR="009A2182" w:rsidRPr="00322BBE" w:rsidRDefault="009A2182" w:rsidP="00B25224">
            <w:pPr>
              <w:pStyle w:val="TAL"/>
              <w:rPr>
                <w:color w:val="000000"/>
                <w:sz w:val="16"/>
                <w:szCs w:val="16"/>
              </w:rPr>
            </w:pPr>
            <w:r w:rsidRPr="00322BBE">
              <w:rPr>
                <w:color w:val="000000"/>
                <w:sz w:val="16"/>
                <w:szCs w:val="16"/>
              </w:rPr>
              <w:t>C3-246215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A73A24" w14:textId="77777777" w:rsidR="009A2182" w:rsidRPr="00322BBE" w:rsidRDefault="009A2182" w:rsidP="00B25224">
            <w:pPr>
              <w:pStyle w:val="TAL"/>
              <w:rPr>
                <w:color w:val="000000"/>
                <w:sz w:val="16"/>
                <w:szCs w:val="16"/>
              </w:rPr>
            </w:pPr>
            <w:r w:rsidRPr="00322BBE">
              <w:rPr>
                <w:color w:val="000000"/>
                <w:sz w:val="16"/>
                <w:szCs w:val="16"/>
              </w:rPr>
              <w:t>Connectivity Group ID support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6E727C"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2ADF2D"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C0C346"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102D11" w14:textId="77777777" w:rsidR="009A2182" w:rsidRPr="00322BBE" w:rsidRDefault="009A2182" w:rsidP="00B25224">
            <w:pPr>
              <w:pStyle w:val="TAL"/>
              <w:rPr>
                <w:sz w:val="16"/>
                <w:szCs w:val="16"/>
              </w:rPr>
            </w:pPr>
            <w:r w:rsidRPr="00322BBE">
              <w:rPr>
                <w:sz w:val="16"/>
                <w:szCs w:val="16"/>
              </w:rPr>
              <w:t>C3-246417</w:t>
            </w:r>
          </w:p>
        </w:tc>
      </w:tr>
      <w:tr w:rsidR="009A2182" w:rsidRPr="00322BBE" w14:paraId="5AE6899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DC633F3" w14:textId="77777777" w:rsidR="009A2182" w:rsidRPr="00322BBE" w:rsidRDefault="009A2182" w:rsidP="00B25224">
            <w:pPr>
              <w:pStyle w:val="TAL"/>
              <w:rPr>
                <w:color w:val="000000"/>
                <w:sz w:val="16"/>
                <w:szCs w:val="16"/>
              </w:rPr>
            </w:pPr>
            <w:r w:rsidRPr="00322BBE">
              <w:rPr>
                <w:color w:val="000000"/>
                <w:sz w:val="16"/>
                <w:szCs w:val="16"/>
              </w:rPr>
              <w:t>C3-246216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7C3C771" w14:textId="77777777" w:rsidR="009A2182" w:rsidRPr="00322BBE" w:rsidRDefault="009A2182" w:rsidP="00B25224">
            <w:pPr>
              <w:pStyle w:val="TAL"/>
              <w:rPr>
                <w:color w:val="000000"/>
                <w:sz w:val="16"/>
                <w:szCs w:val="16"/>
              </w:rPr>
            </w:pPr>
            <w:r w:rsidRPr="00322BBE">
              <w:rPr>
                <w:color w:val="000000"/>
                <w:sz w:val="16"/>
                <w:szCs w:val="16"/>
              </w:rPr>
              <w:t>Error Handling when NEF cannot determine RSD</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C735E9"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6BE8DC" w14:textId="77777777" w:rsidR="009A2182" w:rsidRPr="00322BBE" w:rsidRDefault="009A2182" w:rsidP="00B25224">
            <w:pPr>
              <w:pStyle w:val="TAL"/>
              <w:rPr>
                <w:color w:val="000000"/>
                <w:sz w:val="16"/>
                <w:szCs w:val="16"/>
              </w:rPr>
            </w:pPr>
            <w:r w:rsidRPr="00322BBE">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D1291F"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236501" w14:textId="77777777" w:rsidR="009A2182" w:rsidRPr="00322BBE" w:rsidRDefault="009A2182" w:rsidP="00B25224">
            <w:pPr>
              <w:pStyle w:val="TAL"/>
              <w:rPr>
                <w:sz w:val="16"/>
                <w:szCs w:val="16"/>
              </w:rPr>
            </w:pPr>
          </w:p>
        </w:tc>
      </w:tr>
      <w:tr w:rsidR="009A2182" w:rsidRPr="00322BBE" w14:paraId="52276E5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9384DFA" w14:textId="77777777" w:rsidR="009A2182" w:rsidRPr="00322BBE" w:rsidRDefault="009A2182" w:rsidP="00B25224">
            <w:pPr>
              <w:pStyle w:val="TAL"/>
              <w:rPr>
                <w:color w:val="000000"/>
                <w:sz w:val="16"/>
                <w:szCs w:val="16"/>
              </w:rPr>
            </w:pPr>
            <w:r w:rsidRPr="00322BBE">
              <w:rPr>
                <w:color w:val="000000"/>
                <w:sz w:val="16"/>
                <w:szCs w:val="16"/>
              </w:rPr>
              <w:t>C3-246217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014428A" w14:textId="77777777" w:rsidR="009A2182" w:rsidRPr="00322BBE" w:rsidRDefault="009A2182" w:rsidP="00B25224">
            <w:pPr>
              <w:pStyle w:val="TAL"/>
              <w:rPr>
                <w:color w:val="000000"/>
                <w:sz w:val="16"/>
                <w:szCs w:val="16"/>
              </w:rPr>
            </w:pPr>
            <w:r w:rsidRPr="00322BBE">
              <w:rPr>
                <w:color w:val="000000"/>
                <w:sz w:val="16"/>
                <w:szCs w:val="16"/>
              </w:rPr>
              <w:t xml:space="preserve">Clarification on </w:t>
            </w:r>
            <w:proofErr w:type="spellStart"/>
            <w:r w:rsidRPr="00322BBE">
              <w:rPr>
                <w:color w:val="000000"/>
                <w:sz w:val="16"/>
                <w:szCs w:val="16"/>
              </w:rPr>
              <w:t>relProxInfos</w:t>
            </w:r>
            <w:proofErr w:type="spellEnd"/>
            <w:r w:rsidRPr="00322BBE">
              <w:rPr>
                <w:color w:val="000000"/>
                <w:sz w:val="16"/>
                <w:szCs w:val="16"/>
              </w:rPr>
              <w:t xml:space="preserve"> attribute in </w:t>
            </w:r>
            <w:proofErr w:type="spellStart"/>
            <w:r w:rsidRPr="00322BBE">
              <w:rPr>
                <w:color w:val="000000"/>
                <w:sz w:val="16"/>
                <w:szCs w:val="16"/>
              </w:rPr>
              <w:t>AnalyticsData</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49965B"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19DBF5" w14:textId="77777777" w:rsidR="009A2182" w:rsidRPr="00322BBE" w:rsidRDefault="009A2182" w:rsidP="00B25224">
            <w:pPr>
              <w:pStyle w:val="TAL"/>
              <w:rPr>
                <w:color w:val="000000"/>
                <w:sz w:val="16"/>
                <w:szCs w:val="16"/>
              </w:rPr>
            </w:pPr>
            <w:r w:rsidRPr="00322BBE">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917F0A3"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77849E" w14:textId="77777777" w:rsidR="009A2182" w:rsidRPr="00322BBE" w:rsidRDefault="009A2182" w:rsidP="00B25224">
            <w:pPr>
              <w:pStyle w:val="TAL"/>
              <w:rPr>
                <w:sz w:val="16"/>
                <w:szCs w:val="16"/>
              </w:rPr>
            </w:pPr>
          </w:p>
        </w:tc>
      </w:tr>
      <w:tr w:rsidR="009A2182" w:rsidRPr="00322BBE" w14:paraId="3CE4B9D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C13B13" w14:textId="77777777" w:rsidR="009A2182" w:rsidRPr="00322BBE" w:rsidRDefault="009A2182" w:rsidP="00B25224">
            <w:pPr>
              <w:pStyle w:val="TAL"/>
              <w:rPr>
                <w:color w:val="000000"/>
                <w:sz w:val="16"/>
                <w:szCs w:val="16"/>
              </w:rPr>
            </w:pPr>
            <w:r w:rsidRPr="00322BBE">
              <w:rPr>
                <w:color w:val="000000"/>
                <w:sz w:val="16"/>
                <w:szCs w:val="16"/>
              </w:rPr>
              <w:t>C3-246218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9043394" w14:textId="77777777" w:rsidR="009A2182" w:rsidRPr="00322BBE" w:rsidRDefault="009A2182" w:rsidP="00B25224">
            <w:pPr>
              <w:pStyle w:val="TAL"/>
              <w:rPr>
                <w:color w:val="000000"/>
                <w:sz w:val="16"/>
                <w:szCs w:val="16"/>
              </w:rPr>
            </w:pPr>
            <w:r w:rsidRPr="00322BBE">
              <w:rPr>
                <w:color w:val="000000"/>
                <w:sz w:val="16"/>
                <w:szCs w:val="16"/>
              </w:rPr>
              <w:t>Support of the MPQUIC-UDP Steering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3B68EB"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F34C308"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2AE493"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8F921A" w14:textId="77777777" w:rsidR="009A2182" w:rsidRPr="00322BBE" w:rsidRDefault="009A2182" w:rsidP="00B25224">
            <w:pPr>
              <w:pStyle w:val="TAL"/>
              <w:rPr>
                <w:sz w:val="16"/>
                <w:szCs w:val="16"/>
              </w:rPr>
            </w:pPr>
            <w:r w:rsidRPr="00322BBE">
              <w:rPr>
                <w:sz w:val="16"/>
                <w:szCs w:val="16"/>
              </w:rPr>
              <w:t>C3-246386</w:t>
            </w:r>
          </w:p>
        </w:tc>
      </w:tr>
      <w:tr w:rsidR="009A2182" w:rsidRPr="00322BBE" w14:paraId="56941B8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DBAA1D5" w14:textId="77777777" w:rsidR="009A2182" w:rsidRPr="00322BBE" w:rsidRDefault="009A2182" w:rsidP="00B25224">
            <w:pPr>
              <w:pStyle w:val="TAL"/>
              <w:rPr>
                <w:color w:val="000000"/>
                <w:sz w:val="16"/>
                <w:szCs w:val="16"/>
              </w:rPr>
            </w:pPr>
            <w:r w:rsidRPr="00322BBE">
              <w:rPr>
                <w:color w:val="000000"/>
                <w:sz w:val="16"/>
                <w:szCs w:val="16"/>
              </w:rPr>
              <w:t>C3-246219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DF46B6" w14:textId="77777777" w:rsidR="009A2182" w:rsidRPr="00322BBE" w:rsidRDefault="009A2182" w:rsidP="00B25224">
            <w:pPr>
              <w:pStyle w:val="TAL"/>
              <w:rPr>
                <w:color w:val="000000"/>
                <w:sz w:val="16"/>
                <w:szCs w:val="16"/>
              </w:rPr>
            </w:pPr>
            <w:r w:rsidRPr="00322BBE">
              <w:rPr>
                <w:color w:val="000000"/>
                <w:sz w:val="16"/>
                <w:szCs w:val="16"/>
              </w:rPr>
              <w:t>Corrections on feature name for policy decisions based on Network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A8A841"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4BB46F" w14:textId="77777777" w:rsidR="009A2182" w:rsidRPr="00322BBE" w:rsidRDefault="009A2182" w:rsidP="00B25224">
            <w:pPr>
              <w:pStyle w:val="TAL"/>
              <w:rPr>
                <w:color w:val="000000"/>
                <w:sz w:val="16"/>
                <w:szCs w:val="16"/>
              </w:rPr>
            </w:pPr>
            <w:r w:rsidRPr="00322BBE">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55D2AD"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801436" w14:textId="77777777" w:rsidR="009A2182" w:rsidRPr="00322BBE" w:rsidRDefault="009A2182" w:rsidP="00B25224">
            <w:pPr>
              <w:pStyle w:val="TAL"/>
              <w:rPr>
                <w:sz w:val="16"/>
                <w:szCs w:val="16"/>
              </w:rPr>
            </w:pPr>
          </w:p>
        </w:tc>
      </w:tr>
      <w:tr w:rsidR="009A2182" w:rsidRPr="00322BBE" w14:paraId="34E7F39C"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AF107ED" w14:textId="77777777" w:rsidR="009A2182" w:rsidRPr="00322BBE" w:rsidRDefault="009A2182" w:rsidP="00B25224">
            <w:pPr>
              <w:pStyle w:val="TAL"/>
              <w:rPr>
                <w:color w:val="000000"/>
                <w:sz w:val="16"/>
                <w:szCs w:val="16"/>
              </w:rPr>
            </w:pPr>
            <w:r w:rsidRPr="00322BBE">
              <w:rPr>
                <w:color w:val="000000"/>
                <w:sz w:val="16"/>
                <w:szCs w:val="16"/>
              </w:rPr>
              <w:t>C3-246220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BC9C891" w14:textId="77777777" w:rsidR="009A2182" w:rsidRPr="00322BBE" w:rsidRDefault="009A2182" w:rsidP="00B25224">
            <w:pPr>
              <w:pStyle w:val="TAL"/>
              <w:rPr>
                <w:color w:val="000000"/>
                <w:sz w:val="16"/>
                <w:szCs w:val="16"/>
              </w:rPr>
            </w:pPr>
            <w:proofErr w:type="spellStart"/>
            <w:r w:rsidRPr="00322BBE">
              <w:rPr>
                <w:color w:val="000000"/>
                <w:sz w:val="16"/>
                <w:szCs w:val="16"/>
              </w:rPr>
              <w:t>UAVFlightAssistance</w:t>
            </w:r>
            <w:proofErr w:type="spellEnd"/>
            <w:r w:rsidRPr="00322BBE">
              <w:rPr>
                <w:color w:val="000000"/>
                <w:sz w:val="16"/>
                <w:szCs w:val="16"/>
              </w:rPr>
              <w:t xml:space="preserve"> API and data model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2048BA" w14:textId="77777777" w:rsidR="009A2182" w:rsidRPr="00322BBE" w:rsidRDefault="009A2182" w:rsidP="00B25224">
            <w:pPr>
              <w:pStyle w:val="TAL"/>
              <w:rPr>
                <w:color w:val="000000"/>
                <w:sz w:val="16"/>
                <w:szCs w:val="16"/>
              </w:rPr>
            </w:pPr>
            <w:r w:rsidRPr="00322BBE">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92F08B"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22F0B2" w14:textId="77777777" w:rsidR="009A2182" w:rsidRPr="00322BBE" w:rsidRDefault="009A2182" w:rsidP="00B25224">
            <w:pPr>
              <w:pStyle w:val="TAL"/>
              <w:rPr>
                <w:color w:val="000000"/>
                <w:sz w:val="16"/>
                <w:szCs w:val="16"/>
              </w:rPr>
            </w:pPr>
            <w:r w:rsidRPr="00322BBE">
              <w:rPr>
                <w:color w:val="000000"/>
                <w:sz w:val="16"/>
                <w:szCs w:val="16"/>
              </w:rPr>
              <w:t>C3-245506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789B3B" w14:textId="77777777" w:rsidR="009A2182" w:rsidRPr="00322BBE" w:rsidRDefault="009A2182" w:rsidP="00B25224">
            <w:pPr>
              <w:pStyle w:val="TAL"/>
              <w:rPr>
                <w:sz w:val="16"/>
                <w:szCs w:val="16"/>
              </w:rPr>
            </w:pPr>
            <w:r w:rsidRPr="00322BBE">
              <w:rPr>
                <w:sz w:val="16"/>
                <w:szCs w:val="16"/>
              </w:rPr>
              <w:t>C3-246451</w:t>
            </w:r>
          </w:p>
        </w:tc>
      </w:tr>
      <w:tr w:rsidR="009A2182" w:rsidRPr="00322BBE" w14:paraId="06475F3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7984F5" w14:textId="77777777" w:rsidR="009A2182" w:rsidRPr="00322BBE" w:rsidRDefault="009A2182" w:rsidP="00B25224">
            <w:pPr>
              <w:pStyle w:val="TAL"/>
              <w:rPr>
                <w:color w:val="000000"/>
                <w:sz w:val="16"/>
                <w:szCs w:val="16"/>
              </w:rPr>
            </w:pPr>
            <w:r w:rsidRPr="00322BBE">
              <w:rPr>
                <w:color w:val="000000"/>
                <w:sz w:val="16"/>
                <w:szCs w:val="16"/>
              </w:rPr>
              <w:t>C3-246221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EE8A4F" w14:textId="77777777" w:rsidR="009A2182" w:rsidRPr="00322BBE" w:rsidRDefault="009A2182" w:rsidP="00B25224">
            <w:pPr>
              <w:pStyle w:val="TAL"/>
              <w:rPr>
                <w:color w:val="000000"/>
                <w:sz w:val="16"/>
                <w:szCs w:val="16"/>
              </w:rPr>
            </w:pPr>
            <w:proofErr w:type="spellStart"/>
            <w:r w:rsidRPr="00322BBE">
              <w:rPr>
                <w:color w:val="000000"/>
                <w:sz w:val="16"/>
                <w:szCs w:val="16"/>
              </w:rPr>
              <w:t>OpenAPI</w:t>
            </w:r>
            <w:proofErr w:type="spellEnd"/>
            <w:r w:rsidRPr="00322BBE">
              <w:rPr>
                <w:color w:val="000000"/>
                <w:sz w:val="16"/>
                <w:szCs w:val="16"/>
              </w:rPr>
              <w:t xml:space="preserve"> definition for </w:t>
            </w:r>
            <w:proofErr w:type="spellStart"/>
            <w:r w:rsidRPr="00322BBE">
              <w:rPr>
                <w:color w:val="000000"/>
                <w:sz w:val="16"/>
                <w:szCs w:val="16"/>
              </w:rPr>
              <w:t>UAVFlightAssistance</w:t>
            </w:r>
            <w:proofErr w:type="spellEnd"/>
            <w:r w:rsidRPr="00322BBE">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3CFAB2"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56A8491" w14:textId="77777777" w:rsidR="009A2182" w:rsidRPr="00322BBE" w:rsidRDefault="009A2182" w:rsidP="00B25224">
            <w:pPr>
              <w:pStyle w:val="TAL"/>
              <w:rPr>
                <w:color w:val="000000"/>
                <w:sz w:val="16"/>
                <w:szCs w:val="16"/>
              </w:rPr>
            </w:pPr>
            <w:r w:rsidRPr="00322BBE">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6C5291"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A85EBD" w14:textId="77777777" w:rsidR="009A2182" w:rsidRPr="00322BBE" w:rsidRDefault="009A2182" w:rsidP="00B25224">
            <w:pPr>
              <w:pStyle w:val="TAL"/>
              <w:rPr>
                <w:sz w:val="16"/>
                <w:szCs w:val="16"/>
              </w:rPr>
            </w:pPr>
          </w:p>
        </w:tc>
      </w:tr>
      <w:tr w:rsidR="009A2182" w:rsidRPr="00322BBE" w14:paraId="73BFE6D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1D7442" w14:textId="77777777" w:rsidR="009A2182" w:rsidRPr="00322BBE" w:rsidRDefault="009A2182" w:rsidP="00B25224">
            <w:pPr>
              <w:pStyle w:val="TAL"/>
              <w:rPr>
                <w:color w:val="000000"/>
                <w:sz w:val="16"/>
                <w:szCs w:val="16"/>
              </w:rPr>
            </w:pPr>
            <w:r w:rsidRPr="00322BBE">
              <w:rPr>
                <w:color w:val="000000"/>
                <w:sz w:val="16"/>
                <w:szCs w:val="16"/>
              </w:rPr>
              <w:t>C3-246222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0204A9" w14:textId="77777777" w:rsidR="009A2182" w:rsidRPr="00322BBE" w:rsidRDefault="009A2182" w:rsidP="00B25224">
            <w:pPr>
              <w:pStyle w:val="TAL"/>
              <w:rPr>
                <w:color w:val="000000"/>
                <w:sz w:val="16"/>
                <w:szCs w:val="16"/>
              </w:rPr>
            </w:pPr>
            <w:r w:rsidRPr="00322BBE">
              <w:rPr>
                <w:color w:val="000000"/>
                <w:sz w:val="16"/>
                <w:szCs w:val="16"/>
              </w:rPr>
              <w:t>Support of list of UEs for Movement Behaviour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798476"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CDB7E21"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B829AF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7FF3FD" w14:textId="77777777" w:rsidR="009A2182" w:rsidRPr="00322BBE" w:rsidRDefault="009A2182" w:rsidP="00B25224">
            <w:pPr>
              <w:pStyle w:val="TAL"/>
              <w:rPr>
                <w:sz w:val="16"/>
                <w:szCs w:val="16"/>
              </w:rPr>
            </w:pPr>
            <w:r w:rsidRPr="00322BBE">
              <w:rPr>
                <w:sz w:val="16"/>
                <w:szCs w:val="16"/>
              </w:rPr>
              <w:t>C3-246452</w:t>
            </w:r>
          </w:p>
        </w:tc>
      </w:tr>
      <w:tr w:rsidR="009A2182" w:rsidRPr="00322BBE" w14:paraId="18ACA44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408575F" w14:textId="77777777" w:rsidR="009A2182" w:rsidRPr="00322BBE" w:rsidRDefault="009A2182" w:rsidP="00B25224">
            <w:pPr>
              <w:pStyle w:val="TAL"/>
              <w:rPr>
                <w:color w:val="000000"/>
                <w:sz w:val="16"/>
                <w:szCs w:val="16"/>
              </w:rPr>
            </w:pPr>
            <w:r w:rsidRPr="00322BBE">
              <w:rPr>
                <w:color w:val="000000"/>
                <w:sz w:val="16"/>
                <w:szCs w:val="16"/>
              </w:rPr>
              <w:t>C3-246223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F0C9C12" w14:textId="77777777" w:rsidR="009A2182" w:rsidRPr="00322BBE" w:rsidRDefault="009A2182" w:rsidP="00B25224">
            <w:pPr>
              <w:pStyle w:val="TAL"/>
              <w:rPr>
                <w:color w:val="000000"/>
                <w:sz w:val="16"/>
                <w:szCs w:val="16"/>
              </w:rPr>
            </w:pPr>
            <w:r w:rsidRPr="00322BBE">
              <w:rPr>
                <w:color w:val="000000"/>
                <w:sz w:val="16"/>
                <w:szCs w:val="16"/>
              </w:rPr>
              <w:t>Corrections on the data type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CC4018"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C3C5BE"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85C884"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6A362A" w14:textId="77777777" w:rsidR="009A2182" w:rsidRPr="00322BBE" w:rsidRDefault="009A2182" w:rsidP="00B25224">
            <w:pPr>
              <w:pStyle w:val="TAL"/>
              <w:rPr>
                <w:sz w:val="16"/>
                <w:szCs w:val="16"/>
              </w:rPr>
            </w:pPr>
            <w:r w:rsidRPr="00322BBE">
              <w:rPr>
                <w:sz w:val="16"/>
                <w:szCs w:val="16"/>
              </w:rPr>
              <w:t>C3-246482</w:t>
            </w:r>
          </w:p>
        </w:tc>
      </w:tr>
      <w:tr w:rsidR="009A2182" w:rsidRPr="00322BBE" w14:paraId="3BA925E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27FCE8" w14:textId="77777777" w:rsidR="009A2182" w:rsidRPr="00322BBE" w:rsidRDefault="009A2182" w:rsidP="00B25224">
            <w:pPr>
              <w:pStyle w:val="TAL"/>
              <w:rPr>
                <w:color w:val="000000"/>
                <w:sz w:val="16"/>
                <w:szCs w:val="16"/>
              </w:rPr>
            </w:pPr>
            <w:r w:rsidRPr="00322BBE">
              <w:rPr>
                <w:color w:val="000000"/>
                <w:sz w:val="16"/>
                <w:szCs w:val="16"/>
              </w:rPr>
              <w:t>C3-246224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31E2F71" w14:textId="77777777" w:rsidR="009A2182" w:rsidRPr="00322BBE" w:rsidRDefault="009A2182" w:rsidP="00B25224">
            <w:pPr>
              <w:pStyle w:val="TAL"/>
              <w:rPr>
                <w:color w:val="000000"/>
                <w:sz w:val="16"/>
                <w:szCs w:val="16"/>
              </w:rPr>
            </w:pPr>
            <w:r w:rsidRPr="00322BBE">
              <w:rPr>
                <w:color w:val="000000"/>
                <w:sz w:val="16"/>
                <w:szCs w:val="16"/>
              </w:rPr>
              <w:t>Corrections on the data type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0ECFC0"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B44E073"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C63849A"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E2E648" w14:textId="77777777" w:rsidR="009A2182" w:rsidRPr="00322BBE" w:rsidRDefault="009A2182" w:rsidP="00B25224">
            <w:pPr>
              <w:pStyle w:val="TAL"/>
              <w:rPr>
                <w:sz w:val="16"/>
                <w:szCs w:val="16"/>
              </w:rPr>
            </w:pPr>
            <w:r w:rsidRPr="00322BBE">
              <w:rPr>
                <w:sz w:val="16"/>
                <w:szCs w:val="16"/>
              </w:rPr>
              <w:t>C3-246483</w:t>
            </w:r>
          </w:p>
        </w:tc>
      </w:tr>
      <w:tr w:rsidR="009A2182" w:rsidRPr="00322BBE" w14:paraId="16E337B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210A21" w14:textId="77777777" w:rsidR="009A2182" w:rsidRPr="00322BBE" w:rsidRDefault="009A2182" w:rsidP="00B25224">
            <w:pPr>
              <w:pStyle w:val="TAL"/>
              <w:rPr>
                <w:color w:val="000000"/>
                <w:sz w:val="16"/>
                <w:szCs w:val="16"/>
              </w:rPr>
            </w:pPr>
            <w:r w:rsidRPr="00322BBE">
              <w:rPr>
                <w:color w:val="000000"/>
                <w:sz w:val="16"/>
                <w:szCs w:val="16"/>
              </w:rPr>
              <w:t>C3-246225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8E78B2" w14:textId="77777777" w:rsidR="009A2182" w:rsidRPr="00322BBE" w:rsidRDefault="009A2182" w:rsidP="00B25224">
            <w:pPr>
              <w:pStyle w:val="TAL"/>
              <w:rPr>
                <w:color w:val="000000"/>
                <w:sz w:val="16"/>
                <w:szCs w:val="16"/>
              </w:rPr>
            </w:pPr>
            <w:r w:rsidRPr="00322BBE">
              <w:rPr>
                <w:color w:val="000000"/>
                <w:sz w:val="16"/>
                <w:szCs w:val="16"/>
              </w:rPr>
              <w:t>Support of data burst size marking indication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B8FCEF"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4CC4679"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B86E25"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664148" w14:textId="77777777" w:rsidR="009A2182" w:rsidRPr="00322BBE" w:rsidRDefault="009A2182" w:rsidP="00B25224">
            <w:pPr>
              <w:pStyle w:val="TAL"/>
              <w:rPr>
                <w:sz w:val="16"/>
                <w:szCs w:val="16"/>
              </w:rPr>
            </w:pPr>
            <w:r w:rsidRPr="00322BBE">
              <w:rPr>
                <w:sz w:val="16"/>
                <w:szCs w:val="16"/>
              </w:rPr>
              <w:t>C3-246409</w:t>
            </w:r>
          </w:p>
        </w:tc>
      </w:tr>
      <w:tr w:rsidR="009A2182" w:rsidRPr="00322BBE" w14:paraId="568B70DC"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DCD859" w14:textId="77777777" w:rsidR="009A2182" w:rsidRPr="00322BBE" w:rsidRDefault="009A2182" w:rsidP="00B25224">
            <w:pPr>
              <w:pStyle w:val="TAL"/>
              <w:rPr>
                <w:color w:val="000000"/>
                <w:sz w:val="16"/>
                <w:szCs w:val="16"/>
              </w:rPr>
            </w:pPr>
            <w:r w:rsidRPr="00322BBE">
              <w:rPr>
                <w:color w:val="000000"/>
                <w:sz w:val="16"/>
                <w:szCs w:val="16"/>
              </w:rPr>
              <w:t>C3-246226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648DA6" w14:textId="77777777" w:rsidR="009A2182" w:rsidRPr="00322BBE" w:rsidRDefault="009A2182" w:rsidP="00B25224">
            <w:pPr>
              <w:pStyle w:val="TAL"/>
              <w:rPr>
                <w:color w:val="000000"/>
                <w:sz w:val="16"/>
                <w:szCs w:val="16"/>
              </w:rPr>
            </w:pPr>
            <w:r w:rsidRPr="00322BBE">
              <w:rPr>
                <w:color w:val="000000"/>
                <w:sz w:val="16"/>
                <w:szCs w:val="16"/>
              </w:rPr>
              <w:t>Support of data burst size marking indication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9ADF70" w14:textId="77777777" w:rsidR="009A2182" w:rsidRPr="00322BBE" w:rsidRDefault="009A2182" w:rsidP="00B25224">
            <w:pPr>
              <w:pStyle w:val="TAL"/>
              <w:rPr>
                <w:color w:val="000000"/>
                <w:sz w:val="16"/>
                <w:szCs w:val="16"/>
              </w:rPr>
            </w:pPr>
            <w:r w:rsidRPr="00322BBE">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07AA621"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C43FCAE"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417DFE" w14:textId="77777777" w:rsidR="009A2182" w:rsidRPr="00322BBE" w:rsidRDefault="009A2182" w:rsidP="00B25224">
            <w:pPr>
              <w:pStyle w:val="TAL"/>
              <w:rPr>
                <w:sz w:val="16"/>
                <w:szCs w:val="16"/>
              </w:rPr>
            </w:pPr>
          </w:p>
        </w:tc>
      </w:tr>
      <w:tr w:rsidR="009A2182" w:rsidRPr="00322BBE" w14:paraId="0CD31C6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E757DDD" w14:textId="77777777" w:rsidR="009A2182" w:rsidRPr="00322BBE" w:rsidRDefault="009A2182" w:rsidP="00B25224">
            <w:pPr>
              <w:pStyle w:val="TAL"/>
              <w:rPr>
                <w:color w:val="000000"/>
                <w:sz w:val="16"/>
                <w:szCs w:val="16"/>
              </w:rPr>
            </w:pPr>
            <w:r w:rsidRPr="00322BBE">
              <w:rPr>
                <w:color w:val="000000"/>
                <w:sz w:val="16"/>
                <w:szCs w:val="16"/>
              </w:rPr>
              <w:t>C3-246227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6A6E3D" w14:textId="77777777" w:rsidR="009A2182" w:rsidRPr="00322BBE" w:rsidRDefault="009A2182" w:rsidP="00B25224">
            <w:pPr>
              <w:pStyle w:val="TAL"/>
              <w:rPr>
                <w:color w:val="000000"/>
                <w:sz w:val="16"/>
                <w:szCs w:val="16"/>
              </w:rPr>
            </w:pPr>
            <w:r w:rsidRPr="00322BBE">
              <w:rPr>
                <w:color w:val="000000"/>
                <w:sz w:val="16"/>
                <w:szCs w:val="16"/>
              </w:rPr>
              <w:t>QoS authorization failure due to roaming in a non-supported PLMN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13E3AA"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811D1DD"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EACF4B5" w14:textId="77777777" w:rsidR="009A2182" w:rsidRPr="00322BBE" w:rsidRDefault="009A2182" w:rsidP="00B25224">
            <w:pPr>
              <w:pStyle w:val="TAL"/>
              <w:rPr>
                <w:color w:val="000000"/>
                <w:sz w:val="16"/>
                <w:szCs w:val="16"/>
              </w:rPr>
            </w:pPr>
            <w:r w:rsidRPr="00322BBE">
              <w:rPr>
                <w:color w:val="000000"/>
                <w:sz w:val="16"/>
                <w:szCs w:val="16"/>
              </w:rPr>
              <w:t>C3-245562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34B365" w14:textId="77777777" w:rsidR="009A2182" w:rsidRPr="00322BBE" w:rsidRDefault="009A2182" w:rsidP="00B25224">
            <w:pPr>
              <w:pStyle w:val="TAL"/>
              <w:rPr>
                <w:sz w:val="16"/>
                <w:szCs w:val="16"/>
              </w:rPr>
            </w:pPr>
            <w:r w:rsidRPr="00322BBE">
              <w:rPr>
                <w:sz w:val="16"/>
                <w:szCs w:val="16"/>
              </w:rPr>
              <w:t>C3-246490</w:t>
            </w:r>
          </w:p>
        </w:tc>
      </w:tr>
      <w:tr w:rsidR="009A2182" w:rsidRPr="00322BBE" w14:paraId="56522C4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F59F38" w14:textId="77777777" w:rsidR="009A2182" w:rsidRPr="00322BBE" w:rsidRDefault="009A2182" w:rsidP="00B25224">
            <w:pPr>
              <w:pStyle w:val="TAL"/>
              <w:rPr>
                <w:color w:val="000000"/>
                <w:sz w:val="16"/>
                <w:szCs w:val="16"/>
              </w:rPr>
            </w:pPr>
            <w:r w:rsidRPr="00322BBE">
              <w:rPr>
                <w:color w:val="000000"/>
                <w:sz w:val="16"/>
                <w:szCs w:val="16"/>
              </w:rPr>
              <w:t>C3-246228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EE9EE39" w14:textId="77777777" w:rsidR="009A2182" w:rsidRPr="00322BBE" w:rsidRDefault="009A2182" w:rsidP="00B25224">
            <w:pPr>
              <w:pStyle w:val="TAL"/>
              <w:rPr>
                <w:color w:val="000000"/>
                <w:sz w:val="16"/>
                <w:szCs w:val="16"/>
              </w:rPr>
            </w:pPr>
            <w:r w:rsidRPr="00322BBE">
              <w:rPr>
                <w:color w:val="000000"/>
                <w:sz w:val="16"/>
                <w:szCs w:val="16"/>
              </w:rPr>
              <w:t xml:space="preserve">Define </w:t>
            </w:r>
            <w:proofErr w:type="spellStart"/>
            <w:r w:rsidRPr="00322BBE">
              <w:rPr>
                <w:color w:val="000000"/>
                <w:sz w:val="16"/>
                <w:szCs w:val="16"/>
              </w:rPr>
              <w:t>SS_SLPositioningManagement</w:t>
            </w:r>
            <w:proofErr w:type="spellEnd"/>
            <w:r w:rsidRPr="00322BBE">
              <w:rPr>
                <w:color w:val="000000"/>
                <w:sz w:val="16"/>
                <w:szCs w:val="16"/>
              </w:rPr>
              <w:t xml:space="preserve"> API resources and data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64FA77"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E98784"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00962B"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8DA079" w14:textId="77777777" w:rsidR="009A2182" w:rsidRPr="00322BBE" w:rsidRDefault="009A2182" w:rsidP="00B25224">
            <w:pPr>
              <w:pStyle w:val="TAL"/>
              <w:rPr>
                <w:sz w:val="16"/>
                <w:szCs w:val="16"/>
              </w:rPr>
            </w:pPr>
            <w:r w:rsidRPr="00322BBE">
              <w:rPr>
                <w:sz w:val="16"/>
                <w:szCs w:val="16"/>
              </w:rPr>
              <w:t>C3-246376</w:t>
            </w:r>
          </w:p>
        </w:tc>
      </w:tr>
      <w:tr w:rsidR="009A2182" w:rsidRPr="00322BBE" w14:paraId="46FF6E4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9799655" w14:textId="77777777" w:rsidR="009A2182" w:rsidRPr="00322BBE" w:rsidRDefault="009A2182" w:rsidP="00B25224">
            <w:pPr>
              <w:pStyle w:val="TAL"/>
              <w:rPr>
                <w:color w:val="000000"/>
                <w:sz w:val="16"/>
                <w:szCs w:val="16"/>
              </w:rPr>
            </w:pPr>
            <w:r w:rsidRPr="00322BBE">
              <w:rPr>
                <w:color w:val="000000"/>
                <w:sz w:val="16"/>
                <w:szCs w:val="16"/>
              </w:rPr>
              <w:t>C3-246229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88FBFE" w14:textId="77777777" w:rsidR="009A2182" w:rsidRPr="00322BBE" w:rsidRDefault="009A2182" w:rsidP="00B25224">
            <w:pPr>
              <w:pStyle w:val="TAL"/>
              <w:rPr>
                <w:color w:val="000000"/>
                <w:sz w:val="16"/>
                <w:szCs w:val="16"/>
              </w:rPr>
            </w:pPr>
            <w:r w:rsidRPr="00322BBE">
              <w:rPr>
                <w:color w:val="000000"/>
                <w:sz w:val="16"/>
                <w:szCs w:val="16"/>
              </w:rPr>
              <w:t>PCF behaviour about DIRECT_NOTIF_NOT_POSSIBLE for RTT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381331"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45296C"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C53005A"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418106" w14:textId="77777777" w:rsidR="009A2182" w:rsidRPr="00322BBE" w:rsidRDefault="009A2182" w:rsidP="00B25224">
            <w:pPr>
              <w:pStyle w:val="TAL"/>
              <w:rPr>
                <w:sz w:val="16"/>
                <w:szCs w:val="16"/>
              </w:rPr>
            </w:pPr>
            <w:r w:rsidRPr="00322BBE">
              <w:rPr>
                <w:sz w:val="16"/>
                <w:szCs w:val="16"/>
              </w:rPr>
              <w:t>C3-246384</w:t>
            </w:r>
          </w:p>
        </w:tc>
      </w:tr>
      <w:tr w:rsidR="009A2182" w:rsidRPr="00322BBE" w14:paraId="67A719CC"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035EB30" w14:textId="77777777" w:rsidR="009A2182" w:rsidRPr="00322BBE" w:rsidRDefault="009A2182" w:rsidP="00B25224">
            <w:pPr>
              <w:pStyle w:val="TAL"/>
              <w:rPr>
                <w:color w:val="000000"/>
                <w:sz w:val="16"/>
                <w:szCs w:val="16"/>
              </w:rPr>
            </w:pPr>
            <w:r w:rsidRPr="00322BBE">
              <w:rPr>
                <w:color w:val="000000"/>
                <w:sz w:val="16"/>
                <w:szCs w:val="16"/>
              </w:rPr>
              <w:t>C3-246230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F8C6B07" w14:textId="77777777" w:rsidR="009A2182" w:rsidRPr="00322BBE" w:rsidRDefault="009A2182" w:rsidP="00B25224">
            <w:pPr>
              <w:pStyle w:val="TAL"/>
              <w:rPr>
                <w:color w:val="000000"/>
                <w:sz w:val="16"/>
                <w:szCs w:val="16"/>
              </w:rPr>
            </w:pPr>
            <w:r w:rsidRPr="00322BBE">
              <w:rPr>
                <w:color w:val="000000"/>
                <w:sz w:val="16"/>
                <w:szCs w:val="16"/>
              </w:rPr>
              <w:t>Support of providing the average speed of the UE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F2B62D"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438C86"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72E903" w14:textId="77777777" w:rsidR="009A2182" w:rsidRPr="00322BBE" w:rsidRDefault="009A2182" w:rsidP="00B25224">
            <w:pPr>
              <w:pStyle w:val="TAL"/>
              <w:rPr>
                <w:color w:val="000000"/>
                <w:sz w:val="16"/>
                <w:szCs w:val="16"/>
              </w:rPr>
            </w:pPr>
            <w:r w:rsidRPr="00322BBE">
              <w:rPr>
                <w:color w:val="000000"/>
                <w:sz w:val="16"/>
                <w:szCs w:val="16"/>
              </w:rPr>
              <w:t>C3-245382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620D5A" w14:textId="77777777" w:rsidR="009A2182" w:rsidRPr="00322BBE" w:rsidRDefault="009A2182" w:rsidP="00B25224">
            <w:pPr>
              <w:pStyle w:val="TAL"/>
              <w:rPr>
                <w:sz w:val="16"/>
                <w:szCs w:val="16"/>
              </w:rPr>
            </w:pPr>
          </w:p>
        </w:tc>
      </w:tr>
      <w:tr w:rsidR="009A2182" w:rsidRPr="00322BBE" w14:paraId="4953451C"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959ABA" w14:textId="77777777" w:rsidR="009A2182" w:rsidRPr="00322BBE" w:rsidRDefault="009A2182" w:rsidP="00B25224">
            <w:pPr>
              <w:pStyle w:val="TAL"/>
              <w:rPr>
                <w:color w:val="000000"/>
                <w:sz w:val="16"/>
                <w:szCs w:val="16"/>
              </w:rPr>
            </w:pPr>
            <w:r w:rsidRPr="00322BBE">
              <w:rPr>
                <w:color w:val="000000"/>
                <w:sz w:val="16"/>
                <w:szCs w:val="16"/>
              </w:rPr>
              <w:t>C3-246231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65D8F76" w14:textId="77777777" w:rsidR="009A2182" w:rsidRPr="00322BBE" w:rsidRDefault="009A2182" w:rsidP="00B25224">
            <w:pPr>
              <w:pStyle w:val="TAL"/>
              <w:rPr>
                <w:color w:val="000000"/>
                <w:sz w:val="16"/>
                <w:szCs w:val="16"/>
              </w:rPr>
            </w:pPr>
            <w:r w:rsidRPr="00322BBE">
              <w:rPr>
                <w:color w:val="000000"/>
                <w:sz w:val="16"/>
                <w:szCs w:val="16"/>
              </w:rPr>
              <w:t>Discussion on new WID TEI19_ADAES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557D0E"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0AB5E1A"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45C106"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0AB1CA" w14:textId="77777777" w:rsidR="009A2182" w:rsidRPr="00322BBE" w:rsidRDefault="009A2182" w:rsidP="00B25224">
            <w:pPr>
              <w:pStyle w:val="TAL"/>
              <w:rPr>
                <w:sz w:val="16"/>
                <w:szCs w:val="16"/>
              </w:rPr>
            </w:pPr>
          </w:p>
        </w:tc>
      </w:tr>
      <w:tr w:rsidR="009A2182" w:rsidRPr="00322BBE" w14:paraId="524FABA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8F1BE4" w14:textId="77777777" w:rsidR="009A2182" w:rsidRPr="00322BBE" w:rsidRDefault="009A2182" w:rsidP="00B25224">
            <w:pPr>
              <w:pStyle w:val="TAL"/>
              <w:rPr>
                <w:color w:val="000000"/>
                <w:sz w:val="16"/>
                <w:szCs w:val="16"/>
              </w:rPr>
            </w:pPr>
            <w:r w:rsidRPr="00322BBE">
              <w:rPr>
                <w:color w:val="000000"/>
                <w:sz w:val="16"/>
                <w:szCs w:val="16"/>
              </w:rPr>
              <w:t>C3-246232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2DAFB3" w14:textId="77777777" w:rsidR="009A2182" w:rsidRPr="00322BBE" w:rsidRDefault="009A2182" w:rsidP="00B25224">
            <w:pPr>
              <w:pStyle w:val="TAL"/>
              <w:rPr>
                <w:color w:val="000000"/>
                <w:sz w:val="16"/>
                <w:szCs w:val="16"/>
              </w:rPr>
            </w:pPr>
            <w:r w:rsidRPr="00322BBE">
              <w:rPr>
                <w:color w:val="000000"/>
                <w:sz w:val="16"/>
                <w:szCs w:val="16"/>
              </w:rPr>
              <w:t>Revised WID on CT aspects of application enablement for AI/ML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BA56DF" w14:textId="77777777" w:rsidR="009A2182" w:rsidRPr="00322BBE" w:rsidRDefault="009A2182" w:rsidP="00B25224">
            <w:pPr>
              <w:pStyle w:val="TAL"/>
              <w:rPr>
                <w:color w:val="000000"/>
                <w:sz w:val="16"/>
                <w:szCs w:val="16"/>
              </w:rPr>
            </w:pPr>
            <w:r w:rsidRPr="00322BBE">
              <w:rPr>
                <w:color w:val="000000"/>
                <w:sz w:val="16"/>
                <w:szCs w:val="16"/>
              </w:rPr>
              <w:t>Ericsson, Lenovo,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5A371C5"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50545A" w14:textId="77777777" w:rsidR="009A2182" w:rsidRPr="00322BBE" w:rsidRDefault="009A2182" w:rsidP="00B25224">
            <w:pPr>
              <w:pStyle w:val="TAL"/>
              <w:rPr>
                <w:color w:val="000000"/>
                <w:sz w:val="16"/>
                <w:szCs w:val="16"/>
              </w:rPr>
            </w:pPr>
            <w:r w:rsidRPr="00322BBE">
              <w:rPr>
                <w:color w:val="000000"/>
                <w:sz w:val="16"/>
                <w:szCs w:val="16"/>
              </w:rPr>
              <w:t>CP-242251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C0ECF8" w14:textId="77777777" w:rsidR="009A2182" w:rsidRPr="00322BBE" w:rsidRDefault="009A2182" w:rsidP="00B25224">
            <w:pPr>
              <w:pStyle w:val="TAL"/>
              <w:rPr>
                <w:sz w:val="16"/>
                <w:szCs w:val="16"/>
              </w:rPr>
            </w:pPr>
            <w:r w:rsidRPr="00322BBE">
              <w:rPr>
                <w:sz w:val="16"/>
                <w:szCs w:val="16"/>
              </w:rPr>
              <w:t>C3-246352</w:t>
            </w:r>
          </w:p>
        </w:tc>
      </w:tr>
      <w:tr w:rsidR="009A2182" w:rsidRPr="00322BBE" w14:paraId="02E9EF0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578088B" w14:textId="77777777" w:rsidR="009A2182" w:rsidRPr="00322BBE" w:rsidRDefault="009A2182" w:rsidP="00B25224">
            <w:pPr>
              <w:pStyle w:val="TAL"/>
              <w:rPr>
                <w:color w:val="000000"/>
                <w:sz w:val="16"/>
                <w:szCs w:val="16"/>
              </w:rPr>
            </w:pPr>
            <w:r w:rsidRPr="00322BBE">
              <w:rPr>
                <w:color w:val="000000"/>
                <w:sz w:val="16"/>
                <w:szCs w:val="16"/>
              </w:rPr>
              <w:t>C3-246233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EC9A27" w14:textId="77777777" w:rsidR="009A2182" w:rsidRPr="00322BBE" w:rsidRDefault="009A2182" w:rsidP="00B25224">
            <w:pPr>
              <w:pStyle w:val="TAL"/>
              <w:rPr>
                <w:color w:val="000000"/>
                <w:sz w:val="16"/>
                <w:szCs w:val="16"/>
              </w:rPr>
            </w:pPr>
            <w:r w:rsidRPr="00322BBE">
              <w:rPr>
                <w:color w:val="000000"/>
                <w:sz w:val="16"/>
                <w:szCs w:val="16"/>
              </w:rPr>
              <w:t>Documenting AIMLE service in CT3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E2CC52"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C52CE5"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58357E"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08F69E" w14:textId="77777777" w:rsidR="009A2182" w:rsidRPr="00322BBE" w:rsidRDefault="009A2182" w:rsidP="00B25224">
            <w:pPr>
              <w:pStyle w:val="TAL"/>
              <w:rPr>
                <w:sz w:val="16"/>
                <w:szCs w:val="16"/>
              </w:rPr>
            </w:pPr>
          </w:p>
        </w:tc>
      </w:tr>
      <w:tr w:rsidR="009A2182" w:rsidRPr="00322BBE" w14:paraId="0ADE490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84B5E3" w14:textId="77777777" w:rsidR="009A2182" w:rsidRPr="00322BBE" w:rsidRDefault="009A2182" w:rsidP="00B25224">
            <w:pPr>
              <w:pStyle w:val="TAL"/>
              <w:rPr>
                <w:color w:val="000000"/>
                <w:sz w:val="16"/>
                <w:szCs w:val="16"/>
              </w:rPr>
            </w:pPr>
            <w:r w:rsidRPr="00322BBE">
              <w:rPr>
                <w:color w:val="000000"/>
                <w:sz w:val="16"/>
                <w:szCs w:val="16"/>
              </w:rPr>
              <w:t>C3-246234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542C272" w14:textId="77777777" w:rsidR="009A2182" w:rsidRPr="00322BBE" w:rsidRDefault="009A2182" w:rsidP="00B25224">
            <w:pPr>
              <w:pStyle w:val="TAL"/>
              <w:rPr>
                <w:color w:val="000000"/>
                <w:sz w:val="16"/>
                <w:szCs w:val="16"/>
              </w:rPr>
            </w:pPr>
            <w:proofErr w:type="spellStart"/>
            <w:r w:rsidRPr="00322BBE">
              <w:rPr>
                <w:color w:val="000000"/>
                <w:sz w:val="16"/>
                <w:szCs w:val="16"/>
              </w:rPr>
              <w:t>Sdd_InformACREvent</w:t>
            </w:r>
            <w:proofErr w:type="spellEnd"/>
            <w:r w:rsidRPr="00322BBE">
              <w:rPr>
                <w:color w:val="000000"/>
                <w:sz w:val="16"/>
                <w:szCs w:val="16"/>
              </w:rPr>
              <w:t xml:space="preserve"> API implementation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2A7F5C"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64AE4A"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7EF365"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4C5179" w14:textId="77777777" w:rsidR="009A2182" w:rsidRPr="00322BBE" w:rsidRDefault="009A2182" w:rsidP="00B25224">
            <w:pPr>
              <w:pStyle w:val="TAL"/>
              <w:rPr>
                <w:sz w:val="16"/>
                <w:szCs w:val="16"/>
              </w:rPr>
            </w:pPr>
            <w:r w:rsidRPr="00322BBE">
              <w:rPr>
                <w:sz w:val="16"/>
                <w:szCs w:val="16"/>
              </w:rPr>
              <w:t>C3-246441</w:t>
            </w:r>
          </w:p>
        </w:tc>
      </w:tr>
      <w:tr w:rsidR="009A2182" w:rsidRPr="00322BBE" w14:paraId="149E4272"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A4629F" w14:textId="77777777" w:rsidR="009A2182" w:rsidRPr="00322BBE" w:rsidRDefault="009A2182" w:rsidP="00B25224">
            <w:pPr>
              <w:pStyle w:val="TAL"/>
              <w:rPr>
                <w:color w:val="000000"/>
                <w:sz w:val="16"/>
                <w:szCs w:val="16"/>
              </w:rPr>
            </w:pPr>
            <w:r w:rsidRPr="00322BBE">
              <w:rPr>
                <w:color w:val="000000"/>
                <w:sz w:val="16"/>
                <w:szCs w:val="16"/>
              </w:rPr>
              <w:t>C3-246235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681DC9" w14:textId="77777777" w:rsidR="009A2182" w:rsidRPr="00322BBE" w:rsidRDefault="009A2182" w:rsidP="00B25224">
            <w:pPr>
              <w:pStyle w:val="TAL"/>
              <w:rPr>
                <w:color w:val="000000"/>
                <w:sz w:val="16"/>
                <w:szCs w:val="16"/>
              </w:rPr>
            </w:pPr>
            <w:r w:rsidRPr="00322BBE">
              <w:rPr>
                <w:color w:val="000000"/>
                <w:sz w:val="16"/>
                <w:szCs w:val="16"/>
              </w:rPr>
              <w:t xml:space="preserve">Non-3GPP RAT policy in </w:t>
            </w:r>
            <w:proofErr w:type="spellStart"/>
            <w:r w:rsidRPr="00322BBE">
              <w:rPr>
                <w:color w:val="000000"/>
                <w:sz w:val="16"/>
                <w:szCs w:val="16"/>
              </w:rPr>
              <w:t>SDD_PolicyConfiguration</w:t>
            </w:r>
            <w:proofErr w:type="spellEnd"/>
            <w:r w:rsidRPr="00322BBE">
              <w:rPr>
                <w:color w:val="000000"/>
                <w:sz w:val="16"/>
                <w:szCs w:val="16"/>
              </w:rPr>
              <w:t xml:space="preserve"> Service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4B5CCC"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833DA92"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54F26D"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E4FBD7" w14:textId="77777777" w:rsidR="009A2182" w:rsidRPr="00322BBE" w:rsidRDefault="009A2182" w:rsidP="00B25224">
            <w:pPr>
              <w:pStyle w:val="TAL"/>
              <w:rPr>
                <w:sz w:val="16"/>
                <w:szCs w:val="16"/>
              </w:rPr>
            </w:pPr>
            <w:r w:rsidRPr="00322BBE">
              <w:rPr>
                <w:sz w:val="16"/>
                <w:szCs w:val="16"/>
              </w:rPr>
              <w:t>C3-246442</w:t>
            </w:r>
          </w:p>
        </w:tc>
      </w:tr>
      <w:tr w:rsidR="009A2182" w:rsidRPr="00322BBE" w14:paraId="7AEA5DC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667D301" w14:textId="77777777" w:rsidR="009A2182" w:rsidRPr="00322BBE" w:rsidRDefault="009A2182" w:rsidP="00B25224">
            <w:pPr>
              <w:pStyle w:val="TAL"/>
              <w:rPr>
                <w:color w:val="000000"/>
                <w:sz w:val="16"/>
                <w:szCs w:val="16"/>
              </w:rPr>
            </w:pPr>
            <w:r w:rsidRPr="00322BBE">
              <w:rPr>
                <w:color w:val="000000"/>
                <w:sz w:val="16"/>
                <w:szCs w:val="16"/>
              </w:rPr>
              <w:t>C3-246236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167AB2" w14:textId="77777777" w:rsidR="009A2182" w:rsidRPr="00322BBE" w:rsidRDefault="009A2182" w:rsidP="00B25224">
            <w:pPr>
              <w:pStyle w:val="TAL"/>
              <w:rPr>
                <w:color w:val="000000"/>
                <w:sz w:val="16"/>
                <w:szCs w:val="16"/>
              </w:rPr>
            </w:pPr>
            <w:r w:rsidRPr="00322BBE">
              <w:rPr>
                <w:color w:val="000000"/>
                <w:sz w:val="16"/>
                <w:szCs w:val="16"/>
              </w:rPr>
              <w:t xml:space="preserve">Temporal policy in the </w:t>
            </w:r>
            <w:proofErr w:type="spellStart"/>
            <w:r w:rsidRPr="00322BBE">
              <w:rPr>
                <w:color w:val="000000"/>
                <w:sz w:val="16"/>
                <w:szCs w:val="16"/>
              </w:rPr>
              <w:t>SDD_PolicyConfiguration</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6DD463"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D7985A5"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09072C"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650E81" w14:textId="77777777" w:rsidR="009A2182" w:rsidRPr="00322BBE" w:rsidRDefault="009A2182" w:rsidP="00B25224">
            <w:pPr>
              <w:pStyle w:val="TAL"/>
              <w:rPr>
                <w:sz w:val="16"/>
                <w:szCs w:val="16"/>
              </w:rPr>
            </w:pPr>
            <w:r w:rsidRPr="00322BBE">
              <w:rPr>
                <w:sz w:val="16"/>
                <w:szCs w:val="16"/>
              </w:rPr>
              <w:t>C3-246443</w:t>
            </w:r>
          </w:p>
        </w:tc>
      </w:tr>
      <w:tr w:rsidR="009A2182" w:rsidRPr="00322BBE" w14:paraId="62964FC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1D73E4" w14:textId="77777777" w:rsidR="009A2182" w:rsidRPr="00322BBE" w:rsidRDefault="009A2182" w:rsidP="00B25224">
            <w:pPr>
              <w:pStyle w:val="TAL"/>
              <w:rPr>
                <w:color w:val="000000"/>
                <w:sz w:val="16"/>
                <w:szCs w:val="16"/>
              </w:rPr>
            </w:pPr>
            <w:r w:rsidRPr="00322BBE">
              <w:rPr>
                <w:color w:val="000000"/>
                <w:sz w:val="16"/>
                <w:szCs w:val="16"/>
              </w:rPr>
              <w:t>C3-246237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0F3B364" w14:textId="77777777" w:rsidR="009A2182" w:rsidRPr="00322BBE" w:rsidRDefault="009A2182" w:rsidP="00B25224">
            <w:pPr>
              <w:pStyle w:val="TAL"/>
              <w:rPr>
                <w:color w:val="000000"/>
                <w:sz w:val="16"/>
                <w:szCs w:val="16"/>
              </w:rPr>
            </w:pPr>
            <w:r w:rsidRPr="00322BBE">
              <w:rPr>
                <w:color w:val="000000"/>
                <w:sz w:val="16"/>
                <w:szCs w:val="16"/>
              </w:rPr>
              <w:t xml:space="preserve">BDT Reference ID in the </w:t>
            </w:r>
            <w:proofErr w:type="spellStart"/>
            <w:r w:rsidRPr="00322BBE">
              <w:rPr>
                <w:color w:val="000000"/>
                <w:sz w:val="16"/>
                <w:szCs w:val="16"/>
              </w:rPr>
              <w:t>SS_NetworkResourceAdaptation</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35DAB3"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13B090" w14:textId="77777777" w:rsidR="009A2182" w:rsidRPr="00322BBE" w:rsidRDefault="009A2182" w:rsidP="00B25224">
            <w:pPr>
              <w:pStyle w:val="TAL"/>
              <w:rPr>
                <w:color w:val="000000"/>
                <w:sz w:val="16"/>
                <w:szCs w:val="16"/>
              </w:rPr>
            </w:pPr>
            <w:r w:rsidRPr="00322BBE">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7694C3E"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9EDD22" w14:textId="77777777" w:rsidR="009A2182" w:rsidRPr="00322BBE" w:rsidRDefault="009A2182" w:rsidP="00B25224">
            <w:pPr>
              <w:pStyle w:val="TAL"/>
              <w:rPr>
                <w:sz w:val="16"/>
                <w:szCs w:val="16"/>
              </w:rPr>
            </w:pPr>
          </w:p>
        </w:tc>
      </w:tr>
      <w:tr w:rsidR="009A2182" w:rsidRPr="00322BBE" w14:paraId="5FDDE94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B8014E9" w14:textId="77777777" w:rsidR="009A2182" w:rsidRPr="00322BBE" w:rsidRDefault="009A2182" w:rsidP="00B25224">
            <w:pPr>
              <w:pStyle w:val="TAL"/>
              <w:rPr>
                <w:color w:val="000000"/>
                <w:sz w:val="16"/>
                <w:szCs w:val="16"/>
              </w:rPr>
            </w:pPr>
            <w:r w:rsidRPr="00322BBE">
              <w:rPr>
                <w:color w:val="000000"/>
                <w:sz w:val="16"/>
                <w:szCs w:val="16"/>
              </w:rPr>
              <w:t>C3-246238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AEF348" w14:textId="77777777" w:rsidR="009A2182" w:rsidRPr="00322BBE" w:rsidRDefault="009A2182" w:rsidP="00B25224">
            <w:pPr>
              <w:pStyle w:val="TAL"/>
              <w:rPr>
                <w:color w:val="000000"/>
                <w:sz w:val="16"/>
                <w:szCs w:val="16"/>
              </w:rPr>
            </w:pPr>
            <w:r w:rsidRPr="00322BBE">
              <w:rPr>
                <w:color w:val="000000"/>
                <w:sz w:val="16"/>
                <w:szCs w:val="16"/>
              </w:rPr>
              <w:t>SDD_BDT API Annex</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B7D351"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432B32D"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109CA3"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560A81" w14:textId="77777777" w:rsidR="009A2182" w:rsidRPr="00322BBE" w:rsidRDefault="009A2182" w:rsidP="00B25224">
            <w:pPr>
              <w:pStyle w:val="TAL"/>
              <w:rPr>
                <w:sz w:val="16"/>
                <w:szCs w:val="16"/>
              </w:rPr>
            </w:pPr>
          </w:p>
        </w:tc>
      </w:tr>
      <w:tr w:rsidR="009A2182" w:rsidRPr="00322BBE" w14:paraId="04A526B2"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4B30A4" w14:textId="77777777" w:rsidR="009A2182" w:rsidRPr="00322BBE" w:rsidRDefault="009A2182" w:rsidP="00B25224">
            <w:pPr>
              <w:pStyle w:val="TAL"/>
              <w:rPr>
                <w:color w:val="000000"/>
                <w:sz w:val="16"/>
                <w:szCs w:val="16"/>
              </w:rPr>
            </w:pPr>
            <w:r w:rsidRPr="00322BBE">
              <w:rPr>
                <w:color w:val="000000"/>
                <w:sz w:val="16"/>
                <w:szCs w:val="16"/>
              </w:rPr>
              <w:t>C3-246239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295FA56" w14:textId="77777777" w:rsidR="009A2182" w:rsidRPr="00322BBE" w:rsidRDefault="009A2182" w:rsidP="00B25224">
            <w:pPr>
              <w:pStyle w:val="TAL"/>
              <w:rPr>
                <w:color w:val="000000"/>
                <w:sz w:val="16"/>
                <w:szCs w:val="16"/>
              </w:rPr>
            </w:pPr>
            <w:r w:rsidRPr="00322BBE">
              <w:rPr>
                <w:color w:val="000000"/>
                <w:sz w:val="16"/>
                <w:szCs w:val="16"/>
              </w:rPr>
              <w:t xml:space="preserve">SDD_BDT </w:t>
            </w:r>
            <w:proofErr w:type="spellStart"/>
            <w:r w:rsidRPr="00322BBE">
              <w:rPr>
                <w:color w:val="000000"/>
                <w:sz w:val="16"/>
                <w:szCs w:val="16"/>
              </w:rPr>
              <w:t>OpenAPI</w:t>
            </w:r>
            <w:proofErr w:type="spellEnd"/>
            <w:r w:rsidRPr="00322BBE">
              <w:rPr>
                <w:color w:val="000000"/>
                <w:sz w:val="16"/>
                <w:szCs w:val="16"/>
              </w:rPr>
              <w:t xml:space="preserve"> file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B1B1A0" w14:textId="77777777" w:rsidR="009A2182" w:rsidRPr="00322BBE" w:rsidRDefault="009A2182" w:rsidP="00B25224">
            <w:pPr>
              <w:pStyle w:val="TAL"/>
              <w:rPr>
                <w:color w:val="000000"/>
                <w:sz w:val="16"/>
                <w:szCs w:val="16"/>
              </w:rPr>
            </w:pPr>
            <w:r w:rsidRPr="00322BBE">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F80EAE"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5814F5" w14:textId="77777777" w:rsidR="009A2182" w:rsidRPr="00322BBE" w:rsidRDefault="009A2182" w:rsidP="00B25224">
            <w:pPr>
              <w:pStyle w:val="TAL"/>
              <w:rPr>
                <w:color w:val="000000"/>
                <w:sz w:val="16"/>
                <w:szCs w:val="16"/>
              </w:rPr>
            </w:pPr>
            <w:r w:rsidRPr="00322BBE">
              <w:rPr>
                <w:color w:val="000000"/>
                <w:sz w:val="16"/>
                <w:szCs w:val="16"/>
              </w:rPr>
              <w:t>C3-245446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28DCA2" w14:textId="77777777" w:rsidR="009A2182" w:rsidRPr="00322BBE" w:rsidRDefault="009A2182" w:rsidP="00B25224">
            <w:pPr>
              <w:pStyle w:val="TAL"/>
              <w:rPr>
                <w:sz w:val="16"/>
                <w:szCs w:val="16"/>
              </w:rPr>
            </w:pPr>
          </w:p>
        </w:tc>
      </w:tr>
      <w:tr w:rsidR="009A2182" w:rsidRPr="00322BBE" w14:paraId="1A243B3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CA2719" w14:textId="77777777" w:rsidR="009A2182" w:rsidRPr="00322BBE" w:rsidRDefault="009A2182" w:rsidP="00B25224">
            <w:pPr>
              <w:pStyle w:val="TAL"/>
              <w:rPr>
                <w:color w:val="000000"/>
                <w:sz w:val="16"/>
                <w:szCs w:val="16"/>
              </w:rPr>
            </w:pPr>
            <w:r w:rsidRPr="00322BBE">
              <w:rPr>
                <w:color w:val="000000"/>
                <w:sz w:val="16"/>
                <w:szCs w:val="16"/>
              </w:rPr>
              <w:t>C3-246240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4AB8E8" w14:textId="77777777" w:rsidR="009A2182" w:rsidRPr="00322BBE" w:rsidRDefault="009A2182" w:rsidP="00B25224">
            <w:pPr>
              <w:pStyle w:val="TAL"/>
              <w:rPr>
                <w:color w:val="000000"/>
                <w:sz w:val="16"/>
                <w:szCs w:val="16"/>
              </w:rPr>
            </w:pPr>
            <w:r w:rsidRPr="00322BBE">
              <w:rPr>
                <w:color w:val="000000"/>
                <w:sz w:val="16"/>
                <w:szCs w:val="16"/>
              </w:rPr>
              <w:t>Formatting of JSON objects and arrays of JSON objects in query parameters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A4796B"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D2CF3E"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65616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568B21" w14:textId="77777777" w:rsidR="009A2182" w:rsidRPr="00322BBE" w:rsidRDefault="009A2182" w:rsidP="00B25224">
            <w:pPr>
              <w:pStyle w:val="TAL"/>
              <w:rPr>
                <w:sz w:val="16"/>
                <w:szCs w:val="16"/>
              </w:rPr>
            </w:pPr>
            <w:r w:rsidRPr="00322BBE">
              <w:rPr>
                <w:sz w:val="16"/>
                <w:szCs w:val="16"/>
              </w:rPr>
              <w:t>C3-246509</w:t>
            </w:r>
          </w:p>
        </w:tc>
      </w:tr>
      <w:tr w:rsidR="009A2182" w:rsidRPr="00322BBE" w14:paraId="19E6142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019395" w14:textId="77777777" w:rsidR="009A2182" w:rsidRPr="00322BBE" w:rsidRDefault="009A2182" w:rsidP="00B25224">
            <w:pPr>
              <w:pStyle w:val="TAL"/>
              <w:rPr>
                <w:color w:val="000000"/>
                <w:sz w:val="16"/>
                <w:szCs w:val="16"/>
              </w:rPr>
            </w:pPr>
            <w:r w:rsidRPr="00322BBE">
              <w:rPr>
                <w:color w:val="000000"/>
                <w:sz w:val="16"/>
                <w:szCs w:val="16"/>
              </w:rPr>
              <w:t>C3-246241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87C813" w14:textId="77777777" w:rsidR="009A2182" w:rsidRPr="00322BBE" w:rsidRDefault="009A2182" w:rsidP="00B25224">
            <w:pPr>
              <w:pStyle w:val="TAL"/>
              <w:rPr>
                <w:color w:val="000000"/>
                <w:sz w:val="16"/>
                <w:szCs w:val="16"/>
              </w:rPr>
            </w:pPr>
            <w:r w:rsidRPr="00322BBE">
              <w:rPr>
                <w:color w:val="000000"/>
                <w:sz w:val="16"/>
                <w:szCs w:val="16"/>
              </w:rPr>
              <w:t>Issues of CAPIF OAuth 2.0 scope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1327A4"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3E494E5"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30F8A0"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BEC707" w14:textId="77777777" w:rsidR="009A2182" w:rsidRPr="00322BBE" w:rsidRDefault="009A2182" w:rsidP="00B25224">
            <w:pPr>
              <w:pStyle w:val="TAL"/>
              <w:rPr>
                <w:sz w:val="16"/>
                <w:szCs w:val="16"/>
              </w:rPr>
            </w:pPr>
          </w:p>
        </w:tc>
      </w:tr>
      <w:tr w:rsidR="009A2182" w:rsidRPr="00322BBE" w14:paraId="3E14803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A057B5" w14:textId="77777777" w:rsidR="009A2182" w:rsidRPr="00322BBE" w:rsidRDefault="009A2182" w:rsidP="00B25224">
            <w:pPr>
              <w:pStyle w:val="TAL"/>
              <w:rPr>
                <w:color w:val="000000"/>
                <w:sz w:val="16"/>
                <w:szCs w:val="16"/>
              </w:rPr>
            </w:pPr>
            <w:r w:rsidRPr="00322BBE">
              <w:rPr>
                <w:color w:val="000000"/>
                <w:sz w:val="16"/>
                <w:szCs w:val="16"/>
              </w:rPr>
              <w:t>C3-246242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5177C8" w14:textId="77777777" w:rsidR="009A2182" w:rsidRPr="00322BBE" w:rsidRDefault="009A2182" w:rsidP="00B25224">
            <w:pPr>
              <w:pStyle w:val="TAL"/>
              <w:rPr>
                <w:color w:val="000000"/>
                <w:sz w:val="16"/>
                <w:szCs w:val="16"/>
              </w:rPr>
            </w:pPr>
            <w:r w:rsidRPr="00322BBE">
              <w:rPr>
                <w:color w:val="000000"/>
                <w:sz w:val="16"/>
                <w:szCs w:val="16"/>
              </w:rPr>
              <w:t>Introduction of ADAE service in SEAL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6D1E9E"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93C6539"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D03FCAB"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011878" w14:textId="77777777" w:rsidR="009A2182" w:rsidRPr="00322BBE" w:rsidRDefault="009A2182" w:rsidP="00B25224">
            <w:pPr>
              <w:pStyle w:val="TAL"/>
              <w:rPr>
                <w:sz w:val="16"/>
                <w:szCs w:val="16"/>
              </w:rPr>
            </w:pPr>
            <w:r w:rsidRPr="00322BBE">
              <w:rPr>
                <w:sz w:val="16"/>
                <w:szCs w:val="16"/>
              </w:rPr>
              <w:t>C3-246361</w:t>
            </w:r>
          </w:p>
        </w:tc>
      </w:tr>
      <w:tr w:rsidR="009A2182" w:rsidRPr="00322BBE" w14:paraId="2CFE261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88C3C2" w14:textId="77777777" w:rsidR="009A2182" w:rsidRPr="00322BBE" w:rsidRDefault="009A2182" w:rsidP="00B25224">
            <w:pPr>
              <w:pStyle w:val="TAL"/>
              <w:rPr>
                <w:color w:val="000000"/>
                <w:sz w:val="16"/>
                <w:szCs w:val="16"/>
              </w:rPr>
            </w:pPr>
            <w:r w:rsidRPr="00322BBE">
              <w:rPr>
                <w:color w:val="000000"/>
                <w:sz w:val="16"/>
                <w:szCs w:val="16"/>
              </w:rPr>
              <w:t>C3-246243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CABF46" w14:textId="77777777" w:rsidR="009A2182" w:rsidRPr="00322BBE" w:rsidRDefault="009A2182" w:rsidP="00B25224">
            <w:pPr>
              <w:pStyle w:val="TAL"/>
              <w:rPr>
                <w:color w:val="000000"/>
                <w:sz w:val="16"/>
                <w:szCs w:val="16"/>
              </w:rPr>
            </w:pPr>
            <w:r w:rsidRPr="00322BBE">
              <w:rPr>
                <w:color w:val="000000"/>
                <w:sz w:val="16"/>
                <w:szCs w:val="16"/>
              </w:rPr>
              <w:t>Correction of the SS_ADAE_Ue2UePerformanceAnalytics API description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189315"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2CF5E60"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64693B"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25ECE7" w14:textId="77777777" w:rsidR="009A2182" w:rsidRPr="00322BBE" w:rsidRDefault="009A2182" w:rsidP="00B25224">
            <w:pPr>
              <w:pStyle w:val="TAL"/>
              <w:rPr>
                <w:sz w:val="16"/>
                <w:szCs w:val="16"/>
              </w:rPr>
            </w:pPr>
          </w:p>
        </w:tc>
      </w:tr>
      <w:tr w:rsidR="009A2182" w:rsidRPr="00322BBE" w14:paraId="129E5A5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D0942B0" w14:textId="77777777" w:rsidR="009A2182" w:rsidRPr="00322BBE" w:rsidRDefault="009A2182" w:rsidP="00B25224">
            <w:pPr>
              <w:pStyle w:val="TAL"/>
              <w:rPr>
                <w:color w:val="000000"/>
                <w:sz w:val="16"/>
                <w:szCs w:val="16"/>
              </w:rPr>
            </w:pPr>
            <w:r w:rsidRPr="00322BBE">
              <w:rPr>
                <w:color w:val="000000"/>
                <w:sz w:val="16"/>
                <w:szCs w:val="16"/>
              </w:rPr>
              <w:t>C3-246244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502218" w14:textId="77777777" w:rsidR="009A2182" w:rsidRPr="00322BBE" w:rsidRDefault="009A2182" w:rsidP="00B25224">
            <w:pPr>
              <w:pStyle w:val="TAL"/>
              <w:rPr>
                <w:color w:val="000000"/>
                <w:sz w:val="16"/>
                <w:szCs w:val="16"/>
              </w:rPr>
            </w:pPr>
            <w:r w:rsidRPr="00322BBE">
              <w:rPr>
                <w:color w:val="000000"/>
                <w:sz w:val="16"/>
                <w:szCs w:val="16"/>
              </w:rPr>
              <w:t>Support of QoS measurement for Multi-Modal traffic in SEALDD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38C97D"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9680EC"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9DCC6A3"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BD1A15" w14:textId="77777777" w:rsidR="009A2182" w:rsidRPr="00322BBE" w:rsidRDefault="009A2182" w:rsidP="00B25224">
            <w:pPr>
              <w:pStyle w:val="TAL"/>
              <w:rPr>
                <w:sz w:val="16"/>
                <w:szCs w:val="16"/>
              </w:rPr>
            </w:pPr>
            <w:r w:rsidRPr="00322BBE">
              <w:rPr>
                <w:sz w:val="16"/>
                <w:szCs w:val="16"/>
              </w:rPr>
              <w:t>C3-246435</w:t>
            </w:r>
          </w:p>
        </w:tc>
      </w:tr>
      <w:tr w:rsidR="009A2182" w:rsidRPr="00322BBE" w14:paraId="2007CB0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FBA23A" w14:textId="77777777" w:rsidR="009A2182" w:rsidRPr="00322BBE" w:rsidRDefault="009A2182" w:rsidP="00B25224">
            <w:pPr>
              <w:pStyle w:val="TAL"/>
              <w:rPr>
                <w:color w:val="000000"/>
                <w:sz w:val="16"/>
                <w:szCs w:val="16"/>
              </w:rPr>
            </w:pPr>
            <w:r w:rsidRPr="00322BBE">
              <w:rPr>
                <w:color w:val="000000"/>
                <w:sz w:val="16"/>
                <w:szCs w:val="16"/>
              </w:rPr>
              <w:t>C3-246245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8B6BE0" w14:textId="77777777" w:rsidR="009A2182" w:rsidRPr="00322BBE" w:rsidRDefault="009A2182" w:rsidP="00B25224">
            <w:pPr>
              <w:pStyle w:val="TAL"/>
              <w:rPr>
                <w:color w:val="000000"/>
                <w:sz w:val="16"/>
                <w:szCs w:val="16"/>
              </w:rPr>
            </w:pPr>
            <w:proofErr w:type="spellStart"/>
            <w:r w:rsidRPr="00322BBE">
              <w:rPr>
                <w:color w:val="000000"/>
                <w:sz w:val="16"/>
                <w:szCs w:val="16"/>
              </w:rPr>
              <w:t>SS_ADAE_collision_detection_analytics</w:t>
            </w:r>
            <w:proofErr w:type="spellEnd"/>
            <w:r w:rsidRPr="00322BBE">
              <w:rPr>
                <w:color w:val="000000"/>
                <w:sz w:val="16"/>
                <w:szCs w:val="16"/>
              </w:rPr>
              <w:t xml:space="preserve"> </w:t>
            </w:r>
            <w:proofErr w:type="spellStart"/>
            <w:r w:rsidRPr="00322BBE">
              <w:rPr>
                <w:color w:val="000000"/>
                <w:sz w:val="16"/>
                <w:szCs w:val="16"/>
              </w:rPr>
              <w:t>OpenAPI</w:t>
            </w:r>
            <w:proofErr w:type="spellEnd"/>
            <w:r w:rsidRPr="00322BBE">
              <w:rPr>
                <w:color w:val="000000"/>
                <w:sz w:val="16"/>
                <w:szCs w:val="16"/>
              </w:rPr>
              <w:t xml:space="preserve"> file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B6644A"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3244A6"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9805F03"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C9AD3D" w14:textId="77777777" w:rsidR="009A2182" w:rsidRPr="00322BBE" w:rsidRDefault="009A2182" w:rsidP="00B25224">
            <w:pPr>
              <w:pStyle w:val="TAL"/>
              <w:rPr>
                <w:sz w:val="16"/>
                <w:szCs w:val="16"/>
              </w:rPr>
            </w:pPr>
            <w:r w:rsidRPr="00322BBE">
              <w:rPr>
                <w:sz w:val="16"/>
                <w:szCs w:val="16"/>
              </w:rPr>
              <w:t>C3-246377</w:t>
            </w:r>
          </w:p>
        </w:tc>
      </w:tr>
      <w:tr w:rsidR="009A2182" w:rsidRPr="00322BBE" w14:paraId="7C21BCB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04015D" w14:textId="77777777" w:rsidR="009A2182" w:rsidRPr="00322BBE" w:rsidRDefault="009A2182" w:rsidP="00B25224">
            <w:pPr>
              <w:pStyle w:val="TAL"/>
              <w:rPr>
                <w:color w:val="000000"/>
                <w:sz w:val="16"/>
                <w:szCs w:val="16"/>
              </w:rPr>
            </w:pPr>
            <w:r w:rsidRPr="00322BBE">
              <w:rPr>
                <w:color w:val="000000"/>
                <w:sz w:val="16"/>
                <w:szCs w:val="16"/>
              </w:rPr>
              <w:t>C3-246246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B52D5E" w14:textId="77777777" w:rsidR="009A2182" w:rsidRPr="00322BBE" w:rsidRDefault="009A2182" w:rsidP="00B25224">
            <w:pPr>
              <w:pStyle w:val="TAL"/>
              <w:rPr>
                <w:color w:val="000000"/>
                <w:sz w:val="16"/>
                <w:szCs w:val="16"/>
              </w:rPr>
            </w:pPr>
            <w:proofErr w:type="spellStart"/>
            <w:r w:rsidRPr="00322BBE">
              <w:rPr>
                <w:color w:val="000000"/>
                <w:sz w:val="16"/>
                <w:szCs w:val="16"/>
              </w:rPr>
              <w:t>SS_ADAE_collision_detection_analytics</w:t>
            </w:r>
            <w:proofErr w:type="spellEnd"/>
            <w:r w:rsidRPr="00322BBE">
              <w:rPr>
                <w:color w:val="000000"/>
                <w:sz w:val="16"/>
                <w:szCs w:val="16"/>
              </w:rPr>
              <w:t xml:space="preserve"> API service operations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9A4E28"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B53AA9"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982EFA"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4EEE88" w14:textId="77777777" w:rsidR="009A2182" w:rsidRPr="00322BBE" w:rsidRDefault="009A2182" w:rsidP="00B25224">
            <w:pPr>
              <w:pStyle w:val="TAL"/>
              <w:rPr>
                <w:sz w:val="16"/>
                <w:szCs w:val="16"/>
              </w:rPr>
            </w:pPr>
            <w:r w:rsidRPr="00322BBE">
              <w:rPr>
                <w:sz w:val="16"/>
                <w:szCs w:val="16"/>
              </w:rPr>
              <w:t>C3-246378</w:t>
            </w:r>
          </w:p>
        </w:tc>
      </w:tr>
      <w:tr w:rsidR="009A2182" w:rsidRPr="00322BBE" w14:paraId="49AAC4B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5515BC6" w14:textId="77777777" w:rsidR="009A2182" w:rsidRPr="00322BBE" w:rsidRDefault="009A2182" w:rsidP="00B25224">
            <w:pPr>
              <w:pStyle w:val="TAL"/>
              <w:rPr>
                <w:color w:val="000000"/>
                <w:sz w:val="16"/>
                <w:szCs w:val="16"/>
              </w:rPr>
            </w:pPr>
            <w:r w:rsidRPr="00322BBE">
              <w:rPr>
                <w:color w:val="000000"/>
                <w:sz w:val="16"/>
                <w:szCs w:val="16"/>
              </w:rPr>
              <w:t>C3-246247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3A83B0" w14:textId="77777777" w:rsidR="009A2182" w:rsidRPr="00322BBE" w:rsidRDefault="009A2182" w:rsidP="00B25224">
            <w:pPr>
              <w:pStyle w:val="TAL"/>
              <w:rPr>
                <w:color w:val="000000"/>
                <w:sz w:val="16"/>
                <w:szCs w:val="16"/>
              </w:rPr>
            </w:pPr>
            <w:proofErr w:type="spellStart"/>
            <w:r w:rsidRPr="00322BBE">
              <w:rPr>
                <w:color w:val="000000"/>
                <w:sz w:val="16"/>
                <w:szCs w:val="16"/>
              </w:rPr>
              <w:t>SS_ADAE_location-related_UE_group_analytics</w:t>
            </w:r>
            <w:proofErr w:type="spellEnd"/>
            <w:r w:rsidRPr="00322BBE">
              <w:rPr>
                <w:color w:val="000000"/>
                <w:sz w:val="16"/>
                <w:szCs w:val="16"/>
              </w:rPr>
              <w:t xml:space="preserve"> </w:t>
            </w:r>
            <w:proofErr w:type="spellStart"/>
            <w:r w:rsidRPr="00322BBE">
              <w:rPr>
                <w:color w:val="000000"/>
                <w:sz w:val="16"/>
                <w:szCs w:val="16"/>
              </w:rPr>
              <w:t>OpenAPI</w:t>
            </w:r>
            <w:proofErr w:type="spellEnd"/>
            <w:r w:rsidRPr="00322BBE">
              <w:rPr>
                <w:color w:val="000000"/>
                <w:sz w:val="16"/>
                <w:szCs w:val="16"/>
              </w:rPr>
              <w:t xml:space="preserve"> file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DAB8BA"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ED7D7B"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6F39D3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E33667" w14:textId="77777777" w:rsidR="009A2182" w:rsidRPr="00322BBE" w:rsidRDefault="009A2182" w:rsidP="00B25224">
            <w:pPr>
              <w:pStyle w:val="TAL"/>
              <w:rPr>
                <w:sz w:val="16"/>
                <w:szCs w:val="16"/>
              </w:rPr>
            </w:pPr>
            <w:r w:rsidRPr="00322BBE">
              <w:rPr>
                <w:sz w:val="16"/>
                <w:szCs w:val="16"/>
              </w:rPr>
              <w:t>C3-246379</w:t>
            </w:r>
          </w:p>
        </w:tc>
      </w:tr>
      <w:tr w:rsidR="009A2182" w:rsidRPr="00322BBE" w14:paraId="2A181E4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7497C45" w14:textId="77777777" w:rsidR="009A2182" w:rsidRPr="00322BBE" w:rsidRDefault="009A2182" w:rsidP="00B25224">
            <w:pPr>
              <w:pStyle w:val="TAL"/>
              <w:rPr>
                <w:color w:val="000000"/>
                <w:sz w:val="16"/>
                <w:szCs w:val="16"/>
              </w:rPr>
            </w:pPr>
            <w:r w:rsidRPr="00322BBE">
              <w:rPr>
                <w:color w:val="000000"/>
                <w:sz w:val="16"/>
                <w:szCs w:val="16"/>
              </w:rPr>
              <w:t>C3-246248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312A1A" w14:textId="77777777" w:rsidR="009A2182" w:rsidRPr="00322BBE" w:rsidRDefault="009A2182" w:rsidP="00B25224">
            <w:pPr>
              <w:pStyle w:val="TAL"/>
              <w:rPr>
                <w:color w:val="000000"/>
                <w:sz w:val="16"/>
                <w:szCs w:val="16"/>
              </w:rPr>
            </w:pPr>
            <w:proofErr w:type="spellStart"/>
            <w:r w:rsidRPr="00322BBE">
              <w:rPr>
                <w:color w:val="000000"/>
                <w:sz w:val="16"/>
                <w:szCs w:val="16"/>
              </w:rPr>
              <w:t>SS_ADAE_location-related_UE_group_analytics</w:t>
            </w:r>
            <w:proofErr w:type="spellEnd"/>
            <w:r w:rsidRPr="00322BBE">
              <w:rPr>
                <w:color w:val="000000"/>
                <w:sz w:val="16"/>
                <w:szCs w:val="16"/>
              </w:rPr>
              <w:t xml:space="preserve"> API service operations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28E26B"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82D479"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31E093D"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55367C" w14:textId="77777777" w:rsidR="009A2182" w:rsidRPr="00322BBE" w:rsidRDefault="009A2182" w:rsidP="00B25224">
            <w:pPr>
              <w:pStyle w:val="TAL"/>
              <w:rPr>
                <w:sz w:val="16"/>
                <w:szCs w:val="16"/>
              </w:rPr>
            </w:pPr>
            <w:r w:rsidRPr="00322BBE">
              <w:rPr>
                <w:sz w:val="16"/>
                <w:szCs w:val="16"/>
              </w:rPr>
              <w:t>C3-246380</w:t>
            </w:r>
          </w:p>
        </w:tc>
      </w:tr>
      <w:tr w:rsidR="009A2182" w:rsidRPr="00322BBE" w14:paraId="1338EDA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4E1421" w14:textId="77777777" w:rsidR="009A2182" w:rsidRPr="00322BBE" w:rsidRDefault="009A2182" w:rsidP="00B25224">
            <w:pPr>
              <w:pStyle w:val="TAL"/>
              <w:rPr>
                <w:color w:val="000000"/>
                <w:sz w:val="16"/>
                <w:szCs w:val="16"/>
              </w:rPr>
            </w:pPr>
            <w:r w:rsidRPr="00322BBE">
              <w:rPr>
                <w:color w:val="000000"/>
                <w:sz w:val="16"/>
                <w:szCs w:val="16"/>
              </w:rPr>
              <w:t>C3-246249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6738BE" w14:textId="77777777" w:rsidR="009A2182" w:rsidRPr="00322BBE" w:rsidRDefault="009A2182" w:rsidP="00B25224">
            <w:pPr>
              <w:pStyle w:val="TAL"/>
              <w:rPr>
                <w:color w:val="000000"/>
                <w:sz w:val="16"/>
                <w:szCs w:val="16"/>
              </w:rPr>
            </w:pPr>
            <w:r w:rsidRPr="00322BBE">
              <w:rPr>
                <w:color w:val="000000"/>
                <w:sz w:val="16"/>
                <w:szCs w:val="16"/>
              </w:rPr>
              <w:t>Support indication of ML Model training for LMF based AIML Positioning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F88327"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CC3681" w14:textId="77777777" w:rsidR="009A2182" w:rsidRPr="00322BBE" w:rsidRDefault="009A2182" w:rsidP="00B25224">
            <w:pPr>
              <w:pStyle w:val="TAL"/>
              <w:rPr>
                <w:color w:val="000000"/>
                <w:sz w:val="16"/>
                <w:szCs w:val="16"/>
              </w:rPr>
            </w:pPr>
            <w:r w:rsidRPr="00322BBE">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53A357"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AE2E73" w14:textId="77777777" w:rsidR="009A2182" w:rsidRPr="00322BBE" w:rsidRDefault="009A2182" w:rsidP="00B25224">
            <w:pPr>
              <w:pStyle w:val="TAL"/>
              <w:rPr>
                <w:sz w:val="16"/>
                <w:szCs w:val="16"/>
              </w:rPr>
            </w:pPr>
          </w:p>
        </w:tc>
      </w:tr>
      <w:tr w:rsidR="009A2182" w:rsidRPr="00322BBE" w14:paraId="2D9C75D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A01436F" w14:textId="77777777" w:rsidR="009A2182" w:rsidRPr="00322BBE" w:rsidRDefault="009A2182" w:rsidP="00B25224">
            <w:pPr>
              <w:pStyle w:val="TAL"/>
              <w:rPr>
                <w:color w:val="000000"/>
                <w:sz w:val="16"/>
                <w:szCs w:val="16"/>
              </w:rPr>
            </w:pPr>
            <w:r w:rsidRPr="00322BBE">
              <w:rPr>
                <w:color w:val="000000"/>
                <w:sz w:val="16"/>
                <w:szCs w:val="16"/>
              </w:rPr>
              <w:t>C3-246250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84BC28" w14:textId="77777777" w:rsidR="009A2182" w:rsidRPr="00322BBE" w:rsidRDefault="009A2182" w:rsidP="00B25224">
            <w:pPr>
              <w:pStyle w:val="TAL"/>
              <w:rPr>
                <w:color w:val="000000"/>
                <w:sz w:val="16"/>
                <w:szCs w:val="16"/>
              </w:rPr>
            </w:pPr>
            <w:r w:rsidRPr="00322BBE">
              <w:rPr>
                <w:color w:val="000000"/>
                <w:sz w:val="16"/>
                <w:szCs w:val="16"/>
              </w:rPr>
              <w:t>Support Application activation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334BA3"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E95E7F" w14:textId="77777777" w:rsidR="009A2182" w:rsidRPr="00322BBE" w:rsidRDefault="009A2182" w:rsidP="00B25224">
            <w:pPr>
              <w:pStyle w:val="TAL"/>
              <w:rPr>
                <w:color w:val="000000"/>
                <w:sz w:val="16"/>
                <w:szCs w:val="16"/>
              </w:rPr>
            </w:pPr>
            <w:r w:rsidRPr="00322BBE">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DADD0B"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5EBD99" w14:textId="77777777" w:rsidR="009A2182" w:rsidRPr="00322BBE" w:rsidRDefault="009A2182" w:rsidP="00B25224">
            <w:pPr>
              <w:pStyle w:val="TAL"/>
              <w:rPr>
                <w:sz w:val="16"/>
                <w:szCs w:val="16"/>
              </w:rPr>
            </w:pPr>
          </w:p>
        </w:tc>
      </w:tr>
      <w:tr w:rsidR="009A2182" w:rsidRPr="00322BBE" w14:paraId="7CDF5CB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60A798" w14:textId="77777777" w:rsidR="009A2182" w:rsidRPr="00322BBE" w:rsidRDefault="009A2182" w:rsidP="00B25224">
            <w:pPr>
              <w:pStyle w:val="TAL"/>
              <w:rPr>
                <w:color w:val="000000"/>
                <w:sz w:val="16"/>
                <w:szCs w:val="16"/>
              </w:rPr>
            </w:pPr>
            <w:r w:rsidRPr="00322BBE">
              <w:rPr>
                <w:color w:val="000000"/>
                <w:sz w:val="16"/>
                <w:szCs w:val="16"/>
              </w:rPr>
              <w:t>C3-246251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0A55CD" w14:textId="77777777" w:rsidR="009A2182" w:rsidRPr="00322BBE" w:rsidRDefault="009A2182" w:rsidP="00B25224">
            <w:pPr>
              <w:pStyle w:val="TAL"/>
              <w:rPr>
                <w:color w:val="000000"/>
                <w:sz w:val="16"/>
                <w:szCs w:val="16"/>
              </w:rPr>
            </w:pPr>
            <w:r w:rsidRPr="00322BBE">
              <w:rPr>
                <w:color w:val="000000"/>
                <w:sz w:val="16"/>
                <w:szCs w:val="16"/>
              </w:rPr>
              <w:t>Support Application activation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8A5C50"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041D71" w14:textId="77777777" w:rsidR="009A2182" w:rsidRPr="00322BBE" w:rsidRDefault="009A2182" w:rsidP="00B25224">
            <w:pPr>
              <w:pStyle w:val="TAL"/>
              <w:rPr>
                <w:color w:val="000000"/>
                <w:sz w:val="16"/>
                <w:szCs w:val="16"/>
              </w:rPr>
            </w:pPr>
            <w:r w:rsidRPr="00322BBE">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EA2A41"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63CDEA" w14:textId="77777777" w:rsidR="009A2182" w:rsidRPr="00322BBE" w:rsidRDefault="009A2182" w:rsidP="00B25224">
            <w:pPr>
              <w:pStyle w:val="TAL"/>
              <w:rPr>
                <w:sz w:val="16"/>
                <w:szCs w:val="16"/>
              </w:rPr>
            </w:pPr>
          </w:p>
        </w:tc>
      </w:tr>
      <w:tr w:rsidR="009A2182" w:rsidRPr="00322BBE" w14:paraId="23286C6C"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F539CB" w14:textId="77777777" w:rsidR="009A2182" w:rsidRPr="00322BBE" w:rsidRDefault="009A2182" w:rsidP="00B25224">
            <w:pPr>
              <w:pStyle w:val="TAL"/>
              <w:rPr>
                <w:color w:val="000000"/>
                <w:sz w:val="16"/>
                <w:szCs w:val="16"/>
              </w:rPr>
            </w:pPr>
            <w:r w:rsidRPr="00322BBE">
              <w:rPr>
                <w:color w:val="000000"/>
                <w:sz w:val="16"/>
                <w:szCs w:val="16"/>
              </w:rPr>
              <w:t>C3-246252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B6DBB8" w14:textId="77777777" w:rsidR="009A2182" w:rsidRPr="00322BBE" w:rsidRDefault="009A2182" w:rsidP="00B25224">
            <w:pPr>
              <w:pStyle w:val="TAL"/>
              <w:rPr>
                <w:color w:val="000000"/>
                <w:sz w:val="16"/>
                <w:szCs w:val="16"/>
              </w:rPr>
            </w:pPr>
            <w:r w:rsidRPr="00322BBE">
              <w:rPr>
                <w:color w:val="000000"/>
                <w:sz w:val="16"/>
                <w:szCs w:val="16"/>
              </w:rPr>
              <w:t xml:space="preserve">Resolve ENs on </w:t>
            </w:r>
            <w:proofErr w:type="spellStart"/>
            <w:r w:rsidRPr="00322BBE">
              <w:rPr>
                <w:color w:val="000000"/>
                <w:sz w:val="16"/>
                <w:szCs w:val="16"/>
              </w:rPr>
              <w:t>AppGroupInfo</w:t>
            </w:r>
            <w:proofErr w:type="spellEnd"/>
            <w:r w:rsidRPr="00322BBE">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17D373"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C179FB2"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563CFE"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6EA123" w14:textId="77777777" w:rsidR="009A2182" w:rsidRPr="00322BBE" w:rsidRDefault="009A2182" w:rsidP="00B25224">
            <w:pPr>
              <w:pStyle w:val="TAL"/>
              <w:rPr>
                <w:sz w:val="16"/>
                <w:szCs w:val="16"/>
              </w:rPr>
            </w:pPr>
            <w:r w:rsidRPr="00322BBE">
              <w:rPr>
                <w:sz w:val="16"/>
                <w:szCs w:val="16"/>
              </w:rPr>
              <w:t>C3-246447</w:t>
            </w:r>
          </w:p>
        </w:tc>
      </w:tr>
      <w:tr w:rsidR="009A2182" w:rsidRPr="00322BBE" w14:paraId="4ECD6D4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0D42142" w14:textId="77777777" w:rsidR="009A2182" w:rsidRPr="00322BBE" w:rsidRDefault="009A2182" w:rsidP="00B25224">
            <w:pPr>
              <w:pStyle w:val="TAL"/>
              <w:rPr>
                <w:color w:val="000000"/>
                <w:sz w:val="16"/>
                <w:szCs w:val="16"/>
              </w:rPr>
            </w:pPr>
            <w:r w:rsidRPr="00322BBE">
              <w:rPr>
                <w:color w:val="000000"/>
                <w:sz w:val="16"/>
                <w:szCs w:val="16"/>
              </w:rPr>
              <w:t>C3-246253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0CB964" w14:textId="77777777" w:rsidR="009A2182" w:rsidRPr="00322BBE" w:rsidRDefault="009A2182" w:rsidP="00B25224">
            <w:pPr>
              <w:pStyle w:val="TAL"/>
              <w:rPr>
                <w:color w:val="000000"/>
                <w:sz w:val="16"/>
                <w:szCs w:val="16"/>
              </w:rPr>
            </w:pPr>
            <w:r w:rsidRPr="00322BBE">
              <w:rPr>
                <w:color w:val="000000"/>
                <w:sz w:val="16"/>
                <w:szCs w:val="16"/>
              </w:rPr>
              <w:t xml:space="preserve">Resolve EN on </w:t>
            </w:r>
            <w:proofErr w:type="spellStart"/>
            <w:r w:rsidRPr="00322BBE">
              <w:rPr>
                <w:color w:val="000000"/>
                <w:sz w:val="16"/>
                <w:szCs w:val="16"/>
              </w:rPr>
              <w:t>AppGrpProfile</w:t>
            </w:r>
            <w:proofErr w:type="spellEnd"/>
            <w:r w:rsidRPr="00322BBE">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31180F"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74AC0D"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F935D5"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92EE50" w14:textId="77777777" w:rsidR="009A2182" w:rsidRPr="00322BBE" w:rsidRDefault="009A2182" w:rsidP="00B25224">
            <w:pPr>
              <w:pStyle w:val="TAL"/>
              <w:rPr>
                <w:sz w:val="16"/>
                <w:szCs w:val="16"/>
              </w:rPr>
            </w:pPr>
            <w:r w:rsidRPr="00322BBE">
              <w:rPr>
                <w:sz w:val="16"/>
                <w:szCs w:val="16"/>
              </w:rPr>
              <w:t>C3-246449</w:t>
            </w:r>
          </w:p>
        </w:tc>
      </w:tr>
      <w:tr w:rsidR="009A2182" w:rsidRPr="00322BBE" w14:paraId="438E342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E5D3CC" w14:textId="77777777" w:rsidR="009A2182" w:rsidRPr="00322BBE" w:rsidRDefault="009A2182" w:rsidP="00B25224">
            <w:pPr>
              <w:pStyle w:val="TAL"/>
              <w:rPr>
                <w:color w:val="000000"/>
                <w:sz w:val="16"/>
                <w:szCs w:val="16"/>
              </w:rPr>
            </w:pPr>
            <w:r w:rsidRPr="00322BBE">
              <w:rPr>
                <w:color w:val="000000"/>
                <w:sz w:val="16"/>
                <w:szCs w:val="16"/>
              </w:rPr>
              <w:t>C3-246254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FB09E2" w14:textId="77777777" w:rsidR="009A2182" w:rsidRPr="00322BBE" w:rsidRDefault="009A2182" w:rsidP="00B25224">
            <w:pPr>
              <w:pStyle w:val="TAL"/>
              <w:rPr>
                <w:color w:val="000000"/>
                <w:sz w:val="16"/>
                <w:szCs w:val="16"/>
              </w:rPr>
            </w:pPr>
            <w:r w:rsidRPr="00322BBE">
              <w:rPr>
                <w:color w:val="000000"/>
                <w:sz w:val="16"/>
                <w:szCs w:val="16"/>
              </w:rPr>
              <w:t xml:space="preserve">Resolve EN on </w:t>
            </w:r>
            <w:proofErr w:type="spellStart"/>
            <w:r w:rsidRPr="00322BBE">
              <w:rPr>
                <w:color w:val="000000"/>
                <w:sz w:val="16"/>
                <w:szCs w:val="16"/>
              </w:rPr>
              <w:t>InOutArea</w:t>
            </w:r>
            <w:proofErr w:type="spellEnd"/>
            <w:r w:rsidRPr="00322BBE">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B6F598"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F8C7E5" w14:textId="77777777" w:rsidR="009A2182" w:rsidRPr="00322BBE" w:rsidRDefault="009A2182" w:rsidP="00B25224">
            <w:pPr>
              <w:pStyle w:val="TAL"/>
              <w:rPr>
                <w:color w:val="000000"/>
                <w:sz w:val="16"/>
                <w:szCs w:val="16"/>
              </w:rPr>
            </w:pPr>
            <w:r w:rsidRPr="00322BBE">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51989D0"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C8C083" w14:textId="77777777" w:rsidR="009A2182" w:rsidRPr="00322BBE" w:rsidRDefault="009A2182" w:rsidP="00B25224">
            <w:pPr>
              <w:pStyle w:val="TAL"/>
              <w:rPr>
                <w:sz w:val="16"/>
                <w:szCs w:val="16"/>
              </w:rPr>
            </w:pPr>
          </w:p>
        </w:tc>
      </w:tr>
      <w:tr w:rsidR="009A2182" w:rsidRPr="00322BBE" w14:paraId="2D0459C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73E92D" w14:textId="77777777" w:rsidR="009A2182" w:rsidRPr="00322BBE" w:rsidRDefault="009A2182" w:rsidP="00B25224">
            <w:pPr>
              <w:pStyle w:val="TAL"/>
              <w:rPr>
                <w:color w:val="000000"/>
                <w:sz w:val="16"/>
                <w:szCs w:val="16"/>
              </w:rPr>
            </w:pPr>
            <w:r w:rsidRPr="00322BBE">
              <w:rPr>
                <w:color w:val="000000"/>
                <w:sz w:val="16"/>
                <w:szCs w:val="16"/>
              </w:rPr>
              <w:t>C3-246255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C54CD9" w14:textId="77777777" w:rsidR="009A2182" w:rsidRPr="00322BBE" w:rsidRDefault="009A2182" w:rsidP="00B25224">
            <w:pPr>
              <w:pStyle w:val="TAL"/>
              <w:rPr>
                <w:color w:val="000000"/>
                <w:sz w:val="16"/>
                <w:szCs w:val="16"/>
              </w:rPr>
            </w:pPr>
            <w:r w:rsidRPr="00322BBE">
              <w:rPr>
                <w:color w:val="000000"/>
                <w:sz w:val="16"/>
                <w:szCs w:val="16"/>
              </w:rPr>
              <w:t xml:space="preserve">Updates to Service Experience Analytics to support </w:t>
            </w:r>
            <w:proofErr w:type="spellStart"/>
            <w:r w:rsidRPr="00322BBE">
              <w:rPr>
                <w:color w:val="000000"/>
                <w:sz w:val="16"/>
                <w:szCs w:val="16"/>
              </w:rPr>
              <w:t>QoE</w:t>
            </w:r>
            <w:proofErr w:type="spellEnd"/>
            <w:r w:rsidRPr="00322BBE">
              <w:rPr>
                <w:color w:val="000000"/>
                <w:sz w:val="16"/>
                <w:szCs w:val="16"/>
              </w:rPr>
              <w:t xml:space="preserve"> measurements collection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21F115"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2A7AB5"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B267EB"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496715" w14:textId="77777777" w:rsidR="009A2182" w:rsidRPr="00322BBE" w:rsidRDefault="009A2182" w:rsidP="00B25224">
            <w:pPr>
              <w:pStyle w:val="TAL"/>
              <w:rPr>
                <w:sz w:val="16"/>
                <w:szCs w:val="16"/>
              </w:rPr>
            </w:pPr>
          </w:p>
        </w:tc>
      </w:tr>
      <w:tr w:rsidR="009A2182" w:rsidRPr="00322BBE" w14:paraId="79804F6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AF44C1C" w14:textId="77777777" w:rsidR="009A2182" w:rsidRPr="00322BBE" w:rsidRDefault="009A2182" w:rsidP="00B25224">
            <w:pPr>
              <w:pStyle w:val="TAL"/>
              <w:rPr>
                <w:color w:val="000000"/>
                <w:sz w:val="16"/>
                <w:szCs w:val="16"/>
              </w:rPr>
            </w:pPr>
            <w:r w:rsidRPr="00322BBE">
              <w:rPr>
                <w:color w:val="000000"/>
                <w:sz w:val="16"/>
                <w:szCs w:val="16"/>
              </w:rPr>
              <w:t>C3-246256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9187F7A" w14:textId="77777777" w:rsidR="009A2182" w:rsidRPr="00322BBE" w:rsidRDefault="009A2182" w:rsidP="00B25224">
            <w:pPr>
              <w:pStyle w:val="TAL"/>
              <w:rPr>
                <w:color w:val="000000"/>
                <w:sz w:val="16"/>
                <w:szCs w:val="16"/>
              </w:rPr>
            </w:pPr>
            <w:r w:rsidRPr="00322BBE">
              <w:rPr>
                <w:color w:val="000000"/>
                <w:sz w:val="16"/>
                <w:szCs w:val="16"/>
              </w:rPr>
              <w:t>Corrections to Roaming Analytics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DF32BB"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CA9E762"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1E5DF7"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078B85" w14:textId="77777777" w:rsidR="009A2182" w:rsidRPr="00322BBE" w:rsidRDefault="009A2182" w:rsidP="00B25224">
            <w:pPr>
              <w:pStyle w:val="TAL"/>
              <w:rPr>
                <w:sz w:val="16"/>
                <w:szCs w:val="16"/>
              </w:rPr>
            </w:pPr>
            <w:r w:rsidRPr="00322BBE">
              <w:rPr>
                <w:sz w:val="16"/>
                <w:szCs w:val="16"/>
              </w:rPr>
              <w:t>C3-246530</w:t>
            </w:r>
          </w:p>
        </w:tc>
      </w:tr>
      <w:tr w:rsidR="009A2182" w:rsidRPr="00322BBE" w14:paraId="2427B4B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A72CCFA" w14:textId="77777777" w:rsidR="009A2182" w:rsidRPr="00322BBE" w:rsidRDefault="009A2182" w:rsidP="00B25224">
            <w:pPr>
              <w:pStyle w:val="TAL"/>
              <w:rPr>
                <w:color w:val="000000"/>
                <w:sz w:val="16"/>
                <w:szCs w:val="16"/>
              </w:rPr>
            </w:pPr>
            <w:r w:rsidRPr="00322BBE">
              <w:rPr>
                <w:color w:val="000000"/>
                <w:sz w:val="16"/>
                <w:szCs w:val="16"/>
              </w:rPr>
              <w:t>C3-246257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2E7341" w14:textId="77777777" w:rsidR="009A2182" w:rsidRPr="00322BBE" w:rsidRDefault="009A2182" w:rsidP="00B25224">
            <w:pPr>
              <w:pStyle w:val="TAL"/>
              <w:rPr>
                <w:color w:val="000000"/>
                <w:sz w:val="16"/>
                <w:szCs w:val="16"/>
              </w:rPr>
            </w:pPr>
            <w:r w:rsidRPr="00322BBE">
              <w:rPr>
                <w:color w:val="000000"/>
                <w:sz w:val="16"/>
                <w:szCs w:val="16"/>
              </w:rPr>
              <w:t>Corrections to Roaming Data Collection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0855AF"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0CC08F3"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E7FF4BF"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DD0C24" w14:textId="77777777" w:rsidR="009A2182" w:rsidRPr="00322BBE" w:rsidRDefault="009A2182" w:rsidP="00B25224">
            <w:pPr>
              <w:pStyle w:val="TAL"/>
              <w:rPr>
                <w:sz w:val="16"/>
                <w:szCs w:val="16"/>
              </w:rPr>
            </w:pPr>
            <w:r w:rsidRPr="00322BBE">
              <w:rPr>
                <w:sz w:val="16"/>
                <w:szCs w:val="16"/>
              </w:rPr>
              <w:t>C3-246531</w:t>
            </w:r>
          </w:p>
        </w:tc>
      </w:tr>
      <w:tr w:rsidR="009A2182" w:rsidRPr="00322BBE" w14:paraId="22A0FBC6"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4D3E88" w14:textId="77777777" w:rsidR="009A2182" w:rsidRPr="00322BBE" w:rsidRDefault="009A2182" w:rsidP="00B25224">
            <w:pPr>
              <w:pStyle w:val="TAL"/>
              <w:rPr>
                <w:color w:val="000000"/>
                <w:sz w:val="16"/>
                <w:szCs w:val="16"/>
              </w:rPr>
            </w:pPr>
            <w:r w:rsidRPr="00322BBE">
              <w:rPr>
                <w:color w:val="000000"/>
                <w:sz w:val="16"/>
                <w:szCs w:val="16"/>
              </w:rPr>
              <w:t>C3-246258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8649DA8" w14:textId="77777777" w:rsidR="009A2182" w:rsidRPr="00322BBE" w:rsidRDefault="009A2182" w:rsidP="00B25224">
            <w:pPr>
              <w:pStyle w:val="TAL"/>
              <w:rPr>
                <w:color w:val="000000"/>
                <w:sz w:val="16"/>
                <w:szCs w:val="16"/>
              </w:rPr>
            </w:pPr>
            <w:r w:rsidRPr="00322BBE">
              <w:rPr>
                <w:color w:val="000000"/>
                <w:sz w:val="16"/>
                <w:szCs w:val="16"/>
              </w:rPr>
              <w:t xml:space="preserve">Add IP domain in </w:t>
            </w:r>
            <w:proofErr w:type="spellStart"/>
            <w:r w:rsidRPr="00322BBE">
              <w:rPr>
                <w:color w:val="000000"/>
                <w:sz w:val="16"/>
                <w:szCs w:val="16"/>
              </w:rPr>
              <w:t>MonitoringEvent</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00FCFE"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F65047"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726984"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46CFDB" w14:textId="77777777" w:rsidR="009A2182" w:rsidRPr="00322BBE" w:rsidRDefault="009A2182" w:rsidP="00B25224">
            <w:pPr>
              <w:pStyle w:val="TAL"/>
              <w:rPr>
                <w:sz w:val="16"/>
                <w:szCs w:val="16"/>
              </w:rPr>
            </w:pPr>
            <w:r w:rsidRPr="00322BBE">
              <w:rPr>
                <w:sz w:val="16"/>
                <w:szCs w:val="16"/>
              </w:rPr>
              <w:t>C3-246523</w:t>
            </w:r>
          </w:p>
        </w:tc>
      </w:tr>
      <w:tr w:rsidR="009A2182" w:rsidRPr="00322BBE" w14:paraId="4EC4AFB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E78E09" w14:textId="77777777" w:rsidR="009A2182" w:rsidRPr="00322BBE" w:rsidRDefault="009A2182" w:rsidP="00B25224">
            <w:pPr>
              <w:pStyle w:val="TAL"/>
              <w:rPr>
                <w:color w:val="000000"/>
                <w:sz w:val="16"/>
                <w:szCs w:val="16"/>
              </w:rPr>
            </w:pPr>
            <w:r w:rsidRPr="00322BBE">
              <w:rPr>
                <w:color w:val="000000"/>
                <w:sz w:val="16"/>
                <w:szCs w:val="16"/>
              </w:rPr>
              <w:t>C3-246259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2409E1A" w14:textId="77777777" w:rsidR="009A2182" w:rsidRPr="00322BBE" w:rsidRDefault="009A2182" w:rsidP="00B25224">
            <w:pPr>
              <w:pStyle w:val="TAL"/>
              <w:rPr>
                <w:color w:val="000000"/>
                <w:sz w:val="16"/>
                <w:szCs w:val="16"/>
              </w:rPr>
            </w:pPr>
            <w:r w:rsidRPr="00322BBE">
              <w:rPr>
                <w:color w:val="000000"/>
                <w:sz w:val="16"/>
                <w:szCs w:val="16"/>
              </w:rPr>
              <w:t>Adding 3GPP-VLAN-Tags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FE1313"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2EB29E"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8734C1"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FFDCC2" w14:textId="77777777" w:rsidR="009A2182" w:rsidRPr="00322BBE" w:rsidRDefault="009A2182" w:rsidP="00B25224">
            <w:pPr>
              <w:pStyle w:val="TAL"/>
              <w:rPr>
                <w:sz w:val="16"/>
                <w:szCs w:val="16"/>
              </w:rPr>
            </w:pPr>
            <w:r w:rsidRPr="00322BBE">
              <w:rPr>
                <w:sz w:val="16"/>
                <w:szCs w:val="16"/>
              </w:rPr>
              <w:t>C3-246536</w:t>
            </w:r>
          </w:p>
        </w:tc>
      </w:tr>
      <w:tr w:rsidR="009A2182" w:rsidRPr="00322BBE" w14:paraId="0397CB2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957331" w14:textId="77777777" w:rsidR="009A2182" w:rsidRPr="00322BBE" w:rsidRDefault="009A2182" w:rsidP="00B25224">
            <w:pPr>
              <w:pStyle w:val="TAL"/>
              <w:rPr>
                <w:color w:val="000000"/>
                <w:sz w:val="16"/>
                <w:szCs w:val="16"/>
              </w:rPr>
            </w:pPr>
            <w:r w:rsidRPr="00322BBE">
              <w:rPr>
                <w:color w:val="000000"/>
                <w:sz w:val="16"/>
                <w:szCs w:val="16"/>
              </w:rPr>
              <w:t>C3-246260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27100BC" w14:textId="77777777" w:rsidR="009A2182" w:rsidRPr="00322BBE" w:rsidRDefault="009A2182" w:rsidP="00B25224">
            <w:pPr>
              <w:pStyle w:val="TAL"/>
              <w:rPr>
                <w:color w:val="000000"/>
                <w:sz w:val="16"/>
                <w:szCs w:val="16"/>
              </w:rPr>
            </w:pPr>
            <w:r w:rsidRPr="00322BBE">
              <w:rPr>
                <w:color w:val="000000"/>
                <w:sz w:val="16"/>
                <w:szCs w:val="16"/>
              </w:rPr>
              <w:t>Update procedures to support VLAN per subscriber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35EF48"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42985D5"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0023B5"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669CBD" w14:textId="77777777" w:rsidR="009A2182" w:rsidRPr="00322BBE" w:rsidRDefault="009A2182" w:rsidP="00B25224">
            <w:pPr>
              <w:pStyle w:val="TAL"/>
              <w:rPr>
                <w:sz w:val="16"/>
                <w:szCs w:val="16"/>
              </w:rPr>
            </w:pPr>
            <w:r w:rsidRPr="00322BBE">
              <w:rPr>
                <w:sz w:val="16"/>
                <w:szCs w:val="16"/>
              </w:rPr>
              <w:t>C3-246537</w:t>
            </w:r>
          </w:p>
        </w:tc>
      </w:tr>
      <w:tr w:rsidR="009A2182" w:rsidRPr="00322BBE" w14:paraId="16EF0AF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59CF30" w14:textId="77777777" w:rsidR="009A2182" w:rsidRPr="00322BBE" w:rsidRDefault="009A2182" w:rsidP="00B25224">
            <w:pPr>
              <w:pStyle w:val="TAL"/>
              <w:rPr>
                <w:color w:val="000000"/>
                <w:sz w:val="16"/>
                <w:szCs w:val="16"/>
              </w:rPr>
            </w:pPr>
            <w:r w:rsidRPr="00322BBE">
              <w:rPr>
                <w:color w:val="000000"/>
                <w:sz w:val="16"/>
                <w:szCs w:val="16"/>
              </w:rPr>
              <w:t>C3-246261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6E68D7" w14:textId="77777777" w:rsidR="009A2182" w:rsidRPr="00322BBE" w:rsidRDefault="009A2182" w:rsidP="00B25224">
            <w:pPr>
              <w:pStyle w:val="TAL"/>
              <w:rPr>
                <w:color w:val="000000"/>
                <w:sz w:val="16"/>
                <w:szCs w:val="16"/>
              </w:rPr>
            </w:pPr>
            <w:r w:rsidRPr="00322BBE">
              <w:rPr>
                <w:color w:val="000000"/>
                <w:sz w:val="16"/>
                <w:szCs w:val="16"/>
              </w:rPr>
              <w:t>Provisioning of User Plane Security Policy in 5G VN group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B8B215" w14:textId="77777777" w:rsidR="009A2182" w:rsidRPr="00322BBE" w:rsidRDefault="009A2182" w:rsidP="00B25224">
            <w:pPr>
              <w:pStyle w:val="TAL"/>
              <w:rPr>
                <w:color w:val="000000"/>
                <w:sz w:val="16"/>
                <w:szCs w:val="16"/>
              </w:rPr>
            </w:pPr>
            <w:r w:rsidRPr="00322BBE">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94AF63"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19480C" w14:textId="77777777" w:rsidR="009A2182" w:rsidRPr="00322BBE" w:rsidRDefault="009A2182" w:rsidP="00B25224">
            <w:pPr>
              <w:pStyle w:val="TAL"/>
              <w:rPr>
                <w:color w:val="000000"/>
                <w:sz w:val="16"/>
                <w:szCs w:val="16"/>
              </w:rPr>
            </w:pPr>
            <w:r w:rsidRPr="00322BBE">
              <w:rPr>
                <w:color w:val="000000"/>
                <w:sz w:val="16"/>
                <w:szCs w:val="16"/>
              </w:rPr>
              <w:t>C3-245552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EDE174" w14:textId="77777777" w:rsidR="009A2182" w:rsidRPr="00322BBE" w:rsidRDefault="009A2182" w:rsidP="00B25224">
            <w:pPr>
              <w:pStyle w:val="TAL"/>
              <w:rPr>
                <w:sz w:val="16"/>
                <w:szCs w:val="16"/>
              </w:rPr>
            </w:pPr>
            <w:r w:rsidRPr="00322BBE">
              <w:rPr>
                <w:sz w:val="16"/>
                <w:szCs w:val="16"/>
              </w:rPr>
              <w:t>C3-246521</w:t>
            </w:r>
          </w:p>
        </w:tc>
      </w:tr>
      <w:tr w:rsidR="009A2182" w:rsidRPr="00322BBE" w14:paraId="103303E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8467D1" w14:textId="77777777" w:rsidR="009A2182" w:rsidRPr="00322BBE" w:rsidRDefault="009A2182" w:rsidP="00B25224">
            <w:pPr>
              <w:pStyle w:val="TAL"/>
              <w:rPr>
                <w:color w:val="000000"/>
                <w:sz w:val="16"/>
                <w:szCs w:val="16"/>
              </w:rPr>
            </w:pPr>
            <w:r w:rsidRPr="00322BBE">
              <w:rPr>
                <w:color w:val="000000"/>
                <w:sz w:val="16"/>
                <w:szCs w:val="16"/>
              </w:rPr>
              <w:t>C3-246262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8F9EB5" w14:textId="77777777" w:rsidR="009A2182" w:rsidRPr="00322BBE" w:rsidRDefault="009A2182" w:rsidP="00B25224">
            <w:pPr>
              <w:pStyle w:val="TAL"/>
              <w:rPr>
                <w:color w:val="000000"/>
                <w:sz w:val="16"/>
                <w:szCs w:val="16"/>
              </w:rPr>
            </w:pPr>
            <w:r w:rsidRPr="00322BBE">
              <w:rPr>
                <w:color w:val="000000"/>
                <w:sz w:val="16"/>
                <w:szCs w:val="16"/>
              </w:rPr>
              <w:t xml:space="preserve">Define the </w:t>
            </w:r>
            <w:proofErr w:type="spellStart"/>
            <w:r w:rsidRPr="00322BBE">
              <w:rPr>
                <w:color w:val="000000"/>
                <w:sz w:val="16"/>
                <w:szCs w:val="16"/>
              </w:rPr>
              <w:t>OpenAPI</w:t>
            </w:r>
            <w:proofErr w:type="spellEnd"/>
            <w:r w:rsidRPr="00322BBE">
              <w:rPr>
                <w:color w:val="000000"/>
                <w:sz w:val="16"/>
                <w:szCs w:val="16"/>
              </w:rPr>
              <w:t xml:space="preserve"> description of the </w:t>
            </w:r>
            <w:proofErr w:type="spellStart"/>
            <w:r w:rsidRPr="00322BBE">
              <w:rPr>
                <w:color w:val="000000"/>
                <w:sz w:val="16"/>
                <w:szCs w:val="16"/>
              </w:rPr>
              <w:t>UAE_NTZManagement</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C8613F" w14:textId="77777777" w:rsidR="009A2182" w:rsidRPr="00322BBE" w:rsidRDefault="009A2182" w:rsidP="00B25224">
            <w:pPr>
              <w:pStyle w:val="TAL"/>
              <w:rPr>
                <w:color w:val="000000"/>
                <w:sz w:val="16"/>
                <w:szCs w:val="16"/>
              </w:rPr>
            </w:pPr>
            <w:r w:rsidRPr="00322BBE">
              <w:rPr>
                <w:color w:val="000000"/>
                <w:sz w:val="16"/>
                <w:szCs w:val="16"/>
              </w:rPr>
              <w:t xml:space="preserve">Huawei, </w:t>
            </w:r>
            <w:proofErr w:type="spellStart"/>
            <w:r w:rsidRPr="00322BBE">
              <w:rPr>
                <w:color w:val="000000"/>
                <w:sz w:val="16"/>
                <w:szCs w:val="16"/>
              </w:rPr>
              <w:t>InterDigital</w:t>
            </w:r>
            <w:proofErr w:type="spellEnd"/>
            <w:r w:rsidRPr="00322BBE">
              <w:rPr>
                <w:color w:val="000000"/>
                <w:sz w:val="16"/>
                <w:szCs w:val="16"/>
              </w:rPr>
              <w:t>,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B47590B"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B2FECD0" w14:textId="77777777" w:rsidR="009A2182" w:rsidRPr="00322BBE" w:rsidRDefault="009A2182" w:rsidP="00B25224">
            <w:pPr>
              <w:pStyle w:val="TAL"/>
              <w:rPr>
                <w:color w:val="000000"/>
                <w:sz w:val="16"/>
                <w:szCs w:val="16"/>
              </w:rPr>
            </w:pPr>
            <w:r w:rsidRPr="00322BBE">
              <w:rPr>
                <w:color w:val="000000"/>
                <w:sz w:val="16"/>
                <w:szCs w:val="16"/>
              </w:rPr>
              <w:t>C3-246088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9CBE07" w14:textId="77777777" w:rsidR="009A2182" w:rsidRPr="00322BBE" w:rsidRDefault="009A2182" w:rsidP="00B25224">
            <w:pPr>
              <w:pStyle w:val="TAL"/>
              <w:rPr>
                <w:sz w:val="16"/>
                <w:szCs w:val="16"/>
              </w:rPr>
            </w:pPr>
            <w:r w:rsidRPr="00322BBE">
              <w:rPr>
                <w:sz w:val="16"/>
                <w:szCs w:val="16"/>
              </w:rPr>
              <w:t>C3-246366</w:t>
            </w:r>
          </w:p>
        </w:tc>
      </w:tr>
      <w:tr w:rsidR="009A2182" w:rsidRPr="00322BBE" w14:paraId="5949E94C"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29D4AB" w14:textId="77777777" w:rsidR="009A2182" w:rsidRPr="00322BBE" w:rsidRDefault="009A2182" w:rsidP="00B25224">
            <w:pPr>
              <w:pStyle w:val="TAL"/>
              <w:rPr>
                <w:color w:val="000000"/>
                <w:sz w:val="16"/>
                <w:szCs w:val="16"/>
              </w:rPr>
            </w:pPr>
            <w:r w:rsidRPr="00322BBE">
              <w:rPr>
                <w:color w:val="000000"/>
                <w:sz w:val="16"/>
                <w:szCs w:val="16"/>
              </w:rPr>
              <w:t>C3-246263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FD0617D" w14:textId="77777777" w:rsidR="009A2182" w:rsidRPr="00322BBE" w:rsidRDefault="009A2182" w:rsidP="00B25224">
            <w:pPr>
              <w:pStyle w:val="TAL"/>
              <w:rPr>
                <w:color w:val="000000"/>
                <w:sz w:val="16"/>
                <w:szCs w:val="16"/>
              </w:rPr>
            </w:pPr>
            <w:r w:rsidRPr="00322BBE">
              <w:rPr>
                <w:color w:val="000000"/>
                <w:sz w:val="16"/>
                <w:szCs w:val="16"/>
              </w:rPr>
              <w:t>Correcting the name of the data type conveying the AKMA service disablement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38C92E"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8AE291"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22D45B" w14:textId="77777777" w:rsidR="009A2182" w:rsidRPr="00322BBE" w:rsidRDefault="009A2182" w:rsidP="00B25224">
            <w:pPr>
              <w:pStyle w:val="TAL"/>
              <w:rPr>
                <w:color w:val="000000"/>
                <w:sz w:val="16"/>
                <w:szCs w:val="16"/>
              </w:rPr>
            </w:pPr>
            <w:r w:rsidRPr="00322BBE">
              <w:rPr>
                <w:color w:val="000000"/>
                <w:sz w:val="16"/>
                <w:szCs w:val="16"/>
              </w:rPr>
              <w:t>C3-246101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396E50" w14:textId="77777777" w:rsidR="009A2182" w:rsidRPr="00322BBE" w:rsidRDefault="009A2182" w:rsidP="00B25224">
            <w:pPr>
              <w:pStyle w:val="TAL"/>
              <w:rPr>
                <w:sz w:val="16"/>
                <w:szCs w:val="16"/>
              </w:rPr>
            </w:pPr>
          </w:p>
        </w:tc>
      </w:tr>
      <w:tr w:rsidR="009A2182" w:rsidRPr="00322BBE" w14:paraId="7C17C78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87FABB" w14:textId="77777777" w:rsidR="009A2182" w:rsidRPr="00322BBE" w:rsidRDefault="009A2182" w:rsidP="00B25224">
            <w:pPr>
              <w:pStyle w:val="TAL"/>
              <w:rPr>
                <w:color w:val="000000"/>
                <w:sz w:val="16"/>
                <w:szCs w:val="16"/>
              </w:rPr>
            </w:pPr>
            <w:r w:rsidRPr="00322BBE">
              <w:rPr>
                <w:color w:val="000000"/>
                <w:sz w:val="16"/>
                <w:szCs w:val="16"/>
              </w:rPr>
              <w:t>C3-246264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2AA7D8D" w14:textId="77777777" w:rsidR="009A2182" w:rsidRPr="00322BBE" w:rsidRDefault="009A2182" w:rsidP="00B25224">
            <w:pPr>
              <w:pStyle w:val="TAL"/>
              <w:rPr>
                <w:color w:val="000000"/>
                <w:sz w:val="16"/>
                <w:szCs w:val="16"/>
              </w:rPr>
            </w:pPr>
            <w:r w:rsidRPr="00322BBE">
              <w:rPr>
                <w:color w:val="000000"/>
                <w:sz w:val="16"/>
                <w:szCs w:val="16"/>
              </w:rPr>
              <w:t>Correcting the name of the data type conveying the AKMA service disablement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9F44BE"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61D018B"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1D10723" w14:textId="77777777" w:rsidR="009A2182" w:rsidRPr="00322BBE" w:rsidRDefault="009A2182" w:rsidP="00B25224">
            <w:pPr>
              <w:pStyle w:val="TAL"/>
              <w:rPr>
                <w:color w:val="000000"/>
                <w:sz w:val="16"/>
                <w:szCs w:val="16"/>
              </w:rPr>
            </w:pPr>
            <w:r w:rsidRPr="00322BBE">
              <w:rPr>
                <w:color w:val="000000"/>
                <w:sz w:val="16"/>
                <w:szCs w:val="16"/>
              </w:rPr>
              <w:t>C3-246102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0BBB28" w14:textId="77777777" w:rsidR="009A2182" w:rsidRPr="00322BBE" w:rsidRDefault="009A2182" w:rsidP="00B25224">
            <w:pPr>
              <w:pStyle w:val="TAL"/>
              <w:rPr>
                <w:sz w:val="16"/>
                <w:szCs w:val="16"/>
              </w:rPr>
            </w:pPr>
          </w:p>
        </w:tc>
      </w:tr>
      <w:tr w:rsidR="009A2182" w:rsidRPr="00322BBE" w14:paraId="5B09330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74E18ED" w14:textId="77777777" w:rsidR="009A2182" w:rsidRPr="00322BBE" w:rsidRDefault="009A2182" w:rsidP="00B25224">
            <w:pPr>
              <w:pStyle w:val="TAL"/>
              <w:rPr>
                <w:color w:val="000000"/>
                <w:sz w:val="16"/>
                <w:szCs w:val="16"/>
              </w:rPr>
            </w:pPr>
            <w:r w:rsidRPr="00322BBE">
              <w:rPr>
                <w:color w:val="000000"/>
                <w:sz w:val="16"/>
                <w:szCs w:val="16"/>
              </w:rPr>
              <w:t>C3-246265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1F0D3F" w14:textId="77777777" w:rsidR="009A2182" w:rsidRPr="00322BBE" w:rsidRDefault="009A2182" w:rsidP="00B25224">
            <w:pPr>
              <w:pStyle w:val="TAL"/>
              <w:rPr>
                <w:color w:val="000000"/>
                <w:sz w:val="16"/>
                <w:szCs w:val="16"/>
              </w:rPr>
            </w:pPr>
            <w:r w:rsidRPr="00322BBE">
              <w:rPr>
                <w:color w:val="000000"/>
                <w:sz w:val="16"/>
                <w:szCs w:val="16"/>
              </w:rPr>
              <w:t xml:space="preserve">Support list of UEs in QoS </w:t>
            </w:r>
            <w:proofErr w:type="spellStart"/>
            <w:r w:rsidRPr="00322BBE">
              <w:rPr>
                <w:color w:val="000000"/>
                <w:sz w:val="16"/>
                <w:szCs w:val="16"/>
              </w:rPr>
              <w:t>Sustanability</w:t>
            </w:r>
            <w:proofErr w:type="spellEnd"/>
            <w:r w:rsidRPr="00322BBE">
              <w:rPr>
                <w:color w:val="000000"/>
                <w:sz w:val="16"/>
                <w:szCs w:val="16"/>
              </w:rPr>
              <w:t xml:space="preserve"> and Movement Behaviour Analyses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4BF8DD"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96FAFF"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27D1C4"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A730D5" w14:textId="77777777" w:rsidR="009A2182" w:rsidRPr="00322BBE" w:rsidRDefault="009A2182" w:rsidP="00B25224">
            <w:pPr>
              <w:pStyle w:val="TAL"/>
              <w:rPr>
                <w:sz w:val="16"/>
                <w:szCs w:val="16"/>
              </w:rPr>
            </w:pPr>
            <w:r w:rsidRPr="00322BBE">
              <w:rPr>
                <w:sz w:val="16"/>
                <w:szCs w:val="16"/>
              </w:rPr>
              <w:t>C3-246453</w:t>
            </w:r>
          </w:p>
        </w:tc>
      </w:tr>
      <w:tr w:rsidR="009A2182" w:rsidRPr="00322BBE" w14:paraId="2DE9F65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AF81AC5" w14:textId="77777777" w:rsidR="009A2182" w:rsidRPr="00322BBE" w:rsidRDefault="009A2182" w:rsidP="00B25224">
            <w:pPr>
              <w:pStyle w:val="TAL"/>
              <w:rPr>
                <w:color w:val="000000"/>
                <w:sz w:val="16"/>
                <w:szCs w:val="16"/>
              </w:rPr>
            </w:pPr>
            <w:r w:rsidRPr="00322BBE">
              <w:rPr>
                <w:color w:val="000000"/>
                <w:sz w:val="16"/>
                <w:szCs w:val="16"/>
              </w:rPr>
              <w:t>C3-246266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27AF03" w14:textId="77777777" w:rsidR="009A2182" w:rsidRPr="00322BBE" w:rsidRDefault="009A2182" w:rsidP="00B25224">
            <w:pPr>
              <w:pStyle w:val="TAL"/>
              <w:rPr>
                <w:color w:val="000000"/>
                <w:sz w:val="16"/>
                <w:szCs w:val="16"/>
              </w:rPr>
            </w:pPr>
            <w:r w:rsidRPr="00322BBE">
              <w:rPr>
                <w:color w:val="000000"/>
                <w:sz w:val="16"/>
                <w:szCs w:val="16"/>
              </w:rPr>
              <w:t xml:space="preserve">Support list of UEs in QoS </w:t>
            </w:r>
            <w:proofErr w:type="spellStart"/>
            <w:r w:rsidRPr="00322BBE">
              <w:rPr>
                <w:color w:val="000000"/>
                <w:sz w:val="16"/>
                <w:szCs w:val="16"/>
              </w:rPr>
              <w:t>Sustanability</w:t>
            </w:r>
            <w:proofErr w:type="spellEnd"/>
            <w:r w:rsidRPr="00322BBE">
              <w:rPr>
                <w:color w:val="000000"/>
                <w:sz w:val="16"/>
                <w:szCs w:val="16"/>
              </w:rPr>
              <w:t xml:space="preserve"> and Movement Behaviour Analyses Exposure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71EFD0"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A09E3CA"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874A583"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FE3FFF" w14:textId="77777777" w:rsidR="009A2182" w:rsidRPr="00322BBE" w:rsidRDefault="009A2182" w:rsidP="00B25224">
            <w:pPr>
              <w:pStyle w:val="TAL"/>
              <w:rPr>
                <w:sz w:val="16"/>
                <w:szCs w:val="16"/>
              </w:rPr>
            </w:pPr>
            <w:r w:rsidRPr="00322BBE">
              <w:rPr>
                <w:sz w:val="16"/>
                <w:szCs w:val="16"/>
              </w:rPr>
              <w:t>C3-246454</w:t>
            </w:r>
          </w:p>
        </w:tc>
      </w:tr>
      <w:tr w:rsidR="009A2182" w:rsidRPr="00322BBE" w14:paraId="3B97777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9B9C15" w14:textId="77777777" w:rsidR="009A2182" w:rsidRPr="00322BBE" w:rsidRDefault="009A2182" w:rsidP="00B25224">
            <w:pPr>
              <w:pStyle w:val="TAL"/>
              <w:rPr>
                <w:color w:val="000000"/>
                <w:sz w:val="16"/>
                <w:szCs w:val="16"/>
              </w:rPr>
            </w:pPr>
            <w:r w:rsidRPr="00322BBE">
              <w:rPr>
                <w:color w:val="000000"/>
                <w:sz w:val="16"/>
                <w:szCs w:val="16"/>
              </w:rPr>
              <w:t>C3-246267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BF8183" w14:textId="77777777" w:rsidR="009A2182" w:rsidRPr="00322BBE" w:rsidRDefault="009A2182" w:rsidP="00B25224">
            <w:pPr>
              <w:pStyle w:val="TAL"/>
              <w:rPr>
                <w:color w:val="000000"/>
                <w:sz w:val="16"/>
                <w:szCs w:val="16"/>
              </w:rPr>
            </w:pPr>
            <w:r w:rsidRPr="00322BBE">
              <w:rPr>
                <w:color w:val="000000"/>
                <w:sz w:val="16"/>
                <w:szCs w:val="16"/>
              </w:rPr>
              <w:t>Update TTC predictions in Relative Proximity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D834B0"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6A2352"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D9E365"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F57508" w14:textId="77777777" w:rsidR="009A2182" w:rsidRPr="00322BBE" w:rsidRDefault="009A2182" w:rsidP="00B25224">
            <w:pPr>
              <w:pStyle w:val="TAL"/>
              <w:rPr>
                <w:sz w:val="16"/>
                <w:szCs w:val="16"/>
              </w:rPr>
            </w:pPr>
            <w:r w:rsidRPr="00322BBE">
              <w:rPr>
                <w:sz w:val="16"/>
                <w:szCs w:val="16"/>
              </w:rPr>
              <w:t>C3-246455</w:t>
            </w:r>
          </w:p>
        </w:tc>
      </w:tr>
      <w:tr w:rsidR="009A2182" w:rsidRPr="00322BBE" w14:paraId="636D20E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CCFF078" w14:textId="77777777" w:rsidR="009A2182" w:rsidRPr="00322BBE" w:rsidRDefault="009A2182" w:rsidP="00B25224">
            <w:pPr>
              <w:pStyle w:val="TAL"/>
              <w:rPr>
                <w:color w:val="000000"/>
                <w:sz w:val="16"/>
                <w:szCs w:val="16"/>
              </w:rPr>
            </w:pPr>
            <w:r w:rsidRPr="00322BBE">
              <w:rPr>
                <w:color w:val="000000"/>
                <w:sz w:val="16"/>
                <w:szCs w:val="16"/>
              </w:rPr>
              <w:t>C3-246268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490151" w14:textId="77777777" w:rsidR="009A2182" w:rsidRPr="00322BBE" w:rsidRDefault="009A2182" w:rsidP="00B25224">
            <w:pPr>
              <w:pStyle w:val="TAL"/>
              <w:rPr>
                <w:color w:val="000000"/>
                <w:sz w:val="16"/>
                <w:szCs w:val="16"/>
              </w:rPr>
            </w:pPr>
            <w:r w:rsidRPr="00322BBE">
              <w:rPr>
                <w:color w:val="000000"/>
                <w:sz w:val="16"/>
                <w:szCs w:val="16"/>
              </w:rPr>
              <w:t>Update TTC predictions in Relative Proximity Analytics Exposure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C42C1C"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DD040B"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F0D39E"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F32207" w14:textId="77777777" w:rsidR="009A2182" w:rsidRPr="00322BBE" w:rsidRDefault="009A2182" w:rsidP="00B25224">
            <w:pPr>
              <w:pStyle w:val="TAL"/>
              <w:rPr>
                <w:sz w:val="16"/>
                <w:szCs w:val="16"/>
              </w:rPr>
            </w:pPr>
            <w:r w:rsidRPr="00322BBE">
              <w:rPr>
                <w:sz w:val="16"/>
                <w:szCs w:val="16"/>
              </w:rPr>
              <w:t>C3-246456</w:t>
            </w:r>
          </w:p>
        </w:tc>
      </w:tr>
      <w:tr w:rsidR="009A2182" w:rsidRPr="00322BBE" w14:paraId="7CADD742"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947796" w14:textId="77777777" w:rsidR="009A2182" w:rsidRPr="00322BBE" w:rsidRDefault="009A2182" w:rsidP="00B25224">
            <w:pPr>
              <w:pStyle w:val="TAL"/>
              <w:rPr>
                <w:color w:val="000000"/>
                <w:sz w:val="16"/>
                <w:szCs w:val="16"/>
              </w:rPr>
            </w:pPr>
            <w:r w:rsidRPr="00322BBE">
              <w:rPr>
                <w:color w:val="000000"/>
                <w:sz w:val="16"/>
                <w:szCs w:val="16"/>
              </w:rPr>
              <w:t>C3-246269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BCB9BE" w14:textId="77777777" w:rsidR="009A2182" w:rsidRPr="00322BBE" w:rsidRDefault="009A2182" w:rsidP="00B25224">
            <w:pPr>
              <w:pStyle w:val="TAL"/>
              <w:rPr>
                <w:color w:val="000000"/>
                <w:sz w:val="16"/>
                <w:szCs w:val="16"/>
              </w:rPr>
            </w:pPr>
            <w:proofErr w:type="spellStart"/>
            <w:r w:rsidRPr="00322BBE">
              <w:rPr>
                <w:color w:val="000000"/>
                <w:sz w:val="16"/>
                <w:szCs w:val="16"/>
              </w:rPr>
              <w:t>RetrieveInfoUAVFlight</w:t>
            </w:r>
            <w:proofErr w:type="spellEnd"/>
            <w:r w:rsidRPr="00322BBE">
              <w:rPr>
                <w:color w:val="000000"/>
                <w:sz w:val="16"/>
                <w:szCs w:val="16"/>
              </w:rPr>
              <w:t xml:space="preserve"> service descriptions and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2E786D"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ECED599"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E52CEA"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F90126" w14:textId="77777777" w:rsidR="009A2182" w:rsidRPr="00322BBE" w:rsidRDefault="009A2182" w:rsidP="00B25224">
            <w:pPr>
              <w:pStyle w:val="TAL"/>
              <w:rPr>
                <w:sz w:val="16"/>
                <w:szCs w:val="16"/>
              </w:rPr>
            </w:pPr>
            <w:r w:rsidRPr="00322BBE">
              <w:rPr>
                <w:sz w:val="16"/>
                <w:szCs w:val="16"/>
              </w:rPr>
              <w:t>C3-246457</w:t>
            </w:r>
          </w:p>
        </w:tc>
      </w:tr>
      <w:tr w:rsidR="009A2182" w:rsidRPr="00322BBE" w14:paraId="0FAF9E1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27F19E" w14:textId="77777777" w:rsidR="009A2182" w:rsidRPr="00322BBE" w:rsidRDefault="009A2182" w:rsidP="00B25224">
            <w:pPr>
              <w:pStyle w:val="TAL"/>
              <w:rPr>
                <w:color w:val="000000"/>
                <w:sz w:val="16"/>
                <w:szCs w:val="16"/>
              </w:rPr>
            </w:pPr>
            <w:r w:rsidRPr="00322BBE">
              <w:rPr>
                <w:color w:val="000000"/>
                <w:sz w:val="16"/>
                <w:szCs w:val="16"/>
              </w:rPr>
              <w:t>C3-246270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6D10F0" w14:textId="77777777" w:rsidR="009A2182" w:rsidRPr="00322BBE" w:rsidRDefault="009A2182" w:rsidP="00B25224">
            <w:pPr>
              <w:pStyle w:val="TAL"/>
              <w:rPr>
                <w:color w:val="000000"/>
                <w:sz w:val="16"/>
                <w:szCs w:val="16"/>
              </w:rPr>
            </w:pPr>
            <w:proofErr w:type="spellStart"/>
            <w:r w:rsidRPr="00322BBE">
              <w:rPr>
                <w:color w:val="000000"/>
                <w:sz w:val="16"/>
                <w:szCs w:val="16"/>
              </w:rPr>
              <w:t>RetrieveInfoUAVFlight</w:t>
            </w:r>
            <w:proofErr w:type="spellEnd"/>
            <w:r w:rsidRPr="00322BBE">
              <w:rPr>
                <w:color w:val="000000"/>
                <w:sz w:val="16"/>
                <w:szCs w:val="16"/>
              </w:rPr>
              <w:t xml:space="preserve"> API definitions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2FBF86"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CD346BB"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04D3F9C"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8E2F0B" w14:textId="77777777" w:rsidR="009A2182" w:rsidRPr="00322BBE" w:rsidRDefault="009A2182" w:rsidP="00B25224">
            <w:pPr>
              <w:pStyle w:val="TAL"/>
              <w:rPr>
                <w:sz w:val="16"/>
                <w:szCs w:val="16"/>
              </w:rPr>
            </w:pPr>
            <w:r w:rsidRPr="00322BBE">
              <w:rPr>
                <w:sz w:val="16"/>
                <w:szCs w:val="16"/>
              </w:rPr>
              <w:t>C3-246458</w:t>
            </w:r>
          </w:p>
        </w:tc>
      </w:tr>
      <w:tr w:rsidR="009A2182" w:rsidRPr="00322BBE" w14:paraId="7DD6956C"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501A03" w14:textId="77777777" w:rsidR="009A2182" w:rsidRPr="00322BBE" w:rsidRDefault="009A2182" w:rsidP="00B25224">
            <w:pPr>
              <w:pStyle w:val="TAL"/>
              <w:rPr>
                <w:color w:val="000000"/>
                <w:sz w:val="16"/>
                <w:szCs w:val="16"/>
              </w:rPr>
            </w:pPr>
            <w:r w:rsidRPr="00322BBE">
              <w:rPr>
                <w:color w:val="000000"/>
                <w:sz w:val="16"/>
                <w:szCs w:val="16"/>
              </w:rPr>
              <w:t>C3-246271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02E080" w14:textId="77777777" w:rsidR="009A2182" w:rsidRPr="00322BBE" w:rsidRDefault="009A2182" w:rsidP="00B25224">
            <w:pPr>
              <w:pStyle w:val="TAL"/>
              <w:rPr>
                <w:color w:val="000000"/>
                <w:sz w:val="16"/>
                <w:szCs w:val="16"/>
              </w:rPr>
            </w:pPr>
            <w:proofErr w:type="spellStart"/>
            <w:r w:rsidRPr="00322BBE">
              <w:rPr>
                <w:color w:val="000000"/>
                <w:sz w:val="16"/>
                <w:szCs w:val="16"/>
              </w:rPr>
              <w:t>RetrieveInfoUAVFlight</w:t>
            </w:r>
            <w:proofErr w:type="spellEnd"/>
            <w:r w:rsidRPr="00322BBE">
              <w:rPr>
                <w:color w:val="000000"/>
                <w:sz w:val="16"/>
                <w:szCs w:val="16"/>
              </w:rPr>
              <w:t xml:space="preserve"> API </w:t>
            </w:r>
            <w:proofErr w:type="spellStart"/>
            <w:r w:rsidRPr="00322BBE">
              <w:rPr>
                <w:color w:val="000000"/>
                <w:sz w:val="16"/>
                <w:szCs w:val="16"/>
              </w:rPr>
              <w:t>OpenAPI</w:t>
            </w:r>
            <w:proofErr w:type="spellEnd"/>
            <w:r w:rsidRPr="00322BBE">
              <w:rPr>
                <w:color w:val="000000"/>
                <w:sz w:val="16"/>
                <w:szCs w:val="16"/>
              </w:rPr>
              <w:t xml:space="preserve"> definitions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6B4832"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BD7AC2"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1B4116"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9CD650" w14:textId="77777777" w:rsidR="009A2182" w:rsidRPr="00322BBE" w:rsidRDefault="009A2182" w:rsidP="00B25224">
            <w:pPr>
              <w:pStyle w:val="TAL"/>
              <w:rPr>
                <w:sz w:val="16"/>
                <w:szCs w:val="16"/>
              </w:rPr>
            </w:pPr>
            <w:r w:rsidRPr="00322BBE">
              <w:rPr>
                <w:sz w:val="16"/>
                <w:szCs w:val="16"/>
              </w:rPr>
              <w:t>C3-246459</w:t>
            </w:r>
          </w:p>
        </w:tc>
      </w:tr>
      <w:tr w:rsidR="009A2182" w:rsidRPr="00322BBE" w14:paraId="2CD1AAB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2F52B0" w14:textId="77777777" w:rsidR="009A2182" w:rsidRPr="00322BBE" w:rsidRDefault="009A2182" w:rsidP="00B25224">
            <w:pPr>
              <w:pStyle w:val="TAL"/>
              <w:rPr>
                <w:color w:val="000000"/>
                <w:sz w:val="16"/>
                <w:szCs w:val="16"/>
              </w:rPr>
            </w:pPr>
            <w:r w:rsidRPr="00322BBE">
              <w:rPr>
                <w:color w:val="000000"/>
                <w:sz w:val="16"/>
                <w:szCs w:val="16"/>
              </w:rPr>
              <w:t>C3-246272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83E68E" w14:textId="77777777" w:rsidR="009A2182" w:rsidRPr="00322BBE" w:rsidRDefault="009A2182" w:rsidP="00B25224">
            <w:pPr>
              <w:pStyle w:val="TAL"/>
              <w:rPr>
                <w:color w:val="000000"/>
                <w:sz w:val="16"/>
                <w:szCs w:val="16"/>
              </w:rPr>
            </w:pPr>
            <w:proofErr w:type="spellStart"/>
            <w:r w:rsidRPr="00322BBE">
              <w:rPr>
                <w:color w:val="000000"/>
                <w:sz w:val="16"/>
                <w:szCs w:val="16"/>
              </w:rPr>
              <w:t>UAVFlightAssistance</w:t>
            </w:r>
            <w:proofErr w:type="spellEnd"/>
            <w:r w:rsidRPr="00322BBE">
              <w:rPr>
                <w:color w:val="000000"/>
                <w:sz w:val="16"/>
                <w:szCs w:val="16"/>
              </w:rPr>
              <w:t xml:space="preserve"> service descriptions and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30AD68" w14:textId="77777777" w:rsidR="009A2182" w:rsidRPr="00322BBE" w:rsidRDefault="009A2182" w:rsidP="00B25224">
            <w:pPr>
              <w:pStyle w:val="TAL"/>
              <w:rPr>
                <w:color w:val="000000"/>
                <w:sz w:val="16"/>
                <w:szCs w:val="16"/>
              </w:rPr>
            </w:pPr>
            <w:r w:rsidRPr="00322BBE">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791DC4"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C779768" w14:textId="77777777" w:rsidR="009A2182" w:rsidRPr="00322BBE" w:rsidRDefault="009A2182" w:rsidP="00B25224">
            <w:pPr>
              <w:pStyle w:val="TAL"/>
              <w:rPr>
                <w:color w:val="000000"/>
                <w:sz w:val="16"/>
                <w:szCs w:val="16"/>
              </w:rPr>
            </w:pPr>
            <w:r w:rsidRPr="00322BBE">
              <w:rPr>
                <w:color w:val="000000"/>
                <w:sz w:val="16"/>
                <w:szCs w:val="16"/>
              </w:rPr>
              <w:t>C3-245515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F85B42" w14:textId="77777777" w:rsidR="009A2182" w:rsidRPr="00322BBE" w:rsidRDefault="009A2182" w:rsidP="00B25224">
            <w:pPr>
              <w:pStyle w:val="TAL"/>
              <w:rPr>
                <w:sz w:val="16"/>
                <w:szCs w:val="16"/>
              </w:rPr>
            </w:pPr>
          </w:p>
        </w:tc>
      </w:tr>
      <w:tr w:rsidR="009A2182" w:rsidRPr="00322BBE" w14:paraId="32880F8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8F5A72" w14:textId="77777777" w:rsidR="009A2182" w:rsidRPr="00322BBE" w:rsidRDefault="009A2182" w:rsidP="00B25224">
            <w:pPr>
              <w:pStyle w:val="TAL"/>
              <w:rPr>
                <w:color w:val="000000"/>
                <w:sz w:val="16"/>
                <w:szCs w:val="16"/>
              </w:rPr>
            </w:pPr>
            <w:r w:rsidRPr="00322BBE">
              <w:rPr>
                <w:color w:val="000000"/>
                <w:sz w:val="16"/>
                <w:szCs w:val="16"/>
              </w:rPr>
              <w:t>C3-246273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8D75B8" w14:textId="77777777" w:rsidR="009A2182" w:rsidRPr="00322BBE" w:rsidRDefault="009A2182" w:rsidP="00B25224">
            <w:pPr>
              <w:pStyle w:val="TAL"/>
              <w:rPr>
                <w:color w:val="000000"/>
                <w:sz w:val="16"/>
                <w:szCs w:val="16"/>
              </w:rPr>
            </w:pPr>
            <w:r w:rsidRPr="00322BBE">
              <w:rPr>
                <w:color w:val="000000"/>
                <w:sz w:val="16"/>
                <w:szCs w:val="16"/>
              </w:rPr>
              <w:t>Support relaying media related information over N6 for e2e encrypted traffic</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E9F76D"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C5EA6F"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BF9C5D"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DE4EF5" w14:textId="77777777" w:rsidR="009A2182" w:rsidRPr="00322BBE" w:rsidRDefault="009A2182" w:rsidP="00B25224">
            <w:pPr>
              <w:pStyle w:val="TAL"/>
              <w:rPr>
                <w:sz w:val="16"/>
                <w:szCs w:val="16"/>
              </w:rPr>
            </w:pPr>
            <w:r w:rsidRPr="00322BBE">
              <w:rPr>
                <w:sz w:val="16"/>
                <w:szCs w:val="16"/>
              </w:rPr>
              <w:t>C3-246432</w:t>
            </w:r>
          </w:p>
        </w:tc>
      </w:tr>
      <w:tr w:rsidR="009A2182" w:rsidRPr="00322BBE" w14:paraId="1FBC0EA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8C89811" w14:textId="77777777" w:rsidR="009A2182" w:rsidRPr="00322BBE" w:rsidRDefault="009A2182" w:rsidP="00B25224">
            <w:pPr>
              <w:pStyle w:val="TAL"/>
              <w:rPr>
                <w:color w:val="000000"/>
                <w:sz w:val="16"/>
                <w:szCs w:val="16"/>
              </w:rPr>
            </w:pPr>
            <w:r w:rsidRPr="00322BBE">
              <w:rPr>
                <w:color w:val="000000"/>
                <w:sz w:val="16"/>
                <w:szCs w:val="16"/>
              </w:rPr>
              <w:t>C3-246274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7E9ED7" w14:textId="77777777" w:rsidR="009A2182" w:rsidRPr="00322BBE" w:rsidRDefault="009A2182" w:rsidP="00B25224">
            <w:pPr>
              <w:pStyle w:val="TAL"/>
              <w:rPr>
                <w:color w:val="000000"/>
                <w:sz w:val="16"/>
                <w:szCs w:val="16"/>
              </w:rPr>
            </w:pPr>
            <w:r w:rsidRPr="00322BBE">
              <w:rPr>
                <w:color w:val="000000"/>
                <w:sz w:val="16"/>
                <w:szCs w:val="16"/>
              </w:rPr>
              <w:t>Revised WID on Rel-19 Enhancements of 3GPP Northbound and Application Layer Interfaces and APIs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A06FB4"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EA1ED0"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ACE3E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B02D06" w14:textId="77777777" w:rsidR="009A2182" w:rsidRPr="00322BBE" w:rsidRDefault="009A2182" w:rsidP="00B25224">
            <w:pPr>
              <w:pStyle w:val="TAL"/>
              <w:rPr>
                <w:sz w:val="16"/>
                <w:szCs w:val="16"/>
              </w:rPr>
            </w:pPr>
          </w:p>
        </w:tc>
      </w:tr>
      <w:tr w:rsidR="009A2182" w:rsidRPr="00322BBE" w14:paraId="4E0298B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8BF857" w14:textId="77777777" w:rsidR="009A2182" w:rsidRPr="00322BBE" w:rsidRDefault="009A2182" w:rsidP="00B25224">
            <w:pPr>
              <w:pStyle w:val="TAL"/>
              <w:rPr>
                <w:color w:val="000000"/>
                <w:sz w:val="16"/>
                <w:szCs w:val="16"/>
              </w:rPr>
            </w:pPr>
            <w:r w:rsidRPr="00322BBE">
              <w:rPr>
                <w:color w:val="000000"/>
                <w:sz w:val="16"/>
                <w:szCs w:val="16"/>
              </w:rPr>
              <w:t>C3-246275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C2CDE3" w14:textId="77777777" w:rsidR="009A2182" w:rsidRPr="00322BBE" w:rsidRDefault="009A2182" w:rsidP="00B25224">
            <w:pPr>
              <w:pStyle w:val="TAL"/>
              <w:rPr>
                <w:color w:val="000000"/>
                <w:sz w:val="16"/>
                <w:szCs w:val="16"/>
              </w:rPr>
            </w:pPr>
            <w:r w:rsidRPr="00322BBE">
              <w:rPr>
                <w:color w:val="000000"/>
                <w:sz w:val="16"/>
                <w:szCs w:val="16"/>
              </w:rPr>
              <w:t>Updates to the NBI TS Skeleton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6164B6"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61A602"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02A795D"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7EA813" w14:textId="77777777" w:rsidR="009A2182" w:rsidRPr="00322BBE" w:rsidRDefault="009A2182" w:rsidP="00B25224">
            <w:pPr>
              <w:pStyle w:val="TAL"/>
              <w:rPr>
                <w:sz w:val="16"/>
                <w:szCs w:val="16"/>
              </w:rPr>
            </w:pPr>
            <w:r w:rsidRPr="00322BBE">
              <w:rPr>
                <w:sz w:val="16"/>
                <w:szCs w:val="16"/>
              </w:rPr>
              <w:t>C3-246363</w:t>
            </w:r>
          </w:p>
        </w:tc>
      </w:tr>
      <w:tr w:rsidR="009A2182" w:rsidRPr="00322BBE" w14:paraId="3543DFC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A9D769" w14:textId="77777777" w:rsidR="009A2182" w:rsidRPr="00322BBE" w:rsidRDefault="009A2182" w:rsidP="00B25224">
            <w:pPr>
              <w:pStyle w:val="TAL"/>
              <w:rPr>
                <w:color w:val="000000"/>
                <w:sz w:val="16"/>
                <w:szCs w:val="16"/>
              </w:rPr>
            </w:pPr>
            <w:r w:rsidRPr="00322BBE">
              <w:rPr>
                <w:color w:val="000000"/>
                <w:sz w:val="16"/>
                <w:szCs w:val="16"/>
              </w:rPr>
              <w:t>C3-246276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2B9A7B2" w14:textId="77777777" w:rsidR="009A2182" w:rsidRPr="00322BBE" w:rsidRDefault="009A2182" w:rsidP="00B25224">
            <w:pPr>
              <w:pStyle w:val="TAL"/>
              <w:rPr>
                <w:color w:val="000000"/>
                <w:sz w:val="16"/>
                <w:szCs w:val="16"/>
              </w:rPr>
            </w:pPr>
            <w:r w:rsidRPr="00322BBE">
              <w:rPr>
                <w:color w:val="000000"/>
                <w:sz w:val="16"/>
                <w:szCs w:val="16"/>
              </w:rPr>
              <w:t>Necessary corrections to the common Security clause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631541"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F33444B"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CCFB774"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BDBE8D" w14:textId="77777777" w:rsidR="009A2182" w:rsidRPr="00322BBE" w:rsidRDefault="009A2182" w:rsidP="00B25224">
            <w:pPr>
              <w:pStyle w:val="TAL"/>
              <w:rPr>
                <w:sz w:val="16"/>
                <w:szCs w:val="16"/>
              </w:rPr>
            </w:pPr>
            <w:r w:rsidRPr="00322BBE">
              <w:rPr>
                <w:sz w:val="16"/>
                <w:szCs w:val="16"/>
              </w:rPr>
              <w:t>C3-246524</w:t>
            </w:r>
          </w:p>
        </w:tc>
      </w:tr>
      <w:tr w:rsidR="009A2182" w:rsidRPr="00322BBE" w14:paraId="1DA849D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ED4DE9" w14:textId="77777777" w:rsidR="009A2182" w:rsidRPr="00322BBE" w:rsidRDefault="009A2182" w:rsidP="00B25224">
            <w:pPr>
              <w:pStyle w:val="TAL"/>
              <w:rPr>
                <w:color w:val="000000"/>
                <w:sz w:val="16"/>
                <w:szCs w:val="16"/>
              </w:rPr>
            </w:pPr>
            <w:r w:rsidRPr="00322BBE">
              <w:rPr>
                <w:color w:val="000000"/>
                <w:sz w:val="16"/>
                <w:szCs w:val="16"/>
              </w:rPr>
              <w:t>C3-246277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D28AFC" w14:textId="77777777" w:rsidR="009A2182" w:rsidRPr="00322BBE" w:rsidRDefault="009A2182" w:rsidP="00B25224">
            <w:pPr>
              <w:pStyle w:val="TAL"/>
              <w:rPr>
                <w:color w:val="000000"/>
                <w:sz w:val="16"/>
                <w:szCs w:val="16"/>
              </w:rPr>
            </w:pPr>
            <w:r w:rsidRPr="00322BBE">
              <w:rPr>
                <w:color w:val="000000"/>
                <w:sz w:val="16"/>
                <w:szCs w:val="16"/>
              </w:rPr>
              <w:t>Corrections of 3GPP Forge Lint tool related issues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2AA6E2"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45114EE"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59CA65B"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A6DE3A" w14:textId="77777777" w:rsidR="009A2182" w:rsidRPr="00322BBE" w:rsidRDefault="009A2182" w:rsidP="00B25224">
            <w:pPr>
              <w:pStyle w:val="TAL"/>
              <w:rPr>
                <w:sz w:val="16"/>
                <w:szCs w:val="16"/>
              </w:rPr>
            </w:pPr>
            <w:r w:rsidRPr="00322BBE">
              <w:rPr>
                <w:sz w:val="16"/>
                <w:szCs w:val="16"/>
              </w:rPr>
              <w:t>C3-246362</w:t>
            </w:r>
          </w:p>
        </w:tc>
      </w:tr>
      <w:tr w:rsidR="009A2182" w:rsidRPr="00322BBE" w14:paraId="18B806E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C266140" w14:textId="77777777" w:rsidR="009A2182" w:rsidRPr="00322BBE" w:rsidRDefault="009A2182" w:rsidP="00B25224">
            <w:pPr>
              <w:pStyle w:val="TAL"/>
              <w:rPr>
                <w:color w:val="000000"/>
                <w:sz w:val="16"/>
                <w:szCs w:val="16"/>
              </w:rPr>
            </w:pPr>
            <w:r w:rsidRPr="00322BBE">
              <w:rPr>
                <w:color w:val="000000"/>
                <w:sz w:val="16"/>
                <w:szCs w:val="16"/>
              </w:rPr>
              <w:t>C3-246278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76DB668" w14:textId="77777777" w:rsidR="009A2182" w:rsidRPr="00322BBE" w:rsidRDefault="009A2182" w:rsidP="00B25224">
            <w:pPr>
              <w:pStyle w:val="TAL"/>
              <w:rPr>
                <w:color w:val="000000"/>
                <w:sz w:val="16"/>
                <w:szCs w:val="16"/>
              </w:rPr>
            </w:pPr>
            <w:r w:rsidRPr="00322BBE">
              <w:rPr>
                <w:color w:val="000000"/>
                <w:sz w:val="16"/>
                <w:szCs w:val="16"/>
              </w:rPr>
              <w:t>Various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FB8BAC"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B2A21CD"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5F608E"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08126E" w14:textId="77777777" w:rsidR="009A2182" w:rsidRPr="00322BBE" w:rsidRDefault="009A2182" w:rsidP="00B25224">
            <w:pPr>
              <w:pStyle w:val="TAL"/>
              <w:rPr>
                <w:sz w:val="16"/>
                <w:szCs w:val="16"/>
              </w:rPr>
            </w:pPr>
            <w:r w:rsidRPr="00322BBE">
              <w:rPr>
                <w:sz w:val="16"/>
                <w:szCs w:val="16"/>
              </w:rPr>
              <w:t>C3-246525</w:t>
            </w:r>
          </w:p>
        </w:tc>
      </w:tr>
      <w:tr w:rsidR="009A2182" w:rsidRPr="00322BBE" w14:paraId="688C661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EE09A2" w14:textId="77777777" w:rsidR="009A2182" w:rsidRPr="00322BBE" w:rsidRDefault="009A2182" w:rsidP="00B25224">
            <w:pPr>
              <w:pStyle w:val="TAL"/>
              <w:rPr>
                <w:color w:val="000000"/>
                <w:sz w:val="16"/>
                <w:szCs w:val="16"/>
              </w:rPr>
            </w:pPr>
            <w:r w:rsidRPr="00322BBE">
              <w:rPr>
                <w:color w:val="000000"/>
                <w:sz w:val="16"/>
                <w:szCs w:val="16"/>
              </w:rPr>
              <w:t>C3-246279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F488C2" w14:textId="77777777" w:rsidR="009A2182" w:rsidRPr="00322BBE" w:rsidRDefault="009A2182" w:rsidP="00B25224">
            <w:pPr>
              <w:pStyle w:val="TAL"/>
              <w:rPr>
                <w:color w:val="000000"/>
                <w:sz w:val="16"/>
                <w:szCs w:val="16"/>
              </w:rPr>
            </w:pPr>
            <w:r w:rsidRPr="00322BBE">
              <w:rPr>
                <w:color w:val="000000"/>
                <w:sz w:val="16"/>
                <w:szCs w:val="16"/>
              </w:rPr>
              <w:t>Correction on the attributes for spatial validity condition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2F4C73"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94A6AD"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2CB1EF4"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6F43E5" w14:textId="77777777" w:rsidR="009A2182" w:rsidRPr="00322BBE" w:rsidRDefault="009A2182" w:rsidP="00B25224">
            <w:pPr>
              <w:pStyle w:val="TAL"/>
              <w:rPr>
                <w:sz w:val="16"/>
                <w:szCs w:val="16"/>
              </w:rPr>
            </w:pPr>
          </w:p>
        </w:tc>
      </w:tr>
      <w:tr w:rsidR="009A2182" w:rsidRPr="00322BBE" w14:paraId="37C05BB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350ED0" w14:textId="77777777" w:rsidR="009A2182" w:rsidRPr="00322BBE" w:rsidRDefault="009A2182" w:rsidP="00B25224">
            <w:pPr>
              <w:pStyle w:val="TAL"/>
              <w:rPr>
                <w:color w:val="000000"/>
                <w:sz w:val="16"/>
                <w:szCs w:val="16"/>
              </w:rPr>
            </w:pPr>
            <w:r w:rsidRPr="00322BBE">
              <w:rPr>
                <w:color w:val="000000"/>
                <w:sz w:val="16"/>
                <w:szCs w:val="16"/>
              </w:rPr>
              <w:t>C3-246280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78643F1" w14:textId="77777777" w:rsidR="009A2182" w:rsidRPr="00322BBE" w:rsidRDefault="009A2182" w:rsidP="00B25224">
            <w:pPr>
              <w:pStyle w:val="TAL"/>
              <w:rPr>
                <w:color w:val="000000"/>
                <w:sz w:val="16"/>
                <w:szCs w:val="16"/>
              </w:rPr>
            </w:pPr>
            <w:r w:rsidRPr="00322BBE">
              <w:rPr>
                <w:color w:val="000000"/>
                <w:sz w:val="16"/>
                <w:szCs w:val="16"/>
              </w:rPr>
              <w:t>Correction on the attributes for spatial validity condition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E92A1F"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01E298"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35EBA4F"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1E416B" w14:textId="77777777" w:rsidR="009A2182" w:rsidRPr="00322BBE" w:rsidRDefault="009A2182" w:rsidP="00B25224">
            <w:pPr>
              <w:pStyle w:val="TAL"/>
              <w:rPr>
                <w:sz w:val="16"/>
                <w:szCs w:val="16"/>
              </w:rPr>
            </w:pPr>
            <w:r w:rsidRPr="00322BBE">
              <w:rPr>
                <w:sz w:val="16"/>
                <w:szCs w:val="16"/>
              </w:rPr>
              <w:t>C3-246497</w:t>
            </w:r>
          </w:p>
        </w:tc>
      </w:tr>
      <w:tr w:rsidR="009A2182" w:rsidRPr="00322BBE" w14:paraId="0606002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8C78DD" w14:textId="77777777" w:rsidR="009A2182" w:rsidRPr="00322BBE" w:rsidRDefault="009A2182" w:rsidP="00B25224">
            <w:pPr>
              <w:pStyle w:val="TAL"/>
              <w:rPr>
                <w:color w:val="000000"/>
                <w:sz w:val="16"/>
                <w:szCs w:val="16"/>
              </w:rPr>
            </w:pPr>
            <w:r w:rsidRPr="00322BBE">
              <w:rPr>
                <w:color w:val="000000"/>
                <w:sz w:val="16"/>
                <w:szCs w:val="16"/>
              </w:rPr>
              <w:t>C3-246281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05A541" w14:textId="77777777" w:rsidR="009A2182" w:rsidRPr="00322BBE" w:rsidRDefault="009A2182" w:rsidP="00B25224">
            <w:pPr>
              <w:pStyle w:val="TAL"/>
              <w:rPr>
                <w:color w:val="000000"/>
                <w:sz w:val="16"/>
                <w:szCs w:val="16"/>
              </w:rPr>
            </w:pPr>
            <w:r w:rsidRPr="00322BBE">
              <w:rPr>
                <w:color w:val="000000"/>
                <w:sz w:val="16"/>
                <w:szCs w:val="16"/>
              </w:rPr>
              <w:t>Correction on the attributes for spatial validity condition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A188D3"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0AFB2B"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52657C"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0BF6C1" w14:textId="77777777" w:rsidR="009A2182" w:rsidRPr="00322BBE" w:rsidRDefault="009A2182" w:rsidP="00B25224">
            <w:pPr>
              <w:pStyle w:val="TAL"/>
              <w:rPr>
                <w:sz w:val="16"/>
                <w:szCs w:val="16"/>
              </w:rPr>
            </w:pPr>
          </w:p>
        </w:tc>
      </w:tr>
      <w:tr w:rsidR="009A2182" w:rsidRPr="00322BBE" w14:paraId="24448B2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F401722" w14:textId="77777777" w:rsidR="009A2182" w:rsidRPr="00322BBE" w:rsidRDefault="009A2182" w:rsidP="00B25224">
            <w:pPr>
              <w:pStyle w:val="TAL"/>
              <w:rPr>
                <w:color w:val="000000"/>
                <w:sz w:val="16"/>
                <w:szCs w:val="16"/>
              </w:rPr>
            </w:pPr>
            <w:r w:rsidRPr="00322BBE">
              <w:rPr>
                <w:color w:val="000000"/>
                <w:sz w:val="16"/>
                <w:szCs w:val="16"/>
              </w:rPr>
              <w:t>C3-246282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8C433B7" w14:textId="77777777" w:rsidR="009A2182" w:rsidRPr="00322BBE" w:rsidRDefault="009A2182" w:rsidP="00B25224">
            <w:pPr>
              <w:pStyle w:val="TAL"/>
              <w:rPr>
                <w:color w:val="000000"/>
                <w:sz w:val="16"/>
                <w:szCs w:val="16"/>
              </w:rPr>
            </w:pPr>
            <w:r w:rsidRPr="00322BBE">
              <w:rPr>
                <w:color w:val="000000"/>
                <w:sz w:val="16"/>
                <w:szCs w:val="16"/>
              </w:rPr>
              <w:t xml:space="preserve">Support of SNPN scenarios for </w:t>
            </w:r>
            <w:proofErr w:type="spellStart"/>
            <w:r w:rsidRPr="00322BBE">
              <w:rPr>
                <w:color w:val="000000"/>
                <w:sz w:val="16"/>
                <w:szCs w:val="16"/>
              </w:rPr>
              <w:t>ProSe</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00CE72" w14:textId="77777777" w:rsidR="009A2182" w:rsidRPr="00322BBE" w:rsidRDefault="009A2182" w:rsidP="00B25224">
            <w:pPr>
              <w:pStyle w:val="TAL"/>
              <w:rPr>
                <w:color w:val="000000"/>
                <w:sz w:val="16"/>
                <w:szCs w:val="16"/>
              </w:rPr>
            </w:pPr>
            <w:r w:rsidRPr="00322BBE">
              <w:rPr>
                <w:color w:val="000000"/>
                <w:sz w:val="16"/>
                <w:szCs w:val="16"/>
              </w:rPr>
              <w:t>Ericsson, 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FCB285"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59809E"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A8013F" w14:textId="77777777" w:rsidR="009A2182" w:rsidRPr="00322BBE" w:rsidRDefault="009A2182" w:rsidP="00B25224">
            <w:pPr>
              <w:pStyle w:val="TAL"/>
              <w:rPr>
                <w:sz w:val="16"/>
                <w:szCs w:val="16"/>
              </w:rPr>
            </w:pPr>
            <w:r w:rsidRPr="00322BBE">
              <w:rPr>
                <w:sz w:val="16"/>
                <w:szCs w:val="16"/>
              </w:rPr>
              <w:t>C3-246478</w:t>
            </w:r>
          </w:p>
        </w:tc>
      </w:tr>
      <w:tr w:rsidR="009A2182" w:rsidRPr="00322BBE" w14:paraId="73FFF9F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49C2D83" w14:textId="77777777" w:rsidR="009A2182" w:rsidRPr="00322BBE" w:rsidRDefault="009A2182" w:rsidP="00B25224">
            <w:pPr>
              <w:pStyle w:val="TAL"/>
              <w:rPr>
                <w:color w:val="000000"/>
                <w:sz w:val="16"/>
                <w:szCs w:val="16"/>
              </w:rPr>
            </w:pPr>
            <w:r w:rsidRPr="00322BBE">
              <w:rPr>
                <w:color w:val="000000"/>
                <w:sz w:val="16"/>
                <w:szCs w:val="16"/>
              </w:rPr>
              <w:t>C3-246283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68AF792" w14:textId="77777777" w:rsidR="009A2182" w:rsidRPr="00322BBE" w:rsidRDefault="009A2182" w:rsidP="00B25224">
            <w:pPr>
              <w:pStyle w:val="TAL"/>
              <w:rPr>
                <w:color w:val="000000"/>
                <w:sz w:val="16"/>
                <w:szCs w:val="16"/>
              </w:rPr>
            </w:pPr>
            <w:r w:rsidRPr="00322BBE">
              <w:rPr>
                <w:color w:val="000000"/>
                <w:sz w:val="16"/>
                <w:szCs w:val="16"/>
              </w:rPr>
              <w:t xml:space="preserve">Support of </w:t>
            </w:r>
            <w:proofErr w:type="spellStart"/>
            <w:r w:rsidRPr="00322BBE">
              <w:rPr>
                <w:color w:val="000000"/>
                <w:sz w:val="16"/>
                <w:szCs w:val="16"/>
              </w:rPr>
              <w:t>NetLoc</w:t>
            </w:r>
            <w:proofErr w:type="spellEnd"/>
            <w:r w:rsidRPr="00322BBE">
              <w:rPr>
                <w:color w:val="000000"/>
                <w:sz w:val="16"/>
                <w:szCs w:val="16"/>
              </w:rPr>
              <w:t xml:space="preserve"> functionality in home routed and deployments with I-SMF scenarios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4874FB"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BC8BF6"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65240D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8E8E90" w14:textId="77777777" w:rsidR="009A2182" w:rsidRPr="00322BBE" w:rsidRDefault="009A2182" w:rsidP="00B25224">
            <w:pPr>
              <w:pStyle w:val="TAL"/>
              <w:rPr>
                <w:sz w:val="16"/>
                <w:szCs w:val="16"/>
              </w:rPr>
            </w:pPr>
          </w:p>
        </w:tc>
      </w:tr>
      <w:tr w:rsidR="009A2182" w:rsidRPr="00322BBE" w14:paraId="623135E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E252F6E" w14:textId="77777777" w:rsidR="009A2182" w:rsidRPr="00322BBE" w:rsidRDefault="009A2182" w:rsidP="00B25224">
            <w:pPr>
              <w:pStyle w:val="TAL"/>
              <w:rPr>
                <w:color w:val="000000"/>
                <w:sz w:val="16"/>
                <w:szCs w:val="16"/>
              </w:rPr>
            </w:pPr>
            <w:r w:rsidRPr="00322BBE">
              <w:rPr>
                <w:color w:val="000000"/>
                <w:sz w:val="16"/>
                <w:szCs w:val="16"/>
              </w:rPr>
              <w:t>C3-246284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995984" w14:textId="77777777" w:rsidR="009A2182" w:rsidRPr="00322BBE" w:rsidRDefault="009A2182" w:rsidP="00B25224">
            <w:pPr>
              <w:pStyle w:val="TAL"/>
              <w:rPr>
                <w:color w:val="000000"/>
                <w:sz w:val="16"/>
                <w:szCs w:val="16"/>
              </w:rPr>
            </w:pPr>
            <w:r w:rsidRPr="00322BBE">
              <w:rPr>
                <w:color w:val="000000"/>
                <w:sz w:val="16"/>
                <w:szCs w:val="16"/>
              </w:rPr>
              <w:t>Support of payload header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0BEC88"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D7DCD22" w14:textId="77777777" w:rsidR="009A2182" w:rsidRPr="00322BBE" w:rsidRDefault="009A2182" w:rsidP="00B25224">
            <w:pPr>
              <w:pStyle w:val="TAL"/>
              <w:rPr>
                <w:color w:val="000000"/>
                <w:sz w:val="16"/>
                <w:szCs w:val="16"/>
              </w:rPr>
            </w:pPr>
            <w:r w:rsidRPr="00322BBE">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33863E"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B1B9C9" w14:textId="77777777" w:rsidR="009A2182" w:rsidRPr="00322BBE" w:rsidRDefault="009A2182" w:rsidP="00B25224">
            <w:pPr>
              <w:pStyle w:val="TAL"/>
              <w:rPr>
                <w:sz w:val="16"/>
                <w:szCs w:val="16"/>
              </w:rPr>
            </w:pPr>
          </w:p>
        </w:tc>
      </w:tr>
      <w:tr w:rsidR="009A2182" w:rsidRPr="00322BBE" w14:paraId="1EAD1B3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ECB4C2" w14:textId="77777777" w:rsidR="009A2182" w:rsidRPr="00322BBE" w:rsidRDefault="009A2182" w:rsidP="00B25224">
            <w:pPr>
              <w:pStyle w:val="TAL"/>
              <w:rPr>
                <w:color w:val="000000"/>
                <w:sz w:val="16"/>
                <w:szCs w:val="16"/>
              </w:rPr>
            </w:pPr>
            <w:r w:rsidRPr="00322BBE">
              <w:rPr>
                <w:color w:val="000000"/>
                <w:sz w:val="16"/>
                <w:szCs w:val="16"/>
              </w:rPr>
              <w:t>C3-246285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DF3CE8" w14:textId="77777777" w:rsidR="009A2182" w:rsidRPr="00322BBE" w:rsidRDefault="009A2182" w:rsidP="00B25224">
            <w:pPr>
              <w:pStyle w:val="TAL"/>
              <w:rPr>
                <w:color w:val="000000"/>
                <w:sz w:val="16"/>
                <w:szCs w:val="16"/>
              </w:rPr>
            </w:pPr>
            <w:r w:rsidRPr="00322BBE">
              <w:rPr>
                <w:color w:val="000000"/>
                <w:sz w:val="16"/>
                <w:szCs w:val="16"/>
              </w:rPr>
              <w:t>Support of payload header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308698"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A847CB" w14:textId="77777777" w:rsidR="009A2182" w:rsidRPr="00322BBE" w:rsidRDefault="009A2182" w:rsidP="00B25224">
            <w:pPr>
              <w:pStyle w:val="TAL"/>
              <w:rPr>
                <w:color w:val="000000"/>
                <w:sz w:val="16"/>
                <w:szCs w:val="16"/>
              </w:rPr>
            </w:pPr>
            <w:r w:rsidRPr="00322BBE">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D6F0AB"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DB9342" w14:textId="77777777" w:rsidR="009A2182" w:rsidRPr="00322BBE" w:rsidRDefault="009A2182" w:rsidP="00B25224">
            <w:pPr>
              <w:pStyle w:val="TAL"/>
              <w:rPr>
                <w:sz w:val="16"/>
                <w:szCs w:val="16"/>
              </w:rPr>
            </w:pPr>
          </w:p>
        </w:tc>
      </w:tr>
      <w:tr w:rsidR="009A2182" w:rsidRPr="00322BBE" w14:paraId="2CCB12C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FA4826" w14:textId="77777777" w:rsidR="009A2182" w:rsidRPr="00322BBE" w:rsidRDefault="009A2182" w:rsidP="00B25224">
            <w:pPr>
              <w:pStyle w:val="TAL"/>
              <w:rPr>
                <w:color w:val="000000"/>
                <w:sz w:val="16"/>
                <w:szCs w:val="16"/>
              </w:rPr>
            </w:pPr>
            <w:r w:rsidRPr="00322BBE">
              <w:rPr>
                <w:color w:val="000000"/>
                <w:sz w:val="16"/>
                <w:szCs w:val="16"/>
              </w:rPr>
              <w:t>C3-246286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9AECFF8" w14:textId="77777777" w:rsidR="009A2182" w:rsidRPr="00322BBE" w:rsidRDefault="009A2182" w:rsidP="00B25224">
            <w:pPr>
              <w:pStyle w:val="TAL"/>
              <w:rPr>
                <w:color w:val="000000"/>
                <w:sz w:val="16"/>
                <w:szCs w:val="16"/>
              </w:rPr>
            </w:pPr>
            <w:r w:rsidRPr="00322BBE">
              <w:rPr>
                <w:color w:val="000000"/>
                <w:sz w:val="16"/>
                <w:szCs w:val="16"/>
              </w:rPr>
              <w:t>Support of Payload Header Handling in N7 interface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6D21CE"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B6A4F8" w14:textId="77777777" w:rsidR="009A2182" w:rsidRPr="00322BBE" w:rsidRDefault="009A2182" w:rsidP="00B25224">
            <w:pPr>
              <w:pStyle w:val="TAL"/>
              <w:rPr>
                <w:color w:val="000000"/>
                <w:sz w:val="16"/>
                <w:szCs w:val="16"/>
              </w:rPr>
            </w:pPr>
            <w:r w:rsidRPr="00322BBE">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CE37C5C"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26AD16" w14:textId="77777777" w:rsidR="009A2182" w:rsidRPr="00322BBE" w:rsidRDefault="009A2182" w:rsidP="00B25224">
            <w:pPr>
              <w:pStyle w:val="TAL"/>
              <w:rPr>
                <w:sz w:val="16"/>
                <w:szCs w:val="16"/>
              </w:rPr>
            </w:pPr>
          </w:p>
        </w:tc>
      </w:tr>
      <w:tr w:rsidR="009A2182" w:rsidRPr="00322BBE" w14:paraId="2C1954A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59BA0BB" w14:textId="77777777" w:rsidR="009A2182" w:rsidRPr="00322BBE" w:rsidRDefault="009A2182" w:rsidP="00B25224">
            <w:pPr>
              <w:pStyle w:val="TAL"/>
              <w:rPr>
                <w:color w:val="000000"/>
                <w:sz w:val="16"/>
                <w:szCs w:val="16"/>
              </w:rPr>
            </w:pPr>
            <w:r w:rsidRPr="00322BBE">
              <w:rPr>
                <w:color w:val="000000"/>
                <w:sz w:val="16"/>
                <w:szCs w:val="16"/>
              </w:rPr>
              <w:t>C3-246287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71C9E6" w14:textId="77777777" w:rsidR="009A2182" w:rsidRPr="00322BBE" w:rsidRDefault="009A2182" w:rsidP="00B25224">
            <w:pPr>
              <w:pStyle w:val="TAL"/>
              <w:rPr>
                <w:color w:val="000000"/>
                <w:sz w:val="16"/>
                <w:szCs w:val="16"/>
              </w:rPr>
            </w:pPr>
            <w:r w:rsidRPr="00322BBE">
              <w:rPr>
                <w:color w:val="000000"/>
                <w:sz w:val="16"/>
                <w:szCs w:val="16"/>
              </w:rPr>
              <w:t>Support of the EES profile for satellite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5B5D97"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2225F4"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16A8AD"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51E70A" w14:textId="77777777" w:rsidR="009A2182" w:rsidRPr="00322BBE" w:rsidRDefault="009A2182" w:rsidP="00B25224">
            <w:pPr>
              <w:pStyle w:val="TAL"/>
              <w:rPr>
                <w:sz w:val="16"/>
                <w:szCs w:val="16"/>
              </w:rPr>
            </w:pPr>
            <w:r w:rsidRPr="00322BBE">
              <w:rPr>
                <w:sz w:val="16"/>
                <w:szCs w:val="16"/>
              </w:rPr>
              <w:t>C3-246381</w:t>
            </w:r>
          </w:p>
        </w:tc>
      </w:tr>
      <w:tr w:rsidR="009A2182" w:rsidRPr="00322BBE" w14:paraId="36DE09B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D18BB1" w14:textId="77777777" w:rsidR="009A2182" w:rsidRPr="00322BBE" w:rsidRDefault="009A2182" w:rsidP="00B25224">
            <w:pPr>
              <w:pStyle w:val="TAL"/>
              <w:rPr>
                <w:color w:val="000000"/>
                <w:sz w:val="16"/>
                <w:szCs w:val="16"/>
              </w:rPr>
            </w:pPr>
            <w:r w:rsidRPr="00322BBE">
              <w:rPr>
                <w:color w:val="000000"/>
                <w:sz w:val="16"/>
                <w:szCs w:val="16"/>
              </w:rPr>
              <w:t>C3-246288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E8FD43" w14:textId="77777777" w:rsidR="009A2182" w:rsidRPr="00322BBE" w:rsidRDefault="009A2182" w:rsidP="00B25224">
            <w:pPr>
              <w:pStyle w:val="TAL"/>
              <w:rPr>
                <w:color w:val="000000"/>
                <w:sz w:val="16"/>
                <w:szCs w:val="16"/>
              </w:rPr>
            </w:pPr>
            <w:r w:rsidRPr="00322BBE">
              <w:rPr>
                <w:color w:val="000000"/>
                <w:sz w:val="16"/>
                <w:szCs w:val="16"/>
              </w:rPr>
              <w:t xml:space="preserve">Updating the IETF HTTP RFC for </w:t>
            </w:r>
            <w:proofErr w:type="spellStart"/>
            <w:r w:rsidRPr="00322BBE">
              <w:rPr>
                <w:color w:val="000000"/>
                <w:sz w:val="16"/>
                <w:szCs w:val="16"/>
              </w:rPr>
              <w:t>DetNet</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48C5C3"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6D79C31"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88FA8D1"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4C296C" w14:textId="77777777" w:rsidR="009A2182" w:rsidRPr="00322BBE" w:rsidRDefault="009A2182" w:rsidP="00B25224">
            <w:pPr>
              <w:pStyle w:val="TAL"/>
              <w:rPr>
                <w:sz w:val="16"/>
                <w:szCs w:val="16"/>
              </w:rPr>
            </w:pPr>
          </w:p>
        </w:tc>
      </w:tr>
      <w:tr w:rsidR="009A2182" w:rsidRPr="00322BBE" w14:paraId="29F6815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F27D0D9" w14:textId="77777777" w:rsidR="009A2182" w:rsidRPr="00322BBE" w:rsidRDefault="009A2182" w:rsidP="00B25224">
            <w:pPr>
              <w:pStyle w:val="TAL"/>
              <w:rPr>
                <w:color w:val="000000"/>
                <w:sz w:val="16"/>
                <w:szCs w:val="16"/>
              </w:rPr>
            </w:pPr>
            <w:r w:rsidRPr="00322BBE">
              <w:rPr>
                <w:color w:val="000000"/>
                <w:sz w:val="16"/>
                <w:szCs w:val="16"/>
              </w:rPr>
              <w:t>C3-246289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842273" w14:textId="77777777" w:rsidR="009A2182" w:rsidRPr="00322BBE" w:rsidRDefault="009A2182" w:rsidP="00B25224">
            <w:pPr>
              <w:pStyle w:val="TAL"/>
              <w:rPr>
                <w:color w:val="000000"/>
                <w:sz w:val="16"/>
                <w:szCs w:val="16"/>
              </w:rPr>
            </w:pPr>
            <w:r w:rsidRPr="00322BBE">
              <w:rPr>
                <w:color w:val="000000"/>
                <w:sz w:val="16"/>
                <w:szCs w:val="16"/>
              </w:rPr>
              <w:t xml:space="preserve">Updating the IETF HTTP RFC for </w:t>
            </w:r>
            <w:proofErr w:type="spellStart"/>
            <w:r w:rsidRPr="00322BBE">
              <w:rPr>
                <w:color w:val="000000"/>
                <w:sz w:val="16"/>
                <w:szCs w:val="16"/>
              </w:rPr>
              <w:t>DetNet</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2A54F2"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809801C"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8494D9"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4F5181" w14:textId="77777777" w:rsidR="009A2182" w:rsidRPr="00322BBE" w:rsidRDefault="009A2182" w:rsidP="00B25224">
            <w:pPr>
              <w:pStyle w:val="TAL"/>
              <w:rPr>
                <w:sz w:val="16"/>
                <w:szCs w:val="16"/>
              </w:rPr>
            </w:pPr>
            <w:r w:rsidRPr="00322BBE">
              <w:rPr>
                <w:sz w:val="16"/>
                <w:szCs w:val="16"/>
              </w:rPr>
              <w:t>C3-246503</w:t>
            </w:r>
          </w:p>
        </w:tc>
      </w:tr>
      <w:tr w:rsidR="009A2182" w:rsidRPr="00322BBE" w14:paraId="644A919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0CC4795" w14:textId="77777777" w:rsidR="009A2182" w:rsidRPr="00322BBE" w:rsidRDefault="009A2182" w:rsidP="00B25224">
            <w:pPr>
              <w:pStyle w:val="TAL"/>
              <w:rPr>
                <w:color w:val="000000"/>
                <w:sz w:val="16"/>
                <w:szCs w:val="16"/>
              </w:rPr>
            </w:pPr>
            <w:r w:rsidRPr="00322BBE">
              <w:rPr>
                <w:color w:val="000000"/>
                <w:sz w:val="16"/>
                <w:szCs w:val="16"/>
              </w:rPr>
              <w:t>C3-246290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E317B0" w14:textId="77777777" w:rsidR="009A2182" w:rsidRPr="00322BBE" w:rsidRDefault="009A2182" w:rsidP="00B25224">
            <w:pPr>
              <w:pStyle w:val="TAL"/>
              <w:rPr>
                <w:color w:val="000000"/>
                <w:sz w:val="16"/>
                <w:szCs w:val="16"/>
              </w:rPr>
            </w:pPr>
            <w:r w:rsidRPr="00322BBE">
              <w:rPr>
                <w:color w:val="000000"/>
                <w:sz w:val="16"/>
                <w:szCs w:val="16"/>
              </w:rPr>
              <w:t xml:space="preserve">Updating the IETF HTTP RFC for </w:t>
            </w:r>
            <w:proofErr w:type="spellStart"/>
            <w:r w:rsidRPr="00322BBE">
              <w:rPr>
                <w:color w:val="000000"/>
                <w:sz w:val="16"/>
                <w:szCs w:val="16"/>
              </w:rPr>
              <w:t>DetNet</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109ED2"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EA996A3"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B04B57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B296A8" w14:textId="77777777" w:rsidR="009A2182" w:rsidRPr="00322BBE" w:rsidRDefault="009A2182" w:rsidP="00B25224">
            <w:pPr>
              <w:pStyle w:val="TAL"/>
              <w:rPr>
                <w:sz w:val="16"/>
                <w:szCs w:val="16"/>
              </w:rPr>
            </w:pPr>
            <w:r w:rsidRPr="00322BBE">
              <w:rPr>
                <w:sz w:val="16"/>
                <w:szCs w:val="16"/>
              </w:rPr>
              <w:t>C3-246498</w:t>
            </w:r>
          </w:p>
        </w:tc>
      </w:tr>
      <w:tr w:rsidR="009A2182" w:rsidRPr="00322BBE" w14:paraId="11F6B9B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BC0DAB3" w14:textId="77777777" w:rsidR="009A2182" w:rsidRPr="00322BBE" w:rsidRDefault="009A2182" w:rsidP="00B25224">
            <w:pPr>
              <w:pStyle w:val="TAL"/>
              <w:rPr>
                <w:color w:val="000000"/>
                <w:sz w:val="16"/>
                <w:szCs w:val="16"/>
              </w:rPr>
            </w:pPr>
            <w:r w:rsidRPr="00322BBE">
              <w:rPr>
                <w:color w:val="000000"/>
                <w:sz w:val="16"/>
                <w:szCs w:val="16"/>
              </w:rPr>
              <w:t>C3-246291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92D460" w14:textId="77777777" w:rsidR="009A2182" w:rsidRPr="00322BBE" w:rsidRDefault="009A2182" w:rsidP="00B25224">
            <w:pPr>
              <w:pStyle w:val="TAL"/>
              <w:rPr>
                <w:color w:val="000000"/>
                <w:sz w:val="16"/>
                <w:szCs w:val="16"/>
              </w:rPr>
            </w:pPr>
            <w:r w:rsidRPr="00322BBE">
              <w:rPr>
                <w:color w:val="000000"/>
                <w:sz w:val="16"/>
                <w:szCs w:val="16"/>
              </w:rPr>
              <w:t xml:space="preserve">Updating the IETF HTTP RFC for </w:t>
            </w:r>
            <w:proofErr w:type="spellStart"/>
            <w:r w:rsidRPr="00322BBE">
              <w:rPr>
                <w:color w:val="000000"/>
                <w:sz w:val="16"/>
                <w:szCs w:val="16"/>
              </w:rPr>
              <w:t>DetNet</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EA4E6D"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CF867C"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67298C"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B1CC47" w14:textId="77777777" w:rsidR="009A2182" w:rsidRPr="00322BBE" w:rsidRDefault="009A2182" w:rsidP="00B25224">
            <w:pPr>
              <w:pStyle w:val="TAL"/>
              <w:rPr>
                <w:sz w:val="16"/>
                <w:szCs w:val="16"/>
              </w:rPr>
            </w:pPr>
            <w:r w:rsidRPr="00322BBE">
              <w:rPr>
                <w:sz w:val="16"/>
                <w:szCs w:val="16"/>
              </w:rPr>
              <w:t>C3-246499</w:t>
            </w:r>
          </w:p>
        </w:tc>
      </w:tr>
      <w:tr w:rsidR="009A2182" w:rsidRPr="00322BBE" w14:paraId="2C50193C"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3EF63F" w14:textId="77777777" w:rsidR="009A2182" w:rsidRPr="00322BBE" w:rsidRDefault="009A2182" w:rsidP="00B25224">
            <w:pPr>
              <w:pStyle w:val="TAL"/>
              <w:rPr>
                <w:color w:val="000000"/>
                <w:sz w:val="16"/>
                <w:szCs w:val="16"/>
              </w:rPr>
            </w:pPr>
            <w:r w:rsidRPr="00322BBE">
              <w:rPr>
                <w:color w:val="000000"/>
                <w:sz w:val="16"/>
                <w:szCs w:val="16"/>
              </w:rPr>
              <w:t>C3-246292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779B025" w14:textId="77777777" w:rsidR="009A2182" w:rsidRPr="00322BBE" w:rsidRDefault="009A2182" w:rsidP="00B25224">
            <w:pPr>
              <w:pStyle w:val="TAL"/>
              <w:rPr>
                <w:color w:val="000000"/>
                <w:sz w:val="16"/>
                <w:szCs w:val="16"/>
              </w:rPr>
            </w:pPr>
            <w:r w:rsidRPr="00322BBE">
              <w:rPr>
                <w:color w:val="000000"/>
                <w:sz w:val="16"/>
                <w:szCs w:val="16"/>
              </w:rPr>
              <w:t>Corrections on the AC Filters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674C71"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FEC4C17"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2FDB4F"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FD4515" w14:textId="77777777" w:rsidR="009A2182" w:rsidRPr="00322BBE" w:rsidRDefault="009A2182" w:rsidP="00B25224">
            <w:pPr>
              <w:pStyle w:val="TAL"/>
              <w:rPr>
                <w:sz w:val="16"/>
                <w:szCs w:val="16"/>
              </w:rPr>
            </w:pPr>
          </w:p>
        </w:tc>
      </w:tr>
      <w:tr w:rsidR="009A2182" w:rsidRPr="00322BBE" w14:paraId="73C09766"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E4EE23" w14:textId="77777777" w:rsidR="009A2182" w:rsidRPr="00322BBE" w:rsidRDefault="009A2182" w:rsidP="00B25224">
            <w:pPr>
              <w:pStyle w:val="TAL"/>
              <w:rPr>
                <w:color w:val="000000"/>
                <w:sz w:val="16"/>
                <w:szCs w:val="16"/>
              </w:rPr>
            </w:pPr>
            <w:r w:rsidRPr="00322BBE">
              <w:rPr>
                <w:color w:val="000000"/>
                <w:sz w:val="16"/>
                <w:szCs w:val="16"/>
              </w:rPr>
              <w:t>C3-246293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90784D" w14:textId="77777777" w:rsidR="009A2182" w:rsidRPr="00322BBE" w:rsidRDefault="009A2182" w:rsidP="00B25224">
            <w:pPr>
              <w:pStyle w:val="TAL"/>
              <w:rPr>
                <w:color w:val="000000"/>
                <w:sz w:val="16"/>
                <w:szCs w:val="16"/>
              </w:rPr>
            </w:pPr>
            <w:r w:rsidRPr="00322BBE">
              <w:rPr>
                <w:color w:val="000000"/>
                <w:sz w:val="16"/>
                <w:szCs w:val="16"/>
              </w:rPr>
              <w:t>Corrections on the AC Filters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63F5AA"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6D476D8"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DFE826"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D9F608" w14:textId="77777777" w:rsidR="009A2182" w:rsidRPr="00322BBE" w:rsidRDefault="009A2182" w:rsidP="00B25224">
            <w:pPr>
              <w:pStyle w:val="TAL"/>
              <w:rPr>
                <w:sz w:val="16"/>
                <w:szCs w:val="16"/>
              </w:rPr>
            </w:pPr>
          </w:p>
        </w:tc>
      </w:tr>
      <w:tr w:rsidR="009A2182" w:rsidRPr="00322BBE" w14:paraId="2269E332"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E7D260E" w14:textId="77777777" w:rsidR="009A2182" w:rsidRPr="00322BBE" w:rsidRDefault="009A2182" w:rsidP="00B25224">
            <w:pPr>
              <w:pStyle w:val="TAL"/>
              <w:rPr>
                <w:color w:val="000000"/>
                <w:sz w:val="16"/>
                <w:szCs w:val="16"/>
              </w:rPr>
            </w:pPr>
            <w:r w:rsidRPr="00322BBE">
              <w:rPr>
                <w:color w:val="000000"/>
                <w:sz w:val="16"/>
                <w:szCs w:val="16"/>
              </w:rPr>
              <w:t>C3-246294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229C69E" w14:textId="77777777" w:rsidR="009A2182" w:rsidRPr="00322BBE" w:rsidRDefault="009A2182" w:rsidP="00B25224">
            <w:pPr>
              <w:pStyle w:val="TAL"/>
              <w:rPr>
                <w:color w:val="000000"/>
                <w:sz w:val="16"/>
                <w:szCs w:val="16"/>
              </w:rPr>
            </w:pPr>
            <w:r w:rsidRPr="00322BBE">
              <w:rPr>
                <w:color w:val="000000"/>
                <w:sz w:val="16"/>
                <w:szCs w:val="16"/>
              </w:rPr>
              <w:t>Corrections on the AC Filters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B58BF0"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AC66FA6"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9B5F7B6"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ECFB19" w14:textId="77777777" w:rsidR="009A2182" w:rsidRPr="00322BBE" w:rsidRDefault="009A2182" w:rsidP="00B25224">
            <w:pPr>
              <w:pStyle w:val="TAL"/>
              <w:rPr>
                <w:sz w:val="16"/>
                <w:szCs w:val="16"/>
              </w:rPr>
            </w:pPr>
          </w:p>
        </w:tc>
      </w:tr>
      <w:tr w:rsidR="009A2182" w:rsidRPr="00322BBE" w14:paraId="4D9947C6"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3DCB55" w14:textId="77777777" w:rsidR="009A2182" w:rsidRPr="00322BBE" w:rsidRDefault="009A2182" w:rsidP="00B25224">
            <w:pPr>
              <w:pStyle w:val="TAL"/>
              <w:rPr>
                <w:color w:val="000000"/>
                <w:sz w:val="16"/>
                <w:szCs w:val="16"/>
              </w:rPr>
            </w:pPr>
            <w:r w:rsidRPr="00322BBE">
              <w:rPr>
                <w:color w:val="000000"/>
                <w:sz w:val="16"/>
                <w:szCs w:val="16"/>
              </w:rPr>
              <w:t>C3-246295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4AE5160" w14:textId="77777777" w:rsidR="009A2182" w:rsidRPr="00322BBE" w:rsidRDefault="009A2182" w:rsidP="00B25224">
            <w:pPr>
              <w:pStyle w:val="TAL"/>
              <w:rPr>
                <w:color w:val="000000"/>
                <w:sz w:val="16"/>
                <w:szCs w:val="16"/>
              </w:rPr>
            </w:pPr>
            <w:r w:rsidRPr="00322BBE">
              <w:rPr>
                <w:color w:val="000000"/>
                <w:sz w:val="16"/>
                <w:szCs w:val="16"/>
              </w:rPr>
              <w:t>Corrections on the end point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748D05"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852B4AF"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7EA7C6F"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B48683" w14:textId="77777777" w:rsidR="009A2182" w:rsidRPr="00322BBE" w:rsidRDefault="009A2182" w:rsidP="00B25224">
            <w:pPr>
              <w:pStyle w:val="TAL"/>
              <w:rPr>
                <w:sz w:val="16"/>
                <w:szCs w:val="16"/>
              </w:rPr>
            </w:pPr>
          </w:p>
        </w:tc>
      </w:tr>
      <w:tr w:rsidR="009A2182" w:rsidRPr="00322BBE" w14:paraId="1016174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635E42" w14:textId="77777777" w:rsidR="009A2182" w:rsidRPr="00322BBE" w:rsidRDefault="009A2182" w:rsidP="00B25224">
            <w:pPr>
              <w:pStyle w:val="TAL"/>
              <w:rPr>
                <w:color w:val="000000"/>
                <w:sz w:val="16"/>
                <w:szCs w:val="16"/>
              </w:rPr>
            </w:pPr>
            <w:r w:rsidRPr="00322BBE">
              <w:rPr>
                <w:color w:val="000000"/>
                <w:sz w:val="16"/>
                <w:szCs w:val="16"/>
              </w:rPr>
              <w:t>C3-246296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B23CFF5" w14:textId="77777777" w:rsidR="009A2182" w:rsidRPr="00322BBE" w:rsidRDefault="009A2182" w:rsidP="00B25224">
            <w:pPr>
              <w:pStyle w:val="TAL"/>
              <w:rPr>
                <w:color w:val="000000"/>
                <w:sz w:val="16"/>
                <w:szCs w:val="16"/>
              </w:rPr>
            </w:pPr>
            <w:r w:rsidRPr="00322BBE">
              <w:rPr>
                <w:color w:val="000000"/>
                <w:sz w:val="16"/>
                <w:szCs w:val="16"/>
              </w:rPr>
              <w:t>Corrections on the end point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EDDCDF"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3F1BF2"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F1FF0F3"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6B728C" w14:textId="77777777" w:rsidR="009A2182" w:rsidRPr="00322BBE" w:rsidRDefault="009A2182" w:rsidP="00B25224">
            <w:pPr>
              <w:pStyle w:val="TAL"/>
              <w:rPr>
                <w:sz w:val="16"/>
                <w:szCs w:val="16"/>
              </w:rPr>
            </w:pPr>
          </w:p>
        </w:tc>
      </w:tr>
      <w:tr w:rsidR="009A2182" w:rsidRPr="00322BBE" w14:paraId="5367418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A882EBA" w14:textId="77777777" w:rsidR="009A2182" w:rsidRPr="00322BBE" w:rsidRDefault="009A2182" w:rsidP="00B25224">
            <w:pPr>
              <w:pStyle w:val="TAL"/>
              <w:rPr>
                <w:color w:val="000000"/>
                <w:sz w:val="16"/>
                <w:szCs w:val="16"/>
              </w:rPr>
            </w:pPr>
            <w:r w:rsidRPr="00322BBE">
              <w:rPr>
                <w:color w:val="000000"/>
                <w:sz w:val="16"/>
                <w:szCs w:val="16"/>
              </w:rPr>
              <w:t>C3-246297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5755BEE" w14:textId="77777777" w:rsidR="009A2182" w:rsidRPr="00322BBE" w:rsidRDefault="009A2182" w:rsidP="00B25224">
            <w:pPr>
              <w:pStyle w:val="TAL"/>
              <w:rPr>
                <w:color w:val="000000"/>
                <w:sz w:val="16"/>
                <w:szCs w:val="16"/>
              </w:rPr>
            </w:pPr>
            <w:r w:rsidRPr="00322BBE">
              <w:rPr>
                <w:color w:val="000000"/>
                <w:sz w:val="16"/>
                <w:szCs w:val="16"/>
              </w:rPr>
              <w:t>Corrections on the UE Id</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548271"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F1CFFBF"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68BFBEE"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4CC67C" w14:textId="77777777" w:rsidR="009A2182" w:rsidRPr="00322BBE" w:rsidRDefault="009A2182" w:rsidP="00B25224">
            <w:pPr>
              <w:pStyle w:val="TAL"/>
              <w:rPr>
                <w:sz w:val="16"/>
                <w:szCs w:val="16"/>
              </w:rPr>
            </w:pPr>
          </w:p>
        </w:tc>
      </w:tr>
      <w:tr w:rsidR="009A2182" w:rsidRPr="00322BBE" w14:paraId="5E3B4C1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B4A1157" w14:textId="77777777" w:rsidR="009A2182" w:rsidRPr="00322BBE" w:rsidRDefault="009A2182" w:rsidP="00B25224">
            <w:pPr>
              <w:pStyle w:val="TAL"/>
              <w:rPr>
                <w:color w:val="000000"/>
                <w:sz w:val="16"/>
                <w:szCs w:val="16"/>
              </w:rPr>
            </w:pPr>
            <w:r w:rsidRPr="00322BBE">
              <w:rPr>
                <w:color w:val="000000"/>
                <w:sz w:val="16"/>
                <w:szCs w:val="16"/>
              </w:rPr>
              <w:t>C3-246298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881804" w14:textId="77777777" w:rsidR="009A2182" w:rsidRPr="00322BBE" w:rsidRDefault="009A2182" w:rsidP="00B25224">
            <w:pPr>
              <w:pStyle w:val="TAL"/>
              <w:rPr>
                <w:color w:val="000000"/>
                <w:sz w:val="16"/>
                <w:szCs w:val="16"/>
              </w:rPr>
            </w:pPr>
            <w:r w:rsidRPr="00322BBE">
              <w:rPr>
                <w:color w:val="000000"/>
                <w:sz w:val="16"/>
                <w:szCs w:val="16"/>
              </w:rPr>
              <w:t>Corrections on the UE Id</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0E0A06"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A36757"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C0424F"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BC9209" w14:textId="77777777" w:rsidR="009A2182" w:rsidRPr="00322BBE" w:rsidRDefault="009A2182" w:rsidP="00B25224">
            <w:pPr>
              <w:pStyle w:val="TAL"/>
              <w:rPr>
                <w:sz w:val="16"/>
                <w:szCs w:val="16"/>
              </w:rPr>
            </w:pPr>
          </w:p>
        </w:tc>
      </w:tr>
      <w:tr w:rsidR="009A2182" w:rsidRPr="00322BBE" w14:paraId="05FBAD7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E3130E" w14:textId="77777777" w:rsidR="009A2182" w:rsidRPr="00322BBE" w:rsidRDefault="009A2182" w:rsidP="00B25224">
            <w:pPr>
              <w:pStyle w:val="TAL"/>
              <w:rPr>
                <w:color w:val="000000"/>
                <w:sz w:val="16"/>
                <w:szCs w:val="16"/>
              </w:rPr>
            </w:pPr>
            <w:r w:rsidRPr="00322BBE">
              <w:rPr>
                <w:color w:val="000000"/>
                <w:sz w:val="16"/>
                <w:szCs w:val="16"/>
              </w:rPr>
              <w:t>C3-246299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5ECDDC" w14:textId="77777777" w:rsidR="009A2182" w:rsidRPr="00322BBE" w:rsidRDefault="009A2182" w:rsidP="00B25224">
            <w:pPr>
              <w:pStyle w:val="TAL"/>
              <w:rPr>
                <w:color w:val="000000"/>
                <w:sz w:val="16"/>
                <w:szCs w:val="16"/>
              </w:rPr>
            </w:pPr>
            <w:r w:rsidRPr="00322BBE">
              <w:rPr>
                <w:color w:val="000000"/>
                <w:sz w:val="16"/>
                <w:szCs w:val="16"/>
              </w:rPr>
              <w:t>Corrections on the status of load warning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50C5F98"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6BC088F"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6A13495"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6B21C8" w14:textId="77777777" w:rsidR="009A2182" w:rsidRPr="00322BBE" w:rsidRDefault="009A2182" w:rsidP="00B25224">
            <w:pPr>
              <w:pStyle w:val="TAL"/>
              <w:rPr>
                <w:sz w:val="16"/>
                <w:szCs w:val="16"/>
              </w:rPr>
            </w:pPr>
          </w:p>
        </w:tc>
      </w:tr>
      <w:tr w:rsidR="009A2182" w:rsidRPr="00322BBE" w14:paraId="40037F5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3B0787" w14:textId="77777777" w:rsidR="009A2182" w:rsidRPr="00322BBE" w:rsidRDefault="009A2182" w:rsidP="00B25224">
            <w:pPr>
              <w:pStyle w:val="TAL"/>
              <w:rPr>
                <w:color w:val="000000"/>
                <w:sz w:val="16"/>
                <w:szCs w:val="16"/>
              </w:rPr>
            </w:pPr>
            <w:r w:rsidRPr="00322BBE">
              <w:rPr>
                <w:color w:val="000000"/>
                <w:sz w:val="16"/>
                <w:szCs w:val="16"/>
              </w:rPr>
              <w:t>C3-246300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9C7BBA" w14:textId="77777777" w:rsidR="009A2182" w:rsidRPr="00322BBE" w:rsidRDefault="009A2182" w:rsidP="00B25224">
            <w:pPr>
              <w:pStyle w:val="TAL"/>
              <w:rPr>
                <w:color w:val="000000"/>
                <w:sz w:val="16"/>
                <w:szCs w:val="16"/>
              </w:rPr>
            </w:pPr>
            <w:r w:rsidRPr="00322BBE">
              <w:rPr>
                <w:color w:val="000000"/>
                <w:sz w:val="16"/>
                <w:szCs w:val="16"/>
              </w:rPr>
              <w:t>Clarifications on the EAS discovery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43532B"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DA6A7B"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33C859"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99EC1B" w14:textId="77777777" w:rsidR="009A2182" w:rsidRPr="00322BBE" w:rsidRDefault="009A2182" w:rsidP="00B25224">
            <w:pPr>
              <w:pStyle w:val="TAL"/>
              <w:rPr>
                <w:sz w:val="16"/>
                <w:szCs w:val="16"/>
              </w:rPr>
            </w:pPr>
            <w:r w:rsidRPr="00322BBE">
              <w:rPr>
                <w:sz w:val="16"/>
                <w:szCs w:val="16"/>
              </w:rPr>
              <w:t>C3-246522</w:t>
            </w:r>
          </w:p>
        </w:tc>
      </w:tr>
      <w:tr w:rsidR="009A2182" w:rsidRPr="00322BBE" w14:paraId="58134B3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138AA35" w14:textId="77777777" w:rsidR="009A2182" w:rsidRPr="00322BBE" w:rsidRDefault="009A2182" w:rsidP="00B25224">
            <w:pPr>
              <w:pStyle w:val="TAL"/>
              <w:rPr>
                <w:color w:val="000000"/>
                <w:sz w:val="16"/>
                <w:szCs w:val="16"/>
              </w:rPr>
            </w:pPr>
            <w:r w:rsidRPr="00322BBE">
              <w:rPr>
                <w:color w:val="000000"/>
                <w:sz w:val="16"/>
                <w:szCs w:val="16"/>
              </w:rPr>
              <w:t>C3-246301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E69449" w14:textId="77777777" w:rsidR="009A2182" w:rsidRPr="00322BBE" w:rsidRDefault="009A2182" w:rsidP="00B25224">
            <w:pPr>
              <w:pStyle w:val="TAL"/>
              <w:rPr>
                <w:color w:val="000000"/>
                <w:sz w:val="16"/>
                <w:szCs w:val="16"/>
              </w:rPr>
            </w:pPr>
            <w:r w:rsidRPr="00322BBE">
              <w:rPr>
                <w:color w:val="000000"/>
                <w:sz w:val="16"/>
                <w:szCs w:val="16"/>
              </w:rPr>
              <w:t>PCC rule enhancement to support N6 delay measurement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D396FB"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553C239" w14:textId="77777777" w:rsidR="009A2182" w:rsidRPr="00322BBE" w:rsidRDefault="009A2182" w:rsidP="00B25224">
            <w:pPr>
              <w:pStyle w:val="TAL"/>
              <w:rPr>
                <w:color w:val="000000"/>
                <w:sz w:val="16"/>
                <w:szCs w:val="16"/>
              </w:rPr>
            </w:pPr>
            <w:r w:rsidRPr="00322BBE">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94ED089"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A2EAB6" w14:textId="77777777" w:rsidR="009A2182" w:rsidRPr="00322BBE" w:rsidRDefault="009A2182" w:rsidP="00B25224">
            <w:pPr>
              <w:pStyle w:val="TAL"/>
              <w:rPr>
                <w:sz w:val="16"/>
                <w:szCs w:val="16"/>
              </w:rPr>
            </w:pPr>
          </w:p>
        </w:tc>
      </w:tr>
      <w:tr w:rsidR="009A2182" w:rsidRPr="00322BBE" w14:paraId="2131C51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73A5E90" w14:textId="77777777" w:rsidR="009A2182" w:rsidRPr="00322BBE" w:rsidRDefault="009A2182" w:rsidP="00B25224">
            <w:pPr>
              <w:pStyle w:val="TAL"/>
              <w:rPr>
                <w:color w:val="000000"/>
                <w:sz w:val="16"/>
                <w:szCs w:val="16"/>
              </w:rPr>
            </w:pPr>
            <w:r w:rsidRPr="00322BBE">
              <w:rPr>
                <w:color w:val="000000"/>
                <w:sz w:val="16"/>
                <w:szCs w:val="16"/>
              </w:rPr>
              <w:t>C3-246302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54AC0BD" w14:textId="77777777" w:rsidR="009A2182" w:rsidRPr="00322BBE" w:rsidRDefault="009A2182" w:rsidP="00B25224">
            <w:pPr>
              <w:pStyle w:val="TAL"/>
              <w:rPr>
                <w:color w:val="000000"/>
                <w:sz w:val="16"/>
                <w:szCs w:val="16"/>
              </w:rPr>
            </w:pPr>
            <w:r w:rsidRPr="00322BBE">
              <w:rPr>
                <w:color w:val="000000"/>
                <w:sz w:val="16"/>
                <w:szCs w:val="16"/>
              </w:rPr>
              <w:t>Support of the N6 delay indication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D0C10A"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68A872F"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70D4F0"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A5E43D" w14:textId="77777777" w:rsidR="009A2182" w:rsidRPr="00322BBE" w:rsidRDefault="009A2182" w:rsidP="00B25224">
            <w:pPr>
              <w:pStyle w:val="TAL"/>
              <w:rPr>
                <w:sz w:val="16"/>
                <w:szCs w:val="16"/>
              </w:rPr>
            </w:pPr>
            <w:r w:rsidRPr="00322BBE">
              <w:rPr>
                <w:sz w:val="16"/>
                <w:szCs w:val="16"/>
              </w:rPr>
              <w:t>C3-246410</w:t>
            </w:r>
          </w:p>
        </w:tc>
      </w:tr>
      <w:tr w:rsidR="009A2182" w:rsidRPr="00322BBE" w14:paraId="044C38A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63B1EB" w14:textId="77777777" w:rsidR="009A2182" w:rsidRPr="00322BBE" w:rsidRDefault="009A2182" w:rsidP="00B25224">
            <w:pPr>
              <w:pStyle w:val="TAL"/>
              <w:rPr>
                <w:color w:val="000000"/>
                <w:sz w:val="16"/>
                <w:szCs w:val="16"/>
              </w:rPr>
            </w:pPr>
            <w:r w:rsidRPr="00322BBE">
              <w:rPr>
                <w:color w:val="000000"/>
                <w:sz w:val="16"/>
                <w:szCs w:val="16"/>
              </w:rPr>
              <w:t>C3-246303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AD49AE" w14:textId="77777777" w:rsidR="009A2182" w:rsidRPr="00322BBE" w:rsidRDefault="009A2182" w:rsidP="00B25224">
            <w:pPr>
              <w:pStyle w:val="TAL"/>
              <w:rPr>
                <w:color w:val="000000"/>
                <w:sz w:val="16"/>
                <w:szCs w:val="16"/>
              </w:rPr>
            </w:pPr>
            <w:r w:rsidRPr="00322BBE">
              <w:rPr>
                <w:color w:val="000000"/>
                <w:sz w:val="16"/>
                <w:szCs w:val="16"/>
              </w:rPr>
              <w:t>Support of the N6 delay indication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F072B9"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6E0D3C" w14:textId="77777777" w:rsidR="009A2182" w:rsidRPr="00322BBE" w:rsidRDefault="009A2182" w:rsidP="00B25224">
            <w:pPr>
              <w:pStyle w:val="TAL"/>
              <w:rPr>
                <w:color w:val="000000"/>
                <w:sz w:val="16"/>
                <w:szCs w:val="16"/>
              </w:rPr>
            </w:pPr>
            <w:r w:rsidRPr="00322BBE">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FE6B19"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5F6FAE" w14:textId="77777777" w:rsidR="009A2182" w:rsidRPr="00322BBE" w:rsidRDefault="009A2182" w:rsidP="00B25224">
            <w:pPr>
              <w:pStyle w:val="TAL"/>
              <w:rPr>
                <w:sz w:val="16"/>
                <w:szCs w:val="16"/>
              </w:rPr>
            </w:pPr>
          </w:p>
        </w:tc>
      </w:tr>
      <w:tr w:rsidR="009A2182" w:rsidRPr="00322BBE" w14:paraId="5DA74F3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257132" w14:textId="77777777" w:rsidR="009A2182" w:rsidRPr="00322BBE" w:rsidRDefault="009A2182" w:rsidP="00B25224">
            <w:pPr>
              <w:pStyle w:val="TAL"/>
              <w:rPr>
                <w:color w:val="000000"/>
                <w:sz w:val="16"/>
                <w:szCs w:val="16"/>
              </w:rPr>
            </w:pPr>
            <w:r w:rsidRPr="00322BBE">
              <w:rPr>
                <w:color w:val="000000"/>
                <w:sz w:val="16"/>
                <w:szCs w:val="16"/>
              </w:rPr>
              <w:t>C3-246304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6747CE7" w14:textId="77777777" w:rsidR="009A2182" w:rsidRPr="00322BBE" w:rsidRDefault="009A2182" w:rsidP="00B25224">
            <w:pPr>
              <w:pStyle w:val="TAL"/>
              <w:rPr>
                <w:color w:val="000000"/>
                <w:sz w:val="16"/>
                <w:szCs w:val="16"/>
              </w:rPr>
            </w:pPr>
            <w:r w:rsidRPr="00322BBE">
              <w:rPr>
                <w:color w:val="000000"/>
                <w:sz w:val="16"/>
                <w:szCs w:val="16"/>
              </w:rPr>
              <w:t>Support of the N6 delay measurement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E89FEF"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04C4A87" w14:textId="77777777" w:rsidR="009A2182" w:rsidRPr="00322BBE" w:rsidRDefault="009A2182" w:rsidP="00B25224">
            <w:pPr>
              <w:pStyle w:val="TAL"/>
              <w:rPr>
                <w:color w:val="000000"/>
                <w:sz w:val="16"/>
                <w:szCs w:val="16"/>
              </w:rPr>
            </w:pPr>
            <w:r w:rsidRPr="00322BBE">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9D3C116"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A32AA2" w14:textId="77777777" w:rsidR="009A2182" w:rsidRPr="00322BBE" w:rsidRDefault="009A2182" w:rsidP="00B25224">
            <w:pPr>
              <w:pStyle w:val="TAL"/>
              <w:rPr>
                <w:sz w:val="16"/>
                <w:szCs w:val="16"/>
              </w:rPr>
            </w:pPr>
          </w:p>
        </w:tc>
      </w:tr>
      <w:tr w:rsidR="009A2182" w:rsidRPr="00322BBE" w14:paraId="117AC306"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96379F" w14:textId="77777777" w:rsidR="009A2182" w:rsidRPr="00322BBE" w:rsidRDefault="009A2182" w:rsidP="00B25224">
            <w:pPr>
              <w:pStyle w:val="TAL"/>
              <w:rPr>
                <w:color w:val="000000"/>
                <w:sz w:val="16"/>
                <w:szCs w:val="16"/>
              </w:rPr>
            </w:pPr>
            <w:r w:rsidRPr="00322BBE">
              <w:rPr>
                <w:color w:val="000000"/>
                <w:sz w:val="16"/>
                <w:szCs w:val="16"/>
              </w:rPr>
              <w:t>C3-246305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E0BA0E" w14:textId="77777777" w:rsidR="009A2182" w:rsidRPr="00322BBE" w:rsidRDefault="009A2182" w:rsidP="00B25224">
            <w:pPr>
              <w:pStyle w:val="TAL"/>
              <w:rPr>
                <w:color w:val="000000"/>
                <w:sz w:val="16"/>
                <w:szCs w:val="16"/>
              </w:rPr>
            </w:pPr>
            <w:r w:rsidRPr="00322BBE">
              <w:rPr>
                <w:color w:val="000000"/>
                <w:sz w:val="16"/>
                <w:szCs w:val="16"/>
              </w:rPr>
              <w:t>Support of the N6 delay measurement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4EAF7B"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AF0064" w14:textId="77777777" w:rsidR="009A2182" w:rsidRPr="00322BBE" w:rsidRDefault="009A2182" w:rsidP="00B25224">
            <w:pPr>
              <w:pStyle w:val="TAL"/>
              <w:rPr>
                <w:color w:val="000000"/>
                <w:sz w:val="16"/>
                <w:szCs w:val="16"/>
              </w:rPr>
            </w:pPr>
            <w:r w:rsidRPr="00322BBE">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AEB5CC"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813929" w14:textId="77777777" w:rsidR="009A2182" w:rsidRPr="00322BBE" w:rsidRDefault="009A2182" w:rsidP="00B25224">
            <w:pPr>
              <w:pStyle w:val="TAL"/>
              <w:rPr>
                <w:sz w:val="16"/>
                <w:szCs w:val="16"/>
              </w:rPr>
            </w:pPr>
          </w:p>
        </w:tc>
      </w:tr>
      <w:tr w:rsidR="009A2182" w:rsidRPr="00322BBE" w14:paraId="6C0A7C4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D986AAA" w14:textId="77777777" w:rsidR="009A2182" w:rsidRPr="00322BBE" w:rsidRDefault="009A2182" w:rsidP="00B25224">
            <w:pPr>
              <w:pStyle w:val="TAL"/>
              <w:rPr>
                <w:color w:val="000000"/>
                <w:sz w:val="16"/>
                <w:szCs w:val="16"/>
              </w:rPr>
            </w:pPr>
            <w:r w:rsidRPr="00322BBE">
              <w:rPr>
                <w:color w:val="000000"/>
                <w:sz w:val="16"/>
                <w:szCs w:val="16"/>
              </w:rPr>
              <w:t>C3-246306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B40B90C" w14:textId="77777777" w:rsidR="009A2182" w:rsidRPr="00322BBE" w:rsidRDefault="009A2182" w:rsidP="00B25224">
            <w:pPr>
              <w:pStyle w:val="TAL"/>
              <w:rPr>
                <w:color w:val="000000"/>
                <w:sz w:val="16"/>
                <w:szCs w:val="16"/>
              </w:rPr>
            </w:pPr>
            <w:r w:rsidRPr="00322BBE">
              <w:rPr>
                <w:color w:val="000000"/>
                <w:sz w:val="16"/>
                <w:szCs w:val="16"/>
              </w:rPr>
              <w:t>Corrections on the API name and presence condition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07F188"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4C99EAA"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D89256"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72B806" w14:textId="77777777" w:rsidR="009A2182" w:rsidRPr="00322BBE" w:rsidRDefault="009A2182" w:rsidP="00B25224">
            <w:pPr>
              <w:pStyle w:val="TAL"/>
              <w:rPr>
                <w:sz w:val="16"/>
                <w:szCs w:val="16"/>
              </w:rPr>
            </w:pPr>
            <w:r w:rsidRPr="00322BBE">
              <w:rPr>
                <w:sz w:val="16"/>
                <w:szCs w:val="16"/>
              </w:rPr>
              <w:t>C3-246364</w:t>
            </w:r>
          </w:p>
        </w:tc>
      </w:tr>
      <w:tr w:rsidR="009A2182" w:rsidRPr="00322BBE" w14:paraId="3CD98D0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4F3956" w14:textId="77777777" w:rsidR="009A2182" w:rsidRPr="00322BBE" w:rsidRDefault="009A2182" w:rsidP="00B25224">
            <w:pPr>
              <w:pStyle w:val="TAL"/>
              <w:rPr>
                <w:color w:val="000000"/>
                <w:sz w:val="16"/>
                <w:szCs w:val="16"/>
              </w:rPr>
            </w:pPr>
            <w:r w:rsidRPr="00322BBE">
              <w:rPr>
                <w:color w:val="000000"/>
                <w:sz w:val="16"/>
                <w:szCs w:val="16"/>
              </w:rPr>
              <w:t>C3-246307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578E42" w14:textId="77777777" w:rsidR="009A2182" w:rsidRPr="00322BBE" w:rsidRDefault="009A2182" w:rsidP="00B25224">
            <w:pPr>
              <w:pStyle w:val="TAL"/>
              <w:rPr>
                <w:color w:val="000000"/>
                <w:sz w:val="16"/>
                <w:szCs w:val="16"/>
              </w:rPr>
            </w:pPr>
            <w:r w:rsidRPr="00322BBE">
              <w:rPr>
                <w:color w:val="000000"/>
                <w:sz w:val="16"/>
                <w:szCs w:val="16"/>
              </w:rPr>
              <w:t>Corrections on the API names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F930AC"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CD273F"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67AA54"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FE1787" w14:textId="77777777" w:rsidR="009A2182" w:rsidRPr="00322BBE" w:rsidRDefault="009A2182" w:rsidP="00B25224">
            <w:pPr>
              <w:pStyle w:val="TAL"/>
              <w:rPr>
                <w:sz w:val="16"/>
                <w:szCs w:val="16"/>
              </w:rPr>
            </w:pPr>
            <w:r w:rsidRPr="00322BBE">
              <w:rPr>
                <w:sz w:val="16"/>
                <w:szCs w:val="16"/>
              </w:rPr>
              <w:t>C3-246403</w:t>
            </w:r>
          </w:p>
        </w:tc>
      </w:tr>
      <w:tr w:rsidR="009A2182" w:rsidRPr="00322BBE" w14:paraId="26437DF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043078" w14:textId="77777777" w:rsidR="009A2182" w:rsidRPr="00322BBE" w:rsidRDefault="009A2182" w:rsidP="00B25224">
            <w:pPr>
              <w:pStyle w:val="TAL"/>
              <w:rPr>
                <w:color w:val="000000"/>
                <w:sz w:val="16"/>
                <w:szCs w:val="16"/>
              </w:rPr>
            </w:pPr>
            <w:r w:rsidRPr="00322BBE">
              <w:rPr>
                <w:color w:val="000000"/>
                <w:sz w:val="16"/>
                <w:szCs w:val="16"/>
              </w:rPr>
              <w:t>C3-246308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8C426CA" w14:textId="77777777" w:rsidR="009A2182" w:rsidRPr="00322BBE" w:rsidRDefault="009A2182" w:rsidP="00B25224">
            <w:pPr>
              <w:pStyle w:val="TAL"/>
              <w:rPr>
                <w:color w:val="000000"/>
                <w:sz w:val="16"/>
                <w:szCs w:val="16"/>
              </w:rPr>
            </w:pPr>
            <w:r w:rsidRPr="00322BBE">
              <w:rPr>
                <w:color w:val="000000"/>
                <w:sz w:val="16"/>
                <w:szCs w:val="16"/>
              </w:rPr>
              <w:t>Corrections on the re-used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10D9E4"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83E23E"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8B67F2"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1F9FD5" w14:textId="77777777" w:rsidR="009A2182" w:rsidRPr="00322BBE" w:rsidRDefault="009A2182" w:rsidP="00B25224">
            <w:pPr>
              <w:pStyle w:val="TAL"/>
              <w:rPr>
                <w:sz w:val="16"/>
                <w:szCs w:val="16"/>
              </w:rPr>
            </w:pPr>
            <w:r w:rsidRPr="00322BBE">
              <w:rPr>
                <w:sz w:val="16"/>
                <w:szCs w:val="16"/>
              </w:rPr>
              <w:t>C3-246404</w:t>
            </w:r>
          </w:p>
        </w:tc>
      </w:tr>
      <w:tr w:rsidR="009A2182" w:rsidRPr="00322BBE" w14:paraId="2EB2D1C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43CFBD" w14:textId="77777777" w:rsidR="009A2182" w:rsidRPr="00322BBE" w:rsidRDefault="009A2182" w:rsidP="00B25224">
            <w:pPr>
              <w:pStyle w:val="TAL"/>
              <w:rPr>
                <w:color w:val="000000"/>
                <w:sz w:val="16"/>
                <w:szCs w:val="16"/>
              </w:rPr>
            </w:pPr>
            <w:r w:rsidRPr="00322BBE">
              <w:rPr>
                <w:color w:val="000000"/>
                <w:sz w:val="16"/>
                <w:szCs w:val="16"/>
              </w:rPr>
              <w:t>C3-246309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2852DD2" w14:textId="77777777" w:rsidR="009A2182" w:rsidRPr="00322BBE" w:rsidRDefault="009A2182" w:rsidP="00B25224">
            <w:pPr>
              <w:pStyle w:val="TAL"/>
              <w:rPr>
                <w:color w:val="000000"/>
                <w:sz w:val="16"/>
                <w:szCs w:val="16"/>
              </w:rPr>
            </w:pPr>
            <w:r w:rsidRPr="00322BBE">
              <w:rPr>
                <w:color w:val="000000"/>
                <w:sz w:val="16"/>
                <w:szCs w:val="16"/>
              </w:rPr>
              <w:t xml:space="preserve">Various corrections on </w:t>
            </w:r>
            <w:proofErr w:type="spellStart"/>
            <w:r w:rsidRPr="00322BBE">
              <w:rPr>
                <w:color w:val="000000"/>
                <w:sz w:val="16"/>
                <w:szCs w:val="16"/>
              </w:rPr>
              <w:t>Eees</w:t>
            </w:r>
            <w:proofErr w:type="spellEnd"/>
            <w:r w:rsidRPr="00322BBE">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3BB8E9"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31CAF0"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143429C"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5F4A51" w14:textId="77777777" w:rsidR="009A2182" w:rsidRPr="00322BBE" w:rsidRDefault="009A2182" w:rsidP="00B25224">
            <w:pPr>
              <w:pStyle w:val="TAL"/>
              <w:rPr>
                <w:sz w:val="16"/>
                <w:szCs w:val="16"/>
              </w:rPr>
            </w:pPr>
            <w:r w:rsidRPr="00322BBE">
              <w:rPr>
                <w:sz w:val="16"/>
                <w:szCs w:val="16"/>
              </w:rPr>
              <w:t>C3-246405</w:t>
            </w:r>
          </w:p>
        </w:tc>
      </w:tr>
      <w:tr w:rsidR="009A2182" w:rsidRPr="00322BBE" w14:paraId="2082A392"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269CA8" w14:textId="77777777" w:rsidR="009A2182" w:rsidRPr="00322BBE" w:rsidRDefault="009A2182" w:rsidP="00B25224">
            <w:pPr>
              <w:pStyle w:val="TAL"/>
              <w:rPr>
                <w:color w:val="000000"/>
                <w:sz w:val="16"/>
                <w:szCs w:val="16"/>
              </w:rPr>
            </w:pPr>
            <w:r w:rsidRPr="00322BBE">
              <w:rPr>
                <w:color w:val="000000"/>
                <w:sz w:val="16"/>
                <w:szCs w:val="16"/>
              </w:rPr>
              <w:t>C3-246310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5498F1" w14:textId="77777777" w:rsidR="009A2182" w:rsidRPr="00322BBE" w:rsidRDefault="009A2182" w:rsidP="00B25224">
            <w:pPr>
              <w:pStyle w:val="TAL"/>
              <w:rPr>
                <w:color w:val="000000"/>
                <w:sz w:val="16"/>
                <w:szCs w:val="16"/>
              </w:rPr>
            </w:pPr>
            <w:r w:rsidRPr="00322BBE">
              <w:rPr>
                <w:color w:val="000000"/>
                <w:sz w:val="16"/>
                <w:szCs w:val="16"/>
              </w:rPr>
              <w:t xml:space="preserve">Various corrections on </w:t>
            </w:r>
            <w:proofErr w:type="spellStart"/>
            <w:r w:rsidRPr="00322BBE">
              <w:rPr>
                <w:color w:val="000000"/>
                <w:sz w:val="16"/>
                <w:szCs w:val="16"/>
              </w:rPr>
              <w:t>Nudr</w:t>
            </w:r>
            <w:proofErr w:type="spellEnd"/>
            <w:r w:rsidRPr="00322BBE">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7C536E"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9982CB"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3B8BCD"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6EFA3C" w14:textId="77777777" w:rsidR="009A2182" w:rsidRPr="00322BBE" w:rsidRDefault="009A2182" w:rsidP="00B25224">
            <w:pPr>
              <w:pStyle w:val="TAL"/>
              <w:rPr>
                <w:sz w:val="16"/>
                <w:szCs w:val="16"/>
              </w:rPr>
            </w:pPr>
          </w:p>
        </w:tc>
      </w:tr>
      <w:tr w:rsidR="009A2182" w:rsidRPr="00322BBE" w14:paraId="601B61A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C9CE5D" w14:textId="77777777" w:rsidR="009A2182" w:rsidRPr="00322BBE" w:rsidRDefault="009A2182" w:rsidP="00B25224">
            <w:pPr>
              <w:pStyle w:val="TAL"/>
              <w:rPr>
                <w:color w:val="000000"/>
                <w:sz w:val="16"/>
                <w:szCs w:val="16"/>
              </w:rPr>
            </w:pPr>
            <w:r w:rsidRPr="00322BBE">
              <w:rPr>
                <w:color w:val="000000"/>
                <w:sz w:val="16"/>
                <w:szCs w:val="16"/>
              </w:rPr>
              <w:t>C3-246311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FE93B6" w14:textId="77777777" w:rsidR="009A2182" w:rsidRPr="00322BBE" w:rsidRDefault="009A2182" w:rsidP="00B25224">
            <w:pPr>
              <w:pStyle w:val="TAL"/>
              <w:rPr>
                <w:color w:val="000000"/>
                <w:sz w:val="16"/>
                <w:szCs w:val="16"/>
              </w:rPr>
            </w:pPr>
            <w:r w:rsidRPr="00322BBE">
              <w:rPr>
                <w:color w:val="000000"/>
                <w:sz w:val="16"/>
                <w:szCs w:val="16"/>
              </w:rPr>
              <w:t>Support of the non-3GPP devices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75835B"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23D3CE1"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5589A3"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8DFC79" w14:textId="77777777" w:rsidR="009A2182" w:rsidRPr="00322BBE" w:rsidRDefault="009A2182" w:rsidP="00B25224">
            <w:pPr>
              <w:pStyle w:val="TAL"/>
              <w:rPr>
                <w:sz w:val="16"/>
                <w:szCs w:val="16"/>
              </w:rPr>
            </w:pPr>
            <w:r w:rsidRPr="00322BBE">
              <w:rPr>
                <w:sz w:val="16"/>
                <w:szCs w:val="16"/>
              </w:rPr>
              <w:t>C3-246437</w:t>
            </w:r>
          </w:p>
        </w:tc>
      </w:tr>
      <w:tr w:rsidR="009A2182" w:rsidRPr="00322BBE" w14:paraId="0EF2532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7E509C" w14:textId="77777777" w:rsidR="009A2182" w:rsidRPr="00322BBE" w:rsidRDefault="009A2182" w:rsidP="00B25224">
            <w:pPr>
              <w:pStyle w:val="TAL"/>
              <w:rPr>
                <w:color w:val="000000"/>
                <w:sz w:val="16"/>
                <w:szCs w:val="16"/>
              </w:rPr>
            </w:pPr>
            <w:r w:rsidRPr="00322BBE">
              <w:rPr>
                <w:color w:val="000000"/>
                <w:sz w:val="16"/>
                <w:szCs w:val="16"/>
              </w:rPr>
              <w:t>C3-246312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9E73DB3" w14:textId="77777777" w:rsidR="009A2182" w:rsidRPr="00322BBE" w:rsidRDefault="009A2182" w:rsidP="00B25224">
            <w:pPr>
              <w:pStyle w:val="TAL"/>
              <w:rPr>
                <w:color w:val="000000"/>
                <w:sz w:val="16"/>
                <w:szCs w:val="16"/>
              </w:rPr>
            </w:pPr>
            <w:r w:rsidRPr="00322BBE">
              <w:rPr>
                <w:color w:val="000000"/>
                <w:sz w:val="16"/>
                <w:szCs w:val="16"/>
              </w:rPr>
              <w:t>Support of the non-3GPP devices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36CB61"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25096C"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E7757D"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92FC9F" w14:textId="77777777" w:rsidR="009A2182" w:rsidRPr="00322BBE" w:rsidRDefault="009A2182" w:rsidP="00B25224">
            <w:pPr>
              <w:pStyle w:val="TAL"/>
              <w:rPr>
                <w:sz w:val="16"/>
                <w:szCs w:val="16"/>
              </w:rPr>
            </w:pPr>
            <w:r w:rsidRPr="00322BBE">
              <w:rPr>
                <w:sz w:val="16"/>
                <w:szCs w:val="16"/>
              </w:rPr>
              <w:t>C3-246492</w:t>
            </w:r>
          </w:p>
        </w:tc>
      </w:tr>
      <w:tr w:rsidR="009A2182" w:rsidRPr="00322BBE" w14:paraId="2D591CB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6CCE85" w14:textId="77777777" w:rsidR="009A2182" w:rsidRPr="00322BBE" w:rsidRDefault="009A2182" w:rsidP="00B25224">
            <w:pPr>
              <w:pStyle w:val="TAL"/>
              <w:rPr>
                <w:color w:val="000000"/>
                <w:sz w:val="16"/>
                <w:szCs w:val="16"/>
              </w:rPr>
            </w:pPr>
            <w:r w:rsidRPr="00322BBE">
              <w:rPr>
                <w:color w:val="000000"/>
                <w:sz w:val="16"/>
                <w:szCs w:val="16"/>
              </w:rPr>
              <w:t>C3-246313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63B8581" w14:textId="77777777" w:rsidR="009A2182" w:rsidRPr="00322BBE" w:rsidRDefault="009A2182" w:rsidP="00B25224">
            <w:pPr>
              <w:pStyle w:val="TAL"/>
              <w:rPr>
                <w:color w:val="000000"/>
                <w:sz w:val="16"/>
                <w:szCs w:val="16"/>
              </w:rPr>
            </w:pPr>
            <w:r w:rsidRPr="00322BBE">
              <w:rPr>
                <w:color w:val="000000"/>
                <w:sz w:val="16"/>
                <w:szCs w:val="16"/>
              </w:rPr>
              <w:t>URSP rules provisioning for Background Data Transfer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7D80C0"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DC137B8"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834BF6"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05E618" w14:textId="77777777" w:rsidR="009A2182" w:rsidRPr="00322BBE" w:rsidRDefault="009A2182" w:rsidP="00B25224">
            <w:pPr>
              <w:pStyle w:val="TAL"/>
              <w:rPr>
                <w:sz w:val="16"/>
                <w:szCs w:val="16"/>
              </w:rPr>
            </w:pPr>
            <w:r w:rsidRPr="00322BBE">
              <w:rPr>
                <w:sz w:val="16"/>
                <w:szCs w:val="16"/>
              </w:rPr>
              <w:t>C3-246419</w:t>
            </w:r>
          </w:p>
        </w:tc>
      </w:tr>
      <w:tr w:rsidR="009A2182" w:rsidRPr="00322BBE" w14:paraId="7206F53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B00F12" w14:textId="77777777" w:rsidR="009A2182" w:rsidRPr="00322BBE" w:rsidRDefault="009A2182" w:rsidP="00B25224">
            <w:pPr>
              <w:pStyle w:val="TAL"/>
              <w:rPr>
                <w:color w:val="000000"/>
                <w:sz w:val="16"/>
                <w:szCs w:val="16"/>
              </w:rPr>
            </w:pPr>
            <w:r w:rsidRPr="00322BBE">
              <w:rPr>
                <w:color w:val="000000"/>
                <w:sz w:val="16"/>
                <w:szCs w:val="16"/>
              </w:rPr>
              <w:t>C3-246314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3EF6E9" w14:textId="77777777" w:rsidR="009A2182" w:rsidRPr="00322BBE" w:rsidRDefault="009A2182" w:rsidP="00B25224">
            <w:pPr>
              <w:pStyle w:val="TAL"/>
              <w:rPr>
                <w:color w:val="000000"/>
                <w:sz w:val="16"/>
                <w:szCs w:val="16"/>
              </w:rPr>
            </w:pPr>
            <w:r w:rsidRPr="00322BBE">
              <w:rPr>
                <w:color w:val="000000"/>
                <w:sz w:val="16"/>
                <w:szCs w:val="16"/>
              </w:rPr>
              <w:t>URSP rules provisioning for Background Data Transfer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932C86"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1FEF63"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22F9995"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23C345" w14:textId="77777777" w:rsidR="009A2182" w:rsidRPr="00322BBE" w:rsidRDefault="009A2182" w:rsidP="00B25224">
            <w:pPr>
              <w:pStyle w:val="TAL"/>
              <w:rPr>
                <w:sz w:val="16"/>
                <w:szCs w:val="16"/>
              </w:rPr>
            </w:pPr>
            <w:r w:rsidRPr="00322BBE">
              <w:rPr>
                <w:sz w:val="16"/>
                <w:szCs w:val="16"/>
              </w:rPr>
              <w:t>C3-246420</w:t>
            </w:r>
          </w:p>
        </w:tc>
      </w:tr>
      <w:tr w:rsidR="009A2182" w:rsidRPr="00322BBE" w14:paraId="421B7C9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FB6129" w14:textId="77777777" w:rsidR="009A2182" w:rsidRPr="00322BBE" w:rsidRDefault="009A2182" w:rsidP="00B25224">
            <w:pPr>
              <w:pStyle w:val="TAL"/>
              <w:rPr>
                <w:color w:val="000000"/>
                <w:sz w:val="16"/>
                <w:szCs w:val="16"/>
              </w:rPr>
            </w:pPr>
            <w:r w:rsidRPr="00322BBE">
              <w:rPr>
                <w:color w:val="000000"/>
                <w:sz w:val="16"/>
                <w:szCs w:val="16"/>
              </w:rPr>
              <w:t>C3-246315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CB0B55" w14:textId="77777777" w:rsidR="009A2182" w:rsidRPr="00322BBE" w:rsidRDefault="009A2182" w:rsidP="00B25224">
            <w:pPr>
              <w:pStyle w:val="TAL"/>
              <w:rPr>
                <w:color w:val="000000"/>
                <w:sz w:val="16"/>
                <w:szCs w:val="16"/>
              </w:rPr>
            </w:pPr>
            <w:r w:rsidRPr="00322BBE">
              <w:rPr>
                <w:color w:val="000000"/>
                <w:sz w:val="16"/>
                <w:szCs w:val="16"/>
              </w:rPr>
              <w:t xml:space="preserve">Updates on </w:t>
            </w:r>
            <w:proofErr w:type="spellStart"/>
            <w:r w:rsidRPr="00322BBE">
              <w:rPr>
                <w:color w:val="000000"/>
                <w:sz w:val="16"/>
                <w:szCs w:val="16"/>
              </w:rPr>
              <w:t>UAVFlightAssistance</w:t>
            </w:r>
            <w:proofErr w:type="spellEnd"/>
            <w:r w:rsidRPr="00322BBE">
              <w:rPr>
                <w:color w:val="000000"/>
                <w:sz w:val="16"/>
                <w:szCs w:val="16"/>
              </w:rPr>
              <w:t xml:space="preserve"> API definitions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7E8084"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150A1E" w14:textId="77777777" w:rsidR="009A2182" w:rsidRPr="00322BBE" w:rsidRDefault="009A2182" w:rsidP="00B25224">
            <w:pPr>
              <w:pStyle w:val="TAL"/>
              <w:rPr>
                <w:color w:val="000000"/>
                <w:sz w:val="16"/>
                <w:szCs w:val="16"/>
              </w:rPr>
            </w:pPr>
            <w:r w:rsidRPr="00322BBE">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731E34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E93ECF" w14:textId="77777777" w:rsidR="009A2182" w:rsidRPr="00322BBE" w:rsidRDefault="009A2182" w:rsidP="00B25224">
            <w:pPr>
              <w:pStyle w:val="TAL"/>
              <w:rPr>
                <w:sz w:val="16"/>
                <w:szCs w:val="16"/>
              </w:rPr>
            </w:pPr>
          </w:p>
        </w:tc>
      </w:tr>
      <w:tr w:rsidR="009A2182" w:rsidRPr="00322BBE" w14:paraId="6A97A71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8699B3" w14:textId="77777777" w:rsidR="009A2182" w:rsidRPr="00322BBE" w:rsidRDefault="009A2182" w:rsidP="00B25224">
            <w:pPr>
              <w:pStyle w:val="TAL"/>
              <w:rPr>
                <w:color w:val="000000"/>
                <w:sz w:val="16"/>
                <w:szCs w:val="16"/>
              </w:rPr>
            </w:pPr>
            <w:r w:rsidRPr="00322BBE">
              <w:rPr>
                <w:color w:val="000000"/>
                <w:sz w:val="16"/>
                <w:szCs w:val="16"/>
              </w:rPr>
              <w:t>C3-246316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C32565" w14:textId="77777777" w:rsidR="009A2182" w:rsidRPr="00322BBE" w:rsidRDefault="009A2182" w:rsidP="00B25224">
            <w:pPr>
              <w:pStyle w:val="TAL"/>
              <w:rPr>
                <w:color w:val="000000"/>
                <w:sz w:val="16"/>
                <w:szCs w:val="16"/>
              </w:rPr>
            </w:pPr>
            <w:proofErr w:type="spellStart"/>
            <w:r w:rsidRPr="00322BBE">
              <w:rPr>
                <w:color w:val="000000"/>
                <w:sz w:val="16"/>
                <w:szCs w:val="16"/>
              </w:rPr>
              <w:t>UAVFlightAssistanceAPI</w:t>
            </w:r>
            <w:proofErr w:type="spellEnd"/>
            <w:r w:rsidRPr="00322BBE">
              <w:rPr>
                <w:color w:val="000000"/>
                <w:sz w:val="16"/>
                <w:szCs w:val="16"/>
              </w:rPr>
              <w:t xml:space="preserve"> </w:t>
            </w:r>
            <w:proofErr w:type="spellStart"/>
            <w:r w:rsidRPr="00322BBE">
              <w:rPr>
                <w:color w:val="000000"/>
                <w:sz w:val="16"/>
                <w:szCs w:val="16"/>
              </w:rPr>
              <w:t>OpenAPI</w:t>
            </w:r>
            <w:proofErr w:type="spellEnd"/>
            <w:r w:rsidRPr="00322BBE">
              <w:rPr>
                <w:color w:val="000000"/>
                <w:sz w:val="16"/>
                <w:szCs w:val="16"/>
              </w:rPr>
              <w:t xml:space="preserve"> definitions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7E6477"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E0FBBA"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25E7E3"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3DB6B9" w14:textId="77777777" w:rsidR="009A2182" w:rsidRPr="00322BBE" w:rsidRDefault="009A2182" w:rsidP="00B25224">
            <w:pPr>
              <w:pStyle w:val="TAL"/>
              <w:rPr>
                <w:sz w:val="16"/>
                <w:szCs w:val="16"/>
              </w:rPr>
            </w:pPr>
            <w:r w:rsidRPr="00322BBE">
              <w:rPr>
                <w:sz w:val="16"/>
                <w:szCs w:val="16"/>
              </w:rPr>
              <w:t>C3-246518</w:t>
            </w:r>
          </w:p>
        </w:tc>
      </w:tr>
      <w:tr w:rsidR="009A2182" w:rsidRPr="00322BBE" w14:paraId="5ADF909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6F19C3B" w14:textId="77777777" w:rsidR="009A2182" w:rsidRPr="00322BBE" w:rsidRDefault="009A2182" w:rsidP="00B25224">
            <w:pPr>
              <w:pStyle w:val="TAL"/>
              <w:rPr>
                <w:color w:val="000000"/>
                <w:sz w:val="16"/>
                <w:szCs w:val="16"/>
              </w:rPr>
            </w:pPr>
            <w:r w:rsidRPr="00322BBE">
              <w:rPr>
                <w:color w:val="000000"/>
                <w:sz w:val="16"/>
                <w:szCs w:val="16"/>
              </w:rPr>
              <w:t>C3-246317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0367D7" w14:textId="77777777" w:rsidR="009A2182" w:rsidRPr="00322BBE" w:rsidRDefault="009A2182" w:rsidP="00B25224">
            <w:pPr>
              <w:pStyle w:val="TAL"/>
              <w:rPr>
                <w:color w:val="000000"/>
                <w:sz w:val="16"/>
                <w:szCs w:val="16"/>
              </w:rPr>
            </w:pPr>
            <w:r w:rsidRPr="00322BBE">
              <w:rPr>
                <w:color w:val="000000"/>
                <w:sz w:val="16"/>
                <w:szCs w:val="16"/>
              </w:rPr>
              <w:t>Handling the release of a UE address used as key in an N5 context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B365DE"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457C96C"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D6EA8F"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F13DDF" w14:textId="77777777" w:rsidR="009A2182" w:rsidRPr="00322BBE" w:rsidRDefault="009A2182" w:rsidP="00B25224">
            <w:pPr>
              <w:pStyle w:val="TAL"/>
              <w:rPr>
                <w:sz w:val="16"/>
                <w:szCs w:val="16"/>
              </w:rPr>
            </w:pPr>
          </w:p>
        </w:tc>
      </w:tr>
      <w:tr w:rsidR="009A2182" w:rsidRPr="00322BBE" w14:paraId="1FA8A2C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BBD9EF" w14:textId="77777777" w:rsidR="009A2182" w:rsidRPr="00322BBE" w:rsidRDefault="009A2182" w:rsidP="00B25224">
            <w:pPr>
              <w:pStyle w:val="TAL"/>
              <w:rPr>
                <w:color w:val="000000"/>
                <w:sz w:val="16"/>
                <w:szCs w:val="16"/>
              </w:rPr>
            </w:pPr>
            <w:r w:rsidRPr="00322BBE">
              <w:rPr>
                <w:color w:val="000000"/>
                <w:sz w:val="16"/>
                <w:szCs w:val="16"/>
              </w:rPr>
              <w:t>C3-246318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AA48C2D" w14:textId="77777777" w:rsidR="009A2182" w:rsidRPr="00322BBE" w:rsidRDefault="009A2182" w:rsidP="00B25224">
            <w:pPr>
              <w:pStyle w:val="TAL"/>
              <w:rPr>
                <w:color w:val="000000"/>
                <w:sz w:val="16"/>
                <w:szCs w:val="16"/>
              </w:rPr>
            </w:pPr>
            <w:r w:rsidRPr="00322BBE">
              <w:rPr>
                <w:color w:val="000000"/>
                <w:sz w:val="16"/>
                <w:szCs w:val="16"/>
              </w:rPr>
              <w:t>Procedure for PCF triggered context termination due to released UE address as only key identifier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A278D5"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025F17"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06DBC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2A6D1C" w14:textId="77777777" w:rsidR="009A2182" w:rsidRPr="00322BBE" w:rsidRDefault="009A2182" w:rsidP="00B25224">
            <w:pPr>
              <w:pStyle w:val="TAL"/>
              <w:rPr>
                <w:sz w:val="16"/>
                <w:szCs w:val="16"/>
              </w:rPr>
            </w:pPr>
            <w:r w:rsidRPr="00322BBE">
              <w:rPr>
                <w:sz w:val="16"/>
                <w:szCs w:val="16"/>
              </w:rPr>
              <w:t>C3-246511</w:t>
            </w:r>
          </w:p>
        </w:tc>
      </w:tr>
      <w:tr w:rsidR="009A2182" w:rsidRPr="00322BBE" w14:paraId="233D4A3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78F9A5" w14:textId="77777777" w:rsidR="009A2182" w:rsidRPr="00322BBE" w:rsidRDefault="009A2182" w:rsidP="00B25224">
            <w:pPr>
              <w:pStyle w:val="TAL"/>
              <w:rPr>
                <w:color w:val="000000"/>
                <w:sz w:val="16"/>
                <w:szCs w:val="16"/>
              </w:rPr>
            </w:pPr>
            <w:r w:rsidRPr="00322BBE">
              <w:rPr>
                <w:color w:val="000000"/>
                <w:sz w:val="16"/>
                <w:szCs w:val="16"/>
              </w:rPr>
              <w:t>C3-246319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0DEA82" w14:textId="77777777" w:rsidR="009A2182" w:rsidRPr="00322BBE" w:rsidRDefault="009A2182" w:rsidP="00B25224">
            <w:pPr>
              <w:pStyle w:val="TAL"/>
              <w:rPr>
                <w:color w:val="000000"/>
                <w:sz w:val="16"/>
                <w:szCs w:val="16"/>
              </w:rPr>
            </w:pPr>
            <w:r w:rsidRPr="00322BBE">
              <w:rPr>
                <w:color w:val="000000"/>
                <w:sz w:val="16"/>
                <w:szCs w:val="16"/>
              </w:rPr>
              <w:t>Encoding of the XRM media related information between UPF and AS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EA6693"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66DFE39"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BED567"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0DC4A1" w14:textId="77777777" w:rsidR="009A2182" w:rsidRPr="00322BBE" w:rsidRDefault="009A2182" w:rsidP="00B25224">
            <w:pPr>
              <w:pStyle w:val="TAL"/>
              <w:rPr>
                <w:sz w:val="16"/>
                <w:szCs w:val="16"/>
              </w:rPr>
            </w:pPr>
          </w:p>
        </w:tc>
      </w:tr>
      <w:tr w:rsidR="009A2182" w:rsidRPr="00322BBE" w14:paraId="4173399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546E15" w14:textId="77777777" w:rsidR="009A2182" w:rsidRPr="00322BBE" w:rsidRDefault="009A2182" w:rsidP="00B25224">
            <w:pPr>
              <w:pStyle w:val="TAL"/>
              <w:rPr>
                <w:color w:val="000000"/>
                <w:sz w:val="16"/>
                <w:szCs w:val="16"/>
              </w:rPr>
            </w:pPr>
            <w:r w:rsidRPr="00322BBE">
              <w:rPr>
                <w:color w:val="000000"/>
                <w:sz w:val="16"/>
                <w:szCs w:val="16"/>
              </w:rPr>
              <w:t>C3-246320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0FD028" w14:textId="77777777" w:rsidR="009A2182" w:rsidRPr="00322BBE" w:rsidRDefault="009A2182" w:rsidP="00B25224">
            <w:pPr>
              <w:pStyle w:val="TAL"/>
              <w:rPr>
                <w:color w:val="000000"/>
                <w:sz w:val="16"/>
                <w:szCs w:val="16"/>
              </w:rPr>
            </w:pPr>
            <w:r w:rsidRPr="00322BBE">
              <w:rPr>
                <w:color w:val="000000"/>
                <w:sz w:val="16"/>
                <w:szCs w:val="16"/>
              </w:rPr>
              <w:t>Support of serving satellite identification in UE-SAT-UE communication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B14EAC"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23EE0A"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26FFE26"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75F635" w14:textId="77777777" w:rsidR="009A2182" w:rsidRPr="00322BBE" w:rsidRDefault="009A2182" w:rsidP="00B25224">
            <w:pPr>
              <w:pStyle w:val="TAL"/>
              <w:rPr>
                <w:sz w:val="16"/>
                <w:szCs w:val="16"/>
              </w:rPr>
            </w:pPr>
            <w:r w:rsidRPr="00322BBE">
              <w:rPr>
                <w:sz w:val="16"/>
                <w:szCs w:val="16"/>
              </w:rPr>
              <w:t>C3-246407</w:t>
            </w:r>
          </w:p>
        </w:tc>
      </w:tr>
      <w:tr w:rsidR="009A2182" w:rsidRPr="00322BBE" w14:paraId="2E2A66D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74B2EF" w14:textId="77777777" w:rsidR="009A2182" w:rsidRPr="00322BBE" w:rsidRDefault="009A2182" w:rsidP="00B25224">
            <w:pPr>
              <w:pStyle w:val="TAL"/>
              <w:rPr>
                <w:color w:val="000000"/>
                <w:sz w:val="16"/>
                <w:szCs w:val="16"/>
              </w:rPr>
            </w:pPr>
            <w:r w:rsidRPr="00322BBE">
              <w:rPr>
                <w:color w:val="000000"/>
                <w:sz w:val="16"/>
                <w:szCs w:val="16"/>
              </w:rPr>
              <w:t>C3-246321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0188AA" w14:textId="77777777" w:rsidR="009A2182" w:rsidRPr="00322BBE" w:rsidRDefault="009A2182" w:rsidP="00B25224">
            <w:pPr>
              <w:pStyle w:val="TAL"/>
              <w:rPr>
                <w:color w:val="000000"/>
                <w:sz w:val="16"/>
                <w:szCs w:val="16"/>
              </w:rPr>
            </w:pPr>
            <w:r w:rsidRPr="00322BBE">
              <w:rPr>
                <w:color w:val="000000"/>
                <w:sz w:val="16"/>
                <w:szCs w:val="16"/>
              </w:rPr>
              <w:t>Monitoring event for Store and Forward Satellite Operation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E4B5C0"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61D7858"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9E898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0EFDC5" w14:textId="77777777" w:rsidR="009A2182" w:rsidRPr="00322BBE" w:rsidRDefault="009A2182" w:rsidP="00B25224">
            <w:pPr>
              <w:pStyle w:val="TAL"/>
              <w:rPr>
                <w:sz w:val="16"/>
                <w:szCs w:val="16"/>
              </w:rPr>
            </w:pPr>
            <w:r w:rsidRPr="00322BBE">
              <w:rPr>
                <w:sz w:val="16"/>
                <w:szCs w:val="16"/>
              </w:rPr>
              <w:t>C3-246406</w:t>
            </w:r>
          </w:p>
        </w:tc>
      </w:tr>
      <w:tr w:rsidR="009A2182" w:rsidRPr="00322BBE" w14:paraId="169C74B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BB79AF3" w14:textId="77777777" w:rsidR="009A2182" w:rsidRPr="00322BBE" w:rsidRDefault="009A2182" w:rsidP="00B25224">
            <w:pPr>
              <w:pStyle w:val="TAL"/>
              <w:rPr>
                <w:color w:val="000000"/>
                <w:sz w:val="16"/>
                <w:szCs w:val="16"/>
              </w:rPr>
            </w:pPr>
            <w:r w:rsidRPr="00322BBE">
              <w:rPr>
                <w:color w:val="000000"/>
                <w:sz w:val="16"/>
                <w:szCs w:val="16"/>
              </w:rPr>
              <w:t>C3-246322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C01E24" w14:textId="77777777" w:rsidR="009A2182" w:rsidRPr="00322BBE" w:rsidRDefault="009A2182" w:rsidP="00B25224">
            <w:pPr>
              <w:pStyle w:val="TAL"/>
              <w:rPr>
                <w:color w:val="000000"/>
                <w:sz w:val="16"/>
                <w:szCs w:val="16"/>
              </w:rPr>
            </w:pPr>
            <w:r w:rsidRPr="00322BBE">
              <w:rPr>
                <w:color w:val="000000"/>
                <w:sz w:val="16"/>
                <w:szCs w:val="16"/>
              </w:rPr>
              <w:t xml:space="preserve">Open API specification of the new </w:t>
            </w:r>
            <w:proofErr w:type="spellStart"/>
            <w:r w:rsidRPr="00322BBE">
              <w:rPr>
                <w:color w:val="000000"/>
                <w:sz w:val="16"/>
                <w:szCs w:val="16"/>
              </w:rPr>
              <w:t>AddressingParamProvision</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5117F5" w14:textId="77777777" w:rsidR="009A2182" w:rsidRPr="00322BBE" w:rsidRDefault="009A2182" w:rsidP="00B25224">
            <w:pPr>
              <w:pStyle w:val="TAL"/>
              <w:rPr>
                <w:color w:val="000000"/>
                <w:sz w:val="16"/>
                <w:szCs w:val="16"/>
              </w:rPr>
            </w:pPr>
            <w:r w:rsidRPr="00322BBE">
              <w:rPr>
                <w:color w:val="000000"/>
                <w:sz w:val="16"/>
                <w:szCs w:val="16"/>
              </w:rPr>
              <w:t>Nokia, Ericsson, China Telecom,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810D36A"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88B794E" w14:textId="77777777" w:rsidR="009A2182" w:rsidRPr="00322BBE" w:rsidRDefault="009A2182" w:rsidP="00B25224">
            <w:pPr>
              <w:pStyle w:val="TAL"/>
              <w:rPr>
                <w:color w:val="000000"/>
                <w:sz w:val="16"/>
                <w:szCs w:val="16"/>
              </w:rPr>
            </w:pPr>
            <w:r w:rsidRPr="00322BBE">
              <w:rPr>
                <w:color w:val="000000"/>
                <w:sz w:val="16"/>
                <w:szCs w:val="16"/>
              </w:rPr>
              <w:t>C3-245476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B9591D" w14:textId="77777777" w:rsidR="009A2182" w:rsidRPr="00322BBE" w:rsidRDefault="009A2182" w:rsidP="00B25224">
            <w:pPr>
              <w:pStyle w:val="TAL"/>
              <w:rPr>
                <w:sz w:val="16"/>
                <w:szCs w:val="16"/>
              </w:rPr>
            </w:pPr>
          </w:p>
        </w:tc>
      </w:tr>
      <w:tr w:rsidR="009A2182" w:rsidRPr="00322BBE" w14:paraId="6CDB8A3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367FC1" w14:textId="77777777" w:rsidR="009A2182" w:rsidRPr="00322BBE" w:rsidRDefault="009A2182" w:rsidP="00B25224">
            <w:pPr>
              <w:pStyle w:val="TAL"/>
              <w:rPr>
                <w:color w:val="000000"/>
                <w:sz w:val="16"/>
                <w:szCs w:val="16"/>
              </w:rPr>
            </w:pPr>
            <w:r w:rsidRPr="00322BBE">
              <w:rPr>
                <w:color w:val="000000"/>
                <w:sz w:val="16"/>
                <w:szCs w:val="16"/>
              </w:rPr>
              <w:t>C3-246323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CFB879" w14:textId="77777777" w:rsidR="009A2182" w:rsidRPr="00322BBE" w:rsidRDefault="009A2182" w:rsidP="00B25224">
            <w:pPr>
              <w:pStyle w:val="TAL"/>
              <w:rPr>
                <w:color w:val="000000"/>
                <w:sz w:val="16"/>
                <w:szCs w:val="16"/>
              </w:rPr>
            </w:pPr>
            <w:r w:rsidRPr="00322BBE">
              <w:rPr>
                <w:color w:val="000000"/>
                <w:sz w:val="16"/>
                <w:szCs w:val="16"/>
              </w:rPr>
              <w:t>Correction on QoS hint support for data channel media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E4DDFC" w14:textId="77777777" w:rsidR="009A2182" w:rsidRPr="00322BBE" w:rsidRDefault="009A2182" w:rsidP="00B25224">
            <w:pPr>
              <w:pStyle w:val="TAL"/>
              <w:rPr>
                <w:color w:val="000000"/>
                <w:sz w:val="16"/>
                <w:szCs w:val="16"/>
              </w:rPr>
            </w:pPr>
            <w:r w:rsidRPr="00322BBE">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24F932"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78B554"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D119E7" w14:textId="77777777" w:rsidR="009A2182" w:rsidRPr="00322BBE" w:rsidRDefault="009A2182" w:rsidP="00B25224">
            <w:pPr>
              <w:pStyle w:val="TAL"/>
              <w:rPr>
                <w:sz w:val="16"/>
                <w:szCs w:val="16"/>
              </w:rPr>
            </w:pPr>
          </w:p>
        </w:tc>
      </w:tr>
      <w:tr w:rsidR="009A2182" w:rsidRPr="00322BBE" w14:paraId="034D9FF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D52048C" w14:textId="77777777" w:rsidR="009A2182" w:rsidRPr="00322BBE" w:rsidRDefault="009A2182" w:rsidP="00B25224">
            <w:pPr>
              <w:pStyle w:val="TAL"/>
              <w:rPr>
                <w:color w:val="000000"/>
                <w:sz w:val="16"/>
                <w:szCs w:val="16"/>
              </w:rPr>
            </w:pPr>
            <w:r w:rsidRPr="00322BBE">
              <w:rPr>
                <w:color w:val="000000"/>
                <w:sz w:val="16"/>
                <w:szCs w:val="16"/>
              </w:rPr>
              <w:t>C3-246324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853AEA" w14:textId="77777777" w:rsidR="009A2182" w:rsidRPr="00322BBE" w:rsidRDefault="009A2182" w:rsidP="00B25224">
            <w:pPr>
              <w:pStyle w:val="TAL"/>
              <w:rPr>
                <w:color w:val="000000"/>
                <w:sz w:val="16"/>
                <w:szCs w:val="16"/>
              </w:rPr>
            </w:pPr>
            <w:r w:rsidRPr="00322BBE">
              <w:rPr>
                <w:color w:val="000000"/>
                <w:sz w:val="16"/>
                <w:szCs w:val="16"/>
              </w:rPr>
              <w:t>Correction on QoS hint support for data channel media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31E47F" w14:textId="77777777" w:rsidR="009A2182" w:rsidRPr="00322BBE" w:rsidRDefault="009A2182" w:rsidP="00B25224">
            <w:pPr>
              <w:pStyle w:val="TAL"/>
              <w:rPr>
                <w:color w:val="000000"/>
                <w:sz w:val="16"/>
                <w:szCs w:val="16"/>
              </w:rPr>
            </w:pPr>
            <w:r w:rsidRPr="00322BBE">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17AC8A"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042D9CA"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A9E1F1" w14:textId="77777777" w:rsidR="009A2182" w:rsidRPr="00322BBE" w:rsidRDefault="009A2182" w:rsidP="00B25224">
            <w:pPr>
              <w:pStyle w:val="TAL"/>
              <w:rPr>
                <w:sz w:val="16"/>
                <w:szCs w:val="16"/>
              </w:rPr>
            </w:pPr>
          </w:p>
        </w:tc>
      </w:tr>
      <w:tr w:rsidR="009A2182" w:rsidRPr="00322BBE" w14:paraId="256C1DC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FD754E" w14:textId="77777777" w:rsidR="009A2182" w:rsidRPr="00322BBE" w:rsidRDefault="009A2182" w:rsidP="00B25224">
            <w:pPr>
              <w:pStyle w:val="TAL"/>
              <w:rPr>
                <w:color w:val="000000"/>
                <w:sz w:val="16"/>
                <w:szCs w:val="16"/>
              </w:rPr>
            </w:pPr>
            <w:r w:rsidRPr="00322BBE">
              <w:rPr>
                <w:color w:val="000000"/>
                <w:sz w:val="16"/>
                <w:szCs w:val="16"/>
              </w:rPr>
              <w:t>C3-246325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8A173E" w14:textId="77777777" w:rsidR="009A2182" w:rsidRPr="00322BBE" w:rsidRDefault="009A2182" w:rsidP="00B25224">
            <w:pPr>
              <w:pStyle w:val="TAL"/>
              <w:rPr>
                <w:color w:val="000000"/>
                <w:sz w:val="16"/>
                <w:szCs w:val="16"/>
              </w:rPr>
            </w:pPr>
            <w:r w:rsidRPr="00322BBE">
              <w:rPr>
                <w:color w:val="000000"/>
                <w:sz w:val="16"/>
                <w:szCs w:val="16"/>
              </w:rPr>
              <w:t>Correction on QoS hint support for data channel media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AA7133" w14:textId="77777777" w:rsidR="009A2182" w:rsidRPr="00322BBE" w:rsidRDefault="009A2182" w:rsidP="00B25224">
            <w:pPr>
              <w:pStyle w:val="TAL"/>
              <w:rPr>
                <w:color w:val="000000"/>
                <w:sz w:val="16"/>
                <w:szCs w:val="16"/>
              </w:rPr>
            </w:pPr>
            <w:r w:rsidRPr="00322BBE">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C59CE7"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2108A3"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5509F7" w14:textId="77777777" w:rsidR="009A2182" w:rsidRPr="00322BBE" w:rsidRDefault="009A2182" w:rsidP="00B25224">
            <w:pPr>
              <w:pStyle w:val="TAL"/>
              <w:rPr>
                <w:sz w:val="16"/>
                <w:szCs w:val="16"/>
              </w:rPr>
            </w:pPr>
          </w:p>
        </w:tc>
      </w:tr>
      <w:tr w:rsidR="009A2182" w:rsidRPr="00322BBE" w14:paraId="318ED64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FBF14FD" w14:textId="77777777" w:rsidR="009A2182" w:rsidRPr="00322BBE" w:rsidRDefault="009A2182" w:rsidP="00B25224">
            <w:pPr>
              <w:pStyle w:val="TAL"/>
              <w:rPr>
                <w:color w:val="000000"/>
                <w:sz w:val="16"/>
                <w:szCs w:val="16"/>
              </w:rPr>
            </w:pPr>
            <w:r w:rsidRPr="00322BBE">
              <w:rPr>
                <w:color w:val="000000"/>
                <w:sz w:val="16"/>
                <w:szCs w:val="16"/>
              </w:rPr>
              <w:t>C3-246326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950282" w14:textId="77777777" w:rsidR="009A2182" w:rsidRPr="00322BBE" w:rsidRDefault="009A2182" w:rsidP="00B25224">
            <w:pPr>
              <w:pStyle w:val="TAL"/>
              <w:rPr>
                <w:color w:val="000000"/>
                <w:sz w:val="16"/>
                <w:szCs w:val="16"/>
              </w:rPr>
            </w:pPr>
            <w:r w:rsidRPr="00322BBE">
              <w:rPr>
                <w:color w:val="000000"/>
                <w:sz w:val="16"/>
                <w:szCs w:val="16"/>
              </w:rPr>
              <w:t>XRM_Ph2_APP work plan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8DEB7A" w14:textId="77777777" w:rsidR="009A2182" w:rsidRPr="00322BBE" w:rsidRDefault="009A2182" w:rsidP="00B25224">
            <w:pPr>
              <w:pStyle w:val="TAL"/>
              <w:rPr>
                <w:color w:val="000000"/>
                <w:sz w:val="16"/>
                <w:szCs w:val="16"/>
              </w:rPr>
            </w:pPr>
            <w:r w:rsidRPr="00322BBE">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28F6E47"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86742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22FE9E" w14:textId="77777777" w:rsidR="009A2182" w:rsidRPr="00322BBE" w:rsidRDefault="009A2182" w:rsidP="00B25224">
            <w:pPr>
              <w:pStyle w:val="TAL"/>
              <w:rPr>
                <w:sz w:val="16"/>
                <w:szCs w:val="16"/>
              </w:rPr>
            </w:pPr>
          </w:p>
        </w:tc>
      </w:tr>
      <w:tr w:rsidR="009A2182" w:rsidRPr="00322BBE" w14:paraId="59E5921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C03F2F" w14:textId="77777777" w:rsidR="009A2182" w:rsidRPr="00322BBE" w:rsidRDefault="009A2182" w:rsidP="00B25224">
            <w:pPr>
              <w:pStyle w:val="TAL"/>
              <w:rPr>
                <w:color w:val="000000"/>
                <w:sz w:val="16"/>
                <w:szCs w:val="16"/>
              </w:rPr>
            </w:pPr>
            <w:r w:rsidRPr="00322BBE">
              <w:rPr>
                <w:color w:val="000000"/>
                <w:sz w:val="16"/>
                <w:szCs w:val="16"/>
              </w:rPr>
              <w:t>C3-246327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44C78B" w14:textId="77777777" w:rsidR="009A2182" w:rsidRPr="00322BBE" w:rsidRDefault="009A2182" w:rsidP="00B25224">
            <w:pPr>
              <w:pStyle w:val="TAL"/>
              <w:rPr>
                <w:color w:val="000000"/>
                <w:sz w:val="16"/>
                <w:szCs w:val="16"/>
              </w:rPr>
            </w:pPr>
            <w:r w:rsidRPr="00322BBE">
              <w:rPr>
                <w:color w:val="000000"/>
                <w:sz w:val="16"/>
                <w:szCs w:val="16"/>
              </w:rPr>
              <w:t>Revised WID on CT aspects of QoS monitoring enhancement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A7CE53" w14:textId="77777777" w:rsidR="009A2182" w:rsidRPr="00322BBE" w:rsidRDefault="009A2182" w:rsidP="00B25224">
            <w:pPr>
              <w:pStyle w:val="TAL"/>
              <w:rPr>
                <w:color w:val="000000"/>
                <w:sz w:val="16"/>
                <w:szCs w:val="16"/>
              </w:rPr>
            </w:pPr>
            <w:r w:rsidRPr="00322BBE">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AA33426"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2146228" w14:textId="77777777" w:rsidR="009A2182" w:rsidRPr="00322BBE" w:rsidRDefault="009A2182" w:rsidP="00B25224">
            <w:pPr>
              <w:pStyle w:val="TAL"/>
              <w:rPr>
                <w:color w:val="000000"/>
                <w:sz w:val="16"/>
                <w:szCs w:val="16"/>
              </w:rPr>
            </w:pPr>
            <w:r w:rsidRPr="00322BBE">
              <w:rPr>
                <w:color w:val="000000"/>
                <w:sz w:val="16"/>
                <w:szCs w:val="16"/>
              </w:rPr>
              <w:t>CP-242061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0675E4" w14:textId="77777777" w:rsidR="009A2182" w:rsidRPr="00322BBE" w:rsidRDefault="009A2182" w:rsidP="00B25224">
            <w:pPr>
              <w:pStyle w:val="TAL"/>
              <w:rPr>
                <w:sz w:val="16"/>
                <w:szCs w:val="16"/>
              </w:rPr>
            </w:pPr>
          </w:p>
        </w:tc>
      </w:tr>
      <w:tr w:rsidR="009A2182" w:rsidRPr="00322BBE" w14:paraId="710F1B06"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722ED66" w14:textId="77777777" w:rsidR="009A2182" w:rsidRPr="00322BBE" w:rsidRDefault="009A2182" w:rsidP="00B25224">
            <w:pPr>
              <w:pStyle w:val="TAL"/>
              <w:rPr>
                <w:color w:val="000000"/>
                <w:sz w:val="16"/>
                <w:szCs w:val="16"/>
              </w:rPr>
            </w:pPr>
            <w:r w:rsidRPr="00322BBE">
              <w:rPr>
                <w:color w:val="000000"/>
                <w:sz w:val="16"/>
                <w:szCs w:val="16"/>
              </w:rPr>
              <w:t>C3-246328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1FA48DB" w14:textId="77777777" w:rsidR="009A2182" w:rsidRPr="00322BBE" w:rsidRDefault="009A2182" w:rsidP="00B25224">
            <w:pPr>
              <w:pStyle w:val="TAL"/>
              <w:rPr>
                <w:color w:val="000000"/>
                <w:sz w:val="16"/>
                <w:szCs w:val="16"/>
              </w:rPr>
            </w:pPr>
            <w:r w:rsidRPr="00322BBE">
              <w:rPr>
                <w:color w:val="000000"/>
                <w:sz w:val="16"/>
                <w:szCs w:val="16"/>
              </w:rPr>
              <w:t>LS on clarification of the scope of QME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C9DB7E" w14:textId="77777777" w:rsidR="009A2182" w:rsidRPr="00322BBE" w:rsidRDefault="009A2182" w:rsidP="00B25224">
            <w:pPr>
              <w:pStyle w:val="TAL"/>
              <w:rPr>
                <w:color w:val="000000"/>
                <w:sz w:val="16"/>
                <w:szCs w:val="16"/>
              </w:rPr>
            </w:pPr>
            <w:r w:rsidRPr="00322BBE">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F633D6"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2F6205"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D04C62" w14:textId="77777777" w:rsidR="009A2182" w:rsidRPr="00322BBE" w:rsidRDefault="009A2182" w:rsidP="00B25224">
            <w:pPr>
              <w:pStyle w:val="TAL"/>
              <w:rPr>
                <w:sz w:val="16"/>
                <w:szCs w:val="16"/>
              </w:rPr>
            </w:pPr>
            <w:r w:rsidRPr="00322BBE">
              <w:rPr>
                <w:sz w:val="16"/>
                <w:szCs w:val="16"/>
              </w:rPr>
              <w:t>C3-246506</w:t>
            </w:r>
          </w:p>
        </w:tc>
      </w:tr>
      <w:tr w:rsidR="009A2182" w:rsidRPr="00322BBE" w14:paraId="2BC054A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8CA3B2" w14:textId="77777777" w:rsidR="009A2182" w:rsidRPr="00322BBE" w:rsidRDefault="009A2182" w:rsidP="00B25224">
            <w:pPr>
              <w:pStyle w:val="TAL"/>
              <w:rPr>
                <w:color w:val="000000"/>
                <w:sz w:val="16"/>
                <w:szCs w:val="16"/>
              </w:rPr>
            </w:pPr>
            <w:r w:rsidRPr="00322BBE">
              <w:rPr>
                <w:color w:val="000000"/>
                <w:sz w:val="16"/>
                <w:szCs w:val="16"/>
              </w:rPr>
              <w:t>C3-246329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70E0DF" w14:textId="77777777" w:rsidR="009A2182" w:rsidRPr="00322BBE" w:rsidRDefault="009A2182" w:rsidP="00B25224">
            <w:pPr>
              <w:pStyle w:val="TAL"/>
              <w:rPr>
                <w:color w:val="000000"/>
                <w:sz w:val="16"/>
                <w:szCs w:val="16"/>
              </w:rPr>
            </w:pPr>
            <w:r w:rsidRPr="00322BBE">
              <w:rPr>
                <w:color w:val="000000"/>
                <w:sz w:val="16"/>
                <w:szCs w:val="16"/>
              </w:rPr>
              <w:t>Parameter provisioning for 5G VN group's UP Security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6F9292"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956B06C"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DBB00B7"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175262" w14:textId="77777777" w:rsidR="009A2182" w:rsidRPr="00322BBE" w:rsidRDefault="009A2182" w:rsidP="00B25224">
            <w:pPr>
              <w:pStyle w:val="TAL"/>
              <w:rPr>
                <w:sz w:val="16"/>
                <w:szCs w:val="16"/>
              </w:rPr>
            </w:pPr>
            <w:r w:rsidRPr="00322BBE">
              <w:rPr>
                <w:sz w:val="16"/>
                <w:szCs w:val="16"/>
              </w:rPr>
              <w:t>C3-246517</w:t>
            </w:r>
          </w:p>
        </w:tc>
      </w:tr>
      <w:tr w:rsidR="009A2182" w:rsidRPr="00322BBE" w14:paraId="4CF1B372"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7BE5A8" w14:textId="77777777" w:rsidR="009A2182" w:rsidRPr="00322BBE" w:rsidRDefault="009A2182" w:rsidP="00B25224">
            <w:pPr>
              <w:pStyle w:val="TAL"/>
              <w:rPr>
                <w:color w:val="000000"/>
                <w:sz w:val="16"/>
                <w:szCs w:val="16"/>
              </w:rPr>
            </w:pPr>
            <w:r w:rsidRPr="00322BBE">
              <w:rPr>
                <w:color w:val="000000"/>
                <w:sz w:val="16"/>
                <w:szCs w:val="16"/>
              </w:rPr>
              <w:t>C3-246330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8261BDA" w14:textId="77777777" w:rsidR="009A2182" w:rsidRPr="00322BBE" w:rsidRDefault="009A2182" w:rsidP="00B25224">
            <w:pPr>
              <w:pStyle w:val="TAL"/>
              <w:rPr>
                <w:color w:val="000000"/>
                <w:sz w:val="16"/>
                <w:szCs w:val="16"/>
              </w:rPr>
            </w:pPr>
            <w:r w:rsidRPr="00322BBE">
              <w:rPr>
                <w:color w:val="000000"/>
                <w:sz w:val="16"/>
                <w:szCs w:val="16"/>
              </w:rPr>
              <w:t>Support new PEI during change of SUPI-PEI association event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07280D"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985ADB"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9E25F20"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6800C0" w14:textId="77777777" w:rsidR="009A2182" w:rsidRPr="00322BBE" w:rsidRDefault="009A2182" w:rsidP="00B25224">
            <w:pPr>
              <w:pStyle w:val="TAL"/>
              <w:rPr>
                <w:sz w:val="16"/>
                <w:szCs w:val="16"/>
              </w:rPr>
            </w:pPr>
            <w:r w:rsidRPr="00322BBE">
              <w:rPr>
                <w:sz w:val="16"/>
                <w:szCs w:val="16"/>
              </w:rPr>
              <w:t>C3-246526</w:t>
            </w:r>
          </w:p>
        </w:tc>
      </w:tr>
      <w:tr w:rsidR="009A2182" w:rsidRPr="00322BBE" w14:paraId="75006D0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7DF341" w14:textId="77777777" w:rsidR="009A2182" w:rsidRPr="00322BBE" w:rsidRDefault="009A2182" w:rsidP="00B25224">
            <w:pPr>
              <w:pStyle w:val="TAL"/>
              <w:rPr>
                <w:color w:val="000000"/>
                <w:sz w:val="16"/>
                <w:szCs w:val="16"/>
              </w:rPr>
            </w:pPr>
            <w:r w:rsidRPr="00322BBE">
              <w:rPr>
                <w:color w:val="000000"/>
                <w:sz w:val="16"/>
                <w:szCs w:val="16"/>
              </w:rPr>
              <w:t>C3-246331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E9F275" w14:textId="77777777" w:rsidR="009A2182" w:rsidRPr="00322BBE" w:rsidRDefault="009A2182" w:rsidP="00B25224">
            <w:pPr>
              <w:pStyle w:val="TAL"/>
              <w:rPr>
                <w:color w:val="000000"/>
                <w:sz w:val="16"/>
                <w:szCs w:val="16"/>
              </w:rPr>
            </w:pPr>
            <w:r w:rsidRPr="00322BBE">
              <w:rPr>
                <w:color w:val="000000"/>
                <w:sz w:val="16"/>
                <w:szCs w:val="16"/>
              </w:rPr>
              <w:t>Support new PEI during change of SUPI-PEI association event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07576F"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BB20A7F"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49ADCA"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9CD768" w14:textId="77777777" w:rsidR="009A2182" w:rsidRPr="00322BBE" w:rsidRDefault="009A2182" w:rsidP="00B25224">
            <w:pPr>
              <w:pStyle w:val="TAL"/>
              <w:rPr>
                <w:sz w:val="16"/>
                <w:szCs w:val="16"/>
              </w:rPr>
            </w:pPr>
            <w:r w:rsidRPr="00322BBE">
              <w:rPr>
                <w:sz w:val="16"/>
                <w:szCs w:val="16"/>
              </w:rPr>
              <w:t>C3-246527</w:t>
            </w:r>
          </w:p>
        </w:tc>
      </w:tr>
      <w:tr w:rsidR="009A2182" w:rsidRPr="00322BBE" w14:paraId="6211B03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635A85" w14:textId="77777777" w:rsidR="009A2182" w:rsidRPr="00322BBE" w:rsidRDefault="009A2182" w:rsidP="00B25224">
            <w:pPr>
              <w:pStyle w:val="TAL"/>
              <w:rPr>
                <w:color w:val="000000"/>
                <w:sz w:val="16"/>
                <w:szCs w:val="16"/>
              </w:rPr>
            </w:pPr>
            <w:r w:rsidRPr="00322BBE">
              <w:rPr>
                <w:color w:val="000000"/>
                <w:sz w:val="16"/>
                <w:szCs w:val="16"/>
              </w:rPr>
              <w:t>C3-246332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A9463F9" w14:textId="77777777" w:rsidR="009A2182" w:rsidRPr="00322BBE" w:rsidRDefault="009A2182" w:rsidP="00B25224">
            <w:pPr>
              <w:pStyle w:val="TAL"/>
              <w:rPr>
                <w:color w:val="000000"/>
                <w:sz w:val="16"/>
                <w:szCs w:val="16"/>
              </w:rPr>
            </w:pPr>
            <w:r w:rsidRPr="00322BBE">
              <w:rPr>
                <w:color w:val="000000"/>
                <w:sz w:val="16"/>
                <w:szCs w:val="16"/>
              </w:rPr>
              <w:t>Corrections to the definition of some query parameters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CC487C"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058ECC"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943E21A"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45EFEA" w14:textId="77777777" w:rsidR="009A2182" w:rsidRPr="00322BBE" w:rsidRDefault="009A2182" w:rsidP="00B25224">
            <w:pPr>
              <w:pStyle w:val="TAL"/>
              <w:rPr>
                <w:sz w:val="16"/>
                <w:szCs w:val="16"/>
              </w:rPr>
            </w:pPr>
            <w:r w:rsidRPr="00322BBE">
              <w:rPr>
                <w:sz w:val="16"/>
                <w:szCs w:val="16"/>
              </w:rPr>
              <w:t>C3-246508</w:t>
            </w:r>
          </w:p>
        </w:tc>
      </w:tr>
      <w:tr w:rsidR="009A2182" w:rsidRPr="00322BBE" w14:paraId="2F55C73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BA1D70A" w14:textId="77777777" w:rsidR="009A2182" w:rsidRPr="00322BBE" w:rsidRDefault="009A2182" w:rsidP="00B25224">
            <w:pPr>
              <w:pStyle w:val="TAL"/>
              <w:rPr>
                <w:color w:val="000000"/>
                <w:sz w:val="16"/>
                <w:szCs w:val="16"/>
              </w:rPr>
            </w:pPr>
            <w:r w:rsidRPr="00322BBE">
              <w:rPr>
                <w:color w:val="000000"/>
                <w:sz w:val="16"/>
                <w:szCs w:val="16"/>
              </w:rPr>
              <w:t>C3-246333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AC38926" w14:textId="77777777" w:rsidR="009A2182" w:rsidRPr="00322BBE" w:rsidRDefault="009A2182" w:rsidP="00B25224">
            <w:pPr>
              <w:pStyle w:val="TAL"/>
              <w:rPr>
                <w:color w:val="000000"/>
                <w:sz w:val="16"/>
                <w:szCs w:val="16"/>
              </w:rPr>
            </w:pPr>
            <w:r w:rsidRPr="00322BBE">
              <w:rPr>
                <w:color w:val="000000"/>
                <w:sz w:val="16"/>
                <w:szCs w:val="16"/>
              </w:rPr>
              <w:t xml:space="preserve">Support of handling of Payload Headers in </w:t>
            </w:r>
            <w:proofErr w:type="spellStart"/>
            <w:r w:rsidRPr="00322BBE">
              <w:rPr>
                <w:color w:val="000000"/>
                <w:sz w:val="16"/>
                <w:szCs w:val="16"/>
              </w:rPr>
              <w:t>TrafficInfluence</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7173EF"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D797EB4"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8FE81ED"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CB4654" w14:textId="77777777" w:rsidR="009A2182" w:rsidRPr="00322BBE" w:rsidRDefault="009A2182" w:rsidP="00B25224">
            <w:pPr>
              <w:pStyle w:val="TAL"/>
              <w:rPr>
                <w:sz w:val="16"/>
                <w:szCs w:val="16"/>
              </w:rPr>
            </w:pPr>
            <w:r w:rsidRPr="00322BBE">
              <w:rPr>
                <w:sz w:val="16"/>
                <w:szCs w:val="16"/>
              </w:rPr>
              <w:t>C3-246474</w:t>
            </w:r>
          </w:p>
        </w:tc>
      </w:tr>
      <w:tr w:rsidR="009A2182" w:rsidRPr="00322BBE" w14:paraId="657A16D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C7E2B2" w14:textId="77777777" w:rsidR="009A2182" w:rsidRPr="00322BBE" w:rsidRDefault="009A2182" w:rsidP="00B25224">
            <w:pPr>
              <w:pStyle w:val="TAL"/>
              <w:rPr>
                <w:color w:val="000000"/>
                <w:sz w:val="16"/>
                <w:szCs w:val="16"/>
              </w:rPr>
            </w:pPr>
            <w:r w:rsidRPr="00322BBE">
              <w:rPr>
                <w:color w:val="000000"/>
                <w:sz w:val="16"/>
                <w:szCs w:val="16"/>
              </w:rPr>
              <w:t>C3-246334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750811B" w14:textId="77777777" w:rsidR="009A2182" w:rsidRPr="00322BBE" w:rsidRDefault="009A2182" w:rsidP="00B25224">
            <w:pPr>
              <w:pStyle w:val="TAL"/>
              <w:rPr>
                <w:color w:val="000000"/>
                <w:sz w:val="16"/>
                <w:szCs w:val="16"/>
              </w:rPr>
            </w:pPr>
            <w:r w:rsidRPr="00322BBE">
              <w:rPr>
                <w:color w:val="000000"/>
                <w:sz w:val="16"/>
                <w:szCs w:val="16"/>
              </w:rPr>
              <w:t xml:space="preserve">Support of handling of Payload Headers in </w:t>
            </w:r>
            <w:proofErr w:type="spellStart"/>
            <w:r w:rsidRPr="00322BBE">
              <w:rPr>
                <w:color w:val="000000"/>
                <w:sz w:val="16"/>
                <w:szCs w:val="16"/>
              </w:rPr>
              <w:t>Npcf_PolicyAuthorization</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75DCB8"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2A17F0C"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893C109"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61294B" w14:textId="77777777" w:rsidR="009A2182" w:rsidRPr="00322BBE" w:rsidRDefault="009A2182" w:rsidP="00B25224">
            <w:pPr>
              <w:pStyle w:val="TAL"/>
              <w:rPr>
                <w:sz w:val="16"/>
                <w:szCs w:val="16"/>
              </w:rPr>
            </w:pPr>
            <w:r w:rsidRPr="00322BBE">
              <w:rPr>
                <w:sz w:val="16"/>
                <w:szCs w:val="16"/>
              </w:rPr>
              <w:t>C3-246472</w:t>
            </w:r>
          </w:p>
        </w:tc>
      </w:tr>
      <w:tr w:rsidR="009A2182" w:rsidRPr="00322BBE" w14:paraId="0F98CAC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CADB7F" w14:textId="77777777" w:rsidR="009A2182" w:rsidRPr="00322BBE" w:rsidRDefault="009A2182" w:rsidP="00B25224">
            <w:pPr>
              <w:pStyle w:val="TAL"/>
              <w:rPr>
                <w:color w:val="000000"/>
                <w:sz w:val="16"/>
                <w:szCs w:val="16"/>
              </w:rPr>
            </w:pPr>
            <w:r w:rsidRPr="00322BBE">
              <w:rPr>
                <w:color w:val="000000"/>
                <w:sz w:val="16"/>
                <w:szCs w:val="16"/>
              </w:rPr>
              <w:t>C3-246335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C53631D" w14:textId="77777777" w:rsidR="009A2182" w:rsidRPr="00322BBE" w:rsidRDefault="009A2182" w:rsidP="00B25224">
            <w:pPr>
              <w:pStyle w:val="TAL"/>
              <w:rPr>
                <w:color w:val="000000"/>
                <w:sz w:val="16"/>
                <w:szCs w:val="16"/>
              </w:rPr>
            </w:pPr>
            <w:r w:rsidRPr="00322BBE">
              <w:rPr>
                <w:color w:val="000000"/>
                <w:sz w:val="16"/>
                <w:szCs w:val="16"/>
              </w:rPr>
              <w:t xml:space="preserve">Support of Handling of Payload Headers in the </w:t>
            </w:r>
            <w:proofErr w:type="spellStart"/>
            <w:r w:rsidRPr="00322BBE">
              <w:rPr>
                <w:color w:val="000000"/>
                <w:sz w:val="16"/>
                <w:szCs w:val="16"/>
              </w:rPr>
              <w:t>Nudr_DataRepository</w:t>
            </w:r>
            <w:proofErr w:type="spellEnd"/>
            <w:r w:rsidRPr="00322BBE">
              <w:rPr>
                <w:color w:val="000000"/>
                <w:sz w:val="16"/>
                <w:szCs w:val="16"/>
              </w:rPr>
              <w:t xml:space="preserve"> Service API for Application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0E306C"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9644D63"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F9CAF9"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EC7D89" w14:textId="77777777" w:rsidR="009A2182" w:rsidRPr="00322BBE" w:rsidRDefault="009A2182" w:rsidP="00B25224">
            <w:pPr>
              <w:pStyle w:val="TAL"/>
              <w:rPr>
                <w:sz w:val="16"/>
                <w:szCs w:val="16"/>
              </w:rPr>
            </w:pPr>
            <w:r w:rsidRPr="00322BBE">
              <w:rPr>
                <w:sz w:val="16"/>
                <w:szCs w:val="16"/>
              </w:rPr>
              <w:t>C3-246473</w:t>
            </w:r>
          </w:p>
        </w:tc>
      </w:tr>
      <w:tr w:rsidR="009A2182" w:rsidRPr="00322BBE" w14:paraId="320B719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A75415" w14:textId="77777777" w:rsidR="009A2182" w:rsidRPr="00322BBE" w:rsidRDefault="009A2182" w:rsidP="00B25224">
            <w:pPr>
              <w:pStyle w:val="TAL"/>
              <w:rPr>
                <w:color w:val="000000"/>
                <w:sz w:val="16"/>
                <w:szCs w:val="16"/>
              </w:rPr>
            </w:pPr>
            <w:r w:rsidRPr="00322BBE">
              <w:rPr>
                <w:color w:val="000000"/>
                <w:sz w:val="16"/>
                <w:szCs w:val="16"/>
              </w:rPr>
              <w:t>C3-246336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551A123" w14:textId="77777777" w:rsidR="009A2182" w:rsidRPr="00322BBE" w:rsidRDefault="009A2182" w:rsidP="00B25224">
            <w:pPr>
              <w:pStyle w:val="TAL"/>
              <w:rPr>
                <w:color w:val="000000"/>
                <w:sz w:val="16"/>
                <w:szCs w:val="16"/>
              </w:rPr>
            </w:pPr>
            <w:r w:rsidRPr="00322BBE">
              <w:rPr>
                <w:color w:val="000000"/>
                <w:sz w:val="16"/>
                <w:szCs w:val="16"/>
              </w:rPr>
              <w:t xml:space="preserve">Support of Handling of Payload Headers in the </w:t>
            </w:r>
            <w:proofErr w:type="spellStart"/>
            <w:r w:rsidRPr="00322BBE">
              <w:rPr>
                <w:color w:val="000000"/>
                <w:sz w:val="16"/>
                <w:szCs w:val="16"/>
              </w:rPr>
              <w:t>Nudr_DataRepository</w:t>
            </w:r>
            <w:proofErr w:type="spellEnd"/>
            <w:r w:rsidRPr="00322BBE">
              <w:rPr>
                <w:color w:val="000000"/>
                <w:sz w:val="16"/>
                <w:szCs w:val="16"/>
              </w:rPr>
              <w:t xml:space="preserve"> Service API for Policy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9FB120"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45B0ABE"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B7E700"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25CBE2" w14:textId="77777777" w:rsidR="009A2182" w:rsidRPr="00322BBE" w:rsidRDefault="009A2182" w:rsidP="00B25224">
            <w:pPr>
              <w:pStyle w:val="TAL"/>
              <w:rPr>
                <w:sz w:val="16"/>
                <w:szCs w:val="16"/>
              </w:rPr>
            </w:pPr>
            <w:r w:rsidRPr="00322BBE">
              <w:rPr>
                <w:sz w:val="16"/>
                <w:szCs w:val="16"/>
              </w:rPr>
              <w:t>C3-246476</w:t>
            </w:r>
          </w:p>
        </w:tc>
      </w:tr>
      <w:tr w:rsidR="009A2182" w:rsidRPr="00322BBE" w14:paraId="4F4A57A6"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12B667" w14:textId="77777777" w:rsidR="009A2182" w:rsidRPr="00322BBE" w:rsidRDefault="009A2182" w:rsidP="00B25224">
            <w:pPr>
              <w:pStyle w:val="TAL"/>
              <w:rPr>
                <w:color w:val="000000"/>
                <w:sz w:val="16"/>
                <w:szCs w:val="16"/>
              </w:rPr>
            </w:pPr>
            <w:r w:rsidRPr="00322BBE">
              <w:rPr>
                <w:color w:val="000000"/>
                <w:sz w:val="16"/>
                <w:szCs w:val="16"/>
              </w:rPr>
              <w:t>C3-246337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EC7EDB" w14:textId="77777777" w:rsidR="009A2182" w:rsidRPr="00322BBE" w:rsidRDefault="009A2182" w:rsidP="00B25224">
            <w:pPr>
              <w:pStyle w:val="TAL"/>
              <w:rPr>
                <w:color w:val="000000"/>
                <w:sz w:val="16"/>
                <w:szCs w:val="16"/>
              </w:rPr>
            </w:pPr>
            <w:r w:rsidRPr="00322BBE">
              <w:rPr>
                <w:color w:val="000000"/>
                <w:sz w:val="16"/>
                <w:szCs w:val="16"/>
              </w:rPr>
              <w:t>Update Traffic Influence procedures to support of handling of Payload Headers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CB9810"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0956512"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E533369"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E8351D" w14:textId="77777777" w:rsidR="009A2182" w:rsidRPr="00322BBE" w:rsidRDefault="009A2182" w:rsidP="00B25224">
            <w:pPr>
              <w:pStyle w:val="TAL"/>
              <w:rPr>
                <w:sz w:val="16"/>
                <w:szCs w:val="16"/>
              </w:rPr>
            </w:pPr>
            <w:r w:rsidRPr="00322BBE">
              <w:rPr>
                <w:sz w:val="16"/>
                <w:szCs w:val="16"/>
              </w:rPr>
              <w:t>C3-246477</w:t>
            </w:r>
          </w:p>
        </w:tc>
      </w:tr>
      <w:tr w:rsidR="009A2182" w:rsidRPr="00322BBE" w14:paraId="6E9F2E1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2116B65" w14:textId="77777777" w:rsidR="009A2182" w:rsidRPr="00322BBE" w:rsidRDefault="009A2182" w:rsidP="00B25224">
            <w:pPr>
              <w:pStyle w:val="TAL"/>
              <w:rPr>
                <w:color w:val="000000"/>
                <w:sz w:val="16"/>
                <w:szCs w:val="16"/>
              </w:rPr>
            </w:pPr>
            <w:r w:rsidRPr="00322BBE">
              <w:rPr>
                <w:color w:val="000000"/>
                <w:sz w:val="16"/>
                <w:szCs w:val="16"/>
              </w:rPr>
              <w:t>C3-246338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51F7B5" w14:textId="77777777" w:rsidR="009A2182" w:rsidRPr="00322BBE" w:rsidRDefault="009A2182" w:rsidP="00B25224">
            <w:pPr>
              <w:pStyle w:val="TAL"/>
              <w:rPr>
                <w:color w:val="000000"/>
                <w:sz w:val="16"/>
                <w:szCs w:val="16"/>
              </w:rPr>
            </w:pPr>
            <w:r w:rsidRPr="00322BBE">
              <w:rPr>
                <w:color w:val="000000"/>
                <w:sz w:val="16"/>
                <w:szCs w:val="16"/>
              </w:rPr>
              <w:t xml:space="preserve">Support of Handling of Payload Headers in </w:t>
            </w:r>
            <w:proofErr w:type="spellStart"/>
            <w:r w:rsidRPr="00322BBE">
              <w:rPr>
                <w:color w:val="000000"/>
                <w:sz w:val="16"/>
                <w:szCs w:val="16"/>
              </w:rPr>
              <w:t>Npcf_SMPolicyControl</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989186"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813B96A"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7BCFB64"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04E3AC" w14:textId="77777777" w:rsidR="009A2182" w:rsidRPr="00322BBE" w:rsidRDefault="009A2182" w:rsidP="00B25224">
            <w:pPr>
              <w:pStyle w:val="TAL"/>
              <w:rPr>
                <w:sz w:val="16"/>
                <w:szCs w:val="16"/>
              </w:rPr>
            </w:pPr>
            <w:r w:rsidRPr="00322BBE">
              <w:rPr>
                <w:sz w:val="16"/>
                <w:szCs w:val="16"/>
              </w:rPr>
              <w:t>C3-246475</w:t>
            </w:r>
          </w:p>
        </w:tc>
      </w:tr>
      <w:tr w:rsidR="009A2182" w:rsidRPr="00322BBE" w14:paraId="6668E74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B87595" w14:textId="77777777" w:rsidR="009A2182" w:rsidRPr="00322BBE" w:rsidRDefault="009A2182" w:rsidP="00B25224">
            <w:pPr>
              <w:pStyle w:val="TAL"/>
              <w:rPr>
                <w:color w:val="000000"/>
                <w:sz w:val="16"/>
                <w:szCs w:val="16"/>
              </w:rPr>
            </w:pPr>
            <w:r w:rsidRPr="00322BBE">
              <w:rPr>
                <w:color w:val="000000"/>
                <w:sz w:val="16"/>
                <w:szCs w:val="16"/>
              </w:rPr>
              <w:t>C3-246339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E83C2C0" w14:textId="77777777" w:rsidR="009A2182" w:rsidRPr="00322BBE" w:rsidRDefault="009A2182" w:rsidP="00B25224">
            <w:pPr>
              <w:pStyle w:val="TAL"/>
              <w:rPr>
                <w:color w:val="000000"/>
                <w:sz w:val="16"/>
                <w:szCs w:val="16"/>
              </w:rPr>
            </w:pPr>
            <w:r w:rsidRPr="00322BBE">
              <w:rPr>
                <w:color w:val="000000"/>
                <w:sz w:val="16"/>
                <w:szCs w:val="16"/>
              </w:rPr>
              <w:t>Clarification regarding PDU Session Traffic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D30FB3"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0E189A"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AD285DD"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6658C8" w14:textId="77777777" w:rsidR="009A2182" w:rsidRPr="00322BBE" w:rsidRDefault="009A2182" w:rsidP="00B25224">
            <w:pPr>
              <w:pStyle w:val="TAL"/>
              <w:rPr>
                <w:sz w:val="16"/>
                <w:szCs w:val="16"/>
              </w:rPr>
            </w:pPr>
            <w:r w:rsidRPr="00322BBE">
              <w:rPr>
                <w:sz w:val="16"/>
                <w:szCs w:val="16"/>
              </w:rPr>
              <w:t>C3-246496</w:t>
            </w:r>
          </w:p>
        </w:tc>
      </w:tr>
      <w:tr w:rsidR="009A2182" w:rsidRPr="00322BBE" w14:paraId="401E1D7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17D0A38" w14:textId="77777777" w:rsidR="009A2182" w:rsidRPr="00322BBE" w:rsidRDefault="009A2182" w:rsidP="00B25224">
            <w:pPr>
              <w:pStyle w:val="TAL"/>
              <w:rPr>
                <w:color w:val="000000"/>
                <w:sz w:val="16"/>
                <w:szCs w:val="16"/>
              </w:rPr>
            </w:pPr>
            <w:r w:rsidRPr="00322BBE">
              <w:rPr>
                <w:color w:val="000000"/>
                <w:sz w:val="16"/>
                <w:szCs w:val="16"/>
              </w:rPr>
              <w:t>C3-246340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4FE037A" w14:textId="77777777" w:rsidR="009A2182" w:rsidRPr="00322BBE" w:rsidRDefault="009A2182" w:rsidP="00B25224">
            <w:pPr>
              <w:pStyle w:val="TAL"/>
              <w:rPr>
                <w:color w:val="000000"/>
                <w:sz w:val="16"/>
                <w:szCs w:val="16"/>
              </w:rPr>
            </w:pPr>
            <w:r w:rsidRPr="00322BBE">
              <w:rPr>
                <w:color w:val="000000"/>
                <w:sz w:val="16"/>
                <w:szCs w:val="16"/>
              </w:rPr>
              <w:t>VLAN Service layer addition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D81FD5"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4A1747" w14:textId="77777777" w:rsidR="009A2182" w:rsidRPr="00322BBE" w:rsidRDefault="009A2182" w:rsidP="00B25224">
            <w:pPr>
              <w:pStyle w:val="TAL"/>
              <w:rPr>
                <w:color w:val="000000"/>
                <w:sz w:val="16"/>
                <w:szCs w:val="16"/>
              </w:rPr>
            </w:pPr>
            <w:r w:rsidRPr="00322BBE">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6BE406"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177CDE" w14:textId="77777777" w:rsidR="009A2182" w:rsidRPr="00322BBE" w:rsidRDefault="009A2182" w:rsidP="00B25224">
            <w:pPr>
              <w:pStyle w:val="TAL"/>
              <w:rPr>
                <w:sz w:val="16"/>
                <w:szCs w:val="16"/>
              </w:rPr>
            </w:pPr>
          </w:p>
        </w:tc>
      </w:tr>
      <w:tr w:rsidR="009A2182" w:rsidRPr="00322BBE" w14:paraId="2A5EB40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E5CA595" w14:textId="77777777" w:rsidR="009A2182" w:rsidRPr="00322BBE" w:rsidRDefault="009A2182" w:rsidP="00B25224">
            <w:pPr>
              <w:pStyle w:val="TAL"/>
              <w:rPr>
                <w:color w:val="000000"/>
                <w:sz w:val="16"/>
                <w:szCs w:val="16"/>
              </w:rPr>
            </w:pPr>
            <w:r w:rsidRPr="00322BBE">
              <w:rPr>
                <w:color w:val="000000"/>
                <w:sz w:val="16"/>
                <w:szCs w:val="16"/>
              </w:rPr>
              <w:t>C3-246341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49390C" w14:textId="77777777" w:rsidR="009A2182" w:rsidRPr="00322BBE" w:rsidRDefault="009A2182" w:rsidP="00B25224">
            <w:pPr>
              <w:pStyle w:val="TAL"/>
              <w:rPr>
                <w:color w:val="000000"/>
                <w:sz w:val="16"/>
                <w:szCs w:val="16"/>
              </w:rPr>
            </w:pPr>
            <w:r w:rsidRPr="00322BBE">
              <w:rPr>
                <w:color w:val="000000"/>
                <w:sz w:val="16"/>
                <w:szCs w:val="16"/>
              </w:rPr>
              <w:t>Updates to PFD Management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1E34C3"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DAE78B"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F19D02" w14:textId="77777777" w:rsidR="009A2182" w:rsidRPr="00322BBE" w:rsidRDefault="009A2182" w:rsidP="00B25224">
            <w:pPr>
              <w:pStyle w:val="TAL"/>
              <w:rPr>
                <w:color w:val="000000"/>
                <w:sz w:val="16"/>
                <w:szCs w:val="16"/>
              </w:rPr>
            </w:pPr>
            <w:r w:rsidRPr="00322BBE">
              <w:rPr>
                <w:color w:val="000000"/>
                <w:sz w:val="16"/>
                <w:szCs w:val="16"/>
              </w:rPr>
              <w:t>C3-245551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212393" w14:textId="77777777" w:rsidR="009A2182" w:rsidRPr="00322BBE" w:rsidRDefault="009A2182" w:rsidP="00B25224">
            <w:pPr>
              <w:pStyle w:val="TAL"/>
              <w:rPr>
                <w:sz w:val="16"/>
                <w:szCs w:val="16"/>
              </w:rPr>
            </w:pPr>
            <w:r w:rsidRPr="00322BBE">
              <w:rPr>
                <w:sz w:val="16"/>
                <w:szCs w:val="16"/>
              </w:rPr>
              <w:t>C3-246535</w:t>
            </w:r>
          </w:p>
        </w:tc>
      </w:tr>
      <w:tr w:rsidR="009A2182" w:rsidRPr="00322BBE" w14:paraId="4F8EE74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E2DC45E" w14:textId="77777777" w:rsidR="009A2182" w:rsidRPr="00322BBE" w:rsidRDefault="009A2182" w:rsidP="00B25224">
            <w:pPr>
              <w:pStyle w:val="TAL"/>
              <w:rPr>
                <w:color w:val="000000"/>
                <w:sz w:val="16"/>
                <w:szCs w:val="16"/>
              </w:rPr>
            </w:pPr>
            <w:r w:rsidRPr="00322BBE">
              <w:rPr>
                <w:color w:val="000000"/>
                <w:sz w:val="16"/>
                <w:szCs w:val="16"/>
              </w:rPr>
              <w:t>C3-246342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D310BC" w14:textId="77777777" w:rsidR="009A2182" w:rsidRPr="00322BBE" w:rsidRDefault="009A2182" w:rsidP="00B25224">
            <w:pPr>
              <w:pStyle w:val="TAL"/>
              <w:rPr>
                <w:color w:val="000000"/>
                <w:sz w:val="16"/>
                <w:szCs w:val="16"/>
              </w:rPr>
            </w:pPr>
            <w:r w:rsidRPr="00322BBE">
              <w:rPr>
                <w:color w:val="000000"/>
                <w:sz w:val="16"/>
                <w:szCs w:val="16"/>
              </w:rPr>
              <w:t>Procedure for Vertical Federated Learning when NWDAF is acting as VFL server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35B3D2" w14:textId="77777777" w:rsidR="009A2182" w:rsidRPr="00322BBE" w:rsidRDefault="009A2182" w:rsidP="00B25224">
            <w:pPr>
              <w:pStyle w:val="TAL"/>
              <w:rPr>
                <w:color w:val="000000"/>
                <w:sz w:val="16"/>
                <w:szCs w:val="16"/>
              </w:rPr>
            </w:pPr>
            <w:r w:rsidRPr="00322BBE">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F40499E"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55136E"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D7456B" w14:textId="77777777" w:rsidR="009A2182" w:rsidRPr="00322BBE" w:rsidRDefault="009A2182" w:rsidP="00B25224">
            <w:pPr>
              <w:pStyle w:val="TAL"/>
              <w:rPr>
                <w:sz w:val="16"/>
                <w:szCs w:val="16"/>
              </w:rPr>
            </w:pPr>
            <w:r w:rsidRPr="00322BBE">
              <w:rPr>
                <w:sz w:val="16"/>
                <w:szCs w:val="16"/>
              </w:rPr>
              <w:t>C3-246467</w:t>
            </w:r>
          </w:p>
        </w:tc>
      </w:tr>
      <w:tr w:rsidR="009A2182" w:rsidRPr="00322BBE" w14:paraId="52B5341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4B3442" w14:textId="77777777" w:rsidR="009A2182" w:rsidRPr="00322BBE" w:rsidRDefault="009A2182" w:rsidP="00B25224">
            <w:pPr>
              <w:pStyle w:val="TAL"/>
              <w:rPr>
                <w:color w:val="000000"/>
                <w:sz w:val="16"/>
                <w:szCs w:val="16"/>
              </w:rPr>
            </w:pPr>
            <w:r w:rsidRPr="00322BBE">
              <w:rPr>
                <w:color w:val="000000"/>
                <w:sz w:val="16"/>
                <w:szCs w:val="16"/>
              </w:rPr>
              <w:t>C3-246343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8209AEC" w14:textId="77777777" w:rsidR="009A2182" w:rsidRPr="00322BBE" w:rsidRDefault="009A2182" w:rsidP="00B25224">
            <w:pPr>
              <w:pStyle w:val="TAL"/>
              <w:rPr>
                <w:color w:val="000000"/>
                <w:sz w:val="16"/>
                <w:szCs w:val="16"/>
              </w:rPr>
            </w:pPr>
            <w:r w:rsidRPr="00322BBE">
              <w:rPr>
                <w:color w:val="000000"/>
                <w:sz w:val="16"/>
                <w:szCs w:val="16"/>
              </w:rPr>
              <w:t xml:space="preserve">Updates to </w:t>
            </w:r>
            <w:proofErr w:type="spellStart"/>
            <w:r w:rsidRPr="00322BBE">
              <w:rPr>
                <w:color w:val="000000"/>
                <w:sz w:val="16"/>
                <w:szCs w:val="16"/>
              </w:rPr>
              <w:t>MonitoringEventReport</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E42C7F"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8BD908" w14:textId="77777777" w:rsidR="009A2182" w:rsidRPr="00322BBE" w:rsidRDefault="009A2182" w:rsidP="00B25224">
            <w:pPr>
              <w:pStyle w:val="TAL"/>
              <w:rPr>
                <w:color w:val="000000"/>
                <w:sz w:val="16"/>
                <w:szCs w:val="16"/>
              </w:rPr>
            </w:pPr>
            <w:r w:rsidRPr="00322BBE">
              <w:rPr>
                <w:color w:val="000000"/>
                <w:sz w:val="16"/>
                <w:szCs w:val="16"/>
              </w:rPr>
              <w:t>merged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11DA07"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E61B60" w14:textId="77777777" w:rsidR="009A2182" w:rsidRPr="00322BBE" w:rsidRDefault="009A2182" w:rsidP="00B25224">
            <w:pPr>
              <w:pStyle w:val="TAL"/>
              <w:rPr>
                <w:sz w:val="16"/>
                <w:szCs w:val="16"/>
              </w:rPr>
            </w:pPr>
          </w:p>
        </w:tc>
      </w:tr>
      <w:tr w:rsidR="009A2182" w:rsidRPr="00322BBE" w14:paraId="1DA7CC3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9C9799" w14:textId="77777777" w:rsidR="009A2182" w:rsidRPr="00322BBE" w:rsidRDefault="009A2182" w:rsidP="00B25224">
            <w:pPr>
              <w:pStyle w:val="TAL"/>
              <w:rPr>
                <w:color w:val="000000"/>
                <w:sz w:val="16"/>
                <w:szCs w:val="16"/>
              </w:rPr>
            </w:pPr>
            <w:r w:rsidRPr="00322BBE">
              <w:rPr>
                <w:color w:val="000000"/>
                <w:sz w:val="16"/>
                <w:szCs w:val="16"/>
              </w:rPr>
              <w:t>C3-246344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708D5D" w14:textId="77777777" w:rsidR="009A2182" w:rsidRPr="00322BBE" w:rsidRDefault="009A2182" w:rsidP="00B25224">
            <w:pPr>
              <w:pStyle w:val="TAL"/>
              <w:rPr>
                <w:color w:val="000000"/>
                <w:sz w:val="16"/>
                <w:szCs w:val="16"/>
              </w:rPr>
            </w:pPr>
            <w:r w:rsidRPr="00322BBE">
              <w:rPr>
                <w:color w:val="000000"/>
                <w:sz w:val="16"/>
                <w:szCs w:val="16"/>
              </w:rPr>
              <w:t>Reply-LS on Internal 5G Core information expose to trusted AF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EC1F3F" w14:textId="77777777" w:rsidR="009A2182" w:rsidRPr="00322BBE" w:rsidRDefault="009A2182" w:rsidP="00B25224">
            <w:pPr>
              <w:pStyle w:val="TAL"/>
              <w:rPr>
                <w:color w:val="000000"/>
                <w:sz w:val="16"/>
                <w:szCs w:val="16"/>
              </w:rPr>
            </w:pPr>
            <w:r w:rsidRPr="00322BBE">
              <w:rPr>
                <w:color w:val="000000"/>
                <w:sz w:val="16"/>
                <w:szCs w:val="16"/>
              </w:rPr>
              <w:t>SA3</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779477"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879EAD"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DF4004" w14:textId="77777777" w:rsidR="009A2182" w:rsidRPr="00322BBE" w:rsidRDefault="009A2182" w:rsidP="00B25224">
            <w:pPr>
              <w:pStyle w:val="TAL"/>
              <w:rPr>
                <w:sz w:val="16"/>
                <w:szCs w:val="16"/>
              </w:rPr>
            </w:pPr>
          </w:p>
        </w:tc>
      </w:tr>
      <w:tr w:rsidR="009A2182" w:rsidRPr="00322BBE" w14:paraId="54E9F6F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9534ADA" w14:textId="77777777" w:rsidR="009A2182" w:rsidRPr="00322BBE" w:rsidRDefault="009A2182" w:rsidP="00B25224">
            <w:pPr>
              <w:pStyle w:val="TAL"/>
              <w:rPr>
                <w:color w:val="000000"/>
                <w:sz w:val="16"/>
                <w:szCs w:val="16"/>
              </w:rPr>
            </w:pPr>
            <w:r w:rsidRPr="00322BBE">
              <w:rPr>
                <w:color w:val="000000"/>
                <w:sz w:val="16"/>
                <w:szCs w:val="16"/>
              </w:rPr>
              <w:t>C3-246345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6B6F5B" w14:textId="77777777" w:rsidR="009A2182" w:rsidRPr="00322BBE" w:rsidRDefault="009A2182" w:rsidP="00B25224">
            <w:pPr>
              <w:pStyle w:val="TAL"/>
              <w:rPr>
                <w:color w:val="000000"/>
                <w:sz w:val="16"/>
                <w:szCs w:val="16"/>
              </w:rPr>
            </w:pPr>
            <w:r w:rsidRPr="00322BBE">
              <w:rPr>
                <w:color w:val="000000"/>
                <w:sz w:val="16"/>
                <w:szCs w:val="16"/>
              </w:rPr>
              <w:t>Allocation of documents to agenda items (Start of Day 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9BA797" w14:textId="77777777" w:rsidR="009A2182" w:rsidRPr="00322BBE" w:rsidRDefault="009A2182" w:rsidP="00B25224">
            <w:pPr>
              <w:pStyle w:val="TAL"/>
              <w:rPr>
                <w:color w:val="000000"/>
                <w:sz w:val="16"/>
                <w:szCs w:val="16"/>
              </w:rPr>
            </w:pPr>
            <w:r w:rsidRPr="00322BBE">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57901CF"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470D49" w14:textId="77777777" w:rsidR="009A2182" w:rsidRPr="00322BBE" w:rsidRDefault="009A2182" w:rsidP="00B25224">
            <w:pPr>
              <w:pStyle w:val="TAL"/>
              <w:rPr>
                <w:color w:val="000000"/>
                <w:sz w:val="16"/>
                <w:szCs w:val="16"/>
              </w:rPr>
            </w:pPr>
            <w:r w:rsidRPr="00322BBE">
              <w:rPr>
                <w:color w:val="000000"/>
                <w:sz w:val="16"/>
                <w:szCs w:val="16"/>
              </w:rPr>
              <w:t>C3-246005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D56E01" w14:textId="77777777" w:rsidR="009A2182" w:rsidRPr="00322BBE" w:rsidRDefault="009A2182" w:rsidP="00B25224">
            <w:pPr>
              <w:pStyle w:val="TAL"/>
              <w:rPr>
                <w:sz w:val="16"/>
                <w:szCs w:val="16"/>
              </w:rPr>
            </w:pPr>
          </w:p>
        </w:tc>
      </w:tr>
      <w:tr w:rsidR="009A2182" w:rsidRPr="00322BBE" w14:paraId="60B82CE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B3B945" w14:textId="77777777" w:rsidR="009A2182" w:rsidRPr="00322BBE" w:rsidRDefault="009A2182" w:rsidP="00B25224">
            <w:pPr>
              <w:pStyle w:val="TAL"/>
              <w:rPr>
                <w:color w:val="000000"/>
                <w:sz w:val="16"/>
                <w:szCs w:val="16"/>
              </w:rPr>
            </w:pPr>
            <w:r w:rsidRPr="00322BBE">
              <w:rPr>
                <w:color w:val="000000"/>
                <w:sz w:val="16"/>
                <w:szCs w:val="16"/>
              </w:rPr>
              <w:t>C3-246346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FD7629C" w14:textId="77777777" w:rsidR="009A2182" w:rsidRPr="00322BBE" w:rsidRDefault="009A2182" w:rsidP="00B25224">
            <w:pPr>
              <w:pStyle w:val="TAL"/>
              <w:rPr>
                <w:color w:val="000000"/>
                <w:sz w:val="16"/>
                <w:szCs w:val="16"/>
              </w:rPr>
            </w:pPr>
            <w:r w:rsidRPr="00322BBE">
              <w:rPr>
                <w:color w:val="000000"/>
                <w:sz w:val="16"/>
                <w:szCs w:val="16"/>
              </w:rPr>
              <w:t>LS reply on FS_IMS_RES outcome and future work plan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EECCA5" w14:textId="77777777" w:rsidR="009A2182" w:rsidRPr="00322BBE" w:rsidRDefault="009A2182" w:rsidP="00B25224">
            <w:pPr>
              <w:pStyle w:val="TAL"/>
              <w:rPr>
                <w:color w:val="000000"/>
                <w:sz w:val="16"/>
                <w:szCs w:val="16"/>
              </w:rPr>
            </w:pPr>
            <w:r w:rsidRPr="00322BBE">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2DA4D8" w14:textId="77777777" w:rsidR="009A2182" w:rsidRPr="00322BBE" w:rsidRDefault="009A2182" w:rsidP="00B25224">
            <w:pPr>
              <w:pStyle w:val="TAL"/>
              <w:rPr>
                <w:color w:val="000000"/>
                <w:sz w:val="16"/>
                <w:szCs w:val="16"/>
              </w:rPr>
            </w:pPr>
            <w:r w:rsidRPr="00322BBE">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19B036" w14:textId="77777777" w:rsidR="009A2182" w:rsidRPr="00322BBE" w:rsidRDefault="009A2182" w:rsidP="00B25224">
            <w:pPr>
              <w:pStyle w:val="TAL"/>
              <w:rPr>
                <w:color w:val="000000"/>
                <w:sz w:val="16"/>
                <w:szCs w:val="16"/>
              </w:rPr>
            </w:pPr>
            <w:r w:rsidRPr="00322BBE">
              <w:rPr>
                <w:color w:val="000000"/>
                <w:sz w:val="16"/>
                <w:szCs w:val="16"/>
              </w:rPr>
              <w:t>C3-246106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89D4DF" w14:textId="77777777" w:rsidR="009A2182" w:rsidRPr="00322BBE" w:rsidRDefault="009A2182" w:rsidP="00B25224">
            <w:pPr>
              <w:pStyle w:val="TAL"/>
              <w:rPr>
                <w:sz w:val="16"/>
                <w:szCs w:val="16"/>
              </w:rPr>
            </w:pPr>
          </w:p>
        </w:tc>
      </w:tr>
      <w:tr w:rsidR="009A2182" w:rsidRPr="00322BBE" w14:paraId="20B278F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9F751C" w14:textId="77777777" w:rsidR="009A2182" w:rsidRPr="00322BBE" w:rsidRDefault="009A2182" w:rsidP="00B25224">
            <w:pPr>
              <w:pStyle w:val="TAL"/>
              <w:rPr>
                <w:color w:val="000000"/>
                <w:sz w:val="16"/>
                <w:szCs w:val="16"/>
              </w:rPr>
            </w:pPr>
            <w:r w:rsidRPr="00322BBE">
              <w:rPr>
                <w:color w:val="000000"/>
                <w:sz w:val="16"/>
                <w:szCs w:val="16"/>
              </w:rPr>
              <w:t>C3-246347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5C68D2" w14:textId="77777777" w:rsidR="009A2182" w:rsidRPr="00322BBE" w:rsidRDefault="009A2182" w:rsidP="00B25224">
            <w:pPr>
              <w:pStyle w:val="TAL"/>
              <w:rPr>
                <w:color w:val="000000"/>
                <w:sz w:val="16"/>
                <w:szCs w:val="16"/>
              </w:rPr>
            </w:pPr>
            <w:r w:rsidRPr="00322BBE">
              <w:rPr>
                <w:color w:val="000000"/>
                <w:sz w:val="16"/>
                <w:szCs w:val="16"/>
              </w:rPr>
              <w:t>New WID on CT aspects of Extended Reality and Media service (XRM) Phase 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2E1C3A"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BFDB20B"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A402BA" w14:textId="77777777" w:rsidR="009A2182" w:rsidRPr="00322BBE" w:rsidRDefault="009A2182" w:rsidP="00B25224">
            <w:pPr>
              <w:pStyle w:val="TAL"/>
              <w:rPr>
                <w:color w:val="000000"/>
                <w:sz w:val="16"/>
                <w:szCs w:val="16"/>
              </w:rPr>
            </w:pPr>
            <w:r w:rsidRPr="00322BBE">
              <w:rPr>
                <w:color w:val="000000"/>
                <w:sz w:val="16"/>
                <w:szCs w:val="16"/>
              </w:rPr>
              <w:t>C3-246028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094BED" w14:textId="77777777" w:rsidR="009A2182" w:rsidRPr="00322BBE" w:rsidRDefault="009A2182" w:rsidP="00B25224">
            <w:pPr>
              <w:pStyle w:val="TAL"/>
              <w:rPr>
                <w:sz w:val="16"/>
                <w:szCs w:val="16"/>
              </w:rPr>
            </w:pPr>
          </w:p>
        </w:tc>
      </w:tr>
      <w:tr w:rsidR="009A2182" w:rsidRPr="00322BBE" w14:paraId="5841B95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9D7B2EF" w14:textId="77777777" w:rsidR="009A2182" w:rsidRPr="00322BBE" w:rsidRDefault="009A2182" w:rsidP="00B25224">
            <w:pPr>
              <w:pStyle w:val="TAL"/>
              <w:rPr>
                <w:color w:val="000000"/>
                <w:sz w:val="16"/>
                <w:szCs w:val="16"/>
              </w:rPr>
            </w:pPr>
            <w:r w:rsidRPr="00322BBE">
              <w:rPr>
                <w:color w:val="000000"/>
                <w:sz w:val="16"/>
                <w:szCs w:val="16"/>
              </w:rPr>
              <w:t>C3-246348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2F869CB" w14:textId="77777777" w:rsidR="009A2182" w:rsidRPr="00322BBE" w:rsidRDefault="009A2182" w:rsidP="00B25224">
            <w:pPr>
              <w:pStyle w:val="TAL"/>
              <w:rPr>
                <w:color w:val="000000"/>
                <w:sz w:val="16"/>
                <w:szCs w:val="16"/>
              </w:rPr>
            </w:pPr>
            <w:r w:rsidRPr="00322BBE">
              <w:rPr>
                <w:color w:val="000000"/>
                <w:sz w:val="16"/>
                <w:szCs w:val="16"/>
              </w:rPr>
              <w:t xml:space="preserve">New WID on CT aspects of 5G NR </w:t>
            </w:r>
            <w:proofErr w:type="spellStart"/>
            <w:r w:rsidRPr="00322BBE">
              <w:rPr>
                <w:color w:val="000000"/>
                <w:sz w:val="16"/>
                <w:szCs w:val="16"/>
              </w:rPr>
              <w:t>Femto</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FF6B08" w14:textId="77777777" w:rsidR="009A2182" w:rsidRPr="00322BBE" w:rsidRDefault="009A2182" w:rsidP="00B25224">
            <w:pPr>
              <w:pStyle w:val="TAL"/>
              <w:rPr>
                <w:color w:val="000000"/>
                <w:sz w:val="16"/>
                <w:szCs w:val="16"/>
              </w:rPr>
            </w:pPr>
            <w:r w:rsidRPr="00322BBE">
              <w:rPr>
                <w:color w:val="000000"/>
                <w:sz w:val="16"/>
                <w:szCs w:val="16"/>
              </w:rPr>
              <w:t>NTT DOCOMO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BA0D63" w14:textId="77777777" w:rsidR="009A2182" w:rsidRPr="00322BBE" w:rsidRDefault="009A2182" w:rsidP="00B25224">
            <w:pPr>
              <w:pStyle w:val="TAL"/>
              <w:rPr>
                <w:color w:val="000000"/>
                <w:sz w:val="16"/>
                <w:szCs w:val="16"/>
              </w:rPr>
            </w:pPr>
            <w:r w:rsidRPr="00322BBE">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7A075FE" w14:textId="77777777" w:rsidR="009A2182" w:rsidRPr="00322BBE" w:rsidRDefault="009A2182" w:rsidP="00B25224">
            <w:pPr>
              <w:pStyle w:val="TAL"/>
              <w:rPr>
                <w:color w:val="000000"/>
                <w:sz w:val="16"/>
                <w:szCs w:val="16"/>
              </w:rPr>
            </w:pPr>
            <w:r w:rsidRPr="00322BBE">
              <w:rPr>
                <w:color w:val="000000"/>
                <w:sz w:val="16"/>
                <w:szCs w:val="16"/>
              </w:rPr>
              <w:t>C3-246033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DB61C0" w14:textId="77777777" w:rsidR="009A2182" w:rsidRPr="00322BBE" w:rsidRDefault="009A2182" w:rsidP="00B25224">
            <w:pPr>
              <w:pStyle w:val="TAL"/>
              <w:rPr>
                <w:sz w:val="16"/>
                <w:szCs w:val="16"/>
              </w:rPr>
            </w:pPr>
          </w:p>
        </w:tc>
      </w:tr>
      <w:tr w:rsidR="009A2182" w:rsidRPr="00322BBE" w14:paraId="76064FF2"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715B4F" w14:textId="77777777" w:rsidR="009A2182" w:rsidRPr="00322BBE" w:rsidRDefault="009A2182" w:rsidP="00B25224">
            <w:pPr>
              <w:pStyle w:val="TAL"/>
              <w:rPr>
                <w:color w:val="000000"/>
                <w:sz w:val="16"/>
                <w:szCs w:val="16"/>
              </w:rPr>
            </w:pPr>
            <w:r w:rsidRPr="00322BBE">
              <w:rPr>
                <w:color w:val="000000"/>
                <w:sz w:val="16"/>
                <w:szCs w:val="16"/>
              </w:rPr>
              <w:t>C3-246349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3C8E8D3" w14:textId="77777777" w:rsidR="009A2182" w:rsidRPr="00322BBE" w:rsidRDefault="009A2182" w:rsidP="00B25224">
            <w:pPr>
              <w:pStyle w:val="TAL"/>
              <w:rPr>
                <w:color w:val="000000"/>
                <w:sz w:val="16"/>
                <w:szCs w:val="16"/>
              </w:rPr>
            </w:pPr>
            <w:r w:rsidRPr="00322BBE">
              <w:rPr>
                <w:color w:val="000000"/>
                <w:sz w:val="16"/>
                <w:szCs w:val="16"/>
              </w:rPr>
              <w:t>Revised WID on CT aspects of enhancement of support for Edge Computing in 5G Core network - Phase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98BBB2"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657BB9" w14:textId="77777777" w:rsidR="009A2182" w:rsidRPr="00322BBE" w:rsidRDefault="009A2182" w:rsidP="00B25224">
            <w:pPr>
              <w:pStyle w:val="TAL"/>
              <w:rPr>
                <w:color w:val="000000"/>
                <w:sz w:val="16"/>
                <w:szCs w:val="16"/>
              </w:rPr>
            </w:pPr>
            <w:r w:rsidRPr="00322BBE">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B483CCE" w14:textId="77777777" w:rsidR="009A2182" w:rsidRPr="00322BBE" w:rsidRDefault="009A2182" w:rsidP="00B25224">
            <w:pPr>
              <w:pStyle w:val="TAL"/>
              <w:rPr>
                <w:color w:val="000000"/>
                <w:sz w:val="16"/>
                <w:szCs w:val="16"/>
              </w:rPr>
            </w:pPr>
            <w:r w:rsidRPr="00322BBE">
              <w:rPr>
                <w:color w:val="000000"/>
                <w:sz w:val="16"/>
                <w:szCs w:val="16"/>
              </w:rPr>
              <w:t>C3-246032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516116" w14:textId="77777777" w:rsidR="009A2182" w:rsidRPr="00322BBE" w:rsidRDefault="009A2182" w:rsidP="00B25224">
            <w:pPr>
              <w:pStyle w:val="TAL"/>
              <w:rPr>
                <w:sz w:val="16"/>
                <w:szCs w:val="16"/>
              </w:rPr>
            </w:pPr>
          </w:p>
        </w:tc>
      </w:tr>
      <w:tr w:rsidR="009A2182" w:rsidRPr="00322BBE" w14:paraId="3C75287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35F7A3" w14:textId="77777777" w:rsidR="009A2182" w:rsidRPr="00322BBE" w:rsidRDefault="009A2182" w:rsidP="00B25224">
            <w:pPr>
              <w:pStyle w:val="TAL"/>
              <w:rPr>
                <w:color w:val="000000"/>
                <w:sz w:val="16"/>
                <w:szCs w:val="16"/>
              </w:rPr>
            </w:pPr>
            <w:r w:rsidRPr="00322BBE">
              <w:rPr>
                <w:color w:val="000000"/>
                <w:sz w:val="16"/>
                <w:szCs w:val="16"/>
              </w:rPr>
              <w:t>C3-246350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6A2AD1" w14:textId="77777777" w:rsidR="009A2182" w:rsidRPr="00322BBE" w:rsidRDefault="009A2182" w:rsidP="00B25224">
            <w:pPr>
              <w:pStyle w:val="TAL"/>
              <w:rPr>
                <w:color w:val="000000"/>
                <w:sz w:val="16"/>
                <w:szCs w:val="16"/>
              </w:rPr>
            </w:pPr>
            <w:r w:rsidRPr="00322BBE">
              <w:rPr>
                <w:color w:val="000000"/>
                <w:sz w:val="16"/>
                <w:szCs w:val="16"/>
              </w:rPr>
              <w:t>Revised WID on CT aspects of proximity based services in 5GS Phase 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F95E7B" w14:textId="77777777" w:rsidR="009A2182" w:rsidRPr="00322BBE" w:rsidRDefault="009A2182" w:rsidP="00B25224">
            <w:pPr>
              <w:pStyle w:val="TAL"/>
              <w:rPr>
                <w:color w:val="000000"/>
                <w:sz w:val="16"/>
                <w:szCs w:val="16"/>
              </w:rPr>
            </w:pPr>
            <w:r w:rsidRPr="00322BBE">
              <w:rPr>
                <w:color w:val="000000"/>
                <w:sz w:val="16"/>
                <w:szCs w:val="16"/>
              </w:rPr>
              <w:t>CATT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0AA6442" w14:textId="77777777" w:rsidR="009A2182" w:rsidRPr="00322BBE" w:rsidRDefault="009A2182" w:rsidP="00B25224">
            <w:pPr>
              <w:pStyle w:val="TAL"/>
              <w:rPr>
                <w:color w:val="000000"/>
                <w:sz w:val="16"/>
                <w:szCs w:val="16"/>
              </w:rPr>
            </w:pPr>
            <w:r w:rsidRPr="00322BBE">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3D50E12" w14:textId="77777777" w:rsidR="009A2182" w:rsidRPr="00322BBE" w:rsidRDefault="009A2182" w:rsidP="00B25224">
            <w:pPr>
              <w:pStyle w:val="TAL"/>
              <w:rPr>
                <w:color w:val="000000"/>
                <w:sz w:val="16"/>
                <w:szCs w:val="16"/>
              </w:rPr>
            </w:pPr>
            <w:r w:rsidRPr="00322BBE">
              <w:rPr>
                <w:color w:val="000000"/>
                <w:sz w:val="16"/>
                <w:szCs w:val="16"/>
              </w:rPr>
              <w:t>C3-246044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899710" w14:textId="77777777" w:rsidR="009A2182" w:rsidRPr="00322BBE" w:rsidRDefault="009A2182" w:rsidP="00B25224">
            <w:pPr>
              <w:pStyle w:val="TAL"/>
              <w:rPr>
                <w:sz w:val="16"/>
                <w:szCs w:val="16"/>
              </w:rPr>
            </w:pPr>
          </w:p>
        </w:tc>
      </w:tr>
      <w:tr w:rsidR="009A2182" w:rsidRPr="00322BBE" w14:paraId="7F2A0752"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59D328A" w14:textId="77777777" w:rsidR="009A2182" w:rsidRPr="00322BBE" w:rsidRDefault="009A2182" w:rsidP="00B25224">
            <w:pPr>
              <w:pStyle w:val="TAL"/>
              <w:rPr>
                <w:color w:val="000000"/>
                <w:sz w:val="16"/>
                <w:szCs w:val="16"/>
              </w:rPr>
            </w:pPr>
            <w:r w:rsidRPr="00322BBE">
              <w:rPr>
                <w:color w:val="000000"/>
                <w:sz w:val="16"/>
                <w:szCs w:val="16"/>
              </w:rPr>
              <w:t>C3-246351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A8E0E1" w14:textId="77777777" w:rsidR="009A2182" w:rsidRPr="00322BBE" w:rsidRDefault="009A2182" w:rsidP="00B25224">
            <w:pPr>
              <w:pStyle w:val="TAL"/>
              <w:rPr>
                <w:color w:val="000000"/>
                <w:sz w:val="16"/>
                <w:szCs w:val="16"/>
              </w:rPr>
            </w:pPr>
            <w:r w:rsidRPr="00322BBE">
              <w:rPr>
                <w:color w:val="000000"/>
                <w:sz w:val="16"/>
                <w:szCs w:val="16"/>
              </w:rPr>
              <w:t>Revised WID on MPS for IMS Messaging and SMS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C7DE3F" w14:textId="77777777" w:rsidR="009A2182" w:rsidRPr="00322BBE" w:rsidRDefault="009A2182" w:rsidP="00B25224">
            <w:pPr>
              <w:pStyle w:val="TAL"/>
              <w:rPr>
                <w:color w:val="000000"/>
                <w:sz w:val="16"/>
                <w:szCs w:val="16"/>
              </w:rPr>
            </w:pPr>
            <w:proofErr w:type="spellStart"/>
            <w:r w:rsidRPr="00322BBE">
              <w:rPr>
                <w:color w:val="000000"/>
                <w:sz w:val="16"/>
                <w:szCs w:val="16"/>
              </w:rPr>
              <w:t>Peraton</w:t>
            </w:r>
            <w:proofErr w:type="spellEnd"/>
            <w:r w:rsidRPr="00322BBE">
              <w:rPr>
                <w:color w:val="000000"/>
                <w:sz w:val="16"/>
                <w:szCs w:val="16"/>
              </w:rPr>
              <w:t xml:space="preserve"> Labs, CISA ECD, AT&amp;T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A5EDCE" w14:textId="77777777" w:rsidR="009A2182" w:rsidRPr="00322BBE" w:rsidRDefault="009A2182" w:rsidP="00B25224">
            <w:pPr>
              <w:pStyle w:val="TAL"/>
              <w:rPr>
                <w:color w:val="000000"/>
                <w:sz w:val="16"/>
                <w:szCs w:val="16"/>
              </w:rPr>
            </w:pPr>
            <w:r w:rsidRPr="00322BBE">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1A0C649" w14:textId="77777777" w:rsidR="009A2182" w:rsidRPr="00322BBE" w:rsidRDefault="009A2182" w:rsidP="00B25224">
            <w:pPr>
              <w:pStyle w:val="TAL"/>
              <w:rPr>
                <w:color w:val="000000"/>
                <w:sz w:val="16"/>
                <w:szCs w:val="16"/>
              </w:rPr>
            </w:pPr>
            <w:r w:rsidRPr="00322BBE">
              <w:rPr>
                <w:color w:val="000000"/>
                <w:sz w:val="16"/>
                <w:szCs w:val="16"/>
              </w:rPr>
              <w:t>C3-246034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E3BF2E" w14:textId="77777777" w:rsidR="009A2182" w:rsidRPr="00322BBE" w:rsidRDefault="009A2182" w:rsidP="00B25224">
            <w:pPr>
              <w:pStyle w:val="TAL"/>
              <w:rPr>
                <w:sz w:val="16"/>
                <w:szCs w:val="16"/>
              </w:rPr>
            </w:pPr>
          </w:p>
        </w:tc>
      </w:tr>
      <w:tr w:rsidR="009A2182" w:rsidRPr="00322BBE" w14:paraId="73176FC6"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A67DD2A" w14:textId="77777777" w:rsidR="009A2182" w:rsidRPr="00322BBE" w:rsidRDefault="009A2182" w:rsidP="00B25224">
            <w:pPr>
              <w:pStyle w:val="TAL"/>
              <w:rPr>
                <w:color w:val="000000"/>
                <w:sz w:val="16"/>
                <w:szCs w:val="16"/>
              </w:rPr>
            </w:pPr>
            <w:r w:rsidRPr="00322BBE">
              <w:rPr>
                <w:color w:val="000000"/>
                <w:sz w:val="16"/>
                <w:szCs w:val="16"/>
              </w:rPr>
              <w:t>C3-246352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9C37D9" w14:textId="77777777" w:rsidR="009A2182" w:rsidRPr="00322BBE" w:rsidRDefault="009A2182" w:rsidP="00B25224">
            <w:pPr>
              <w:pStyle w:val="TAL"/>
              <w:rPr>
                <w:color w:val="000000"/>
                <w:sz w:val="16"/>
                <w:szCs w:val="16"/>
              </w:rPr>
            </w:pPr>
            <w:r w:rsidRPr="00322BBE">
              <w:rPr>
                <w:color w:val="000000"/>
                <w:sz w:val="16"/>
                <w:szCs w:val="16"/>
              </w:rPr>
              <w:t>Revised WID on CT aspects of application enablement for AI/ML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176462" w14:textId="77777777" w:rsidR="009A2182" w:rsidRPr="00322BBE" w:rsidRDefault="009A2182" w:rsidP="00B25224">
            <w:pPr>
              <w:pStyle w:val="TAL"/>
              <w:rPr>
                <w:color w:val="000000"/>
                <w:sz w:val="16"/>
                <w:szCs w:val="16"/>
              </w:rPr>
            </w:pPr>
            <w:r w:rsidRPr="00322BBE">
              <w:rPr>
                <w:color w:val="000000"/>
                <w:sz w:val="16"/>
                <w:szCs w:val="16"/>
              </w:rPr>
              <w:t>Ericsson, Lenovo,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572FAAB"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707175D" w14:textId="77777777" w:rsidR="009A2182" w:rsidRPr="00322BBE" w:rsidRDefault="009A2182" w:rsidP="00B25224">
            <w:pPr>
              <w:pStyle w:val="TAL"/>
              <w:rPr>
                <w:color w:val="000000"/>
                <w:sz w:val="16"/>
                <w:szCs w:val="16"/>
              </w:rPr>
            </w:pPr>
            <w:r w:rsidRPr="00322BBE">
              <w:rPr>
                <w:color w:val="000000"/>
                <w:sz w:val="16"/>
                <w:szCs w:val="16"/>
              </w:rPr>
              <w:t>C3-246232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1808D3" w14:textId="77777777" w:rsidR="009A2182" w:rsidRPr="00322BBE" w:rsidRDefault="009A2182" w:rsidP="00B25224">
            <w:pPr>
              <w:pStyle w:val="TAL"/>
              <w:rPr>
                <w:sz w:val="16"/>
                <w:szCs w:val="16"/>
              </w:rPr>
            </w:pPr>
            <w:r w:rsidRPr="00322BBE">
              <w:rPr>
                <w:sz w:val="16"/>
                <w:szCs w:val="16"/>
              </w:rPr>
              <w:t>C3-246505</w:t>
            </w:r>
          </w:p>
        </w:tc>
      </w:tr>
      <w:tr w:rsidR="009A2182" w:rsidRPr="00322BBE" w14:paraId="4FEC4BD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27F910" w14:textId="77777777" w:rsidR="009A2182" w:rsidRPr="00322BBE" w:rsidRDefault="009A2182" w:rsidP="00B25224">
            <w:pPr>
              <w:pStyle w:val="TAL"/>
              <w:rPr>
                <w:color w:val="000000"/>
                <w:sz w:val="16"/>
                <w:szCs w:val="16"/>
              </w:rPr>
            </w:pPr>
            <w:r w:rsidRPr="00322BBE">
              <w:rPr>
                <w:color w:val="000000"/>
                <w:sz w:val="16"/>
                <w:szCs w:val="16"/>
              </w:rPr>
              <w:t>C3-246353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98AB7A6" w14:textId="77777777" w:rsidR="009A2182" w:rsidRPr="00322BBE" w:rsidRDefault="009A2182" w:rsidP="00B25224">
            <w:pPr>
              <w:pStyle w:val="TAL"/>
              <w:rPr>
                <w:color w:val="000000"/>
                <w:sz w:val="16"/>
                <w:szCs w:val="16"/>
              </w:rPr>
            </w:pPr>
            <w:r w:rsidRPr="00322BBE">
              <w:rPr>
                <w:color w:val="000000"/>
                <w:sz w:val="16"/>
                <w:szCs w:val="16"/>
              </w:rPr>
              <w:t xml:space="preserve">Corrections to the description of the </w:t>
            </w:r>
            <w:proofErr w:type="spellStart"/>
            <w:r w:rsidRPr="00322BBE">
              <w:rPr>
                <w:color w:val="000000"/>
                <w:sz w:val="16"/>
                <w:szCs w:val="16"/>
              </w:rPr>
              <w:t>packetFilterUsage</w:t>
            </w:r>
            <w:proofErr w:type="spellEnd"/>
            <w:r w:rsidRPr="00322BBE">
              <w:rPr>
                <w:color w:val="000000"/>
                <w:sz w:val="16"/>
                <w:szCs w:val="16"/>
              </w:rPr>
              <w:t xml:space="preserve"> </w:t>
            </w:r>
            <w:proofErr w:type="spellStart"/>
            <w:r w:rsidRPr="00322BBE">
              <w:rPr>
                <w:color w:val="000000"/>
                <w:sz w:val="16"/>
                <w:szCs w:val="16"/>
              </w:rPr>
              <w:t>boolean</w:t>
            </w:r>
            <w:proofErr w:type="spellEnd"/>
            <w:r w:rsidRPr="00322BBE">
              <w:rPr>
                <w:color w:val="000000"/>
                <w:sz w:val="16"/>
                <w:szCs w:val="16"/>
              </w:rPr>
              <w:t xml:space="preserve">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B4372A"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B53A9F"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96C2F9" w14:textId="77777777" w:rsidR="009A2182" w:rsidRPr="00322BBE" w:rsidRDefault="009A2182" w:rsidP="00B25224">
            <w:pPr>
              <w:pStyle w:val="TAL"/>
              <w:rPr>
                <w:color w:val="000000"/>
                <w:sz w:val="16"/>
                <w:szCs w:val="16"/>
              </w:rPr>
            </w:pPr>
            <w:r w:rsidRPr="00322BBE">
              <w:rPr>
                <w:color w:val="000000"/>
                <w:sz w:val="16"/>
                <w:szCs w:val="16"/>
              </w:rPr>
              <w:t>C3-246072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C2A2CD" w14:textId="77777777" w:rsidR="009A2182" w:rsidRPr="00322BBE" w:rsidRDefault="009A2182" w:rsidP="00B25224">
            <w:pPr>
              <w:pStyle w:val="TAL"/>
              <w:rPr>
                <w:sz w:val="16"/>
                <w:szCs w:val="16"/>
              </w:rPr>
            </w:pPr>
          </w:p>
        </w:tc>
      </w:tr>
      <w:tr w:rsidR="009A2182" w:rsidRPr="00322BBE" w14:paraId="6390544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72762BC" w14:textId="77777777" w:rsidR="009A2182" w:rsidRPr="00322BBE" w:rsidRDefault="009A2182" w:rsidP="00B25224">
            <w:pPr>
              <w:pStyle w:val="TAL"/>
              <w:rPr>
                <w:color w:val="000000"/>
                <w:sz w:val="16"/>
                <w:szCs w:val="16"/>
              </w:rPr>
            </w:pPr>
            <w:r w:rsidRPr="00322BBE">
              <w:rPr>
                <w:color w:val="000000"/>
                <w:sz w:val="16"/>
                <w:szCs w:val="16"/>
              </w:rPr>
              <w:t>C3-246354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D038D07" w14:textId="77777777" w:rsidR="009A2182" w:rsidRPr="00322BBE" w:rsidRDefault="009A2182" w:rsidP="00B25224">
            <w:pPr>
              <w:pStyle w:val="TAL"/>
              <w:rPr>
                <w:color w:val="000000"/>
                <w:sz w:val="16"/>
                <w:szCs w:val="16"/>
              </w:rPr>
            </w:pPr>
            <w:r w:rsidRPr="00322BBE">
              <w:rPr>
                <w:color w:val="000000"/>
                <w:sz w:val="16"/>
                <w:szCs w:val="16"/>
              </w:rPr>
              <w:t>Event notification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46315E"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E0A54F"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432B072" w14:textId="77777777" w:rsidR="009A2182" w:rsidRPr="00322BBE" w:rsidRDefault="009A2182" w:rsidP="00B25224">
            <w:pPr>
              <w:pStyle w:val="TAL"/>
              <w:rPr>
                <w:color w:val="000000"/>
                <w:sz w:val="16"/>
                <w:szCs w:val="16"/>
              </w:rPr>
            </w:pPr>
            <w:r w:rsidRPr="00322BBE">
              <w:rPr>
                <w:color w:val="000000"/>
                <w:sz w:val="16"/>
                <w:szCs w:val="16"/>
              </w:rPr>
              <w:t>C3-246207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7A80338" w14:textId="77777777" w:rsidR="009A2182" w:rsidRPr="00322BBE" w:rsidRDefault="009A2182" w:rsidP="00B25224">
            <w:pPr>
              <w:pStyle w:val="TAL"/>
              <w:rPr>
                <w:sz w:val="16"/>
                <w:szCs w:val="16"/>
              </w:rPr>
            </w:pPr>
          </w:p>
        </w:tc>
      </w:tr>
      <w:tr w:rsidR="009A2182" w:rsidRPr="00322BBE" w14:paraId="28D4904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FE3F4D" w14:textId="77777777" w:rsidR="009A2182" w:rsidRPr="00322BBE" w:rsidRDefault="009A2182" w:rsidP="00B25224">
            <w:pPr>
              <w:pStyle w:val="TAL"/>
              <w:rPr>
                <w:color w:val="000000"/>
                <w:sz w:val="16"/>
                <w:szCs w:val="16"/>
              </w:rPr>
            </w:pPr>
            <w:r w:rsidRPr="00322BBE">
              <w:rPr>
                <w:color w:val="000000"/>
                <w:sz w:val="16"/>
                <w:szCs w:val="16"/>
              </w:rPr>
              <w:t>C3-246355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ECF2B16" w14:textId="77777777" w:rsidR="009A2182" w:rsidRPr="00322BBE" w:rsidRDefault="009A2182" w:rsidP="00B25224">
            <w:pPr>
              <w:pStyle w:val="TAL"/>
              <w:rPr>
                <w:color w:val="000000"/>
                <w:sz w:val="16"/>
                <w:szCs w:val="16"/>
              </w:rPr>
            </w:pPr>
            <w:r w:rsidRPr="00322BBE">
              <w:rPr>
                <w:color w:val="000000"/>
                <w:sz w:val="16"/>
                <w:szCs w:val="16"/>
              </w:rPr>
              <w:t xml:space="preserve">Primary access clarification for the </w:t>
            </w:r>
            <w:proofErr w:type="spellStart"/>
            <w:r w:rsidRPr="00322BBE">
              <w:rPr>
                <w:color w:val="000000"/>
                <w:sz w:val="16"/>
                <w:szCs w:val="16"/>
              </w:rPr>
              <w:t>SteeringMode</w:t>
            </w:r>
            <w:proofErr w:type="spellEnd"/>
            <w:r w:rsidRPr="00322BBE">
              <w:rPr>
                <w:color w:val="000000"/>
                <w:sz w:val="16"/>
                <w:szCs w:val="16"/>
              </w:rPr>
              <w:t xml:space="preserve"> of REDUNDANT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B4DB16"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45AAA4"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B032A3" w14:textId="77777777" w:rsidR="009A2182" w:rsidRPr="00322BBE" w:rsidRDefault="009A2182" w:rsidP="00B25224">
            <w:pPr>
              <w:pStyle w:val="TAL"/>
              <w:rPr>
                <w:color w:val="000000"/>
                <w:sz w:val="16"/>
                <w:szCs w:val="16"/>
              </w:rPr>
            </w:pPr>
            <w:r w:rsidRPr="00322BBE">
              <w:rPr>
                <w:color w:val="000000"/>
                <w:sz w:val="16"/>
                <w:szCs w:val="16"/>
              </w:rPr>
              <w:t>C3-246165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9387FC" w14:textId="77777777" w:rsidR="009A2182" w:rsidRPr="00322BBE" w:rsidRDefault="009A2182" w:rsidP="00B25224">
            <w:pPr>
              <w:pStyle w:val="TAL"/>
              <w:rPr>
                <w:sz w:val="16"/>
                <w:szCs w:val="16"/>
              </w:rPr>
            </w:pPr>
          </w:p>
        </w:tc>
      </w:tr>
      <w:tr w:rsidR="009A2182" w:rsidRPr="00322BBE" w14:paraId="7CC1E0A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AF1947" w14:textId="77777777" w:rsidR="009A2182" w:rsidRPr="00322BBE" w:rsidRDefault="009A2182" w:rsidP="00B25224">
            <w:pPr>
              <w:pStyle w:val="TAL"/>
              <w:rPr>
                <w:color w:val="000000"/>
                <w:sz w:val="16"/>
                <w:szCs w:val="16"/>
              </w:rPr>
            </w:pPr>
            <w:r w:rsidRPr="00322BBE">
              <w:rPr>
                <w:color w:val="000000"/>
                <w:sz w:val="16"/>
                <w:szCs w:val="16"/>
              </w:rPr>
              <w:t>C3-246356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169A8D0" w14:textId="77777777" w:rsidR="009A2182" w:rsidRPr="00322BBE" w:rsidRDefault="009A2182" w:rsidP="00B25224">
            <w:pPr>
              <w:pStyle w:val="TAL"/>
              <w:rPr>
                <w:color w:val="000000"/>
                <w:sz w:val="16"/>
                <w:szCs w:val="16"/>
              </w:rPr>
            </w:pPr>
            <w:r w:rsidRPr="00322BBE">
              <w:rPr>
                <w:color w:val="000000"/>
                <w:sz w:val="16"/>
                <w:szCs w:val="16"/>
              </w:rPr>
              <w:t>Missing redirect case in modification procedure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7DFC52" w14:textId="77777777" w:rsidR="009A2182" w:rsidRPr="00322BBE" w:rsidRDefault="009A2182" w:rsidP="00B25224">
            <w:pPr>
              <w:pStyle w:val="TAL"/>
              <w:rPr>
                <w:color w:val="000000"/>
                <w:sz w:val="16"/>
                <w:szCs w:val="16"/>
              </w:rPr>
            </w:pPr>
            <w:r w:rsidRPr="00322BBE">
              <w:rPr>
                <w:color w:val="000000"/>
                <w:sz w:val="16"/>
                <w:szCs w:val="16"/>
              </w:rPr>
              <w:t>ZTE,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5459794"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9D4CEAC" w14:textId="77777777" w:rsidR="009A2182" w:rsidRPr="00322BBE" w:rsidRDefault="009A2182" w:rsidP="00B25224">
            <w:pPr>
              <w:pStyle w:val="TAL"/>
              <w:rPr>
                <w:color w:val="000000"/>
                <w:sz w:val="16"/>
                <w:szCs w:val="16"/>
              </w:rPr>
            </w:pPr>
            <w:r w:rsidRPr="00322BBE">
              <w:rPr>
                <w:color w:val="000000"/>
                <w:sz w:val="16"/>
                <w:szCs w:val="16"/>
              </w:rPr>
              <w:t>C3-246140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098863" w14:textId="77777777" w:rsidR="009A2182" w:rsidRPr="00322BBE" w:rsidRDefault="009A2182" w:rsidP="00B25224">
            <w:pPr>
              <w:pStyle w:val="TAL"/>
              <w:rPr>
                <w:sz w:val="16"/>
                <w:szCs w:val="16"/>
              </w:rPr>
            </w:pPr>
          </w:p>
        </w:tc>
      </w:tr>
      <w:tr w:rsidR="009A2182" w:rsidRPr="00322BBE" w14:paraId="23F011B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D46AB1" w14:textId="77777777" w:rsidR="009A2182" w:rsidRPr="00322BBE" w:rsidRDefault="009A2182" w:rsidP="00B25224">
            <w:pPr>
              <w:pStyle w:val="TAL"/>
              <w:rPr>
                <w:color w:val="000000"/>
                <w:sz w:val="16"/>
                <w:szCs w:val="16"/>
              </w:rPr>
            </w:pPr>
            <w:r w:rsidRPr="00322BBE">
              <w:rPr>
                <w:color w:val="000000"/>
                <w:sz w:val="16"/>
                <w:szCs w:val="16"/>
              </w:rPr>
              <w:t>C3-246357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0DE43D" w14:textId="77777777" w:rsidR="009A2182" w:rsidRPr="00322BBE" w:rsidRDefault="009A2182" w:rsidP="00B25224">
            <w:pPr>
              <w:pStyle w:val="TAL"/>
              <w:rPr>
                <w:color w:val="000000"/>
                <w:sz w:val="16"/>
                <w:szCs w:val="16"/>
              </w:rPr>
            </w:pPr>
            <w:r w:rsidRPr="00322BBE">
              <w:rPr>
                <w:color w:val="000000"/>
                <w:sz w:val="16"/>
                <w:szCs w:val="16"/>
              </w:rPr>
              <w:t>CAPIF – Correcting structured data types in query parameters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F9CD21" w14:textId="77777777" w:rsidR="009A2182" w:rsidRPr="00322BBE" w:rsidRDefault="009A2182" w:rsidP="00B25224">
            <w:pPr>
              <w:pStyle w:val="TAL"/>
              <w:rPr>
                <w:color w:val="000000"/>
                <w:sz w:val="16"/>
                <w:szCs w:val="16"/>
              </w:rPr>
            </w:pPr>
            <w:r w:rsidRPr="00322BBE">
              <w:rPr>
                <w:color w:val="000000"/>
                <w:sz w:val="16"/>
                <w:szCs w:val="16"/>
              </w:rPr>
              <w:t>Samsung,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3F4415"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3238BFB" w14:textId="77777777" w:rsidR="009A2182" w:rsidRPr="00322BBE" w:rsidRDefault="009A2182" w:rsidP="00B25224">
            <w:pPr>
              <w:pStyle w:val="TAL"/>
              <w:rPr>
                <w:color w:val="000000"/>
                <w:sz w:val="16"/>
                <w:szCs w:val="16"/>
              </w:rPr>
            </w:pPr>
            <w:r w:rsidRPr="00322BBE">
              <w:rPr>
                <w:color w:val="000000"/>
                <w:sz w:val="16"/>
                <w:szCs w:val="16"/>
              </w:rPr>
              <w:t>C3-246121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BDF86C" w14:textId="77777777" w:rsidR="009A2182" w:rsidRPr="00322BBE" w:rsidRDefault="009A2182" w:rsidP="00B25224">
            <w:pPr>
              <w:pStyle w:val="TAL"/>
              <w:rPr>
                <w:sz w:val="16"/>
                <w:szCs w:val="16"/>
              </w:rPr>
            </w:pPr>
          </w:p>
        </w:tc>
      </w:tr>
      <w:tr w:rsidR="009A2182" w:rsidRPr="00322BBE" w14:paraId="5FCA47B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E46216" w14:textId="77777777" w:rsidR="009A2182" w:rsidRPr="00322BBE" w:rsidRDefault="009A2182" w:rsidP="00B25224">
            <w:pPr>
              <w:pStyle w:val="TAL"/>
              <w:rPr>
                <w:color w:val="000000"/>
                <w:sz w:val="16"/>
                <w:szCs w:val="16"/>
              </w:rPr>
            </w:pPr>
            <w:r w:rsidRPr="00322BBE">
              <w:rPr>
                <w:color w:val="000000"/>
                <w:sz w:val="16"/>
                <w:szCs w:val="16"/>
              </w:rPr>
              <w:t>C3-246358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93C035" w14:textId="77777777" w:rsidR="009A2182" w:rsidRPr="00322BBE" w:rsidRDefault="009A2182" w:rsidP="00B25224">
            <w:pPr>
              <w:pStyle w:val="TAL"/>
              <w:rPr>
                <w:color w:val="000000"/>
                <w:sz w:val="16"/>
                <w:szCs w:val="16"/>
              </w:rPr>
            </w:pPr>
            <w:r w:rsidRPr="00322BBE">
              <w:rPr>
                <w:color w:val="000000"/>
                <w:sz w:val="16"/>
                <w:szCs w:val="16"/>
              </w:rPr>
              <w:t>SEAL – Correcting structured data types in query parameters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417F68" w14:textId="77777777" w:rsidR="009A2182" w:rsidRPr="00322BBE" w:rsidRDefault="009A2182" w:rsidP="00B25224">
            <w:pPr>
              <w:pStyle w:val="TAL"/>
              <w:rPr>
                <w:color w:val="000000"/>
                <w:sz w:val="16"/>
                <w:szCs w:val="16"/>
              </w:rPr>
            </w:pPr>
            <w:r w:rsidRPr="00322BBE">
              <w:rPr>
                <w:color w:val="000000"/>
                <w:sz w:val="16"/>
                <w:szCs w:val="16"/>
              </w:rPr>
              <w:t>Samsung,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C17D91"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FAF3C6" w14:textId="77777777" w:rsidR="009A2182" w:rsidRPr="00322BBE" w:rsidRDefault="009A2182" w:rsidP="00B25224">
            <w:pPr>
              <w:pStyle w:val="TAL"/>
              <w:rPr>
                <w:color w:val="000000"/>
                <w:sz w:val="16"/>
                <w:szCs w:val="16"/>
              </w:rPr>
            </w:pPr>
            <w:r w:rsidRPr="00322BBE">
              <w:rPr>
                <w:color w:val="000000"/>
                <w:sz w:val="16"/>
                <w:szCs w:val="16"/>
              </w:rPr>
              <w:t>C3-246122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66D371" w14:textId="77777777" w:rsidR="009A2182" w:rsidRPr="00322BBE" w:rsidRDefault="009A2182" w:rsidP="00B25224">
            <w:pPr>
              <w:pStyle w:val="TAL"/>
              <w:rPr>
                <w:sz w:val="16"/>
                <w:szCs w:val="16"/>
              </w:rPr>
            </w:pPr>
          </w:p>
        </w:tc>
      </w:tr>
      <w:tr w:rsidR="009A2182" w:rsidRPr="00322BBE" w14:paraId="01E17FD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2E94D1" w14:textId="77777777" w:rsidR="009A2182" w:rsidRPr="00322BBE" w:rsidRDefault="009A2182" w:rsidP="00B25224">
            <w:pPr>
              <w:pStyle w:val="TAL"/>
              <w:rPr>
                <w:color w:val="000000"/>
                <w:sz w:val="16"/>
                <w:szCs w:val="16"/>
              </w:rPr>
            </w:pPr>
            <w:r w:rsidRPr="00322BBE">
              <w:rPr>
                <w:color w:val="000000"/>
                <w:sz w:val="16"/>
                <w:szCs w:val="16"/>
              </w:rPr>
              <w:t>C3-246359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10057F" w14:textId="77777777" w:rsidR="009A2182" w:rsidRPr="00322BBE" w:rsidRDefault="009A2182" w:rsidP="00B25224">
            <w:pPr>
              <w:pStyle w:val="TAL"/>
              <w:rPr>
                <w:color w:val="000000"/>
                <w:sz w:val="16"/>
                <w:szCs w:val="16"/>
              </w:rPr>
            </w:pPr>
            <w:r w:rsidRPr="00322BBE">
              <w:rPr>
                <w:color w:val="000000"/>
                <w:sz w:val="16"/>
                <w:szCs w:val="16"/>
              </w:rPr>
              <w:t>EDGEAPP – Correcting structured data types in query parameters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AF9E72" w14:textId="77777777" w:rsidR="009A2182" w:rsidRPr="00322BBE" w:rsidRDefault="009A2182" w:rsidP="00B25224">
            <w:pPr>
              <w:pStyle w:val="TAL"/>
              <w:rPr>
                <w:color w:val="000000"/>
                <w:sz w:val="16"/>
                <w:szCs w:val="16"/>
              </w:rPr>
            </w:pPr>
            <w:r w:rsidRPr="00322BBE">
              <w:rPr>
                <w:color w:val="000000"/>
                <w:sz w:val="16"/>
                <w:szCs w:val="16"/>
              </w:rPr>
              <w:t>Samsung,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55E55EE"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134F1E" w14:textId="77777777" w:rsidR="009A2182" w:rsidRPr="00322BBE" w:rsidRDefault="009A2182" w:rsidP="00B25224">
            <w:pPr>
              <w:pStyle w:val="TAL"/>
              <w:rPr>
                <w:color w:val="000000"/>
                <w:sz w:val="16"/>
                <w:szCs w:val="16"/>
              </w:rPr>
            </w:pPr>
            <w:r w:rsidRPr="00322BBE">
              <w:rPr>
                <w:color w:val="000000"/>
                <w:sz w:val="16"/>
                <w:szCs w:val="16"/>
              </w:rPr>
              <w:t>C3-246147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CF32ED" w14:textId="77777777" w:rsidR="009A2182" w:rsidRPr="00322BBE" w:rsidRDefault="009A2182" w:rsidP="00B25224">
            <w:pPr>
              <w:pStyle w:val="TAL"/>
              <w:rPr>
                <w:sz w:val="16"/>
                <w:szCs w:val="16"/>
              </w:rPr>
            </w:pPr>
          </w:p>
        </w:tc>
      </w:tr>
      <w:tr w:rsidR="009A2182" w:rsidRPr="00322BBE" w14:paraId="27358A7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F261D4" w14:textId="77777777" w:rsidR="009A2182" w:rsidRPr="00322BBE" w:rsidRDefault="009A2182" w:rsidP="00B25224">
            <w:pPr>
              <w:pStyle w:val="TAL"/>
              <w:rPr>
                <w:color w:val="000000"/>
                <w:sz w:val="16"/>
                <w:szCs w:val="16"/>
              </w:rPr>
            </w:pPr>
            <w:r w:rsidRPr="00322BBE">
              <w:rPr>
                <w:color w:val="000000"/>
                <w:sz w:val="16"/>
                <w:szCs w:val="16"/>
              </w:rPr>
              <w:t>C3-246360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9FCC1F" w14:textId="77777777" w:rsidR="009A2182" w:rsidRPr="00322BBE" w:rsidRDefault="009A2182" w:rsidP="00B25224">
            <w:pPr>
              <w:pStyle w:val="TAL"/>
              <w:rPr>
                <w:color w:val="000000"/>
                <w:sz w:val="16"/>
                <w:szCs w:val="16"/>
              </w:rPr>
            </w:pPr>
            <w:r w:rsidRPr="00322BBE">
              <w:rPr>
                <w:color w:val="000000"/>
                <w:sz w:val="16"/>
                <w:szCs w:val="16"/>
              </w:rPr>
              <w:t>CAPIF – IANA registration for JWT claims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66A464" w14:textId="77777777" w:rsidR="009A2182" w:rsidRPr="00322BBE" w:rsidRDefault="009A2182" w:rsidP="00B25224">
            <w:pPr>
              <w:pStyle w:val="TAL"/>
              <w:rPr>
                <w:color w:val="000000"/>
                <w:sz w:val="16"/>
                <w:szCs w:val="16"/>
              </w:rPr>
            </w:pPr>
            <w:r w:rsidRPr="00322BBE">
              <w:rPr>
                <w:color w:val="000000"/>
                <w:sz w:val="16"/>
                <w:szCs w:val="16"/>
              </w:rPr>
              <w:t>Samsung,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4BD7615"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367D0E1" w14:textId="77777777" w:rsidR="009A2182" w:rsidRPr="00322BBE" w:rsidRDefault="009A2182" w:rsidP="00B25224">
            <w:pPr>
              <w:pStyle w:val="TAL"/>
              <w:rPr>
                <w:color w:val="000000"/>
                <w:sz w:val="16"/>
                <w:szCs w:val="16"/>
              </w:rPr>
            </w:pPr>
            <w:r w:rsidRPr="00322BBE">
              <w:rPr>
                <w:color w:val="000000"/>
                <w:sz w:val="16"/>
                <w:szCs w:val="16"/>
              </w:rPr>
              <w:t>C3-246156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C52BFF" w14:textId="77777777" w:rsidR="009A2182" w:rsidRPr="00322BBE" w:rsidRDefault="009A2182" w:rsidP="00B25224">
            <w:pPr>
              <w:pStyle w:val="TAL"/>
              <w:rPr>
                <w:sz w:val="16"/>
                <w:szCs w:val="16"/>
              </w:rPr>
            </w:pPr>
          </w:p>
        </w:tc>
      </w:tr>
      <w:tr w:rsidR="009A2182" w:rsidRPr="00322BBE" w14:paraId="7DE0123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C0DACE1" w14:textId="77777777" w:rsidR="009A2182" w:rsidRPr="00322BBE" w:rsidRDefault="009A2182" w:rsidP="00B25224">
            <w:pPr>
              <w:pStyle w:val="TAL"/>
              <w:rPr>
                <w:color w:val="000000"/>
                <w:sz w:val="16"/>
                <w:szCs w:val="16"/>
              </w:rPr>
            </w:pPr>
            <w:r w:rsidRPr="00322BBE">
              <w:rPr>
                <w:color w:val="000000"/>
                <w:sz w:val="16"/>
                <w:szCs w:val="16"/>
              </w:rPr>
              <w:t>C3-246361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3AE1B2D" w14:textId="77777777" w:rsidR="009A2182" w:rsidRPr="00322BBE" w:rsidRDefault="009A2182" w:rsidP="00B25224">
            <w:pPr>
              <w:pStyle w:val="TAL"/>
              <w:rPr>
                <w:color w:val="000000"/>
                <w:sz w:val="16"/>
                <w:szCs w:val="16"/>
              </w:rPr>
            </w:pPr>
            <w:r w:rsidRPr="00322BBE">
              <w:rPr>
                <w:color w:val="000000"/>
                <w:sz w:val="16"/>
                <w:szCs w:val="16"/>
              </w:rPr>
              <w:t>Introduction of ADAE service in SEAL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557102"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DCFD2B"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E9313E" w14:textId="77777777" w:rsidR="009A2182" w:rsidRPr="00322BBE" w:rsidRDefault="009A2182" w:rsidP="00B25224">
            <w:pPr>
              <w:pStyle w:val="TAL"/>
              <w:rPr>
                <w:color w:val="000000"/>
                <w:sz w:val="16"/>
                <w:szCs w:val="16"/>
              </w:rPr>
            </w:pPr>
            <w:r w:rsidRPr="00322BBE">
              <w:rPr>
                <w:color w:val="000000"/>
                <w:sz w:val="16"/>
                <w:szCs w:val="16"/>
              </w:rPr>
              <w:t>C3-246242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12CA1A" w14:textId="77777777" w:rsidR="009A2182" w:rsidRPr="00322BBE" w:rsidRDefault="009A2182" w:rsidP="00B25224">
            <w:pPr>
              <w:pStyle w:val="TAL"/>
              <w:rPr>
                <w:sz w:val="16"/>
                <w:szCs w:val="16"/>
              </w:rPr>
            </w:pPr>
          </w:p>
        </w:tc>
      </w:tr>
      <w:tr w:rsidR="009A2182" w:rsidRPr="00322BBE" w14:paraId="0635AC8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827F930" w14:textId="77777777" w:rsidR="009A2182" w:rsidRPr="00322BBE" w:rsidRDefault="009A2182" w:rsidP="00B25224">
            <w:pPr>
              <w:pStyle w:val="TAL"/>
              <w:rPr>
                <w:color w:val="000000"/>
                <w:sz w:val="16"/>
                <w:szCs w:val="16"/>
              </w:rPr>
            </w:pPr>
            <w:r w:rsidRPr="00322BBE">
              <w:rPr>
                <w:color w:val="000000"/>
                <w:sz w:val="16"/>
                <w:szCs w:val="16"/>
              </w:rPr>
              <w:t>C3-246362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8F703E" w14:textId="77777777" w:rsidR="009A2182" w:rsidRPr="00322BBE" w:rsidRDefault="009A2182" w:rsidP="00B25224">
            <w:pPr>
              <w:pStyle w:val="TAL"/>
              <w:rPr>
                <w:color w:val="000000"/>
                <w:sz w:val="16"/>
                <w:szCs w:val="16"/>
              </w:rPr>
            </w:pPr>
            <w:r w:rsidRPr="00322BBE">
              <w:rPr>
                <w:color w:val="000000"/>
                <w:sz w:val="16"/>
                <w:szCs w:val="16"/>
              </w:rPr>
              <w:t>Corrections of 3GPP Forge Lint tool related issues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D1D124"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512B04"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1EC2998" w14:textId="77777777" w:rsidR="009A2182" w:rsidRPr="00322BBE" w:rsidRDefault="009A2182" w:rsidP="00B25224">
            <w:pPr>
              <w:pStyle w:val="TAL"/>
              <w:rPr>
                <w:color w:val="000000"/>
                <w:sz w:val="16"/>
                <w:szCs w:val="16"/>
              </w:rPr>
            </w:pPr>
            <w:r w:rsidRPr="00322BBE">
              <w:rPr>
                <w:color w:val="000000"/>
                <w:sz w:val="16"/>
                <w:szCs w:val="16"/>
              </w:rPr>
              <w:t>C3-246277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0490D8" w14:textId="77777777" w:rsidR="009A2182" w:rsidRPr="00322BBE" w:rsidRDefault="009A2182" w:rsidP="00B25224">
            <w:pPr>
              <w:pStyle w:val="TAL"/>
              <w:rPr>
                <w:sz w:val="16"/>
                <w:szCs w:val="16"/>
              </w:rPr>
            </w:pPr>
          </w:p>
        </w:tc>
      </w:tr>
      <w:tr w:rsidR="009A2182" w:rsidRPr="00322BBE" w14:paraId="44A17F0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27720E" w14:textId="77777777" w:rsidR="009A2182" w:rsidRPr="00322BBE" w:rsidRDefault="009A2182" w:rsidP="00B25224">
            <w:pPr>
              <w:pStyle w:val="TAL"/>
              <w:rPr>
                <w:color w:val="000000"/>
                <w:sz w:val="16"/>
                <w:szCs w:val="16"/>
              </w:rPr>
            </w:pPr>
            <w:r w:rsidRPr="00322BBE">
              <w:rPr>
                <w:color w:val="000000"/>
                <w:sz w:val="16"/>
                <w:szCs w:val="16"/>
              </w:rPr>
              <w:t>C3-246363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84F6ED6" w14:textId="77777777" w:rsidR="009A2182" w:rsidRPr="00322BBE" w:rsidRDefault="009A2182" w:rsidP="00B25224">
            <w:pPr>
              <w:pStyle w:val="TAL"/>
              <w:rPr>
                <w:color w:val="000000"/>
                <w:sz w:val="16"/>
                <w:szCs w:val="16"/>
              </w:rPr>
            </w:pPr>
            <w:r w:rsidRPr="00322BBE">
              <w:rPr>
                <w:color w:val="000000"/>
                <w:sz w:val="16"/>
                <w:szCs w:val="16"/>
              </w:rPr>
              <w:t>Updates to the NBI TS Skeleton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5BC2DC"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4F57D3"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E914B1" w14:textId="77777777" w:rsidR="009A2182" w:rsidRPr="00322BBE" w:rsidRDefault="009A2182" w:rsidP="00B25224">
            <w:pPr>
              <w:pStyle w:val="TAL"/>
              <w:rPr>
                <w:color w:val="000000"/>
                <w:sz w:val="16"/>
                <w:szCs w:val="16"/>
              </w:rPr>
            </w:pPr>
            <w:r w:rsidRPr="00322BBE">
              <w:rPr>
                <w:color w:val="000000"/>
                <w:sz w:val="16"/>
                <w:szCs w:val="16"/>
              </w:rPr>
              <w:t>C3-246275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CB9860" w14:textId="77777777" w:rsidR="009A2182" w:rsidRPr="00322BBE" w:rsidRDefault="009A2182" w:rsidP="00B25224">
            <w:pPr>
              <w:pStyle w:val="TAL"/>
              <w:rPr>
                <w:sz w:val="16"/>
                <w:szCs w:val="16"/>
              </w:rPr>
            </w:pPr>
          </w:p>
        </w:tc>
      </w:tr>
      <w:tr w:rsidR="009A2182" w:rsidRPr="00322BBE" w14:paraId="69E6AD52"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94104F" w14:textId="77777777" w:rsidR="009A2182" w:rsidRPr="00322BBE" w:rsidRDefault="009A2182" w:rsidP="00B25224">
            <w:pPr>
              <w:pStyle w:val="TAL"/>
              <w:rPr>
                <w:color w:val="000000"/>
                <w:sz w:val="16"/>
                <w:szCs w:val="16"/>
              </w:rPr>
            </w:pPr>
            <w:r w:rsidRPr="00322BBE">
              <w:rPr>
                <w:color w:val="000000"/>
                <w:sz w:val="16"/>
                <w:szCs w:val="16"/>
              </w:rPr>
              <w:t>C3-246364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426079" w14:textId="77777777" w:rsidR="009A2182" w:rsidRPr="00322BBE" w:rsidRDefault="009A2182" w:rsidP="00B25224">
            <w:pPr>
              <w:pStyle w:val="TAL"/>
              <w:rPr>
                <w:color w:val="000000"/>
                <w:sz w:val="16"/>
                <w:szCs w:val="16"/>
              </w:rPr>
            </w:pPr>
            <w:r w:rsidRPr="00322BBE">
              <w:rPr>
                <w:color w:val="000000"/>
                <w:sz w:val="16"/>
                <w:szCs w:val="16"/>
              </w:rPr>
              <w:t>Corrections on the API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7BB728"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B2E6904"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7F93CC" w14:textId="77777777" w:rsidR="009A2182" w:rsidRPr="00322BBE" w:rsidRDefault="009A2182" w:rsidP="00B25224">
            <w:pPr>
              <w:pStyle w:val="TAL"/>
              <w:rPr>
                <w:color w:val="000000"/>
                <w:sz w:val="16"/>
                <w:szCs w:val="16"/>
              </w:rPr>
            </w:pPr>
            <w:r w:rsidRPr="00322BBE">
              <w:rPr>
                <w:color w:val="000000"/>
                <w:sz w:val="16"/>
                <w:szCs w:val="16"/>
              </w:rPr>
              <w:t>C3-246306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55CEAE" w14:textId="77777777" w:rsidR="009A2182" w:rsidRPr="00322BBE" w:rsidRDefault="009A2182" w:rsidP="00B25224">
            <w:pPr>
              <w:pStyle w:val="TAL"/>
              <w:rPr>
                <w:sz w:val="16"/>
                <w:szCs w:val="16"/>
              </w:rPr>
            </w:pPr>
          </w:p>
        </w:tc>
      </w:tr>
      <w:tr w:rsidR="009A2182" w:rsidRPr="00322BBE" w14:paraId="53CD4CC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19400E6" w14:textId="77777777" w:rsidR="009A2182" w:rsidRPr="00322BBE" w:rsidRDefault="009A2182" w:rsidP="00B25224">
            <w:pPr>
              <w:pStyle w:val="TAL"/>
              <w:rPr>
                <w:color w:val="000000"/>
                <w:sz w:val="16"/>
                <w:szCs w:val="16"/>
              </w:rPr>
            </w:pPr>
            <w:r w:rsidRPr="00322BBE">
              <w:rPr>
                <w:color w:val="000000"/>
                <w:sz w:val="16"/>
                <w:szCs w:val="16"/>
              </w:rPr>
              <w:t>C3-246365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F356CA" w14:textId="77777777" w:rsidR="009A2182" w:rsidRPr="00322BBE" w:rsidRDefault="009A2182" w:rsidP="00B25224">
            <w:pPr>
              <w:pStyle w:val="TAL"/>
              <w:rPr>
                <w:color w:val="000000"/>
                <w:sz w:val="16"/>
                <w:szCs w:val="16"/>
              </w:rPr>
            </w:pPr>
            <w:r w:rsidRPr="00322BBE">
              <w:rPr>
                <w:color w:val="000000"/>
                <w:sz w:val="16"/>
                <w:szCs w:val="16"/>
              </w:rPr>
              <w:t xml:space="preserve">Define the API definition clauses of the </w:t>
            </w:r>
            <w:proofErr w:type="spellStart"/>
            <w:r w:rsidRPr="00322BBE">
              <w:rPr>
                <w:color w:val="000000"/>
                <w:sz w:val="16"/>
                <w:szCs w:val="16"/>
              </w:rPr>
              <w:t>UAE_NTZManagement</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55580D" w14:textId="77777777" w:rsidR="009A2182" w:rsidRPr="00322BBE" w:rsidRDefault="009A2182" w:rsidP="00B25224">
            <w:pPr>
              <w:pStyle w:val="TAL"/>
              <w:rPr>
                <w:color w:val="000000"/>
                <w:sz w:val="16"/>
                <w:szCs w:val="16"/>
              </w:rPr>
            </w:pPr>
            <w:r w:rsidRPr="00322BBE">
              <w:rPr>
                <w:color w:val="000000"/>
                <w:sz w:val="16"/>
                <w:szCs w:val="16"/>
              </w:rPr>
              <w:t xml:space="preserve">Huawei, </w:t>
            </w:r>
            <w:proofErr w:type="spellStart"/>
            <w:r w:rsidRPr="00322BBE">
              <w:rPr>
                <w:color w:val="000000"/>
                <w:sz w:val="16"/>
                <w:szCs w:val="16"/>
              </w:rPr>
              <w:t>InterDigital</w:t>
            </w:r>
            <w:proofErr w:type="spellEnd"/>
            <w:r w:rsidRPr="00322BBE">
              <w:rPr>
                <w:color w:val="000000"/>
                <w:sz w:val="16"/>
                <w:szCs w:val="16"/>
              </w:rPr>
              <w:t>,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1FCE4E"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B3A492C" w14:textId="77777777" w:rsidR="009A2182" w:rsidRPr="00322BBE" w:rsidRDefault="009A2182" w:rsidP="00B25224">
            <w:pPr>
              <w:pStyle w:val="TAL"/>
              <w:rPr>
                <w:color w:val="000000"/>
                <w:sz w:val="16"/>
                <w:szCs w:val="16"/>
              </w:rPr>
            </w:pPr>
            <w:r w:rsidRPr="00322BBE">
              <w:rPr>
                <w:color w:val="000000"/>
                <w:sz w:val="16"/>
                <w:szCs w:val="16"/>
              </w:rPr>
              <w:t>C3-246087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15F7B9" w14:textId="77777777" w:rsidR="009A2182" w:rsidRPr="00322BBE" w:rsidRDefault="009A2182" w:rsidP="00B25224">
            <w:pPr>
              <w:pStyle w:val="TAL"/>
              <w:rPr>
                <w:sz w:val="16"/>
                <w:szCs w:val="16"/>
              </w:rPr>
            </w:pPr>
          </w:p>
        </w:tc>
      </w:tr>
      <w:tr w:rsidR="009A2182" w:rsidRPr="00322BBE" w14:paraId="0AD2CCB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07163C" w14:textId="77777777" w:rsidR="009A2182" w:rsidRPr="00322BBE" w:rsidRDefault="009A2182" w:rsidP="00B25224">
            <w:pPr>
              <w:pStyle w:val="TAL"/>
              <w:rPr>
                <w:color w:val="000000"/>
                <w:sz w:val="16"/>
                <w:szCs w:val="16"/>
              </w:rPr>
            </w:pPr>
            <w:r w:rsidRPr="00322BBE">
              <w:rPr>
                <w:color w:val="000000"/>
                <w:sz w:val="16"/>
                <w:szCs w:val="16"/>
              </w:rPr>
              <w:t>C3-246366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8ECA827" w14:textId="77777777" w:rsidR="009A2182" w:rsidRPr="00322BBE" w:rsidRDefault="009A2182" w:rsidP="00B25224">
            <w:pPr>
              <w:pStyle w:val="TAL"/>
              <w:rPr>
                <w:color w:val="000000"/>
                <w:sz w:val="16"/>
                <w:szCs w:val="16"/>
              </w:rPr>
            </w:pPr>
            <w:r w:rsidRPr="00322BBE">
              <w:rPr>
                <w:color w:val="000000"/>
                <w:sz w:val="16"/>
                <w:szCs w:val="16"/>
              </w:rPr>
              <w:t xml:space="preserve">Define the </w:t>
            </w:r>
            <w:proofErr w:type="spellStart"/>
            <w:r w:rsidRPr="00322BBE">
              <w:rPr>
                <w:color w:val="000000"/>
                <w:sz w:val="16"/>
                <w:szCs w:val="16"/>
              </w:rPr>
              <w:t>OpenAPI</w:t>
            </w:r>
            <w:proofErr w:type="spellEnd"/>
            <w:r w:rsidRPr="00322BBE">
              <w:rPr>
                <w:color w:val="000000"/>
                <w:sz w:val="16"/>
                <w:szCs w:val="16"/>
              </w:rPr>
              <w:t xml:space="preserve"> description of the </w:t>
            </w:r>
            <w:proofErr w:type="spellStart"/>
            <w:r w:rsidRPr="00322BBE">
              <w:rPr>
                <w:color w:val="000000"/>
                <w:sz w:val="16"/>
                <w:szCs w:val="16"/>
              </w:rPr>
              <w:t>UAE_NTZManagement</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FBCE64" w14:textId="77777777" w:rsidR="009A2182" w:rsidRPr="00322BBE" w:rsidRDefault="009A2182" w:rsidP="00B25224">
            <w:pPr>
              <w:pStyle w:val="TAL"/>
              <w:rPr>
                <w:color w:val="000000"/>
                <w:sz w:val="16"/>
                <w:szCs w:val="16"/>
              </w:rPr>
            </w:pPr>
            <w:r w:rsidRPr="00322BBE">
              <w:rPr>
                <w:color w:val="000000"/>
                <w:sz w:val="16"/>
                <w:szCs w:val="16"/>
              </w:rPr>
              <w:t xml:space="preserve">Huawei, </w:t>
            </w:r>
            <w:proofErr w:type="spellStart"/>
            <w:r w:rsidRPr="00322BBE">
              <w:rPr>
                <w:color w:val="000000"/>
                <w:sz w:val="16"/>
                <w:szCs w:val="16"/>
              </w:rPr>
              <w:t>InterDigital</w:t>
            </w:r>
            <w:proofErr w:type="spellEnd"/>
            <w:r w:rsidRPr="00322BBE">
              <w:rPr>
                <w:color w:val="000000"/>
                <w:sz w:val="16"/>
                <w:szCs w:val="16"/>
              </w:rPr>
              <w:t>,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C298D39"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11B94B5" w14:textId="77777777" w:rsidR="009A2182" w:rsidRPr="00322BBE" w:rsidRDefault="009A2182" w:rsidP="00B25224">
            <w:pPr>
              <w:pStyle w:val="TAL"/>
              <w:rPr>
                <w:color w:val="000000"/>
                <w:sz w:val="16"/>
                <w:szCs w:val="16"/>
              </w:rPr>
            </w:pPr>
            <w:r w:rsidRPr="00322BBE">
              <w:rPr>
                <w:color w:val="000000"/>
                <w:sz w:val="16"/>
                <w:szCs w:val="16"/>
              </w:rPr>
              <w:t>C3-246262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24A4CB" w14:textId="77777777" w:rsidR="009A2182" w:rsidRPr="00322BBE" w:rsidRDefault="009A2182" w:rsidP="00B25224">
            <w:pPr>
              <w:pStyle w:val="TAL"/>
              <w:rPr>
                <w:sz w:val="16"/>
                <w:szCs w:val="16"/>
              </w:rPr>
            </w:pPr>
          </w:p>
        </w:tc>
      </w:tr>
      <w:tr w:rsidR="009A2182" w:rsidRPr="00322BBE" w14:paraId="011AC556"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03C2E9" w14:textId="77777777" w:rsidR="009A2182" w:rsidRPr="00322BBE" w:rsidRDefault="009A2182" w:rsidP="00B25224">
            <w:pPr>
              <w:pStyle w:val="TAL"/>
              <w:rPr>
                <w:color w:val="000000"/>
                <w:sz w:val="16"/>
                <w:szCs w:val="16"/>
              </w:rPr>
            </w:pPr>
            <w:r w:rsidRPr="00322BBE">
              <w:rPr>
                <w:color w:val="000000"/>
                <w:sz w:val="16"/>
                <w:szCs w:val="16"/>
              </w:rPr>
              <w:t>C3-246367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F59389A" w14:textId="77777777" w:rsidR="009A2182" w:rsidRPr="00322BBE" w:rsidRDefault="009A2182" w:rsidP="00B25224">
            <w:pPr>
              <w:pStyle w:val="TAL"/>
              <w:rPr>
                <w:color w:val="000000"/>
                <w:sz w:val="16"/>
                <w:szCs w:val="16"/>
              </w:rPr>
            </w:pPr>
            <w:proofErr w:type="spellStart"/>
            <w:r w:rsidRPr="00322BBE">
              <w:rPr>
                <w:color w:val="000000"/>
                <w:sz w:val="16"/>
                <w:szCs w:val="16"/>
              </w:rPr>
              <w:t>SS_ADAE_collision_detection_analytics</w:t>
            </w:r>
            <w:proofErr w:type="spellEnd"/>
            <w:r w:rsidRPr="00322BBE">
              <w:rPr>
                <w:color w:val="000000"/>
                <w:sz w:val="16"/>
                <w:szCs w:val="16"/>
              </w:rPr>
              <w:t xml:space="preserve">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DD46E9"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F61FC1"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2CF10D" w14:textId="77777777" w:rsidR="009A2182" w:rsidRPr="00322BBE" w:rsidRDefault="009A2182" w:rsidP="00B25224">
            <w:pPr>
              <w:pStyle w:val="TAL"/>
              <w:rPr>
                <w:color w:val="000000"/>
                <w:sz w:val="16"/>
                <w:szCs w:val="16"/>
              </w:rPr>
            </w:pPr>
            <w:r w:rsidRPr="00322BBE">
              <w:rPr>
                <w:color w:val="000000"/>
                <w:sz w:val="16"/>
                <w:szCs w:val="16"/>
              </w:rPr>
              <w:t>C3-246047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285392" w14:textId="77777777" w:rsidR="009A2182" w:rsidRPr="00322BBE" w:rsidRDefault="009A2182" w:rsidP="00B25224">
            <w:pPr>
              <w:pStyle w:val="TAL"/>
              <w:rPr>
                <w:sz w:val="16"/>
                <w:szCs w:val="16"/>
              </w:rPr>
            </w:pPr>
          </w:p>
        </w:tc>
      </w:tr>
      <w:tr w:rsidR="009A2182" w:rsidRPr="00322BBE" w14:paraId="7CC656FC"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1117AE" w14:textId="77777777" w:rsidR="009A2182" w:rsidRPr="00322BBE" w:rsidRDefault="009A2182" w:rsidP="00B25224">
            <w:pPr>
              <w:pStyle w:val="TAL"/>
              <w:rPr>
                <w:color w:val="000000"/>
                <w:sz w:val="16"/>
                <w:szCs w:val="16"/>
              </w:rPr>
            </w:pPr>
            <w:r w:rsidRPr="00322BBE">
              <w:rPr>
                <w:color w:val="000000"/>
                <w:sz w:val="16"/>
                <w:szCs w:val="16"/>
              </w:rPr>
              <w:t>C3-246368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C66B31" w14:textId="77777777" w:rsidR="009A2182" w:rsidRPr="00322BBE" w:rsidRDefault="009A2182" w:rsidP="00B25224">
            <w:pPr>
              <w:pStyle w:val="TAL"/>
              <w:rPr>
                <w:color w:val="000000"/>
                <w:sz w:val="16"/>
                <w:szCs w:val="16"/>
              </w:rPr>
            </w:pPr>
            <w:proofErr w:type="spellStart"/>
            <w:r w:rsidRPr="00322BBE">
              <w:rPr>
                <w:color w:val="000000"/>
                <w:sz w:val="16"/>
                <w:szCs w:val="16"/>
              </w:rPr>
              <w:t>SS_ADAE_location-related_UE_group_analytics</w:t>
            </w:r>
            <w:proofErr w:type="spellEnd"/>
            <w:r w:rsidRPr="00322BBE">
              <w:rPr>
                <w:color w:val="000000"/>
                <w:sz w:val="16"/>
                <w:szCs w:val="16"/>
              </w:rPr>
              <w:t xml:space="preserve"> API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0B1B48"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2262E3"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386E1D" w14:textId="77777777" w:rsidR="009A2182" w:rsidRPr="00322BBE" w:rsidRDefault="009A2182" w:rsidP="00B25224">
            <w:pPr>
              <w:pStyle w:val="TAL"/>
              <w:rPr>
                <w:color w:val="000000"/>
                <w:sz w:val="16"/>
                <w:szCs w:val="16"/>
              </w:rPr>
            </w:pPr>
            <w:r w:rsidRPr="00322BBE">
              <w:rPr>
                <w:color w:val="000000"/>
                <w:sz w:val="16"/>
                <w:szCs w:val="16"/>
              </w:rPr>
              <w:t>C3-246048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E52B99" w14:textId="77777777" w:rsidR="009A2182" w:rsidRPr="00322BBE" w:rsidRDefault="009A2182" w:rsidP="00B25224">
            <w:pPr>
              <w:pStyle w:val="TAL"/>
              <w:rPr>
                <w:sz w:val="16"/>
                <w:szCs w:val="16"/>
              </w:rPr>
            </w:pPr>
          </w:p>
        </w:tc>
      </w:tr>
      <w:tr w:rsidR="009A2182" w:rsidRPr="00322BBE" w14:paraId="6B34C21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003E98C" w14:textId="77777777" w:rsidR="009A2182" w:rsidRPr="00322BBE" w:rsidRDefault="009A2182" w:rsidP="00B25224">
            <w:pPr>
              <w:pStyle w:val="TAL"/>
              <w:rPr>
                <w:color w:val="000000"/>
                <w:sz w:val="16"/>
                <w:szCs w:val="16"/>
              </w:rPr>
            </w:pPr>
            <w:r w:rsidRPr="00322BBE">
              <w:rPr>
                <w:color w:val="000000"/>
                <w:sz w:val="16"/>
                <w:szCs w:val="16"/>
              </w:rPr>
              <w:t>C3-246369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1237E33" w14:textId="77777777" w:rsidR="009A2182" w:rsidRPr="00322BBE" w:rsidRDefault="009A2182" w:rsidP="00B25224">
            <w:pPr>
              <w:pStyle w:val="TAL"/>
              <w:rPr>
                <w:color w:val="000000"/>
                <w:sz w:val="16"/>
                <w:szCs w:val="16"/>
              </w:rPr>
            </w:pPr>
            <w:r w:rsidRPr="00322BBE">
              <w:rPr>
                <w:color w:val="000000"/>
                <w:sz w:val="16"/>
                <w:szCs w:val="16"/>
              </w:rPr>
              <w:t xml:space="preserve">Updates to the </w:t>
            </w:r>
            <w:proofErr w:type="spellStart"/>
            <w:r w:rsidRPr="00322BBE">
              <w:rPr>
                <w:color w:val="000000"/>
                <w:sz w:val="16"/>
                <w:szCs w:val="16"/>
              </w:rPr>
              <w:t>SS_LocationAreaMonitoring</w:t>
            </w:r>
            <w:proofErr w:type="spellEnd"/>
            <w:r w:rsidRPr="00322BBE">
              <w:rPr>
                <w:color w:val="000000"/>
                <w:sz w:val="16"/>
                <w:szCs w:val="16"/>
              </w:rPr>
              <w:t xml:space="preserve"> API to support geofencing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AD11F1"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9612DC"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B5E4043" w14:textId="77777777" w:rsidR="009A2182" w:rsidRPr="00322BBE" w:rsidRDefault="009A2182" w:rsidP="00B25224">
            <w:pPr>
              <w:pStyle w:val="TAL"/>
              <w:rPr>
                <w:color w:val="000000"/>
                <w:sz w:val="16"/>
                <w:szCs w:val="16"/>
              </w:rPr>
            </w:pPr>
            <w:r w:rsidRPr="00322BBE">
              <w:rPr>
                <w:color w:val="000000"/>
                <w:sz w:val="16"/>
                <w:szCs w:val="16"/>
              </w:rPr>
              <w:t>C3-246073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D428F9" w14:textId="77777777" w:rsidR="009A2182" w:rsidRPr="00322BBE" w:rsidRDefault="009A2182" w:rsidP="00B25224">
            <w:pPr>
              <w:pStyle w:val="TAL"/>
              <w:rPr>
                <w:sz w:val="16"/>
                <w:szCs w:val="16"/>
              </w:rPr>
            </w:pPr>
          </w:p>
        </w:tc>
      </w:tr>
      <w:tr w:rsidR="009A2182" w:rsidRPr="00322BBE" w14:paraId="609A0B6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0763FE" w14:textId="77777777" w:rsidR="009A2182" w:rsidRPr="00322BBE" w:rsidRDefault="009A2182" w:rsidP="00B25224">
            <w:pPr>
              <w:pStyle w:val="TAL"/>
              <w:rPr>
                <w:color w:val="000000"/>
                <w:sz w:val="16"/>
                <w:szCs w:val="16"/>
              </w:rPr>
            </w:pPr>
            <w:r w:rsidRPr="00322BBE">
              <w:rPr>
                <w:color w:val="000000"/>
                <w:sz w:val="16"/>
                <w:szCs w:val="16"/>
              </w:rPr>
              <w:t>C3-246370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93ED8D" w14:textId="77777777" w:rsidR="009A2182" w:rsidRPr="00322BBE" w:rsidRDefault="009A2182" w:rsidP="00B25224">
            <w:pPr>
              <w:pStyle w:val="TAL"/>
              <w:rPr>
                <w:color w:val="000000"/>
                <w:sz w:val="16"/>
                <w:szCs w:val="16"/>
              </w:rPr>
            </w:pPr>
            <w:r w:rsidRPr="00322BBE">
              <w:rPr>
                <w:color w:val="000000"/>
                <w:sz w:val="16"/>
                <w:szCs w:val="16"/>
              </w:rPr>
              <w:t xml:space="preserve">Define the API definition clauses of the </w:t>
            </w:r>
            <w:proofErr w:type="spellStart"/>
            <w:r w:rsidRPr="00322BBE">
              <w:rPr>
                <w:color w:val="000000"/>
                <w:sz w:val="16"/>
                <w:szCs w:val="16"/>
              </w:rPr>
              <w:t>SS_ConfirmLocation</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0D11BD"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E6E5F7E"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524AD3" w14:textId="77777777" w:rsidR="009A2182" w:rsidRPr="00322BBE" w:rsidRDefault="009A2182" w:rsidP="00B25224">
            <w:pPr>
              <w:pStyle w:val="TAL"/>
              <w:rPr>
                <w:color w:val="000000"/>
                <w:sz w:val="16"/>
                <w:szCs w:val="16"/>
              </w:rPr>
            </w:pPr>
            <w:r w:rsidRPr="00322BBE">
              <w:rPr>
                <w:color w:val="000000"/>
                <w:sz w:val="16"/>
                <w:szCs w:val="16"/>
              </w:rPr>
              <w:t>C3-246075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0D69A1" w14:textId="77777777" w:rsidR="009A2182" w:rsidRPr="00322BBE" w:rsidRDefault="009A2182" w:rsidP="00B25224">
            <w:pPr>
              <w:pStyle w:val="TAL"/>
              <w:rPr>
                <w:sz w:val="16"/>
                <w:szCs w:val="16"/>
              </w:rPr>
            </w:pPr>
          </w:p>
        </w:tc>
      </w:tr>
      <w:tr w:rsidR="009A2182" w:rsidRPr="00322BBE" w14:paraId="643C67A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B40D97" w14:textId="77777777" w:rsidR="009A2182" w:rsidRPr="00322BBE" w:rsidRDefault="009A2182" w:rsidP="00B25224">
            <w:pPr>
              <w:pStyle w:val="TAL"/>
              <w:rPr>
                <w:color w:val="000000"/>
                <w:sz w:val="16"/>
                <w:szCs w:val="16"/>
              </w:rPr>
            </w:pPr>
            <w:r w:rsidRPr="00322BBE">
              <w:rPr>
                <w:color w:val="000000"/>
                <w:sz w:val="16"/>
                <w:szCs w:val="16"/>
              </w:rPr>
              <w:t>C3-246371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67A22E9" w14:textId="77777777" w:rsidR="009A2182" w:rsidRPr="00322BBE" w:rsidRDefault="009A2182" w:rsidP="00B25224">
            <w:pPr>
              <w:pStyle w:val="TAL"/>
              <w:rPr>
                <w:color w:val="000000"/>
                <w:sz w:val="16"/>
                <w:szCs w:val="16"/>
              </w:rPr>
            </w:pPr>
            <w:r w:rsidRPr="00322BBE">
              <w:rPr>
                <w:color w:val="000000"/>
                <w:sz w:val="16"/>
                <w:szCs w:val="16"/>
              </w:rPr>
              <w:t xml:space="preserve">Define the </w:t>
            </w:r>
            <w:proofErr w:type="spellStart"/>
            <w:r w:rsidRPr="00322BBE">
              <w:rPr>
                <w:color w:val="000000"/>
                <w:sz w:val="16"/>
                <w:szCs w:val="16"/>
              </w:rPr>
              <w:t>OpenAPI</w:t>
            </w:r>
            <w:proofErr w:type="spellEnd"/>
            <w:r w:rsidRPr="00322BBE">
              <w:rPr>
                <w:color w:val="000000"/>
                <w:sz w:val="16"/>
                <w:szCs w:val="16"/>
              </w:rPr>
              <w:t xml:space="preserve"> description of the </w:t>
            </w:r>
            <w:proofErr w:type="spellStart"/>
            <w:r w:rsidRPr="00322BBE">
              <w:rPr>
                <w:color w:val="000000"/>
                <w:sz w:val="16"/>
                <w:szCs w:val="16"/>
              </w:rPr>
              <w:t>SS_ConfirmLocation</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9A224D"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22E620"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E320BB" w14:textId="77777777" w:rsidR="009A2182" w:rsidRPr="00322BBE" w:rsidRDefault="009A2182" w:rsidP="00B25224">
            <w:pPr>
              <w:pStyle w:val="TAL"/>
              <w:rPr>
                <w:color w:val="000000"/>
                <w:sz w:val="16"/>
                <w:szCs w:val="16"/>
              </w:rPr>
            </w:pPr>
            <w:r w:rsidRPr="00322BBE">
              <w:rPr>
                <w:color w:val="000000"/>
                <w:sz w:val="16"/>
                <w:szCs w:val="16"/>
              </w:rPr>
              <w:t>C3-246076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6B8E3C" w14:textId="77777777" w:rsidR="009A2182" w:rsidRPr="00322BBE" w:rsidRDefault="009A2182" w:rsidP="00B25224">
            <w:pPr>
              <w:pStyle w:val="TAL"/>
              <w:rPr>
                <w:sz w:val="16"/>
                <w:szCs w:val="16"/>
              </w:rPr>
            </w:pPr>
          </w:p>
        </w:tc>
      </w:tr>
      <w:tr w:rsidR="009A2182" w:rsidRPr="00322BBE" w14:paraId="36F551C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60E23B" w14:textId="77777777" w:rsidR="009A2182" w:rsidRPr="00322BBE" w:rsidRDefault="009A2182" w:rsidP="00B25224">
            <w:pPr>
              <w:pStyle w:val="TAL"/>
              <w:rPr>
                <w:color w:val="000000"/>
                <w:sz w:val="16"/>
                <w:szCs w:val="16"/>
              </w:rPr>
            </w:pPr>
            <w:r w:rsidRPr="00322BBE">
              <w:rPr>
                <w:color w:val="000000"/>
                <w:sz w:val="16"/>
                <w:szCs w:val="16"/>
              </w:rPr>
              <w:t>C3-246372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BD3E19A" w14:textId="77777777" w:rsidR="009A2182" w:rsidRPr="00322BBE" w:rsidRDefault="009A2182" w:rsidP="00B25224">
            <w:pPr>
              <w:pStyle w:val="TAL"/>
              <w:rPr>
                <w:color w:val="000000"/>
                <w:sz w:val="16"/>
                <w:szCs w:val="16"/>
              </w:rPr>
            </w:pPr>
            <w:r w:rsidRPr="00322BBE">
              <w:rPr>
                <w:color w:val="000000"/>
                <w:sz w:val="16"/>
                <w:szCs w:val="16"/>
              </w:rPr>
              <w:t xml:space="preserve">Define the API definition clauses of the </w:t>
            </w:r>
            <w:proofErr w:type="spellStart"/>
            <w:r w:rsidRPr="00322BBE">
              <w:rPr>
                <w:color w:val="000000"/>
                <w:sz w:val="16"/>
                <w:szCs w:val="16"/>
              </w:rPr>
              <w:t>SS_LocationHistoryInfoEvent</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82A7A2" w14:textId="77777777" w:rsidR="009A2182" w:rsidRPr="00322BBE" w:rsidRDefault="009A2182" w:rsidP="00B25224">
            <w:pPr>
              <w:pStyle w:val="TAL"/>
              <w:rPr>
                <w:color w:val="000000"/>
                <w:sz w:val="16"/>
                <w:szCs w:val="16"/>
              </w:rPr>
            </w:pPr>
            <w:r w:rsidRPr="00322BBE">
              <w:rPr>
                <w:color w:val="000000"/>
                <w:sz w:val="16"/>
                <w:szCs w:val="16"/>
              </w:rPr>
              <w:t>Huawei, CATT,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165F821"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ECAA48" w14:textId="77777777" w:rsidR="009A2182" w:rsidRPr="00322BBE" w:rsidRDefault="009A2182" w:rsidP="00B25224">
            <w:pPr>
              <w:pStyle w:val="TAL"/>
              <w:rPr>
                <w:color w:val="000000"/>
                <w:sz w:val="16"/>
                <w:szCs w:val="16"/>
              </w:rPr>
            </w:pPr>
            <w:r w:rsidRPr="00322BBE">
              <w:rPr>
                <w:color w:val="000000"/>
                <w:sz w:val="16"/>
                <w:szCs w:val="16"/>
              </w:rPr>
              <w:t>C3-246078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4D7102" w14:textId="77777777" w:rsidR="009A2182" w:rsidRPr="00322BBE" w:rsidRDefault="009A2182" w:rsidP="00B25224">
            <w:pPr>
              <w:pStyle w:val="TAL"/>
              <w:rPr>
                <w:sz w:val="16"/>
                <w:szCs w:val="16"/>
              </w:rPr>
            </w:pPr>
          </w:p>
        </w:tc>
      </w:tr>
      <w:tr w:rsidR="009A2182" w:rsidRPr="00322BBE" w14:paraId="35926E3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4E7F60" w14:textId="77777777" w:rsidR="009A2182" w:rsidRPr="00322BBE" w:rsidRDefault="009A2182" w:rsidP="00B25224">
            <w:pPr>
              <w:pStyle w:val="TAL"/>
              <w:rPr>
                <w:color w:val="000000"/>
                <w:sz w:val="16"/>
                <w:szCs w:val="16"/>
              </w:rPr>
            </w:pPr>
            <w:r w:rsidRPr="00322BBE">
              <w:rPr>
                <w:color w:val="000000"/>
                <w:sz w:val="16"/>
                <w:szCs w:val="16"/>
              </w:rPr>
              <w:t>C3-246373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A798866" w14:textId="77777777" w:rsidR="009A2182" w:rsidRPr="00322BBE" w:rsidRDefault="009A2182" w:rsidP="00B25224">
            <w:pPr>
              <w:pStyle w:val="TAL"/>
              <w:rPr>
                <w:color w:val="000000"/>
                <w:sz w:val="16"/>
                <w:szCs w:val="16"/>
              </w:rPr>
            </w:pPr>
            <w:r w:rsidRPr="00322BBE">
              <w:rPr>
                <w:color w:val="000000"/>
                <w:sz w:val="16"/>
                <w:szCs w:val="16"/>
              </w:rPr>
              <w:t xml:space="preserve">Define the </w:t>
            </w:r>
            <w:proofErr w:type="spellStart"/>
            <w:r w:rsidRPr="00322BBE">
              <w:rPr>
                <w:color w:val="000000"/>
                <w:sz w:val="16"/>
                <w:szCs w:val="16"/>
              </w:rPr>
              <w:t>OpenAPI</w:t>
            </w:r>
            <w:proofErr w:type="spellEnd"/>
            <w:r w:rsidRPr="00322BBE">
              <w:rPr>
                <w:color w:val="000000"/>
                <w:sz w:val="16"/>
                <w:szCs w:val="16"/>
              </w:rPr>
              <w:t xml:space="preserve"> description of the </w:t>
            </w:r>
            <w:proofErr w:type="spellStart"/>
            <w:r w:rsidRPr="00322BBE">
              <w:rPr>
                <w:color w:val="000000"/>
                <w:sz w:val="16"/>
                <w:szCs w:val="16"/>
              </w:rPr>
              <w:t>SS_LocationHistoryInfoEvent</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729B14" w14:textId="77777777" w:rsidR="009A2182" w:rsidRPr="00322BBE" w:rsidRDefault="009A2182" w:rsidP="00B25224">
            <w:pPr>
              <w:pStyle w:val="TAL"/>
              <w:rPr>
                <w:color w:val="000000"/>
                <w:sz w:val="16"/>
                <w:szCs w:val="16"/>
              </w:rPr>
            </w:pPr>
            <w:r w:rsidRPr="00322BBE">
              <w:rPr>
                <w:color w:val="000000"/>
                <w:sz w:val="16"/>
                <w:szCs w:val="16"/>
              </w:rPr>
              <w:t>Huawei, CATT,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B428ED"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0930410" w14:textId="77777777" w:rsidR="009A2182" w:rsidRPr="00322BBE" w:rsidRDefault="009A2182" w:rsidP="00B25224">
            <w:pPr>
              <w:pStyle w:val="TAL"/>
              <w:rPr>
                <w:color w:val="000000"/>
                <w:sz w:val="16"/>
                <w:szCs w:val="16"/>
              </w:rPr>
            </w:pPr>
            <w:r w:rsidRPr="00322BBE">
              <w:rPr>
                <w:color w:val="000000"/>
                <w:sz w:val="16"/>
                <w:szCs w:val="16"/>
              </w:rPr>
              <w:t>C3-246079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0F85F1" w14:textId="77777777" w:rsidR="009A2182" w:rsidRPr="00322BBE" w:rsidRDefault="009A2182" w:rsidP="00B25224">
            <w:pPr>
              <w:pStyle w:val="TAL"/>
              <w:rPr>
                <w:sz w:val="16"/>
                <w:szCs w:val="16"/>
              </w:rPr>
            </w:pPr>
          </w:p>
        </w:tc>
      </w:tr>
      <w:tr w:rsidR="009A2182" w:rsidRPr="00322BBE" w14:paraId="2B3317C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9B94B1" w14:textId="77777777" w:rsidR="009A2182" w:rsidRPr="00322BBE" w:rsidRDefault="009A2182" w:rsidP="00B25224">
            <w:pPr>
              <w:pStyle w:val="TAL"/>
              <w:rPr>
                <w:color w:val="000000"/>
                <w:sz w:val="16"/>
                <w:szCs w:val="16"/>
              </w:rPr>
            </w:pPr>
            <w:r w:rsidRPr="00322BBE">
              <w:rPr>
                <w:color w:val="000000"/>
                <w:sz w:val="16"/>
                <w:szCs w:val="16"/>
              </w:rPr>
              <w:t>C3-246374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A41A2C" w14:textId="77777777" w:rsidR="009A2182" w:rsidRPr="00322BBE" w:rsidRDefault="009A2182" w:rsidP="00B25224">
            <w:pPr>
              <w:pStyle w:val="TAL"/>
              <w:rPr>
                <w:color w:val="000000"/>
                <w:sz w:val="16"/>
                <w:szCs w:val="16"/>
              </w:rPr>
            </w:pPr>
            <w:r w:rsidRPr="00322BBE">
              <w:rPr>
                <w:color w:val="000000"/>
                <w:sz w:val="16"/>
                <w:szCs w:val="16"/>
              </w:rPr>
              <w:t xml:space="preserve">Define </w:t>
            </w:r>
            <w:proofErr w:type="spellStart"/>
            <w:r w:rsidRPr="00322BBE">
              <w:rPr>
                <w:color w:val="000000"/>
                <w:sz w:val="16"/>
                <w:szCs w:val="16"/>
              </w:rPr>
              <w:t>SS_SLPositioningManagement</w:t>
            </w:r>
            <w:proofErr w:type="spellEnd"/>
            <w:r w:rsidRPr="00322BBE">
              <w:rPr>
                <w:color w:val="000000"/>
                <w:sz w:val="16"/>
                <w:szCs w:val="16"/>
              </w:rPr>
              <w:t xml:space="preserve"> API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8CFBF4" w14:textId="77777777" w:rsidR="009A2182" w:rsidRPr="00322BBE" w:rsidRDefault="009A2182" w:rsidP="00B25224">
            <w:pPr>
              <w:pStyle w:val="TAL"/>
              <w:rPr>
                <w:color w:val="000000"/>
                <w:sz w:val="16"/>
                <w:szCs w:val="16"/>
              </w:rPr>
            </w:pPr>
            <w:r w:rsidRPr="00322BBE">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9AA7DAE"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CA46556" w14:textId="77777777" w:rsidR="009A2182" w:rsidRPr="00322BBE" w:rsidRDefault="009A2182" w:rsidP="00B25224">
            <w:pPr>
              <w:pStyle w:val="TAL"/>
              <w:rPr>
                <w:color w:val="000000"/>
                <w:sz w:val="16"/>
                <w:szCs w:val="16"/>
              </w:rPr>
            </w:pPr>
            <w:r w:rsidRPr="00322BBE">
              <w:rPr>
                <w:color w:val="000000"/>
                <w:sz w:val="16"/>
                <w:szCs w:val="16"/>
              </w:rPr>
              <w:t>C3-246118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D06803" w14:textId="77777777" w:rsidR="009A2182" w:rsidRPr="00322BBE" w:rsidRDefault="009A2182" w:rsidP="00B25224">
            <w:pPr>
              <w:pStyle w:val="TAL"/>
              <w:rPr>
                <w:sz w:val="16"/>
                <w:szCs w:val="16"/>
              </w:rPr>
            </w:pPr>
          </w:p>
        </w:tc>
      </w:tr>
      <w:tr w:rsidR="009A2182" w:rsidRPr="00322BBE" w14:paraId="50306BE6"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23FB37" w14:textId="77777777" w:rsidR="009A2182" w:rsidRPr="00322BBE" w:rsidRDefault="009A2182" w:rsidP="00B25224">
            <w:pPr>
              <w:pStyle w:val="TAL"/>
              <w:rPr>
                <w:color w:val="000000"/>
                <w:sz w:val="16"/>
                <w:szCs w:val="16"/>
              </w:rPr>
            </w:pPr>
            <w:r w:rsidRPr="00322BBE">
              <w:rPr>
                <w:color w:val="000000"/>
                <w:sz w:val="16"/>
                <w:szCs w:val="16"/>
              </w:rPr>
              <w:t>C3-246375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696997" w14:textId="77777777" w:rsidR="009A2182" w:rsidRPr="00322BBE" w:rsidRDefault="009A2182" w:rsidP="00B25224">
            <w:pPr>
              <w:pStyle w:val="TAL"/>
              <w:rPr>
                <w:color w:val="000000"/>
                <w:sz w:val="16"/>
                <w:szCs w:val="16"/>
              </w:rPr>
            </w:pPr>
            <w:r w:rsidRPr="00322BBE">
              <w:rPr>
                <w:color w:val="000000"/>
                <w:sz w:val="16"/>
                <w:szCs w:val="16"/>
              </w:rPr>
              <w:t xml:space="preserve">Define </w:t>
            </w:r>
            <w:proofErr w:type="spellStart"/>
            <w:r w:rsidRPr="00322BBE">
              <w:rPr>
                <w:color w:val="000000"/>
                <w:sz w:val="16"/>
                <w:szCs w:val="16"/>
              </w:rPr>
              <w:t>SS_SLPositioningManagement</w:t>
            </w:r>
            <w:proofErr w:type="spellEnd"/>
            <w:r w:rsidRPr="00322BBE">
              <w:rPr>
                <w:color w:val="000000"/>
                <w:sz w:val="16"/>
                <w:szCs w:val="16"/>
              </w:rPr>
              <w:t xml:space="preserve"> open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047BF3" w14:textId="77777777" w:rsidR="009A2182" w:rsidRPr="00322BBE" w:rsidRDefault="009A2182" w:rsidP="00B25224">
            <w:pPr>
              <w:pStyle w:val="TAL"/>
              <w:rPr>
                <w:color w:val="000000"/>
                <w:sz w:val="16"/>
                <w:szCs w:val="16"/>
              </w:rPr>
            </w:pPr>
            <w:r w:rsidRPr="00322BBE">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3141F06"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F70BDC" w14:textId="77777777" w:rsidR="009A2182" w:rsidRPr="00322BBE" w:rsidRDefault="009A2182" w:rsidP="00B25224">
            <w:pPr>
              <w:pStyle w:val="TAL"/>
              <w:rPr>
                <w:color w:val="000000"/>
                <w:sz w:val="16"/>
                <w:szCs w:val="16"/>
              </w:rPr>
            </w:pPr>
            <w:r w:rsidRPr="00322BBE">
              <w:rPr>
                <w:color w:val="000000"/>
                <w:sz w:val="16"/>
                <w:szCs w:val="16"/>
              </w:rPr>
              <w:t>C3-246119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8ED93B" w14:textId="77777777" w:rsidR="009A2182" w:rsidRPr="00322BBE" w:rsidRDefault="009A2182" w:rsidP="00B25224">
            <w:pPr>
              <w:pStyle w:val="TAL"/>
              <w:rPr>
                <w:sz w:val="16"/>
                <w:szCs w:val="16"/>
              </w:rPr>
            </w:pPr>
          </w:p>
        </w:tc>
      </w:tr>
      <w:tr w:rsidR="009A2182" w:rsidRPr="00322BBE" w14:paraId="1170BD7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A82A9F" w14:textId="77777777" w:rsidR="009A2182" w:rsidRPr="00322BBE" w:rsidRDefault="009A2182" w:rsidP="00B25224">
            <w:pPr>
              <w:pStyle w:val="TAL"/>
              <w:rPr>
                <w:color w:val="000000"/>
                <w:sz w:val="16"/>
                <w:szCs w:val="16"/>
              </w:rPr>
            </w:pPr>
            <w:r w:rsidRPr="00322BBE">
              <w:rPr>
                <w:color w:val="000000"/>
                <w:sz w:val="16"/>
                <w:szCs w:val="16"/>
              </w:rPr>
              <w:t>C3-246376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A780E53" w14:textId="77777777" w:rsidR="009A2182" w:rsidRPr="00322BBE" w:rsidRDefault="009A2182" w:rsidP="00B25224">
            <w:pPr>
              <w:pStyle w:val="TAL"/>
              <w:rPr>
                <w:color w:val="000000"/>
                <w:sz w:val="16"/>
                <w:szCs w:val="16"/>
              </w:rPr>
            </w:pPr>
            <w:r w:rsidRPr="00322BBE">
              <w:rPr>
                <w:color w:val="000000"/>
                <w:sz w:val="16"/>
                <w:szCs w:val="16"/>
              </w:rPr>
              <w:t xml:space="preserve">Define </w:t>
            </w:r>
            <w:proofErr w:type="spellStart"/>
            <w:r w:rsidRPr="00322BBE">
              <w:rPr>
                <w:color w:val="000000"/>
                <w:sz w:val="16"/>
                <w:szCs w:val="16"/>
              </w:rPr>
              <w:t>SS_SLPositioningManagement</w:t>
            </w:r>
            <w:proofErr w:type="spellEnd"/>
            <w:r w:rsidRPr="00322BBE">
              <w:rPr>
                <w:color w:val="000000"/>
                <w:sz w:val="16"/>
                <w:szCs w:val="16"/>
              </w:rPr>
              <w:t xml:space="preserve"> API resources and data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CA43AB" w14:textId="77777777" w:rsidR="009A2182" w:rsidRPr="00322BBE" w:rsidRDefault="009A2182" w:rsidP="00B25224">
            <w:pPr>
              <w:pStyle w:val="TAL"/>
              <w:rPr>
                <w:color w:val="000000"/>
                <w:sz w:val="16"/>
                <w:szCs w:val="16"/>
              </w:rPr>
            </w:pPr>
            <w:r w:rsidRPr="00322BBE">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92D5D4"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2216A2" w14:textId="77777777" w:rsidR="009A2182" w:rsidRPr="00322BBE" w:rsidRDefault="009A2182" w:rsidP="00B25224">
            <w:pPr>
              <w:pStyle w:val="TAL"/>
              <w:rPr>
                <w:color w:val="000000"/>
                <w:sz w:val="16"/>
                <w:szCs w:val="16"/>
              </w:rPr>
            </w:pPr>
            <w:r w:rsidRPr="00322BBE">
              <w:rPr>
                <w:color w:val="000000"/>
                <w:sz w:val="16"/>
                <w:szCs w:val="16"/>
              </w:rPr>
              <w:t>C3-246228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CB1EFE" w14:textId="77777777" w:rsidR="009A2182" w:rsidRPr="00322BBE" w:rsidRDefault="009A2182" w:rsidP="00B25224">
            <w:pPr>
              <w:pStyle w:val="TAL"/>
              <w:rPr>
                <w:sz w:val="16"/>
                <w:szCs w:val="16"/>
              </w:rPr>
            </w:pPr>
          </w:p>
        </w:tc>
      </w:tr>
      <w:tr w:rsidR="009A2182" w:rsidRPr="00322BBE" w14:paraId="2637D4B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D20FA69" w14:textId="77777777" w:rsidR="009A2182" w:rsidRPr="00322BBE" w:rsidRDefault="009A2182" w:rsidP="00B25224">
            <w:pPr>
              <w:pStyle w:val="TAL"/>
              <w:rPr>
                <w:color w:val="000000"/>
                <w:sz w:val="16"/>
                <w:szCs w:val="16"/>
              </w:rPr>
            </w:pPr>
            <w:r w:rsidRPr="00322BBE">
              <w:rPr>
                <w:color w:val="000000"/>
                <w:sz w:val="16"/>
                <w:szCs w:val="16"/>
              </w:rPr>
              <w:t>C3-246377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5335DDE" w14:textId="77777777" w:rsidR="009A2182" w:rsidRPr="00322BBE" w:rsidRDefault="009A2182" w:rsidP="00B25224">
            <w:pPr>
              <w:pStyle w:val="TAL"/>
              <w:rPr>
                <w:color w:val="000000"/>
                <w:sz w:val="16"/>
                <w:szCs w:val="16"/>
              </w:rPr>
            </w:pPr>
            <w:proofErr w:type="spellStart"/>
            <w:r w:rsidRPr="00322BBE">
              <w:rPr>
                <w:color w:val="000000"/>
                <w:sz w:val="16"/>
                <w:szCs w:val="16"/>
              </w:rPr>
              <w:t>SS_ADAE_collision_detection_analytics</w:t>
            </w:r>
            <w:proofErr w:type="spellEnd"/>
            <w:r w:rsidRPr="00322BBE">
              <w:rPr>
                <w:color w:val="000000"/>
                <w:sz w:val="16"/>
                <w:szCs w:val="16"/>
              </w:rPr>
              <w:t xml:space="preserve"> </w:t>
            </w:r>
            <w:proofErr w:type="spellStart"/>
            <w:r w:rsidRPr="00322BBE">
              <w:rPr>
                <w:color w:val="000000"/>
                <w:sz w:val="16"/>
                <w:szCs w:val="16"/>
              </w:rPr>
              <w:t>OpenAPI</w:t>
            </w:r>
            <w:proofErr w:type="spellEnd"/>
            <w:r w:rsidRPr="00322BBE">
              <w:rPr>
                <w:color w:val="000000"/>
                <w:sz w:val="16"/>
                <w:szCs w:val="16"/>
              </w:rPr>
              <w:t xml:space="preserve"> file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A4F1AD"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D8667F"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0E0D84C" w14:textId="77777777" w:rsidR="009A2182" w:rsidRPr="00322BBE" w:rsidRDefault="009A2182" w:rsidP="00B25224">
            <w:pPr>
              <w:pStyle w:val="TAL"/>
              <w:rPr>
                <w:color w:val="000000"/>
                <w:sz w:val="16"/>
                <w:szCs w:val="16"/>
              </w:rPr>
            </w:pPr>
            <w:r w:rsidRPr="00322BBE">
              <w:rPr>
                <w:color w:val="000000"/>
                <w:sz w:val="16"/>
                <w:szCs w:val="16"/>
              </w:rPr>
              <w:t>C3-246245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D6C45D" w14:textId="77777777" w:rsidR="009A2182" w:rsidRPr="00322BBE" w:rsidRDefault="009A2182" w:rsidP="00B25224">
            <w:pPr>
              <w:pStyle w:val="TAL"/>
              <w:rPr>
                <w:sz w:val="16"/>
                <w:szCs w:val="16"/>
              </w:rPr>
            </w:pPr>
          </w:p>
        </w:tc>
      </w:tr>
      <w:tr w:rsidR="009A2182" w:rsidRPr="00322BBE" w14:paraId="1C5D8B9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6E83B69" w14:textId="77777777" w:rsidR="009A2182" w:rsidRPr="00322BBE" w:rsidRDefault="009A2182" w:rsidP="00B25224">
            <w:pPr>
              <w:pStyle w:val="TAL"/>
              <w:rPr>
                <w:color w:val="000000"/>
                <w:sz w:val="16"/>
                <w:szCs w:val="16"/>
              </w:rPr>
            </w:pPr>
            <w:r w:rsidRPr="00322BBE">
              <w:rPr>
                <w:color w:val="000000"/>
                <w:sz w:val="16"/>
                <w:szCs w:val="16"/>
              </w:rPr>
              <w:t>C3-246378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63BF732" w14:textId="77777777" w:rsidR="009A2182" w:rsidRPr="00322BBE" w:rsidRDefault="009A2182" w:rsidP="00B25224">
            <w:pPr>
              <w:pStyle w:val="TAL"/>
              <w:rPr>
                <w:color w:val="000000"/>
                <w:sz w:val="16"/>
                <w:szCs w:val="16"/>
              </w:rPr>
            </w:pPr>
            <w:proofErr w:type="spellStart"/>
            <w:r w:rsidRPr="00322BBE">
              <w:rPr>
                <w:color w:val="000000"/>
                <w:sz w:val="16"/>
                <w:szCs w:val="16"/>
              </w:rPr>
              <w:t>SS_ADAE_collision_detection_analytics</w:t>
            </w:r>
            <w:proofErr w:type="spellEnd"/>
            <w:r w:rsidRPr="00322BBE">
              <w:rPr>
                <w:color w:val="000000"/>
                <w:sz w:val="16"/>
                <w:szCs w:val="16"/>
              </w:rPr>
              <w:t xml:space="preserve"> API service operations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872104"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0A66DA"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188F36" w14:textId="77777777" w:rsidR="009A2182" w:rsidRPr="00322BBE" w:rsidRDefault="009A2182" w:rsidP="00B25224">
            <w:pPr>
              <w:pStyle w:val="TAL"/>
              <w:rPr>
                <w:color w:val="000000"/>
                <w:sz w:val="16"/>
                <w:szCs w:val="16"/>
              </w:rPr>
            </w:pPr>
            <w:r w:rsidRPr="00322BBE">
              <w:rPr>
                <w:color w:val="000000"/>
                <w:sz w:val="16"/>
                <w:szCs w:val="16"/>
              </w:rPr>
              <w:t>C3-246246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3AF88A" w14:textId="77777777" w:rsidR="009A2182" w:rsidRPr="00322BBE" w:rsidRDefault="009A2182" w:rsidP="00B25224">
            <w:pPr>
              <w:pStyle w:val="TAL"/>
              <w:rPr>
                <w:sz w:val="16"/>
                <w:szCs w:val="16"/>
              </w:rPr>
            </w:pPr>
          </w:p>
        </w:tc>
      </w:tr>
      <w:tr w:rsidR="009A2182" w:rsidRPr="00322BBE" w14:paraId="2ED468C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C1084E" w14:textId="77777777" w:rsidR="009A2182" w:rsidRPr="00322BBE" w:rsidRDefault="009A2182" w:rsidP="00B25224">
            <w:pPr>
              <w:pStyle w:val="TAL"/>
              <w:rPr>
                <w:color w:val="000000"/>
                <w:sz w:val="16"/>
                <w:szCs w:val="16"/>
              </w:rPr>
            </w:pPr>
            <w:r w:rsidRPr="00322BBE">
              <w:rPr>
                <w:color w:val="000000"/>
                <w:sz w:val="16"/>
                <w:szCs w:val="16"/>
              </w:rPr>
              <w:t>C3-246379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7687A1E" w14:textId="77777777" w:rsidR="009A2182" w:rsidRPr="00322BBE" w:rsidRDefault="009A2182" w:rsidP="00B25224">
            <w:pPr>
              <w:pStyle w:val="TAL"/>
              <w:rPr>
                <w:color w:val="000000"/>
                <w:sz w:val="16"/>
                <w:szCs w:val="16"/>
              </w:rPr>
            </w:pPr>
            <w:proofErr w:type="spellStart"/>
            <w:r w:rsidRPr="00322BBE">
              <w:rPr>
                <w:color w:val="000000"/>
                <w:sz w:val="16"/>
                <w:szCs w:val="16"/>
              </w:rPr>
              <w:t>SS_ADAE_location-related_UE_group_analytics</w:t>
            </w:r>
            <w:proofErr w:type="spellEnd"/>
            <w:r w:rsidRPr="00322BBE">
              <w:rPr>
                <w:color w:val="000000"/>
                <w:sz w:val="16"/>
                <w:szCs w:val="16"/>
              </w:rPr>
              <w:t xml:space="preserve"> </w:t>
            </w:r>
            <w:proofErr w:type="spellStart"/>
            <w:r w:rsidRPr="00322BBE">
              <w:rPr>
                <w:color w:val="000000"/>
                <w:sz w:val="16"/>
                <w:szCs w:val="16"/>
              </w:rPr>
              <w:t>OpenAPI</w:t>
            </w:r>
            <w:proofErr w:type="spellEnd"/>
            <w:r w:rsidRPr="00322BBE">
              <w:rPr>
                <w:color w:val="000000"/>
                <w:sz w:val="16"/>
                <w:szCs w:val="16"/>
              </w:rPr>
              <w:t xml:space="preserve"> file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21AC50"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DC439E"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1AD3F8" w14:textId="77777777" w:rsidR="009A2182" w:rsidRPr="00322BBE" w:rsidRDefault="009A2182" w:rsidP="00B25224">
            <w:pPr>
              <w:pStyle w:val="TAL"/>
              <w:rPr>
                <w:color w:val="000000"/>
                <w:sz w:val="16"/>
                <w:szCs w:val="16"/>
              </w:rPr>
            </w:pPr>
            <w:r w:rsidRPr="00322BBE">
              <w:rPr>
                <w:color w:val="000000"/>
                <w:sz w:val="16"/>
                <w:szCs w:val="16"/>
              </w:rPr>
              <w:t>C3-246247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42CD8D" w14:textId="77777777" w:rsidR="009A2182" w:rsidRPr="00322BBE" w:rsidRDefault="009A2182" w:rsidP="00B25224">
            <w:pPr>
              <w:pStyle w:val="TAL"/>
              <w:rPr>
                <w:sz w:val="16"/>
                <w:szCs w:val="16"/>
              </w:rPr>
            </w:pPr>
          </w:p>
        </w:tc>
      </w:tr>
      <w:tr w:rsidR="009A2182" w:rsidRPr="00322BBE" w14:paraId="12F2834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C34F04" w14:textId="77777777" w:rsidR="009A2182" w:rsidRPr="00322BBE" w:rsidRDefault="009A2182" w:rsidP="00B25224">
            <w:pPr>
              <w:pStyle w:val="TAL"/>
              <w:rPr>
                <w:color w:val="000000"/>
                <w:sz w:val="16"/>
                <w:szCs w:val="16"/>
              </w:rPr>
            </w:pPr>
            <w:r w:rsidRPr="00322BBE">
              <w:rPr>
                <w:color w:val="000000"/>
                <w:sz w:val="16"/>
                <w:szCs w:val="16"/>
              </w:rPr>
              <w:t>C3-246380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BB07F2" w14:textId="77777777" w:rsidR="009A2182" w:rsidRPr="00322BBE" w:rsidRDefault="009A2182" w:rsidP="00B25224">
            <w:pPr>
              <w:pStyle w:val="TAL"/>
              <w:rPr>
                <w:color w:val="000000"/>
                <w:sz w:val="16"/>
                <w:szCs w:val="16"/>
              </w:rPr>
            </w:pPr>
            <w:proofErr w:type="spellStart"/>
            <w:r w:rsidRPr="00322BBE">
              <w:rPr>
                <w:color w:val="000000"/>
                <w:sz w:val="16"/>
                <w:szCs w:val="16"/>
              </w:rPr>
              <w:t>SS_ADAE_location-related_UE_group_analytics</w:t>
            </w:r>
            <w:proofErr w:type="spellEnd"/>
            <w:r w:rsidRPr="00322BBE">
              <w:rPr>
                <w:color w:val="000000"/>
                <w:sz w:val="16"/>
                <w:szCs w:val="16"/>
              </w:rPr>
              <w:t xml:space="preserve"> API service operations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2CB14C"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79A770A"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D5B0F1" w14:textId="77777777" w:rsidR="009A2182" w:rsidRPr="00322BBE" w:rsidRDefault="009A2182" w:rsidP="00B25224">
            <w:pPr>
              <w:pStyle w:val="TAL"/>
              <w:rPr>
                <w:color w:val="000000"/>
                <w:sz w:val="16"/>
                <w:szCs w:val="16"/>
              </w:rPr>
            </w:pPr>
            <w:r w:rsidRPr="00322BBE">
              <w:rPr>
                <w:color w:val="000000"/>
                <w:sz w:val="16"/>
                <w:szCs w:val="16"/>
              </w:rPr>
              <w:t>C3-246248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F2068F" w14:textId="77777777" w:rsidR="009A2182" w:rsidRPr="00322BBE" w:rsidRDefault="009A2182" w:rsidP="00B25224">
            <w:pPr>
              <w:pStyle w:val="TAL"/>
              <w:rPr>
                <w:sz w:val="16"/>
                <w:szCs w:val="16"/>
              </w:rPr>
            </w:pPr>
          </w:p>
        </w:tc>
      </w:tr>
      <w:tr w:rsidR="009A2182" w:rsidRPr="00322BBE" w14:paraId="48DEC2F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A300C6" w14:textId="77777777" w:rsidR="009A2182" w:rsidRPr="00322BBE" w:rsidRDefault="009A2182" w:rsidP="00B25224">
            <w:pPr>
              <w:pStyle w:val="TAL"/>
              <w:rPr>
                <w:color w:val="000000"/>
                <w:sz w:val="16"/>
                <w:szCs w:val="16"/>
              </w:rPr>
            </w:pPr>
            <w:r w:rsidRPr="00322BBE">
              <w:rPr>
                <w:color w:val="000000"/>
                <w:sz w:val="16"/>
                <w:szCs w:val="16"/>
              </w:rPr>
              <w:t>C3-246381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4619ECC" w14:textId="77777777" w:rsidR="009A2182" w:rsidRPr="00322BBE" w:rsidRDefault="009A2182" w:rsidP="00B25224">
            <w:pPr>
              <w:pStyle w:val="TAL"/>
              <w:rPr>
                <w:color w:val="000000"/>
                <w:sz w:val="16"/>
                <w:szCs w:val="16"/>
              </w:rPr>
            </w:pPr>
            <w:r w:rsidRPr="00322BBE">
              <w:rPr>
                <w:color w:val="000000"/>
                <w:sz w:val="16"/>
                <w:szCs w:val="16"/>
              </w:rPr>
              <w:t>Support of the EES profile for satellite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15BD1F"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050CE6"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5CCCE11" w14:textId="77777777" w:rsidR="009A2182" w:rsidRPr="00322BBE" w:rsidRDefault="009A2182" w:rsidP="00B25224">
            <w:pPr>
              <w:pStyle w:val="TAL"/>
              <w:rPr>
                <w:color w:val="000000"/>
                <w:sz w:val="16"/>
                <w:szCs w:val="16"/>
              </w:rPr>
            </w:pPr>
            <w:r w:rsidRPr="00322BBE">
              <w:rPr>
                <w:color w:val="000000"/>
                <w:sz w:val="16"/>
                <w:szCs w:val="16"/>
              </w:rPr>
              <w:t>C3-246287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0A229D" w14:textId="77777777" w:rsidR="009A2182" w:rsidRPr="00322BBE" w:rsidRDefault="009A2182" w:rsidP="00B25224">
            <w:pPr>
              <w:pStyle w:val="TAL"/>
              <w:rPr>
                <w:sz w:val="16"/>
                <w:szCs w:val="16"/>
              </w:rPr>
            </w:pPr>
          </w:p>
        </w:tc>
      </w:tr>
      <w:tr w:rsidR="009A2182" w:rsidRPr="00322BBE" w14:paraId="0A7D957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4EA6715" w14:textId="77777777" w:rsidR="009A2182" w:rsidRPr="00322BBE" w:rsidRDefault="009A2182" w:rsidP="00B25224">
            <w:pPr>
              <w:pStyle w:val="TAL"/>
              <w:rPr>
                <w:color w:val="000000"/>
                <w:sz w:val="16"/>
                <w:szCs w:val="16"/>
              </w:rPr>
            </w:pPr>
            <w:r w:rsidRPr="00322BBE">
              <w:rPr>
                <w:color w:val="000000"/>
                <w:sz w:val="16"/>
                <w:szCs w:val="16"/>
              </w:rPr>
              <w:t>C3-246382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F8152F1" w14:textId="77777777" w:rsidR="009A2182" w:rsidRPr="00322BBE" w:rsidRDefault="009A2182" w:rsidP="00B25224">
            <w:pPr>
              <w:pStyle w:val="TAL"/>
              <w:rPr>
                <w:color w:val="000000"/>
                <w:sz w:val="16"/>
                <w:szCs w:val="16"/>
              </w:rPr>
            </w:pPr>
            <w:r w:rsidRPr="00322BBE">
              <w:rPr>
                <w:color w:val="000000"/>
                <w:sz w:val="16"/>
                <w:szCs w:val="16"/>
              </w:rPr>
              <w:t>Correction of data types related to XRM</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57B7E0"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335DB6C"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2FB046" w14:textId="77777777" w:rsidR="009A2182" w:rsidRPr="00322BBE" w:rsidRDefault="009A2182" w:rsidP="00B25224">
            <w:pPr>
              <w:pStyle w:val="TAL"/>
              <w:rPr>
                <w:color w:val="000000"/>
                <w:sz w:val="16"/>
                <w:szCs w:val="16"/>
              </w:rPr>
            </w:pPr>
            <w:r w:rsidRPr="00322BBE">
              <w:rPr>
                <w:color w:val="000000"/>
                <w:sz w:val="16"/>
                <w:szCs w:val="16"/>
              </w:rPr>
              <w:t>C3-246138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8A58CD" w14:textId="77777777" w:rsidR="009A2182" w:rsidRPr="00322BBE" w:rsidRDefault="009A2182" w:rsidP="00B25224">
            <w:pPr>
              <w:pStyle w:val="TAL"/>
              <w:rPr>
                <w:sz w:val="16"/>
                <w:szCs w:val="16"/>
              </w:rPr>
            </w:pPr>
          </w:p>
        </w:tc>
      </w:tr>
      <w:tr w:rsidR="009A2182" w:rsidRPr="00322BBE" w14:paraId="1C0AE6F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EDC3D78" w14:textId="77777777" w:rsidR="009A2182" w:rsidRPr="00322BBE" w:rsidRDefault="009A2182" w:rsidP="00B25224">
            <w:pPr>
              <w:pStyle w:val="TAL"/>
              <w:rPr>
                <w:color w:val="000000"/>
                <w:sz w:val="16"/>
                <w:szCs w:val="16"/>
              </w:rPr>
            </w:pPr>
            <w:r w:rsidRPr="00322BBE">
              <w:rPr>
                <w:color w:val="000000"/>
                <w:sz w:val="16"/>
                <w:szCs w:val="16"/>
              </w:rPr>
              <w:t>C3-246383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22ED765" w14:textId="77777777" w:rsidR="009A2182" w:rsidRPr="00322BBE" w:rsidRDefault="009A2182" w:rsidP="00B25224">
            <w:pPr>
              <w:pStyle w:val="TAL"/>
              <w:rPr>
                <w:color w:val="000000"/>
                <w:sz w:val="16"/>
                <w:szCs w:val="16"/>
              </w:rPr>
            </w:pPr>
            <w:proofErr w:type="spellStart"/>
            <w:r w:rsidRPr="00322BBE">
              <w:rPr>
                <w:color w:val="000000"/>
                <w:sz w:val="16"/>
                <w:szCs w:val="16"/>
              </w:rPr>
              <w:t>RttFlowReference</w:t>
            </w:r>
            <w:proofErr w:type="spellEnd"/>
            <w:r w:rsidRPr="00322BBE">
              <w:rPr>
                <w:color w:val="000000"/>
                <w:sz w:val="16"/>
                <w:szCs w:val="16"/>
              </w:rPr>
              <w:t xml:space="preserve"> data type correction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0A1D60"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115C3FF"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B0CB221" w14:textId="77777777" w:rsidR="009A2182" w:rsidRPr="00322BBE" w:rsidRDefault="009A2182" w:rsidP="00B25224">
            <w:pPr>
              <w:pStyle w:val="TAL"/>
              <w:rPr>
                <w:color w:val="000000"/>
                <w:sz w:val="16"/>
                <w:szCs w:val="16"/>
              </w:rPr>
            </w:pPr>
            <w:r w:rsidRPr="00322BBE">
              <w:rPr>
                <w:color w:val="000000"/>
                <w:sz w:val="16"/>
                <w:szCs w:val="16"/>
              </w:rPr>
              <w:t>C3-246139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1A6112" w14:textId="77777777" w:rsidR="009A2182" w:rsidRPr="00322BBE" w:rsidRDefault="009A2182" w:rsidP="00B25224">
            <w:pPr>
              <w:pStyle w:val="TAL"/>
              <w:rPr>
                <w:sz w:val="16"/>
                <w:szCs w:val="16"/>
              </w:rPr>
            </w:pPr>
          </w:p>
        </w:tc>
      </w:tr>
      <w:tr w:rsidR="009A2182" w:rsidRPr="00322BBE" w14:paraId="7BD0F24C"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4BCCF9" w14:textId="77777777" w:rsidR="009A2182" w:rsidRPr="00322BBE" w:rsidRDefault="009A2182" w:rsidP="00B25224">
            <w:pPr>
              <w:pStyle w:val="TAL"/>
              <w:rPr>
                <w:color w:val="000000"/>
                <w:sz w:val="16"/>
                <w:szCs w:val="16"/>
              </w:rPr>
            </w:pPr>
            <w:r w:rsidRPr="00322BBE">
              <w:rPr>
                <w:color w:val="000000"/>
                <w:sz w:val="16"/>
                <w:szCs w:val="16"/>
              </w:rPr>
              <w:t>C3-246384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C036997" w14:textId="77777777" w:rsidR="009A2182" w:rsidRPr="00322BBE" w:rsidRDefault="009A2182" w:rsidP="00B25224">
            <w:pPr>
              <w:pStyle w:val="TAL"/>
              <w:rPr>
                <w:color w:val="000000"/>
                <w:sz w:val="16"/>
                <w:szCs w:val="16"/>
              </w:rPr>
            </w:pPr>
            <w:r w:rsidRPr="00322BBE">
              <w:rPr>
                <w:color w:val="000000"/>
                <w:sz w:val="16"/>
                <w:szCs w:val="16"/>
              </w:rPr>
              <w:t>PCF behaviour about DIRECT_NOTIF_NOT_POSSIBLE for RTT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F6865E"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8DAD0D"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348A97" w14:textId="77777777" w:rsidR="009A2182" w:rsidRPr="00322BBE" w:rsidRDefault="009A2182" w:rsidP="00B25224">
            <w:pPr>
              <w:pStyle w:val="TAL"/>
              <w:rPr>
                <w:color w:val="000000"/>
                <w:sz w:val="16"/>
                <w:szCs w:val="16"/>
              </w:rPr>
            </w:pPr>
            <w:r w:rsidRPr="00322BBE">
              <w:rPr>
                <w:color w:val="000000"/>
                <w:sz w:val="16"/>
                <w:szCs w:val="16"/>
              </w:rPr>
              <w:t>C3-246229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B5858B" w14:textId="77777777" w:rsidR="009A2182" w:rsidRPr="00322BBE" w:rsidRDefault="009A2182" w:rsidP="00B25224">
            <w:pPr>
              <w:pStyle w:val="TAL"/>
              <w:rPr>
                <w:sz w:val="16"/>
                <w:szCs w:val="16"/>
              </w:rPr>
            </w:pPr>
          </w:p>
        </w:tc>
      </w:tr>
      <w:tr w:rsidR="009A2182" w:rsidRPr="00322BBE" w14:paraId="4F81D32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9EC456C" w14:textId="77777777" w:rsidR="009A2182" w:rsidRPr="00322BBE" w:rsidRDefault="009A2182" w:rsidP="00B25224">
            <w:pPr>
              <w:pStyle w:val="TAL"/>
              <w:rPr>
                <w:color w:val="000000"/>
                <w:sz w:val="16"/>
                <w:szCs w:val="16"/>
              </w:rPr>
            </w:pPr>
            <w:r w:rsidRPr="00322BBE">
              <w:rPr>
                <w:color w:val="000000"/>
                <w:sz w:val="16"/>
                <w:szCs w:val="16"/>
              </w:rPr>
              <w:t>C3-246385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83004CC" w14:textId="77777777" w:rsidR="009A2182" w:rsidRPr="00322BBE" w:rsidRDefault="009A2182" w:rsidP="00B25224">
            <w:pPr>
              <w:pStyle w:val="TAL"/>
              <w:rPr>
                <w:color w:val="000000"/>
                <w:sz w:val="16"/>
                <w:szCs w:val="16"/>
              </w:rPr>
            </w:pPr>
            <w:r w:rsidRPr="00322BBE">
              <w:rPr>
                <w:color w:val="000000"/>
                <w:sz w:val="16"/>
                <w:szCs w:val="16"/>
              </w:rPr>
              <w:t>Support of MPQUIC based proxy functionalities for ATSSS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34C14F" w14:textId="77777777" w:rsidR="009A2182" w:rsidRPr="00322BBE" w:rsidRDefault="009A2182" w:rsidP="00B25224">
            <w:pPr>
              <w:pStyle w:val="TAL"/>
              <w:rPr>
                <w:color w:val="000000"/>
                <w:sz w:val="16"/>
                <w:szCs w:val="16"/>
              </w:rPr>
            </w:pPr>
            <w:r w:rsidRPr="00322BBE">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3E893D8"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C7C9C63" w14:textId="77777777" w:rsidR="009A2182" w:rsidRPr="00322BBE" w:rsidRDefault="009A2182" w:rsidP="00B25224">
            <w:pPr>
              <w:pStyle w:val="TAL"/>
              <w:rPr>
                <w:color w:val="000000"/>
                <w:sz w:val="16"/>
                <w:szCs w:val="16"/>
              </w:rPr>
            </w:pPr>
            <w:r w:rsidRPr="00322BBE">
              <w:rPr>
                <w:color w:val="000000"/>
                <w:sz w:val="16"/>
                <w:szCs w:val="16"/>
              </w:rPr>
              <w:t>C3-246162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3885069" w14:textId="77777777" w:rsidR="009A2182" w:rsidRPr="00322BBE" w:rsidRDefault="009A2182" w:rsidP="00B25224">
            <w:pPr>
              <w:pStyle w:val="TAL"/>
              <w:rPr>
                <w:sz w:val="16"/>
                <w:szCs w:val="16"/>
              </w:rPr>
            </w:pPr>
          </w:p>
        </w:tc>
      </w:tr>
      <w:tr w:rsidR="009A2182" w:rsidRPr="00322BBE" w14:paraId="71741A1C"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8ED863" w14:textId="77777777" w:rsidR="009A2182" w:rsidRPr="00322BBE" w:rsidRDefault="009A2182" w:rsidP="00B25224">
            <w:pPr>
              <w:pStyle w:val="TAL"/>
              <w:rPr>
                <w:color w:val="000000"/>
                <w:sz w:val="16"/>
                <w:szCs w:val="16"/>
              </w:rPr>
            </w:pPr>
            <w:r w:rsidRPr="00322BBE">
              <w:rPr>
                <w:color w:val="000000"/>
                <w:sz w:val="16"/>
                <w:szCs w:val="16"/>
              </w:rPr>
              <w:t>C3-246386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D10178B" w14:textId="77777777" w:rsidR="009A2182" w:rsidRPr="00322BBE" w:rsidRDefault="009A2182" w:rsidP="00B25224">
            <w:pPr>
              <w:pStyle w:val="TAL"/>
              <w:rPr>
                <w:color w:val="000000"/>
                <w:sz w:val="16"/>
                <w:szCs w:val="16"/>
              </w:rPr>
            </w:pPr>
            <w:r w:rsidRPr="00322BBE">
              <w:rPr>
                <w:color w:val="000000"/>
                <w:sz w:val="16"/>
                <w:szCs w:val="16"/>
              </w:rPr>
              <w:t>Support of the MPQUIC-UDP Steering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641792" w14:textId="77777777" w:rsidR="009A2182" w:rsidRPr="00322BBE" w:rsidRDefault="009A2182" w:rsidP="00B25224">
            <w:pPr>
              <w:pStyle w:val="TAL"/>
              <w:rPr>
                <w:color w:val="000000"/>
                <w:sz w:val="16"/>
                <w:szCs w:val="16"/>
              </w:rPr>
            </w:pPr>
            <w:r w:rsidRPr="00322BBE">
              <w:rPr>
                <w:color w:val="000000"/>
                <w:sz w:val="16"/>
                <w:szCs w:val="16"/>
              </w:rPr>
              <w:t>Huawei, Ericsson, Apple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E9216B"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B3D692" w14:textId="77777777" w:rsidR="009A2182" w:rsidRPr="00322BBE" w:rsidRDefault="009A2182" w:rsidP="00B25224">
            <w:pPr>
              <w:pStyle w:val="TAL"/>
              <w:rPr>
                <w:color w:val="000000"/>
                <w:sz w:val="16"/>
                <w:szCs w:val="16"/>
              </w:rPr>
            </w:pPr>
            <w:r w:rsidRPr="00322BBE">
              <w:rPr>
                <w:color w:val="000000"/>
                <w:sz w:val="16"/>
                <w:szCs w:val="16"/>
              </w:rPr>
              <w:t>C3-246218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3B6A91" w14:textId="77777777" w:rsidR="009A2182" w:rsidRPr="00322BBE" w:rsidRDefault="009A2182" w:rsidP="00B25224">
            <w:pPr>
              <w:pStyle w:val="TAL"/>
              <w:rPr>
                <w:sz w:val="16"/>
                <w:szCs w:val="16"/>
              </w:rPr>
            </w:pPr>
          </w:p>
        </w:tc>
      </w:tr>
      <w:tr w:rsidR="009A2182" w:rsidRPr="00322BBE" w14:paraId="0525CB5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E1A916C" w14:textId="77777777" w:rsidR="009A2182" w:rsidRPr="00322BBE" w:rsidRDefault="009A2182" w:rsidP="00B25224">
            <w:pPr>
              <w:pStyle w:val="TAL"/>
              <w:rPr>
                <w:color w:val="000000"/>
                <w:sz w:val="16"/>
                <w:szCs w:val="16"/>
              </w:rPr>
            </w:pPr>
            <w:r w:rsidRPr="00322BBE">
              <w:rPr>
                <w:color w:val="000000"/>
                <w:sz w:val="16"/>
                <w:szCs w:val="16"/>
              </w:rPr>
              <w:t>C3-246387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49896B" w14:textId="77777777" w:rsidR="009A2182" w:rsidRPr="00322BBE" w:rsidRDefault="009A2182" w:rsidP="00B25224">
            <w:pPr>
              <w:pStyle w:val="TAL"/>
              <w:rPr>
                <w:color w:val="000000"/>
                <w:sz w:val="16"/>
                <w:szCs w:val="16"/>
              </w:rPr>
            </w:pPr>
            <w:r w:rsidRPr="00322BBE">
              <w:rPr>
                <w:color w:val="000000"/>
                <w:sz w:val="16"/>
                <w:szCs w:val="16"/>
              </w:rPr>
              <w:t>Introduce data burst size marking support indication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2995A8" w14:textId="77777777" w:rsidR="009A2182" w:rsidRPr="00322BBE" w:rsidRDefault="009A2182" w:rsidP="00B25224">
            <w:pPr>
              <w:pStyle w:val="TAL"/>
              <w:rPr>
                <w:color w:val="000000"/>
                <w:sz w:val="16"/>
                <w:szCs w:val="16"/>
              </w:rPr>
            </w:pPr>
            <w:r w:rsidRPr="00322BBE">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5F01F6"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DAE920" w14:textId="77777777" w:rsidR="009A2182" w:rsidRPr="00322BBE" w:rsidRDefault="009A2182" w:rsidP="00B25224">
            <w:pPr>
              <w:pStyle w:val="TAL"/>
              <w:rPr>
                <w:color w:val="000000"/>
                <w:sz w:val="16"/>
                <w:szCs w:val="16"/>
              </w:rPr>
            </w:pPr>
            <w:r w:rsidRPr="00322BBE">
              <w:rPr>
                <w:color w:val="000000"/>
                <w:sz w:val="16"/>
                <w:szCs w:val="16"/>
              </w:rPr>
              <w:t>C3-246170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2E314B" w14:textId="77777777" w:rsidR="009A2182" w:rsidRPr="00322BBE" w:rsidRDefault="009A2182" w:rsidP="00B25224">
            <w:pPr>
              <w:pStyle w:val="TAL"/>
              <w:rPr>
                <w:sz w:val="16"/>
                <w:szCs w:val="16"/>
              </w:rPr>
            </w:pPr>
          </w:p>
        </w:tc>
      </w:tr>
      <w:tr w:rsidR="009A2182" w:rsidRPr="00322BBE" w14:paraId="4639C496"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F75C58" w14:textId="77777777" w:rsidR="009A2182" w:rsidRPr="00322BBE" w:rsidRDefault="009A2182" w:rsidP="00B25224">
            <w:pPr>
              <w:pStyle w:val="TAL"/>
              <w:rPr>
                <w:color w:val="000000"/>
                <w:sz w:val="16"/>
                <w:szCs w:val="16"/>
              </w:rPr>
            </w:pPr>
            <w:r w:rsidRPr="00322BBE">
              <w:rPr>
                <w:color w:val="000000"/>
                <w:sz w:val="16"/>
                <w:szCs w:val="16"/>
              </w:rPr>
              <w:t>C3-246388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9E603A" w14:textId="77777777" w:rsidR="009A2182" w:rsidRPr="00322BBE" w:rsidRDefault="009A2182" w:rsidP="00B25224">
            <w:pPr>
              <w:pStyle w:val="TAL"/>
              <w:rPr>
                <w:color w:val="000000"/>
                <w:sz w:val="16"/>
                <w:szCs w:val="16"/>
              </w:rPr>
            </w:pPr>
            <w:r w:rsidRPr="00322BBE">
              <w:rPr>
                <w:color w:val="000000"/>
                <w:sz w:val="16"/>
                <w:szCs w:val="16"/>
              </w:rPr>
              <w:t>Introduce (S)RTP Multiplexed Media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DE7D1E" w14:textId="77777777" w:rsidR="009A2182" w:rsidRPr="00322BBE" w:rsidRDefault="009A2182" w:rsidP="00B25224">
            <w:pPr>
              <w:pStyle w:val="TAL"/>
              <w:rPr>
                <w:color w:val="000000"/>
                <w:sz w:val="16"/>
                <w:szCs w:val="16"/>
              </w:rPr>
            </w:pPr>
            <w:r w:rsidRPr="00322BBE">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72BEE4"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E12063F" w14:textId="77777777" w:rsidR="009A2182" w:rsidRPr="00322BBE" w:rsidRDefault="009A2182" w:rsidP="00B25224">
            <w:pPr>
              <w:pStyle w:val="TAL"/>
              <w:rPr>
                <w:color w:val="000000"/>
                <w:sz w:val="16"/>
                <w:szCs w:val="16"/>
              </w:rPr>
            </w:pPr>
            <w:r w:rsidRPr="00322BBE">
              <w:rPr>
                <w:color w:val="000000"/>
                <w:sz w:val="16"/>
                <w:szCs w:val="16"/>
              </w:rPr>
              <w:t>C3-246172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867B6C" w14:textId="77777777" w:rsidR="009A2182" w:rsidRPr="00322BBE" w:rsidRDefault="009A2182" w:rsidP="00B25224">
            <w:pPr>
              <w:pStyle w:val="TAL"/>
              <w:rPr>
                <w:sz w:val="16"/>
                <w:szCs w:val="16"/>
              </w:rPr>
            </w:pPr>
          </w:p>
        </w:tc>
      </w:tr>
      <w:tr w:rsidR="009A2182" w:rsidRPr="00322BBE" w14:paraId="7833F21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1378CFA" w14:textId="77777777" w:rsidR="009A2182" w:rsidRPr="00322BBE" w:rsidRDefault="009A2182" w:rsidP="00B25224">
            <w:pPr>
              <w:pStyle w:val="TAL"/>
              <w:rPr>
                <w:color w:val="000000"/>
                <w:sz w:val="16"/>
                <w:szCs w:val="16"/>
              </w:rPr>
            </w:pPr>
            <w:r w:rsidRPr="00322BBE">
              <w:rPr>
                <w:color w:val="000000"/>
                <w:sz w:val="16"/>
                <w:szCs w:val="16"/>
              </w:rPr>
              <w:t>C3-246389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282E88" w14:textId="77777777" w:rsidR="009A2182" w:rsidRPr="00322BBE" w:rsidRDefault="009A2182" w:rsidP="00B25224">
            <w:pPr>
              <w:pStyle w:val="TAL"/>
              <w:rPr>
                <w:color w:val="000000"/>
                <w:sz w:val="16"/>
                <w:szCs w:val="16"/>
              </w:rPr>
            </w:pPr>
            <w:r w:rsidRPr="00322BBE">
              <w:rPr>
                <w:color w:val="000000"/>
                <w:sz w:val="16"/>
                <w:szCs w:val="16"/>
              </w:rPr>
              <w:t>Introduce (S)RTP Multiplexed Media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8DFDD6" w14:textId="77777777" w:rsidR="009A2182" w:rsidRPr="00322BBE" w:rsidRDefault="009A2182" w:rsidP="00B25224">
            <w:pPr>
              <w:pStyle w:val="TAL"/>
              <w:rPr>
                <w:color w:val="000000"/>
                <w:sz w:val="16"/>
                <w:szCs w:val="16"/>
              </w:rPr>
            </w:pPr>
            <w:r w:rsidRPr="00322BBE">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4FB9D5"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E98F7F8" w14:textId="77777777" w:rsidR="009A2182" w:rsidRPr="00322BBE" w:rsidRDefault="009A2182" w:rsidP="00B25224">
            <w:pPr>
              <w:pStyle w:val="TAL"/>
              <w:rPr>
                <w:color w:val="000000"/>
                <w:sz w:val="16"/>
                <w:szCs w:val="16"/>
              </w:rPr>
            </w:pPr>
            <w:r w:rsidRPr="00322BBE">
              <w:rPr>
                <w:color w:val="000000"/>
                <w:sz w:val="16"/>
                <w:szCs w:val="16"/>
              </w:rPr>
              <w:t>C3-246173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6DCBE4" w14:textId="77777777" w:rsidR="009A2182" w:rsidRPr="00322BBE" w:rsidRDefault="009A2182" w:rsidP="00B25224">
            <w:pPr>
              <w:pStyle w:val="TAL"/>
              <w:rPr>
                <w:sz w:val="16"/>
                <w:szCs w:val="16"/>
              </w:rPr>
            </w:pPr>
          </w:p>
        </w:tc>
      </w:tr>
      <w:tr w:rsidR="009A2182" w:rsidRPr="00322BBE" w14:paraId="7C23A62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BDC78AF" w14:textId="77777777" w:rsidR="009A2182" w:rsidRPr="00322BBE" w:rsidRDefault="009A2182" w:rsidP="00B25224">
            <w:pPr>
              <w:pStyle w:val="TAL"/>
              <w:rPr>
                <w:color w:val="000000"/>
                <w:sz w:val="16"/>
                <w:szCs w:val="16"/>
              </w:rPr>
            </w:pPr>
            <w:r w:rsidRPr="00322BBE">
              <w:rPr>
                <w:color w:val="000000"/>
                <w:sz w:val="16"/>
                <w:szCs w:val="16"/>
              </w:rPr>
              <w:t>C3-246390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0EC14B" w14:textId="77777777" w:rsidR="009A2182" w:rsidRPr="00322BBE" w:rsidRDefault="009A2182" w:rsidP="00B25224">
            <w:pPr>
              <w:pStyle w:val="TAL"/>
              <w:rPr>
                <w:color w:val="000000"/>
                <w:sz w:val="16"/>
                <w:szCs w:val="16"/>
              </w:rPr>
            </w:pPr>
            <w:r w:rsidRPr="00322BBE">
              <w:rPr>
                <w:color w:val="000000"/>
                <w:sz w:val="16"/>
                <w:szCs w:val="16"/>
              </w:rPr>
              <w:t xml:space="preserve">Adding ADRF as a consumer of </w:t>
            </w:r>
            <w:proofErr w:type="spellStart"/>
            <w:r w:rsidRPr="00322BBE">
              <w:rPr>
                <w:color w:val="000000"/>
                <w:sz w:val="16"/>
                <w:szCs w:val="16"/>
              </w:rPr>
              <w:t>Nnwdaf_EventsSubscription</w:t>
            </w:r>
            <w:proofErr w:type="spellEnd"/>
            <w:r w:rsidRPr="00322BBE">
              <w:rPr>
                <w:color w:val="000000"/>
                <w:sz w:val="16"/>
                <w:szCs w:val="16"/>
              </w:rPr>
              <w:t xml:space="preserve"> and </w:t>
            </w:r>
            <w:proofErr w:type="spellStart"/>
            <w:r w:rsidRPr="00322BBE">
              <w:rPr>
                <w:color w:val="000000"/>
                <w:sz w:val="16"/>
                <w:szCs w:val="16"/>
              </w:rPr>
              <w:t>Nnwdaf_AnalyticsInfo</w:t>
            </w:r>
            <w:proofErr w:type="spellEnd"/>
            <w:r w:rsidRPr="00322BBE">
              <w:rPr>
                <w:color w:val="000000"/>
                <w:sz w:val="16"/>
                <w:szCs w:val="16"/>
              </w:rPr>
              <w:t xml:space="preserve">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1A2D7E"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500D0B"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21149C4" w14:textId="77777777" w:rsidR="009A2182" w:rsidRPr="00322BBE" w:rsidRDefault="009A2182" w:rsidP="00B25224">
            <w:pPr>
              <w:pStyle w:val="TAL"/>
              <w:rPr>
                <w:color w:val="000000"/>
                <w:sz w:val="16"/>
                <w:szCs w:val="16"/>
              </w:rPr>
            </w:pPr>
            <w:r w:rsidRPr="00322BBE">
              <w:rPr>
                <w:color w:val="000000"/>
                <w:sz w:val="16"/>
                <w:szCs w:val="16"/>
              </w:rPr>
              <w:t>C3-246130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47DE30" w14:textId="77777777" w:rsidR="009A2182" w:rsidRPr="00322BBE" w:rsidRDefault="009A2182" w:rsidP="00B25224">
            <w:pPr>
              <w:pStyle w:val="TAL"/>
              <w:rPr>
                <w:sz w:val="16"/>
                <w:szCs w:val="16"/>
              </w:rPr>
            </w:pPr>
          </w:p>
        </w:tc>
      </w:tr>
      <w:tr w:rsidR="009A2182" w:rsidRPr="00322BBE" w14:paraId="417005C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AB559A" w14:textId="77777777" w:rsidR="009A2182" w:rsidRPr="00322BBE" w:rsidRDefault="009A2182" w:rsidP="00B25224">
            <w:pPr>
              <w:pStyle w:val="TAL"/>
              <w:rPr>
                <w:color w:val="000000"/>
                <w:sz w:val="16"/>
                <w:szCs w:val="16"/>
              </w:rPr>
            </w:pPr>
            <w:r w:rsidRPr="00322BBE">
              <w:rPr>
                <w:color w:val="000000"/>
                <w:sz w:val="16"/>
                <w:szCs w:val="16"/>
              </w:rPr>
              <w:t>C3-246391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FFF0F4" w14:textId="77777777" w:rsidR="009A2182" w:rsidRPr="00322BBE" w:rsidRDefault="009A2182" w:rsidP="00B25224">
            <w:pPr>
              <w:pStyle w:val="TAL"/>
              <w:rPr>
                <w:color w:val="000000"/>
                <w:sz w:val="16"/>
                <w:szCs w:val="16"/>
              </w:rPr>
            </w:pPr>
            <w:r w:rsidRPr="00322BBE">
              <w:rPr>
                <w:color w:val="000000"/>
                <w:sz w:val="16"/>
                <w:szCs w:val="16"/>
              </w:rPr>
              <w:t>Removal of UPF info subscription from SMF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CB8BCC"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BECBB4"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F9993E1" w14:textId="77777777" w:rsidR="009A2182" w:rsidRPr="00322BBE" w:rsidRDefault="009A2182" w:rsidP="00B25224">
            <w:pPr>
              <w:pStyle w:val="TAL"/>
              <w:rPr>
                <w:color w:val="000000"/>
                <w:sz w:val="16"/>
                <w:szCs w:val="16"/>
              </w:rPr>
            </w:pPr>
            <w:r w:rsidRPr="00322BBE">
              <w:rPr>
                <w:color w:val="000000"/>
                <w:sz w:val="16"/>
                <w:szCs w:val="16"/>
              </w:rPr>
              <w:t>C3-246133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CAF042" w14:textId="77777777" w:rsidR="009A2182" w:rsidRPr="00322BBE" w:rsidRDefault="009A2182" w:rsidP="00B25224">
            <w:pPr>
              <w:pStyle w:val="TAL"/>
              <w:rPr>
                <w:sz w:val="16"/>
                <w:szCs w:val="16"/>
              </w:rPr>
            </w:pPr>
          </w:p>
        </w:tc>
      </w:tr>
      <w:tr w:rsidR="009A2182" w:rsidRPr="00322BBE" w14:paraId="57460BE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19B1338" w14:textId="77777777" w:rsidR="009A2182" w:rsidRPr="00322BBE" w:rsidRDefault="009A2182" w:rsidP="00B25224">
            <w:pPr>
              <w:pStyle w:val="TAL"/>
              <w:rPr>
                <w:color w:val="000000"/>
                <w:sz w:val="16"/>
                <w:szCs w:val="16"/>
              </w:rPr>
            </w:pPr>
            <w:r w:rsidRPr="00322BBE">
              <w:rPr>
                <w:color w:val="000000"/>
                <w:sz w:val="16"/>
                <w:szCs w:val="16"/>
              </w:rPr>
              <w:t>C3-246392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3CEFFC" w14:textId="77777777" w:rsidR="009A2182" w:rsidRPr="00322BBE" w:rsidRDefault="009A2182" w:rsidP="00B25224">
            <w:pPr>
              <w:pStyle w:val="TAL"/>
              <w:rPr>
                <w:color w:val="000000"/>
                <w:sz w:val="16"/>
                <w:szCs w:val="16"/>
              </w:rPr>
            </w:pPr>
            <w:r w:rsidRPr="00322BBE">
              <w:rPr>
                <w:color w:val="000000"/>
                <w:sz w:val="16"/>
                <w:szCs w:val="16"/>
              </w:rPr>
              <w:t xml:space="preserve">Corrections related to </w:t>
            </w:r>
            <w:proofErr w:type="spellStart"/>
            <w:r w:rsidRPr="00322BBE">
              <w:rPr>
                <w:color w:val="000000"/>
                <w:sz w:val="16"/>
                <w:szCs w:val="16"/>
              </w:rPr>
              <w:t>PfdDetermination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CF6991"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11CEE9"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B3B79D0" w14:textId="77777777" w:rsidR="009A2182" w:rsidRPr="00322BBE" w:rsidRDefault="009A2182" w:rsidP="00B25224">
            <w:pPr>
              <w:pStyle w:val="TAL"/>
              <w:rPr>
                <w:color w:val="000000"/>
                <w:sz w:val="16"/>
                <w:szCs w:val="16"/>
              </w:rPr>
            </w:pPr>
            <w:r w:rsidRPr="00322BBE">
              <w:rPr>
                <w:color w:val="000000"/>
                <w:sz w:val="16"/>
                <w:szCs w:val="16"/>
              </w:rPr>
              <w:t>C3-246134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BD111C" w14:textId="77777777" w:rsidR="009A2182" w:rsidRPr="00322BBE" w:rsidRDefault="009A2182" w:rsidP="00B25224">
            <w:pPr>
              <w:pStyle w:val="TAL"/>
              <w:rPr>
                <w:sz w:val="16"/>
                <w:szCs w:val="16"/>
              </w:rPr>
            </w:pPr>
          </w:p>
        </w:tc>
      </w:tr>
      <w:tr w:rsidR="009A2182" w:rsidRPr="00322BBE" w14:paraId="2E8C842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543879E" w14:textId="77777777" w:rsidR="009A2182" w:rsidRPr="00322BBE" w:rsidRDefault="009A2182" w:rsidP="00B25224">
            <w:pPr>
              <w:pStyle w:val="TAL"/>
              <w:rPr>
                <w:color w:val="000000"/>
                <w:sz w:val="16"/>
                <w:szCs w:val="16"/>
              </w:rPr>
            </w:pPr>
            <w:r w:rsidRPr="00322BBE">
              <w:rPr>
                <w:color w:val="000000"/>
                <w:sz w:val="16"/>
                <w:szCs w:val="16"/>
              </w:rPr>
              <w:t>C3-246393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AB6850C" w14:textId="77777777" w:rsidR="009A2182" w:rsidRPr="00322BBE" w:rsidRDefault="009A2182" w:rsidP="00B25224">
            <w:pPr>
              <w:pStyle w:val="TAL"/>
              <w:rPr>
                <w:color w:val="000000"/>
                <w:sz w:val="16"/>
                <w:szCs w:val="16"/>
              </w:rPr>
            </w:pPr>
            <w:r w:rsidRPr="00322BBE">
              <w:rPr>
                <w:color w:val="000000"/>
                <w:sz w:val="16"/>
                <w:szCs w:val="16"/>
              </w:rPr>
              <w:t>Clarifications and miscellaneous corrections on NWDAF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1B1698"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3E9B29"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DD35AD8" w14:textId="77777777" w:rsidR="009A2182" w:rsidRPr="00322BBE" w:rsidRDefault="009A2182" w:rsidP="00B25224">
            <w:pPr>
              <w:pStyle w:val="TAL"/>
              <w:rPr>
                <w:color w:val="000000"/>
                <w:sz w:val="16"/>
                <w:szCs w:val="16"/>
              </w:rPr>
            </w:pPr>
            <w:r w:rsidRPr="00322BBE">
              <w:rPr>
                <w:color w:val="000000"/>
                <w:sz w:val="16"/>
                <w:szCs w:val="16"/>
              </w:rPr>
              <w:t>C3-246183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51007D" w14:textId="77777777" w:rsidR="009A2182" w:rsidRPr="00322BBE" w:rsidRDefault="009A2182" w:rsidP="00B25224">
            <w:pPr>
              <w:pStyle w:val="TAL"/>
              <w:rPr>
                <w:sz w:val="16"/>
                <w:szCs w:val="16"/>
              </w:rPr>
            </w:pPr>
          </w:p>
        </w:tc>
      </w:tr>
      <w:tr w:rsidR="009A2182" w:rsidRPr="00322BBE" w14:paraId="1391293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B72768" w14:textId="77777777" w:rsidR="009A2182" w:rsidRPr="00322BBE" w:rsidRDefault="009A2182" w:rsidP="00B25224">
            <w:pPr>
              <w:pStyle w:val="TAL"/>
              <w:rPr>
                <w:color w:val="000000"/>
                <w:sz w:val="16"/>
                <w:szCs w:val="16"/>
              </w:rPr>
            </w:pPr>
            <w:r w:rsidRPr="00322BBE">
              <w:rPr>
                <w:color w:val="000000"/>
                <w:sz w:val="16"/>
                <w:szCs w:val="16"/>
              </w:rPr>
              <w:t>C3-246394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6FAD0E" w14:textId="77777777" w:rsidR="009A2182" w:rsidRPr="00322BBE" w:rsidRDefault="009A2182" w:rsidP="00B25224">
            <w:pPr>
              <w:pStyle w:val="TAL"/>
              <w:rPr>
                <w:color w:val="000000"/>
                <w:sz w:val="16"/>
                <w:szCs w:val="16"/>
              </w:rPr>
            </w:pPr>
            <w:r w:rsidRPr="00322BBE">
              <w:rPr>
                <w:color w:val="000000"/>
                <w:sz w:val="16"/>
                <w:szCs w:val="16"/>
              </w:rPr>
              <w:t>Clarifications for the presence condition of the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4EB79F" w14:textId="77777777" w:rsidR="009A2182" w:rsidRPr="00322BBE" w:rsidRDefault="009A2182" w:rsidP="00B25224">
            <w:pPr>
              <w:pStyle w:val="TAL"/>
              <w:rPr>
                <w:color w:val="000000"/>
                <w:sz w:val="16"/>
                <w:szCs w:val="16"/>
              </w:rPr>
            </w:pPr>
            <w:r w:rsidRPr="00322BBE">
              <w:rPr>
                <w:color w:val="000000"/>
                <w:sz w:val="16"/>
                <w:szCs w:val="16"/>
              </w:rPr>
              <w:t>Huawei, 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E717D2"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898A95" w14:textId="77777777" w:rsidR="009A2182" w:rsidRPr="00322BBE" w:rsidRDefault="009A2182" w:rsidP="00B25224">
            <w:pPr>
              <w:pStyle w:val="TAL"/>
              <w:rPr>
                <w:color w:val="000000"/>
                <w:sz w:val="16"/>
                <w:szCs w:val="16"/>
              </w:rPr>
            </w:pPr>
            <w:r w:rsidRPr="00322BBE">
              <w:rPr>
                <w:color w:val="000000"/>
                <w:sz w:val="16"/>
                <w:szCs w:val="16"/>
              </w:rPr>
              <w:t>C3-246184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967847" w14:textId="77777777" w:rsidR="009A2182" w:rsidRPr="00322BBE" w:rsidRDefault="009A2182" w:rsidP="00B25224">
            <w:pPr>
              <w:pStyle w:val="TAL"/>
              <w:rPr>
                <w:sz w:val="16"/>
                <w:szCs w:val="16"/>
              </w:rPr>
            </w:pPr>
          </w:p>
        </w:tc>
      </w:tr>
      <w:tr w:rsidR="009A2182" w:rsidRPr="00322BBE" w14:paraId="04821E8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E5F7C5" w14:textId="77777777" w:rsidR="009A2182" w:rsidRPr="00322BBE" w:rsidRDefault="009A2182" w:rsidP="00B25224">
            <w:pPr>
              <w:pStyle w:val="TAL"/>
              <w:rPr>
                <w:color w:val="000000"/>
                <w:sz w:val="16"/>
                <w:szCs w:val="16"/>
              </w:rPr>
            </w:pPr>
            <w:r w:rsidRPr="00322BBE">
              <w:rPr>
                <w:color w:val="000000"/>
                <w:sz w:val="16"/>
                <w:szCs w:val="16"/>
              </w:rPr>
              <w:t>C3-246395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B5F1889" w14:textId="77777777" w:rsidR="009A2182" w:rsidRPr="00322BBE" w:rsidRDefault="009A2182" w:rsidP="00B25224">
            <w:pPr>
              <w:pStyle w:val="TAL"/>
              <w:rPr>
                <w:color w:val="000000"/>
                <w:sz w:val="16"/>
                <w:szCs w:val="16"/>
              </w:rPr>
            </w:pPr>
            <w:r w:rsidRPr="00322BBE">
              <w:rPr>
                <w:color w:val="000000"/>
                <w:sz w:val="16"/>
                <w:szCs w:val="16"/>
              </w:rPr>
              <w:t xml:space="preserve">Corrections on the </w:t>
            </w:r>
            <w:proofErr w:type="spellStart"/>
            <w:r w:rsidRPr="00322BBE">
              <w:rPr>
                <w:color w:val="000000"/>
                <w:sz w:val="16"/>
                <w:szCs w:val="16"/>
              </w:rPr>
              <w:t>Nnwdaf_MLModelProvision</w:t>
            </w:r>
            <w:proofErr w:type="spellEnd"/>
            <w:r w:rsidRPr="00322BBE">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3CFCAF"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0B6B943"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CEE2A90" w14:textId="77777777" w:rsidR="009A2182" w:rsidRPr="00322BBE" w:rsidRDefault="009A2182" w:rsidP="00B25224">
            <w:pPr>
              <w:pStyle w:val="TAL"/>
              <w:rPr>
                <w:color w:val="000000"/>
                <w:sz w:val="16"/>
                <w:szCs w:val="16"/>
              </w:rPr>
            </w:pPr>
            <w:r w:rsidRPr="00322BBE">
              <w:rPr>
                <w:color w:val="000000"/>
                <w:sz w:val="16"/>
                <w:szCs w:val="16"/>
              </w:rPr>
              <w:t>C3-246185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E3AD74" w14:textId="77777777" w:rsidR="009A2182" w:rsidRPr="00322BBE" w:rsidRDefault="009A2182" w:rsidP="00B25224">
            <w:pPr>
              <w:pStyle w:val="TAL"/>
              <w:rPr>
                <w:sz w:val="16"/>
                <w:szCs w:val="16"/>
              </w:rPr>
            </w:pPr>
          </w:p>
        </w:tc>
      </w:tr>
      <w:tr w:rsidR="009A2182" w:rsidRPr="00322BBE" w14:paraId="4A5C243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ED8C26F" w14:textId="77777777" w:rsidR="009A2182" w:rsidRPr="00322BBE" w:rsidRDefault="009A2182" w:rsidP="00B25224">
            <w:pPr>
              <w:pStyle w:val="TAL"/>
              <w:rPr>
                <w:color w:val="000000"/>
                <w:sz w:val="16"/>
                <w:szCs w:val="16"/>
              </w:rPr>
            </w:pPr>
            <w:r w:rsidRPr="00322BBE">
              <w:rPr>
                <w:color w:val="000000"/>
                <w:sz w:val="16"/>
                <w:szCs w:val="16"/>
              </w:rPr>
              <w:t>C3-246396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A7DD10" w14:textId="77777777" w:rsidR="009A2182" w:rsidRPr="00322BBE" w:rsidRDefault="009A2182" w:rsidP="00B25224">
            <w:pPr>
              <w:pStyle w:val="TAL"/>
              <w:rPr>
                <w:color w:val="000000"/>
                <w:sz w:val="16"/>
                <w:szCs w:val="16"/>
              </w:rPr>
            </w:pPr>
            <w:r w:rsidRPr="00322BBE">
              <w:rPr>
                <w:color w:val="000000"/>
                <w:sz w:val="16"/>
                <w:szCs w:val="16"/>
              </w:rPr>
              <w:t>Support of ML Model provider information in ML model notification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D88641"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3A3447B"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986E67E" w14:textId="77777777" w:rsidR="009A2182" w:rsidRPr="00322BBE" w:rsidRDefault="009A2182" w:rsidP="00B25224">
            <w:pPr>
              <w:pStyle w:val="TAL"/>
              <w:rPr>
                <w:color w:val="000000"/>
                <w:sz w:val="16"/>
                <w:szCs w:val="16"/>
              </w:rPr>
            </w:pPr>
            <w:r w:rsidRPr="00322BBE">
              <w:rPr>
                <w:color w:val="000000"/>
                <w:sz w:val="16"/>
                <w:szCs w:val="16"/>
              </w:rPr>
              <w:t>C3-246187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455860" w14:textId="77777777" w:rsidR="009A2182" w:rsidRPr="00322BBE" w:rsidRDefault="009A2182" w:rsidP="00B25224">
            <w:pPr>
              <w:pStyle w:val="TAL"/>
              <w:rPr>
                <w:sz w:val="16"/>
                <w:szCs w:val="16"/>
              </w:rPr>
            </w:pPr>
          </w:p>
        </w:tc>
      </w:tr>
      <w:tr w:rsidR="009A2182" w:rsidRPr="00322BBE" w14:paraId="10CC5E6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E6BE9B" w14:textId="77777777" w:rsidR="009A2182" w:rsidRPr="00322BBE" w:rsidRDefault="009A2182" w:rsidP="00B25224">
            <w:pPr>
              <w:pStyle w:val="TAL"/>
              <w:rPr>
                <w:color w:val="000000"/>
                <w:sz w:val="16"/>
                <w:szCs w:val="16"/>
              </w:rPr>
            </w:pPr>
            <w:r w:rsidRPr="00322BBE">
              <w:rPr>
                <w:color w:val="000000"/>
                <w:sz w:val="16"/>
                <w:szCs w:val="16"/>
              </w:rPr>
              <w:t>C3-246397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2B0B9C" w14:textId="77777777" w:rsidR="009A2182" w:rsidRPr="00322BBE" w:rsidRDefault="009A2182" w:rsidP="00B25224">
            <w:pPr>
              <w:pStyle w:val="TAL"/>
              <w:rPr>
                <w:color w:val="000000"/>
                <w:sz w:val="16"/>
                <w:szCs w:val="16"/>
              </w:rPr>
            </w:pPr>
            <w:r w:rsidRPr="00322BBE">
              <w:rPr>
                <w:color w:val="000000"/>
                <w:sz w:val="16"/>
                <w:szCs w:val="16"/>
              </w:rPr>
              <w:t xml:space="preserve">MFAF </w:t>
            </w:r>
            <w:proofErr w:type="spellStart"/>
            <w:r w:rsidRPr="00322BBE">
              <w:rPr>
                <w:color w:val="000000"/>
                <w:sz w:val="16"/>
                <w:szCs w:val="16"/>
              </w:rPr>
              <w:t>ContextManagement</w:t>
            </w:r>
            <w:proofErr w:type="spellEnd"/>
            <w:r w:rsidRPr="00322BBE">
              <w:rPr>
                <w:color w:val="000000"/>
                <w:sz w:val="16"/>
                <w:szCs w:val="16"/>
              </w:rPr>
              <w:t xml:space="preserve"> API service </w:t>
            </w:r>
            <w:proofErr w:type="spellStart"/>
            <w:r w:rsidRPr="00322BBE">
              <w:rPr>
                <w:color w:val="000000"/>
                <w:sz w:val="16"/>
                <w:szCs w:val="16"/>
              </w:rPr>
              <w:t>descripiton</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694E92"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F7E3EC"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EFA701" w14:textId="77777777" w:rsidR="009A2182" w:rsidRPr="00322BBE" w:rsidRDefault="009A2182" w:rsidP="00B25224">
            <w:pPr>
              <w:pStyle w:val="TAL"/>
              <w:rPr>
                <w:color w:val="000000"/>
                <w:sz w:val="16"/>
                <w:szCs w:val="16"/>
              </w:rPr>
            </w:pPr>
            <w:r w:rsidRPr="00322BBE">
              <w:rPr>
                <w:color w:val="000000"/>
                <w:sz w:val="16"/>
                <w:szCs w:val="16"/>
              </w:rPr>
              <w:t>C3-246202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E6BC23" w14:textId="77777777" w:rsidR="009A2182" w:rsidRPr="00322BBE" w:rsidRDefault="009A2182" w:rsidP="00B25224">
            <w:pPr>
              <w:pStyle w:val="TAL"/>
              <w:rPr>
                <w:sz w:val="16"/>
                <w:szCs w:val="16"/>
              </w:rPr>
            </w:pPr>
          </w:p>
        </w:tc>
      </w:tr>
      <w:tr w:rsidR="009A2182" w:rsidRPr="00322BBE" w14:paraId="47B6DB5C"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4EB7DE" w14:textId="77777777" w:rsidR="009A2182" w:rsidRPr="00322BBE" w:rsidRDefault="009A2182" w:rsidP="00B25224">
            <w:pPr>
              <w:pStyle w:val="TAL"/>
              <w:rPr>
                <w:color w:val="000000"/>
                <w:sz w:val="16"/>
                <w:szCs w:val="16"/>
              </w:rPr>
            </w:pPr>
            <w:r w:rsidRPr="00322BBE">
              <w:rPr>
                <w:color w:val="000000"/>
                <w:sz w:val="16"/>
                <w:szCs w:val="16"/>
              </w:rPr>
              <w:t>C3-246398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5F06B54" w14:textId="77777777" w:rsidR="009A2182" w:rsidRPr="00322BBE" w:rsidRDefault="009A2182" w:rsidP="00B25224">
            <w:pPr>
              <w:pStyle w:val="TAL"/>
              <w:rPr>
                <w:color w:val="000000"/>
                <w:sz w:val="16"/>
                <w:szCs w:val="16"/>
              </w:rPr>
            </w:pPr>
            <w:r w:rsidRPr="00322BBE">
              <w:rPr>
                <w:color w:val="000000"/>
                <w:sz w:val="16"/>
                <w:szCs w:val="16"/>
              </w:rPr>
              <w:t xml:space="preserve">MFAF </w:t>
            </w:r>
            <w:proofErr w:type="spellStart"/>
            <w:r w:rsidRPr="00322BBE">
              <w:rPr>
                <w:color w:val="000000"/>
                <w:sz w:val="16"/>
                <w:szCs w:val="16"/>
              </w:rPr>
              <w:t>ContextManagement</w:t>
            </w:r>
            <w:proofErr w:type="spellEnd"/>
            <w:r w:rsidRPr="00322BBE">
              <w:rPr>
                <w:color w:val="000000"/>
                <w:sz w:val="16"/>
                <w:szCs w:val="16"/>
              </w:rPr>
              <w:t xml:space="preserve"> API data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5271BF" w14:textId="77777777" w:rsidR="009A2182" w:rsidRPr="00322BBE" w:rsidRDefault="009A2182" w:rsidP="00B25224">
            <w:pPr>
              <w:pStyle w:val="TAL"/>
              <w:rPr>
                <w:color w:val="000000"/>
                <w:sz w:val="16"/>
                <w:szCs w:val="16"/>
              </w:rPr>
            </w:pPr>
            <w:r w:rsidRPr="00322BBE">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CE28C5F"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A2FE623" w14:textId="77777777" w:rsidR="009A2182" w:rsidRPr="00322BBE" w:rsidRDefault="009A2182" w:rsidP="00B25224">
            <w:pPr>
              <w:pStyle w:val="TAL"/>
              <w:rPr>
                <w:color w:val="000000"/>
                <w:sz w:val="16"/>
                <w:szCs w:val="16"/>
              </w:rPr>
            </w:pPr>
            <w:r w:rsidRPr="00322BBE">
              <w:rPr>
                <w:color w:val="000000"/>
                <w:sz w:val="16"/>
                <w:szCs w:val="16"/>
              </w:rPr>
              <w:t>C3-246203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9CAD72" w14:textId="77777777" w:rsidR="009A2182" w:rsidRPr="00322BBE" w:rsidRDefault="009A2182" w:rsidP="00B25224">
            <w:pPr>
              <w:pStyle w:val="TAL"/>
              <w:rPr>
                <w:sz w:val="16"/>
                <w:szCs w:val="16"/>
              </w:rPr>
            </w:pPr>
          </w:p>
        </w:tc>
      </w:tr>
      <w:tr w:rsidR="009A2182" w:rsidRPr="00322BBE" w14:paraId="4E64BCE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0A364E" w14:textId="77777777" w:rsidR="009A2182" w:rsidRPr="00322BBE" w:rsidRDefault="009A2182" w:rsidP="00B25224">
            <w:pPr>
              <w:pStyle w:val="TAL"/>
              <w:rPr>
                <w:color w:val="000000"/>
                <w:sz w:val="16"/>
                <w:szCs w:val="16"/>
              </w:rPr>
            </w:pPr>
            <w:r w:rsidRPr="00322BBE">
              <w:rPr>
                <w:color w:val="000000"/>
                <w:sz w:val="16"/>
                <w:szCs w:val="16"/>
              </w:rPr>
              <w:t>C3-246399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D23F08" w14:textId="77777777" w:rsidR="009A2182" w:rsidRPr="00322BBE" w:rsidRDefault="009A2182" w:rsidP="00B25224">
            <w:pPr>
              <w:pStyle w:val="TAL"/>
              <w:rPr>
                <w:color w:val="000000"/>
                <w:sz w:val="16"/>
                <w:szCs w:val="16"/>
              </w:rPr>
            </w:pPr>
            <w:r w:rsidRPr="00322BBE">
              <w:rPr>
                <w:color w:val="000000"/>
                <w:sz w:val="16"/>
                <w:szCs w:val="16"/>
              </w:rPr>
              <w:t xml:space="preserve">MFAF </w:t>
            </w:r>
            <w:proofErr w:type="spellStart"/>
            <w:r w:rsidRPr="00322BBE">
              <w:rPr>
                <w:color w:val="000000"/>
                <w:sz w:val="16"/>
                <w:szCs w:val="16"/>
              </w:rPr>
              <w:t>ContextManagement</w:t>
            </w:r>
            <w:proofErr w:type="spellEnd"/>
            <w:r w:rsidRPr="00322BBE">
              <w:rPr>
                <w:color w:val="000000"/>
                <w:sz w:val="16"/>
                <w:szCs w:val="16"/>
              </w:rPr>
              <w:t xml:space="preserve"> API </w:t>
            </w:r>
            <w:proofErr w:type="spellStart"/>
            <w:r w:rsidRPr="00322BBE">
              <w:rPr>
                <w:color w:val="000000"/>
                <w:sz w:val="16"/>
                <w:szCs w:val="16"/>
              </w:rPr>
              <w:t>OpenAPI</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C8D093"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1F679DC"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ADBA79" w14:textId="77777777" w:rsidR="009A2182" w:rsidRPr="00322BBE" w:rsidRDefault="009A2182" w:rsidP="00B25224">
            <w:pPr>
              <w:pStyle w:val="TAL"/>
              <w:rPr>
                <w:color w:val="000000"/>
                <w:sz w:val="16"/>
                <w:szCs w:val="16"/>
              </w:rPr>
            </w:pPr>
            <w:r w:rsidRPr="00322BBE">
              <w:rPr>
                <w:color w:val="000000"/>
                <w:sz w:val="16"/>
                <w:szCs w:val="16"/>
              </w:rPr>
              <w:t>C3-246204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D78DB9" w14:textId="77777777" w:rsidR="009A2182" w:rsidRPr="00322BBE" w:rsidRDefault="009A2182" w:rsidP="00B25224">
            <w:pPr>
              <w:pStyle w:val="TAL"/>
              <w:rPr>
                <w:sz w:val="16"/>
                <w:szCs w:val="16"/>
              </w:rPr>
            </w:pPr>
          </w:p>
        </w:tc>
      </w:tr>
      <w:tr w:rsidR="009A2182" w:rsidRPr="00322BBE" w14:paraId="1ACE2BE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9B01429" w14:textId="77777777" w:rsidR="009A2182" w:rsidRPr="00322BBE" w:rsidRDefault="009A2182" w:rsidP="00B25224">
            <w:pPr>
              <w:pStyle w:val="TAL"/>
              <w:rPr>
                <w:color w:val="000000"/>
                <w:sz w:val="16"/>
                <w:szCs w:val="16"/>
              </w:rPr>
            </w:pPr>
            <w:r w:rsidRPr="00322BBE">
              <w:rPr>
                <w:color w:val="000000"/>
                <w:sz w:val="16"/>
                <w:szCs w:val="16"/>
              </w:rPr>
              <w:t>C3-246400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3021062" w14:textId="77777777" w:rsidR="009A2182" w:rsidRPr="00322BBE" w:rsidRDefault="009A2182" w:rsidP="00B25224">
            <w:pPr>
              <w:pStyle w:val="TAL"/>
              <w:rPr>
                <w:color w:val="000000"/>
                <w:sz w:val="16"/>
                <w:szCs w:val="16"/>
              </w:rPr>
            </w:pPr>
            <w:r w:rsidRPr="00322BBE">
              <w:rPr>
                <w:color w:val="000000"/>
                <w:sz w:val="16"/>
                <w:szCs w:val="16"/>
              </w:rPr>
              <w:t>MFAF 3daDataManagement updates to support MFAF transfer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3B4EE0"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4DC7F6"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FCE104" w14:textId="77777777" w:rsidR="009A2182" w:rsidRPr="00322BBE" w:rsidRDefault="009A2182" w:rsidP="00B25224">
            <w:pPr>
              <w:pStyle w:val="TAL"/>
              <w:rPr>
                <w:color w:val="000000"/>
                <w:sz w:val="16"/>
                <w:szCs w:val="16"/>
              </w:rPr>
            </w:pPr>
            <w:r w:rsidRPr="00322BBE">
              <w:rPr>
                <w:color w:val="000000"/>
                <w:sz w:val="16"/>
                <w:szCs w:val="16"/>
              </w:rPr>
              <w:t>C3-246205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511638" w14:textId="77777777" w:rsidR="009A2182" w:rsidRPr="00322BBE" w:rsidRDefault="009A2182" w:rsidP="00B25224">
            <w:pPr>
              <w:pStyle w:val="TAL"/>
              <w:rPr>
                <w:sz w:val="16"/>
                <w:szCs w:val="16"/>
              </w:rPr>
            </w:pPr>
          </w:p>
        </w:tc>
      </w:tr>
      <w:tr w:rsidR="009A2182" w:rsidRPr="00322BBE" w14:paraId="2136C40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277E4CF" w14:textId="77777777" w:rsidR="009A2182" w:rsidRPr="00322BBE" w:rsidRDefault="009A2182" w:rsidP="00B25224">
            <w:pPr>
              <w:pStyle w:val="TAL"/>
              <w:rPr>
                <w:color w:val="000000"/>
                <w:sz w:val="16"/>
                <w:szCs w:val="16"/>
              </w:rPr>
            </w:pPr>
            <w:r w:rsidRPr="00322BBE">
              <w:rPr>
                <w:color w:val="000000"/>
                <w:sz w:val="16"/>
                <w:szCs w:val="16"/>
              </w:rPr>
              <w:t>C3-246401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C91BE80" w14:textId="77777777" w:rsidR="009A2182" w:rsidRPr="00322BBE" w:rsidRDefault="009A2182" w:rsidP="00B25224">
            <w:pPr>
              <w:pStyle w:val="TAL"/>
              <w:rPr>
                <w:color w:val="000000"/>
                <w:sz w:val="16"/>
                <w:szCs w:val="16"/>
              </w:rPr>
            </w:pPr>
            <w:r w:rsidRPr="00322BBE">
              <w:rPr>
                <w:color w:val="000000"/>
                <w:sz w:val="16"/>
                <w:szCs w:val="16"/>
              </w:rPr>
              <w:t>RE-NWDAF behaviour when receiving notification flag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462484"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F3CB12"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C259C4" w14:textId="77777777" w:rsidR="009A2182" w:rsidRPr="00322BBE" w:rsidRDefault="009A2182" w:rsidP="00B25224">
            <w:pPr>
              <w:pStyle w:val="TAL"/>
              <w:rPr>
                <w:color w:val="000000"/>
                <w:sz w:val="16"/>
                <w:szCs w:val="16"/>
              </w:rPr>
            </w:pPr>
            <w:r w:rsidRPr="00322BBE">
              <w:rPr>
                <w:color w:val="000000"/>
                <w:sz w:val="16"/>
                <w:szCs w:val="16"/>
              </w:rPr>
              <w:t>C3-246144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FA8115" w14:textId="77777777" w:rsidR="009A2182" w:rsidRPr="00322BBE" w:rsidRDefault="009A2182" w:rsidP="00B25224">
            <w:pPr>
              <w:pStyle w:val="TAL"/>
              <w:rPr>
                <w:sz w:val="16"/>
                <w:szCs w:val="16"/>
              </w:rPr>
            </w:pPr>
          </w:p>
        </w:tc>
      </w:tr>
      <w:tr w:rsidR="009A2182" w:rsidRPr="00322BBE" w14:paraId="4DCC601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0BA36D" w14:textId="77777777" w:rsidR="009A2182" w:rsidRPr="00322BBE" w:rsidRDefault="009A2182" w:rsidP="00B25224">
            <w:pPr>
              <w:pStyle w:val="TAL"/>
              <w:rPr>
                <w:color w:val="000000"/>
                <w:sz w:val="16"/>
                <w:szCs w:val="16"/>
              </w:rPr>
            </w:pPr>
            <w:r w:rsidRPr="00322BBE">
              <w:rPr>
                <w:color w:val="000000"/>
                <w:sz w:val="16"/>
                <w:szCs w:val="16"/>
              </w:rPr>
              <w:t>C3-246402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8966BC" w14:textId="77777777" w:rsidR="009A2182" w:rsidRPr="00322BBE" w:rsidRDefault="009A2182" w:rsidP="00B25224">
            <w:pPr>
              <w:pStyle w:val="TAL"/>
              <w:rPr>
                <w:color w:val="000000"/>
                <w:sz w:val="16"/>
                <w:szCs w:val="16"/>
              </w:rPr>
            </w:pPr>
            <w:r w:rsidRPr="00322BBE">
              <w:rPr>
                <w:color w:val="000000"/>
                <w:sz w:val="16"/>
                <w:szCs w:val="16"/>
              </w:rPr>
              <w:t>Corrections on the attribute names for ML model provision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3727D7" w14:textId="77777777" w:rsidR="009A2182" w:rsidRPr="00322BBE" w:rsidRDefault="009A2182" w:rsidP="00B25224">
            <w:pPr>
              <w:pStyle w:val="TAL"/>
              <w:rPr>
                <w:color w:val="000000"/>
                <w:sz w:val="16"/>
                <w:szCs w:val="16"/>
              </w:rPr>
            </w:pPr>
            <w:r w:rsidRPr="00322BBE">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B00525F"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64FCAD" w14:textId="77777777" w:rsidR="009A2182" w:rsidRPr="00322BBE" w:rsidRDefault="009A2182" w:rsidP="00B25224">
            <w:pPr>
              <w:pStyle w:val="TAL"/>
              <w:rPr>
                <w:color w:val="000000"/>
                <w:sz w:val="16"/>
                <w:szCs w:val="16"/>
              </w:rPr>
            </w:pPr>
            <w:r w:rsidRPr="00322BBE">
              <w:rPr>
                <w:color w:val="000000"/>
                <w:sz w:val="16"/>
                <w:szCs w:val="16"/>
              </w:rPr>
              <w:t>C3-246182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3E3D8E" w14:textId="77777777" w:rsidR="009A2182" w:rsidRPr="00322BBE" w:rsidRDefault="009A2182" w:rsidP="00B25224">
            <w:pPr>
              <w:pStyle w:val="TAL"/>
              <w:rPr>
                <w:sz w:val="16"/>
                <w:szCs w:val="16"/>
              </w:rPr>
            </w:pPr>
          </w:p>
        </w:tc>
      </w:tr>
      <w:tr w:rsidR="009A2182" w:rsidRPr="00322BBE" w14:paraId="2EDC222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8EC3E5" w14:textId="77777777" w:rsidR="009A2182" w:rsidRPr="00322BBE" w:rsidRDefault="009A2182" w:rsidP="00B25224">
            <w:pPr>
              <w:pStyle w:val="TAL"/>
              <w:rPr>
                <w:color w:val="000000"/>
                <w:sz w:val="16"/>
                <w:szCs w:val="16"/>
              </w:rPr>
            </w:pPr>
            <w:r w:rsidRPr="00322BBE">
              <w:rPr>
                <w:color w:val="000000"/>
                <w:sz w:val="16"/>
                <w:szCs w:val="16"/>
              </w:rPr>
              <w:t>C3-246403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FDFFDB" w14:textId="77777777" w:rsidR="009A2182" w:rsidRPr="00322BBE" w:rsidRDefault="009A2182" w:rsidP="00B25224">
            <w:pPr>
              <w:pStyle w:val="TAL"/>
              <w:rPr>
                <w:color w:val="000000"/>
                <w:sz w:val="16"/>
                <w:szCs w:val="16"/>
              </w:rPr>
            </w:pPr>
            <w:r w:rsidRPr="00322BBE">
              <w:rPr>
                <w:color w:val="000000"/>
                <w:sz w:val="16"/>
                <w:szCs w:val="16"/>
              </w:rPr>
              <w:t>Corrections on the API names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4D6255"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DC20E54"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AC6FE0" w14:textId="77777777" w:rsidR="009A2182" w:rsidRPr="00322BBE" w:rsidRDefault="009A2182" w:rsidP="00B25224">
            <w:pPr>
              <w:pStyle w:val="TAL"/>
              <w:rPr>
                <w:color w:val="000000"/>
                <w:sz w:val="16"/>
                <w:szCs w:val="16"/>
              </w:rPr>
            </w:pPr>
            <w:r w:rsidRPr="00322BBE">
              <w:rPr>
                <w:color w:val="000000"/>
                <w:sz w:val="16"/>
                <w:szCs w:val="16"/>
              </w:rPr>
              <w:t>C3-246307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4CC987" w14:textId="77777777" w:rsidR="009A2182" w:rsidRPr="00322BBE" w:rsidRDefault="009A2182" w:rsidP="00B25224">
            <w:pPr>
              <w:pStyle w:val="TAL"/>
              <w:rPr>
                <w:sz w:val="16"/>
                <w:szCs w:val="16"/>
              </w:rPr>
            </w:pPr>
          </w:p>
        </w:tc>
      </w:tr>
      <w:tr w:rsidR="009A2182" w:rsidRPr="00322BBE" w14:paraId="01B7589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15F68C" w14:textId="77777777" w:rsidR="009A2182" w:rsidRPr="00322BBE" w:rsidRDefault="009A2182" w:rsidP="00B25224">
            <w:pPr>
              <w:pStyle w:val="TAL"/>
              <w:rPr>
                <w:color w:val="000000"/>
                <w:sz w:val="16"/>
                <w:szCs w:val="16"/>
              </w:rPr>
            </w:pPr>
            <w:r w:rsidRPr="00322BBE">
              <w:rPr>
                <w:color w:val="000000"/>
                <w:sz w:val="16"/>
                <w:szCs w:val="16"/>
              </w:rPr>
              <w:t>C3-246404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A0394B" w14:textId="77777777" w:rsidR="009A2182" w:rsidRPr="00322BBE" w:rsidRDefault="009A2182" w:rsidP="00B25224">
            <w:pPr>
              <w:pStyle w:val="TAL"/>
              <w:rPr>
                <w:color w:val="000000"/>
                <w:sz w:val="16"/>
                <w:szCs w:val="16"/>
              </w:rPr>
            </w:pPr>
            <w:r w:rsidRPr="00322BBE">
              <w:rPr>
                <w:color w:val="000000"/>
                <w:sz w:val="16"/>
                <w:szCs w:val="16"/>
              </w:rPr>
              <w:t>Corrections on the re-used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C2C352"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6CBE8CC"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7AEA2F0" w14:textId="77777777" w:rsidR="009A2182" w:rsidRPr="00322BBE" w:rsidRDefault="009A2182" w:rsidP="00B25224">
            <w:pPr>
              <w:pStyle w:val="TAL"/>
              <w:rPr>
                <w:color w:val="000000"/>
                <w:sz w:val="16"/>
                <w:szCs w:val="16"/>
              </w:rPr>
            </w:pPr>
            <w:r w:rsidRPr="00322BBE">
              <w:rPr>
                <w:color w:val="000000"/>
                <w:sz w:val="16"/>
                <w:szCs w:val="16"/>
              </w:rPr>
              <w:t>C3-246308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ADC04F" w14:textId="77777777" w:rsidR="009A2182" w:rsidRPr="00322BBE" w:rsidRDefault="009A2182" w:rsidP="00B25224">
            <w:pPr>
              <w:pStyle w:val="TAL"/>
              <w:rPr>
                <w:sz w:val="16"/>
                <w:szCs w:val="16"/>
              </w:rPr>
            </w:pPr>
          </w:p>
        </w:tc>
      </w:tr>
      <w:tr w:rsidR="009A2182" w:rsidRPr="00322BBE" w14:paraId="228A85F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CD5930" w14:textId="77777777" w:rsidR="009A2182" w:rsidRPr="00322BBE" w:rsidRDefault="009A2182" w:rsidP="00B25224">
            <w:pPr>
              <w:pStyle w:val="TAL"/>
              <w:rPr>
                <w:color w:val="000000"/>
                <w:sz w:val="16"/>
                <w:szCs w:val="16"/>
              </w:rPr>
            </w:pPr>
            <w:r w:rsidRPr="00322BBE">
              <w:rPr>
                <w:color w:val="000000"/>
                <w:sz w:val="16"/>
                <w:szCs w:val="16"/>
              </w:rPr>
              <w:t>C3-246405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E38536" w14:textId="77777777" w:rsidR="009A2182" w:rsidRPr="00322BBE" w:rsidRDefault="009A2182" w:rsidP="00B25224">
            <w:pPr>
              <w:pStyle w:val="TAL"/>
              <w:rPr>
                <w:color w:val="000000"/>
                <w:sz w:val="16"/>
                <w:szCs w:val="16"/>
              </w:rPr>
            </w:pPr>
            <w:r w:rsidRPr="00322BBE">
              <w:rPr>
                <w:color w:val="000000"/>
                <w:sz w:val="16"/>
                <w:szCs w:val="16"/>
              </w:rPr>
              <w:t xml:space="preserve">Various corrections on </w:t>
            </w:r>
            <w:proofErr w:type="spellStart"/>
            <w:r w:rsidRPr="00322BBE">
              <w:rPr>
                <w:color w:val="000000"/>
                <w:sz w:val="16"/>
                <w:szCs w:val="16"/>
              </w:rPr>
              <w:t>Eees</w:t>
            </w:r>
            <w:proofErr w:type="spellEnd"/>
            <w:r w:rsidRPr="00322BBE">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C7A47DA"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A234AF1"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FEC3BD" w14:textId="77777777" w:rsidR="009A2182" w:rsidRPr="00322BBE" w:rsidRDefault="009A2182" w:rsidP="00B25224">
            <w:pPr>
              <w:pStyle w:val="TAL"/>
              <w:rPr>
                <w:color w:val="000000"/>
                <w:sz w:val="16"/>
                <w:szCs w:val="16"/>
              </w:rPr>
            </w:pPr>
            <w:r w:rsidRPr="00322BBE">
              <w:rPr>
                <w:color w:val="000000"/>
                <w:sz w:val="16"/>
                <w:szCs w:val="16"/>
              </w:rPr>
              <w:t>C3-246309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A7E85F" w14:textId="77777777" w:rsidR="009A2182" w:rsidRPr="00322BBE" w:rsidRDefault="009A2182" w:rsidP="00B25224">
            <w:pPr>
              <w:pStyle w:val="TAL"/>
              <w:rPr>
                <w:sz w:val="16"/>
                <w:szCs w:val="16"/>
              </w:rPr>
            </w:pPr>
          </w:p>
        </w:tc>
      </w:tr>
      <w:tr w:rsidR="009A2182" w:rsidRPr="00322BBE" w14:paraId="14CC051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7430FF4" w14:textId="77777777" w:rsidR="009A2182" w:rsidRPr="00322BBE" w:rsidRDefault="009A2182" w:rsidP="00B25224">
            <w:pPr>
              <w:pStyle w:val="TAL"/>
              <w:rPr>
                <w:color w:val="000000"/>
                <w:sz w:val="16"/>
                <w:szCs w:val="16"/>
              </w:rPr>
            </w:pPr>
            <w:r w:rsidRPr="00322BBE">
              <w:rPr>
                <w:color w:val="000000"/>
                <w:sz w:val="16"/>
                <w:szCs w:val="16"/>
              </w:rPr>
              <w:t>C3-246406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C7E3B3" w14:textId="77777777" w:rsidR="009A2182" w:rsidRPr="00322BBE" w:rsidRDefault="009A2182" w:rsidP="00B25224">
            <w:pPr>
              <w:pStyle w:val="TAL"/>
              <w:rPr>
                <w:color w:val="000000"/>
                <w:sz w:val="16"/>
                <w:szCs w:val="16"/>
              </w:rPr>
            </w:pPr>
            <w:r w:rsidRPr="00322BBE">
              <w:rPr>
                <w:color w:val="000000"/>
                <w:sz w:val="16"/>
                <w:szCs w:val="16"/>
              </w:rPr>
              <w:t>Monitoring event for Store and Forward Satellite Operation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771E9F" w14:textId="77777777" w:rsidR="009A2182" w:rsidRPr="00322BBE" w:rsidRDefault="009A2182" w:rsidP="00B25224">
            <w:pPr>
              <w:pStyle w:val="TAL"/>
              <w:rPr>
                <w:color w:val="000000"/>
                <w:sz w:val="16"/>
                <w:szCs w:val="16"/>
              </w:rPr>
            </w:pPr>
            <w:r w:rsidRPr="00322BBE">
              <w:rPr>
                <w:color w:val="000000"/>
                <w:sz w:val="16"/>
                <w:szCs w:val="16"/>
              </w:rPr>
              <w:t>Nokia, CATT,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DE9660"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3BA7D6" w14:textId="77777777" w:rsidR="009A2182" w:rsidRPr="00322BBE" w:rsidRDefault="009A2182" w:rsidP="00B25224">
            <w:pPr>
              <w:pStyle w:val="TAL"/>
              <w:rPr>
                <w:color w:val="000000"/>
                <w:sz w:val="16"/>
                <w:szCs w:val="16"/>
              </w:rPr>
            </w:pPr>
            <w:r w:rsidRPr="00322BBE">
              <w:rPr>
                <w:color w:val="000000"/>
                <w:sz w:val="16"/>
                <w:szCs w:val="16"/>
              </w:rPr>
              <w:t>C3-246321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A270BF" w14:textId="77777777" w:rsidR="009A2182" w:rsidRPr="00322BBE" w:rsidRDefault="009A2182" w:rsidP="00B25224">
            <w:pPr>
              <w:pStyle w:val="TAL"/>
              <w:rPr>
                <w:sz w:val="16"/>
                <w:szCs w:val="16"/>
              </w:rPr>
            </w:pPr>
          </w:p>
        </w:tc>
      </w:tr>
      <w:tr w:rsidR="009A2182" w:rsidRPr="00322BBE" w14:paraId="2988977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ECE613" w14:textId="77777777" w:rsidR="009A2182" w:rsidRPr="00322BBE" w:rsidRDefault="009A2182" w:rsidP="00B25224">
            <w:pPr>
              <w:pStyle w:val="TAL"/>
              <w:rPr>
                <w:color w:val="000000"/>
                <w:sz w:val="16"/>
                <w:szCs w:val="16"/>
              </w:rPr>
            </w:pPr>
            <w:r w:rsidRPr="00322BBE">
              <w:rPr>
                <w:color w:val="000000"/>
                <w:sz w:val="16"/>
                <w:szCs w:val="16"/>
              </w:rPr>
              <w:t>C3-246407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435E1D" w14:textId="77777777" w:rsidR="009A2182" w:rsidRPr="00322BBE" w:rsidRDefault="009A2182" w:rsidP="00B25224">
            <w:pPr>
              <w:pStyle w:val="TAL"/>
              <w:rPr>
                <w:color w:val="000000"/>
                <w:sz w:val="16"/>
                <w:szCs w:val="16"/>
              </w:rPr>
            </w:pPr>
            <w:r w:rsidRPr="00322BBE">
              <w:rPr>
                <w:color w:val="000000"/>
                <w:sz w:val="16"/>
                <w:szCs w:val="16"/>
              </w:rPr>
              <w:t>Support of serving satellite identification in UE-SAT-UE communication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7E5813" w14:textId="77777777" w:rsidR="009A2182" w:rsidRPr="00322BBE" w:rsidRDefault="009A2182" w:rsidP="00B25224">
            <w:pPr>
              <w:pStyle w:val="TAL"/>
              <w:rPr>
                <w:color w:val="000000"/>
                <w:sz w:val="16"/>
                <w:szCs w:val="16"/>
              </w:rPr>
            </w:pPr>
            <w:r w:rsidRPr="00322BBE">
              <w:rPr>
                <w:color w:val="000000"/>
                <w:sz w:val="16"/>
                <w:szCs w:val="16"/>
              </w:rPr>
              <w:t>Nokia, CATT, Huawei,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05AD10"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CD28AF" w14:textId="77777777" w:rsidR="009A2182" w:rsidRPr="00322BBE" w:rsidRDefault="009A2182" w:rsidP="00B25224">
            <w:pPr>
              <w:pStyle w:val="TAL"/>
              <w:rPr>
                <w:color w:val="000000"/>
                <w:sz w:val="16"/>
                <w:szCs w:val="16"/>
              </w:rPr>
            </w:pPr>
            <w:r w:rsidRPr="00322BBE">
              <w:rPr>
                <w:color w:val="000000"/>
                <w:sz w:val="16"/>
                <w:szCs w:val="16"/>
              </w:rPr>
              <w:t>C3-246320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9EB4BC" w14:textId="77777777" w:rsidR="009A2182" w:rsidRPr="00322BBE" w:rsidRDefault="009A2182" w:rsidP="00B25224">
            <w:pPr>
              <w:pStyle w:val="TAL"/>
              <w:rPr>
                <w:sz w:val="16"/>
                <w:szCs w:val="16"/>
              </w:rPr>
            </w:pPr>
          </w:p>
        </w:tc>
      </w:tr>
      <w:tr w:rsidR="009A2182" w:rsidRPr="00322BBE" w14:paraId="78AF087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827A424" w14:textId="77777777" w:rsidR="009A2182" w:rsidRPr="00322BBE" w:rsidRDefault="009A2182" w:rsidP="00B25224">
            <w:pPr>
              <w:pStyle w:val="TAL"/>
              <w:rPr>
                <w:color w:val="000000"/>
                <w:sz w:val="16"/>
                <w:szCs w:val="16"/>
              </w:rPr>
            </w:pPr>
            <w:r w:rsidRPr="00322BBE">
              <w:rPr>
                <w:color w:val="000000"/>
                <w:sz w:val="16"/>
                <w:szCs w:val="16"/>
              </w:rPr>
              <w:t>C3-246408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D0F935" w14:textId="77777777" w:rsidR="009A2182" w:rsidRPr="00322BBE" w:rsidRDefault="009A2182" w:rsidP="00B25224">
            <w:pPr>
              <w:pStyle w:val="TAL"/>
              <w:rPr>
                <w:color w:val="000000"/>
                <w:sz w:val="16"/>
                <w:szCs w:val="16"/>
              </w:rPr>
            </w:pPr>
            <w:r w:rsidRPr="00322BBE">
              <w:rPr>
                <w:color w:val="000000"/>
                <w:sz w:val="16"/>
                <w:szCs w:val="16"/>
              </w:rPr>
              <w:t>QoS monitoring capability report update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F5311C" w14:textId="77777777" w:rsidR="009A2182" w:rsidRPr="00322BBE" w:rsidRDefault="009A2182" w:rsidP="00B25224">
            <w:pPr>
              <w:pStyle w:val="TAL"/>
              <w:rPr>
                <w:color w:val="000000"/>
                <w:sz w:val="16"/>
                <w:szCs w:val="16"/>
              </w:rPr>
            </w:pPr>
            <w:r w:rsidRPr="00322BBE">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69C442"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9ADD95" w14:textId="77777777" w:rsidR="009A2182" w:rsidRPr="00322BBE" w:rsidRDefault="009A2182" w:rsidP="00B25224">
            <w:pPr>
              <w:pStyle w:val="TAL"/>
              <w:rPr>
                <w:color w:val="000000"/>
                <w:sz w:val="16"/>
                <w:szCs w:val="16"/>
              </w:rPr>
            </w:pPr>
            <w:r w:rsidRPr="00322BBE">
              <w:rPr>
                <w:color w:val="000000"/>
                <w:sz w:val="16"/>
                <w:szCs w:val="16"/>
              </w:rPr>
              <w:t>C3-246111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339383" w14:textId="77777777" w:rsidR="009A2182" w:rsidRPr="00322BBE" w:rsidRDefault="009A2182" w:rsidP="00B25224">
            <w:pPr>
              <w:pStyle w:val="TAL"/>
              <w:rPr>
                <w:sz w:val="16"/>
                <w:szCs w:val="16"/>
              </w:rPr>
            </w:pPr>
          </w:p>
        </w:tc>
      </w:tr>
      <w:tr w:rsidR="009A2182" w:rsidRPr="00322BBE" w14:paraId="4A6291B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DE5A602" w14:textId="77777777" w:rsidR="009A2182" w:rsidRPr="00322BBE" w:rsidRDefault="009A2182" w:rsidP="00B25224">
            <w:pPr>
              <w:pStyle w:val="TAL"/>
              <w:rPr>
                <w:color w:val="000000"/>
                <w:sz w:val="16"/>
                <w:szCs w:val="16"/>
              </w:rPr>
            </w:pPr>
            <w:r w:rsidRPr="00322BBE">
              <w:rPr>
                <w:color w:val="000000"/>
                <w:sz w:val="16"/>
                <w:szCs w:val="16"/>
              </w:rPr>
              <w:t>C3-246409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E1E8BA5" w14:textId="77777777" w:rsidR="009A2182" w:rsidRPr="00322BBE" w:rsidRDefault="009A2182" w:rsidP="00B25224">
            <w:pPr>
              <w:pStyle w:val="TAL"/>
              <w:rPr>
                <w:color w:val="000000"/>
                <w:sz w:val="16"/>
                <w:szCs w:val="16"/>
              </w:rPr>
            </w:pPr>
            <w:r w:rsidRPr="00322BBE">
              <w:rPr>
                <w:color w:val="000000"/>
                <w:sz w:val="16"/>
                <w:szCs w:val="16"/>
              </w:rPr>
              <w:t>Support of data burst size marking indication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4E00898" w14:textId="77777777" w:rsidR="009A2182" w:rsidRPr="00322BBE" w:rsidRDefault="009A2182" w:rsidP="00B25224">
            <w:pPr>
              <w:pStyle w:val="TAL"/>
              <w:rPr>
                <w:color w:val="000000"/>
                <w:sz w:val="16"/>
                <w:szCs w:val="16"/>
              </w:rPr>
            </w:pPr>
            <w:r w:rsidRPr="00322BBE">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B665EA"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D70B2C5" w14:textId="77777777" w:rsidR="009A2182" w:rsidRPr="00322BBE" w:rsidRDefault="009A2182" w:rsidP="00B25224">
            <w:pPr>
              <w:pStyle w:val="TAL"/>
              <w:rPr>
                <w:color w:val="000000"/>
                <w:sz w:val="16"/>
                <w:szCs w:val="16"/>
              </w:rPr>
            </w:pPr>
            <w:r w:rsidRPr="00322BBE">
              <w:rPr>
                <w:color w:val="000000"/>
                <w:sz w:val="16"/>
                <w:szCs w:val="16"/>
              </w:rPr>
              <w:t>C3-246225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873E01" w14:textId="77777777" w:rsidR="009A2182" w:rsidRPr="00322BBE" w:rsidRDefault="009A2182" w:rsidP="00B25224">
            <w:pPr>
              <w:pStyle w:val="TAL"/>
              <w:rPr>
                <w:sz w:val="16"/>
                <w:szCs w:val="16"/>
              </w:rPr>
            </w:pPr>
          </w:p>
        </w:tc>
      </w:tr>
      <w:tr w:rsidR="009A2182" w:rsidRPr="00322BBE" w14:paraId="7775E23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7DF6A5" w14:textId="77777777" w:rsidR="009A2182" w:rsidRPr="00322BBE" w:rsidRDefault="009A2182" w:rsidP="00B25224">
            <w:pPr>
              <w:pStyle w:val="TAL"/>
              <w:rPr>
                <w:color w:val="000000"/>
                <w:sz w:val="16"/>
                <w:szCs w:val="16"/>
              </w:rPr>
            </w:pPr>
            <w:r w:rsidRPr="00322BBE">
              <w:rPr>
                <w:color w:val="000000"/>
                <w:sz w:val="16"/>
                <w:szCs w:val="16"/>
              </w:rPr>
              <w:t>C3-246410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56C02DC" w14:textId="77777777" w:rsidR="009A2182" w:rsidRPr="00322BBE" w:rsidRDefault="009A2182" w:rsidP="00B25224">
            <w:pPr>
              <w:pStyle w:val="TAL"/>
              <w:rPr>
                <w:color w:val="000000"/>
                <w:sz w:val="16"/>
                <w:szCs w:val="16"/>
              </w:rPr>
            </w:pPr>
            <w:r w:rsidRPr="00322BBE">
              <w:rPr>
                <w:color w:val="000000"/>
                <w:sz w:val="16"/>
                <w:szCs w:val="16"/>
              </w:rPr>
              <w:t>Support of the N6 delay indication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B6B9D7" w14:textId="77777777" w:rsidR="009A2182" w:rsidRPr="00322BBE" w:rsidRDefault="009A2182" w:rsidP="00B25224">
            <w:pPr>
              <w:pStyle w:val="TAL"/>
              <w:rPr>
                <w:color w:val="000000"/>
                <w:sz w:val="16"/>
                <w:szCs w:val="16"/>
              </w:rPr>
            </w:pPr>
            <w:proofErr w:type="spellStart"/>
            <w:r w:rsidRPr="00322BBE">
              <w:rPr>
                <w:color w:val="000000"/>
                <w:sz w:val="16"/>
                <w:szCs w:val="16"/>
              </w:rPr>
              <w:t>HuaweI</w:t>
            </w:r>
            <w:proofErr w:type="spellEnd"/>
            <w:r w:rsidRPr="00322BBE">
              <w:rPr>
                <w:color w:val="000000"/>
                <w:sz w:val="16"/>
                <w:szCs w:val="16"/>
              </w:rPr>
              <w:t>, CATT,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045A20"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02627B" w14:textId="77777777" w:rsidR="009A2182" w:rsidRPr="00322BBE" w:rsidRDefault="009A2182" w:rsidP="00B25224">
            <w:pPr>
              <w:pStyle w:val="TAL"/>
              <w:rPr>
                <w:color w:val="000000"/>
                <w:sz w:val="16"/>
                <w:szCs w:val="16"/>
              </w:rPr>
            </w:pPr>
            <w:r w:rsidRPr="00322BBE">
              <w:rPr>
                <w:color w:val="000000"/>
                <w:sz w:val="16"/>
                <w:szCs w:val="16"/>
              </w:rPr>
              <w:t>C3-246302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88CEE5" w14:textId="77777777" w:rsidR="009A2182" w:rsidRPr="00322BBE" w:rsidRDefault="009A2182" w:rsidP="00B25224">
            <w:pPr>
              <w:pStyle w:val="TAL"/>
              <w:rPr>
                <w:sz w:val="16"/>
                <w:szCs w:val="16"/>
              </w:rPr>
            </w:pPr>
          </w:p>
        </w:tc>
      </w:tr>
      <w:tr w:rsidR="009A2182" w:rsidRPr="00322BBE" w14:paraId="1490AAA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74F6BC" w14:textId="77777777" w:rsidR="009A2182" w:rsidRPr="00322BBE" w:rsidRDefault="009A2182" w:rsidP="00B25224">
            <w:pPr>
              <w:pStyle w:val="TAL"/>
              <w:rPr>
                <w:color w:val="000000"/>
                <w:sz w:val="16"/>
                <w:szCs w:val="16"/>
              </w:rPr>
            </w:pPr>
            <w:r w:rsidRPr="00322BBE">
              <w:rPr>
                <w:color w:val="000000"/>
                <w:sz w:val="16"/>
                <w:szCs w:val="16"/>
              </w:rPr>
              <w:t>C3-246411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2A432B" w14:textId="77777777" w:rsidR="009A2182" w:rsidRPr="00322BBE" w:rsidRDefault="009A2182" w:rsidP="00B25224">
            <w:pPr>
              <w:pStyle w:val="TAL"/>
              <w:rPr>
                <w:color w:val="000000"/>
                <w:sz w:val="16"/>
                <w:szCs w:val="16"/>
              </w:rPr>
            </w:pPr>
            <w:r w:rsidRPr="00322BBE">
              <w:rPr>
                <w:color w:val="000000"/>
                <w:sz w:val="16"/>
                <w:szCs w:val="16"/>
              </w:rPr>
              <w:t>Support N6 delay measurement via AF influence procedure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5F9D4A" w14:textId="77777777" w:rsidR="009A2182" w:rsidRPr="00322BBE" w:rsidRDefault="009A2182" w:rsidP="00B25224">
            <w:pPr>
              <w:pStyle w:val="TAL"/>
              <w:rPr>
                <w:color w:val="000000"/>
                <w:sz w:val="16"/>
                <w:szCs w:val="16"/>
              </w:rPr>
            </w:pPr>
            <w:r w:rsidRPr="00322BBE">
              <w:rPr>
                <w:color w:val="000000"/>
                <w:sz w:val="16"/>
                <w:szCs w:val="16"/>
              </w:rPr>
              <w:t>CATT, 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220EF7"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2A4EB41" w14:textId="77777777" w:rsidR="009A2182" w:rsidRPr="00322BBE" w:rsidRDefault="009A2182" w:rsidP="00B25224">
            <w:pPr>
              <w:pStyle w:val="TAL"/>
              <w:rPr>
                <w:color w:val="000000"/>
                <w:sz w:val="16"/>
                <w:szCs w:val="16"/>
              </w:rPr>
            </w:pPr>
            <w:r w:rsidRPr="00322BBE">
              <w:rPr>
                <w:color w:val="000000"/>
                <w:sz w:val="16"/>
                <w:szCs w:val="16"/>
              </w:rPr>
              <w:t>C3-246042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E1E811" w14:textId="77777777" w:rsidR="009A2182" w:rsidRPr="00322BBE" w:rsidRDefault="009A2182" w:rsidP="00B25224">
            <w:pPr>
              <w:pStyle w:val="TAL"/>
              <w:rPr>
                <w:sz w:val="16"/>
                <w:szCs w:val="16"/>
              </w:rPr>
            </w:pPr>
          </w:p>
        </w:tc>
      </w:tr>
      <w:tr w:rsidR="009A2182" w:rsidRPr="00322BBE" w14:paraId="23C04A32"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EF46F3" w14:textId="77777777" w:rsidR="009A2182" w:rsidRPr="00322BBE" w:rsidRDefault="009A2182" w:rsidP="00B25224">
            <w:pPr>
              <w:pStyle w:val="TAL"/>
              <w:rPr>
                <w:color w:val="000000"/>
                <w:sz w:val="16"/>
                <w:szCs w:val="16"/>
              </w:rPr>
            </w:pPr>
            <w:r w:rsidRPr="00322BBE">
              <w:rPr>
                <w:color w:val="000000"/>
                <w:sz w:val="16"/>
                <w:szCs w:val="16"/>
              </w:rPr>
              <w:t>C3-246412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28184EF" w14:textId="77777777" w:rsidR="009A2182" w:rsidRPr="00322BBE" w:rsidRDefault="009A2182" w:rsidP="00B25224">
            <w:pPr>
              <w:pStyle w:val="TAL"/>
              <w:rPr>
                <w:color w:val="000000"/>
                <w:sz w:val="16"/>
                <w:szCs w:val="16"/>
              </w:rPr>
            </w:pPr>
            <w:r w:rsidRPr="00322BBE">
              <w:rPr>
                <w:color w:val="000000"/>
                <w:sz w:val="16"/>
                <w:szCs w:val="16"/>
              </w:rPr>
              <w:t>N6 delay measurement support in EAS Deployment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D5A88E" w14:textId="77777777" w:rsidR="009A2182" w:rsidRPr="00322BBE" w:rsidRDefault="009A2182" w:rsidP="00B25224">
            <w:pPr>
              <w:pStyle w:val="TAL"/>
              <w:rPr>
                <w:color w:val="000000"/>
                <w:sz w:val="16"/>
                <w:szCs w:val="16"/>
              </w:rPr>
            </w:pPr>
            <w:r w:rsidRPr="00322BBE">
              <w:rPr>
                <w:color w:val="000000"/>
                <w:sz w:val="16"/>
                <w:szCs w:val="16"/>
              </w:rPr>
              <w:t>Nokia, 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8B0205D"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D63BEB" w14:textId="77777777" w:rsidR="009A2182" w:rsidRPr="00322BBE" w:rsidRDefault="009A2182" w:rsidP="00B25224">
            <w:pPr>
              <w:pStyle w:val="TAL"/>
              <w:rPr>
                <w:color w:val="000000"/>
                <w:sz w:val="16"/>
                <w:szCs w:val="16"/>
              </w:rPr>
            </w:pPr>
            <w:r w:rsidRPr="00322BBE">
              <w:rPr>
                <w:color w:val="000000"/>
                <w:sz w:val="16"/>
                <w:szCs w:val="16"/>
              </w:rPr>
              <w:t>C3-246195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C57FB0" w14:textId="77777777" w:rsidR="009A2182" w:rsidRPr="00322BBE" w:rsidRDefault="009A2182" w:rsidP="00B25224">
            <w:pPr>
              <w:pStyle w:val="TAL"/>
              <w:rPr>
                <w:sz w:val="16"/>
                <w:szCs w:val="16"/>
              </w:rPr>
            </w:pPr>
          </w:p>
        </w:tc>
      </w:tr>
      <w:tr w:rsidR="009A2182" w:rsidRPr="00322BBE" w14:paraId="1EF2F79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EB300A" w14:textId="77777777" w:rsidR="009A2182" w:rsidRPr="00322BBE" w:rsidRDefault="009A2182" w:rsidP="00B25224">
            <w:pPr>
              <w:pStyle w:val="TAL"/>
              <w:rPr>
                <w:color w:val="000000"/>
                <w:sz w:val="16"/>
                <w:szCs w:val="16"/>
              </w:rPr>
            </w:pPr>
            <w:r w:rsidRPr="00322BBE">
              <w:rPr>
                <w:color w:val="000000"/>
                <w:sz w:val="16"/>
                <w:szCs w:val="16"/>
              </w:rPr>
              <w:t>C3-246413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9EBB3D" w14:textId="77777777" w:rsidR="009A2182" w:rsidRPr="00322BBE" w:rsidRDefault="009A2182" w:rsidP="00B25224">
            <w:pPr>
              <w:pStyle w:val="TAL"/>
              <w:rPr>
                <w:color w:val="000000"/>
                <w:sz w:val="16"/>
                <w:szCs w:val="16"/>
              </w:rPr>
            </w:pPr>
            <w:r w:rsidRPr="00322BBE">
              <w:rPr>
                <w:color w:val="000000"/>
                <w:sz w:val="16"/>
                <w:szCs w:val="16"/>
              </w:rPr>
              <w:t>N6 delay measurement support in EAS Deployment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81D133" w14:textId="77777777" w:rsidR="009A2182" w:rsidRPr="00322BBE" w:rsidRDefault="009A2182" w:rsidP="00B25224">
            <w:pPr>
              <w:pStyle w:val="TAL"/>
              <w:rPr>
                <w:color w:val="000000"/>
                <w:sz w:val="16"/>
                <w:szCs w:val="16"/>
              </w:rPr>
            </w:pPr>
            <w:r w:rsidRPr="00322BBE">
              <w:rPr>
                <w:color w:val="000000"/>
                <w:sz w:val="16"/>
                <w:szCs w:val="16"/>
              </w:rPr>
              <w:t>Nokia, 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437AA6"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C52C84" w14:textId="77777777" w:rsidR="009A2182" w:rsidRPr="00322BBE" w:rsidRDefault="009A2182" w:rsidP="00B25224">
            <w:pPr>
              <w:pStyle w:val="TAL"/>
              <w:rPr>
                <w:color w:val="000000"/>
                <w:sz w:val="16"/>
                <w:szCs w:val="16"/>
              </w:rPr>
            </w:pPr>
            <w:r w:rsidRPr="00322BBE">
              <w:rPr>
                <w:color w:val="000000"/>
                <w:sz w:val="16"/>
                <w:szCs w:val="16"/>
              </w:rPr>
              <w:t>C3-246196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498153" w14:textId="77777777" w:rsidR="009A2182" w:rsidRPr="00322BBE" w:rsidRDefault="009A2182" w:rsidP="00B25224">
            <w:pPr>
              <w:pStyle w:val="TAL"/>
              <w:rPr>
                <w:sz w:val="16"/>
                <w:szCs w:val="16"/>
              </w:rPr>
            </w:pPr>
          </w:p>
        </w:tc>
      </w:tr>
      <w:tr w:rsidR="009A2182" w:rsidRPr="00322BBE" w14:paraId="4CDA5BF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1021CF" w14:textId="77777777" w:rsidR="009A2182" w:rsidRPr="00322BBE" w:rsidRDefault="009A2182" w:rsidP="00B25224">
            <w:pPr>
              <w:pStyle w:val="TAL"/>
              <w:rPr>
                <w:color w:val="000000"/>
                <w:sz w:val="16"/>
                <w:szCs w:val="16"/>
              </w:rPr>
            </w:pPr>
            <w:r w:rsidRPr="00322BBE">
              <w:rPr>
                <w:color w:val="000000"/>
                <w:sz w:val="16"/>
                <w:szCs w:val="16"/>
              </w:rPr>
              <w:t>C3-246414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EDE9E7" w14:textId="77777777" w:rsidR="009A2182" w:rsidRPr="00322BBE" w:rsidRDefault="009A2182" w:rsidP="00B25224">
            <w:pPr>
              <w:pStyle w:val="TAL"/>
              <w:rPr>
                <w:color w:val="000000"/>
                <w:sz w:val="16"/>
                <w:szCs w:val="16"/>
              </w:rPr>
            </w:pPr>
            <w:r w:rsidRPr="00322BBE">
              <w:rPr>
                <w:color w:val="000000"/>
                <w:sz w:val="16"/>
                <w:szCs w:val="16"/>
              </w:rPr>
              <w:t>N6 delay consideration indication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330561"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623880"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1E4D50" w14:textId="77777777" w:rsidR="009A2182" w:rsidRPr="00322BBE" w:rsidRDefault="009A2182" w:rsidP="00B25224">
            <w:pPr>
              <w:pStyle w:val="TAL"/>
              <w:rPr>
                <w:color w:val="000000"/>
                <w:sz w:val="16"/>
                <w:szCs w:val="16"/>
              </w:rPr>
            </w:pPr>
            <w:r w:rsidRPr="00322BBE">
              <w:rPr>
                <w:color w:val="000000"/>
                <w:sz w:val="16"/>
                <w:szCs w:val="16"/>
              </w:rPr>
              <w:t>C3-246198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889C21" w14:textId="77777777" w:rsidR="009A2182" w:rsidRPr="00322BBE" w:rsidRDefault="009A2182" w:rsidP="00B25224">
            <w:pPr>
              <w:pStyle w:val="TAL"/>
              <w:rPr>
                <w:sz w:val="16"/>
                <w:szCs w:val="16"/>
              </w:rPr>
            </w:pPr>
          </w:p>
        </w:tc>
      </w:tr>
      <w:tr w:rsidR="009A2182" w:rsidRPr="00322BBE" w14:paraId="64AFFDE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00681CB" w14:textId="77777777" w:rsidR="009A2182" w:rsidRPr="00322BBE" w:rsidRDefault="009A2182" w:rsidP="00B25224">
            <w:pPr>
              <w:pStyle w:val="TAL"/>
              <w:rPr>
                <w:color w:val="000000"/>
                <w:sz w:val="16"/>
                <w:szCs w:val="16"/>
              </w:rPr>
            </w:pPr>
            <w:r w:rsidRPr="00322BBE">
              <w:rPr>
                <w:color w:val="000000"/>
                <w:sz w:val="16"/>
                <w:szCs w:val="16"/>
              </w:rPr>
              <w:t>C3-246415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AE4700" w14:textId="77777777" w:rsidR="009A2182" w:rsidRPr="00322BBE" w:rsidRDefault="009A2182" w:rsidP="00B25224">
            <w:pPr>
              <w:pStyle w:val="TAL"/>
              <w:rPr>
                <w:color w:val="000000"/>
                <w:sz w:val="16"/>
                <w:szCs w:val="16"/>
              </w:rPr>
            </w:pPr>
            <w:r w:rsidRPr="00322BBE">
              <w:rPr>
                <w:color w:val="000000"/>
                <w:sz w:val="16"/>
                <w:szCs w:val="16"/>
              </w:rPr>
              <w:t>N6 delay consideration indication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E6A762" w14:textId="77777777" w:rsidR="009A2182" w:rsidRPr="00322BBE" w:rsidRDefault="009A2182" w:rsidP="00B25224">
            <w:pPr>
              <w:pStyle w:val="TAL"/>
              <w:rPr>
                <w:color w:val="000000"/>
                <w:sz w:val="16"/>
                <w:szCs w:val="16"/>
              </w:rPr>
            </w:pPr>
            <w:r w:rsidRPr="00322BBE">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7B05961"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61C4F6" w14:textId="77777777" w:rsidR="009A2182" w:rsidRPr="00322BBE" w:rsidRDefault="009A2182" w:rsidP="00B25224">
            <w:pPr>
              <w:pStyle w:val="TAL"/>
              <w:rPr>
                <w:color w:val="000000"/>
                <w:sz w:val="16"/>
                <w:szCs w:val="16"/>
              </w:rPr>
            </w:pPr>
            <w:r w:rsidRPr="00322BBE">
              <w:rPr>
                <w:color w:val="000000"/>
                <w:sz w:val="16"/>
                <w:szCs w:val="16"/>
              </w:rPr>
              <w:t>C3-246200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CE12B2" w14:textId="77777777" w:rsidR="009A2182" w:rsidRPr="00322BBE" w:rsidRDefault="009A2182" w:rsidP="00B25224">
            <w:pPr>
              <w:pStyle w:val="TAL"/>
              <w:rPr>
                <w:sz w:val="16"/>
                <w:szCs w:val="16"/>
              </w:rPr>
            </w:pPr>
          </w:p>
        </w:tc>
      </w:tr>
      <w:tr w:rsidR="009A2182" w:rsidRPr="00322BBE" w14:paraId="23C9D20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EAD169B" w14:textId="77777777" w:rsidR="009A2182" w:rsidRPr="00322BBE" w:rsidRDefault="009A2182" w:rsidP="00B25224">
            <w:pPr>
              <w:pStyle w:val="TAL"/>
              <w:rPr>
                <w:color w:val="000000"/>
                <w:sz w:val="16"/>
                <w:szCs w:val="16"/>
              </w:rPr>
            </w:pPr>
            <w:r w:rsidRPr="00322BBE">
              <w:rPr>
                <w:color w:val="000000"/>
                <w:sz w:val="16"/>
                <w:szCs w:val="16"/>
              </w:rPr>
              <w:t>C3-246416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492A46" w14:textId="77777777" w:rsidR="009A2182" w:rsidRPr="00322BBE" w:rsidRDefault="009A2182" w:rsidP="00B25224">
            <w:pPr>
              <w:pStyle w:val="TAL"/>
              <w:rPr>
                <w:color w:val="000000"/>
                <w:sz w:val="16"/>
                <w:szCs w:val="16"/>
              </w:rPr>
            </w:pPr>
            <w:r w:rsidRPr="00322BBE">
              <w:rPr>
                <w:color w:val="000000"/>
                <w:sz w:val="16"/>
                <w:szCs w:val="16"/>
              </w:rPr>
              <w:t>Local Offloading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E7A3D5" w14:textId="77777777" w:rsidR="009A2182" w:rsidRPr="00322BBE" w:rsidRDefault="009A2182" w:rsidP="00B25224">
            <w:pPr>
              <w:pStyle w:val="TAL"/>
              <w:rPr>
                <w:color w:val="000000"/>
                <w:sz w:val="16"/>
                <w:szCs w:val="16"/>
              </w:rPr>
            </w:pPr>
            <w:r w:rsidRPr="00322BBE">
              <w:rPr>
                <w:color w:val="000000"/>
                <w:sz w:val="16"/>
                <w:szCs w:val="16"/>
              </w:rPr>
              <w:t>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850B81"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61727A2" w14:textId="77777777" w:rsidR="009A2182" w:rsidRPr="00322BBE" w:rsidRDefault="009A2182" w:rsidP="00B25224">
            <w:pPr>
              <w:pStyle w:val="TAL"/>
              <w:rPr>
                <w:color w:val="000000"/>
                <w:sz w:val="16"/>
                <w:szCs w:val="16"/>
              </w:rPr>
            </w:pPr>
            <w:r w:rsidRPr="00322BBE">
              <w:rPr>
                <w:color w:val="000000"/>
                <w:sz w:val="16"/>
                <w:szCs w:val="16"/>
              </w:rPr>
              <w:t>C3-246201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584E8A" w14:textId="77777777" w:rsidR="009A2182" w:rsidRPr="00322BBE" w:rsidRDefault="009A2182" w:rsidP="00B25224">
            <w:pPr>
              <w:pStyle w:val="TAL"/>
              <w:rPr>
                <w:sz w:val="16"/>
                <w:szCs w:val="16"/>
              </w:rPr>
            </w:pPr>
          </w:p>
        </w:tc>
      </w:tr>
      <w:tr w:rsidR="009A2182" w:rsidRPr="00322BBE" w14:paraId="570F234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8C5FB2" w14:textId="77777777" w:rsidR="009A2182" w:rsidRPr="00322BBE" w:rsidRDefault="009A2182" w:rsidP="00B25224">
            <w:pPr>
              <w:pStyle w:val="TAL"/>
              <w:rPr>
                <w:color w:val="000000"/>
                <w:sz w:val="16"/>
                <w:szCs w:val="16"/>
              </w:rPr>
            </w:pPr>
            <w:r w:rsidRPr="00322BBE">
              <w:rPr>
                <w:color w:val="000000"/>
                <w:sz w:val="16"/>
                <w:szCs w:val="16"/>
              </w:rPr>
              <w:t>C3-246417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3FE5C2" w14:textId="77777777" w:rsidR="009A2182" w:rsidRPr="00322BBE" w:rsidRDefault="009A2182" w:rsidP="00B25224">
            <w:pPr>
              <w:pStyle w:val="TAL"/>
              <w:rPr>
                <w:color w:val="000000"/>
                <w:sz w:val="16"/>
                <w:szCs w:val="16"/>
              </w:rPr>
            </w:pPr>
            <w:r w:rsidRPr="00322BBE">
              <w:rPr>
                <w:color w:val="000000"/>
                <w:sz w:val="16"/>
                <w:szCs w:val="16"/>
              </w:rPr>
              <w:t>Connectivity Group ID support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5E4939"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62BF264"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FEA245" w14:textId="77777777" w:rsidR="009A2182" w:rsidRPr="00322BBE" w:rsidRDefault="009A2182" w:rsidP="00B25224">
            <w:pPr>
              <w:pStyle w:val="TAL"/>
              <w:rPr>
                <w:color w:val="000000"/>
                <w:sz w:val="16"/>
                <w:szCs w:val="16"/>
              </w:rPr>
            </w:pPr>
            <w:r w:rsidRPr="00322BBE">
              <w:rPr>
                <w:color w:val="000000"/>
                <w:sz w:val="16"/>
                <w:szCs w:val="16"/>
              </w:rPr>
              <w:t>C3-246215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9A416E4" w14:textId="77777777" w:rsidR="009A2182" w:rsidRPr="00322BBE" w:rsidRDefault="009A2182" w:rsidP="00B25224">
            <w:pPr>
              <w:pStyle w:val="TAL"/>
              <w:rPr>
                <w:sz w:val="16"/>
                <w:szCs w:val="16"/>
              </w:rPr>
            </w:pPr>
          </w:p>
        </w:tc>
      </w:tr>
      <w:tr w:rsidR="009A2182" w:rsidRPr="00322BBE" w14:paraId="676D502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C89388" w14:textId="77777777" w:rsidR="009A2182" w:rsidRPr="00322BBE" w:rsidRDefault="009A2182" w:rsidP="00B25224">
            <w:pPr>
              <w:pStyle w:val="TAL"/>
              <w:rPr>
                <w:color w:val="000000"/>
                <w:sz w:val="16"/>
                <w:szCs w:val="16"/>
              </w:rPr>
            </w:pPr>
            <w:r w:rsidRPr="00322BBE">
              <w:rPr>
                <w:color w:val="000000"/>
                <w:sz w:val="16"/>
                <w:szCs w:val="16"/>
              </w:rPr>
              <w:t>C3-246418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D0D292" w14:textId="77777777" w:rsidR="009A2182" w:rsidRPr="00322BBE" w:rsidRDefault="009A2182" w:rsidP="00B25224">
            <w:pPr>
              <w:pStyle w:val="TAL"/>
              <w:rPr>
                <w:color w:val="000000"/>
                <w:sz w:val="16"/>
                <w:szCs w:val="16"/>
              </w:rPr>
            </w:pPr>
            <w:r w:rsidRPr="00322BBE">
              <w:rPr>
                <w:color w:val="000000"/>
                <w:sz w:val="16"/>
                <w:szCs w:val="16"/>
              </w:rPr>
              <w:t>Add connectivity Id to the traffic descriptor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2B2925"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D63EE4"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D37917C" w14:textId="77777777" w:rsidR="009A2182" w:rsidRPr="00322BBE" w:rsidRDefault="009A2182" w:rsidP="00B25224">
            <w:pPr>
              <w:pStyle w:val="TAL"/>
              <w:rPr>
                <w:color w:val="000000"/>
                <w:sz w:val="16"/>
                <w:szCs w:val="16"/>
              </w:rPr>
            </w:pPr>
            <w:r w:rsidRPr="00322BBE">
              <w:rPr>
                <w:color w:val="000000"/>
                <w:sz w:val="16"/>
                <w:szCs w:val="16"/>
              </w:rPr>
              <w:t>C3-246214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D52807" w14:textId="77777777" w:rsidR="009A2182" w:rsidRPr="00322BBE" w:rsidRDefault="009A2182" w:rsidP="00B25224">
            <w:pPr>
              <w:pStyle w:val="TAL"/>
              <w:rPr>
                <w:sz w:val="16"/>
                <w:szCs w:val="16"/>
              </w:rPr>
            </w:pPr>
          </w:p>
        </w:tc>
      </w:tr>
      <w:tr w:rsidR="009A2182" w:rsidRPr="00322BBE" w14:paraId="3C628AB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7AA0B64" w14:textId="77777777" w:rsidR="009A2182" w:rsidRPr="00322BBE" w:rsidRDefault="009A2182" w:rsidP="00B25224">
            <w:pPr>
              <w:pStyle w:val="TAL"/>
              <w:rPr>
                <w:color w:val="000000"/>
                <w:sz w:val="16"/>
                <w:szCs w:val="16"/>
              </w:rPr>
            </w:pPr>
            <w:r w:rsidRPr="00322BBE">
              <w:rPr>
                <w:color w:val="000000"/>
                <w:sz w:val="16"/>
                <w:szCs w:val="16"/>
              </w:rPr>
              <w:t>C3-246419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183DFE3" w14:textId="77777777" w:rsidR="009A2182" w:rsidRPr="00322BBE" w:rsidRDefault="009A2182" w:rsidP="00B25224">
            <w:pPr>
              <w:pStyle w:val="TAL"/>
              <w:rPr>
                <w:color w:val="000000"/>
                <w:sz w:val="16"/>
                <w:szCs w:val="16"/>
              </w:rPr>
            </w:pPr>
            <w:r w:rsidRPr="00322BBE">
              <w:rPr>
                <w:color w:val="000000"/>
                <w:sz w:val="16"/>
                <w:szCs w:val="16"/>
              </w:rPr>
              <w:t>URSP rules provisioning for Background Data Transfer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30B1CD"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21D100"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5BD5E6" w14:textId="77777777" w:rsidR="009A2182" w:rsidRPr="00322BBE" w:rsidRDefault="009A2182" w:rsidP="00B25224">
            <w:pPr>
              <w:pStyle w:val="TAL"/>
              <w:rPr>
                <w:color w:val="000000"/>
                <w:sz w:val="16"/>
                <w:szCs w:val="16"/>
              </w:rPr>
            </w:pPr>
            <w:r w:rsidRPr="00322BBE">
              <w:rPr>
                <w:color w:val="000000"/>
                <w:sz w:val="16"/>
                <w:szCs w:val="16"/>
              </w:rPr>
              <w:t>C3-246313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029BDC8" w14:textId="77777777" w:rsidR="009A2182" w:rsidRPr="00322BBE" w:rsidRDefault="009A2182" w:rsidP="00B25224">
            <w:pPr>
              <w:pStyle w:val="TAL"/>
              <w:rPr>
                <w:sz w:val="16"/>
                <w:szCs w:val="16"/>
              </w:rPr>
            </w:pPr>
          </w:p>
        </w:tc>
      </w:tr>
      <w:tr w:rsidR="009A2182" w:rsidRPr="00322BBE" w14:paraId="4E0E9F3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B700E8F" w14:textId="77777777" w:rsidR="009A2182" w:rsidRPr="00322BBE" w:rsidRDefault="009A2182" w:rsidP="00B25224">
            <w:pPr>
              <w:pStyle w:val="TAL"/>
              <w:rPr>
                <w:color w:val="000000"/>
                <w:sz w:val="16"/>
                <w:szCs w:val="16"/>
              </w:rPr>
            </w:pPr>
            <w:r w:rsidRPr="00322BBE">
              <w:rPr>
                <w:color w:val="000000"/>
                <w:sz w:val="16"/>
                <w:szCs w:val="16"/>
              </w:rPr>
              <w:t>C3-246420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4EB3E66" w14:textId="77777777" w:rsidR="009A2182" w:rsidRPr="00322BBE" w:rsidRDefault="009A2182" w:rsidP="00B25224">
            <w:pPr>
              <w:pStyle w:val="TAL"/>
              <w:rPr>
                <w:color w:val="000000"/>
                <w:sz w:val="16"/>
                <w:szCs w:val="16"/>
              </w:rPr>
            </w:pPr>
            <w:r w:rsidRPr="00322BBE">
              <w:rPr>
                <w:color w:val="000000"/>
                <w:sz w:val="16"/>
                <w:szCs w:val="16"/>
              </w:rPr>
              <w:t>URSP rules provisioning for Background Data Transfer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C5763E"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560249"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FA29B96" w14:textId="77777777" w:rsidR="009A2182" w:rsidRPr="00322BBE" w:rsidRDefault="009A2182" w:rsidP="00B25224">
            <w:pPr>
              <w:pStyle w:val="TAL"/>
              <w:rPr>
                <w:color w:val="000000"/>
                <w:sz w:val="16"/>
                <w:szCs w:val="16"/>
              </w:rPr>
            </w:pPr>
            <w:r w:rsidRPr="00322BBE">
              <w:rPr>
                <w:color w:val="000000"/>
                <w:sz w:val="16"/>
                <w:szCs w:val="16"/>
              </w:rPr>
              <w:t>C3-246314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37A702" w14:textId="77777777" w:rsidR="009A2182" w:rsidRPr="00322BBE" w:rsidRDefault="009A2182" w:rsidP="00B25224">
            <w:pPr>
              <w:pStyle w:val="TAL"/>
              <w:rPr>
                <w:sz w:val="16"/>
                <w:szCs w:val="16"/>
              </w:rPr>
            </w:pPr>
          </w:p>
        </w:tc>
      </w:tr>
      <w:tr w:rsidR="009A2182" w:rsidRPr="00322BBE" w14:paraId="4C32F0B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FED042" w14:textId="77777777" w:rsidR="009A2182" w:rsidRPr="00322BBE" w:rsidRDefault="009A2182" w:rsidP="00B25224">
            <w:pPr>
              <w:pStyle w:val="TAL"/>
              <w:rPr>
                <w:color w:val="000000"/>
                <w:sz w:val="16"/>
                <w:szCs w:val="16"/>
              </w:rPr>
            </w:pPr>
            <w:r w:rsidRPr="00322BBE">
              <w:rPr>
                <w:color w:val="000000"/>
                <w:sz w:val="16"/>
                <w:szCs w:val="16"/>
              </w:rPr>
              <w:t>C3-246421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7882E32" w14:textId="77777777" w:rsidR="009A2182" w:rsidRPr="00322BBE" w:rsidRDefault="009A2182" w:rsidP="00B25224">
            <w:pPr>
              <w:pStyle w:val="TAL"/>
              <w:rPr>
                <w:color w:val="000000"/>
                <w:sz w:val="16"/>
                <w:szCs w:val="16"/>
              </w:rPr>
            </w:pPr>
            <w:r w:rsidRPr="00322BBE">
              <w:rPr>
                <w:color w:val="000000"/>
                <w:sz w:val="16"/>
                <w:szCs w:val="16"/>
              </w:rPr>
              <w:t>Support service API discovery based on the supported OAuth grant types for RNAA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61132C"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29651C"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818D31E" w14:textId="77777777" w:rsidR="009A2182" w:rsidRPr="00322BBE" w:rsidRDefault="009A2182" w:rsidP="00B25224">
            <w:pPr>
              <w:pStyle w:val="TAL"/>
              <w:rPr>
                <w:color w:val="000000"/>
                <w:sz w:val="16"/>
                <w:szCs w:val="16"/>
              </w:rPr>
            </w:pPr>
            <w:r w:rsidRPr="00322BBE">
              <w:rPr>
                <w:color w:val="000000"/>
                <w:sz w:val="16"/>
                <w:szCs w:val="16"/>
              </w:rPr>
              <w:t>C3-246099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67E7C3" w14:textId="77777777" w:rsidR="009A2182" w:rsidRPr="00322BBE" w:rsidRDefault="009A2182" w:rsidP="00B25224">
            <w:pPr>
              <w:pStyle w:val="TAL"/>
              <w:rPr>
                <w:sz w:val="16"/>
                <w:szCs w:val="16"/>
              </w:rPr>
            </w:pPr>
          </w:p>
        </w:tc>
      </w:tr>
      <w:tr w:rsidR="009A2182" w:rsidRPr="00322BBE" w14:paraId="551C232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9498441" w14:textId="77777777" w:rsidR="009A2182" w:rsidRPr="00322BBE" w:rsidRDefault="009A2182" w:rsidP="00B25224">
            <w:pPr>
              <w:pStyle w:val="TAL"/>
              <w:rPr>
                <w:color w:val="000000"/>
                <w:sz w:val="16"/>
                <w:szCs w:val="16"/>
              </w:rPr>
            </w:pPr>
            <w:r w:rsidRPr="00322BBE">
              <w:rPr>
                <w:color w:val="000000"/>
                <w:sz w:val="16"/>
                <w:szCs w:val="16"/>
              </w:rPr>
              <w:t>C3-246422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63A167" w14:textId="77777777" w:rsidR="009A2182" w:rsidRPr="00322BBE" w:rsidRDefault="009A2182" w:rsidP="00B25224">
            <w:pPr>
              <w:pStyle w:val="TAL"/>
              <w:rPr>
                <w:color w:val="000000"/>
                <w:sz w:val="16"/>
                <w:szCs w:val="16"/>
              </w:rPr>
            </w:pPr>
            <w:r w:rsidRPr="00322BBE">
              <w:rPr>
                <w:color w:val="000000"/>
                <w:sz w:val="16"/>
                <w:szCs w:val="16"/>
              </w:rPr>
              <w:t>Support service API discovery based on the supported OAuth grant types for RNAA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33ECEC"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14E0FE"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8084027" w14:textId="77777777" w:rsidR="009A2182" w:rsidRPr="00322BBE" w:rsidRDefault="009A2182" w:rsidP="00B25224">
            <w:pPr>
              <w:pStyle w:val="TAL"/>
              <w:rPr>
                <w:color w:val="000000"/>
                <w:sz w:val="16"/>
                <w:szCs w:val="16"/>
              </w:rPr>
            </w:pPr>
            <w:r w:rsidRPr="00322BBE">
              <w:rPr>
                <w:color w:val="000000"/>
                <w:sz w:val="16"/>
                <w:szCs w:val="16"/>
              </w:rPr>
              <w:t>C3-246100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91BD68" w14:textId="77777777" w:rsidR="009A2182" w:rsidRPr="00322BBE" w:rsidRDefault="009A2182" w:rsidP="00B25224">
            <w:pPr>
              <w:pStyle w:val="TAL"/>
              <w:rPr>
                <w:sz w:val="16"/>
                <w:szCs w:val="16"/>
              </w:rPr>
            </w:pPr>
          </w:p>
        </w:tc>
      </w:tr>
      <w:tr w:rsidR="009A2182" w:rsidRPr="00322BBE" w14:paraId="226BF9E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7EAB33" w14:textId="77777777" w:rsidR="009A2182" w:rsidRPr="00322BBE" w:rsidRDefault="009A2182" w:rsidP="00B25224">
            <w:pPr>
              <w:pStyle w:val="TAL"/>
              <w:rPr>
                <w:color w:val="000000"/>
                <w:sz w:val="16"/>
                <w:szCs w:val="16"/>
              </w:rPr>
            </w:pPr>
            <w:r w:rsidRPr="00322BBE">
              <w:rPr>
                <w:color w:val="000000"/>
                <w:sz w:val="16"/>
                <w:szCs w:val="16"/>
              </w:rPr>
              <w:t>C3-246423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D7A974D" w14:textId="77777777" w:rsidR="009A2182" w:rsidRPr="00322BBE" w:rsidRDefault="009A2182" w:rsidP="00B25224">
            <w:pPr>
              <w:pStyle w:val="TAL"/>
              <w:rPr>
                <w:color w:val="000000"/>
                <w:sz w:val="16"/>
                <w:szCs w:val="16"/>
              </w:rPr>
            </w:pPr>
            <w:r w:rsidRPr="00322BBE">
              <w:rPr>
                <w:color w:val="000000"/>
                <w:sz w:val="16"/>
                <w:szCs w:val="16"/>
              </w:rPr>
              <w:t>Corrections to the GNSS Assistance Data information collection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0B1B4D" w14:textId="77777777" w:rsidR="009A2182" w:rsidRPr="00322BBE" w:rsidRDefault="009A2182" w:rsidP="00B25224">
            <w:pPr>
              <w:pStyle w:val="TAL"/>
              <w:rPr>
                <w:color w:val="000000"/>
                <w:sz w:val="16"/>
                <w:szCs w:val="16"/>
              </w:rPr>
            </w:pPr>
            <w:r w:rsidRPr="00322BBE">
              <w:rPr>
                <w:color w:val="000000"/>
                <w:sz w:val="16"/>
                <w:szCs w:val="16"/>
              </w:rPr>
              <w:t>Huawei, CATT,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230089"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5D85E04" w14:textId="77777777" w:rsidR="009A2182" w:rsidRPr="00322BBE" w:rsidRDefault="009A2182" w:rsidP="00B25224">
            <w:pPr>
              <w:pStyle w:val="TAL"/>
              <w:rPr>
                <w:color w:val="000000"/>
                <w:sz w:val="16"/>
                <w:szCs w:val="16"/>
              </w:rPr>
            </w:pPr>
            <w:r w:rsidRPr="00322BBE">
              <w:rPr>
                <w:color w:val="000000"/>
                <w:sz w:val="16"/>
                <w:szCs w:val="16"/>
              </w:rPr>
              <w:t>C3-246095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9B8C8F" w14:textId="77777777" w:rsidR="009A2182" w:rsidRPr="00322BBE" w:rsidRDefault="009A2182" w:rsidP="00B25224">
            <w:pPr>
              <w:pStyle w:val="TAL"/>
              <w:rPr>
                <w:sz w:val="16"/>
                <w:szCs w:val="16"/>
              </w:rPr>
            </w:pPr>
          </w:p>
        </w:tc>
      </w:tr>
      <w:tr w:rsidR="009A2182" w:rsidRPr="00322BBE" w14:paraId="639FDAF6"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35EF65A" w14:textId="77777777" w:rsidR="009A2182" w:rsidRPr="00322BBE" w:rsidRDefault="009A2182" w:rsidP="00B25224">
            <w:pPr>
              <w:pStyle w:val="TAL"/>
              <w:rPr>
                <w:color w:val="000000"/>
                <w:sz w:val="16"/>
                <w:szCs w:val="16"/>
              </w:rPr>
            </w:pPr>
            <w:r w:rsidRPr="00322BBE">
              <w:rPr>
                <w:color w:val="000000"/>
                <w:sz w:val="16"/>
                <w:szCs w:val="16"/>
              </w:rPr>
              <w:t>C3-246424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D1D8F99" w14:textId="77777777" w:rsidR="009A2182" w:rsidRPr="00322BBE" w:rsidRDefault="009A2182" w:rsidP="00B25224">
            <w:pPr>
              <w:pStyle w:val="TAL"/>
              <w:rPr>
                <w:color w:val="000000"/>
                <w:sz w:val="16"/>
                <w:szCs w:val="16"/>
              </w:rPr>
            </w:pPr>
            <w:r w:rsidRPr="00322BBE">
              <w:rPr>
                <w:color w:val="000000"/>
                <w:sz w:val="16"/>
                <w:szCs w:val="16"/>
              </w:rPr>
              <w:t>Corrections to the GNSS Assistance Data information collection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1A9D33" w14:textId="77777777" w:rsidR="009A2182" w:rsidRPr="00322BBE" w:rsidRDefault="009A2182" w:rsidP="00B25224">
            <w:pPr>
              <w:pStyle w:val="TAL"/>
              <w:rPr>
                <w:color w:val="000000"/>
                <w:sz w:val="16"/>
                <w:szCs w:val="16"/>
              </w:rPr>
            </w:pPr>
            <w:r w:rsidRPr="00322BBE">
              <w:rPr>
                <w:color w:val="000000"/>
                <w:sz w:val="16"/>
                <w:szCs w:val="16"/>
              </w:rPr>
              <w:t>Huawei, CATT,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0D8559"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C15650" w14:textId="77777777" w:rsidR="009A2182" w:rsidRPr="00322BBE" w:rsidRDefault="009A2182" w:rsidP="00B25224">
            <w:pPr>
              <w:pStyle w:val="TAL"/>
              <w:rPr>
                <w:color w:val="000000"/>
                <w:sz w:val="16"/>
                <w:szCs w:val="16"/>
              </w:rPr>
            </w:pPr>
            <w:r w:rsidRPr="00322BBE">
              <w:rPr>
                <w:color w:val="000000"/>
                <w:sz w:val="16"/>
                <w:szCs w:val="16"/>
              </w:rPr>
              <w:t>C3-246096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1910A2" w14:textId="77777777" w:rsidR="009A2182" w:rsidRPr="00322BBE" w:rsidRDefault="009A2182" w:rsidP="00B25224">
            <w:pPr>
              <w:pStyle w:val="TAL"/>
              <w:rPr>
                <w:sz w:val="16"/>
                <w:szCs w:val="16"/>
              </w:rPr>
            </w:pPr>
          </w:p>
        </w:tc>
      </w:tr>
      <w:tr w:rsidR="009A2182" w:rsidRPr="00322BBE" w14:paraId="0B13A73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69FED7B" w14:textId="77777777" w:rsidR="009A2182" w:rsidRPr="00322BBE" w:rsidRDefault="009A2182" w:rsidP="00B25224">
            <w:pPr>
              <w:pStyle w:val="TAL"/>
              <w:rPr>
                <w:color w:val="000000"/>
                <w:sz w:val="16"/>
                <w:szCs w:val="16"/>
              </w:rPr>
            </w:pPr>
            <w:r w:rsidRPr="00322BBE">
              <w:rPr>
                <w:color w:val="000000"/>
                <w:sz w:val="16"/>
                <w:szCs w:val="16"/>
              </w:rPr>
              <w:t>C3-246425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066408E" w14:textId="77777777" w:rsidR="009A2182" w:rsidRPr="00322BBE" w:rsidRDefault="009A2182" w:rsidP="00B25224">
            <w:pPr>
              <w:pStyle w:val="TAL"/>
              <w:rPr>
                <w:color w:val="000000"/>
                <w:sz w:val="16"/>
                <w:szCs w:val="16"/>
              </w:rPr>
            </w:pPr>
            <w:r w:rsidRPr="00322BBE">
              <w:rPr>
                <w:color w:val="000000"/>
                <w:sz w:val="16"/>
                <w:szCs w:val="16"/>
              </w:rPr>
              <w:t>Corrections to the GNSS Assistance Data information collection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C75C42" w14:textId="77777777" w:rsidR="009A2182" w:rsidRPr="00322BBE" w:rsidRDefault="009A2182" w:rsidP="00B25224">
            <w:pPr>
              <w:pStyle w:val="TAL"/>
              <w:rPr>
                <w:color w:val="000000"/>
                <w:sz w:val="16"/>
                <w:szCs w:val="16"/>
              </w:rPr>
            </w:pPr>
            <w:r w:rsidRPr="00322BBE">
              <w:rPr>
                <w:color w:val="000000"/>
                <w:sz w:val="16"/>
                <w:szCs w:val="16"/>
              </w:rPr>
              <w:t>Huawei, CATT,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42B0D31"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2A5FA01" w14:textId="77777777" w:rsidR="009A2182" w:rsidRPr="00322BBE" w:rsidRDefault="009A2182" w:rsidP="00B25224">
            <w:pPr>
              <w:pStyle w:val="TAL"/>
              <w:rPr>
                <w:color w:val="000000"/>
                <w:sz w:val="16"/>
                <w:szCs w:val="16"/>
              </w:rPr>
            </w:pPr>
            <w:r w:rsidRPr="00322BBE">
              <w:rPr>
                <w:color w:val="000000"/>
                <w:sz w:val="16"/>
                <w:szCs w:val="16"/>
              </w:rPr>
              <w:t>C3-246097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74ACBE" w14:textId="77777777" w:rsidR="009A2182" w:rsidRPr="00322BBE" w:rsidRDefault="009A2182" w:rsidP="00B25224">
            <w:pPr>
              <w:pStyle w:val="TAL"/>
              <w:rPr>
                <w:sz w:val="16"/>
                <w:szCs w:val="16"/>
              </w:rPr>
            </w:pPr>
          </w:p>
        </w:tc>
      </w:tr>
      <w:tr w:rsidR="009A2182" w:rsidRPr="00322BBE" w14:paraId="1AD4142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C032A60" w14:textId="77777777" w:rsidR="009A2182" w:rsidRPr="00322BBE" w:rsidRDefault="009A2182" w:rsidP="00B25224">
            <w:pPr>
              <w:pStyle w:val="TAL"/>
              <w:rPr>
                <w:color w:val="000000"/>
                <w:sz w:val="16"/>
                <w:szCs w:val="16"/>
              </w:rPr>
            </w:pPr>
            <w:r w:rsidRPr="00322BBE">
              <w:rPr>
                <w:color w:val="000000"/>
                <w:sz w:val="16"/>
                <w:szCs w:val="16"/>
              </w:rPr>
              <w:t>C3-246426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7D513B" w14:textId="77777777" w:rsidR="009A2182" w:rsidRPr="00322BBE" w:rsidRDefault="009A2182" w:rsidP="00B25224">
            <w:pPr>
              <w:pStyle w:val="TAL"/>
              <w:rPr>
                <w:color w:val="000000"/>
                <w:sz w:val="16"/>
                <w:szCs w:val="16"/>
              </w:rPr>
            </w:pPr>
            <w:r w:rsidRPr="00322BBE">
              <w:rPr>
                <w:color w:val="000000"/>
                <w:sz w:val="16"/>
                <w:szCs w:val="16"/>
              </w:rPr>
              <w:t>Corrections to the GNSS Assistance Data information collection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A232A8" w14:textId="77777777" w:rsidR="009A2182" w:rsidRPr="00322BBE" w:rsidRDefault="009A2182" w:rsidP="00B25224">
            <w:pPr>
              <w:pStyle w:val="TAL"/>
              <w:rPr>
                <w:color w:val="000000"/>
                <w:sz w:val="16"/>
                <w:szCs w:val="16"/>
              </w:rPr>
            </w:pPr>
            <w:r w:rsidRPr="00322BBE">
              <w:rPr>
                <w:color w:val="000000"/>
                <w:sz w:val="16"/>
                <w:szCs w:val="16"/>
              </w:rPr>
              <w:t>Huawei, CATT,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37E11FF"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68561F7" w14:textId="77777777" w:rsidR="009A2182" w:rsidRPr="00322BBE" w:rsidRDefault="009A2182" w:rsidP="00B25224">
            <w:pPr>
              <w:pStyle w:val="TAL"/>
              <w:rPr>
                <w:color w:val="000000"/>
                <w:sz w:val="16"/>
                <w:szCs w:val="16"/>
              </w:rPr>
            </w:pPr>
            <w:r w:rsidRPr="00322BBE">
              <w:rPr>
                <w:color w:val="000000"/>
                <w:sz w:val="16"/>
                <w:szCs w:val="16"/>
              </w:rPr>
              <w:t>C3-246098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0C242A" w14:textId="77777777" w:rsidR="009A2182" w:rsidRPr="00322BBE" w:rsidRDefault="009A2182" w:rsidP="00B25224">
            <w:pPr>
              <w:pStyle w:val="TAL"/>
              <w:rPr>
                <w:sz w:val="16"/>
                <w:szCs w:val="16"/>
              </w:rPr>
            </w:pPr>
          </w:p>
        </w:tc>
      </w:tr>
      <w:tr w:rsidR="009A2182" w:rsidRPr="00322BBE" w14:paraId="0B47905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5162583" w14:textId="77777777" w:rsidR="009A2182" w:rsidRPr="00322BBE" w:rsidRDefault="009A2182" w:rsidP="00B25224">
            <w:pPr>
              <w:pStyle w:val="TAL"/>
              <w:rPr>
                <w:color w:val="000000"/>
                <w:sz w:val="16"/>
                <w:szCs w:val="16"/>
              </w:rPr>
            </w:pPr>
            <w:r w:rsidRPr="00322BBE">
              <w:rPr>
                <w:color w:val="000000"/>
                <w:sz w:val="16"/>
                <w:szCs w:val="16"/>
              </w:rPr>
              <w:t>C3-246427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A9EA68" w14:textId="77777777" w:rsidR="009A2182" w:rsidRPr="00322BBE" w:rsidRDefault="009A2182" w:rsidP="00B25224">
            <w:pPr>
              <w:pStyle w:val="TAL"/>
              <w:rPr>
                <w:color w:val="000000"/>
                <w:sz w:val="16"/>
                <w:szCs w:val="16"/>
              </w:rPr>
            </w:pPr>
            <w:r w:rsidRPr="00322BBE">
              <w:rPr>
                <w:color w:val="000000"/>
                <w:sz w:val="16"/>
                <w:szCs w:val="16"/>
              </w:rPr>
              <w:t>Support of activation time information collection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926D21" w14:textId="77777777" w:rsidR="009A2182" w:rsidRPr="00322BBE" w:rsidRDefault="009A2182" w:rsidP="00B25224">
            <w:pPr>
              <w:pStyle w:val="TAL"/>
              <w:rPr>
                <w:color w:val="000000"/>
                <w:sz w:val="16"/>
                <w:szCs w:val="16"/>
              </w:rPr>
            </w:pPr>
            <w:r w:rsidRPr="00322BBE">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E713A32"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D25446" w14:textId="77777777" w:rsidR="009A2182" w:rsidRPr="00322BBE" w:rsidRDefault="009A2182" w:rsidP="00B25224">
            <w:pPr>
              <w:pStyle w:val="TAL"/>
              <w:rPr>
                <w:color w:val="000000"/>
                <w:sz w:val="16"/>
                <w:szCs w:val="16"/>
              </w:rPr>
            </w:pPr>
            <w:r w:rsidRPr="00322BBE">
              <w:rPr>
                <w:color w:val="000000"/>
                <w:sz w:val="16"/>
                <w:szCs w:val="16"/>
              </w:rPr>
              <w:t>C3-246151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F7DF8A" w14:textId="77777777" w:rsidR="009A2182" w:rsidRPr="00322BBE" w:rsidRDefault="009A2182" w:rsidP="00B25224">
            <w:pPr>
              <w:pStyle w:val="TAL"/>
              <w:rPr>
                <w:sz w:val="16"/>
                <w:szCs w:val="16"/>
              </w:rPr>
            </w:pPr>
          </w:p>
        </w:tc>
      </w:tr>
      <w:tr w:rsidR="009A2182" w:rsidRPr="00322BBE" w14:paraId="549A0D4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7A3AD1" w14:textId="77777777" w:rsidR="009A2182" w:rsidRPr="00322BBE" w:rsidRDefault="009A2182" w:rsidP="00B25224">
            <w:pPr>
              <w:pStyle w:val="TAL"/>
              <w:rPr>
                <w:color w:val="000000"/>
                <w:sz w:val="16"/>
                <w:szCs w:val="16"/>
              </w:rPr>
            </w:pPr>
            <w:r w:rsidRPr="00322BBE">
              <w:rPr>
                <w:color w:val="000000"/>
                <w:sz w:val="16"/>
                <w:szCs w:val="16"/>
              </w:rPr>
              <w:t>C3-246428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32F4782" w14:textId="77777777" w:rsidR="009A2182" w:rsidRPr="00322BBE" w:rsidRDefault="009A2182" w:rsidP="00B25224">
            <w:pPr>
              <w:pStyle w:val="TAL"/>
              <w:rPr>
                <w:color w:val="000000"/>
                <w:sz w:val="16"/>
                <w:szCs w:val="16"/>
              </w:rPr>
            </w:pPr>
            <w:r w:rsidRPr="00322BBE">
              <w:rPr>
                <w:color w:val="000000"/>
                <w:sz w:val="16"/>
                <w:szCs w:val="16"/>
              </w:rPr>
              <w:t>Support of activation time information collection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D70911" w14:textId="77777777" w:rsidR="009A2182" w:rsidRPr="00322BBE" w:rsidRDefault="009A2182" w:rsidP="00B25224">
            <w:pPr>
              <w:pStyle w:val="TAL"/>
              <w:rPr>
                <w:color w:val="000000"/>
                <w:sz w:val="16"/>
                <w:szCs w:val="16"/>
              </w:rPr>
            </w:pPr>
            <w:r w:rsidRPr="00322BBE">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F83858D"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3A74AC9" w14:textId="77777777" w:rsidR="009A2182" w:rsidRPr="00322BBE" w:rsidRDefault="009A2182" w:rsidP="00B25224">
            <w:pPr>
              <w:pStyle w:val="TAL"/>
              <w:rPr>
                <w:color w:val="000000"/>
                <w:sz w:val="16"/>
                <w:szCs w:val="16"/>
              </w:rPr>
            </w:pPr>
            <w:r w:rsidRPr="00322BBE">
              <w:rPr>
                <w:color w:val="000000"/>
                <w:sz w:val="16"/>
                <w:szCs w:val="16"/>
              </w:rPr>
              <w:t>C3-246152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ECF5AF" w14:textId="77777777" w:rsidR="009A2182" w:rsidRPr="00322BBE" w:rsidRDefault="009A2182" w:rsidP="00B25224">
            <w:pPr>
              <w:pStyle w:val="TAL"/>
              <w:rPr>
                <w:sz w:val="16"/>
                <w:szCs w:val="16"/>
              </w:rPr>
            </w:pPr>
          </w:p>
        </w:tc>
      </w:tr>
      <w:tr w:rsidR="009A2182" w:rsidRPr="00322BBE" w14:paraId="2B12444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FCE477" w14:textId="77777777" w:rsidR="009A2182" w:rsidRPr="00322BBE" w:rsidRDefault="009A2182" w:rsidP="00B25224">
            <w:pPr>
              <w:pStyle w:val="TAL"/>
              <w:rPr>
                <w:color w:val="000000"/>
                <w:sz w:val="16"/>
                <w:szCs w:val="16"/>
              </w:rPr>
            </w:pPr>
            <w:r w:rsidRPr="00322BBE">
              <w:rPr>
                <w:color w:val="000000"/>
                <w:sz w:val="16"/>
                <w:szCs w:val="16"/>
              </w:rPr>
              <w:t>C3-246429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D58A7C" w14:textId="77777777" w:rsidR="009A2182" w:rsidRPr="00322BBE" w:rsidRDefault="009A2182" w:rsidP="00B25224">
            <w:pPr>
              <w:pStyle w:val="TAL"/>
              <w:rPr>
                <w:color w:val="000000"/>
                <w:sz w:val="16"/>
                <w:szCs w:val="16"/>
              </w:rPr>
            </w:pPr>
            <w:r w:rsidRPr="00322BBE">
              <w:rPr>
                <w:color w:val="000000"/>
                <w:sz w:val="16"/>
                <w:szCs w:val="16"/>
              </w:rPr>
              <w:t>Clarification for Horizontal Federated Learning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F2EAE68" w14:textId="77777777" w:rsidR="009A2182" w:rsidRPr="00322BBE" w:rsidRDefault="009A2182" w:rsidP="00B25224">
            <w:pPr>
              <w:pStyle w:val="TAL"/>
              <w:rPr>
                <w:color w:val="000000"/>
                <w:sz w:val="16"/>
                <w:szCs w:val="16"/>
              </w:rPr>
            </w:pPr>
            <w:r w:rsidRPr="00322BBE">
              <w:rPr>
                <w:color w:val="000000"/>
                <w:sz w:val="16"/>
                <w:szCs w:val="16"/>
              </w:rPr>
              <w:t>Huawei, vivo,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CE5B32E"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317DF07" w14:textId="77777777" w:rsidR="009A2182" w:rsidRPr="00322BBE" w:rsidRDefault="009A2182" w:rsidP="00B25224">
            <w:pPr>
              <w:pStyle w:val="TAL"/>
              <w:rPr>
                <w:color w:val="000000"/>
                <w:sz w:val="16"/>
                <w:szCs w:val="16"/>
              </w:rPr>
            </w:pPr>
            <w:r w:rsidRPr="00322BBE">
              <w:rPr>
                <w:color w:val="000000"/>
                <w:sz w:val="16"/>
                <w:szCs w:val="16"/>
              </w:rPr>
              <w:t>C3-246148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D3D801" w14:textId="77777777" w:rsidR="009A2182" w:rsidRPr="00322BBE" w:rsidRDefault="009A2182" w:rsidP="00B25224">
            <w:pPr>
              <w:pStyle w:val="TAL"/>
              <w:rPr>
                <w:sz w:val="16"/>
                <w:szCs w:val="16"/>
              </w:rPr>
            </w:pPr>
          </w:p>
        </w:tc>
      </w:tr>
      <w:tr w:rsidR="009A2182" w:rsidRPr="00322BBE" w14:paraId="55694A2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6D22E2F" w14:textId="77777777" w:rsidR="009A2182" w:rsidRPr="00322BBE" w:rsidRDefault="009A2182" w:rsidP="00B25224">
            <w:pPr>
              <w:pStyle w:val="TAL"/>
              <w:rPr>
                <w:color w:val="000000"/>
                <w:sz w:val="16"/>
                <w:szCs w:val="16"/>
              </w:rPr>
            </w:pPr>
            <w:r w:rsidRPr="00322BBE">
              <w:rPr>
                <w:color w:val="000000"/>
                <w:sz w:val="16"/>
                <w:szCs w:val="16"/>
              </w:rPr>
              <w:t>C3-246430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42AB78" w14:textId="77777777" w:rsidR="009A2182" w:rsidRPr="00322BBE" w:rsidRDefault="009A2182" w:rsidP="00B25224">
            <w:pPr>
              <w:pStyle w:val="TAL"/>
              <w:rPr>
                <w:color w:val="000000"/>
                <w:sz w:val="16"/>
                <w:szCs w:val="16"/>
              </w:rPr>
            </w:pPr>
            <w:r w:rsidRPr="00322BBE">
              <w:rPr>
                <w:color w:val="000000"/>
                <w:sz w:val="16"/>
                <w:szCs w:val="16"/>
              </w:rPr>
              <w:t>Introduce (S)RTP Multiplexed Media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B9181A" w14:textId="77777777" w:rsidR="009A2182" w:rsidRPr="00322BBE" w:rsidRDefault="009A2182" w:rsidP="00B25224">
            <w:pPr>
              <w:pStyle w:val="TAL"/>
              <w:rPr>
                <w:color w:val="000000"/>
                <w:sz w:val="16"/>
                <w:szCs w:val="16"/>
              </w:rPr>
            </w:pPr>
            <w:r w:rsidRPr="00322BBE">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DE5A83"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8432EDA" w14:textId="77777777" w:rsidR="009A2182" w:rsidRPr="00322BBE" w:rsidRDefault="009A2182" w:rsidP="00B25224">
            <w:pPr>
              <w:pStyle w:val="TAL"/>
              <w:rPr>
                <w:color w:val="000000"/>
                <w:sz w:val="16"/>
                <w:szCs w:val="16"/>
              </w:rPr>
            </w:pPr>
            <w:r w:rsidRPr="00322BBE">
              <w:rPr>
                <w:color w:val="000000"/>
                <w:sz w:val="16"/>
                <w:szCs w:val="16"/>
              </w:rPr>
              <w:t>C3-246171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69442E" w14:textId="77777777" w:rsidR="009A2182" w:rsidRPr="00322BBE" w:rsidRDefault="009A2182" w:rsidP="00B25224">
            <w:pPr>
              <w:pStyle w:val="TAL"/>
              <w:rPr>
                <w:sz w:val="16"/>
                <w:szCs w:val="16"/>
              </w:rPr>
            </w:pPr>
          </w:p>
        </w:tc>
      </w:tr>
      <w:tr w:rsidR="009A2182" w:rsidRPr="00322BBE" w14:paraId="376F006C"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34F029A" w14:textId="77777777" w:rsidR="009A2182" w:rsidRPr="00322BBE" w:rsidRDefault="009A2182" w:rsidP="00B25224">
            <w:pPr>
              <w:pStyle w:val="TAL"/>
              <w:rPr>
                <w:color w:val="000000"/>
                <w:sz w:val="16"/>
                <w:szCs w:val="16"/>
              </w:rPr>
            </w:pPr>
            <w:r w:rsidRPr="00322BBE">
              <w:rPr>
                <w:color w:val="000000"/>
                <w:sz w:val="16"/>
                <w:szCs w:val="16"/>
              </w:rPr>
              <w:t>C3-246431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923A383" w14:textId="77777777" w:rsidR="009A2182" w:rsidRPr="00322BBE" w:rsidRDefault="009A2182" w:rsidP="00B25224">
            <w:pPr>
              <w:pStyle w:val="TAL"/>
              <w:rPr>
                <w:color w:val="000000"/>
                <w:sz w:val="16"/>
                <w:szCs w:val="16"/>
              </w:rPr>
            </w:pPr>
            <w:r w:rsidRPr="00322BBE">
              <w:rPr>
                <w:color w:val="000000"/>
                <w:sz w:val="16"/>
                <w:szCs w:val="16"/>
              </w:rPr>
              <w:t>Introduce (S)RTP Multiplexed Media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744C30F" w14:textId="77777777" w:rsidR="009A2182" w:rsidRPr="00322BBE" w:rsidRDefault="009A2182" w:rsidP="00B25224">
            <w:pPr>
              <w:pStyle w:val="TAL"/>
              <w:rPr>
                <w:color w:val="000000"/>
                <w:sz w:val="16"/>
                <w:szCs w:val="16"/>
              </w:rPr>
            </w:pPr>
            <w:r w:rsidRPr="00322BBE">
              <w:rPr>
                <w:color w:val="000000"/>
                <w:sz w:val="16"/>
                <w:szCs w:val="16"/>
              </w:rPr>
              <w:t>Ericsson, Nokia,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FC1AED"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9A1AEF9" w14:textId="77777777" w:rsidR="009A2182" w:rsidRPr="00322BBE" w:rsidRDefault="009A2182" w:rsidP="00B25224">
            <w:pPr>
              <w:pStyle w:val="TAL"/>
              <w:rPr>
                <w:color w:val="000000"/>
                <w:sz w:val="16"/>
                <w:szCs w:val="16"/>
              </w:rPr>
            </w:pPr>
            <w:r w:rsidRPr="00322BBE">
              <w:rPr>
                <w:color w:val="000000"/>
                <w:sz w:val="16"/>
                <w:szCs w:val="16"/>
              </w:rPr>
              <w:t>C3-246176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C234C3" w14:textId="77777777" w:rsidR="009A2182" w:rsidRPr="00322BBE" w:rsidRDefault="009A2182" w:rsidP="00B25224">
            <w:pPr>
              <w:pStyle w:val="TAL"/>
              <w:rPr>
                <w:sz w:val="16"/>
                <w:szCs w:val="16"/>
              </w:rPr>
            </w:pPr>
          </w:p>
        </w:tc>
      </w:tr>
      <w:tr w:rsidR="009A2182" w:rsidRPr="00322BBE" w14:paraId="771FEBA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86FF212" w14:textId="77777777" w:rsidR="009A2182" w:rsidRPr="00322BBE" w:rsidRDefault="009A2182" w:rsidP="00B25224">
            <w:pPr>
              <w:pStyle w:val="TAL"/>
              <w:rPr>
                <w:color w:val="000000"/>
                <w:sz w:val="16"/>
                <w:szCs w:val="16"/>
              </w:rPr>
            </w:pPr>
            <w:r w:rsidRPr="00322BBE">
              <w:rPr>
                <w:color w:val="000000"/>
                <w:sz w:val="16"/>
                <w:szCs w:val="16"/>
              </w:rPr>
              <w:t>C3-246432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A67747" w14:textId="77777777" w:rsidR="009A2182" w:rsidRPr="00322BBE" w:rsidRDefault="009A2182" w:rsidP="00B25224">
            <w:pPr>
              <w:pStyle w:val="TAL"/>
              <w:rPr>
                <w:color w:val="000000"/>
                <w:sz w:val="16"/>
                <w:szCs w:val="16"/>
              </w:rPr>
            </w:pPr>
            <w:r w:rsidRPr="00322BBE">
              <w:rPr>
                <w:color w:val="000000"/>
                <w:sz w:val="16"/>
                <w:szCs w:val="16"/>
              </w:rPr>
              <w:t>Support relaying media related information over N6 for e2e encrypted traffic</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3AB75C"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19912B8" w14:textId="77777777" w:rsidR="009A2182" w:rsidRPr="00322BBE" w:rsidRDefault="009A2182" w:rsidP="00B25224">
            <w:pPr>
              <w:pStyle w:val="TAL"/>
              <w:rPr>
                <w:color w:val="000000"/>
                <w:sz w:val="16"/>
                <w:szCs w:val="16"/>
              </w:rPr>
            </w:pPr>
            <w:r w:rsidRPr="00322BBE">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7015ED" w14:textId="77777777" w:rsidR="009A2182" w:rsidRPr="00322BBE" w:rsidRDefault="009A2182" w:rsidP="00B25224">
            <w:pPr>
              <w:pStyle w:val="TAL"/>
              <w:rPr>
                <w:color w:val="000000"/>
                <w:sz w:val="16"/>
                <w:szCs w:val="16"/>
              </w:rPr>
            </w:pPr>
            <w:r w:rsidRPr="00322BBE">
              <w:rPr>
                <w:color w:val="000000"/>
                <w:sz w:val="16"/>
                <w:szCs w:val="16"/>
              </w:rPr>
              <w:t>C3-246273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061352" w14:textId="77777777" w:rsidR="009A2182" w:rsidRPr="00322BBE" w:rsidRDefault="009A2182" w:rsidP="00B25224">
            <w:pPr>
              <w:pStyle w:val="TAL"/>
              <w:rPr>
                <w:sz w:val="16"/>
                <w:szCs w:val="16"/>
              </w:rPr>
            </w:pPr>
          </w:p>
        </w:tc>
      </w:tr>
      <w:tr w:rsidR="009A2182" w:rsidRPr="00322BBE" w14:paraId="4C75055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A16993" w14:textId="77777777" w:rsidR="009A2182" w:rsidRPr="00322BBE" w:rsidRDefault="009A2182" w:rsidP="00B25224">
            <w:pPr>
              <w:pStyle w:val="TAL"/>
              <w:rPr>
                <w:color w:val="000000"/>
                <w:sz w:val="16"/>
                <w:szCs w:val="16"/>
              </w:rPr>
            </w:pPr>
            <w:r w:rsidRPr="00322BBE">
              <w:rPr>
                <w:color w:val="000000"/>
                <w:sz w:val="16"/>
                <w:szCs w:val="16"/>
              </w:rPr>
              <w:t>C3-246433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5BED84" w14:textId="77777777" w:rsidR="009A2182" w:rsidRPr="00322BBE" w:rsidRDefault="009A2182" w:rsidP="00B25224">
            <w:pPr>
              <w:pStyle w:val="TAL"/>
              <w:rPr>
                <w:color w:val="000000"/>
                <w:sz w:val="16"/>
                <w:szCs w:val="16"/>
              </w:rPr>
            </w:pPr>
            <w:r w:rsidRPr="00322BBE">
              <w:rPr>
                <w:color w:val="000000"/>
                <w:sz w:val="16"/>
                <w:szCs w:val="16"/>
              </w:rPr>
              <w:t>Supporting transfer of media related information over N6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B3B4E0" w14:textId="77777777" w:rsidR="009A2182" w:rsidRPr="00322BBE" w:rsidRDefault="009A2182" w:rsidP="00B25224">
            <w:pPr>
              <w:pStyle w:val="TAL"/>
              <w:rPr>
                <w:color w:val="000000"/>
                <w:sz w:val="16"/>
                <w:szCs w:val="16"/>
              </w:rPr>
            </w:pPr>
            <w:r w:rsidRPr="00322BBE">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F2EB9A3"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9467E5" w14:textId="77777777" w:rsidR="009A2182" w:rsidRPr="00322BBE" w:rsidRDefault="009A2182" w:rsidP="00B25224">
            <w:pPr>
              <w:pStyle w:val="TAL"/>
              <w:rPr>
                <w:color w:val="000000"/>
                <w:sz w:val="16"/>
                <w:szCs w:val="16"/>
              </w:rPr>
            </w:pPr>
            <w:r w:rsidRPr="00322BBE">
              <w:rPr>
                <w:color w:val="000000"/>
                <w:sz w:val="16"/>
                <w:szCs w:val="16"/>
              </w:rPr>
              <w:t>C3-246059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62B98C" w14:textId="77777777" w:rsidR="009A2182" w:rsidRPr="00322BBE" w:rsidRDefault="009A2182" w:rsidP="00B25224">
            <w:pPr>
              <w:pStyle w:val="TAL"/>
              <w:rPr>
                <w:sz w:val="16"/>
                <w:szCs w:val="16"/>
              </w:rPr>
            </w:pPr>
            <w:r w:rsidRPr="00322BBE">
              <w:rPr>
                <w:sz w:val="16"/>
                <w:szCs w:val="16"/>
              </w:rPr>
              <w:t>C3-246582</w:t>
            </w:r>
          </w:p>
        </w:tc>
      </w:tr>
      <w:tr w:rsidR="009A2182" w:rsidRPr="00322BBE" w14:paraId="407B088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05B3133" w14:textId="77777777" w:rsidR="009A2182" w:rsidRPr="00322BBE" w:rsidRDefault="009A2182" w:rsidP="00B25224">
            <w:pPr>
              <w:pStyle w:val="TAL"/>
              <w:rPr>
                <w:color w:val="000000"/>
                <w:sz w:val="16"/>
                <w:szCs w:val="16"/>
              </w:rPr>
            </w:pPr>
            <w:r w:rsidRPr="00322BBE">
              <w:rPr>
                <w:color w:val="000000"/>
                <w:sz w:val="16"/>
                <w:szCs w:val="16"/>
              </w:rPr>
              <w:t>C3-246434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57B53C3" w14:textId="77777777" w:rsidR="009A2182" w:rsidRPr="00322BBE" w:rsidRDefault="009A2182" w:rsidP="00B25224">
            <w:pPr>
              <w:pStyle w:val="TAL"/>
              <w:rPr>
                <w:color w:val="000000"/>
                <w:sz w:val="16"/>
                <w:szCs w:val="16"/>
              </w:rPr>
            </w:pPr>
            <w:r w:rsidRPr="00322BBE">
              <w:rPr>
                <w:color w:val="000000"/>
                <w:sz w:val="16"/>
                <w:szCs w:val="16"/>
              </w:rPr>
              <w:t xml:space="preserve">IMS Event Exposure Services </w:t>
            </w:r>
            <w:proofErr w:type="spellStart"/>
            <w:r w:rsidRPr="00322BBE">
              <w:rPr>
                <w:color w:val="000000"/>
                <w:sz w:val="16"/>
                <w:szCs w:val="16"/>
              </w:rPr>
              <w:t>OpenAPI</w:t>
            </w:r>
            <w:proofErr w:type="spellEnd"/>
            <w:r w:rsidRPr="00322BBE">
              <w:rPr>
                <w:color w:val="000000"/>
                <w:sz w:val="16"/>
                <w:szCs w:val="16"/>
              </w:rPr>
              <w:t xml:space="preserve"> file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7491855" w14:textId="77777777" w:rsidR="009A2182" w:rsidRPr="00322BBE" w:rsidRDefault="009A2182" w:rsidP="00B25224">
            <w:pPr>
              <w:pStyle w:val="TAL"/>
              <w:rPr>
                <w:color w:val="000000"/>
                <w:sz w:val="16"/>
                <w:szCs w:val="16"/>
              </w:rPr>
            </w:pPr>
            <w:r w:rsidRPr="00322BBE">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A37736E"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C543B25" w14:textId="77777777" w:rsidR="009A2182" w:rsidRPr="00322BBE" w:rsidRDefault="009A2182" w:rsidP="00B25224">
            <w:pPr>
              <w:pStyle w:val="TAL"/>
              <w:rPr>
                <w:color w:val="000000"/>
                <w:sz w:val="16"/>
                <w:szCs w:val="16"/>
              </w:rPr>
            </w:pPr>
            <w:r w:rsidRPr="00322BBE">
              <w:rPr>
                <w:color w:val="000000"/>
                <w:sz w:val="16"/>
                <w:szCs w:val="16"/>
              </w:rPr>
              <w:t>C3-246116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6DE1C5" w14:textId="77777777" w:rsidR="009A2182" w:rsidRPr="00322BBE" w:rsidRDefault="009A2182" w:rsidP="00B25224">
            <w:pPr>
              <w:pStyle w:val="TAL"/>
              <w:rPr>
                <w:sz w:val="16"/>
                <w:szCs w:val="16"/>
              </w:rPr>
            </w:pPr>
          </w:p>
        </w:tc>
      </w:tr>
      <w:tr w:rsidR="009A2182" w:rsidRPr="00322BBE" w14:paraId="4DE5A942"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03D5B9" w14:textId="77777777" w:rsidR="009A2182" w:rsidRPr="00322BBE" w:rsidRDefault="009A2182" w:rsidP="00B25224">
            <w:pPr>
              <w:pStyle w:val="TAL"/>
              <w:rPr>
                <w:color w:val="000000"/>
                <w:sz w:val="16"/>
                <w:szCs w:val="16"/>
              </w:rPr>
            </w:pPr>
            <w:r w:rsidRPr="00322BBE">
              <w:rPr>
                <w:color w:val="000000"/>
                <w:sz w:val="16"/>
                <w:szCs w:val="16"/>
              </w:rPr>
              <w:t>C3-246435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D2B0580" w14:textId="77777777" w:rsidR="009A2182" w:rsidRPr="00322BBE" w:rsidRDefault="009A2182" w:rsidP="00B25224">
            <w:pPr>
              <w:pStyle w:val="TAL"/>
              <w:rPr>
                <w:color w:val="000000"/>
                <w:sz w:val="16"/>
                <w:szCs w:val="16"/>
              </w:rPr>
            </w:pPr>
            <w:r w:rsidRPr="00322BBE">
              <w:rPr>
                <w:color w:val="000000"/>
                <w:sz w:val="16"/>
                <w:szCs w:val="16"/>
              </w:rPr>
              <w:t>Support of QoS measurement for Multi-Modal traffic in SEALDD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7F03E6" w14:textId="77777777" w:rsidR="009A2182" w:rsidRPr="00322BBE" w:rsidRDefault="009A2182" w:rsidP="00B25224">
            <w:pPr>
              <w:pStyle w:val="TAL"/>
              <w:rPr>
                <w:color w:val="000000"/>
                <w:sz w:val="16"/>
                <w:szCs w:val="16"/>
              </w:rPr>
            </w:pPr>
            <w:r w:rsidRPr="00322BBE">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C566E4"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D093EF3" w14:textId="77777777" w:rsidR="009A2182" w:rsidRPr="00322BBE" w:rsidRDefault="009A2182" w:rsidP="00B25224">
            <w:pPr>
              <w:pStyle w:val="TAL"/>
              <w:rPr>
                <w:color w:val="000000"/>
                <w:sz w:val="16"/>
                <w:szCs w:val="16"/>
              </w:rPr>
            </w:pPr>
            <w:r w:rsidRPr="00322BBE">
              <w:rPr>
                <w:color w:val="000000"/>
                <w:sz w:val="16"/>
                <w:szCs w:val="16"/>
              </w:rPr>
              <w:t>C3-246244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C0CF83" w14:textId="77777777" w:rsidR="009A2182" w:rsidRPr="00322BBE" w:rsidRDefault="009A2182" w:rsidP="00B25224">
            <w:pPr>
              <w:pStyle w:val="TAL"/>
              <w:rPr>
                <w:sz w:val="16"/>
                <w:szCs w:val="16"/>
              </w:rPr>
            </w:pPr>
          </w:p>
        </w:tc>
      </w:tr>
      <w:tr w:rsidR="009A2182" w:rsidRPr="00322BBE" w14:paraId="3861D2BC"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E9B2C8E" w14:textId="77777777" w:rsidR="009A2182" w:rsidRPr="00322BBE" w:rsidRDefault="009A2182" w:rsidP="00B25224">
            <w:pPr>
              <w:pStyle w:val="TAL"/>
              <w:rPr>
                <w:color w:val="000000"/>
                <w:sz w:val="16"/>
                <w:szCs w:val="16"/>
              </w:rPr>
            </w:pPr>
            <w:r w:rsidRPr="00322BBE">
              <w:rPr>
                <w:color w:val="000000"/>
                <w:sz w:val="16"/>
                <w:szCs w:val="16"/>
              </w:rPr>
              <w:t>C3-246436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092CCA" w14:textId="77777777" w:rsidR="009A2182" w:rsidRPr="00322BBE" w:rsidRDefault="009A2182" w:rsidP="00B25224">
            <w:pPr>
              <w:pStyle w:val="TAL"/>
              <w:rPr>
                <w:color w:val="000000"/>
                <w:sz w:val="16"/>
                <w:szCs w:val="16"/>
              </w:rPr>
            </w:pPr>
            <w:r w:rsidRPr="00322BBE">
              <w:rPr>
                <w:color w:val="000000"/>
                <w:sz w:val="16"/>
                <w:szCs w:val="16"/>
              </w:rPr>
              <w:t>Event Reporting Information clarification for out of service area event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507F5C2" w14:textId="77777777" w:rsidR="009A2182" w:rsidRPr="00322BBE" w:rsidRDefault="009A2182" w:rsidP="00B25224">
            <w:pPr>
              <w:pStyle w:val="TAL"/>
              <w:rPr>
                <w:color w:val="000000"/>
                <w:sz w:val="16"/>
                <w:szCs w:val="16"/>
              </w:rPr>
            </w:pPr>
            <w:r w:rsidRPr="00322BBE">
              <w:rPr>
                <w:color w:val="000000"/>
                <w:sz w:val="16"/>
                <w:szCs w:val="16"/>
              </w:rPr>
              <w:t>Vodafone,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6BEC0B"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04B304C" w14:textId="77777777" w:rsidR="009A2182" w:rsidRPr="00322BBE" w:rsidRDefault="009A2182" w:rsidP="00B25224">
            <w:pPr>
              <w:pStyle w:val="TAL"/>
              <w:rPr>
                <w:color w:val="000000"/>
                <w:sz w:val="16"/>
                <w:szCs w:val="16"/>
              </w:rPr>
            </w:pPr>
            <w:r w:rsidRPr="00322BBE">
              <w:rPr>
                <w:color w:val="000000"/>
                <w:sz w:val="16"/>
                <w:szCs w:val="16"/>
              </w:rPr>
              <w:t>C3-246105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88A654" w14:textId="77777777" w:rsidR="009A2182" w:rsidRPr="00322BBE" w:rsidRDefault="009A2182" w:rsidP="00B25224">
            <w:pPr>
              <w:pStyle w:val="TAL"/>
              <w:rPr>
                <w:sz w:val="16"/>
                <w:szCs w:val="16"/>
              </w:rPr>
            </w:pPr>
          </w:p>
        </w:tc>
      </w:tr>
      <w:tr w:rsidR="009A2182" w:rsidRPr="00322BBE" w14:paraId="1FEF5B1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BDE57A2" w14:textId="77777777" w:rsidR="009A2182" w:rsidRPr="00322BBE" w:rsidRDefault="009A2182" w:rsidP="00B25224">
            <w:pPr>
              <w:pStyle w:val="TAL"/>
              <w:rPr>
                <w:color w:val="000000"/>
                <w:sz w:val="16"/>
                <w:szCs w:val="16"/>
              </w:rPr>
            </w:pPr>
            <w:r w:rsidRPr="00322BBE">
              <w:rPr>
                <w:color w:val="000000"/>
                <w:sz w:val="16"/>
                <w:szCs w:val="16"/>
              </w:rPr>
              <w:t>C3-246437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D49374" w14:textId="77777777" w:rsidR="009A2182" w:rsidRPr="00322BBE" w:rsidRDefault="009A2182" w:rsidP="00B25224">
            <w:pPr>
              <w:pStyle w:val="TAL"/>
              <w:rPr>
                <w:color w:val="000000"/>
                <w:sz w:val="16"/>
                <w:szCs w:val="16"/>
              </w:rPr>
            </w:pPr>
            <w:r w:rsidRPr="00322BBE">
              <w:rPr>
                <w:color w:val="000000"/>
                <w:sz w:val="16"/>
                <w:szCs w:val="16"/>
              </w:rPr>
              <w:t>Support of the non-3GPP devices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29AC6B" w14:textId="77777777" w:rsidR="009A2182" w:rsidRPr="00322BBE" w:rsidRDefault="009A2182" w:rsidP="00B25224">
            <w:pPr>
              <w:pStyle w:val="TAL"/>
              <w:rPr>
                <w:color w:val="000000"/>
                <w:sz w:val="16"/>
                <w:szCs w:val="16"/>
              </w:rPr>
            </w:pPr>
            <w:r w:rsidRPr="00322BBE">
              <w:rPr>
                <w:color w:val="000000"/>
                <w:sz w:val="16"/>
                <w:szCs w:val="16"/>
              </w:rPr>
              <w:t>Huawei,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AC87890"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C5F12C" w14:textId="77777777" w:rsidR="009A2182" w:rsidRPr="00322BBE" w:rsidRDefault="009A2182" w:rsidP="00B25224">
            <w:pPr>
              <w:pStyle w:val="TAL"/>
              <w:rPr>
                <w:color w:val="000000"/>
                <w:sz w:val="16"/>
                <w:szCs w:val="16"/>
              </w:rPr>
            </w:pPr>
            <w:r w:rsidRPr="00322BBE">
              <w:rPr>
                <w:color w:val="000000"/>
                <w:sz w:val="16"/>
                <w:szCs w:val="16"/>
              </w:rPr>
              <w:t>C3-246311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C1FC0E" w14:textId="77777777" w:rsidR="009A2182" w:rsidRPr="00322BBE" w:rsidRDefault="009A2182" w:rsidP="00B25224">
            <w:pPr>
              <w:pStyle w:val="TAL"/>
              <w:rPr>
                <w:sz w:val="16"/>
                <w:szCs w:val="16"/>
              </w:rPr>
            </w:pPr>
          </w:p>
        </w:tc>
      </w:tr>
      <w:tr w:rsidR="009A2182" w:rsidRPr="00322BBE" w14:paraId="24FBD89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C871996" w14:textId="77777777" w:rsidR="009A2182" w:rsidRPr="00322BBE" w:rsidRDefault="009A2182" w:rsidP="00B25224">
            <w:pPr>
              <w:pStyle w:val="TAL"/>
              <w:rPr>
                <w:color w:val="000000"/>
                <w:sz w:val="16"/>
                <w:szCs w:val="16"/>
              </w:rPr>
            </w:pPr>
            <w:r w:rsidRPr="00322BBE">
              <w:rPr>
                <w:color w:val="000000"/>
                <w:sz w:val="16"/>
                <w:szCs w:val="16"/>
              </w:rPr>
              <w:t>C3-246438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ED7639" w14:textId="77777777" w:rsidR="009A2182" w:rsidRPr="00322BBE" w:rsidRDefault="009A2182" w:rsidP="00B25224">
            <w:pPr>
              <w:pStyle w:val="TAL"/>
              <w:rPr>
                <w:color w:val="000000"/>
                <w:sz w:val="16"/>
                <w:szCs w:val="16"/>
              </w:rPr>
            </w:pPr>
            <w:r w:rsidRPr="00322BBE">
              <w:rPr>
                <w:color w:val="000000"/>
                <w:sz w:val="16"/>
                <w:szCs w:val="16"/>
              </w:rPr>
              <w:t>Procedure for Data Collection from the UE Application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DD1D4F" w14:textId="77777777" w:rsidR="009A2182" w:rsidRPr="00322BBE" w:rsidRDefault="009A2182" w:rsidP="00B25224">
            <w:pPr>
              <w:pStyle w:val="TAL"/>
              <w:rPr>
                <w:color w:val="000000"/>
                <w:sz w:val="16"/>
                <w:szCs w:val="16"/>
              </w:rPr>
            </w:pPr>
            <w:r w:rsidRPr="00322BBE">
              <w:rPr>
                <w:color w:val="000000"/>
                <w:sz w:val="16"/>
                <w:szCs w:val="16"/>
              </w:rPr>
              <w:t>ZTE,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BA26CF"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26F9524" w14:textId="77777777" w:rsidR="009A2182" w:rsidRPr="00322BBE" w:rsidRDefault="009A2182" w:rsidP="00B25224">
            <w:pPr>
              <w:pStyle w:val="TAL"/>
              <w:rPr>
                <w:color w:val="000000"/>
                <w:sz w:val="16"/>
                <w:szCs w:val="16"/>
              </w:rPr>
            </w:pPr>
            <w:r w:rsidRPr="00322BBE">
              <w:rPr>
                <w:color w:val="000000"/>
                <w:sz w:val="16"/>
                <w:szCs w:val="16"/>
              </w:rPr>
              <w:t>C3-246125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B9338F" w14:textId="77777777" w:rsidR="009A2182" w:rsidRPr="00322BBE" w:rsidRDefault="009A2182" w:rsidP="00B25224">
            <w:pPr>
              <w:pStyle w:val="TAL"/>
              <w:rPr>
                <w:sz w:val="16"/>
                <w:szCs w:val="16"/>
              </w:rPr>
            </w:pPr>
          </w:p>
        </w:tc>
      </w:tr>
      <w:tr w:rsidR="009A2182" w:rsidRPr="00322BBE" w14:paraId="42BA471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B17C1C" w14:textId="77777777" w:rsidR="009A2182" w:rsidRPr="00322BBE" w:rsidRDefault="009A2182" w:rsidP="00B25224">
            <w:pPr>
              <w:pStyle w:val="TAL"/>
              <w:rPr>
                <w:color w:val="000000"/>
                <w:sz w:val="16"/>
                <w:szCs w:val="16"/>
              </w:rPr>
            </w:pPr>
            <w:r w:rsidRPr="00322BBE">
              <w:rPr>
                <w:color w:val="000000"/>
                <w:sz w:val="16"/>
                <w:szCs w:val="16"/>
              </w:rPr>
              <w:t>C3-246439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FF33B26" w14:textId="77777777" w:rsidR="009A2182" w:rsidRPr="00322BBE" w:rsidRDefault="009A2182" w:rsidP="00B25224">
            <w:pPr>
              <w:pStyle w:val="TAL"/>
              <w:rPr>
                <w:color w:val="000000"/>
                <w:sz w:val="16"/>
                <w:szCs w:val="16"/>
              </w:rPr>
            </w:pPr>
            <w:r w:rsidRPr="00322BBE">
              <w:rPr>
                <w:color w:val="000000"/>
                <w:sz w:val="16"/>
                <w:szCs w:val="16"/>
              </w:rPr>
              <w:t>Reply LS on Introduction of Extensions to IP Packet Filters for Differentiated QoS Handling for Multiplexed Media Flows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31201B" w14:textId="77777777" w:rsidR="009A2182" w:rsidRPr="00322BBE" w:rsidRDefault="009A2182" w:rsidP="00B25224">
            <w:pPr>
              <w:pStyle w:val="TAL"/>
              <w:rPr>
                <w:color w:val="000000"/>
                <w:sz w:val="16"/>
                <w:szCs w:val="16"/>
              </w:rPr>
            </w:pPr>
            <w:r w:rsidRPr="00322BBE">
              <w:rPr>
                <w:color w:val="000000"/>
                <w:sz w:val="16"/>
                <w:szCs w:val="16"/>
              </w:rPr>
              <w:t>SA4</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A99D07" w14:textId="77777777" w:rsidR="009A2182" w:rsidRPr="00322BBE" w:rsidRDefault="009A2182" w:rsidP="00B25224">
            <w:pPr>
              <w:pStyle w:val="TAL"/>
              <w:rPr>
                <w:color w:val="000000"/>
                <w:sz w:val="16"/>
                <w:szCs w:val="16"/>
              </w:rPr>
            </w:pPr>
            <w:r w:rsidRPr="00322BBE">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F9DAA0"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1451819" w14:textId="77777777" w:rsidR="009A2182" w:rsidRPr="00322BBE" w:rsidRDefault="009A2182" w:rsidP="00B25224">
            <w:pPr>
              <w:pStyle w:val="TAL"/>
              <w:rPr>
                <w:sz w:val="16"/>
                <w:szCs w:val="16"/>
              </w:rPr>
            </w:pPr>
          </w:p>
        </w:tc>
      </w:tr>
      <w:tr w:rsidR="009A2182" w:rsidRPr="00322BBE" w14:paraId="386DD69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F46B058" w14:textId="77777777" w:rsidR="009A2182" w:rsidRPr="00322BBE" w:rsidRDefault="009A2182" w:rsidP="00B25224">
            <w:pPr>
              <w:pStyle w:val="TAL"/>
              <w:rPr>
                <w:color w:val="000000"/>
                <w:sz w:val="16"/>
                <w:szCs w:val="16"/>
              </w:rPr>
            </w:pPr>
            <w:r w:rsidRPr="00322BBE">
              <w:rPr>
                <w:color w:val="000000"/>
                <w:sz w:val="16"/>
                <w:szCs w:val="16"/>
              </w:rPr>
              <w:t>C3-246440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E8227E" w14:textId="77777777" w:rsidR="009A2182" w:rsidRPr="00322BBE" w:rsidRDefault="009A2182" w:rsidP="00B25224">
            <w:pPr>
              <w:pStyle w:val="TAL"/>
              <w:rPr>
                <w:color w:val="000000"/>
                <w:sz w:val="16"/>
                <w:szCs w:val="16"/>
              </w:rPr>
            </w:pPr>
            <w:r w:rsidRPr="00322BBE">
              <w:rPr>
                <w:color w:val="000000"/>
                <w:sz w:val="16"/>
                <w:szCs w:val="16"/>
              </w:rPr>
              <w:t>Complete the support of the retrieval of the same Application Data when stored in multiple SEALDD Servers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8025CC"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036DDC5"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E6C687" w14:textId="77777777" w:rsidR="009A2182" w:rsidRPr="00322BBE" w:rsidRDefault="009A2182" w:rsidP="00B25224">
            <w:pPr>
              <w:pStyle w:val="TAL"/>
              <w:rPr>
                <w:color w:val="000000"/>
                <w:sz w:val="16"/>
                <w:szCs w:val="16"/>
              </w:rPr>
            </w:pPr>
            <w:r w:rsidRPr="00322BBE">
              <w:rPr>
                <w:color w:val="000000"/>
                <w:sz w:val="16"/>
                <w:szCs w:val="16"/>
              </w:rPr>
              <w:t>C3-246071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75AFB77" w14:textId="77777777" w:rsidR="009A2182" w:rsidRPr="00322BBE" w:rsidRDefault="009A2182" w:rsidP="00B25224">
            <w:pPr>
              <w:pStyle w:val="TAL"/>
              <w:rPr>
                <w:sz w:val="16"/>
                <w:szCs w:val="16"/>
              </w:rPr>
            </w:pPr>
          </w:p>
        </w:tc>
      </w:tr>
      <w:tr w:rsidR="009A2182" w:rsidRPr="00322BBE" w14:paraId="7B5B6692"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8CDB724" w14:textId="77777777" w:rsidR="009A2182" w:rsidRPr="00322BBE" w:rsidRDefault="009A2182" w:rsidP="00B25224">
            <w:pPr>
              <w:pStyle w:val="TAL"/>
              <w:rPr>
                <w:color w:val="000000"/>
                <w:sz w:val="16"/>
                <w:szCs w:val="16"/>
              </w:rPr>
            </w:pPr>
            <w:r w:rsidRPr="00322BBE">
              <w:rPr>
                <w:color w:val="000000"/>
                <w:sz w:val="16"/>
                <w:szCs w:val="16"/>
              </w:rPr>
              <w:t>C3-246441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6F7D5F1" w14:textId="77777777" w:rsidR="009A2182" w:rsidRPr="00322BBE" w:rsidRDefault="009A2182" w:rsidP="00B25224">
            <w:pPr>
              <w:pStyle w:val="TAL"/>
              <w:rPr>
                <w:color w:val="000000"/>
                <w:sz w:val="16"/>
                <w:szCs w:val="16"/>
              </w:rPr>
            </w:pPr>
            <w:proofErr w:type="spellStart"/>
            <w:r w:rsidRPr="00322BBE">
              <w:rPr>
                <w:color w:val="000000"/>
                <w:sz w:val="16"/>
                <w:szCs w:val="16"/>
              </w:rPr>
              <w:t>Sdd_InformACREvent</w:t>
            </w:r>
            <w:proofErr w:type="spellEnd"/>
            <w:r w:rsidRPr="00322BBE">
              <w:rPr>
                <w:color w:val="000000"/>
                <w:sz w:val="16"/>
                <w:szCs w:val="16"/>
              </w:rPr>
              <w:t xml:space="preserve"> API implementation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D74DAC"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CBB87E"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471A107" w14:textId="77777777" w:rsidR="009A2182" w:rsidRPr="00322BBE" w:rsidRDefault="009A2182" w:rsidP="00B25224">
            <w:pPr>
              <w:pStyle w:val="TAL"/>
              <w:rPr>
                <w:color w:val="000000"/>
                <w:sz w:val="16"/>
                <w:szCs w:val="16"/>
              </w:rPr>
            </w:pPr>
            <w:r w:rsidRPr="00322BBE">
              <w:rPr>
                <w:color w:val="000000"/>
                <w:sz w:val="16"/>
                <w:szCs w:val="16"/>
              </w:rPr>
              <w:t>C3-246234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3B488F" w14:textId="77777777" w:rsidR="009A2182" w:rsidRPr="00322BBE" w:rsidRDefault="009A2182" w:rsidP="00B25224">
            <w:pPr>
              <w:pStyle w:val="TAL"/>
              <w:rPr>
                <w:sz w:val="16"/>
                <w:szCs w:val="16"/>
              </w:rPr>
            </w:pPr>
          </w:p>
        </w:tc>
      </w:tr>
      <w:tr w:rsidR="009A2182" w:rsidRPr="00322BBE" w14:paraId="2D6EB3B6"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7AD9F5" w14:textId="77777777" w:rsidR="009A2182" w:rsidRPr="00322BBE" w:rsidRDefault="009A2182" w:rsidP="00B25224">
            <w:pPr>
              <w:pStyle w:val="TAL"/>
              <w:rPr>
                <w:color w:val="000000"/>
                <w:sz w:val="16"/>
                <w:szCs w:val="16"/>
              </w:rPr>
            </w:pPr>
            <w:r w:rsidRPr="00322BBE">
              <w:rPr>
                <w:color w:val="000000"/>
                <w:sz w:val="16"/>
                <w:szCs w:val="16"/>
              </w:rPr>
              <w:t>C3-246442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089401" w14:textId="77777777" w:rsidR="009A2182" w:rsidRPr="00322BBE" w:rsidRDefault="009A2182" w:rsidP="00B25224">
            <w:pPr>
              <w:pStyle w:val="TAL"/>
              <w:rPr>
                <w:color w:val="000000"/>
                <w:sz w:val="16"/>
                <w:szCs w:val="16"/>
              </w:rPr>
            </w:pPr>
            <w:r w:rsidRPr="00322BBE">
              <w:rPr>
                <w:color w:val="000000"/>
                <w:sz w:val="16"/>
                <w:szCs w:val="16"/>
              </w:rPr>
              <w:t xml:space="preserve">Non-3GPP RAT policy in </w:t>
            </w:r>
            <w:proofErr w:type="spellStart"/>
            <w:r w:rsidRPr="00322BBE">
              <w:rPr>
                <w:color w:val="000000"/>
                <w:sz w:val="16"/>
                <w:szCs w:val="16"/>
              </w:rPr>
              <w:t>SDD_PolicyConfiguration</w:t>
            </w:r>
            <w:proofErr w:type="spellEnd"/>
            <w:r w:rsidRPr="00322BBE">
              <w:rPr>
                <w:color w:val="000000"/>
                <w:sz w:val="16"/>
                <w:szCs w:val="16"/>
              </w:rPr>
              <w:t xml:space="preserve"> Service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22918D"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36A7FD"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4D75F9E" w14:textId="77777777" w:rsidR="009A2182" w:rsidRPr="00322BBE" w:rsidRDefault="009A2182" w:rsidP="00B25224">
            <w:pPr>
              <w:pStyle w:val="TAL"/>
              <w:rPr>
                <w:color w:val="000000"/>
                <w:sz w:val="16"/>
                <w:szCs w:val="16"/>
              </w:rPr>
            </w:pPr>
            <w:r w:rsidRPr="00322BBE">
              <w:rPr>
                <w:color w:val="000000"/>
                <w:sz w:val="16"/>
                <w:szCs w:val="16"/>
              </w:rPr>
              <w:t>C3-246235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7BE78B" w14:textId="77777777" w:rsidR="009A2182" w:rsidRPr="00322BBE" w:rsidRDefault="009A2182" w:rsidP="00B25224">
            <w:pPr>
              <w:pStyle w:val="TAL"/>
              <w:rPr>
                <w:sz w:val="16"/>
                <w:szCs w:val="16"/>
              </w:rPr>
            </w:pPr>
          </w:p>
        </w:tc>
      </w:tr>
      <w:tr w:rsidR="009A2182" w:rsidRPr="00322BBE" w14:paraId="5A6948D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AF11C78" w14:textId="77777777" w:rsidR="009A2182" w:rsidRPr="00322BBE" w:rsidRDefault="009A2182" w:rsidP="00B25224">
            <w:pPr>
              <w:pStyle w:val="TAL"/>
              <w:rPr>
                <w:color w:val="000000"/>
                <w:sz w:val="16"/>
                <w:szCs w:val="16"/>
              </w:rPr>
            </w:pPr>
            <w:r w:rsidRPr="00322BBE">
              <w:rPr>
                <w:color w:val="000000"/>
                <w:sz w:val="16"/>
                <w:szCs w:val="16"/>
              </w:rPr>
              <w:t>C3-246443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EDDE8C8" w14:textId="77777777" w:rsidR="009A2182" w:rsidRPr="00322BBE" w:rsidRDefault="009A2182" w:rsidP="00B25224">
            <w:pPr>
              <w:pStyle w:val="TAL"/>
              <w:rPr>
                <w:color w:val="000000"/>
                <w:sz w:val="16"/>
                <w:szCs w:val="16"/>
              </w:rPr>
            </w:pPr>
            <w:r w:rsidRPr="00322BBE">
              <w:rPr>
                <w:color w:val="000000"/>
                <w:sz w:val="16"/>
                <w:szCs w:val="16"/>
              </w:rPr>
              <w:t xml:space="preserve">Temporal policy in the </w:t>
            </w:r>
            <w:proofErr w:type="spellStart"/>
            <w:r w:rsidRPr="00322BBE">
              <w:rPr>
                <w:color w:val="000000"/>
                <w:sz w:val="16"/>
                <w:szCs w:val="16"/>
              </w:rPr>
              <w:t>SDD_PolicyConfiguration</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381B8C" w14:textId="77777777" w:rsidR="009A2182" w:rsidRPr="00322BBE" w:rsidRDefault="009A2182" w:rsidP="00B25224">
            <w:pPr>
              <w:pStyle w:val="TAL"/>
              <w:rPr>
                <w:color w:val="000000"/>
                <w:sz w:val="16"/>
                <w:szCs w:val="16"/>
              </w:rPr>
            </w:pPr>
            <w:r w:rsidRPr="00322BBE">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858A00"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0BE80F" w14:textId="77777777" w:rsidR="009A2182" w:rsidRPr="00322BBE" w:rsidRDefault="009A2182" w:rsidP="00B25224">
            <w:pPr>
              <w:pStyle w:val="TAL"/>
              <w:rPr>
                <w:color w:val="000000"/>
                <w:sz w:val="16"/>
                <w:szCs w:val="16"/>
              </w:rPr>
            </w:pPr>
            <w:r w:rsidRPr="00322BBE">
              <w:rPr>
                <w:color w:val="000000"/>
                <w:sz w:val="16"/>
                <w:szCs w:val="16"/>
              </w:rPr>
              <w:t>C3-246236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D271EC" w14:textId="77777777" w:rsidR="009A2182" w:rsidRPr="00322BBE" w:rsidRDefault="009A2182" w:rsidP="00B25224">
            <w:pPr>
              <w:pStyle w:val="TAL"/>
              <w:rPr>
                <w:sz w:val="16"/>
                <w:szCs w:val="16"/>
              </w:rPr>
            </w:pPr>
          </w:p>
        </w:tc>
      </w:tr>
      <w:tr w:rsidR="009A2182" w:rsidRPr="00322BBE" w14:paraId="4BB9AB3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41C65B5" w14:textId="77777777" w:rsidR="009A2182" w:rsidRPr="00322BBE" w:rsidRDefault="009A2182" w:rsidP="00B25224">
            <w:pPr>
              <w:pStyle w:val="TAL"/>
              <w:rPr>
                <w:color w:val="000000"/>
                <w:sz w:val="16"/>
                <w:szCs w:val="16"/>
              </w:rPr>
            </w:pPr>
            <w:r w:rsidRPr="00322BBE">
              <w:rPr>
                <w:color w:val="000000"/>
                <w:sz w:val="16"/>
                <w:szCs w:val="16"/>
              </w:rPr>
              <w:t>C3-246444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767F10" w14:textId="77777777" w:rsidR="009A2182" w:rsidRPr="00322BBE" w:rsidRDefault="009A2182" w:rsidP="00B25224">
            <w:pPr>
              <w:pStyle w:val="TAL"/>
              <w:rPr>
                <w:color w:val="000000"/>
                <w:sz w:val="16"/>
                <w:szCs w:val="16"/>
              </w:rPr>
            </w:pPr>
            <w:r w:rsidRPr="00322BBE">
              <w:rPr>
                <w:color w:val="000000"/>
                <w:sz w:val="16"/>
                <w:szCs w:val="16"/>
              </w:rPr>
              <w:t>Updates to the bundle EAS functionality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F54607"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8C63BD"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CDB4AC2" w14:textId="77777777" w:rsidR="009A2182" w:rsidRPr="00322BBE" w:rsidRDefault="009A2182" w:rsidP="00B25224">
            <w:pPr>
              <w:pStyle w:val="TAL"/>
              <w:rPr>
                <w:color w:val="000000"/>
                <w:sz w:val="16"/>
                <w:szCs w:val="16"/>
              </w:rPr>
            </w:pPr>
            <w:r w:rsidRPr="00322BBE">
              <w:rPr>
                <w:color w:val="000000"/>
                <w:sz w:val="16"/>
                <w:szCs w:val="16"/>
              </w:rPr>
              <w:t>C3-246081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CFF368" w14:textId="77777777" w:rsidR="009A2182" w:rsidRPr="00322BBE" w:rsidRDefault="009A2182" w:rsidP="00B25224">
            <w:pPr>
              <w:pStyle w:val="TAL"/>
              <w:rPr>
                <w:sz w:val="16"/>
                <w:szCs w:val="16"/>
              </w:rPr>
            </w:pPr>
          </w:p>
        </w:tc>
      </w:tr>
      <w:tr w:rsidR="009A2182" w:rsidRPr="00322BBE" w14:paraId="02FEF70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EAD718" w14:textId="77777777" w:rsidR="009A2182" w:rsidRPr="00322BBE" w:rsidRDefault="009A2182" w:rsidP="00B25224">
            <w:pPr>
              <w:pStyle w:val="TAL"/>
              <w:rPr>
                <w:color w:val="000000"/>
                <w:sz w:val="16"/>
                <w:szCs w:val="16"/>
              </w:rPr>
            </w:pPr>
            <w:r w:rsidRPr="00322BBE">
              <w:rPr>
                <w:color w:val="000000"/>
                <w:sz w:val="16"/>
                <w:szCs w:val="16"/>
              </w:rPr>
              <w:t>C3-246445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84A7355" w14:textId="77777777" w:rsidR="009A2182" w:rsidRPr="00322BBE" w:rsidRDefault="009A2182" w:rsidP="00B25224">
            <w:pPr>
              <w:pStyle w:val="TAL"/>
              <w:rPr>
                <w:color w:val="000000"/>
                <w:sz w:val="16"/>
                <w:szCs w:val="16"/>
              </w:rPr>
            </w:pPr>
            <w:r w:rsidRPr="00322BBE">
              <w:rPr>
                <w:color w:val="000000"/>
                <w:sz w:val="16"/>
                <w:szCs w:val="16"/>
              </w:rPr>
              <w:t>Terminology alignment for bundled EAS coordinated ACRs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3765E2"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74C7F6B"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CC11080" w14:textId="77777777" w:rsidR="009A2182" w:rsidRPr="00322BBE" w:rsidRDefault="009A2182" w:rsidP="00B25224">
            <w:pPr>
              <w:pStyle w:val="TAL"/>
              <w:rPr>
                <w:color w:val="000000"/>
                <w:sz w:val="16"/>
                <w:szCs w:val="16"/>
              </w:rPr>
            </w:pPr>
            <w:r w:rsidRPr="00322BBE">
              <w:rPr>
                <w:color w:val="000000"/>
                <w:sz w:val="16"/>
                <w:szCs w:val="16"/>
              </w:rPr>
              <w:t>C3-246082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A2D62A" w14:textId="77777777" w:rsidR="009A2182" w:rsidRPr="00322BBE" w:rsidRDefault="009A2182" w:rsidP="00B25224">
            <w:pPr>
              <w:pStyle w:val="TAL"/>
              <w:rPr>
                <w:sz w:val="16"/>
                <w:szCs w:val="16"/>
              </w:rPr>
            </w:pPr>
          </w:p>
        </w:tc>
      </w:tr>
      <w:tr w:rsidR="009A2182" w:rsidRPr="00322BBE" w14:paraId="689D808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A57A56F" w14:textId="77777777" w:rsidR="009A2182" w:rsidRPr="00322BBE" w:rsidRDefault="009A2182" w:rsidP="00B25224">
            <w:pPr>
              <w:pStyle w:val="TAL"/>
              <w:rPr>
                <w:color w:val="000000"/>
                <w:sz w:val="16"/>
                <w:szCs w:val="16"/>
              </w:rPr>
            </w:pPr>
            <w:r w:rsidRPr="00322BBE">
              <w:rPr>
                <w:color w:val="000000"/>
                <w:sz w:val="16"/>
                <w:szCs w:val="16"/>
              </w:rPr>
              <w:t>C3-246446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72374A" w14:textId="77777777" w:rsidR="009A2182" w:rsidRPr="00322BBE" w:rsidRDefault="009A2182" w:rsidP="00B25224">
            <w:pPr>
              <w:pStyle w:val="TAL"/>
              <w:rPr>
                <w:color w:val="000000"/>
                <w:sz w:val="16"/>
                <w:szCs w:val="16"/>
              </w:rPr>
            </w:pPr>
            <w:r w:rsidRPr="00322BBE">
              <w:rPr>
                <w:color w:val="000000"/>
                <w:sz w:val="16"/>
                <w:szCs w:val="16"/>
              </w:rPr>
              <w:t>ACR status update – Application group ID</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C009E9" w14:textId="77777777" w:rsidR="009A2182" w:rsidRPr="00322BBE" w:rsidRDefault="009A2182" w:rsidP="00B25224">
            <w:pPr>
              <w:pStyle w:val="TAL"/>
              <w:rPr>
                <w:color w:val="000000"/>
                <w:sz w:val="16"/>
                <w:szCs w:val="16"/>
              </w:rPr>
            </w:pPr>
            <w:r w:rsidRPr="00322BBE">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48F9BF"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7A206E0" w14:textId="77777777" w:rsidR="009A2182" w:rsidRPr="00322BBE" w:rsidRDefault="009A2182" w:rsidP="00B25224">
            <w:pPr>
              <w:pStyle w:val="TAL"/>
              <w:rPr>
                <w:color w:val="000000"/>
                <w:sz w:val="16"/>
                <w:szCs w:val="16"/>
              </w:rPr>
            </w:pPr>
            <w:r w:rsidRPr="00322BBE">
              <w:rPr>
                <w:color w:val="000000"/>
                <w:sz w:val="16"/>
                <w:szCs w:val="16"/>
              </w:rPr>
              <w:t>C3-246161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EEAE32" w14:textId="77777777" w:rsidR="009A2182" w:rsidRPr="00322BBE" w:rsidRDefault="009A2182" w:rsidP="00B25224">
            <w:pPr>
              <w:pStyle w:val="TAL"/>
              <w:rPr>
                <w:sz w:val="16"/>
                <w:szCs w:val="16"/>
              </w:rPr>
            </w:pPr>
          </w:p>
        </w:tc>
      </w:tr>
      <w:tr w:rsidR="009A2182" w:rsidRPr="00322BBE" w14:paraId="76CA63B2"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D58254F" w14:textId="77777777" w:rsidR="009A2182" w:rsidRPr="00322BBE" w:rsidRDefault="009A2182" w:rsidP="00B25224">
            <w:pPr>
              <w:pStyle w:val="TAL"/>
              <w:rPr>
                <w:color w:val="000000"/>
                <w:sz w:val="16"/>
                <w:szCs w:val="16"/>
              </w:rPr>
            </w:pPr>
            <w:r w:rsidRPr="00322BBE">
              <w:rPr>
                <w:color w:val="000000"/>
                <w:sz w:val="16"/>
                <w:szCs w:val="16"/>
              </w:rPr>
              <w:t>C3-246447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9C5457" w14:textId="77777777" w:rsidR="009A2182" w:rsidRPr="00322BBE" w:rsidRDefault="009A2182" w:rsidP="00B25224">
            <w:pPr>
              <w:pStyle w:val="TAL"/>
              <w:rPr>
                <w:color w:val="000000"/>
                <w:sz w:val="16"/>
                <w:szCs w:val="16"/>
              </w:rPr>
            </w:pPr>
            <w:r w:rsidRPr="00322BBE">
              <w:rPr>
                <w:color w:val="000000"/>
                <w:sz w:val="16"/>
                <w:szCs w:val="16"/>
              </w:rPr>
              <w:t xml:space="preserve">Resolve ENs on </w:t>
            </w:r>
            <w:proofErr w:type="spellStart"/>
            <w:r w:rsidRPr="00322BBE">
              <w:rPr>
                <w:color w:val="000000"/>
                <w:sz w:val="16"/>
                <w:szCs w:val="16"/>
              </w:rPr>
              <w:t>AppGroupInfo</w:t>
            </w:r>
            <w:proofErr w:type="spellEnd"/>
            <w:r w:rsidRPr="00322BBE">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D5C6532" w14:textId="77777777" w:rsidR="009A2182" w:rsidRPr="00322BBE" w:rsidRDefault="009A2182" w:rsidP="00B25224">
            <w:pPr>
              <w:pStyle w:val="TAL"/>
              <w:rPr>
                <w:color w:val="000000"/>
                <w:sz w:val="16"/>
                <w:szCs w:val="16"/>
              </w:rPr>
            </w:pPr>
            <w:r w:rsidRPr="00322BBE">
              <w:rPr>
                <w:color w:val="000000"/>
                <w:sz w:val="16"/>
                <w:szCs w:val="16"/>
              </w:rPr>
              <w:t>Ericsson,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CA315F8"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8E86AA" w14:textId="77777777" w:rsidR="009A2182" w:rsidRPr="00322BBE" w:rsidRDefault="009A2182" w:rsidP="00B25224">
            <w:pPr>
              <w:pStyle w:val="TAL"/>
              <w:rPr>
                <w:color w:val="000000"/>
                <w:sz w:val="16"/>
                <w:szCs w:val="16"/>
              </w:rPr>
            </w:pPr>
            <w:r w:rsidRPr="00322BBE">
              <w:rPr>
                <w:color w:val="000000"/>
                <w:sz w:val="16"/>
                <w:szCs w:val="16"/>
              </w:rPr>
              <w:t>C3-246252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D0EABE" w14:textId="77777777" w:rsidR="009A2182" w:rsidRPr="00322BBE" w:rsidRDefault="009A2182" w:rsidP="00B25224">
            <w:pPr>
              <w:pStyle w:val="TAL"/>
              <w:rPr>
                <w:sz w:val="16"/>
                <w:szCs w:val="16"/>
              </w:rPr>
            </w:pPr>
          </w:p>
        </w:tc>
      </w:tr>
      <w:tr w:rsidR="009A2182" w:rsidRPr="00322BBE" w14:paraId="2DD4185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D5F9A6D" w14:textId="77777777" w:rsidR="009A2182" w:rsidRPr="00322BBE" w:rsidRDefault="009A2182" w:rsidP="00B25224">
            <w:pPr>
              <w:pStyle w:val="TAL"/>
              <w:rPr>
                <w:color w:val="000000"/>
                <w:sz w:val="16"/>
                <w:szCs w:val="16"/>
              </w:rPr>
            </w:pPr>
            <w:r w:rsidRPr="00322BBE">
              <w:rPr>
                <w:color w:val="000000"/>
                <w:sz w:val="16"/>
                <w:szCs w:val="16"/>
              </w:rPr>
              <w:t>C3-246448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B41DB0" w14:textId="77777777" w:rsidR="009A2182" w:rsidRPr="00322BBE" w:rsidRDefault="009A2182" w:rsidP="00B25224">
            <w:pPr>
              <w:pStyle w:val="TAL"/>
              <w:rPr>
                <w:color w:val="000000"/>
                <w:sz w:val="16"/>
                <w:szCs w:val="16"/>
              </w:rPr>
            </w:pPr>
            <w:r w:rsidRPr="00322BBE">
              <w:rPr>
                <w:color w:val="000000"/>
                <w:sz w:val="16"/>
                <w:szCs w:val="16"/>
              </w:rPr>
              <w:t>ECS service provisioning information – Location clarification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E3DDD4" w14:textId="77777777" w:rsidR="009A2182" w:rsidRPr="00322BBE" w:rsidRDefault="009A2182" w:rsidP="00B25224">
            <w:pPr>
              <w:pStyle w:val="TAL"/>
              <w:rPr>
                <w:color w:val="000000"/>
                <w:sz w:val="16"/>
                <w:szCs w:val="16"/>
              </w:rPr>
            </w:pPr>
            <w:r w:rsidRPr="00322BBE">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C1CF47"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139B8A6" w14:textId="77777777" w:rsidR="009A2182" w:rsidRPr="00322BBE" w:rsidRDefault="009A2182" w:rsidP="00B25224">
            <w:pPr>
              <w:pStyle w:val="TAL"/>
              <w:rPr>
                <w:color w:val="000000"/>
                <w:sz w:val="16"/>
                <w:szCs w:val="16"/>
              </w:rPr>
            </w:pPr>
            <w:r w:rsidRPr="00322BBE">
              <w:rPr>
                <w:color w:val="000000"/>
                <w:sz w:val="16"/>
                <w:szCs w:val="16"/>
              </w:rPr>
              <w:t>C3-246174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6D9AAF" w14:textId="77777777" w:rsidR="009A2182" w:rsidRPr="00322BBE" w:rsidRDefault="009A2182" w:rsidP="00B25224">
            <w:pPr>
              <w:pStyle w:val="TAL"/>
              <w:rPr>
                <w:sz w:val="16"/>
                <w:szCs w:val="16"/>
              </w:rPr>
            </w:pPr>
          </w:p>
        </w:tc>
      </w:tr>
      <w:tr w:rsidR="009A2182" w:rsidRPr="00322BBE" w14:paraId="6ACA8AD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CB7C476" w14:textId="77777777" w:rsidR="009A2182" w:rsidRPr="00322BBE" w:rsidRDefault="009A2182" w:rsidP="00B25224">
            <w:pPr>
              <w:pStyle w:val="TAL"/>
              <w:rPr>
                <w:color w:val="000000"/>
                <w:sz w:val="16"/>
                <w:szCs w:val="16"/>
              </w:rPr>
            </w:pPr>
            <w:r w:rsidRPr="00322BBE">
              <w:rPr>
                <w:color w:val="000000"/>
                <w:sz w:val="16"/>
                <w:szCs w:val="16"/>
              </w:rPr>
              <w:t>C3-246449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0F8B56F" w14:textId="77777777" w:rsidR="009A2182" w:rsidRPr="00322BBE" w:rsidRDefault="009A2182" w:rsidP="00B25224">
            <w:pPr>
              <w:pStyle w:val="TAL"/>
              <w:rPr>
                <w:color w:val="000000"/>
                <w:sz w:val="16"/>
                <w:szCs w:val="16"/>
              </w:rPr>
            </w:pPr>
            <w:r w:rsidRPr="00322BBE">
              <w:rPr>
                <w:color w:val="000000"/>
                <w:sz w:val="16"/>
                <w:szCs w:val="16"/>
              </w:rPr>
              <w:t xml:space="preserve">Resolve EN on </w:t>
            </w:r>
            <w:proofErr w:type="spellStart"/>
            <w:r w:rsidRPr="00322BBE">
              <w:rPr>
                <w:color w:val="000000"/>
                <w:sz w:val="16"/>
                <w:szCs w:val="16"/>
              </w:rPr>
              <w:t>AppGrpProfile</w:t>
            </w:r>
            <w:proofErr w:type="spellEnd"/>
            <w:r w:rsidRPr="00322BBE">
              <w:rPr>
                <w:color w:val="000000"/>
                <w:sz w:val="16"/>
                <w:szCs w:val="16"/>
              </w:rPr>
              <w:t xml:space="preserve"> data type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05569F9" w14:textId="77777777" w:rsidR="009A2182" w:rsidRPr="00322BBE" w:rsidRDefault="009A2182" w:rsidP="00B25224">
            <w:pPr>
              <w:pStyle w:val="TAL"/>
              <w:rPr>
                <w:color w:val="000000"/>
                <w:sz w:val="16"/>
                <w:szCs w:val="16"/>
              </w:rPr>
            </w:pPr>
            <w:r w:rsidRPr="00322BBE">
              <w:rPr>
                <w:color w:val="000000"/>
                <w:sz w:val="16"/>
                <w:szCs w:val="16"/>
              </w:rPr>
              <w:t>Ericsson,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CF38AB"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3BDCF57" w14:textId="77777777" w:rsidR="009A2182" w:rsidRPr="00322BBE" w:rsidRDefault="009A2182" w:rsidP="00B25224">
            <w:pPr>
              <w:pStyle w:val="TAL"/>
              <w:rPr>
                <w:color w:val="000000"/>
                <w:sz w:val="16"/>
                <w:szCs w:val="16"/>
              </w:rPr>
            </w:pPr>
            <w:r w:rsidRPr="00322BBE">
              <w:rPr>
                <w:color w:val="000000"/>
                <w:sz w:val="16"/>
                <w:szCs w:val="16"/>
              </w:rPr>
              <w:t>C3-246253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C80091" w14:textId="77777777" w:rsidR="009A2182" w:rsidRPr="00322BBE" w:rsidRDefault="009A2182" w:rsidP="00B25224">
            <w:pPr>
              <w:pStyle w:val="TAL"/>
              <w:rPr>
                <w:sz w:val="16"/>
                <w:szCs w:val="16"/>
              </w:rPr>
            </w:pPr>
          </w:p>
        </w:tc>
      </w:tr>
      <w:tr w:rsidR="009A2182" w:rsidRPr="00322BBE" w14:paraId="02840F9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73D8E4E" w14:textId="77777777" w:rsidR="009A2182" w:rsidRPr="00322BBE" w:rsidRDefault="009A2182" w:rsidP="00B25224">
            <w:pPr>
              <w:pStyle w:val="TAL"/>
              <w:rPr>
                <w:color w:val="000000"/>
                <w:sz w:val="16"/>
                <w:szCs w:val="16"/>
              </w:rPr>
            </w:pPr>
            <w:r w:rsidRPr="00322BBE">
              <w:rPr>
                <w:color w:val="000000"/>
                <w:sz w:val="16"/>
                <w:szCs w:val="16"/>
              </w:rPr>
              <w:t>C3-246450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F8940B2" w14:textId="77777777" w:rsidR="009A2182" w:rsidRPr="00322BBE" w:rsidRDefault="009A2182" w:rsidP="00B25224">
            <w:pPr>
              <w:pStyle w:val="TAL"/>
              <w:rPr>
                <w:color w:val="000000"/>
                <w:sz w:val="16"/>
                <w:szCs w:val="16"/>
              </w:rPr>
            </w:pPr>
            <w:r w:rsidRPr="00322BBE">
              <w:rPr>
                <w:color w:val="000000"/>
                <w:sz w:val="16"/>
                <w:szCs w:val="16"/>
              </w:rPr>
              <w:t xml:space="preserve">Add the new </w:t>
            </w:r>
            <w:proofErr w:type="spellStart"/>
            <w:r w:rsidRPr="00322BBE">
              <w:rPr>
                <w:color w:val="000000"/>
                <w:sz w:val="16"/>
                <w:szCs w:val="16"/>
              </w:rPr>
              <w:t>UAVFlightAssistance</w:t>
            </w:r>
            <w:proofErr w:type="spellEnd"/>
            <w:r w:rsidRPr="00322BBE">
              <w:rPr>
                <w:color w:val="000000"/>
                <w:sz w:val="16"/>
                <w:szCs w:val="16"/>
              </w:rPr>
              <w:t xml:space="preserve"> API in clause 5.1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83B7F8" w14:textId="77777777" w:rsidR="009A2182" w:rsidRPr="00322BBE" w:rsidRDefault="009A2182" w:rsidP="00B25224">
            <w:pPr>
              <w:pStyle w:val="TAL"/>
              <w:rPr>
                <w:color w:val="000000"/>
                <w:sz w:val="16"/>
                <w:szCs w:val="16"/>
              </w:rPr>
            </w:pPr>
            <w:r w:rsidRPr="00322BBE">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356DA0"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BB665E" w14:textId="77777777" w:rsidR="009A2182" w:rsidRPr="00322BBE" w:rsidRDefault="009A2182" w:rsidP="00B25224">
            <w:pPr>
              <w:pStyle w:val="TAL"/>
              <w:rPr>
                <w:color w:val="000000"/>
                <w:sz w:val="16"/>
                <w:szCs w:val="16"/>
              </w:rPr>
            </w:pPr>
            <w:r w:rsidRPr="00322BBE">
              <w:rPr>
                <w:color w:val="000000"/>
                <w:sz w:val="16"/>
                <w:szCs w:val="16"/>
              </w:rPr>
              <w:t>C3-246090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531CC9" w14:textId="77777777" w:rsidR="009A2182" w:rsidRPr="00322BBE" w:rsidRDefault="009A2182" w:rsidP="00B25224">
            <w:pPr>
              <w:pStyle w:val="TAL"/>
              <w:rPr>
                <w:sz w:val="16"/>
                <w:szCs w:val="16"/>
              </w:rPr>
            </w:pPr>
          </w:p>
        </w:tc>
      </w:tr>
      <w:tr w:rsidR="009A2182" w:rsidRPr="00322BBE" w14:paraId="2DA5879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568253" w14:textId="77777777" w:rsidR="009A2182" w:rsidRPr="00322BBE" w:rsidRDefault="009A2182" w:rsidP="00B25224">
            <w:pPr>
              <w:pStyle w:val="TAL"/>
              <w:rPr>
                <w:color w:val="000000"/>
                <w:sz w:val="16"/>
                <w:szCs w:val="16"/>
              </w:rPr>
            </w:pPr>
            <w:r w:rsidRPr="00322BBE">
              <w:rPr>
                <w:color w:val="000000"/>
                <w:sz w:val="16"/>
                <w:szCs w:val="16"/>
              </w:rPr>
              <w:t>C3-246451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D270A9" w14:textId="77777777" w:rsidR="009A2182" w:rsidRPr="00322BBE" w:rsidRDefault="009A2182" w:rsidP="00B25224">
            <w:pPr>
              <w:pStyle w:val="TAL"/>
              <w:rPr>
                <w:color w:val="000000"/>
                <w:sz w:val="16"/>
                <w:szCs w:val="16"/>
              </w:rPr>
            </w:pPr>
            <w:proofErr w:type="spellStart"/>
            <w:r w:rsidRPr="00322BBE">
              <w:rPr>
                <w:color w:val="000000"/>
                <w:sz w:val="16"/>
                <w:szCs w:val="16"/>
              </w:rPr>
              <w:t>UAVFlightAssistance</w:t>
            </w:r>
            <w:proofErr w:type="spellEnd"/>
            <w:r w:rsidRPr="00322BBE">
              <w:rPr>
                <w:color w:val="000000"/>
                <w:sz w:val="16"/>
                <w:szCs w:val="16"/>
              </w:rPr>
              <w:t xml:space="preserve"> API and data model definition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38F151" w14:textId="77777777" w:rsidR="009A2182" w:rsidRPr="00322BBE" w:rsidRDefault="009A2182" w:rsidP="00B25224">
            <w:pPr>
              <w:pStyle w:val="TAL"/>
              <w:rPr>
                <w:color w:val="000000"/>
                <w:sz w:val="16"/>
                <w:szCs w:val="16"/>
              </w:rPr>
            </w:pPr>
            <w:r w:rsidRPr="00322BBE">
              <w:rPr>
                <w:color w:val="000000"/>
                <w:sz w:val="16"/>
                <w:szCs w:val="16"/>
              </w:rPr>
              <w:t>Huawei,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8E75D0"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34A67AF" w14:textId="77777777" w:rsidR="009A2182" w:rsidRPr="00322BBE" w:rsidRDefault="009A2182" w:rsidP="00B25224">
            <w:pPr>
              <w:pStyle w:val="TAL"/>
              <w:rPr>
                <w:color w:val="000000"/>
                <w:sz w:val="16"/>
                <w:szCs w:val="16"/>
              </w:rPr>
            </w:pPr>
            <w:r w:rsidRPr="00322BBE">
              <w:rPr>
                <w:color w:val="000000"/>
                <w:sz w:val="16"/>
                <w:szCs w:val="16"/>
              </w:rPr>
              <w:t>C3-246220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78641D" w14:textId="77777777" w:rsidR="009A2182" w:rsidRPr="00322BBE" w:rsidRDefault="009A2182" w:rsidP="00B25224">
            <w:pPr>
              <w:pStyle w:val="TAL"/>
              <w:rPr>
                <w:sz w:val="16"/>
                <w:szCs w:val="16"/>
              </w:rPr>
            </w:pPr>
          </w:p>
        </w:tc>
      </w:tr>
      <w:tr w:rsidR="009A2182" w:rsidRPr="00322BBE" w14:paraId="6FAE6E4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4EE07A" w14:textId="77777777" w:rsidR="009A2182" w:rsidRPr="00322BBE" w:rsidRDefault="009A2182" w:rsidP="00B25224">
            <w:pPr>
              <w:pStyle w:val="TAL"/>
              <w:rPr>
                <w:color w:val="000000"/>
                <w:sz w:val="16"/>
                <w:szCs w:val="16"/>
              </w:rPr>
            </w:pPr>
            <w:r w:rsidRPr="00322BBE">
              <w:rPr>
                <w:color w:val="000000"/>
                <w:sz w:val="16"/>
                <w:szCs w:val="16"/>
              </w:rPr>
              <w:t>C3-246452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7068C7F" w14:textId="77777777" w:rsidR="009A2182" w:rsidRPr="00322BBE" w:rsidRDefault="009A2182" w:rsidP="00B25224">
            <w:pPr>
              <w:pStyle w:val="TAL"/>
              <w:rPr>
                <w:color w:val="000000"/>
                <w:sz w:val="16"/>
                <w:szCs w:val="16"/>
              </w:rPr>
            </w:pPr>
            <w:r w:rsidRPr="00322BBE">
              <w:rPr>
                <w:color w:val="000000"/>
                <w:sz w:val="16"/>
                <w:szCs w:val="16"/>
              </w:rPr>
              <w:t>Support of list of UEs for Movement Behaviour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48DEB9" w14:textId="77777777" w:rsidR="009A2182" w:rsidRPr="00322BBE" w:rsidRDefault="009A2182" w:rsidP="00B25224">
            <w:pPr>
              <w:pStyle w:val="TAL"/>
              <w:rPr>
                <w:color w:val="000000"/>
                <w:sz w:val="16"/>
                <w:szCs w:val="16"/>
              </w:rPr>
            </w:pPr>
            <w:r w:rsidRPr="00322BBE">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9518FA"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EC0A62" w14:textId="77777777" w:rsidR="009A2182" w:rsidRPr="00322BBE" w:rsidRDefault="009A2182" w:rsidP="00B25224">
            <w:pPr>
              <w:pStyle w:val="TAL"/>
              <w:rPr>
                <w:color w:val="000000"/>
                <w:sz w:val="16"/>
                <w:szCs w:val="16"/>
              </w:rPr>
            </w:pPr>
            <w:r w:rsidRPr="00322BBE">
              <w:rPr>
                <w:color w:val="000000"/>
                <w:sz w:val="16"/>
                <w:szCs w:val="16"/>
              </w:rPr>
              <w:t>C3-246222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57358F" w14:textId="77777777" w:rsidR="009A2182" w:rsidRPr="00322BBE" w:rsidRDefault="009A2182" w:rsidP="00B25224">
            <w:pPr>
              <w:pStyle w:val="TAL"/>
              <w:rPr>
                <w:sz w:val="16"/>
                <w:szCs w:val="16"/>
              </w:rPr>
            </w:pPr>
          </w:p>
        </w:tc>
      </w:tr>
      <w:tr w:rsidR="009A2182" w:rsidRPr="00322BBE" w14:paraId="52CA9D32"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C8ECD7" w14:textId="77777777" w:rsidR="009A2182" w:rsidRPr="00322BBE" w:rsidRDefault="009A2182" w:rsidP="00B25224">
            <w:pPr>
              <w:pStyle w:val="TAL"/>
              <w:rPr>
                <w:color w:val="000000"/>
                <w:sz w:val="16"/>
                <w:szCs w:val="16"/>
              </w:rPr>
            </w:pPr>
            <w:r w:rsidRPr="00322BBE">
              <w:rPr>
                <w:color w:val="000000"/>
                <w:sz w:val="16"/>
                <w:szCs w:val="16"/>
              </w:rPr>
              <w:t>C3-246453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432A82E" w14:textId="77777777" w:rsidR="009A2182" w:rsidRPr="00322BBE" w:rsidRDefault="009A2182" w:rsidP="00B25224">
            <w:pPr>
              <w:pStyle w:val="TAL"/>
              <w:rPr>
                <w:color w:val="000000"/>
                <w:sz w:val="16"/>
                <w:szCs w:val="16"/>
              </w:rPr>
            </w:pPr>
            <w:r w:rsidRPr="00322BBE">
              <w:rPr>
                <w:color w:val="000000"/>
                <w:sz w:val="16"/>
                <w:szCs w:val="16"/>
              </w:rPr>
              <w:t xml:space="preserve">Support list of UEs in QoS </w:t>
            </w:r>
            <w:proofErr w:type="spellStart"/>
            <w:r w:rsidRPr="00322BBE">
              <w:rPr>
                <w:color w:val="000000"/>
                <w:sz w:val="16"/>
                <w:szCs w:val="16"/>
              </w:rPr>
              <w:t>Sustanability</w:t>
            </w:r>
            <w:proofErr w:type="spellEnd"/>
            <w:r w:rsidRPr="00322BBE">
              <w:rPr>
                <w:color w:val="000000"/>
                <w:sz w:val="16"/>
                <w:szCs w:val="16"/>
              </w:rPr>
              <w:t xml:space="preserve">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6ACFC5" w14:textId="77777777" w:rsidR="009A2182" w:rsidRPr="00322BBE" w:rsidRDefault="009A2182" w:rsidP="00B25224">
            <w:pPr>
              <w:pStyle w:val="TAL"/>
              <w:rPr>
                <w:color w:val="000000"/>
                <w:sz w:val="16"/>
                <w:szCs w:val="16"/>
              </w:rPr>
            </w:pPr>
            <w:r w:rsidRPr="00322BBE">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B170FD"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4486B23" w14:textId="77777777" w:rsidR="009A2182" w:rsidRPr="00322BBE" w:rsidRDefault="009A2182" w:rsidP="00B25224">
            <w:pPr>
              <w:pStyle w:val="TAL"/>
              <w:rPr>
                <w:color w:val="000000"/>
                <w:sz w:val="16"/>
                <w:szCs w:val="16"/>
              </w:rPr>
            </w:pPr>
            <w:r w:rsidRPr="00322BBE">
              <w:rPr>
                <w:color w:val="000000"/>
                <w:sz w:val="16"/>
                <w:szCs w:val="16"/>
              </w:rPr>
              <w:t>C3-246265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42CD4C" w14:textId="77777777" w:rsidR="009A2182" w:rsidRPr="00322BBE" w:rsidRDefault="009A2182" w:rsidP="00B25224">
            <w:pPr>
              <w:pStyle w:val="TAL"/>
              <w:rPr>
                <w:sz w:val="16"/>
                <w:szCs w:val="16"/>
              </w:rPr>
            </w:pPr>
          </w:p>
        </w:tc>
      </w:tr>
      <w:tr w:rsidR="009A2182" w:rsidRPr="00322BBE" w14:paraId="07BBFEC2"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1FD7708" w14:textId="77777777" w:rsidR="009A2182" w:rsidRPr="00322BBE" w:rsidRDefault="009A2182" w:rsidP="00B25224">
            <w:pPr>
              <w:pStyle w:val="TAL"/>
              <w:rPr>
                <w:color w:val="000000"/>
                <w:sz w:val="16"/>
                <w:szCs w:val="16"/>
              </w:rPr>
            </w:pPr>
            <w:r w:rsidRPr="00322BBE">
              <w:rPr>
                <w:color w:val="000000"/>
                <w:sz w:val="16"/>
                <w:szCs w:val="16"/>
              </w:rPr>
              <w:t>C3-246454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CC4F04" w14:textId="77777777" w:rsidR="009A2182" w:rsidRPr="00322BBE" w:rsidRDefault="009A2182" w:rsidP="00B25224">
            <w:pPr>
              <w:pStyle w:val="TAL"/>
              <w:rPr>
                <w:color w:val="000000"/>
                <w:sz w:val="16"/>
                <w:szCs w:val="16"/>
              </w:rPr>
            </w:pPr>
            <w:r w:rsidRPr="00322BBE">
              <w:rPr>
                <w:color w:val="000000"/>
                <w:sz w:val="16"/>
                <w:szCs w:val="16"/>
              </w:rPr>
              <w:t xml:space="preserve">Support list of UEs in QoS </w:t>
            </w:r>
            <w:proofErr w:type="spellStart"/>
            <w:r w:rsidRPr="00322BBE">
              <w:rPr>
                <w:color w:val="000000"/>
                <w:sz w:val="16"/>
                <w:szCs w:val="16"/>
              </w:rPr>
              <w:t>Sustanability</w:t>
            </w:r>
            <w:proofErr w:type="spellEnd"/>
            <w:r w:rsidRPr="00322BBE">
              <w:rPr>
                <w:color w:val="000000"/>
                <w:sz w:val="16"/>
                <w:szCs w:val="16"/>
              </w:rPr>
              <w:t xml:space="preserve"> and Movement Behaviour Analyses Exposure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000F84" w14:textId="77777777" w:rsidR="009A2182" w:rsidRPr="00322BBE" w:rsidRDefault="009A2182" w:rsidP="00B25224">
            <w:pPr>
              <w:pStyle w:val="TAL"/>
              <w:rPr>
                <w:color w:val="000000"/>
                <w:sz w:val="16"/>
                <w:szCs w:val="16"/>
              </w:rPr>
            </w:pPr>
            <w:r w:rsidRPr="00322BBE">
              <w:rPr>
                <w:color w:val="000000"/>
                <w:sz w:val="16"/>
                <w:szCs w:val="16"/>
              </w:rPr>
              <w:t>Ericsson, 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60043B"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78F3E00" w14:textId="77777777" w:rsidR="009A2182" w:rsidRPr="00322BBE" w:rsidRDefault="009A2182" w:rsidP="00B25224">
            <w:pPr>
              <w:pStyle w:val="TAL"/>
              <w:rPr>
                <w:color w:val="000000"/>
                <w:sz w:val="16"/>
                <w:szCs w:val="16"/>
              </w:rPr>
            </w:pPr>
            <w:r w:rsidRPr="00322BBE">
              <w:rPr>
                <w:color w:val="000000"/>
                <w:sz w:val="16"/>
                <w:szCs w:val="16"/>
              </w:rPr>
              <w:t>C3-246266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4A556C" w14:textId="77777777" w:rsidR="009A2182" w:rsidRPr="00322BBE" w:rsidRDefault="009A2182" w:rsidP="00B25224">
            <w:pPr>
              <w:pStyle w:val="TAL"/>
              <w:rPr>
                <w:sz w:val="16"/>
                <w:szCs w:val="16"/>
              </w:rPr>
            </w:pPr>
          </w:p>
        </w:tc>
      </w:tr>
      <w:tr w:rsidR="009A2182" w:rsidRPr="00322BBE" w14:paraId="7AFCACB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22908E1" w14:textId="77777777" w:rsidR="009A2182" w:rsidRPr="00322BBE" w:rsidRDefault="009A2182" w:rsidP="00B25224">
            <w:pPr>
              <w:pStyle w:val="TAL"/>
              <w:rPr>
                <w:color w:val="000000"/>
                <w:sz w:val="16"/>
                <w:szCs w:val="16"/>
              </w:rPr>
            </w:pPr>
            <w:r w:rsidRPr="00322BBE">
              <w:rPr>
                <w:color w:val="000000"/>
                <w:sz w:val="16"/>
                <w:szCs w:val="16"/>
              </w:rPr>
              <w:t>C3-246455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B46869E" w14:textId="77777777" w:rsidR="009A2182" w:rsidRPr="00322BBE" w:rsidRDefault="009A2182" w:rsidP="00B25224">
            <w:pPr>
              <w:pStyle w:val="TAL"/>
              <w:rPr>
                <w:color w:val="000000"/>
                <w:sz w:val="16"/>
                <w:szCs w:val="16"/>
              </w:rPr>
            </w:pPr>
            <w:r w:rsidRPr="00322BBE">
              <w:rPr>
                <w:color w:val="000000"/>
                <w:sz w:val="16"/>
                <w:szCs w:val="16"/>
              </w:rPr>
              <w:t>Update TTC predictions in Relative Proximity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A71DF0" w14:textId="77777777" w:rsidR="009A2182" w:rsidRPr="00322BBE" w:rsidRDefault="009A2182" w:rsidP="00B25224">
            <w:pPr>
              <w:pStyle w:val="TAL"/>
              <w:rPr>
                <w:color w:val="000000"/>
                <w:sz w:val="16"/>
                <w:szCs w:val="16"/>
              </w:rPr>
            </w:pPr>
            <w:r w:rsidRPr="00322BBE">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343F0D" w14:textId="77777777" w:rsidR="009A2182" w:rsidRPr="00322BBE" w:rsidRDefault="009A2182" w:rsidP="00B25224">
            <w:pPr>
              <w:pStyle w:val="TAL"/>
              <w:rPr>
                <w:color w:val="000000"/>
                <w:sz w:val="16"/>
                <w:szCs w:val="16"/>
              </w:rPr>
            </w:pPr>
            <w:r w:rsidRPr="00322BBE">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063BEC7" w14:textId="77777777" w:rsidR="009A2182" w:rsidRPr="00322BBE" w:rsidRDefault="009A2182" w:rsidP="00B25224">
            <w:pPr>
              <w:pStyle w:val="TAL"/>
              <w:rPr>
                <w:color w:val="000000"/>
                <w:sz w:val="16"/>
                <w:szCs w:val="16"/>
              </w:rPr>
            </w:pPr>
            <w:r w:rsidRPr="00322BBE">
              <w:rPr>
                <w:color w:val="000000"/>
                <w:sz w:val="16"/>
                <w:szCs w:val="16"/>
              </w:rPr>
              <w:t>C3-246267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9A7EBC" w14:textId="77777777" w:rsidR="009A2182" w:rsidRPr="00322BBE" w:rsidRDefault="009A2182" w:rsidP="00B25224">
            <w:pPr>
              <w:pStyle w:val="TAL"/>
              <w:rPr>
                <w:sz w:val="16"/>
                <w:szCs w:val="16"/>
              </w:rPr>
            </w:pPr>
          </w:p>
        </w:tc>
      </w:tr>
      <w:tr w:rsidR="009A2182" w:rsidRPr="00322BBE" w14:paraId="486830D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A7BD0F1" w14:textId="77777777" w:rsidR="009A2182" w:rsidRPr="00322BBE" w:rsidRDefault="009A2182" w:rsidP="00B25224">
            <w:pPr>
              <w:pStyle w:val="TAL"/>
              <w:rPr>
                <w:color w:val="000000"/>
                <w:sz w:val="16"/>
                <w:szCs w:val="16"/>
              </w:rPr>
            </w:pPr>
            <w:r w:rsidRPr="00322BBE">
              <w:rPr>
                <w:color w:val="000000"/>
                <w:sz w:val="16"/>
                <w:szCs w:val="16"/>
              </w:rPr>
              <w:t>C3-246456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B0B8A64" w14:textId="77777777" w:rsidR="009A2182" w:rsidRPr="00322BBE" w:rsidRDefault="009A2182" w:rsidP="00B25224">
            <w:pPr>
              <w:pStyle w:val="TAL"/>
              <w:rPr>
                <w:color w:val="000000"/>
                <w:sz w:val="16"/>
                <w:szCs w:val="16"/>
              </w:rPr>
            </w:pPr>
            <w:r w:rsidRPr="00322BBE">
              <w:rPr>
                <w:color w:val="000000"/>
                <w:sz w:val="16"/>
                <w:szCs w:val="16"/>
              </w:rPr>
              <w:t>Update TTC predictions in Relative Proximity Analytics Exposure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C8D3D3"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733A04" w14:textId="77777777" w:rsidR="009A2182" w:rsidRPr="00322BBE" w:rsidRDefault="009A2182" w:rsidP="00B25224">
            <w:pPr>
              <w:pStyle w:val="TAL"/>
              <w:rPr>
                <w:color w:val="000000"/>
                <w:sz w:val="16"/>
                <w:szCs w:val="16"/>
              </w:rPr>
            </w:pPr>
            <w:r w:rsidRPr="00322BBE">
              <w:rPr>
                <w:color w:val="000000"/>
                <w:sz w:val="16"/>
                <w:szCs w:val="16"/>
              </w:rPr>
              <w:t>postponed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A8588AA" w14:textId="77777777" w:rsidR="009A2182" w:rsidRPr="00322BBE" w:rsidRDefault="009A2182" w:rsidP="00B25224">
            <w:pPr>
              <w:pStyle w:val="TAL"/>
              <w:rPr>
                <w:color w:val="000000"/>
                <w:sz w:val="16"/>
                <w:szCs w:val="16"/>
              </w:rPr>
            </w:pPr>
            <w:r w:rsidRPr="00322BBE">
              <w:rPr>
                <w:color w:val="000000"/>
                <w:sz w:val="16"/>
                <w:szCs w:val="16"/>
              </w:rPr>
              <w:t>C3-246268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FD8BA19" w14:textId="77777777" w:rsidR="009A2182" w:rsidRPr="00322BBE" w:rsidRDefault="009A2182" w:rsidP="00B25224">
            <w:pPr>
              <w:pStyle w:val="TAL"/>
              <w:rPr>
                <w:sz w:val="16"/>
                <w:szCs w:val="16"/>
              </w:rPr>
            </w:pPr>
          </w:p>
        </w:tc>
      </w:tr>
      <w:tr w:rsidR="009A2182" w:rsidRPr="00322BBE" w14:paraId="5B90E3B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0268730" w14:textId="77777777" w:rsidR="009A2182" w:rsidRPr="00322BBE" w:rsidRDefault="009A2182" w:rsidP="00B25224">
            <w:pPr>
              <w:pStyle w:val="TAL"/>
              <w:rPr>
                <w:color w:val="000000"/>
                <w:sz w:val="16"/>
                <w:szCs w:val="16"/>
              </w:rPr>
            </w:pPr>
            <w:r w:rsidRPr="00322BBE">
              <w:rPr>
                <w:color w:val="000000"/>
                <w:sz w:val="16"/>
                <w:szCs w:val="16"/>
              </w:rPr>
              <w:t>C3-246457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11D2989" w14:textId="77777777" w:rsidR="009A2182" w:rsidRPr="00322BBE" w:rsidRDefault="009A2182" w:rsidP="00B25224">
            <w:pPr>
              <w:pStyle w:val="TAL"/>
              <w:rPr>
                <w:color w:val="000000"/>
                <w:sz w:val="16"/>
                <w:szCs w:val="16"/>
              </w:rPr>
            </w:pPr>
            <w:proofErr w:type="spellStart"/>
            <w:r w:rsidRPr="00322BBE">
              <w:rPr>
                <w:color w:val="000000"/>
                <w:sz w:val="16"/>
                <w:szCs w:val="16"/>
              </w:rPr>
              <w:t>RetrieveInfoUAVFlight</w:t>
            </w:r>
            <w:proofErr w:type="spellEnd"/>
            <w:r w:rsidRPr="00322BBE">
              <w:rPr>
                <w:color w:val="000000"/>
                <w:sz w:val="16"/>
                <w:szCs w:val="16"/>
              </w:rPr>
              <w:t xml:space="preserve"> service descriptions and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CF323B"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C6C386"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547A719" w14:textId="77777777" w:rsidR="009A2182" w:rsidRPr="00322BBE" w:rsidRDefault="009A2182" w:rsidP="00B25224">
            <w:pPr>
              <w:pStyle w:val="TAL"/>
              <w:rPr>
                <w:color w:val="000000"/>
                <w:sz w:val="16"/>
                <w:szCs w:val="16"/>
              </w:rPr>
            </w:pPr>
            <w:r w:rsidRPr="00322BBE">
              <w:rPr>
                <w:color w:val="000000"/>
                <w:sz w:val="16"/>
                <w:szCs w:val="16"/>
              </w:rPr>
              <w:t>C3-246269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E2457F" w14:textId="77777777" w:rsidR="009A2182" w:rsidRPr="00322BBE" w:rsidRDefault="009A2182" w:rsidP="00B25224">
            <w:pPr>
              <w:pStyle w:val="TAL"/>
              <w:rPr>
                <w:sz w:val="16"/>
                <w:szCs w:val="16"/>
              </w:rPr>
            </w:pPr>
          </w:p>
        </w:tc>
      </w:tr>
      <w:tr w:rsidR="009A2182" w:rsidRPr="00322BBE" w14:paraId="4E51759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07BCCDF" w14:textId="77777777" w:rsidR="009A2182" w:rsidRPr="00322BBE" w:rsidRDefault="009A2182" w:rsidP="00B25224">
            <w:pPr>
              <w:pStyle w:val="TAL"/>
              <w:rPr>
                <w:color w:val="000000"/>
                <w:sz w:val="16"/>
                <w:szCs w:val="16"/>
              </w:rPr>
            </w:pPr>
            <w:r w:rsidRPr="00322BBE">
              <w:rPr>
                <w:color w:val="000000"/>
                <w:sz w:val="16"/>
                <w:szCs w:val="16"/>
              </w:rPr>
              <w:t>C3-246458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86F8379" w14:textId="77777777" w:rsidR="009A2182" w:rsidRPr="00322BBE" w:rsidRDefault="009A2182" w:rsidP="00B25224">
            <w:pPr>
              <w:pStyle w:val="TAL"/>
              <w:rPr>
                <w:color w:val="000000"/>
                <w:sz w:val="16"/>
                <w:szCs w:val="16"/>
              </w:rPr>
            </w:pPr>
            <w:proofErr w:type="spellStart"/>
            <w:r w:rsidRPr="00322BBE">
              <w:rPr>
                <w:color w:val="000000"/>
                <w:sz w:val="16"/>
                <w:szCs w:val="16"/>
              </w:rPr>
              <w:t>RetrieveInfoUAVFlight</w:t>
            </w:r>
            <w:proofErr w:type="spellEnd"/>
            <w:r w:rsidRPr="00322BBE">
              <w:rPr>
                <w:color w:val="000000"/>
                <w:sz w:val="16"/>
                <w:szCs w:val="16"/>
              </w:rPr>
              <w:t xml:space="preserve"> API definitions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13611F"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81A386"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6B2D8A" w14:textId="77777777" w:rsidR="009A2182" w:rsidRPr="00322BBE" w:rsidRDefault="009A2182" w:rsidP="00B25224">
            <w:pPr>
              <w:pStyle w:val="TAL"/>
              <w:rPr>
                <w:color w:val="000000"/>
                <w:sz w:val="16"/>
                <w:szCs w:val="16"/>
              </w:rPr>
            </w:pPr>
            <w:r w:rsidRPr="00322BBE">
              <w:rPr>
                <w:color w:val="000000"/>
                <w:sz w:val="16"/>
                <w:szCs w:val="16"/>
              </w:rPr>
              <w:t>C3-246270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1BEC327" w14:textId="77777777" w:rsidR="009A2182" w:rsidRPr="00322BBE" w:rsidRDefault="009A2182" w:rsidP="00B25224">
            <w:pPr>
              <w:pStyle w:val="TAL"/>
              <w:rPr>
                <w:sz w:val="16"/>
                <w:szCs w:val="16"/>
              </w:rPr>
            </w:pPr>
          </w:p>
        </w:tc>
      </w:tr>
      <w:tr w:rsidR="009A2182" w:rsidRPr="00322BBE" w14:paraId="520EF55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1964E5" w14:textId="77777777" w:rsidR="009A2182" w:rsidRPr="00322BBE" w:rsidRDefault="009A2182" w:rsidP="00B25224">
            <w:pPr>
              <w:pStyle w:val="TAL"/>
              <w:rPr>
                <w:color w:val="000000"/>
                <w:sz w:val="16"/>
                <w:szCs w:val="16"/>
              </w:rPr>
            </w:pPr>
            <w:r w:rsidRPr="00322BBE">
              <w:rPr>
                <w:color w:val="000000"/>
                <w:sz w:val="16"/>
                <w:szCs w:val="16"/>
              </w:rPr>
              <w:t>C3-246459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74077C3" w14:textId="77777777" w:rsidR="009A2182" w:rsidRPr="00322BBE" w:rsidRDefault="009A2182" w:rsidP="00B25224">
            <w:pPr>
              <w:pStyle w:val="TAL"/>
              <w:rPr>
                <w:color w:val="000000"/>
                <w:sz w:val="16"/>
                <w:szCs w:val="16"/>
              </w:rPr>
            </w:pPr>
            <w:proofErr w:type="spellStart"/>
            <w:r w:rsidRPr="00322BBE">
              <w:rPr>
                <w:color w:val="000000"/>
                <w:sz w:val="16"/>
                <w:szCs w:val="16"/>
              </w:rPr>
              <w:t>RetrieveInfoUAVFlight</w:t>
            </w:r>
            <w:proofErr w:type="spellEnd"/>
            <w:r w:rsidRPr="00322BBE">
              <w:rPr>
                <w:color w:val="000000"/>
                <w:sz w:val="16"/>
                <w:szCs w:val="16"/>
              </w:rPr>
              <w:t xml:space="preserve"> API </w:t>
            </w:r>
            <w:proofErr w:type="spellStart"/>
            <w:r w:rsidRPr="00322BBE">
              <w:rPr>
                <w:color w:val="000000"/>
                <w:sz w:val="16"/>
                <w:szCs w:val="16"/>
              </w:rPr>
              <w:t>OpenAPI</w:t>
            </w:r>
            <w:proofErr w:type="spellEnd"/>
            <w:r w:rsidRPr="00322BBE">
              <w:rPr>
                <w:color w:val="000000"/>
                <w:sz w:val="16"/>
                <w:szCs w:val="16"/>
              </w:rPr>
              <w:t xml:space="preserve"> definitions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3F5420"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8B12C2"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5B9317" w14:textId="77777777" w:rsidR="009A2182" w:rsidRPr="00322BBE" w:rsidRDefault="009A2182" w:rsidP="00B25224">
            <w:pPr>
              <w:pStyle w:val="TAL"/>
              <w:rPr>
                <w:color w:val="000000"/>
                <w:sz w:val="16"/>
                <w:szCs w:val="16"/>
              </w:rPr>
            </w:pPr>
            <w:r w:rsidRPr="00322BBE">
              <w:rPr>
                <w:color w:val="000000"/>
                <w:sz w:val="16"/>
                <w:szCs w:val="16"/>
              </w:rPr>
              <w:t>C3-246271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26A183" w14:textId="77777777" w:rsidR="009A2182" w:rsidRPr="00322BBE" w:rsidRDefault="009A2182" w:rsidP="00B25224">
            <w:pPr>
              <w:pStyle w:val="TAL"/>
              <w:rPr>
                <w:sz w:val="16"/>
                <w:szCs w:val="16"/>
              </w:rPr>
            </w:pPr>
          </w:p>
        </w:tc>
      </w:tr>
      <w:tr w:rsidR="009A2182" w:rsidRPr="00322BBE" w14:paraId="0351CE96"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2E78AF0" w14:textId="77777777" w:rsidR="009A2182" w:rsidRPr="00322BBE" w:rsidRDefault="009A2182" w:rsidP="00B25224">
            <w:pPr>
              <w:pStyle w:val="TAL"/>
              <w:rPr>
                <w:color w:val="000000"/>
                <w:sz w:val="16"/>
                <w:szCs w:val="16"/>
              </w:rPr>
            </w:pPr>
            <w:r w:rsidRPr="00322BBE">
              <w:rPr>
                <w:color w:val="000000"/>
                <w:sz w:val="16"/>
                <w:szCs w:val="16"/>
              </w:rPr>
              <w:t>C3-246460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7C9DBBA" w14:textId="77777777" w:rsidR="009A2182" w:rsidRPr="00322BBE" w:rsidRDefault="009A2182" w:rsidP="00B25224">
            <w:pPr>
              <w:pStyle w:val="TAL"/>
              <w:rPr>
                <w:color w:val="000000"/>
                <w:sz w:val="16"/>
                <w:szCs w:val="16"/>
              </w:rPr>
            </w:pPr>
            <w:r w:rsidRPr="00322BBE">
              <w:rPr>
                <w:color w:val="000000"/>
                <w:sz w:val="16"/>
                <w:szCs w:val="16"/>
              </w:rPr>
              <w:t xml:space="preserve">Definition of </w:t>
            </w:r>
            <w:proofErr w:type="spellStart"/>
            <w:r w:rsidRPr="00322BBE">
              <w:rPr>
                <w:color w:val="000000"/>
                <w:sz w:val="16"/>
                <w:szCs w:val="16"/>
              </w:rPr>
              <w:t>Nnef_ImsSessionManagement</w:t>
            </w:r>
            <w:proofErr w:type="spellEnd"/>
            <w:r w:rsidRPr="00322BBE">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FF2D70"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97EE460"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40C03AE" w14:textId="77777777" w:rsidR="009A2182" w:rsidRPr="00322BBE" w:rsidRDefault="009A2182" w:rsidP="00B25224">
            <w:pPr>
              <w:pStyle w:val="TAL"/>
              <w:rPr>
                <w:color w:val="000000"/>
                <w:sz w:val="16"/>
                <w:szCs w:val="16"/>
              </w:rPr>
            </w:pPr>
            <w:r w:rsidRPr="00322BBE">
              <w:rPr>
                <w:color w:val="000000"/>
                <w:sz w:val="16"/>
                <w:szCs w:val="16"/>
              </w:rPr>
              <w:t>C3-246109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F5E4A7" w14:textId="77777777" w:rsidR="009A2182" w:rsidRPr="00322BBE" w:rsidRDefault="009A2182" w:rsidP="00B25224">
            <w:pPr>
              <w:pStyle w:val="TAL"/>
              <w:rPr>
                <w:sz w:val="16"/>
                <w:szCs w:val="16"/>
              </w:rPr>
            </w:pPr>
            <w:r w:rsidRPr="00322BBE">
              <w:rPr>
                <w:sz w:val="16"/>
                <w:szCs w:val="16"/>
              </w:rPr>
              <w:t>C3-246510</w:t>
            </w:r>
          </w:p>
        </w:tc>
      </w:tr>
      <w:tr w:rsidR="009A2182" w:rsidRPr="00322BBE" w14:paraId="6589719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46F03E4" w14:textId="77777777" w:rsidR="009A2182" w:rsidRPr="00322BBE" w:rsidRDefault="009A2182" w:rsidP="00B25224">
            <w:pPr>
              <w:pStyle w:val="TAL"/>
              <w:rPr>
                <w:color w:val="000000"/>
                <w:sz w:val="16"/>
                <w:szCs w:val="16"/>
              </w:rPr>
            </w:pPr>
            <w:r w:rsidRPr="00322BBE">
              <w:rPr>
                <w:color w:val="000000"/>
                <w:sz w:val="16"/>
                <w:szCs w:val="16"/>
              </w:rPr>
              <w:t>C3-246461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1F532E5" w14:textId="77777777" w:rsidR="009A2182" w:rsidRPr="00322BBE" w:rsidRDefault="009A2182" w:rsidP="00B25224">
            <w:pPr>
              <w:pStyle w:val="TAL"/>
              <w:rPr>
                <w:color w:val="000000"/>
                <w:sz w:val="16"/>
                <w:szCs w:val="16"/>
              </w:rPr>
            </w:pPr>
            <w:r w:rsidRPr="00322BBE">
              <w:rPr>
                <w:color w:val="000000"/>
                <w:sz w:val="16"/>
                <w:szCs w:val="16"/>
              </w:rPr>
              <w:t>IMS Event Exposure Service descriptions and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AE6FB5" w14:textId="77777777" w:rsidR="009A2182" w:rsidRPr="00322BBE" w:rsidRDefault="009A2182" w:rsidP="00B25224">
            <w:pPr>
              <w:pStyle w:val="TAL"/>
              <w:rPr>
                <w:color w:val="000000"/>
                <w:sz w:val="16"/>
                <w:szCs w:val="16"/>
              </w:rPr>
            </w:pPr>
            <w:r w:rsidRPr="00322BBE">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00378A"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C5F793B" w14:textId="77777777" w:rsidR="009A2182" w:rsidRPr="00322BBE" w:rsidRDefault="009A2182" w:rsidP="00B25224">
            <w:pPr>
              <w:pStyle w:val="TAL"/>
              <w:rPr>
                <w:color w:val="000000"/>
                <w:sz w:val="16"/>
                <w:szCs w:val="16"/>
              </w:rPr>
            </w:pPr>
            <w:r w:rsidRPr="00322BBE">
              <w:rPr>
                <w:color w:val="000000"/>
                <w:sz w:val="16"/>
                <w:szCs w:val="16"/>
              </w:rPr>
              <w:t>C3-246114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BAACF2" w14:textId="77777777" w:rsidR="009A2182" w:rsidRPr="00322BBE" w:rsidRDefault="009A2182" w:rsidP="00B25224">
            <w:pPr>
              <w:pStyle w:val="TAL"/>
              <w:rPr>
                <w:sz w:val="16"/>
                <w:szCs w:val="16"/>
              </w:rPr>
            </w:pPr>
          </w:p>
        </w:tc>
      </w:tr>
      <w:tr w:rsidR="009A2182" w:rsidRPr="00322BBE" w14:paraId="455A4A7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4D7981A" w14:textId="77777777" w:rsidR="009A2182" w:rsidRPr="00322BBE" w:rsidRDefault="009A2182" w:rsidP="00B25224">
            <w:pPr>
              <w:pStyle w:val="TAL"/>
              <w:rPr>
                <w:color w:val="000000"/>
                <w:sz w:val="16"/>
                <w:szCs w:val="16"/>
              </w:rPr>
            </w:pPr>
            <w:r w:rsidRPr="00322BBE">
              <w:rPr>
                <w:color w:val="000000"/>
                <w:sz w:val="16"/>
                <w:szCs w:val="16"/>
              </w:rPr>
              <w:t>C3-246462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DF30D04" w14:textId="77777777" w:rsidR="009A2182" w:rsidRPr="00322BBE" w:rsidRDefault="009A2182" w:rsidP="00B25224">
            <w:pPr>
              <w:pStyle w:val="TAL"/>
              <w:rPr>
                <w:color w:val="000000"/>
                <w:sz w:val="16"/>
                <w:szCs w:val="16"/>
              </w:rPr>
            </w:pPr>
            <w:r w:rsidRPr="00322BBE">
              <w:rPr>
                <w:color w:val="000000"/>
                <w:sz w:val="16"/>
                <w:szCs w:val="16"/>
              </w:rPr>
              <w:t>IMS Event Exposure API definitions and data model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4717B0" w14:textId="77777777" w:rsidR="009A2182" w:rsidRPr="00322BBE" w:rsidRDefault="009A2182" w:rsidP="00B25224">
            <w:pPr>
              <w:pStyle w:val="TAL"/>
              <w:rPr>
                <w:color w:val="000000"/>
                <w:sz w:val="16"/>
                <w:szCs w:val="16"/>
              </w:rPr>
            </w:pPr>
            <w:r w:rsidRPr="00322BBE">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2648E7C"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6BAF2D4" w14:textId="77777777" w:rsidR="009A2182" w:rsidRPr="00322BBE" w:rsidRDefault="009A2182" w:rsidP="00B25224">
            <w:pPr>
              <w:pStyle w:val="TAL"/>
              <w:rPr>
                <w:color w:val="000000"/>
                <w:sz w:val="16"/>
                <w:szCs w:val="16"/>
              </w:rPr>
            </w:pPr>
            <w:r w:rsidRPr="00322BBE">
              <w:rPr>
                <w:color w:val="000000"/>
                <w:sz w:val="16"/>
                <w:szCs w:val="16"/>
              </w:rPr>
              <w:t>C3-246115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02894E" w14:textId="77777777" w:rsidR="009A2182" w:rsidRPr="00322BBE" w:rsidRDefault="009A2182" w:rsidP="00B25224">
            <w:pPr>
              <w:pStyle w:val="TAL"/>
              <w:rPr>
                <w:sz w:val="16"/>
                <w:szCs w:val="16"/>
              </w:rPr>
            </w:pPr>
          </w:p>
        </w:tc>
      </w:tr>
      <w:tr w:rsidR="009A2182" w:rsidRPr="00322BBE" w14:paraId="3B6C00F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E72B2B" w14:textId="77777777" w:rsidR="009A2182" w:rsidRPr="00322BBE" w:rsidRDefault="009A2182" w:rsidP="00B25224">
            <w:pPr>
              <w:pStyle w:val="TAL"/>
              <w:rPr>
                <w:color w:val="000000"/>
                <w:sz w:val="16"/>
                <w:szCs w:val="16"/>
              </w:rPr>
            </w:pPr>
            <w:r w:rsidRPr="00322BBE">
              <w:rPr>
                <w:color w:val="000000"/>
                <w:sz w:val="16"/>
                <w:szCs w:val="16"/>
              </w:rPr>
              <w:t>C3-246463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66FE118" w14:textId="77777777" w:rsidR="009A2182" w:rsidRPr="00322BBE" w:rsidRDefault="009A2182" w:rsidP="00B25224">
            <w:pPr>
              <w:pStyle w:val="TAL"/>
              <w:rPr>
                <w:color w:val="000000"/>
                <w:sz w:val="16"/>
                <w:szCs w:val="16"/>
              </w:rPr>
            </w:pPr>
            <w:r w:rsidRPr="00322BBE">
              <w:rPr>
                <w:color w:val="000000"/>
                <w:sz w:val="16"/>
                <w:szCs w:val="16"/>
              </w:rPr>
              <w:t>Introduction of AIMLE service in SEAL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1B32B4" w14:textId="77777777" w:rsidR="009A2182" w:rsidRPr="00322BBE" w:rsidRDefault="009A2182" w:rsidP="00B25224">
            <w:pPr>
              <w:pStyle w:val="TAL"/>
              <w:rPr>
                <w:color w:val="000000"/>
                <w:sz w:val="16"/>
                <w:szCs w:val="16"/>
              </w:rPr>
            </w:pPr>
            <w:r w:rsidRPr="00322BBE">
              <w:rPr>
                <w:color w:val="000000"/>
                <w:sz w:val="16"/>
                <w:szCs w:val="16"/>
              </w:rPr>
              <w:t>Ericsson, Samsung, 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750D31"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087D68F" w14:textId="77777777" w:rsidR="009A2182" w:rsidRPr="00322BBE" w:rsidRDefault="009A2182" w:rsidP="00B25224">
            <w:pPr>
              <w:pStyle w:val="TAL"/>
              <w:rPr>
                <w:color w:val="000000"/>
                <w:sz w:val="16"/>
                <w:szCs w:val="16"/>
              </w:rPr>
            </w:pPr>
            <w:r w:rsidRPr="00322BBE">
              <w:rPr>
                <w:color w:val="000000"/>
                <w:sz w:val="16"/>
                <w:szCs w:val="16"/>
              </w:rPr>
              <w:t>C3-246045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3F09EA" w14:textId="77777777" w:rsidR="009A2182" w:rsidRPr="00322BBE" w:rsidRDefault="009A2182" w:rsidP="00B25224">
            <w:pPr>
              <w:pStyle w:val="TAL"/>
              <w:rPr>
                <w:sz w:val="16"/>
                <w:szCs w:val="16"/>
              </w:rPr>
            </w:pPr>
          </w:p>
        </w:tc>
      </w:tr>
      <w:tr w:rsidR="009A2182" w:rsidRPr="00322BBE" w14:paraId="3DBF375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96CFA76" w14:textId="77777777" w:rsidR="009A2182" w:rsidRPr="00322BBE" w:rsidRDefault="009A2182" w:rsidP="00B25224">
            <w:pPr>
              <w:pStyle w:val="TAL"/>
              <w:rPr>
                <w:color w:val="000000"/>
                <w:sz w:val="16"/>
                <w:szCs w:val="16"/>
              </w:rPr>
            </w:pPr>
            <w:r w:rsidRPr="00322BBE">
              <w:rPr>
                <w:color w:val="000000"/>
                <w:sz w:val="16"/>
                <w:szCs w:val="16"/>
              </w:rPr>
              <w:t>C3-246464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D163B3" w14:textId="77777777" w:rsidR="009A2182" w:rsidRPr="00322BBE" w:rsidRDefault="009A2182" w:rsidP="00B25224">
            <w:pPr>
              <w:pStyle w:val="TAL"/>
              <w:rPr>
                <w:color w:val="000000"/>
                <w:sz w:val="16"/>
                <w:szCs w:val="16"/>
              </w:rPr>
            </w:pPr>
            <w:r w:rsidRPr="00322BBE">
              <w:rPr>
                <w:color w:val="000000"/>
                <w:sz w:val="16"/>
                <w:szCs w:val="16"/>
              </w:rPr>
              <w:t>Support of signalling storm mitigation and prevention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EA93E9" w14:textId="77777777" w:rsidR="009A2182" w:rsidRPr="00322BBE" w:rsidRDefault="009A2182" w:rsidP="00B25224">
            <w:pPr>
              <w:pStyle w:val="TAL"/>
              <w:rPr>
                <w:color w:val="000000"/>
                <w:sz w:val="16"/>
                <w:szCs w:val="16"/>
              </w:rPr>
            </w:pPr>
            <w:r w:rsidRPr="00322BBE">
              <w:rPr>
                <w:color w:val="000000"/>
                <w:sz w:val="16"/>
                <w:szCs w:val="16"/>
              </w:rPr>
              <w:t>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53908DE"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8160177" w14:textId="77777777" w:rsidR="009A2182" w:rsidRPr="00322BBE" w:rsidRDefault="009A2182" w:rsidP="00B25224">
            <w:pPr>
              <w:pStyle w:val="TAL"/>
              <w:rPr>
                <w:color w:val="000000"/>
                <w:sz w:val="16"/>
                <w:szCs w:val="16"/>
              </w:rPr>
            </w:pPr>
            <w:r w:rsidRPr="00322BBE">
              <w:rPr>
                <w:color w:val="000000"/>
                <w:sz w:val="16"/>
                <w:szCs w:val="16"/>
              </w:rPr>
              <w:t>C3-246110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F4323C0" w14:textId="77777777" w:rsidR="009A2182" w:rsidRPr="00322BBE" w:rsidRDefault="009A2182" w:rsidP="00B25224">
            <w:pPr>
              <w:pStyle w:val="TAL"/>
              <w:rPr>
                <w:sz w:val="16"/>
                <w:szCs w:val="16"/>
              </w:rPr>
            </w:pPr>
            <w:r w:rsidRPr="00322BBE">
              <w:rPr>
                <w:sz w:val="16"/>
                <w:szCs w:val="16"/>
              </w:rPr>
              <w:t>C3-246519</w:t>
            </w:r>
          </w:p>
        </w:tc>
      </w:tr>
      <w:tr w:rsidR="009A2182" w:rsidRPr="00322BBE" w14:paraId="4B8F01E2"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BBB0674" w14:textId="77777777" w:rsidR="009A2182" w:rsidRPr="00322BBE" w:rsidRDefault="009A2182" w:rsidP="00B25224">
            <w:pPr>
              <w:pStyle w:val="TAL"/>
              <w:rPr>
                <w:color w:val="000000"/>
                <w:sz w:val="16"/>
                <w:szCs w:val="16"/>
              </w:rPr>
            </w:pPr>
            <w:r w:rsidRPr="00322BBE">
              <w:rPr>
                <w:color w:val="000000"/>
                <w:sz w:val="16"/>
                <w:szCs w:val="16"/>
              </w:rPr>
              <w:t>C3-246465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0F38808" w14:textId="77777777" w:rsidR="009A2182" w:rsidRPr="00322BBE" w:rsidRDefault="009A2182" w:rsidP="00B25224">
            <w:pPr>
              <w:pStyle w:val="TAL"/>
              <w:rPr>
                <w:color w:val="000000"/>
                <w:sz w:val="16"/>
                <w:szCs w:val="16"/>
              </w:rPr>
            </w:pPr>
            <w:r w:rsidRPr="00322BBE">
              <w:rPr>
                <w:color w:val="000000"/>
                <w:sz w:val="16"/>
                <w:szCs w:val="16"/>
              </w:rPr>
              <w:t>Adding LMF as LM model training and performance monitoring data source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B64000"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FC1F01A"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251250" w14:textId="77777777" w:rsidR="009A2182" w:rsidRPr="00322BBE" w:rsidRDefault="009A2182" w:rsidP="00B25224">
            <w:pPr>
              <w:pStyle w:val="TAL"/>
              <w:rPr>
                <w:color w:val="000000"/>
                <w:sz w:val="16"/>
                <w:szCs w:val="16"/>
              </w:rPr>
            </w:pPr>
            <w:r w:rsidRPr="00322BBE">
              <w:rPr>
                <w:color w:val="000000"/>
                <w:sz w:val="16"/>
                <w:szCs w:val="16"/>
              </w:rPr>
              <w:t>C3-246191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3C68D7" w14:textId="77777777" w:rsidR="009A2182" w:rsidRPr="00322BBE" w:rsidRDefault="009A2182" w:rsidP="00B25224">
            <w:pPr>
              <w:pStyle w:val="TAL"/>
              <w:rPr>
                <w:sz w:val="16"/>
                <w:szCs w:val="16"/>
              </w:rPr>
            </w:pPr>
          </w:p>
        </w:tc>
      </w:tr>
      <w:tr w:rsidR="009A2182" w:rsidRPr="00322BBE" w14:paraId="248FA42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84805A8" w14:textId="77777777" w:rsidR="009A2182" w:rsidRPr="00322BBE" w:rsidRDefault="009A2182" w:rsidP="00B25224">
            <w:pPr>
              <w:pStyle w:val="TAL"/>
              <w:rPr>
                <w:color w:val="000000"/>
                <w:sz w:val="16"/>
                <w:szCs w:val="16"/>
              </w:rPr>
            </w:pPr>
            <w:r w:rsidRPr="00322BBE">
              <w:rPr>
                <w:color w:val="000000"/>
                <w:sz w:val="16"/>
                <w:szCs w:val="16"/>
              </w:rPr>
              <w:t>C3-246466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E0DCD9C" w14:textId="77777777" w:rsidR="009A2182" w:rsidRPr="00322BBE" w:rsidRDefault="009A2182" w:rsidP="00B25224">
            <w:pPr>
              <w:pStyle w:val="TAL"/>
              <w:rPr>
                <w:color w:val="000000"/>
                <w:sz w:val="16"/>
                <w:szCs w:val="16"/>
              </w:rPr>
            </w:pPr>
            <w:r w:rsidRPr="00322BBE">
              <w:rPr>
                <w:color w:val="000000"/>
                <w:sz w:val="16"/>
                <w:szCs w:val="16"/>
              </w:rPr>
              <w:t>Adding LMF as ML model training and performance monitoring data source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958967" w14:textId="77777777" w:rsidR="009A2182" w:rsidRPr="00322BBE" w:rsidRDefault="009A2182" w:rsidP="00B25224">
            <w:pPr>
              <w:pStyle w:val="TAL"/>
              <w:rPr>
                <w:color w:val="000000"/>
                <w:sz w:val="16"/>
                <w:szCs w:val="16"/>
              </w:rPr>
            </w:pPr>
            <w:r w:rsidRPr="00322BBE">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C502F0"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A0EBF2E" w14:textId="77777777" w:rsidR="009A2182" w:rsidRPr="00322BBE" w:rsidRDefault="009A2182" w:rsidP="00B25224">
            <w:pPr>
              <w:pStyle w:val="TAL"/>
              <w:rPr>
                <w:color w:val="000000"/>
                <w:sz w:val="16"/>
                <w:szCs w:val="16"/>
              </w:rPr>
            </w:pPr>
            <w:r w:rsidRPr="00322BBE">
              <w:rPr>
                <w:color w:val="000000"/>
                <w:sz w:val="16"/>
                <w:szCs w:val="16"/>
              </w:rPr>
              <w:t>C3-246192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2C90347" w14:textId="77777777" w:rsidR="009A2182" w:rsidRPr="00322BBE" w:rsidRDefault="009A2182" w:rsidP="00B25224">
            <w:pPr>
              <w:pStyle w:val="TAL"/>
              <w:rPr>
                <w:sz w:val="16"/>
                <w:szCs w:val="16"/>
              </w:rPr>
            </w:pPr>
            <w:r w:rsidRPr="00322BBE">
              <w:rPr>
                <w:sz w:val="16"/>
                <w:szCs w:val="16"/>
              </w:rPr>
              <w:t>C3-246583</w:t>
            </w:r>
          </w:p>
        </w:tc>
      </w:tr>
      <w:tr w:rsidR="009A2182" w:rsidRPr="00322BBE" w14:paraId="136BB01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598E1E7" w14:textId="77777777" w:rsidR="009A2182" w:rsidRPr="00322BBE" w:rsidRDefault="009A2182" w:rsidP="00B25224">
            <w:pPr>
              <w:pStyle w:val="TAL"/>
              <w:rPr>
                <w:color w:val="000000"/>
                <w:sz w:val="16"/>
                <w:szCs w:val="16"/>
              </w:rPr>
            </w:pPr>
            <w:r w:rsidRPr="00322BBE">
              <w:rPr>
                <w:color w:val="000000"/>
                <w:sz w:val="16"/>
                <w:szCs w:val="16"/>
              </w:rPr>
              <w:t>C3-246467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51F392E" w14:textId="77777777" w:rsidR="009A2182" w:rsidRPr="00322BBE" w:rsidRDefault="009A2182" w:rsidP="00B25224">
            <w:pPr>
              <w:pStyle w:val="TAL"/>
              <w:rPr>
                <w:color w:val="000000"/>
                <w:sz w:val="16"/>
                <w:szCs w:val="16"/>
              </w:rPr>
            </w:pPr>
            <w:r w:rsidRPr="00322BBE">
              <w:rPr>
                <w:color w:val="000000"/>
                <w:sz w:val="16"/>
                <w:szCs w:val="16"/>
              </w:rPr>
              <w:t>Procedure for Vertical Federated Learning when NWDAF is acting as VFL server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E16084" w14:textId="77777777" w:rsidR="009A2182" w:rsidRPr="00322BBE" w:rsidRDefault="009A2182" w:rsidP="00B25224">
            <w:pPr>
              <w:pStyle w:val="TAL"/>
              <w:rPr>
                <w:color w:val="000000"/>
                <w:sz w:val="16"/>
                <w:szCs w:val="16"/>
              </w:rPr>
            </w:pPr>
            <w:r w:rsidRPr="00322BBE">
              <w:rPr>
                <w:color w:val="000000"/>
                <w:sz w:val="16"/>
                <w:szCs w:val="16"/>
              </w:rPr>
              <w:t>China Mobile, 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6409ABF"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77D4F5A" w14:textId="77777777" w:rsidR="009A2182" w:rsidRPr="00322BBE" w:rsidRDefault="009A2182" w:rsidP="00B25224">
            <w:pPr>
              <w:pStyle w:val="TAL"/>
              <w:rPr>
                <w:color w:val="000000"/>
                <w:sz w:val="16"/>
                <w:szCs w:val="16"/>
              </w:rPr>
            </w:pPr>
            <w:r w:rsidRPr="00322BBE">
              <w:rPr>
                <w:color w:val="000000"/>
                <w:sz w:val="16"/>
                <w:szCs w:val="16"/>
              </w:rPr>
              <w:t>C3-246342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5A11DA" w14:textId="77777777" w:rsidR="009A2182" w:rsidRPr="00322BBE" w:rsidRDefault="009A2182" w:rsidP="00B25224">
            <w:pPr>
              <w:pStyle w:val="TAL"/>
              <w:rPr>
                <w:sz w:val="16"/>
                <w:szCs w:val="16"/>
              </w:rPr>
            </w:pPr>
          </w:p>
        </w:tc>
      </w:tr>
      <w:tr w:rsidR="009A2182" w:rsidRPr="00322BBE" w14:paraId="039EFF26"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4F184E" w14:textId="77777777" w:rsidR="009A2182" w:rsidRPr="00322BBE" w:rsidRDefault="009A2182" w:rsidP="00B25224">
            <w:pPr>
              <w:pStyle w:val="TAL"/>
              <w:rPr>
                <w:color w:val="000000"/>
                <w:sz w:val="16"/>
                <w:szCs w:val="16"/>
              </w:rPr>
            </w:pPr>
            <w:r w:rsidRPr="00322BBE">
              <w:rPr>
                <w:color w:val="000000"/>
                <w:sz w:val="16"/>
                <w:szCs w:val="16"/>
              </w:rPr>
              <w:t>C3-246468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66439C8" w14:textId="77777777" w:rsidR="009A2182" w:rsidRPr="00322BBE" w:rsidRDefault="009A2182" w:rsidP="00B25224">
            <w:pPr>
              <w:pStyle w:val="TAL"/>
              <w:rPr>
                <w:color w:val="000000"/>
                <w:sz w:val="16"/>
                <w:szCs w:val="16"/>
              </w:rPr>
            </w:pPr>
            <w:r w:rsidRPr="00322BBE">
              <w:rPr>
                <w:color w:val="000000"/>
                <w:sz w:val="16"/>
                <w:szCs w:val="16"/>
              </w:rPr>
              <w:t>Clarification for Horizontal Federated Learning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099881" w14:textId="77777777" w:rsidR="009A2182" w:rsidRPr="00322BBE" w:rsidRDefault="009A2182" w:rsidP="00B25224">
            <w:pPr>
              <w:pStyle w:val="TAL"/>
              <w:rPr>
                <w:color w:val="000000"/>
                <w:sz w:val="16"/>
                <w:szCs w:val="16"/>
              </w:rPr>
            </w:pPr>
            <w:r w:rsidRPr="00322BBE">
              <w:rPr>
                <w:color w:val="000000"/>
                <w:sz w:val="16"/>
                <w:szCs w:val="16"/>
              </w:rPr>
              <w:t>Huawei, vivo, China Mobile, 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2C6774"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8997C5" w14:textId="77777777" w:rsidR="009A2182" w:rsidRPr="00322BBE" w:rsidRDefault="009A2182" w:rsidP="00B25224">
            <w:pPr>
              <w:pStyle w:val="TAL"/>
              <w:rPr>
                <w:color w:val="000000"/>
                <w:sz w:val="16"/>
                <w:szCs w:val="16"/>
              </w:rPr>
            </w:pPr>
            <w:r w:rsidRPr="00322BBE">
              <w:rPr>
                <w:color w:val="000000"/>
                <w:sz w:val="16"/>
                <w:szCs w:val="16"/>
              </w:rPr>
              <w:t>C3-246149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C90371C" w14:textId="77777777" w:rsidR="009A2182" w:rsidRPr="00322BBE" w:rsidRDefault="009A2182" w:rsidP="00B25224">
            <w:pPr>
              <w:pStyle w:val="TAL"/>
              <w:rPr>
                <w:sz w:val="16"/>
                <w:szCs w:val="16"/>
              </w:rPr>
            </w:pPr>
          </w:p>
        </w:tc>
      </w:tr>
      <w:tr w:rsidR="009A2182" w:rsidRPr="00322BBE" w14:paraId="6C37D7B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5AEFD58" w14:textId="77777777" w:rsidR="009A2182" w:rsidRPr="00322BBE" w:rsidRDefault="009A2182" w:rsidP="00B25224">
            <w:pPr>
              <w:pStyle w:val="TAL"/>
              <w:rPr>
                <w:color w:val="000000"/>
                <w:sz w:val="16"/>
                <w:szCs w:val="16"/>
              </w:rPr>
            </w:pPr>
            <w:r w:rsidRPr="00322BBE">
              <w:rPr>
                <w:color w:val="000000"/>
                <w:sz w:val="16"/>
                <w:szCs w:val="16"/>
              </w:rPr>
              <w:t>C3-246469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39D6B6" w14:textId="77777777" w:rsidR="009A2182" w:rsidRPr="00322BBE" w:rsidRDefault="009A2182" w:rsidP="00B25224">
            <w:pPr>
              <w:pStyle w:val="TAL"/>
              <w:rPr>
                <w:color w:val="000000"/>
                <w:sz w:val="16"/>
                <w:szCs w:val="16"/>
              </w:rPr>
            </w:pPr>
            <w:r w:rsidRPr="00322BBE">
              <w:rPr>
                <w:color w:val="000000"/>
                <w:sz w:val="16"/>
                <w:szCs w:val="16"/>
              </w:rPr>
              <w:t>Support the discovery of NWDAF for VFL</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6EED15E" w14:textId="77777777" w:rsidR="009A2182" w:rsidRPr="00322BBE" w:rsidRDefault="009A2182" w:rsidP="00B25224">
            <w:pPr>
              <w:pStyle w:val="TAL"/>
              <w:rPr>
                <w:color w:val="000000"/>
                <w:sz w:val="16"/>
                <w:szCs w:val="16"/>
              </w:rPr>
            </w:pPr>
            <w:r w:rsidRPr="00322BBE">
              <w:rPr>
                <w:color w:val="000000"/>
                <w:sz w:val="16"/>
                <w:szCs w:val="16"/>
              </w:rPr>
              <w:t>Huawei, Nokia, Ericsson, vivo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E2E768"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5D4359B" w14:textId="77777777" w:rsidR="009A2182" w:rsidRPr="00322BBE" w:rsidRDefault="009A2182" w:rsidP="00B25224">
            <w:pPr>
              <w:pStyle w:val="TAL"/>
              <w:rPr>
                <w:color w:val="000000"/>
                <w:sz w:val="16"/>
                <w:szCs w:val="16"/>
              </w:rPr>
            </w:pPr>
            <w:r w:rsidRPr="00322BBE">
              <w:rPr>
                <w:color w:val="000000"/>
                <w:sz w:val="16"/>
                <w:szCs w:val="16"/>
              </w:rPr>
              <w:t>C3-246150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195753" w14:textId="77777777" w:rsidR="009A2182" w:rsidRPr="00322BBE" w:rsidRDefault="009A2182" w:rsidP="00B25224">
            <w:pPr>
              <w:pStyle w:val="TAL"/>
              <w:rPr>
                <w:sz w:val="16"/>
                <w:szCs w:val="16"/>
              </w:rPr>
            </w:pPr>
          </w:p>
        </w:tc>
      </w:tr>
      <w:tr w:rsidR="009A2182" w:rsidRPr="00322BBE" w14:paraId="780675A6"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55BECD6" w14:textId="77777777" w:rsidR="009A2182" w:rsidRPr="00322BBE" w:rsidRDefault="009A2182" w:rsidP="00B25224">
            <w:pPr>
              <w:pStyle w:val="TAL"/>
              <w:rPr>
                <w:color w:val="000000"/>
                <w:sz w:val="16"/>
                <w:szCs w:val="16"/>
              </w:rPr>
            </w:pPr>
            <w:r w:rsidRPr="00322BBE">
              <w:rPr>
                <w:color w:val="000000"/>
                <w:sz w:val="16"/>
                <w:szCs w:val="16"/>
              </w:rPr>
              <w:t>C3-246470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99A7BC" w14:textId="77777777" w:rsidR="009A2182" w:rsidRPr="00322BBE" w:rsidRDefault="009A2182" w:rsidP="00B25224">
            <w:pPr>
              <w:pStyle w:val="TAL"/>
              <w:rPr>
                <w:color w:val="000000"/>
                <w:sz w:val="16"/>
                <w:szCs w:val="16"/>
              </w:rPr>
            </w:pPr>
            <w:r w:rsidRPr="00322BBE">
              <w:rPr>
                <w:color w:val="000000"/>
                <w:sz w:val="16"/>
                <w:szCs w:val="16"/>
              </w:rPr>
              <w:t xml:space="preserve">Support of </w:t>
            </w:r>
            <w:proofErr w:type="spellStart"/>
            <w:r w:rsidRPr="00322BBE">
              <w:rPr>
                <w:color w:val="000000"/>
                <w:sz w:val="16"/>
                <w:szCs w:val="16"/>
              </w:rPr>
              <w:t>MultiTrafficInflu</w:t>
            </w:r>
            <w:proofErr w:type="spellEnd"/>
            <w:r w:rsidRPr="00322BBE">
              <w:rPr>
                <w:color w:val="000000"/>
                <w:sz w:val="16"/>
                <w:szCs w:val="16"/>
              </w:rPr>
              <w:t xml:space="preserve"> Feature for future PDU session(s)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C4908A" w14:textId="77777777" w:rsidR="009A2182" w:rsidRPr="00322BBE" w:rsidRDefault="009A2182" w:rsidP="00B25224">
            <w:pPr>
              <w:pStyle w:val="TAL"/>
              <w:rPr>
                <w:color w:val="000000"/>
                <w:sz w:val="16"/>
                <w:szCs w:val="16"/>
              </w:rPr>
            </w:pPr>
            <w:proofErr w:type="spellStart"/>
            <w:r w:rsidRPr="00322BBE">
              <w:rPr>
                <w:color w:val="000000"/>
                <w:sz w:val="16"/>
                <w:szCs w:val="16"/>
              </w:rPr>
              <w:t>CEWiT</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EE9F5A5"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08189FE" w14:textId="77777777" w:rsidR="009A2182" w:rsidRPr="00322BBE" w:rsidRDefault="009A2182" w:rsidP="00B25224">
            <w:pPr>
              <w:pStyle w:val="TAL"/>
              <w:rPr>
                <w:color w:val="000000"/>
                <w:sz w:val="16"/>
                <w:szCs w:val="16"/>
              </w:rPr>
            </w:pPr>
            <w:r w:rsidRPr="00322BBE">
              <w:rPr>
                <w:color w:val="000000"/>
                <w:sz w:val="16"/>
                <w:szCs w:val="16"/>
              </w:rPr>
              <w:t>C3-246057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97A0F3" w14:textId="77777777" w:rsidR="009A2182" w:rsidRPr="00322BBE" w:rsidRDefault="009A2182" w:rsidP="00B25224">
            <w:pPr>
              <w:pStyle w:val="TAL"/>
              <w:rPr>
                <w:sz w:val="16"/>
                <w:szCs w:val="16"/>
              </w:rPr>
            </w:pPr>
            <w:r w:rsidRPr="00322BBE">
              <w:rPr>
                <w:sz w:val="16"/>
                <w:szCs w:val="16"/>
              </w:rPr>
              <w:t>C3-246584</w:t>
            </w:r>
          </w:p>
        </w:tc>
      </w:tr>
      <w:tr w:rsidR="009A2182" w:rsidRPr="00322BBE" w14:paraId="682AB8E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DC4662" w14:textId="77777777" w:rsidR="009A2182" w:rsidRPr="00322BBE" w:rsidRDefault="009A2182" w:rsidP="00B25224">
            <w:pPr>
              <w:pStyle w:val="TAL"/>
              <w:rPr>
                <w:color w:val="000000"/>
                <w:sz w:val="16"/>
                <w:szCs w:val="16"/>
              </w:rPr>
            </w:pPr>
            <w:r w:rsidRPr="00322BBE">
              <w:rPr>
                <w:color w:val="000000"/>
                <w:sz w:val="16"/>
                <w:szCs w:val="16"/>
              </w:rPr>
              <w:t>C3-246471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F84F8CA" w14:textId="77777777" w:rsidR="009A2182" w:rsidRPr="00322BBE" w:rsidRDefault="009A2182" w:rsidP="00B25224">
            <w:pPr>
              <w:pStyle w:val="TAL"/>
              <w:rPr>
                <w:color w:val="000000"/>
                <w:sz w:val="16"/>
                <w:szCs w:val="16"/>
              </w:rPr>
            </w:pPr>
            <w:r w:rsidRPr="00322BBE">
              <w:rPr>
                <w:color w:val="000000"/>
                <w:sz w:val="16"/>
                <w:szCs w:val="16"/>
              </w:rPr>
              <w:t xml:space="preserve">Removal of restriction on </w:t>
            </w:r>
            <w:proofErr w:type="spellStart"/>
            <w:r w:rsidRPr="00322BBE">
              <w:rPr>
                <w:color w:val="000000"/>
                <w:sz w:val="16"/>
                <w:szCs w:val="16"/>
              </w:rPr>
              <w:t>MultiTrafficInflu</w:t>
            </w:r>
            <w:proofErr w:type="spellEnd"/>
            <w:r w:rsidRPr="00322BBE">
              <w:rPr>
                <w:color w:val="000000"/>
                <w:sz w:val="16"/>
                <w:szCs w:val="16"/>
              </w:rPr>
              <w:t xml:space="preserve"> feature for future PDU session(s)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493966" w14:textId="77777777" w:rsidR="009A2182" w:rsidRPr="00322BBE" w:rsidRDefault="009A2182" w:rsidP="00B25224">
            <w:pPr>
              <w:pStyle w:val="TAL"/>
              <w:rPr>
                <w:color w:val="000000"/>
                <w:sz w:val="16"/>
                <w:szCs w:val="16"/>
              </w:rPr>
            </w:pPr>
            <w:proofErr w:type="spellStart"/>
            <w:r w:rsidRPr="00322BBE">
              <w:rPr>
                <w:color w:val="000000"/>
                <w:sz w:val="16"/>
                <w:szCs w:val="16"/>
              </w:rPr>
              <w:t>CEWiT</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32BB3A2"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96FC76" w14:textId="77777777" w:rsidR="009A2182" w:rsidRPr="00322BBE" w:rsidRDefault="009A2182" w:rsidP="00B25224">
            <w:pPr>
              <w:pStyle w:val="TAL"/>
              <w:rPr>
                <w:color w:val="000000"/>
                <w:sz w:val="16"/>
                <w:szCs w:val="16"/>
              </w:rPr>
            </w:pPr>
            <w:r w:rsidRPr="00322BBE">
              <w:rPr>
                <w:color w:val="000000"/>
                <w:sz w:val="16"/>
                <w:szCs w:val="16"/>
              </w:rPr>
              <w:t>C3-246058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5FED98" w14:textId="77777777" w:rsidR="009A2182" w:rsidRPr="00322BBE" w:rsidRDefault="009A2182" w:rsidP="00B25224">
            <w:pPr>
              <w:pStyle w:val="TAL"/>
              <w:rPr>
                <w:sz w:val="16"/>
                <w:szCs w:val="16"/>
              </w:rPr>
            </w:pPr>
            <w:r w:rsidRPr="00322BBE">
              <w:rPr>
                <w:sz w:val="16"/>
                <w:szCs w:val="16"/>
              </w:rPr>
              <w:t>C3-246585</w:t>
            </w:r>
          </w:p>
        </w:tc>
      </w:tr>
      <w:tr w:rsidR="009A2182" w:rsidRPr="00322BBE" w14:paraId="1D70EFC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A058510" w14:textId="77777777" w:rsidR="009A2182" w:rsidRPr="00322BBE" w:rsidRDefault="009A2182" w:rsidP="00B25224">
            <w:pPr>
              <w:pStyle w:val="TAL"/>
              <w:rPr>
                <w:color w:val="000000"/>
                <w:sz w:val="16"/>
                <w:szCs w:val="16"/>
              </w:rPr>
            </w:pPr>
            <w:r w:rsidRPr="00322BBE">
              <w:rPr>
                <w:color w:val="000000"/>
                <w:sz w:val="16"/>
                <w:szCs w:val="16"/>
              </w:rPr>
              <w:t>C3-246472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CE814A" w14:textId="77777777" w:rsidR="009A2182" w:rsidRPr="00322BBE" w:rsidRDefault="009A2182" w:rsidP="00B25224">
            <w:pPr>
              <w:pStyle w:val="TAL"/>
              <w:rPr>
                <w:color w:val="000000"/>
                <w:sz w:val="16"/>
                <w:szCs w:val="16"/>
              </w:rPr>
            </w:pPr>
            <w:r w:rsidRPr="00322BBE">
              <w:rPr>
                <w:color w:val="000000"/>
                <w:sz w:val="16"/>
                <w:szCs w:val="16"/>
              </w:rPr>
              <w:t xml:space="preserve">Support of handling of Payload Headers in </w:t>
            </w:r>
            <w:proofErr w:type="spellStart"/>
            <w:r w:rsidRPr="00322BBE">
              <w:rPr>
                <w:color w:val="000000"/>
                <w:sz w:val="16"/>
                <w:szCs w:val="16"/>
              </w:rPr>
              <w:t>Npcf_PolicyAuthorization</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D42E2DB" w14:textId="77777777" w:rsidR="009A2182" w:rsidRPr="00322BBE" w:rsidRDefault="009A2182" w:rsidP="00B25224">
            <w:pPr>
              <w:pStyle w:val="TAL"/>
              <w:rPr>
                <w:color w:val="000000"/>
                <w:sz w:val="16"/>
                <w:szCs w:val="16"/>
              </w:rPr>
            </w:pPr>
            <w:r w:rsidRPr="00322BBE">
              <w:rPr>
                <w:color w:val="000000"/>
                <w:sz w:val="16"/>
                <w:szCs w:val="16"/>
              </w:rPr>
              <w:t>Nokia, Ericsson, Vodafone, 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A059F69"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C14D4C" w14:textId="77777777" w:rsidR="009A2182" w:rsidRPr="00322BBE" w:rsidRDefault="009A2182" w:rsidP="00B25224">
            <w:pPr>
              <w:pStyle w:val="TAL"/>
              <w:rPr>
                <w:color w:val="000000"/>
                <w:sz w:val="16"/>
                <w:szCs w:val="16"/>
              </w:rPr>
            </w:pPr>
            <w:r w:rsidRPr="00322BBE">
              <w:rPr>
                <w:color w:val="000000"/>
                <w:sz w:val="16"/>
                <w:szCs w:val="16"/>
              </w:rPr>
              <w:t>C3-246334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6BF2164" w14:textId="77777777" w:rsidR="009A2182" w:rsidRPr="00322BBE" w:rsidRDefault="009A2182" w:rsidP="00B25224">
            <w:pPr>
              <w:pStyle w:val="TAL"/>
              <w:rPr>
                <w:sz w:val="16"/>
                <w:szCs w:val="16"/>
              </w:rPr>
            </w:pPr>
          </w:p>
        </w:tc>
      </w:tr>
      <w:tr w:rsidR="009A2182" w:rsidRPr="00322BBE" w14:paraId="66E4417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ABF8F8" w14:textId="77777777" w:rsidR="009A2182" w:rsidRPr="00322BBE" w:rsidRDefault="009A2182" w:rsidP="00B25224">
            <w:pPr>
              <w:pStyle w:val="TAL"/>
              <w:rPr>
                <w:color w:val="000000"/>
                <w:sz w:val="16"/>
                <w:szCs w:val="16"/>
              </w:rPr>
            </w:pPr>
            <w:r w:rsidRPr="00322BBE">
              <w:rPr>
                <w:color w:val="000000"/>
                <w:sz w:val="16"/>
                <w:szCs w:val="16"/>
              </w:rPr>
              <w:t>C3-246473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07AFABE" w14:textId="77777777" w:rsidR="009A2182" w:rsidRPr="00322BBE" w:rsidRDefault="009A2182" w:rsidP="00B25224">
            <w:pPr>
              <w:pStyle w:val="TAL"/>
              <w:rPr>
                <w:color w:val="000000"/>
                <w:sz w:val="16"/>
                <w:szCs w:val="16"/>
              </w:rPr>
            </w:pPr>
            <w:r w:rsidRPr="00322BBE">
              <w:rPr>
                <w:color w:val="000000"/>
                <w:sz w:val="16"/>
                <w:szCs w:val="16"/>
              </w:rPr>
              <w:t xml:space="preserve">Support of Handling of Payload Headers in the </w:t>
            </w:r>
            <w:proofErr w:type="spellStart"/>
            <w:r w:rsidRPr="00322BBE">
              <w:rPr>
                <w:color w:val="000000"/>
                <w:sz w:val="16"/>
                <w:szCs w:val="16"/>
              </w:rPr>
              <w:t>Nudr_DataRepository</w:t>
            </w:r>
            <w:proofErr w:type="spellEnd"/>
            <w:r w:rsidRPr="00322BBE">
              <w:rPr>
                <w:color w:val="000000"/>
                <w:sz w:val="16"/>
                <w:szCs w:val="16"/>
              </w:rPr>
              <w:t xml:space="preserve"> Service API for Application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F20AC9" w14:textId="77777777" w:rsidR="009A2182" w:rsidRPr="00322BBE" w:rsidRDefault="009A2182" w:rsidP="00B25224">
            <w:pPr>
              <w:pStyle w:val="TAL"/>
              <w:rPr>
                <w:color w:val="000000"/>
                <w:sz w:val="16"/>
                <w:szCs w:val="16"/>
              </w:rPr>
            </w:pPr>
            <w:r w:rsidRPr="00322BBE">
              <w:rPr>
                <w:color w:val="000000"/>
                <w:sz w:val="16"/>
                <w:szCs w:val="16"/>
              </w:rPr>
              <w:t>Nokia, Ericsson, Vodafone, 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94B0F6"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55B597" w14:textId="77777777" w:rsidR="009A2182" w:rsidRPr="00322BBE" w:rsidRDefault="009A2182" w:rsidP="00B25224">
            <w:pPr>
              <w:pStyle w:val="TAL"/>
              <w:rPr>
                <w:color w:val="000000"/>
                <w:sz w:val="16"/>
                <w:szCs w:val="16"/>
              </w:rPr>
            </w:pPr>
            <w:r w:rsidRPr="00322BBE">
              <w:rPr>
                <w:color w:val="000000"/>
                <w:sz w:val="16"/>
                <w:szCs w:val="16"/>
              </w:rPr>
              <w:t>C3-246335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24552C" w14:textId="77777777" w:rsidR="009A2182" w:rsidRPr="00322BBE" w:rsidRDefault="009A2182" w:rsidP="00B25224">
            <w:pPr>
              <w:pStyle w:val="TAL"/>
              <w:rPr>
                <w:sz w:val="16"/>
                <w:szCs w:val="16"/>
              </w:rPr>
            </w:pPr>
          </w:p>
        </w:tc>
      </w:tr>
      <w:tr w:rsidR="009A2182" w:rsidRPr="00322BBE" w14:paraId="6E855F8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AF5854" w14:textId="77777777" w:rsidR="009A2182" w:rsidRPr="00322BBE" w:rsidRDefault="009A2182" w:rsidP="00B25224">
            <w:pPr>
              <w:pStyle w:val="TAL"/>
              <w:rPr>
                <w:color w:val="000000"/>
                <w:sz w:val="16"/>
                <w:szCs w:val="16"/>
              </w:rPr>
            </w:pPr>
            <w:r w:rsidRPr="00322BBE">
              <w:rPr>
                <w:color w:val="000000"/>
                <w:sz w:val="16"/>
                <w:szCs w:val="16"/>
              </w:rPr>
              <w:t>C3-246474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ADC64E9" w14:textId="77777777" w:rsidR="009A2182" w:rsidRPr="00322BBE" w:rsidRDefault="009A2182" w:rsidP="00B25224">
            <w:pPr>
              <w:pStyle w:val="TAL"/>
              <w:rPr>
                <w:color w:val="000000"/>
                <w:sz w:val="16"/>
                <w:szCs w:val="16"/>
              </w:rPr>
            </w:pPr>
            <w:r w:rsidRPr="00322BBE">
              <w:rPr>
                <w:color w:val="000000"/>
                <w:sz w:val="16"/>
                <w:szCs w:val="16"/>
              </w:rPr>
              <w:t xml:space="preserve">Support of handling of Payload Headers in </w:t>
            </w:r>
            <w:proofErr w:type="spellStart"/>
            <w:r w:rsidRPr="00322BBE">
              <w:rPr>
                <w:color w:val="000000"/>
                <w:sz w:val="16"/>
                <w:szCs w:val="16"/>
              </w:rPr>
              <w:t>TrafficInfluence</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41802AD" w14:textId="77777777" w:rsidR="009A2182" w:rsidRPr="00322BBE" w:rsidRDefault="009A2182" w:rsidP="00B25224">
            <w:pPr>
              <w:pStyle w:val="TAL"/>
              <w:rPr>
                <w:color w:val="000000"/>
                <w:sz w:val="16"/>
                <w:szCs w:val="16"/>
              </w:rPr>
            </w:pPr>
            <w:r w:rsidRPr="00322BBE">
              <w:rPr>
                <w:color w:val="000000"/>
                <w:sz w:val="16"/>
                <w:szCs w:val="16"/>
              </w:rPr>
              <w:t>Nokia, Ericsson, Vodafone, 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2BA45B"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D4CF40E" w14:textId="77777777" w:rsidR="009A2182" w:rsidRPr="00322BBE" w:rsidRDefault="009A2182" w:rsidP="00B25224">
            <w:pPr>
              <w:pStyle w:val="TAL"/>
              <w:rPr>
                <w:color w:val="000000"/>
                <w:sz w:val="16"/>
                <w:szCs w:val="16"/>
              </w:rPr>
            </w:pPr>
            <w:r w:rsidRPr="00322BBE">
              <w:rPr>
                <w:color w:val="000000"/>
                <w:sz w:val="16"/>
                <w:szCs w:val="16"/>
              </w:rPr>
              <w:t>C3-246333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3B6B04" w14:textId="77777777" w:rsidR="009A2182" w:rsidRPr="00322BBE" w:rsidRDefault="009A2182" w:rsidP="00B25224">
            <w:pPr>
              <w:pStyle w:val="TAL"/>
              <w:rPr>
                <w:sz w:val="16"/>
                <w:szCs w:val="16"/>
              </w:rPr>
            </w:pPr>
          </w:p>
        </w:tc>
      </w:tr>
      <w:tr w:rsidR="009A2182" w:rsidRPr="00322BBE" w14:paraId="6601E4D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AFA208" w14:textId="77777777" w:rsidR="009A2182" w:rsidRPr="00322BBE" w:rsidRDefault="009A2182" w:rsidP="00B25224">
            <w:pPr>
              <w:pStyle w:val="TAL"/>
              <w:rPr>
                <w:color w:val="000000"/>
                <w:sz w:val="16"/>
                <w:szCs w:val="16"/>
              </w:rPr>
            </w:pPr>
            <w:r w:rsidRPr="00322BBE">
              <w:rPr>
                <w:color w:val="000000"/>
                <w:sz w:val="16"/>
                <w:szCs w:val="16"/>
              </w:rPr>
              <w:t>C3-246475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E7BF7C" w14:textId="77777777" w:rsidR="009A2182" w:rsidRPr="00322BBE" w:rsidRDefault="009A2182" w:rsidP="00B25224">
            <w:pPr>
              <w:pStyle w:val="TAL"/>
              <w:rPr>
                <w:color w:val="000000"/>
                <w:sz w:val="16"/>
                <w:szCs w:val="16"/>
              </w:rPr>
            </w:pPr>
            <w:r w:rsidRPr="00322BBE">
              <w:rPr>
                <w:color w:val="000000"/>
                <w:sz w:val="16"/>
                <w:szCs w:val="16"/>
              </w:rPr>
              <w:t xml:space="preserve">Support of Handling of Payload Headers in </w:t>
            </w:r>
            <w:proofErr w:type="spellStart"/>
            <w:r w:rsidRPr="00322BBE">
              <w:rPr>
                <w:color w:val="000000"/>
                <w:sz w:val="16"/>
                <w:szCs w:val="16"/>
              </w:rPr>
              <w:t>Npcf_SMPolicyControl</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A9C2D3" w14:textId="77777777" w:rsidR="009A2182" w:rsidRPr="00322BBE" w:rsidRDefault="009A2182" w:rsidP="00B25224">
            <w:pPr>
              <w:pStyle w:val="TAL"/>
              <w:rPr>
                <w:color w:val="000000"/>
                <w:sz w:val="16"/>
                <w:szCs w:val="16"/>
              </w:rPr>
            </w:pPr>
            <w:r w:rsidRPr="00322BBE">
              <w:rPr>
                <w:color w:val="000000"/>
                <w:sz w:val="16"/>
                <w:szCs w:val="16"/>
              </w:rPr>
              <w:t>Nokia, Ericsson, Vodafone, 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A3FD21"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332CB15" w14:textId="77777777" w:rsidR="009A2182" w:rsidRPr="00322BBE" w:rsidRDefault="009A2182" w:rsidP="00B25224">
            <w:pPr>
              <w:pStyle w:val="TAL"/>
              <w:rPr>
                <w:color w:val="000000"/>
                <w:sz w:val="16"/>
                <w:szCs w:val="16"/>
              </w:rPr>
            </w:pPr>
            <w:r w:rsidRPr="00322BBE">
              <w:rPr>
                <w:color w:val="000000"/>
                <w:sz w:val="16"/>
                <w:szCs w:val="16"/>
              </w:rPr>
              <w:t>C3-246338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EA5B446" w14:textId="77777777" w:rsidR="009A2182" w:rsidRPr="00322BBE" w:rsidRDefault="009A2182" w:rsidP="00B25224">
            <w:pPr>
              <w:pStyle w:val="TAL"/>
              <w:rPr>
                <w:sz w:val="16"/>
                <w:szCs w:val="16"/>
              </w:rPr>
            </w:pPr>
          </w:p>
        </w:tc>
      </w:tr>
      <w:tr w:rsidR="009A2182" w:rsidRPr="00322BBE" w14:paraId="2EC5FF7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B5701C" w14:textId="77777777" w:rsidR="009A2182" w:rsidRPr="00322BBE" w:rsidRDefault="009A2182" w:rsidP="00B25224">
            <w:pPr>
              <w:pStyle w:val="TAL"/>
              <w:rPr>
                <w:color w:val="000000"/>
                <w:sz w:val="16"/>
                <w:szCs w:val="16"/>
              </w:rPr>
            </w:pPr>
            <w:r w:rsidRPr="00322BBE">
              <w:rPr>
                <w:color w:val="000000"/>
                <w:sz w:val="16"/>
                <w:szCs w:val="16"/>
              </w:rPr>
              <w:t>C3-246476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89AD81C" w14:textId="77777777" w:rsidR="009A2182" w:rsidRPr="00322BBE" w:rsidRDefault="009A2182" w:rsidP="00B25224">
            <w:pPr>
              <w:pStyle w:val="TAL"/>
              <w:rPr>
                <w:color w:val="000000"/>
                <w:sz w:val="16"/>
                <w:szCs w:val="16"/>
              </w:rPr>
            </w:pPr>
            <w:r w:rsidRPr="00322BBE">
              <w:rPr>
                <w:color w:val="000000"/>
                <w:sz w:val="16"/>
                <w:szCs w:val="16"/>
              </w:rPr>
              <w:t xml:space="preserve">Support of Handling of Payload Headers in the </w:t>
            </w:r>
            <w:proofErr w:type="spellStart"/>
            <w:r w:rsidRPr="00322BBE">
              <w:rPr>
                <w:color w:val="000000"/>
                <w:sz w:val="16"/>
                <w:szCs w:val="16"/>
              </w:rPr>
              <w:t>Nudr_DataRepository</w:t>
            </w:r>
            <w:proofErr w:type="spellEnd"/>
            <w:r w:rsidRPr="00322BBE">
              <w:rPr>
                <w:color w:val="000000"/>
                <w:sz w:val="16"/>
                <w:szCs w:val="16"/>
              </w:rPr>
              <w:t xml:space="preserve"> Service API for Policy Data</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61806A" w14:textId="77777777" w:rsidR="009A2182" w:rsidRPr="00322BBE" w:rsidRDefault="009A2182" w:rsidP="00B25224">
            <w:pPr>
              <w:pStyle w:val="TAL"/>
              <w:rPr>
                <w:color w:val="000000"/>
                <w:sz w:val="16"/>
                <w:szCs w:val="16"/>
              </w:rPr>
            </w:pPr>
            <w:r w:rsidRPr="00322BBE">
              <w:rPr>
                <w:color w:val="000000"/>
                <w:sz w:val="16"/>
                <w:szCs w:val="16"/>
              </w:rPr>
              <w:t>Nokia, Vodafone, 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2883EF9"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FE48F7A" w14:textId="77777777" w:rsidR="009A2182" w:rsidRPr="00322BBE" w:rsidRDefault="009A2182" w:rsidP="00B25224">
            <w:pPr>
              <w:pStyle w:val="TAL"/>
              <w:rPr>
                <w:color w:val="000000"/>
                <w:sz w:val="16"/>
                <w:szCs w:val="16"/>
              </w:rPr>
            </w:pPr>
            <w:r w:rsidRPr="00322BBE">
              <w:rPr>
                <w:color w:val="000000"/>
                <w:sz w:val="16"/>
                <w:szCs w:val="16"/>
              </w:rPr>
              <w:t>C3-246336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611DEE" w14:textId="77777777" w:rsidR="009A2182" w:rsidRPr="00322BBE" w:rsidRDefault="009A2182" w:rsidP="00B25224">
            <w:pPr>
              <w:pStyle w:val="TAL"/>
              <w:rPr>
                <w:sz w:val="16"/>
                <w:szCs w:val="16"/>
              </w:rPr>
            </w:pPr>
          </w:p>
        </w:tc>
      </w:tr>
      <w:tr w:rsidR="009A2182" w:rsidRPr="00322BBE" w14:paraId="0B7610F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E54C91" w14:textId="77777777" w:rsidR="009A2182" w:rsidRPr="00322BBE" w:rsidRDefault="009A2182" w:rsidP="00B25224">
            <w:pPr>
              <w:pStyle w:val="TAL"/>
              <w:rPr>
                <w:color w:val="000000"/>
                <w:sz w:val="16"/>
                <w:szCs w:val="16"/>
              </w:rPr>
            </w:pPr>
            <w:r w:rsidRPr="00322BBE">
              <w:rPr>
                <w:color w:val="000000"/>
                <w:sz w:val="16"/>
                <w:szCs w:val="16"/>
              </w:rPr>
              <w:t>C3-246477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3B75190" w14:textId="77777777" w:rsidR="009A2182" w:rsidRPr="00322BBE" w:rsidRDefault="009A2182" w:rsidP="00B25224">
            <w:pPr>
              <w:pStyle w:val="TAL"/>
              <w:rPr>
                <w:color w:val="000000"/>
                <w:sz w:val="16"/>
                <w:szCs w:val="16"/>
              </w:rPr>
            </w:pPr>
            <w:r w:rsidRPr="00322BBE">
              <w:rPr>
                <w:color w:val="000000"/>
                <w:sz w:val="16"/>
                <w:szCs w:val="16"/>
              </w:rPr>
              <w:t>Update Traffic Influence procedures to support of handling of Payload Headers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C0B098"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43824C" w14:textId="77777777" w:rsidR="009A2182" w:rsidRPr="00322BBE" w:rsidRDefault="009A2182" w:rsidP="00B25224">
            <w:pPr>
              <w:pStyle w:val="TAL"/>
              <w:rPr>
                <w:color w:val="000000"/>
                <w:sz w:val="16"/>
                <w:szCs w:val="16"/>
              </w:rPr>
            </w:pPr>
            <w:r w:rsidRPr="00322BBE">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1EA7799" w14:textId="77777777" w:rsidR="009A2182" w:rsidRPr="00322BBE" w:rsidRDefault="009A2182" w:rsidP="00B25224">
            <w:pPr>
              <w:pStyle w:val="TAL"/>
              <w:rPr>
                <w:color w:val="000000"/>
                <w:sz w:val="16"/>
                <w:szCs w:val="16"/>
              </w:rPr>
            </w:pPr>
            <w:r w:rsidRPr="00322BBE">
              <w:rPr>
                <w:color w:val="000000"/>
                <w:sz w:val="16"/>
                <w:szCs w:val="16"/>
              </w:rPr>
              <w:t>C3-246337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FB0830" w14:textId="77777777" w:rsidR="009A2182" w:rsidRPr="00322BBE" w:rsidRDefault="009A2182" w:rsidP="00B25224">
            <w:pPr>
              <w:pStyle w:val="TAL"/>
              <w:rPr>
                <w:sz w:val="16"/>
                <w:szCs w:val="16"/>
              </w:rPr>
            </w:pPr>
          </w:p>
        </w:tc>
      </w:tr>
      <w:tr w:rsidR="009A2182" w:rsidRPr="00322BBE" w14:paraId="4A84491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750954" w14:textId="77777777" w:rsidR="009A2182" w:rsidRPr="00322BBE" w:rsidRDefault="009A2182" w:rsidP="00B25224">
            <w:pPr>
              <w:pStyle w:val="TAL"/>
              <w:rPr>
                <w:color w:val="000000"/>
                <w:sz w:val="16"/>
                <w:szCs w:val="16"/>
              </w:rPr>
            </w:pPr>
            <w:r w:rsidRPr="00322BBE">
              <w:rPr>
                <w:color w:val="000000"/>
                <w:sz w:val="16"/>
                <w:szCs w:val="16"/>
              </w:rPr>
              <w:t>C3-246478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F3A731" w14:textId="77777777" w:rsidR="009A2182" w:rsidRPr="00322BBE" w:rsidRDefault="009A2182" w:rsidP="00B25224">
            <w:pPr>
              <w:pStyle w:val="TAL"/>
              <w:rPr>
                <w:color w:val="000000"/>
                <w:sz w:val="16"/>
                <w:szCs w:val="16"/>
              </w:rPr>
            </w:pPr>
            <w:r w:rsidRPr="00322BBE">
              <w:rPr>
                <w:color w:val="000000"/>
                <w:sz w:val="16"/>
                <w:szCs w:val="16"/>
              </w:rPr>
              <w:t xml:space="preserve">Support of SNPN scenarios for </w:t>
            </w:r>
            <w:proofErr w:type="spellStart"/>
            <w:r w:rsidRPr="00322BBE">
              <w:rPr>
                <w:color w:val="000000"/>
                <w:sz w:val="16"/>
                <w:szCs w:val="16"/>
              </w:rPr>
              <w:t>ProSe</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61EE2D" w14:textId="77777777" w:rsidR="009A2182" w:rsidRPr="00322BBE" w:rsidRDefault="009A2182" w:rsidP="00B25224">
            <w:pPr>
              <w:pStyle w:val="TAL"/>
              <w:rPr>
                <w:color w:val="000000"/>
                <w:sz w:val="16"/>
                <w:szCs w:val="16"/>
              </w:rPr>
            </w:pPr>
            <w:r w:rsidRPr="00322BBE">
              <w:rPr>
                <w:color w:val="000000"/>
                <w:sz w:val="16"/>
                <w:szCs w:val="16"/>
              </w:rPr>
              <w:t>Ericsson, China Telecom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8FAF2FC"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48A80D" w14:textId="77777777" w:rsidR="009A2182" w:rsidRPr="00322BBE" w:rsidRDefault="009A2182" w:rsidP="00B25224">
            <w:pPr>
              <w:pStyle w:val="TAL"/>
              <w:rPr>
                <w:color w:val="000000"/>
                <w:sz w:val="16"/>
                <w:szCs w:val="16"/>
              </w:rPr>
            </w:pPr>
            <w:r w:rsidRPr="00322BBE">
              <w:rPr>
                <w:color w:val="000000"/>
                <w:sz w:val="16"/>
                <w:szCs w:val="16"/>
              </w:rPr>
              <w:t>C3-246282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63FA40" w14:textId="77777777" w:rsidR="009A2182" w:rsidRPr="00322BBE" w:rsidRDefault="009A2182" w:rsidP="00B25224">
            <w:pPr>
              <w:pStyle w:val="TAL"/>
              <w:rPr>
                <w:sz w:val="16"/>
                <w:szCs w:val="16"/>
              </w:rPr>
            </w:pPr>
          </w:p>
        </w:tc>
      </w:tr>
      <w:tr w:rsidR="009A2182" w:rsidRPr="00322BBE" w14:paraId="76E3D12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F490AE" w14:textId="77777777" w:rsidR="009A2182" w:rsidRPr="00322BBE" w:rsidRDefault="009A2182" w:rsidP="00B25224">
            <w:pPr>
              <w:pStyle w:val="TAL"/>
              <w:rPr>
                <w:color w:val="000000"/>
                <w:sz w:val="16"/>
                <w:szCs w:val="16"/>
              </w:rPr>
            </w:pPr>
            <w:r w:rsidRPr="00322BBE">
              <w:rPr>
                <w:color w:val="000000"/>
                <w:sz w:val="16"/>
                <w:szCs w:val="16"/>
              </w:rPr>
              <w:t>C3-246479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5F4C2F" w14:textId="77777777" w:rsidR="009A2182" w:rsidRPr="00322BBE" w:rsidRDefault="009A2182" w:rsidP="00B25224">
            <w:pPr>
              <w:pStyle w:val="TAL"/>
              <w:rPr>
                <w:color w:val="000000"/>
                <w:sz w:val="16"/>
                <w:szCs w:val="16"/>
              </w:rPr>
            </w:pPr>
            <w:r w:rsidRPr="00322BBE">
              <w:rPr>
                <w:color w:val="000000"/>
                <w:sz w:val="16"/>
                <w:szCs w:val="16"/>
              </w:rPr>
              <w:t xml:space="preserve">Support of the signalling storm analytics for </w:t>
            </w:r>
            <w:proofErr w:type="spellStart"/>
            <w:r w:rsidRPr="00322BBE">
              <w:rPr>
                <w:color w:val="000000"/>
                <w:sz w:val="16"/>
                <w:szCs w:val="16"/>
              </w:rPr>
              <w:t>Nnwdaf_EventsSubscription</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FA9346" w14:textId="77777777" w:rsidR="009A2182" w:rsidRPr="00322BBE" w:rsidRDefault="009A2182" w:rsidP="00B25224">
            <w:pPr>
              <w:pStyle w:val="TAL"/>
              <w:rPr>
                <w:color w:val="000000"/>
                <w:sz w:val="16"/>
                <w:szCs w:val="16"/>
              </w:rPr>
            </w:pPr>
            <w:r w:rsidRPr="00322BBE">
              <w:rPr>
                <w:color w:val="000000"/>
                <w:sz w:val="16"/>
                <w:szCs w:val="16"/>
              </w:rPr>
              <w:t>Huawei, Ericsson, Nokia, vivo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F0A2FE"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A9DDD1" w14:textId="77777777" w:rsidR="009A2182" w:rsidRPr="00322BBE" w:rsidRDefault="009A2182" w:rsidP="00B25224">
            <w:pPr>
              <w:pStyle w:val="TAL"/>
              <w:rPr>
                <w:color w:val="000000"/>
                <w:sz w:val="16"/>
                <w:szCs w:val="16"/>
              </w:rPr>
            </w:pPr>
            <w:r w:rsidRPr="00322BBE">
              <w:rPr>
                <w:color w:val="000000"/>
                <w:sz w:val="16"/>
                <w:szCs w:val="16"/>
              </w:rPr>
              <w:t>C3-246153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EAF51DA" w14:textId="77777777" w:rsidR="009A2182" w:rsidRPr="00322BBE" w:rsidRDefault="009A2182" w:rsidP="00B25224">
            <w:pPr>
              <w:pStyle w:val="TAL"/>
              <w:rPr>
                <w:sz w:val="16"/>
                <w:szCs w:val="16"/>
              </w:rPr>
            </w:pPr>
          </w:p>
        </w:tc>
      </w:tr>
      <w:tr w:rsidR="009A2182" w:rsidRPr="00322BBE" w14:paraId="669EF2B2"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DB2DB8" w14:textId="77777777" w:rsidR="009A2182" w:rsidRPr="00322BBE" w:rsidRDefault="009A2182" w:rsidP="00B25224">
            <w:pPr>
              <w:pStyle w:val="TAL"/>
              <w:rPr>
                <w:color w:val="000000"/>
                <w:sz w:val="16"/>
                <w:szCs w:val="16"/>
              </w:rPr>
            </w:pPr>
            <w:r w:rsidRPr="00322BBE">
              <w:rPr>
                <w:color w:val="000000"/>
                <w:sz w:val="16"/>
                <w:szCs w:val="16"/>
              </w:rPr>
              <w:t>C3-246480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F75A504" w14:textId="77777777" w:rsidR="009A2182" w:rsidRPr="00322BBE" w:rsidRDefault="009A2182" w:rsidP="00B25224">
            <w:pPr>
              <w:pStyle w:val="TAL"/>
              <w:rPr>
                <w:color w:val="000000"/>
                <w:sz w:val="16"/>
                <w:szCs w:val="16"/>
              </w:rPr>
            </w:pPr>
            <w:r w:rsidRPr="00322BBE">
              <w:rPr>
                <w:color w:val="000000"/>
                <w:sz w:val="16"/>
                <w:szCs w:val="16"/>
              </w:rPr>
              <w:t xml:space="preserve">Support of the signalling storm analytics for </w:t>
            </w:r>
            <w:proofErr w:type="spellStart"/>
            <w:r w:rsidRPr="00322BBE">
              <w:rPr>
                <w:color w:val="000000"/>
                <w:sz w:val="16"/>
                <w:szCs w:val="16"/>
              </w:rPr>
              <w:t>Nnwdaf_AnalyticsInfo</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F4854A1" w14:textId="77777777" w:rsidR="009A2182" w:rsidRPr="00322BBE" w:rsidRDefault="009A2182" w:rsidP="00B25224">
            <w:pPr>
              <w:pStyle w:val="TAL"/>
              <w:rPr>
                <w:color w:val="000000"/>
                <w:sz w:val="16"/>
                <w:szCs w:val="16"/>
              </w:rPr>
            </w:pPr>
            <w:r w:rsidRPr="00322BBE">
              <w:rPr>
                <w:color w:val="000000"/>
                <w:sz w:val="16"/>
                <w:szCs w:val="16"/>
              </w:rPr>
              <w:t>Huawei, vivo, 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4E39DF3"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B2F37AF" w14:textId="77777777" w:rsidR="009A2182" w:rsidRPr="00322BBE" w:rsidRDefault="009A2182" w:rsidP="00B25224">
            <w:pPr>
              <w:pStyle w:val="TAL"/>
              <w:rPr>
                <w:color w:val="000000"/>
                <w:sz w:val="16"/>
                <w:szCs w:val="16"/>
              </w:rPr>
            </w:pPr>
            <w:r w:rsidRPr="00322BBE">
              <w:rPr>
                <w:color w:val="000000"/>
                <w:sz w:val="16"/>
                <w:szCs w:val="16"/>
              </w:rPr>
              <w:t>C3-246154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782E8E" w14:textId="77777777" w:rsidR="009A2182" w:rsidRPr="00322BBE" w:rsidRDefault="009A2182" w:rsidP="00B25224">
            <w:pPr>
              <w:pStyle w:val="TAL"/>
              <w:rPr>
                <w:sz w:val="16"/>
                <w:szCs w:val="16"/>
              </w:rPr>
            </w:pPr>
          </w:p>
        </w:tc>
      </w:tr>
      <w:tr w:rsidR="009A2182" w:rsidRPr="00322BBE" w14:paraId="35DD33E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AD19331" w14:textId="77777777" w:rsidR="009A2182" w:rsidRPr="00322BBE" w:rsidRDefault="009A2182" w:rsidP="00B25224">
            <w:pPr>
              <w:pStyle w:val="TAL"/>
              <w:rPr>
                <w:color w:val="000000"/>
                <w:sz w:val="16"/>
                <w:szCs w:val="16"/>
              </w:rPr>
            </w:pPr>
            <w:r w:rsidRPr="00322BBE">
              <w:rPr>
                <w:color w:val="000000"/>
                <w:sz w:val="16"/>
                <w:szCs w:val="16"/>
              </w:rPr>
              <w:t>C3-246481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08BAA8" w14:textId="77777777" w:rsidR="009A2182" w:rsidRPr="00322BBE" w:rsidRDefault="009A2182" w:rsidP="00B25224">
            <w:pPr>
              <w:pStyle w:val="TAL"/>
              <w:rPr>
                <w:color w:val="000000"/>
                <w:sz w:val="16"/>
                <w:szCs w:val="16"/>
              </w:rPr>
            </w:pPr>
            <w:r w:rsidRPr="00322BBE">
              <w:rPr>
                <w:color w:val="000000"/>
                <w:sz w:val="16"/>
                <w:szCs w:val="16"/>
              </w:rPr>
              <w:t xml:space="preserve">Support of the signalling storm analytics for </w:t>
            </w:r>
            <w:proofErr w:type="spellStart"/>
            <w:r w:rsidRPr="00322BBE">
              <w:rPr>
                <w:color w:val="000000"/>
                <w:sz w:val="16"/>
                <w:szCs w:val="16"/>
              </w:rPr>
              <w:t>AnalyticsExposure</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EDA29C"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8423E0"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D60FCBF" w14:textId="77777777" w:rsidR="009A2182" w:rsidRPr="00322BBE" w:rsidRDefault="009A2182" w:rsidP="00B25224">
            <w:pPr>
              <w:pStyle w:val="TAL"/>
              <w:rPr>
                <w:color w:val="000000"/>
                <w:sz w:val="16"/>
                <w:szCs w:val="16"/>
              </w:rPr>
            </w:pPr>
            <w:r w:rsidRPr="00322BBE">
              <w:rPr>
                <w:color w:val="000000"/>
                <w:sz w:val="16"/>
                <w:szCs w:val="16"/>
              </w:rPr>
              <w:t>C3-246155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CD2A52" w14:textId="77777777" w:rsidR="009A2182" w:rsidRPr="00322BBE" w:rsidRDefault="009A2182" w:rsidP="00B25224">
            <w:pPr>
              <w:pStyle w:val="TAL"/>
              <w:rPr>
                <w:sz w:val="16"/>
                <w:szCs w:val="16"/>
              </w:rPr>
            </w:pPr>
          </w:p>
        </w:tc>
      </w:tr>
      <w:tr w:rsidR="009A2182" w:rsidRPr="00322BBE" w14:paraId="32311F2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1BF909" w14:textId="77777777" w:rsidR="009A2182" w:rsidRPr="00322BBE" w:rsidRDefault="009A2182" w:rsidP="00B25224">
            <w:pPr>
              <w:pStyle w:val="TAL"/>
              <w:rPr>
                <w:color w:val="000000"/>
                <w:sz w:val="16"/>
                <w:szCs w:val="16"/>
              </w:rPr>
            </w:pPr>
            <w:r w:rsidRPr="00322BBE">
              <w:rPr>
                <w:color w:val="000000"/>
                <w:sz w:val="16"/>
                <w:szCs w:val="16"/>
              </w:rPr>
              <w:t>C3-246482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2D8DE3" w14:textId="77777777" w:rsidR="009A2182" w:rsidRPr="00322BBE" w:rsidRDefault="009A2182" w:rsidP="00B25224">
            <w:pPr>
              <w:pStyle w:val="TAL"/>
              <w:rPr>
                <w:color w:val="000000"/>
                <w:sz w:val="16"/>
                <w:szCs w:val="16"/>
              </w:rPr>
            </w:pPr>
            <w:r w:rsidRPr="00322BBE">
              <w:rPr>
                <w:color w:val="000000"/>
                <w:sz w:val="16"/>
                <w:szCs w:val="16"/>
              </w:rPr>
              <w:t>Corrections on the data type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A8F91D"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969881F"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097D981" w14:textId="77777777" w:rsidR="009A2182" w:rsidRPr="00322BBE" w:rsidRDefault="009A2182" w:rsidP="00B25224">
            <w:pPr>
              <w:pStyle w:val="TAL"/>
              <w:rPr>
                <w:color w:val="000000"/>
                <w:sz w:val="16"/>
                <w:szCs w:val="16"/>
              </w:rPr>
            </w:pPr>
            <w:r w:rsidRPr="00322BBE">
              <w:rPr>
                <w:color w:val="000000"/>
                <w:sz w:val="16"/>
                <w:szCs w:val="16"/>
              </w:rPr>
              <w:t>C3-246223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C7FE997" w14:textId="77777777" w:rsidR="009A2182" w:rsidRPr="00322BBE" w:rsidRDefault="009A2182" w:rsidP="00B25224">
            <w:pPr>
              <w:pStyle w:val="TAL"/>
              <w:rPr>
                <w:sz w:val="16"/>
                <w:szCs w:val="16"/>
              </w:rPr>
            </w:pPr>
          </w:p>
        </w:tc>
      </w:tr>
      <w:tr w:rsidR="009A2182" w:rsidRPr="00322BBE" w14:paraId="4401C5D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843DCF" w14:textId="77777777" w:rsidR="009A2182" w:rsidRPr="00322BBE" w:rsidRDefault="009A2182" w:rsidP="00B25224">
            <w:pPr>
              <w:pStyle w:val="TAL"/>
              <w:rPr>
                <w:color w:val="000000"/>
                <w:sz w:val="16"/>
                <w:szCs w:val="16"/>
              </w:rPr>
            </w:pPr>
            <w:r w:rsidRPr="00322BBE">
              <w:rPr>
                <w:color w:val="000000"/>
                <w:sz w:val="16"/>
                <w:szCs w:val="16"/>
              </w:rPr>
              <w:t>C3-246483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43FB99" w14:textId="77777777" w:rsidR="009A2182" w:rsidRPr="00322BBE" w:rsidRDefault="009A2182" w:rsidP="00B25224">
            <w:pPr>
              <w:pStyle w:val="TAL"/>
              <w:rPr>
                <w:color w:val="000000"/>
                <w:sz w:val="16"/>
                <w:szCs w:val="16"/>
              </w:rPr>
            </w:pPr>
            <w:r w:rsidRPr="00322BBE">
              <w:rPr>
                <w:color w:val="000000"/>
                <w:sz w:val="16"/>
                <w:szCs w:val="16"/>
              </w:rPr>
              <w:t>Corrections on the data type name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0180EC5"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5FB94E0"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8B3235" w14:textId="77777777" w:rsidR="009A2182" w:rsidRPr="00322BBE" w:rsidRDefault="009A2182" w:rsidP="00B25224">
            <w:pPr>
              <w:pStyle w:val="TAL"/>
              <w:rPr>
                <w:color w:val="000000"/>
                <w:sz w:val="16"/>
                <w:szCs w:val="16"/>
              </w:rPr>
            </w:pPr>
            <w:r w:rsidRPr="00322BBE">
              <w:rPr>
                <w:color w:val="000000"/>
                <w:sz w:val="16"/>
                <w:szCs w:val="16"/>
              </w:rPr>
              <w:t>C3-246224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A121D7B" w14:textId="77777777" w:rsidR="009A2182" w:rsidRPr="00322BBE" w:rsidRDefault="009A2182" w:rsidP="00B25224">
            <w:pPr>
              <w:pStyle w:val="TAL"/>
              <w:rPr>
                <w:sz w:val="16"/>
                <w:szCs w:val="16"/>
              </w:rPr>
            </w:pPr>
          </w:p>
        </w:tc>
      </w:tr>
      <w:tr w:rsidR="009A2182" w:rsidRPr="00322BBE" w14:paraId="7931577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30F6788" w14:textId="77777777" w:rsidR="009A2182" w:rsidRPr="00322BBE" w:rsidRDefault="009A2182" w:rsidP="00B25224">
            <w:pPr>
              <w:pStyle w:val="TAL"/>
              <w:rPr>
                <w:color w:val="000000"/>
                <w:sz w:val="16"/>
                <w:szCs w:val="16"/>
              </w:rPr>
            </w:pPr>
            <w:r w:rsidRPr="00322BBE">
              <w:rPr>
                <w:color w:val="000000"/>
                <w:sz w:val="16"/>
                <w:szCs w:val="16"/>
              </w:rPr>
              <w:t>C3-246484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1037624" w14:textId="77777777" w:rsidR="009A2182" w:rsidRPr="00322BBE" w:rsidRDefault="009A2182" w:rsidP="00B25224">
            <w:pPr>
              <w:pStyle w:val="TAL"/>
              <w:rPr>
                <w:color w:val="000000"/>
                <w:sz w:val="16"/>
                <w:szCs w:val="16"/>
              </w:rPr>
            </w:pPr>
            <w:r w:rsidRPr="00322BBE">
              <w:rPr>
                <w:color w:val="000000"/>
                <w:sz w:val="16"/>
                <w:szCs w:val="16"/>
              </w:rPr>
              <w:t>Tunnel information in retrieve T-EES procedure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D82397" w14:textId="77777777" w:rsidR="009A2182" w:rsidRPr="00322BBE" w:rsidRDefault="009A2182" w:rsidP="00B25224">
            <w:pPr>
              <w:pStyle w:val="TAL"/>
              <w:rPr>
                <w:color w:val="000000"/>
                <w:sz w:val="16"/>
                <w:szCs w:val="16"/>
              </w:rPr>
            </w:pPr>
            <w:r w:rsidRPr="00322BBE">
              <w:rPr>
                <w:color w:val="000000"/>
                <w:sz w:val="16"/>
                <w:szCs w:val="16"/>
              </w:rPr>
              <w:t>Samsung,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DA0988"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9AC90A7" w14:textId="77777777" w:rsidR="009A2182" w:rsidRPr="00322BBE" w:rsidRDefault="009A2182" w:rsidP="00B25224">
            <w:pPr>
              <w:pStyle w:val="TAL"/>
              <w:rPr>
                <w:color w:val="000000"/>
                <w:sz w:val="16"/>
                <w:szCs w:val="16"/>
              </w:rPr>
            </w:pPr>
            <w:r w:rsidRPr="00322BBE">
              <w:rPr>
                <w:color w:val="000000"/>
                <w:sz w:val="16"/>
                <w:szCs w:val="16"/>
              </w:rPr>
              <w:t>C3-246120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36463C" w14:textId="77777777" w:rsidR="009A2182" w:rsidRPr="00322BBE" w:rsidRDefault="009A2182" w:rsidP="00B25224">
            <w:pPr>
              <w:pStyle w:val="TAL"/>
              <w:rPr>
                <w:sz w:val="16"/>
                <w:szCs w:val="16"/>
              </w:rPr>
            </w:pPr>
          </w:p>
        </w:tc>
      </w:tr>
      <w:tr w:rsidR="009A2182" w:rsidRPr="00322BBE" w14:paraId="7EA6CEE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4F5712E" w14:textId="77777777" w:rsidR="009A2182" w:rsidRPr="00322BBE" w:rsidRDefault="009A2182" w:rsidP="00B25224">
            <w:pPr>
              <w:pStyle w:val="TAL"/>
              <w:rPr>
                <w:color w:val="000000"/>
                <w:sz w:val="16"/>
                <w:szCs w:val="16"/>
              </w:rPr>
            </w:pPr>
            <w:r w:rsidRPr="00322BBE">
              <w:rPr>
                <w:color w:val="000000"/>
                <w:sz w:val="16"/>
                <w:szCs w:val="16"/>
              </w:rPr>
              <w:t>C3-246485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703E2C8" w14:textId="77777777" w:rsidR="009A2182" w:rsidRPr="00322BBE" w:rsidRDefault="009A2182" w:rsidP="00B25224">
            <w:pPr>
              <w:pStyle w:val="TAL"/>
              <w:rPr>
                <w:color w:val="000000"/>
                <w:sz w:val="16"/>
                <w:szCs w:val="16"/>
              </w:rPr>
            </w:pPr>
            <w:r w:rsidRPr="00322BBE">
              <w:rPr>
                <w:color w:val="000000"/>
                <w:sz w:val="16"/>
                <w:szCs w:val="16"/>
              </w:rPr>
              <w:t>Correction of traffic routing influence procedure for HR-SBO</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B1FC9E1"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D90918E"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E2CE61A" w14:textId="77777777" w:rsidR="009A2182" w:rsidRPr="00322BBE" w:rsidRDefault="009A2182" w:rsidP="00B25224">
            <w:pPr>
              <w:pStyle w:val="TAL"/>
              <w:rPr>
                <w:color w:val="000000"/>
                <w:sz w:val="16"/>
                <w:szCs w:val="16"/>
              </w:rPr>
            </w:pPr>
            <w:r w:rsidRPr="00322BBE">
              <w:rPr>
                <w:color w:val="000000"/>
                <w:sz w:val="16"/>
                <w:szCs w:val="16"/>
              </w:rPr>
              <w:t>C3-246136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845467" w14:textId="77777777" w:rsidR="009A2182" w:rsidRPr="00322BBE" w:rsidRDefault="009A2182" w:rsidP="00B25224">
            <w:pPr>
              <w:pStyle w:val="TAL"/>
              <w:rPr>
                <w:sz w:val="16"/>
                <w:szCs w:val="16"/>
              </w:rPr>
            </w:pPr>
            <w:r w:rsidRPr="00322BBE">
              <w:rPr>
                <w:sz w:val="16"/>
                <w:szCs w:val="16"/>
              </w:rPr>
              <w:t>C3-246586</w:t>
            </w:r>
          </w:p>
        </w:tc>
      </w:tr>
      <w:tr w:rsidR="009A2182" w:rsidRPr="00322BBE" w14:paraId="5D4F3E2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05C6BCD" w14:textId="77777777" w:rsidR="009A2182" w:rsidRPr="00322BBE" w:rsidRDefault="009A2182" w:rsidP="00B25224">
            <w:pPr>
              <w:pStyle w:val="TAL"/>
              <w:rPr>
                <w:color w:val="000000"/>
                <w:sz w:val="16"/>
                <w:szCs w:val="16"/>
              </w:rPr>
            </w:pPr>
            <w:r w:rsidRPr="00322BBE">
              <w:rPr>
                <w:color w:val="000000"/>
                <w:sz w:val="16"/>
                <w:szCs w:val="16"/>
              </w:rPr>
              <w:t>C3-246486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4A0894A" w14:textId="77777777" w:rsidR="009A2182" w:rsidRPr="00322BBE" w:rsidRDefault="009A2182" w:rsidP="00B25224">
            <w:pPr>
              <w:pStyle w:val="TAL"/>
              <w:rPr>
                <w:color w:val="000000"/>
                <w:sz w:val="16"/>
                <w:szCs w:val="16"/>
              </w:rPr>
            </w:pPr>
            <w:r w:rsidRPr="00322BBE">
              <w:rPr>
                <w:color w:val="000000"/>
                <w:sz w:val="16"/>
                <w:szCs w:val="16"/>
              </w:rPr>
              <w:t>Incorrect UPEAS event name in analytics procedure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DBFB25A"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E29F1B3"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A2A330D" w14:textId="77777777" w:rsidR="009A2182" w:rsidRPr="00322BBE" w:rsidRDefault="009A2182" w:rsidP="00B25224">
            <w:pPr>
              <w:pStyle w:val="TAL"/>
              <w:rPr>
                <w:color w:val="000000"/>
                <w:sz w:val="16"/>
                <w:szCs w:val="16"/>
              </w:rPr>
            </w:pPr>
            <w:r w:rsidRPr="00322BBE">
              <w:rPr>
                <w:color w:val="000000"/>
                <w:sz w:val="16"/>
                <w:szCs w:val="16"/>
              </w:rPr>
              <w:t>C3-246137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F53716" w14:textId="77777777" w:rsidR="009A2182" w:rsidRPr="00322BBE" w:rsidRDefault="009A2182" w:rsidP="00B25224">
            <w:pPr>
              <w:pStyle w:val="TAL"/>
              <w:rPr>
                <w:sz w:val="16"/>
                <w:szCs w:val="16"/>
              </w:rPr>
            </w:pPr>
            <w:r w:rsidRPr="00322BBE">
              <w:rPr>
                <w:sz w:val="16"/>
                <w:szCs w:val="16"/>
              </w:rPr>
              <w:t>C3-246587</w:t>
            </w:r>
          </w:p>
        </w:tc>
      </w:tr>
      <w:tr w:rsidR="009A2182" w:rsidRPr="00322BBE" w14:paraId="1900B6D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0F4A7C" w14:textId="77777777" w:rsidR="009A2182" w:rsidRPr="00322BBE" w:rsidRDefault="009A2182" w:rsidP="00B25224">
            <w:pPr>
              <w:pStyle w:val="TAL"/>
              <w:rPr>
                <w:color w:val="000000"/>
                <w:sz w:val="16"/>
                <w:szCs w:val="16"/>
              </w:rPr>
            </w:pPr>
            <w:r w:rsidRPr="00322BBE">
              <w:rPr>
                <w:color w:val="000000"/>
                <w:sz w:val="16"/>
                <w:szCs w:val="16"/>
              </w:rPr>
              <w:t>C3-246487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A9505D" w14:textId="77777777" w:rsidR="009A2182" w:rsidRPr="00322BBE" w:rsidRDefault="009A2182" w:rsidP="00B25224">
            <w:pPr>
              <w:pStyle w:val="TAL"/>
              <w:rPr>
                <w:color w:val="000000"/>
                <w:sz w:val="16"/>
                <w:szCs w:val="16"/>
              </w:rPr>
            </w:pPr>
            <w:r w:rsidRPr="00322BBE">
              <w:rPr>
                <w:color w:val="000000"/>
                <w:sz w:val="16"/>
                <w:szCs w:val="16"/>
              </w:rPr>
              <w:t xml:space="preserve">LS on applicability handling of </w:t>
            </w:r>
            <w:proofErr w:type="spellStart"/>
            <w:r w:rsidRPr="00322BBE">
              <w:rPr>
                <w:color w:val="000000"/>
                <w:sz w:val="16"/>
                <w:szCs w:val="16"/>
              </w:rPr>
              <w:t>Nsmf</w:t>
            </w:r>
            <w:proofErr w:type="spellEnd"/>
            <w:r w:rsidRPr="00322BBE">
              <w:rPr>
                <w:color w:val="000000"/>
                <w:sz w:val="16"/>
                <w:szCs w:val="16"/>
              </w:rPr>
              <w:t xml:space="preserve"> events targeting </w:t>
            </w:r>
            <w:proofErr w:type="spellStart"/>
            <w:r w:rsidRPr="00322BBE">
              <w:rPr>
                <w:color w:val="000000"/>
                <w:sz w:val="16"/>
                <w:szCs w:val="16"/>
              </w:rPr>
              <w:t>anyUE</w:t>
            </w:r>
            <w:proofErr w:type="spellEnd"/>
            <w:r w:rsidRPr="00322BBE">
              <w:rPr>
                <w:color w:val="000000"/>
                <w:sz w:val="16"/>
                <w:szCs w:val="16"/>
              </w:rPr>
              <w:t xml:space="preserve"> for I-SMF.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7CC70C"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0ECC0DF" w14:textId="77777777" w:rsidR="009A2182" w:rsidRPr="00322BBE" w:rsidRDefault="009A2182" w:rsidP="00B25224">
            <w:pPr>
              <w:pStyle w:val="TAL"/>
              <w:rPr>
                <w:color w:val="000000"/>
                <w:sz w:val="16"/>
                <w:szCs w:val="16"/>
              </w:rPr>
            </w:pPr>
            <w:r w:rsidRPr="00322BBE">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5AFF69D"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94C970" w14:textId="77777777" w:rsidR="009A2182" w:rsidRPr="00322BBE" w:rsidRDefault="009A2182" w:rsidP="00B25224">
            <w:pPr>
              <w:pStyle w:val="TAL"/>
              <w:rPr>
                <w:sz w:val="16"/>
                <w:szCs w:val="16"/>
              </w:rPr>
            </w:pPr>
          </w:p>
        </w:tc>
      </w:tr>
      <w:tr w:rsidR="009A2182" w:rsidRPr="00322BBE" w14:paraId="4DB4208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B721D55" w14:textId="77777777" w:rsidR="009A2182" w:rsidRPr="00322BBE" w:rsidRDefault="009A2182" w:rsidP="00B25224">
            <w:pPr>
              <w:pStyle w:val="TAL"/>
              <w:rPr>
                <w:color w:val="000000"/>
                <w:sz w:val="16"/>
                <w:szCs w:val="16"/>
              </w:rPr>
            </w:pPr>
            <w:r w:rsidRPr="00322BBE">
              <w:rPr>
                <w:color w:val="000000"/>
                <w:sz w:val="16"/>
                <w:szCs w:val="16"/>
              </w:rPr>
              <w:t>C3-246488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DC2290" w14:textId="77777777" w:rsidR="009A2182" w:rsidRPr="00322BBE" w:rsidRDefault="009A2182" w:rsidP="00B25224">
            <w:pPr>
              <w:pStyle w:val="TAL"/>
              <w:rPr>
                <w:color w:val="000000"/>
                <w:sz w:val="16"/>
                <w:szCs w:val="16"/>
              </w:rPr>
            </w:pPr>
            <w:r w:rsidRPr="00322BBE">
              <w:rPr>
                <w:color w:val="000000"/>
                <w:sz w:val="16"/>
                <w:szCs w:val="16"/>
              </w:rPr>
              <w:t xml:space="preserve">User Plane event subscriptions </w:t>
            </w:r>
            <w:proofErr w:type="spellStart"/>
            <w:r w:rsidRPr="00322BBE">
              <w:rPr>
                <w:color w:val="000000"/>
                <w:sz w:val="16"/>
                <w:szCs w:val="16"/>
              </w:rPr>
              <w:t>targetting</w:t>
            </w:r>
            <w:proofErr w:type="spellEnd"/>
            <w:r w:rsidRPr="00322BBE">
              <w:rPr>
                <w:color w:val="000000"/>
                <w:sz w:val="16"/>
                <w:szCs w:val="16"/>
              </w:rPr>
              <w:t xml:space="preserve"> any UE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26E29A" w14:textId="77777777" w:rsidR="009A2182" w:rsidRPr="00322BBE" w:rsidRDefault="009A2182" w:rsidP="00B25224">
            <w:pPr>
              <w:pStyle w:val="TAL"/>
              <w:rPr>
                <w:color w:val="000000"/>
                <w:sz w:val="16"/>
                <w:szCs w:val="16"/>
              </w:rPr>
            </w:pPr>
            <w:r w:rsidRPr="00322BBE">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1D0042F"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3D81E6" w14:textId="77777777" w:rsidR="009A2182" w:rsidRPr="00322BBE" w:rsidRDefault="009A2182" w:rsidP="00B25224">
            <w:pPr>
              <w:pStyle w:val="TAL"/>
              <w:rPr>
                <w:color w:val="000000"/>
                <w:sz w:val="16"/>
                <w:szCs w:val="16"/>
              </w:rPr>
            </w:pPr>
            <w:r w:rsidRPr="00322BBE">
              <w:rPr>
                <w:color w:val="000000"/>
                <w:sz w:val="16"/>
                <w:szCs w:val="16"/>
              </w:rPr>
              <w:t>C3-246209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AD3416" w14:textId="77777777" w:rsidR="009A2182" w:rsidRPr="00322BBE" w:rsidRDefault="009A2182" w:rsidP="00B25224">
            <w:pPr>
              <w:pStyle w:val="TAL"/>
              <w:rPr>
                <w:sz w:val="16"/>
                <w:szCs w:val="16"/>
              </w:rPr>
            </w:pPr>
          </w:p>
        </w:tc>
      </w:tr>
      <w:tr w:rsidR="009A2182" w:rsidRPr="00322BBE" w14:paraId="29F629B2"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250FADE" w14:textId="77777777" w:rsidR="009A2182" w:rsidRPr="00322BBE" w:rsidRDefault="009A2182" w:rsidP="00B25224">
            <w:pPr>
              <w:pStyle w:val="TAL"/>
              <w:rPr>
                <w:color w:val="000000"/>
                <w:sz w:val="16"/>
                <w:szCs w:val="16"/>
              </w:rPr>
            </w:pPr>
            <w:r w:rsidRPr="00322BBE">
              <w:rPr>
                <w:color w:val="000000"/>
                <w:sz w:val="16"/>
                <w:szCs w:val="16"/>
              </w:rPr>
              <w:t>C3-246489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7B4DAFC" w14:textId="77777777" w:rsidR="009A2182" w:rsidRPr="00322BBE" w:rsidRDefault="009A2182" w:rsidP="00B25224">
            <w:pPr>
              <w:pStyle w:val="TAL"/>
              <w:rPr>
                <w:color w:val="000000"/>
                <w:sz w:val="16"/>
                <w:szCs w:val="16"/>
              </w:rPr>
            </w:pPr>
            <w:r w:rsidRPr="00322BBE">
              <w:rPr>
                <w:color w:val="000000"/>
                <w:sz w:val="16"/>
                <w:szCs w:val="16"/>
              </w:rPr>
              <w:t>403 response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41C234"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5C3F165"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910ABD9" w14:textId="77777777" w:rsidR="009A2182" w:rsidRPr="00322BBE" w:rsidRDefault="009A2182" w:rsidP="00B25224">
            <w:pPr>
              <w:pStyle w:val="TAL"/>
              <w:rPr>
                <w:color w:val="000000"/>
                <w:sz w:val="16"/>
                <w:szCs w:val="16"/>
              </w:rPr>
            </w:pPr>
            <w:r w:rsidRPr="00322BBE">
              <w:rPr>
                <w:color w:val="000000"/>
                <w:sz w:val="16"/>
                <w:szCs w:val="16"/>
              </w:rPr>
              <w:t>C3-246210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F9D8B50" w14:textId="77777777" w:rsidR="009A2182" w:rsidRPr="00322BBE" w:rsidRDefault="009A2182" w:rsidP="00B25224">
            <w:pPr>
              <w:pStyle w:val="TAL"/>
              <w:rPr>
                <w:sz w:val="16"/>
                <w:szCs w:val="16"/>
              </w:rPr>
            </w:pPr>
          </w:p>
        </w:tc>
      </w:tr>
      <w:tr w:rsidR="009A2182" w:rsidRPr="00322BBE" w14:paraId="4406F9B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AA5CE4" w14:textId="77777777" w:rsidR="009A2182" w:rsidRPr="00322BBE" w:rsidRDefault="009A2182" w:rsidP="00B25224">
            <w:pPr>
              <w:pStyle w:val="TAL"/>
              <w:rPr>
                <w:color w:val="000000"/>
                <w:sz w:val="16"/>
                <w:szCs w:val="16"/>
              </w:rPr>
            </w:pPr>
            <w:r w:rsidRPr="00322BBE">
              <w:rPr>
                <w:color w:val="000000"/>
                <w:sz w:val="16"/>
                <w:szCs w:val="16"/>
              </w:rPr>
              <w:t>C3-246490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9BA7EC2" w14:textId="77777777" w:rsidR="009A2182" w:rsidRPr="00322BBE" w:rsidRDefault="009A2182" w:rsidP="00B25224">
            <w:pPr>
              <w:pStyle w:val="TAL"/>
              <w:rPr>
                <w:color w:val="000000"/>
                <w:sz w:val="16"/>
                <w:szCs w:val="16"/>
              </w:rPr>
            </w:pPr>
            <w:r w:rsidRPr="00322BBE">
              <w:rPr>
                <w:color w:val="000000"/>
                <w:sz w:val="16"/>
                <w:szCs w:val="16"/>
              </w:rPr>
              <w:t>QoS authorization failure due to roaming in a non-supported PLMN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9D897B"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0B00595"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BD2ED0F" w14:textId="77777777" w:rsidR="009A2182" w:rsidRPr="00322BBE" w:rsidRDefault="009A2182" w:rsidP="00B25224">
            <w:pPr>
              <w:pStyle w:val="TAL"/>
              <w:rPr>
                <w:color w:val="000000"/>
                <w:sz w:val="16"/>
                <w:szCs w:val="16"/>
              </w:rPr>
            </w:pPr>
            <w:r w:rsidRPr="00322BBE">
              <w:rPr>
                <w:color w:val="000000"/>
                <w:sz w:val="16"/>
                <w:szCs w:val="16"/>
              </w:rPr>
              <w:t>C3-246227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DD40AC" w14:textId="77777777" w:rsidR="009A2182" w:rsidRPr="00322BBE" w:rsidRDefault="009A2182" w:rsidP="00B25224">
            <w:pPr>
              <w:pStyle w:val="TAL"/>
              <w:rPr>
                <w:sz w:val="16"/>
                <w:szCs w:val="16"/>
              </w:rPr>
            </w:pPr>
          </w:p>
        </w:tc>
      </w:tr>
      <w:tr w:rsidR="009A2182" w:rsidRPr="00322BBE" w14:paraId="5E25AE7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A71622" w14:textId="77777777" w:rsidR="009A2182" w:rsidRPr="00322BBE" w:rsidRDefault="009A2182" w:rsidP="00B25224">
            <w:pPr>
              <w:pStyle w:val="TAL"/>
              <w:rPr>
                <w:color w:val="000000"/>
                <w:sz w:val="16"/>
                <w:szCs w:val="16"/>
              </w:rPr>
            </w:pPr>
            <w:r w:rsidRPr="00322BBE">
              <w:rPr>
                <w:color w:val="000000"/>
                <w:sz w:val="16"/>
                <w:szCs w:val="16"/>
              </w:rPr>
              <w:t>C3-246491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08EDB8" w14:textId="77777777" w:rsidR="009A2182" w:rsidRPr="00322BBE" w:rsidRDefault="009A2182" w:rsidP="00B25224">
            <w:pPr>
              <w:pStyle w:val="TAL"/>
              <w:rPr>
                <w:color w:val="000000"/>
                <w:sz w:val="16"/>
                <w:szCs w:val="16"/>
              </w:rPr>
            </w:pPr>
            <w:r w:rsidRPr="00322BBE">
              <w:rPr>
                <w:color w:val="000000"/>
                <w:sz w:val="16"/>
                <w:szCs w:val="16"/>
              </w:rPr>
              <w:t>Passing non-3gpp device information to the PCF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947DBE"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A8A9F5"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C8CDDDD" w14:textId="77777777" w:rsidR="009A2182" w:rsidRPr="00322BBE" w:rsidRDefault="009A2182" w:rsidP="00B25224">
            <w:pPr>
              <w:pStyle w:val="TAL"/>
              <w:rPr>
                <w:color w:val="000000"/>
                <w:sz w:val="16"/>
                <w:szCs w:val="16"/>
              </w:rPr>
            </w:pPr>
            <w:r w:rsidRPr="00322BBE">
              <w:rPr>
                <w:color w:val="000000"/>
                <w:sz w:val="16"/>
                <w:szCs w:val="16"/>
              </w:rPr>
              <w:t>C3-246211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285A87" w14:textId="77777777" w:rsidR="009A2182" w:rsidRPr="00322BBE" w:rsidRDefault="009A2182" w:rsidP="00B25224">
            <w:pPr>
              <w:pStyle w:val="TAL"/>
              <w:rPr>
                <w:sz w:val="16"/>
                <w:szCs w:val="16"/>
              </w:rPr>
            </w:pPr>
          </w:p>
        </w:tc>
      </w:tr>
      <w:tr w:rsidR="009A2182" w:rsidRPr="00322BBE" w14:paraId="4A2AD33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6A287EE" w14:textId="77777777" w:rsidR="009A2182" w:rsidRPr="00322BBE" w:rsidRDefault="009A2182" w:rsidP="00B25224">
            <w:pPr>
              <w:pStyle w:val="TAL"/>
              <w:rPr>
                <w:color w:val="000000"/>
                <w:sz w:val="16"/>
                <w:szCs w:val="16"/>
              </w:rPr>
            </w:pPr>
            <w:r w:rsidRPr="00322BBE">
              <w:rPr>
                <w:color w:val="000000"/>
                <w:sz w:val="16"/>
                <w:szCs w:val="16"/>
              </w:rPr>
              <w:t>C3-246492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445B5F8" w14:textId="77777777" w:rsidR="009A2182" w:rsidRPr="00322BBE" w:rsidRDefault="009A2182" w:rsidP="00B25224">
            <w:pPr>
              <w:pStyle w:val="TAL"/>
              <w:rPr>
                <w:color w:val="000000"/>
                <w:sz w:val="16"/>
                <w:szCs w:val="16"/>
              </w:rPr>
            </w:pPr>
            <w:r w:rsidRPr="00322BBE">
              <w:rPr>
                <w:color w:val="000000"/>
                <w:sz w:val="16"/>
                <w:szCs w:val="16"/>
              </w:rPr>
              <w:t>Support of the non-3GPP devices information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1628BEB" w14:textId="77777777" w:rsidR="009A2182" w:rsidRPr="00322BBE" w:rsidRDefault="009A2182" w:rsidP="00B25224">
            <w:pPr>
              <w:pStyle w:val="TAL"/>
              <w:rPr>
                <w:color w:val="000000"/>
                <w:sz w:val="16"/>
                <w:szCs w:val="16"/>
              </w:rPr>
            </w:pPr>
            <w:r w:rsidRPr="00322BBE">
              <w:rPr>
                <w:color w:val="000000"/>
                <w:sz w:val="16"/>
                <w:szCs w:val="16"/>
              </w:rPr>
              <w:t>Huawei, Nokia, AT&amp;T,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9E58EA"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C5D8BC" w14:textId="77777777" w:rsidR="009A2182" w:rsidRPr="00322BBE" w:rsidRDefault="009A2182" w:rsidP="00B25224">
            <w:pPr>
              <w:pStyle w:val="TAL"/>
              <w:rPr>
                <w:color w:val="000000"/>
                <w:sz w:val="16"/>
                <w:szCs w:val="16"/>
              </w:rPr>
            </w:pPr>
            <w:r w:rsidRPr="00322BBE">
              <w:rPr>
                <w:color w:val="000000"/>
                <w:sz w:val="16"/>
                <w:szCs w:val="16"/>
              </w:rPr>
              <w:t>C3-246312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E186D6D" w14:textId="77777777" w:rsidR="009A2182" w:rsidRPr="00322BBE" w:rsidRDefault="009A2182" w:rsidP="00B25224">
            <w:pPr>
              <w:pStyle w:val="TAL"/>
              <w:rPr>
                <w:sz w:val="16"/>
                <w:szCs w:val="16"/>
              </w:rPr>
            </w:pPr>
          </w:p>
        </w:tc>
      </w:tr>
      <w:tr w:rsidR="009A2182" w:rsidRPr="00322BBE" w14:paraId="041E7386"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7F62FBC" w14:textId="77777777" w:rsidR="009A2182" w:rsidRPr="00322BBE" w:rsidRDefault="009A2182" w:rsidP="00B25224">
            <w:pPr>
              <w:pStyle w:val="TAL"/>
              <w:rPr>
                <w:color w:val="000000"/>
                <w:sz w:val="16"/>
                <w:szCs w:val="16"/>
              </w:rPr>
            </w:pPr>
            <w:r w:rsidRPr="00322BBE">
              <w:rPr>
                <w:color w:val="000000"/>
                <w:sz w:val="16"/>
                <w:szCs w:val="16"/>
              </w:rPr>
              <w:t>C3-246493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A922D11" w14:textId="77777777" w:rsidR="009A2182" w:rsidRPr="00322BBE" w:rsidRDefault="009A2182" w:rsidP="00B25224">
            <w:pPr>
              <w:pStyle w:val="TAL"/>
              <w:rPr>
                <w:color w:val="000000"/>
                <w:sz w:val="16"/>
                <w:szCs w:val="16"/>
              </w:rPr>
            </w:pPr>
            <w:r w:rsidRPr="00322BBE">
              <w:rPr>
                <w:color w:val="000000"/>
                <w:sz w:val="16"/>
                <w:szCs w:val="16"/>
              </w:rPr>
              <w:t xml:space="preserve">Add the new </w:t>
            </w:r>
            <w:proofErr w:type="spellStart"/>
            <w:r w:rsidRPr="00322BBE">
              <w:rPr>
                <w:color w:val="000000"/>
                <w:sz w:val="16"/>
                <w:szCs w:val="16"/>
              </w:rPr>
              <w:t>FemtoParamProvision</w:t>
            </w:r>
            <w:proofErr w:type="spellEnd"/>
            <w:r w:rsidRPr="00322BBE">
              <w:rPr>
                <w:color w:val="000000"/>
                <w:sz w:val="16"/>
                <w:szCs w:val="16"/>
              </w:rPr>
              <w:t xml:space="preserve"> API in clauses 4.1 and 5.1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D7C2FD" w14:textId="77777777" w:rsidR="009A2182" w:rsidRPr="00322BBE" w:rsidRDefault="009A2182" w:rsidP="00B25224">
            <w:pPr>
              <w:pStyle w:val="TAL"/>
              <w:rPr>
                <w:color w:val="000000"/>
                <w:sz w:val="16"/>
                <w:szCs w:val="16"/>
              </w:rPr>
            </w:pPr>
            <w:r w:rsidRPr="00322BBE">
              <w:rPr>
                <w:color w:val="000000"/>
                <w:sz w:val="16"/>
                <w:szCs w:val="16"/>
              </w:rPr>
              <w:t>Huawei, Ericsson, NTT Docomo, AT&amp;T</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4602745"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7CF6738" w14:textId="77777777" w:rsidR="009A2182" w:rsidRPr="00322BBE" w:rsidRDefault="009A2182" w:rsidP="00B25224">
            <w:pPr>
              <w:pStyle w:val="TAL"/>
              <w:rPr>
                <w:color w:val="000000"/>
                <w:sz w:val="16"/>
                <w:szCs w:val="16"/>
              </w:rPr>
            </w:pPr>
            <w:r w:rsidRPr="00322BBE">
              <w:rPr>
                <w:color w:val="000000"/>
                <w:sz w:val="16"/>
                <w:szCs w:val="16"/>
              </w:rPr>
              <w:t>C3-246091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B7B16D" w14:textId="77777777" w:rsidR="009A2182" w:rsidRPr="00322BBE" w:rsidRDefault="009A2182" w:rsidP="00B25224">
            <w:pPr>
              <w:pStyle w:val="TAL"/>
              <w:rPr>
                <w:sz w:val="16"/>
                <w:szCs w:val="16"/>
              </w:rPr>
            </w:pPr>
          </w:p>
        </w:tc>
      </w:tr>
      <w:tr w:rsidR="009A2182" w:rsidRPr="00322BBE" w14:paraId="5C9070B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F4295C0" w14:textId="77777777" w:rsidR="009A2182" w:rsidRPr="00322BBE" w:rsidRDefault="009A2182" w:rsidP="00B25224">
            <w:pPr>
              <w:pStyle w:val="TAL"/>
              <w:rPr>
                <w:color w:val="000000"/>
                <w:sz w:val="16"/>
                <w:szCs w:val="16"/>
              </w:rPr>
            </w:pPr>
            <w:r w:rsidRPr="00322BBE">
              <w:rPr>
                <w:color w:val="000000"/>
                <w:sz w:val="16"/>
                <w:szCs w:val="16"/>
              </w:rPr>
              <w:t>C3-246494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877B7D2" w14:textId="77777777" w:rsidR="009A2182" w:rsidRPr="00322BBE" w:rsidRDefault="009A2182" w:rsidP="00B25224">
            <w:pPr>
              <w:pStyle w:val="TAL"/>
              <w:rPr>
                <w:color w:val="000000"/>
                <w:sz w:val="16"/>
                <w:szCs w:val="16"/>
              </w:rPr>
            </w:pPr>
            <w:r w:rsidRPr="00322BBE">
              <w:rPr>
                <w:color w:val="000000"/>
                <w:sz w:val="16"/>
                <w:szCs w:val="16"/>
              </w:rPr>
              <w:t>Support of URSP Provisioning in EPS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D3E1AA"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284D939"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D8E4ED3" w14:textId="77777777" w:rsidR="009A2182" w:rsidRPr="00322BBE" w:rsidRDefault="009A2182" w:rsidP="00B25224">
            <w:pPr>
              <w:pStyle w:val="TAL"/>
              <w:rPr>
                <w:color w:val="000000"/>
                <w:sz w:val="16"/>
                <w:szCs w:val="16"/>
              </w:rPr>
            </w:pPr>
            <w:r w:rsidRPr="00322BBE">
              <w:rPr>
                <w:color w:val="000000"/>
                <w:sz w:val="16"/>
                <w:szCs w:val="16"/>
              </w:rPr>
              <w:t>C3-246166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72DCE2" w14:textId="77777777" w:rsidR="009A2182" w:rsidRPr="00322BBE" w:rsidRDefault="009A2182" w:rsidP="00B25224">
            <w:pPr>
              <w:pStyle w:val="TAL"/>
              <w:rPr>
                <w:sz w:val="16"/>
                <w:szCs w:val="16"/>
              </w:rPr>
            </w:pPr>
          </w:p>
        </w:tc>
      </w:tr>
      <w:tr w:rsidR="009A2182" w:rsidRPr="00322BBE" w14:paraId="1802F7D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3FFEAF" w14:textId="77777777" w:rsidR="009A2182" w:rsidRPr="00322BBE" w:rsidRDefault="009A2182" w:rsidP="00B25224">
            <w:pPr>
              <w:pStyle w:val="TAL"/>
              <w:rPr>
                <w:color w:val="000000"/>
                <w:sz w:val="16"/>
                <w:szCs w:val="16"/>
              </w:rPr>
            </w:pPr>
            <w:r w:rsidRPr="00322BBE">
              <w:rPr>
                <w:color w:val="000000"/>
                <w:sz w:val="16"/>
                <w:szCs w:val="16"/>
              </w:rPr>
              <w:t>C3-246495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1A44E2" w14:textId="77777777" w:rsidR="009A2182" w:rsidRPr="00322BBE" w:rsidRDefault="009A2182" w:rsidP="00B25224">
            <w:pPr>
              <w:pStyle w:val="TAL"/>
              <w:rPr>
                <w:color w:val="000000"/>
                <w:sz w:val="16"/>
                <w:szCs w:val="16"/>
              </w:rPr>
            </w:pPr>
            <w:r w:rsidRPr="00322BBE">
              <w:rPr>
                <w:color w:val="000000"/>
                <w:sz w:val="16"/>
                <w:szCs w:val="16"/>
              </w:rPr>
              <w:t>Support URSP provisioning in EPS indicator</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D16C9D"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40AD0F"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53BF31C" w14:textId="77777777" w:rsidR="009A2182" w:rsidRPr="00322BBE" w:rsidRDefault="009A2182" w:rsidP="00B25224">
            <w:pPr>
              <w:pStyle w:val="TAL"/>
              <w:rPr>
                <w:color w:val="000000"/>
                <w:sz w:val="16"/>
                <w:szCs w:val="16"/>
              </w:rPr>
            </w:pPr>
            <w:r w:rsidRPr="00322BBE">
              <w:rPr>
                <w:color w:val="000000"/>
                <w:sz w:val="16"/>
                <w:szCs w:val="16"/>
              </w:rPr>
              <w:t>C3-246168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EA7123" w14:textId="77777777" w:rsidR="009A2182" w:rsidRPr="00322BBE" w:rsidRDefault="009A2182" w:rsidP="00B25224">
            <w:pPr>
              <w:pStyle w:val="TAL"/>
              <w:rPr>
                <w:sz w:val="16"/>
                <w:szCs w:val="16"/>
              </w:rPr>
            </w:pPr>
          </w:p>
        </w:tc>
      </w:tr>
      <w:tr w:rsidR="009A2182" w:rsidRPr="00322BBE" w14:paraId="746F090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4EB1926" w14:textId="77777777" w:rsidR="009A2182" w:rsidRPr="00322BBE" w:rsidRDefault="009A2182" w:rsidP="00B25224">
            <w:pPr>
              <w:pStyle w:val="TAL"/>
              <w:rPr>
                <w:color w:val="000000"/>
                <w:sz w:val="16"/>
                <w:szCs w:val="16"/>
              </w:rPr>
            </w:pPr>
            <w:r w:rsidRPr="00322BBE">
              <w:rPr>
                <w:color w:val="000000"/>
                <w:sz w:val="16"/>
                <w:szCs w:val="16"/>
              </w:rPr>
              <w:t>C3-246496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A308E11" w14:textId="77777777" w:rsidR="009A2182" w:rsidRPr="00322BBE" w:rsidRDefault="009A2182" w:rsidP="00B25224">
            <w:pPr>
              <w:pStyle w:val="TAL"/>
              <w:rPr>
                <w:color w:val="000000"/>
                <w:sz w:val="16"/>
                <w:szCs w:val="16"/>
              </w:rPr>
            </w:pPr>
            <w:r w:rsidRPr="00322BBE">
              <w:rPr>
                <w:color w:val="000000"/>
                <w:sz w:val="16"/>
                <w:szCs w:val="16"/>
              </w:rPr>
              <w:t>Clarification regarding PDU Session Traffic analytics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C6CBB1" w14:textId="77777777" w:rsidR="009A2182" w:rsidRPr="00322BBE" w:rsidRDefault="009A2182" w:rsidP="00B25224">
            <w:pPr>
              <w:pStyle w:val="TAL"/>
              <w:rPr>
                <w:color w:val="000000"/>
                <w:sz w:val="16"/>
                <w:szCs w:val="16"/>
              </w:rPr>
            </w:pPr>
            <w:r w:rsidRPr="00322BBE">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C80EA89"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B29489" w14:textId="77777777" w:rsidR="009A2182" w:rsidRPr="00322BBE" w:rsidRDefault="009A2182" w:rsidP="00B25224">
            <w:pPr>
              <w:pStyle w:val="TAL"/>
              <w:rPr>
                <w:color w:val="000000"/>
                <w:sz w:val="16"/>
                <w:szCs w:val="16"/>
              </w:rPr>
            </w:pPr>
            <w:r w:rsidRPr="00322BBE">
              <w:rPr>
                <w:color w:val="000000"/>
                <w:sz w:val="16"/>
                <w:szCs w:val="16"/>
              </w:rPr>
              <w:t>C3-246339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F934E4" w14:textId="77777777" w:rsidR="009A2182" w:rsidRPr="00322BBE" w:rsidRDefault="009A2182" w:rsidP="00B25224">
            <w:pPr>
              <w:pStyle w:val="TAL"/>
              <w:rPr>
                <w:sz w:val="16"/>
                <w:szCs w:val="16"/>
              </w:rPr>
            </w:pPr>
          </w:p>
        </w:tc>
      </w:tr>
      <w:tr w:rsidR="009A2182" w:rsidRPr="00322BBE" w14:paraId="4744DA46"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BA81FF" w14:textId="77777777" w:rsidR="009A2182" w:rsidRPr="00322BBE" w:rsidRDefault="009A2182" w:rsidP="00B25224">
            <w:pPr>
              <w:pStyle w:val="TAL"/>
              <w:rPr>
                <w:color w:val="000000"/>
                <w:sz w:val="16"/>
                <w:szCs w:val="16"/>
              </w:rPr>
            </w:pPr>
            <w:r w:rsidRPr="00322BBE">
              <w:rPr>
                <w:color w:val="000000"/>
                <w:sz w:val="16"/>
                <w:szCs w:val="16"/>
              </w:rPr>
              <w:t>C3-246497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81A0AD9" w14:textId="77777777" w:rsidR="009A2182" w:rsidRPr="00322BBE" w:rsidRDefault="009A2182" w:rsidP="00B25224">
            <w:pPr>
              <w:pStyle w:val="TAL"/>
              <w:rPr>
                <w:color w:val="000000"/>
                <w:sz w:val="16"/>
                <w:szCs w:val="16"/>
              </w:rPr>
            </w:pPr>
            <w:r w:rsidRPr="00322BBE">
              <w:rPr>
                <w:color w:val="000000"/>
                <w:sz w:val="16"/>
                <w:szCs w:val="16"/>
              </w:rPr>
              <w:t>Correction on the attributes for spatial validity condition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A1F004D"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5B38CD"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09EFE77" w14:textId="77777777" w:rsidR="009A2182" w:rsidRPr="00322BBE" w:rsidRDefault="009A2182" w:rsidP="00B25224">
            <w:pPr>
              <w:pStyle w:val="TAL"/>
              <w:rPr>
                <w:color w:val="000000"/>
                <w:sz w:val="16"/>
                <w:szCs w:val="16"/>
              </w:rPr>
            </w:pPr>
            <w:r w:rsidRPr="00322BBE">
              <w:rPr>
                <w:color w:val="000000"/>
                <w:sz w:val="16"/>
                <w:szCs w:val="16"/>
              </w:rPr>
              <w:t>C3-246280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950DF2" w14:textId="77777777" w:rsidR="009A2182" w:rsidRPr="00322BBE" w:rsidRDefault="009A2182" w:rsidP="00B25224">
            <w:pPr>
              <w:pStyle w:val="TAL"/>
              <w:rPr>
                <w:sz w:val="16"/>
                <w:szCs w:val="16"/>
              </w:rPr>
            </w:pPr>
          </w:p>
        </w:tc>
      </w:tr>
      <w:tr w:rsidR="009A2182" w:rsidRPr="00322BBE" w14:paraId="023C19A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77695B5" w14:textId="77777777" w:rsidR="009A2182" w:rsidRPr="00322BBE" w:rsidRDefault="009A2182" w:rsidP="00B25224">
            <w:pPr>
              <w:pStyle w:val="TAL"/>
              <w:rPr>
                <w:color w:val="000000"/>
                <w:sz w:val="16"/>
                <w:szCs w:val="16"/>
              </w:rPr>
            </w:pPr>
            <w:r w:rsidRPr="00322BBE">
              <w:rPr>
                <w:color w:val="000000"/>
                <w:sz w:val="16"/>
                <w:szCs w:val="16"/>
              </w:rPr>
              <w:t>C3-246498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B5A1845" w14:textId="77777777" w:rsidR="009A2182" w:rsidRPr="00322BBE" w:rsidRDefault="009A2182" w:rsidP="00B25224">
            <w:pPr>
              <w:pStyle w:val="TAL"/>
              <w:rPr>
                <w:color w:val="000000"/>
                <w:sz w:val="16"/>
                <w:szCs w:val="16"/>
              </w:rPr>
            </w:pPr>
            <w:r w:rsidRPr="00322BBE">
              <w:rPr>
                <w:color w:val="000000"/>
                <w:sz w:val="16"/>
                <w:szCs w:val="16"/>
              </w:rPr>
              <w:t xml:space="preserve">Updating the IETF HTTP RFC for </w:t>
            </w:r>
            <w:proofErr w:type="spellStart"/>
            <w:r w:rsidRPr="00322BBE">
              <w:rPr>
                <w:color w:val="000000"/>
                <w:sz w:val="16"/>
                <w:szCs w:val="16"/>
              </w:rPr>
              <w:t>DetNet</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61EEE7" w14:textId="77777777" w:rsidR="009A2182" w:rsidRPr="00322BBE" w:rsidRDefault="009A2182" w:rsidP="00B25224">
            <w:pPr>
              <w:pStyle w:val="TAL"/>
              <w:rPr>
                <w:color w:val="000000"/>
                <w:sz w:val="16"/>
                <w:szCs w:val="16"/>
              </w:rPr>
            </w:pPr>
            <w:proofErr w:type="spellStart"/>
            <w:r w:rsidRPr="00322BBE">
              <w:rPr>
                <w:color w:val="000000"/>
                <w:sz w:val="16"/>
                <w:szCs w:val="16"/>
              </w:rPr>
              <w:t>HuaweI</w:t>
            </w:r>
            <w:proofErr w:type="spellEnd"/>
            <w:r w:rsidRPr="00322BBE">
              <w:rPr>
                <w:color w:val="000000"/>
                <w:sz w:val="16"/>
                <w:szCs w:val="16"/>
              </w:rPr>
              <w:t>,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A16D39C"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C0CA49" w14:textId="77777777" w:rsidR="009A2182" w:rsidRPr="00322BBE" w:rsidRDefault="009A2182" w:rsidP="00B25224">
            <w:pPr>
              <w:pStyle w:val="TAL"/>
              <w:rPr>
                <w:color w:val="000000"/>
                <w:sz w:val="16"/>
                <w:szCs w:val="16"/>
              </w:rPr>
            </w:pPr>
            <w:r w:rsidRPr="00322BBE">
              <w:rPr>
                <w:color w:val="000000"/>
                <w:sz w:val="16"/>
                <w:szCs w:val="16"/>
              </w:rPr>
              <w:t>C3-246290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71D185B" w14:textId="77777777" w:rsidR="009A2182" w:rsidRPr="00322BBE" w:rsidRDefault="009A2182" w:rsidP="00B25224">
            <w:pPr>
              <w:pStyle w:val="TAL"/>
              <w:rPr>
                <w:sz w:val="16"/>
                <w:szCs w:val="16"/>
              </w:rPr>
            </w:pPr>
          </w:p>
        </w:tc>
      </w:tr>
      <w:tr w:rsidR="009A2182" w:rsidRPr="00322BBE" w14:paraId="1ECBE48C"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6AFDC4D" w14:textId="77777777" w:rsidR="009A2182" w:rsidRPr="00322BBE" w:rsidRDefault="009A2182" w:rsidP="00B25224">
            <w:pPr>
              <w:pStyle w:val="TAL"/>
              <w:rPr>
                <w:color w:val="000000"/>
                <w:sz w:val="16"/>
                <w:szCs w:val="16"/>
              </w:rPr>
            </w:pPr>
            <w:r w:rsidRPr="00322BBE">
              <w:rPr>
                <w:color w:val="000000"/>
                <w:sz w:val="16"/>
                <w:szCs w:val="16"/>
              </w:rPr>
              <w:t>C3-246499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A35343" w14:textId="77777777" w:rsidR="009A2182" w:rsidRPr="00322BBE" w:rsidRDefault="009A2182" w:rsidP="00B25224">
            <w:pPr>
              <w:pStyle w:val="TAL"/>
              <w:rPr>
                <w:color w:val="000000"/>
                <w:sz w:val="16"/>
                <w:szCs w:val="16"/>
              </w:rPr>
            </w:pPr>
            <w:r w:rsidRPr="00322BBE">
              <w:rPr>
                <w:color w:val="000000"/>
                <w:sz w:val="16"/>
                <w:szCs w:val="16"/>
              </w:rPr>
              <w:t xml:space="preserve">Updating the IETF HTTP RFC for </w:t>
            </w:r>
            <w:proofErr w:type="spellStart"/>
            <w:r w:rsidRPr="00322BBE">
              <w:rPr>
                <w:color w:val="000000"/>
                <w:sz w:val="16"/>
                <w:szCs w:val="16"/>
              </w:rPr>
              <w:t>DetNet</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BE014A" w14:textId="77777777" w:rsidR="009A2182" w:rsidRPr="00322BBE" w:rsidRDefault="009A2182" w:rsidP="00B25224">
            <w:pPr>
              <w:pStyle w:val="TAL"/>
              <w:rPr>
                <w:color w:val="000000"/>
                <w:sz w:val="16"/>
                <w:szCs w:val="16"/>
              </w:rPr>
            </w:pPr>
            <w:proofErr w:type="spellStart"/>
            <w:r w:rsidRPr="00322BBE">
              <w:rPr>
                <w:color w:val="000000"/>
                <w:sz w:val="16"/>
                <w:szCs w:val="16"/>
              </w:rPr>
              <w:t>HuaweI</w:t>
            </w:r>
            <w:proofErr w:type="spellEnd"/>
            <w:r w:rsidRPr="00322BBE">
              <w:rPr>
                <w:color w:val="000000"/>
                <w:sz w:val="16"/>
                <w:szCs w:val="16"/>
              </w:rPr>
              <w:t>,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3444674"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D4FB06C" w14:textId="77777777" w:rsidR="009A2182" w:rsidRPr="00322BBE" w:rsidRDefault="009A2182" w:rsidP="00B25224">
            <w:pPr>
              <w:pStyle w:val="TAL"/>
              <w:rPr>
                <w:color w:val="000000"/>
                <w:sz w:val="16"/>
                <w:szCs w:val="16"/>
              </w:rPr>
            </w:pPr>
            <w:r w:rsidRPr="00322BBE">
              <w:rPr>
                <w:color w:val="000000"/>
                <w:sz w:val="16"/>
                <w:szCs w:val="16"/>
              </w:rPr>
              <w:t>C3-246291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3008BD" w14:textId="77777777" w:rsidR="009A2182" w:rsidRPr="00322BBE" w:rsidRDefault="009A2182" w:rsidP="00B25224">
            <w:pPr>
              <w:pStyle w:val="TAL"/>
              <w:rPr>
                <w:sz w:val="16"/>
                <w:szCs w:val="16"/>
              </w:rPr>
            </w:pPr>
          </w:p>
        </w:tc>
      </w:tr>
      <w:tr w:rsidR="009A2182" w:rsidRPr="00322BBE" w14:paraId="73D10D1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F0B96F2" w14:textId="77777777" w:rsidR="009A2182" w:rsidRPr="00322BBE" w:rsidRDefault="009A2182" w:rsidP="00B25224">
            <w:pPr>
              <w:pStyle w:val="TAL"/>
              <w:rPr>
                <w:color w:val="000000"/>
                <w:sz w:val="16"/>
                <w:szCs w:val="16"/>
              </w:rPr>
            </w:pPr>
            <w:r w:rsidRPr="00322BBE">
              <w:rPr>
                <w:color w:val="000000"/>
                <w:sz w:val="16"/>
                <w:szCs w:val="16"/>
              </w:rPr>
              <w:t>C3-246500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AAA6B59" w14:textId="77777777" w:rsidR="009A2182" w:rsidRPr="00322BBE" w:rsidRDefault="009A2182" w:rsidP="00B25224">
            <w:pPr>
              <w:pStyle w:val="TAL"/>
              <w:rPr>
                <w:color w:val="000000"/>
                <w:sz w:val="16"/>
                <w:szCs w:val="16"/>
              </w:rPr>
            </w:pPr>
            <w:r w:rsidRPr="00322BBE">
              <w:rPr>
                <w:color w:val="000000"/>
                <w:sz w:val="16"/>
                <w:szCs w:val="16"/>
              </w:rPr>
              <w:t>Clarification on URSP and ANDSP rules used by UE in non-subscribed SNPN.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6E52055"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161F0B"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EB1AB62" w14:textId="77777777" w:rsidR="009A2182" w:rsidRPr="00322BBE" w:rsidRDefault="009A2182" w:rsidP="00B25224">
            <w:pPr>
              <w:pStyle w:val="TAL"/>
              <w:rPr>
                <w:color w:val="000000"/>
                <w:sz w:val="16"/>
                <w:szCs w:val="16"/>
              </w:rPr>
            </w:pPr>
            <w:r w:rsidRPr="00322BBE">
              <w:rPr>
                <w:color w:val="000000"/>
                <w:sz w:val="16"/>
                <w:szCs w:val="16"/>
              </w:rPr>
              <w:t>C3-246064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108A5E4" w14:textId="77777777" w:rsidR="009A2182" w:rsidRPr="00322BBE" w:rsidRDefault="009A2182" w:rsidP="00B25224">
            <w:pPr>
              <w:pStyle w:val="TAL"/>
              <w:rPr>
                <w:sz w:val="16"/>
                <w:szCs w:val="16"/>
              </w:rPr>
            </w:pPr>
          </w:p>
        </w:tc>
      </w:tr>
      <w:tr w:rsidR="009A2182" w:rsidRPr="00322BBE" w14:paraId="238D69C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5F12A51" w14:textId="77777777" w:rsidR="009A2182" w:rsidRPr="00322BBE" w:rsidRDefault="009A2182" w:rsidP="00B25224">
            <w:pPr>
              <w:pStyle w:val="TAL"/>
              <w:rPr>
                <w:color w:val="000000"/>
                <w:sz w:val="16"/>
                <w:szCs w:val="16"/>
              </w:rPr>
            </w:pPr>
            <w:r w:rsidRPr="00322BBE">
              <w:rPr>
                <w:color w:val="000000"/>
                <w:sz w:val="16"/>
                <w:szCs w:val="16"/>
              </w:rPr>
              <w:t>C3-246501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FF126FC" w14:textId="77777777" w:rsidR="009A2182" w:rsidRPr="00322BBE" w:rsidRDefault="009A2182" w:rsidP="00B25224">
            <w:pPr>
              <w:pStyle w:val="TAL"/>
              <w:rPr>
                <w:color w:val="000000"/>
                <w:sz w:val="16"/>
                <w:szCs w:val="16"/>
              </w:rPr>
            </w:pPr>
            <w:r w:rsidRPr="00322BBE">
              <w:rPr>
                <w:color w:val="000000"/>
                <w:sz w:val="16"/>
                <w:szCs w:val="16"/>
              </w:rPr>
              <w:t xml:space="preserve">Corrections to the data type </w:t>
            </w:r>
            <w:proofErr w:type="spellStart"/>
            <w:r w:rsidRPr="00322BBE">
              <w:rPr>
                <w:color w:val="000000"/>
                <w:sz w:val="16"/>
                <w:szCs w:val="16"/>
              </w:rPr>
              <w:t>PolicyAssociation</w:t>
            </w:r>
            <w:proofErr w:type="spellEnd"/>
            <w:r w:rsidRPr="00322BBE">
              <w:rPr>
                <w:color w:val="000000"/>
                <w:sz w:val="16"/>
                <w:szCs w:val="16"/>
              </w:rPr>
              <w:t xml:space="preserve"> and </w:t>
            </w:r>
            <w:proofErr w:type="spellStart"/>
            <w:r w:rsidRPr="00322BBE">
              <w:rPr>
                <w:color w:val="000000"/>
                <w:sz w:val="16"/>
                <w:szCs w:val="16"/>
              </w:rPr>
              <w:t>PolicyUpdate</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718F46"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9268D7"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7CCD5F8" w14:textId="77777777" w:rsidR="009A2182" w:rsidRPr="00322BBE" w:rsidRDefault="009A2182" w:rsidP="00B25224">
            <w:pPr>
              <w:pStyle w:val="TAL"/>
              <w:rPr>
                <w:color w:val="000000"/>
                <w:sz w:val="16"/>
                <w:szCs w:val="16"/>
              </w:rPr>
            </w:pPr>
            <w:r w:rsidRPr="00322BBE">
              <w:rPr>
                <w:color w:val="000000"/>
                <w:sz w:val="16"/>
                <w:szCs w:val="16"/>
              </w:rPr>
              <w:t>C3-246163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399172" w14:textId="77777777" w:rsidR="009A2182" w:rsidRPr="00322BBE" w:rsidRDefault="009A2182" w:rsidP="00B25224">
            <w:pPr>
              <w:pStyle w:val="TAL"/>
              <w:rPr>
                <w:sz w:val="16"/>
                <w:szCs w:val="16"/>
              </w:rPr>
            </w:pPr>
          </w:p>
        </w:tc>
      </w:tr>
      <w:tr w:rsidR="009A2182" w:rsidRPr="00322BBE" w14:paraId="5687D5A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31ED274" w14:textId="77777777" w:rsidR="009A2182" w:rsidRPr="00322BBE" w:rsidRDefault="009A2182" w:rsidP="00B25224">
            <w:pPr>
              <w:pStyle w:val="TAL"/>
              <w:rPr>
                <w:color w:val="000000"/>
                <w:sz w:val="16"/>
                <w:szCs w:val="16"/>
              </w:rPr>
            </w:pPr>
            <w:r w:rsidRPr="00322BBE">
              <w:rPr>
                <w:color w:val="000000"/>
                <w:sz w:val="16"/>
                <w:szCs w:val="16"/>
              </w:rPr>
              <w:t>C3-246502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7C6E9A" w14:textId="77777777" w:rsidR="009A2182" w:rsidRPr="00322BBE" w:rsidRDefault="009A2182" w:rsidP="00B25224">
            <w:pPr>
              <w:pStyle w:val="TAL"/>
              <w:rPr>
                <w:color w:val="000000"/>
                <w:sz w:val="16"/>
                <w:szCs w:val="16"/>
              </w:rPr>
            </w:pPr>
            <w:r w:rsidRPr="00322BBE">
              <w:rPr>
                <w:color w:val="000000"/>
                <w:sz w:val="16"/>
                <w:szCs w:val="16"/>
              </w:rPr>
              <w:t xml:space="preserve">Corrections to the data type </w:t>
            </w:r>
            <w:proofErr w:type="spellStart"/>
            <w:r w:rsidRPr="00322BBE">
              <w:rPr>
                <w:color w:val="000000"/>
                <w:sz w:val="16"/>
                <w:szCs w:val="16"/>
              </w:rPr>
              <w:t>PolicyAssociation</w:t>
            </w:r>
            <w:proofErr w:type="spellEnd"/>
            <w:r w:rsidRPr="00322BBE">
              <w:rPr>
                <w:color w:val="000000"/>
                <w:sz w:val="16"/>
                <w:szCs w:val="16"/>
              </w:rPr>
              <w:t xml:space="preserve"> and </w:t>
            </w:r>
            <w:proofErr w:type="spellStart"/>
            <w:r w:rsidRPr="00322BBE">
              <w:rPr>
                <w:color w:val="000000"/>
                <w:sz w:val="16"/>
                <w:szCs w:val="16"/>
              </w:rPr>
              <w:t>PolicyUpdate</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0ABE835"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DF81710"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199AA89" w14:textId="77777777" w:rsidR="009A2182" w:rsidRPr="00322BBE" w:rsidRDefault="009A2182" w:rsidP="00B25224">
            <w:pPr>
              <w:pStyle w:val="TAL"/>
              <w:rPr>
                <w:color w:val="000000"/>
                <w:sz w:val="16"/>
                <w:szCs w:val="16"/>
              </w:rPr>
            </w:pPr>
            <w:r w:rsidRPr="00322BBE">
              <w:rPr>
                <w:color w:val="000000"/>
                <w:sz w:val="16"/>
                <w:szCs w:val="16"/>
              </w:rPr>
              <w:t>C3-246164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302EFF" w14:textId="77777777" w:rsidR="009A2182" w:rsidRPr="00322BBE" w:rsidRDefault="009A2182" w:rsidP="00B25224">
            <w:pPr>
              <w:pStyle w:val="TAL"/>
              <w:rPr>
                <w:sz w:val="16"/>
                <w:szCs w:val="16"/>
              </w:rPr>
            </w:pPr>
          </w:p>
        </w:tc>
      </w:tr>
      <w:tr w:rsidR="009A2182" w:rsidRPr="00322BBE" w14:paraId="290D8B1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1D8DBD" w14:textId="77777777" w:rsidR="009A2182" w:rsidRPr="00322BBE" w:rsidRDefault="009A2182" w:rsidP="00B25224">
            <w:pPr>
              <w:pStyle w:val="TAL"/>
              <w:rPr>
                <w:color w:val="000000"/>
                <w:sz w:val="16"/>
                <w:szCs w:val="16"/>
              </w:rPr>
            </w:pPr>
            <w:r w:rsidRPr="00322BBE">
              <w:rPr>
                <w:color w:val="000000"/>
                <w:sz w:val="16"/>
                <w:szCs w:val="16"/>
              </w:rPr>
              <w:t>C3-246503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D36C77" w14:textId="77777777" w:rsidR="009A2182" w:rsidRPr="00322BBE" w:rsidRDefault="009A2182" w:rsidP="00B25224">
            <w:pPr>
              <w:pStyle w:val="TAL"/>
              <w:rPr>
                <w:color w:val="000000"/>
                <w:sz w:val="16"/>
                <w:szCs w:val="16"/>
              </w:rPr>
            </w:pPr>
            <w:r w:rsidRPr="00322BBE">
              <w:rPr>
                <w:color w:val="000000"/>
                <w:sz w:val="16"/>
                <w:szCs w:val="16"/>
              </w:rPr>
              <w:t xml:space="preserve">Updating the IETF HTTP RFC for </w:t>
            </w:r>
            <w:proofErr w:type="spellStart"/>
            <w:r w:rsidRPr="00322BBE">
              <w:rPr>
                <w:color w:val="000000"/>
                <w:sz w:val="16"/>
                <w:szCs w:val="16"/>
              </w:rPr>
              <w:t>DetNet</w:t>
            </w:r>
            <w:proofErr w:type="spellEnd"/>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F50526"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D33648"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8D639D3" w14:textId="77777777" w:rsidR="009A2182" w:rsidRPr="00322BBE" w:rsidRDefault="009A2182" w:rsidP="00B25224">
            <w:pPr>
              <w:pStyle w:val="TAL"/>
              <w:rPr>
                <w:color w:val="000000"/>
                <w:sz w:val="16"/>
                <w:szCs w:val="16"/>
              </w:rPr>
            </w:pPr>
            <w:r w:rsidRPr="00322BBE">
              <w:rPr>
                <w:color w:val="000000"/>
                <w:sz w:val="16"/>
                <w:szCs w:val="16"/>
              </w:rPr>
              <w:t>C3-246289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755368" w14:textId="77777777" w:rsidR="009A2182" w:rsidRPr="00322BBE" w:rsidRDefault="009A2182" w:rsidP="00B25224">
            <w:pPr>
              <w:pStyle w:val="TAL"/>
              <w:rPr>
                <w:sz w:val="16"/>
                <w:szCs w:val="16"/>
              </w:rPr>
            </w:pPr>
          </w:p>
        </w:tc>
      </w:tr>
      <w:tr w:rsidR="009A2182" w:rsidRPr="00322BBE" w14:paraId="089A934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9D775A" w14:textId="77777777" w:rsidR="009A2182" w:rsidRPr="00322BBE" w:rsidRDefault="009A2182" w:rsidP="00B25224">
            <w:pPr>
              <w:pStyle w:val="TAL"/>
              <w:rPr>
                <w:color w:val="000000"/>
                <w:sz w:val="16"/>
                <w:szCs w:val="16"/>
              </w:rPr>
            </w:pPr>
            <w:r w:rsidRPr="00322BBE">
              <w:rPr>
                <w:color w:val="000000"/>
                <w:sz w:val="16"/>
                <w:szCs w:val="16"/>
              </w:rPr>
              <w:t>C3-246504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EF87F8D" w14:textId="77777777" w:rsidR="009A2182" w:rsidRPr="00322BBE" w:rsidRDefault="009A2182" w:rsidP="00B25224">
            <w:pPr>
              <w:pStyle w:val="TAL"/>
              <w:rPr>
                <w:color w:val="000000"/>
                <w:sz w:val="16"/>
                <w:szCs w:val="16"/>
              </w:rPr>
            </w:pPr>
            <w:r w:rsidRPr="00322BBE">
              <w:rPr>
                <w:color w:val="000000"/>
                <w:sz w:val="16"/>
                <w:szCs w:val="16"/>
              </w:rPr>
              <w:t xml:space="preserve">Revised WID on CT aspects of </w:t>
            </w:r>
            <w:proofErr w:type="spellStart"/>
            <w:r w:rsidRPr="00322BBE">
              <w:rPr>
                <w:color w:val="000000"/>
                <w:sz w:val="16"/>
                <w:szCs w:val="16"/>
              </w:rPr>
              <w:t>ProSe</w:t>
            </w:r>
            <w:proofErr w:type="spellEnd"/>
            <w:r w:rsidRPr="00322BBE">
              <w:rPr>
                <w:color w:val="000000"/>
                <w:sz w:val="16"/>
                <w:szCs w:val="16"/>
              </w:rPr>
              <w:t xml:space="preserve"> support in NPN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42257A" w14:textId="77777777" w:rsidR="009A2182" w:rsidRPr="00322BBE" w:rsidRDefault="009A2182" w:rsidP="00B25224">
            <w:pPr>
              <w:pStyle w:val="TAL"/>
              <w:rPr>
                <w:color w:val="000000"/>
                <w:sz w:val="16"/>
                <w:szCs w:val="16"/>
              </w:rPr>
            </w:pPr>
            <w:r w:rsidRPr="00322BBE">
              <w:rPr>
                <w:color w:val="000000"/>
                <w:sz w:val="16"/>
                <w:szCs w:val="16"/>
              </w:rPr>
              <w:t xml:space="preserve">China </w:t>
            </w:r>
            <w:proofErr w:type="spellStart"/>
            <w:r w:rsidRPr="00322BBE">
              <w:rPr>
                <w:color w:val="000000"/>
                <w:sz w:val="16"/>
                <w:szCs w:val="16"/>
              </w:rPr>
              <w:t>Telecomunication</w:t>
            </w:r>
            <w:proofErr w:type="spellEnd"/>
            <w:r w:rsidRPr="00322BBE">
              <w:rPr>
                <w:color w:val="000000"/>
                <w:sz w:val="16"/>
                <w:szCs w:val="16"/>
              </w:rPr>
              <w:t xml:space="preserve"> Corp.</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AA4B0AF" w14:textId="77777777" w:rsidR="009A2182" w:rsidRPr="00322BBE" w:rsidRDefault="009A2182" w:rsidP="00B25224">
            <w:pPr>
              <w:pStyle w:val="TAL"/>
              <w:rPr>
                <w:color w:val="000000"/>
                <w:sz w:val="16"/>
                <w:szCs w:val="16"/>
              </w:rPr>
            </w:pPr>
            <w:r w:rsidRPr="00322BBE">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1AEA9E" w14:textId="77777777" w:rsidR="009A2182" w:rsidRPr="00322BBE" w:rsidRDefault="009A2182" w:rsidP="00B25224">
            <w:pPr>
              <w:pStyle w:val="TAL"/>
              <w:rPr>
                <w:color w:val="000000"/>
                <w:sz w:val="16"/>
                <w:szCs w:val="16"/>
              </w:rPr>
            </w:pPr>
            <w:r w:rsidRPr="00322BBE">
              <w:rPr>
                <w:color w:val="000000"/>
                <w:sz w:val="16"/>
                <w:szCs w:val="16"/>
              </w:rPr>
              <w:t>C3-246046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A755FD" w14:textId="77777777" w:rsidR="009A2182" w:rsidRPr="00322BBE" w:rsidRDefault="009A2182" w:rsidP="00B25224">
            <w:pPr>
              <w:pStyle w:val="TAL"/>
              <w:rPr>
                <w:sz w:val="16"/>
                <w:szCs w:val="16"/>
              </w:rPr>
            </w:pPr>
          </w:p>
        </w:tc>
      </w:tr>
      <w:tr w:rsidR="009A2182" w:rsidRPr="00322BBE" w14:paraId="16328E1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D11698E" w14:textId="77777777" w:rsidR="009A2182" w:rsidRPr="00322BBE" w:rsidRDefault="009A2182" w:rsidP="00B25224">
            <w:pPr>
              <w:pStyle w:val="TAL"/>
              <w:rPr>
                <w:color w:val="000000"/>
                <w:sz w:val="16"/>
                <w:szCs w:val="16"/>
              </w:rPr>
            </w:pPr>
            <w:r w:rsidRPr="00322BBE">
              <w:rPr>
                <w:color w:val="000000"/>
                <w:sz w:val="16"/>
                <w:szCs w:val="16"/>
              </w:rPr>
              <w:t>C3-246505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00B471A" w14:textId="77777777" w:rsidR="009A2182" w:rsidRPr="00322BBE" w:rsidRDefault="009A2182" w:rsidP="00B25224">
            <w:pPr>
              <w:pStyle w:val="TAL"/>
              <w:rPr>
                <w:color w:val="000000"/>
                <w:sz w:val="16"/>
                <w:szCs w:val="16"/>
              </w:rPr>
            </w:pPr>
            <w:r w:rsidRPr="00322BBE">
              <w:rPr>
                <w:color w:val="000000"/>
                <w:sz w:val="16"/>
                <w:szCs w:val="16"/>
              </w:rPr>
              <w:t>Revised WID on CT aspects of application enablement for AI/ML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B3741C" w14:textId="77777777" w:rsidR="009A2182" w:rsidRPr="00322BBE" w:rsidRDefault="009A2182" w:rsidP="00B25224">
            <w:pPr>
              <w:pStyle w:val="TAL"/>
              <w:rPr>
                <w:color w:val="000000"/>
                <w:sz w:val="16"/>
                <w:szCs w:val="16"/>
              </w:rPr>
            </w:pPr>
            <w:r w:rsidRPr="00322BBE">
              <w:rPr>
                <w:color w:val="000000"/>
                <w:sz w:val="16"/>
                <w:szCs w:val="16"/>
              </w:rPr>
              <w:t>Ericsson, Lenovo, 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E7A0A79" w14:textId="77777777" w:rsidR="009A2182" w:rsidRPr="00322BBE" w:rsidRDefault="009A2182" w:rsidP="00B25224">
            <w:pPr>
              <w:pStyle w:val="TAL"/>
              <w:rPr>
                <w:color w:val="000000"/>
                <w:sz w:val="16"/>
                <w:szCs w:val="16"/>
              </w:rPr>
            </w:pPr>
            <w:r w:rsidRPr="00322BBE">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AF0958E" w14:textId="77777777" w:rsidR="009A2182" w:rsidRPr="00322BBE" w:rsidRDefault="009A2182" w:rsidP="00B25224">
            <w:pPr>
              <w:pStyle w:val="TAL"/>
              <w:rPr>
                <w:color w:val="000000"/>
                <w:sz w:val="16"/>
                <w:szCs w:val="16"/>
              </w:rPr>
            </w:pPr>
            <w:r w:rsidRPr="00322BBE">
              <w:rPr>
                <w:color w:val="000000"/>
                <w:sz w:val="16"/>
                <w:szCs w:val="16"/>
              </w:rPr>
              <w:t>C3-246352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A63B02" w14:textId="77777777" w:rsidR="009A2182" w:rsidRPr="00322BBE" w:rsidRDefault="009A2182" w:rsidP="00B25224">
            <w:pPr>
              <w:pStyle w:val="TAL"/>
              <w:rPr>
                <w:sz w:val="16"/>
                <w:szCs w:val="16"/>
              </w:rPr>
            </w:pPr>
          </w:p>
        </w:tc>
      </w:tr>
      <w:tr w:rsidR="009A2182" w:rsidRPr="00322BBE" w14:paraId="779EA4F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C813A48" w14:textId="77777777" w:rsidR="009A2182" w:rsidRPr="00322BBE" w:rsidRDefault="009A2182" w:rsidP="00B25224">
            <w:pPr>
              <w:pStyle w:val="TAL"/>
              <w:rPr>
                <w:color w:val="000000"/>
                <w:sz w:val="16"/>
                <w:szCs w:val="16"/>
              </w:rPr>
            </w:pPr>
            <w:r w:rsidRPr="00322BBE">
              <w:rPr>
                <w:color w:val="000000"/>
                <w:sz w:val="16"/>
                <w:szCs w:val="16"/>
              </w:rPr>
              <w:t>C3-246506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4A5ABA7" w14:textId="77777777" w:rsidR="009A2182" w:rsidRPr="00322BBE" w:rsidRDefault="009A2182" w:rsidP="00B25224">
            <w:pPr>
              <w:pStyle w:val="TAL"/>
              <w:rPr>
                <w:color w:val="000000"/>
                <w:sz w:val="16"/>
                <w:szCs w:val="16"/>
              </w:rPr>
            </w:pPr>
            <w:r w:rsidRPr="00322BBE">
              <w:rPr>
                <w:color w:val="000000"/>
                <w:sz w:val="16"/>
                <w:szCs w:val="16"/>
              </w:rPr>
              <w:t>LS on clarification of the scope of QME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B71B29" w14:textId="77777777" w:rsidR="009A2182" w:rsidRPr="00322BBE" w:rsidRDefault="009A2182" w:rsidP="00B25224">
            <w:pPr>
              <w:pStyle w:val="TAL"/>
              <w:rPr>
                <w:color w:val="000000"/>
                <w:sz w:val="16"/>
                <w:szCs w:val="16"/>
              </w:rPr>
            </w:pPr>
            <w:r w:rsidRPr="00322BBE">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599A02E" w14:textId="77777777" w:rsidR="009A2182" w:rsidRPr="00322BBE" w:rsidRDefault="009A2182" w:rsidP="00B25224">
            <w:pPr>
              <w:pStyle w:val="TAL"/>
              <w:rPr>
                <w:color w:val="000000"/>
                <w:sz w:val="16"/>
                <w:szCs w:val="16"/>
              </w:rPr>
            </w:pPr>
            <w:r w:rsidRPr="00322BBE">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1A2C599" w14:textId="77777777" w:rsidR="009A2182" w:rsidRPr="00322BBE" w:rsidRDefault="009A2182" w:rsidP="00B25224">
            <w:pPr>
              <w:pStyle w:val="TAL"/>
              <w:rPr>
                <w:color w:val="000000"/>
                <w:sz w:val="16"/>
                <w:szCs w:val="16"/>
              </w:rPr>
            </w:pPr>
            <w:r w:rsidRPr="00322BBE">
              <w:rPr>
                <w:color w:val="000000"/>
                <w:sz w:val="16"/>
                <w:szCs w:val="16"/>
              </w:rPr>
              <w:t>C3-246328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C8363F6" w14:textId="77777777" w:rsidR="009A2182" w:rsidRPr="00322BBE" w:rsidRDefault="009A2182" w:rsidP="00B25224">
            <w:pPr>
              <w:pStyle w:val="TAL"/>
              <w:rPr>
                <w:sz w:val="16"/>
                <w:szCs w:val="16"/>
              </w:rPr>
            </w:pPr>
          </w:p>
        </w:tc>
      </w:tr>
      <w:tr w:rsidR="009A2182" w:rsidRPr="00322BBE" w14:paraId="77ADA08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C2C68D6" w14:textId="77777777" w:rsidR="009A2182" w:rsidRPr="00322BBE" w:rsidRDefault="009A2182" w:rsidP="00B25224">
            <w:pPr>
              <w:pStyle w:val="TAL"/>
              <w:rPr>
                <w:color w:val="000000"/>
                <w:sz w:val="16"/>
                <w:szCs w:val="16"/>
              </w:rPr>
            </w:pPr>
            <w:r w:rsidRPr="00322BBE">
              <w:rPr>
                <w:color w:val="000000"/>
                <w:sz w:val="16"/>
                <w:szCs w:val="16"/>
              </w:rPr>
              <w:t>C3-246507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BE9502" w14:textId="77777777" w:rsidR="009A2182" w:rsidRPr="00322BBE" w:rsidRDefault="009A2182" w:rsidP="00B25224">
            <w:pPr>
              <w:pStyle w:val="TAL"/>
              <w:rPr>
                <w:color w:val="000000"/>
                <w:sz w:val="16"/>
                <w:szCs w:val="16"/>
              </w:rPr>
            </w:pPr>
            <w:r w:rsidRPr="00322BBE">
              <w:rPr>
                <w:color w:val="000000"/>
                <w:sz w:val="16"/>
                <w:szCs w:val="16"/>
              </w:rPr>
              <w:t xml:space="preserve">LS on questions on the </w:t>
            </w:r>
            <w:proofErr w:type="spellStart"/>
            <w:r w:rsidRPr="00322BBE">
              <w:rPr>
                <w:color w:val="000000"/>
                <w:sz w:val="16"/>
                <w:szCs w:val="16"/>
              </w:rPr>
              <w:t>Reserved_Network_Resource</w:t>
            </w:r>
            <w:proofErr w:type="spellEnd"/>
            <w:r w:rsidRPr="00322BBE">
              <w:rPr>
                <w:color w:val="000000"/>
                <w:sz w:val="16"/>
                <w:szCs w:val="16"/>
              </w:rPr>
              <w:t xml:space="preserve"> service operations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676191"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916CA9F" w14:textId="77777777" w:rsidR="009A2182" w:rsidRPr="00322BBE" w:rsidRDefault="009A2182" w:rsidP="00B25224">
            <w:pPr>
              <w:pStyle w:val="TAL"/>
              <w:rPr>
                <w:color w:val="000000"/>
                <w:sz w:val="16"/>
                <w:szCs w:val="16"/>
              </w:rPr>
            </w:pPr>
            <w:r w:rsidRPr="00322BBE">
              <w:rPr>
                <w:color w:val="000000"/>
                <w:sz w:val="16"/>
                <w:szCs w:val="16"/>
              </w:rPr>
              <w:t>approved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A681286"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9B7393" w14:textId="77777777" w:rsidR="009A2182" w:rsidRPr="00322BBE" w:rsidRDefault="009A2182" w:rsidP="00B25224">
            <w:pPr>
              <w:pStyle w:val="TAL"/>
              <w:rPr>
                <w:sz w:val="16"/>
                <w:szCs w:val="16"/>
              </w:rPr>
            </w:pPr>
          </w:p>
        </w:tc>
      </w:tr>
      <w:tr w:rsidR="009A2182" w:rsidRPr="00322BBE" w14:paraId="6431CC5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F41184" w14:textId="77777777" w:rsidR="009A2182" w:rsidRPr="00322BBE" w:rsidRDefault="009A2182" w:rsidP="00B25224">
            <w:pPr>
              <w:pStyle w:val="TAL"/>
              <w:rPr>
                <w:color w:val="000000"/>
                <w:sz w:val="16"/>
                <w:szCs w:val="16"/>
              </w:rPr>
            </w:pPr>
            <w:r w:rsidRPr="00322BBE">
              <w:rPr>
                <w:color w:val="000000"/>
                <w:sz w:val="16"/>
                <w:szCs w:val="16"/>
              </w:rPr>
              <w:t>C3-246508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050D0E3" w14:textId="77777777" w:rsidR="009A2182" w:rsidRPr="00322BBE" w:rsidRDefault="009A2182" w:rsidP="00B25224">
            <w:pPr>
              <w:pStyle w:val="TAL"/>
              <w:rPr>
                <w:color w:val="000000"/>
                <w:sz w:val="16"/>
                <w:szCs w:val="16"/>
              </w:rPr>
            </w:pPr>
            <w:r w:rsidRPr="00322BBE">
              <w:rPr>
                <w:color w:val="000000"/>
                <w:sz w:val="16"/>
                <w:szCs w:val="16"/>
              </w:rPr>
              <w:t>Corrections to the definition of some query parameters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6A8FCD" w14:textId="77777777" w:rsidR="009A2182" w:rsidRPr="00322BBE" w:rsidRDefault="009A2182" w:rsidP="00B25224">
            <w:pPr>
              <w:pStyle w:val="TAL"/>
              <w:rPr>
                <w:color w:val="000000"/>
                <w:sz w:val="16"/>
                <w:szCs w:val="16"/>
              </w:rPr>
            </w:pPr>
            <w:r w:rsidRPr="00322BBE">
              <w:rPr>
                <w:color w:val="000000"/>
                <w:sz w:val="16"/>
                <w:szCs w:val="16"/>
              </w:rPr>
              <w:t>Huawei,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E1B5E32"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AF9A33E" w14:textId="77777777" w:rsidR="009A2182" w:rsidRPr="00322BBE" w:rsidRDefault="009A2182" w:rsidP="00B25224">
            <w:pPr>
              <w:pStyle w:val="TAL"/>
              <w:rPr>
                <w:color w:val="000000"/>
                <w:sz w:val="16"/>
                <w:szCs w:val="16"/>
              </w:rPr>
            </w:pPr>
            <w:r w:rsidRPr="00322BBE">
              <w:rPr>
                <w:color w:val="000000"/>
                <w:sz w:val="16"/>
                <w:szCs w:val="16"/>
              </w:rPr>
              <w:t>C3-246332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F85DC3" w14:textId="77777777" w:rsidR="009A2182" w:rsidRPr="00322BBE" w:rsidRDefault="009A2182" w:rsidP="00B25224">
            <w:pPr>
              <w:pStyle w:val="TAL"/>
              <w:rPr>
                <w:sz w:val="16"/>
                <w:szCs w:val="16"/>
              </w:rPr>
            </w:pPr>
          </w:p>
        </w:tc>
      </w:tr>
      <w:tr w:rsidR="009A2182" w:rsidRPr="00322BBE" w14:paraId="0E446B72"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5782E65" w14:textId="77777777" w:rsidR="009A2182" w:rsidRPr="00322BBE" w:rsidRDefault="009A2182" w:rsidP="00B25224">
            <w:pPr>
              <w:pStyle w:val="TAL"/>
              <w:rPr>
                <w:color w:val="000000"/>
                <w:sz w:val="16"/>
                <w:szCs w:val="16"/>
              </w:rPr>
            </w:pPr>
            <w:r w:rsidRPr="00322BBE">
              <w:rPr>
                <w:color w:val="000000"/>
                <w:sz w:val="16"/>
                <w:szCs w:val="16"/>
              </w:rPr>
              <w:t>C3-246509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98B2E8" w14:textId="77777777" w:rsidR="009A2182" w:rsidRPr="00322BBE" w:rsidRDefault="009A2182" w:rsidP="00B25224">
            <w:pPr>
              <w:pStyle w:val="TAL"/>
              <w:rPr>
                <w:color w:val="000000"/>
                <w:sz w:val="16"/>
                <w:szCs w:val="16"/>
              </w:rPr>
            </w:pPr>
            <w:r w:rsidRPr="00322BBE">
              <w:rPr>
                <w:color w:val="000000"/>
                <w:sz w:val="16"/>
                <w:szCs w:val="16"/>
              </w:rPr>
              <w:t>Formatting of JSON objects and arrays of JSON objects in query parameters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143C6E"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5F331C"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1388945" w14:textId="77777777" w:rsidR="009A2182" w:rsidRPr="00322BBE" w:rsidRDefault="009A2182" w:rsidP="00B25224">
            <w:pPr>
              <w:pStyle w:val="TAL"/>
              <w:rPr>
                <w:color w:val="000000"/>
                <w:sz w:val="16"/>
                <w:szCs w:val="16"/>
              </w:rPr>
            </w:pPr>
            <w:r w:rsidRPr="00322BBE">
              <w:rPr>
                <w:color w:val="000000"/>
                <w:sz w:val="16"/>
                <w:szCs w:val="16"/>
              </w:rPr>
              <w:t>C3-246240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0F6FC93" w14:textId="77777777" w:rsidR="009A2182" w:rsidRPr="00322BBE" w:rsidRDefault="009A2182" w:rsidP="00B25224">
            <w:pPr>
              <w:pStyle w:val="TAL"/>
              <w:rPr>
                <w:sz w:val="16"/>
                <w:szCs w:val="16"/>
              </w:rPr>
            </w:pPr>
          </w:p>
        </w:tc>
      </w:tr>
      <w:tr w:rsidR="009A2182" w:rsidRPr="00322BBE" w14:paraId="30B836FC"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DAB84C" w14:textId="77777777" w:rsidR="009A2182" w:rsidRPr="00322BBE" w:rsidRDefault="009A2182" w:rsidP="00B25224">
            <w:pPr>
              <w:pStyle w:val="TAL"/>
              <w:rPr>
                <w:color w:val="000000"/>
                <w:sz w:val="16"/>
                <w:szCs w:val="16"/>
              </w:rPr>
            </w:pPr>
            <w:r w:rsidRPr="00322BBE">
              <w:rPr>
                <w:color w:val="000000"/>
                <w:sz w:val="16"/>
                <w:szCs w:val="16"/>
              </w:rPr>
              <w:t>C3-246510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EDD2B2D" w14:textId="77777777" w:rsidR="009A2182" w:rsidRPr="00322BBE" w:rsidRDefault="009A2182" w:rsidP="00B25224">
            <w:pPr>
              <w:pStyle w:val="TAL"/>
              <w:rPr>
                <w:color w:val="000000"/>
                <w:sz w:val="16"/>
                <w:szCs w:val="16"/>
              </w:rPr>
            </w:pPr>
            <w:r w:rsidRPr="00322BBE">
              <w:rPr>
                <w:color w:val="000000"/>
                <w:sz w:val="16"/>
                <w:szCs w:val="16"/>
              </w:rPr>
              <w:t xml:space="preserve">Definition of </w:t>
            </w:r>
            <w:proofErr w:type="spellStart"/>
            <w:r w:rsidRPr="00322BBE">
              <w:rPr>
                <w:color w:val="000000"/>
                <w:sz w:val="16"/>
                <w:szCs w:val="16"/>
              </w:rPr>
              <w:t>Nnef_ImsSessionManagement</w:t>
            </w:r>
            <w:proofErr w:type="spellEnd"/>
            <w:r w:rsidRPr="00322BBE">
              <w:rPr>
                <w:color w:val="000000"/>
                <w:sz w:val="16"/>
                <w:szCs w:val="16"/>
              </w:rPr>
              <w:t xml:space="preserve"> Service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5CE4905" w14:textId="77777777" w:rsidR="009A2182" w:rsidRPr="00322BBE" w:rsidRDefault="009A2182" w:rsidP="00B25224">
            <w:pPr>
              <w:pStyle w:val="TAL"/>
              <w:rPr>
                <w:color w:val="000000"/>
                <w:sz w:val="16"/>
                <w:szCs w:val="16"/>
              </w:rPr>
            </w:pPr>
            <w:r w:rsidRPr="00322BBE">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D41F68"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5C5A368" w14:textId="77777777" w:rsidR="009A2182" w:rsidRPr="00322BBE" w:rsidRDefault="009A2182" w:rsidP="00B25224">
            <w:pPr>
              <w:pStyle w:val="TAL"/>
              <w:rPr>
                <w:color w:val="000000"/>
                <w:sz w:val="16"/>
                <w:szCs w:val="16"/>
              </w:rPr>
            </w:pPr>
            <w:r w:rsidRPr="00322BBE">
              <w:rPr>
                <w:color w:val="000000"/>
                <w:sz w:val="16"/>
                <w:szCs w:val="16"/>
              </w:rPr>
              <w:t>C3-246460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1AC9B0" w14:textId="77777777" w:rsidR="009A2182" w:rsidRPr="00322BBE" w:rsidRDefault="009A2182" w:rsidP="00B25224">
            <w:pPr>
              <w:pStyle w:val="TAL"/>
              <w:rPr>
                <w:sz w:val="16"/>
                <w:szCs w:val="16"/>
              </w:rPr>
            </w:pPr>
          </w:p>
        </w:tc>
      </w:tr>
      <w:tr w:rsidR="009A2182" w:rsidRPr="00322BBE" w14:paraId="66D4E69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622376B" w14:textId="77777777" w:rsidR="009A2182" w:rsidRPr="00322BBE" w:rsidRDefault="009A2182" w:rsidP="00B25224">
            <w:pPr>
              <w:pStyle w:val="TAL"/>
              <w:rPr>
                <w:color w:val="000000"/>
                <w:sz w:val="16"/>
                <w:szCs w:val="16"/>
              </w:rPr>
            </w:pPr>
            <w:r w:rsidRPr="00322BBE">
              <w:rPr>
                <w:color w:val="000000"/>
                <w:sz w:val="16"/>
                <w:szCs w:val="16"/>
              </w:rPr>
              <w:t>C3-246511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9B4BD7F" w14:textId="77777777" w:rsidR="009A2182" w:rsidRPr="00322BBE" w:rsidRDefault="009A2182" w:rsidP="00B25224">
            <w:pPr>
              <w:pStyle w:val="TAL"/>
              <w:rPr>
                <w:color w:val="000000"/>
                <w:sz w:val="16"/>
                <w:szCs w:val="16"/>
              </w:rPr>
            </w:pPr>
            <w:r w:rsidRPr="00322BBE">
              <w:rPr>
                <w:color w:val="000000"/>
                <w:sz w:val="16"/>
                <w:szCs w:val="16"/>
              </w:rPr>
              <w:t>Procedure for PCF triggered context termination due to released UE address at SMF</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5D65865" w14:textId="77777777" w:rsidR="009A2182" w:rsidRPr="00322BBE" w:rsidRDefault="009A2182" w:rsidP="00B25224">
            <w:pPr>
              <w:pStyle w:val="TAL"/>
              <w:rPr>
                <w:color w:val="000000"/>
                <w:sz w:val="16"/>
                <w:szCs w:val="16"/>
              </w:rPr>
            </w:pPr>
            <w:r w:rsidRPr="00322BBE">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B0A21CA"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EBF090B" w14:textId="77777777" w:rsidR="009A2182" w:rsidRPr="00322BBE" w:rsidRDefault="009A2182" w:rsidP="00B25224">
            <w:pPr>
              <w:pStyle w:val="TAL"/>
              <w:rPr>
                <w:color w:val="000000"/>
                <w:sz w:val="16"/>
                <w:szCs w:val="16"/>
              </w:rPr>
            </w:pPr>
            <w:r w:rsidRPr="00322BBE">
              <w:rPr>
                <w:color w:val="000000"/>
                <w:sz w:val="16"/>
                <w:szCs w:val="16"/>
              </w:rPr>
              <w:t>C3-246318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CAA97C" w14:textId="77777777" w:rsidR="009A2182" w:rsidRPr="00322BBE" w:rsidRDefault="009A2182" w:rsidP="00B25224">
            <w:pPr>
              <w:pStyle w:val="TAL"/>
              <w:rPr>
                <w:sz w:val="16"/>
                <w:szCs w:val="16"/>
              </w:rPr>
            </w:pPr>
          </w:p>
        </w:tc>
      </w:tr>
      <w:tr w:rsidR="009A2182" w:rsidRPr="00322BBE" w14:paraId="10977AC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A01CCF" w14:textId="77777777" w:rsidR="009A2182" w:rsidRPr="00322BBE" w:rsidRDefault="009A2182" w:rsidP="00B25224">
            <w:pPr>
              <w:pStyle w:val="TAL"/>
              <w:rPr>
                <w:color w:val="000000"/>
                <w:sz w:val="16"/>
                <w:szCs w:val="16"/>
              </w:rPr>
            </w:pPr>
            <w:r w:rsidRPr="00322BBE">
              <w:rPr>
                <w:color w:val="000000"/>
                <w:sz w:val="16"/>
                <w:szCs w:val="16"/>
              </w:rPr>
              <w:t>C3-246512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7DE9C5" w14:textId="77777777" w:rsidR="009A2182" w:rsidRPr="00322BBE" w:rsidRDefault="009A2182" w:rsidP="00B25224">
            <w:pPr>
              <w:pStyle w:val="TAL"/>
              <w:rPr>
                <w:color w:val="000000"/>
                <w:sz w:val="16"/>
                <w:szCs w:val="16"/>
              </w:rPr>
            </w:pPr>
            <w:r w:rsidRPr="00322BBE">
              <w:rPr>
                <w:color w:val="000000"/>
                <w:sz w:val="16"/>
                <w:szCs w:val="16"/>
              </w:rPr>
              <w:t>Support for traffic routing outcome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E7E09BA" w14:textId="77777777" w:rsidR="009A2182" w:rsidRPr="00322BBE" w:rsidRDefault="009A2182" w:rsidP="00B25224">
            <w:pPr>
              <w:pStyle w:val="TAL"/>
              <w:rPr>
                <w:color w:val="000000"/>
                <w:sz w:val="16"/>
                <w:szCs w:val="16"/>
              </w:rPr>
            </w:pPr>
            <w:proofErr w:type="spellStart"/>
            <w:r w:rsidRPr="00322BBE">
              <w:rPr>
                <w:color w:val="000000"/>
                <w:sz w:val="16"/>
                <w:szCs w:val="16"/>
              </w:rPr>
              <w:t>CEWiT</w:t>
            </w:r>
            <w:proofErr w:type="spellEnd"/>
            <w:r w:rsidRPr="00322BBE">
              <w:rPr>
                <w:color w:val="000000"/>
                <w:sz w:val="16"/>
                <w:szCs w:val="16"/>
              </w:rPr>
              <w:t>,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447F245"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2628C5" w14:textId="77777777" w:rsidR="009A2182" w:rsidRPr="00322BBE" w:rsidRDefault="009A2182" w:rsidP="00B25224">
            <w:pPr>
              <w:pStyle w:val="TAL"/>
              <w:rPr>
                <w:color w:val="000000"/>
                <w:sz w:val="16"/>
                <w:szCs w:val="16"/>
              </w:rPr>
            </w:pPr>
            <w:r w:rsidRPr="00322BBE">
              <w:rPr>
                <w:color w:val="000000"/>
                <w:sz w:val="16"/>
                <w:szCs w:val="16"/>
              </w:rPr>
              <w:t>C3-246053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DF6D007" w14:textId="77777777" w:rsidR="009A2182" w:rsidRPr="00322BBE" w:rsidRDefault="009A2182" w:rsidP="00B25224">
            <w:pPr>
              <w:pStyle w:val="TAL"/>
              <w:rPr>
                <w:sz w:val="16"/>
                <w:szCs w:val="16"/>
              </w:rPr>
            </w:pPr>
          </w:p>
        </w:tc>
      </w:tr>
      <w:tr w:rsidR="009A2182" w:rsidRPr="00322BBE" w14:paraId="000ECFD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E4EF7A5" w14:textId="77777777" w:rsidR="009A2182" w:rsidRPr="00322BBE" w:rsidRDefault="009A2182" w:rsidP="00B25224">
            <w:pPr>
              <w:pStyle w:val="TAL"/>
              <w:rPr>
                <w:color w:val="000000"/>
                <w:sz w:val="16"/>
                <w:szCs w:val="16"/>
              </w:rPr>
            </w:pPr>
            <w:r w:rsidRPr="00322BBE">
              <w:rPr>
                <w:color w:val="000000"/>
                <w:sz w:val="16"/>
                <w:szCs w:val="16"/>
              </w:rPr>
              <w:t>C3-246513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67F415E" w14:textId="77777777" w:rsidR="009A2182" w:rsidRPr="00322BBE" w:rsidRDefault="009A2182" w:rsidP="00B25224">
            <w:pPr>
              <w:pStyle w:val="TAL"/>
              <w:rPr>
                <w:color w:val="000000"/>
                <w:sz w:val="16"/>
                <w:szCs w:val="16"/>
              </w:rPr>
            </w:pPr>
            <w:r w:rsidRPr="00322BBE">
              <w:rPr>
                <w:color w:val="000000"/>
                <w:sz w:val="16"/>
                <w:szCs w:val="16"/>
              </w:rPr>
              <w:t>Support for traffic routing outcome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FB977A" w14:textId="77777777" w:rsidR="009A2182" w:rsidRPr="00322BBE" w:rsidRDefault="009A2182" w:rsidP="00B25224">
            <w:pPr>
              <w:pStyle w:val="TAL"/>
              <w:rPr>
                <w:color w:val="000000"/>
                <w:sz w:val="16"/>
                <w:szCs w:val="16"/>
              </w:rPr>
            </w:pPr>
            <w:proofErr w:type="spellStart"/>
            <w:r w:rsidRPr="00322BBE">
              <w:rPr>
                <w:color w:val="000000"/>
                <w:sz w:val="16"/>
                <w:szCs w:val="16"/>
              </w:rPr>
              <w:t>CEWiT</w:t>
            </w:r>
            <w:proofErr w:type="spellEnd"/>
            <w:r w:rsidRPr="00322BBE">
              <w:rPr>
                <w:color w:val="000000"/>
                <w:sz w:val="16"/>
                <w:szCs w:val="16"/>
              </w:rPr>
              <w:t>,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0EF057A"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CB1F15C" w14:textId="77777777" w:rsidR="009A2182" w:rsidRPr="00322BBE" w:rsidRDefault="009A2182" w:rsidP="00B25224">
            <w:pPr>
              <w:pStyle w:val="TAL"/>
              <w:rPr>
                <w:color w:val="000000"/>
                <w:sz w:val="16"/>
                <w:szCs w:val="16"/>
              </w:rPr>
            </w:pPr>
            <w:r w:rsidRPr="00322BBE">
              <w:rPr>
                <w:color w:val="000000"/>
                <w:sz w:val="16"/>
                <w:szCs w:val="16"/>
              </w:rPr>
              <w:t>C3-246054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8540AB" w14:textId="77777777" w:rsidR="009A2182" w:rsidRPr="00322BBE" w:rsidRDefault="009A2182" w:rsidP="00B25224">
            <w:pPr>
              <w:pStyle w:val="TAL"/>
              <w:rPr>
                <w:sz w:val="16"/>
                <w:szCs w:val="16"/>
              </w:rPr>
            </w:pPr>
          </w:p>
        </w:tc>
      </w:tr>
      <w:tr w:rsidR="009A2182" w:rsidRPr="00322BBE" w14:paraId="1BC2B34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3483E46" w14:textId="77777777" w:rsidR="009A2182" w:rsidRPr="00322BBE" w:rsidRDefault="009A2182" w:rsidP="00B25224">
            <w:pPr>
              <w:pStyle w:val="TAL"/>
              <w:rPr>
                <w:color w:val="000000"/>
                <w:sz w:val="16"/>
                <w:szCs w:val="16"/>
              </w:rPr>
            </w:pPr>
            <w:r w:rsidRPr="00322BBE">
              <w:rPr>
                <w:color w:val="000000"/>
                <w:sz w:val="16"/>
                <w:szCs w:val="16"/>
              </w:rPr>
              <w:t>C3-246514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589F51A" w14:textId="77777777" w:rsidR="009A2182" w:rsidRPr="00322BBE" w:rsidRDefault="009A2182" w:rsidP="00B25224">
            <w:pPr>
              <w:pStyle w:val="TAL"/>
              <w:rPr>
                <w:color w:val="000000"/>
                <w:sz w:val="16"/>
                <w:szCs w:val="16"/>
              </w:rPr>
            </w:pPr>
            <w:r w:rsidRPr="00322BBE">
              <w:rPr>
                <w:color w:val="000000"/>
                <w:sz w:val="16"/>
                <w:szCs w:val="16"/>
              </w:rPr>
              <w:t>Support for traffic routing outcome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8C963F" w14:textId="77777777" w:rsidR="009A2182" w:rsidRPr="00322BBE" w:rsidRDefault="009A2182" w:rsidP="00B25224">
            <w:pPr>
              <w:pStyle w:val="TAL"/>
              <w:rPr>
                <w:color w:val="000000"/>
                <w:sz w:val="16"/>
                <w:szCs w:val="16"/>
              </w:rPr>
            </w:pPr>
            <w:proofErr w:type="spellStart"/>
            <w:r w:rsidRPr="00322BBE">
              <w:rPr>
                <w:color w:val="000000"/>
                <w:sz w:val="16"/>
                <w:szCs w:val="16"/>
              </w:rPr>
              <w:t>CEWiT</w:t>
            </w:r>
            <w:proofErr w:type="spellEnd"/>
            <w:r w:rsidRPr="00322BBE">
              <w:rPr>
                <w:color w:val="000000"/>
                <w:sz w:val="16"/>
                <w:szCs w:val="16"/>
              </w:rPr>
              <w:t>,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46CEABE"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1765E88" w14:textId="77777777" w:rsidR="009A2182" w:rsidRPr="00322BBE" w:rsidRDefault="009A2182" w:rsidP="00B25224">
            <w:pPr>
              <w:pStyle w:val="TAL"/>
              <w:rPr>
                <w:color w:val="000000"/>
                <w:sz w:val="16"/>
                <w:szCs w:val="16"/>
              </w:rPr>
            </w:pPr>
            <w:r w:rsidRPr="00322BBE">
              <w:rPr>
                <w:color w:val="000000"/>
                <w:sz w:val="16"/>
                <w:szCs w:val="16"/>
              </w:rPr>
              <w:t>C3-246055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5154347" w14:textId="77777777" w:rsidR="009A2182" w:rsidRPr="00322BBE" w:rsidRDefault="009A2182" w:rsidP="00B25224">
            <w:pPr>
              <w:pStyle w:val="TAL"/>
              <w:rPr>
                <w:sz w:val="16"/>
                <w:szCs w:val="16"/>
              </w:rPr>
            </w:pPr>
          </w:p>
        </w:tc>
      </w:tr>
      <w:tr w:rsidR="009A2182" w:rsidRPr="00322BBE" w14:paraId="094A05E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764F614" w14:textId="77777777" w:rsidR="009A2182" w:rsidRPr="00322BBE" w:rsidRDefault="009A2182" w:rsidP="00B25224">
            <w:pPr>
              <w:pStyle w:val="TAL"/>
              <w:rPr>
                <w:color w:val="000000"/>
                <w:sz w:val="16"/>
                <w:szCs w:val="16"/>
              </w:rPr>
            </w:pPr>
            <w:r w:rsidRPr="00322BBE">
              <w:rPr>
                <w:color w:val="000000"/>
                <w:sz w:val="16"/>
                <w:szCs w:val="16"/>
              </w:rPr>
              <w:t>C3-246515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74108BA" w14:textId="77777777" w:rsidR="009A2182" w:rsidRPr="00322BBE" w:rsidRDefault="009A2182" w:rsidP="00B25224">
            <w:pPr>
              <w:pStyle w:val="TAL"/>
              <w:rPr>
                <w:color w:val="000000"/>
                <w:sz w:val="16"/>
                <w:szCs w:val="16"/>
              </w:rPr>
            </w:pPr>
            <w:r w:rsidRPr="00322BBE">
              <w:rPr>
                <w:color w:val="000000"/>
                <w:sz w:val="16"/>
                <w:szCs w:val="16"/>
              </w:rPr>
              <w:t>Support for traffic routing outcome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F88889" w14:textId="77777777" w:rsidR="009A2182" w:rsidRPr="00322BBE" w:rsidRDefault="009A2182" w:rsidP="00B25224">
            <w:pPr>
              <w:pStyle w:val="TAL"/>
              <w:rPr>
                <w:color w:val="000000"/>
                <w:sz w:val="16"/>
                <w:szCs w:val="16"/>
              </w:rPr>
            </w:pPr>
            <w:proofErr w:type="spellStart"/>
            <w:r w:rsidRPr="00322BBE">
              <w:rPr>
                <w:color w:val="000000"/>
                <w:sz w:val="16"/>
                <w:szCs w:val="16"/>
              </w:rPr>
              <w:t>CEWiT</w:t>
            </w:r>
            <w:proofErr w:type="spellEnd"/>
            <w:r w:rsidRPr="00322BBE">
              <w:rPr>
                <w:color w:val="000000"/>
                <w:sz w:val="16"/>
                <w:szCs w:val="16"/>
              </w:rPr>
              <w:t>,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9AB5C1"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3B799D" w14:textId="77777777" w:rsidR="009A2182" w:rsidRPr="00322BBE" w:rsidRDefault="009A2182" w:rsidP="00B25224">
            <w:pPr>
              <w:pStyle w:val="TAL"/>
              <w:rPr>
                <w:color w:val="000000"/>
                <w:sz w:val="16"/>
                <w:szCs w:val="16"/>
              </w:rPr>
            </w:pPr>
            <w:r w:rsidRPr="00322BBE">
              <w:rPr>
                <w:color w:val="000000"/>
                <w:sz w:val="16"/>
                <w:szCs w:val="16"/>
              </w:rPr>
              <w:t>C3-246056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BB56755" w14:textId="77777777" w:rsidR="009A2182" w:rsidRPr="00322BBE" w:rsidRDefault="009A2182" w:rsidP="00B25224">
            <w:pPr>
              <w:pStyle w:val="TAL"/>
              <w:rPr>
                <w:sz w:val="16"/>
                <w:szCs w:val="16"/>
              </w:rPr>
            </w:pPr>
          </w:p>
        </w:tc>
      </w:tr>
      <w:tr w:rsidR="009A2182" w:rsidRPr="00322BBE" w14:paraId="3998C4B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7D1BA45" w14:textId="77777777" w:rsidR="009A2182" w:rsidRPr="00322BBE" w:rsidRDefault="009A2182" w:rsidP="00B25224">
            <w:pPr>
              <w:pStyle w:val="TAL"/>
              <w:rPr>
                <w:color w:val="000000"/>
                <w:sz w:val="16"/>
                <w:szCs w:val="16"/>
              </w:rPr>
            </w:pPr>
            <w:r w:rsidRPr="00322BBE">
              <w:rPr>
                <w:color w:val="000000"/>
                <w:sz w:val="16"/>
                <w:szCs w:val="16"/>
              </w:rPr>
              <w:t>C3-246516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3E3E838" w14:textId="77777777" w:rsidR="009A2182" w:rsidRPr="00322BBE" w:rsidRDefault="009A2182" w:rsidP="00B25224">
            <w:pPr>
              <w:pStyle w:val="TAL"/>
              <w:rPr>
                <w:color w:val="000000"/>
                <w:sz w:val="16"/>
                <w:szCs w:val="16"/>
              </w:rPr>
            </w:pPr>
            <w:r w:rsidRPr="00322BBE">
              <w:rPr>
                <w:color w:val="000000"/>
                <w:sz w:val="16"/>
                <w:szCs w:val="16"/>
              </w:rPr>
              <w:t>Support for traffic routing outcome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508FA0" w14:textId="77777777" w:rsidR="009A2182" w:rsidRPr="00322BBE" w:rsidRDefault="009A2182" w:rsidP="00B25224">
            <w:pPr>
              <w:pStyle w:val="TAL"/>
              <w:rPr>
                <w:color w:val="000000"/>
                <w:sz w:val="16"/>
                <w:szCs w:val="16"/>
              </w:rPr>
            </w:pPr>
            <w:proofErr w:type="spellStart"/>
            <w:r w:rsidRPr="00322BBE">
              <w:rPr>
                <w:color w:val="000000"/>
                <w:sz w:val="16"/>
                <w:szCs w:val="16"/>
              </w:rPr>
              <w:t>CEWiT</w:t>
            </w:r>
            <w:proofErr w:type="spellEnd"/>
            <w:r w:rsidRPr="00322BBE">
              <w:rPr>
                <w:color w:val="000000"/>
                <w:sz w:val="16"/>
                <w:szCs w:val="16"/>
              </w:rPr>
              <w:t>,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2A2BA73"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7D7B8FF" w14:textId="77777777" w:rsidR="009A2182" w:rsidRPr="00322BBE" w:rsidRDefault="009A2182" w:rsidP="00B25224">
            <w:pPr>
              <w:pStyle w:val="TAL"/>
              <w:rPr>
                <w:color w:val="000000"/>
                <w:sz w:val="16"/>
                <w:szCs w:val="16"/>
              </w:rPr>
            </w:pPr>
            <w:r w:rsidRPr="00322BBE">
              <w:rPr>
                <w:color w:val="000000"/>
                <w:sz w:val="16"/>
                <w:szCs w:val="16"/>
              </w:rPr>
              <w:t>C3-246123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E10C12" w14:textId="77777777" w:rsidR="009A2182" w:rsidRPr="00322BBE" w:rsidRDefault="009A2182" w:rsidP="00B25224">
            <w:pPr>
              <w:pStyle w:val="TAL"/>
              <w:rPr>
                <w:sz w:val="16"/>
                <w:szCs w:val="16"/>
              </w:rPr>
            </w:pPr>
          </w:p>
        </w:tc>
      </w:tr>
      <w:tr w:rsidR="009A2182" w:rsidRPr="00322BBE" w14:paraId="6B8BA50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BF6078" w14:textId="77777777" w:rsidR="009A2182" w:rsidRPr="00322BBE" w:rsidRDefault="009A2182" w:rsidP="00B25224">
            <w:pPr>
              <w:pStyle w:val="TAL"/>
              <w:rPr>
                <w:color w:val="000000"/>
                <w:sz w:val="16"/>
                <w:szCs w:val="16"/>
              </w:rPr>
            </w:pPr>
            <w:r w:rsidRPr="00322BBE">
              <w:rPr>
                <w:color w:val="000000"/>
                <w:sz w:val="16"/>
                <w:szCs w:val="16"/>
              </w:rPr>
              <w:t>C3-246517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E4BA14" w14:textId="77777777" w:rsidR="009A2182" w:rsidRPr="00322BBE" w:rsidRDefault="009A2182" w:rsidP="00B25224">
            <w:pPr>
              <w:pStyle w:val="TAL"/>
              <w:rPr>
                <w:color w:val="000000"/>
                <w:sz w:val="16"/>
                <w:szCs w:val="16"/>
              </w:rPr>
            </w:pPr>
            <w:r w:rsidRPr="00322BBE">
              <w:rPr>
                <w:color w:val="000000"/>
                <w:sz w:val="16"/>
                <w:szCs w:val="16"/>
              </w:rPr>
              <w:t>Parameter provisioning for 5G VN group's UP Security Policy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C36CFA" w14:textId="77777777" w:rsidR="009A2182" w:rsidRPr="00322BBE" w:rsidRDefault="009A2182" w:rsidP="00B25224">
            <w:pPr>
              <w:pStyle w:val="TAL"/>
              <w:rPr>
                <w:color w:val="000000"/>
                <w:sz w:val="16"/>
                <w:szCs w:val="16"/>
              </w:rPr>
            </w:pPr>
            <w:r w:rsidRPr="00322BBE">
              <w:rPr>
                <w:color w:val="000000"/>
                <w:sz w:val="16"/>
                <w:szCs w:val="16"/>
              </w:rPr>
              <w:t>Nokia, Ericsson, China Telecom,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389940"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5BEB56" w14:textId="77777777" w:rsidR="009A2182" w:rsidRPr="00322BBE" w:rsidRDefault="009A2182" w:rsidP="00B25224">
            <w:pPr>
              <w:pStyle w:val="TAL"/>
              <w:rPr>
                <w:color w:val="000000"/>
                <w:sz w:val="16"/>
                <w:szCs w:val="16"/>
              </w:rPr>
            </w:pPr>
            <w:r w:rsidRPr="00322BBE">
              <w:rPr>
                <w:color w:val="000000"/>
                <w:sz w:val="16"/>
                <w:szCs w:val="16"/>
              </w:rPr>
              <w:t>C3-246329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604033" w14:textId="77777777" w:rsidR="009A2182" w:rsidRPr="00322BBE" w:rsidRDefault="009A2182" w:rsidP="00B25224">
            <w:pPr>
              <w:pStyle w:val="TAL"/>
              <w:rPr>
                <w:sz w:val="16"/>
                <w:szCs w:val="16"/>
              </w:rPr>
            </w:pPr>
          </w:p>
        </w:tc>
      </w:tr>
      <w:tr w:rsidR="009A2182" w:rsidRPr="00322BBE" w14:paraId="6E737D1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7475988" w14:textId="77777777" w:rsidR="009A2182" w:rsidRPr="00322BBE" w:rsidRDefault="009A2182" w:rsidP="00B25224">
            <w:pPr>
              <w:pStyle w:val="TAL"/>
              <w:rPr>
                <w:color w:val="000000"/>
                <w:sz w:val="16"/>
                <w:szCs w:val="16"/>
              </w:rPr>
            </w:pPr>
            <w:r w:rsidRPr="00322BBE">
              <w:rPr>
                <w:color w:val="000000"/>
                <w:sz w:val="16"/>
                <w:szCs w:val="16"/>
              </w:rPr>
              <w:t>C3-246518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7429BA3" w14:textId="77777777" w:rsidR="009A2182" w:rsidRPr="00322BBE" w:rsidRDefault="009A2182" w:rsidP="00B25224">
            <w:pPr>
              <w:pStyle w:val="TAL"/>
              <w:rPr>
                <w:color w:val="000000"/>
                <w:sz w:val="16"/>
                <w:szCs w:val="16"/>
              </w:rPr>
            </w:pPr>
            <w:proofErr w:type="spellStart"/>
            <w:r w:rsidRPr="00322BBE">
              <w:rPr>
                <w:color w:val="000000"/>
                <w:sz w:val="16"/>
                <w:szCs w:val="16"/>
              </w:rPr>
              <w:t>UAVFlightAssistanceAPI</w:t>
            </w:r>
            <w:proofErr w:type="spellEnd"/>
            <w:r w:rsidRPr="00322BBE">
              <w:rPr>
                <w:color w:val="000000"/>
                <w:sz w:val="16"/>
                <w:szCs w:val="16"/>
              </w:rPr>
              <w:t xml:space="preserve"> </w:t>
            </w:r>
            <w:proofErr w:type="spellStart"/>
            <w:r w:rsidRPr="00322BBE">
              <w:rPr>
                <w:color w:val="000000"/>
                <w:sz w:val="16"/>
                <w:szCs w:val="16"/>
              </w:rPr>
              <w:t>OpenAPI</w:t>
            </w:r>
            <w:proofErr w:type="spellEnd"/>
            <w:r w:rsidRPr="00322BBE">
              <w:rPr>
                <w:color w:val="000000"/>
                <w:sz w:val="16"/>
                <w:szCs w:val="16"/>
              </w:rPr>
              <w:t xml:space="preserve"> definitions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1597EE7" w14:textId="77777777" w:rsidR="009A2182" w:rsidRPr="00322BBE" w:rsidRDefault="009A2182" w:rsidP="00B25224">
            <w:pPr>
              <w:pStyle w:val="TAL"/>
              <w:rPr>
                <w:color w:val="000000"/>
                <w:sz w:val="16"/>
                <w:szCs w:val="16"/>
              </w:rPr>
            </w:pPr>
            <w:r w:rsidRPr="00322BBE">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16630B8"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867E3A7" w14:textId="77777777" w:rsidR="009A2182" w:rsidRPr="00322BBE" w:rsidRDefault="009A2182" w:rsidP="00B25224">
            <w:pPr>
              <w:pStyle w:val="TAL"/>
              <w:rPr>
                <w:color w:val="000000"/>
                <w:sz w:val="16"/>
                <w:szCs w:val="16"/>
              </w:rPr>
            </w:pPr>
            <w:r w:rsidRPr="00322BBE">
              <w:rPr>
                <w:color w:val="000000"/>
                <w:sz w:val="16"/>
                <w:szCs w:val="16"/>
              </w:rPr>
              <w:t>C3-246316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954B39" w14:textId="77777777" w:rsidR="009A2182" w:rsidRPr="00322BBE" w:rsidRDefault="009A2182" w:rsidP="00B25224">
            <w:pPr>
              <w:pStyle w:val="TAL"/>
              <w:rPr>
                <w:sz w:val="16"/>
                <w:szCs w:val="16"/>
              </w:rPr>
            </w:pPr>
          </w:p>
        </w:tc>
      </w:tr>
      <w:tr w:rsidR="009A2182" w:rsidRPr="00322BBE" w14:paraId="28E1893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F9365E0" w14:textId="77777777" w:rsidR="009A2182" w:rsidRPr="00322BBE" w:rsidRDefault="009A2182" w:rsidP="00B25224">
            <w:pPr>
              <w:pStyle w:val="TAL"/>
              <w:rPr>
                <w:color w:val="000000"/>
                <w:sz w:val="16"/>
                <w:szCs w:val="16"/>
              </w:rPr>
            </w:pPr>
            <w:r w:rsidRPr="00322BBE">
              <w:rPr>
                <w:color w:val="000000"/>
                <w:sz w:val="16"/>
                <w:szCs w:val="16"/>
              </w:rPr>
              <w:t>C3-246519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4B81FF6" w14:textId="77777777" w:rsidR="009A2182" w:rsidRPr="00322BBE" w:rsidRDefault="009A2182" w:rsidP="00B25224">
            <w:pPr>
              <w:pStyle w:val="TAL"/>
              <w:rPr>
                <w:color w:val="000000"/>
                <w:sz w:val="16"/>
                <w:szCs w:val="16"/>
              </w:rPr>
            </w:pPr>
            <w:r w:rsidRPr="00322BBE">
              <w:rPr>
                <w:color w:val="000000"/>
                <w:sz w:val="16"/>
                <w:szCs w:val="16"/>
              </w:rPr>
              <w:t>Support of signalling storm mitigation and prevention</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6AEF530" w14:textId="77777777" w:rsidR="009A2182" w:rsidRPr="00322BBE" w:rsidRDefault="009A2182" w:rsidP="00B25224">
            <w:pPr>
              <w:pStyle w:val="TAL"/>
              <w:rPr>
                <w:color w:val="000000"/>
                <w:sz w:val="16"/>
                <w:szCs w:val="16"/>
              </w:rPr>
            </w:pPr>
            <w:r w:rsidRPr="00322BBE">
              <w:rPr>
                <w:color w:val="000000"/>
                <w:sz w:val="16"/>
                <w:szCs w:val="16"/>
              </w:rPr>
              <w:t>China Telecom, vivo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00FD97"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E0D6AD0" w14:textId="77777777" w:rsidR="009A2182" w:rsidRPr="00322BBE" w:rsidRDefault="009A2182" w:rsidP="00B25224">
            <w:pPr>
              <w:pStyle w:val="TAL"/>
              <w:rPr>
                <w:color w:val="000000"/>
                <w:sz w:val="16"/>
                <w:szCs w:val="16"/>
              </w:rPr>
            </w:pPr>
            <w:r w:rsidRPr="00322BBE">
              <w:rPr>
                <w:color w:val="000000"/>
                <w:sz w:val="16"/>
                <w:szCs w:val="16"/>
              </w:rPr>
              <w:t>C3-246464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3C7890D" w14:textId="77777777" w:rsidR="009A2182" w:rsidRPr="00322BBE" w:rsidRDefault="009A2182" w:rsidP="00B25224">
            <w:pPr>
              <w:pStyle w:val="TAL"/>
              <w:rPr>
                <w:sz w:val="16"/>
                <w:szCs w:val="16"/>
              </w:rPr>
            </w:pPr>
          </w:p>
        </w:tc>
      </w:tr>
      <w:tr w:rsidR="009A2182" w:rsidRPr="00322BBE" w14:paraId="29D2427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F5B0156" w14:textId="77777777" w:rsidR="009A2182" w:rsidRPr="00322BBE" w:rsidRDefault="009A2182" w:rsidP="00B25224">
            <w:pPr>
              <w:pStyle w:val="TAL"/>
              <w:rPr>
                <w:color w:val="000000"/>
                <w:sz w:val="16"/>
                <w:szCs w:val="16"/>
              </w:rPr>
            </w:pPr>
            <w:r w:rsidRPr="00322BBE">
              <w:rPr>
                <w:color w:val="000000"/>
                <w:sz w:val="16"/>
                <w:szCs w:val="16"/>
              </w:rPr>
              <w:t>C3-246520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14F3D13" w14:textId="77777777" w:rsidR="009A2182" w:rsidRPr="00322BBE" w:rsidRDefault="009A2182" w:rsidP="00B25224">
            <w:pPr>
              <w:pStyle w:val="TAL"/>
              <w:rPr>
                <w:color w:val="000000"/>
                <w:sz w:val="16"/>
                <w:szCs w:val="16"/>
              </w:rPr>
            </w:pPr>
            <w:r w:rsidRPr="00322BBE">
              <w:rPr>
                <w:color w:val="000000"/>
                <w:sz w:val="16"/>
                <w:szCs w:val="16"/>
              </w:rPr>
              <w:t>Revised WID on CT aspects of Multi-Access (ATSSS_Ph4)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E6CD0F" w14:textId="77777777" w:rsidR="009A2182" w:rsidRPr="00322BBE" w:rsidRDefault="009A2182" w:rsidP="00B25224">
            <w:pPr>
              <w:pStyle w:val="TAL"/>
              <w:rPr>
                <w:color w:val="000000"/>
                <w:sz w:val="16"/>
                <w:szCs w:val="16"/>
              </w:rPr>
            </w:pPr>
            <w:r w:rsidRPr="00322BBE">
              <w:rPr>
                <w:color w:val="000000"/>
                <w:sz w:val="16"/>
                <w:szCs w:val="16"/>
              </w:rPr>
              <w:t>Apple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55730B" w14:textId="77777777" w:rsidR="009A2182" w:rsidRPr="00322BBE" w:rsidRDefault="009A2182" w:rsidP="00B25224">
            <w:pPr>
              <w:pStyle w:val="TAL"/>
              <w:rPr>
                <w:color w:val="000000"/>
                <w:sz w:val="16"/>
                <w:szCs w:val="16"/>
              </w:rPr>
            </w:pPr>
            <w:r w:rsidRPr="00322BBE">
              <w:rPr>
                <w:color w:val="000000"/>
                <w:sz w:val="16"/>
                <w:szCs w:val="16"/>
              </w:rPr>
              <w:t>endorsed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52B487C" w14:textId="77777777" w:rsidR="009A2182" w:rsidRPr="00322BBE" w:rsidRDefault="009A2182" w:rsidP="00B25224">
            <w:pPr>
              <w:pStyle w:val="TAL"/>
              <w:rPr>
                <w:color w:val="000000"/>
                <w:sz w:val="16"/>
                <w:szCs w:val="16"/>
              </w:rPr>
            </w:pPr>
            <w:r w:rsidRPr="00322BBE">
              <w:rPr>
                <w:color w:val="000000"/>
                <w:sz w:val="16"/>
                <w:szCs w:val="16"/>
              </w:rPr>
              <w:t>C3-246065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8888E91" w14:textId="77777777" w:rsidR="009A2182" w:rsidRPr="00322BBE" w:rsidRDefault="009A2182" w:rsidP="00B25224">
            <w:pPr>
              <w:pStyle w:val="TAL"/>
              <w:rPr>
                <w:sz w:val="16"/>
                <w:szCs w:val="16"/>
              </w:rPr>
            </w:pPr>
          </w:p>
        </w:tc>
      </w:tr>
      <w:tr w:rsidR="009A2182" w:rsidRPr="00322BBE" w14:paraId="4C7D7C0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4DB252" w14:textId="77777777" w:rsidR="009A2182" w:rsidRPr="00322BBE" w:rsidRDefault="009A2182" w:rsidP="00B25224">
            <w:pPr>
              <w:pStyle w:val="TAL"/>
              <w:rPr>
                <w:color w:val="000000"/>
                <w:sz w:val="16"/>
                <w:szCs w:val="16"/>
              </w:rPr>
            </w:pPr>
            <w:r w:rsidRPr="00322BBE">
              <w:rPr>
                <w:color w:val="000000"/>
                <w:sz w:val="16"/>
                <w:szCs w:val="16"/>
              </w:rPr>
              <w:t>C3-246521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BE9F65" w14:textId="77777777" w:rsidR="009A2182" w:rsidRPr="00322BBE" w:rsidRDefault="009A2182" w:rsidP="00B25224">
            <w:pPr>
              <w:pStyle w:val="TAL"/>
              <w:rPr>
                <w:color w:val="000000"/>
                <w:sz w:val="16"/>
                <w:szCs w:val="16"/>
              </w:rPr>
            </w:pPr>
            <w:r w:rsidRPr="00322BBE">
              <w:rPr>
                <w:color w:val="000000"/>
                <w:sz w:val="16"/>
                <w:szCs w:val="16"/>
              </w:rPr>
              <w:t>Correction to 5G VN group data provisioning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F5DAF5" w14:textId="77777777" w:rsidR="009A2182" w:rsidRPr="00322BBE" w:rsidRDefault="009A2182" w:rsidP="00B25224">
            <w:pPr>
              <w:pStyle w:val="TAL"/>
              <w:rPr>
                <w:color w:val="000000"/>
                <w:sz w:val="16"/>
                <w:szCs w:val="16"/>
              </w:rPr>
            </w:pPr>
            <w:r w:rsidRPr="00322BBE">
              <w:rPr>
                <w:color w:val="000000"/>
                <w:sz w:val="16"/>
                <w:szCs w:val="16"/>
              </w:rPr>
              <w:t>Ericsson, 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DDBDC0"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C532EF" w14:textId="77777777" w:rsidR="009A2182" w:rsidRPr="00322BBE" w:rsidRDefault="009A2182" w:rsidP="00B25224">
            <w:pPr>
              <w:pStyle w:val="TAL"/>
              <w:rPr>
                <w:color w:val="000000"/>
                <w:sz w:val="16"/>
                <w:szCs w:val="16"/>
              </w:rPr>
            </w:pPr>
            <w:r w:rsidRPr="00322BBE">
              <w:rPr>
                <w:color w:val="000000"/>
                <w:sz w:val="16"/>
                <w:szCs w:val="16"/>
              </w:rPr>
              <w:t>C3-246261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B3FDFE7" w14:textId="77777777" w:rsidR="009A2182" w:rsidRPr="00322BBE" w:rsidRDefault="009A2182" w:rsidP="00B25224">
            <w:pPr>
              <w:pStyle w:val="TAL"/>
              <w:rPr>
                <w:sz w:val="16"/>
                <w:szCs w:val="16"/>
              </w:rPr>
            </w:pPr>
          </w:p>
        </w:tc>
      </w:tr>
      <w:tr w:rsidR="009A2182" w:rsidRPr="00322BBE" w14:paraId="4827990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50C13F4" w14:textId="77777777" w:rsidR="009A2182" w:rsidRPr="00322BBE" w:rsidRDefault="009A2182" w:rsidP="00B25224">
            <w:pPr>
              <w:pStyle w:val="TAL"/>
              <w:rPr>
                <w:color w:val="000000"/>
                <w:sz w:val="16"/>
                <w:szCs w:val="16"/>
              </w:rPr>
            </w:pPr>
            <w:r w:rsidRPr="00322BBE">
              <w:rPr>
                <w:color w:val="000000"/>
                <w:sz w:val="16"/>
                <w:szCs w:val="16"/>
              </w:rPr>
              <w:t>C3-246522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663156" w14:textId="77777777" w:rsidR="009A2182" w:rsidRPr="00322BBE" w:rsidRDefault="009A2182" w:rsidP="00B25224">
            <w:pPr>
              <w:pStyle w:val="TAL"/>
              <w:rPr>
                <w:color w:val="000000"/>
                <w:sz w:val="16"/>
                <w:szCs w:val="16"/>
              </w:rPr>
            </w:pPr>
            <w:r w:rsidRPr="00322BBE">
              <w:rPr>
                <w:color w:val="000000"/>
                <w:sz w:val="16"/>
                <w:szCs w:val="16"/>
              </w:rPr>
              <w:t>Clarifications on the EAS discovery</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7F84D6"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917E25A"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4538404" w14:textId="77777777" w:rsidR="009A2182" w:rsidRPr="00322BBE" w:rsidRDefault="009A2182" w:rsidP="00B25224">
            <w:pPr>
              <w:pStyle w:val="TAL"/>
              <w:rPr>
                <w:color w:val="000000"/>
                <w:sz w:val="16"/>
                <w:szCs w:val="16"/>
              </w:rPr>
            </w:pPr>
            <w:r w:rsidRPr="00322BBE">
              <w:rPr>
                <w:color w:val="000000"/>
                <w:sz w:val="16"/>
                <w:szCs w:val="16"/>
              </w:rPr>
              <w:t>C3-246300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FC67D2" w14:textId="77777777" w:rsidR="009A2182" w:rsidRPr="00322BBE" w:rsidRDefault="009A2182" w:rsidP="00B25224">
            <w:pPr>
              <w:pStyle w:val="TAL"/>
              <w:rPr>
                <w:sz w:val="16"/>
                <w:szCs w:val="16"/>
              </w:rPr>
            </w:pPr>
          </w:p>
        </w:tc>
      </w:tr>
      <w:tr w:rsidR="009A2182" w:rsidRPr="00322BBE" w14:paraId="189763E2"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25EAFF" w14:textId="77777777" w:rsidR="009A2182" w:rsidRPr="00322BBE" w:rsidRDefault="009A2182" w:rsidP="00B25224">
            <w:pPr>
              <w:pStyle w:val="TAL"/>
              <w:rPr>
                <w:color w:val="000000"/>
                <w:sz w:val="16"/>
                <w:szCs w:val="16"/>
              </w:rPr>
            </w:pPr>
            <w:r w:rsidRPr="00322BBE">
              <w:rPr>
                <w:color w:val="000000"/>
                <w:sz w:val="16"/>
                <w:szCs w:val="16"/>
              </w:rPr>
              <w:t>C3-246523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B5097B" w14:textId="77777777" w:rsidR="009A2182" w:rsidRPr="00322BBE" w:rsidRDefault="009A2182" w:rsidP="00B25224">
            <w:pPr>
              <w:pStyle w:val="TAL"/>
              <w:rPr>
                <w:color w:val="000000"/>
                <w:sz w:val="16"/>
                <w:szCs w:val="16"/>
              </w:rPr>
            </w:pPr>
            <w:r w:rsidRPr="00322BBE">
              <w:rPr>
                <w:color w:val="000000"/>
                <w:sz w:val="16"/>
                <w:szCs w:val="16"/>
              </w:rPr>
              <w:t xml:space="preserve">Add IP domain in </w:t>
            </w:r>
            <w:proofErr w:type="spellStart"/>
            <w:r w:rsidRPr="00322BBE">
              <w:rPr>
                <w:color w:val="000000"/>
                <w:sz w:val="16"/>
                <w:szCs w:val="16"/>
              </w:rPr>
              <w:t>MonitoringEvent</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39B384"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7A87DEF"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5F40F64" w14:textId="77777777" w:rsidR="009A2182" w:rsidRPr="00322BBE" w:rsidRDefault="009A2182" w:rsidP="00B25224">
            <w:pPr>
              <w:pStyle w:val="TAL"/>
              <w:rPr>
                <w:color w:val="000000"/>
                <w:sz w:val="16"/>
                <w:szCs w:val="16"/>
              </w:rPr>
            </w:pPr>
            <w:r w:rsidRPr="00322BBE">
              <w:rPr>
                <w:color w:val="000000"/>
                <w:sz w:val="16"/>
                <w:szCs w:val="16"/>
              </w:rPr>
              <w:t>C3-246258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FF70CE" w14:textId="77777777" w:rsidR="009A2182" w:rsidRPr="00322BBE" w:rsidRDefault="009A2182" w:rsidP="00B25224">
            <w:pPr>
              <w:pStyle w:val="TAL"/>
              <w:rPr>
                <w:sz w:val="16"/>
                <w:szCs w:val="16"/>
              </w:rPr>
            </w:pPr>
            <w:r w:rsidRPr="00322BBE">
              <w:rPr>
                <w:sz w:val="16"/>
                <w:szCs w:val="16"/>
              </w:rPr>
              <w:t>C3-246538</w:t>
            </w:r>
          </w:p>
        </w:tc>
      </w:tr>
      <w:tr w:rsidR="009A2182" w:rsidRPr="00322BBE" w14:paraId="53C219C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DF8ECD" w14:textId="77777777" w:rsidR="009A2182" w:rsidRPr="00322BBE" w:rsidRDefault="009A2182" w:rsidP="00B25224">
            <w:pPr>
              <w:pStyle w:val="TAL"/>
              <w:rPr>
                <w:color w:val="000000"/>
                <w:sz w:val="16"/>
                <w:szCs w:val="16"/>
              </w:rPr>
            </w:pPr>
            <w:r w:rsidRPr="00322BBE">
              <w:rPr>
                <w:color w:val="000000"/>
                <w:sz w:val="16"/>
                <w:szCs w:val="16"/>
              </w:rPr>
              <w:t>C3-246524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75FCB4" w14:textId="77777777" w:rsidR="009A2182" w:rsidRPr="00322BBE" w:rsidRDefault="009A2182" w:rsidP="00B25224">
            <w:pPr>
              <w:pStyle w:val="TAL"/>
              <w:rPr>
                <w:color w:val="000000"/>
                <w:sz w:val="16"/>
                <w:szCs w:val="16"/>
              </w:rPr>
            </w:pPr>
            <w:r w:rsidRPr="00322BBE">
              <w:rPr>
                <w:color w:val="000000"/>
                <w:sz w:val="16"/>
                <w:szCs w:val="16"/>
              </w:rPr>
              <w:t>Necessary corrections to the common Security clause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6C6202"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AF89E53" w14:textId="77777777" w:rsidR="009A2182" w:rsidRPr="00322BBE" w:rsidRDefault="009A2182" w:rsidP="00B25224">
            <w:pPr>
              <w:pStyle w:val="TAL"/>
              <w:rPr>
                <w:color w:val="000000"/>
                <w:sz w:val="16"/>
                <w:szCs w:val="16"/>
              </w:rPr>
            </w:pPr>
            <w:r w:rsidRPr="00322BBE">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EDEA773" w14:textId="77777777" w:rsidR="009A2182" w:rsidRPr="00322BBE" w:rsidRDefault="009A2182" w:rsidP="00B25224">
            <w:pPr>
              <w:pStyle w:val="TAL"/>
              <w:rPr>
                <w:color w:val="000000"/>
                <w:sz w:val="16"/>
                <w:szCs w:val="16"/>
              </w:rPr>
            </w:pPr>
            <w:r w:rsidRPr="00322BBE">
              <w:rPr>
                <w:color w:val="000000"/>
                <w:sz w:val="16"/>
                <w:szCs w:val="16"/>
              </w:rPr>
              <w:t>C3-246276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ECAC3B0" w14:textId="77777777" w:rsidR="009A2182" w:rsidRPr="00322BBE" w:rsidRDefault="009A2182" w:rsidP="00B25224">
            <w:pPr>
              <w:pStyle w:val="TAL"/>
              <w:rPr>
                <w:sz w:val="16"/>
                <w:szCs w:val="16"/>
              </w:rPr>
            </w:pPr>
          </w:p>
        </w:tc>
      </w:tr>
      <w:tr w:rsidR="009A2182" w:rsidRPr="00322BBE" w14:paraId="0DE2058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8636472" w14:textId="77777777" w:rsidR="009A2182" w:rsidRPr="00322BBE" w:rsidRDefault="009A2182" w:rsidP="00B25224">
            <w:pPr>
              <w:pStyle w:val="TAL"/>
              <w:rPr>
                <w:color w:val="000000"/>
                <w:sz w:val="16"/>
                <w:szCs w:val="16"/>
              </w:rPr>
            </w:pPr>
            <w:r w:rsidRPr="00322BBE">
              <w:rPr>
                <w:color w:val="000000"/>
                <w:sz w:val="16"/>
                <w:szCs w:val="16"/>
              </w:rPr>
              <w:t>C3-246525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1146FF" w14:textId="77777777" w:rsidR="009A2182" w:rsidRPr="00322BBE" w:rsidRDefault="009A2182" w:rsidP="00B25224">
            <w:pPr>
              <w:pStyle w:val="TAL"/>
              <w:rPr>
                <w:color w:val="000000"/>
                <w:sz w:val="16"/>
                <w:szCs w:val="16"/>
              </w:rPr>
            </w:pPr>
            <w:r w:rsidRPr="00322BBE">
              <w:rPr>
                <w:color w:val="000000"/>
                <w:sz w:val="16"/>
                <w:szCs w:val="16"/>
              </w:rPr>
              <w:t>Various corrections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DD9FD2"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490671" w14:textId="77777777" w:rsidR="009A2182" w:rsidRPr="00322BBE" w:rsidRDefault="009A2182" w:rsidP="00B25224">
            <w:pPr>
              <w:pStyle w:val="TAL"/>
              <w:rPr>
                <w:color w:val="000000"/>
                <w:sz w:val="16"/>
                <w:szCs w:val="16"/>
              </w:rPr>
            </w:pPr>
            <w:r w:rsidRPr="00322BBE">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A88FE02" w14:textId="77777777" w:rsidR="009A2182" w:rsidRPr="00322BBE" w:rsidRDefault="009A2182" w:rsidP="00B25224">
            <w:pPr>
              <w:pStyle w:val="TAL"/>
              <w:rPr>
                <w:color w:val="000000"/>
                <w:sz w:val="16"/>
                <w:szCs w:val="16"/>
              </w:rPr>
            </w:pPr>
            <w:r w:rsidRPr="00322BBE">
              <w:rPr>
                <w:color w:val="000000"/>
                <w:sz w:val="16"/>
                <w:szCs w:val="16"/>
              </w:rPr>
              <w:t>C3-246278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856E38" w14:textId="77777777" w:rsidR="009A2182" w:rsidRPr="00322BBE" w:rsidRDefault="009A2182" w:rsidP="00B25224">
            <w:pPr>
              <w:pStyle w:val="TAL"/>
              <w:rPr>
                <w:sz w:val="16"/>
                <w:szCs w:val="16"/>
              </w:rPr>
            </w:pPr>
          </w:p>
        </w:tc>
      </w:tr>
      <w:tr w:rsidR="009A2182" w:rsidRPr="00322BBE" w14:paraId="3EF3232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F9F151" w14:textId="77777777" w:rsidR="009A2182" w:rsidRPr="00322BBE" w:rsidRDefault="009A2182" w:rsidP="00B25224">
            <w:pPr>
              <w:pStyle w:val="TAL"/>
              <w:rPr>
                <w:color w:val="000000"/>
                <w:sz w:val="16"/>
                <w:szCs w:val="16"/>
              </w:rPr>
            </w:pPr>
            <w:r w:rsidRPr="00322BBE">
              <w:rPr>
                <w:color w:val="000000"/>
                <w:sz w:val="16"/>
                <w:szCs w:val="16"/>
              </w:rPr>
              <w:t>C3-246526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9AB86E5" w14:textId="77777777" w:rsidR="009A2182" w:rsidRPr="00322BBE" w:rsidRDefault="009A2182" w:rsidP="00B25224">
            <w:pPr>
              <w:pStyle w:val="TAL"/>
              <w:rPr>
                <w:color w:val="000000"/>
                <w:sz w:val="16"/>
                <w:szCs w:val="16"/>
              </w:rPr>
            </w:pPr>
            <w:r w:rsidRPr="00322BBE">
              <w:rPr>
                <w:color w:val="000000"/>
                <w:sz w:val="16"/>
                <w:szCs w:val="16"/>
              </w:rPr>
              <w:t>Support new PEI during change of SUPI-PEI association event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62CA33" w14:textId="77777777" w:rsidR="009A2182" w:rsidRPr="00322BBE" w:rsidRDefault="009A2182" w:rsidP="00B25224">
            <w:pPr>
              <w:pStyle w:val="TAL"/>
              <w:rPr>
                <w:color w:val="000000"/>
                <w:sz w:val="16"/>
                <w:szCs w:val="16"/>
              </w:rPr>
            </w:pPr>
            <w:proofErr w:type="spellStart"/>
            <w:r w:rsidRPr="00322BBE">
              <w:rPr>
                <w:color w:val="000000"/>
                <w:sz w:val="16"/>
                <w:szCs w:val="16"/>
              </w:rPr>
              <w:t>HuaweI</w:t>
            </w:r>
            <w:proofErr w:type="spellEnd"/>
            <w:r w:rsidRPr="00322BBE">
              <w:rPr>
                <w:color w:val="000000"/>
                <w:sz w:val="16"/>
                <w:szCs w:val="16"/>
              </w:rPr>
              <w:t>,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F3B32F"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C2DF5CF" w14:textId="77777777" w:rsidR="009A2182" w:rsidRPr="00322BBE" w:rsidRDefault="009A2182" w:rsidP="00B25224">
            <w:pPr>
              <w:pStyle w:val="TAL"/>
              <w:rPr>
                <w:color w:val="000000"/>
                <w:sz w:val="16"/>
                <w:szCs w:val="16"/>
              </w:rPr>
            </w:pPr>
            <w:r w:rsidRPr="00322BBE">
              <w:rPr>
                <w:color w:val="000000"/>
                <w:sz w:val="16"/>
                <w:szCs w:val="16"/>
              </w:rPr>
              <w:t>C3-246330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3BB09B" w14:textId="77777777" w:rsidR="009A2182" w:rsidRPr="00322BBE" w:rsidRDefault="009A2182" w:rsidP="00B25224">
            <w:pPr>
              <w:pStyle w:val="TAL"/>
              <w:rPr>
                <w:sz w:val="16"/>
                <w:szCs w:val="16"/>
              </w:rPr>
            </w:pPr>
          </w:p>
        </w:tc>
      </w:tr>
      <w:tr w:rsidR="009A2182" w:rsidRPr="00322BBE" w14:paraId="7CC74E9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09901F0" w14:textId="77777777" w:rsidR="009A2182" w:rsidRPr="00322BBE" w:rsidRDefault="009A2182" w:rsidP="00B25224">
            <w:pPr>
              <w:pStyle w:val="TAL"/>
              <w:rPr>
                <w:color w:val="000000"/>
                <w:sz w:val="16"/>
                <w:szCs w:val="16"/>
              </w:rPr>
            </w:pPr>
            <w:r w:rsidRPr="00322BBE">
              <w:rPr>
                <w:color w:val="000000"/>
                <w:sz w:val="16"/>
                <w:szCs w:val="16"/>
              </w:rPr>
              <w:t>C3-246527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8EC1B71" w14:textId="77777777" w:rsidR="009A2182" w:rsidRPr="00322BBE" w:rsidRDefault="009A2182" w:rsidP="00B25224">
            <w:pPr>
              <w:pStyle w:val="TAL"/>
              <w:rPr>
                <w:color w:val="000000"/>
                <w:sz w:val="16"/>
                <w:szCs w:val="16"/>
              </w:rPr>
            </w:pPr>
            <w:r w:rsidRPr="00322BBE">
              <w:rPr>
                <w:color w:val="000000"/>
                <w:sz w:val="16"/>
                <w:szCs w:val="16"/>
              </w:rPr>
              <w:t>Support new PEI during change of SUPI-PEI association event report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E5B449" w14:textId="77777777" w:rsidR="009A2182" w:rsidRPr="00322BBE" w:rsidRDefault="009A2182" w:rsidP="00B25224">
            <w:pPr>
              <w:pStyle w:val="TAL"/>
              <w:rPr>
                <w:color w:val="000000"/>
                <w:sz w:val="16"/>
                <w:szCs w:val="16"/>
              </w:rPr>
            </w:pPr>
            <w:proofErr w:type="spellStart"/>
            <w:r w:rsidRPr="00322BBE">
              <w:rPr>
                <w:color w:val="000000"/>
                <w:sz w:val="16"/>
                <w:szCs w:val="16"/>
              </w:rPr>
              <w:t>HuaweI</w:t>
            </w:r>
            <w:proofErr w:type="spellEnd"/>
            <w:r w:rsidRPr="00322BBE">
              <w:rPr>
                <w:color w:val="000000"/>
                <w:sz w:val="16"/>
                <w:szCs w:val="16"/>
              </w:rPr>
              <w:t>,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B42467D"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896E787" w14:textId="77777777" w:rsidR="009A2182" w:rsidRPr="00322BBE" w:rsidRDefault="009A2182" w:rsidP="00B25224">
            <w:pPr>
              <w:pStyle w:val="TAL"/>
              <w:rPr>
                <w:color w:val="000000"/>
                <w:sz w:val="16"/>
                <w:szCs w:val="16"/>
              </w:rPr>
            </w:pPr>
            <w:r w:rsidRPr="00322BBE">
              <w:rPr>
                <w:color w:val="000000"/>
                <w:sz w:val="16"/>
                <w:szCs w:val="16"/>
              </w:rPr>
              <w:t>C3-246331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03CEFC6" w14:textId="77777777" w:rsidR="009A2182" w:rsidRPr="00322BBE" w:rsidRDefault="009A2182" w:rsidP="00B25224">
            <w:pPr>
              <w:pStyle w:val="TAL"/>
              <w:rPr>
                <w:sz w:val="16"/>
                <w:szCs w:val="16"/>
              </w:rPr>
            </w:pPr>
          </w:p>
        </w:tc>
      </w:tr>
      <w:tr w:rsidR="009A2182" w:rsidRPr="00322BBE" w14:paraId="414648FC"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51E60D5" w14:textId="77777777" w:rsidR="009A2182" w:rsidRPr="00322BBE" w:rsidRDefault="009A2182" w:rsidP="00B25224">
            <w:pPr>
              <w:pStyle w:val="TAL"/>
              <w:rPr>
                <w:color w:val="000000"/>
                <w:sz w:val="16"/>
                <w:szCs w:val="16"/>
              </w:rPr>
            </w:pPr>
            <w:r w:rsidRPr="00322BBE">
              <w:rPr>
                <w:color w:val="000000"/>
                <w:sz w:val="16"/>
                <w:szCs w:val="16"/>
              </w:rPr>
              <w:t>C3-246528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9756F91" w14:textId="77777777" w:rsidR="009A2182" w:rsidRPr="00322BBE" w:rsidRDefault="009A2182" w:rsidP="00B25224">
            <w:pPr>
              <w:pStyle w:val="TAL"/>
              <w:rPr>
                <w:color w:val="000000"/>
                <w:sz w:val="16"/>
                <w:szCs w:val="16"/>
              </w:rPr>
            </w:pPr>
            <w:r w:rsidRPr="00322BBE">
              <w:rPr>
                <w:color w:val="000000"/>
                <w:sz w:val="16"/>
                <w:szCs w:val="16"/>
              </w:rPr>
              <w:t xml:space="preserve">Correction to </w:t>
            </w:r>
            <w:proofErr w:type="spellStart"/>
            <w:r w:rsidRPr="00322BBE">
              <w:rPr>
                <w:color w:val="000000"/>
                <w:sz w:val="16"/>
                <w:szCs w:val="16"/>
              </w:rPr>
              <w:t>anaMetaInd</w:t>
            </w:r>
            <w:proofErr w:type="spellEnd"/>
            <w:r w:rsidRPr="00322BBE">
              <w:rPr>
                <w:color w:val="000000"/>
                <w:sz w:val="16"/>
                <w:szCs w:val="16"/>
              </w:rPr>
              <w:t xml:space="preserve"> attribute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46039D"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E057446"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4AA441" w14:textId="77777777" w:rsidR="009A2182" w:rsidRPr="00322BBE" w:rsidRDefault="009A2182" w:rsidP="00B25224">
            <w:pPr>
              <w:pStyle w:val="TAL"/>
              <w:rPr>
                <w:color w:val="000000"/>
                <w:sz w:val="16"/>
                <w:szCs w:val="16"/>
              </w:rPr>
            </w:pPr>
            <w:r w:rsidRPr="00322BBE">
              <w:rPr>
                <w:color w:val="000000"/>
                <w:sz w:val="16"/>
                <w:szCs w:val="16"/>
              </w:rPr>
              <w:t>C3-246126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8C3125" w14:textId="77777777" w:rsidR="009A2182" w:rsidRPr="00322BBE" w:rsidRDefault="009A2182" w:rsidP="00B25224">
            <w:pPr>
              <w:pStyle w:val="TAL"/>
              <w:rPr>
                <w:sz w:val="16"/>
                <w:szCs w:val="16"/>
              </w:rPr>
            </w:pPr>
          </w:p>
        </w:tc>
      </w:tr>
      <w:tr w:rsidR="009A2182" w:rsidRPr="00322BBE" w14:paraId="57EDB152"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06ABECB" w14:textId="77777777" w:rsidR="009A2182" w:rsidRPr="00322BBE" w:rsidRDefault="009A2182" w:rsidP="00B25224">
            <w:pPr>
              <w:pStyle w:val="TAL"/>
              <w:rPr>
                <w:color w:val="000000"/>
                <w:sz w:val="16"/>
                <w:szCs w:val="16"/>
              </w:rPr>
            </w:pPr>
            <w:r w:rsidRPr="00322BBE">
              <w:rPr>
                <w:color w:val="000000"/>
                <w:sz w:val="16"/>
                <w:szCs w:val="16"/>
              </w:rPr>
              <w:t>C3-246529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A264404" w14:textId="77777777" w:rsidR="009A2182" w:rsidRPr="00322BBE" w:rsidRDefault="009A2182" w:rsidP="00B25224">
            <w:pPr>
              <w:pStyle w:val="TAL"/>
              <w:rPr>
                <w:color w:val="000000"/>
                <w:sz w:val="16"/>
                <w:szCs w:val="16"/>
              </w:rPr>
            </w:pPr>
            <w:r w:rsidRPr="00322BBE">
              <w:rPr>
                <w:color w:val="000000"/>
                <w:sz w:val="16"/>
                <w:szCs w:val="16"/>
              </w:rPr>
              <w:t>NWDAF Analytics Storage in ADRF via Notifications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0C383B"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4D5DCB1"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B80410E" w14:textId="77777777" w:rsidR="009A2182" w:rsidRPr="00322BBE" w:rsidRDefault="009A2182" w:rsidP="00B25224">
            <w:pPr>
              <w:pStyle w:val="TAL"/>
              <w:rPr>
                <w:color w:val="000000"/>
                <w:sz w:val="16"/>
                <w:szCs w:val="16"/>
              </w:rPr>
            </w:pPr>
            <w:r w:rsidRPr="00322BBE">
              <w:rPr>
                <w:color w:val="000000"/>
                <w:sz w:val="16"/>
                <w:szCs w:val="16"/>
              </w:rPr>
              <w:t>C3-246131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4C65E4" w14:textId="77777777" w:rsidR="009A2182" w:rsidRPr="00322BBE" w:rsidRDefault="009A2182" w:rsidP="00B25224">
            <w:pPr>
              <w:pStyle w:val="TAL"/>
              <w:rPr>
                <w:sz w:val="16"/>
                <w:szCs w:val="16"/>
              </w:rPr>
            </w:pPr>
          </w:p>
        </w:tc>
      </w:tr>
      <w:tr w:rsidR="009A2182" w:rsidRPr="00322BBE" w14:paraId="2272ABE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4B87A4B" w14:textId="77777777" w:rsidR="009A2182" w:rsidRPr="00322BBE" w:rsidRDefault="009A2182" w:rsidP="00B25224">
            <w:pPr>
              <w:pStyle w:val="TAL"/>
              <w:rPr>
                <w:color w:val="000000"/>
                <w:sz w:val="16"/>
                <w:szCs w:val="16"/>
              </w:rPr>
            </w:pPr>
            <w:r w:rsidRPr="00322BBE">
              <w:rPr>
                <w:color w:val="000000"/>
                <w:sz w:val="16"/>
                <w:szCs w:val="16"/>
              </w:rPr>
              <w:t>C3-246530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38717A" w14:textId="77777777" w:rsidR="009A2182" w:rsidRPr="00322BBE" w:rsidRDefault="009A2182" w:rsidP="00B25224">
            <w:pPr>
              <w:pStyle w:val="TAL"/>
              <w:rPr>
                <w:color w:val="000000"/>
                <w:sz w:val="16"/>
                <w:szCs w:val="16"/>
              </w:rPr>
            </w:pPr>
            <w:r w:rsidRPr="00322BBE">
              <w:rPr>
                <w:color w:val="000000"/>
                <w:sz w:val="16"/>
                <w:szCs w:val="16"/>
              </w:rPr>
              <w:t>Corrections to Roaming Analytics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466342E"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FECA0E7"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3E58FBD" w14:textId="77777777" w:rsidR="009A2182" w:rsidRPr="00322BBE" w:rsidRDefault="009A2182" w:rsidP="00B25224">
            <w:pPr>
              <w:pStyle w:val="TAL"/>
              <w:rPr>
                <w:color w:val="000000"/>
                <w:sz w:val="16"/>
                <w:szCs w:val="16"/>
              </w:rPr>
            </w:pPr>
            <w:r w:rsidRPr="00322BBE">
              <w:rPr>
                <w:color w:val="000000"/>
                <w:sz w:val="16"/>
                <w:szCs w:val="16"/>
              </w:rPr>
              <w:t>C3-246256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C82CFD" w14:textId="77777777" w:rsidR="009A2182" w:rsidRPr="00322BBE" w:rsidRDefault="009A2182" w:rsidP="00B25224">
            <w:pPr>
              <w:pStyle w:val="TAL"/>
              <w:rPr>
                <w:sz w:val="16"/>
                <w:szCs w:val="16"/>
              </w:rPr>
            </w:pPr>
          </w:p>
        </w:tc>
      </w:tr>
      <w:tr w:rsidR="009A2182" w:rsidRPr="00322BBE" w14:paraId="034C278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4393CB2" w14:textId="77777777" w:rsidR="009A2182" w:rsidRPr="00322BBE" w:rsidRDefault="009A2182" w:rsidP="00B25224">
            <w:pPr>
              <w:pStyle w:val="TAL"/>
              <w:rPr>
                <w:color w:val="000000"/>
                <w:sz w:val="16"/>
                <w:szCs w:val="16"/>
              </w:rPr>
            </w:pPr>
            <w:r w:rsidRPr="00322BBE">
              <w:rPr>
                <w:color w:val="000000"/>
                <w:sz w:val="16"/>
                <w:szCs w:val="16"/>
              </w:rPr>
              <w:t>C3-246531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2DA3D99" w14:textId="77777777" w:rsidR="009A2182" w:rsidRPr="00322BBE" w:rsidRDefault="009A2182" w:rsidP="00B25224">
            <w:pPr>
              <w:pStyle w:val="TAL"/>
              <w:rPr>
                <w:color w:val="000000"/>
                <w:sz w:val="16"/>
                <w:szCs w:val="16"/>
              </w:rPr>
            </w:pPr>
            <w:r w:rsidRPr="00322BBE">
              <w:rPr>
                <w:color w:val="000000"/>
                <w:sz w:val="16"/>
                <w:szCs w:val="16"/>
              </w:rPr>
              <w:t>Corrections to Roaming Data Collection procedures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979F49E"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6AA29A9"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90D378D" w14:textId="77777777" w:rsidR="009A2182" w:rsidRPr="00322BBE" w:rsidRDefault="009A2182" w:rsidP="00B25224">
            <w:pPr>
              <w:pStyle w:val="TAL"/>
              <w:rPr>
                <w:color w:val="000000"/>
                <w:sz w:val="16"/>
                <w:szCs w:val="16"/>
              </w:rPr>
            </w:pPr>
            <w:r w:rsidRPr="00322BBE">
              <w:rPr>
                <w:color w:val="000000"/>
                <w:sz w:val="16"/>
                <w:szCs w:val="16"/>
              </w:rPr>
              <w:t>C3-246257</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B18D910" w14:textId="77777777" w:rsidR="009A2182" w:rsidRPr="00322BBE" w:rsidRDefault="009A2182" w:rsidP="00B25224">
            <w:pPr>
              <w:pStyle w:val="TAL"/>
              <w:rPr>
                <w:sz w:val="16"/>
                <w:szCs w:val="16"/>
              </w:rPr>
            </w:pPr>
          </w:p>
        </w:tc>
      </w:tr>
      <w:tr w:rsidR="009A2182" w:rsidRPr="00322BBE" w14:paraId="7D72A72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B957BD4" w14:textId="77777777" w:rsidR="009A2182" w:rsidRPr="00322BBE" w:rsidRDefault="009A2182" w:rsidP="00B25224">
            <w:pPr>
              <w:pStyle w:val="TAL"/>
              <w:rPr>
                <w:color w:val="000000"/>
                <w:sz w:val="16"/>
                <w:szCs w:val="16"/>
              </w:rPr>
            </w:pPr>
            <w:r w:rsidRPr="00322BBE">
              <w:rPr>
                <w:color w:val="000000"/>
                <w:sz w:val="16"/>
                <w:szCs w:val="16"/>
              </w:rPr>
              <w:t>C3-246532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BC2B50" w14:textId="77777777" w:rsidR="009A2182" w:rsidRPr="00322BBE" w:rsidRDefault="009A2182" w:rsidP="00B25224">
            <w:pPr>
              <w:pStyle w:val="TAL"/>
              <w:rPr>
                <w:color w:val="000000"/>
                <w:sz w:val="16"/>
                <w:szCs w:val="16"/>
              </w:rPr>
            </w:pPr>
            <w:r w:rsidRPr="00322BBE">
              <w:rPr>
                <w:color w:val="000000"/>
                <w:sz w:val="16"/>
                <w:szCs w:val="16"/>
              </w:rPr>
              <w:t>Adding LMF as ML model training and performance monitoring data source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D68EDA"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B332587"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43367D6" w14:textId="77777777" w:rsidR="009A2182" w:rsidRPr="00322BBE" w:rsidRDefault="009A2182" w:rsidP="00B25224">
            <w:pPr>
              <w:pStyle w:val="TAL"/>
              <w:rPr>
                <w:color w:val="000000"/>
                <w:sz w:val="16"/>
                <w:szCs w:val="16"/>
              </w:rPr>
            </w:pPr>
            <w:r w:rsidRPr="00322BBE">
              <w:rPr>
                <w:color w:val="000000"/>
                <w:sz w:val="16"/>
                <w:szCs w:val="16"/>
              </w:rPr>
              <w:t>C3-246190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2354A3" w14:textId="77777777" w:rsidR="009A2182" w:rsidRPr="00322BBE" w:rsidRDefault="009A2182" w:rsidP="00B25224">
            <w:pPr>
              <w:pStyle w:val="TAL"/>
              <w:rPr>
                <w:sz w:val="16"/>
                <w:szCs w:val="16"/>
              </w:rPr>
            </w:pPr>
          </w:p>
        </w:tc>
      </w:tr>
      <w:tr w:rsidR="009A2182" w:rsidRPr="00322BBE" w14:paraId="3651D5A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283C7B5" w14:textId="77777777" w:rsidR="009A2182" w:rsidRPr="00322BBE" w:rsidRDefault="009A2182" w:rsidP="00B25224">
            <w:pPr>
              <w:pStyle w:val="TAL"/>
              <w:rPr>
                <w:color w:val="000000"/>
                <w:sz w:val="16"/>
                <w:szCs w:val="16"/>
              </w:rPr>
            </w:pPr>
            <w:r w:rsidRPr="00322BBE">
              <w:rPr>
                <w:color w:val="000000"/>
                <w:sz w:val="16"/>
                <w:szCs w:val="16"/>
              </w:rPr>
              <w:t>C3-246533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491463F" w14:textId="77777777" w:rsidR="009A2182" w:rsidRPr="00322BBE" w:rsidRDefault="009A2182" w:rsidP="00B25224">
            <w:pPr>
              <w:pStyle w:val="TAL"/>
              <w:rPr>
                <w:color w:val="000000"/>
                <w:sz w:val="16"/>
                <w:szCs w:val="16"/>
              </w:rPr>
            </w:pPr>
            <w:r w:rsidRPr="00322BBE">
              <w:rPr>
                <w:color w:val="000000"/>
                <w:sz w:val="16"/>
                <w:szCs w:val="16"/>
              </w:rPr>
              <w:t>Revised WID on CT aspects for application enablement for mobile metaverse services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408A0B" w14:textId="77777777" w:rsidR="009A2182" w:rsidRPr="00322BBE" w:rsidRDefault="009A2182" w:rsidP="00B25224">
            <w:pPr>
              <w:pStyle w:val="TAL"/>
              <w:rPr>
                <w:color w:val="000000"/>
                <w:sz w:val="16"/>
                <w:szCs w:val="16"/>
              </w:rPr>
            </w:pPr>
            <w:r w:rsidRPr="00322BBE">
              <w:rPr>
                <w:color w:val="000000"/>
                <w:sz w:val="16"/>
                <w:szCs w:val="16"/>
              </w:rPr>
              <w:t>Samsung Electronics Co., Ltd</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AFCB9D0"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C713707" w14:textId="77777777" w:rsidR="009A2182" w:rsidRPr="00322BBE" w:rsidRDefault="009A2182" w:rsidP="00B25224">
            <w:pPr>
              <w:pStyle w:val="TAL"/>
              <w:rPr>
                <w:color w:val="000000"/>
                <w:sz w:val="16"/>
                <w:szCs w:val="16"/>
              </w:rPr>
            </w:pPr>
            <w:r w:rsidRPr="00322BBE">
              <w:rPr>
                <w:color w:val="000000"/>
                <w:sz w:val="16"/>
                <w:szCs w:val="16"/>
              </w:rPr>
              <w:t>C3-246104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E58F8E8" w14:textId="77777777" w:rsidR="009A2182" w:rsidRPr="00322BBE" w:rsidRDefault="009A2182" w:rsidP="00B25224">
            <w:pPr>
              <w:pStyle w:val="TAL"/>
              <w:rPr>
                <w:sz w:val="16"/>
                <w:szCs w:val="16"/>
              </w:rPr>
            </w:pPr>
          </w:p>
        </w:tc>
      </w:tr>
      <w:tr w:rsidR="009A2182" w:rsidRPr="00322BBE" w14:paraId="0A639E3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C7EBE7C" w14:textId="77777777" w:rsidR="009A2182" w:rsidRPr="00322BBE" w:rsidRDefault="009A2182" w:rsidP="00B25224">
            <w:pPr>
              <w:pStyle w:val="TAL"/>
              <w:rPr>
                <w:color w:val="000000"/>
                <w:sz w:val="16"/>
                <w:szCs w:val="16"/>
              </w:rPr>
            </w:pPr>
            <w:r w:rsidRPr="00322BBE">
              <w:rPr>
                <w:color w:val="000000"/>
                <w:sz w:val="16"/>
                <w:szCs w:val="16"/>
              </w:rPr>
              <w:t>C3-246534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55E922F" w14:textId="77777777" w:rsidR="009A2182" w:rsidRPr="00322BBE" w:rsidRDefault="009A2182" w:rsidP="00B25224">
            <w:pPr>
              <w:pStyle w:val="TAL"/>
              <w:rPr>
                <w:color w:val="000000"/>
                <w:sz w:val="16"/>
                <w:szCs w:val="16"/>
              </w:rPr>
            </w:pPr>
            <w:r w:rsidRPr="00322BBE">
              <w:rPr>
                <w:color w:val="000000"/>
                <w:sz w:val="16"/>
                <w:szCs w:val="16"/>
              </w:rPr>
              <w:t>Updates to AKMA service disablement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81AE7B9" w14:textId="77777777" w:rsidR="009A2182" w:rsidRPr="00322BBE" w:rsidRDefault="009A2182" w:rsidP="00B25224">
            <w:pPr>
              <w:pStyle w:val="TAL"/>
              <w:rPr>
                <w:color w:val="000000"/>
                <w:sz w:val="16"/>
                <w:szCs w:val="16"/>
              </w:rPr>
            </w:pPr>
            <w:r w:rsidRPr="00322BBE">
              <w:rPr>
                <w:color w:val="000000"/>
                <w:sz w:val="16"/>
                <w:szCs w:val="16"/>
              </w:rPr>
              <w:t>Huawei,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386517"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D8B2F19" w14:textId="77777777" w:rsidR="009A2182" w:rsidRPr="00322BBE" w:rsidRDefault="009A2182" w:rsidP="00B25224">
            <w:pPr>
              <w:pStyle w:val="TAL"/>
              <w:rPr>
                <w:color w:val="000000"/>
                <w:sz w:val="16"/>
                <w:szCs w:val="16"/>
              </w:rPr>
            </w:pPr>
            <w:r w:rsidRPr="00322BBE">
              <w:rPr>
                <w:color w:val="000000"/>
                <w:sz w:val="16"/>
                <w:szCs w:val="16"/>
              </w:rPr>
              <w:t>C3-246092</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9AA2C8" w14:textId="77777777" w:rsidR="009A2182" w:rsidRPr="00322BBE" w:rsidRDefault="009A2182" w:rsidP="00B25224">
            <w:pPr>
              <w:pStyle w:val="TAL"/>
              <w:rPr>
                <w:sz w:val="16"/>
                <w:szCs w:val="16"/>
              </w:rPr>
            </w:pPr>
          </w:p>
        </w:tc>
      </w:tr>
      <w:tr w:rsidR="009A2182" w:rsidRPr="00322BBE" w14:paraId="0F72D0B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B84E83" w14:textId="77777777" w:rsidR="009A2182" w:rsidRPr="00322BBE" w:rsidRDefault="009A2182" w:rsidP="00B25224">
            <w:pPr>
              <w:pStyle w:val="TAL"/>
              <w:rPr>
                <w:color w:val="000000"/>
                <w:sz w:val="16"/>
                <w:szCs w:val="16"/>
              </w:rPr>
            </w:pPr>
            <w:r w:rsidRPr="00322BBE">
              <w:rPr>
                <w:color w:val="000000"/>
                <w:sz w:val="16"/>
                <w:szCs w:val="16"/>
              </w:rPr>
              <w:t>C3-246535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A8BE78" w14:textId="77777777" w:rsidR="009A2182" w:rsidRPr="00322BBE" w:rsidRDefault="009A2182" w:rsidP="00B25224">
            <w:pPr>
              <w:pStyle w:val="TAL"/>
              <w:rPr>
                <w:color w:val="000000"/>
                <w:sz w:val="16"/>
                <w:szCs w:val="16"/>
              </w:rPr>
            </w:pPr>
            <w:r w:rsidRPr="00322BBE">
              <w:rPr>
                <w:color w:val="000000"/>
                <w:sz w:val="16"/>
                <w:szCs w:val="16"/>
              </w:rPr>
              <w:t>Updates to PFD Management</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9FFB5B"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B7A8BFA"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758DF52" w14:textId="77777777" w:rsidR="009A2182" w:rsidRPr="00322BBE" w:rsidRDefault="009A2182" w:rsidP="00B25224">
            <w:pPr>
              <w:pStyle w:val="TAL"/>
              <w:rPr>
                <w:color w:val="000000"/>
                <w:sz w:val="16"/>
                <w:szCs w:val="16"/>
              </w:rPr>
            </w:pPr>
            <w:r w:rsidRPr="00322BBE">
              <w:rPr>
                <w:color w:val="000000"/>
                <w:sz w:val="16"/>
                <w:szCs w:val="16"/>
              </w:rPr>
              <w:t>C3-246341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77C1D0A" w14:textId="77777777" w:rsidR="009A2182" w:rsidRPr="00322BBE" w:rsidRDefault="009A2182" w:rsidP="00B25224">
            <w:pPr>
              <w:pStyle w:val="TAL"/>
              <w:rPr>
                <w:sz w:val="16"/>
                <w:szCs w:val="16"/>
              </w:rPr>
            </w:pPr>
          </w:p>
        </w:tc>
      </w:tr>
      <w:tr w:rsidR="009A2182" w:rsidRPr="00322BBE" w14:paraId="323D018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BDCC47" w14:textId="77777777" w:rsidR="009A2182" w:rsidRPr="00322BBE" w:rsidRDefault="009A2182" w:rsidP="00B25224">
            <w:pPr>
              <w:pStyle w:val="TAL"/>
              <w:rPr>
                <w:color w:val="000000"/>
                <w:sz w:val="16"/>
                <w:szCs w:val="16"/>
              </w:rPr>
            </w:pPr>
            <w:r w:rsidRPr="00322BBE">
              <w:rPr>
                <w:color w:val="000000"/>
                <w:sz w:val="16"/>
                <w:szCs w:val="16"/>
              </w:rPr>
              <w:t>C3-246536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52AACB" w14:textId="77777777" w:rsidR="009A2182" w:rsidRPr="00322BBE" w:rsidRDefault="009A2182" w:rsidP="00B25224">
            <w:pPr>
              <w:pStyle w:val="TAL"/>
              <w:rPr>
                <w:color w:val="000000"/>
                <w:sz w:val="16"/>
                <w:szCs w:val="16"/>
              </w:rPr>
            </w:pPr>
            <w:r w:rsidRPr="00322BBE">
              <w:rPr>
                <w:color w:val="000000"/>
                <w:sz w:val="16"/>
                <w:szCs w:val="16"/>
              </w:rPr>
              <w:t>Adding 3GPP-VLAN-Handling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C6EEFE9" w14:textId="77777777" w:rsidR="009A2182" w:rsidRPr="00322BBE" w:rsidRDefault="009A2182" w:rsidP="00B25224">
            <w:pPr>
              <w:pStyle w:val="TAL"/>
              <w:rPr>
                <w:color w:val="000000"/>
                <w:sz w:val="16"/>
                <w:szCs w:val="16"/>
              </w:rPr>
            </w:pPr>
            <w:r w:rsidRPr="00322BBE">
              <w:rPr>
                <w:color w:val="000000"/>
                <w:sz w:val="16"/>
                <w:szCs w:val="16"/>
              </w:rPr>
              <w:t>Ericsson, 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6F68008"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99A8A33" w14:textId="77777777" w:rsidR="009A2182" w:rsidRPr="00322BBE" w:rsidRDefault="009A2182" w:rsidP="00B25224">
            <w:pPr>
              <w:pStyle w:val="TAL"/>
              <w:rPr>
                <w:color w:val="000000"/>
                <w:sz w:val="16"/>
                <w:szCs w:val="16"/>
              </w:rPr>
            </w:pPr>
            <w:r w:rsidRPr="00322BBE">
              <w:rPr>
                <w:color w:val="000000"/>
                <w:sz w:val="16"/>
                <w:szCs w:val="16"/>
              </w:rPr>
              <w:t>C3-246259</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B49175" w14:textId="77777777" w:rsidR="009A2182" w:rsidRPr="00322BBE" w:rsidRDefault="009A2182" w:rsidP="00B25224">
            <w:pPr>
              <w:pStyle w:val="TAL"/>
              <w:rPr>
                <w:sz w:val="16"/>
                <w:szCs w:val="16"/>
              </w:rPr>
            </w:pPr>
          </w:p>
        </w:tc>
      </w:tr>
      <w:tr w:rsidR="009A2182" w:rsidRPr="00322BBE" w14:paraId="0FB0B7D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718C6F" w14:textId="77777777" w:rsidR="009A2182" w:rsidRPr="00322BBE" w:rsidRDefault="009A2182" w:rsidP="00B25224">
            <w:pPr>
              <w:pStyle w:val="TAL"/>
              <w:rPr>
                <w:color w:val="000000"/>
                <w:sz w:val="16"/>
                <w:szCs w:val="16"/>
              </w:rPr>
            </w:pPr>
            <w:r w:rsidRPr="00322BBE">
              <w:rPr>
                <w:color w:val="000000"/>
                <w:sz w:val="16"/>
                <w:szCs w:val="16"/>
              </w:rPr>
              <w:t>C3-246537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4257516" w14:textId="77777777" w:rsidR="009A2182" w:rsidRPr="00322BBE" w:rsidRDefault="009A2182" w:rsidP="00B25224">
            <w:pPr>
              <w:pStyle w:val="TAL"/>
              <w:rPr>
                <w:color w:val="000000"/>
                <w:sz w:val="16"/>
                <w:szCs w:val="16"/>
              </w:rPr>
            </w:pPr>
            <w:r w:rsidRPr="00322BBE">
              <w:rPr>
                <w:color w:val="000000"/>
                <w:sz w:val="16"/>
                <w:szCs w:val="16"/>
              </w:rPr>
              <w:t>Update procedures to support VLAN per subscriber handling</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09A302"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8BF71A5"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77B2C3" w14:textId="77777777" w:rsidR="009A2182" w:rsidRPr="00322BBE" w:rsidRDefault="009A2182" w:rsidP="00B25224">
            <w:pPr>
              <w:pStyle w:val="TAL"/>
              <w:rPr>
                <w:color w:val="000000"/>
                <w:sz w:val="16"/>
                <w:szCs w:val="16"/>
              </w:rPr>
            </w:pPr>
            <w:r w:rsidRPr="00322BBE">
              <w:rPr>
                <w:color w:val="000000"/>
                <w:sz w:val="16"/>
                <w:szCs w:val="16"/>
              </w:rPr>
              <w:t>C3-246260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11CB4A" w14:textId="77777777" w:rsidR="009A2182" w:rsidRPr="00322BBE" w:rsidRDefault="009A2182" w:rsidP="00B25224">
            <w:pPr>
              <w:pStyle w:val="TAL"/>
              <w:rPr>
                <w:sz w:val="16"/>
                <w:szCs w:val="16"/>
              </w:rPr>
            </w:pPr>
          </w:p>
        </w:tc>
      </w:tr>
      <w:tr w:rsidR="009A2182" w:rsidRPr="00322BBE" w14:paraId="51CB620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9888FEA" w14:textId="77777777" w:rsidR="009A2182" w:rsidRPr="00322BBE" w:rsidRDefault="009A2182" w:rsidP="00B25224">
            <w:pPr>
              <w:pStyle w:val="TAL"/>
              <w:rPr>
                <w:color w:val="000000"/>
                <w:sz w:val="16"/>
                <w:szCs w:val="16"/>
              </w:rPr>
            </w:pPr>
            <w:r w:rsidRPr="00322BBE">
              <w:rPr>
                <w:color w:val="000000"/>
                <w:sz w:val="16"/>
                <w:szCs w:val="16"/>
              </w:rPr>
              <w:t>C3-246538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705C651" w14:textId="77777777" w:rsidR="009A2182" w:rsidRPr="00322BBE" w:rsidRDefault="009A2182" w:rsidP="00B25224">
            <w:pPr>
              <w:pStyle w:val="TAL"/>
              <w:rPr>
                <w:color w:val="000000"/>
                <w:sz w:val="16"/>
                <w:szCs w:val="16"/>
              </w:rPr>
            </w:pPr>
            <w:r w:rsidRPr="00322BBE">
              <w:rPr>
                <w:color w:val="000000"/>
                <w:sz w:val="16"/>
                <w:szCs w:val="16"/>
              </w:rPr>
              <w:t xml:space="preserve">Add IP domain in </w:t>
            </w:r>
            <w:proofErr w:type="spellStart"/>
            <w:r w:rsidRPr="00322BBE">
              <w:rPr>
                <w:color w:val="000000"/>
                <w:sz w:val="16"/>
                <w:szCs w:val="16"/>
              </w:rPr>
              <w:t>MonitoringEvent</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396081D"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DC20F95" w14:textId="77777777" w:rsidR="009A2182" w:rsidRPr="00322BBE" w:rsidRDefault="009A2182" w:rsidP="00B25224">
            <w:pPr>
              <w:pStyle w:val="TAL"/>
              <w:rPr>
                <w:color w:val="000000"/>
                <w:sz w:val="16"/>
                <w:szCs w:val="16"/>
              </w:rPr>
            </w:pPr>
            <w:r w:rsidRPr="00322BBE">
              <w:rPr>
                <w:color w:val="000000"/>
                <w:sz w:val="16"/>
                <w:szCs w:val="16"/>
              </w:rPr>
              <w:t>revised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8DCB92C" w14:textId="77777777" w:rsidR="009A2182" w:rsidRPr="00322BBE" w:rsidRDefault="009A2182" w:rsidP="00B25224">
            <w:pPr>
              <w:pStyle w:val="TAL"/>
              <w:rPr>
                <w:color w:val="000000"/>
                <w:sz w:val="16"/>
                <w:szCs w:val="16"/>
              </w:rPr>
            </w:pPr>
            <w:r w:rsidRPr="00322BBE">
              <w:rPr>
                <w:color w:val="000000"/>
                <w:sz w:val="16"/>
                <w:szCs w:val="16"/>
              </w:rPr>
              <w:t>C3-246523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6B89224" w14:textId="77777777" w:rsidR="009A2182" w:rsidRPr="00322BBE" w:rsidRDefault="009A2182" w:rsidP="00B25224">
            <w:pPr>
              <w:pStyle w:val="TAL"/>
              <w:rPr>
                <w:sz w:val="16"/>
                <w:szCs w:val="16"/>
              </w:rPr>
            </w:pPr>
            <w:r w:rsidRPr="00322BBE">
              <w:rPr>
                <w:sz w:val="16"/>
                <w:szCs w:val="16"/>
              </w:rPr>
              <w:t>C3-246539</w:t>
            </w:r>
          </w:p>
        </w:tc>
      </w:tr>
      <w:tr w:rsidR="009A2182" w:rsidRPr="00322BBE" w14:paraId="11A5252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7C25B9" w14:textId="77777777" w:rsidR="009A2182" w:rsidRPr="00322BBE" w:rsidRDefault="009A2182" w:rsidP="00B25224">
            <w:pPr>
              <w:pStyle w:val="TAL"/>
              <w:rPr>
                <w:color w:val="000000"/>
                <w:sz w:val="16"/>
                <w:szCs w:val="16"/>
              </w:rPr>
            </w:pPr>
            <w:r w:rsidRPr="00322BBE">
              <w:rPr>
                <w:color w:val="000000"/>
                <w:sz w:val="16"/>
                <w:szCs w:val="16"/>
              </w:rPr>
              <w:t>C3-246539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FBFDDC1" w14:textId="77777777" w:rsidR="009A2182" w:rsidRPr="00322BBE" w:rsidRDefault="009A2182" w:rsidP="00B25224">
            <w:pPr>
              <w:pStyle w:val="TAL"/>
              <w:rPr>
                <w:color w:val="000000"/>
                <w:sz w:val="16"/>
                <w:szCs w:val="16"/>
              </w:rPr>
            </w:pPr>
            <w:r w:rsidRPr="00322BBE">
              <w:rPr>
                <w:color w:val="000000"/>
                <w:sz w:val="16"/>
                <w:szCs w:val="16"/>
              </w:rPr>
              <w:t xml:space="preserve">Add IP domain in </w:t>
            </w:r>
            <w:proofErr w:type="spellStart"/>
            <w:r w:rsidRPr="00322BBE">
              <w:rPr>
                <w:color w:val="000000"/>
                <w:sz w:val="16"/>
                <w:szCs w:val="16"/>
              </w:rPr>
              <w:t>MonitoringEvent</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EAB341F"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FB4F2B"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C191084" w14:textId="77777777" w:rsidR="009A2182" w:rsidRPr="00322BBE" w:rsidRDefault="009A2182" w:rsidP="00B25224">
            <w:pPr>
              <w:pStyle w:val="TAL"/>
              <w:rPr>
                <w:color w:val="000000"/>
                <w:sz w:val="16"/>
                <w:szCs w:val="16"/>
              </w:rPr>
            </w:pPr>
            <w:r w:rsidRPr="00322BBE">
              <w:rPr>
                <w:color w:val="000000"/>
                <w:sz w:val="16"/>
                <w:szCs w:val="16"/>
              </w:rPr>
              <w:t>C3-246538</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9B875F" w14:textId="77777777" w:rsidR="009A2182" w:rsidRPr="00322BBE" w:rsidRDefault="009A2182" w:rsidP="00B25224">
            <w:pPr>
              <w:pStyle w:val="TAL"/>
              <w:rPr>
                <w:sz w:val="16"/>
                <w:szCs w:val="16"/>
              </w:rPr>
            </w:pPr>
          </w:p>
        </w:tc>
      </w:tr>
      <w:tr w:rsidR="009A2182" w:rsidRPr="00322BBE" w14:paraId="4CE622D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78FE4C6" w14:textId="77777777" w:rsidR="009A2182" w:rsidRPr="00322BBE" w:rsidRDefault="009A2182" w:rsidP="00B25224">
            <w:pPr>
              <w:pStyle w:val="TAL"/>
              <w:rPr>
                <w:color w:val="000000"/>
                <w:sz w:val="16"/>
                <w:szCs w:val="16"/>
              </w:rPr>
            </w:pPr>
            <w:r w:rsidRPr="00322BBE">
              <w:rPr>
                <w:color w:val="000000"/>
                <w:sz w:val="16"/>
                <w:szCs w:val="16"/>
              </w:rPr>
              <w:t>C3-246540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64846F6" w14:textId="77777777" w:rsidR="009A2182" w:rsidRPr="00322BBE" w:rsidRDefault="009A2182" w:rsidP="00B25224">
            <w:pPr>
              <w:pStyle w:val="TAL"/>
              <w:rPr>
                <w:color w:val="000000"/>
                <w:sz w:val="16"/>
                <w:szCs w:val="16"/>
              </w:rPr>
            </w:pPr>
            <w:r w:rsidRPr="00322BBE">
              <w:rPr>
                <w:color w:val="000000"/>
                <w:sz w:val="16"/>
                <w:szCs w:val="16"/>
              </w:rPr>
              <w:t>Status of CT3 Work Items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D72CB4" w14:textId="77777777" w:rsidR="009A2182" w:rsidRPr="00322BBE" w:rsidRDefault="009A2182" w:rsidP="00B25224">
            <w:pPr>
              <w:pStyle w:val="TAL"/>
              <w:rPr>
                <w:color w:val="000000"/>
                <w:sz w:val="16"/>
                <w:szCs w:val="16"/>
              </w:rPr>
            </w:pPr>
            <w:r w:rsidRPr="00322BBE">
              <w:rPr>
                <w:color w:val="000000"/>
                <w:sz w:val="16"/>
                <w:szCs w:val="16"/>
              </w:rPr>
              <w:t>CT3 Chair</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2DAA6FF"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945418D" w14:textId="77777777" w:rsidR="009A2182" w:rsidRPr="00322BBE" w:rsidRDefault="009A2182" w:rsidP="00B25224">
            <w:pPr>
              <w:pStyle w:val="TAL"/>
              <w:rPr>
                <w:color w:val="000000"/>
                <w:sz w:val="16"/>
                <w:szCs w:val="16"/>
              </w:rPr>
            </w:pPr>
            <w:r w:rsidRPr="00322BBE">
              <w:rPr>
                <w:color w:val="000000"/>
                <w:sz w:val="16"/>
                <w:szCs w:val="16"/>
              </w:rPr>
              <w:t>C3-246014</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F0B1EA" w14:textId="77777777" w:rsidR="009A2182" w:rsidRPr="00322BBE" w:rsidRDefault="009A2182" w:rsidP="00B25224">
            <w:pPr>
              <w:pStyle w:val="TAL"/>
              <w:rPr>
                <w:sz w:val="16"/>
                <w:szCs w:val="16"/>
              </w:rPr>
            </w:pPr>
          </w:p>
        </w:tc>
      </w:tr>
      <w:tr w:rsidR="009A2182" w:rsidRPr="00322BBE" w14:paraId="486996D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D475B7" w14:textId="77777777" w:rsidR="009A2182" w:rsidRPr="00322BBE" w:rsidRDefault="009A2182" w:rsidP="00B25224">
            <w:pPr>
              <w:pStyle w:val="TAL"/>
              <w:rPr>
                <w:color w:val="000000"/>
                <w:sz w:val="16"/>
                <w:szCs w:val="16"/>
              </w:rPr>
            </w:pPr>
            <w:r w:rsidRPr="00322BBE">
              <w:rPr>
                <w:color w:val="000000"/>
                <w:sz w:val="16"/>
                <w:szCs w:val="16"/>
              </w:rPr>
              <w:t>C3-246541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8B4C9DD"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AB12210" w14:textId="77777777" w:rsidR="009A2182" w:rsidRPr="00322BBE" w:rsidRDefault="009A2182" w:rsidP="00B25224">
            <w:pPr>
              <w:pStyle w:val="TAL"/>
              <w:rPr>
                <w:color w:val="000000"/>
                <w:sz w:val="16"/>
                <w:szCs w:val="16"/>
              </w:rPr>
            </w:pPr>
            <w:r w:rsidRPr="00322BBE">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874A68B"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25D71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B9A131" w14:textId="77777777" w:rsidR="009A2182" w:rsidRPr="00322BBE" w:rsidRDefault="009A2182" w:rsidP="00B25224">
            <w:pPr>
              <w:pStyle w:val="TAL"/>
              <w:rPr>
                <w:sz w:val="16"/>
                <w:szCs w:val="16"/>
              </w:rPr>
            </w:pPr>
          </w:p>
        </w:tc>
      </w:tr>
      <w:tr w:rsidR="009A2182" w:rsidRPr="00322BBE" w14:paraId="40074F63"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CB8461" w14:textId="77777777" w:rsidR="009A2182" w:rsidRPr="00322BBE" w:rsidRDefault="009A2182" w:rsidP="00B25224">
            <w:pPr>
              <w:pStyle w:val="TAL"/>
              <w:rPr>
                <w:color w:val="000000"/>
                <w:sz w:val="16"/>
                <w:szCs w:val="16"/>
              </w:rPr>
            </w:pPr>
            <w:r w:rsidRPr="00322BBE">
              <w:rPr>
                <w:color w:val="000000"/>
                <w:sz w:val="16"/>
                <w:szCs w:val="16"/>
              </w:rPr>
              <w:t>C3-246542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BA23669"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0E2453"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E945740"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BE3F695"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377A525" w14:textId="77777777" w:rsidR="009A2182" w:rsidRPr="00322BBE" w:rsidRDefault="009A2182" w:rsidP="00B25224">
            <w:pPr>
              <w:pStyle w:val="TAL"/>
              <w:rPr>
                <w:sz w:val="16"/>
                <w:szCs w:val="16"/>
              </w:rPr>
            </w:pPr>
          </w:p>
        </w:tc>
      </w:tr>
      <w:tr w:rsidR="009A2182" w:rsidRPr="00322BBE" w14:paraId="17292BC2"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7D65B9" w14:textId="77777777" w:rsidR="009A2182" w:rsidRPr="00322BBE" w:rsidRDefault="009A2182" w:rsidP="00B25224">
            <w:pPr>
              <w:pStyle w:val="TAL"/>
              <w:rPr>
                <w:color w:val="000000"/>
                <w:sz w:val="16"/>
                <w:szCs w:val="16"/>
              </w:rPr>
            </w:pPr>
            <w:r w:rsidRPr="00322BBE">
              <w:rPr>
                <w:color w:val="000000"/>
                <w:sz w:val="16"/>
                <w:szCs w:val="16"/>
              </w:rPr>
              <w:t>C3-246543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B46577"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FA5586E" w14:textId="77777777" w:rsidR="009A2182" w:rsidRPr="00322BBE" w:rsidRDefault="009A2182" w:rsidP="00B25224">
            <w:pPr>
              <w:pStyle w:val="TAL"/>
              <w:rPr>
                <w:color w:val="000000"/>
                <w:sz w:val="16"/>
                <w:szCs w:val="16"/>
              </w:rPr>
            </w:pPr>
            <w:r w:rsidRPr="00322BBE">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53E3167"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DFA142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DE43745" w14:textId="77777777" w:rsidR="009A2182" w:rsidRPr="00322BBE" w:rsidRDefault="009A2182" w:rsidP="00B25224">
            <w:pPr>
              <w:pStyle w:val="TAL"/>
              <w:rPr>
                <w:sz w:val="16"/>
                <w:szCs w:val="16"/>
              </w:rPr>
            </w:pPr>
          </w:p>
        </w:tc>
      </w:tr>
      <w:tr w:rsidR="009A2182" w:rsidRPr="00322BBE" w14:paraId="69046F7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1807537" w14:textId="77777777" w:rsidR="009A2182" w:rsidRPr="00322BBE" w:rsidRDefault="009A2182" w:rsidP="00B25224">
            <w:pPr>
              <w:pStyle w:val="TAL"/>
              <w:rPr>
                <w:color w:val="000000"/>
                <w:sz w:val="16"/>
                <w:szCs w:val="16"/>
              </w:rPr>
            </w:pPr>
            <w:r w:rsidRPr="00322BBE">
              <w:rPr>
                <w:color w:val="000000"/>
                <w:sz w:val="16"/>
                <w:szCs w:val="16"/>
              </w:rPr>
              <w:t>C3-246544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81D7A3F"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E7B6B9"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59D05E"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99B750C"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BE63177" w14:textId="77777777" w:rsidR="009A2182" w:rsidRPr="00322BBE" w:rsidRDefault="009A2182" w:rsidP="00B25224">
            <w:pPr>
              <w:pStyle w:val="TAL"/>
              <w:rPr>
                <w:sz w:val="16"/>
                <w:szCs w:val="16"/>
              </w:rPr>
            </w:pPr>
          </w:p>
        </w:tc>
      </w:tr>
      <w:tr w:rsidR="009A2182" w:rsidRPr="00322BBE" w14:paraId="024E6DC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A35A5EF" w14:textId="77777777" w:rsidR="009A2182" w:rsidRPr="00322BBE" w:rsidRDefault="009A2182" w:rsidP="00B25224">
            <w:pPr>
              <w:pStyle w:val="TAL"/>
              <w:rPr>
                <w:color w:val="000000"/>
                <w:sz w:val="16"/>
                <w:szCs w:val="16"/>
              </w:rPr>
            </w:pPr>
            <w:r w:rsidRPr="00322BBE">
              <w:rPr>
                <w:color w:val="000000"/>
                <w:sz w:val="16"/>
                <w:szCs w:val="16"/>
              </w:rPr>
              <w:t>C3-246545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72BC361"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F315E3" w14:textId="77777777" w:rsidR="009A2182" w:rsidRPr="00322BBE" w:rsidRDefault="009A2182" w:rsidP="00B25224">
            <w:pPr>
              <w:pStyle w:val="TAL"/>
              <w:rPr>
                <w:color w:val="000000"/>
                <w:sz w:val="16"/>
                <w:szCs w:val="16"/>
              </w:rPr>
            </w:pPr>
            <w:r w:rsidRPr="00322BBE">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C9B8168"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4C02163"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CDAC0F" w14:textId="77777777" w:rsidR="009A2182" w:rsidRPr="00322BBE" w:rsidRDefault="009A2182" w:rsidP="00B25224">
            <w:pPr>
              <w:pStyle w:val="TAL"/>
              <w:rPr>
                <w:sz w:val="16"/>
                <w:szCs w:val="16"/>
              </w:rPr>
            </w:pPr>
          </w:p>
        </w:tc>
      </w:tr>
      <w:tr w:rsidR="009A2182" w:rsidRPr="00322BBE" w14:paraId="3939757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5D72DB6" w14:textId="77777777" w:rsidR="009A2182" w:rsidRPr="00322BBE" w:rsidRDefault="009A2182" w:rsidP="00B25224">
            <w:pPr>
              <w:pStyle w:val="TAL"/>
              <w:rPr>
                <w:color w:val="000000"/>
                <w:sz w:val="16"/>
                <w:szCs w:val="16"/>
              </w:rPr>
            </w:pPr>
            <w:r w:rsidRPr="00322BBE">
              <w:rPr>
                <w:color w:val="000000"/>
                <w:sz w:val="16"/>
                <w:szCs w:val="16"/>
              </w:rPr>
              <w:t>C3-246546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B016998"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3CF232"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D2412F3"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BF7C341"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B0A67B5" w14:textId="77777777" w:rsidR="009A2182" w:rsidRPr="00322BBE" w:rsidRDefault="009A2182" w:rsidP="00B25224">
            <w:pPr>
              <w:pStyle w:val="TAL"/>
              <w:rPr>
                <w:sz w:val="16"/>
                <w:szCs w:val="16"/>
              </w:rPr>
            </w:pPr>
          </w:p>
        </w:tc>
      </w:tr>
      <w:tr w:rsidR="009A2182" w:rsidRPr="00322BBE" w14:paraId="6BB9004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C5BAFCA" w14:textId="77777777" w:rsidR="009A2182" w:rsidRPr="00322BBE" w:rsidRDefault="009A2182" w:rsidP="00B25224">
            <w:pPr>
              <w:pStyle w:val="TAL"/>
              <w:rPr>
                <w:color w:val="000000"/>
                <w:sz w:val="16"/>
                <w:szCs w:val="16"/>
              </w:rPr>
            </w:pPr>
            <w:r w:rsidRPr="00322BBE">
              <w:rPr>
                <w:color w:val="000000"/>
                <w:sz w:val="16"/>
                <w:szCs w:val="16"/>
              </w:rPr>
              <w:t>C3-246547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473D19F"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3D7058"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20BA08E"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31B5773"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F6DE3F" w14:textId="77777777" w:rsidR="009A2182" w:rsidRPr="00322BBE" w:rsidRDefault="009A2182" w:rsidP="00B25224">
            <w:pPr>
              <w:pStyle w:val="TAL"/>
              <w:rPr>
                <w:sz w:val="16"/>
                <w:szCs w:val="16"/>
              </w:rPr>
            </w:pPr>
          </w:p>
        </w:tc>
      </w:tr>
      <w:tr w:rsidR="009A2182" w:rsidRPr="00322BBE" w14:paraId="299CD5BB"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34DC66B" w14:textId="77777777" w:rsidR="009A2182" w:rsidRPr="00322BBE" w:rsidRDefault="009A2182" w:rsidP="00B25224">
            <w:pPr>
              <w:pStyle w:val="TAL"/>
              <w:rPr>
                <w:color w:val="000000"/>
                <w:sz w:val="16"/>
                <w:szCs w:val="16"/>
              </w:rPr>
            </w:pPr>
            <w:r w:rsidRPr="00322BBE">
              <w:rPr>
                <w:color w:val="000000"/>
                <w:sz w:val="16"/>
                <w:szCs w:val="16"/>
              </w:rPr>
              <w:t>C3-246548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9C1CA1E" w14:textId="77777777" w:rsidR="009A2182" w:rsidRPr="00322BBE" w:rsidRDefault="009A2182" w:rsidP="00B25224">
            <w:pPr>
              <w:pStyle w:val="TAL"/>
              <w:rPr>
                <w:color w:val="000000"/>
                <w:sz w:val="16"/>
                <w:szCs w:val="16"/>
              </w:rPr>
            </w:pPr>
            <w:r w:rsidRPr="00322BBE">
              <w:rPr>
                <w:color w:val="000000"/>
                <w:sz w:val="16"/>
                <w:szCs w:val="16"/>
              </w:rPr>
              <w:t xml:space="preserve">Update of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A73B32C"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3AD6365"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CAED50"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FEE4D1" w14:textId="77777777" w:rsidR="009A2182" w:rsidRPr="00322BBE" w:rsidRDefault="009A2182" w:rsidP="00B25224">
            <w:pPr>
              <w:pStyle w:val="TAL"/>
              <w:rPr>
                <w:sz w:val="16"/>
                <w:szCs w:val="16"/>
              </w:rPr>
            </w:pPr>
          </w:p>
        </w:tc>
      </w:tr>
      <w:tr w:rsidR="009A2182" w:rsidRPr="00322BBE" w14:paraId="78066162"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0C03C6E" w14:textId="77777777" w:rsidR="009A2182" w:rsidRPr="00322BBE" w:rsidRDefault="009A2182" w:rsidP="00B25224">
            <w:pPr>
              <w:pStyle w:val="TAL"/>
              <w:rPr>
                <w:color w:val="000000"/>
                <w:sz w:val="16"/>
                <w:szCs w:val="16"/>
              </w:rPr>
            </w:pPr>
            <w:r w:rsidRPr="00322BBE">
              <w:rPr>
                <w:color w:val="000000"/>
                <w:sz w:val="16"/>
                <w:szCs w:val="16"/>
              </w:rPr>
              <w:t>C3-246549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9DB051A"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5F98AE"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710F2B"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45FDB29"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677529" w14:textId="77777777" w:rsidR="009A2182" w:rsidRPr="00322BBE" w:rsidRDefault="009A2182" w:rsidP="00B25224">
            <w:pPr>
              <w:pStyle w:val="TAL"/>
              <w:rPr>
                <w:sz w:val="16"/>
                <w:szCs w:val="16"/>
              </w:rPr>
            </w:pPr>
          </w:p>
        </w:tc>
      </w:tr>
      <w:tr w:rsidR="009A2182" w:rsidRPr="00322BBE" w14:paraId="367D5CE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7D2F559" w14:textId="77777777" w:rsidR="009A2182" w:rsidRPr="00322BBE" w:rsidRDefault="009A2182" w:rsidP="00B25224">
            <w:pPr>
              <w:pStyle w:val="TAL"/>
              <w:rPr>
                <w:color w:val="000000"/>
                <w:sz w:val="16"/>
                <w:szCs w:val="16"/>
              </w:rPr>
            </w:pPr>
            <w:r w:rsidRPr="00322BBE">
              <w:rPr>
                <w:color w:val="000000"/>
                <w:sz w:val="16"/>
                <w:szCs w:val="16"/>
              </w:rPr>
              <w:t>C3-246550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31B1DD6"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2549806"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258ECA2"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87ABD25"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B71A6C" w14:textId="77777777" w:rsidR="009A2182" w:rsidRPr="00322BBE" w:rsidRDefault="009A2182" w:rsidP="00B25224">
            <w:pPr>
              <w:pStyle w:val="TAL"/>
              <w:rPr>
                <w:sz w:val="16"/>
                <w:szCs w:val="16"/>
              </w:rPr>
            </w:pPr>
          </w:p>
        </w:tc>
      </w:tr>
      <w:tr w:rsidR="009A2182" w:rsidRPr="00322BBE" w14:paraId="6A8D194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260EDB2" w14:textId="77777777" w:rsidR="009A2182" w:rsidRPr="00322BBE" w:rsidRDefault="009A2182" w:rsidP="00B25224">
            <w:pPr>
              <w:pStyle w:val="TAL"/>
              <w:rPr>
                <w:color w:val="000000"/>
                <w:sz w:val="16"/>
                <w:szCs w:val="16"/>
              </w:rPr>
            </w:pPr>
            <w:r w:rsidRPr="00322BBE">
              <w:rPr>
                <w:color w:val="000000"/>
                <w:sz w:val="16"/>
                <w:szCs w:val="16"/>
              </w:rPr>
              <w:t>C3-246551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B8B83DA"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4E3943"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F77B81"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A49FE9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3B8FB4B" w14:textId="77777777" w:rsidR="009A2182" w:rsidRPr="00322BBE" w:rsidRDefault="009A2182" w:rsidP="00B25224">
            <w:pPr>
              <w:pStyle w:val="TAL"/>
              <w:rPr>
                <w:sz w:val="16"/>
                <w:szCs w:val="16"/>
              </w:rPr>
            </w:pPr>
          </w:p>
        </w:tc>
      </w:tr>
      <w:tr w:rsidR="009A2182" w:rsidRPr="00322BBE" w14:paraId="7122679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0F9900" w14:textId="77777777" w:rsidR="009A2182" w:rsidRPr="00322BBE" w:rsidRDefault="009A2182" w:rsidP="00B25224">
            <w:pPr>
              <w:pStyle w:val="TAL"/>
              <w:rPr>
                <w:color w:val="000000"/>
                <w:sz w:val="16"/>
                <w:szCs w:val="16"/>
              </w:rPr>
            </w:pPr>
            <w:r w:rsidRPr="00322BBE">
              <w:rPr>
                <w:color w:val="000000"/>
                <w:sz w:val="16"/>
                <w:szCs w:val="16"/>
              </w:rPr>
              <w:t>C3-246552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6D7787"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8F70C6" w14:textId="77777777" w:rsidR="009A2182" w:rsidRPr="00322BBE" w:rsidRDefault="009A2182" w:rsidP="00B25224">
            <w:pPr>
              <w:pStyle w:val="TAL"/>
              <w:rPr>
                <w:color w:val="000000"/>
                <w:sz w:val="16"/>
                <w:szCs w:val="16"/>
              </w:rPr>
            </w:pPr>
            <w:r w:rsidRPr="00322BBE">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6E64A26" w14:textId="77777777" w:rsidR="009A2182" w:rsidRPr="00322BBE" w:rsidRDefault="009A2182" w:rsidP="00B25224">
            <w:pPr>
              <w:pStyle w:val="TAL"/>
              <w:rPr>
                <w:color w:val="000000"/>
                <w:sz w:val="16"/>
                <w:szCs w:val="16"/>
              </w:rPr>
            </w:pPr>
            <w:r w:rsidRPr="00322BBE">
              <w:rPr>
                <w:color w:val="000000"/>
                <w:sz w:val="16"/>
                <w:szCs w:val="16"/>
              </w:rPr>
              <w:t>withdrawn</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BB7750F"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12B7D0" w14:textId="77777777" w:rsidR="009A2182" w:rsidRPr="00322BBE" w:rsidRDefault="009A2182" w:rsidP="00B25224">
            <w:pPr>
              <w:pStyle w:val="TAL"/>
              <w:rPr>
                <w:sz w:val="16"/>
                <w:szCs w:val="16"/>
              </w:rPr>
            </w:pPr>
          </w:p>
        </w:tc>
      </w:tr>
      <w:tr w:rsidR="009A2182" w:rsidRPr="00322BBE" w14:paraId="35062C3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FED4BE5" w14:textId="77777777" w:rsidR="009A2182" w:rsidRPr="00322BBE" w:rsidRDefault="009A2182" w:rsidP="00B25224">
            <w:pPr>
              <w:pStyle w:val="TAL"/>
              <w:rPr>
                <w:color w:val="000000"/>
                <w:sz w:val="16"/>
                <w:szCs w:val="16"/>
              </w:rPr>
            </w:pPr>
            <w:r w:rsidRPr="00322BBE">
              <w:rPr>
                <w:color w:val="000000"/>
                <w:sz w:val="16"/>
                <w:szCs w:val="16"/>
              </w:rPr>
              <w:t>C3-246553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D857F02"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566625D" w14:textId="77777777" w:rsidR="009A2182" w:rsidRPr="00322BBE" w:rsidRDefault="009A2182" w:rsidP="00B25224">
            <w:pPr>
              <w:pStyle w:val="TAL"/>
              <w:rPr>
                <w:color w:val="000000"/>
                <w:sz w:val="16"/>
                <w:szCs w:val="16"/>
              </w:rPr>
            </w:pPr>
            <w:r w:rsidRPr="00322BBE">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3D8868B"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4AE468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CD4A68C" w14:textId="77777777" w:rsidR="009A2182" w:rsidRPr="00322BBE" w:rsidRDefault="009A2182" w:rsidP="00B25224">
            <w:pPr>
              <w:pStyle w:val="TAL"/>
              <w:rPr>
                <w:sz w:val="16"/>
                <w:szCs w:val="16"/>
              </w:rPr>
            </w:pPr>
          </w:p>
        </w:tc>
      </w:tr>
      <w:tr w:rsidR="009A2182" w:rsidRPr="00322BBE" w14:paraId="4F968CC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8DB0E6D" w14:textId="77777777" w:rsidR="009A2182" w:rsidRPr="00322BBE" w:rsidRDefault="009A2182" w:rsidP="00B25224">
            <w:pPr>
              <w:pStyle w:val="TAL"/>
              <w:rPr>
                <w:color w:val="000000"/>
                <w:sz w:val="16"/>
                <w:szCs w:val="16"/>
              </w:rPr>
            </w:pPr>
            <w:r w:rsidRPr="00322BBE">
              <w:rPr>
                <w:color w:val="000000"/>
                <w:sz w:val="16"/>
                <w:szCs w:val="16"/>
              </w:rPr>
              <w:t>C3-246554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6C53A46"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595EA1"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A90201B"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62C6893"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B4B528" w14:textId="77777777" w:rsidR="009A2182" w:rsidRPr="00322BBE" w:rsidRDefault="009A2182" w:rsidP="00B25224">
            <w:pPr>
              <w:pStyle w:val="TAL"/>
              <w:rPr>
                <w:sz w:val="16"/>
                <w:szCs w:val="16"/>
              </w:rPr>
            </w:pPr>
          </w:p>
        </w:tc>
      </w:tr>
      <w:tr w:rsidR="009A2182" w:rsidRPr="00322BBE" w14:paraId="7ED5983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DA3B8E9" w14:textId="77777777" w:rsidR="009A2182" w:rsidRPr="00322BBE" w:rsidRDefault="009A2182" w:rsidP="00B25224">
            <w:pPr>
              <w:pStyle w:val="TAL"/>
              <w:rPr>
                <w:color w:val="000000"/>
                <w:sz w:val="16"/>
                <w:szCs w:val="16"/>
              </w:rPr>
            </w:pPr>
            <w:r w:rsidRPr="00322BBE">
              <w:rPr>
                <w:color w:val="000000"/>
                <w:sz w:val="16"/>
                <w:szCs w:val="16"/>
              </w:rPr>
              <w:t>C3-246555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CF99DD4"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F28D064"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BCF6845"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EDFCDAB"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E21892" w14:textId="77777777" w:rsidR="009A2182" w:rsidRPr="00322BBE" w:rsidRDefault="009A2182" w:rsidP="00B25224">
            <w:pPr>
              <w:pStyle w:val="TAL"/>
              <w:rPr>
                <w:sz w:val="16"/>
                <w:szCs w:val="16"/>
              </w:rPr>
            </w:pPr>
          </w:p>
        </w:tc>
      </w:tr>
      <w:tr w:rsidR="009A2182" w:rsidRPr="00322BBE" w14:paraId="615F6FA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33C7314" w14:textId="77777777" w:rsidR="009A2182" w:rsidRPr="00322BBE" w:rsidRDefault="009A2182" w:rsidP="00B25224">
            <w:pPr>
              <w:pStyle w:val="TAL"/>
              <w:rPr>
                <w:color w:val="000000"/>
                <w:sz w:val="16"/>
                <w:szCs w:val="16"/>
              </w:rPr>
            </w:pPr>
            <w:r w:rsidRPr="00322BBE">
              <w:rPr>
                <w:color w:val="000000"/>
                <w:sz w:val="16"/>
                <w:szCs w:val="16"/>
              </w:rPr>
              <w:t>C3-246556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117BA08"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64890BC" w14:textId="77777777" w:rsidR="009A2182" w:rsidRPr="00322BBE" w:rsidRDefault="009A2182" w:rsidP="00B25224">
            <w:pPr>
              <w:pStyle w:val="TAL"/>
              <w:rPr>
                <w:color w:val="000000"/>
                <w:sz w:val="16"/>
                <w:szCs w:val="16"/>
              </w:rPr>
            </w:pPr>
            <w:r w:rsidRPr="00322BBE">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8E54F3E"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01DDA49"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44BF76A" w14:textId="77777777" w:rsidR="009A2182" w:rsidRPr="00322BBE" w:rsidRDefault="009A2182" w:rsidP="00B25224">
            <w:pPr>
              <w:pStyle w:val="TAL"/>
              <w:rPr>
                <w:sz w:val="16"/>
                <w:szCs w:val="16"/>
              </w:rPr>
            </w:pPr>
          </w:p>
        </w:tc>
      </w:tr>
      <w:tr w:rsidR="009A2182" w:rsidRPr="00322BBE" w14:paraId="06CADBA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54A5054" w14:textId="77777777" w:rsidR="009A2182" w:rsidRPr="00322BBE" w:rsidRDefault="009A2182" w:rsidP="00B25224">
            <w:pPr>
              <w:pStyle w:val="TAL"/>
              <w:rPr>
                <w:color w:val="000000"/>
                <w:sz w:val="16"/>
                <w:szCs w:val="16"/>
              </w:rPr>
            </w:pPr>
            <w:r w:rsidRPr="00322BBE">
              <w:rPr>
                <w:color w:val="000000"/>
                <w:sz w:val="16"/>
                <w:szCs w:val="16"/>
              </w:rPr>
              <w:t>C3-246557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F85C04"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8EED375"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D32E65A"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4BBE309"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01B008" w14:textId="77777777" w:rsidR="009A2182" w:rsidRPr="00322BBE" w:rsidRDefault="009A2182" w:rsidP="00B25224">
            <w:pPr>
              <w:pStyle w:val="TAL"/>
              <w:rPr>
                <w:sz w:val="16"/>
                <w:szCs w:val="16"/>
              </w:rPr>
            </w:pPr>
          </w:p>
        </w:tc>
      </w:tr>
      <w:tr w:rsidR="009A2182" w:rsidRPr="00322BBE" w14:paraId="709DEA7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F587639" w14:textId="77777777" w:rsidR="009A2182" w:rsidRPr="00322BBE" w:rsidRDefault="009A2182" w:rsidP="00B25224">
            <w:pPr>
              <w:pStyle w:val="TAL"/>
              <w:rPr>
                <w:color w:val="000000"/>
                <w:sz w:val="16"/>
                <w:szCs w:val="16"/>
              </w:rPr>
            </w:pPr>
            <w:r w:rsidRPr="00322BBE">
              <w:rPr>
                <w:color w:val="000000"/>
                <w:sz w:val="16"/>
                <w:szCs w:val="16"/>
              </w:rPr>
              <w:t>C3-246558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FBC2E2A"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143E9B6"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569A6AF"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12C70ED"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F4F669" w14:textId="77777777" w:rsidR="009A2182" w:rsidRPr="00322BBE" w:rsidRDefault="009A2182" w:rsidP="00B25224">
            <w:pPr>
              <w:pStyle w:val="TAL"/>
              <w:rPr>
                <w:sz w:val="16"/>
                <w:szCs w:val="16"/>
              </w:rPr>
            </w:pPr>
          </w:p>
        </w:tc>
      </w:tr>
      <w:tr w:rsidR="009A2182" w:rsidRPr="00322BBE" w14:paraId="32949F48"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538D824" w14:textId="77777777" w:rsidR="009A2182" w:rsidRPr="00322BBE" w:rsidRDefault="009A2182" w:rsidP="00B25224">
            <w:pPr>
              <w:pStyle w:val="TAL"/>
              <w:rPr>
                <w:color w:val="000000"/>
                <w:sz w:val="16"/>
                <w:szCs w:val="16"/>
              </w:rPr>
            </w:pPr>
            <w:r w:rsidRPr="00322BBE">
              <w:rPr>
                <w:color w:val="000000"/>
                <w:sz w:val="16"/>
                <w:szCs w:val="16"/>
              </w:rPr>
              <w:t>C3-246559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C8DDE2"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F4E3DE"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D6A166"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1FAB985"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AABF9A1" w14:textId="77777777" w:rsidR="009A2182" w:rsidRPr="00322BBE" w:rsidRDefault="009A2182" w:rsidP="00B25224">
            <w:pPr>
              <w:pStyle w:val="TAL"/>
              <w:rPr>
                <w:sz w:val="16"/>
                <w:szCs w:val="16"/>
              </w:rPr>
            </w:pPr>
          </w:p>
        </w:tc>
      </w:tr>
      <w:tr w:rsidR="009A2182" w:rsidRPr="00322BBE" w14:paraId="0EBD4A3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AAF687F" w14:textId="77777777" w:rsidR="009A2182" w:rsidRPr="00322BBE" w:rsidRDefault="009A2182" w:rsidP="00B25224">
            <w:pPr>
              <w:pStyle w:val="TAL"/>
              <w:rPr>
                <w:color w:val="000000"/>
                <w:sz w:val="16"/>
                <w:szCs w:val="16"/>
              </w:rPr>
            </w:pPr>
            <w:r w:rsidRPr="00322BBE">
              <w:rPr>
                <w:color w:val="000000"/>
                <w:sz w:val="16"/>
                <w:szCs w:val="16"/>
              </w:rPr>
              <w:t>C3-246560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64893BA"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957F3E7" w14:textId="77777777" w:rsidR="009A2182" w:rsidRPr="00322BBE" w:rsidRDefault="009A2182" w:rsidP="00B25224">
            <w:pPr>
              <w:pStyle w:val="TAL"/>
              <w:rPr>
                <w:color w:val="000000"/>
                <w:sz w:val="16"/>
                <w:szCs w:val="16"/>
              </w:rPr>
            </w:pPr>
            <w:r w:rsidRPr="00322BBE">
              <w:rPr>
                <w:color w:val="000000"/>
                <w:sz w:val="16"/>
                <w:szCs w:val="16"/>
              </w:rPr>
              <w:t>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E34BAA3"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E8D143"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9B0CD34" w14:textId="77777777" w:rsidR="009A2182" w:rsidRPr="00322BBE" w:rsidRDefault="009A2182" w:rsidP="00B25224">
            <w:pPr>
              <w:pStyle w:val="TAL"/>
              <w:rPr>
                <w:sz w:val="16"/>
                <w:szCs w:val="16"/>
              </w:rPr>
            </w:pPr>
          </w:p>
        </w:tc>
      </w:tr>
      <w:tr w:rsidR="009A2182" w:rsidRPr="00322BBE" w14:paraId="61944F3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ED5D3DD" w14:textId="77777777" w:rsidR="009A2182" w:rsidRPr="00322BBE" w:rsidRDefault="009A2182" w:rsidP="00B25224">
            <w:pPr>
              <w:pStyle w:val="TAL"/>
              <w:rPr>
                <w:color w:val="000000"/>
                <w:sz w:val="16"/>
                <w:szCs w:val="16"/>
              </w:rPr>
            </w:pPr>
            <w:r w:rsidRPr="00322BBE">
              <w:rPr>
                <w:color w:val="000000"/>
                <w:sz w:val="16"/>
                <w:szCs w:val="16"/>
              </w:rPr>
              <w:t>C3-246561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C2D86A0"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926A96"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10FDAC1"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847E4EC"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925FE2A" w14:textId="77777777" w:rsidR="009A2182" w:rsidRPr="00322BBE" w:rsidRDefault="009A2182" w:rsidP="00B25224">
            <w:pPr>
              <w:pStyle w:val="TAL"/>
              <w:rPr>
                <w:sz w:val="16"/>
                <w:szCs w:val="16"/>
              </w:rPr>
            </w:pPr>
          </w:p>
        </w:tc>
      </w:tr>
      <w:tr w:rsidR="009A2182" w:rsidRPr="00322BBE" w14:paraId="22E2661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1B01FDE" w14:textId="77777777" w:rsidR="009A2182" w:rsidRPr="00322BBE" w:rsidRDefault="009A2182" w:rsidP="00B25224">
            <w:pPr>
              <w:pStyle w:val="TAL"/>
              <w:rPr>
                <w:color w:val="000000"/>
                <w:sz w:val="16"/>
                <w:szCs w:val="16"/>
              </w:rPr>
            </w:pPr>
            <w:r w:rsidRPr="00322BBE">
              <w:rPr>
                <w:color w:val="000000"/>
                <w:sz w:val="16"/>
                <w:szCs w:val="16"/>
              </w:rPr>
              <w:t>C3-246562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CC3392D" w14:textId="77777777" w:rsidR="009A2182" w:rsidRPr="00322BBE" w:rsidRDefault="009A2182" w:rsidP="00B25224">
            <w:pPr>
              <w:pStyle w:val="TAL"/>
              <w:rPr>
                <w:color w:val="000000"/>
                <w:sz w:val="16"/>
                <w:szCs w:val="16"/>
              </w:rPr>
            </w:pPr>
            <w:r w:rsidRPr="00322BBE">
              <w:rPr>
                <w:color w:val="000000"/>
                <w:sz w:val="16"/>
                <w:szCs w:val="16"/>
              </w:rPr>
              <w:t xml:space="preserve">Update of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8754FA8"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77DD7D8"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CE3DF5"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02B943C" w14:textId="77777777" w:rsidR="009A2182" w:rsidRPr="00322BBE" w:rsidRDefault="009A2182" w:rsidP="00B25224">
            <w:pPr>
              <w:pStyle w:val="TAL"/>
              <w:rPr>
                <w:sz w:val="16"/>
                <w:szCs w:val="16"/>
              </w:rPr>
            </w:pPr>
          </w:p>
        </w:tc>
      </w:tr>
      <w:tr w:rsidR="009A2182" w:rsidRPr="00322BBE" w14:paraId="38F874CC"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2724A5B" w14:textId="77777777" w:rsidR="009A2182" w:rsidRPr="00322BBE" w:rsidRDefault="009A2182" w:rsidP="00B25224">
            <w:pPr>
              <w:pStyle w:val="TAL"/>
              <w:rPr>
                <w:color w:val="000000"/>
                <w:sz w:val="16"/>
                <w:szCs w:val="16"/>
              </w:rPr>
            </w:pPr>
            <w:r w:rsidRPr="00322BBE">
              <w:rPr>
                <w:color w:val="000000"/>
                <w:sz w:val="16"/>
                <w:szCs w:val="16"/>
              </w:rPr>
              <w:t>C3-246563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59B656A" w14:textId="77777777" w:rsidR="009A2182" w:rsidRPr="00322BBE" w:rsidRDefault="009A2182" w:rsidP="00B25224">
            <w:pPr>
              <w:pStyle w:val="TAL"/>
              <w:rPr>
                <w:color w:val="000000"/>
                <w:sz w:val="16"/>
                <w:szCs w:val="16"/>
              </w:rPr>
            </w:pPr>
            <w:proofErr w:type="spellStart"/>
            <w:r w:rsidRPr="00322BBE">
              <w:rPr>
                <w:color w:val="000000"/>
                <w:sz w:val="16"/>
                <w:szCs w:val="16"/>
              </w:rPr>
              <w:t>OpenAPI</w:t>
            </w:r>
            <w:proofErr w:type="spellEnd"/>
            <w:r w:rsidRPr="00322BBE">
              <w:rPr>
                <w:color w:val="000000"/>
                <w:sz w:val="16"/>
                <w:szCs w:val="16"/>
              </w:rPr>
              <w:t xml:space="preserve"> update of </w:t>
            </w:r>
            <w:proofErr w:type="spellStart"/>
            <w:r w:rsidRPr="00322BBE">
              <w:rPr>
                <w:color w:val="000000"/>
                <w:sz w:val="16"/>
                <w:szCs w:val="16"/>
              </w:rPr>
              <w:t>Nudr_DataRepository</w:t>
            </w:r>
            <w:proofErr w:type="spellEnd"/>
            <w:r w:rsidRPr="00322BBE">
              <w:rPr>
                <w:color w:val="000000"/>
                <w:sz w:val="16"/>
                <w:szCs w:val="16"/>
              </w:rPr>
              <w:t xml:space="preserve"> API</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58E83FA"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769D9F4" w14:textId="77777777" w:rsidR="009A2182" w:rsidRPr="00322BBE" w:rsidRDefault="009A2182" w:rsidP="00B25224">
            <w:pPr>
              <w:pStyle w:val="TAL"/>
              <w:rPr>
                <w:color w:val="000000"/>
                <w:sz w:val="16"/>
                <w:szCs w:val="16"/>
              </w:rPr>
            </w:pPr>
            <w:r w:rsidRPr="00322BBE">
              <w:rPr>
                <w:color w:val="000000"/>
                <w:sz w:val="16"/>
                <w:szCs w:val="16"/>
              </w:rPr>
              <w:t>noted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2DB07BD"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C48393" w14:textId="77777777" w:rsidR="009A2182" w:rsidRPr="00322BBE" w:rsidRDefault="009A2182" w:rsidP="00B25224">
            <w:pPr>
              <w:pStyle w:val="TAL"/>
              <w:rPr>
                <w:sz w:val="16"/>
                <w:szCs w:val="16"/>
              </w:rPr>
            </w:pPr>
          </w:p>
        </w:tc>
      </w:tr>
      <w:tr w:rsidR="009A2182" w:rsidRPr="00322BBE" w14:paraId="5D7E8999"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EA59126" w14:textId="77777777" w:rsidR="009A2182" w:rsidRPr="00322BBE" w:rsidRDefault="009A2182" w:rsidP="00B25224">
            <w:pPr>
              <w:pStyle w:val="TAL"/>
              <w:rPr>
                <w:color w:val="000000"/>
                <w:sz w:val="16"/>
                <w:szCs w:val="16"/>
              </w:rPr>
            </w:pPr>
            <w:r w:rsidRPr="00322BBE">
              <w:rPr>
                <w:color w:val="000000"/>
                <w:sz w:val="16"/>
                <w:szCs w:val="16"/>
              </w:rPr>
              <w:t>C3-246564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0BE2CE2"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ACC97EB" w14:textId="77777777" w:rsidR="009A2182" w:rsidRPr="00322BBE" w:rsidRDefault="009A2182" w:rsidP="00B25224">
            <w:pPr>
              <w:pStyle w:val="TAL"/>
              <w:rPr>
                <w:color w:val="000000"/>
                <w:sz w:val="16"/>
                <w:szCs w:val="16"/>
              </w:rPr>
            </w:pPr>
            <w:r w:rsidRPr="00322BBE">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5ECE697"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C570EFC"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2E6DB79" w14:textId="77777777" w:rsidR="009A2182" w:rsidRPr="00322BBE" w:rsidRDefault="009A2182" w:rsidP="00B25224">
            <w:pPr>
              <w:pStyle w:val="TAL"/>
              <w:rPr>
                <w:sz w:val="16"/>
                <w:szCs w:val="16"/>
              </w:rPr>
            </w:pPr>
          </w:p>
        </w:tc>
      </w:tr>
      <w:tr w:rsidR="009A2182" w:rsidRPr="00322BBE" w14:paraId="732BB57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A7187D9" w14:textId="77777777" w:rsidR="009A2182" w:rsidRPr="00322BBE" w:rsidRDefault="009A2182" w:rsidP="00B25224">
            <w:pPr>
              <w:pStyle w:val="TAL"/>
              <w:rPr>
                <w:color w:val="000000"/>
                <w:sz w:val="16"/>
                <w:szCs w:val="16"/>
              </w:rPr>
            </w:pPr>
            <w:r w:rsidRPr="00322BBE">
              <w:rPr>
                <w:color w:val="000000"/>
                <w:sz w:val="16"/>
                <w:szCs w:val="16"/>
              </w:rPr>
              <w:t>C3-246565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7584CB"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7744E57"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3EE3D57"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5B4155C"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A453B3" w14:textId="77777777" w:rsidR="009A2182" w:rsidRPr="00322BBE" w:rsidRDefault="009A2182" w:rsidP="00B25224">
            <w:pPr>
              <w:pStyle w:val="TAL"/>
              <w:rPr>
                <w:sz w:val="16"/>
                <w:szCs w:val="16"/>
              </w:rPr>
            </w:pPr>
          </w:p>
        </w:tc>
      </w:tr>
      <w:tr w:rsidR="009A2182" w:rsidRPr="00322BBE" w14:paraId="4BAEB4B5"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EDCB1D3" w14:textId="77777777" w:rsidR="009A2182" w:rsidRPr="00322BBE" w:rsidRDefault="009A2182" w:rsidP="00B25224">
            <w:pPr>
              <w:pStyle w:val="TAL"/>
              <w:rPr>
                <w:color w:val="000000"/>
                <w:sz w:val="16"/>
                <w:szCs w:val="16"/>
              </w:rPr>
            </w:pPr>
            <w:r w:rsidRPr="00322BBE">
              <w:rPr>
                <w:color w:val="000000"/>
                <w:sz w:val="16"/>
                <w:szCs w:val="16"/>
              </w:rPr>
              <w:t>C3-246566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9EDC92"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0809CB1"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107E901"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7826F6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F8AA6B" w14:textId="77777777" w:rsidR="009A2182" w:rsidRPr="00322BBE" w:rsidRDefault="009A2182" w:rsidP="00B25224">
            <w:pPr>
              <w:pStyle w:val="TAL"/>
              <w:rPr>
                <w:sz w:val="16"/>
                <w:szCs w:val="16"/>
              </w:rPr>
            </w:pPr>
          </w:p>
        </w:tc>
      </w:tr>
      <w:tr w:rsidR="009A2182" w:rsidRPr="00322BBE" w14:paraId="0C3AB13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8576038" w14:textId="77777777" w:rsidR="009A2182" w:rsidRPr="00322BBE" w:rsidRDefault="009A2182" w:rsidP="00B25224">
            <w:pPr>
              <w:pStyle w:val="TAL"/>
              <w:rPr>
                <w:color w:val="000000"/>
                <w:sz w:val="16"/>
                <w:szCs w:val="16"/>
              </w:rPr>
            </w:pPr>
            <w:r w:rsidRPr="00322BBE">
              <w:rPr>
                <w:color w:val="000000"/>
                <w:sz w:val="16"/>
                <w:szCs w:val="16"/>
              </w:rPr>
              <w:t>C3-246567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1B12FD5E"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28EBB64" w14:textId="77777777" w:rsidR="009A2182" w:rsidRPr="00322BBE" w:rsidRDefault="009A2182" w:rsidP="00B25224">
            <w:pPr>
              <w:pStyle w:val="TAL"/>
              <w:rPr>
                <w:color w:val="000000"/>
                <w:sz w:val="16"/>
                <w:szCs w:val="16"/>
              </w:rPr>
            </w:pPr>
            <w:r w:rsidRPr="00322BBE">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B7C6AA"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D4D51B5"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446099" w14:textId="77777777" w:rsidR="009A2182" w:rsidRPr="00322BBE" w:rsidRDefault="009A2182" w:rsidP="00B25224">
            <w:pPr>
              <w:pStyle w:val="TAL"/>
              <w:rPr>
                <w:sz w:val="16"/>
                <w:szCs w:val="16"/>
              </w:rPr>
            </w:pPr>
          </w:p>
        </w:tc>
      </w:tr>
      <w:tr w:rsidR="009A2182" w:rsidRPr="00322BBE" w14:paraId="5F6FBA3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42AE3AF7" w14:textId="77777777" w:rsidR="009A2182" w:rsidRPr="00322BBE" w:rsidRDefault="009A2182" w:rsidP="00B25224">
            <w:pPr>
              <w:pStyle w:val="TAL"/>
              <w:rPr>
                <w:color w:val="000000"/>
                <w:sz w:val="16"/>
                <w:szCs w:val="16"/>
              </w:rPr>
            </w:pPr>
            <w:r w:rsidRPr="00322BBE">
              <w:rPr>
                <w:color w:val="000000"/>
                <w:sz w:val="16"/>
                <w:szCs w:val="16"/>
              </w:rPr>
              <w:t>C3-246568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118EC59"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42FEB46"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D61A735"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65880BD"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C4F7608" w14:textId="77777777" w:rsidR="009A2182" w:rsidRPr="00322BBE" w:rsidRDefault="009A2182" w:rsidP="00B25224">
            <w:pPr>
              <w:pStyle w:val="TAL"/>
              <w:rPr>
                <w:sz w:val="16"/>
                <w:szCs w:val="16"/>
              </w:rPr>
            </w:pPr>
          </w:p>
        </w:tc>
      </w:tr>
      <w:tr w:rsidR="009A2182" w:rsidRPr="00322BBE" w14:paraId="2E61A9E7"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C46C6DC" w14:textId="77777777" w:rsidR="009A2182" w:rsidRPr="00322BBE" w:rsidRDefault="009A2182" w:rsidP="00B25224">
            <w:pPr>
              <w:pStyle w:val="TAL"/>
              <w:rPr>
                <w:color w:val="000000"/>
                <w:sz w:val="16"/>
                <w:szCs w:val="16"/>
              </w:rPr>
            </w:pPr>
            <w:r w:rsidRPr="00322BBE">
              <w:rPr>
                <w:color w:val="000000"/>
                <w:sz w:val="16"/>
                <w:szCs w:val="16"/>
              </w:rPr>
              <w:t>C3-246569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247D6B1"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90405F0" w14:textId="77777777" w:rsidR="009A2182" w:rsidRPr="00322BBE" w:rsidRDefault="009A2182" w:rsidP="00B25224">
            <w:pPr>
              <w:pStyle w:val="TAL"/>
              <w:rPr>
                <w:color w:val="000000"/>
                <w:sz w:val="16"/>
                <w:szCs w:val="16"/>
              </w:rPr>
            </w:pPr>
            <w:r w:rsidRPr="00322BBE">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6A64A685"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2553075"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930C0D0" w14:textId="77777777" w:rsidR="009A2182" w:rsidRPr="00322BBE" w:rsidRDefault="009A2182" w:rsidP="00B25224">
            <w:pPr>
              <w:pStyle w:val="TAL"/>
              <w:rPr>
                <w:sz w:val="16"/>
                <w:szCs w:val="16"/>
              </w:rPr>
            </w:pPr>
          </w:p>
        </w:tc>
      </w:tr>
      <w:tr w:rsidR="009A2182" w:rsidRPr="00322BBE" w14:paraId="54B5C3BF"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3BFE18D" w14:textId="77777777" w:rsidR="009A2182" w:rsidRPr="00322BBE" w:rsidRDefault="009A2182" w:rsidP="00B25224">
            <w:pPr>
              <w:pStyle w:val="TAL"/>
              <w:rPr>
                <w:color w:val="000000"/>
                <w:sz w:val="16"/>
                <w:szCs w:val="16"/>
              </w:rPr>
            </w:pPr>
            <w:r w:rsidRPr="00322BBE">
              <w:rPr>
                <w:color w:val="000000"/>
                <w:sz w:val="16"/>
                <w:szCs w:val="16"/>
              </w:rPr>
              <w:t>C3-246570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33CC7E0"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DCC9458" w14:textId="77777777" w:rsidR="009A2182" w:rsidRPr="00322BBE" w:rsidRDefault="009A2182" w:rsidP="00B25224">
            <w:pPr>
              <w:pStyle w:val="TAL"/>
              <w:rPr>
                <w:color w:val="000000"/>
                <w:sz w:val="16"/>
                <w:szCs w:val="16"/>
              </w:rPr>
            </w:pPr>
            <w:r w:rsidRPr="00322BBE">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C63E81B"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FCC42A0"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24E6C4" w14:textId="77777777" w:rsidR="009A2182" w:rsidRPr="00322BBE" w:rsidRDefault="009A2182" w:rsidP="00B25224">
            <w:pPr>
              <w:pStyle w:val="TAL"/>
              <w:rPr>
                <w:sz w:val="16"/>
                <w:szCs w:val="16"/>
              </w:rPr>
            </w:pPr>
          </w:p>
        </w:tc>
      </w:tr>
      <w:tr w:rsidR="009A2182" w:rsidRPr="00322BBE" w14:paraId="4A86A5F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C23485B" w14:textId="77777777" w:rsidR="009A2182" w:rsidRPr="00322BBE" w:rsidRDefault="009A2182" w:rsidP="00B25224">
            <w:pPr>
              <w:pStyle w:val="TAL"/>
              <w:rPr>
                <w:color w:val="000000"/>
                <w:sz w:val="16"/>
                <w:szCs w:val="16"/>
              </w:rPr>
            </w:pPr>
            <w:r w:rsidRPr="00322BBE">
              <w:rPr>
                <w:color w:val="000000"/>
                <w:sz w:val="16"/>
                <w:szCs w:val="16"/>
              </w:rPr>
              <w:t>C3-246571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09BC052"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22DEDE6"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0C3771"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AB7CE4E"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8727887" w14:textId="77777777" w:rsidR="009A2182" w:rsidRPr="00322BBE" w:rsidRDefault="009A2182" w:rsidP="00B25224">
            <w:pPr>
              <w:pStyle w:val="TAL"/>
              <w:rPr>
                <w:sz w:val="16"/>
                <w:szCs w:val="16"/>
              </w:rPr>
            </w:pPr>
          </w:p>
        </w:tc>
      </w:tr>
      <w:tr w:rsidR="009A2182" w:rsidRPr="00322BBE" w14:paraId="2FB40C06"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A9AB7AC" w14:textId="77777777" w:rsidR="009A2182" w:rsidRPr="00322BBE" w:rsidRDefault="009A2182" w:rsidP="00B25224">
            <w:pPr>
              <w:pStyle w:val="TAL"/>
              <w:rPr>
                <w:color w:val="000000"/>
                <w:sz w:val="16"/>
                <w:szCs w:val="16"/>
              </w:rPr>
            </w:pPr>
            <w:r w:rsidRPr="00322BBE">
              <w:rPr>
                <w:color w:val="000000"/>
                <w:sz w:val="16"/>
                <w:szCs w:val="16"/>
              </w:rPr>
              <w:t>C3-246572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C851662"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B8595C"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348FB43"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1DBEED7"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D667C1D" w14:textId="77777777" w:rsidR="009A2182" w:rsidRPr="00322BBE" w:rsidRDefault="009A2182" w:rsidP="00B25224">
            <w:pPr>
              <w:pStyle w:val="TAL"/>
              <w:rPr>
                <w:sz w:val="16"/>
                <w:szCs w:val="16"/>
              </w:rPr>
            </w:pPr>
          </w:p>
        </w:tc>
      </w:tr>
      <w:tr w:rsidR="009A2182" w:rsidRPr="00322BBE" w14:paraId="69D2FEF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93E1175" w14:textId="77777777" w:rsidR="009A2182" w:rsidRPr="00322BBE" w:rsidRDefault="009A2182" w:rsidP="00B25224">
            <w:pPr>
              <w:pStyle w:val="TAL"/>
              <w:rPr>
                <w:color w:val="000000"/>
                <w:sz w:val="16"/>
                <w:szCs w:val="16"/>
              </w:rPr>
            </w:pPr>
            <w:r w:rsidRPr="00322BBE">
              <w:rPr>
                <w:color w:val="000000"/>
                <w:sz w:val="16"/>
                <w:szCs w:val="16"/>
              </w:rPr>
              <w:t>C3-246573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D306FB9"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63AEB37" w14:textId="77777777" w:rsidR="009A2182" w:rsidRPr="00322BBE" w:rsidRDefault="009A2182" w:rsidP="00B25224">
            <w:pPr>
              <w:pStyle w:val="TAL"/>
              <w:rPr>
                <w:color w:val="000000"/>
                <w:sz w:val="16"/>
                <w:szCs w:val="16"/>
              </w:rPr>
            </w:pPr>
            <w:r w:rsidRPr="00322BBE">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D5E831C"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D892C1"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882B7D4" w14:textId="77777777" w:rsidR="009A2182" w:rsidRPr="00322BBE" w:rsidRDefault="009A2182" w:rsidP="00B25224">
            <w:pPr>
              <w:pStyle w:val="TAL"/>
              <w:rPr>
                <w:sz w:val="16"/>
                <w:szCs w:val="16"/>
              </w:rPr>
            </w:pPr>
          </w:p>
        </w:tc>
      </w:tr>
      <w:tr w:rsidR="009A2182" w:rsidRPr="00322BBE" w14:paraId="6AC061F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5E8BC6A8" w14:textId="77777777" w:rsidR="009A2182" w:rsidRPr="00322BBE" w:rsidRDefault="009A2182" w:rsidP="00B25224">
            <w:pPr>
              <w:pStyle w:val="TAL"/>
              <w:rPr>
                <w:color w:val="000000"/>
                <w:sz w:val="16"/>
                <w:szCs w:val="16"/>
              </w:rPr>
            </w:pPr>
            <w:r w:rsidRPr="00322BBE">
              <w:rPr>
                <w:color w:val="000000"/>
                <w:sz w:val="16"/>
                <w:szCs w:val="16"/>
              </w:rPr>
              <w:t>C3-246574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3510A13"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6FC5C16" w14:textId="77777777" w:rsidR="009A2182" w:rsidRPr="00322BBE" w:rsidRDefault="009A2182" w:rsidP="00B25224">
            <w:pPr>
              <w:pStyle w:val="TAL"/>
              <w:rPr>
                <w:color w:val="000000"/>
                <w:sz w:val="16"/>
                <w:szCs w:val="16"/>
              </w:rPr>
            </w:pPr>
            <w:r w:rsidRPr="00322BBE">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A658205"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0339E558"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F20072E" w14:textId="77777777" w:rsidR="009A2182" w:rsidRPr="00322BBE" w:rsidRDefault="009A2182" w:rsidP="00B25224">
            <w:pPr>
              <w:pStyle w:val="TAL"/>
              <w:rPr>
                <w:sz w:val="16"/>
                <w:szCs w:val="16"/>
              </w:rPr>
            </w:pPr>
          </w:p>
        </w:tc>
      </w:tr>
      <w:tr w:rsidR="009A2182" w:rsidRPr="00322BBE" w14:paraId="0B030C1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17BA4BC" w14:textId="77777777" w:rsidR="009A2182" w:rsidRPr="00322BBE" w:rsidRDefault="009A2182" w:rsidP="00B25224">
            <w:pPr>
              <w:pStyle w:val="TAL"/>
              <w:rPr>
                <w:color w:val="000000"/>
                <w:sz w:val="16"/>
                <w:szCs w:val="16"/>
              </w:rPr>
            </w:pPr>
            <w:r w:rsidRPr="00322BBE">
              <w:rPr>
                <w:color w:val="000000"/>
                <w:sz w:val="16"/>
                <w:szCs w:val="16"/>
              </w:rPr>
              <w:t>C3-246575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F6BB63C"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23AF20A"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644618"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3E1E61B"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45560C" w14:textId="77777777" w:rsidR="009A2182" w:rsidRPr="00322BBE" w:rsidRDefault="009A2182" w:rsidP="00B25224">
            <w:pPr>
              <w:pStyle w:val="TAL"/>
              <w:rPr>
                <w:sz w:val="16"/>
                <w:szCs w:val="16"/>
              </w:rPr>
            </w:pPr>
          </w:p>
        </w:tc>
      </w:tr>
      <w:tr w:rsidR="009A2182" w:rsidRPr="00322BBE" w14:paraId="61C39DB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EF2857A" w14:textId="77777777" w:rsidR="009A2182" w:rsidRPr="00322BBE" w:rsidRDefault="009A2182" w:rsidP="00B25224">
            <w:pPr>
              <w:pStyle w:val="TAL"/>
              <w:rPr>
                <w:color w:val="000000"/>
                <w:sz w:val="16"/>
                <w:szCs w:val="16"/>
              </w:rPr>
            </w:pPr>
            <w:r w:rsidRPr="00322BBE">
              <w:rPr>
                <w:color w:val="000000"/>
                <w:sz w:val="16"/>
                <w:szCs w:val="16"/>
              </w:rPr>
              <w:t>C3-246576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8F74DA0"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2699E5D" w14:textId="77777777" w:rsidR="009A2182" w:rsidRPr="00322BBE" w:rsidRDefault="009A2182" w:rsidP="00B25224">
            <w:pPr>
              <w:pStyle w:val="TAL"/>
              <w:rPr>
                <w:color w:val="000000"/>
                <w:sz w:val="16"/>
                <w:szCs w:val="16"/>
              </w:rPr>
            </w:pPr>
            <w:r w:rsidRPr="00322BBE">
              <w:rPr>
                <w:color w:val="000000"/>
                <w:sz w:val="16"/>
                <w:szCs w:val="16"/>
              </w:rPr>
              <w:t>Qualcomm</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8ED01D7"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376C8DD1"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A895661" w14:textId="77777777" w:rsidR="009A2182" w:rsidRPr="00322BBE" w:rsidRDefault="009A2182" w:rsidP="00B25224">
            <w:pPr>
              <w:pStyle w:val="TAL"/>
              <w:rPr>
                <w:sz w:val="16"/>
                <w:szCs w:val="16"/>
              </w:rPr>
            </w:pPr>
          </w:p>
        </w:tc>
      </w:tr>
      <w:tr w:rsidR="009A2182" w:rsidRPr="00322BBE" w14:paraId="49F02A82"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2885F3C2" w14:textId="77777777" w:rsidR="009A2182" w:rsidRPr="00322BBE" w:rsidRDefault="009A2182" w:rsidP="00B25224">
            <w:pPr>
              <w:pStyle w:val="TAL"/>
              <w:rPr>
                <w:color w:val="000000"/>
                <w:sz w:val="16"/>
                <w:szCs w:val="16"/>
              </w:rPr>
            </w:pPr>
            <w:r w:rsidRPr="00322BBE">
              <w:rPr>
                <w:color w:val="000000"/>
                <w:sz w:val="16"/>
                <w:szCs w:val="16"/>
              </w:rPr>
              <w:t>C3-246577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E52C80"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E8E7DE" w14:textId="77777777" w:rsidR="009A2182" w:rsidRPr="00322BBE" w:rsidRDefault="009A2182" w:rsidP="00B25224">
            <w:pPr>
              <w:pStyle w:val="TAL"/>
              <w:rPr>
                <w:color w:val="000000"/>
                <w:sz w:val="16"/>
                <w:szCs w:val="16"/>
              </w:rPr>
            </w:pPr>
            <w:r w:rsidRPr="00322BBE">
              <w:rPr>
                <w:color w:val="000000"/>
                <w:sz w:val="16"/>
                <w:szCs w:val="16"/>
              </w:rPr>
              <w:t>Samsung</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914006D"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F6101BB"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278C3C40" w14:textId="77777777" w:rsidR="009A2182" w:rsidRPr="00322BBE" w:rsidRDefault="009A2182" w:rsidP="00B25224">
            <w:pPr>
              <w:pStyle w:val="TAL"/>
              <w:rPr>
                <w:sz w:val="16"/>
                <w:szCs w:val="16"/>
              </w:rPr>
            </w:pPr>
          </w:p>
        </w:tc>
      </w:tr>
      <w:tr w:rsidR="009A2182" w:rsidRPr="00322BBE" w14:paraId="10CFC47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9B8D1A" w14:textId="77777777" w:rsidR="009A2182" w:rsidRPr="00322BBE" w:rsidRDefault="009A2182" w:rsidP="00B25224">
            <w:pPr>
              <w:pStyle w:val="TAL"/>
              <w:rPr>
                <w:color w:val="000000"/>
                <w:sz w:val="16"/>
                <w:szCs w:val="16"/>
              </w:rPr>
            </w:pPr>
            <w:r w:rsidRPr="00322BBE">
              <w:rPr>
                <w:color w:val="000000"/>
                <w:sz w:val="16"/>
                <w:szCs w:val="16"/>
              </w:rPr>
              <w:t>C3-246578</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7380EA0C"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9FB2C4"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1099CBF8"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732967F"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AC4892F" w14:textId="77777777" w:rsidR="009A2182" w:rsidRPr="00322BBE" w:rsidRDefault="009A2182" w:rsidP="00B25224">
            <w:pPr>
              <w:pStyle w:val="TAL"/>
              <w:rPr>
                <w:sz w:val="16"/>
                <w:szCs w:val="16"/>
              </w:rPr>
            </w:pPr>
          </w:p>
        </w:tc>
      </w:tr>
      <w:tr w:rsidR="009A2182" w:rsidRPr="00322BBE" w14:paraId="062A328A"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DAFD9FA" w14:textId="77777777" w:rsidR="009A2182" w:rsidRPr="00322BBE" w:rsidRDefault="009A2182" w:rsidP="00B25224">
            <w:pPr>
              <w:pStyle w:val="TAL"/>
              <w:rPr>
                <w:color w:val="000000"/>
                <w:sz w:val="16"/>
                <w:szCs w:val="16"/>
              </w:rPr>
            </w:pPr>
            <w:r w:rsidRPr="00322BBE">
              <w:rPr>
                <w:color w:val="000000"/>
                <w:sz w:val="16"/>
                <w:szCs w:val="16"/>
              </w:rPr>
              <w:t>C3-246579</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E4A04C4"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A5AED7" w14:textId="77777777" w:rsidR="009A2182" w:rsidRPr="00322BBE" w:rsidRDefault="009A2182" w:rsidP="00B25224">
            <w:pPr>
              <w:pStyle w:val="TAL"/>
              <w:rPr>
                <w:color w:val="000000"/>
                <w:sz w:val="16"/>
                <w:szCs w:val="16"/>
              </w:rPr>
            </w:pPr>
            <w:r w:rsidRPr="00322BBE">
              <w:rPr>
                <w:color w:val="000000"/>
                <w:sz w:val="16"/>
                <w:szCs w:val="16"/>
              </w:rPr>
              <w:t>Nokia</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7314D91"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797976E2"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3D2B9AE" w14:textId="77777777" w:rsidR="009A2182" w:rsidRPr="00322BBE" w:rsidRDefault="009A2182" w:rsidP="00B25224">
            <w:pPr>
              <w:pStyle w:val="TAL"/>
              <w:rPr>
                <w:sz w:val="16"/>
                <w:szCs w:val="16"/>
              </w:rPr>
            </w:pPr>
          </w:p>
        </w:tc>
      </w:tr>
      <w:tr w:rsidR="009A2182" w:rsidRPr="00322BBE" w14:paraId="78DF968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BE181F2" w14:textId="77777777" w:rsidR="009A2182" w:rsidRPr="00322BBE" w:rsidRDefault="009A2182" w:rsidP="00B25224">
            <w:pPr>
              <w:pStyle w:val="TAL"/>
              <w:rPr>
                <w:color w:val="000000"/>
                <w:sz w:val="16"/>
                <w:szCs w:val="16"/>
              </w:rPr>
            </w:pPr>
            <w:r w:rsidRPr="00322BBE">
              <w:rPr>
                <w:color w:val="000000"/>
                <w:sz w:val="16"/>
                <w:szCs w:val="16"/>
              </w:rPr>
              <w:t>C3-246580</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542E207"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1E5FA76" w14:textId="77777777" w:rsidR="009A2182" w:rsidRPr="00322BBE" w:rsidRDefault="009A2182" w:rsidP="00B25224">
            <w:pPr>
              <w:pStyle w:val="TAL"/>
              <w:rPr>
                <w:color w:val="000000"/>
                <w:sz w:val="16"/>
                <w:szCs w:val="16"/>
              </w:rPr>
            </w:pPr>
            <w:r w:rsidRPr="00322BBE">
              <w:rPr>
                <w:color w:val="000000"/>
                <w:sz w:val="16"/>
                <w:szCs w:val="16"/>
              </w:rPr>
              <w:t>Huawei</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4EC66B7D"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168675"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4310D7F" w14:textId="77777777" w:rsidR="009A2182" w:rsidRPr="00322BBE" w:rsidRDefault="009A2182" w:rsidP="00B25224">
            <w:pPr>
              <w:pStyle w:val="TAL"/>
              <w:rPr>
                <w:sz w:val="16"/>
                <w:szCs w:val="16"/>
              </w:rPr>
            </w:pPr>
          </w:p>
        </w:tc>
      </w:tr>
      <w:tr w:rsidR="009A2182" w:rsidRPr="00322BBE" w14:paraId="4E82D28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49FA220" w14:textId="77777777" w:rsidR="009A2182" w:rsidRPr="00322BBE" w:rsidRDefault="009A2182" w:rsidP="00B25224">
            <w:pPr>
              <w:pStyle w:val="TAL"/>
              <w:rPr>
                <w:color w:val="000000"/>
                <w:sz w:val="16"/>
                <w:szCs w:val="16"/>
              </w:rPr>
            </w:pPr>
            <w:r w:rsidRPr="00322BBE">
              <w:rPr>
                <w:color w:val="000000"/>
                <w:sz w:val="16"/>
                <w:szCs w:val="16"/>
              </w:rPr>
              <w:t>C3-246581</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6B1B65B0" w14:textId="77777777" w:rsidR="009A2182" w:rsidRPr="00322BBE" w:rsidRDefault="009A2182" w:rsidP="00B25224">
            <w:pPr>
              <w:pStyle w:val="TAL"/>
              <w:rPr>
                <w:color w:val="000000"/>
                <w:sz w:val="16"/>
                <w:szCs w:val="16"/>
              </w:rPr>
            </w:pPr>
            <w:r w:rsidRPr="00322BBE">
              <w:rPr>
                <w:color w:val="000000"/>
                <w:sz w:val="16"/>
                <w:szCs w:val="16"/>
              </w:rPr>
              <w:t xml:space="preserve">Update of info and </w:t>
            </w:r>
            <w:proofErr w:type="spellStart"/>
            <w:r w:rsidRPr="00322BBE">
              <w:rPr>
                <w:color w:val="000000"/>
                <w:sz w:val="16"/>
                <w:szCs w:val="16"/>
              </w:rPr>
              <w:t>externalDocs</w:t>
            </w:r>
            <w:proofErr w:type="spellEnd"/>
            <w:r w:rsidRPr="00322BBE">
              <w:rPr>
                <w:color w:val="000000"/>
                <w:sz w:val="16"/>
                <w:szCs w:val="16"/>
              </w:rPr>
              <w:t xml:space="preserve"> fields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1518F665" w14:textId="77777777" w:rsidR="009A2182" w:rsidRPr="00322BBE" w:rsidRDefault="009A2182" w:rsidP="00B25224">
            <w:pPr>
              <w:pStyle w:val="TAL"/>
              <w:rPr>
                <w:color w:val="000000"/>
                <w:sz w:val="16"/>
                <w:szCs w:val="16"/>
              </w:rPr>
            </w:pPr>
            <w:r w:rsidRPr="00322BBE">
              <w:rPr>
                <w:color w:val="000000"/>
                <w:sz w:val="16"/>
                <w:szCs w:val="16"/>
              </w:rPr>
              <w:t>China Mobile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79B13211"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DDAAAEB" w14:textId="77777777" w:rsidR="009A2182" w:rsidRPr="00322BBE" w:rsidRDefault="009A2182" w:rsidP="00B25224">
            <w:pPr>
              <w:pStyle w:val="TAL"/>
              <w:rPr>
                <w:color w:val="000000"/>
                <w:sz w:val="16"/>
                <w:szCs w:val="16"/>
              </w:rPr>
            </w:pP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8DBACD8" w14:textId="77777777" w:rsidR="009A2182" w:rsidRPr="00322BBE" w:rsidRDefault="009A2182" w:rsidP="00B25224">
            <w:pPr>
              <w:pStyle w:val="TAL"/>
              <w:rPr>
                <w:sz w:val="16"/>
                <w:szCs w:val="16"/>
              </w:rPr>
            </w:pPr>
          </w:p>
        </w:tc>
      </w:tr>
      <w:tr w:rsidR="009A2182" w:rsidRPr="00322BBE" w14:paraId="750764AD"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0BD27842" w14:textId="77777777" w:rsidR="009A2182" w:rsidRPr="00322BBE" w:rsidRDefault="009A2182" w:rsidP="00B25224">
            <w:pPr>
              <w:pStyle w:val="TAL"/>
              <w:rPr>
                <w:color w:val="000000"/>
                <w:sz w:val="16"/>
                <w:szCs w:val="16"/>
              </w:rPr>
            </w:pPr>
            <w:r w:rsidRPr="00322BBE">
              <w:rPr>
                <w:color w:val="000000"/>
                <w:sz w:val="16"/>
                <w:szCs w:val="16"/>
              </w:rPr>
              <w:t>C3-246582</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245C23D7" w14:textId="77777777" w:rsidR="009A2182" w:rsidRPr="00322BBE" w:rsidRDefault="009A2182" w:rsidP="00B25224">
            <w:pPr>
              <w:pStyle w:val="TAL"/>
              <w:rPr>
                <w:color w:val="000000"/>
                <w:sz w:val="16"/>
                <w:szCs w:val="16"/>
              </w:rPr>
            </w:pPr>
            <w:r w:rsidRPr="00322BBE">
              <w:rPr>
                <w:color w:val="000000"/>
                <w:sz w:val="16"/>
                <w:szCs w:val="16"/>
              </w:rPr>
              <w:t>Supporting transfer of media related information over N6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DD7BADB" w14:textId="77777777" w:rsidR="009A2182" w:rsidRPr="00322BBE" w:rsidRDefault="009A2182" w:rsidP="00B25224">
            <w:pPr>
              <w:pStyle w:val="TAL"/>
              <w:rPr>
                <w:color w:val="000000"/>
                <w:sz w:val="16"/>
                <w:szCs w:val="16"/>
              </w:rPr>
            </w:pPr>
            <w:r w:rsidRPr="00322BBE">
              <w:rPr>
                <w:color w:val="000000"/>
                <w:sz w:val="16"/>
                <w:szCs w:val="16"/>
              </w:rPr>
              <w:t>Lenovo</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82855E6"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1E743997" w14:textId="77777777" w:rsidR="009A2182" w:rsidRPr="00322BBE" w:rsidRDefault="009A2182" w:rsidP="00B25224">
            <w:pPr>
              <w:pStyle w:val="TAL"/>
              <w:rPr>
                <w:color w:val="000000"/>
                <w:sz w:val="16"/>
                <w:szCs w:val="16"/>
              </w:rPr>
            </w:pPr>
            <w:r w:rsidRPr="00322BBE">
              <w:rPr>
                <w:color w:val="000000"/>
                <w:sz w:val="16"/>
                <w:szCs w:val="16"/>
              </w:rPr>
              <w:t>C3-246433</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6BD211F2" w14:textId="77777777" w:rsidR="009A2182" w:rsidRPr="00322BBE" w:rsidRDefault="009A2182" w:rsidP="00B25224">
            <w:pPr>
              <w:pStyle w:val="TAL"/>
              <w:rPr>
                <w:sz w:val="16"/>
                <w:szCs w:val="16"/>
              </w:rPr>
            </w:pPr>
          </w:p>
        </w:tc>
      </w:tr>
      <w:tr w:rsidR="009A2182" w:rsidRPr="00322BBE" w14:paraId="33C598B2"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7AE331D" w14:textId="77777777" w:rsidR="009A2182" w:rsidRPr="00322BBE" w:rsidRDefault="009A2182" w:rsidP="00B25224">
            <w:pPr>
              <w:pStyle w:val="TAL"/>
              <w:rPr>
                <w:color w:val="000000"/>
                <w:sz w:val="16"/>
                <w:szCs w:val="16"/>
              </w:rPr>
            </w:pPr>
            <w:r w:rsidRPr="00322BBE">
              <w:rPr>
                <w:color w:val="000000"/>
                <w:sz w:val="16"/>
                <w:szCs w:val="16"/>
              </w:rPr>
              <w:t>C3-246583</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30EBB986" w14:textId="77777777" w:rsidR="009A2182" w:rsidRPr="00322BBE" w:rsidRDefault="009A2182" w:rsidP="00B25224">
            <w:pPr>
              <w:pStyle w:val="TAL"/>
              <w:rPr>
                <w:color w:val="000000"/>
                <w:sz w:val="16"/>
                <w:szCs w:val="16"/>
              </w:rPr>
            </w:pPr>
            <w:r w:rsidRPr="00322BBE">
              <w:rPr>
                <w:color w:val="000000"/>
                <w:sz w:val="16"/>
                <w:szCs w:val="16"/>
              </w:rPr>
              <w:t>Adding LMF as ML model training and performance monitoring data source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E392949" w14:textId="77777777" w:rsidR="009A2182" w:rsidRPr="00322BBE" w:rsidRDefault="009A2182" w:rsidP="00B25224">
            <w:pPr>
              <w:pStyle w:val="TAL"/>
              <w:rPr>
                <w:color w:val="000000"/>
                <w:sz w:val="16"/>
                <w:szCs w:val="16"/>
              </w:rPr>
            </w:pPr>
            <w:r w:rsidRPr="00322BBE">
              <w:rPr>
                <w:color w:val="000000"/>
                <w:sz w:val="16"/>
                <w:szCs w:val="16"/>
              </w:rPr>
              <w:t>Nokia, Ericsson</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51F1CD08"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44537AE1" w14:textId="77777777" w:rsidR="009A2182" w:rsidRPr="00322BBE" w:rsidRDefault="009A2182" w:rsidP="00B25224">
            <w:pPr>
              <w:pStyle w:val="TAL"/>
              <w:rPr>
                <w:color w:val="000000"/>
                <w:sz w:val="16"/>
                <w:szCs w:val="16"/>
              </w:rPr>
            </w:pPr>
            <w:r w:rsidRPr="00322BBE">
              <w:rPr>
                <w:color w:val="000000"/>
                <w:sz w:val="16"/>
                <w:szCs w:val="16"/>
              </w:rPr>
              <w:t>C3-246466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9DF4CF" w14:textId="77777777" w:rsidR="009A2182" w:rsidRPr="00322BBE" w:rsidRDefault="009A2182" w:rsidP="00B25224">
            <w:pPr>
              <w:pStyle w:val="TAL"/>
              <w:rPr>
                <w:sz w:val="16"/>
                <w:szCs w:val="16"/>
              </w:rPr>
            </w:pPr>
          </w:p>
        </w:tc>
      </w:tr>
      <w:tr w:rsidR="009A2182" w:rsidRPr="00322BBE" w14:paraId="68463A00"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3E7FA2EE" w14:textId="77777777" w:rsidR="009A2182" w:rsidRPr="00322BBE" w:rsidRDefault="009A2182" w:rsidP="00B25224">
            <w:pPr>
              <w:pStyle w:val="TAL"/>
              <w:rPr>
                <w:color w:val="000000"/>
                <w:sz w:val="16"/>
                <w:szCs w:val="16"/>
              </w:rPr>
            </w:pPr>
            <w:r w:rsidRPr="00322BBE">
              <w:rPr>
                <w:color w:val="000000"/>
                <w:sz w:val="16"/>
                <w:szCs w:val="16"/>
              </w:rPr>
              <w:t>C3-246584</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19A5C21" w14:textId="77777777" w:rsidR="009A2182" w:rsidRPr="00322BBE" w:rsidRDefault="009A2182" w:rsidP="00B25224">
            <w:pPr>
              <w:pStyle w:val="TAL"/>
              <w:rPr>
                <w:color w:val="000000"/>
                <w:sz w:val="16"/>
                <w:szCs w:val="16"/>
              </w:rPr>
            </w:pPr>
            <w:r w:rsidRPr="00322BBE">
              <w:rPr>
                <w:color w:val="000000"/>
                <w:sz w:val="16"/>
                <w:szCs w:val="16"/>
              </w:rPr>
              <w:t xml:space="preserve">Support of </w:t>
            </w:r>
            <w:proofErr w:type="spellStart"/>
            <w:r w:rsidRPr="00322BBE">
              <w:rPr>
                <w:color w:val="000000"/>
                <w:sz w:val="16"/>
                <w:szCs w:val="16"/>
              </w:rPr>
              <w:t>MultiTrafficInflu</w:t>
            </w:r>
            <w:proofErr w:type="spellEnd"/>
            <w:r w:rsidRPr="00322BBE">
              <w:rPr>
                <w:color w:val="000000"/>
                <w:sz w:val="16"/>
                <w:szCs w:val="16"/>
              </w:rPr>
              <w:t xml:space="preserve"> Feature for future PDU session(s)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9CD2565" w14:textId="77777777" w:rsidR="009A2182" w:rsidRPr="00322BBE" w:rsidRDefault="009A2182" w:rsidP="00B25224">
            <w:pPr>
              <w:pStyle w:val="TAL"/>
              <w:rPr>
                <w:color w:val="000000"/>
                <w:sz w:val="16"/>
                <w:szCs w:val="16"/>
              </w:rPr>
            </w:pPr>
            <w:proofErr w:type="spellStart"/>
            <w:r w:rsidRPr="00322BBE">
              <w:rPr>
                <w:color w:val="000000"/>
                <w:sz w:val="16"/>
                <w:szCs w:val="16"/>
              </w:rPr>
              <w:t>CEWiT</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2E207181"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2DAF253A" w14:textId="77777777" w:rsidR="009A2182" w:rsidRPr="00322BBE" w:rsidRDefault="009A2182" w:rsidP="00B25224">
            <w:pPr>
              <w:pStyle w:val="TAL"/>
              <w:rPr>
                <w:color w:val="000000"/>
                <w:sz w:val="16"/>
                <w:szCs w:val="16"/>
              </w:rPr>
            </w:pPr>
            <w:r w:rsidRPr="00322BBE">
              <w:rPr>
                <w:color w:val="000000"/>
                <w:sz w:val="16"/>
                <w:szCs w:val="16"/>
              </w:rPr>
              <w:t>C3-246470</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3333E0DD" w14:textId="77777777" w:rsidR="009A2182" w:rsidRPr="00322BBE" w:rsidRDefault="009A2182" w:rsidP="00B25224">
            <w:pPr>
              <w:pStyle w:val="TAL"/>
              <w:rPr>
                <w:sz w:val="16"/>
                <w:szCs w:val="16"/>
              </w:rPr>
            </w:pPr>
          </w:p>
        </w:tc>
      </w:tr>
      <w:tr w:rsidR="009A2182" w:rsidRPr="00322BBE" w14:paraId="6E49BCF1"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692C0949" w14:textId="77777777" w:rsidR="009A2182" w:rsidRPr="00322BBE" w:rsidRDefault="009A2182" w:rsidP="00B25224">
            <w:pPr>
              <w:pStyle w:val="TAL"/>
              <w:rPr>
                <w:color w:val="000000"/>
                <w:sz w:val="16"/>
                <w:szCs w:val="16"/>
              </w:rPr>
            </w:pPr>
            <w:r w:rsidRPr="00322BBE">
              <w:rPr>
                <w:color w:val="000000"/>
                <w:sz w:val="16"/>
                <w:szCs w:val="16"/>
              </w:rPr>
              <w:t>C3-246585</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596D15F3" w14:textId="77777777" w:rsidR="009A2182" w:rsidRPr="00322BBE" w:rsidRDefault="009A2182" w:rsidP="00B25224">
            <w:pPr>
              <w:pStyle w:val="TAL"/>
              <w:rPr>
                <w:color w:val="000000"/>
                <w:sz w:val="16"/>
                <w:szCs w:val="16"/>
              </w:rPr>
            </w:pPr>
            <w:r w:rsidRPr="00322BBE">
              <w:rPr>
                <w:color w:val="000000"/>
                <w:sz w:val="16"/>
                <w:szCs w:val="16"/>
              </w:rPr>
              <w:t xml:space="preserve">Removal of restriction on </w:t>
            </w:r>
            <w:proofErr w:type="spellStart"/>
            <w:r w:rsidRPr="00322BBE">
              <w:rPr>
                <w:color w:val="000000"/>
                <w:sz w:val="16"/>
                <w:szCs w:val="16"/>
              </w:rPr>
              <w:t>MultiTrafficInflu</w:t>
            </w:r>
            <w:proofErr w:type="spellEnd"/>
            <w:r w:rsidRPr="00322BBE">
              <w:rPr>
                <w:color w:val="000000"/>
                <w:sz w:val="16"/>
                <w:szCs w:val="16"/>
              </w:rPr>
              <w:t xml:space="preserve"> feature for future PDU session(s)</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48F002B6" w14:textId="77777777" w:rsidR="009A2182" w:rsidRPr="00322BBE" w:rsidRDefault="009A2182" w:rsidP="00B25224">
            <w:pPr>
              <w:pStyle w:val="TAL"/>
              <w:rPr>
                <w:color w:val="000000"/>
                <w:sz w:val="16"/>
                <w:szCs w:val="16"/>
              </w:rPr>
            </w:pPr>
            <w:proofErr w:type="spellStart"/>
            <w:r w:rsidRPr="00322BBE">
              <w:rPr>
                <w:color w:val="000000"/>
                <w:sz w:val="16"/>
                <w:szCs w:val="16"/>
              </w:rPr>
              <w:t>CEWiT</w:t>
            </w:r>
            <w:proofErr w:type="spellEnd"/>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AA4EE7D"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45DFA3D" w14:textId="77777777" w:rsidR="009A2182" w:rsidRPr="00322BBE" w:rsidRDefault="009A2182" w:rsidP="00B25224">
            <w:pPr>
              <w:pStyle w:val="TAL"/>
              <w:rPr>
                <w:color w:val="000000"/>
                <w:sz w:val="16"/>
                <w:szCs w:val="16"/>
              </w:rPr>
            </w:pPr>
            <w:r w:rsidRPr="00322BBE">
              <w:rPr>
                <w:color w:val="000000"/>
                <w:sz w:val="16"/>
                <w:szCs w:val="16"/>
              </w:rPr>
              <w:t>C3-246471</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455E548" w14:textId="77777777" w:rsidR="009A2182" w:rsidRPr="00322BBE" w:rsidRDefault="009A2182" w:rsidP="00B25224">
            <w:pPr>
              <w:pStyle w:val="TAL"/>
              <w:rPr>
                <w:sz w:val="16"/>
                <w:szCs w:val="16"/>
              </w:rPr>
            </w:pPr>
          </w:p>
        </w:tc>
      </w:tr>
      <w:tr w:rsidR="009A2182" w:rsidRPr="00322BBE" w14:paraId="2EF7C5FE"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1DE255D3" w14:textId="77777777" w:rsidR="009A2182" w:rsidRPr="00322BBE" w:rsidRDefault="009A2182" w:rsidP="00B25224">
            <w:pPr>
              <w:pStyle w:val="TAL"/>
              <w:rPr>
                <w:color w:val="000000"/>
                <w:sz w:val="16"/>
                <w:szCs w:val="16"/>
              </w:rPr>
            </w:pPr>
            <w:r w:rsidRPr="00322BBE">
              <w:rPr>
                <w:color w:val="000000"/>
                <w:sz w:val="16"/>
                <w:szCs w:val="16"/>
              </w:rPr>
              <w:t>C3-246586</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0F034544" w14:textId="77777777" w:rsidR="009A2182" w:rsidRPr="00322BBE" w:rsidRDefault="009A2182" w:rsidP="00B25224">
            <w:pPr>
              <w:pStyle w:val="TAL"/>
              <w:rPr>
                <w:color w:val="000000"/>
                <w:sz w:val="16"/>
                <w:szCs w:val="16"/>
              </w:rPr>
            </w:pPr>
            <w:r w:rsidRPr="00322BBE">
              <w:rPr>
                <w:color w:val="000000"/>
                <w:sz w:val="16"/>
                <w:szCs w:val="16"/>
              </w:rPr>
              <w:t>Correction of traffic routing influence procedure for HR-SBO</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0B84EB5E"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05462854"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6F85D450" w14:textId="77777777" w:rsidR="009A2182" w:rsidRPr="00322BBE" w:rsidRDefault="009A2182" w:rsidP="00B25224">
            <w:pPr>
              <w:pStyle w:val="TAL"/>
              <w:rPr>
                <w:color w:val="000000"/>
                <w:sz w:val="16"/>
                <w:szCs w:val="16"/>
              </w:rPr>
            </w:pPr>
            <w:r w:rsidRPr="00322BBE">
              <w:rPr>
                <w:color w:val="000000"/>
                <w:sz w:val="16"/>
                <w:szCs w:val="16"/>
              </w:rPr>
              <w:t>C3-246485</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C2EEAEF" w14:textId="77777777" w:rsidR="009A2182" w:rsidRPr="00322BBE" w:rsidRDefault="009A2182" w:rsidP="00B25224">
            <w:pPr>
              <w:pStyle w:val="TAL"/>
              <w:rPr>
                <w:sz w:val="16"/>
                <w:szCs w:val="16"/>
              </w:rPr>
            </w:pPr>
          </w:p>
        </w:tc>
      </w:tr>
      <w:tr w:rsidR="009A2182" w:rsidRPr="00322BBE" w14:paraId="4750DD84" w14:textId="77777777" w:rsidTr="00B25224">
        <w:trPr>
          <w:trHeight w:val="20"/>
        </w:trPr>
        <w:tc>
          <w:tcPr>
            <w:tcW w:w="503" w:type="pct"/>
            <w:tcBorders>
              <w:top w:val="single" w:sz="4" w:space="0" w:color="auto"/>
              <w:left w:val="single" w:sz="4" w:space="0" w:color="auto"/>
              <w:bottom w:val="single" w:sz="4" w:space="0" w:color="auto"/>
              <w:right w:val="single" w:sz="4" w:space="0" w:color="auto"/>
            </w:tcBorders>
            <w:shd w:val="clear" w:color="auto" w:fill="auto"/>
            <w:noWrap/>
            <w:hideMark/>
          </w:tcPr>
          <w:p w14:paraId="72735BCA" w14:textId="77777777" w:rsidR="009A2182" w:rsidRPr="00322BBE" w:rsidRDefault="009A2182" w:rsidP="00B25224">
            <w:pPr>
              <w:pStyle w:val="TAL"/>
              <w:rPr>
                <w:color w:val="000000"/>
                <w:sz w:val="16"/>
                <w:szCs w:val="16"/>
              </w:rPr>
            </w:pPr>
            <w:r w:rsidRPr="00322BBE">
              <w:rPr>
                <w:color w:val="000000"/>
                <w:sz w:val="16"/>
                <w:szCs w:val="16"/>
              </w:rPr>
              <w:t>C3-246587</w:t>
            </w:r>
          </w:p>
        </w:tc>
        <w:tc>
          <w:tcPr>
            <w:tcW w:w="2248" w:type="pct"/>
            <w:tcBorders>
              <w:top w:val="single" w:sz="4" w:space="0" w:color="auto"/>
              <w:left w:val="single" w:sz="4" w:space="0" w:color="auto"/>
              <w:bottom w:val="single" w:sz="4" w:space="0" w:color="auto"/>
              <w:right w:val="single" w:sz="4" w:space="0" w:color="auto"/>
            </w:tcBorders>
            <w:shd w:val="clear" w:color="auto" w:fill="auto"/>
            <w:noWrap/>
            <w:hideMark/>
          </w:tcPr>
          <w:p w14:paraId="4E954F44" w14:textId="77777777" w:rsidR="009A2182" w:rsidRPr="00322BBE" w:rsidRDefault="009A2182" w:rsidP="00B25224">
            <w:pPr>
              <w:pStyle w:val="TAL"/>
              <w:rPr>
                <w:color w:val="000000"/>
                <w:sz w:val="16"/>
                <w:szCs w:val="16"/>
              </w:rPr>
            </w:pPr>
            <w:r w:rsidRPr="00322BBE">
              <w:rPr>
                <w:color w:val="000000"/>
                <w:sz w:val="16"/>
                <w:szCs w:val="16"/>
              </w:rPr>
              <w:t>Incorrect UPEAS event name in analytics procedure</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510EB958" w14:textId="77777777" w:rsidR="009A2182" w:rsidRPr="00322BBE" w:rsidRDefault="009A2182" w:rsidP="00B25224">
            <w:pPr>
              <w:pStyle w:val="TAL"/>
              <w:rPr>
                <w:color w:val="000000"/>
                <w:sz w:val="16"/>
                <w:szCs w:val="16"/>
              </w:rPr>
            </w:pPr>
            <w:r w:rsidRPr="00322BBE">
              <w:rPr>
                <w:color w:val="000000"/>
                <w:sz w:val="16"/>
                <w:szCs w:val="16"/>
              </w:rPr>
              <w:t>ZTE</w:t>
            </w:r>
          </w:p>
        </w:tc>
        <w:tc>
          <w:tcPr>
            <w:tcW w:w="513" w:type="pct"/>
            <w:tcBorders>
              <w:top w:val="single" w:sz="4" w:space="0" w:color="auto"/>
              <w:left w:val="single" w:sz="4" w:space="0" w:color="auto"/>
              <w:bottom w:val="single" w:sz="4" w:space="0" w:color="auto"/>
              <w:right w:val="single" w:sz="4" w:space="0" w:color="auto"/>
            </w:tcBorders>
            <w:shd w:val="clear" w:color="auto" w:fill="auto"/>
            <w:noWrap/>
            <w:hideMark/>
          </w:tcPr>
          <w:p w14:paraId="3CE95669" w14:textId="77777777" w:rsidR="009A2182" w:rsidRPr="00322BBE" w:rsidRDefault="009A2182" w:rsidP="00B25224">
            <w:pPr>
              <w:pStyle w:val="TAL"/>
              <w:rPr>
                <w:color w:val="000000"/>
                <w:sz w:val="16"/>
                <w:szCs w:val="16"/>
              </w:rPr>
            </w:pPr>
            <w:r w:rsidRPr="00322BBE">
              <w:rPr>
                <w:color w:val="000000"/>
                <w:sz w:val="16"/>
                <w:szCs w:val="16"/>
              </w:rPr>
              <w:t>agreed</w:t>
            </w:r>
          </w:p>
        </w:tc>
        <w:tc>
          <w:tcPr>
            <w:tcW w:w="578" w:type="pct"/>
            <w:tcBorders>
              <w:top w:val="single" w:sz="4" w:space="0" w:color="auto"/>
              <w:left w:val="single" w:sz="4" w:space="0" w:color="auto"/>
              <w:bottom w:val="single" w:sz="4" w:space="0" w:color="auto"/>
              <w:right w:val="single" w:sz="4" w:space="0" w:color="auto"/>
            </w:tcBorders>
            <w:shd w:val="clear" w:color="auto" w:fill="auto"/>
            <w:noWrap/>
            <w:hideMark/>
          </w:tcPr>
          <w:p w14:paraId="5EA4D422" w14:textId="77777777" w:rsidR="009A2182" w:rsidRPr="00322BBE" w:rsidRDefault="009A2182" w:rsidP="00B25224">
            <w:pPr>
              <w:pStyle w:val="TAL"/>
              <w:rPr>
                <w:color w:val="000000"/>
                <w:sz w:val="16"/>
                <w:szCs w:val="16"/>
              </w:rPr>
            </w:pPr>
            <w:r w:rsidRPr="00322BBE">
              <w:rPr>
                <w:color w:val="000000"/>
                <w:sz w:val="16"/>
                <w:szCs w:val="16"/>
              </w:rPr>
              <w:t>C3-246486</w:t>
            </w:r>
          </w:p>
        </w:tc>
        <w:tc>
          <w:tcPr>
            <w:tcW w:w="579" w:type="pct"/>
            <w:tcBorders>
              <w:top w:val="single" w:sz="4" w:space="0" w:color="auto"/>
              <w:left w:val="single" w:sz="4" w:space="0" w:color="auto"/>
              <w:bottom w:val="single" w:sz="4" w:space="0" w:color="auto"/>
              <w:right w:val="single" w:sz="4" w:space="0" w:color="auto"/>
            </w:tcBorders>
            <w:shd w:val="clear" w:color="auto" w:fill="auto"/>
            <w:noWrap/>
            <w:hideMark/>
          </w:tcPr>
          <w:p w14:paraId="746AFBF5" w14:textId="77777777" w:rsidR="009A2182" w:rsidRPr="00322BBE" w:rsidRDefault="009A2182" w:rsidP="00B25224">
            <w:pPr>
              <w:pStyle w:val="TAL"/>
              <w:rPr>
                <w:sz w:val="16"/>
                <w:szCs w:val="16"/>
              </w:rPr>
            </w:pPr>
          </w:p>
        </w:tc>
      </w:tr>
    </w:tbl>
    <w:p w14:paraId="044EE002" w14:textId="77777777" w:rsidR="009A2182" w:rsidRDefault="009A2182" w:rsidP="009A2182">
      <w:pPr>
        <w:pStyle w:val="TH"/>
      </w:pPr>
    </w:p>
    <w:p w14:paraId="60F4520A" w14:textId="77777777" w:rsidR="009A2182" w:rsidRDefault="009A2182" w:rsidP="009A2182">
      <w:pPr>
        <w:pStyle w:val="Heading2"/>
      </w:pPr>
      <w:r>
        <w:br w:type="page"/>
        <w:t>Annex B: List of change requests</w:t>
      </w:r>
    </w:p>
    <w:p w14:paraId="17FC3502" w14:textId="77777777" w:rsidR="009A2182" w:rsidRDefault="009A2182" w:rsidP="009A2182">
      <w:pPr>
        <w:pStyle w:val="TH"/>
      </w:pPr>
    </w:p>
    <w:tbl>
      <w:tblPr>
        <w:tblW w:w="12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239"/>
        <w:gridCol w:w="1637"/>
        <w:gridCol w:w="706"/>
        <w:gridCol w:w="572"/>
        <w:gridCol w:w="547"/>
        <w:gridCol w:w="545"/>
        <w:gridCol w:w="507"/>
        <w:gridCol w:w="1701"/>
        <w:gridCol w:w="986"/>
      </w:tblGrid>
      <w:tr w:rsidR="009A2182" w14:paraId="441E8CEE" w14:textId="77777777" w:rsidTr="00B25224">
        <w:tc>
          <w:tcPr>
            <w:tcW w:w="0" w:type="auto"/>
            <w:shd w:val="clear" w:color="auto" w:fill="auto"/>
          </w:tcPr>
          <w:p w14:paraId="418A4C5E" w14:textId="77777777" w:rsidR="009A2182" w:rsidRDefault="009A2182" w:rsidP="00B25224">
            <w:pPr>
              <w:pStyle w:val="TAH"/>
            </w:pPr>
            <w:r>
              <w:t>Document</w:t>
            </w:r>
          </w:p>
        </w:tc>
        <w:tc>
          <w:tcPr>
            <w:tcW w:w="0" w:type="auto"/>
            <w:shd w:val="clear" w:color="auto" w:fill="auto"/>
          </w:tcPr>
          <w:p w14:paraId="71A0864A" w14:textId="77777777" w:rsidR="009A2182" w:rsidRDefault="009A2182" w:rsidP="00B25224">
            <w:pPr>
              <w:pStyle w:val="TAH"/>
            </w:pPr>
            <w:r>
              <w:t>Title</w:t>
            </w:r>
          </w:p>
        </w:tc>
        <w:tc>
          <w:tcPr>
            <w:tcW w:w="0" w:type="auto"/>
            <w:shd w:val="clear" w:color="auto" w:fill="auto"/>
          </w:tcPr>
          <w:p w14:paraId="364CC469" w14:textId="77777777" w:rsidR="009A2182" w:rsidRDefault="009A2182" w:rsidP="00B25224">
            <w:pPr>
              <w:pStyle w:val="TAH"/>
            </w:pPr>
            <w:r>
              <w:t>Source</w:t>
            </w:r>
          </w:p>
        </w:tc>
        <w:tc>
          <w:tcPr>
            <w:tcW w:w="0" w:type="auto"/>
            <w:shd w:val="clear" w:color="auto" w:fill="auto"/>
          </w:tcPr>
          <w:p w14:paraId="3A17CFFA" w14:textId="77777777" w:rsidR="009A2182" w:rsidRDefault="009A2182" w:rsidP="00B25224">
            <w:pPr>
              <w:pStyle w:val="TAH"/>
            </w:pPr>
            <w:r>
              <w:t>Spec</w:t>
            </w:r>
          </w:p>
        </w:tc>
        <w:tc>
          <w:tcPr>
            <w:tcW w:w="0" w:type="auto"/>
            <w:shd w:val="clear" w:color="auto" w:fill="auto"/>
          </w:tcPr>
          <w:p w14:paraId="3E928FE0" w14:textId="77777777" w:rsidR="009A2182" w:rsidRDefault="009A2182" w:rsidP="00B25224">
            <w:pPr>
              <w:pStyle w:val="TAH"/>
            </w:pPr>
            <w:r>
              <w:t>CR</w:t>
            </w:r>
          </w:p>
        </w:tc>
        <w:tc>
          <w:tcPr>
            <w:tcW w:w="0" w:type="auto"/>
            <w:shd w:val="clear" w:color="auto" w:fill="auto"/>
          </w:tcPr>
          <w:p w14:paraId="17A646FD" w14:textId="77777777" w:rsidR="009A2182" w:rsidRDefault="009A2182" w:rsidP="00B25224">
            <w:pPr>
              <w:pStyle w:val="TAH"/>
            </w:pPr>
            <w:r>
              <w:t>Rev</w:t>
            </w:r>
          </w:p>
        </w:tc>
        <w:tc>
          <w:tcPr>
            <w:tcW w:w="0" w:type="auto"/>
            <w:shd w:val="clear" w:color="auto" w:fill="auto"/>
          </w:tcPr>
          <w:p w14:paraId="60FE1DBE" w14:textId="77777777" w:rsidR="009A2182" w:rsidRDefault="009A2182" w:rsidP="00B25224">
            <w:pPr>
              <w:pStyle w:val="TAH"/>
            </w:pPr>
            <w:proofErr w:type="spellStart"/>
            <w:r>
              <w:t>Rel</w:t>
            </w:r>
            <w:proofErr w:type="spellEnd"/>
          </w:p>
        </w:tc>
        <w:tc>
          <w:tcPr>
            <w:tcW w:w="0" w:type="auto"/>
            <w:shd w:val="clear" w:color="auto" w:fill="auto"/>
          </w:tcPr>
          <w:p w14:paraId="0FC7E6F5" w14:textId="77777777" w:rsidR="009A2182" w:rsidRDefault="009A2182" w:rsidP="00B25224">
            <w:pPr>
              <w:pStyle w:val="TAH"/>
            </w:pPr>
            <w:r>
              <w:t>Cat</w:t>
            </w:r>
          </w:p>
        </w:tc>
        <w:tc>
          <w:tcPr>
            <w:tcW w:w="0" w:type="auto"/>
            <w:shd w:val="clear" w:color="auto" w:fill="auto"/>
          </w:tcPr>
          <w:p w14:paraId="02F3EBD2" w14:textId="77777777" w:rsidR="009A2182" w:rsidRDefault="009A2182" w:rsidP="00B25224">
            <w:pPr>
              <w:pStyle w:val="TAH"/>
            </w:pPr>
            <w:r>
              <w:t>WI</w:t>
            </w:r>
          </w:p>
        </w:tc>
        <w:tc>
          <w:tcPr>
            <w:tcW w:w="0" w:type="auto"/>
            <w:shd w:val="clear" w:color="auto" w:fill="auto"/>
          </w:tcPr>
          <w:p w14:paraId="62AA8E36" w14:textId="77777777" w:rsidR="009A2182" w:rsidRDefault="009A2182" w:rsidP="00B25224">
            <w:pPr>
              <w:pStyle w:val="TAH"/>
            </w:pPr>
            <w:r>
              <w:t>Decision</w:t>
            </w:r>
          </w:p>
        </w:tc>
      </w:tr>
      <w:tr w:rsidR="009A2182" w:rsidRPr="000F2E43" w14:paraId="0F63793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31152BC" w14:textId="77777777" w:rsidR="009A2182" w:rsidRPr="000F2E43" w:rsidRDefault="009A2182" w:rsidP="00B25224">
            <w:pPr>
              <w:pStyle w:val="TAL"/>
              <w:rPr>
                <w:sz w:val="16"/>
              </w:rPr>
            </w:pPr>
            <w:r w:rsidRPr="000F2E43">
              <w:rPr>
                <w:sz w:val="16"/>
              </w:rPr>
              <w:t>C3-246036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FF30E" w14:textId="77777777" w:rsidR="009A2182" w:rsidRPr="000F2E43" w:rsidRDefault="009A2182" w:rsidP="00B25224">
            <w:pPr>
              <w:pStyle w:val="TAL"/>
              <w:rPr>
                <w:sz w:val="16"/>
              </w:rPr>
            </w:pPr>
            <w:proofErr w:type="spellStart"/>
            <w:r w:rsidRPr="000F2E43">
              <w:rPr>
                <w:sz w:val="16"/>
              </w:rPr>
              <w:t>UEId</w:t>
            </w:r>
            <w:proofErr w:type="spellEnd"/>
            <w:r w:rsidRPr="000F2E43">
              <w:rPr>
                <w:sz w:val="16"/>
              </w:rPr>
              <w:t xml:space="preserve"> Service API support for MSISDN verification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C241F" w14:textId="77777777" w:rsidR="009A2182" w:rsidRPr="000F2E43" w:rsidRDefault="009A2182" w:rsidP="00B25224">
            <w:pPr>
              <w:pStyle w:val="TAL"/>
              <w:rPr>
                <w:sz w:val="16"/>
              </w:rPr>
            </w:pPr>
            <w:r w:rsidRPr="000F2E43">
              <w:rPr>
                <w:sz w:val="16"/>
              </w:rPr>
              <w:t>AT&amp;T,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29066"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AA2C6" w14:textId="77777777" w:rsidR="009A2182" w:rsidRPr="000F2E43" w:rsidRDefault="009A2182" w:rsidP="00B25224">
            <w:pPr>
              <w:pStyle w:val="TAL"/>
              <w:rPr>
                <w:sz w:val="16"/>
              </w:rPr>
            </w:pPr>
            <w:r w:rsidRPr="000F2E43">
              <w:rPr>
                <w:sz w:val="16"/>
              </w:rPr>
              <w:t>1419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35A60"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EE38C"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C676D"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873D8" w14:textId="77777777" w:rsidR="009A2182" w:rsidRPr="000F2E43" w:rsidRDefault="009A2182" w:rsidP="00B25224">
            <w:pPr>
              <w:pStyle w:val="TAL"/>
              <w:rPr>
                <w:sz w:val="16"/>
              </w:rPr>
            </w:pPr>
            <w:r w:rsidRPr="000F2E43">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12EF7" w14:textId="77777777" w:rsidR="009A2182" w:rsidRPr="000F2E43" w:rsidRDefault="009A2182" w:rsidP="00B25224">
            <w:pPr>
              <w:pStyle w:val="TAL"/>
              <w:rPr>
                <w:sz w:val="16"/>
              </w:rPr>
            </w:pPr>
            <w:r w:rsidRPr="000F2E43">
              <w:rPr>
                <w:sz w:val="16"/>
              </w:rPr>
              <w:t>postponed</w:t>
            </w:r>
          </w:p>
        </w:tc>
      </w:tr>
      <w:tr w:rsidR="009A2182" w:rsidRPr="000F2E43" w14:paraId="2014A250"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62D473B" w14:textId="77777777" w:rsidR="009A2182" w:rsidRPr="000F2E43" w:rsidRDefault="009A2182" w:rsidP="00B25224">
            <w:pPr>
              <w:pStyle w:val="TAL"/>
              <w:rPr>
                <w:sz w:val="16"/>
              </w:rPr>
            </w:pPr>
            <w:r w:rsidRPr="000F2E43">
              <w:rPr>
                <w:sz w:val="16"/>
              </w:rPr>
              <w:t>C3-246040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29AFE" w14:textId="77777777" w:rsidR="009A2182" w:rsidRPr="000F2E43" w:rsidRDefault="009A2182" w:rsidP="00B25224">
            <w:pPr>
              <w:pStyle w:val="TAL"/>
              <w:rPr>
                <w:sz w:val="16"/>
              </w:rPr>
            </w:pPr>
            <w:r w:rsidRPr="000F2E43">
              <w:rPr>
                <w:sz w:val="16"/>
              </w:rPr>
              <w:t>Support Location services for multiple UEs that share the same 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0E627" w14:textId="77777777" w:rsidR="009A2182" w:rsidRPr="000F2E43" w:rsidRDefault="009A2182" w:rsidP="00B25224">
            <w:pPr>
              <w:pStyle w:val="TAL"/>
              <w:rPr>
                <w:sz w:val="16"/>
              </w:rPr>
            </w:pPr>
            <w:r w:rsidRPr="000F2E43">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A44E1"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135FD" w14:textId="77777777" w:rsidR="009A2182" w:rsidRPr="000F2E43" w:rsidRDefault="009A2182" w:rsidP="00B25224">
            <w:pPr>
              <w:pStyle w:val="TAL"/>
              <w:rPr>
                <w:sz w:val="16"/>
              </w:rPr>
            </w:pPr>
            <w:r w:rsidRPr="000F2E43">
              <w:rPr>
                <w:sz w:val="16"/>
              </w:rPr>
              <w:t>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12B56"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868F8"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FCD0E"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A7F8E"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C52E4" w14:textId="77777777" w:rsidR="009A2182" w:rsidRPr="000F2E43" w:rsidRDefault="009A2182" w:rsidP="00B25224">
            <w:pPr>
              <w:pStyle w:val="TAL"/>
              <w:rPr>
                <w:sz w:val="16"/>
              </w:rPr>
            </w:pPr>
            <w:r w:rsidRPr="000F2E43">
              <w:rPr>
                <w:sz w:val="16"/>
              </w:rPr>
              <w:t>not pursued</w:t>
            </w:r>
          </w:p>
        </w:tc>
      </w:tr>
      <w:tr w:rsidR="009A2182" w:rsidRPr="000F2E43" w14:paraId="70836765"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2A3945A" w14:textId="77777777" w:rsidR="009A2182" w:rsidRPr="000F2E43" w:rsidRDefault="009A2182" w:rsidP="00B25224">
            <w:pPr>
              <w:pStyle w:val="TAL"/>
              <w:rPr>
                <w:sz w:val="16"/>
              </w:rPr>
            </w:pPr>
            <w:r w:rsidRPr="000F2E43">
              <w:rPr>
                <w:sz w:val="16"/>
              </w:rPr>
              <w:t>C3-246041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F30DC" w14:textId="77777777" w:rsidR="009A2182" w:rsidRPr="000F2E43" w:rsidRDefault="009A2182" w:rsidP="00B25224">
            <w:pPr>
              <w:pStyle w:val="TAL"/>
              <w:rPr>
                <w:sz w:val="16"/>
              </w:rPr>
            </w:pPr>
            <w:r w:rsidRPr="000F2E43">
              <w:rPr>
                <w:sz w:val="16"/>
              </w:rPr>
              <w:t>Support N6 delay measurement via AF influence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264E6" w14:textId="77777777" w:rsidR="009A2182" w:rsidRPr="000F2E43" w:rsidRDefault="009A2182" w:rsidP="00B25224">
            <w:pPr>
              <w:pStyle w:val="TAL"/>
              <w:rPr>
                <w:sz w:val="16"/>
              </w:rPr>
            </w:pPr>
            <w:r w:rsidRPr="000F2E43">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5CADC"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424C6" w14:textId="77777777" w:rsidR="009A2182" w:rsidRPr="000F2E43" w:rsidRDefault="009A2182" w:rsidP="00B25224">
            <w:pPr>
              <w:pStyle w:val="TAL"/>
              <w:rPr>
                <w:sz w:val="16"/>
              </w:rPr>
            </w:pPr>
            <w:r w:rsidRPr="000F2E43">
              <w:rPr>
                <w:sz w:val="16"/>
              </w:rPr>
              <w:t>690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3AB61"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26DD8"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CEDDB"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DC419" w14:textId="77777777" w:rsidR="009A2182" w:rsidRPr="000F2E43" w:rsidRDefault="009A2182" w:rsidP="00B25224">
            <w:pPr>
              <w:pStyle w:val="TAL"/>
              <w:rPr>
                <w:sz w:val="16"/>
              </w:rPr>
            </w:pPr>
            <w:r w:rsidRPr="000F2E43">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8CF3E" w14:textId="77777777" w:rsidR="009A2182" w:rsidRPr="000F2E43" w:rsidRDefault="009A2182" w:rsidP="00B25224">
            <w:pPr>
              <w:pStyle w:val="TAL"/>
              <w:rPr>
                <w:sz w:val="16"/>
              </w:rPr>
            </w:pPr>
            <w:r w:rsidRPr="000F2E43">
              <w:rPr>
                <w:sz w:val="16"/>
              </w:rPr>
              <w:t>merged</w:t>
            </w:r>
          </w:p>
        </w:tc>
      </w:tr>
      <w:tr w:rsidR="009A2182" w:rsidRPr="000F2E43" w14:paraId="2F47BE45"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C2280C7" w14:textId="77777777" w:rsidR="009A2182" w:rsidRPr="000F2E43" w:rsidRDefault="009A2182" w:rsidP="00B25224">
            <w:pPr>
              <w:pStyle w:val="TAL"/>
              <w:rPr>
                <w:sz w:val="16"/>
              </w:rPr>
            </w:pPr>
            <w:r w:rsidRPr="000F2E43">
              <w:rPr>
                <w:sz w:val="16"/>
              </w:rPr>
              <w:t>C3-246042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3527F" w14:textId="77777777" w:rsidR="009A2182" w:rsidRPr="000F2E43" w:rsidRDefault="009A2182" w:rsidP="00B25224">
            <w:pPr>
              <w:pStyle w:val="TAL"/>
              <w:rPr>
                <w:sz w:val="16"/>
              </w:rPr>
            </w:pPr>
            <w:r w:rsidRPr="000F2E43">
              <w:rPr>
                <w:sz w:val="16"/>
              </w:rPr>
              <w:t>Support N6 delay measurement via AF influence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0A3E2" w14:textId="77777777" w:rsidR="009A2182" w:rsidRPr="000F2E43" w:rsidRDefault="009A2182" w:rsidP="00B25224">
            <w:pPr>
              <w:pStyle w:val="TAL"/>
              <w:rPr>
                <w:sz w:val="16"/>
              </w:rPr>
            </w:pPr>
            <w:r w:rsidRPr="000F2E43">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BF576"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479F8" w14:textId="77777777" w:rsidR="009A2182" w:rsidRPr="000F2E43" w:rsidRDefault="009A2182" w:rsidP="00B25224">
            <w:pPr>
              <w:pStyle w:val="TAL"/>
              <w:rPr>
                <w:sz w:val="16"/>
              </w:rPr>
            </w:pPr>
            <w:r w:rsidRPr="000F2E43">
              <w:rPr>
                <w:sz w:val="16"/>
              </w:rPr>
              <w:t>1420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81196"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76FF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E898E"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FE322" w14:textId="77777777" w:rsidR="009A2182" w:rsidRPr="000F2E43" w:rsidRDefault="009A2182" w:rsidP="00B25224">
            <w:pPr>
              <w:pStyle w:val="TAL"/>
              <w:rPr>
                <w:sz w:val="16"/>
              </w:rPr>
            </w:pPr>
            <w:r w:rsidRPr="000F2E43">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93AF6" w14:textId="77777777" w:rsidR="009A2182" w:rsidRPr="000F2E43" w:rsidRDefault="009A2182" w:rsidP="00B25224">
            <w:pPr>
              <w:pStyle w:val="TAL"/>
              <w:rPr>
                <w:sz w:val="16"/>
              </w:rPr>
            </w:pPr>
            <w:r w:rsidRPr="000F2E43">
              <w:rPr>
                <w:sz w:val="16"/>
              </w:rPr>
              <w:t>revised</w:t>
            </w:r>
          </w:p>
        </w:tc>
      </w:tr>
      <w:tr w:rsidR="009A2182" w:rsidRPr="000F2E43" w14:paraId="53136C5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E5B1ACE" w14:textId="77777777" w:rsidR="009A2182" w:rsidRPr="000F2E43" w:rsidRDefault="009A2182" w:rsidP="00B25224">
            <w:pPr>
              <w:pStyle w:val="TAL"/>
              <w:rPr>
                <w:sz w:val="16"/>
              </w:rPr>
            </w:pPr>
            <w:r w:rsidRPr="000F2E43">
              <w:rPr>
                <w:sz w:val="16"/>
              </w:rPr>
              <w:t>C3-246043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04473" w14:textId="77777777" w:rsidR="009A2182" w:rsidRPr="000F2E43" w:rsidRDefault="009A2182" w:rsidP="00B25224">
            <w:pPr>
              <w:pStyle w:val="TAL"/>
              <w:rPr>
                <w:sz w:val="16"/>
              </w:rPr>
            </w:pPr>
            <w:r w:rsidRPr="000F2E43">
              <w:rPr>
                <w:sz w:val="16"/>
              </w:rPr>
              <w:t>Support monitoring event for store and forward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ED41B" w14:textId="77777777" w:rsidR="009A2182" w:rsidRPr="000F2E43" w:rsidRDefault="009A2182" w:rsidP="00B25224">
            <w:pPr>
              <w:pStyle w:val="TAL"/>
              <w:rPr>
                <w:sz w:val="16"/>
              </w:rPr>
            </w:pPr>
            <w:r w:rsidRPr="000F2E43">
              <w:rPr>
                <w:sz w:val="16"/>
              </w:rPr>
              <w:t>CATT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BF1F8" w14:textId="77777777" w:rsidR="009A2182" w:rsidRPr="000F2E43" w:rsidRDefault="009A2182" w:rsidP="00B25224">
            <w:pPr>
              <w:pStyle w:val="TAL"/>
              <w:rPr>
                <w:sz w:val="16"/>
              </w:rPr>
            </w:pPr>
            <w:r w:rsidRPr="000F2E43">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E689F" w14:textId="77777777" w:rsidR="009A2182" w:rsidRPr="000F2E43" w:rsidRDefault="009A2182" w:rsidP="00B25224">
            <w:pPr>
              <w:pStyle w:val="TAL"/>
              <w:rPr>
                <w:sz w:val="16"/>
              </w:rPr>
            </w:pPr>
            <w:r w:rsidRPr="000F2E43">
              <w:rPr>
                <w:sz w:val="16"/>
              </w:rPr>
              <w:t>887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07813"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B425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D3B2D"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42E4D" w14:textId="77777777" w:rsidR="009A2182" w:rsidRPr="000F2E43" w:rsidRDefault="009A2182" w:rsidP="00B25224">
            <w:pPr>
              <w:pStyle w:val="TAL"/>
              <w:rPr>
                <w:sz w:val="16"/>
              </w:rPr>
            </w:pPr>
            <w:r w:rsidRPr="000F2E43">
              <w:rPr>
                <w:sz w:val="16"/>
              </w:rPr>
              <w:t>5GSAT_Ph3_ARCH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10AAD" w14:textId="77777777" w:rsidR="009A2182" w:rsidRPr="000F2E43" w:rsidRDefault="009A2182" w:rsidP="00B25224">
            <w:pPr>
              <w:pStyle w:val="TAL"/>
              <w:rPr>
                <w:sz w:val="16"/>
              </w:rPr>
            </w:pPr>
            <w:r w:rsidRPr="000F2E43">
              <w:rPr>
                <w:sz w:val="16"/>
              </w:rPr>
              <w:t>merged</w:t>
            </w:r>
          </w:p>
        </w:tc>
      </w:tr>
      <w:tr w:rsidR="009A2182" w:rsidRPr="000F2E43" w14:paraId="34B2183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B30D346" w14:textId="77777777" w:rsidR="009A2182" w:rsidRPr="000F2E43" w:rsidRDefault="009A2182" w:rsidP="00B25224">
            <w:pPr>
              <w:pStyle w:val="TAL"/>
              <w:rPr>
                <w:sz w:val="16"/>
              </w:rPr>
            </w:pPr>
            <w:r w:rsidRPr="000F2E43">
              <w:rPr>
                <w:sz w:val="16"/>
              </w:rPr>
              <w:t>C3-246045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5F3B5" w14:textId="77777777" w:rsidR="009A2182" w:rsidRPr="000F2E43" w:rsidRDefault="009A2182" w:rsidP="00B25224">
            <w:pPr>
              <w:pStyle w:val="TAL"/>
              <w:rPr>
                <w:sz w:val="16"/>
              </w:rPr>
            </w:pPr>
            <w:r w:rsidRPr="000F2E43">
              <w:rPr>
                <w:sz w:val="16"/>
              </w:rPr>
              <w:t>Introduction of AIMLE service in SEAL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320F9" w14:textId="77777777" w:rsidR="009A2182" w:rsidRPr="000F2E43" w:rsidRDefault="009A2182" w:rsidP="00B25224">
            <w:pPr>
              <w:pStyle w:val="TAL"/>
              <w:rPr>
                <w:sz w:val="16"/>
              </w:rPr>
            </w:pPr>
            <w:r w:rsidRPr="000F2E43">
              <w:rPr>
                <w:sz w:val="16"/>
              </w:rPr>
              <w:t>Ericsson, Samsung, 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4CF77"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7EE5C" w14:textId="77777777" w:rsidR="009A2182" w:rsidRPr="000F2E43" w:rsidRDefault="009A2182" w:rsidP="00B25224">
            <w:pPr>
              <w:pStyle w:val="TAL"/>
              <w:rPr>
                <w:sz w:val="16"/>
              </w:rPr>
            </w:pPr>
            <w:r w:rsidRPr="000F2E43">
              <w:rPr>
                <w:sz w:val="16"/>
              </w:rPr>
              <w:t>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00914"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90CF3"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28118"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F661C" w14:textId="77777777" w:rsidR="009A2182" w:rsidRPr="000F2E43" w:rsidRDefault="009A2182" w:rsidP="00B25224">
            <w:pPr>
              <w:pStyle w:val="TAL"/>
              <w:rPr>
                <w:sz w:val="16"/>
              </w:rPr>
            </w:pPr>
            <w:proofErr w:type="spellStart"/>
            <w:r w:rsidRPr="000F2E43">
              <w:rPr>
                <w:sz w:val="16"/>
              </w:rPr>
              <w:t>AIML_App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D2BB1" w14:textId="77777777" w:rsidR="009A2182" w:rsidRPr="000F2E43" w:rsidRDefault="009A2182" w:rsidP="00B25224">
            <w:pPr>
              <w:pStyle w:val="TAL"/>
              <w:rPr>
                <w:sz w:val="16"/>
              </w:rPr>
            </w:pPr>
            <w:r w:rsidRPr="000F2E43">
              <w:rPr>
                <w:sz w:val="16"/>
              </w:rPr>
              <w:t>revised</w:t>
            </w:r>
          </w:p>
        </w:tc>
      </w:tr>
      <w:tr w:rsidR="009A2182" w:rsidRPr="000F2E43" w14:paraId="433AF5C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F58CE6D" w14:textId="77777777" w:rsidR="009A2182" w:rsidRPr="000F2E43" w:rsidRDefault="009A2182" w:rsidP="00B25224">
            <w:pPr>
              <w:pStyle w:val="TAL"/>
              <w:rPr>
                <w:sz w:val="16"/>
              </w:rPr>
            </w:pPr>
            <w:r w:rsidRPr="000F2E43">
              <w:rPr>
                <w:sz w:val="16"/>
              </w:rPr>
              <w:t>C3-246047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40582" w14:textId="77777777" w:rsidR="009A2182" w:rsidRPr="000F2E43" w:rsidRDefault="009A2182" w:rsidP="00B25224">
            <w:pPr>
              <w:pStyle w:val="TAL"/>
              <w:rPr>
                <w:sz w:val="16"/>
              </w:rPr>
            </w:pPr>
            <w:proofErr w:type="spellStart"/>
            <w:r w:rsidRPr="000F2E43">
              <w:rPr>
                <w:sz w:val="16"/>
              </w:rPr>
              <w:t>SS_ADAE_collision_detection_analytics</w:t>
            </w:r>
            <w:proofErr w:type="spellEnd"/>
            <w:r w:rsidRPr="000F2E43">
              <w:rPr>
                <w:sz w:val="16"/>
              </w:rPr>
              <w:t xml:space="preserve">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44B3B"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6EBC7"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006DD" w14:textId="77777777" w:rsidR="009A2182" w:rsidRPr="000F2E43" w:rsidRDefault="009A2182" w:rsidP="00B25224">
            <w:pPr>
              <w:pStyle w:val="TAL"/>
              <w:rPr>
                <w:sz w:val="16"/>
              </w:rPr>
            </w:pPr>
            <w:r w:rsidRPr="000F2E43">
              <w:rPr>
                <w:sz w:val="16"/>
              </w:rPr>
              <w:t>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41065"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5D0CE"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827B5"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81F6D"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A55D0" w14:textId="77777777" w:rsidR="009A2182" w:rsidRPr="000F2E43" w:rsidRDefault="009A2182" w:rsidP="00B25224">
            <w:pPr>
              <w:pStyle w:val="TAL"/>
              <w:rPr>
                <w:sz w:val="16"/>
              </w:rPr>
            </w:pPr>
            <w:r w:rsidRPr="000F2E43">
              <w:rPr>
                <w:sz w:val="16"/>
              </w:rPr>
              <w:t>revised</w:t>
            </w:r>
          </w:p>
        </w:tc>
      </w:tr>
      <w:tr w:rsidR="009A2182" w:rsidRPr="000F2E43" w14:paraId="0609037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7F31494" w14:textId="77777777" w:rsidR="009A2182" w:rsidRPr="000F2E43" w:rsidRDefault="009A2182" w:rsidP="00B25224">
            <w:pPr>
              <w:pStyle w:val="TAL"/>
              <w:rPr>
                <w:sz w:val="16"/>
              </w:rPr>
            </w:pPr>
            <w:r w:rsidRPr="000F2E43">
              <w:rPr>
                <w:sz w:val="16"/>
              </w:rPr>
              <w:t>C3-246048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94A54" w14:textId="77777777" w:rsidR="009A2182" w:rsidRPr="000F2E43" w:rsidRDefault="009A2182" w:rsidP="00B25224">
            <w:pPr>
              <w:pStyle w:val="TAL"/>
              <w:rPr>
                <w:sz w:val="16"/>
              </w:rPr>
            </w:pPr>
            <w:proofErr w:type="spellStart"/>
            <w:r w:rsidRPr="000F2E43">
              <w:rPr>
                <w:sz w:val="16"/>
              </w:rPr>
              <w:t>SS_ADAE_location-related_UE_group_analytics</w:t>
            </w:r>
            <w:proofErr w:type="spellEnd"/>
            <w:r w:rsidRPr="000F2E43">
              <w:rPr>
                <w:sz w:val="16"/>
              </w:rPr>
              <w:t xml:space="preserve">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56D2F"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A506F"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C7A2F" w14:textId="77777777" w:rsidR="009A2182" w:rsidRPr="000F2E43" w:rsidRDefault="009A2182" w:rsidP="00B25224">
            <w:pPr>
              <w:pStyle w:val="TAL"/>
              <w:rPr>
                <w:sz w:val="16"/>
              </w:rPr>
            </w:pPr>
            <w:r w:rsidRPr="000F2E43">
              <w:rPr>
                <w:sz w:val="16"/>
              </w:rPr>
              <w:t>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817F7"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C561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F97D4"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09A4C"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C403C" w14:textId="77777777" w:rsidR="009A2182" w:rsidRPr="000F2E43" w:rsidRDefault="009A2182" w:rsidP="00B25224">
            <w:pPr>
              <w:pStyle w:val="TAL"/>
              <w:rPr>
                <w:sz w:val="16"/>
              </w:rPr>
            </w:pPr>
            <w:r w:rsidRPr="000F2E43">
              <w:rPr>
                <w:sz w:val="16"/>
              </w:rPr>
              <w:t>revised</w:t>
            </w:r>
          </w:p>
        </w:tc>
      </w:tr>
      <w:tr w:rsidR="009A2182" w:rsidRPr="000F2E43" w14:paraId="45CB03F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2D75CAD" w14:textId="77777777" w:rsidR="009A2182" w:rsidRPr="000F2E43" w:rsidRDefault="009A2182" w:rsidP="00B25224">
            <w:pPr>
              <w:pStyle w:val="TAL"/>
              <w:rPr>
                <w:sz w:val="16"/>
              </w:rPr>
            </w:pPr>
            <w:r w:rsidRPr="000F2E43">
              <w:rPr>
                <w:sz w:val="16"/>
              </w:rPr>
              <w:t>C3-246049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B2E44" w14:textId="77777777" w:rsidR="009A2182" w:rsidRPr="000F2E43" w:rsidRDefault="009A2182" w:rsidP="00B25224">
            <w:pPr>
              <w:pStyle w:val="TAL"/>
              <w:rPr>
                <w:sz w:val="16"/>
              </w:rPr>
            </w:pPr>
            <w:r w:rsidRPr="000F2E43">
              <w:rPr>
                <w:sz w:val="16"/>
              </w:rPr>
              <w:t>Support of handling of headers in N5 interface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AC33E"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0E183"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83D14" w14:textId="77777777" w:rsidR="009A2182" w:rsidRPr="000F2E43" w:rsidRDefault="009A2182" w:rsidP="00B25224">
            <w:pPr>
              <w:pStyle w:val="TAL"/>
              <w:rPr>
                <w:sz w:val="16"/>
              </w:rPr>
            </w:pPr>
            <w:r w:rsidRPr="000F2E43">
              <w:rPr>
                <w:sz w:val="16"/>
              </w:rPr>
              <w:t>691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BDD9C"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1B67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1BDEF"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05755" w14:textId="77777777" w:rsidR="009A2182" w:rsidRPr="000F2E43" w:rsidRDefault="009A2182" w:rsidP="00B25224">
            <w:pPr>
              <w:pStyle w:val="TAL"/>
              <w:rPr>
                <w:sz w:val="16"/>
              </w:rPr>
            </w:pPr>
            <w:r w:rsidRPr="000F2E43">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34C18" w14:textId="77777777" w:rsidR="009A2182" w:rsidRPr="000F2E43" w:rsidRDefault="009A2182" w:rsidP="00B25224">
            <w:pPr>
              <w:pStyle w:val="TAL"/>
              <w:rPr>
                <w:sz w:val="16"/>
              </w:rPr>
            </w:pPr>
            <w:r w:rsidRPr="000F2E43">
              <w:rPr>
                <w:sz w:val="16"/>
              </w:rPr>
              <w:t>merged</w:t>
            </w:r>
          </w:p>
        </w:tc>
      </w:tr>
      <w:tr w:rsidR="009A2182" w:rsidRPr="000F2E43" w14:paraId="3C151594"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86507DC" w14:textId="77777777" w:rsidR="009A2182" w:rsidRPr="000F2E43" w:rsidRDefault="009A2182" w:rsidP="00B25224">
            <w:pPr>
              <w:pStyle w:val="TAL"/>
              <w:rPr>
                <w:sz w:val="16"/>
              </w:rPr>
            </w:pPr>
            <w:r w:rsidRPr="000F2E43">
              <w:rPr>
                <w:sz w:val="16"/>
              </w:rPr>
              <w:t>C3-246051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B3B91" w14:textId="77777777" w:rsidR="009A2182" w:rsidRPr="000F2E43" w:rsidRDefault="009A2182" w:rsidP="00B25224">
            <w:pPr>
              <w:pStyle w:val="TAL"/>
              <w:rPr>
                <w:sz w:val="16"/>
              </w:rPr>
            </w:pPr>
            <w:r w:rsidRPr="000F2E43">
              <w:rPr>
                <w:sz w:val="16"/>
              </w:rPr>
              <w:t xml:space="preserve">Providing an indication of supporting model training for LMF-based AI/ML Positioning in the </w:t>
            </w:r>
            <w:proofErr w:type="spellStart"/>
            <w:r w:rsidRPr="000F2E43">
              <w:rPr>
                <w:sz w:val="16"/>
              </w:rPr>
              <w:t>Nnwdaf_MLModelProvision</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90FCE" w14:textId="77777777" w:rsidR="009A2182" w:rsidRPr="000F2E43" w:rsidRDefault="009A2182" w:rsidP="00B25224">
            <w:pPr>
              <w:pStyle w:val="TAL"/>
              <w:rPr>
                <w:sz w:val="16"/>
              </w:rPr>
            </w:pPr>
            <w:r w:rsidRPr="000F2E43">
              <w:rPr>
                <w:sz w:val="16"/>
              </w:rPr>
              <w:t>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01B7E"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B7974" w14:textId="77777777" w:rsidR="009A2182" w:rsidRPr="000F2E43" w:rsidRDefault="009A2182" w:rsidP="00B25224">
            <w:pPr>
              <w:pStyle w:val="TAL"/>
              <w:rPr>
                <w:sz w:val="16"/>
              </w:rPr>
            </w:pPr>
            <w:r w:rsidRPr="000F2E43">
              <w:rPr>
                <w:sz w:val="16"/>
              </w:rPr>
              <w:t>966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F3853"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0924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7BA1B"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B6644"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F0AFC" w14:textId="77777777" w:rsidR="009A2182" w:rsidRPr="000F2E43" w:rsidRDefault="009A2182" w:rsidP="00B25224">
            <w:pPr>
              <w:pStyle w:val="TAL"/>
              <w:rPr>
                <w:sz w:val="16"/>
              </w:rPr>
            </w:pPr>
            <w:r w:rsidRPr="000F2E43">
              <w:rPr>
                <w:sz w:val="16"/>
              </w:rPr>
              <w:t>postponed</w:t>
            </w:r>
          </w:p>
        </w:tc>
      </w:tr>
      <w:tr w:rsidR="009A2182" w:rsidRPr="000F2E43" w14:paraId="768B9B5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FE992CE" w14:textId="77777777" w:rsidR="009A2182" w:rsidRPr="000F2E43" w:rsidRDefault="009A2182" w:rsidP="00B25224">
            <w:pPr>
              <w:pStyle w:val="TAL"/>
              <w:rPr>
                <w:sz w:val="16"/>
              </w:rPr>
            </w:pPr>
            <w:r w:rsidRPr="000F2E43">
              <w:rPr>
                <w:sz w:val="16"/>
              </w:rPr>
              <w:t>C3-246053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1A515" w14:textId="77777777" w:rsidR="009A2182" w:rsidRPr="000F2E43" w:rsidRDefault="009A2182" w:rsidP="00B25224">
            <w:pPr>
              <w:pStyle w:val="TAL"/>
              <w:rPr>
                <w:sz w:val="16"/>
              </w:rPr>
            </w:pPr>
            <w:r w:rsidRPr="000F2E43">
              <w:rPr>
                <w:sz w:val="16"/>
              </w:rPr>
              <w:t xml:space="preserve">Support for traffic routing outcome in UP Path change event notification of </w:t>
            </w:r>
            <w:proofErr w:type="spellStart"/>
            <w:r w:rsidRPr="000F2E43">
              <w:rPr>
                <w:sz w:val="16"/>
              </w:rPr>
              <w:t>TrafficInfluence</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6CB9A" w14:textId="77777777" w:rsidR="009A2182" w:rsidRPr="000F2E43" w:rsidRDefault="009A2182" w:rsidP="00B25224">
            <w:pPr>
              <w:pStyle w:val="TAL"/>
              <w:rPr>
                <w:sz w:val="16"/>
              </w:rPr>
            </w:pPr>
            <w:proofErr w:type="spellStart"/>
            <w:r w:rsidRPr="000F2E43">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BCE6"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470E2" w14:textId="77777777" w:rsidR="009A2182" w:rsidRPr="000F2E43" w:rsidRDefault="009A2182" w:rsidP="00B25224">
            <w:pPr>
              <w:pStyle w:val="TAL"/>
              <w:rPr>
                <w:sz w:val="16"/>
              </w:rPr>
            </w:pPr>
            <w:r w:rsidRPr="000F2E43">
              <w:rPr>
                <w:sz w:val="16"/>
              </w:rPr>
              <w:t>1421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B8A2F"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0FF20"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81E22"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8B7F9" w14:textId="77777777" w:rsidR="009A2182" w:rsidRPr="000F2E43" w:rsidRDefault="009A2182" w:rsidP="00B25224">
            <w:pPr>
              <w:pStyle w:val="TAL"/>
              <w:rPr>
                <w:sz w:val="16"/>
              </w:rPr>
            </w:pPr>
            <w:r w:rsidRPr="000F2E43">
              <w:rPr>
                <w:sz w:val="16"/>
              </w:rPr>
              <w:t>5GS_Ph1-CT, 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69915" w14:textId="77777777" w:rsidR="009A2182" w:rsidRPr="000F2E43" w:rsidRDefault="009A2182" w:rsidP="00B25224">
            <w:pPr>
              <w:pStyle w:val="TAL"/>
              <w:rPr>
                <w:sz w:val="16"/>
              </w:rPr>
            </w:pPr>
            <w:r w:rsidRPr="000F2E43">
              <w:rPr>
                <w:sz w:val="16"/>
              </w:rPr>
              <w:t>revised</w:t>
            </w:r>
          </w:p>
        </w:tc>
      </w:tr>
      <w:tr w:rsidR="009A2182" w:rsidRPr="000F2E43" w14:paraId="772C82D5"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4D4055E" w14:textId="77777777" w:rsidR="009A2182" w:rsidRPr="000F2E43" w:rsidRDefault="009A2182" w:rsidP="00B25224">
            <w:pPr>
              <w:pStyle w:val="TAL"/>
              <w:rPr>
                <w:sz w:val="16"/>
              </w:rPr>
            </w:pPr>
            <w:r w:rsidRPr="000F2E43">
              <w:rPr>
                <w:sz w:val="16"/>
              </w:rPr>
              <w:t>C3-246054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EC52F" w14:textId="77777777" w:rsidR="009A2182" w:rsidRPr="000F2E43" w:rsidRDefault="009A2182" w:rsidP="00B25224">
            <w:pPr>
              <w:pStyle w:val="TAL"/>
              <w:rPr>
                <w:sz w:val="16"/>
              </w:rPr>
            </w:pPr>
            <w:r w:rsidRPr="000F2E43">
              <w:rPr>
                <w:sz w:val="16"/>
              </w:rPr>
              <w:t>Addition of traffic routing outcome request in UP path change event subscription to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F7457" w14:textId="77777777" w:rsidR="009A2182" w:rsidRPr="000F2E43" w:rsidRDefault="009A2182" w:rsidP="00B25224">
            <w:pPr>
              <w:pStyle w:val="TAL"/>
              <w:rPr>
                <w:sz w:val="16"/>
              </w:rPr>
            </w:pPr>
            <w:proofErr w:type="spellStart"/>
            <w:r w:rsidRPr="000F2E43">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F0665" w14:textId="77777777" w:rsidR="009A2182" w:rsidRPr="000F2E43" w:rsidRDefault="009A2182" w:rsidP="00B25224">
            <w:pPr>
              <w:pStyle w:val="TAL"/>
              <w:rPr>
                <w:sz w:val="16"/>
              </w:rPr>
            </w:pPr>
            <w:r w:rsidRPr="000F2E43">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533E6" w14:textId="77777777" w:rsidR="009A2182" w:rsidRPr="000F2E43" w:rsidRDefault="009A2182" w:rsidP="00B25224">
            <w:pPr>
              <w:pStyle w:val="TAL"/>
              <w:rPr>
                <w:sz w:val="16"/>
              </w:rPr>
            </w:pPr>
            <w:r w:rsidRPr="000F2E43">
              <w:rPr>
                <w:sz w:val="16"/>
              </w:rPr>
              <w:t>1285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4C4EA"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30DFD"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C799B"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1E8DA" w14:textId="77777777" w:rsidR="009A2182" w:rsidRPr="000F2E43" w:rsidRDefault="009A2182" w:rsidP="00B25224">
            <w:pPr>
              <w:pStyle w:val="TAL"/>
              <w:rPr>
                <w:sz w:val="16"/>
              </w:rPr>
            </w:pPr>
            <w:r w:rsidRPr="000F2E43">
              <w:rPr>
                <w:sz w:val="16"/>
              </w:rPr>
              <w:t>5GS_Ph1-CT, 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EE038" w14:textId="77777777" w:rsidR="009A2182" w:rsidRPr="000F2E43" w:rsidRDefault="009A2182" w:rsidP="00B25224">
            <w:pPr>
              <w:pStyle w:val="TAL"/>
              <w:rPr>
                <w:sz w:val="16"/>
              </w:rPr>
            </w:pPr>
            <w:r w:rsidRPr="000F2E43">
              <w:rPr>
                <w:sz w:val="16"/>
              </w:rPr>
              <w:t>revised</w:t>
            </w:r>
          </w:p>
        </w:tc>
      </w:tr>
      <w:tr w:rsidR="009A2182" w:rsidRPr="000F2E43" w14:paraId="30DA689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1A411F4" w14:textId="77777777" w:rsidR="009A2182" w:rsidRPr="000F2E43" w:rsidRDefault="009A2182" w:rsidP="00B25224">
            <w:pPr>
              <w:pStyle w:val="TAL"/>
              <w:rPr>
                <w:sz w:val="16"/>
              </w:rPr>
            </w:pPr>
            <w:r w:rsidRPr="000F2E43">
              <w:rPr>
                <w:sz w:val="16"/>
              </w:rPr>
              <w:t>C3-246055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178C3" w14:textId="77777777" w:rsidR="009A2182" w:rsidRPr="000F2E43" w:rsidRDefault="009A2182" w:rsidP="00B25224">
            <w:pPr>
              <w:pStyle w:val="TAL"/>
              <w:rPr>
                <w:sz w:val="16"/>
              </w:rPr>
            </w:pPr>
            <w:r w:rsidRPr="000F2E43">
              <w:rPr>
                <w:sz w:val="16"/>
              </w:rPr>
              <w:t>Addition of traffic routing outcome in UP path change Event Notification in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29061" w14:textId="77777777" w:rsidR="009A2182" w:rsidRPr="000F2E43" w:rsidRDefault="009A2182" w:rsidP="00B25224">
            <w:pPr>
              <w:pStyle w:val="TAL"/>
              <w:rPr>
                <w:sz w:val="16"/>
              </w:rPr>
            </w:pPr>
            <w:proofErr w:type="spellStart"/>
            <w:r w:rsidRPr="000F2E43">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9BFC8" w14:textId="77777777" w:rsidR="009A2182" w:rsidRPr="000F2E43" w:rsidRDefault="009A2182" w:rsidP="00B25224">
            <w:pPr>
              <w:pStyle w:val="TAL"/>
              <w:rPr>
                <w:sz w:val="16"/>
              </w:rPr>
            </w:pPr>
            <w:r w:rsidRPr="000F2E43">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F120E" w14:textId="77777777" w:rsidR="009A2182" w:rsidRPr="000F2E43" w:rsidRDefault="009A2182" w:rsidP="00B25224">
            <w:pPr>
              <w:pStyle w:val="TAL"/>
              <w:rPr>
                <w:sz w:val="16"/>
              </w:rPr>
            </w:pPr>
            <w:r w:rsidRPr="000F2E43">
              <w:rPr>
                <w:sz w:val="16"/>
              </w:rPr>
              <w:t>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477FA"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BAA4E"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14F2C"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726D8" w14:textId="77777777" w:rsidR="009A2182" w:rsidRPr="000F2E43" w:rsidRDefault="009A2182" w:rsidP="00B25224">
            <w:pPr>
              <w:pStyle w:val="TAL"/>
              <w:rPr>
                <w:sz w:val="16"/>
              </w:rPr>
            </w:pPr>
            <w:r w:rsidRPr="000F2E43">
              <w:rPr>
                <w:sz w:val="16"/>
              </w:rPr>
              <w:t>5GS_Ph1-CT, 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A20D5" w14:textId="77777777" w:rsidR="009A2182" w:rsidRPr="000F2E43" w:rsidRDefault="009A2182" w:rsidP="00B25224">
            <w:pPr>
              <w:pStyle w:val="TAL"/>
              <w:rPr>
                <w:sz w:val="16"/>
              </w:rPr>
            </w:pPr>
            <w:r w:rsidRPr="000F2E43">
              <w:rPr>
                <w:sz w:val="16"/>
              </w:rPr>
              <w:t>revised</w:t>
            </w:r>
          </w:p>
        </w:tc>
      </w:tr>
      <w:tr w:rsidR="009A2182" w:rsidRPr="000F2E43" w14:paraId="6D2D54A4"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5EB4132" w14:textId="77777777" w:rsidR="009A2182" w:rsidRPr="000F2E43" w:rsidRDefault="009A2182" w:rsidP="00B25224">
            <w:pPr>
              <w:pStyle w:val="TAL"/>
              <w:rPr>
                <w:sz w:val="16"/>
              </w:rPr>
            </w:pPr>
            <w:r w:rsidRPr="000F2E43">
              <w:rPr>
                <w:sz w:val="16"/>
              </w:rPr>
              <w:t>C3-246056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0FAEC" w14:textId="77777777" w:rsidR="009A2182" w:rsidRPr="000F2E43" w:rsidRDefault="009A2182" w:rsidP="00B25224">
            <w:pPr>
              <w:pStyle w:val="TAL"/>
              <w:rPr>
                <w:sz w:val="16"/>
              </w:rPr>
            </w:pPr>
            <w:r w:rsidRPr="000F2E43">
              <w:rPr>
                <w:sz w:val="16"/>
              </w:rPr>
              <w:t>Addition of traffic routing outcome request in UP path change event subscription in UDR for future PDU(s)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70ED2" w14:textId="77777777" w:rsidR="009A2182" w:rsidRPr="000F2E43" w:rsidRDefault="009A2182" w:rsidP="00B25224">
            <w:pPr>
              <w:pStyle w:val="TAL"/>
              <w:rPr>
                <w:sz w:val="16"/>
              </w:rPr>
            </w:pPr>
            <w:proofErr w:type="spellStart"/>
            <w:r w:rsidRPr="000F2E43">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0551A" w14:textId="77777777" w:rsidR="009A2182" w:rsidRPr="000F2E43" w:rsidRDefault="009A2182" w:rsidP="00B25224">
            <w:pPr>
              <w:pStyle w:val="TAL"/>
              <w:rPr>
                <w:sz w:val="16"/>
              </w:rPr>
            </w:pPr>
            <w:r w:rsidRPr="000F2E43">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D6C82" w14:textId="77777777" w:rsidR="009A2182" w:rsidRPr="000F2E43" w:rsidRDefault="009A2182" w:rsidP="00B25224">
            <w:pPr>
              <w:pStyle w:val="TAL"/>
              <w:rPr>
                <w:sz w:val="16"/>
              </w:rPr>
            </w:pPr>
            <w:r w:rsidRPr="000F2E43">
              <w:rPr>
                <w:sz w:val="16"/>
              </w:rPr>
              <w:t>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89B8F"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478B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8E8EA"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C3553" w14:textId="77777777" w:rsidR="009A2182" w:rsidRPr="000F2E43" w:rsidRDefault="009A2182" w:rsidP="00B25224">
            <w:pPr>
              <w:pStyle w:val="TAL"/>
              <w:rPr>
                <w:sz w:val="16"/>
              </w:rPr>
            </w:pPr>
            <w:r w:rsidRPr="000F2E43">
              <w:rPr>
                <w:sz w:val="16"/>
              </w:rPr>
              <w:t>5GS_Ph1-CT, 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65C3D" w14:textId="77777777" w:rsidR="009A2182" w:rsidRPr="000F2E43" w:rsidRDefault="009A2182" w:rsidP="00B25224">
            <w:pPr>
              <w:pStyle w:val="TAL"/>
              <w:rPr>
                <w:sz w:val="16"/>
              </w:rPr>
            </w:pPr>
            <w:r w:rsidRPr="000F2E43">
              <w:rPr>
                <w:sz w:val="16"/>
              </w:rPr>
              <w:t>revised</w:t>
            </w:r>
          </w:p>
        </w:tc>
      </w:tr>
      <w:tr w:rsidR="009A2182" w:rsidRPr="000F2E43" w14:paraId="5CD7103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F151887" w14:textId="77777777" w:rsidR="009A2182" w:rsidRPr="000F2E43" w:rsidRDefault="009A2182" w:rsidP="00B25224">
            <w:pPr>
              <w:pStyle w:val="TAL"/>
              <w:rPr>
                <w:sz w:val="16"/>
              </w:rPr>
            </w:pPr>
            <w:r w:rsidRPr="000F2E43">
              <w:rPr>
                <w:sz w:val="16"/>
              </w:rPr>
              <w:t>C3-246057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AE41C" w14:textId="77777777" w:rsidR="009A2182" w:rsidRPr="000F2E43" w:rsidRDefault="009A2182" w:rsidP="00B25224">
            <w:pPr>
              <w:pStyle w:val="TAL"/>
              <w:rPr>
                <w:sz w:val="16"/>
              </w:rPr>
            </w:pPr>
            <w:r w:rsidRPr="000F2E43">
              <w:rPr>
                <w:sz w:val="16"/>
              </w:rPr>
              <w:t xml:space="preserve">Support of </w:t>
            </w:r>
            <w:proofErr w:type="spellStart"/>
            <w:r w:rsidRPr="000F2E43">
              <w:rPr>
                <w:sz w:val="16"/>
              </w:rPr>
              <w:t>MultiTrafficInflu</w:t>
            </w:r>
            <w:proofErr w:type="spellEnd"/>
            <w:r w:rsidRPr="000F2E43">
              <w:rPr>
                <w:sz w:val="16"/>
              </w:rPr>
              <w:t xml:space="preserve"> Feature for future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DE3C2" w14:textId="77777777" w:rsidR="009A2182" w:rsidRPr="000F2E43" w:rsidRDefault="009A2182" w:rsidP="00B25224">
            <w:pPr>
              <w:pStyle w:val="TAL"/>
              <w:rPr>
                <w:sz w:val="16"/>
              </w:rPr>
            </w:pPr>
            <w:proofErr w:type="spellStart"/>
            <w:r w:rsidRPr="000F2E43">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75E4B" w14:textId="77777777" w:rsidR="009A2182" w:rsidRPr="000F2E43" w:rsidRDefault="009A2182" w:rsidP="00B25224">
            <w:pPr>
              <w:pStyle w:val="TAL"/>
              <w:rPr>
                <w:sz w:val="16"/>
              </w:rPr>
            </w:pPr>
            <w:r w:rsidRPr="000F2E43">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954C4" w14:textId="77777777" w:rsidR="009A2182" w:rsidRPr="000F2E43" w:rsidRDefault="009A2182" w:rsidP="00B25224">
            <w:pPr>
              <w:pStyle w:val="TAL"/>
              <w:rPr>
                <w:sz w:val="16"/>
              </w:rPr>
            </w:pPr>
            <w:r w:rsidRPr="000F2E43">
              <w:rPr>
                <w:sz w:val="16"/>
              </w:rPr>
              <w:t>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59DCC"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3769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99D1A"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CE043" w14:textId="77777777" w:rsidR="009A2182" w:rsidRPr="000F2E43" w:rsidRDefault="009A2182" w:rsidP="00B25224">
            <w:pPr>
              <w:pStyle w:val="TAL"/>
              <w:rPr>
                <w:sz w:val="16"/>
              </w:rPr>
            </w:pPr>
            <w:r w:rsidRPr="000F2E43">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440CE" w14:textId="77777777" w:rsidR="009A2182" w:rsidRPr="000F2E43" w:rsidRDefault="009A2182" w:rsidP="00B25224">
            <w:pPr>
              <w:pStyle w:val="TAL"/>
              <w:rPr>
                <w:sz w:val="16"/>
              </w:rPr>
            </w:pPr>
            <w:r w:rsidRPr="000F2E43">
              <w:rPr>
                <w:sz w:val="16"/>
              </w:rPr>
              <w:t>revised</w:t>
            </w:r>
          </w:p>
        </w:tc>
      </w:tr>
      <w:tr w:rsidR="009A2182" w:rsidRPr="000F2E43" w14:paraId="54B861F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1956DFD" w14:textId="77777777" w:rsidR="009A2182" w:rsidRPr="000F2E43" w:rsidRDefault="009A2182" w:rsidP="00B25224">
            <w:pPr>
              <w:pStyle w:val="TAL"/>
              <w:rPr>
                <w:sz w:val="16"/>
              </w:rPr>
            </w:pPr>
            <w:r w:rsidRPr="000F2E43">
              <w:rPr>
                <w:sz w:val="16"/>
              </w:rPr>
              <w:t>C3-246058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9473F" w14:textId="77777777" w:rsidR="009A2182" w:rsidRPr="000F2E43" w:rsidRDefault="009A2182" w:rsidP="00B25224">
            <w:pPr>
              <w:pStyle w:val="TAL"/>
              <w:rPr>
                <w:sz w:val="16"/>
              </w:rPr>
            </w:pPr>
            <w:r w:rsidRPr="000F2E43">
              <w:rPr>
                <w:sz w:val="16"/>
              </w:rPr>
              <w:t xml:space="preserve">Removal of restriction on </w:t>
            </w:r>
            <w:proofErr w:type="spellStart"/>
            <w:r w:rsidRPr="000F2E43">
              <w:rPr>
                <w:sz w:val="16"/>
              </w:rPr>
              <w:t>MultiTrafficInflu</w:t>
            </w:r>
            <w:proofErr w:type="spellEnd"/>
            <w:r w:rsidRPr="000F2E43">
              <w:rPr>
                <w:sz w:val="16"/>
              </w:rPr>
              <w:t xml:space="preserve"> feature for future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F088A" w14:textId="77777777" w:rsidR="009A2182" w:rsidRPr="000F2E43" w:rsidRDefault="009A2182" w:rsidP="00B25224">
            <w:pPr>
              <w:pStyle w:val="TAL"/>
              <w:rPr>
                <w:sz w:val="16"/>
              </w:rPr>
            </w:pPr>
            <w:proofErr w:type="spellStart"/>
            <w:r w:rsidRPr="000F2E43">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76901"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42127" w14:textId="77777777" w:rsidR="009A2182" w:rsidRPr="000F2E43" w:rsidRDefault="009A2182" w:rsidP="00B25224">
            <w:pPr>
              <w:pStyle w:val="TAL"/>
              <w:rPr>
                <w:sz w:val="16"/>
              </w:rPr>
            </w:pPr>
            <w:r w:rsidRPr="000F2E43">
              <w:rPr>
                <w:sz w:val="16"/>
              </w:rPr>
              <w:t>1319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8D48C"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ED09B"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5AAAB"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12C39" w14:textId="77777777" w:rsidR="009A2182" w:rsidRPr="000F2E43" w:rsidRDefault="009A2182" w:rsidP="00B25224">
            <w:pPr>
              <w:pStyle w:val="TAL"/>
              <w:rPr>
                <w:sz w:val="16"/>
              </w:rPr>
            </w:pPr>
            <w:r w:rsidRPr="000F2E43">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A7933" w14:textId="77777777" w:rsidR="009A2182" w:rsidRPr="000F2E43" w:rsidRDefault="009A2182" w:rsidP="00B25224">
            <w:pPr>
              <w:pStyle w:val="TAL"/>
              <w:rPr>
                <w:sz w:val="16"/>
              </w:rPr>
            </w:pPr>
            <w:r w:rsidRPr="000F2E43">
              <w:rPr>
                <w:sz w:val="16"/>
              </w:rPr>
              <w:t>revised</w:t>
            </w:r>
          </w:p>
        </w:tc>
      </w:tr>
      <w:tr w:rsidR="009A2182" w:rsidRPr="000F2E43" w14:paraId="12CBFE9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093CCD3" w14:textId="77777777" w:rsidR="009A2182" w:rsidRPr="000F2E43" w:rsidRDefault="009A2182" w:rsidP="00B25224">
            <w:pPr>
              <w:pStyle w:val="TAL"/>
              <w:rPr>
                <w:sz w:val="16"/>
              </w:rPr>
            </w:pPr>
            <w:r w:rsidRPr="000F2E43">
              <w:rPr>
                <w:sz w:val="16"/>
              </w:rPr>
              <w:t>C3-246059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5910C" w14:textId="77777777" w:rsidR="009A2182" w:rsidRPr="000F2E43" w:rsidRDefault="009A2182" w:rsidP="00B25224">
            <w:pPr>
              <w:pStyle w:val="TAL"/>
              <w:rPr>
                <w:sz w:val="16"/>
              </w:rPr>
            </w:pPr>
            <w:r w:rsidRPr="000F2E43">
              <w:rPr>
                <w:sz w:val="16"/>
              </w:rPr>
              <w:t>Supporting transfer of media related information over N6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A3D66" w14:textId="77777777" w:rsidR="009A2182" w:rsidRPr="000F2E43" w:rsidRDefault="009A2182" w:rsidP="00B25224">
            <w:pPr>
              <w:pStyle w:val="TAL"/>
              <w:rPr>
                <w:sz w:val="16"/>
              </w:rPr>
            </w:pPr>
            <w:r w:rsidRPr="000F2E43">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222D5" w14:textId="77777777" w:rsidR="009A2182" w:rsidRPr="000F2E43" w:rsidRDefault="009A2182" w:rsidP="00B25224">
            <w:pPr>
              <w:pStyle w:val="TAL"/>
              <w:rPr>
                <w:sz w:val="16"/>
              </w:rPr>
            </w:pPr>
            <w:r w:rsidRPr="000F2E43">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F343C" w14:textId="77777777" w:rsidR="009A2182" w:rsidRPr="000F2E43" w:rsidRDefault="009A2182" w:rsidP="00B25224">
            <w:pPr>
              <w:pStyle w:val="TAL"/>
              <w:rPr>
                <w:sz w:val="16"/>
              </w:rPr>
            </w:pPr>
            <w:r w:rsidRPr="000F2E43">
              <w:rPr>
                <w:sz w:val="16"/>
              </w:rPr>
              <w:t>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3C4B4"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DFE3E"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F43A0"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22652" w14:textId="77777777" w:rsidR="009A2182" w:rsidRPr="000F2E43" w:rsidRDefault="009A2182" w:rsidP="00B25224">
            <w:pPr>
              <w:pStyle w:val="TAL"/>
              <w:rPr>
                <w:sz w:val="16"/>
              </w:rPr>
            </w:pPr>
            <w:r w:rsidRPr="000F2E43">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4DF6C" w14:textId="77777777" w:rsidR="009A2182" w:rsidRPr="000F2E43" w:rsidRDefault="009A2182" w:rsidP="00B25224">
            <w:pPr>
              <w:pStyle w:val="TAL"/>
              <w:rPr>
                <w:sz w:val="16"/>
              </w:rPr>
            </w:pPr>
            <w:r w:rsidRPr="000F2E43">
              <w:rPr>
                <w:sz w:val="16"/>
              </w:rPr>
              <w:t>revised</w:t>
            </w:r>
          </w:p>
        </w:tc>
      </w:tr>
      <w:tr w:rsidR="009A2182" w:rsidRPr="000F2E43" w14:paraId="46889DFD"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6F29DDB" w14:textId="77777777" w:rsidR="009A2182" w:rsidRPr="000F2E43" w:rsidRDefault="009A2182" w:rsidP="00B25224">
            <w:pPr>
              <w:pStyle w:val="TAL"/>
              <w:rPr>
                <w:sz w:val="16"/>
              </w:rPr>
            </w:pPr>
            <w:r w:rsidRPr="000F2E43">
              <w:rPr>
                <w:sz w:val="16"/>
              </w:rPr>
              <w:t>C3-246061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E9A7A" w14:textId="77777777" w:rsidR="009A2182" w:rsidRPr="000F2E43" w:rsidRDefault="009A2182" w:rsidP="00B25224">
            <w:pPr>
              <w:pStyle w:val="TAL"/>
              <w:rPr>
                <w:sz w:val="16"/>
              </w:rPr>
            </w:pPr>
            <w:r w:rsidRPr="000F2E43">
              <w:rPr>
                <w:sz w:val="16"/>
              </w:rPr>
              <w:t>CAG information parameter provision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8EB7A" w14:textId="77777777" w:rsidR="009A2182" w:rsidRPr="000F2E43" w:rsidRDefault="009A2182" w:rsidP="00B25224">
            <w:pPr>
              <w:pStyle w:val="TAL"/>
              <w:rPr>
                <w:sz w:val="16"/>
              </w:rPr>
            </w:pPr>
            <w:r w:rsidRPr="000F2E43">
              <w:rPr>
                <w:sz w:val="16"/>
              </w:rPr>
              <w:t>Nokia, ZTE, Ericsson, Huawei, Verizon, NTT DOCOMO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E60CA"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40B70" w14:textId="77777777" w:rsidR="009A2182" w:rsidRPr="000F2E43" w:rsidRDefault="009A2182" w:rsidP="00B25224">
            <w:pPr>
              <w:pStyle w:val="TAL"/>
              <w:rPr>
                <w:sz w:val="16"/>
              </w:rPr>
            </w:pPr>
            <w:r w:rsidRPr="000F2E43">
              <w:rPr>
                <w:sz w:val="16"/>
              </w:rPr>
              <w:t>1360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78A4D" w14:textId="77777777" w:rsidR="009A2182" w:rsidRPr="000F2E43" w:rsidRDefault="009A2182" w:rsidP="00B25224">
            <w:pPr>
              <w:pStyle w:val="TAR"/>
              <w:rPr>
                <w:sz w:val="16"/>
              </w:rPr>
            </w:pPr>
            <w:r w:rsidRPr="000F2E43">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171C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7D0C4"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0BC62" w14:textId="77777777" w:rsidR="009A2182" w:rsidRPr="000F2E43" w:rsidRDefault="009A2182" w:rsidP="00B25224">
            <w:pPr>
              <w:pStyle w:val="TAL"/>
              <w:rPr>
                <w:sz w:val="16"/>
              </w:rPr>
            </w:pPr>
            <w:r w:rsidRPr="000F2E43">
              <w:rPr>
                <w:sz w:val="16"/>
              </w:rPr>
              <w:t>5G_Femto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7B285" w14:textId="77777777" w:rsidR="009A2182" w:rsidRPr="000F2E43" w:rsidRDefault="009A2182" w:rsidP="00B25224">
            <w:pPr>
              <w:pStyle w:val="TAL"/>
              <w:rPr>
                <w:sz w:val="16"/>
              </w:rPr>
            </w:pPr>
            <w:r w:rsidRPr="000F2E43">
              <w:rPr>
                <w:sz w:val="16"/>
              </w:rPr>
              <w:t>agreed</w:t>
            </w:r>
          </w:p>
        </w:tc>
      </w:tr>
      <w:tr w:rsidR="009A2182" w:rsidRPr="000F2E43" w14:paraId="54773D20"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221CE8D" w14:textId="77777777" w:rsidR="009A2182" w:rsidRPr="000F2E43" w:rsidRDefault="009A2182" w:rsidP="00B25224">
            <w:pPr>
              <w:pStyle w:val="TAL"/>
              <w:rPr>
                <w:sz w:val="16"/>
              </w:rPr>
            </w:pPr>
            <w:r w:rsidRPr="000F2E43">
              <w:rPr>
                <w:sz w:val="16"/>
              </w:rPr>
              <w:t>C3-246062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DB051" w14:textId="77777777" w:rsidR="009A2182" w:rsidRPr="000F2E43" w:rsidRDefault="009A2182" w:rsidP="00B25224">
            <w:pPr>
              <w:pStyle w:val="TAL"/>
              <w:rPr>
                <w:sz w:val="16"/>
              </w:rPr>
            </w:pPr>
            <w:r w:rsidRPr="000F2E43">
              <w:rPr>
                <w:sz w:val="16"/>
              </w:rPr>
              <w:t>CAG information parameter provision API data model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1FD00" w14:textId="77777777" w:rsidR="009A2182" w:rsidRPr="000F2E43" w:rsidRDefault="009A2182" w:rsidP="00B25224">
            <w:pPr>
              <w:pStyle w:val="TAL"/>
              <w:rPr>
                <w:sz w:val="16"/>
              </w:rPr>
            </w:pPr>
            <w:r w:rsidRPr="000F2E43">
              <w:rPr>
                <w:sz w:val="16"/>
              </w:rPr>
              <w:t>Nokia, ZTE, Ericsson, Huawei, Verizon, NTT DOCOMO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3D738"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4609B" w14:textId="77777777" w:rsidR="009A2182" w:rsidRPr="000F2E43" w:rsidRDefault="009A2182" w:rsidP="00B25224">
            <w:pPr>
              <w:pStyle w:val="TAL"/>
              <w:rPr>
                <w:sz w:val="16"/>
              </w:rPr>
            </w:pPr>
            <w:r w:rsidRPr="000F2E43">
              <w:rPr>
                <w:sz w:val="16"/>
              </w:rPr>
              <w:t>1361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AC4F2" w14:textId="77777777" w:rsidR="009A2182" w:rsidRPr="000F2E43" w:rsidRDefault="009A2182" w:rsidP="00B25224">
            <w:pPr>
              <w:pStyle w:val="TAR"/>
              <w:rPr>
                <w:sz w:val="16"/>
              </w:rPr>
            </w:pPr>
            <w:r w:rsidRPr="000F2E43">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238F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FB598"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65099" w14:textId="77777777" w:rsidR="009A2182" w:rsidRPr="000F2E43" w:rsidRDefault="009A2182" w:rsidP="00B25224">
            <w:pPr>
              <w:pStyle w:val="TAL"/>
              <w:rPr>
                <w:sz w:val="16"/>
              </w:rPr>
            </w:pPr>
            <w:r w:rsidRPr="000F2E43">
              <w:rPr>
                <w:sz w:val="16"/>
              </w:rPr>
              <w:t>5G_Femto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EE941" w14:textId="77777777" w:rsidR="009A2182" w:rsidRPr="000F2E43" w:rsidRDefault="009A2182" w:rsidP="00B25224">
            <w:pPr>
              <w:pStyle w:val="TAL"/>
              <w:rPr>
                <w:sz w:val="16"/>
              </w:rPr>
            </w:pPr>
            <w:r w:rsidRPr="000F2E43">
              <w:rPr>
                <w:sz w:val="16"/>
              </w:rPr>
              <w:t>agreed</w:t>
            </w:r>
          </w:p>
        </w:tc>
      </w:tr>
      <w:tr w:rsidR="009A2182" w:rsidRPr="000F2E43" w14:paraId="320CA6B6"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D70DEA5" w14:textId="77777777" w:rsidR="009A2182" w:rsidRPr="000F2E43" w:rsidRDefault="009A2182" w:rsidP="00B25224">
            <w:pPr>
              <w:pStyle w:val="TAL"/>
              <w:rPr>
                <w:sz w:val="16"/>
              </w:rPr>
            </w:pPr>
            <w:r w:rsidRPr="000F2E43">
              <w:rPr>
                <w:sz w:val="16"/>
              </w:rPr>
              <w:t>C3-246063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A60F7" w14:textId="77777777" w:rsidR="009A2182" w:rsidRPr="000F2E43" w:rsidRDefault="009A2182" w:rsidP="00B25224">
            <w:pPr>
              <w:pStyle w:val="TAL"/>
              <w:rPr>
                <w:sz w:val="16"/>
              </w:rPr>
            </w:pPr>
            <w:r w:rsidRPr="000F2E43">
              <w:rPr>
                <w:sz w:val="16"/>
              </w:rPr>
              <w:t>CAG information parameter provision open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6DBD8" w14:textId="77777777" w:rsidR="009A2182" w:rsidRPr="000F2E43" w:rsidRDefault="009A2182" w:rsidP="00B25224">
            <w:pPr>
              <w:pStyle w:val="TAL"/>
              <w:rPr>
                <w:sz w:val="16"/>
              </w:rPr>
            </w:pPr>
            <w:r w:rsidRPr="000F2E43">
              <w:rPr>
                <w:sz w:val="16"/>
              </w:rPr>
              <w:t>Nokia, ZTE, Ericsson, Huawei, Verizon, NTT DOCOMO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CA789"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42A35" w14:textId="77777777" w:rsidR="009A2182" w:rsidRPr="000F2E43" w:rsidRDefault="009A2182" w:rsidP="00B25224">
            <w:pPr>
              <w:pStyle w:val="TAL"/>
              <w:rPr>
                <w:sz w:val="16"/>
              </w:rPr>
            </w:pPr>
            <w:r w:rsidRPr="000F2E43">
              <w:rPr>
                <w:sz w:val="16"/>
              </w:rPr>
              <w:t>1362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3FB68" w14:textId="77777777" w:rsidR="009A2182" w:rsidRPr="000F2E43" w:rsidRDefault="009A2182" w:rsidP="00B25224">
            <w:pPr>
              <w:pStyle w:val="TAR"/>
              <w:rPr>
                <w:sz w:val="16"/>
              </w:rPr>
            </w:pPr>
            <w:r w:rsidRPr="000F2E43">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0C1E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BEEAD"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00CF6" w14:textId="77777777" w:rsidR="009A2182" w:rsidRPr="000F2E43" w:rsidRDefault="009A2182" w:rsidP="00B25224">
            <w:pPr>
              <w:pStyle w:val="TAL"/>
              <w:rPr>
                <w:sz w:val="16"/>
              </w:rPr>
            </w:pPr>
            <w:r w:rsidRPr="000F2E43">
              <w:rPr>
                <w:sz w:val="16"/>
              </w:rPr>
              <w:t>5G_Femto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DEFFD" w14:textId="77777777" w:rsidR="009A2182" w:rsidRPr="000F2E43" w:rsidRDefault="009A2182" w:rsidP="00B25224">
            <w:pPr>
              <w:pStyle w:val="TAL"/>
              <w:rPr>
                <w:sz w:val="16"/>
              </w:rPr>
            </w:pPr>
            <w:r w:rsidRPr="000F2E43">
              <w:rPr>
                <w:sz w:val="16"/>
              </w:rPr>
              <w:t>agreed</w:t>
            </w:r>
          </w:p>
        </w:tc>
      </w:tr>
      <w:tr w:rsidR="009A2182" w:rsidRPr="000F2E43" w14:paraId="76EDA58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A6459E1" w14:textId="77777777" w:rsidR="009A2182" w:rsidRPr="000F2E43" w:rsidRDefault="009A2182" w:rsidP="00B25224">
            <w:pPr>
              <w:pStyle w:val="TAL"/>
              <w:rPr>
                <w:sz w:val="16"/>
              </w:rPr>
            </w:pPr>
            <w:r w:rsidRPr="000F2E43">
              <w:rPr>
                <w:sz w:val="16"/>
              </w:rPr>
              <w:t>C3-246064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8C455" w14:textId="77777777" w:rsidR="009A2182" w:rsidRPr="000F2E43" w:rsidRDefault="009A2182" w:rsidP="00B25224">
            <w:pPr>
              <w:pStyle w:val="TAL"/>
              <w:rPr>
                <w:sz w:val="16"/>
              </w:rPr>
            </w:pPr>
            <w:r w:rsidRPr="000F2E43">
              <w:rPr>
                <w:sz w:val="16"/>
              </w:rPr>
              <w:t>Clarification on URSP and ANDSP rules used by UE in non-subscribed SNPN.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0E88B"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5D30B" w14:textId="77777777" w:rsidR="009A2182" w:rsidRPr="000F2E43" w:rsidRDefault="009A2182" w:rsidP="00B25224">
            <w:pPr>
              <w:pStyle w:val="TAL"/>
              <w:rPr>
                <w:sz w:val="16"/>
              </w:rPr>
            </w:pPr>
            <w:r w:rsidRPr="000F2E43">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E2FD3" w14:textId="77777777" w:rsidR="009A2182" w:rsidRPr="000F2E43" w:rsidRDefault="009A2182" w:rsidP="00B25224">
            <w:pPr>
              <w:pStyle w:val="TAL"/>
              <w:rPr>
                <w:sz w:val="16"/>
              </w:rPr>
            </w:pPr>
            <w:r w:rsidRPr="000F2E43">
              <w:rPr>
                <w:sz w:val="16"/>
              </w:rPr>
              <w:t>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DA1E6"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8ABC6"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2C61C"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711B0" w14:textId="77777777" w:rsidR="009A2182" w:rsidRPr="000F2E43" w:rsidRDefault="009A2182" w:rsidP="00B25224">
            <w:pPr>
              <w:pStyle w:val="TAL"/>
              <w:rPr>
                <w:sz w:val="16"/>
              </w:rPr>
            </w:pPr>
            <w:r w:rsidRPr="000F2E43">
              <w:rPr>
                <w:sz w:val="16"/>
              </w:rPr>
              <w:t>TEI19, eNPN_Ph2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E6DF8" w14:textId="77777777" w:rsidR="009A2182" w:rsidRPr="000F2E43" w:rsidRDefault="009A2182" w:rsidP="00B25224">
            <w:pPr>
              <w:pStyle w:val="TAL"/>
              <w:rPr>
                <w:sz w:val="16"/>
              </w:rPr>
            </w:pPr>
            <w:r w:rsidRPr="000F2E43">
              <w:rPr>
                <w:sz w:val="16"/>
              </w:rPr>
              <w:t>revised</w:t>
            </w:r>
          </w:p>
        </w:tc>
      </w:tr>
      <w:tr w:rsidR="009A2182" w:rsidRPr="000F2E43" w14:paraId="2C3B62D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5F4DFA0" w14:textId="77777777" w:rsidR="009A2182" w:rsidRPr="000F2E43" w:rsidRDefault="009A2182" w:rsidP="00B25224">
            <w:pPr>
              <w:pStyle w:val="TAL"/>
              <w:rPr>
                <w:sz w:val="16"/>
              </w:rPr>
            </w:pPr>
            <w:r w:rsidRPr="000F2E43">
              <w:rPr>
                <w:sz w:val="16"/>
              </w:rPr>
              <w:t>C3-246066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33C906" w14:textId="77777777" w:rsidR="009A2182" w:rsidRPr="000F2E43" w:rsidRDefault="009A2182" w:rsidP="00B25224">
            <w:pPr>
              <w:pStyle w:val="TAL"/>
              <w:rPr>
                <w:sz w:val="16"/>
              </w:rPr>
            </w:pPr>
            <w:r w:rsidRPr="000F2E43">
              <w:rPr>
                <w:sz w:val="16"/>
              </w:rPr>
              <w:t>Clarification regarding PDU Session Traffic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3EB75"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CC025" w14:textId="77777777" w:rsidR="009A2182" w:rsidRPr="000F2E43" w:rsidRDefault="009A2182" w:rsidP="00B25224">
            <w:pPr>
              <w:pStyle w:val="TAL"/>
              <w:rPr>
                <w:sz w:val="16"/>
              </w:rPr>
            </w:pPr>
            <w:r w:rsidRPr="000F2E43">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420B5" w14:textId="77777777" w:rsidR="009A2182" w:rsidRPr="000F2E43" w:rsidRDefault="009A2182" w:rsidP="00B25224">
            <w:pPr>
              <w:pStyle w:val="TAL"/>
              <w:rPr>
                <w:sz w:val="16"/>
              </w:rPr>
            </w:pPr>
            <w:r w:rsidRPr="000F2E43">
              <w:rPr>
                <w:sz w:val="16"/>
              </w:rPr>
              <w:t>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7B4B8"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CBF13"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B19A4"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364F8" w14:textId="77777777" w:rsidR="009A2182" w:rsidRPr="000F2E43" w:rsidRDefault="009A2182" w:rsidP="00B25224">
            <w:pPr>
              <w:pStyle w:val="TAL"/>
              <w:rPr>
                <w:sz w:val="16"/>
              </w:rPr>
            </w:pPr>
            <w:r w:rsidRPr="000F2E43">
              <w:rPr>
                <w:sz w:val="16"/>
              </w:rPr>
              <w:t xml:space="preserve">TEI19, </w:t>
            </w:r>
            <w:proofErr w:type="spellStart"/>
            <w:r w:rsidRPr="000F2E43">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5675E" w14:textId="77777777" w:rsidR="009A2182" w:rsidRPr="000F2E43" w:rsidRDefault="009A2182" w:rsidP="00B25224">
            <w:pPr>
              <w:pStyle w:val="TAL"/>
              <w:rPr>
                <w:sz w:val="16"/>
              </w:rPr>
            </w:pPr>
            <w:r w:rsidRPr="000F2E43">
              <w:rPr>
                <w:sz w:val="16"/>
              </w:rPr>
              <w:t>agreed</w:t>
            </w:r>
          </w:p>
        </w:tc>
      </w:tr>
      <w:tr w:rsidR="009A2182" w:rsidRPr="000F2E43" w14:paraId="4B8089A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D4C4000" w14:textId="77777777" w:rsidR="009A2182" w:rsidRPr="000F2E43" w:rsidRDefault="009A2182" w:rsidP="00B25224">
            <w:pPr>
              <w:pStyle w:val="TAL"/>
              <w:rPr>
                <w:sz w:val="16"/>
              </w:rPr>
            </w:pPr>
            <w:r w:rsidRPr="000F2E43">
              <w:rPr>
                <w:sz w:val="16"/>
              </w:rPr>
              <w:t>C3-246067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03509" w14:textId="77777777" w:rsidR="009A2182" w:rsidRPr="000F2E43" w:rsidRDefault="009A2182" w:rsidP="00B25224">
            <w:pPr>
              <w:pStyle w:val="TAL"/>
              <w:rPr>
                <w:sz w:val="16"/>
              </w:rPr>
            </w:pPr>
            <w:r w:rsidRPr="000F2E43">
              <w:rPr>
                <w:sz w:val="16"/>
              </w:rPr>
              <w:t>Clarification regarding PDU Session Traffic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F8FFB"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377CF"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8220F" w14:textId="77777777" w:rsidR="009A2182" w:rsidRPr="000F2E43" w:rsidRDefault="009A2182" w:rsidP="00B25224">
            <w:pPr>
              <w:pStyle w:val="TAL"/>
              <w:rPr>
                <w:sz w:val="16"/>
              </w:rPr>
            </w:pPr>
            <w:r w:rsidRPr="000F2E43">
              <w:rPr>
                <w:sz w:val="16"/>
              </w:rPr>
              <w:t>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F559F"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462C5"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DE747"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E3BBF" w14:textId="77777777" w:rsidR="009A2182" w:rsidRPr="000F2E43" w:rsidRDefault="009A2182" w:rsidP="00B25224">
            <w:pPr>
              <w:pStyle w:val="TAL"/>
              <w:rPr>
                <w:sz w:val="16"/>
              </w:rPr>
            </w:pPr>
            <w:r w:rsidRPr="000F2E43">
              <w:rPr>
                <w:sz w:val="16"/>
              </w:rPr>
              <w:t xml:space="preserve">TEI19, </w:t>
            </w:r>
            <w:proofErr w:type="spellStart"/>
            <w:r w:rsidRPr="000F2E43">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70DFD" w14:textId="77777777" w:rsidR="009A2182" w:rsidRPr="000F2E43" w:rsidRDefault="009A2182" w:rsidP="00B25224">
            <w:pPr>
              <w:pStyle w:val="TAL"/>
              <w:rPr>
                <w:sz w:val="16"/>
              </w:rPr>
            </w:pPr>
            <w:r w:rsidRPr="000F2E43">
              <w:rPr>
                <w:sz w:val="16"/>
              </w:rPr>
              <w:t>withdrawn</w:t>
            </w:r>
          </w:p>
        </w:tc>
      </w:tr>
      <w:tr w:rsidR="009A2182" w:rsidRPr="000F2E43" w14:paraId="341416A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D2D0D41" w14:textId="77777777" w:rsidR="009A2182" w:rsidRPr="000F2E43" w:rsidRDefault="009A2182" w:rsidP="00B25224">
            <w:pPr>
              <w:pStyle w:val="TAL"/>
              <w:rPr>
                <w:sz w:val="16"/>
              </w:rPr>
            </w:pPr>
            <w:r w:rsidRPr="000F2E43">
              <w:rPr>
                <w:sz w:val="16"/>
              </w:rPr>
              <w:t>C3-246071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244B0" w14:textId="77777777" w:rsidR="009A2182" w:rsidRPr="000F2E43" w:rsidRDefault="009A2182" w:rsidP="00B25224">
            <w:pPr>
              <w:pStyle w:val="TAL"/>
              <w:rPr>
                <w:sz w:val="16"/>
              </w:rPr>
            </w:pPr>
            <w:r w:rsidRPr="000F2E43">
              <w:rPr>
                <w:sz w:val="16"/>
              </w:rPr>
              <w:t>Complete the support of the retrieval of the same Application Data when stored in multiple SEALDD Servers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1F81E"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86B1E" w14:textId="77777777" w:rsidR="009A2182" w:rsidRPr="000F2E43" w:rsidRDefault="009A2182" w:rsidP="00B25224">
            <w:pPr>
              <w:pStyle w:val="TAL"/>
              <w:rPr>
                <w:sz w:val="16"/>
              </w:rPr>
            </w:pPr>
            <w:r w:rsidRPr="000F2E43">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23E08" w14:textId="77777777" w:rsidR="009A2182" w:rsidRPr="000F2E43" w:rsidRDefault="009A2182" w:rsidP="00B25224">
            <w:pPr>
              <w:pStyle w:val="TAL"/>
              <w:rPr>
                <w:sz w:val="16"/>
              </w:rPr>
            </w:pPr>
            <w:r w:rsidRPr="000F2E43">
              <w:rPr>
                <w:sz w:val="16"/>
              </w:rPr>
              <w:t>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29478"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69816"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54B54"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785FF" w14:textId="77777777" w:rsidR="009A2182" w:rsidRPr="000F2E43" w:rsidRDefault="009A2182" w:rsidP="00B25224">
            <w:pPr>
              <w:pStyle w:val="TAL"/>
              <w:rPr>
                <w:sz w:val="16"/>
              </w:rPr>
            </w:pPr>
            <w:r w:rsidRPr="000F2E43">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C4F1F" w14:textId="77777777" w:rsidR="009A2182" w:rsidRPr="000F2E43" w:rsidRDefault="009A2182" w:rsidP="00B25224">
            <w:pPr>
              <w:pStyle w:val="TAL"/>
              <w:rPr>
                <w:sz w:val="16"/>
              </w:rPr>
            </w:pPr>
            <w:r w:rsidRPr="000F2E43">
              <w:rPr>
                <w:sz w:val="16"/>
              </w:rPr>
              <w:t>revised</w:t>
            </w:r>
          </w:p>
        </w:tc>
      </w:tr>
      <w:tr w:rsidR="009A2182" w:rsidRPr="000F2E43" w14:paraId="3416FC6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1B6D074" w14:textId="77777777" w:rsidR="009A2182" w:rsidRPr="000F2E43" w:rsidRDefault="009A2182" w:rsidP="00B25224">
            <w:pPr>
              <w:pStyle w:val="TAL"/>
              <w:rPr>
                <w:sz w:val="16"/>
              </w:rPr>
            </w:pPr>
            <w:r w:rsidRPr="000F2E43">
              <w:rPr>
                <w:sz w:val="16"/>
              </w:rPr>
              <w:t>C3-246072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7B14E" w14:textId="77777777" w:rsidR="009A2182" w:rsidRPr="000F2E43" w:rsidRDefault="009A2182" w:rsidP="00B25224">
            <w:pPr>
              <w:pStyle w:val="TAL"/>
              <w:rPr>
                <w:sz w:val="16"/>
              </w:rPr>
            </w:pPr>
            <w:r w:rsidRPr="000F2E43">
              <w:rPr>
                <w:sz w:val="16"/>
              </w:rPr>
              <w:t xml:space="preserve">Corrections to the description of the </w:t>
            </w:r>
            <w:proofErr w:type="spellStart"/>
            <w:r w:rsidRPr="000F2E43">
              <w:rPr>
                <w:sz w:val="16"/>
              </w:rPr>
              <w:t>packetFilterUsage</w:t>
            </w:r>
            <w:proofErr w:type="spellEnd"/>
            <w:r w:rsidRPr="000F2E43">
              <w:rPr>
                <w:sz w:val="16"/>
              </w:rPr>
              <w:t xml:space="preserve"> </w:t>
            </w:r>
            <w:proofErr w:type="spellStart"/>
            <w:r w:rsidRPr="000F2E43">
              <w:rPr>
                <w:sz w:val="16"/>
              </w:rPr>
              <w:t>boolean</w:t>
            </w:r>
            <w:proofErr w:type="spellEnd"/>
            <w:r w:rsidRPr="000F2E43">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9DBE5"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5D9E1" w14:textId="77777777" w:rsidR="009A2182" w:rsidRPr="000F2E43" w:rsidRDefault="009A2182" w:rsidP="00B25224">
            <w:pPr>
              <w:pStyle w:val="TAL"/>
              <w:rPr>
                <w:sz w:val="16"/>
              </w:rPr>
            </w:pPr>
            <w:r w:rsidRPr="000F2E43">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43F9E" w14:textId="77777777" w:rsidR="009A2182" w:rsidRPr="000F2E43" w:rsidRDefault="009A2182" w:rsidP="00B25224">
            <w:pPr>
              <w:pStyle w:val="TAL"/>
              <w:rPr>
                <w:sz w:val="16"/>
              </w:rPr>
            </w:pPr>
            <w:r w:rsidRPr="000F2E43">
              <w:rPr>
                <w:sz w:val="16"/>
              </w:rPr>
              <w:t>1286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950B0"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943E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FF30D"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C21A6" w14:textId="77777777" w:rsidR="009A2182" w:rsidRPr="000F2E43" w:rsidRDefault="009A2182" w:rsidP="00B25224">
            <w:pPr>
              <w:pStyle w:val="TAL"/>
              <w:rPr>
                <w:sz w:val="16"/>
              </w:rPr>
            </w:pPr>
            <w:r w:rsidRPr="000F2E43">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3B4AC" w14:textId="77777777" w:rsidR="009A2182" w:rsidRPr="000F2E43" w:rsidRDefault="009A2182" w:rsidP="00B25224">
            <w:pPr>
              <w:pStyle w:val="TAL"/>
              <w:rPr>
                <w:sz w:val="16"/>
              </w:rPr>
            </w:pPr>
            <w:r w:rsidRPr="000F2E43">
              <w:rPr>
                <w:sz w:val="16"/>
              </w:rPr>
              <w:t>revised</w:t>
            </w:r>
          </w:p>
        </w:tc>
      </w:tr>
      <w:tr w:rsidR="009A2182" w:rsidRPr="000F2E43" w14:paraId="6428295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0DD0388" w14:textId="77777777" w:rsidR="009A2182" w:rsidRPr="000F2E43" w:rsidRDefault="009A2182" w:rsidP="00B25224">
            <w:pPr>
              <w:pStyle w:val="TAL"/>
              <w:rPr>
                <w:sz w:val="16"/>
              </w:rPr>
            </w:pPr>
            <w:r w:rsidRPr="000F2E43">
              <w:rPr>
                <w:sz w:val="16"/>
              </w:rPr>
              <w:t>C3-246073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D60A1" w14:textId="77777777" w:rsidR="009A2182" w:rsidRPr="000F2E43" w:rsidRDefault="009A2182" w:rsidP="00B25224">
            <w:pPr>
              <w:pStyle w:val="TAL"/>
              <w:rPr>
                <w:sz w:val="16"/>
              </w:rPr>
            </w:pPr>
            <w:r w:rsidRPr="000F2E43">
              <w:rPr>
                <w:sz w:val="16"/>
              </w:rPr>
              <w:t xml:space="preserve">Updates to the </w:t>
            </w:r>
            <w:proofErr w:type="spellStart"/>
            <w:r w:rsidRPr="000F2E43">
              <w:rPr>
                <w:sz w:val="16"/>
              </w:rPr>
              <w:t>SS_LocationAreaMonitoring</w:t>
            </w:r>
            <w:proofErr w:type="spellEnd"/>
            <w:r w:rsidRPr="000F2E43">
              <w:rPr>
                <w:sz w:val="16"/>
              </w:rPr>
              <w:t xml:space="preserve"> API to support geofencing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0F3CD"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5EE38"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09FCD" w14:textId="77777777" w:rsidR="009A2182" w:rsidRPr="000F2E43" w:rsidRDefault="009A2182" w:rsidP="00B25224">
            <w:pPr>
              <w:pStyle w:val="TAL"/>
              <w:rPr>
                <w:sz w:val="16"/>
              </w:rPr>
            </w:pPr>
            <w:r w:rsidRPr="000F2E43">
              <w:rPr>
                <w:sz w:val="16"/>
              </w:rPr>
              <w:t>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F63EC"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936A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3011B"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E51A2"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E921D" w14:textId="77777777" w:rsidR="009A2182" w:rsidRPr="000F2E43" w:rsidRDefault="009A2182" w:rsidP="00B25224">
            <w:pPr>
              <w:pStyle w:val="TAL"/>
              <w:rPr>
                <w:sz w:val="16"/>
              </w:rPr>
            </w:pPr>
            <w:r w:rsidRPr="000F2E43">
              <w:rPr>
                <w:sz w:val="16"/>
              </w:rPr>
              <w:t>revised</w:t>
            </w:r>
          </w:p>
        </w:tc>
      </w:tr>
      <w:tr w:rsidR="009A2182" w:rsidRPr="000F2E43" w14:paraId="2147647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3C6E165" w14:textId="77777777" w:rsidR="009A2182" w:rsidRPr="000F2E43" w:rsidRDefault="009A2182" w:rsidP="00B25224">
            <w:pPr>
              <w:pStyle w:val="TAL"/>
              <w:rPr>
                <w:sz w:val="16"/>
              </w:rPr>
            </w:pPr>
            <w:r w:rsidRPr="000F2E43">
              <w:rPr>
                <w:sz w:val="16"/>
              </w:rPr>
              <w:t>C3-246074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1C406" w14:textId="77777777" w:rsidR="009A2182" w:rsidRPr="000F2E43" w:rsidRDefault="009A2182" w:rsidP="00B25224">
            <w:pPr>
              <w:pStyle w:val="TAL"/>
              <w:rPr>
                <w:sz w:val="16"/>
              </w:rPr>
            </w:pPr>
            <w:r w:rsidRPr="000F2E43">
              <w:rPr>
                <w:sz w:val="16"/>
              </w:rPr>
              <w:t xml:space="preserve">Define the service description clauses of the </w:t>
            </w:r>
            <w:proofErr w:type="spellStart"/>
            <w:r w:rsidRPr="000F2E43">
              <w:rPr>
                <w:sz w:val="16"/>
              </w:rPr>
              <w:t>SS_ConfirmLocation</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9D60C"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56938"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26189" w14:textId="77777777" w:rsidR="009A2182" w:rsidRPr="000F2E43" w:rsidRDefault="009A2182" w:rsidP="00B25224">
            <w:pPr>
              <w:pStyle w:val="TAL"/>
              <w:rPr>
                <w:sz w:val="16"/>
              </w:rPr>
            </w:pPr>
            <w:r w:rsidRPr="000F2E43">
              <w:rPr>
                <w:sz w:val="16"/>
              </w:rPr>
              <w:t>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49697"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2062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3FF0F"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CAEF4"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08B94" w14:textId="77777777" w:rsidR="009A2182" w:rsidRPr="000F2E43" w:rsidRDefault="009A2182" w:rsidP="00B25224">
            <w:pPr>
              <w:pStyle w:val="TAL"/>
              <w:rPr>
                <w:sz w:val="16"/>
              </w:rPr>
            </w:pPr>
            <w:r w:rsidRPr="000F2E43">
              <w:rPr>
                <w:sz w:val="16"/>
              </w:rPr>
              <w:t>agreed</w:t>
            </w:r>
          </w:p>
        </w:tc>
      </w:tr>
      <w:tr w:rsidR="009A2182" w:rsidRPr="000F2E43" w14:paraId="62B19A2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AE4F4F4" w14:textId="77777777" w:rsidR="009A2182" w:rsidRPr="000F2E43" w:rsidRDefault="009A2182" w:rsidP="00B25224">
            <w:pPr>
              <w:pStyle w:val="TAL"/>
              <w:rPr>
                <w:sz w:val="16"/>
              </w:rPr>
            </w:pPr>
            <w:r w:rsidRPr="000F2E43">
              <w:rPr>
                <w:sz w:val="16"/>
              </w:rPr>
              <w:t>C3-246075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618EF" w14:textId="77777777" w:rsidR="009A2182" w:rsidRPr="000F2E43" w:rsidRDefault="009A2182" w:rsidP="00B25224">
            <w:pPr>
              <w:pStyle w:val="TAL"/>
              <w:rPr>
                <w:sz w:val="16"/>
              </w:rPr>
            </w:pPr>
            <w:r w:rsidRPr="000F2E43">
              <w:rPr>
                <w:sz w:val="16"/>
              </w:rPr>
              <w:t xml:space="preserve">Define the API definition clauses of the </w:t>
            </w:r>
            <w:proofErr w:type="spellStart"/>
            <w:r w:rsidRPr="000F2E43">
              <w:rPr>
                <w:sz w:val="16"/>
              </w:rPr>
              <w:t>SS_ConfirmLocation</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7545A"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BDE22"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5853D" w14:textId="77777777" w:rsidR="009A2182" w:rsidRPr="000F2E43" w:rsidRDefault="009A2182" w:rsidP="00B25224">
            <w:pPr>
              <w:pStyle w:val="TAL"/>
              <w:rPr>
                <w:sz w:val="16"/>
              </w:rPr>
            </w:pPr>
            <w:r w:rsidRPr="000F2E43">
              <w:rPr>
                <w:sz w:val="16"/>
              </w:rPr>
              <w:t>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52230"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D9203"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73942"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C6D59"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BC280" w14:textId="77777777" w:rsidR="009A2182" w:rsidRPr="000F2E43" w:rsidRDefault="009A2182" w:rsidP="00B25224">
            <w:pPr>
              <w:pStyle w:val="TAL"/>
              <w:rPr>
                <w:sz w:val="16"/>
              </w:rPr>
            </w:pPr>
            <w:r w:rsidRPr="000F2E43">
              <w:rPr>
                <w:sz w:val="16"/>
              </w:rPr>
              <w:t>revised</w:t>
            </w:r>
          </w:p>
        </w:tc>
      </w:tr>
      <w:tr w:rsidR="009A2182" w:rsidRPr="000F2E43" w14:paraId="03FAD23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2742C27" w14:textId="77777777" w:rsidR="009A2182" w:rsidRPr="000F2E43" w:rsidRDefault="009A2182" w:rsidP="00B25224">
            <w:pPr>
              <w:pStyle w:val="TAL"/>
              <w:rPr>
                <w:sz w:val="16"/>
              </w:rPr>
            </w:pPr>
            <w:r w:rsidRPr="000F2E43">
              <w:rPr>
                <w:sz w:val="16"/>
              </w:rPr>
              <w:t>C3-246076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EA76A" w14:textId="77777777" w:rsidR="009A2182" w:rsidRPr="000F2E43" w:rsidRDefault="009A2182" w:rsidP="00B25224">
            <w:pPr>
              <w:pStyle w:val="TAL"/>
              <w:rPr>
                <w:sz w:val="16"/>
              </w:rPr>
            </w:pPr>
            <w:r w:rsidRPr="000F2E43">
              <w:rPr>
                <w:sz w:val="16"/>
              </w:rPr>
              <w:t xml:space="preserve">Define the </w:t>
            </w:r>
            <w:proofErr w:type="spellStart"/>
            <w:r w:rsidRPr="000F2E43">
              <w:rPr>
                <w:sz w:val="16"/>
              </w:rPr>
              <w:t>OpenAPI</w:t>
            </w:r>
            <w:proofErr w:type="spellEnd"/>
            <w:r w:rsidRPr="000F2E43">
              <w:rPr>
                <w:sz w:val="16"/>
              </w:rPr>
              <w:t xml:space="preserve"> description of the </w:t>
            </w:r>
            <w:proofErr w:type="spellStart"/>
            <w:r w:rsidRPr="000F2E43">
              <w:rPr>
                <w:sz w:val="16"/>
              </w:rPr>
              <w:t>SS_ConfirmLocation</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95FC8"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C4010"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29FCC" w14:textId="77777777" w:rsidR="009A2182" w:rsidRPr="000F2E43" w:rsidRDefault="009A2182" w:rsidP="00B25224">
            <w:pPr>
              <w:pStyle w:val="TAL"/>
              <w:rPr>
                <w:sz w:val="16"/>
              </w:rPr>
            </w:pPr>
            <w:r w:rsidRPr="000F2E43">
              <w:rPr>
                <w:sz w:val="16"/>
              </w:rPr>
              <w:t>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923DB"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18518"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B98FF"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6015"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7B940" w14:textId="77777777" w:rsidR="009A2182" w:rsidRPr="000F2E43" w:rsidRDefault="009A2182" w:rsidP="00B25224">
            <w:pPr>
              <w:pStyle w:val="TAL"/>
              <w:rPr>
                <w:sz w:val="16"/>
              </w:rPr>
            </w:pPr>
            <w:r w:rsidRPr="000F2E43">
              <w:rPr>
                <w:sz w:val="16"/>
              </w:rPr>
              <w:t>revised</w:t>
            </w:r>
          </w:p>
        </w:tc>
      </w:tr>
      <w:tr w:rsidR="009A2182" w:rsidRPr="000F2E43" w14:paraId="4E2DD204"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85FA5DB" w14:textId="77777777" w:rsidR="009A2182" w:rsidRPr="000F2E43" w:rsidRDefault="009A2182" w:rsidP="00B25224">
            <w:pPr>
              <w:pStyle w:val="TAL"/>
              <w:rPr>
                <w:sz w:val="16"/>
              </w:rPr>
            </w:pPr>
            <w:r w:rsidRPr="000F2E43">
              <w:rPr>
                <w:sz w:val="16"/>
              </w:rPr>
              <w:t>C3-246077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A9189" w14:textId="77777777" w:rsidR="009A2182" w:rsidRPr="000F2E43" w:rsidRDefault="009A2182" w:rsidP="00B25224">
            <w:pPr>
              <w:pStyle w:val="TAL"/>
              <w:rPr>
                <w:sz w:val="16"/>
              </w:rPr>
            </w:pPr>
            <w:r w:rsidRPr="000F2E43">
              <w:rPr>
                <w:sz w:val="16"/>
              </w:rPr>
              <w:t xml:space="preserve">Define the service description clauses of the </w:t>
            </w:r>
            <w:proofErr w:type="spellStart"/>
            <w:r w:rsidRPr="000F2E43">
              <w:rPr>
                <w:sz w:val="16"/>
              </w:rPr>
              <w:t>SS_LocationHistoryInfoEvent</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DF97A" w14:textId="77777777" w:rsidR="009A2182" w:rsidRPr="000F2E43" w:rsidRDefault="009A2182" w:rsidP="00B25224">
            <w:pPr>
              <w:pStyle w:val="TAL"/>
              <w:rPr>
                <w:sz w:val="16"/>
              </w:rPr>
            </w:pPr>
            <w:r w:rsidRPr="000F2E43">
              <w:rPr>
                <w:sz w:val="16"/>
              </w:rPr>
              <w:t>Huawei, CATT,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8ACD0"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A8C30" w14:textId="77777777" w:rsidR="009A2182" w:rsidRPr="000F2E43" w:rsidRDefault="009A2182" w:rsidP="00B25224">
            <w:pPr>
              <w:pStyle w:val="TAL"/>
              <w:rPr>
                <w:sz w:val="16"/>
              </w:rPr>
            </w:pPr>
            <w:r w:rsidRPr="000F2E43">
              <w:rPr>
                <w:sz w:val="16"/>
              </w:rPr>
              <w:t>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10B8C"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A1F1"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5A192"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45B18"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787B4" w14:textId="77777777" w:rsidR="009A2182" w:rsidRPr="000F2E43" w:rsidRDefault="009A2182" w:rsidP="00B25224">
            <w:pPr>
              <w:pStyle w:val="TAL"/>
              <w:rPr>
                <w:sz w:val="16"/>
              </w:rPr>
            </w:pPr>
            <w:r w:rsidRPr="000F2E43">
              <w:rPr>
                <w:sz w:val="16"/>
              </w:rPr>
              <w:t>agreed</w:t>
            </w:r>
          </w:p>
        </w:tc>
      </w:tr>
      <w:tr w:rsidR="009A2182" w:rsidRPr="000F2E43" w14:paraId="3BA91C2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EDEC42F" w14:textId="77777777" w:rsidR="009A2182" w:rsidRPr="000F2E43" w:rsidRDefault="009A2182" w:rsidP="00B25224">
            <w:pPr>
              <w:pStyle w:val="TAL"/>
              <w:rPr>
                <w:sz w:val="16"/>
              </w:rPr>
            </w:pPr>
            <w:r w:rsidRPr="000F2E43">
              <w:rPr>
                <w:sz w:val="16"/>
              </w:rPr>
              <w:t>C3-246078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92C05" w14:textId="77777777" w:rsidR="009A2182" w:rsidRPr="000F2E43" w:rsidRDefault="009A2182" w:rsidP="00B25224">
            <w:pPr>
              <w:pStyle w:val="TAL"/>
              <w:rPr>
                <w:sz w:val="16"/>
              </w:rPr>
            </w:pPr>
            <w:r w:rsidRPr="000F2E43">
              <w:rPr>
                <w:sz w:val="16"/>
              </w:rPr>
              <w:t xml:space="preserve">Define the API definition clauses of the </w:t>
            </w:r>
            <w:proofErr w:type="spellStart"/>
            <w:r w:rsidRPr="000F2E43">
              <w:rPr>
                <w:sz w:val="16"/>
              </w:rPr>
              <w:t>SS_LocationHistoryInfoEvent</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A99B5" w14:textId="77777777" w:rsidR="009A2182" w:rsidRPr="000F2E43" w:rsidRDefault="009A2182" w:rsidP="00B25224">
            <w:pPr>
              <w:pStyle w:val="TAL"/>
              <w:rPr>
                <w:sz w:val="16"/>
              </w:rPr>
            </w:pPr>
            <w:r w:rsidRPr="000F2E43">
              <w:rPr>
                <w:sz w:val="16"/>
              </w:rPr>
              <w:t>Huawei, CATT,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758B9"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36BE0" w14:textId="77777777" w:rsidR="009A2182" w:rsidRPr="000F2E43" w:rsidRDefault="009A2182" w:rsidP="00B25224">
            <w:pPr>
              <w:pStyle w:val="TAL"/>
              <w:rPr>
                <w:sz w:val="16"/>
              </w:rPr>
            </w:pPr>
            <w:r w:rsidRPr="000F2E43">
              <w:rPr>
                <w:sz w:val="16"/>
              </w:rPr>
              <w:t>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E52D5"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C82C8"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1FE7C"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CADFF"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BC609" w14:textId="77777777" w:rsidR="009A2182" w:rsidRPr="000F2E43" w:rsidRDefault="009A2182" w:rsidP="00B25224">
            <w:pPr>
              <w:pStyle w:val="TAL"/>
              <w:rPr>
                <w:sz w:val="16"/>
              </w:rPr>
            </w:pPr>
            <w:r w:rsidRPr="000F2E43">
              <w:rPr>
                <w:sz w:val="16"/>
              </w:rPr>
              <w:t>revised</w:t>
            </w:r>
          </w:p>
        </w:tc>
      </w:tr>
      <w:tr w:rsidR="009A2182" w:rsidRPr="000F2E43" w14:paraId="56A87988"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1AA4961" w14:textId="77777777" w:rsidR="009A2182" w:rsidRPr="000F2E43" w:rsidRDefault="009A2182" w:rsidP="00B25224">
            <w:pPr>
              <w:pStyle w:val="TAL"/>
              <w:rPr>
                <w:sz w:val="16"/>
              </w:rPr>
            </w:pPr>
            <w:r w:rsidRPr="000F2E43">
              <w:rPr>
                <w:sz w:val="16"/>
              </w:rPr>
              <w:t>C3-246079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DEB13" w14:textId="77777777" w:rsidR="009A2182" w:rsidRPr="000F2E43" w:rsidRDefault="009A2182" w:rsidP="00B25224">
            <w:pPr>
              <w:pStyle w:val="TAL"/>
              <w:rPr>
                <w:sz w:val="16"/>
              </w:rPr>
            </w:pPr>
            <w:r w:rsidRPr="000F2E43">
              <w:rPr>
                <w:sz w:val="16"/>
              </w:rPr>
              <w:t xml:space="preserve">Define the </w:t>
            </w:r>
            <w:proofErr w:type="spellStart"/>
            <w:r w:rsidRPr="000F2E43">
              <w:rPr>
                <w:sz w:val="16"/>
              </w:rPr>
              <w:t>OpenAPI</w:t>
            </w:r>
            <w:proofErr w:type="spellEnd"/>
            <w:r w:rsidRPr="000F2E43">
              <w:rPr>
                <w:sz w:val="16"/>
              </w:rPr>
              <w:t xml:space="preserve"> description of the </w:t>
            </w:r>
            <w:proofErr w:type="spellStart"/>
            <w:r w:rsidRPr="000F2E43">
              <w:rPr>
                <w:sz w:val="16"/>
              </w:rPr>
              <w:t>SS_LocationHistoryInfoEvent</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013C3" w14:textId="77777777" w:rsidR="009A2182" w:rsidRPr="000F2E43" w:rsidRDefault="009A2182" w:rsidP="00B25224">
            <w:pPr>
              <w:pStyle w:val="TAL"/>
              <w:rPr>
                <w:sz w:val="16"/>
              </w:rPr>
            </w:pPr>
            <w:r w:rsidRPr="000F2E43">
              <w:rPr>
                <w:sz w:val="16"/>
              </w:rPr>
              <w:t>Huawei, CATT,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31433"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AEC1A" w14:textId="77777777" w:rsidR="009A2182" w:rsidRPr="000F2E43" w:rsidRDefault="009A2182" w:rsidP="00B25224">
            <w:pPr>
              <w:pStyle w:val="TAL"/>
              <w:rPr>
                <w:sz w:val="16"/>
              </w:rPr>
            </w:pPr>
            <w:r w:rsidRPr="000F2E43">
              <w:rPr>
                <w:sz w:val="16"/>
              </w:rPr>
              <w:t>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079C9"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CF3C8"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0F860"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567F8"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280EA" w14:textId="77777777" w:rsidR="009A2182" w:rsidRPr="000F2E43" w:rsidRDefault="009A2182" w:rsidP="00B25224">
            <w:pPr>
              <w:pStyle w:val="TAL"/>
              <w:rPr>
                <w:sz w:val="16"/>
              </w:rPr>
            </w:pPr>
            <w:r w:rsidRPr="000F2E43">
              <w:rPr>
                <w:sz w:val="16"/>
              </w:rPr>
              <w:t>revised</w:t>
            </w:r>
          </w:p>
        </w:tc>
      </w:tr>
      <w:tr w:rsidR="009A2182" w:rsidRPr="000F2E43" w14:paraId="115969E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84B3F3C" w14:textId="77777777" w:rsidR="009A2182" w:rsidRPr="000F2E43" w:rsidRDefault="009A2182" w:rsidP="00B25224">
            <w:pPr>
              <w:pStyle w:val="TAL"/>
              <w:rPr>
                <w:sz w:val="16"/>
              </w:rPr>
            </w:pPr>
            <w:r w:rsidRPr="000F2E43">
              <w:rPr>
                <w:sz w:val="16"/>
              </w:rPr>
              <w:t>C3-246080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598B2" w14:textId="77777777" w:rsidR="009A2182" w:rsidRPr="000F2E43" w:rsidRDefault="009A2182" w:rsidP="00B25224">
            <w:pPr>
              <w:pStyle w:val="TAL"/>
              <w:rPr>
                <w:sz w:val="16"/>
              </w:rPr>
            </w:pPr>
            <w:r w:rsidRPr="000F2E43">
              <w:rPr>
                <w:sz w:val="16"/>
              </w:rPr>
              <w:t>Updates and corrections to the allowed MNO information for an 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AB79" w14:textId="77777777" w:rsidR="009A2182" w:rsidRPr="000F2E43" w:rsidRDefault="009A2182" w:rsidP="00B25224">
            <w:pPr>
              <w:pStyle w:val="TAL"/>
              <w:rPr>
                <w:sz w:val="16"/>
              </w:rPr>
            </w:pPr>
            <w:r w:rsidRPr="000F2E43">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20D62"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84CEE" w14:textId="77777777" w:rsidR="009A2182" w:rsidRPr="000F2E43" w:rsidRDefault="009A2182" w:rsidP="00B25224">
            <w:pPr>
              <w:pStyle w:val="TAL"/>
              <w:rPr>
                <w:sz w:val="16"/>
              </w:rPr>
            </w:pPr>
            <w:r w:rsidRPr="000F2E43">
              <w:rPr>
                <w:sz w:val="16"/>
              </w:rPr>
              <w:t>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C289D" w14:textId="77777777" w:rsidR="009A2182" w:rsidRPr="000F2E43" w:rsidRDefault="009A2182" w:rsidP="00B25224">
            <w:pPr>
              <w:pStyle w:val="TAR"/>
              <w:rPr>
                <w:sz w:val="16"/>
              </w:rPr>
            </w:pPr>
            <w:r w:rsidRPr="000F2E43">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F0D71"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36C02"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37F43" w14:textId="77777777" w:rsidR="009A2182" w:rsidRPr="000F2E43" w:rsidRDefault="009A2182" w:rsidP="00B25224">
            <w:pPr>
              <w:pStyle w:val="TAL"/>
              <w:rPr>
                <w:sz w:val="16"/>
              </w:rPr>
            </w:pPr>
            <w:r w:rsidRPr="000F2E43">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614D0" w14:textId="77777777" w:rsidR="009A2182" w:rsidRPr="000F2E43" w:rsidRDefault="009A2182" w:rsidP="00B25224">
            <w:pPr>
              <w:pStyle w:val="TAL"/>
              <w:rPr>
                <w:sz w:val="16"/>
              </w:rPr>
            </w:pPr>
            <w:r w:rsidRPr="000F2E43">
              <w:rPr>
                <w:sz w:val="16"/>
              </w:rPr>
              <w:t>agreed</w:t>
            </w:r>
          </w:p>
        </w:tc>
      </w:tr>
      <w:tr w:rsidR="009A2182" w:rsidRPr="000F2E43" w14:paraId="00169BD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E414E0A" w14:textId="77777777" w:rsidR="009A2182" w:rsidRPr="000F2E43" w:rsidRDefault="009A2182" w:rsidP="00B25224">
            <w:pPr>
              <w:pStyle w:val="TAL"/>
              <w:rPr>
                <w:sz w:val="16"/>
              </w:rPr>
            </w:pPr>
            <w:r w:rsidRPr="000F2E43">
              <w:rPr>
                <w:sz w:val="16"/>
              </w:rPr>
              <w:t>C3-246081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B9E2B" w14:textId="77777777" w:rsidR="009A2182" w:rsidRPr="000F2E43" w:rsidRDefault="009A2182" w:rsidP="00B25224">
            <w:pPr>
              <w:pStyle w:val="TAL"/>
              <w:rPr>
                <w:sz w:val="16"/>
              </w:rPr>
            </w:pPr>
            <w:r w:rsidRPr="000F2E43">
              <w:rPr>
                <w:sz w:val="16"/>
              </w:rPr>
              <w:t>Updates to the bundle EAS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F8481"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B1B22"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CD220" w14:textId="77777777" w:rsidR="009A2182" w:rsidRPr="000F2E43" w:rsidRDefault="009A2182" w:rsidP="00B25224">
            <w:pPr>
              <w:pStyle w:val="TAL"/>
              <w:rPr>
                <w:sz w:val="16"/>
              </w:rPr>
            </w:pPr>
            <w:r w:rsidRPr="000F2E43">
              <w:rPr>
                <w:sz w:val="16"/>
              </w:rPr>
              <w:t>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5E953"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4C48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38146"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3304C" w14:textId="77777777" w:rsidR="009A2182" w:rsidRPr="000F2E43" w:rsidRDefault="009A2182" w:rsidP="00B25224">
            <w:pPr>
              <w:pStyle w:val="TAL"/>
              <w:rPr>
                <w:sz w:val="16"/>
              </w:rPr>
            </w:pPr>
            <w:r w:rsidRPr="000F2E43">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0B399" w14:textId="77777777" w:rsidR="009A2182" w:rsidRPr="000F2E43" w:rsidRDefault="009A2182" w:rsidP="00B25224">
            <w:pPr>
              <w:pStyle w:val="TAL"/>
              <w:rPr>
                <w:sz w:val="16"/>
              </w:rPr>
            </w:pPr>
            <w:r w:rsidRPr="000F2E43">
              <w:rPr>
                <w:sz w:val="16"/>
              </w:rPr>
              <w:t>revised</w:t>
            </w:r>
          </w:p>
        </w:tc>
      </w:tr>
      <w:tr w:rsidR="009A2182" w:rsidRPr="000F2E43" w14:paraId="7CD8EE9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E658E33" w14:textId="77777777" w:rsidR="009A2182" w:rsidRPr="000F2E43" w:rsidRDefault="009A2182" w:rsidP="00B25224">
            <w:pPr>
              <w:pStyle w:val="TAL"/>
              <w:rPr>
                <w:sz w:val="16"/>
              </w:rPr>
            </w:pPr>
            <w:r w:rsidRPr="000F2E43">
              <w:rPr>
                <w:sz w:val="16"/>
              </w:rPr>
              <w:t>C3-246082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D277A" w14:textId="77777777" w:rsidR="009A2182" w:rsidRPr="000F2E43" w:rsidRDefault="009A2182" w:rsidP="00B25224">
            <w:pPr>
              <w:pStyle w:val="TAL"/>
              <w:rPr>
                <w:sz w:val="16"/>
              </w:rPr>
            </w:pPr>
            <w:r w:rsidRPr="000F2E43">
              <w:rPr>
                <w:sz w:val="16"/>
              </w:rPr>
              <w:t>Terminology alignment for bundled EAS coordinated ACRs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038A1"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95301"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21106" w14:textId="77777777" w:rsidR="009A2182" w:rsidRPr="000F2E43" w:rsidRDefault="009A2182" w:rsidP="00B25224">
            <w:pPr>
              <w:pStyle w:val="TAL"/>
              <w:rPr>
                <w:sz w:val="16"/>
              </w:rPr>
            </w:pPr>
            <w:r w:rsidRPr="000F2E43">
              <w:rPr>
                <w:sz w:val="16"/>
              </w:rPr>
              <w:t>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3EDD7"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84911"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7E398"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336ED" w14:textId="77777777" w:rsidR="009A2182" w:rsidRPr="000F2E43" w:rsidRDefault="009A2182" w:rsidP="00B25224">
            <w:pPr>
              <w:pStyle w:val="TAL"/>
              <w:rPr>
                <w:sz w:val="16"/>
              </w:rPr>
            </w:pPr>
            <w:r w:rsidRPr="000F2E43">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F13D6" w14:textId="77777777" w:rsidR="009A2182" w:rsidRPr="000F2E43" w:rsidRDefault="009A2182" w:rsidP="00B25224">
            <w:pPr>
              <w:pStyle w:val="TAL"/>
              <w:rPr>
                <w:sz w:val="16"/>
              </w:rPr>
            </w:pPr>
            <w:r w:rsidRPr="000F2E43">
              <w:rPr>
                <w:sz w:val="16"/>
              </w:rPr>
              <w:t>revised</w:t>
            </w:r>
          </w:p>
        </w:tc>
      </w:tr>
      <w:tr w:rsidR="009A2182" w:rsidRPr="000F2E43" w14:paraId="112DEF0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9467F6F" w14:textId="77777777" w:rsidR="009A2182" w:rsidRPr="000F2E43" w:rsidRDefault="009A2182" w:rsidP="00B25224">
            <w:pPr>
              <w:pStyle w:val="TAL"/>
              <w:rPr>
                <w:sz w:val="16"/>
              </w:rPr>
            </w:pPr>
            <w:r w:rsidRPr="000F2E43">
              <w:rPr>
                <w:sz w:val="16"/>
              </w:rPr>
              <w:t>C3-246083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397F9" w14:textId="77777777" w:rsidR="009A2182" w:rsidRPr="000F2E43" w:rsidRDefault="009A2182" w:rsidP="00B25224">
            <w:pPr>
              <w:pStyle w:val="TAL"/>
              <w:rPr>
                <w:sz w:val="16"/>
              </w:rPr>
            </w:pPr>
            <w:r w:rsidRPr="000F2E43">
              <w:rPr>
                <w:sz w:val="16"/>
              </w:rPr>
              <w:t xml:space="preserve">Define the </w:t>
            </w:r>
            <w:proofErr w:type="spellStart"/>
            <w:r w:rsidRPr="000F2E43">
              <w:rPr>
                <w:sz w:val="16"/>
              </w:rPr>
              <w:t>OpenAPI</w:t>
            </w:r>
            <w:proofErr w:type="spellEnd"/>
            <w:r w:rsidRPr="000F2E43">
              <w:rPr>
                <w:sz w:val="16"/>
              </w:rPr>
              <w:t xml:space="preserve"> description of the </w:t>
            </w:r>
            <w:proofErr w:type="spellStart"/>
            <w:r w:rsidRPr="000F2E43">
              <w:rPr>
                <w:sz w:val="16"/>
              </w:rPr>
              <w:t>UAE_FlightRouteSupport</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EC59" w14:textId="77777777" w:rsidR="009A2182" w:rsidRPr="000F2E43" w:rsidRDefault="009A2182" w:rsidP="00B25224">
            <w:pPr>
              <w:pStyle w:val="TAL"/>
              <w:rPr>
                <w:sz w:val="16"/>
              </w:rPr>
            </w:pPr>
            <w:r w:rsidRPr="000F2E43">
              <w:rPr>
                <w:sz w:val="16"/>
              </w:rPr>
              <w:t xml:space="preserve">Huawei, Nokia, </w:t>
            </w:r>
            <w:proofErr w:type="spellStart"/>
            <w:r w:rsidRPr="000F2E43">
              <w:rPr>
                <w:sz w:val="16"/>
              </w:rPr>
              <w:t>InterDigital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CD15A" w14:textId="77777777" w:rsidR="009A2182" w:rsidRPr="000F2E43" w:rsidRDefault="009A2182" w:rsidP="00B25224">
            <w:pPr>
              <w:pStyle w:val="TAL"/>
              <w:rPr>
                <w:sz w:val="16"/>
              </w:rPr>
            </w:pPr>
            <w:r w:rsidRPr="000F2E43">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813F4" w14:textId="77777777" w:rsidR="009A2182" w:rsidRPr="000F2E43" w:rsidRDefault="009A2182" w:rsidP="00B25224">
            <w:pPr>
              <w:pStyle w:val="TAL"/>
              <w:rPr>
                <w:sz w:val="16"/>
              </w:rPr>
            </w:pPr>
            <w:r w:rsidRPr="000F2E43">
              <w:rPr>
                <w:sz w:val="16"/>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2628F"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C0FDE"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9A4AB"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F18F9" w14:textId="77777777" w:rsidR="009A2182" w:rsidRPr="000F2E43" w:rsidRDefault="009A2182" w:rsidP="00B25224">
            <w:pPr>
              <w:pStyle w:val="TAL"/>
              <w:rPr>
                <w:sz w:val="16"/>
              </w:rPr>
            </w:pPr>
            <w:r w:rsidRPr="000F2E43">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DF508" w14:textId="77777777" w:rsidR="009A2182" w:rsidRPr="000F2E43" w:rsidRDefault="009A2182" w:rsidP="00B25224">
            <w:pPr>
              <w:pStyle w:val="TAL"/>
              <w:rPr>
                <w:sz w:val="16"/>
              </w:rPr>
            </w:pPr>
            <w:r w:rsidRPr="000F2E43">
              <w:rPr>
                <w:sz w:val="16"/>
              </w:rPr>
              <w:t>agreed</w:t>
            </w:r>
          </w:p>
        </w:tc>
      </w:tr>
      <w:tr w:rsidR="009A2182" w:rsidRPr="000F2E43" w14:paraId="7D323830"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A379F15" w14:textId="77777777" w:rsidR="009A2182" w:rsidRPr="000F2E43" w:rsidRDefault="009A2182" w:rsidP="00B25224">
            <w:pPr>
              <w:pStyle w:val="TAL"/>
              <w:rPr>
                <w:sz w:val="16"/>
              </w:rPr>
            </w:pPr>
            <w:r w:rsidRPr="000F2E43">
              <w:rPr>
                <w:sz w:val="16"/>
              </w:rPr>
              <w:t>C3-246084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EC3AB" w14:textId="77777777" w:rsidR="009A2182" w:rsidRPr="000F2E43" w:rsidRDefault="009A2182" w:rsidP="00B25224">
            <w:pPr>
              <w:pStyle w:val="TAL"/>
              <w:rPr>
                <w:sz w:val="16"/>
              </w:rPr>
            </w:pPr>
            <w:r w:rsidRPr="000F2E43">
              <w:rPr>
                <w:sz w:val="16"/>
              </w:rPr>
              <w:t xml:space="preserve">Corrections to the </w:t>
            </w:r>
            <w:proofErr w:type="spellStart"/>
            <w:r w:rsidRPr="000F2E43">
              <w:rPr>
                <w:sz w:val="16"/>
              </w:rPr>
              <w:t>OpenAPI</w:t>
            </w:r>
            <w:proofErr w:type="spellEnd"/>
            <w:r w:rsidRPr="000F2E43">
              <w:rPr>
                <w:sz w:val="16"/>
              </w:rPr>
              <w:t xml:space="preserve"> definition of the </w:t>
            </w:r>
            <w:proofErr w:type="spellStart"/>
            <w:r w:rsidRPr="000F2E43">
              <w:rPr>
                <w:sz w:val="16"/>
              </w:rPr>
              <w:t>FlightPathMonConfigPatch</w:t>
            </w:r>
            <w:proofErr w:type="spellEnd"/>
            <w:r w:rsidRPr="000F2E43">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54533"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C7359" w14:textId="77777777" w:rsidR="009A2182" w:rsidRPr="000F2E43" w:rsidRDefault="009A2182" w:rsidP="00B25224">
            <w:pPr>
              <w:pStyle w:val="TAL"/>
              <w:rPr>
                <w:sz w:val="16"/>
              </w:rPr>
            </w:pPr>
            <w:r w:rsidRPr="000F2E43">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1CB2F" w14:textId="77777777" w:rsidR="009A2182" w:rsidRPr="000F2E43" w:rsidRDefault="009A2182" w:rsidP="00B25224">
            <w:pPr>
              <w:pStyle w:val="TAL"/>
              <w:rPr>
                <w:sz w:val="16"/>
              </w:rPr>
            </w:pPr>
            <w:r w:rsidRPr="000F2E43">
              <w:rPr>
                <w:sz w:val="16"/>
              </w:rPr>
              <w:t>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CD091"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A4CAD"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C6861"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D41C8" w14:textId="77777777" w:rsidR="009A2182" w:rsidRPr="000F2E43" w:rsidRDefault="009A2182" w:rsidP="00B25224">
            <w:pPr>
              <w:pStyle w:val="TAL"/>
              <w:rPr>
                <w:sz w:val="16"/>
              </w:rPr>
            </w:pPr>
            <w:r w:rsidRPr="000F2E43">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168E6" w14:textId="77777777" w:rsidR="009A2182" w:rsidRPr="000F2E43" w:rsidRDefault="009A2182" w:rsidP="00B25224">
            <w:pPr>
              <w:pStyle w:val="TAL"/>
              <w:rPr>
                <w:sz w:val="16"/>
              </w:rPr>
            </w:pPr>
            <w:r w:rsidRPr="000F2E43">
              <w:rPr>
                <w:sz w:val="16"/>
              </w:rPr>
              <w:t>agreed</w:t>
            </w:r>
          </w:p>
        </w:tc>
      </w:tr>
      <w:tr w:rsidR="009A2182" w:rsidRPr="000F2E43" w14:paraId="24D21A3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AA2745D" w14:textId="77777777" w:rsidR="009A2182" w:rsidRPr="000F2E43" w:rsidRDefault="009A2182" w:rsidP="00B25224">
            <w:pPr>
              <w:pStyle w:val="TAL"/>
              <w:rPr>
                <w:sz w:val="16"/>
              </w:rPr>
            </w:pPr>
            <w:r w:rsidRPr="000F2E43">
              <w:rPr>
                <w:sz w:val="16"/>
              </w:rPr>
              <w:t>C3-246085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6CF0E" w14:textId="77777777" w:rsidR="009A2182" w:rsidRPr="000F2E43" w:rsidRDefault="009A2182" w:rsidP="00B25224">
            <w:pPr>
              <w:pStyle w:val="TAL"/>
              <w:rPr>
                <w:sz w:val="16"/>
              </w:rPr>
            </w:pPr>
            <w:r w:rsidRPr="000F2E43">
              <w:rPr>
                <w:sz w:val="16"/>
              </w:rPr>
              <w:t xml:space="preserve">Removal of the Editor's Note on the definition of the </w:t>
            </w:r>
            <w:proofErr w:type="spellStart"/>
            <w:r w:rsidRPr="000F2E43">
              <w:rPr>
                <w:sz w:val="16"/>
              </w:rPr>
              <w:t>FlightPathMonEventInfo</w:t>
            </w:r>
            <w:proofErr w:type="spellEnd"/>
            <w:r w:rsidRPr="000F2E43">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21990"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B7C1B" w14:textId="77777777" w:rsidR="009A2182" w:rsidRPr="000F2E43" w:rsidRDefault="009A2182" w:rsidP="00B25224">
            <w:pPr>
              <w:pStyle w:val="TAL"/>
              <w:rPr>
                <w:sz w:val="16"/>
              </w:rPr>
            </w:pPr>
            <w:r w:rsidRPr="000F2E43">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50CFF" w14:textId="77777777" w:rsidR="009A2182" w:rsidRPr="000F2E43" w:rsidRDefault="009A2182" w:rsidP="00B25224">
            <w:pPr>
              <w:pStyle w:val="TAL"/>
              <w:rPr>
                <w:sz w:val="16"/>
              </w:rPr>
            </w:pPr>
            <w:r w:rsidRPr="000F2E43">
              <w:rPr>
                <w:sz w:val="16"/>
              </w:rPr>
              <w:t>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06FC5"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CD04E"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FFE01"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032A6" w14:textId="77777777" w:rsidR="009A2182" w:rsidRPr="000F2E43" w:rsidRDefault="009A2182" w:rsidP="00B25224">
            <w:pPr>
              <w:pStyle w:val="TAL"/>
              <w:rPr>
                <w:sz w:val="16"/>
              </w:rPr>
            </w:pPr>
            <w:r w:rsidRPr="000F2E43">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3CC51" w14:textId="77777777" w:rsidR="009A2182" w:rsidRPr="000F2E43" w:rsidRDefault="009A2182" w:rsidP="00B25224">
            <w:pPr>
              <w:pStyle w:val="TAL"/>
              <w:rPr>
                <w:sz w:val="16"/>
              </w:rPr>
            </w:pPr>
            <w:r w:rsidRPr="000F2E43">
              <w:rPr>
                <w:sz w:val="16"/>
              </w:rPr>
              <w:t>agreed</w:t>
            </w:r>
          </w:p>
        </w:tc>
      </w:tr>
      <w:tr w:rsidR="009A2182" w:rsidRPr="000F2E43" w14:paraId="28ACA74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B4575B2" w14:textId="77777777" w:rsidR="009A2182" w:rsidRPr="000F2E43" w:rsidRDefault="009A2182" w:rsidP="00B25224">
            <w:pPr>
              <w:pStyle w:val="TAL"/>
              <w:rPr>
                <w:sz w:val="16"/>
              </w:rPr>
            </w:pPr>
            <w:r w:rsidRPr="000F2E43">
              <w:rPr>
                <w:sz w:val="16"/>
              </w:rPr>
              <w:t>C3-246086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0F7D8" w14:textId="77777777" w:rsidR="009A2182" w:rsidRPr="000F2E43" w:rsidRDefault="009A2182" w:rsidP="00B25224">
            <w:pPr>
              <w:pStyle w:val="TAL"/>
              <w:rPr>
                <w:sz w:val="16"/>
              </w:rPr>
            </w:pPr>
            <w:r w:rsidRPr="000F2E43">
              <w:rPr>
                <w:sz w:val="16"/>
              </w:rPr>
              <w:t xml:space="preserve">Define the service description clauses of the </w:t>
            </w:r>
            <w:proofErr w:type="spellStart"/>
            <w:r w:rsidRPr="000F2E43">
              <w:rPr>
                <w:sz w:val="16"/>
              </w:rPr>
              <w:t>UAE_NTZManagement</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0EC90" w14:textId="77777777" w:rsidR="009A2182" w:rsidRPr="000F2E43" w:rsidRDefault="009A2182" w:rsidP="00B25224">
            <w:pPr>
              <w:pStyle w:val="TAL"/>
              <w:rPr>
                <w:sz w:val="16"/>
              </w:rPr>
            </w:pPr>
            <w:r w:rsidRPr="000F2E43">
              <w:rPr>
                <w:sz w:val="16"/>
              </w:rPr>
              <w:t xml:space="preserve">Huawei, </w:t>
            </w:r>
            <w:proofErr w:type="spellStart"/>
            <w:r w:rsidRPr="000F2E43">
              <w:rPr>
                <w:sz w:val="16"/>
              </w:rPr>
              <w:t>InterDigital</w:t>
            </w:r>
            <w:proofErr w:type="spellEnd"/>
            <w:r w:rsidRPr="000F2E43">
              <w:rPr>
                <w:sz w:val="16"/>
              </w:rPr>
              <w:t>,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03B03" w14:textId="77777777" w:rsidR="009A2182" w:rsidRPr="000F2E43" w:rsidRDefault="009A2182" w:rsidP="00B25224">
            <w:pPr>
              <w:pStyle w:val="TAL"/>
              <w:rPr>
                <w:sz w:val="16"/>
              </w:rPr>
            </w:pPr>
            <w:r w:rsidRPr="000F2E43">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4AEBD" w14:textId="77777777" w:rsidR="009A2182" w:rsidRPr="000F2E43" w:rsidRDefault="009A2182" w:rsidP="00B25224">
            <w:pPr>
              <w:pStyle w:val="TAL"/>
              <w:rPr>
                <w:sz w:val="16"/>
              </w:rPr>
            </w:pPr>
            <w:r w:rsidRPr="000F2E43">
              <w:rPr>
                <w:sz w:val="16"/>
              </w:rPr>
              <w:t>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081E6"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403FD"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9B390"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A6D0F" w14:textId="77777777" w:rsidR="009A2182" w:rsidRPr="000F2E43" w:rsidRDefault="009A2182" w:rsidP="00B25224">
            <w:pPr>
              <w:pStyle w:val="TAL"/>
              <w:rPr>
                <w:sz w:val="16"/>
              </w:rPr>
            </w:pPr>
            <w:r w:rsidRPr="000F2E43">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6B8CE" w14:textId="77777777" w:rsidR="009A2182" w:rsidRPr="000F2E43" w:rsidRDefault="009A2182" w:rsidP="00B25224">
            <w:pPr>
              <w:pStyle w:val="TAL"/>
              <w:rPr>
                <w:sz w:val="16"/>
              </w:rPr>
            </w:pPr>
            <w:r w:rsidRPr="000F2E43">
              <w:rPr>
                <w:sz w:val="16"/>
              </w:rPr>
              <w:t>agreed</w:t>
            </w:r>
          </w:p>
        </w:tc>
      </w:tr>
      <w:tr w:rsidR="009A2182" w:rsidRPr="000F2E43" w14:paraId="07F694B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29B278B" w14:textId="77777777" w:rsidR="009A2182" w:rsidRPr="000F2E43" w:rsidRDefault="009A2182" w:rsidP="00B25224">
            <w:pPr>
              <w:pStyle w:val="TAL"/>
              <w:rPr>
                <w:sz w:val="16"/>
              </w:rPr>
            </w:pPr>
            <w:r w:rsidRPr="000F2E43">
              <w:rPr>
                <w:sz w:val="16"/>
              </w:rPr>
              <w:t>C3-246087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8A88F" w14:textId="77777777" w:rsidR="009A2182" w:rsidRPr="000F2E43" w:rsidRDefault="009A2182" w:rsidP="00B25224">
            <w:pPr>
              <w:pStyle w:val="TAL"/>
              <w:rPr>
                <w:sz w:val="16"/>
              </w:rPr>
            </w:pPr>
            <w:r w:rsidRPr="000F2E43">
              <w:rPr>
                <w:sz w:val="16"/>
              </w:rPr>
              <w:t xml:space="preserve">Define the API definition clauses of the </w:t>
            </w:r>
            <w:proofErr w:type="spellStart"/>
            <w:r w:rsidRPr="000F2E43">
              <w:rPr>
                <w:sz w:val="16"/>
              </w:rPr>
              <w:t>UAE_NTZManagement</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73E1C" w14:textId="77777777" w:rsidR="009A2182" w:rsidRPr="000F2E43" w:rsidRDefault="009A2182" w:rsidP="00B25224">
            <w:pPr>
              <w:pStyle w:val="TAL"/>
              <w:rPr>
                <w:sz w:val="16"/>
              </w:rPr>
            </w:pPr>
            <w:r w:rsidRPr="000F2E43">
              <w:rPr>
                <w:sz w:val="16"/>
              </w:rPr>
              <w:t xml:space="preserve">Huawei, </w:t>
            </w:r>
            <w:proofErr w:type="spellStart"/>
            <w:r w:rsidRPr="000F2E43">
              <w:rPr>
                <w:sz w:val="16"/>
              </w:rPr>
              <w:t>InterDigital</w:t>
            </w:r>
            <w:proofErr w:type="spellEnd"/>
            <w:r w:rsidRPr="000F2E43">
              <w:rPr>
                <w:sz w:val="16"/>
              </w:rPr>
              <w:t>,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67F94" w14:textId="77777777" w:rsidR="009A2182" w:rsidRPr="000F2E43" w:rsidRDefault="009A2182" w:rsidP="00B25224">
            <w:pPr>
              <w:pStyle w:val="TAL"/>
              <w:rPr>
                <w:sz w:val="16"/>
              </w:rPr>
            </w:pPr>
            <w:r w:rsidRPr="000F2E43">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92E93" w14:textId="77777777" w:rsidR="009A2182" w:rsidRPr="000F2E43" w:rsidRDefault="009A2182" w:rsidP="00B25224">
            <w:pPr>
              <w:pStyle w:val="TAL"/>
              <w:rPr>
                <w:sz w:val="16"/>
              </w:rPr>
            </w:pPr>
            <w:r w:rsidRPr="000F2E43">
              <w:rPr>
                <w:sz w:val="16"/>
              </w:rPr>
              <w:t>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CA721"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45BD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4A33E"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774D6" w14:textId="77777777" w:rsidR="009A2182" w:rsidRPr="000F2E43" w:rsidRDefault="009A2182" w:rsidP="00B25224">
            <w:pPr>
              <w:pStyle w:val="TAL"/>
              <w:rPr>
                <w:sz w:val="16"/>
              </w:rPr>
            </w:pPr>
            <w:r w:rsidRPr="000F2E43">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A247C" w14:textId="77777777" w:rsidR="009A2182" w:rsidRPr="000F2E43" w:rsidRDefault="009A2182" w:rsidP="00B25224">
            <w:pPr>
              <w:pStyle w:val="TAL"/>
              <w:rPr>
                <w:sz w:val="16"/>
              </w:rPr>
            </w:pPr>
            <w:r w:rsidRPr="000F2E43">
              <w:rPr>
                <w:sz w:val="16"/>
              </w:rPr>
              <w:t>revised</w:t>
            </w:r>
          </w:p>
        </w:tc>
      </w:tr>
      <w:tr w:rsidR="009A2182" w:rsidRPr="000F2E43" w14:paraId="537780A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9B4315C" w14:textId="77777777" w:rsidR="009A2182" w:rsidRPr="000F2E43" w:rsidRDefault="009A2182" w:rsidP="00B25224">
            <w:pPr>
              <w:pStyle w:val="TAL"/>
              <w:rPr>
                <w:sz w:val="16"/>
              </w:rPr>
            </w:pPr>
            <w:r w:rsidRPr="000F2E43">
              <w:rPr>
                <w:sz w:val="16"/>
              </w:rPr>
              <w:t>C3-246088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65A15" w14:textId="77777777" w:rsidR="009A2182" w:rsidRPr="000F2E43" w:rsidRDefault="009A2182" w:rsidP="00B25224">
            <w:pPr>
              <w:pStyle w:val="TAL"/>
              <w:rPr>
                <w:sz w:val="16"/>
              </w:rPr>
            </w:pPr>
            <w:r w:rsidRPr="000F2E43">
              <w:rPr>
                <w:sz w:val="16"/>
              </w:rPr>
              <w:t xml:space="preserve">Define the </w:t>
            </w:r>
            <w:proofErr w:type="spellStart"/>
            <w:r w:rsidRPr="000F2E43">
              <w:rPr>
                <w:sz w:val="16"/>
              </w:rPr>
              <w:t>OpenAPI</w:t>
            </w:r>
            <w:proofErr w:type="spellEnd"/>
            <w:r w:rsidRPr="000F2E43">
              <w:rPr>
                <w:sz w:val="16"/>
              </w:rPr>
              <w:t xml:space="preserve"> description of the </w:t>
            </w:r>
            <w:proofErr w:type="spellStart"/>
            <w:r w:rsidRPr="000F2E43">
              <w:rPr>
                <w:sz w:val="16"/>
              </w:rPr>
              <w:t>UAE_NTZManagement</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AB24B" w14:textId="77777777" w:rsidR="009A2182" w:rsidRPr="000F2E43" w:rsidRDefault="009A2182" w:rsidP="00B25224">
            <w:pPr>
              <w:pStyle w:val="TAL"/>
              <w:rPr>
                <w:sz w:val="16"/>
              </w:rPr>
            </w:pPr>
            <w:r w:rsidRPr="000F2E43">
              <w:rPr>
                <w:sz w:val="16"/>
              </w:rPr>
              <w:t xml:space="preserve">Huawei, </w:t>
            </w:r>
            <w:proofErr w:type="spellStart"/>
            <w:r w:rsidRPr="000F2E43">
              <w:rPr>
                <w:sz w:val="16"/>
              </w:rPr>
              <w:t>InterDigital</w:t>
            </w:r>
            <w:proofErr w:type="spellEnd"/>
            <w:r w:rsidRPr="000F2E43">
              <w:rPr>
                <w:sz w:val="16"/>
              </w:rPr>
              <w:t>,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6B8D9" w14:textId="77777777" w:rsidR="009A2182" w:rsidRPr="000F2E43" w:rsidRDefault="009A2182" w:rsidP="00B25224">
            <w:pPr>
              <w:pStyle w:val="TAL"/>
              <w:rPr>
                <w:sz w:val="16"/>
              </w:rPr>
            </w:pPr>
            <w:r w:rsidRPr="000F2E43">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E08E4" w14:textId="77777777" w:rsidR="009A2182" w:rsidRPr="000F2E43" w:rsidRDefault="009A2182" w:rsidP="00B25224">
            <w:pPr>
              <w:pStyle w:val="TAL"/>
              <w:rPr>
                <w:sz w:val="16"/>
              </w:rPr>
            </w:pPr>
            <w:r w:rsidRPr="000F2E43">
              <w:rPr>
                <w:sz w:val="16"/>
              </w:rPr>
              <w:t>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7E52D"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FBAB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B4113"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C1EAA" w14:textId="77777777" w:rsidR="009A2182" w:rsidRPr="000F2E43" w:rsidRDefault="009A2182" w:rsidP="00B25224">
            <w:pPr>
              <w:pStyle w:val="TAL"/>
              <w:rPr>
                <w:sz w:val="16"/>
              </w:rPr>
            </w:pPr>
            <w:r w:rsidRPr="000F2E43">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13268" w14:textId="77777777" w:rsidR="009A2182" w:rsidRPr="000F2E43" w:rsidRDefault="009A2182" w:rsidP="00B25224">
            <w:pPr>
              <w:pStyle w:val="TAL"/>
              <w:rPr>
                <w:sz w:val="16"/>
              </w:rPr>
            </w:pPr>
            <w:r w:rsidRPr="000F2E43">
              <w:rPr>
                <w:sz w:val="16"/>
              </w:rPr>
              <w:t>revised</w:t>
            </w:r>
          </w:p>
        </w:tc>
      </w:tr>
      <w:tr w:rsidR="009A2182" w:rsidRPr="000F2E43" w14:paraId="1FF88A9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A900580" w14:textId="77777777" w:rsidR="009A2182" w:rsidRPr="000F2E43" w:rsidRDefault="009A2182" w:rsidP="00B25224">
            <w:pPr>
              <w:pStyle w:val="TAL"/>
              <w:rPr>
                <w:sz w:val="16"/>
              </w:rPr>
            </w:pPr>
            <w:r w:rsidRPr="000F2E43">
              <w:rPr>
                <w:sz w:val="16"/>
              </w:rPr>
              <w:t>C3-246089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FD01F" w14:textId="77777777" w:rsidR="009A2182" w:rsidRPr="000F2E43" w:rsidRDefault="009A2182" w:rsidP="00B25224">
            <w:pPr>
              <w:pStyle w:val="TAL"/>
              <w:rPr>
                <w:sz w:val="16"/>
              </w:rPr>
            </w:pPr>
            <w:r w:rsidRPr="000F2E43">
              <w:rPr>
                <w:sz w:val="16"/>
              </w:rPr>
              <w:t xml:space="preserve">Add the new </w:t>
            </w:r>
            <w:proofErr w:type="spellStart"/>
            <w:r w:rsidRPr="000F2E43">
              <w:rPr>
                <w:sz w:val="16"/>
              </w:rPr>
              <w:t>AddressingParamProvision</w:t>
            </w:r>
            <w:proofErr w:type="spellEnd"/>
            <w:r w:rsidRPr="000F2E43">
              <w:rPr>
                <w:sz w:val="16"/>
              </w:rPr>
              <w:t xml:space="preserve"> API in clause 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02030"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F8CB5"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5C93C" w14:textId="77777777" w:rsidR="009A2182" w:rsidRPr="000F2E43" w:rsidRDefault="009A2182" w:rsidP="00B25224">
            <w:pPr>
              <w:pStyle w:val="TAL"/>
              <w:rPr>
                <w:sz w:val="16"/>
              </w:rPr>
            </w:pPr>
            <w:r w:rsidRPr="000F2E43">
              <w:rPr>
                <w:sz w:val="16"/>
              </w:rPr>
              <w:t>1422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5AF3A"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0394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1761D"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D07E8" w14:textId="77777777" w:rsidR="009A2182" w:rsidRPr="000F2E43" w:rsidRDefault="009A2182" w:rsidP="00B25224">
            <w:pPr>
              <w:pStyle w:val="TAL"/>
              <w:rPr>
                <w:sz w:val="16"/>
              </w:rPr>
            </w:pPr>
            <w:r w:rsidRPr="000F2E43">
              <w:rPr>
                <w:sz w:val="16"/>
              </w:rPr>
              <w:t>TEI19_IP_SP_EXP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53328" w14:textId="77777777" w:rsidR="009A2182" w:rsidRPr="000F2E43" w:rsidRDefault="009A2182" w:rsidP="00B25224">
            <w:pPr>
              <w:pStyle w:val="TAL"/>
              <w:rPr>
                <w:sz w:val="16"/>
              </w:rPr>
            </w:pPr>
            <w:r w:rsidRPr="000F2E43">
              <w:rPr>
                <w:sz w:val="16"/>
              </w:rPr>
              <w:t>agreed</w:t>
            </w:r>
          </w:p>
        </w:tc>
      </w:tr>
      <w:tr w:rsidR="009A2182" w:rsidRPr="000F2E43" w14:paraId="0E32EFE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CEA2691" w14:textId="77777777" w:rsidR="009A2182" w:rsidRPr="000F2E43" w:rsidRDefault="009A2182" w:rsidP="00B25224">
            <w:pPr>
              <w:pStyle w:val="TAL"/>
              <w:rPr>
                <w:sz w:val="16"/>
              </w:rPr>
            </w:pPr>
            <w:r w:rsidRPr="000F2E43">
              <w:rPr>
                <w:sz w:val="16"/>
              </w:rPr>
              <w:t>C3-246090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63C60" w14:textId="77777777" w:rsidR="009A2182" w:rsidRPr="000F2E43" w:rsidRDefault="009A2182" w:rsidP="00B25224">
            <w:pPr>
              <w:pStyle w:val="TAL"/>
              <w:rPr>
                <w:sz w:val="16"/>
              </w:rPr>
            </w:pPr>
            <w:r w:rsidRPr="000F2E43">
              <w:rPr>
                <w:sz w:val="16"/>
              </w:rPr>
              <w:t xml:space="preserve">Add the new </w:t>
            </w:r>
            <w:proofErr w:type="spellStart"/>
            <w:r w:rsidRPr="000F2E43">
              <w:rPr>
                <w:sz w:val="16"/>
              </w:rPr>
              <w:t>UAVFlightAssistance</w:t>
            </w:r>
            <w:proofErr w:type="spellEnd"/>
            <w:r w:rsidRPr="000F2E43">
              <w:rPr>
                <w:sz w:val="16"/>
              </w:rPr>
              <w:t xml:space="preserve"> API in clause 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71573"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ED02B"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4D0F7" w14:textId="77777777" w:rsidR="009A2182" w:rsidRPr="000F2E43" w:rsidRDefault="009A2182" w:rsidP="00B25224">
            <w:pPr>
              <w:pStyle w:val="TAL"/>
              <w:rPr>
                <w:sz w:val="16"/>
              </w:rPr>
            </w:pPr>
            <w:r w:rsidRPr="000F2E43">
              <w:rPr>
                <w:sz w:val="16"/>
              </w:rPr>
              <w:t>1423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1A1A5"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311FB"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59843"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F0028" w14:textId="77777777" w:rsidR="009A2182" w:rsidRPr="000F2E43" w:rsidRDefault="009A2182" w:rsidP="00B25224">
            <w:pPr>
              <w:pStyle w:val="TAL"/>
              <w:rPr>
                <w:sz w:val="16"/>
              </w:rPr>
            </w:pPr>
            <w:r w:rsidRPr="000F2E43">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5D2C1" w14:textId="77777777" w:rsidR="009A2182" w:rsidRPr="000F2E43" w:rsidRDefault="009A2182" w:rsidP="00B25224">
            <w:pPr>
              <w:pStyle w:val="TAL"/>
              <w:rPr>
                <w:sz w:val="16"/>
              </w:rPr>
            </w:pPr>
            <w:r w:rsidRPr="000F2E43">
              <w:rPr>
                <w:sz w:val="16"/>
              </w:rPr>
              <w:t>revised</w:t>
            </w:r>
          </w:p>
        </w:tc>
      </w:tr>
      <w:tr w:rsidR="009A2182" w:rsidRPr="000F2E43" w14:paraId="334509E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3298CAA" w14:textId="77777777" w:rsidR="009A2182" w:rsidRPr="000F2E43" w:rsidRDefault="009A2182" w:rsidP="00B25224">
            <w:pPr>
              <w:pStyle w:val="TAL"/>
              <w:rPr>
                <w:sz w:val="16"/>
              </w:rPr>
            </w:pPr>
            <w:r w:rsidRPr="000F2E43">
              <w:rPr>
                <w:sz w:val="16"/>
              </w:rPr>
              <w:t>C3-246091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62E3F" w14:textId="77777777" w:rsidR="009A2182" w:rsidRPr="000F2E43" w:rsidRDefault="009A2182" w:rsidP="00B25224">
            <w:pPr>
              <w:pStyle w:val="TAL"/>
              <w:rPr>
                <w:sz w:val="16"/>
              </w:rPr>
            </w:pPr>
            <w:r w:rsidRPr="000F2E43">
              <w:rPr>
                <w:sz w:val="16"/>
              </w:rPr>
              <w:t xml:space="preserve">Add the new </w:t>
            </w:r>
            <w:proofErr w:type="spellStart"/>
            <w:r w:rsidRPr="000F2E43">
              <w:rPr>
                <w:sz w:val="16"/>
              </w:rPr>
              <w:t>FemtoParamProvision</w:t>
            </w:r>
            <w:proofErr w:type="spellEnd"/>
            <w:r w:rsidRPr="000F2E43">
              <w:rPr>
                <w:sz w:val="16"/>
              </w:rPr>
              <w:t xml:space="preserve"> API in clauses 4.1 and 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91496"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76EF9"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90DF0" w14:textId="77777777" w:rsidR="009A2182" w:rsidRPr="000F2E43" w:rsidRDefault="009A2182" w:rsidP="00B25224">
            <w:pPr>
              <w:pStyle w:val="TAL"/>
              <w:rPr>
                <w:sz w:val="16"/>
              </w:rPr>
            </w:pPr>
            <w:r w:rsidRPr="000F2E43">
              <w:rPr>
                <w:sz w:val="16"/>
              </w:rPr>
              <w:t>1424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894F6"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7AD55"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17B68"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82356" w14:textId="77777777" w:rsidR="009A2182" w:rsidRPr="000F2E43" w:rsidRDefault="009A2182" w:rsidP="00B25224">
            <w:pPr>
              <w:pStyle w:val="TAL"/>
              <w:rPr>
                <w:sz w:val="16"/>
              </w:rPr>
            </w:pPr>
            <w:r w:rsidRPr="000F2E43">
              <w:rPr>
                <w:sz w:val="16"/>
              </w:rPr>
              <w:t>5G_Femto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0A34A" w14:textId="77777777" w:rsidR="009A2182" w:rsidRPr="000F2E43" w:rsidRDefault="009A2182" w:rsidP="00B25224">
            <w:pPr>
              <w:pStyle w:val="TAL"/>
              <w:rPr>
                <w:sz w:val="16"/>
              </w:rPr>
            </w:pPr>
            <w:r w:rsidRPr="000F2E43">
              <w:rPr>
                <w:sz w:val="16"/>
              </w:rPr>
              <w:t>revised</w:t>
            </w:r>
          </w:p>
        </w:tc>
      </w:tr>
      <w:tr w:rsidR="009A2182" w:rsidRPr="000F2E43" w14:paraId="3FDFA48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A99A95A" w14:textId="77777777" w:rsidR="009A2182" w:rsidRPr="000F2E43" w:rsidRDefault="009A2182" w:rsidP="00B25224">
            <w:pPr>
              <w:pStyle w:val="TAL"/>
              <w:rPr>
                <w:sz w:val="16"/>
              </w:rPr>
            </w:pPr>
            <w:r w:rsidRPr="000F2E43">
              <w:rPr>
                <w:sz w:val="16"/>
              </w:rPr>
              <w:t>C3-246092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2C8A5" w14:textId="77777777" w:rsidR="009A2182" w:rsidRPr="000F2E43" w:rsidRDefault="009A2182" w:rsidP="00B25224">
            <w:pPr>
              <w:pStyle w:val="TAL"/>
              <w:rPr>
                <w:sz w:val="16"/>
              </w:rPr>
            </w:pPr>
            <w:r w:rsidRPr="000F2E43">
              <w:rPr>
                <w:sz w:val="16"/>
              </w:rPr>
              <w:t>Updates to AKMA service disablement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851F6"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D131F"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37469" w14:textId="77777777" w:rsidR="009A2182" w:rsidRPr="000F2E43" w:rsidRDefault="009A2182" w:rsidP="00B25224">
            <w:pPr>
              <w:pStyle w:val="TAL"/>
              <w:rPr>
                <w:sz w:val="16"/>
              </w:rPr>
            </w:pPr>
            <w:r w:rsidRPr="000F2E43">
              <w:rPr>
                <w:sz w:val="16"/>
              </w:rPr>
              <w:t>1425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5CC90"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5AA26"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D34C4"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E2F8E" w14:textId="77777777" w:rsidR="009A2182" w:rsidRPr="000F2E43" w:rsidRDefault="009A2182" w:rsidP="00B25224">
            <w:pPr>
              <w:pStyle w:val="TAL"/>
              <w:rPr>
                <w:sz w:val="16"/>
              </w:rPr>
            </w:pPr>
            <w:r w:rsidRPr="000F2E43">
              <w:rPr>
                <w:sz w:val="16"/>
              </w:rPr>
              <w:t>TEI19, AKMA_Ph2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300BA" w14:textId="77777777" w:rsidR="009A2182" w:rsidRPr="000F2E43" w:rsidRDefault="009A2182" w:rsidP="00B25224">
            <w:pPr>
              <w:pStyle w:val="TAL"/>
              <w:rPr>
                <w:sz w:val="16"/>
              </w:rPr>
            </w:pPr>
            <w:r w:rsidRPr="000F2E43">
              <w:rPr>
                <w:sz w:val="16"/>
              </w:rPr>
              <w:t>revised</w:t>
            </w:r>
          </w:p>
        </w:tc>
      </w:tr>
      <w:tr w:rsidR="009A2182" w:rsidRPr="000F2E43" w14:paraId="3C8F5ED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1B6D267" w14:textId="77777777" w:rsidR="009A2182" w:rsidRPr="000F2E43" w:rsidRDefault="009A2182" w:rsidP="00B25224">
            <w:pPr>
              <w:pStyle w:val="TAL"/>
              <w:rPr>
                <w:sz w:val="16"/>
              </w:rPr>
            </w:pPr>
            <w:r w:rsidRPr="000F2E43">
              <w:rPr>
                <w:sz w:val="16"/>
              </w:rPr>
              <w:t>C3-246093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27A01" w14:textId="77777777" w:rsidR="009A2182" w:rsidRPr="000F2E43" w:rsidRDefault="009A2182" w:rsidP="00B25224">
            <w:pPr>
              <w:pStyle w:val="TAL"/>
              <w:rPr>
                <w:sz w:val="16"/>
              </w:rPr>
            </w:pPr>
            <w:r w:rsidRPr="000F2E43">
              <w:rPr>
                <w:sz w:val="16"/>
              </w:rPr>
              <w:t>Correcting the content of the Connection Status Notification request body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F683C"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E978B" w14:textId="77777777" w:rsidR="009A2182" w:rsidRPr="000F2E43" w:rsidRDefault="009A2182" w:rsidP="00B25224">
            <w:pPr>
              <w:pStyle w:val="TAL"/>
              <w:rPr>
                <w:sz w:val="16"/>
              </w:rPr>
            </w:pPr>
            <w:r w:rsidRPr="000F2E43">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8FDA" w14:textId="77777777" w:rsidR="009A2182" w:rsidRPr="000F2E43" w:rsidRDefault="009A2182" w:rsidP="00B25224">
            <w:pPr>
              <w:pStyle w:val="TAL"/>
              <w:rPr>
                <w:sz w:val="16"/>
              </w:rPr>
            </w:pPr>
            <w:r w:rsidRPr="000F2E43">
              <w:rPr>
                <w:sz w:val="16"/>
              </w:rPr>
              <w:t>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38EAA"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4DBE3"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45BEB"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73903" w14:textId="77777777" w:rsidR="009A2182" w:rsidRPr="000F2E43" w:rsidRDefault="009A2182" w:rsidP="00B25224">
            <w:pPr>
              <w:pStyle w:val="TAL"/>
              <w:rPr>
                <w:sz w:val="16"/>
              </w:rPr>
            </w:pPr>
            <w:r w:rsidRPr="000F2E43">
              <w:rPr>
                <w:sz w:val="16"/>
              </w:rPr>
              <w:t>SEALDD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2FEA2" w14:textId="77777777" w:rsidR="009A2182" w:rsidRPr="000F2E43" w:rsidRDefault="009A2182" w:rsidP="00B25224">
            <w:pPr>
              <w:pStyle w:val="TAL"/>
              <w:rPr>
                <w:sz w:val="16"/>
              </w:rPr>
            </w:pPr>
            <w:r w:rsidRPr="000F2E43">
              <w:rPr>
                <w:sz w:val="16"/>
              </w:rPr>
              <w:t>agreed</w:t>
            </w:r>
          </w:p>
        </w:tc>
      </w:tr>
      <w:tr w:rsidR="009A2182" w:rsidRPr="000F2E43" w14:paraId="2126F76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335938D" w14:textId="77777777" w:rsidR="009A2182" w:rsidRPr="000F2E43" w:rsidRDefault="009A2182" w:rsidP="00B25224">
            <w:pPr>
              <w:pStyle w:val="TAL"/>
              <w:rPr>
                <w:sz w:val="16"/>
              </w:rPr>
            </w:pPr>
            <w:r w:rsidRPr="000F2E43">
              <w:rPr>
                <w:sz w:val="16"/>
              </w:rPr>
              <w:t>C3-246094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A6C54" w14:textId="77777777" w:rsidR="009A2182" w:rsidRPr="000F2E43" w:rsidRDefault="009A2182" w:rsidP="00B25224">
            <w:pPr>
              <w:pStyle w:val="TAL"/>
              <w:rPr>
                <w:sz w:val="16"/>
              </w:rPr>
            </w:pPr>
            <w:r w:rsidRPr="000F2E43">
              <w:rPr>
                <w:sz w:val="16"/>
              </w:rPr>
              <w:t>Correcting the content of the Connection Status Notification request body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A9FC5"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00675" w14:textId="77777777" w:rsidR="009A2182" w:rsidRPr="000F2E43" w:rsidRDefault="009A2182" w:rsidP="00B25224">
            <w:pPr>
              <w:pStyle w:val="TAL"/>
              <w:rPr>
                <w:sz w:val="16"/>
              </w:rPr>
            </w:pPr>
            <w:r w:rsidRPr="000F2E43">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491B1" w14:textId="77777777" w:rsidR="009A2182" w:rsidRPr="000F2E43" w:rsidRDefault="009A2182" w:rsidP="00B25224">
            <w:pPr>
              <w:pStyle w:val="TAL"/>
              <w:rPr>
                <w:sz w:val="16"/>
              </w:rPr>
            </w:pPr>
            <w:r w:rsidRPr="000F2E43">
              <w:rPr>
                <w:sz w:val="16"/>
              </w:rPr>
              <w:t>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60F51"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64BF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E70F8" w14:textId="77777777" w:rsidR="009A2182" w:rsidRPr="000F2E43" w:rsidRDefault="009A2182" w:rsidP="00B25224">
            <w:pPr>
              <w:pStyle w:val="TAL"/>
              <w:rPr>
                <w:sz w:val="16"/>
              </w:rPr>
            </w:pPr>
            <w:r w:rsidRPr="000F2E43">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0B356" w14:textId="77777777" w:rsidR="009A2182" w:rsidRPr="000F2E43" w:rsidRDefault="009A2182" w:rsidP="00B25224">
            <w:pPr>
              <w:pStyle w:val="TAL"/>
              <w:rPr>
                <w:sz w:val="16"/>
              </w:rPr>
            </w:pPr>
            <w:r w:rsidRPr="000F2E43">
              <w:rPr>
                <w:sz w:val="16"/>
              </w:rPr>
              <w:t>SEALDD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CAA88" w14:textId="77777777" w:rsidR="009A2182" w:rsidRPr="000F2E43" w:rsidRDefault="009A2182" w:rsidP="00B25224">
            <w:pPr>
              <w:pStyle w:val="TAL"/>
              <w:rPr>
                <w:sz w:val="16"/>
              </w:rPr>
            </w:pPr>
            <w:r w:rsidRPr="000F2E43">
              <w:rPr>
                <w:sz w:val="16"/>
              </w:rPr>
              <w:t>agreed</w:t>
            </w:r>
          </w:p>
        </w:tc>
      </w:tr>
      <w:tr w:rsidR="009A2182" w:rsidRPr="000F2E43" w14:paraId="184A9D4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EEDF5A5" w14:textId="77777777" w:rsidR="009A2182" w:rsidRPr="000F2E43" w:rsidRDefault="009A2182" w:rsidP="00B25224">
            <w:pPr>
              <w:pStyle w:val="TAL"/>
              <w:rPr>
                <w:sz w:val="16"/>
              </w:rPr>
            </w:pPr>
            <w:r w:rsidRPr="000F2E43">
              <w:rPr>
                <w:sz w:val="16"/>
              </w:rPr>
              <w:t>C3-246095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5A2DE" w14:textId="77777777" w:rsidR="009A2182" w:rsidRPr="000F2E43" w:rsidRDefault="009A2182" w:rsidP="00B25224">
            <w:pPr>
              <w:pStyle w:val="TAL"/>
              <w:rPr>
                <w:sz w:val="16"/>
              </w:rPr>
            </w:pPr>
            <w:r w:rsidRPr="000F2E43">
              <w:rPr>
                <w:sz w:val="16"/>
              </w:rPr>
              <w:t>Corrections to the GNSS Assistance Data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5F618" w14:textId="77777777" w:rsidR="009A2182" w:rsidRPr="000F2E43" w:rsidRDefault="009A2182" w:rsidP="00B25224">
            <w:pPr>
              <w:pStyle w:val="TAL"/>
              <w:rPr>
                <w:sz w:val="16"/>
              </w:rPr>
            </w:pPr>
            <w:r w:rsidRPr="000F2E43">
              <w:rPr>
                <w:sz w:val="16"/>
              </w:rPr>
              <w:t>Huawei, CATT,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EA939" w14:textId="77777777" w:rsidR="009A2182" w:rsidRPr="000F2E43" w:rsidRDefault="009A2182" w:rsidP="00B25224">
            <w:pPr>
              <w:pStyle w:val="TAL"/>
              <w:rPr>
                <w:sz w:val="16"/>
              </w:rPr>
            </w:pPr>
            <w:r w:rsidRPr="000F2E43">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EB385" w14:textId="77777777" w:rsidR="009A2182" w:rsidRPr="000F2E43" w:rsidRDefault="009A2182" w:rsidP="00B25224">
            <w:pPr>
              <w:pStyle w:val="TAL"/>
              <w:rPr>
                <w:sz w:val="16"/>
              </w:rPr>
            </w:pPr>
            <w:r w:rsidRPr="000F2E43">
              <w:rPr>
                <w:sz w:val="16"/>
              </w:rPr>
              <w:t>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9B78D"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38BF0"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C6FB9"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6D7A8" w14:textId="77777777" w:rsidR="009A2182" w:rsidRPr="000F2E43" w:rsidRDefault="009A2182" w:rsidP="00B25224">
            <w:pPr>
              <w:pStyle w:val="TAL"/>
              <w:rPr>
                <w:sz w:val="16"/>
              </w:rPr>
            </w:pPr>
            <w:r w:rsidRPr="000F2E43">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C44DD" w14:textId="77777777" w:rsidR="009A2182" w:rsidRPr="000F2E43" w:rsidRDefault="009A2182" w:rsidP="00B25224">
            <w:pPr>
              <w:pStyle w:val="TAL"/>
              <w:rPr>
                <w:sz w:val="16"/>
              </w:rPr>
            </w:pPr>
            <w:r w:rsidRPr="000F2E43">
              <w:rPr>
                <w:sz w:val="16"/>
              </w:rPr>
              <w:t>revised</w:t>
            </w:r>
          </w:p>
        </w:tc>
      </w:tr>
      <w:tr w:rsidR="009A2182" w:rsidRPr="000F2E43" w14:paraId="1819D71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180F2E8" w14:textId="77777777" w:rsidR="009A2182" w:rsidRPr="000F2E43" w:rsidRDefault="009A2182" w:rsidP="00B25224">
            <w:pPr>
              <w:pStyle w:val="TAL"/>
              <w:rPr>
                <w:sz w:val="16"/>
              </w:rPr>
            </w:pPr>
            <w:r w:rsidRPr="000F2E43">
              <w:rPr>
                <w:sz w:val="16"/>
              </w:rPr>
              <w:t>C3-246096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36BA6" w14:textId="77777777" w:rsidR="009A2182" w:rsidRPr="000F2E43" w:rsidRDefault="009A2182" w:rsidP="00B25224">
            <w:pPr>
              <w:pStyle w:val="TAL"/>
              <w:rPr>
                <w:sz w:val="16"/>
              </w:rPr>
            </w:pPr>
            <w:r w:rsidRPr="000F2E43">
              <w:rPr>
                <w:sz w:val="16"/>
              </w:rPr>
              <w:t>Corrections to the GNSS Assistance Data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59013" w14:textId="77777777" w:rsidR="009A2182" w:rsidRPr="000F2E43" w:rsidRDefault="009A2182" w:rsidP="00B25224">
            <w:pPr>
              <w:pStyle w:val="TAL"/>
              <w:rPr>
                <w:sz w:val="16"/>
              </w:rPr>
            </w:pPr>
            <w:r w:rsidRPr="000F2E43">
              <w:rPr>
                <w:sz w:val="16"/>
              </w:rPr>
              <w:t>Huawei, CATT,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52D39" w14:textId="77777777" w:rsidR="009A2182" w:rsidRPr="000F2E43" w:rsidRDefault="009A2182" w:rsidP="00B25224">
            <w:pPr>
              <w:pStyle w:val="TAL"/>
              <w:rPr>
                <w:sz w:val="16"/>
              </w:rPr>
            </w:pPr>
            <w:r w:rsidRPr="000F2E43">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4DB84" w14:textId="77777777" w:rsidR="009A2182" w:rsidRPr="000F2E43" w:rsidRDefault="009A2182" w:rsidP="00B25224">
            <w:pPr>
              <w:pStyle w:val="TAL"/>
              <w:rPr>
                <w:sz w:val="16"/>
              </w:rPr>
            </w:pPr>
            <w:r w:rsidRPr="000F2E43">
              <w:rPr>
                <w:sz w:val="16"/>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641E0"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A0FEE"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20A56" w14:textId="77777777" w:rsidR="009A2182" w:rsidRPr="000F2E43" w:rsidRDefault="009A2182" w:rsidP="00B25224">
            <w:pPr>
              <w:pStyle w:val="TAL"/>
              <w:rPr>
                <w:sz w:val="16"/>
              </w:rPr>
            </w:pPr>
            <w:r w:rsidRPr="000F2E43">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335CC" w14:textId="77777777" w:rsidR="009A2182" w:rsidRPr="000F2E43" w:rsidRDefault="009A2182" w:rsidP="00B25224">
            <w:pPr>
              <w:pStyle w:val="TAL"/>
              <w:rPr>
                <w:sz w:val="16"/>
              </w:rPr>
            </w:pPr>
            <w:r w:rsidRPr="000F2E43">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3A190" w14:textId="77777777" w:rsidR="009A2182" w:rsidRPr="000F2E43" w:rsidRDefault="009A2182" w:rsidP="00B25224">
            <w:pPr>
              <w:pStyle w:val="TAL"/>
              <w:rPr>
                <w:sz w:val="16"/>
              </w:rPr>
            </w:pPr>
            <w:r w:rsidRPr="000F2E43">
              <w:rPr>
                <w:sz w:val="16"/>
              </w:rPr>
              <w:t>revised</w:t>
            </w:r>
          </w:p>
        </w:tc>
      </w:tr>
      <w:tr w:rsidR="009A2182" w:rsidRPr="000F2E43" w14:paraId="46064594"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25E1B70" w14:textId="77777777" w:rsidR="009A2182" w:rsidRPr="000F2E43" w:rsidRDefault="009A2182" w:rsidP="00B25224">
            <w:pPr>
              <w:pStyle w:val="TAL"/>
              <w:rPr>
                <w:sz w:val="16"/>
              </w:rPr>
            </w:pPr>
            <w:r w:rsidRPr="000F2E43">
              <w:rPr>
                <w:sz w:val="16"/>
              </w:rPr>
              <w:t>C3-246097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F53BE" w14:textId="77777777" w:rsidR="009A2182" w:rsidRPr="000F2E43" w:rsidRDefault="009A2182" w:rsidP="00B25224">
            <w:pPr>
              <w:pStyle w:val="TAL"/>
              <w:rPr>
                <w:sz w:val="16"/>
              </w:rPr>
            </w:pPr>
            <w:r w:rsidRPr="000F2E43">
              <w:rPr>
                <w:sz w:val="16"/>
              </w:rPr>
              <w:t>Corrections to the GNSS Assistance Data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C7D20" w14:textId="77777777" w:rsidR="009A2182" w:rsidRPr="000F2E43" w:rsidRDefault="009A2182" w:rsidP="00B25224">
            <w:pPr>
              <w:pStyle w:val="TAL"/>
              <w:rPr>
                <w:sz w:val="16"/>
              </w:rPr>
            </w:pPr>
            <w:r w:rsidRPr="000F2E43">
              <w:rPr>
                <w:sz w:val="16"/>
              </w:rPr>
              <w:t>Huawei, CATT,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8EF5E" w14:textId="77777777" w:rsidR="009A2182" w:rsidRPr="000F2E43" w:rsidRDefault="009A2182" w:rsidP="00B25224">
            <w:pPr>
              <w:pStyle w:val="TAL"/>
              <w:rPr>
                <w:sz w:val="16"/>
              </w:rPr>
            </w:pPr>
            <w:r w:rsidRPr="000F2E43">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3D293" w14:textId="77777777" w:rsidR="009A2182" w:rsidRPr="000F2E43" w:rsidRDefault="009A2182" w:rsidP="00B25224">
            <w:pPr>
              <w:pStyle w:val="TAL"/>
              <w:rPr>
                <w:sz w:val="16"/>
              </w:rPr>
            </w:pPr>
            <w:r w:rsidRPr="000F2E43">
              <w:rPr>
                <w:sz w:val="16"/>
              </w:rPr>
              <w:t>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2264B"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403BB"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FF9C5"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DD66D" w14:textId="77777777" w:rsidR="009A2182" w:rsidRPr="000F2E43" w:rsidRDefault="009A2182" w:rsidP="00B25224">
            <w:pPr>
              <w:pStyle w:val="TAL"/>
              <w:rPr>
                <w:sz w:val="16"/>
              </w:rPr>
            </w:pPr>
            <w:r w:rsidRPr="000F2E43">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807F7" w14:textId="77777777" w:rsidR="009A2182" w:rsidRPr="000F2E43" w:rsidRDefault="009A2182" w:rsidP="00B25224">
            <w:pPr>
              <w:pStyle w:val="TAL"/>
              <w:rPr>
                <w:sz w:val="16"/>
              </w:rPr>
            </w:pPr>
            <w:r w:rsidRPr="000F2E43">
              <w:rPr>
                <w:sz w:val="16"/>
              </w:rPr>
              <w:t>revised</w:t>
            </w:r>
          </w:p>
        </w:tc>
      </w:tr>
      <w:tr w:rsidR="009A2182" w:rsidRPr="000F2E43" w14:paraId="5BAF5AE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9A8171A" w14:textId="77777777" w:rsidR="009A2182" w:rsidRPr="000F2E43" w:rsidRDefault="009A2182" w:rsidP="00B25224">
            <w:pPr>
              <w:pStyle w:val="TAL"/>
              <w:rPr>
                <w:sz w:val="16"/>
              </w:rPr>
            </w:pPr>
            <w:r w:rsidRPr="000F2E43">
              <w:rPr>
                <w:sz w:val="16"/>
              </w:rPr>
              <w:t>C3-246098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B4691" w14:textId="77777777" w:rsidR="009A2182" w:rsidRPr="000F2E43" w:rsidRDefault="009A2182" w:rsidP="00B25224">
            <w:pPr>
              <w:pStyle w:val="TAL"/>
              <w:rPr>
                <w:sz w:val="16"/>
              </w:rPr>
            </w:pPr>
            <w:r w:rsidRPr="000F2E43">
              <w:rPr>
                <w:sz w:val="16"/>
              </w:rPr>
              <w:t>Corrections to the GNSS Assistance Data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F07E9" w14:textId="77777777" w:rsidR="009A2182" w:rsidRPr="000F2E43" w:rsidRDefault="009A2182" w:rsidP="00B25224">
            <w:pPr>
              <w:pStyle w:val="TAL"/>
              <w:rPr>
                <w:sz w:val="16"/>
              </w:rPr>
            </w:pPr>
            <w:r w:rsidRPr="000F2E43">
              <w:rPr>
                <w:sz w:val="16"/>
              </w:rPr>
              <w:t>Huawei, CATT,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F4A50" w14:textId="77777777" w:rsidR="009A2182" w:rsidRPr="000F2E43" w:rsidRDefault="009A2182" w:rsidP="00B25224">
            <w:pPr>
              <w:pStyle w:val="TAL"/>
              <w:rPr>
                <w:sz w:val="16"/>
              </w:rPr>
            </w:pPr>
            <w:r w:rsidRPr="000F2E43">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2C2A4" w14:textId="77777777" w:rsidR="009A2182" w:rsidRPr="000F2E43" w:rsidRDefault="009A2182" w:rsidP="00B25224">
            <w:pPr>
              <w:pStyle w:val="TAL"/>
              <w:rPr>
                <w:sz w:val="16"/>
              </w:rPr>
            </w:pPr>
            <w:r w:rsidRPr="000F2E43">
              <w:rPr>
                <w:sz w:val="16"/>
              </w:rPr>
              <w:t>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1F6C7"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50B08"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50A7A" w14:textId="77777777" w:rsidR="009A2182" w:rsidRPr="000F2E43" w:rsidRDefault="009A2182" w:rsidP="00B25224">
            <w:pPr>
              <w:pStyle w:val="TAL"/>
              <w:rPr>
                <w:sz w:val="16"/>
              </w:rPr>
            </w:pPr>
            <w:r w:rsidRPr="000F2E43">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F9242" w14:textId="77777777" w:rsidR="009A2182" w:rsidRPr="000F2E43" w:rsidRDefault="009A2182" w:rsidP="00B25224">
            <w:pPr>
              <w:pStyle w:val="TAL"/>
              <w:rPr>
                <w:sz w:val="16"/>
              </w:rPr>
            </w:pPr>
            <w:r w:rsidRPr="000F2E43">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AC0B3" w14:textId="77777777" w:rsidR="009A2182" w:rsidRPr="000F2E43" w:rsidRDefault="009A2182" w:rsidP="00B25224">
            <w:pPr>
              <w:pStyle w:val="TAL"/>
              <w:rPr>
                <w:sz w:val="16"/>
              </w:rPr>
            </w:pPr>
            <w:r w:rsidRPr="000F2E43">
              <w:rPr>
                <w:sz w:val="16"/>
              </w:rPr>
              <w:t>revised</w:t>
            </w:r>
          </w:p>
        </w:tc>
      </w:tr>
      <w:tr w:rsidR="009A2182" w:rsidRPr="000F2E43" w14:paraId="0A5E81D5"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13E715B" w14:textId="77777777" w:rsidR="009A2182" w:rsidRPr="000F2E43" w:rsidRDefault="009A2182" w:rsidP="00B25224">
            <w:pPr>
              <w:pStyle w:val="TAL"/>
              <w:rPr>
                <w:sz w:val="16"/>
              </w:rPr>
            </w:pPr>
            <w:r w:rsidRPr="000F2E43">
              <w:rPr>
                <w:sz w:val="16"/>
              </w:rPr>
              <w:t>C3-246099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FA76C" w14:textId="77777777" w:rsidR="009A2182" w:rsidRPr="000F2E43" w:rsidRDefault="009A2182" w:rsidP="00B25224">
            <w:pPr>
              <w:pStyle w:val="TAL"/>
              <w:rPr>
                <w:sz w:val="16"/>
              </w:rPr>
            </w:pPr>
            <w:r w:rsidRPr="000F2E43">
              <w:rPr>
                <w:sz w:val="16"/>
              </w:rPr>
              <w:t>Support service API discovery based on the supported OAuth grant types for RNAA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69B59"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27941" w14:textId="77777777" w:rsidR="009A2182" w:rsidRPr="000F2E43" w:rsidRDefault="009A2182" w:rsidP="00B25224">
            <w:pPr>
              <w:pStyle w:val="TAL"/>
              <w:rPr>
                <w:sz w:val="16"/>
              </w:rPr>
            </w:pPr>
            <w:r w:rsidRPr="000F2E43">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276DF" w14:textId="77777777" w:rsidR="009A2182" w:rsidRPr="000F2E43" w:rsidRDefault="009A2182" w:rsidP="00B25224">
            <w:pPr>
              <w:pStyle w:val="TAL"/>
              <w:rPr>
                <w:sz w:val="16"/>
              </w:rPr>
            </w:pPr>
            <w:r w:rsidRPr="000F2E43">
              <w:rPr>
                <w:sz w:val="16"/>
              </w:rPr>
              <w:t>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7350F"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B5798"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C1F36"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2EEA" w14:textId="77777777" w:rsidR="009A2182" w:rsidRPr="000F2E43" w:rsidRDefault="009A2182" w:rsidP="00B25224">
            <w:pPr>
              <w:pStyle w:val="TAL"/>
              <w:rPr>
                <w:sz w:val="16"/>
              </w:rPr>
            </w:pPr>
            <w:r w:rsidRPr="000F2E43">
              <w:rPr>
                <w:sz w:val="16"/>
              </w:rPr>
              <w:t>SNAAPP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287BE" w14:textId="77777777" w:rsidR="009A2182" w:rsidRPr="000F2E43" w:rsidRDefault="009A2182" w:rsidP="00B25224">
            <w:pPr>
              <w:pStyle w:val="TAL"/>
              <w:rPr>
                <w:sz w:val="16"/>
              </w:rPr>
            </w:pPr>
            <w:r w:rsidRPr="000F2E43">
              <w:rPr>
                <w:sz w:val="16"/>
              </w:rPr>
              <w:t>revised</w:t>
            </w:r>
          </w:p>
        </w:tc>
      </w:tr>
      <w:tr w:rsidR="009A2182" w:rsidRPr="000F2E43" w14:paraId="5064476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6A77AE1" w14:textId="77777777" w:rsidR="009A2182" w:rsidRPr="000F2E43" w:rsidRDefault="009A2182" w:rsidP="00B25224">
            <w:pPr>
              <w:pStyle w:val="TAL"/>
              <w:rPr>
                <w:sz w:val="16"/>
              </w:rPr>
            </w:pPr>
            <w:r w:rsidRPr="000F2E43">
              <w:rPr>
                <w:sz w:val="16"/>
              </w:rPr>
              <w:t>C3-246100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1F3E9" w14:textId="77777777" w:rsidR="009A2182" w:rsidRPr="000F2E43" w:rsidRDefault="009A2182" w:rsidP="00B25224">
            <w:pPr>
              <w:pStyle w:val="TAL"/>
              <w:rPr>
                <w:sz w:val="16"/>
              </w:rPr>
            </w:pPr>
            <w:r w:rsidRPr="000F2E43">
              <w:rPr>
                <w:sz w:val="16"/>
              </w:rPr>
              <w:t>Support service API discovery based on the supported OAuth grant types for RNAA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71A3F"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6AC3D" w14:textId="77777777" w:rsidR="009A2182" w:rsidRPr="000F2E43" w:rsidRDefault="009A2182" w:rsidP="00B25224">
            <w:pPr>
              <w:pStyle w:val="TAL"/>
              <w:rPr>
                <w:sz w:val="16"/>
              </w:rPr>
            </w:pPr>
            <w:r w:rsidRPr="000F2E43">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A99B1" w14:textId="77777777" w:rsidR="009A2182" w:rsidRPr="000F2E43" w:rsidRDefault="009A2182" w:rsidP="00B25224">
            <w:pPr>
              <w:pStyle w:val="TAL"/>
              <w:rPr>
                <w:sz w:val="16"/>
              </w:rPr>
            </w:pPr>
            <w:r w:rsidRPr="000F2E43">
              <w:rPr>
                <w:sz w:val="16"/>
              </w:rPr>
              <w:t>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70CF9"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94EB3"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D033F" w14:textId="77777777" w:rsidR="009A2182" w:rsidRPr="000F2E43" w:rsidRDefault="009A2182" w:rsidP="00B25224">
            <w:pPr>
              <w:pStyle w:val="TAL"/>
              <w:rPr>
                <w:sz w:val="16"/>
              </w:rPr>
            </w:pPr>
            <w:r w:rsidRPr="000F2E43">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246AE" w14:textId="77777777" w:rsidR="009A2182" w:rsidRPr="000F2E43" w:rsidRDefault="009A2182" w:rsidP="00B25224">
            <w:pPr>
              <w:pStyle w:val="TAL"/>
              <w:rPr>
                <w:sz w:val="16"/>
              </w:rPr>
            </w:pPr>
            <w:r w:rsidRPr="000F2E43">
              <w:rPr>
                <w:sz w:val="16"/>
              </w:rPr>
              <w:t>SNAAPP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E3CED" w14:textId="77777777" w:rsidR="009A2182" w:rsidRPr="000F2E43" w:rsidRDefault="009A2182" w:rsidP="00B25224">
            <w:pPr>
              <w:pStyle w:val="TAL"/>
              <w:rPr>
                <w:sz w:val="16"/>
              </w:rPr>
            </w:pPr>
            <w:r w:rsidRPr="000F2E43">
              <w:rPr>
                <w:sz w:val="16"/>
              </w:rPr>
              <w:t>revised</w:t>
            </w:r>
          </w:p>
        </w:tc>
      </w:tr>
      <w:tr w:rsidR="009A2182" w:rsidRPr="000F2E43" w14:paraId="4F0D96A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2135B09" w14:textId="77777777" w:rsidR="009A2182" w:rsidRPr="000F2E43" w:rsidRDefault="009A2182" w:rsidP="00B25224">
            <w:pPr>
              <w:pStyle w:val="TAL"/>
              <w:rPr>
                <w:sz w:val="16"/>
              </w:rPr>
            </w:pPr>
            <w:r w:rsidRPr="000F2E43">
              <w:rPr>
                <w:sz w:val="16"/>
              </w:rPr>
              <w:t>C3-246101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83958" w14:textId="77777777" w:rsidR="009A2182" w:rsidRPr="000F2E43" w:rsidRDefault="009A2182" w:rsidP="00B25224">
            <w:pPr>
              <w:pStyle w:val="TAL"/>
              <w:rPr>
                <w:sz w:val="16"/>
              </w:rPr>
            </w:pPr>
            <w:r w:rsidRPr="000F2E43">
              <w:rPr>
                <w:sz w:val="16"/>
              </w:rPr>
              <w:t>Correcting the name of the data type conveying the AKMA service disablement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CACFA"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4BBA6" w14:textId="77777777" w:rsidR="009A2182" w:rsidRPr="000F2E43" w:rsidRDefault="009A2182" w:rsidP="00B25224">
            <w:pPr>
              <w:pStyle w:val="TAL"/>
              <w:rPr>
                <w:sz w:val="16"/>
              </w:rPr>
            </w:pPr>
            <w:r w:rsidRPr="000F2E43">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FBE6C" w14:textId="77777777" w:rsidR="009A2182" w:rsidRPr="000F2E43" w:rsidRDefault="009A2182" w:rsidP="00B25224">
            <w:pPr>
              <w:pStyle w:val="TAL"/>
              <w:rPr>
                <w:sz w:val="16"/>
              </w:rPr>
            </w:pPr>
            <w:r w:rsidRPr="000F2E43">
              <w:rPr>
                <w:sz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91D75"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C04D1"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1B4AB"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CEFF2" w14:textId="77777777" w:rsidR="009A2182" w:rsidRPr="000F2E43" w:rsidRDefault="009A2182" w:rsidP="00B25224">
            <w:pPr>
              <w:pStyle w:val="TAL"/>
              <w:rPr>
                <w:sz w:val="16"/>
              </w:rPr>
            </w:pPr>
            <w:r w:rsidRPr="000F2E43">
              <w:rPr>
                <w:sz w:val="16"/>
              </w:rPr>
              <w:t>TEI18, AKMA-CT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DD914" w14:textId="77777777" w:rsidR="009A2182" w:rsidRPr="000F2E43" w:rsidRDefault="009A2182" w:rsidP="00B25224">
            <w:pPr>
              <w:pStyle w:val="TAL"/>
              <w:rPr>
                <w:sz w:val="16"/>
              </w:rPr>
            </w:pPr>
            <w:r w:rsidRPr="000F2E43">
              <w:rPr>
                <w:sz w:val="16"/>
              </w:rPr>
              <w:t>revised</w:t>
            </w:r>
          </w:p>
        </w:tc>
      </w:tr>
      <w:tr w:rsidR="009A2182" w:rsidRPr="000F2E43" w14:paraId="5EAAF226"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7595BF5" w14:textId="77777777" w:rsidR="009A2182" w:rsidRPr="000F2E43" w:rsidRDefault="009A2182" w:rsidP="00B25224">
            <w:pPr>
              <w:pStyle w:val="TAL"/>
              <w:rPr>
                <w:sz w:val="16"/>
              </w:rPr>
            </w:pPr>
            <w:r w:rsidRPr="000F2E43">
              <w:rPr>
                <w:sz w:val="16"/>
              </w:rPr>
              <w:t>C3-246102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9B74C" w14:textId="77777777" w:rsidR="009A2182" w:rsidRPr="000F2E43" w:rsidRDefault="009A2182" w:rsidP="00B25224">
            <w:pPr>
              <w:pStyle w:val="TAL"/>
              <w:rPr>
                <w:sz w:val="16"/>
              </w:rPr>
            </w:pPr>
            <w:r w:rsidRPr="000F2E43">
              <w:rPr>
                <w:sz w:val="16"/>
              </w:rPr>
              <w:t>Correcting the name of the data type conveying the AKMA service disablement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9AAA9"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4FD3E" w14:textId="77777777" w:rsidR="009A2182" w:rsidRPr="000F2E43" w:rsidRDefault="009A2182" w:rsidP="00B25224">
            <w:pPr>
              <w:pStyle w:val="TAL"/>
              <w:rPr>
                <w:sz w:val="16"/>
              </w:rPr>
            </w:pPr>
            <w:r w:rsidRPr="000F2E43">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42A49" w14:textId="77777777" w:rsidR="009A2182" w:rsidRPr="000F2E43" w:rsidRDefault="009A2182" w:rsidP="00B25224">
            <w:pPr>
              <w:pStyle w:val="TAL"/>
              <w:rPr>
                <w:sz w:val="16"/>
              </w:rPr>
            </w:pPr>
            <w:r w:rsidRPr="000F2E43">
              <w:rPr>
                <w:sz w:val="16"/>
              </w:rPr>
              <w:t>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70889"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F5DB1"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A14C3" w14:textId="77777777" w:rsidR="009A2182" w:rsidRPr="000F2E43" w:rsidRDefault="009A2182" w:rsidP="00B25224">
            <w:pPr>
              <w:pStyle w:val="TAL"/>
              <w:rPr>
                <w:sz w:val="16"/>
              </w:rPr>
            </w:pPr>
            <w:r w:rsidRPr="000F2E43">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B3EEE" w14:textId="77777777" w:rsidR="009A2182" w:rsidRPr="000F2E43" w:rsidRDefault="009A2182" w:rsidP="00B25224">
            <w:pPr>
              <w:pStyle w:val="TAL"/>
              <w:rPr>
                <w:sz w:val="16"/>
              </w:rPr>
            </w:pPr>
            <w:r w:rsidRPr="000F2E43">
              <w:rPr>
                <w:sz w:val="16"/>
              </w:rPr>
              <w:t>TEI18, AKMA-CT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9EBE0" w14:textId="77777777" w:rsidR="009A2182" w:rsidRPr="000F2E43" w:rsidRDefault="009A2182" w:rsidP="00B25224">
            <w:pPr>
              <w:pStyle w:val="TAL"/>
              <w:rPr>
                <w:sz w:val="16"/>
              </w:rPr>
            </w:pPr>
            <w:r w:rsidRPr="000F2E43">
              <w:rPr>
                <w:sz w:val="16"/>
              </w:rPr>
              <w:t>revised</w:t>
            </w:r>
          </w:p>
        </w:tc>
      </w:tr>
      <w:tr w:rsidR="009A2182" w:rsidRPr="000F2E43" w14:paraId="547C834F"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F188CB8" w14:textId="77777777" w:rsidR="009A2182" w:rsidRPr="000F2E43" w:rsidRDefault="009A2182" w:rsidP="00B25224">
            <w:pPr>
              <w:pStyle w:val="TAL"/>
              <w:rPr>
                <w:sz w:val="16"/>
              </w:rPr>
            </w:pPr>
            <w:r w:rsidRPr="000F2E43">
              <w:rPr>
                <w:sz w:val="16"/>
              </w:rPr>
              <w:t>C3-246105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B64C8" w14:textId="77777777" w:rsidR="009A2182" w:rsidRPr="000F2E43" w:rsidRDefault="009A2182" w:rsidP="00B25224">
            <w:pPr>
              <w:pStyle w:val="TAL"/>
              <w:rPr>
                <w:sz w:val="16"/>
              </w:rPr>
            </w:pPr>
            <w:r w:rsidRPr="000F2E43">
              <w:rPr>
                <w:sz w:val="16"/>
              </w:rPr>
              <w:t>Event Reporting Information clarification for out of service area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622C0" w14:textId="77777777" w:rsidR="009A2182" w:rsidRPr="000F2E43" w:rsidRDefault="009A2182" w:rsidP="00B25224">
            <w:pPr>
              <w:pStyle w:val="TAL"/>
              <w:rPr>
                <w:sz w:val="16"/>
              </w:rPr>
            </w:pPr>
            <w:r w:rsidRPr="000F2E43">
              <w:rPr>
                <w:sz w:val="16"/>
              </w:rPr>
              <w:t>Vodafone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FEE46"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4DB0F" w14:textId="77777777" w:rsidR="009A2182" w:rsidRPr="000F2E43" w:rsidRDefault="009A2182" w:rsidP="00B25224">
            <w:pPr>
              <w:pStyle w:val="TAL"/>
              <w:rPr>
                <w:sz w:val="16"/>
              </w:rPr>
            </w:pPr>
            <w:r w:rsidRPr="000F2E43">
              <w:rPr>
                <w:sz w:val="16"/>
              </w:rPr>
              <w:t>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48A04"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FA4CE"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23526"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DC321" w14:textId="77777777" w:rsidR="009A2182" w:rsidRPr="000F2E43" w:rsidRDefault="009A2182" w:rsidP="00B25224">
            <w:pPr>
              <w:pStyle w:val="TAL"/>
              <w:rPr>
                <w:sz w:val="16"/>
              </w:rPr>
            </w:pPr>
            <w:r w:rsidRPr="000F2E43">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39809" w14:textId="77777777" w:rsidR="009A2182" w:rsidRPr="000F2E43" w:rsidRDefault="009A2182" w:rsidP="00B25224">
            <w:pPr>
              <w:pStyle w:val="TAL"/>
              <w:rPr>
                <w:sz w:val="16"/>
              </w:rPr>
            </w:pPr>
            <w:r w:rsidRPr="000F2E43">
              <w:rPr>
                <w:sz w:val="16"/>
              </w:rPr>
              <w:t>revised</w:t>
            </w:r>
          </w:p>
        </w:tc>
      </w:tr>
      <w:tr w:rsidR="009A2182" w:rsidRPr="000F2E43" w14:paraId="6DEA5C0D"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7C65912" w14:textId="77777777" w:rsidR="009A2182" w:rsidRPr="000F2E43" w:rsidRDefault="009A2182" w:rsidP="00B25224">
            <w:pPr>
              <w:pStyle w:val="TAL"/>
              <w:rPr>
                <w:sz w:val="16"/>
              </w:rPr>
            </w:pPr>
            <w:r w:rsidRPr="000F2E43">
              <w:rPr>
                <w:sz w:val="16"/>
              </w:rPr>
              <w:t>C3-246107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3EC8B" w14:textId="77777777" w:rsidR="009A2182" w:rsidRPr="000F2E43" w:rsidRDefault="009A2182" w:rsidP="00B25224">
            <w:pPr>
              <w:pStyle w:val="TAL"/>
              <w:rPr>
                <w:sz w:val="16"/>
              </w:rPr>
            </w:pPr>
            <w:r w:rsidRPr="000F2E43">
              <w:rPr>
                <w:sz w:val="16"/>
              </w:rPr>
              <w:t>Provision of UP Security Policy by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664A3" w14:textId="77777777" w:rsidR="009A2182" w:rsidRPr="000F2E43" w:rsidRDefault="009A2182" w:rsidP="00B25224">
            <w:pPr>
              <w:pStyle w:val="TAL"/>
              <w:rPr>
                <w:sz w:val="16"/>
              </w:rPr>
            </w:pPr>
            <w:r w:rsidRPr="000F2E43">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FC0BF"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218DC" w14:textId="77777777" w:rsidR="009A2182" w:rsidRPr="000F2E43" w:rsidRDefault="009A2182" w:rsidP="00B25224">
            <w:pPr>
              <w:pStyle w:val="TAL"/>
              <w:rPr>
                <w:sz w:val="16"/>
              </w:rPr>
            </w:pPr>
            <w:r w:rsidRPr="000F2E43">
              <w:rPr>
                <w:sz w:val="16"/>
              </w:rPr>
              <w:t>1368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06F9C"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69CA5"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45223"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FEDA5" w14:textId="77777777" w:rsidR="009A2182" w:rsidRPr="000F2E43" w:rsidRDefault="009A2182" w:rsidP="00B25224">
            <w:pPr>
              <w:pStyle w:val="TAL"/>
              <w:rPr>
                <w:sz w:val="16"/>
              </w:rPr>
            </w:pPr>
            <w:r w:rsidRPr="000F2E43">
              <w:rPr>
                <w:sz w:val="16"/>
              </w:rPr>
              <w:t>TEI19_IP_SP_EXP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CA031" w14:textId="77777777" w:rsidR="009A2182" w:rsidRPr="000F2E43" w:rsidRDefault="009A2182" w:rsidP="00B25224">
            <w:pPr>
              <w:pStyle w:val="TAL"/>
              <w:rPr>
                <w:sz w:val="16"/>
              </w:rPr>
            </w:pPr>
            <w:r w:rsidRPr="000F2E43">
              <w:rPr>
                <w:sz w:val="16"/>
              </w:rPr>
              <w:t>merged</w:t>
            </w:r>
          </w:p>
        </w:tc>
      </w:tr>
      <w:tr w:rsidR="009A2182" w:rsidRPr="000F2E43" w14:paraId="4D7F3FB4"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2DA6046" w14:textId="77777777" w:rsidR="009A2182" w:rsidRPr="000F2E43" w:rsidRDefault="009A2182" w:rsidP="00B25224">
            <w:pPr>
              <w:pStyle w:val="TAL"/>
              <w:rPr>
                <w:sz w:val="16"/>
              </w:rPr>
            </w:pPr>
            <w:r w:rsidRPr="000F2E43">
              <w:rPr>
                <w:sz w:val="16"/>
              </w:rPr>
              <w:t>C3-246108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C3985" w14:textId="77777777" w:rsidR="009A2182" w:rsidRPr="000F2E43" w:rsidRDefault="009A2182" w:rsidP="00B25224">
            <w:pPr>
              <w:pStyle w:val="TAL"/>
              <w:rPr>
                <w:sz w:val="16"/>
              </w:rPr>
            </w:pPr>
            <w:proofErr w:type="spellStart"/>
            <w:r w:rsidRPr="000F2E43">
              <w:rPr>
                <w:sz w:val="16"/>
              </w:rPr>
              <w:t>OpenAPI</w:t>
            </w:r>
            <w:proofErr w:type="spellEnd"/>
            <w:r w:rsidRPr="000F2E43">
              <w:rPr>
                <w:sz w:val="16"/>
              </w:rPr>
              <w:t xml:space="preserve"> for Provision of UP Security Policy by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75FDC" w14:textId="77777777" w:rsidR="009A2182" w:rsidRPr="000F2E43" w:rsidRDefault="009A2182" w:rsidP="00B25224">
            <w:pPr>
              <w:pStyle w:val="TAL"/>
              <w:rPr>
                <w:sz w:val="16"/>
              </w:rPr>
            </w:pPr>
            <w:r w:rsidRPr="000F2E43">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54BC6"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89E08" w14:textId="77777777" w:rsidR="009A2182" w:rsidRPr="000F2E43" w:rsidRDefault="009A2182" w:rsidP="00B25224">
            <w:pPr>
              <w:pStyle w:val="TAL"/>
              <w:rPr>
                <w:sz w:val="16"/>
              </w:rPr>
            </w:pPr>
            <w:r w:rsidRPr="000F2E43">
              <w:rPr>
                <w:sz w:val="16"/>
              </w:rPr>
              <w:t>1369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36E1A"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3A31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4029E"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544C1" w14:textId="77777777" w:rsidR="009A2182" w:rsidRPr="000F2E43" w:rsidRDefault="009A2182" w:rsidP="00B25224">
            <w:pPr>
              <w:pStyle w:val="TAL"/>
              <w:rPr>
                <w:sz w:val="16"/>
              </w:rPr>
            </w:pPr>
            <w:r w:rsidRPr="000F2E43">
              <w:rPr>
                <w:sz w:val="16"/>
              </w:rPr>
              <w:t>TEI19_IP_SP_EXP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BACC0" w14:textId="77777777" w:rsidR="009A2182" w:rsidRPr="000F2E43" w:rsidRDefault="009A2182" w:rsidP="00B25224">
            <w:pPr>
              <w:pStyle w:val="TAL"/>
              <w:rPr>
                <w:sz w:val="16"/>
              </w:rPr>
            </w:pPr>
            <w:r w:rsidRPr="000F2E43">
              <w:rPr>
                <w:sz w:val="16"/>
              </w:rPr>
              <w:t>merged</w:t>
            </w:r>
          </w:p>
        </w:tc>
      </w:tr>
      <w:tr w:rsidR="009A2182" w:rsidRPr="000F2E43" w14:paraId="51EFCC0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5BBC345" w14:textId="77777777" w:rsidR="009A2182" w:rsidRPr="000F2E43" w:rsidRDefault="009A2182" w:rsidP="00B25224">
            <w:pPr>
              <w:pStyle w:val="TAL"/>
              <w:rPr>
                <w:sz w:val="16"/>
              </w:rPr>
            </w:pPr>
            <w:r w:rsidRPr="000F2E43">
              <w:rPr>
                <w:sz w:val="16"/>
              </w:rPr>
              <w:t>C3-246109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EF09B" w14:textId="77777777" w:rsidR="009A2182" w:rsidRPr="000F2E43" w:rsidRDefault="009A2182" w:rsidP="00B25224">
            <w:pPr>
              <w:pStyle w:val="TAL"/>
              <w:rPr>
                <w:sz w:val="16"/>
              </w:rPr>
            </w:pPr>
            <w:r w:rsidRPr="000F2E43">
              <w:rPr>
                <w:sz w:val="16"/>
              </w:rPr>
              <w:t xml:space="preserve">Definition of </w:t>
            </w:r>
            <w:proofErr w:type="spellStart"/>
            <w:r w:rsidRPr="000F2E43">
              <w:rPr>
                <w:sz w:val="16"/>
              </w:rPr>
              <w:t>Nnef_ImsSessionManagement</w:t>
            </w:r>
            <w:proofErr w:type="spellEnd"/>
            <w:r w:rsidRPr="000F2E43">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1292D"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56608"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83412" w14:textId="77777777" w:rsidR="009A2182" w:rsidRPr="000F2E43" w:rsidRDefault="009A2182" w:rsidP="00B25224">
            <w:pPr>
              <w:pStyle w:val="TAL"/>
              <w:rPr>
                <w:sz w:val="16"/>
              </w:rPr>
            </w:pPr>
            <w:r w:rsidRPr="000F2E43">
              <w:rPr>
                <w:sz w:val="16"/>
              </w:rPr>
              <w:t>1426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2776C"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C3EC1"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047C1"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DA88F" w14:textId="77777777" w:rsidR="009A2182" w:rsidRPr="000F2E43" w:rsidRDefault="009A2182" w:rsidP="00B25224">
            <w:pPr>
              <w:pStyle w:val="TAL"/>
              <w:rPr>
                <w:sz w:val="16"/>
              </w:rPr>
            </w:pPr>
            <w:r w:rsidRPr="000F2E43">
              <w:rPr>
                <w:sz w:val="16"/>
              </w:rPr>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82994" w14:textId="77777777" w:rsidR="009A2182" w:rsidRPr="000F2E43" w:rsidRDefault="009A2182" w:rsidP="00B25224">
            <w:pPr>
              <w:pStyle w:val="TAL"/>
              <w:rPr>
                <w:sz w:val="16"/>
              </w:rPr>
            </w:pPr>
            <w:r w:rsidRPr="000F2E43">
              <w:rPr>
                <w:sz w:val="16"/>
              </w:rPr>
              <w:t>revised</w:t>
            </w:r>
          </w:p>
        </w:tc>
      </w:tr>
      <w:tr w:rsidR="009A2182" w:rsidRPr="000F2E43" w14:paraId="22A039A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772603C" w14:textId="77777777" w:rsidR="009A2182" w:rsidRPr="000F2E43" w:rsidRDefault="009A2182" w:rsidP="00B25224">
            <w:pPr>
              <w:pStyle w:val="TAL"/>
              <w:rPr>
                <w:sz w:val="16"/>
              </w:rPr>
            </w:pPr>
            <w:r w:rsidRPr="000F2E43">
              <w:rPr>
                <w:sz w:val="16"/>
              </w:rPr>
              <w:t>C3-246110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2D322" w14:textId="77777777" w:rsidR="009A2182" w:rsidRPr="000F2E43" w:rsidRDefault="009A2182" w:rsidP="00B25224">
            <w:pPr>
              <w:pStyle w:val="TAL"/>
              <w:rPr>
                <w:sz w:val="16"/>
              </w:rPr>
            </w:pPr>
            <w:r w:rsidRPr="000F2E43">
              <w:rPr>
                <w:sz w:val="16"/>
              </w:rPr>
              <w:t>Support of signalling storm mitigation and prevention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AAA94" w14:textId="77777777" w:rsidR="009A2182" w:rsidRPr="000F2E43" w:rsidRDefault="009A2182" w:rsidP="00B25224">
            <w:pPr>
              <w:pStyle w:val="TAL"/>
              <w:rPr>
                <w:sz w:val="16"/>
              </w:rPr>
            </w:pPr>
            <w:r w:rsidRPr="000F2E43">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EA08C"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1D7D9" w14:textId="77777777" w:rsidR="009A2182" w:rsidRPr="000F2E43" w:rsidRDefault="009A2182" w:rsidP="00B25224">
            <w:pPr>
              <w:pStyle w:val="TAL"/>
              <w:rPr>
                <w:sz w:val="16"/>
              </w:rPr>
            </w:pPr>
            <w:r w:rsidRPr="000F2E43">
              <w:rPr>
                <w:sz w:val="16"/>
              </w:rPr>
              <w:t>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29A7D"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D9496"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A1CE7"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39EAA"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AA3F1" w14:textId="77777777" w:rsidR="009A2182" w:rsidRPr="000F2E43" w:rsidRDefault="009A2182" w:rsidP="00B25224">
            <w:pPr>
              <w:pStyle w:val="TAL"/>
              <w:rPr>
                <w:sz w:val="16"/>
              </w:rPr>
            </w:pPr>
            <w:r w:rsidRPr="000F2E43">
              <w:rPr>
                <w:sz w:val="16"/>
              </w:rPr>
              <w:t>revised</w:t>
            </w:r>
          </w:p>
        </w:tc>
      </w:tr>
      <w:tr w:rsidR="009A2182" w:rsidRPr="000F2E43" w14:paraId="5F214E3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7CFB0AC" w14:textId="77777777" w:rsidR="009A2182" w:rsidRPr="000F2E43" w:rsidRDefault="009A2182" w:rsidP="00B25224">
            <w:pPr>
              <w:pStyle w:val="TAL"/>
              <w:rPr>
                <w:sz w:val="16"/>
              </w:rPr>
            </w:pPr>
            <w:r w:rsidRPr="000F2E43">
              <w:rPr>
                <w:sz w:val="16"/>
              </w:rPr>
              <w:t>C3-246111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9B8DB" w14:textId="77777777" w:rsidR="009A2182" w:rsidRPr="000F2E43" w:rsidRDefault="009A2182" w:rsidP="00B25224">
            <w:pPr>
              <w:pStyle w:val="TAL"/>
              <w:rPr>
                <w:sz w:val="16"/>
              </w:rPr>
            </w:pPr>
            <w:r w:rsidRPr="000F2E43">
              <w:rPr>
                <w:sz w:val="16"/>
              </w:rPr>
              <w:t>QoS monitoring capability report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5ABDB"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EEBF8"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F42DC" w14:textId="77777777" w:rsidR="009A2182" w:rsidRPr="000F2E43" w:rsidRDefault="009A2182" w:rsidP="00B25224">
            <w:pPr>
              <w:pStyle w:val="TAL"/>
              <w:rPr>
                <w:sz w:val="16"/>
              </w:rPr>
            </w:pPr>
            <w:r w:rsidRPr="000F2E43">
              <w:rPr>
                <w:sz w:val="16"/>
              </w:rPr>
              <w:t>685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4F3D9" w14:textId="77777777" w:rsidR="009A2182" w:rsidRPr="000F2E43" w:rsidRDefault="009A2182" w:rsidP="00B25224">
            <w:pPr>
              <w:pStyle w:val="TAR"/>
              <w:rPr>
                <w:sz w:val="16"/>
              </w:rPr>
            </w:pPr>
            <w:r w:rsidRPr="000F2E43">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BA479"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18B3A"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6FEAD" w14:textId="77777777" w:rsidR="009A2182" w:rsidRPr="000F2E43" w:rsidRDefault="009A2182" w:rsidP="00B25224">
            <w:pPr>
              <w:pStyle w:val="TAL"/>
              <w:rPr>
                <w:sz w:val="16"/>
              </w:rPr>
            </w:pPr>
            <w:r w:rsidRPr="000F2E43">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D4B8" w14:textId="77777777" w:rsidR="009A2182" w:rsidRPr="000F2E43" w:rsidRDefault="009A2182" w:rsidP="00B25224">
            <w:pPr>
              <w:pStyle w:val="TAL"/>
              <w:rPr>
                <w:sz w:val="16"/>
              </w:rPr>
            </w:pPr>
            <w:r w:rsidRPr="000F2E43">
              <w:rPr>
                <w:sz w:val="16"/>
              </w:rPr>
              <w:t>revised</w:t>
            </w:r>
          </w:p>
        </w:tc>
      </w:tr>
      <w:tr w:rsidR="009A2182" w:rsidRPr="000F2E43" w14:paraId="64D1CAC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BC276BD" w14:textId="77777777" w:rsidR="009A2182" w:rsidRPr="000F2E43" w:rsidRDefault="009A2182" w:rsidP="00B25224">
            <w:pPr>
              <w:pStyle w:val="TAL"/>
              <w:rPr>
                <w:sz w:val="16"/>
              </w:rPr>
            </w:pPr>
            <w:r w:rsidRPr="000F2E43">
              <w:rPr>
                <w:sz w:val="16"/>
              </w:rPr>
              <w:t>C3-246112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1F393" w14:textId="77777777" w:rsidR="009A2182" w:rsidRPr="000F2E43" w:rsidRDefault="009A2182" w:rsidP="00B25224">
            <w:pPr>
              <w:pStyle w:val="TAL"/>
              <w:rPr>
                <w:sz w:val="16"/>
              </w:rPr>
            </w:pPr>
            <w:r w:rsidRPr="000F2E43">
              <w:rPr>
                <w:sz w:val="16"/>
              </w:rPr>
              <w:t>Editors note removal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A09BE" w14:textId="77777777" w:rsidR="009A2182" w:rsidRPr="000F2E43" w:rsidRDefault="009A2182" w:rsidP="00B25224">
            <w:pPr>
              <w:pStyle w:val="TAL"/>
              <w:rPr>
                <w:sz w:val="16"/>
              </w:rPr>
            </w:pPr>
            <w:r w:rsidRPr="000F2E43">
              <w:rPr>
                <w:sz w:val="16"/>
              </w:rPr>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4B8D5" w14:textId="77777777" w:rsidR="009A2182" w:rsidRPr="000F2E43" w:rsidRDefault="009A2182" w:rsidP="00B25224">
            <w:pPr>
              <w:pStyle w:val="TAL"/>
              <w:rPr>
                <w:sz w:val="16"/>
              </w:rPr>
            </w:pPr>
            <w:r w:rsidRPr="000F2E43">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39220" w14:textId="77777777" w:rsidR="009A2182" w:rsidRPr="000F2E43" w:rsidRDefault="009A2182" w:rsidP="00B25224">
            <w:pPr>
              <w:pStyle w:val="TAL"/>
              <w:rPr>
                <w:sz w:val="16"/>
              </w:rPr>
            </w:pPr>
            <w:r w:rsidRPr="000F2E43">
              <w:rPr>
                <w:sz w:val="16"/>
              </w:rPr>
              <w:t>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9D227"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01E2C"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26F81"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C6275"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9FDFD" w14:textId="77777777" w:rsidR="009A2182" w:rsidRPr="000F2E43" w:rsidRDefault="009A2182" w:rsidP="00B25224">
            <w:pPr>
              <w:pStyle w:val="TAL"/>
              <w:rPr>
                <w:sz w:val="16"/>
              </w:rPr>
            </w:pPr>
            <w:r w:rsidRPr="000F2E43">
              <w:rPr>
                <w:sz w:val="16"/>
              </w:rPr>
              <w:t>agreed</w:t>
            </w:r>
          </w:p>
        </w:tc>
      </w:tr>
      <w:tr w:rsidR="009A2182" w:rsidRPr="000F2E43" w14:paraId="1EABFB88"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F5DBF90" w14:textId="77777777" w:rsidR="009A2182" w:rsidRPr="000F2E43" w:rsidRDefault="009A2182" w:rsidP="00B25224">
            <w:pPr>
              <w:pStyle w:val="TAL"/>
              <w:rPr>
                <w:sz w:val="16"/>
              </w:rPr>
            </w:pPr>
            <w:r w:rsidRPr="000F2E43">
              <w:rPr>
                <w:sz w:val="16"/>
              </w:rPr>
              <w:t>C3-246114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ACDC8" w14:textId="77777777" w:rsidR="009A2182" w:rsidRPr="000F2E43" w:rsidRDefault="009A2182" w:rsidP="00B25224">
            <w:pPr>
              <w:pStyle w:val="TAL"/>
              <w:rPr>
                <w:sz w:val="16"/>
              </w:rPr>
            </w:pPr>
            <w:r w:rsidRPr="000F2E43">
              <w:rPr>
                <w:sz w:val="16"/>
              </w:rPr>
              <w:t>IMS Event Exposure(EE) Services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53CA9"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4F26B"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4B03D" w14:textId="77777777" w:rsidR="009A2182" w:rsidRPr="000F2E43" w:rsidRDefault="009A2182" w:rsidP="00B25224">
            <w:pPr>
              <w:pStyle w:val="TAL"/>
              <w:rPr>
                <w:sz w:val="16"/>
              </w:rPr>
            </w:pPr>
            <w:r w:rsidRPr="000F2E43">
              <w:rPr>
                <w:sz w:val="16"/>
              </w:rPr>
              <w:t>1427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9E4EE"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07753"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E5E2E"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FD8EF" w14:textId="77777777" w:rsidR="009A2182" w:rsidRPr="000F2E43" w:rsidRDefault="009A2182" w:rsidP="00B25224">
            <w:pPr>
              <w:pStyle w:val="TAL"/>
              <w:rPr>
                <w:sz w:val="16"/>
              </w:rPr>
            </w:pPr>
            <w:r w:rsidRPr="000F2E43">
              <w:rPr>
                <w:sz w:val="16"/>
              </w:rPr>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23AF0" w14:textId="77777777" w:rsidR="009A2182" w:rsidRPr="000F2E43" w:rsidRDefault="009A2182" w:rsidP="00B25224">
            <w:pPr>
              <w:pStyle w:val="TAL"/>
              <w:rPr>
                <w:sz w:val="16"/>
              </w:rPr>
            </w:pPr>
            <w:r w:rsidRPr="000F2E43">
              <w:rPr>
                <w:sz w:val="16"/>
              </w:rPr>
              <w:t>revised</w:t>
            </w:r>
          </w:p>
        </w:tc>
      </w:tr>
      <w:tr w:rsidR="009A2182" w:rsidRPr="000F2E43" w14:paraId="126B2AE5"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6DD4AED" w14:textId="77777777" w:rsidR="009A2182" w:rsidRPr="000F2E43" w:rsidRDefault="009A2182" w:rsidP="00B25224">
            <w:pPr>
              <w:pStyle w:val="TAL"/>
              <w:rPr>
                <w:sz w:val="16"/>
              </w:rPr>
            </w:pPr>
            <w:r w:rsidRPr="000F2E43">
              <w:rPr>
                <w:sz w:val="16"/>
              </w:rPr>
              <w:t>C3-246115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03A9E" w14:textId="77777777" w:rsidR="009A2182" w:rsidRPr="000F2E43" w:rsidRDefault="009A2182" w:rsidP="00B25224">
            <w:pPr>
              <w:pStyle w:val="TAL"/>
              <w:rPr>
                <w:sz w:val="16"/>
              </w:rPr>
            </w:pPr>
            <w:r w:rsidRPr="000F2E43">
              <w:rPr>
                <w:sz w:val="16"/>
              </w:rPr>
              <w:t>IMS Event Exposure (EE) Services operations and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5950A"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39213"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7BCE5" w14:textId="77777777" w:rsidR="009A2182" w:rsidRPr="000F2E43" w:rsidRDefault="009A2182" w:rsidP="00B25224">
            <w:pPr>
              <w:pStyle w:val="TAL"/>
              <w:rPr>
                <w:sz w:val="16"/>
              </w:rPr>
            </w:pPr>
            <w:r w:rsidRPr="000F2E43">
              <w:rPr>
                <w:sz w:val="16"/>
              </w:rPr>
              <w:t>1428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65671"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ED7D5"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AFBB8"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786B5" w14:textId="77777777" w:rsidR="009A2182" w:rsidRPr="000F2E43" w:rsidRDefault="009A2182" w:rsidP="00B25224">
            <w:pPr>
              <w:pStyle w:val="TAL"/>
              <w:rPr>
                <w:sz w:val="16"/>
              </w:rPr>
            </w:pPr>
            <w:r w:rsidRPr="000F2E43">
              <w:rPr>
                <w:sz w:val="16"/>
              </w:rPr>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77E74" w14:textId="77777777" w:rsidR="009A2182" w:rsidRPr="000F2E43" w:rsidRDefault="009A2182" w:rsidP="00B25224">
            <w:pPr>
              <w:pStyle w:val="TAL"/>
              <w:rPr>
                <w:sz w:val="16"/>
              </w:rPr>
            </w:pPr>
            <w:r w:rsidRPr="000F2E43">
              <w:rPr>
                <w:sz w:val="16"/>
              </w:rPr>
              <w:t>revised</w:t>
            </w:r>
          </w:p>
        </w:tc>
      </w:tr>
      <w:tr w:rsidR="009A2182" w:rsidRPr="000F2E43" w14:paraId="044155D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4594552" w14:textId="77777777" w:rsidR="009A2182" w:rsidRPr="000F2E43" w:rsidRDefault="009A2182" w:rsidP="00B25224">
            <w:pPr>
              <w:pStyle w:val="TAL"/>
              <w:rPr>
                <w:sz w:val="16"/>
              </w:rPr>
            </w:pPr>
            <w:r w:rsidRPr="000F2E43">
              <w:rPr>
                <w:sz w:val="16"/>
              </w:rPr>
              <w:t>C3-246116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5221F" w14:textId="77777777" w:rsidR="009A2182" w:rsidRPr="000F2E43" w:rsidRDefault="009A2182" w:rsidP="00B25224">
            <w:pPr>
              <w:pStyle w:val="TAL"/>
              <w:rPr>
                <w:sz w:val="16"/>
              </w:rPr>
            </w:pPr>
            <w:r w:rsidRPr="000F2E43">
              <w:rPr>
                <w:sz w:val="16"/>
              </w:rPr>
              <w:t xml:space="preserve">IMS Event Exposure (EE) Services </w:t>
            </w:r>
            <w:proofErr w:type="spellStart"/>
            <w:r w:rsidRPr="000F2E43">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AD61B"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4914B"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6A8AA" w14:textId="77777777" w:rsidR="009A2182" w:rsidRPr="000F2E43" w:rsidRDefault="009A2182" w:rsidP="00B25224">
            <w:pPr>
              <w:pStyle w:val="TAL"/>
              <w:rPr>
                <w:sz w:val="16"/>
              </w:rPr>
            </w:pPr>
            <w:r w:rsidRPr="000F2E43">
              <w:rPr>
                <w:sz w:val="16"/>
              </w:rPr>
              <w:t>1429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140FF"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75C2B"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795D2"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B559B" w14:textId="77777777" w:rsidR="009A2182" w:rsidRPr="000F2E43" w:rsidRDefault="009A2182" w:rsidP="00B25224">
            <w:pPr>
              <w:pStyle w:val="TAL"/>
              <w:rPr>
                <w:sz w:val="16"/>
              </w:rPr>
            </w:pPr>
            <w:r w:rsidRPr="000F2E43">
              <w:rPr>
                <w:sz w:val="16"/>
              </w:rPr>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FFD9D" w14:textId="77777777" w:rsidR="009A2182" w:rsidRPr="000F2E43" w:rsidRDefault="009A2182" w:rsidP="00B25224">
            <w:pPr>
              <w:pStyle w:val="TAL"/>
              <w:rPr>
                <w:sz w:val="16"/>
              </w:rPr>
            </w:pPr>
            <w:r w:rsidRPr="000F2E43">
              <w:rPr>
                <w:sz w:val="16"/>
              </w:rPr>
              <w:t>revised</w:t>
            </w:r>
          </w:p>
        </w:tc>
      </w:tr>
      <w:tr w:rsidR="009A2182" w:rsidRPr="000F2E43" w14:paraId="0902F37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987D35A" w14:textId="77777777" w:rsidR="009A2182" w:rsidRPr="000F2E43" w:rsidRDefault="009A2182" w:rsidP="00B25224">
            <w:pPr>
              <w:pStyle w:val="TAL"/>
              <w:rPr>
                <w:sz w:val="16"/>
              </w:rPr>
            </w:pPr>
            <w:r w:rsidRPr="000F2E43">
              <w:rPr>
                <w:sz w:val="16"/>
              </w:rPr>
              <w:t>C3-246117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41C41" w14:textId="77777777" w:rsidR="009A2182" w:rsidRPr="000F2E43" w:rsidRDefault="009A2182" w:rsidP="00B25224">
            <w:pPr>
              <w:pStyle w:val="TAL"/>
              <w:rPr>
                <w:sz w:val="16"/>
              </w:rPr>
            </w:pPr>
            <w:r w:rsidRPr="000F2E43">
              <w:rPr>
                <w:sz w:val="16"/>
              </w:rPr>
              <w:t>VLAN Service layer addition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CCD6B"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1599D"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7AA6A" w14:textId="77777777" w:rsidR="009A2182" w:rsidRPr="000F2E43" w:rsidRDefault="009A2182" w:rsidP="00B25224">
            <w:pPr>
              <w:pStyle w:val="TAL"/>
              <w:rPr>
                <w:sz w:val="16"/>
              </w:rPr>
            </w:pPr>
            <w:r w:rsidRPr="000F2E43">
              <w:rPr>
                <w:sz w:val="16"/>
              </w:rPr>
              <w:t>1430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157D5"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3707B"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ED9F4"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C331D" w14:textId="77777777" w:rsidR="009A2182" w:rsidRPr="000F2E43" w:rsidRDefault="009A2182" w:rsidP="00B25224">
            <w:pPr>
              <w:pStyle w:val="TAL"/>
              <w:rPr>
                <w:sz w:val="16"/>
              </w:rPr>
            </w:pPr>
            <w:r w:rsidRPr="000F2E43">
              <w:rPr>
                <w:sz w:val="16"/>
              </w:rPr>
              <w:t>TEI19_VLANSUB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1D8B3" w14:textId="77777777" w:rsidR="009A2182" w:rsidRPr="000F2E43" w:rsidRDefault="009A2182" w:rsidP="00B25224">
            <w:pPr>
              <w:pStyle w:val="TAL"/>
              <w:rPr>
                <w:sz w:val="16"/>
              </w:rPr>
            </w:pPr>
            <w:r w:rsidRPr="000F2E43">
              <w:rPr>
                <w:sz w:val="16"/>
              </w:rPr>
              <w:t>withdrawn</w:t>
            </w:r>
          </w:p>
        </w:tc>
      </w:tr>
      <w:tr w:rsidR="009A2182" w:rsidRPr="000F2E43" w14:paraId="5E5CAD5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143DF8C" w14:textId="77777777" w:rsidR="009A2182" w:rsidRPr="000F2E43" w:rsidRDefault="009A2182" w:rsidP="00B25224">
            <w:pPr>
              <w:pStyle w:val="TAL"/>
              <w:rPr>
                <w:sz w:val="16"/>
              </w:rPr>
            </w:pPr>
            <w:r w:rsidRPr="000F2E43">
              <w:rPr>
                <w:sz w:val="16"/>
              </w:rPr>
              <w:t>C3-246118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3CF3C" w14:textId="77777777" w:rsidR="009A2182" w:rsidRPr="000F2E43" w:rsidRDefault="009A2182" w:rsidP="00B25224">
            <w:pPr>
              <w:pStyle w:val="TAL"/>
              <w:rPr>
                <w:sz w:val="16"/>
              </w:rPr>
            </w:pPr>
            <w:r w:rsidRPr="000F2E43">
              <w:rPr>
                <w:sz w:val="16"/>
              </w:rPr>
              <w:t xml:space="preserve">Define </w:t>
            </w:r>
            <w:proofErr w:type="spellStart"/>
            <w:r w:rsidRPr="000F2E43">
              <w:rPr>
                <w:sz w:val="16"/>
              </w:rPr>
              <w:t>SS_SLPositioningManagement</w:t>
            </w:r>
            <w:proofErr w:type="spellEnd"/>
            <w:r w:rsidRPr="000F2E43">
              <w:rPr>
                <w:sz w:val="16"/>
              </w:rPr>
              <w:t xml:space="preserve"> API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1EE50"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051C7"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DE330" w14:textId="77777777" w:rsidR="009A2182" w:rsidRPr="000F2E43" w:rsidRDefault="009A2182" w:rsidP="00B25224">
            <w:pPr>
              <w:pStyle w:val="TAL"/>
              <w:rPr>
                <w:sz w:val="16"/>
              </w:rPr>
            </w:pPr>
            <w:r w:rsidRPr="000F2E43">
              <w:rPr>
                <w:sz w:val="16"/>
              </w:rPr>
              <w:t>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15C23"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8914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AB746"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5C7C7"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E04D8" w14:textId="77777777" w:rsidR="009A2182" w:rsidRPr="000F2E43" w:rsidRDefault="009A2182" w:rsidP="00B25224">
            <w:pPr>
              <w:pStyle w:val="TAL"/>
              <w:rPr>
                <w:sz w:val="16"/>
              </w:rPr>
            </w:pPr>
            <w:r w:rsidRPr="000F2E43">
              <w:rPr>
                <w:sz w:val="16"/>
              </w:rPr>
              <w:t>revised</w:t>
            </w:r>
          </w:p>
        </w:tc>
      </w:tr>
      <w:tr w:rsidR="009A2182" w:rsidRPr="000F2E43" w14:paraId="2724B43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4736290" w14:textId="77777777" w:rsidR="009A2182" w:rsidRPr="000F2E43" w:rsidRDefault="009A2182" w:rsidP="00B25224">
            <w:pPr>
              <w:pStyle w:val="TAL"/>
              <w:rPr>
                <w:sz w:val="16"/>
              </w:rPr>
            </w:pPr>
            <w:r w:rsidRPr="000F2E43">
              <w:rPr>
                <w:sz w:val="16"/>
              </w:rPr>
              <w:t>C3-246119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8F45E" w14:textId="77777777" w:rsidR="009A2182" w:rsidRPr="000F2E43" w:rsidRDefault="009A2182" w:rsidP="00B25224">
            <w:pPr>
              <w:pStyle w:val="TAL"/>
              <w:rPr>
                <w:sz w:val="16"/>
              </w:rPr>
            </w:pPr>
            <w:r w:rsidRPr="000F2E43">
              <w:rPr>
                <w:sz w:val="16"/>
              </w:rPr>
              <w:t xml:space="preserve">Define </w:t>
            </w:r>
            <w:proofErr w:type="spellStart"/>
            <w:r w:rsidRPr="000F2E43">
              <w:rPr>
                <w:sz w:val="16"/>
              </w:rPr>
              <w:t>SS_SLPositioningManagement</w:t>
            </w:r>
            <w:proofErr w:type="spellEnd"/>
            <w:r w:rsidRPr="000F2E43">
              <w:rPr>
                <w:sz w:val="16"/>
              </w:rPr>
              <w:t xml:space="preserve"> open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3B3FB"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C8B82"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0E6A5" w14:textId="77777777" w:rsidR="009A2182" w:rsidRPr="000F2E43" w:rsidRDefault="009A2182" w:rsidP="00B25224">
            <w:pPr>
              <w:pStyle w:val="TAL"/>
              <w:rPr>
                <w:sz w:val="16"/>
              </w:rPr>
            </w:pPr>
            <w:r w:rsidRPr="000F2E43">
              <w:rPr>
                <w:sz w:val="16"/>
              </w:rPr>
              <w:t>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D41C6"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1301C"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F5A38"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4EB17"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B958B" w14:textId="77777777" w:rsidR="009A2182" w:rsidRPr="000F2E43" w:rsidRDefault="009A2182" w:rsidP="00B25224">
            <w:pPr>
              <w:pStyle w:val="TAL"/>
              <w:rPr>
                <w:sz w:val="16"/>
              </w:rPr>
            </w:pPr>
            <w:r w:rsidRPr="000F2E43">
              <w:rPr>
                <w:sz w:val="16"/>
              </w:rPr>
              <w:t>revised</w:t>
            </w:r>
          </w:p>
        </w:tc>
      </w:tr>
      <w:tr w:rsidR="009A2182" w:rsidRPr="000F2E43" w14:paraId="32B74FE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62256BB" w14:textId="77777777" w:rsidR="009A2182" w:rsidRPr="000F2E43" w:rsidRDefault="009A2182" w:rsidP="00B25224">
            <w:pPr>
              <w:pStyle w:val="TAL"/>
              <w:rPr>
                <w:sz w:val="16"/>
              </w:rPr>
            </w:pPr>
            <w:r w:rsidRPr="000F2E43">
              <w:rPr>
                <w:sz w:val="16"/>
              </w:rPr>
              <w:t>C3-246120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618FB" w14:textId="77777777" w:rsidR="009A2182" w:rsidRPr="000F2E43" w:rsidRDefault="009A2182" w:rsidP="00B25224">
            <w:pPr>
              <w:pStyle w:val="TAL"/>
              <w:rPr>
                <w:sz w:val="16"/>
              </w:rPr>
            </w:pPr>
            <w:r w:rsidRPr="000F2E43">
              <w:rPr>
                <w:sz w:val="16"/>
              </w:rPr>
              <w:t>Tunnel information in retrieve T-EES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90EE1" w14:textId="77777777" w:rsidR="009A2182" w:rsidRPr="000F2E43" w:rsidRDefault="009A2182" w:rsidP="00B25224">
            <w:pPr>
              <w:pStyle w:val="TAL"/>
              <w:rPr>
                <w:sz w:val="16"/>
              </w:rPr>
            </w:pPr>
            <w:r w:rsidRPr="000F2E43">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CA255"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C737F" w14:textId="77777777" w:rsidR="009A2182" w:rsidRPr="000F2E43" w:rsidRDefault="009A2182" w:rsidP="00B25224">
            <w:pPr>
              <w:pStyle w:val="TAL"/>
              <w:rPr>
                <w:sz w:val="16"/>
              </w:rPr>
            </w:pPr>
            <w:r w:rsidRPr="000F2E43">
              <w:rPr>
                <w:sz w:val="16"/>
              </w:rPr>
              <w:t>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76FBC"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6334C"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AC6B3"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57D93" w14:textId="77777777" w:rsidR="009A2182" w:rsidRPr="000F2E43" w:rsidRDefault="009A2182" w:rsidP="00B25224">
            <w:pPr>
              <w:pStyle w:val="TAL"/>
              <w:rPr>
                <w:sz w:val="16"/>
              </w:rPr>
            </w:pPr>
            <w:r w:rsidRPr="000F2E43">
              <w:rPr>
                <w:sz w:val="16"/>
              </w:rPr>
              <w:t>TEI19, 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F1AE4" w14:textId="77777777" w:rsidR="009A2182" w:rsidRPr="000F2E43" w:rsidRDefault="009A2182" w:rsidP="00B25224">
            <w:pPr>
              <w:pStyle w:val="TAL"/>
              <w:rPr>
                <w:sz w:val="16"/>
              </w:rPr>
            </w:pPr>
            <w:r w:rsidRPr="000F2E43">
              <w:rPr>
                <w:sz w:val="16"/>
              </w:rPr>
              <w:t>revised</w:t>
            </w:r>
          </w:p>
        </w:tc>
      </w:tr>
      <w:tr w:rsidR="009A2182" w:rsidRPr="000F2E43" w14:paraId="1BC95D96"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D823E27" w14:textId="77777777" w:rsidR="009A2182" w:rsidRPr="000F2E43" w:rsidRDefault="009A2182" w:rsidP="00B25224">
            <w:pPr>
              <w:pStyle w:val="TAL"/>
              <w:rPr>
                <w:sz w:val="16"/>
              </w:rPr>
            </w:pPr>
            <w:r w:rsidRPr="000F2E43">
              <w:rPr>
                <w:sz w:val="16"/>
              </w:rPr>
              <w:t>C3-246121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743CF" w14:textId="77777777" w:rsidR="009A2182" w:rsidRPr="000F2E43" w:rsidRDefault="009A2182" w:rsidP="00B25224">
            <w:pPr>
              <w:pStyle w:val="TAL"/>
              <w:rPr>
                <w:sz w:val="16"/>
              </w:rPr>
            </w:pPr>
            <w:r w:rsidRPr="000F2E43">
              <w:rPr>
                <w:sz w:val="16"/>
              </w:rPr>
              <w:t>CAPIF – Correcting structured data types in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13211" w14:textId="77777777" w:rsidR="009A2182" w:rsidRPr="000F2E43" w:rsidRDefault="009A2182" w:rsidP="00B25224">
            <w:pPr>
              <w:pStyle w:val="TAL"/>
              <w:rPr>
                <w:sz w:val="16"/>
              </w:rPr>
            </w:pPr>
            <w:r w:rsidRPr="000F2E43">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A9629" w14:textId="77777777" w:rsidR="009A2182" w:rsidRPr="000F2E43" w:rsidRDefault="009A2182" w:rsidP="00B25224">
            <w:pPr>
              <w:pStyle w:val="TAL"/>
              <w:rPr>
                <w:sz w:val="16"/>
              </w:rPr>
            </w:pPr>
            <w:r w:rsidRPr="000F2E43">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F7099" w14:textId="77777777" w:rsidR="009A2182" w:rsidRPr="000F2E43" w:rsidRDefault="009A2182" w:rsidP="00B25224">
            <w:pPr>
              <w:pStyle w:val="TAL"/>
              <w:rPr>
                <w:sz w:val="16"/>
              </w:rPr>
            </w:pPr>
            <w:r w:rsidRPr="000F2E43">
              <w:rPr>
                <w:sz w:val="16"/>
              </w:rPr>
              <w:t>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F5EEB"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9463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6CA6D"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07E67"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E2836" w14:textId="77777777" w:rsidR="009A2182" w:rsidRPr="000F2E43" w:rsidRDefault="009A2182" w:rsidP="00B25224">
            <w:pPr>
              <w:pStyle w:val="TAL"/>
              <w:rPr>
                <w:sz w:val="16"/>
              </w:rPr>
            </w:pPr>
            <w:r w:rsidRPr="000F2E43">
              <w:rPr>
                <w:sz w:val="16"/>
              </w:rPr>
              <w:t>revised</w:t>
            </w:r>
          </w:p>
        </w:tc>
      </w:tr>
      <w:tr w:rsidR="009A2182" w:rsidRPr="000F2E43" w14:paraId="7F68963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717FF4A" w14:textId="77777777" w:rsidR="009A2182" w:rsidRPr="000F2E43" w:rsidRDefault="009A2182" w:rsidP="00B25224">
            <w:pPr>
              <w:pStyle w:val="TAL"/>
              <w:rPr>
                <w:sz w:val="16"/>
              </w:rPr>
            </w:pPr>
            <w:r w:rsidRPr="000F2E43">
              <w:rPr>
                <w:sz w:val="16"/>
              </w:rPr>
              <w:t>C3-246122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96B6A" w14:textId="77777777" w:rsidR="009A2182" w:rsidRPr="000F2E43" w:rsidRDefault="009A2182" w:rsidP="00B25224">
            <w:pPr>
              <w:pStyle w:val="TAL"/>
              <w:rPr>
                <w:sz w:val="16"/>
              </w:rPr>
            </w:pPr>
            <w:r w:rsidRPr="000F2E43">
              <w:rPr>
                <w:sz w:val="16"/>
              </w:rPr>
              <w:t>SEAL – Correcting structured data types in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A7776" w14:textId="77777777" w:rsidR="009A2182" w:rsidRPr="000F2E43" w:rsidRDefault="009A2182" w:rsidP="00B25224">
            <w:pPr>
              <w:pStyle w:val="TAL"/>
              <w:rPr>
                <w:sz w:val="16"/>
              </w:rPr>
            </w:pPr>
            <w:r w:rsidRPr="000F2E43">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594F4"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01921" w14:textId="77777777" w:rsidR="009A2182" w:rsidRPr="000F2E43" w:rsidRDefault="009A2182" w:rsidP="00B25224">
            <w:pPr>
              <w:pStyle w:val="TAL"/>
              <w:rPr>
                <w:sz w:val="16"/>
              </w:rPr>
            </w:pPr>
            <w:r w:rsidRPr="000F2E43">
              <w:rPr>
                <w:sz w:val="16"/>
              </w:rPr>
              <w:t>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0BB37"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AF79C"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9F236"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DF9F4"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AD48A" w14:textId="77777777" w:rsidR="009A2182" w:rsidRPr="000F2E43" w:rsidRDefault="009A2182" w:rsidP="00B25224">
            <w:pPr>
              <w:pStyle w:val="TAL"/>
              <w:rPr>
                <w:sz w:val="16"/>
              </w:rPr>
            </w:pPr>
            <w:r w:rsidRPr="000F2E43">
              <w:rPr>
                <w:sz w:val="16"/>
              </w:rPr>
              <w:t>revised</w:t>
            </w:r>
          </w:p>
        </w:tc>
      </w:tr>
      <w:tr w:rsidR="009A2182" w:rsidRPr="000F2E43" w14:paraId="75ADD08F"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A586F69" w14:textId="77777777" w:rsidR="009A2182" w:rsidRPr="000F2E43" w:rsidRDefault="009A2182" w:rsidP="00B25224">
            <w:pPr>
              <w:pStyle w:val="TAL"/>
              <w:rPr>
                <w:sz w:val="16"/>
              </w:rPr>
            </w:pPr>
            <w:r w:rsidRPr="000F2E43">
              <w:rPr>
                <w:sz w:val="16"/>
              </w:rPr>
              <w:t>C3-246123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6F379" w14:textId="77777777" w:rsidR="009A2182" w:rsidRPr="000F2E43" w:rsidRDefault="009A2182" w:rsidP="00B25224">
            <w:pPr>
              <w:pStyle w:val="TAL"/>
              <w:rPr>
                <w:sz w:val="16"/>
              </w:rPr>
            </w:pPr>
            <w:r w:rsidRPr="000F2E43">
              <w:rPr>
                <w:sz w:val="16"/>
              </w:rPr>
              <w:t>Clarifications on the usage of UP path change event subscriptions in PCF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74B1D" w14:textId="77777777" w:rsidR="009A2182" w:rsidRPr="000F2E43" w:rsidRDefault="009A2182" w:rsidP="00B25224">
            <w:pPr>
              <w:pStyle w:val="TAL"/>
              <w:rPr>
                <w:sz w:val="16"/>
              </w:rPr>
            </w:pPr>
            <w:proofErr w:type="spellStart"/>
            <w:r w:rsidRPr="000F2E43">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96F6E"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484E9" w14:textId="77777777" w:rsidR="009A2182" w:rsidRPr="000F2E43" w:rsidRDefault="009A2182" w:rsidP="00B25224">
            <w:pPr>
              <w:pStyle w:val="TAL"/>
              <w:rPr>
                <w:sz w:val="16"/>
              </w:rPr>
            </w:pPr>
            <w:r w:rsidRPr="000F2E43">
              <w:rPr>
                <w:sz w:val="16"/>
              </w:rPr>
              <w:t>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BB019"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F643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416C7"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A9BBF" w14:textId="77777777" w:rsidR="009A2182" w:rsidRPr="000F2E43" w:rsidRDefault="009A2182" w:rsidP="00B25224">
            <w:pPr>
              <w:pStyle w:val="TAL"/>
              <w:rPr>
                <w:sz w:val="16"/>
              </w:rPr>
            </w:pPr>
            <w:r w:rsidRPr="000F2E43">
              <w:rPr>
                <w:sz w:val="16"/>
              </w:rPr>
              <w:t>5GS_Ph1-CT, 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5C4DA" w14:textId="77777777" w:rsidR="009A2182" w:rsidRPr="000F2E43" w:rsidRDefault="009A2182" w:rsidP="00B25224">
            <w:pPr>
              <w:pStyle w:val="TAL"/>
              <w:rPr>
                <w:sz w:val="16"/>
              </w:rPr>
            </w:pPr>
            <w:r w:rsidRPr="000F2E43">
              <w:rPr>
                <w:sz w:val="16"/>
              </w:rPr>
              <w:t>revised</w:t>
            </w:r>
          </w:p>
        </w:tc>
      </w:tr>
      <w:tr w:rsidR="009A2182" w:rsidRPr="000F2E43" w14:paraId="7BD70FC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826F769" w14:textId="77777777" w:rsidR="009A2182" w:rsidRPr="000F2E43" w:rsidRDefault="009A2182" w:rsidP="00B25224">
            <w:pPr>
              <w:pStyle w:val="TAL"/>
              <w:rPr>
                <w:sz w:val="16"/>
              </w:rPr>
            </w:pPr>
            <w:r w:rsidRPr="000F2E43">
              <w:rPr>
                <w:sz w:val="16"/>
              </w:rPr>
              <w:t>C3-246124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E3B8D" w14:textId="77777777" w:rsidR="009A2182" w:rsidRPr="000F2E43" w:rsidRDefault="009A2182" w:rsidP="00B25224">
            <w:pPr>
              <w:pStyle w:val="TAL"/>
              <w:rPr>
                <w:sz w:val="16"/>
              </w:rPr>
            </w:pPr>
            <w:r w:rsidRPr="000F2E43">
              <w:rPr>
                <w:sz w:val="16"/>
              </w:rPr>
              <w:t>Adding new ML model for AIML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F8A35" w14:textId="77777777" w:rsidR="009A2182" w:rsidRPr="000F2E43" w:rsidRDefault="009A2182" w:rsidP="00B25224">
            <w:pPr>
              <w:pStyle w:val="TAL"/>
              <w:rPr>
                <w:sz w:val="16"/>
              </w:rPr>
            </w:pPr>
            <w:r w:rsidRPr="000F2E43">
              <w:rPr>
                <w:sz w:val="16"/>
              </w:rPr>
              <w:t>ZTE,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5E201"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C1688" w14:textId="77777777" w:rsidR="009A2182" w:rsidRPr="000F2E43" w:rsidRDefault="009A2182" w:rsidP="00B25224">
            <w:pPr>
              <w:pStyle w:val="TAL"/>
              <w:rPr>
                <w:sz w:val="16"/>
              </w:rPr>
            </w:pPr>
            <w:r w:rsidRPr="000F2E43">
              <w:rPr>
                <w:sz w:val="16"/>
              </w:rPr>
              <w:t>967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934E6"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F3F0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304AF"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6611"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398BB" w14:textId="77777777" w:rsidR="009A2182" w:rsidRPr="000F2E43" w:rsidRDefault="009A2182" w:rsidP="00B25224">
            <w:pPr>
              <w:pStyle w:val="TAL"/>
              <w:rPr>
                <w:sz w:val="16"/>
              </w:rPr>
            </w:pPr>
            <w:r w:rsidRPr="000F2E43">
              <w:rPr>
                <w:sz w:val="16"/>
              </w:rPr>
              <w:t>postponed</w:t>
            </w:r>
          </w:p>
        </w:tc>
      </w:tr>
      <w:tr w:rsidR="009A2182" w:rsidRPr="000F2E43" w14:paraId="29C4A47F"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4844671" w14:textId="77777777" w:rsidR="009A2182" w:rsidRPr="000F2E43" w:rsidRDefault="009A2182" w:rsidP="00B25224">
            <w:pPr>
              <w:pStyle w:val="TAL"/>
              <w:rPr>
                <w:sz w:val="16"/>
              </w:rPr>
            </w:pPr>
            <w:r w:rsidRPr="000F2E43">
              <w:rPr>
                <w:sz w:val="16"/>
              </w:rPr>
              <w:t>C3-246125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F231B" w14:textId="77777777" w:rsidR="009A2182" w:rsidRPr="000F2E43" w:rsidRDefault="009A2182" w:rsidP="00B25224">
            <w:pPr>
              <w:pStyle w:val="TAL"/>
              <w:rPr>
                <w:sz w:val="16"/>
              </w:rPr>
            </w:pPr>
            <w:r w:rsidRPr="000F2E43">
              <w:rPr>
                <w:sz w:val="16"/>
              </w:rPr>
              <w:t>Procedure for Data Collection from the UE Application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2BCA4"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BC6C1"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4B886" w14:textId="77777777" w:rsidR="009A2182" w:rsidRPr="000F2E43" w:rsidRDefault="009A2182" w:rsidP="00B25224">
            <w:pPr>
              <w:pStyle w:val="TAL"/>
              <w:rPr>
                <w:sz w:val="16"/>
              </w:rPr>
            </w:pPr>
            <w:r w:rsidRPr="000F2E43">
              <w:rPr>
                <w:sz w:val="16"/>
              </w:rPr>
              <w:t>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7C16D"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436C8"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67BBC"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5B66A" w14:textId="77777777" w:rsidR="009A2182" w:rsidRPr="000F2E43" w:rsidRDefault="009A2182" w:rsidP="00B25224">
            <w:pPr>
              <w:pStyle w:val="TAL"/>
              <w:rPr>
                <w:sz w:val="16"/>
              </w:rPr>
            </w:pPr>
            <w:r w:rsidRPr="000F2E43">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3AF30" w14:textId="77777777" w:rsidR="009A2182" w:rsidRPr="000F2E43" w:rsidRDefault="009A2182" w:rsidP="00B25224">
            <w:pPr>
              <w:pStyle w:val="TAL"/>
              <w:rPr>
                <w:sz w:val="16"/>
              </w:rPr>
            </w:pPr>
            <w:r w:rsidRPr="000F2E43">
              <w:rPr>
                <w:sz w:val="16"/>
              </w:rPr>
              <w:t>revised</w:t>
            </w:r>
          </w:p>
        </w:tc>
      </w:tr>
      <w:tr w:rsidR="009A2182" w:rsidRPr="000F2E43" w14:paraId="429094F8"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7E770BA" w14:textId="77777777" w:rsidR="009A2182" w:rsidRPr="000F2E43" w:rsidRDefault="009A2182" w:rsidP="00B25224">
            <w:pPr>
              <w:pStyle w:val="TAL"/>
              <w:rPr>
                <w:sz w:val="16"/>
              </w:rPr>
            </w:pPr>
            <w:r w:rsidRPr="000F2E43">
              <w:rPr>
                <w:sz w:val="16"/>
              </w:rPr>
              <w:t>C3-246126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C928D" w14:textId="77777777" w:rsidR="009A2182" w:rsidRPr="000F2E43" w:rsidRDefault="009A2182" w:rsidP="00B25224">
            <w:pPr>
              <w:pStyle w:val="TAL"/>
              <w:rPr>
                <w:sz w:val="16"/>
              </w:rPr>
            </w:pPr>
            <w:r w:rsidRPr="000F2E43">
              <w:rPr>
                <w:sz w:val="16"/>
              </w:rPr>
              <w:t xml:space="preserve">Correction to </w:t>
            </w:r>
            <w:proofErr w:type="spellStart"/>
            <w:r w:rsidRPr="000F2E43">
              <w:rPr>
                <w:sz w:val="16"/>
              </w:rPr>
              <w:t>anaMetaInd</w:t>
            </w:r>
            <w:proofErr w:type="spellEnd"/>
            <w:r w:rsidRPr="000F2E43">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ECBD2"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DEB4B"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851F9" w14:textId="77777777" w:rsidR="009A2182" w:rsidRPr="000F2E43" w:rsidRDefault="009A2182" w:rsidP="00B25224">
            <w:pPr>
              <w:pStyle w:val="TAL"/>
              <w:rPr>
                <w:sz w:val="16"/>
              </w:rPr>
            </w:pPr>
            <w:r w:rsidRPr="000F2E43">
              <w:rPr>
                <w:sz w:val="16"/>
              </w:rPr>
              <w:t>940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D7A00" w14:textId="77777777" w:rsidR="009A2182" w:rsidRPr="000F2E43" w:rsidRDefault="009A2182" w:rsidP="00B25224">
            <w:pPr>
              <w:pStyle w:val="TAR"/>
              <w:rPr>
                <w:sz w:val="16"/>
              </w:rPr>
            </w:pPr>
            <w:r w:rsidRPr="000F2E43">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E22D9"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BC3C3"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1DD04"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8BFBC" w14:textId="77777777" w:rsidR="009A2182" w:rsidRPr="000F2E43" w:rsidRDefault="009A2182" w:rsidP="00B25224">
            <w:pPr>
              <w:pStyle w:val="TAL"/>
              <w:rPr>
                <w:sz w:val="16"/>
              </w:rPr>
            </w:pPr>
            <w:r w:rsidRPr="000F2E43">
              <w:rPr>
                <w:sz w:val="16"/>
              </w:rPr>
              <w:t>revised</w:t>
            </w:r>
          </w:p>
        </w:tc>
      </w:tr>
      <w:tr w:rsidR="009A2182" w:rsidRPr="000F2E43" w14:paraId="123C8104"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FAFC9BB" w14:textId="77777777" w:rsidR="009A2182" w:rsidRPr="000F2E43" w:rsidRDefault="009A2182" w:rsidP="00B25224">
            <w:pPr>
              <w:pStyle w:val="TAL"/>
              <w:rPr>
                <w:sz w:val="16"/>
              </w:rPr>
            </w:pPr>
            <w:r w:rsidRPr="000F2E43">
              <w:rPr>
                <w:sz w:val="16"/>
              </w:rPr>
              <w:t>C3-246127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AEA64" w14:textId="77777777" w:rsidR="009A2182" w:rsidRPr="000F2E43" w:rsidRDefault="009A2182" w:rsidP="00B25224">
            <w:pPr>
              <w:pStyle w:val="TAL"/>
              <w:rPr>
                <w:sz w:val="16"/>
              </w:rPr>
            </w:pPr>
            <w:r w:rsidRPr="000F2E43">
              <w:rPr>
                <w:sz w:val="16"/>
              </w:rPr>
              <w:t>Correction of storage handling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EE7E7"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36023"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BE2AD" w14:textId="77777777" w:rsidR="009A2182" w:rsidRPr="000F2E43" w:rsidRDefault="009A2182" w:rsidP="00B25224">
            <w:pPr>
              <w:pStyle w:val="TAL"/>
              <w:rPr>
                <w:sz w:val="16"/>
              </w:rPr>
            </w:pPr>
            <w:r w:rsidRPr="000F2E43">
              <w:rPr>
                <w:sz w:val="16"/>
              </w:rPr>
              <w:t>968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3D705"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CC24C"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68B2B"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5B4E2"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07C9" w14:textId="77777777" w:rsidR="009A2182" w:rsidRPr="000F2E43" w:rsidRDefault="009A2182" w:rsidP="00B25224">
            <w:pPr>
              <w:pStyle w:val="TAL"/>
              <w:rPr>
                <w:sz w:val="16"/>
              </w:rPr>
            </w:pPr>
            <w:r w:rsidRPr="000F2E43">
              <w:rPr>
                <w:sz w:val="16"/>
              </w:rPr>
              <w:t>agreed</w:t>
            </w:r>
          </w:p>
        </w:tc>
      </w:tr>
      <w:tr w:rsidR="009A2182" w:rsidRPr="000F2E43" w14:paraId="3D7B780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62E2582" w14:textId="77777777" w:rsidR="009A2182" w:rsidRPr="000F2E43" w:rsidRDefault="009A2182" w:rsidP="00B25224">
            <w:pPr>
              <w:pStyle w:val="TAL"/>
              <w:rPr>
                <w:sz w:val="16"/>
              </w:rPr>
            </w:pPr>
            <w:r w:rsidRPr="000F2E43">
              <w:rPr>
                <w:sz w:val="16"/>
              </w:rPr>
              <w:t>C3-246128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1C8C4" w14:textId="77777777" w:rsidR="009A2182" w:rsidRPr="000F2E43" w:rsidRDefault="009A2182" w:rsidP="00B25224">
            <w:pPr>
              <w:pStyle w:val="TAL"/>
              <w:rPr>
                <w:sz w:val="16"/>
              </w:rPr>
            </w:pPr>
            <w:r w:rsidRPr="000F2E43">
              <w:rPr>
                <w:sz w:val="16"/>
              </w:rPr>
              <w:t xml:space="preserve">Clarification on </w:t>
            </w:r>
            <w:proofErr w:type="spellStart"/>
            <w:r w:rsidRPr="000F2E43">
              <w:rPr>
                <w:sz w:val="16"/>
              </w:rPr>
              <w:t>relProxInfos</w:t>
            </w:r>
            <w:proofErr w:type="spellEnd"/>
            <w:r w:rsidRPr="000F2E43">
              <w:rPr>
                <w:sz w:val="16"/>
              </w:rPr>
              <w:t xml:space="preserve"> attribute in </w:t>
            </w:r>
            <w:proofErr w:type="spellStart"/>
            <w:r w:rsidRPr="000F2E43">
              <w:rPr>
                <w:sz w:val="16"/>
              </w:rPr>
              <w:t>AnalyticsData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FC730"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98148"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1A94E" w14:textId="77777777" w:rsidR="009A2182" w:rsidRPr="000F2E43" w:rsidRDefault="009A2182" w:rsidP="00B25224">
            <w:pPr>
              <w:pStyle w:val="TAL"/>
              <w:rPr>
                <w:sz w:val="16"/>
              </w:rPr>
            </w:pPr>
            <w:r w:rsidRPr="000F2E43">
              <w:rPr>
                <w:sz w:val="16"/>
              </w:rPr>
              <w:t>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902BC"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AA143"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985AB"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9D48D"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C007C" w14:textId="77777777" w:rsidR="009A2182" w:rsidRPr="000F2E43" w:rsidRDefault="009A2182" w:rsidP="00B25224">
            <w:pPr>
              <w:pStyle w:val="TAL"/>
              <w:rPr>
                <w:sz w:val="16"/>
              </w:rPr>
            </w:pPr>
            <w:r w:rsidRPr="000F2E43">
              <w:rPr>
                <w:sz w:val="16"/>
              </w:rPr>
              <w:t>withdrawn</w:t>
            </w:r>
          </w:p>
        </w:tc>
      </w:tr>
      <w:tr w:rsidR="009A2182" w:rsidRPr="000F2E43" w14:paraId="4218454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4B87C5C" w14:textId="77777777" w:rsidR="009A2182" w:rsidRPr="000F2E43" w:rsidRDefault="009A2182" w:rsidP="00B25224">
            <w:pPr>
              <w:pStyle w:val="TAL"/>
              <w:rPr>
                <w:sz w:val="16"/>
              </w:rPr>
            </w:pPr>
            <w:r w:rsidRPr="000F2E43">
              <w:rPr>
                <w:sz w:val="16"/>
              </w:rPr>
              <w:t>C3-246129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7AAC3" w14:textId="77777777" w:rsidR="009A2182" w:rsidRPr="000F2E43" w:rsidRDefault="009A2182" w:rsidP="00B25224">
            <w:pPr>
              <w:pStyle w:val="TAL"/>
              <w:rPr>
                <w:sz w:val="16"/>
              </w:rPr>
            </w:pPr>
            <w:r w:rsidRPr="000F2E43">
              <w:rPr>
                <w:sz w:val="16"/>
              </w:rPr>
              <w:t>Adding LMF as a consumer of Nmfaf_3caDataManagement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EF6C6"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DCE31" w14:textId="77777777" w:rsidR="009A2182" w:rsidRPr="000F2E43" w:rsidRDefault="009A2182" w:rsidP="00B25224">
            <w:pPr>
              <w:pStyle w:val="TAL"/>
              <w:rPr>
                <w:sz w:val="16"/>
              </w:rPr>
            </w:pPr>
            <w:r w:rsidRPr="000F2E43">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BF37B" w14:textId="77777777" w:rsidR="009A2182" w:rsidRPr="000F2E43" w:rsidRDefault="009A2182" w:rsidP="00B25224">
            <w:pPr>
              <w:pStyle w:val="TAL"/>
              <w:rPr>
                <w:sz w:val="16"/>
              </w:rPr>
            </w:pPr>
            <w:r w:rsidRPr="000F2E43">
              <w:rPr>
                <w:sz w:val="16"/>
              </w:rPr>
              <w:t>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8B309"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95C21"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01B34"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08318"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1E417" w14:textId="77777777" w:rsidR="009A2182" w:rsidRPr="000F2E43" w:rsidRDefault="009A2182" w:rsidP="00B25224">
            <w:pPr>
              <w:pStyle w:val="TAL"/>
              <w:rPr>
                <w:sz w:val="16"/>
              </w:rPr>
            </w:pPr>
            <w:r w:rsidRPr="000F2E43">
              <w:rPr>
                <w:sz w:val="16"/>
              </w:rPr>
              <w:t>agreed</w:t>
            </w:r>
          </w:p>
        </w:tc>
      </w:tr>
      <w:tr w:rsidR="009A2182" w:rsidRPr="000F2E43" w14:paraId="399B6B6F"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826CFF8" w14:textId="77777777" w:rsidR="009A2182" w:rsidRPr="000F2E43" w:rsidRDefault="009A2182" w:rsidP="00B25224">
            <w:pPr>
              <w:pStyle w:val="TAL"/>
              <w:rPr>
                <w:sz w:val="16"/>
              </w:rPr>
            </w:pPr>
            <w:r w:rsidRPr="000F2E43">
              <w:rPr>
                <w:sz w:val="16"/>
              </w:rPr>
              <w:t>C3-246130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53DC0" w14:textId="77777777" w:rsidR="009A2182" w:rsidRPr="000F2E43" w:rsidRDefault="009A2182" w:rsidP="00B25224">
            <w:pPr>
              <w:pStyle w:val="TAL"/>
              <w:rPr>
                <w:sz w:val="16"/>
              </w:rPr>
            </w:pPr>
            <w:r w:rsidRPr="000F2E43">
              <w:rPr>
                <w:sz w:val="16"/>
              </w:rPr>
              <w:t xml:space="preserve">Adding ADRF as a consumer of </w:t>
            </w:r>
            <w:proofErr w:type="spellStart"/>
            <w:r w:rsidRPr="000F2E43">
              <w:rPr>
                <w:sz w:val="16"/>
              </w:rPr>
              <w:t>Nnwdaf_EventsSubscription</w:t>
            </w:r>
            <w:proofErr w:type="spellEnd"/>
            <w:r w:rsidRPr="000F2E43">
              <w:rPr>
                <w:sz w:val="16"/>
              </w:rPr>
              <w:t xml:space="preserve"> and </w:t>
            </w:r>
            <w:proofErr w:type="spellStart"/>
            <w:r w:rsidRPr="000F2E43">
              <w:rPr>
                <w:sz w:val="16"/>
              </w:rPr>
              <w:t>Nnwdaf_AnalyticsInfo</w:t>
            </w:r>
            <w:proofErr w:type="spellEnd"/>
            <w:r w:rsidRPr="000F2E43">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ED4BB"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3C593"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F88B8" w14:textId="77777777" w:rsidR="009A2182" w:rsidRPr="000F2E43" w:rsidRDefault="009A2182" w:rsidP="00B25224">
            <w:pPr>
              <w:pStyle w:val="TAL"/>
              <w:rPr>
                <w:sz w:val="16"/>
              </w:rPr>
            </w:pPr>
            <w:r w:rsidRPr="000F2E43">
              <w:rPr>
                <w:sz w:val="16"/>
              </w:rPr>
              <w:t>969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CDF79"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5FC9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94D88"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0384A"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C5F93" w14:textId="77777777" w:rsidR="009A2182" w:rsidRPr="000F2E43" w:rsidRDefault="009A2182" w:rsidP="00B25224">
            <w:pPr>
              <w:pStyle w:val="TAL"/>
              <w:rPr>
                <w:sz w:val="16"/>
              </w:rPr>
            </w:pPr>
            <w:r w:rsidRPr="000F2E43">
              <w:rPr>
                <w:sz w:val="16"/>
              </w:rPr>
              <w:t>revised</w:t>
            </w:r>
          </w:p>
        </w:tc>
      </w:tr>
      <w:tr w:rsidR="009A2182" w:rsidRPr="000F2E43" w14:paraId="5F4F88C5"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A7563C8" w14:textId="77777777" w:rsidR="009A2182" w:rsidRPr="000F2E43" w:rsidRDefault="009A2182" w:rsidP="00B25224">
            <w:pPr>
              <w:pStyle w:val="TAL"/>
              <w:rPr>
                <w:sz w:val="16"/>
              </w:rPr>
            </w:pPr>
            <w:r w:rsidRPr="000F2E43">
              <w:rPr>
                <w:sz w:val="16"/>
              </w:rPr>
              <w:t>C3-246131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1BD0F" w14:textId="77777777" w:rsidR="009A2182" w:rsidRPr="000F2E43" w:rsidRDefault="009A2182" w:rsidP="00B25224">
            <w:pPr>
              <w:pStyle w:val="TAL"/>
              <w:rPr>
                <w:sz w:val="16"/>
              </w:rPr>
            </w:pPr>
            <w:r w:rsidRPr="000F2E43">
              <w:rPr>
                <w:sz w:val="16"/>
              </w:rPr>
              <w:t>NWDAF Analytics Storage in ADRF via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EB447"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6DABE"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2616C" w14:textId="77777777" w:rsidR="009A2182" w:rsidRPr="000F2E43" w:rsidRDefault="009A2182" w:rsidP="00B25224">
            <w:pPr>
              <w:pStyle w:val="TAL"/>
              <w:rPr>
                <w:sz w:val="16"/>
              </w:rPr>
            </w:pPr>
            <w:r w:rsidRPr="000F2E43">
              <w:rPr>
                <w:sz w:val="16"/>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04121"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F611C"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D4C02"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9C497"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7A2DC" w14:textId="77777777" w:rsidR="009A2182" w:rsidRPr="000F2E43" w:rsidRDefault="009A2182" w:rsidP="00B25224">
            <w:pPr>
              <w:pStyle w:val="TAL"/>
              <w:rPr>
                <w:sz w:val="16"/>
              </w:rPr>
            </w:pPr>
            <w:r w:rsidRPr="000F2E43">
              <w:rPr>
                <w:sz w:val="16"/>
              </w:rPr>
              <w:t>revised</w:t>
            </w:r>
          </w:p>
        </w:tc>
      </w:tr>
      <w:tr w:rsidR="009A2182" w:rsidRPr="000F2E43" w14:paraId="6C6AB83D"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93EC5E9" w14:textId="77777777" w:rsidR="009A2182" w:rsidRPr="000F2E43" w:rsidRDefault="009A2182" w:rsidP="00B25224">
            <w:pPr>
              <w:pStyle w:val="TAL"/>
              <w:rPr>
                <w:sz w:val="16"/>
              </w:rPr>
            </w:pPr>
            <w:r w:rsidRPr="000F2E43">
              <w:rPr>
                <w:sz w:val="16"/>
              </w:rPr>
              <w:t>C3-246132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B350A" w14:textId="77777777" w:rsidR="009A2182" w:rsidRPr="000F2E43" w:rsidRDefault="009A2182" w:rsidP="00B25224">
            <w:pPr>
              <w:pStyle w:val="TAL"/>
              <w:rPr>
                <w:sz w:val="16"/>
              </w:rPr>
            </w:pPr>
            <w:r w:rsidRPr="000F2E43">
              <w:rPr>
                <w:sz w:val="16"/>
              </w:rPr>
              <w:t>Corrections to roaming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E9FB8"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21C94"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F1F39" w14:textId="77777777" w:rsidR="009A2182" w:rsidRPr="000F2E43" w:rsidRDefault="009A2182" w:rsidP="00B25224">
            <w:pPr>
              <w:pStyle w:val="TAL"/>
              <w:rPr>
                <w:sz w:val="16"/>
              </w:rPr>
            </w:pPr>
            <w:r w:rsidRPr="000F2E43">
              <w:rPr>
                <w:sz w:val="16"/>
              </w:rPr>
              <w:t>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DB628"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1FE4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61E79"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BF8E0"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77905" w14:textId="77777777" w:rsidR="009A2182" w:rsidRPr="000F2E43" w:rsidRDefault="009A2182" w:rsidP="00B25224">
            <w:pPr>
              <w:pStyle w:val="TAL"/>
              <w:rPr>
                <w:sz w:val="16"/>
              </w:rPr>
            </w:pPr>
            <w:r w:rsidRPr="000F2E43">
              <w:rPr>
                <w:sz w:val="16"/>
              </w:rPr>
              <w:t>agreed</w:t>
            </w:r>
          </w:p>
        </w:tc>
      </w:tr>
      <w:tr w:rsidR="009A2182" w:rsidRPr="000F2E43" w14:paraId="68194D0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52AED13" w14:textId="77777777" w:rsidR="009A2182" w:rsidRPr="000F2E43" w:rsidRDefault="009A2182" w:rsidP="00B25224">
            <w:pPr>
              <w:pStyle w:val="TAL"/>
              <w:rPr>
                <w:sz w:val="16"/>
              </w:rPr>
            </w:pPr>
            <w:r w:rsidRPr="000F2E43">
              <w:rPr>
                <w:sz w:val="16"/>
              </w:rPr>
              <w:t>C3-246133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5E7EA" w14:textId="77777777" w:rsidR="009A2182" w:rsidRPr="000F2E43" w:rsidRDefault="009A2182" w:rsidP="00B25224">
            <w:pPr>
              <w:pStyle w:val="TAL"/>
              <w:rPr>
                <w:sz w:val="16"/>
              </w:rPr>
            </w:pPr>
            <w:r w:rsidRPr="000F2E43">
              <w:rPr>
                <w:sz w:val="16"/>
              </w:rPr>
              <w:t>Removal of UPF info subscription from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ED912"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A5218"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C324B" w14:textId="77777777" w:rsidR="009A2182" w:rsidRPr="000F2E43" w:rsidRDefault="009A2182" w:rsidP="00B25224">
            <w:pPr>
              <w:pStyle w:val="TAL"/>
              <w:rPr>
                <w:sz w:val="16"/>
              </w:rPr>
            </w:pPr>
            <w:r w:rsidRPr="000F2E43">
              <w:rPr>
                <w:sz w:val="16"/>
              </w:rPr>
              <w:t>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23D57"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80121"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0369D"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C06E4"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13B36" w14:textId="77777777" w:rsidR="009A2182" w:rsidRPr="000F2E43" w:rsidRDefault="009A2182" w:rsidP="00B25224">
            <w:pPr>
              <w:pStyle w:val="TAL"/>
              <w:rPr>
                <w:sz w:val="16"/>
              </w:rPr>
            </w:pPr>
            <w:r w:rsidRPr="000F2E43">
              <w:rPr>
                <w:sz w:val="16"/>
              </w:rPr>
              <w:t>revised</w:t>
            </w:r>
          </w:p>
        </w:tc>
      </w:tr>
      <w:tr w:rsidR="009A2182" w:rsidRPr="000F2E43" w14:paraId="5D86CB0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DADBBAC" w14:textId="77777777" w:rsidR="009A2182" w:rsidRPr="000F2E43" w:rsidRDefault="009A2182" w:rsidP="00B25224">
            <w:pPr>
              <w:pStyle w:val="TAL"/>
              <w:rPr>
                <w:sz w:val="16"/>
              </w:rPr>
            </w:pPr>
            <w:r w:rsidRPr="000F2E43">
              <w:rPr>
                <w:sz w:val="16"/>
              </w:rPr>
              <w:t>C3-246134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5880D" w14:textId="77777777" w:rsidR="009A2182" w:rsidRPr="000F2E43" w:rsidRDefault="009A2182" w:rsidP="00B25224">
            <w:pPr>
              <w:pStyle w:val="TAL"/>
              <w:rPr>
                <w:sz w:val="16"/>
              </w:rPr>
            </w:pPr>
            <w:r w:rsidRPr="000F2E43">
              <w:rPr>
                <w:sz w:val="16"/>
              </w:rPr>
              <w:t xml:space="preserve">Corrections related to </w:t>
            </w:r>
            <w:proofErr w:type="spellStart"/>
            <w:r w:rsidRPr="000F2E43">
              <w:rPr>
                <w:sz w:val="16"/>
              </w:rPr>
              <w:t>PfdDetermination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1615E"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13CB9" w14:textId="77777777" w:rsidR="009A2182" w:rsidRPr="000F2E43" w:rsidRDefault="009A2182" w:rsidP="00B25224">
            <w:pPr>
              <w:pStyle w:val="TAL"/>
              <w:rPr>
                <w:sz w:val="16"/>
              </w:rPr>
            </w:pPr>
            <w:r w:rsidRPr="000F2E43">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35C6C" w14:textId="77777777" w:rsidR="009A2182" w:rsidRPr="000F2E43" w:rsidRDefault="009A2182" w:rsidP="00B25224">
            <w:pPr>
              <w:pStyle w:val="TAL"/>
              <w:rPr>
                <w:sz w:val="16"/>
              </w:rPr>
            </w:pPr>
            <w:r w:rsidRPr="000F2E43">
              <w:rPr>
                <w:sz w:val="16"/>
              </w:rPr>
              <w:t>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D858F"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98F1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47FBC"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54995"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49D63" w14:textId="77777777" w:rsidR="009A2182" w:rsidRPr="000F2E43" w:rsidRDefault="009A2182" w:rsidP="00B25224">
            <w:pPr>
              <w:pStyle w:val="TAL"/>
              <w:rPr>
                <w:sz w:val="16"/>
              </w:rPr>
            </w:pPr>
            <w:r w:rsidRPr="000F2E43">
              <w:rPr>
                <w:sz w:val="16"/>
              </w:rPr>
              <w:t>revised</w:t>
            </w:r>
          </w:p>
        </w:tc>
      </w:tr>
      <w:tr w:rsidR="009A2182" w:rsidRPr="000F2E43" w14:paraId="51AAE338"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7270916" w14:textId="77777777" w:rsidR="009A2182" w:rsidRPr="000F2E43" w:rsidRDefault="009A2182" w:rsidP="00B25224">
            <w:pPr>
              <w:pStyle w:val="TAL"/>
              <w:rPr>
                <w:sz w:val="16"/>
              </w:rPr>
            </w:pPr>
            <w:r w:rsidRPr="000F2E43">
              <w:rPr>
                <w:sz w:val="16"/>
              </w:rPr>
              <w:t>C3-246135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4400C" w14:textId="77777777" w:rsidR="009A2182" w:rsidRPr="000F2E43" w:rsidRDefault="009A2182" w:rsidP="00B25224">
            <w:pPr>
              <w:pStyle w:val="TAL"/>
              <w:rPr>
                <w:sz w:val="16"/>
              </w:rPr>
            </w:pPr>
            <w:r w:rsidRPr="000F2E43">
              <w:rPr>
                <w:sz w:val="16"/>
              </w:rPr>
              <w:t>Feature name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9E8E6"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87F8B"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1D5FC" w14:textId="77777777" w:rsidR="009A2182" w:rsidRPr="000F2E43" w:rsidRDefault="009A2182" w:rsidP="00B25224">
            <w:pPr>
              <w:pStyle w:val="TAL"/>
              <w:rPr>
                <w:sz w:val="16"/>
              </w:rPr>
            </w:pPr>
            <w:r w:rsidRPr="000F2E43">
              <w:rPr>
                <w:sz w:val="16"/>
              </w:rPr>
              <w:t>1431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AD9E5"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60C9E"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EEEDA"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DF8C9"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E1DD2" w14:textId="77777777" w:rsidR="009A2182" w:rsidRPr="000F2E43" w:rsidRDefault="009A2182" w:rsidP="00B25224">
            <w:pPr>
              <w:pStyle w:val="TAL"/>
              <w:rPr>
                <w:sz w:val="16"/>
              </w:rPr>
            </w:pPr>
            <w:r w:rsidRPr="000F2E43">
              <w:rPr>
                <w:sz w:val="16"/>
              </w:rPr>
              <w:t>agreed</w:t>
            </w:r>
          </w:p>
        </w:tc>
      </w:tr>
      <w:tr w:rsidR="009A2182" w:rsidRPr="000F2E43" w14:paraId="7940D068"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3DBC4B2" w14:textId="77777777" w:rsidR="009A2182" w:rsidRPr="000F2E43" w:rsidRDefault="009A2182" w:rsidP="00B25224">
            <w:pPr>
              <w:pStyle w:val="TAL"/>
              <w:rPr>
                <w:sz w:val="16"/>
              </w:rPr>
            </w:pPr>
            <w:r w:rsidRPr="000F2E43">
              <w:rPr>
                <w:sz w:val="16"/>
              </w:rPr>
              <w:t>C3-246136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5A2FA" w14:textId="77777777" w:rsidR="009A2182" w:rsidRPr="000F2E43" w:rsidRDefault="009A2182" w:rsidP="00B25224">
            <w:pPr>
              <w:pStyle w:val="TAL"/>
              <w:rPr>
                <w:sz w:val="16"/>
              </w:rPr>
            </w:pPr>
            <w:r w:rsidRPr="000F2E43">
              <w:rPr>
                <w:sz w:val="16"/>
              </w:rPr>
              <w:t>Correction of traffic routing influence procedure for HR-SBO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A2124"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6577D" w14:textId="77777777" w:rsidR="009A2182" w:rsidRPr="000F2E43" w:rsidRDefault="009A2182" w:rsidP="00B25224">
            <w:pPr>
              <w:pStyle w:val="TAL"/>
              <w:rPr>
                <w:sz w:val="16"/>
              </w:rPr>
            </w:pPr>
            <w:r w:rsidRPr="000F2E43">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74887" w14:textId="77777777" w:rsidR="009A2182" w:rsidRPr="000F2E43" w:rsidRDefault="009A2182" w:rsidP="00B25224">
            <w:pPr>
              <w:pStyle w:val="TAL"/>
              <w:rPr>
                <w:sz w:val="16"/>
              </w:rPr>
            </w:pPr>
            <w:r w:rsidRPr="000F2E43">
              <w:rPr>
                <w:sz w:val="16"/>
              </w:rPr>
              <w:t>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62F06"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6B3B3"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8AE8B"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D0681" w14:textId="77777777" w:rsidR="009A2182" w:rsidRPr="000F2E43" w:rsidRDefault="009A2182" w:rsidP="00B25224">
            <w:pPr>
              <w:pStyle w:val="TAL"/>
              <w:rPr>
                <w:sz w:val="16"/>
              </w:rPr>
            </w:pPr>
            <w:r w:rsidRPr="000F2E43">
              <w:rPr>
                <w:sz w:val="16"/>
              </w:rPr>
              <w:t>TEI19, 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F4E05" w14:textId="77777777" w:rsidR="009A2182" w:rsidRPr="000F2E43" w:rsidRDefault="009A2182" w:rsidP="00B25224">
            <w:pPr>
              <w:pStyle w:val="TAL"/>
              <w:rPr>
                <w:sz w:val="16"/>
              </w:rPr>
            </w:pPr>
            <w:r w:rsidRPr="000F2E43">
              <w:rPr>
                <w:sz w:val="16"/>
              </w:rPr>
              <w:t>revised</w:t>
            </w:r>
          </w:p>
        </w:tc>
      </w:tr>
      <w:tr w:rsidR="009A2182" w:rsidRPr="000F2E43" w14:paraId="42C7D49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68827A2" w14:textId="77777777" w:rsidR="009A2182" w:rsidRPr="000F2E43" w:rsidRDefault="009A2182" w:rsidP="00B25224">
            <w:pPr>
              <w:pStyle w:val="TAL"/>
              <w:rPr>
                <w:sz w:val="16"/>
              </w:rPr>
            </w:pPr>
            <w:r w:rsidRPr="000F2E43">
              <w:rPr>
                <w:sz w:val="16"/>
              </w:rPr>
              <w:t>C3-246137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54372" w14:textId="77777777" w:rsidR="009A2182" w:rsidRPr="000F2E43" w:rsidRDefault="009A2182" w:rsidP="00B25224">
            <w:pPr>
              <w:pStyle w:val="TAL"/>
              <w:rPr>
                <w:sz w:val="16"/>
              </w:rPr>
            </w:pPr>
            <w:r w:rsidRPr="000F2E43">
              <w:rPr>
                <w:sz w:val="16"/>
              </w:rPr>
              <w:t>Incorrect UPEAS event name in analytics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96532"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C27DF"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287D3" w14:textId="77777777" w:rsidR="009A2182" w:rsidRPr="000F2E43" w:rsidRDefault="009A2182" w:rsidP="00B25224">
            <w:pPr>
              <w:pStyle w:val="TAL"/>
              <w:rPr>
                <w:sz w:val="16"/>
              </w:rPr>
            </w:pPr>
            <w:r w:rsidRPr="000F2E43">
              <w:rPr>
                <w:sz w:val="16"/>
              </w:rPr>
              <w:t>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1A67C"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CAE3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3BB7B"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C5F89" w14:textId="77777777" w:rsidR="009A2182" w:rsidRPr="000F2E43" w:rsidRDefault="009A2182" w:rsidP="00B25224">
            <w:pPr>
              <w:pStyle w:val="TAL"/>
              <w:rPr>
                <w:sz w:val="16"/>
              </w:rPr>
            </w:pPr>
            <w:r w:rsidRPr="000F2E43">
              <w:rPr>
                <w:sz w:val="16"/>
              </w:rPr>
              <w:t>TEI19, 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9DC5E" w14:textId="77777777" w:rsidR="009A2182" w:rsidRPr="000F2E43" w:rsidRDefault="009A2182" w:rsidP="00B25224">
            <w:pPr>
              <w:pStyle w:val="TAL"/>
              <w:rPr>
                <w:sz w:val="16"/>
              </w:rPr>
            </w:pPr>
            <w:r w:rsidRPr="000F2E43">
              <w:rPr>
                <w:sz w:val="16"/>
              </w:rPr>
              <w:t>revised</w:t>
            </w:r>
          </w:p>
        </w:tc>
      </w:tr>
      <w:tr w:rsidR="009A2182" w:rsidRPr="000F2E43" w14:paraId="582C638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732B764" w14:textId="77777777" w:rsidR="009A2182" w:rsidRPr="000F2E43" w:rsidRDefault="009A2182" w:rsidP="00B25224">
            <w:pPr>
              <w:pStyle w:val="TAL"/>
              <w:rPr>
                <w:sz w:val="16"/>
              </w:rPr>
            </w:pPr>
            <w:r w:rsidRPr="000F2E43">
              <w:rPr>
                <w:sz w:val="16"/>
              </w:rPr>
              <w:t>C3-246138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21C58" w14:textId="77777777" w:rsidR="009A2182" w:rsidRPr="000F2E43" w:rsidRDefault="009A2182" w:rsidP="00B25224">
            <w:pPr>
              <w:pStyle w:val="TAL"/>
              <w:rPr>
                <w:sz w:val="16"/>
              </w:rPr>
            </w:pPr>
            <w:r w:rsidRPr="000F2E43">
              <w:rPr>
                <w:sz w:val="16"/>
              </w:rPr>
              <w:t>Correction of data types related to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62B78"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E69B8"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A8A7E" w14:textId="77777777" w:rsidR="009A2182" w:rsidRPr="000F2E43" w:rsidRDefault="009A2182" w:rsidP="00B25224">
            <w:pPr>
              <w:pStyle w:val="TAL"/>
              <w:rPr>
                <w:sz w:val="16"/>
              </w:rPr>
            </w:pPr>
            <w:r w:rsidRPr="000F2E43">
              <w:rPr>
                <w:sz w:val="16"/>
              </w:rPr>
              <w:t>693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FC4A9"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86CC5"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1B88E"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1E425" w14:textId="77777777" w:rsidR="009A2182" w:rsidRPr="000F2E43" w:rsidRDefault="009A2182" w:rsidP="00B25224">
            <w:pPr>
              <w:pStyle w:val="TAL"/>
              <w:rPr>
                <w:sz w:val="16"/>
              </w:rPr>
            </w:pPr>
            <w:r w:rsidRPr="000F2E43">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A40FF" w14:textId="77777777" w:rsidR="009A2182" w:rsidRPr="000F2E43" w:rsidRDefault="009A2182" w:rsidP="00B25224">
            <w:pPr>
              <w:pStyle w:val="TAL"/>
              <w:rPr>
                <w:sz w:val="16"/>
              </w:rPr>
            </w:pPr>
            <w:r w:rsidRPr="000F2E43">
              <w:rPr>
                <w:sz w:val="16"/>
              </w:rPr>
              <w:t>revised</w:t>
            </w:r>
          </w:p>
        </w:tc>
      </w:tr>
      <w:tr w:rsidR="009A2182" w:rsidRPr="000F2E43" w14:paraId="4AC8E00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9F24925" w14:textId="77777777" w:rsidR="009A2182" w:rsidRPr="000F2E43" w:rsidRDefault="009A2182" w:rsidP="00B25224">
            <w:pPr>
              <w:pStyle w:val="TAL"/>
              <w:rPr>
                <w:sz w:val="16"/>
              </w:rPr>
            </w:pPr>
            <w:r w:rsidRPr="000F2E43">
              <w:rPr>
                <w:sz w:val="16"/>
              </w:rPr>
              <w:t>C3-246139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CDEE5" w14:textId="77777777" w:rsidR="009A2182" w:rsidRPr="000F2E43" w:rsidRDefault="009A2182" w:rsidP="00B25224">
            <w:pPr>
              <w:pStyle w:val="TAL"/>
              <w:rPr>
                <w:sz w:val="16"/>
              </w:rPr>
            </w:pPr>
            <w:proofErr w:type="spellStart"/>
            <w:r w:rsidRPr="000F2E43">
              <w:rPr>
                <w:sz w:val="16"/>
              </w:rPr>
              <w:t>RttFlowReference</w:t>
            </w:r>
            <w:proofErr w:type="spellEnd"/>
            <w:r w:rsidRPr="000F2E43">
              <w:rPr>
                <w:sz w:val="16"/>
              </w:rPr>
              <w:t xml:space="preserve"> data type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FB17D"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8C806"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E7031" w14:textId="77777777" w:rsidR="009A2182" w:rsidRPr="000F2E43" w:rsidRDefault="009A2182" w:rsidP="00B25224">
            <w:pPr>
              <w:pStyle w:val="TAL"/>
              <w:rPr>
                <w:sz w:val="16"/>
              </w:rPr>
            </w:pPr>
            <w:r w:rsidRPr="000F2E43">
              <w:rPr>
                <w:sz w:val="16"/>
              </w:rPr>
              <w:t>694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2B9C6"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DE70E"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5BCF4"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ED7AD" w14:textId="77777777" w:rsidR="009A2182" w:rsidRPr="000F2E43" w:rsidRDefault="009A2182" w:rsidP="00B25224">
            <w:pPr>
              <w:pStyle w:val="TAL"/>
              <w:rPr>
                <w:sz w:val="16"/>
              </w:rPr>
            </w:pPr>
            <w:r w:rsidRPr="000F2E43">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4C510" w14:textId="77777777" w:rsidR="009A2182" w:rsidRPr="000F2E43" w:rsidRDefault="009A2182" w:rsidP="00B25224">
            <w:pPr>
              <w:pStyle w:val="TAL"/>
              <w:rPr>
                <w:sz w:val="16"/>
              </w:rPr>
            </w:pPr>
            <w:r w:rsidRPr="000F2E43">
              <w:rPr>
                <w:sz w:val="16"/>
              </w:rPr>
              <w:t>revised</w:t>
            </w:r>
          </w:p>
        </w:tc>
      </w:tr>
      <w:tr w:rsidR="009A2182" w:rsidRPr="000F2E43" w14:paraId="247E4E88"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746ADD5" w14:textId="77777777" w:rsidR="009A2182" w:rsidRPr="000F2E43" w:rsidRDefault="009A2182" w:rsidP="00B25224">
            <w:pPr>
              <w:pStyle w:val="TAL"/>
              <w:rPr>
                <w:sz w:val="16"/>
              </w:rPr>
            </w:pPr>
            <w:r w:rsidRPr="000F2E43">
              <w:rPr>
                <w:sz w:val="16"/>
              </w:rPr>
              <w:t>C3-246140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77696" w14:textId="77777777" w:rsidR="009A2182" w:rsidRPr="000F2E43" w:rsidRDefault="009A2182" w:rsidP="00B25224">
            <w:pPr>
              <w:pStyle w:val="TAL"/>
              <w:rPr>
                <w:sz w:val="16"/>
              </w:rPr>
            </w:pPr>
            <w:r w:rsidRPr="000F2E43">
              <w:rPr>
                <w:sz w:val="16"/>
              </w:rPr>
              <w:t>Missing redirect case in Roaming Data subscription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D006E"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64EAE"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5576E" w14:textId="77777777" w:rsidR="009A2182" w:rsidRPr="000F2E43" w:rsidRDefault="009A2182" w:rsidP="00B25224">
            <w:pPr>
              <w:pStyle w:val="TAL"/>
              <w:rPr>
                <w:sz w:val="16"/>
              </w:rPr>
            </w:pPr>
            <w:r w:rsidRPr="000F2E43">
              <w:rPr>
                <w:sz w:val="16"/>
              </w:rPr>
              <w:t>970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7F838"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A4D58"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5EA02"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F1BAD" w14:textId="77777777" w:rsidR="009A2182" w:rsidRPr="000F2E43" w:rsidRDefault="009A2182" w:rsidP="00B25224">
            <w:pPr>
              <w:pStyle w:val="TAL"/>
              <w:rPr>
                <w:sz w:val="16"/>
              </w:rPr>
            </w:pPr>
            <w:r w:rsidRPr="000F2E43">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5AA97" w14:textId="77777777" w:rsidR="009A2182" w:rsidRPr="000F2E43" w:rsidRDefault="009A2182" w:rsidP="00B25224">
            <w:pPr>
              <w:pStyle w:val="TAL"/>
              <w:rPr>
                <w:sz w:val="16"/>
              </w:rPr>
            </w:pPr>
            <w:r w:rsidRPr="000F2E43">
              <w:rPr>
                <w:sz w:val="16"/>
              </w:rPr>
              <w:t>revised</w:t>
            </w:r>
          </w:p>
        </w:tc>
      </w:tr>
      <w:tr w:rsidR="009A2182" w:rsidRPr="000F2E43" w14:paraId="51FBB28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C976B8F" w14:textId="77777777" w:rsidR="009A2182" w:rsidRPr="000F2E43" w:rsidRDefault="009A2182" w:rsidP="00B25224">
            <w:pPr>
              <w:pStyle w:val="TAL"/>
              <w:rPr>
                <w:sz w:val="16"/>
              </w:rPr>
            </w:pPr>
            <w:r w:rsidRPr="000F2E43">
              <w:rPr>
                <w:sz w:val="16"/>
              </w:rPr>
              <w:t>C3-246141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6109B" w14:textId="77777777" w:rsidR="009A2182" w:rsidRPr="000F2E43" w:rsidRDefault="009A2182" w:rsidP="00B25224">
            <w:pPr>
              <w:pStyle w:val="TAL"/>
              <w:rPr>
                <w:sz w:val="16"/>
              </w:rPr>
            </w:pPr>
            <w:r w:rsidRPr="000F2E43">
              <w:rPr>
                <w:sz w:val="16"/>
              </w:rPr>
              <w:t>Presence column correction and reference clause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80B56"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7B3FC"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0D145" w14:textId="77777777" w:rsidR="009A2182" w:rsidRPr="000F2E43" w:rsidRDefault="009A2182" w:rsidP="00B25224">
            <w:pPr>
              <w:pStyle w:val="TAL"/>
              <w:rPr>
                <w:sz w:val="16"/>
              </w:rPr>
            </w:pPr>
            <w:r w:rsidRPr="000F2E43">
              <w:rPr>
                <w:sz w:val="16"/>
              </w:rPr>
              <w:t>971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90E51"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739D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346ED"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4A6C6" w14:textId="77777777" w:rsidR="009A2182" w:rsidRPr="000F2E43" w:rsidRDefault="009A2182" w:rsidP="00B25224">
            <w:pPr>
              <w:pStyle w:val="TAL"/>
              <w:rPr>
                <w:sz w:val="16"/>
              </w:rPr>
            </w:pPr>
            <w:r w:rsidRPr="000F2E43">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EC801" w14:textId="77777777" w:rsidR="009A2182" w:rsidRPr="000F2E43" w:rsidRDefault="009A2182" w:rsidP="00B25224">
            <w:pPr>
              <w:pStyle w:val="TAL"/>
              <w:rPr>
                <w:sz w:val="16"/>
              </w:rPr>
            </w:pPr>
            <w:r w:rsidRPr="000F2E43">
              <w:rPr>
                <w:sz w:val="16"/>
              </w:rPr>
              <w:t>agreed</w:t>
            </w:r>
          </w:p>
        </w:tc>
      </w:tr>
      <w:tr w:rsidR="009A2182" w:rsidRPr="000F2E43" w14:paraId="1D8A6E9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FFD52B7" w14:textId="77777777" w:rsidR="009A2182" w:rsidRPr="000F2E43" w:rsidRDefault="009A2182" w:rsidP="00B25224">
            <w:pPr>
              <w:pStyle w:val="TAL"/>
              <w:rPr>
                <w:sz w:val="16"/>
              </w:rPr>
            </w:pPr>
            <w:r w:rsidRPr="000F2E43">
              <w:rPr>
                <w:sz w:val="16"/>
              </w:rPr>
              <w:t>C3-246142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B169C" w14:textId="77777777" w:rsidR="009A2182" w:rsidRPr="000F2E43" w:rsidRDefault="009A2182" w:rsidP="00B25224">
            <w:pPr>
              <w:pStyle w:val="TAL"/>
              <w:rPr>
                <w:sz w:val="16"/>
              </w:rPr>
            </w:pPr>
            <w:r w:rsidRPr="000F2E43">
              <w:rPr>
                <w:sz w:val="16"/>
              </w:rPr>
              <w:t xml:space="preserve">Removal of </w:t>
            </w:r>
            <w:proofErr w:type="spellStart"/>
            <w:r w:rsidRPr="000F2E43">
              <w:rPr>
                <w:sz w:val="16"/>
              </w:rPr>
              <w:t>PfdDetermination</w:t>
            </w:r>
            <w:proofErr w:type="spellEnd"/>
            <w:r w:rsidRPr="000F2E43">
              <w:rPr>
                <w:sz w:val="16"/>
              </w:rPr>
              <w:t xml:space="preserve"> feature from </w:t>
            </w:r>
            <w:proofErr w:type="spellStart"/>
            <w:r w:rsidRPr="000F2E43">
              <w:rPr>
                <w:sz w:val="16"/>
              </w:rPr>
              <w:t>Nnwdaf_AnalyticsInfo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F6098"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9A638"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AADFA" w14:textId="77777777" w:rsidR="009A2182" w:rsidRPr="000F2E43" w:rsidRDefault="009A2182" w:rsidP="00B25224">
            <w:pPr>
              <w:pStyle w:val="TAL"/>
              <w:rPr>
                <w:sz w:val="16"/>
              </w:rPr>
            </w:pPr>
            <w:r w:rsidRPr="000F2E43">
              <w:rPr>
                <w:sz w:val="16"/>
              </w:rPr>
              <w:t>972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11E6C"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8DD78"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4FBF7"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3157C" w14:textId="77777777" w:rsidR="009A2182" w:rsidRPr="000F2E43" w:rsidRDefault="009A2182" w:rsidP="00B25224">
            <w:pPr>
              <w:pStyle w:val="TAL"/>
              <w:rPr>
                <w:sz w:val="16"/>
              </w:rPr>
            </w:pPr>
            <w:r w:rsidRPr="000F2E43">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C1F53" w14:textId="77777777" w:rsidR="009A2182" w:rsidRPr="000F2E43" w:rsidRDefault="009A2182" w:rsidP="00B25224">
            <w:pPr>
              <w:pStyle w:val="TAL"/>
              <w:rPr>
                <w:sz w:val="16"/>
              </w:rPr>
            </w:pPr>
            <w:r w:rsidRPr="000F2E43">
              <w:rPr>
                <w:sz w:val="16"/>
              </w:rPr>
              <w:t>agreed</w:t>
            </w:r>
          </w:p>
        </w:tc>
      </w:tr>
      <w:tr w:rsidR="009A2182" w:rsidRPr="000F2E43" w14:paraId="2166BDAF"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2C0B274" w14:textId="77777777" w:rsidR="009A2182" w:rsidRPr="000F2E43" w:rsidRDefault="009A2182" w:rsidP="00B25224">
            <w:pPr>
              <w:pStyle w:val="TAL"/>
              <w:rPr>
                <w:sz w:val="16"/>
              </w:rPr>
            </w:pPr>
            <w:r w:rsidRPr="000F2E43">
              <w:rPr>
                <w:sz w:val="16"/>
              </w:rPr>
              <w:t>C3-246143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AE515" w14:textId="77777777" w:rsidR="009A2182" w:rsidRPr="000F2E43" w:rsidRDefault="009A2182" w:rsidP="00B25224">
            <w:pPr>
              <w:pStyle w:val="TAL"/>
              <w:rPr>
                <w:sz w:val="16"/>
              </w:rPr>
            </w:pPr>
            <w:r w:rsidRPr="000F2E43">
              <w:rPr>
                <w:sz w:val="16"/>
              </w:rPr>
              <w:t>RE-NWDAF behaviour when receiving notification flag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32169"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57743"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D0F11" w14:textId="77777777" w:rsidR="009A2182" w:rsidRPr="000F2E43" w:rsidRDefault="009A2182" w:rsidP="00B25224">
            <w:pPr>
              <w:pStyle w:val="TAL"/>
              <w:rPr>
                <w:sz w:val="16"/>
              </w:rPr>
            </w:pPr>
            <w:r w:rsidRPr="000F2E43">
              <w:rPr>
                <w:sz w:val="16"/>
              </w:rPr>
              <w:t>973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7F531"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60F92"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04BC6"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7CEF6" w14:textId="77777777" w:rsidR="009A2182" w:rsidRPr="000F2E43" w:rsidRDefault="009A2182" w:rsidP="00B25224">
            <w:pPr>
              <w:pStyle w:val="TAL"/>
              <w:rPr>
                <w:sz w:val="16"/>
              </w:rPr>
            </w:pPr>
            <w:r w:rsidRPr="000F2E43">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B79A6" w14:textId="77777777" w:rsidR="009A2182" w:rsidRPr="000F2E43" w:rsidRDefault="009A2182" w:rsidP="00B25224">
            <w:pPr>
              <w:pStyle w:val="TAL"/>
              <w:rPr>
                <w:sz w:val="16"/>
              </w:rPr>
            </w:pPr>
            <w:r w:rsidRPr="000F2E43">
              <w:rPr>
                <w:sz w:val="16"/>
              </w:rPr>
              <w:t>not pursued</w:t>
            </w:r>
          </w:p>
        </w:tc>
      </w:tr>
      <w:tr w:rsidR="009A2182" w:rsidRPr="000F2E43" w14:paraId="055E980D"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D879705" w14:textId="77777777" w:rsidR="009A2182" w:rsidRPr="000F2E43" w:rsidRDefault="009A2182" w:rsidP="00B25224">
            <w:pPr>
              <w:pStyle w:val="TAL"/>
              <w:rPr>
                <w:sz w:val="16"/>
              </w:rPr>
            </w:pPr>
            <w:r w:rsidRPr="000F2E43">
              <w:rPr>
                <w:sz w:val="16"/>
              </w:rPr>
              <w:t>C3-246144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9A0B6" w14:textId="77777777" w:rsidR="009A2182" w:rsidRPr="000F2E43" w:rsidRDefault="009A2182" w:rsidP="00B25224">
            <w:pPr>
              <w:pStyle w:val="TAL"/>
              <w:rPr>
                <w:sz w:val="16"/>
              </w:rPr>
            </w:pPr>
            <w:r w:rsidRPr="000F2E43">
              <w:rPr>
                <w:sz w:val="16"/>
              </w:rPr>
              <w:t>RE-NWDAF behaviour when receiving notification flag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756BC"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7445D"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663FF" w14:textId="77777777" w:rsidR="009A2182" w:rsidRPr="000F2E43" w:rsidRDefault="009A2182" w:rsidP="00B25224">
            <w:pPr>
              <w:pStyle w:val="TAL"/>
              <w:rPr>
                <w:sz w:val="16"/>
              </w:rPr>
            </w:pPr>
            <w:r w:rsidRPr="000F2E43">
              <w:rPr>
                <w:sz w:val="16"/>
              </w:rPr>
              <w:t>974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72107"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AD8E5"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F8A61" w14:textId="77777777" w:rsidR="009A2182" w:rsidRPr="000F2E43" w:rsidRDefault="009A2182" w:rsidP="00B25224">
            <w:pPr>
              <w:pStyle w:val="TAL"/>
              <w:rPr>
                <w:sz w:val="16"/>
              </w:rPr>
            </w:pPr>
            <w:r w:rsidRPr="000F2E43">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C8620" w14:textId="77777777" w:rsidR="009A2182" w:rsidRPr="000F2E43" w:rsidRDefault="009A2182" w:rsidP="00B25224">
            <w:pPr>
              <w:pStyle w:val="TAL"/>
              <w:rPr>
                <w:sz w:val="16"/>
              </w:rPr>
            </w:pPr>
            <w:r w:rsidRPr="000F2E43">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26020" w14:textId="77777777" w:rsidR="009A2182" w:rsidRPr="000F2E43" w:rsidRDefault="009A2182" w:rsidP="00B25224">
            <w:pPr>
              <w:pStyle w:val="TAL"/>
              <w:rPr>
                <w:sz w:val="16"/>
              </w:rPr>
            </w:pPr>
            <w:r w:rsidRPr="000F2E43">
              <w:rPr>
                <w:sz w:val="16"/>
              </w:rPr>
              <w:t>revised</w:t>
            </w:r>
          </w:p>
        </w:tc>
      </w:tr>
      <w:tr w:rsidR="009A2182" w:rsidRPr="000F2E43" w14:paraId="364AA23D"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8FBD7E8" w14:textId="77777777" w:rsidR="009A2182" w:rsidRPr="000F2E43" w:rsidRDefault="009A2182" w:rsidP="00B25224">
            <w:pPr>
              <w:pStyle w:val="TAL"/>
              <w:rPr>
                <w:sz w:val="16"/>
              </w:rPr>
            </w:pPr>
            <w:r w:rsidRPr="000F2E43">
              <w:rPr>
                <w:sz w:val="16"/>
              </w:rPr>
              <w:t>C3-246145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6A711" w14:textId="77777777" w:rsidR="009A2182" w:rsidRPr="000F2E43" w:rsidRDefault="009A2182" w:rsidP="00B25224">
            <w:pPr>
              <w:pStyle w:val="TAL"/>
              <w:rPr>
                <w:sz w:val="16"/>
              </w:rPr>
            </w:pPr>
            <w:r w:rsidRPr="000F2E43">
              <w:rPr>
                <w:sz w:val="16"/>
              </w:rPr>
              <w:t xml:space="preserve">Wrong data type </w:t>
            </w:r>
            <w:proofErr w:type="spellStart"/>
            <w:r w:rsidRPr="000F2E43">
              <w:rPr>
                <w:sz w:val="16"/>
              </w:rPr>
              <w:t>TimestampedLoc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3EB19"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F1991"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49056" w14:textId="77777777" w:rsidR="009A2182" w:rsidRPr="000F2E43" w:rsidRDefault="009A2182" w:rsidP="00B25224">
            <w:pPr>
              <w:pStyle w:val="TAL"/>
              <w:rPr>
                <w:sz w:val="16"/>
              </w:rPr>
            </w:pPr>
            <w:r w:rsidRPr="000F2E43">
              <w:rPr>
                <w:sz w:val="16"/>
              </w:rPr>
              <w:t>975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22A14"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51E40"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6670D"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C237C" w14:textId="77777777" w:rsidR="009A2182" w:rsidRPr="000F2E43" w:rsidRDefault="009A2182" w:rsidP="00B25224">
            <w:pPr>
              <w:pStyle w:val="TAL"/>
              <w:rPr>
                <w:sz w:val="16"/>
              </w:rPr>
            </w:pPr>
            <w:r w:rsidRPr="000F2E43">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A03A5" w14:textId="77777777" w:rsidR="009A2182" w:rsidRPr="000F2E43" w:rsidRDefault="009A2182" w:rsidP="00B25224">
            <w:pPr>
              <w:pStyle w:val="TAL"/>
              <w:rPr>
                <w:sz w:val="16"/>
              </w:rPr>
            </w:pPr>
            <w:r w:rsidRPr="000F2E43">
              <w:rPr>
                <w:sz w:val="16"/>
              </w:rPr>
              <w:t>agreed</w:t>
            </w:r>
          </w:p>
        </w:tc>
      </w:tr>
      <w:tr w:rsidR="009A2182" w:rsidRPr="000F2E43" w14:paraId="5343C47F"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83EDB12" w14:textId="77777777" w:rsidR="009A2182" w:rsidRPr="000F2E43" w:rsidRDefault="009A2182" w:rsidP="00B25224">
            <w:pPr>
              <w:pStyle w:val="TAL"/>
              <w:rPr>
                <w:sz w:val="16"/>
              </w:rPr>
            </w:pPr>
            <w:r w:rsidRPr="000F2E43">
              <w:rPr>
                <w:sz w:val="16"/>
              </w:rPr>
              <w:t>C3-246146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7245E" w14:textId="77777777" w:rsidR="009A2182" w:rsidRPr="000F2E43" w:rsidRDefault="009A2182" w:rsidP="00B25224">
            <w:pPr>
              <w:pStyle w:val="TAL"/>
              <w:rPr>
                <w:sz w:val="16"/>
              </w:rPr>
            </w:pPr>
            <w:r w:rsidRPr="000F2E43">
              <w:rPr>
                <w:sz w:val="16"/>
              </w:rPr>
              <w:t xml:space="preserve">Wrong data type </w:t>
            </w:r>
            <w:proofErr w:type="spellStart"/>
            <w:r w:rsidRPr="000F2E43">
              <w:rPr>
                <w:sz w:val="16"/>
              </w:rPr>
              <w:t>TimestampedLoc</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B1A64"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04BEB"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D24D4" w14:textId="77777777" w:rsidR="009A2182" w:rsidRPr="000F2E43" w:rsidRDefault="009A2182" w:rsidP="00B25224">
            <w:pPr>
              <w:pStyle w:val="TAL"/>
              <w:rPr>
                <w:sz w:val="16"/>
              </w:rPr>
            </w:pPr>
            <w:r w:rsidRPr="000F2E43">
              <w:rPr>
                <w:sz w:val="16"/>
              </w:rPr>
              <w:t>976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AA42B"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8E69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29767" w14:textId="77777777" w:rsidR="009A2182" w:rsidRPr="000F2E43" w:rsidRDefault="009A2182" w:rsidP="00B25224">
            <w:pPr>
              <w:pStyle w:val="TAL"/>
              <w:rPr>
                <w:sz w:val="16"/>
              </w:rPr>
            </w:pPr>
            <w:r w:rsidRPr="000F2E43">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729E1" w14:textId="77777777" w:rsidR="009A2182" w:rsidRPr="000F2E43" w:rsidRDefault="009A2182" w:rsidP="00B25224">
            <w:pPr>
              <w:pStyle w:val="TAL"/>
              <w:rPr>
                <w:sz w:val="16"/>
              </w:rPr>
            </w:pPr>
            <w:r w:rsidRPr="000F2E43">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E5FF3" w14:textId="77777777" w:rsidR="009A2182" w:rsidRPr="000F2E43" w:rsidRDefault="009A2182" w:rsidP="00B25224">
            <w:pPr>
              <w:pStyle w:val="TAL"/>
              <w:rPr>
                <w:sz w:val="16"/>
              </w:rPr>
            </w:pPr>
            <w:r w:rsidRPr="000F2E43">
              <w:rPr>
                <w:sz w:val="16"/>
              </w:rPr>
              <w:t>agreed</w:t>
            </w:r>
          </w:p>
        </w:tc>
      </w:tr>
      <w:tr w:rsidR="009A2182" w:rsidRPr="000F2E43" w14:paraId="0AC0D38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9D61719" w14:textId="77777777" w:rsidR="009A2182" w:rsidRPr="000F2E43" w:rsidRDefault="009A2182" w:rsidP="00B25224">
            <w:pPr>
              <w:pStyle w:val="TAL"/>
              <w:rPr>
                <w:sz w:val="16"/>
              </w:rPr>
            </w:pPr>
            <w:r w:rsidRPr="000F2E43">
              <w:rPr>
                <w:sz w:val="16"/>
              </w:rPr>
              <w:t>C3-246147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1078D" w14:textId="77777777" w:rsidR="009A2182" w:rsidRPr="000F2E43" w:rsidRDefault="009A2182" w:rsidP="00B25224">
            <w:pPr>
              <w:pStyle w:val="TAL"/>
              <w:rPr>
                <w:sz w:val="16"/>
              </w:rPr>
            </w:pPr>
            <w:r w:rsidRPr="000F2E43">
              <w:rPr>
                <w:sz w:val="16"/>
              </w:rPr>
              <w:t>EDGEAPP – Correcting structured data types in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B9486" w14:textId="77777777" w:rsidR="009A2182" w:rsidRPr="000F2E43" w:rsidRDefault="009A2182" w:rsidP="00B25224">
            <w:pPr>
              <w:pStyle w:val="TAL"/>
              <w:rPr>
                <w:sz w:val="16"/>
              </w:rPr>
            </w:pPr>
            <w:r w:rsidRPr="000F2E43">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DAC87"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07456" w14:textId="77777777" w:rsidR="009A2182" w:rsidRPr="000F2E43" w:rsidRDefault="009A2182" w:rsidP="00B25224">
            <w:pPr>
              <w:pStyle w:val="TAL"/>
              <w:rPr>
                <w:sz w:val="16"/>
              </w:rPr>
            </w:pPr>
            <w:r w:rsidRPr="000F2E43">
              <w:rPr>
                <w:sz w:val="16"/>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BD10C"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F8FF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342C4"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4FD9D"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27AE1" w14:textId="77777777" w:rsidR="009A2182" w:rsidRPr="000F2E43" w:rsidRDefault="009A2182" w:rsidP="00B25224">
            <w:pPr>
              <w:pStyle w:val="TAL"/>
              <w:rPr>
                <w:sz w:val="16"/>
              </w:rPr>
            </w:pPr>
            <w:r w:rsidRPr="000F2E43">
              <w:rPr>
                <w:sz w:val="16"/>
              </w:rPr>
              <w:t>revised</w:t>
            </w:r>
          </w:p>
        </w:tc>
      </w:tr>
      <w:tr w:rsidR="009A2182" w:rsidRPr="000F2E43" w14:paraId="3B588DEF"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280521E" w14:textId="77777777" w:rsidR="009A2182" w:rsidRPr="000F2E43" w:rsidRDefault="009A2182" w:rsidP="00B25224">
            <w:pPr>
              <w:pStyle w:val="TAL"/>
              <w:rPr>
                <w:sz w:val="16"/>
              </w:rPr>
            </w:pPr>
            <w:r w:rsidRPr="000F2E43">
              <w:rPr>
                <w:sz w:val="16"/>
              </w:rPr>
              <w:t>C3-246148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AFB7A" w14:textId="77777777" w:rsidR="009A2182" w:rsidRPr="000F2E43" w:rsidRDefault="009A2182" w:rsidP="00B25224">
            <w:pPr>
              <w:pStyle w:val="TAL"/>
              <w:rPr>
                <w:sz w:val="16"/>
              </w:rPr>
            </w:pPr>
            <w:r w:rsidRPr="000F2E43">
              <w:rPr>
                <w:sz w:val="16"/>
              </w:rPr>
              <w:t>Clarification for Horizontal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E4218" w14:textId="77777777" w:rsidR="009A2182" w:rsidRPr="000F2E43" w:rsidRDefault="009A2182" w:rsidP="00B25224">
            <w:pPr>
              <w:pStyle w:val="TAL"/>
              <w:rPr>
                <w:sz w:val="16"/>
              </w:rPr>
            </w:pPr>
            <w:r w:rsidRPr="000F2E43">
              <w:rPr>
                <w:sz w:val="16"/>
              </w:rPr>
              <w:t>Huawei,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A9D90"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B671E" w14:textId="77777777" w:rsidR="009A2182" w:rsidRPr="000F2E43" w:rsidRDefault="009A2182" w:rsidP="00B25224">
            <w:pPr>
              <w:pStyle w:val="TAL"/>
              <w:rPr>
                <w:sz w:val="16"/>
              </w:rPr>
            </w:pPr>
            <w:r w:rsidRPr="000F2E43">
              <w:rPr>
                <w:sz w:val="16"/>
              </w:rPr>
              <w:t>977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FC084"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960E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6FBF9"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D3DB8"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5B9DF" w14:textId="77777777" w:rsidR="009A2182" w:rsidRPr="000F2E43" w:rsidRDefault="009A2182" w:rsidP="00B25224">
            <w:pPr>
              <w:pStyle w:val="TAL"/>
              <w:rPr>
                <w:sz w:val="16"/>
              </w:rPr>
            </w:pPr>
            <w:r w:rsidRPr="000F2E43">
              <w:rPr>
                <w:sz w:val="16"/>
              </w:rPr>
              <w:t>revised</w:t>
            </w:r>
          </w:p>
        </w:tc>
      </w:tr>
      <w:tr w:rsidR="009A2182" w:rsidRPr="000F2E43" w14:paraId="588088C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F49CF35" w14:textId="77777777" w:rsidR="009A2182" w:rsidRPr="000F2E43" w:rsidRDefault="009A2182" w:rsidP="00B25224">
            <w:pPr>
              <w:pStyle w:val="TAL"/>
              <w:rPr>
                <w:sz w:val="16"/>
              </w:rPr>
            </w:pPr>
            <w:r w:rsidRPr="000F2E43">
              <w:rPr>
                <w:sz w:val="16"/>
              </w:rPr>
              <w:t>C3-246149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F05BC" w14:textId="77777777" w:rsidR="009A2182" w:rsidRPr="000F2E43" w:rsidRDefault="009A2182" w:rsidP="00B25224">
            <w:pPr>
              <w:pStyle w:val="TAL"/>
              <w:rPr>
                <w:sz w:val="16"/>
              </w:rPr>
            </w:pPr>
            <w:r w:rsidRPr="000F2E43">
              <w:rPr>
                <w:sz w:val="16"/>
              </w:rPr>
              <w:t>Clarification for Horizontal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BE333" w14:textId="77777777" w:rsidR="009A2182" w:rsidRPr="000F2E43" w:rsidRDefault="009A2182" w:rsidP="00B25224">
            <w:pPr>
              <w:pStyle w:val="TAL"/>
              <w:rPr>
                <w:sz w:val="16"/>
              </w:rPr>
            </w:pPr>
            <w:r w:rsidRPr="000F2E43">
              <w:rPr>
                <w:sz w:val="16"/>
              </w:rPr>
              <w:t>Huawei,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7F691"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AE6C0" w14:textId="77777777" w:rsidR="009A2182" w:rsidRPr="000F2E43" w:rsidRDefault="009A2182" w:rsidP="00B25224">
            <w:pPr>
              <w:pStyle w:val="TAL"/>
              <w:rPr>
                <w:sz w:val="16"/>
              </w:rPr>
            </w:pPr>
            <w:r w:rsidRPr="000F2E43">
              <w:rPr>
                <w:sz w:val="16"/>
              </w:rPr>
              <w:t>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337EE"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579AD"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9E858"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3539B"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B40C4" w14:textId="77777777" w:rsidR="009A2182" w:rsidRPr="000F2E43" w:rsidRDefault="009A2182" w:rsidP="00B25224">
            <w:pPr>
              <w:pStyle w:val="TAL"/>
              <w:rPr>
                <w:sz w:val="16"/>
              </w:rPr>
            </w:pPr>
            <w:r w:rsidRPr="000F2E43">
              <w:rPr>
                <w:sz w:val="16"/>
              </w:rPr>
              <w:t>revised</w:t>
            </w:r>
          </w:p>
        </w:tc>
      </w:tr>
      <w:tr w:rsidR="009A2182" w:rsidRPr="000F2E43" w14:paraId="7FF367B8"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60C1182" w14:textId="77777777" w:rsidR="009A2182" w:rsidRPr="000F2E43" w:rsidRDefault="009A2182" w:rsidP="00B25224">
            <w:pPr>
              <w:pStyle w:val="TAL"/>
              <w:rPr>
                <w:sz w:val="16"/>
              </w:rPr>
            </w:pPr>
            <w:r w:rsidRPr="000F2E43">
              <w:rPr>
                <w:sz w:val="16"/>
              </w:rPr>
              <w:t>C3-246150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8928D" w14:textId="77777777" w:rsidR="009A2182" w:rsidRPr="000F2E43" w:rsidRDefault="009A2182" w:rsidP="00B25224">
            <w:pPr>
              <w:pStyle w:val="TAL"/>
              <w:rPr>
                <w:sz w:val="16"/>
              </w:rPr>
            </w:pPr>
            <w:r w:rsidRPr="000F2E43">
              <w:rPr>
                <w:sz w:val="16"/>
              </w:rPr>
              <w:t>Support the discovery of NWDAF for VFL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AFB65" w14:textId="77777777" w:rsidR="009A2182" w:rsidRPr="000F2E43" w:rsidRDefault="009A2182" w:rsidP="00B25224">
            <w:pPr>
              <w:pStyle w:val="TAL"/>
              <w:rPr>
                <w:sz w:val="16"/>
              </w:rPr>
            </w:pPr>
            <w:r w:rsidRPr="000F2E43">
              <w:rPr>
                <w:sz w:val="16"/>
              </w:rPr>
              <w:t>Huawei, Nokia, Ericsson,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B392B"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CFA9E" w14:textId="77777777" w:rsidR="009A2182" w:rsidRPr="000F2E43" w:rsidRDefault="009A2182" w:rsidP="00B25224">
            <w:pPr>
              <w:pStyle w:val="TAL"/>
              <w:rPr>
                <w:sz w:val="16"/>
              </w:rPr>
            </w:pPr>
            <w:r w:rsidRPr="000F2E43">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74AA0" w14:textId="77777777" w:rsidR="009A2182" w:rsidRPr="000F2E43" w:rsidRDefault="009A2182" w:rsidP="00B25224">
            <w:pPr>
              <w:pStyle w:val="TAR"/>
              <w:rPr>
                <w:sz w:val="16"/>
              </w:rPr>
            </w:pPr>
            <w:r w:rsidRPr="000F2E43">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6C40E"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BFE16"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F8A41"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7A78B" w14:textId="77777777" w:rsidR="009A2182" w:rsidRPr="000F2E43" w:rsidRDefault="009A2182" w:rsidP="00B25224">
            <w:pPr>
              <w:pStyle w:val="TAL"/>
              <w:rPr>
                <w:sz w:val="16"/>
              </w:rPr>
            </w:pPr>
            <w:r w:rsidRPr="000F2E43">
              <w:rPr>
                <w:sz w:val="16"/>
              </w:rPr>
              <w:t>revised</w:t>
            </w:r>
          </w:p>
        </w:tc>
      </w:tr>
      <w:tr w:rsidR="009A2182" w:rsidRPr="000F2E43" w14:paraId="3D886E3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7DEF116" w14:textId="77777777" w:rsidR="009A2182" w:rsidRPr="000F2E43" w:rsidRDefault="009A2182" w:rsidP="00B25224">
            <w:pPr>
              <w:pStyle w:val="TAL"/>
              <w:rPr>
                <w:sz w:val="16"/>
              </w:rPr>
            </w:pPr>
            <w:r w:rsidRPr="000F2E43">
              <w:rPr>
                <w:sz w:val="16"/>
              </w:rPr>
              <w:t>C3-246151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39A8D" w14:textId="77777777" w:rsidR="009A2182" w:rsidRPr="000F2E43" w:rsidRDefault="009A2182" w:rsidP="00B25224">
            <w:pPr>
              <w:pStyle w:val="TAL"/>
              <w:rPr>
                <w:sz w:val="16"/>
              </w:rPr>
            </w:pPr>
            <w:r w:rsidRPr="000F2E43">
              <w:rPr>
                <w:sz w:val="16"/>
              </w:rPr>
              <w:t>Support of activation time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D10F5"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032B0" w14:textId="77777777" w:rsidR="009A2182" w:rsidRPr="000F2E43" w:rsidRDefault="009A2182" w:rsidP="00B25224">
            <w:pPr>
              <w:pStyle w:val="TAL"/>
              <w:rPr>
                <w:sz w:val="16"/>
              </w:rPr>
            </w:pPr>
            <w:r w:rsidRPr="000F2E43">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55FCE" w14:textId="77777777" w:rsidR="009A2182" w:rsidRPr="000F2E43" w:rsidRDefault="009A2182" w:rsidP="00B25224">
            <w:pPr>
              <w:pStyle w:val="TAL"/>
              <w:rPr>
                <w:sz w:val="16"/>
              </w:rPr>
            </w:pPr>
            <w:r w:rsidRPr="000F2E43">
              <w:rPr>
                <w:sz w:val="16"/>
              </w:rPr>
              <w:t>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941D3"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EE2E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40BBD"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33E9B"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59E57" w14:textId="77777777" w:rsidR="009A2182" w:rsidRPr="000F2E43" w:rsidRDefault="009A2182" w:rsidP="00B25224">
            <w:pPr>
              <w:pStyle w:val="TAL"/>
              <w:rPr>
                <w:sz w:val="16"/>
              </w:rPr>
            </w:pPr>
            <w:r w:rsidRPr="000F2E43">
              <w:rPr>
                <w:sz w:val="16"/>
              </w:rPr>
              <w:t>revised</w:t>
            </w:r>
          </w:p>
        </w:tc>
      </w:tr>
      <w:tr w:rsidR="009A2182" w:rsidRPr="000F2E43" w14:paraId="5FA9C08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5F9CC96" w14:textId="77777777" w:rsidR="009A2182" w:rsidRPr="000F2E43" w:rsidRDefault="009A2182" w:rsidP="00B25224">
            <w:pPr>
              <w:pStyle w:val="TAL"/>
              <w:rPr>
                <w:sz w:val="16"/>
              </w:rPr>
            </w:pPr>
            <w:r w:rsidRPr="000F2E43">
              <w:rPr>
                <w:sz w:val="16"/>
              </w:rPr>
              <w:t>C3-246152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A79B2" w14:textId="77777777" w:rsidR="009A2182" w:rsidRPr="000F2E43" w:rsidRDefault="009A2182" w:rsidP="00B25224">
            <w:pPr>
              <w:pStyle w:val="TAL"/>
              <w:rPr>
                <w:sz w:val="16"/>
              </w:rPr>
            </w:pPr>
            <w:r w:rsidRPr="000F2E43">
              <w:rPr>
                <w:sz w:val="16"/>
              </w:rPr>
              <w:t>Support of activation time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B8E63"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234F1" w14:textId="77777777" w:rsidR="009A2182" w:rsidRPr="000F2E43" w:rsidRDefault="009A2182" w:rsidP="00B25224">
            <w:pPr>
              <w:pStyle w:val="TAL"/>
              <w:rPr>
                <w:sz w:val="16"/>
              </w:rPr>
            </w:pPr>
            <w:r w:rsidRPr="000F2E43">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5FE9C" w14:textId="77777777" w:rsidR="009A2182" w:rsidRPr="000F2E43" w:rsidRDefault="009A2182" w:rsidP="00B25224">
            <w:pPr>
              <w:pStyle w:val="TAL"/>
              <w:rPr>
                <w:sz w:val="16"/>
              </w:rPr>
            </w:pPr>
            <w:r w:rsidRPr="000F2E43">
              <w:rPr>
                <w:sz w:val="16"/>
              </w:rPr>
              <w:t>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5604A"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BEAD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E4DBF"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95EF9"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D2DFB" w14:textId="77777777" w:rsidR="009A2182" w:rsidRPr="000F2E43" w:rsidRDefault="009A2182" w:rsidP="00B25224">
            <w:pPr>
              <w:pStyle w:val="TAL"/>
              <w:rPr>
                <w:sz w:val="16"/>
              </w:rPr>
            </w:pPr>
            <w:r w:rsidRPr="000F2E43">
              <w:rPr>
                <w:sz w:val="16"/>
              </w:rPr>
              <w:t>revised</w:t>
            </w:r>
          </w:p>
        </w:tc>
      </w:tr>
      <w:tr w:rsidR="009A2182" w:rsidRPr="000F2E43" w14:paraId="7C2210D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E4B42A0" w14:textId="77777777" w:rsidR="009A2182" w:rsidRPr="000F2E43" w:rsidRDefault="009A2182" w:rsidP="00B25224">
            <w:pPr>
              <w:pStyle w:val="TAL"/>
              <w:rPr>
                <w:sz w:val="16"/>
              </w:rPr>
            </w:pPr>
            <w:r w:rsidRPr="000F2E43">
              <w:rPr>
                <w:sz w:val="16"/>
              </w:rPr>
              <w:t>C3-246153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7B037" w14:textId="77777777" w:rsidR="009A2182" w:rsidRPr="000F2E43" w:rsidRDefault="009A2182" w:rsidP="00B25224">
            <w:pPr>
              <w:pStyle w:val="TAL"/>
              <w:rPr>
                <w:sz w:val="16"/>
              </w:rPr>
            </w:pPr>
            <w:r w:rsidRPr="000F2E43">
              <w:rPr>
                <w:sz w:val="16"/>
              </w:rPr>
              <w:t xml:space="preserve">Support of the signalling storm analytics for </w:t>
            </w:r>
            <w:proofErr w:type="spellStart"/>
            <w:r w:rsidRPr="000F2E43">
              <w:rPr>
                <w:sz w:val="16"/>
              </w:rPr>
              <w:t>Nnwdaf_EventsSubscription</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021BE"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B684A"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CB8E0" w14:textId="77777777" w:rsidR="009A2182" w:rsidRPr="000F2E43" w:rsidRDefault="009A2182" w:rsidP="00B25224">
            <w:pPr>
              <w:pStyle w:val="TAL"/>
              <w:rPr>
                <w:sz w:val="16"/>
              </w:rPr>
            </w:pPr>
            <w:r w:rsidRPr="000F2E43">
              <w:rPr>
                <w:sz w:val="16"/>
              </w:rPr>
              <w:t>978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D229F"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5FEE9"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1169F"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DB3C4"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65685" w14:textId="77777777" w:rsidR="009A2182" w:rsidRPr="000F2E43" w:rsidRDefault="009A2182" w:rsidP="00B25224">
            <w:pPr>
              <w:pStyle w:val="TAL"/>
              <w:rPr>
                <w:sz w:val="16"/>
              </w:rPr>
            </w:pPr>
            <w:r w:rsidRPr="000F2E43">
              <w:rPr>
                <w:sz w:val="16"/>
              </w:rPr>
              <w:t>revised</w:t>
            </w:r>
          </w:p>
        </w:tc>
      </w:tr>
      <w:tr w:rsidR="009A2182" w:rsidRPr="000F2E43" w14:paraId="11E827F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1EE0BB6" w14:textId="77777777" w:rsidR="009A2182" w:rsidRPr="000F2E43" w:rsidRDefault="009A2182" w:rsidP="00B25224">
            <w:pPr>
              <w:pStyle w:val="TAL"/>
              <w:rPr>
                <w:sz w:val="16"/>
              </w:rPr>
            </w:pPr>
            <w:r w:rsidRPr="000F2E43">
              <w:rPr>
                <w:sz w:val="16"/>
              </w:rPr>
              <w:t>C3-246154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410B8" w14:textId="77777777" w:rsidR="009A2182" w:rsidRPr="000F2E43" w:rsidRDefault="009A2182" w:rsidP="00B25224">
            <w:pPr>
              <w:pStyle w:val="TAL"/>
              <w:rPr>
                <w:sz w:val="16"/>
              </w:rPr>
            </w:pPr>
            <w:r w:rsidRPr="000F2E43">
              <w:rPr>
                <w:sz w:val="16"/>
              </w:rPr>
              <w:t xml:space="preserve">Support of the signalling storm analytics for </w:t>
            </w:r>
            <w:proofErr w:type="spellStart"/>
            <w:r w:rsidRPr="000F2E43">
              <w:rPr>
                <w:sz w:val="16"/>
              </w:rPr>
              <w:t>Nnwdaf_AnalyticsInfo</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24740"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42502"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CB7DD" w14:textId="77777777" w:rsidR="009A2182" w:rsidRPr="000F2E43" w:rsidRDefault="009A2182" w:rsidP="00B25224">
            <w:pPr>
              <w:pStyle w:val="TAL"/>
              <w:rPr>
                <w:sz w:val="16"/>
              </w:rPr>
            </w:pPr>
            <w:r w:rsidRPr="000F2E43">
              <w:rPr>
                <w:sz w:val="16"/>
              </w:rPr>
              <w:t>979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64F9C"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8E199"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380D3"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1FB1E"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B66EB" w14:textId="77777777" w:rsidR="009A2182" w:rsidRPr="000F2E43" w:rsidRDefault="009A2182" w:rsidP="00B25224">
            <w:pPr>
              <w:pStyle w:val="TAL"/>
              <w:rPr>
                <w:sz w:val="16"/>
              </w:rPr>
            </w:pPr>
            <w:r w:rsidRPr="000F2E43">
              <w:rPr>
                <w:sz w:val="16"/>
              </w:rPr>
              <w:t>revised</w:t>
            </w:r>
          </w:p>
        </w:tc>
      </w:tr>
      <w:tr w:rsidR="009A2182" w:rsidRPr="000F2E43" w14:paraId="69C8E50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2527D29" w14:textId="77777777" w:rsidR="009A2182" w:rsidRPr="000F2E43" w:rsidRDefault="009A2182" w:rsidP="00B25224">
            <w:pPr>
              <w:pStyle w:val="TAL"/>
              <w:rPr>
                <w:sz w:val="16"/>
              </w:rPr>
            </w:pPr>
            <w:r w:rsidRPr="000F2E43">
              <w:rPr>
                <w:sz w:val="16"/>
              </w:rPr>
              <w:t>C3-246155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8517C" w14:textId="77777777" w:rsidR="009A2182" w:rsidRPr="000F2E43" w:rsidRDefault="009A2182" w:rsidP="00B25224">
            <w:pPr>
              <w:pStyle w:val="TAL"/>
              <w:rPr>
                <w:sz w:val="16"/>
              </w:rPr>
            </w:pPr>
            <w:r w:rsidRPr="000F2E43">
              <w:rPr>
                <w:sz w:val="16"/>
              </w:rPr>
              <w:t xml:space="preserve">Support of the signalling storm analytics for </w:t>
            </w:r>
            <w:proofErr w:type="spellStart"/>
            <w:r w:rsidRPr="000F2E43">
              <w:rPr>
                <w:sz w:val="16"/>
              </w:rPr>
              <w:t>AnalyticsExposure</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AAF61"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6F1F5"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D2183" w14:textId="77777777" w:rsidR="009A2182" w:rsidRPr="000F2E43" w:rsidRDefault="009A2182" w:rsidP="00B25224">
            <w:pPr>
              <w:pStyle w:val="TAL"/>
              <w:rPr>
                <w:sz w:val="16"/>
              </w:rPr>
            </w:pPr>
            <w:r w:rsidRPr="000F2E43">
              <w:rPr>
                <w:sz w:val="16"/>
              </w:rPr>
              <w:t>1432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B92CF"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BB82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5CAA1"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B372A"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01455" w14:textId="77777777" w:rsidR="009A2182" w:rsidRPr="000F2E43" w:rsidRDefault="009A2182" w:rsidP="00B25224">
            <w:pPr>
              <w:pStyle w:val="TAL"/>
              <w:rPr>
                <w:sz w:val="16"/>
              </w:rPr>
            </w:pPr>
            <w:r w:rsidRPr="000F2E43">
              <w:rPr>
                <w:sz w:val="16"/>
              </w:rPr>
              <w:t>revised</w:t>
            </w:r>
          </w:p>
        </w:tc>
      </w:tr>
      <w:tr w:rsidR="009A2182" w:rsidRPr="000F2E43" w14:paraId="1287ADE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B0844AB" w14:textId="77777777" w:rsidR="009A2182" w:rsidRPr="000F2E43" w:rsidRDefault="009A2182" w:rsidP="00B25224">
            <w:pPr>
              <w:pStyle w:val="TAL"/>
              <w:rPr>
                <w:sz w:val="16"/>
              </w:rPr>
            </w:pPr>
            <w:r w:rsidRPr="000F2E43">
              <w:rPr>
                <w:sz w:val="16"/>
              </w:rPr>
              <w:t>C3-246156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F3441" w14:textId="77777777" w:rsidR="009A2182" w:rsidRPr="000F2E43" w:rsidRDefault="009A2182" w:rsidP="00B25224">
            <w:pPr>
              <w:pStyle w:val="TAL"/>
              <w:rPr>
                <w:sz w:val="16"/>
              </w:rPr>
            </w:pPr>
            <w:r w:rsidRPr="000F2E43">
              <w:rPr>
                <w:sz w:val="16"/>
              </w:rPr>
              <w:t>CAPIF – IANA registration for JWT claims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47D2C" w14:textId="77777777" w:rsidR="009A2182" w:rsidRPr="000F2E43" w:rsidRDefault="009A2182" w:rsidP="00B25224">
            <w:pPr>
              <w:pStyle w:val="TAL"/>
              <w:rPr>
                <w:sz w:val="16"/>
              </w:rPr>
            </w:pPr>
            <w:r w:rsidRPr="000F2E43">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2FFD6" w14:textId="77777777" w:rsidR="009A2182" w:rsidRPr="000F2E43" w:rsidRDefault="009A2182" w:rsidP="00B25224">
            <w:pPr>
              <w:pStyle w:val="TAL"/>
              <w:rPr>
                <w:sz w:val="16"/>
              </w:rPr>
            </w:pPr>
            <w:r w:rsidRPr="000F2E43">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DA283" w14:textId="77777777" w:rsidR="009A2182" w:rsidRPr="000F2E43" w:rsidRDefault="009A2182" w:rsidP="00B25224">
            <w:pPr>
              <w:pStyle w:val="TAL"/>
              <w:rPr>
                <w:sz w:val="16"/>
              </w:rPr>
            </w:pPr>
            <w:r w:rsidRPr="000F2E43">
              <w:rPr>
                <w:sz w:val="16"/>
              </w:rPr>
              <w:t>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F05966"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287C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FC272"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3717E"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5E60F" w14:textId="77777777" w:rsidR="009A2182" w:rsidRPr="000F2E43" w:rsidRDefault="009A2182" w:rsidP="00B25224">
            <w:pPr>
              <w:pStyle w:val="TAL"/>
              <w:rPr>
                <w:sz w:val="16"/>
              </w:rPr>
            </w:pPr>
            <w:r w:rsidRPr="000F2E43">
              <w:rPr>
                <w:sz w:val="16"/>
              </w:rPr>
              <w:t>revised</w:t>
            </w:r>
          </w:p>
        </w:tc>
      </w:tr>
      <w:tr w:rsidR="009A2182" w:rsidRPr="000F2E43" w14:paraId="2348678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A26882C" w14:textId="77777777" w:rsidR="009A2182" w:rsidRPr="000F2E43" w:rsidRDefault="009A2182" w:rsidP="00B25224">
            <w:pPr>
              <w:pStyle w:val="TAL"/>
              <w:rPr>
                <w:sz w:val="16"/>
              </w:rPr>
            </w:pPr>
            <w:r w:rsidRPr="000F2E43">
              <w:rPr>
                <w:sz w:val="16"/>
              </w:rPr>
              <w:t>C3-246161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2EE5B" w14:textId="77777777" w:rsidR="009A2182" w:rsidRPr="000F2E43" w:rsidRDefault="009A2182" w:rsidP="00B25224">
            <w:pPr>
              <w:pStyle w:val="TAL"/>
              <w:rPr>
                <w:sz w:val="16"/>
              </w:rPr>
            </w:pPr>
            <w:r w:rsidRPr="000F2E43">
              <w:rPr>
                <w:sz w:val="16"/>
              </w:rPr>
              <w:t>ACR status update – Application group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EE1F7" w14:textId="77777777" w:rsidR="009A2182" w:rsidRPr="000F2E43" w:rsidRDefault="009A2182" w:rsidP="00B25224">
            <w:pPr>
              <w:pStyle w:val="TAL"/>
              <w:rPr>
                <w:sz w:val="16"/>
              </w:rPr>
            </w:pPr>
            <w:r w:rsidRPr="000F2E43">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F9075"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5962B" w14:textId="77777777" w:rsidR="009A2182" w:rsidRPr="000F2E43" w:rsidRDefault="009A2182" w:rsidP="00B25224">
            <w:pPr>
              <w:pStyle w:val="TAL"/>
              <w:rPr>
                <w:sz w:val="16"/>
              </w:rPr>
            </w:pPr>
            <w:r w:rsidRPr="000F2E43">
              <w:rPr>
                <w:sz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EDC44"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5053B"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66AD2"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CD195" w14:textId="77777777" w:rsidR="009A2182" w:rsidRPr="000F2E43" w:rsidRDefault="009A2182" w:rsidP="00B25224">
            <w:pPr>
              <w:pStyle w:val="TAL"/>
              <w:rPr>
                <w:sz w:val="16"/>
              </w:rPr>
            </w:pPr>
            <w:r w:rsidRPr="000F2E43">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10C0F" w14:textId="77777777" w:rsidR="009A2182" w:rsidRPr="000F2E43" w:rsidRDefault="009A2182" w:rsidP="00B25224">
            <w:pPr>
              <w:pStyle w:val="TAL"/>
              <w:rPr>
                <w:sz w:val="16"/>
              </w:rPr>
            </w:pPr>
            <w:r w:rsidRPr="000F2E43">
              <w:rPr>
                <w:sz w:val="16"/>
              </w:rPr>
              <w:t>revised</w:t>
            </w:r>
          </w:p>
        </w:tc>
      </w:tr>
      <w:tr w:rsidR="009A2182" w:rsidRPr="000F2E43" w14:paraId="3C8CF26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BB7815A" w14:textId="77777777" w:rsidR="009A2182" w:rsidRPr="000F2E43" w:rsidRDefault="009A2182" w:rsidP="00B25224">
            <w:pPr>
              <w:pStyle w:val="TAL"/>
              <w:rPr>
                <w:sz w:val="16"/>
              </w:rPr>
            </w:pPr>
            <w:r w:rsidRPr="000F2E43">
              <w:rPr>
                <w:sz w:val="16"/>
              </w:rPr>
              <w:t>C3-246162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A2A18" w14:textId="77777777" w:rsidR="009A2182" w:rsidRPr="000F2E43" w:rsidRDefault="009A2182" w:rsidP="00B25224">
            <w:pPr>
              <w:pStyle w:val="TAL"/>
              <w:rPr>
                <w:sz w:val="16"/>
              </w:rPr>
            </w:pPr>
            <w:r w:rsidRPr="000F2E43">
              <w:rPr>
                <w:sz w:val="16"/>
              </w:rPr>
              <w:t>Support of MPQUIC based proxy functionalities for ATSSS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DB0BC"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20A38" w14:textId="77777777" w:rsidR="009A2182" w:rsidRPr="000F2E43" w:rsidRDefault="009A2182" w:rsidP="00B25224">
            <w:pPr>
              <w:pStyle w:val="TAL"/>
              <w:rPr>
                <w:sz w:val="16"/>
              </w:rPr>
            </w:pPr>
            <w:r w:rsidRPr="000F2E43">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ECBBA" w14:textId="77777777" w:rsidR="009A2182" w:rsidRPr="000F2E43" w:rsidRDefault="009A2182" w:rsidP="00B25224">
            <w:pPr>
              <w:pStyle w:val="TAL"/>
              <w:rPr>
                <w:sz w:val="16"/>
              </w:rPr>
            </w:pPr>
            <w:r w:rsidRPr="000F2E43">
              <w:rPr>
                <w:sz w:val="16"/>
              </w:rPr>
              <w:t>1287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A800D"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F58A1"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7CD29"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69256" w14:textId="77777777" w:rsidR="009A2182" w:rsidRPr="000F2E43" w:rsidRDefault="009A2182" w:rsidP="00B25224">
            <w:pPr>
              <w:pStyle w:val="TAL"/>
              <w:rPr>
                <w:sz w:val="16"/>
              </w:rPr>
            </w:pPr>
            <w:r w:rsidRPr="000F2E43">
              <w:rPr>
                <w:sz w:val="16"/>
              </w:rPr>
              <w:t>MASSS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8AB34" w14:textId="77777777" w:rsidR="009A2182" w:rsidRPr="000F2E43" w:rsidRDefault="009A2182" w:rsidP="00B25224">
            <w:pPr>
              <w:pStyle w:val="TAL"/>
              <w:rPr>
                <w:sz w:val="16"/>
              </w:rPr>
            </w:pPr>
            <w:r w:rsidRPr="000F2E43">
              <w:rPr>
                <w:sz w:val="16"/>
              </w:rPr>
              <w:t>revised</w:t>
            </w:r>
          </w:p>
        </w:tc>
      </w:tr>
      <w:tr w:rsidR="009A2182" w:rsidRPr="000F2E43" w14:paraId="4DBFA50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63C7E30" w14:textId="77777777" w:rsidR="009A2182" w:rsidRPr="000F2E43" w:rsidRDefault="009A2182" w:rsidP="00B25224">
            <w:pPr>
              <w:pStyle w:val="TAL"/>
              <w:rPr>
                <w:sz w:val="16"/>
              </w:rPr>
            </w:pPr>
            <w:r w:rsidRPr="000F2E43">
              <w:rPr>
                <w:sz w:val="16"/>
              </w:rPr>
              <w:t>C3-246163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1BB52" w14:textId="77777777" w:rsidR="009A2182" w:rsidRPr="000F2E43" w:rsidRDefault="009A2182" w:rsidP="00B25224">
            <w:pPr>
              <w:pStyle w:val="TAL"/>
              <w:rPr>
                <w:sz w:val="16"/>
              </w:rPr>
            </w:pPr>
            <w:r w:rsidRPr="000F2E43">
              <w:rPr>
                <w:sz w:val="16"/>
              </w:rPr>
              <w:t xml:space="preserve">Corrections to the data type </w:t>
            </w:r>
            <w:proofErr w:type="spellStart"/>
            <w:r w:rsidRPr="000F2E43">
              <w:rPr>
                <w:sz w:val="16"/>
              </w:rPr>
              <w:t>PolicyAssociation</w:t>
            </w:r>
            <w:proofErr w:type="spellEnd"/>
            <w:r w:rsidRPr="000F2E43">
              <w:rPr>
                <w:sz w:val="16"/>
              </w:rPr>
              <w:t xml:space="preserve"> and </w:t>
            </w:r>
            <w:proofErr w:type="spellStart"/>
            <w:r w:rsidRPr="000F2E43">
              <w:rPr>
                <w:sz w:val="16"/>
              </w:rPr>
              <w:t>PolicyUpdate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C285B"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516A8" w14:textId="77777777" w:rsidR="009A2182" w:rsidRPr="000F2E43" w:rsidRDefault="009A2182" w:rsidP="00B25224">
            <w:pPr>
              <w:pStyle w:val="TAL"/>
              <w:rPr>
                <w:sz w:val="16"/>
              </w:rPr>
            </w:pPr>
            <w:r w:rsidRPr="000F2E43">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2FE94" w14:textId="77777777" w:rsidR="009A2182" w:rsidRPr="000F2E43" w:rsidRDefault="009A2182" w:rsidP="00B25224">
            <w:pPr>
              <w:pStyle w:val="TAL"/>
              <w:rPr>
                <w:sz w:val="16"/>
              </w:rPr>
            </w:pPr>
            <w:r w:rsidRPr="000F2E43">
              <w:rPr>
                <w:sz w:val="16"/>
              </w:rPr>
              <w:t>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D3B8C"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24426"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D3AEC"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A56C3" w14:textId="77777777" w:rsidR="009A2182" w:rsidRPr="000F2E43" w:rsidRDefault="009A2182" w:rsidP="00B25224">
            <w:pPr>
              <w:pStyle w:val="TAL"/>
              <w:rPr>
                <w:sz w:val="16"/>
              </w:rPr>
            </w:pPr>
            <w:r w:rsidRPr="000F2E43">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F4750" w14:textId="77777777" w:rsidR="009A2182" w:rsidRPr="000F2E43" w:rsidRDefault="009A2182" w:rsidP="00B25224">
            <w:pPr>
              <w:pStyle w:val="TAL"/>
              <w:rPr>
                <w:sz w:val="16"/>
              </w:rPr>
            </w:pPr>
            <w:r w:rsidRPr="000F2E43">
              <w:rPr>
                <w:sz w:val="16"/>
              </w:rPr>
              <w:t>revised</w:t>
            </w:r>
          </w:p>
        </w:tc>
      </w:tr>
      <w:tr w:rsidR="009A2182" w:rsidRPr="000F2E43" w14:paraId="540AC610"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C2BA728" w14:textId="77777777" w:rsidR="009A2182" w:rsidRPr="000F2E43" w:rsidRDefault="009A2182" w:rsidP="00B25224">
            <w:pPr>
              <w:pStyle w:val="TAL"/>
              <w:rPr>
                <w:sz w:val="16"/>
              </w:rPr>
            </w:pPr>
            <w:r w:rsidRPr="000F2E43">
              <w:rPr>
                <w:sz w:val="16"/>
              </w:rPr>
              <w:t>C3-246164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895A7" w14:textId="77777777" w:rsidR="009A2182" w:rsidRPr="000F2E43" w:rsidRDefault="009A2182" w:rsidP="00B25224">
            <w:pPr>
              <w:pStyle w:val="TAL"/>
              <w:rPr>
                <w:sz w:val="16"/>
              </w:rPr>
            </w:pPr>
            <w:r w:rsidRPr="000F2E43">
              <w:rPr>
                <w:sz w:val="16"/>
              </w:rPr>
              <w:t xml:space="preserve">Corrections to the data type </w:t>
            </w:r>
            <w:proofErr w:type="spellStart"/>
            <w:r w:rsidRPr="000F2E43">
              <w:rPr>
                <w:sz w:val="16"/>
              </w:rPr>
              <w:t>PolicyAssociation</w:t>
            </w:r>
            <w:proofErr w:type="spellEnd"/>
            <w:r w:rsidRPr="000F2E43">
              <w:rPr>
                <w:sz w:val="16"/>
              </w:rPr>
              <w:t xml:space="preserve"> and </w:t>
            </w:r>
            <w:proofErr w:type="spellStart"/>
            <w:r w:rsidRPr="000F2E43">
              <w:rPr>
                <w:sz w:val="16"/>
              </w:rPr>
              <w:t>PolicyUpdate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205A0"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EC2CA" w14:textId="77777777" w:rsidR="009A2182" w:rsidRPr="000F2E43" w:rsidRDefault="009A2182" w:rsidP="00B25224">
            <w:pPr>
              <w:pStyle w:val="TAL"/>
              <w:rPr>
                <w:sz w:val="16"/>
              </w:rPr>
            </w:pPr>
            <w:r w:rsidRPr="000F2E43">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375EF" w14:textId="77777777" w:rsidR="009A2182" w:rsidRPr="000F2E43" w:rsidRDefault="009A2182" w:rsidP="00B25224">
            <w:pPr>
              <w:pStyle w:val="TAL"/>
              <w:rPr>
                <w:sz w:val="16"/>
              </w:rPr>
            </w:pPr>
            <w:r w:rsidRPr="000F2E43">
              <w:rPr>
                <w:sz w:val="16"/>
              </w:rPr>
              <w:t>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800E4A"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11D21"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73236" w14:textId="77777777" w:rsidR="009A2182" w:rsidRPr="000F2E43" w:rsidRDefault="009A2182" w:rsidP="00B25224">
            <w:pPr>
              <w:pStyle w:val="TAL"/>
              <w:rPr>
                <w:sz w:val="16"/>
              </w:rPr>
            </w:pPr>
            <w:r w:rsidRPr="000F2E43">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E1670" w14:textId="77777777" w:rsidR="009A2182" w:rsidRPr="000F2E43" w:rsidRDefault="009A2182" w:rsidP="00B25224">
            <w:pPr>
              <w:pStyle w:val="TAL"/>
              <w:rPr>
                <w:sz w:val="16"/>
              </w:rPr>
            </w:pPr>
            <w:r w:rsidRPr="000F2E43">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F91D7" w14:textId="77777777" w:rsidR="009A2182" w:rsidRPr="000F2E43" w:rsidRDefault="009A2182" w:rsidP="00B25224">
            <w:pPr>
              <w:pStyle w:val="TAL"/>
              <w:rPr>
                <w:sz w:val="16"/>
              </w:rPr>
            </w:pPr>
            <w:r w:rsidRPr="000F2E43">
              <w:rPr>
                <w:sz w:val="16"/>
              </w:rPr>
              <w:t>revised</w:t>
            </w:r>
          </w:p>
        </w:tc>
      </w:tr>
      <w:tr w:rsidR="009A2182" w:rsidRPr="000F2E43" w14:paraId="6BC22F7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C5D2F4D" w14:textId="77777777" w:rsidR="009A2182" w:rsidRPr="000F2E43" w:rsidRDefault="009A2182" w:rsidP="00B25224">
            <w:pPr>
              <w:pStyle w:val="TAL"/>
              <w:rPr>
                <w:sz w:val="16"/>
              </w:rPr>
            </w:pPr>
            <w:r w:rsidRPr="000F2E43">
              <w:rPr>
                <w:sz w:val="16"/>
              </w:rPr>
              <w:t>C3-246165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C6E7E" w14:textId="77777777" w:rsidR="009A2182" w:rsidRPr="000F2E43" w:rsidRDefault="009A2182" w:rsidP="00B25224">
            <w:pPr>
              <w:pStyle w:val="TAL"/>
              <w:rPr>
                <w:sz w:val="16"/>
              </w:rPr>
            </w:pPr>
            <w:r w:rsidRPr="000F2E43">
              <w:rPr>
                <w:sz w:val="16"/>
              </w:rPr>
              <w:t xml:space="preserve">Primary access clarification for the </w:t>
            </w:r>
            <w:proofErr w:type="spellStart"/>
            <w:r w:rsidRPr="000F2E43">
              <w:rPr>
                <w:sz w:val="16"/>
              </w:rPr>
              <w:t>SteeringMode</w:t>
            </w:r>
            <w:proofErr w:type="spellEnd"/>
            <w:r w:rsidRPr="000F2E43">
              <w:rPr>
                <w:sz w:val="16"/>
              </w:rPr>
              <w:t xml:space="preserve"> of REDUNDANT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7C997"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D7C53" w14:textId="77777777" w:rsidR="009A2182" w:rsidRPr="000F2E43" w:rsidRDefault="009A2182" w:rsidP="00B25224">
            <w:pPr>
              <w:pStyle w:val="TAL"/>
              <w:rPr>
                <w:sz w:val="16"/>
              </w:rPr>
            </w:pPr>
            <w:r w:rsidRPr="000F2E43">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74728" w14:textId="77777777" w:rsidR="009A2182" w:rsidRPr="000F2E43" w:rsidRDefault="009A2182" w:rsidP="00B25224">
            <w:pPr>
              <w:pStyle w:val="TAL"/>
              <w:rPr>
                <w:sz w:val="16"/>
              </w:rPr>
            </w:pPr>
            <w:r w:rsidRPr="000F2E43">
              <w:rPr>
                <w:sz w:val="16"/>
              </w:rPr>
              <w:t>1288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19C8D"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FB0F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4516B"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42201" w14:textId="77777777" w:rsidR="009A2182" w:rsidRPr="000F2E43" w:rsidRDefault="009A2182" w:rsidP="00B25224">
            <w:pPr>
              <w:pStyle w:val="TAL"/>
              <w:rPr>
                <w:sz w:val="16"/>
              </w:rPr>
            </w:pPr>
            <w:r w:rsidRPr="000F2E43">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959AD" w14:textId="77777777" w:rsidR="009A2182" w:rsidRPr="000F2E43" w:rsidRDefault="009A2182" w:rsidP="00B25224">
            <w:pPr>
              <w:pStyle w:val="TAL"/>
              <w:rPr>
                <w:sz w:val="16"/>
              </w:rPr>
            </w:pPr>
            <w:r w:rsidRPr="000F2E43">
              <w:rPr>
                <w:sz w:val="16"/>
              </w:rPr>
              <w:t>revised</w:t>
            </w:r>
          </w:p>
        </w:tc>
      </w:tr>
      <w:tr w:rsidR="009A2182" w:rsidRPr="000F2E43" w14:paraId="43DDA52F"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3A3DE8C" w14:textId="77777777" w:rsidR="009A2182" w:rsidRPr="000F2E43" w:rsidRDefault="009A2182" w:rsidP="00B25224">
            <w:pPr>
              <w:pStyle w:val="TAL"/>
              <w:rPr>
                <w:sz w:val="16"/>
              </w:rPr>
            </w:pPr>
            <w:r w:rsidRPr="000F2E43">
              <w:rPr>
                <w:sz w:val="16"/>
              </w:rPr>
              <w:t>C3-246166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D4D25" w14:textId="77777777" w:rsidR="009A2182" w:rsidRPr="000F2E43" w:rsidRDefault="009A2182" w:rsidP="00B25224">
            <w:pPr>
              <w:pStyle w:val="TAL"/>
              <w:rPr>
                <w:sz w:val="16"/>
              </w:rPr>
            </w:pPr>
            <w:r w:rsidRPr="000F2E43">
              <w:rPr>
                <w:sz w:val="16"/>
              </w:rPr>
              <w:t>Support of URSP Provisioning in 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54553"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18CE5" w14:textId="77777777" w:rsidR="009A2182" w:rsidRPr="000F2E43" w:rsidRDefault="009A2182" w:rsidP="00B25224">
            <w:pPr>
              <w:pStyle w:val="TAL"/>
              <w:rPr>
                <w:sz w:val="16"/>
              </w:rPr>
            </w:pPr>
            <w:r w:rsidRPr="000F2E43">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6FDE3" w14:textId="77777777" w:rsidR="009A2182" w:rsidRPr="000F2E43" w:rsidRDefault="009A2182" w:rsidP="00B25224">
            <w:pPr>
              <w:pStyle w:val="TAL"/>
              <w:rPr>
                <w:sz w:val="16"/>
              </w:rPr>
            </w:pPr>
            <w:r w:rsidRPr="000F2E43">
              <w:rPr>
                <w:sz w:val="16"/>
              </w:rPr>
              <w:t>1289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6DF5B"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3837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86605"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EA137" w14:textId="77777777" w:rsidR="009A2182" w:rsidRPr="000F2E43" w:rsidRDefault="009A2182" w:rsidP="00B25224">
            <w:pPr>
              <w:pStyle w:val="TAL"/>
              <w:rPr>
                <w:sz w:val="16"/>
              </w:rPr>
            </w:pPr>
            <w:r w:rsidRPr="000F2E43">
              <w:rPr>
                <w:sz w:val="16"/>
              </w:rPr>
              <w:t xml:space="preserve">TEI19, </w:t>
            </w:r>
            <w:proofErr w:type="spellStart"/>
            <w:r w:rsidRPr="000F2E43">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B74D4" w14:textId="77777777" w:rsidR="009A2182" w:rsidRPr="000F2E43" w:rsidRDefault="009A2182" w:rsidP="00B25224">
            <w:pPr>
              <w:pStyle w:val="TAL"/>
              <w:rPr>
                <w:sz w:val="16"/>
              </w:rPr>
            </w:pPr>
            <w:r w:rsidRPr="000F2E43">
              <w:rPr>
                <w:sz w:val="16"/>
              </w:rPr>
              <w:t>revised</w:t>
            </w:r>
          </w:p>
        </w:tc>
      </w:tr>
      <w:tr w:rsidR="009A2182" w:rsidRPr="000F2E43" w14:paraId="38C6A61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916D072" w14:textId="77777777" w:rsidR="009A2182" w:rsidRPr="000F2E43" w:rsidRDefault="009A2182" w:rsidP="00B25224">
            <w:pPr>
              <w:pStyle w:val="TAL"/>
              <w:rPr>
                <w:sz w:val="16"/>
              </w:rPr>
            </w:pPr>
            <w:r w:rsidRPr="000F2E43">
              <w:rPr>
                <w:sz w:val="16"/>
              </w:rPr>
              <w:t>C3-246167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77895" w14:textId="77777777" w:rsidR="009A2182" w:rsidRPr="000F2E43" w:rsidRDefault="009A2182" w:rsidP="00B25224">
            <w:pPr>
              <w:pStyle w:val="TAL"/>
              <w:rPr>
                <w:sz w:val="16"/>
              </w:rPr>
            </w:pPr>
            <w:r w:rsidRPr="000F2E43">
              <w:rPr>
                <w:sz w:val="16"/>
              </w:rPr>
              <w:t>Support UE requested bearer resource modification with QoS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9DDCC"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EA3B7" w14:textId="77777777" w:rsidR="009A2182" w:rsidRPr="000F2E43" w:rsidRDefault="009A2182" w:rsidP="00B25224">
            <w:pPr>
              <w:pStyle w:val="TAL"/>
              <w:rPr>
                <w:sz w:val="16"/>
              </w:rPr>
            </w:pPr>
            <w:r w:rsidRPr="000F2E43">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B7DB2" w14:textId="77777777" w:rsidR="009A2182" w:rsidRPr="000F2E43" w:rsidRDefault="009A2182" w:rsidP="00B25224">
            <w:pPr>
              <w:pStyle w:val="TAL"/>
              <w:rPr>
                <w:sz w:val="16"/>
              </w:rPr>
            </w:pPr>
            <w:r w:rsidRPr="000F2E43">
              <w:rPr>
                <w:sz w:val="16"/>
              </w:rPr>
              <w:t>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1E3D1"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D8DB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24F37"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85D17C" w14:textId="77777777" w:rsidR="009A2182" w:rsidRPr="000F2E43" w:rsidRDefault="009A2182" w:rsidP="00B25224">
            <w:pPr>
              <w:pStyle w:val="TAL"/>
              <w:rPr>
                <w:sz w:val="16"/>
              </w:rPr>
            </w:pPr>
            <w:r w:rsidRPr="000F2E43">
              <w:rPr>
                <w:sz w:val="16"/>
              </w:rPr>
              <w:t xml:space="preserve">TEI19, </w:t>
            </w:r>
            <w:proofErr w:type="spellStart"/>
            <w:r w:rsidRPr="000F2E43">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28073" w14:textId="77777777" w:rsidR="009A2182" w:rsidRPr="000F2E43" w:rsidRDefault="009A2182" w:rsidP="00B25224">
            <w:pPr>
              <w:pStyle w:val="TAL"/>
              <w:rPr>
                <w:sz w:val="16"/>
              </w:rPr>
            </w:pPr>
            <w:r w:rsidRPr="000F2E43">
              <w:rPr>
                <w:sz w:val="16"/>
              </w:rPr>
              <w:t>merged</w:t>
            </w:r>
          </w:p>
        </w:tc>
      </w:tr>
      <w:tr w:rsidR="009A2182" w:rsidRPr="000F2E43" w14:paraId="7E3E957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7DF039F" w14:textId="77777777" w:rsidR="009A2182" w:rsidRPr="000F2E43" w:rsidRDefault="009A2182" w:rsidP="00B25224">
            <w:pPr>
              <w:pStyle w:val="TAL"/>
              <w:rPr>
                <w:sz w:val="16"/>
              </w:rPr>
            </w:pPr>
            <w:r w:rsidRPr="000F2E43">
              <w:rPr>
                <w:sz w:val="16"/>
              </w:rPr>
              <w:t>C3-246168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AABE1" w14:textId="77777777" w:rsidR="009A2182" w:rsidRPr="000F2E43" w:rsidRDefault="009A2182" w:rsidP="00B25224">
            <w:pPr>
              <w:pStyle w:val="TAL"/>
              <w:rPr>
                <w:sz w:val="16"/>
              </w:rPr>
            </w:pPr>
            <w:r w:rsidRPr="000F2E43">
              <w:rPr>
                <w:sz w:val="16"/>
              </w:rPr>
              <w:t>Support URSP provisioning in EPS indicator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0844C"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01BDE" w14:textId="77777777" w:rsidR="009A2182" w:rsidRPr="000F2E43" w:rsidRDefault="009A2182" w:rsidP="00B25224">
            <w:pPr>
              <w:pStyle w:val="TAL"/>
              <w:rPr>
                <w:sz w:val="16"/>
              </w:rPr>
            </w:pPr>
            <w:r w:rsidRPr="000F2E43">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A0B32" w14:textId="77777777" w:rsidR="009A2182" w:rsidRPr="000F2E43" w:rsidRDefault="009A2182" w:rsidP="00B25224">
            <w:pPr>
              <w:pStyle w:val="TAL"/>
              <w:rPr>
                <w:sz w:val="16"/>
              </w:rPr>
            </w:pPr>
            <w:r w:rsidRPr="000F2E43">
              <w:rPr>
                <w:sz w:val="16"/>
              </w:rPr>
              <w:t>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C62C3"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5DEBC"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8A91"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6C654" w14:textId="77777777" w:rsidR="009A2182" w:rsidRPr="000F2E43" w:rsidRDefault="009A2182" w:rsidP="00B25224">
            <w:pPr>
              <w:pStyle w:val="TAL"/>
              <w:rPr>
                <w:sz w:val="16"/>
              </w:rPr>
            </w:pPr>
            <w:r w:rsidRPr="000F2E43">
              <w:rPr>
                <w:sz w:val="16"/>
              </w:rPr>
              <w:t xml:space="preserve">TEI19, </w:t>
            </w:r>
            <w:proofErr w:type="spellStart"/>
            <w:r w:rsidRPr="000F2E43">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33C56" w14:textId="77777777" w:rsidR="009A2182" w:rsidRPr="000F2E43" w:rsidRDefault="009A2182" w:rsidP="00B25224">
            <w:pPr>
              <w:pStyle w:val="TAL"/>
              <w:rPr>
                <w:sz w:val="16"/>
              </w:rPr>
            </w:pPr>
            <w:r w:rsidRPr="000F2E43">
              <w:rPr>
                <w:sz w:val="16"/>
              </w:rPr>
              <w:t>revised</w:t>
            </w:r>
          </w:p>
        </w:tc>
      </w:tr>
      <w:tr w:rsidR="009A2182" w:rsidRPr="000F2E43" w14:paraId="27645836"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1F806F6" w14:textId="77777777" w:rsidR="009A2182" w:rsidRPr="000F2E43" w:rsidRDefault="009A2182" w:rsidP="00B25224">
            <w:pPr>
              <w:pStyle w:val="TAL"/>
              <w:rPr>
                <w:sz w:val="16"/>
              </w:rPr>
            </w:pPr>
            <w:r w:rsidRPr="000F2E43">
              <w:rPr>
                <w:sz w:val="16"/>
              </w:rPr>
              <w:t>C3-246169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FEF65" w14:textId="77777777" w:rsidR="009A2182" w:rsidRPr="000F2E43" w:rsidRDefault="009A2182" w:rsidP="00B25224">
            <w:pPr>
              <w:pStyle w:val="TAL"/>
              <w:rPr>
                <w:sz w:val="16"/>
              </w:rPr>
            </w:pPr>
            <w:r w:rsidRPr="000F2E43">
              <w:rPr>
                <w:sz w:val="16"/>
              </w:rPr>
              <w:t>Introduce data burst size marking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FE256" w14:textId="77777777" w:rsidR="009A2182" w:rsidRPr="000F2E43" w:rsidRDefault="009A2182" w:rsidP="00B25224">
            <w:pPr>
              <w:pStyle w:val="TAL"/>
              <w:rPr>
                <w:sz w:val="16"/>
              </w:rPr>
            </w:pPr>
            <w:r w:rsidRPr="000F2E43">
              <w:rPr>
                <w:sz w:val="16"/>
              </w:rPr>
              <w:t>Ericsson, 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AE59E" w14:textId="77777777" w:rsidR="009A2182" w:rsidRPr="000F2E43" w:rsidRDefault="009A2182" w:rsidP="00B25224">
            <w:pPr>
              <w:pStyle w:val="TAL"/>
              <w:rPr>
                <w:sz w:val="16"/>
              </w:rPr>
            </w:pPr>
            <w:r w:rsidRPr="000F2E43">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7B936" w14:textId="77777777" w:rsidR="009A2182" w:rsidRPr="000F2E43" w:rsidRDefault="009A2182" w:rsidP="00B25224">
            <w:pPr>
              <w:pStyle w:val="TAL"/>
              <w:rPr>
                <w:sz w:val="16"/>
              </w:rPr>
            </w:pPr>
            <w:r w:rsidRPr="000F2E43">
              <w:rPr>
                <w:sz w:val="16"/>
              </w:rPr>
              <w:t>888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92C27"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F9E5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A8F6D"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D334C" w14:textId="77777777" w:rsidR="009A2182" w:rsidRPr="000F2E43" w:rsidRDefault="009A2182" w:rsidP="00B25224">
            <w:pPr>
              <w:pStyle w:val="TAL"/>
              <w:rPr>
                <w:sz w:val="16"/>
              </w:rPr>
            </w:pPr>
            <w:r w:rsidRPr="000F2E43">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5B743" w14:textId="77777777" w:rsidR="009A2182" w:rsidRPr="000F2E43" w:rsidRDefault="009A2182" w:rsidP="00B25224">
            <w:pPr>
              <w:pStyle w:val="TAL"/>
              <w:rPr>
                <w:sz w:val="16"/>
              </w:rPr>
            </w:pPr>
            <w:r w:rsidRPr="000F2E43">
              <w:rPr>
                <w:sz w:val="16"/>
              </w:rPr>
              <w:t>agreed</w:t>
            </w:r>
          </w:p>
        </w:tc>
      </w:tr>
      <w:tr w:rsidR="009A2182" w:rsidRPr="000F2E43" w14:paraId="1D0E250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F98E569" w14:textId="77777777" w:rsidR="009A2182" w:rsidRPr="000F2E43" w:rsidRDefault="009A2182" w:rsidP="00B25224">
            <w:pPr>
              <w:pStyle w:val="TAL"/>
              <w:rPr>
                <w:sz w:val="16"/>
              </w:rPr>
            </w:pPr>
            <w:r w:rsidRPr="000F2E43">
              <w:rPr>
                <w:sz w:val="16"/>
              </w:rPr>
              <w:t>C3-246170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5C629" w14:textId="77777777" w:rsidR="009A2182" w:rsidRPr="000F2E43" w:rsidRDefault="009A2182" w:rsidP="00B25224">
            <w:pPr>
              <w:pStyle w:val="TAL"/>
              <w:rPr>
                <w:sz w:val="16"/>
              </w:rPr>
            </w:pPr>
            <w:r w:rsidRPr="000F2E43">
              <w:rPr>
                <w:sz w:val="16"/>
              </w:rPr>
              <w:t>Introduce data burst size marking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FE4A4" w14:textId="77777777" w:rsidR="009A2182" w:rsidRPr="000F2E43" w:rsidRDefault="009A2182" w:rsidP="00B25224">
            <w:pPr>
              <w:pStyle w:val="TAL"/>
              <w:rPr>
                <w:sz w:val="16"/>
              </w:rPr>
            </w:pPr>
            <w:r w:rsidRPr="000F2E43">
              <w:rPr>
                <w:sz w:val="16"/>
              </w:rPr>
              <w:t>Ericsson,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347F0"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B8C72" w14:textId="77777777" w:rsidR="009A2182" w:rsidRPr="000F2E43" w:rsidRDefault="009A2182" w:rsidP="00B25224">
            <w:pPr>
              <w:pStyle w:val="TAL"/>
              <w:rPr>
                <w:sz w:val="16"/>
              </w:rPr>
            </w:pPr>
            <w:r w:rsidRPr="000F2E43">
              <w:rPr>
                <w:sz w:val="16"/>
              </w:rPr>
              <w:t>1433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7A51D"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6301D"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095A3"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96488" w14:textId="77777777" w:rsidR="009A2182" w:rsidRPr="000F2E43" w:rsidRDefault="009A2182" w:rsidP="00B25224">
            <w:pPr>
              <w:pStyle w:val="TAL"/>
              <w:rPr>
                <w:sz w:val="16"/>
              </w:rPr>
            </w:pPr>
            <w:r w:rsidRPr="000F2E43">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298D5" w14:textId="77777777" w:rsidR="009A2182" w:rsidRPr="000F2E43" w:rsidRDefault="009A2182" w:rsidP="00B25224">
            <w:pPr>
              <w:pStyle w:val="TAL"/>
              <w:rPr>
                <w:sz w:val="16"/>
              </w:rPr>
            </w:pPr>
            <w:r w:rsidRPr="000F2E43">
              <w:rPr>
                <w:sz w:val="16"/>
              </w:rPr>
              <w:t>revised</w:t>
            </w:r>
          </w:p>
        </w:tc>
      </w:tr>
      <w:tr w:rsidR="009A2182" w:rsidRPr="000F2E43" w14:paraId="2EAF822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2AE7A7E" w14:textId="77777777" w:rsidR="009A2182" w:rsidRPr="000F2E43" w:rsidRDefault="009A2182" w:rsidP="00B25224">
            <w:pPr>
              <w:pStyle w:val="TAL"/>
              <w:rPr>
                <w:sz w:val="16"/>
              </w:rPr>
            </w:pPr>
            <w:r w:rsidRPr="000F2E43">
              <w:rPr>
                <w:sz w:val="16"/>
              </w:rPr>
              <w:t>C3-246171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E1987" w14:textId="77777777" w:rsidR="009A2182" w:rsidRPr="000F2E43" w:rsidRDefault="009A2182" w:rsidP="00B25224">
            <w:pPr>
              <w:pStyle w:val="TAL"/>
              <w:rPr>
                <w:sz w:val="16"/>
              </w:rPr>
            </w:pPr>
            <w:r w:rsidRPr="000F2E43">
              <w:rPr>
                <w:sz w:val="16"/>
              </w:rPr>
              <w:t>Introduce (S)RTP Multiplexed Media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61D25" w14:textId="77777777" w:rsidR="009A2182" w:rsidRPr="000F2E43" w:rsidRDefault="009A2182" w:rsidP="00B25224">
            <w:pPr>
              <w:pStyle w:val="TAL"/>
              <w:rPr>
                <w:sz w:val="16"/>
              </w:rPr>
            </w:pPr>
            <w:r w:rsidRPr="000F2E43">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8EAC2" w14:textId="77777777" w:rsidR="009A2182" w:rsidRPr="000F2E43" w:rsidRDefault="009A2182" w:rsidP="00B25224">
            <w:pPr>
              <w:pStyle w:val="TAL"/>
              <w:rPr>
                <w:sz w:val="16"/>
              </w:rPr>
            </w:pPr>
            <w:r w:rsidRPr="000F2E43">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2F7E9" w14:textId="77777777" w:rsidR="009A2182" w:rsidRPr="000F2E43" w:rsidRDefault="009A2182" w:rsidP="00B25224">
            <w:pPr>
              <w:pStyle w:val="TAL"/>
              <w:rPr>
                <w:sz w:val="16"/>
              </w:rPr>
            </w:pPr>
            <w:r w:rsidRPr="000F2E43">
              <w:rPr>
                <w:sz w:val="16"/>
              </w:rPr>
              <w:t>889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D5A8B"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7697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64535"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A04EF" w14:textId="77777777" w:rsidR="009A2182" w:rsidRPr="000F2E43" w:rsidRDefault="009A2182" w:rsidP="00B25224">
            <w:pPr>
              <w:pStyle w:val="TAL"/>
              <w:rPr>
                <w:sz w:val="16"/>
              </w:rPr>
            </w:pPr>
            <w:r w:rsidRPr="000F2E43">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BEFE8" w14:textId="77777777" w:rsidR="009A2182" w:rsidRPr="000F2E43" w:rsidRDefault="009A2182" w:rsidP="00B25224">
            <w:pPr>
              <w:pStyle w:val="TAL"/>
              <w:rPr>
                <w:sz w:val="16"/>
              </w:rPr>
            </w:pPr>
            <w:r w:rsidRPr="000F2E43">
              <w:rPr>
                <w:sz w:val="16"/>
              </w:rPr>
              <w:t>revised</w:t>
            </w:r>
          </w:p>
        </w:tc>
      </w:tr>
      <w:tr w:rsidR="009A2182" w:rsidRPr="000F2E43" w14:paraId="2DA5A9E4"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E20121E" w14:textId="77777777" w:rsidR="009A2182" w:rsidRPr="000F2E43" w:rsidRDefault="009A2182" w:rsidP="00B25224">
            <w:pPr>
              <w:pStyle w:val="TAL"/>
              <w:rPr>
                <w:sz w:val="16"/>
              </w:rPr>
            </w:pPr>
            <w:r w:rsidRPr="000F2E43">
              <w:rPr>
                <w:sz w:val="16"/>
              </w:rPr>
              <w:t>C3-246172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3D27A" w14:textId="77777777" w:rsidR="009A2182" w:rsidRPr="000F2E43" w:rsidRDefault="009A2182" w:rsidP="00B25224">
            <w:pPr>
              <w:pStyle w:val="TAL"/>
              <w:rPr>
                <w:sz w:val="16"/>
              </w:rPr>
            </w:pPr>
            <w:r w:rsidRPr="000F2E43">
              <w:rPr>
                <w:sz w:val="16"/>
              </w:rPr>
              <w:t>Introduce (S)RTP Multiplexed Media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E7A65" w14:textId="77777777" w:rsidR="009A2182" w:rsidRPr="000F2E43" w:rsidRDefault="009A2182" w:rsidP="00B25224">
            <w:pPr>
              <w:pStyle w:val="TAL"/>
              <w:rPr>
                <w:sz w:val="16"/>
              </w:rPr>
            </w:pPr>
            <w:r w:rsidRPr="000F2E43">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A59FE" w14:textId="77777777" w:rsidR="009A2182" w:rsidRPr="000F2E43" w:rsidRDefault="009A2182" w:rsidP="00B25224">
            <w:pPr>
              <w:pStyle w:val="TAL"/>
              <w:rPr>
                <w:sz w:val="16"/>
              </w:rPr>
            </w:pPr>
            <w:r w:rsidRPr="000F2E43">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B554A" w14:textId="77777777" w:rsidR="009A2182" w:rsidRPr="000F2E43" w:rsidRDefault="009A2182" w:rsidP="00B25224">
            <w:pPr>
              <w:pStyle w:val="TAL"/>
              <w:rPr>
                <w:sz w:val="16"/>
              </w:rPr>
            </w:pPr>
            <w:r w:rsidRPr="000F2E43">
              <w:rPr>
                <w:sz w:val="16"/>
              </w:rPr>
              <w:t>1290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3E6ED"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EF34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7DB43"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3658B" w14:textId="77777777" w:rsidR="009A2182" w:rsidRPr="000F2E43" w:rsidRDefault="009A2182" w:rsidP="00B25224">
            <w:pPr>
              <w:pStyle w:val="TAL"/>
              <w:rPr>
                <w:sz w:val="16"/>
              </w:rPr>
            </w:pPr>
            <w:r w:rsidRPr="000F2E43">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B54EC" w14:textId="77777777" w:rsidR="009A2182" w:rsidRPr="000F2E43" w:rsidRDefault="009A2182" w:rsidP="00B25224">
            <w:pPr>
              <w:pStyle w:val="TAL"/>
              <w:rPr>
                <w:sz w:val="16"/>
              </w:rPr>
            </w:pPr>
            <w:r w:rsidRPr="000F2E43">
              <w:rPr>
                <w:sz w:val="16"/>
              </w:rPr>
              <w:t>revised</w:t>
            </w:r>
          </w:p>
        </w:tc>
      </w:tr>
      <w:tr w:rsidR="009A2182" w:rsidRPr="000F2E43" w14:paraId="7C623788"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7736698" w14:textId="77777777" w:rsidR="009A2182" w:rsidRPr="000F2E43" w:rsidRDefault="009A2182" w:rsidP="00B25224">
            <w:pPr>
              <w:pStyle w:val="TAL"/>
              <w:rPr>
                <w:sz w:val="16"/>
              </w:rPr>
            </w:pPr>
            <w:r w:rsidRPr="000F2E43">
              <w:rPr>
                <w:sz w:val="16"/>
              </w:rPr>
              <w:t>C3-246173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3BC19" w14:textId="77777777" w:rsidR="009A2182" w:rsidRPr="000F2E43" w:rsidRDefault="009A2182" w:rsidP="00B25224">
            <w:pPr>
              <w:pStyle w:val="TAL"/>
              <w:rPr>
                <w:sz w:val="16"/>
              </w:rPr>
            </w:pPr>
            <w:r w:rsidRPr="000F2E43">
              <w:rPr>
                <w:sz w:val="16"/>
              </w:rPr>
              <w:t>Introduce (S)RTP Multiplexed Media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3CD9F" w14:textId="77777777" w:rsidR="009A2182" w:rsidRPr="000F2E43" w:rsidRDefault="009A2182" w:rsidP="00B25224">
            <w:pPr>
              <w:pStyle w:val="TAL"/>
              <w:rPr>
                <w:sz w:val="16"/>
              </w:rPr>
            </w:pPr>
            <w:r w:rsidRPr="000F2E43">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40BA0"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EE22C" w14:textId="77777777" w:rsidR="009A2182" w:rsidRPr="000F2E43" w:rsidRDefault="009A2182" w:rsidP="00B25224">
            <w:pPr>
              <w:pStyle w:val="TAL"/>
              <w:rPr>
                <w:sz w:val="16"/>
              </w:rPr>
            </w:pPr>
            <w:r w:rsidRPr="000F2E43">
              <w:rPr>
                <w:sz w:val="16"/>
              </w:rPr>
              <w:t>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7A54C"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D435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DBF5E"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353A9" w14:textId="77777777" w:rsidR="009A2182" w:rsidRPr="000F2E43" w:rsidRDefault="009A2182" w:rsidP="00B25224">
            <w:pPr>
              <w:pStyle w:val="TAL"/>
              <w:rPr>
                <w:sz w:val="16"/>
              </w:rPr>
            </w:pPr>
            <w:r w:rsidRPr="000F2E43">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D646B" w14:textId="77777777" w:rsidR="009A2182" w:rsidRPr="000F2E43" w:rsidRDefault="009A2182" w:rsidP="00B25224">
            <w:pPr>
              <w:pStyle w:val="TAL"/>
              <w:rPr>
                <w:sz w:val="16"/>
              </w:rPr>
            </w:pPr>
            <w:r w:rsidRPr="000F2E43">
              <w:rPr>
                <w:sz w:val="16"/>
              </w:rPr>
              <w:t>revised</w:t>
            </w:r>
          </w:p>
        </w:tc>
      </w:tr>
      <w:tr w:rsidR="009A2182" w:rsidRPr="000F2E43" w14:paraId="503DE8B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EF9545D" w14:textId="77777777" w:rsidR="009A2182" w:rsidRPr="000F2E43" w:rsidRDefault="009A2182" w:rsidP="00B25224">
            <w:pPr>
              <w:pStyle w:val="TAL"/>
              <w:rPr>
                <w:sz w:val="16"/>
              </w:rPr>
            </w:pPr>
            <w:r w:rsidRPr="000F2E43">
              <w:rPr>
                <w:sz w:val="16"/>
              </w:rPr>
              <w:t>C3-246174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66CA6" w14:textId="77777777" w:rsidR="009A2182" w:rsidRPr="000F2E43" w:rsidRDefault="009A2182" w:rsidP="00B25224">
            <w:pPr>
              <w:pStyle w:val="TAL"/>
              <w:rPr>
                <w:sz w:val="16"/>
              </w:rPr>
            </w:pPr>
            <w:r w:rsidRPr="000F2E43">
              <w:rPr>
                <w:sz w:val="16"/>
              </w:rPr>
              <w:t>ECS service provisioning information – Location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2CF42" w14:textId="77777777" w:rsidR="009A2182" w:rsidRPr="000F2E43" w:rsidRDefault="009A2182" w:rsidP="00B25224">
            <w:pPr>
              <w:pStyle w:val="TAL"/>
              <w:rPr>
                <w:sz w:val="16"/>
              </w:rPr>
            </w:pPr>
            <w:r w:rsidRPr="000F2E43">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5DE3C"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B73AC" w14:textId="77777777" w:rsidR="009A2182" w:rsidRPr="000F2E43" w:rsidRDefault="009A2182" w:rsidP="00B25224">
            <w:pPr>
              <w:pStyle w:val="TAL"/>
              <w:rPr>
                <w:sz w:val="16"/>
              </w:rPr>
            </w:pPr>
            <w:r w:rsidRPr="000F2E43">
              <w:rPr>
                <w:sz w:val="16"/>
              </w:rPr>
              <w:t>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15916"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38565"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15CD1"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291B1" w14:textId="77777777" w:rsidR="009A2182" w:rsidRPr="000F2E43" w:rsidRDefault="009A2182" w:rsidP="00B25224">
            <w:pPr>
              <w:pStyle w:val="TAL"/>
              <w:rPr>
                <w:sz w:val="16"/>
              </w:rPr>
            </w:pPr>
            <w:r w:rsidRPr="000F2E43">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C3659" w14:textId="77777777" w:rsidR="009A2182" w:rsidRPr="000F2E43" w:rsidRDefault="009A2182" w:rsidP="00B25224">
            <w:pPr>
              <w:pStyle w:val="TAL"/>
              <w:rPr>
                <w:sz w:val="16"/>
              </w:rPr>
            </w:pPr>
            <w:r w:rsidRPr="000F2E43">
              <w:rPr>
                <w:sz w:val="16"/>
              </w:rPr>
              <w:t>revised</w:t>
            </w:r>
          </w:p>
        </w:tc>
      </w:tr>
      <w:tr w:rsidR="009A2182" w:rsidRPr="000F2E43" w14:paraId="46026F0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214D1F2" w14:textId="77777777" w:rsidR="009A2182" w:rsidRPr="000F2E43" w:rsidRDefault="009A2182" w:rsidP="00B25224">
            <w:pPr>
              <w:pStyle w:val="TAL"/>
              <w:rPr>
                <w:sz w:val="16"/>
              </w:rPr>
            </w:pPr>
            <w:r w:rsidRPr="000F2E43">
              <w:rPr>
                <w:sz w:val="16"/>
              </w:rPr>
              <w:t>C3-246175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73697" w14:textId="77777777" w:rsidR="009A2182" w:rsidRPr="000F2E43" w:rsidRDefault="009A2182" w:rsidP="00B25224">
            <w:pPr>
              <w:pStyle w:val="TAL"/>
              <w:rPr>
                <w:sz w:val="16"/>
              </w:rPr>
            </w:pPr>
            <w:r w:rsidRPr="000F2E43">
              <w:rPr>
                <w:sz w:val="16"/>
              </w:rPr>
              <w:t>ECS service provisioning information – Resolve Editor 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5F422" w14:textId="77777777" w:rsidR="009A2182" w:rsidRPr="000F2E43" w:rsidRDefault="009A2182" w:rsidP="00B25224">
            <w:pPr>
              <w:pStyle w:val="TAL"/>
              <w:rPr>
                <w:sz w:val="16"/>
              </w:rPr>
            </w:pPr>
            <w:r w:rsidRPr="000F2E43">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37573"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D7FFC" w14:textId="77777777" w:rsidR="009A2182" w:rsidRPr="000F2E43" w:rsidRDefault="009A2182" w:rsidP="00B25224">
            <w:pPr>
              <w:pStyle w:val="TAL"/>
              <w:rPr>
                <w:sz w:val="16"/>
              </w:rPr>
            </w:pPr>
            <w:r w:rsidRPr="000F2E43">
              <w:rPr>
                <w:sz w:val="16"/>
              </w:rPr>
              <w:t>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3E420"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389F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FFF74"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7C642" w14:textId="77777777" w:rsidR="009A2182" w:rsidRPr="000F2E43" w:rsidRDefault="009A2182" w:rsidP="00B25224">
            <w:pPr>
              <w:pStyle w:val="TAL"/>
              <w:rPr>
                <w:sz w:val="16"/>
              </w:rPr>
            </w:pPr>
            <w:r w:rsidRPr="000F2E43">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D7F89" w14:textId="77777777" w:rsidR="009A2182" w:rsidRPr="000F2E43" w:rsidRDefault="009A2182" w:rsidP="00B25224">
            <w:pPr>
              <w:pStyle w:val="TAL"/>
              <w:rPr>
                <w:sz w:val="16"/>
              </w:rPr>
            </w:pPr>
            <w:r w:rsidRPr="000F2E43">
              <w:rPr>
                <w:sz w:val="16"/>
              </w:rPr>
              <w:t>merged</w:t>
            </w:r>
          </w:p>
        </w:tc>
      </w:tr>
      <w:tr w:rsidR="009A2182" w:rsidRPr="000F2E43" w14:paraId="089A568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66A4B96" w14:textId="77777777" w:rsidR="009A2182" w:rsidRPr="000F2E43" w:rsidRDefault="009A2182" w:rsidP="00B25224">
            <w:pPr>
              <w:pStyle w:val="TAL"/>
              <w:rPr>
                <w:sz w:val="16"/>
              </w:rPr>
            </w:pPr>
            <w:r w:rsidRPr="000F2E43">
              <w:rPr>
                <w:sz w:val="16"/>
              </w:rPr>
              <w:t>C3-246176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2B6DA" w14:textId="77777777" w:rsidR="009A2182" w:rsidRPr="000F2E43" w:rsidRDefault="009A2182" w:rsidP="00B25224">
            <w:pPr>
              <w:pStyle w:val="TAL"/>
              <w:rPr>
                <w:sz w:val="16"/>
              </w:rPr>
            </w:pPr>
            <w:r w:rsidRPr="000F2E43">
              <w:rPr>
                <w:sz w:val="16"/>
              </w:rPr>
              <w:t>Introduce (S)RTP Multiplexed Media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D7841" w14:textId="77777777" w:rsidR="009A2182" w:rsidRPr="000F2E43" w:rsidRDefault="009A2182" w:rsidP="00B25224">
            <w:pPr>
              <w:pStyle w:val="TAL"/>
              <w:rPr>
                <w:sz w:val="16"/>
              </w:rPr>
            </w:pPr>
            <w:r w:rsidRPr="000F2E43">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B0BC9"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0045F" w14:textId="77777777" w:rsidR="009A2182" w:rsidRPr="000F2E43" w:rsidRDefault="009A2182" w:rsidP="00B25224">
            <w:pPr>
              <w:pStyle w:val="TAL"/>
              <w:rPr>
                <w:sz w:val="16"/>
              </w:rPr>
            </w:pPr>
            <w:r w:rsidRPr="000F2E43">
              <w:rPr>
                <w:sz w:val="16"/>
              </w:rPr>
              <w:t>1434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48EFF"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EA85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D44C3"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3ABED" w14:textId="77777777" w:rsidR="009A2182" w:rsidRPr="000F2E43" w:rsidRDefault="009A2182" w:rsidP="00B25224">
            <w:pPr>
              <w:pStyle w:val="TAL"/>
              <w:rPr>
                <w:sz w:val="16"/>
              </w:rPr>
            </w:pPr>
            <w:r w:rsidRPr="000F2E43">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7A10E" w14:textId="77777777" w:rsidR="009A2182" w:rsidRPr="000F2E43" w:rsidRDefault="009A2182" w:rsidP="00B25224">
            <w:pPr>
              <w:pStyle w:val="TAL"/>
              <w:rPr>
                <w:sz w:val="16"/>
              </w:rPr>
            </w:pPr>
            <w:r w:rsidRPr="000F2E43">
              <w:rPr>
                <w:sz w:val="16"/>
              </w:rPr>
              <w:t>revised</w:t>
            </w:r>
          </w:p>
        </w:tc>
      </w:tr>
      <w:tr w:rsidR="009A2182" w:rsidRPr="000F2E43" w14:paraId="548238E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3F6349D" w14:textId="77777777" w:rsidR="009A2182" w:rsidRPr="000F2E43" w:rsidRDefault="009A2182" w:rsidP="00B25224">
            <w:pPr>
              <w:pStyle w:val="TAL"/>
              <w:rPr>
                <w:sz w:val="16"/>
              </w:rPr>
            </w:pPr>
            <w:r w:rsidRPr="000F2E43">
              <w:rPr>
                <w:sz w:val="16"/>
              </w:rPr>
              <w:t>C3-246177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D2E06" w14:textId="77777777" w:rsidR="009A2182" w:rsidRPr="000F2E43" w:rsidRDefault="009A2182" w:rsidP="00B25224">
            <w:pPr>
              <w:pStyle w:val="TAL"/>
              <w:rPr>
                <w:sz w:val="16"/>
              </w:rPr>
            </w:pPr>
            <w:r w:rsidRPr="000F2E43">
              <w:rPr>
                <w:sz w:val="16"/>
              </w:rPr>
              <w:t xml:space="preserve">Corrections on data type name for </w:t>
            </w:r>
            <w:proofErr w:type="spellStart"/>
            <w:r w:rsidRPr="000F2E43">
              <w:rPr>
                <w:sz w:val="16"/>
              </w:rPr>
              <w:t>Nnwdaf_AnalyticsInfo</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B5E7E"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4D819"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30622" w14:textId="77777777" w:rsidR="009A2182" w:rsidRPr="000F2E43" w:rsidRDefault="009A2182" w:rsidP="00B25224">
            <w:pPr>
              <w:pStyle w:val="TAL"/>
              <w:rPr>
                <w:sz w:val="16"/>
              </w:rPr>
            </w:pPr>
            <w:r w:rsidRPr="000F2E43">
              <w:rPr>
                <w:sz w:val="16"/>
              </w:rPr>
              <w:t>980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F1208"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381EA"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BD302"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AEE3D" w14:textId="77777777" w:rsidR="009A2182" w:rsidRPr="000F2E43" w:rsidRDefault="009A2182" w:rsidP="00B25224">
            <w:pPr>
              <w:pStyle w:val="TAL"/>
              <w:rPr>
                <w:sz w:val="16"/>
              </w:rPr>
            </w:pPr>
            <w:r w:rsidRPr="000F2E43">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24D09" w14:textId="77777777" w:rsidR="009A2182" w:rsidRPr="000F2E43" w:rsidRDefault="009A2182" w:rsidP="00B25224">
            <w:pPr>
              <w:pStyle w:val="TAL"/>
              <w:rPr>
                <w:sz w:val="16"/>
              </w:rPr>
            </w:pPr>
            <w:r w:rsidRPr="000F2E43">
              <w:rPr>
                <w:sz w:val="16"/>
              </w:rPr>
              <w:t>agreed</w:t>
            </w:r>
          </w:p>
        </w:tc>
      </w:tr>
      <w:tr w:rsidR="009A2182" w:rsidRPr="000F2E43" w14:paraId="66B12A88"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2CE89E2" w14:textId="77777777" w:rsidR="009A2182" w:rsidRPr="000F2E43" w:rsidRDefault="009A2182" w:rsidP="00B25224">
            <w:pPr>
              <w:pStyle w:val="TAL"/>
              <w:rPr>
                <w:sz w:val="16"/>
              </w:rPr>
            </w:pPr>
            <w:r w:rsidRPr="000F2E43">
              <w:rPr>
                <w:sz w:val="16"/>
              </w:rPr>
              <w:t>C3-246178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C55E7" w14:textId="77777777" w:rsidR="009A2182" w:rsidRPr="000F2E43" w:rsidRDefault="009A2182" w:rsidP="00B25224">
            <w:pPr>
              <w:pStyle w:val="TAL"/>
              <w:rPr>
                <w:sz w:val="16"/>
              </w:rPr>
            </w:pPr>
            <w:r w:rsidRPr="000F2E43">
              <w:rPr>
                <w:sz w:val="16"/>
              </w:rPr>
              <w:t xml:space="preserve">Corrections on data type name for </w:t>
            </w:r>
            <w:proofErr w:type="spellStart"/>
            <w:r w:rsidRPr="000F2E43">
              <w:rPr>
                <w:sz w:val="16"/>
              </w:rPr>
              <w:t>Nnwdaf_AnalyticsInfo</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85E99"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21210"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BBAAB" w14:textId="77777777" w:rsidR="009A2182" w:rsidRPr="000F2E43" w:rsidRDefault="009A2182" w:rsidP="00B25224">
            <w:pPr>
              <w:pStyle w:val="TAL"/>
              <w:rPr>
                <w:sz w:val="16"/>
              </w:rPr>
            </w:pPr>
            <w:r w:rsidRPr="000F2E43">
              <w:rPr>
                <w:sz w:val="16"/>
              </w:rPr>
              <w:t>981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4F735"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C71DD"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8FB4E" w14:textId="77777777" w:rsidR="009A2182" w:rsidRPr="000F2E43" w:rsidRDefault="009A2182" w:rsidP="00B25224">
            <w:pPr>
              <w:pStyle w:val="TAL"/>
              <w:rPr>
                <w:sz w:val="16"/>
              </w:rPr>
            </w:pPr>
            <w:r w:rsidRPr="000F2E43">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DDF3E" w14:textId="77777777" w:rsidR="009A2182" w:rsidRPr="000F2E43" w:rsidRDefault="009A2182" w:rsidP="00B25224">
            <w:pPr>
              <w:pStyle w:val="TAL"/>
              <w:rPr>
                <w:sz w:val="16"/>
              </w:rPr>
            </w:pPr>
            <w:r w:rsidRPr="000F2E43">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A0366" w14:textId="77777777" w:rsidR="009A2182" w:rsidRPr="000F2E43" w:rsidRDefault="009A2182" w:rsidP="00B25224">
            <w:pPr>
              <w:pStyle w:val="TAL"/>
              <w:rPr>
                <w:sz w:val="16"/>
              </w:rPr>
            </w:pPr>
            <w:r w:rsidRPr="000F2E43">
              <w:rPr>
                <w:sz w:val="16"/>
              </w:rPr>
              <w:t>agreed</w:t>
            </w:r>
          </w:p>
        </w:tc>
      </w:tr>
      <w:tr w:rsidR="009A2182" w:rsidRPr="000F2E43" w14:paraId="691F5630"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5B99260" w14:textId="77777777" w:rsidR="009A2182" w:rsidRPr="000F2E43" w:rsidRDefault="009A2182" w:rsidP="00B25224">
            <w:pPr>
              <w:pStyle w:val="TAL"/>
              <w:rPr>
                <w:sz w:val="16"/>
              </w:rPr>
            </w:pPr>
            <w:r w:rsidRPr="000F2E43">
              <w:rPr>
                <w:sz w:val="16"/>
              </w:rPr>
              <w:t>C3-246179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14717" w14:textId="77777777" w:rsidR="009A2182" w:rsidRPr="000F2E43" w:rsidRDefault="009A2182" w:rsidP="00B25224">
            <w:pPr>
              <w:pStyle w:val="TAL"/>
              <w:rPr>
                <w:sz w:val="16"/>
              </w:rPr>
            </w:pPr>
            <w:r w:rsidRPr="000F2E43">
              <w:rPr>
                <w:sz w:val="16"/>
              </w:rPr>
              <w:t>Corrections on the attribute names and data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10B82"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33F03"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52631" w14:textId="77777777" w:rsidR="009A2182" w:rsidRPr="000F2E43" w:rsidRDefault="009A2182" w:rsidP="00B25224">
            <w:pPr>
              <w:pStyle w:val="TAL"/>
              <w:rPr>
                <w:sz w:val="16"/>
              </w:rPr>
            </w:pPr>
            <w:r w:rsidRPr="000F2E43">
              <w:rPr>
                <w:sz w:val="16"/>
              </w:rPr>
              <w:t>1435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6DFF2"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A1EF4"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260E3"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BD42F" w14:textId="77777777" w:rsidR="009A2182" w:rsidRPr="000F2E43" w:rsidRDefault="009A2182" w:rsidP="00B25224">
            <w:pPr>
              <w:pStyle w:val="TAL"/>
              <w:rPr>
                <w:sz w:val="16"/>
              </w:rPr>
            </w:pPr>
            <w:r w:rsidRPr="000F2E43">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7E23E" w14:textId="77777777" w:rsidR="009A2182" w:rsidRPr="000F2E43" w:rsidRDefault="009A2182" w:rsidP="00B25224">
            <w:pPr>
              <w:pStyle w:val="TAL"/>
              <w:rPr>
                <w:sz w:val="16"/>
              </w:rPr>
            </w:pPr>
            <w:r w:rsidRPr="000F2E43">
              <w:rPr>
                <w:sz w:val="16"/>
              </w:rPr>
              <w:t>agreed</w:t>
            </w:r>
          </w:p>
        </w:tc>
      </w:tr>
      <w:tr w:rsidR="009A2182" w:rsidRPr="000F2E43" w14:paraId="3C0270C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23A5E54" w14:textId="77777777" w:rsidR="009A2182" w:rsidRPr="000F2E43" w:rsidRDefault="009A2182" w:rsidP="00B25224">
            <w:pPr>
              <w:pStyle w:val="TAL"/>
              <w:rPr>
                <w:sz w:val="16"/>
              </w:rPr>
            </w:pPr>
            <w:r w:rsidRPr="000F2E43">
              <w:rPr>
                <w:sz w:val="16"/>
              </w:rPr>
              <w:t>C3-246180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1B620" w14:textId="77777777" w:rsidR="009A2182" w:rsidRPr="000F2E43" w:rsidRDefault="009A2182" w:rsidP="00B25224">
            <w:pPr>
              <w:pStyle w:val="TAL"/>
              <w:rPr>
                <w:sz w:val="16"/>
              </w:rPr>
            </w:pPr>
            <w:r w:rsidRPr="000F2E43">
              <w:rPr>
                <w:sz w:val="16"/>
              </w:rPr>
              <w:t>Corrections on the attribute names and data types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4BBF9"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C0AD5"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8833D" w14:textId="77777777" w:rsidR="009A2182" w:rsidRPr="000F2E43" w:rsidRDefault="009A2182" w:rsidP="00B25224">
            <w:pPr>
              <w:pStyle w:val="TAL"/>
              <w:rPr>
                <w:sz w:val="16"/>
              </w:rPr>
            </w:pPr>
            <w:r w:rsidRPr="000F2E43">
              <w:rPr>
                <w:sz w:val="16"/>
              </w:rPr>
              <w:t>1436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FB0B9"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B82E5"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9754A" w14:textId="77777777" w:rsidR="009A2182" w:rsidRPr="000F2E43" w:rsidRDefault="009A2182" w:rsidP="00B25224">
            <w:pPr>
              <w:pStyle w:val="TAL"/>
              <w:rPr>
                <w:sz w:val="16"/>
              </w:rPr>
            </w:pPr>
            <w:r w:rsidRPr="000F2E43">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57984" w14:textId="77777777" w:rsidR="009A2182" w:rsidRPr="000F2E43" w:rsidRDefault="009A2182" w:rsidP="00B25224">
            <w:pPr>
              <w:pStyle w:val="TAL"/>
              <w:rPr>
                <w:sz w:val="16"/>
              </w:rPr>
            </w:pPr>
            <w:r w:rsidRPr="000F2E43">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38A6E" w14:textId="77777777" w:rsidR="009A2182" w:rsidRPr="000F2E43" w:rsidRDefault="009A2182" w:rsidP="00B25224">
            <w:pPr>
              <w:pStyle w:val="TAL"/>
              <w:rPr>
                <w:sz w:val="16"/>
              </w:rPr>
            </w:pPr>
            <w:r w:rsidRPr="000F2E43">
              <w:rPr>
                <w:sz w:val="16"/>
              </w:rPr>
              <w:t>agreed</w:t>
            </w:r>
          </w:p>
        </w:tc>
      </w:tr>
      <w:tr w:rsidR="009A2182" w:rsidRPr="000F2E43" w14:paraId="1B04CFA4"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4AC914D" w14:textId="77777777" w:rsidR="009A2182" w:rsidRPr="000F2E43" w:rsidRDefault="009A2182" w:rsidP="00B25224">
            <w:pPr>
              <w:pStyle w:val="TAL"/>
              <w:rPr>
                <w:sz w:val="16"/>
              </w:rPr>
            </w:pPr>
            <w:r w:rsidRPr="000F2E43">
              <w:rPr>
                <w:sz w:val="16"/>
              </w:rPr>
              <w:t>C3-246181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F141C" w14:textId="77777777" w:rsidR="009A2182" w:rsidRPr="000F2E43" w:rsidRDefault="009A2182" w:rsidP="00B25224">
            <w:pPr>
              <w:pStyle w:val="TAL"/>
              <w:rPr>
                <w:sz w:val="16"/>
              </w:rPr>
            </w:pPr>
            <w:r w:rsidRPr="000F2E43">
              <w:rPr>
                <w:sz w:val="16"/>
              </w:rPr>
              <w:t>Corrections on the attribute names for ML model 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3478C"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C8360"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8D896" w14:textId="77777777" w:rsidR="009A2182" w:rsidRPr="000F2E43" w:rsidRDefault="009A2182" w:rsidP="00B25224">
            <w:pPr>
              <w:pStyle w:val="TAL"/>
              <w:rPr>
                <w:sz w:val="16"/>
              </w:rPr>
            </w:pPr>
            <w:r w:rsidRPr="000F2E43">
              <w:rPr>
                <w:sz w:val="16"/>
              </w:rPr>
              <w:t>982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9BCBE"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AC574"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5B381"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436D3" w14:textId="77777777" w:rsidR="009A2182" w:rsidRPr="000F2E43" w:rsidRDefault="009A2182" w:rsidP="00B25224">
            <w:pPr>
              <w:pStyle w:val="TAL"/>
              <w:rPr>
                <w:sz w:val="16"/>
              </w:rPr>
            </w:pPr>
            <w:r w:rsidRPr="000F2E43">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82A1F" w14:textId="77777777" w:rsidR="009A2182" w:rsidRPr="000F2E43" w:rsidRDefault="009A2182" w:rsidP="00B25224">
            <w:pPr>
              <w:pStyle w:val="TAL"/>
              <w:rPr>
                <w:sz w:val="16"/>
              </w:rPr>
            </w:pPr>
            <w:r w:rsidRPr="000F2E43">
              <w:rPr>
                <w:sz w:val="16"/>
              </w:rPr>
              <w:t>not pursued</w:t>
            </w:r>
          </w:p>
        </w:tc>
      </w:tr>
      <w:tr w:rsidR="009A2182" w:rsidRPr="000F2E43" w14:paraId="1CA0628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29E7B1B" w14:textId="77777777" w:rsidR="009A2182" w:rsidRPr="000F2E43" w:rsidRDefault="009A2182" w:rsidP="00B25224">
            <w:pPr>
              <w:pStyle w:val="TAL"/>
              <w:rPr>
                <w:sz w:val="16"/>
              </w:rPr>
            </w:pPr>
            <w:r w:rsidRPr="000F2E43">
              <w:rPr>
                <w:sz w:val="16"/>
              </w:rPr>
              <w:t>C3-246182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57AF3" w14:textId="77777777" w:rsidR="009A2182" w:rsidRPr="000F2E43" w:rsidRDefault="009A2182" w:rsidP="00B25224">
            <w:pPr>
              <w:pStyle w:val="TAL"/>
              <w:rPr>
                <w:sz w:val="16"/>
              </w:rPr>
            </w:pPr>
            <w:r w:rsidRPr="000F2E43">
              <w:rPr>
                <w:sz w:val="16"/>
              </w:rPr>
              <w:t>Corrections on the attribute names for ML model 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A8255"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6F0B6"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D5D4C" w14:textId="77777777" w:rsidR="009A2182" w:rsidRPr="000F2E43" w:rsidRDefault="009A2182" w:rsidP="00B25224">
            <w:pPr>
              <w:pStyle w:val="TAL"/>
              <w:rPr>
                <w:sz w:val="16"/>
              </w:rPr>
            </w:pPr>
            <w:r w:rsidRPr="000F2E43">
              <w:rPr>
                <w:sz w:val="16"/>
              </w:rPr>
              <w:t>983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0E4A8"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0D5C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5F779" w14:textId="77777777" w:rsidR="009A2182" w:rsidRPr="000F2E43" w:rsidRDefault="009A2182" w:rsidP="00B25224">
            <w:pPr>
              <w:pStyle w:val="TAL"/>
              <w:rPr>
                <w:sz w:val="16"/>
              </w:rPr>
            </w:pPr>
            <w:r w:rsidRPr="000F2E43">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3E866" w14:textId="77777777" w:rsidR="009A2182" w:rsidRPr="000F2E43" w:rsidRDefault="009A2182" w:rsidP="00B25224">
            <w:pPr>
              <w:pStyle w:val="TAL"/>
              <w:rPr>
                <w:sz w:val="16"/>
              </w:rPr>
            </w:pPr>
            <w:r w:rsidRPr="000F2E43">
              <w:rPr>
                <w:sz w:val="16"/>
              </w:rPr>
              <w:t>eNA_Ph3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76C3F" w14:textId="77777777" w:rsidR="009A2182" w:rsidRPr="000F2E43" w:rsidRDefault="009A2182" w:rsidP="00B25224">
            <w:pPr>
              <w:pStyle w:val="TAL"/>
              <w:rPr>
                <w:sz w:val="16"/>
              </w:rPr>
            </w:pPr>
            <w:r w:rsidRPr="000F2E43">
              <w:rPr>
                <w:sz w:val="16"/>
              </w:rPr>
              <w:t>revised</w:t>
            </w:r>
          </w:p>
        </w:tc>
      </w:tr>
      <w:tr w:rsidR="009A2182" w:rsidRPr="000F2E43" w14:paraId="693DD248"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FF0FDB5" w14:textId="77777777" w:rsidR="009A2182" w:rsidRPr="000F2E43" w:rsidRDefault="009A2182" w:rsidP="00B25224">
            <w:pPr>
              <w:pStyle w:val="TAL"/>
              <w:rPr>
                <w:sz w:val="16"/>
              </w:rPr>
            </w:pPr>
            <w:r w:rsidRPr="000F2E43">
              <w:rPr>
                <w:sz w:val="16"/>
              </w:rPr>
              <w:t>C3-246183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1DDB8" w14:textId="77777777" w:rsidR="009A2182" w:rsidRPr="000F2E43" w:rsidRDefault="009A2182" w:rsidP="00B25224">
            <w:pPr>
              <w:pStyle w:val="TAL"/>
              <w:rPr>
                <w:sz w:val="16"/>
              </w:rPr>
            </w:pPr>
            <w:r w:rsidRPr="000F2E43">
              <w:rPr>
                <w:sz w:val="16"/>
              </w:rPr>
              <w:t>Clarifications and miscellaneous corrections on NWDAF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3DB4C"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0CB66"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7EB42" w14:textId="77777777" w:rsidR="009A2182" w:rsidRPr="000F2E43" w:rsidRDefault="009A2182" w:rsidP="00B25224">
            <w:pPr>
              <w:pStyle w:val="TAL"/>
              <w:rPr>
                <w:sz w:val="16"/>
              </w:rPr>
            </w:pPr>
            <w:r w:rsidRPr="000F2E43">
              <w:rPr>
                <w:sz w:val="16"/>
              </w:rPr>
              <w:t>984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92FB2"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7AF15"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4964A"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670AB"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D3D83" w14:textId="77777777" w:rsidR="009A2182" w:rsidRPr="000F2E43" w:rsidRDefault="009A2182" w:rsidP="00B25224">
            <w:pPr>
              <w:pStyle w:val="TAL"/>
              <w:rPr>
                <w:sz w:val="16"/>
              </w:rPr>
            </w:pPr>
            <w:r w:rsidRPr="000F2E43">
              <w:rPr>
                <w:sz w:val="16"/>
              </w:rPr>
              <w:t>revised</w:t>
            </w:r>
          </w:p>
        </w:tc>
      </w:tr>
      <w:tr w:rsidR="009A2182" w:rsidRPr="000F2E43" w14:paraId="0ABF4D5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3B91290" w14:textId="77777777" w:rsidR="009A2182" w:rsidRPr="000F2E43" w:rsidRDefault="009A2182" w:rsidP="00B25224">
            <w:pPr>
              <w:pStyle w:val="TAL"/>
              <w:rPr>
                <w:sz w:val="16"/>
              </w:rPr>
            </w:pPr>
            <w:r w:rsidRPr="000F2E43">
              <w:rPr>
                <w:sz w:val="16"/>
              </w:rPr>
              <w:t>C3-246184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9E232" w14:textId="77777777" w:rsidR="009A2182" w:rsidRPr="000F2E43" w:rsidRDefault="009A2182" w:rsidP="00B25224">
            <w:pPr>
              <w:pStyle w:val="TAL"/>
              <w:rPr>
                <w:sz w:val="16"/>
              </w:rPr>
            </w:pPr>
            <w:r w:rsidRPr="000F2E43">
              <w:rPr>
                <w:sz w:val="16"/>
              </w:rPr>
              <w:t>Clarifications for the presence condition of the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787BC"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EFC9B"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DA0D2" w14:textId="77777777" w:rsidR="009A2182" w:rsidRPr="000F2E43" w:rsidRDefault="009A2182" w:rsidP="00B25224">
            <w:pPr>
              <w:pStyle w:val="TAL"/>
              <w:rPr>
                <w:sz w:val="16"/>
              </w:rPr>
            </w:pPr>
            <w:r w:rsidRPr="000F2E43">
              <w:rPr>
                <w:sz w:val="16"/>
              </w:rPr>
              <w:t>1437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F8251"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711B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FDE2B"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AEA0B"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17A58" w14:textId="77777777" w:rsidR="009A2182" w:rsidRPr="000F2E43" w:rsidRDefault="009A2182" w:rsidP="00B25224">
            <w:pPr>
              <w:pStyle w:val="TAL"/>
              <w:rPr>
                <w:sz w:val="16"/>
              </w:rPr>
            </w:pPr>
            <w:r w:rsidRPr="000F2E43">
              <w:rPr>
                <w:sz w:val="16"/>
              </w:rPr>
              <w:t>revised</w:t>
            </w:r>
          </w:p>
        </w:tc>
      </w:tr>
      <w:tr w:rsidR="009A2182" w:rsidRPr="000F2E43" w14:paraId="618AB45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8071ED4" w14:textId="77777777" w:rsidR="009A2182" w:rsidRPr="000F2E43" w:rsidRDefault="009A2182" w:rsidP="00B25224">
            <w:pPr>
              <w:pStyle w:val="TAL"/>
              <w:rPr>
                <w:sz w:val="16"/>
              </w:rPr>
            </w:pPr>
            <w:r w:rsidRPr="000F2E43">
              <w:rPr>
                <w:sz w:val="16"/>
              </w:rPr>
              <w:t>C3-246185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6A080" w14:textId="77777777" w:rsidR="009A2182" w:rsidRPr="000F2E43" w:rsidRDefault="009A2182" w:rsidP="00B25224">
            <w:pPr>
              <w:pStyle w:val="TAL"/>
              <w:rPr>
                <w:sz w:val="16"/>
              </w:rPr>
            </w:pPr>
            <w:r w:rsidRPr="000F2E43">
              <w:rPr>
                <w:sz w:val="16"/>
              </w:rPr>
              <w:t xml:space="preserve">Corrections on the </w:t>
            </w:r>
            <w:proofErr w:type="spellStart"/>
            <w:r w:rsidRPr="000F2E43">
              <w:rPr>
                <w:sz w:val="16"/>
              </w:rPr>
              <w:t>Nnwdaf_MLModelProvision</w:t>
            </w:r>
            <w:proofErr w:type="spellEnd"/>
            <w:r w:rsidRPr="000F2E43">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84782"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C2D8E"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C66A5" w14:textId="77777777" w:rsidR="009A2182" w:rsidRPr="000F2E43" w:rsidRDefault="009A2182" w:rsidP="00B25224">
            <w:pPr>
              <w:pStyle w:val="TAL"/>
              <w:rPr>
                <w:sz w:val="16"/>
              </w:rPr>
            </w:pPr>
            <w:r w:rsidRPr="000F2E43">
              <w:rPr>
                <w:sz w:val="16"/>
              </w:rPr>
              <w:t>985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A9B68"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8F25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51246"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AE325"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8C282" w14:textId="77777777" w:rsidR="009A2182" w:rsidRPr="000F2E43" w:rsidRDefault="009A2182" w:rsidP="00B25224">
            <w:pPr>
              <w:pStyle w:val="TAL"/>
              <w:rPr>
                <w:sz w:val="16"/>
              </w:rPr>
            </w:pPr>
            <w:r w:rsidRPr="000F2E43">
              <w:rPr>
                <w:sz w:val="16"/>
              </w:rPr>
              <w:t>revised</w:t>
            </w:r>
          </w:p>
        </w:tc>
      </w:tr>
      <w:tr w:rsidR="009A2182" w:rsidRPr="000F2E43" w14:paraId="42E3BA48"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1345F05" w14:textId="77777777" w:rsidR="009A2182" w:rsidRPr="000F2E43" w:rsidRDefault="009A2182" w:rsidP="00B25224">
            <w:pPr>
              <w:pStyle w:val="TAL"/>
              <w:rPr>
                <w:sz w:val="16"/>
              </w:rPr>
            </w:pPr>
            <w:r w:rsidRPr="000F2E43">
              <w:rPr>
                <w:sz w:val="16"/>
              </w:rPr>
              <w:t>C3-246186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E0341" w14:textId="77777777" w:rsidR="009A2182" w:rsidRPr="000F2E43" w:rsidRDefault="009A2182" w:rsidP="00B25224">
            <w:pPr>
              <w:pStyle w:val="TAL"/>
              <w:rPr>
                <w:sz w:val="16"/>
              </w:rPr>
            </w:pPr>
            <w:r w:rsidRPr="000F2E43">
              <w:rPr>
                <w:sz w:val="16"/>
              </w:rPr>
              <w:t>Support of providing the average speed of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FB68C"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ADBEB" w14:textId="77777777" w:rsidR="009A2182" w:rsidRPr="000F2E43" w:rsidRDefault="009A2182" w:rsidP="00B25224">
            <w:pPr>
              <w:pStyle w:val="TAL"/>
              <w:rPr>
                <w:sz w:val="16"/>
              </w:rPr>
            </w:pPr>
            <w:r w:rsidRPr="000F2E43">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3B604" w14:textId="77777777" w:rsidR="009A2182" w:rsidRPr="000F2E43" w:rsidRDefault="009A2182" w:rsidP="00B25224">
            <w:pPr>
              <w:pStyle w:val="TAL"/>
              <w:rPr>
                <w:sz w:val="16"/>
              </w:rPr>
            </w:pPr>
            <w:r w:rsidRPr="000F2E43">
              <w:rPr>
                <w:sz w:val="16"/>
              </w:rPr>
              <w:t>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A83A7"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9937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AB7A8"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4A528"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0FCED" w14:textId="77777777" w:rsidR="009A2182" w:rsidRPr="000F2E43" w:rsidRDefault="009A2182" w:rsidP="00B25224">
            <w:pPr>
              <w:pStyle w:val="TAL"/>
              <w:rPr>
                <w:sz w:val="16"/>
              </w:rPr>
            </w:pPr>
            <w:r w:rsidRPr="000F2E43">
              <w:rPr>
                <w:sz w:val="16"/>
              </w:rPr>
              <w:t>withdrawn</w:t>
            </w:r>
          </w:p>
        </w:tc>
      </w:tr>
      <w:tr w:rsidR="009A2182" w:rsidRPr="000F2E43" w14:paraId="68946D4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56E401D" w14:textId="77777777" w:rsidR="009A2182" w:rsidRPr="000F2E43" w:rsidRDefault="009A2182" w:rsidP="00B25224">
            <w:pPr>
              <w:pStyle w:val="TAL"/>
              <w:rPr>
                <w:sz w:val="16"/>
              </w:rPr>
            </w:pPr>
            <w:r w:rsidRPr="000F2E43">
              <w:rPr>
                <w:sz w:val="16"/>
              </w:rPr>
              <w:t>C3-246187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E57D9" w14:textId="77777777" w:rsidR="009A2182" w:rsidRPr="000F2E43" w:rsidRDefault="009A2182" w:rsidP="00B25224">
            <w:pPr>
              <w:pStyle w:val="TAL"/>
              <w:rPr>
                <w:sz w:val="16"/>
              </w:rPr>
            </w:pPr>
            <w:r w:rsidRPr="000F2E43">
              <w:rPr>
                <w:sz w:val="16"/>
              </w:rPr>
              <w:t>Support of ML Model provider information in ML model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D0C55"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ECCF5"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98FB2" w14:textId="77777777" w:rsidR="009A2182" w:rsidRPr="000F2E43" w:rsidRDefault="009A2182" w:rsidP="00B25224">
            <w:pPr>
              <w:pStyle w:val="TAL"/>
              <w:rPr>
                <w:sz w:val="16"/>
              </w:rPr>
            </w:pPr>
            <w:r w:rsidRPr="000F2E43">
              <w:rPr>
                <w:sz w:val="16"/>
              </w:rPr>
              <w:t>986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A7E72"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1D301"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87CF2"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E1082"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BEE5E" w14:textId="77777777" w:rsidR="009A2182" w:rsidRPr="000F2E43" w:rsidRDefault="009A2182" w:rsidP="00B25224">
            <w:pPr>
              <w:pStyle w:val="TAL"/>
              <w:rPr>
                <w:sz w:val="16"/>
              </w:rPr>
            </w:pPr>
            <w:r w:rsidRPr="000F2E43">
              <w:rPr>
                <w:sz w:val="16"/>
              </w:rPr>
              <w:t>revised</w:t>
            </w:r>
          </w:p>
        </w:tc>
      </w:tr>
      <w:tr w:rsidR="009A2182" w:rsidRPr="000F2E43" w14:paraId="41FD97B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130400A" w14:textId="77777777" w:rsidR="009A2182" w:rsidRPr="000F2E43" w:rsidRDefault="009A2182" w:rsidP="00B25224">
            <w:pPr>
              <w:pStyle w:val="TAL"/>
              <w:rPr>
                <w:sz w:val="16"/>
              </w:rPr>
            </w:pPr>
            <w:r w:rsidRPr="000F2E43">
              <w:rPr>
                <w:sz w:val="16"/>
              </w:rPr>
              <w:t>C3-246190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588E9" w14:textId="77777777" w:rsidR="009A2182" w:rsidRPr="000F2E43" w:rsidRDefault="009A2182" w:rsidP="00B25224">
            <w:pPr>
              <w:pStyle w:val="TAL"/>
              <w:rPr>
                <w:sz w:val="16"/>
              </w:rPr>
            </w:pPr>
            <w:r w:rsidRPr="000F2E43">
              <w:rPr>
                <w:sz w:val="16"/>
              </w:rPr>
              <w:t>Adding LMF as analytics data 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24535"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5F80B" w14:textId="77777777" w:rsidR="009A2182" w:rsidRPr="000F2E43" w:rsidRDefault="009A2182" w:rsidP="00B25224">
            <w:pPr>
              <w:pStyle w:val="TAL"/>
              <w:rPr>
                <w:sz w:val="16"/>
              </w:rPr>
            </w:pPr>
            <w:r w:rsidRPr="000F2E43">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98627" w14:textId="77777777" w:rsidR="009A2182" w:rsidRPr="000F2E43" w:rsidRDefault="009A2182" w:rsidP="00B25224">
            <w:pPr>
              <w:pStyle w:val="TAL"/>
              <w:rPr>
                <w:sz w:val="16"/>
              </w:rPr>
            </w:pPr>
            <w:r w:rsidRPr="000F2E43">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C5CF0"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623B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472ED"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9D354"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D0033" w14:textId="77777777" w:rsidR="009A2182" w:rsidRPr="000F2E43" w:rsidRDefault="009A2182" w:rsidP="00B25224">
            <w:pPr>
              <w:pStyle w:val="TAL"/>
              <w:rPr>
                <w:sz w:val="16"/>
              </w:rPr>
            </w:pPr>
            <w:r w:rsidRPr="000F2E43">
              <w:rPr>
                <w:sz w:val="16"/>
              </w:rPr>
              <w:t>revised</w:t>
            </w:r>
          </w:p>
        </w:tc>
      </w:tr>
      <w:tr w:rsidR="009A2182" w:rsidRPr="000F2E43" w14:paraId="16A32C55"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8B1421C" w14:textId="77777777" w:rsidR="009A2182" w:rsidRPr="000F2E43" w:rsidRDefault="009A2182" w:rsidP="00B25224">
            <w:pPr>
              <w:pStyle w:val="TAL"/>
              <w:rPr>
                <w:sz w:val="16"/>
              </w:rPr>
            </w:pPr>
            <w:r w:rsidRPr="000F2E43">
              <w:rPr>
                <w:sz w:val="16"/>
              </w:rPr>
              <w:t>C3-246191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1F9BA" w14:textId="77777777" w:rsidR="009A2182" w:rsidRPr="000F2E43" w:rsidRDefault="009A2182" w:rsidP="00B25224">
            <w:pPr>
              <w:pStyle w:val="TAL"/>
              <w:rPr>
                <w:sz w:val="16"/>
              </w:rPr>
            </w:pPr>
            <w:r w:rsidRPr="000F2E43">
              <w:rPr>
                <w:sz w:val="16"/>
              </w:rPr>
              <w:t>Adding LMF as analytics data 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607F9"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CA62B" w14:textId="77777777" w:rsidR="009A2182" w:rsidRPr="000F2E43" w:rsidRDefault="009A2182" w:rsidP="00B25224">
            <w:pPr>
              <w:pStyle w:val="TAL"/>
              <w:rPr>
                <w:sz w:val="16"/>
              </w:rPr>
            </w:pPr>
            <w:r w:rsidRPr="000F2E43">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F6768" w14:textId="77777777" w:rsidR="009A2182" w:rsidRPr="000F2E43" w:rsidRDefault="009A2182" w:rsidP="00B25224">
            <w:pPr>
              <w:pStyle w:val="TAL"/>
              <w:rPr>
                <w:sz w:val="16"/>
              </w:rPr>
            </w:pPr>
            <w:r w:rsidRPr="000F2E43">
              <w:rPr>
                <w:sz w:val="16"/>
              </w:rPr>
              <w:t>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EEBEE"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DD9B6"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5E333"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9EB54"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5BA26" w14:textId="77777777" w:rsidR="009A2182" w:rsidRPr="000F2E43" w:rsidRDefault="009A2182" w:rsidP="00B25224">
            <w:pPr>
              <w:pStyle w:val="TAL"/>
              <w:rPr>
                <w:sz w:val="16"/>
              </w:rPr>
            </w:pPr>
            <w:r w:rsidRPr="000F2E43">
              <w:rPr>
                <w:sz w:val="16"/>
              </w:rPr>
              <w:t>revised</w:t>
            </w:r>
          </w:p>
        </w:tc>
      </w:tr>
      <w:tr w:rsidR="009A2182" w:rsidRPr="000F2E43" w14:paraId="22C44D6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CE87B45" w14:textId="77777777" w:rsidR="009A2182" w:rsidRPr="000F2E43" w:rsidRDefault="009A2182" w:rsidP="00B25224">
            <w:pPr>
              <w:pStyle w:val="TAL"/>
              <w:rPr>
                <w:sz w:val="16"/>
              </w:rPr>
            </w:pPr>
            <w:r w:rsidRPr="000F2E43">
              <w:rPr>
                <w:sz w:val="16"/>
              </w:rPr>
              <w:t>C3-246192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DB6FE" w14:textId="77777777" w:rsidR="009A2182" w:rsidRPr="000F2E43" w:rsidRDefault="009A2182" w:rsidP="00B25224">
            <w:pPr>
              <w:pStyle w:val="TAL"/>
              <w:rPr>
                <w:sz w:val="16"/>
              </w:rPr>
            </w:pPr>
            <w:r w:rsidRPr="000F2E43">
              <w:rPr>
                <w:sz w:val="16"/>
              </w:rPr>
              <w:t>Adding LMF as analytics data 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21F90"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1C9BA"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4CC6D" w14:textId="77777777" w:rsidR="009A2182" w:rsidRPr="000F2E43" w:rsidRDefault="009A2182" w:rsidP="00B25224">
            <w:pPr>
              <w:pStyle w:val="TAL"/>
              <w:rPr>
                <w:sz w:val="16"/>
              </w:rPr>
            </w:pPr>
            <w:r w:rsidRPr="000F2E43">
              <w:rPr>
                <w:sz w:val="16"/>
              </w:rPr>
              <w:t>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31BA3"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7EBD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09192"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D536C"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637B8" w14:textId="77777777" w:rsidR="009A2182" w:rsidRPr="000F2E43" w:rsidRDefault="009A2182" w:rsidP="00B25224">
            <w:pPr>
              <w:pStyle w:val="TAL"/>
              <w:rPr>
                <w:sz w:val="16"/>
              </w:rPr>
            </w:pPr>
            <w:r w:rsidRPr="000F2E43">
              <w:rPr>
                <w:sz w:val="16"/>
              </w:rPr>
              <w:t>revised</w:t>
            </w:r>
          </w:p>
        </w:tc>
      </w:tr>
      <w:tr w:rsidR="009A2182" w:rsidRPr="000F2E43" w14:paraId="5E3A4D05"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FD983A3" w14:textId="77777777" w:rsidR="009A2182" w:rsidRPr="000F2E43" w:rsidRDefault="009A2182" w:rsidP="00B25224">
            <w:pPr>
              <w:pStyle w:val="TAL"/>
              <w:rPr>
                <w:sz w:val="16"/>
              </w:rPr>
            </w:pPr>
            <w:r w:rsidRPr="000F2E43">
              <w:rPr>
                <w:sz w:val="16"/>
              </w:rPr>
              <w:t>C3-246193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BF8A8" w14:textId="77777777" w:rsidR="009A2182" w:rsidRPr="000F2E43" w:rsidRDefault="009A2182" w:rsidP="00B25224">
            <w:pPr>
              <w:pStyle w:val="TAL"/>
              <w:rPr>
                <w:sz w:val="16"/>
              </w:rPr>
            </w:pPr>
            <w:r w:rsidRPr="000F2E43">
              <w:rPr>
                <w:sz w:val="16"/>
              </w:rPr>
              <w:t>E2E Data Volume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F02DA"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D130E"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0B9DA" w14:textId="77777777" w:rsidR="009A2182" w:rsidRPr="000F2E43" w:rsidRDefault="009A2182" w:rsidP="00B25224">
            <w:pPr>
              <w:pStyle w:val="TAL"/>
              <w:rPr>
                <w:sz w:val="16"/>
              </w:rPr>
            </w:pPr>
            <w:r w:rsidRPr="000F2E43">
              <w:rPr>
                <w:sz w:val="16"/>
              </w:rPr>
              <w:t>1438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6E21F"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D97E7"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94E2F"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9560A" w14:textId="77777777" w:rsidR="009A2182" w:rsidRPr="000F2E43" w:rsidRDefault="009A2182" w:rsidP="00B25224">
            <w:pPr>
              <w:pStyle w:val="TAL"/>
              <w:rPr>
                <w:sz w:val="16"/>
              </w:rPr>
            </w:pPr>
            <w:proofErr w:type="spellStart"/>
            <w:r w:rsidRPr="000F2E43">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685DC" w14:textId="77777777" w:rsidR="009A2182" w:rsidRPr="000F2E43" w:rsidRDefault="009A2182" w:rsidP="00B25224">
            <w:pPr>
              <w:pStyle w:val="TAL"/>
              <w:rPr>
                <w:sz w:val="16"/>
              </w:rPr>
            </w:pPr>
            <w:r w:rsidRPr="000F2E43">
              <w:rPr>
                <w:sz w:val="16"/>
              </w:rPr>
              <w:t>agreed</w:t>
            </w:r>
          </w:p>
        </w:tc>
      </w:tr>
      <w:tr w:rsidR="009A2182" w:rsidRPr="000F2E43" w14:paraId="6506DABD"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DA99BA5" w14:textId="77777777" w:rsidR="009A2182" w:rsidRPr="000F2E43" w:rsidRDefault="009A2182" w:rsidP="00B25224">
            <w:pPr>
              <w:pStyle w:val="TAL"/>
              <w:rPr>
                <w:sz w:val="16"/>
              </w:rPr>
            </w:pPr>
            <w:r w:rsidRPr="000F2E43">
              <w:rPr>
                <w:sz w:val="16"/>
              </w:rPr>
              <w:t>C3-246194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4F92E" w14:textId="77777777" w:rsidR="009A2182" w:rsidRPr="000F2E43" w:rsidRDefault="009A2182" w:rsidP="00B25224">
            <w:pPr>
              <w:pStyle w:val="TAL"/>
              <w:rPr>
                <w:sz w:val="16"/>
              </w:rPr>
            </w:pPr>
            <w:r w:rsidRPr="000F2E43">
              <w:rPr>
                <w:sz w:val="16"/>
              </w:rPr>
              <w:t>E2E Data Volume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85DD0"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3B108"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B49C9" w14:textId="77777777" w:rsidR="009A2182" w:rsidRPr="000F2E43" w:rsidRDefault="009A2182" w:rsidP="00B25224">
            <w:pPr>
              <w:pStyle w:val="TAL"/>
              <w:rPr>
                <w:sz w:val="16"/>
              </w:rPr>
            </w:pPr>
            <w:r w:rsidRPr="000F2E43">
              <w:rPr>
                <w:sz w:val="16"/>
              </w:rPr>
              <w:t>1439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0A819A"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AEC2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17923" w14:textId="77777777" w:rsidR="009A2182" w:rsidRPr="000F2E43" w:rsidRDefault="009A2182" w:rsidP="00B25224">
            <w:pPr>
              <w:pStyle w:val="TAL"/>
              <w:rPr>
                <w:sz w:val="16"/>
              </w:rPr>
            </w:pPr>
            <w:r w:rsidRPr="000F2E43">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13B0A" w14:textId="77777777" w:rsidR="009A2182" w:rsidRPr="000F2E43" w:rsidRDefault="009A2182" w:rsidP="00B25224">
            <w:pPr>
              <w:pStyle w:val="TAL"/>
              <w:rPr>
                <w:sz w:val="16"/>
              </w:rPr>
            </w:pPr>
            <w:proofErr w:type="spellStart"/>
            <w:r w:rsidRPr="000F2E43">
              <w:rPr>
                <w:sz w:val="16"/>
              </w:rPr>
              <w:t>AIMLsys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2A3E8" w14:textId="77777777" w:rsidR="009A2182" w:rsidRPr="000F2E43" w:rsidRDefault="009A2182" w:rsidP="00B25224">
            <w:pPr>
              <w:pStyle w:val="TAL"/>
              <w:rPr>
                <w:sz w:val="16"/>
              </w:rPr>
            </w:pPr>
            <w:r w:rsidRPr="000F2E43">
              <w:rPr>
                <w:sz w:val="16"/>
              </w:rPr>
              <w:t>agreed</w:t>
            </w:r>
          </w:p>
        </w:tc>
      </w:tr>
      <w:tr w:rsidR="009A2182" w:rsidRPr="000F2E43" w14:paraId="6C6E90A0"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3026E3C" w14:textId="77777777" w:rsidR="009A2182" w:rsidRPr="000F2E43" w:rsidRDefault="009A2182" w:rsidP="00B25224">
            <w:pPr>
              <w:pStyle w:val="TAL"/>
              <w:rPr>
                <w:sz w:val="16"/>
              </w:rPr>
            </w:pPr>
            <w:r w:rsidRPr="000F2E43">
              <w:rPr>
                <w:sz w:val="16"/>
              </w:rPr>
              <w:t>C3-246195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BCB04" w14:textId="77777777" w:rsidR="009A2182" w:rsidRPr="000F2E43" w:rsidRDefault="009A2182" w:rsidP="00B25224">
            <w:pPr>
              <w:pStyle w:val="TAL"/>
              <w:rPr>
                <w:sz w:val="16"/>
              </w:rPr>
            </w:pPr>
            <w:r w:rsidRPr="000F2E43">
              <w:rPr>
                <w:sz w:val="16"/>
              </w:rPr>
              <w:t>N6 delay measurement support in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81C6A"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6DEAE"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9A0B0" w14:textId="77777777" w:rsidR="009A2182" w:rsidRPr="000F2E43" w:rsidRDefault="009A2182" w:rsidP="00B25224">
            <w:pPr>
              <w:pStyle w:val="TAL"/>
              <w:rPr>
                <w:sz w:val="16"/>
              </w:rPr>
            </w:pPr>
            <w:r w:rsidRPr="000F2E43">
              <w:rPr>
                <w:sz w:val="16"/>
              </w:rPr>
              <w:t>1440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653DC"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BE32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747C2"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8B477" w14:textId="77777777" w:rsidR="009A2182" w:rsidRPr="000F2E43" w:rsidRDefault="009A2182" w:rsidP="00B25224">
            <w:pPr>
              <w:pStyle w:val="TAL"/>
              <w:rPr>
                <w:sz w:val="16"/>
              </w:rPr>
            </w:pPr>
            <w:r w:rsidRPr="000F2E43">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03502" w14:textId="77777777" w:rsidR="009A2182" w:rsidRPr="000F2E43" w:rsidRDefault="009A2182" w:rsidP="00B25224">
            <w:pPr>
              <w:pStyle w:val="TAL"/>
              <w:rPr>
                <w:sz w:val="16"/>
              </w:rPr>
            </w:pPr>
            <w:r w:rsidRPr="000F2E43">
              <w:rPr>
                <w:sz w:val="16"/>
              </w:rPr>
              <w:t>revised</w:t>
            </w:r>
          </w:p>
        </w:tc>
      </w:tr>
      <w:tr w:rsidR="009A2182" w:rsidRPr="000F2E43" w14:paraId="54D2B5A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8AF308D" w14:textId="77777777" w:rsidR="009A2182" w:rsidRPr="000F2E43" w:rsidRDefault="009A2182" w:rsidP="00B25224">
            <w:pPr>
              <w:pStyle w:val="TAL"/>
              <w:rPr>
                <w:sz w:val="16"/>
              </w:rPr>
            </w:pPr>
            <w:r w:rsidRPr="000F2E43">
              <w:rPr>
                <w:sz w:val="16"/>
              </w:rPr>
              <w:t>C3-246196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676C1" w14:textId="77777777" w:rsidR="009A2182" w:rsidRPr="000F2E43" w:rsidRDefault="009A2182" w:rsidP="00B25224">
            <w:pPr>
              <w:pStyle w:val="TAL"/>
              <w:rPr>
                <w:sz w:val="16"/>
              </w:rPr>
            </w:pPr>
            <w:r w:rsidRPr="000F2E43">
              <w:rPr>
                <w:sz w:val="16"/>
              </w:rPr>
              <w:t>N6 delay measurement support in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6824F"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1F362" w14:textId="77777777" w:rsidR="009A2182" w:rsidRPr="000F2E43" w:rsidRDefault="009A2182" w:rsidP="00B25224">
            <w:pPr>
              <w:pStyle w:val="TAL"/>
              <w:rPr>
                <w:sz w:val="16"/>
              </w:rPr>
            </w:pPr>
            <w:r w:rsidRPr="000F2E43">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2B28C" w14:textId="77777777" w:rsidR="009A2182" w:rsidRPr="000F2E43" w:rsidRDefault="009A2182" w:rsidP="00B25224">
            <w:pPr>
              <w:pStyle w:val="TAL"/>
              <w:rPr>
                <w:sz w:val="16"/>
              </w:rPr>
            </w:pPr>
            <w:r w:rsidRPr="000F2E43">
              <w:rPr>
                <w:sz w:val="16"/>
              </w:rPr>
              <w:t>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86454"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D9839"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594E7"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E45B9" w14:textId="77777777" w:rsidR="009A2182" w:rsidRPr="000F2E43" w:rsidRDefault="009A2182" w:rsidP="00B25224">
            <w:pPr>
              <w:pStyle w:val="TAL"/>
              <w:rPr>
                <w:sz w:val="16"/>
              </w:rPr>
            </w:pPr>
            <w:r w:rsidRPr="000F2E43">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5A1F2" w14:textId="77777777" w:rsidR="009A2182" w:rsidRPr="000F2E43" w:rsidRDefault="009A2182" w:rsidP="00B25224">
            <w:pPr>
              <w:pStyle w:val="TAL"/>
              <w:rPr>
                <w:sz w:val="16"/>
              </w:rPr>
            </w:pPr>
            <w:r w:rsidRPr="000F2E43">
              <w:rPr>
                <w:sz w:val="16"/>
              </w:rPr>
              <w:t>revised</w:t>
            </w:r>
          </w:p>
        </w:tc>
      </w:tr>
      <w:tr w:rsidR="009A2182" w:rsidRPr="000F2E43" w14:paraId="46573F5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28FA182" w14:textId="77777777" w:rsidR="009A2182" w:rsidRPr="000F2E43" w:rsidRDefault="009A2182" w:rsidP="00B25224">
            <w:pPr>
              <w:pStyle w:val="TAL"/>
              <w:rPr>
                <w:sz w:val="16"/>
              </w:rPr>
            </w:pPr>
            <w:r w:rsidRPr="000F2E43">
              <w:rPr>
                <w:sz w:val="16"/>
              </w:rPr>
              <w:t>C3-246197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3C9E6" w14:textId="77777777" w:rsidR="009A2182" w:rsidRPr="000F2E43" w:rsidRDefault="009A2182" w:rsidP="00B25224">
            <w:pPr>
              <w:pStyle w:val="TAL"/>
              <w:rPr>
                <w:sz w:val="16"/>
              </w:rPr>
            </w:pPr>
            <w:r w:rsidRPr="000F2E43">
              <w:rPr>
                <w:sz w:val="16"/>
              </w:rPr>
              <w:t>N6 delay consideration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555F2"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EF324"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277D4" w14:textId="77777777" w:rsidR="009A2182" w:rsidRPr="000F2E43" w:rsidRDefault="009A2182" w:rsidP="00B25224">
            <w:pPr>
              <w:pStyle w:val="TAL"/>
              <w:rPr>
                <w:sz w:val="16"/>
              </w:rPr>
            </w:pPr>
            <w:r w:rsidRPr="000F2E43">
              <w:rPr>
                <w:sz w:val="16"/>
              </w:rPr>
              <w:t>1441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BF25B"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D6DF1"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F8B25"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9E70D" w14:textId="77777777" w:rsidR="009A2182" w:rsidRPr="000F2E43" w:rsidRDefault="009A2182" w:rsidP="00B25224">
            <w:pPr>
              <w:pStyle w:val="TAL"/>
              <w:rPr>
                <w:sz w:val="16"/>
              </w:rPr>
            </w:pPr>
            <w:r w:rsidRPr="000F2E43">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1CB0C" w14:textId="77777777" w:rsidR="009A2182" w:rsidRPr="000F2E43" w:rsidRDefault="009A2182" w:rsidP="00B25224">
            <w:pPr>
              <w:pStyle w:val="TAL"/>
              <w:rPr>
                <w:sz w:val="16"/>
              </w:rPr>
            </w:pPr>
            <w:r w:rsidRPr="000F2E43">
              <w:rPr>
                <w:sz w:val="16"/>
              </w:rPr>
              <w:t>merged</w:t>
            </w:r>
          </w:p>
        </w:tc>
      </w:tr>
      <w:tr w:rsidR="009A2182" w:rsidRPr="000F2E43" w14:paraId="31FAB3B5"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C268883" w14:textId="77777777" w:rsidR="009A2182" w:rsidRPr="000F2E43" w:rsidRDefault="009A2182" w:rsidP="00B25224">
            <w:pPr>
              <w:pStyle w:val="TAL"/>
              <w:rPr>
                <w:sz w:val="16"/>
              </w:rPr>
            </w:pPr>
            <w:r w:rsidRPr="000F2E43">
              <w:rPr>
                <w:sz w:val="16"/>
              </w:rPr>
              <w:t>C3-246198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FC623" w14:textId="77777777" w:rsidR="009A2182" w:rsidRPr="000F2E43" w:rsidRDefault="009A2182" w:rsidP="00B25224">
            <w:pPr>
              <w:pStyle w:val="TAL"/>
              <w:rPr>
                <w:sz w:val="16"/>
              </w:rPr>
            </w:pPr>
            <w:r w:rsidRPr="000F2E43">
              <w:rPr>
                <w:sz w:val="16"/>
              </w:rPr>
              <w:t>N6 delay consideration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0D733"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C98FE" w14:textId="77777777" w:rsidR="009A2182" w:rsidRPr="000F2E43" w:rsidRDefault="009A2182" w:rsidP="00B25224">
            <w:pPr>
              <w:pStyle w:val="TAL"/>
              <w:rPr>
                <w:sz w:val="16"/>
              </w:rPr>
            </w:pPr>
            <w:r w:rsidRPr="000F2E43">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61D78" w14:textId="77777777" w:rsidR="009A2182" w:rsidRPr="000F2E43" w:rsidRDefault="009A2182" w:rsidP="00B25224">
            <w:pPr>
              <w:pStyle w:val="TAL"/>
              <w:rPr>
                <w:sz w:val="16"/>
              </w:rPr>
            </w:pPr>
            <w:r w:rsidRPr="000F2E43">
              <w:rPr>
                <w:sz w:val="16"/>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54C39"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A196C"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E21AC"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E8A5E" w14:textId="77777777" w:rsidR="009A2182" w:rsidRPr="000F2E43" w:rsidRDefault="009A2182" w:rsidP="00B25224">
            <w:pPr>
              <w:pStyle w:val="TAL"/>
              <w:rPr>
                <w:sz w:val="16"/>
              </w:rPr>
            </w:pPr>
            <w:r w:rsidRPr="000F2E43">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F0B8B" w14:textId="77777777" w:rsidR="009A2182" w:rsidRPr="000F2E43" w:rsidRDefault="009A2182" w:rsidP="00B25224">
            <w:pPr>
              <w:pStyle w:val="TAL"/>
              <w:rPr>
                <w:sz w:val="16"/>
              </w:rPr>
            </w:pPr>
            <w:r w:rsidRPr="000F2E43">
              <w:rPr>
                <w:sz w:val="16"/>
              </w:rPr>
              <w:t>revised</w:t>
            </w:r>
          </w:p>
        </w:tc>
      </w:tr>
      <w:tr w:rsidR="009A2182" w:rsidRPr="000F2E43" w14:paraId="78D4EE5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9CCE2EB" w14:textId="77777777" w:rsidR="009A2182" w:rsidRPr="000F2E43" w:rsidRDefault="009A2182" w:rsidP="00B25224">
            <w:pPr>
              <w:pStyle w:val="TAL"/>
              <w:rPr>
                <w:sz w:val="16"/>
              </w:rPr>
            </w:pPr>
            <w:r w:rsidRPr="000F2E43">
              <w:rPr>
                <w:sz w:val="16"/>
              </w:rPr>
              <w:t>C3-246199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A4C1B" w14:textId="77777777" w:rsidR="009A2182" w:rsidRPr="000F2E43" w:rsidRDefault="009A2182" w:rsidP="00B25224">
            <w:pPr>
              <w:pStyle w:val="TAL"/>
              <w:rPr>
                <w:sz w:val="16"/>
              </w:rPr>
            </w:pPr>
            <w:r w:rsidRPr="000F2E43">
              <w:rPr>
                <w:sz w:val="16"/>
              </w:rPr>
              <w:t>N6 delay consideration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66FAB"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AE03"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EA073" w14:textId="77777777" w:rsidR="009A2182" w:rsidRPr="000F2E43" w:rsidRDefault="009A2182" w:rsidP="00B25224">
            <w:pPr>
              <w:pStyle w:val="TAL"/>
              <w:rPr>
                <w:sz w:val="16"/>
              </w:rPr>
            </w:pPr>
            <w:r w:rsidRPr="000F2E43">
              <w:rPr>
                <w:sz w:val="16"/>
              </w:rPr>
              <w:t>696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E432E"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408A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D2A24"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66C63" w14:textId="77777777" w:rsidR="009A2182" w:rsidRPr="000F2E43" w:rsidRDefault="009A2182" w:rsidP="00B25224">
            <w:pPr>
              <w:pStyle w:val="TAL"/>
              <w:rPr>
                <w:sz w:val="16"/>
              </w:rPr>
            </w:pPr>
            <w:r w:rsidRPr="000F2E43">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8EC7A" w14:textId="77777777" w:rsidR="009A2182" w:rsidRPr="000F2E43" w:rsidRDefault="009A2182" w:rsidP="00B25224">
            <w:pPr>
              <w:pStyle w:val="TAL"/>
              <w:rPr>
                <w:sz w:val="16"/>
              </w:rPr>
            </w:pPr>
            <w:r w:rsidRPr="000F2E43">
              <w:rPr>
                <w:sz w:val="16"/>
              </w:rPr>
              <w:t>merged</w:t>
            </w:r>
          </w:p>
        </w:tc>
      </w:tr>
      <w:tr w:rsidR="009A2182" w:rsidRPr="000F2E43" w14:paraId="7C24F99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BC880A2" w14:textId="77777777" w:rsidR="009A2182" w:rsidRPr="000F2E43" w:rsidRDefault="009A2182" w:rsidP="00B25224">
            <w:pPr>
              <w:pStyle w:val="TAL"/>
              <w:rPr>
                <w:sz w:val="16"/>
              </w:rPr>
            </w:pPr>
            <w:r w:rsidRPr="000F2E43">
              <w:rPr>
                <w:sz w:val="16"/>
              </w:rPr>
              <w:t>C3-246200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B9898" w14:textId="77777777" w:rsidR="009A2182" w:rsidRPr="000F2E43" w:rsidRDefault="009A2182" w:rsidP="00B25224">
            <w:pPr>
              <w:pStyle w:val="TAL"/>
              <w:rPr>
                <w:sz w:val="16"/>
              </w:rPr>
            </w:pPr>
            <w:r w:rsidRPr="000F2E43">
              <w:rPr>
                <w:sz w:val="16"/>
              </w:rPr>
              <w:t>N6 delay consideration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A05F0"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2B8CF" w14:textId="77777777" w:rsidR="009A2182" w:rsidRPr="000F2E43" w:rsidRDefault="009A2182" w:rsidP="00B25224">
            <w:pPr>
              <w:pStyle w:val="TAL"/>
              <w:rPr>
                <w:sz w:val="16"/>
              </w:rPr>
            </w:pPr>
            <w:r w:rsidRPr="000F2E43">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890E7" w14:textId="77777777" w:rsidR="009A2182" w:rsidRPr="000F2E43" w:rsidRDefault="009A2182" w:rsidP="00B25224">
            <w:pPr>
              <w:pStyle w:val="TAL"/>
              <w:rPr>
                <w:sz w:val="16"/>
              </w:rPr>
            </w:pPr>
            <w:r w:rsidRPr="000F2E43">
              <w:rPr>
                <w:sz w:val="16"/>
              </w:rPr>
              <w:t>1291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BAE22"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41B6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B2796"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A8D0B" w14:textId="77777777" w:rsidR="009A2182" w:rsidRPr="000F2E43" w:rsidRDefault="009A2182" w:rsidP="00B25224">
            <w:pPr>
              <w:pStyle w:val="TAL"/>
              <w:rPr>
                <w:sz w:val="16"/>
              </w:rPr>
            </w:pPr>
            <w:r w:rsidRPr="000F2E43">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1B9E2" w14:textId="77777777" w:rsidR="009A2182" w:rsidRPr="000F2E43" w:rsidRDefault="009A2182" w:rsidP="00B25224">
            <w:pPr>
              <w:pStyle w:val="TAL"/>
              <w:rPr>
                <w:sz w:val="16"/>
              </w:rPr>
            </w:pPr>
            <w:r w:rsidRPr="000F2E43">
              <w:rPr>
                <w:sz w:val="16"/>
              </w:rPr>
              <w:t>revised</w:t>
            </w:r>
          </w:p>
        </w:tc>
      </w:tr>
      <w:tr w:rsidR="009A2182" w:rsidRPr="000F2E43" w14:paraId="1DEB77A6"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188755E" w14:textId="77777777" w:rsidR="009A2182" w:rsidRPr="000F2E43" w:rsidRDefault="009A2182" w:rsidP="00B25224">
            <w:pPr>
              <w:pStyle w:val="TAL"/>
              <w:rPr>
                <w:sz w:val="16"/>
              </w:rPr>
            </w:pPr>
            <w:r w:rsidRPr="000F2E43">
              <w:rPr>
                <w:sz w:val="16"/>
              </w:rPr>
              <w:t>C3-246201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B6AB1" w14:textId="77777777" w:rsidR="009A2182" w:rsidRPr="000F2E43" w:rsidRDefault="009A2182" w:rsidP="00B25224">
            <w:pPr>
              <w:pStyle w:val="TAL"/>
              <w:rPr>
                <w:sz w:val="16"/>
              </w:rPr>
            </w:pPr>
            <w:r w:rsidRPr="000F2E43">
              <w:rPr>
                <w:sz w:val="16"/>
              </w:rPr>
              <w:t>Local Offloading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8F672" w14:textId="77777777" w:rsidR="009A2182" w:rsidRPr="000F2E43" w:rsidRDefault="009A2182" w:rsidP="00B25224">
            <w:pPr>
              <w:pStyle w:val="TAL"/>
              <w:rPr>
                <w:sz w:val="16"/>
              </w:rPr>
            </w:pPr>
            <w:r w:rsidRPr="000F2E43">
              <w:rPr>
                <w:sz w:val="16"/>
              </w:rPr>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34DB4" w14:textId="77777777" w:rsidR="009A2182" w:rsidRPr="000F2E43" w:rsidRDefault="009A2182" w:rsidP="00B25224">
            <w:pPr>
              <w:pStyle w:val="TAL"/>
              <w:rPr>
                <w:sz w:val="16"/>
              </w:rPr>
            </w:pPr>
            <w:r w:rsidRPr="000F2E43">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8C782" w14:textId="77777777" w:rsidR="009A2182" w:rsidRPr="000F2E43" w:rsidRDefault="009A2182" w:rsidP="00B25224">
            <w:pPr>
              <w:pStyle w:val="TAL"/>
              <w:rPr>
                <w:sz w:val="16"/>
              </w:rPr>
            </w:pPr>
            <w:r w:rsidRPr="000F2E43">
              <w:rPr>
                <w:sz w:val="16"/>
              </w:rPr>
              <w:t>1283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AAD41" w14:textId="77777777" w:rsidR="009A2182" w:rsidRPr="000F2E43" w:rsidRDefault="009A2182" w:rsidP="00B25224">
            <w:pPr>
              <w:pStyle w:val="TAR"/>
              <w:rPr>
                <w:sz w:val="16"/>
              </w:rPr>
            </w:pPr>
            <w:r w:rsidRPr="000F2E43">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56729"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373D9"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03183" w14:textId="77777777" w:rsidR="009A2182" w:rsidRPr="000F2E43" w:rsidRDefault="009A2182" w:rsidP="00B25224">
            <w:pPr>
              <w:pStyle w:val="TAL"/>
              <w:rPr>
                <w:sz w:val="16"/>
              </w:rPr>
            </w:pPr>
            <w:r w:rsidRPr="000F2E43">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834B9" w14:textId="77777777" w:rsidR="009A2182" w:rsidRPr="000F2E43" w:rsidRDefault="009A2182" w:rsidP="00B25224">
            <w:pPr>
              <w:pStyle w:val="TAL"/>
              <w:rPr>
                <w:sz w:val="16"/>
              </w:rPr>
            </w:pPr>
            <w:r w:rsidRPr="000F2E43">
              <w:rPr>
                <w:sz w:val="16"/>
              </w:rPr>
              <w:t>revised</w:t>
            </w:r>
          </w:p>
        </w:tc>
      </w:tr>
      <w:tr w:rsidR="009A2182" w:rsidRPr="000F2E43" w14:paraId="22899C6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D59D7FF" w14:textId="77777777" w:rsidR="009A2182" w:rsidRPr="000F2E43" w:rsidRDefault="009A2182" w:rsidP="00B25224">
            <w:pPr>
              <w:pStyle w:val="TAL"/>
              <w:rPr>
                <w:sz w:val="16"/>
              </w:rPr>
            </w:pPr>
            <w:r w:rsidRPr="000F2E43">
              <w:rPr>
                <w:sz w:val="16"/>
              </w:rPr>
              <w:t>C3-246202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0306C" w14:textId="77777777" w:rsidR="009A2182" w:rsidRPr="000F2E43" w:rsidRDefault="009A2182" w:rsidP="00B25224">
            <w:pPr>
              <w:pStyle w:val="TAL"/>
              <w:rPr>
                <w:sz w:val="16"/>
              </w:rPr>
            </w:pPr>
            <w:r w:rsidRPr="000F2E43">
              <w:rPr>
                <w:sz w:val="16"/>
              </w:rPr>
              <w:t xml:space="preserve">MFAF </w:t>
            </w:r>
            <w:proofErr w:type="spellStart"/>
            <w:r w:rsidRPr="000F2E43">
              <w:rPr>
                <w:sz w:val="16"/>
              </w:rPr>
              <w:t>ContextManagement</w:t>
            </w:r>
            <w:proofErr w:type="spellEnd"/>
            <w:r w:rsidRPr="000F2E43">
              <w:rPr>
                <w:sz w:val="16"/>
              </w:rPr>
              <w:t xml:space="preserve"> API service </w:t>
            </w:r>
            <w:proofErr w:type="spellStart"/>
            <w:r w:rsidRPr="000F2E43">
              <w:rPr>
                <w:sz w:val="16"/>
              </w:rPr>
              <w:t>descripiton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E7089"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FEE52" w14:textId="77777777" w:rsidR="009A2182" w:rsidRPr="000F2E43" w:rsidRDefault="009A2182" w:rsidP="00B25224">
            <w:pPr>
              <w:pStyle w:val="TAL"/>
              <w:rPr>
                <w:sz w:val="16"/>
              </w:rPr>
            </w:pPr>
            <w:r w:rsidRPr="000F2E43">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67C42" w14:textId="77777777" w:rsidR="009A2182" w:rsidRPr="000F2E43" w:rsidRDefault="009A2182" w:rsidP="00B25224">
            <w:pPr>
              <w:pStyle w:val="TAL"/>
              <w:rPr>
                <w:sz w:val="16"/>
              </w:rPr>
            </w:pPr>
            <w:r w:rsidRPr="000F2E43">
              <w:rPr>
                <w:sz w:val="16"/>
              </w:rPr>
              <w:t>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9B9DB"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BE425"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C3442"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DB97E"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1F7BA" w14:textId="77777777" w:rsidR="009A2182" w:rsidRPr="000F2E43" w:rsidRDefault="009A2182" w:rsidP="00B25224">
            <w:pPr>
              <w:pStyle w:val="TAL"/>
              <w:rPr>
                <w:sz w:val="16"/>
              </w:rPr>
            </w:pPr>
            <w:r w:rsidRPr="000F2E43">
              <w:rPr>
                <w:sz w:val="16"/>
              </w:rPr>
              <w:t>revised</w:t>
            </w:r>
          </w:p>
        </w:tc>
      </w:tr>
      <w:tr w:rsidR="009A2182" w:rsidRPr="000F2E43" w14:paraId="3E1B39D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442ACD6" w14:textId="77777777" w:rsidR="009A2182" w:rsidRPr="000F2E43" w:rsidRDefault="009A2182" w:rsidP="00B25224">
            <w:pPr>
              <w:pStyle w:val="TAL"/>
              <w:rPr>
                <w:sz w:val="16"/>
              </w:rPr>
            </w:pPr>
            <w:r w:rsidRPr="000F2E43">
              <w:rPr>
                <w:sz w:val="16"/>
              </w:rPr>
              <w:t>C3-246203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D39CC" w14:textId="77777777" w:rsidR="009A2182" w:rsidRPr="000F2E43" w:rsidRDefault="009A2182" w:rsidP="00B25224">
            <w:pPr>
              <w:pStyle w:val="TAL"/>
              <w:rPr>
                <w:sz w:val="16"/>
              </w:rPr>
            </w:pPr>
            <w:r w:rsidRPr="000F2E43">
              <w:rPr>
                <w:sz w:val="16"/>
              </w:rPr>
              <w:t xml:space="preserve">MFAF </w:t>
            </w:r>
            <w:proofErr w:type="spellStart"/>
            <w:r w:rsidRPr="000F2E43">
              <w:rPr>
                <w:sz w:val="16"/>
              </w:rPr>
              <w:t>ContextManagement</w:t>
            </w:r>
            <w:proofErr w:type="spellEnd"/>
            <w:r w:rsidRPr="000F2E43">
              <w:rPr>
                <w:sz w:val="16"/>
              </w:rPr>
              <w:t xml:space="preserve"> API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F3FD2"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026AC" w14:textId="77777777" w:rsidR="009A2182" w:rsidRPr="000F2E43" w:rsidRDefault="009A2182" w:rsidP="00B25224">
            <w:pPr>
              <w:pStyle w:val="TAL"/>
              <w:rPr>
                <w:sz w:val="16"/>
              </w:rPr>
            </w:pPr>
            <w:r w:rsidRPr="000F2E43">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83D9F" w14:textId="77777777" w:rsidR="009A2182" w:rsidRPr="000F2E43" w:rsidRDefault="009A2182" w:rsidP="00B25224">
            <w:pPr>
              <w:pStyle w:val="TAL"/>
              <w:rPr>
                <w:sz w:val="16"/>
              </w:rPr>
            </w:pPr>
            <w:r w:rsidRPr="000F2E43">
              <w:rPr>
                <w:sz w:val="16"/>
              </w:rPr>
              <w:t>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0CBE2"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A961D"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D976C"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6EF9D"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32ABC" w14:textId="77777777" w:rsidR="009A2182" w:rsidRPr="000F2E43" w:rsidRDefault="009A2182" w:rsidP="00B25224">
            <w:pPr>
              <w:pStyle w:val="TAL"/>
              <w:rPr>
                <w:sz w:val="16"/>
              </w:rPr>
            </w:pPr>
            <w:r w:rsidRPr="000F2E43">
              <w:rPr>
                <w:sz w:val="16"/>
              </w:rPr>
              <w:t>revised</w:t>
            </w:r>
          </w:p>
        </w:tc>
      </w:tr>
      <w:tr w:rsidR="009A2182" w:rsidRPr="000F2E43" w14:paraId="3EFC7EA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5863117" w14:textId="77777777" w:rsidR="009A2182" w:rsidRPr="000F2E43" w:rsidRDefault="009A2182" w:rsidP="00B25224">
            <w:pPr>
              <w:pStyle w:val="TAL"/>
              <w:rPr>
                <w:sz w:val="16"/>
              </w:rPr>
            </w:pPr>
            <w:r w:rsidRPr="000F2E43">
              <w:rPr>
                <w:sz w:val="16"/>
              </w:rPr>
              <w:t>C3-246204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6063C" w14:textId="77777777" w:rsidR="009A2182" w:rsidRPr="000F2E43" w:rsidRDefault="009A2182" w:rsidP="00B25224">
            <w:pPr>
              <w:pStyle w:val="TAL"/>
              <w:rPr>
                <w:sz w:val="16"/>
              </w:rPr>
            </w:pPr>
            <w:r w:rsidRPr="000F2E43">
              <w:rPr>
                <w:sz w:val="16"/>
              </w:rPr>
              <w:t xml:space="preserve">MFAF </w:t>
            </w:r>
            <w:proofErr w:type="spellStart"/>
            <w:r w:rsidRPr="000F2E43">
              <w:rPr>
                <w:sz w:val="16"/>
              </w:rPr>
              <w:t>ContextManagement</w:t>
            </w:r>
            <w:proofErr w:type="spellEnd"/>
            <w:r w:rsidRPr="000F2E43">
              <w:rPr>
                <w:sz w:val="16"/>
              </w:rPr>
              <w:t xml:space="preserve"> API </w:t>
            </w:r>
            <w:proofErr w:type="spellStart"/>
            <w:r w:rsidRPr="000F2E43">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A258D"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F98DF" w14:textId="77777777" w:rsidR="009A2182" w:rsidRPr="000F2E43" w:rsidRDefault="009A2182" w:rsidP="00B25224">
            <w:pPr>
              <w:pStyle w:val="TAL"/>
              <w:rPr>
                <w:sz w:val="16"/>
              </w:rPr>
            </w:pPr>
            <w:r w:rsidRPr="000F2E43">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86639" w14:textId="77777777" w:rsidR="009A2182" w:rsidRPr="000F2E43" w:rsidRDefault="009A2182" w:rsidP="00B25224">
            <w:pPr>
              <w:pStyle w:val="TAL"/>
              <w:rPr>
                <w:sz w:val="16"/>
              </w:rPr>
            </w:pPr>
            <w:r w:rsidRPr="000F2E43">
              <w:rPr>
                <w:sz w:val="16"/>
              </w:rPr>
              <w:t>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66FEC"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09B0E"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95EA0"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FE163"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674D3" w14:textId="77777777" w:rsidR="009A2182" w:rsidRPr="000F2E43" w:rsidRDefault="009A2182" w:rsidP="00B25224">
            <w:pPr>
              <w:pStyle w:val="TAL"/>
              <w:rPr>
                <w:sz w:val="16"/>
              </w:rPr>
            </w:pPr>
            <w:r w:rsidRPr="000F2E43">
              <w:rPr>
                <w:sz w:val="16"/>
              </w:rPr>
              <w:t>revised</w:t>
            </w:r>
          </w:p>
        </w:tc>
      </w:tr>
      <w:tr w:rsidR="009A2182" w:rsidRPr="000F2E43" w14:paraId="4741BC24"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79452EA" w14:textId="77777777" w:rsidR="009A2182" w:rsidRPr="000F2E43" w:rsidRDefault="009A2182" w:rsidP="00B25224">
            <w:pPr>
              <w:pStyle w:val="TAL"/>
              <w:rPr>
                <w:sz w:val="16"/>
              </w:rPr>
            </w:pPr>
            <w:r w:rsidRPr="000F2E43">
              <w:rPr>
                <w:sz w:val="16"/>
              </w:rPr>
              <w:t>C3-246205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DD153" w14:textId="77777777" w:rsidR="009A2182" w:rsidRPr="000F2E43" w:rsidRDefault="009A2182" w:rsidP="00B25224">
            <w:pPr>
              <w:pStyle w:val="TAL"/>
              <w:rPr>
                <w:sz w:val="16"/>
              </w:rPr>
            </w:pPr>
            <w:r w:rsidRPr="000F2E43">
              <w:rPr>
                <w:sz w:val="16"/>
              </w:rPr>
              <w:t>MFAF 3daDataManagement updates to support MFAF transfer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40970"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ACE94" w14:textId="77777777" w:rsidR="009A2182" w:rsidRPr="000F2E43" w:rsidRDefault="009A2182" w:rsidP="00B25224">
            <w:pPr>
              <w:pStyle w:val="TAL"/>
              <w:rPr>
                <w:sz w:val="16"/>
              </w:rPr>
            </w:pPr>
            <w:r w:rsidRPr="000F2E43">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3C2C7" w14:textId="77777777" w:rsidR="009A2182" w:rsidRPr="000F2E43" w:rsidRDefault="009A2182" w:rsidP="00B25224">
            <w:pPr>
              <w:pStyle w:val="TAL"/>
              <w:rPr>
                <w:sz w:val="16"/>
              </w:rPr>
            </w:pPr>
            <w:r w:rsidRPr="000F2E43">
              <w:rPr>
                <w:sz w:val="16"/>
              </w:rPr>
              <w:t>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44347"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35F41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26648"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AB406"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8F1D1" w14:textId="77777777" w:rsidR="009A2182" w:rsidRPr="000F2E43" w:rsidRDefault="009A2182" w:rsidP="00B25224">
            <w:pPr>
              <w:pStyle w:val="TAL"/>
              <w:rPr>
                <w:sz w:val="16"/>
              </w:rPr>
            </w:pPr>
            <w:r w:rsidRPr="000F2E43">
              <w:rPr>
                <w:sz w:val="16"/>
              </w:rPr>
              <w:t>revised</w:t>
            </w:r>
          </w:p>
        </w:tc>
      </w:tr>
      <w:tr w:rsidR="009A2182" w:rsidRPr="000F2E43" w14:paraId="76F8DB94"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FDB7A0F" w14:textId="77777777" w:rsidR="009A2182" w:rsidRPr="000F2E43" w:rsidRDefault="009A2182" w:rsidP="00B25224">
            <w:pPr>
              <w:pStyle w:val="TAL"/>
              <w:rPr>
                <w:sz w:val="16"/>
              </w:rPr>
            </w:pPr>
            <w:r w:rsidRPr="000F2E43">
              <w:rPr>
                <w:sz w:val="16"/>
              </w:rPr>
              <w:t>C3-246206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66824" w14:textId="77777777" w:rsidR="009A2182" w:rsidRPr="000F2E43" w:rsidRDefault="009A2182" w:rsidP="00B25224">
            <w:pPr>
              <w:pStyle w:val="TAL"/>
              <w:rPr>
                <w:sz w:val="16"/>
              </w:rPr>
            </w:pPr>
            <w:r w:rsidRPr="000F2E43">
              <w:rPr>
                <w:sz w:val="16"/>
              </w:rPr>
              <w:t>Accuracy requirement threshold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60CFC"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D0C92"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7FB88" w14:textId="77777777" w:rsidR="009A2182" w:rsidRPr="000F2E43" w:rsidRDefault="009A2182" w:rsidP="00B25224">
            <w:pPr>
              <w:pStyle w:val="TAL"/>
              <w:rPr>
                <w:sz w:val="16"/>
              </w:rPr>
            </w:pPr>
            <w:r w:rsidRPr="000F2E43">
              <w:rPr>
                <w:sz w:val="16"/>
              </w:rPr>
              <w:t>987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9569E"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CA67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A1BFB"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071B5"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6FA9B" w14:textId="77777777" w:rsidR="009A2182" w:rsidRPr="000F2E43" w:rsidRDefault="009A2182" w:rsidP="00B25224">
            <w:pPr>
              <w:pStyle w:val="TAL"/>
              <w:rPr>
                <w:sz w:val="16"/>
              </w:rPr>
            </w:pPr>
            <w:r w:rsidRPr="000F2E43">
              <w:rPr>
                <w:sz w:val="16"/>
              </w:rPr>
              <w:t>agreed</w:t>
            </w:r>
          </w:p>
        </w:tc>
      </w:tr>
      <w:tr w:rsidR="009A2182" w:rsidRPr="000F2E43" w14:paraId="7EA8D2A4"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40CC3B6" w14:textId="77777777" w:rsidR="009A2182" w:rsidRPr="000F2E43" w:rsidRDefault="009A2182" w:rsidP="00B25224">
            <w:pPr>
              <w:pStyle w:val="TAL"/>
              <w:rPr>
                <w:sz w:val="16"/>
              </w:rPr>
            </w:pPr>
            <w:r w:rsidRPr="000F2E43">
              <w:rPr>
                <w:sz w:val="16"/>
              </w:rPr>
              <w:t>C3-246207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CFC34" w14:textId="77777777" w:rsidR="009A2182" w:rsidRPr="000F2E43" w:rsidRDefault="009A2182" w:rsidP="00B25224">
            <w:pPr>
              <w:pStyle w:val="TAL"/>
              <w:rPr>
                <w:sz w:val="16"/>
              </w:rPr>
            </w:pPr>
            <w:r w:rsidRPr="000F2E43">
              <w:rPr>
                <w:sz w:val="16"/>
              </w:rPr>
              <w:t>Event notification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41D9F"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14896"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A6495" w14:textId="77777777" w:rsidR="009A2182" w:rsidRPr="000F2E43" w:rsidRDefault="009A2182" w:rsidP="00B25224">
            <w:pPr>
              <w:pStyle w:val="TAL"/>
              <w:rPr>
                <w:sz w:val="16"/>
              </w:rPr>
            </w:pPr>
            <w:r w:rsidRPr="000F2E43">
              <w:rPr>
                <w:sz w:val="16"/>
              </w:rPr>
              <w:t>697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1638D"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4CD4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3CC7B"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88F46" w14:textId="77777777" w:rsidR="009A2182" w:rsidRPr="000F2E43" w:rsidRDefault="009A2182" w:rsidP="00B25224">
            <w:pPr>
              <w:pStyle w:val="TAL"/>
              <w:rPr>
                <w:sz w:val="16"/>
              </w:rPr>
            </w:pPr>
            <w:r w:rsidRPr="000F2E43">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D209B" w14:textId="77777777" w:rsidR="009A2182" w:rsidRPr="000F2E43" w:rsidRDefault="009A2182" w:rsidP="00B25224">
            <w:pPr>
              <w:pStyle w:val="TAL"/>
              <w:rPr>
                <w:sz w:val="16"/>
              </w:rPr>
            </w:pPr>
            <w:r w:rsidRPr="000F2E43">
              <w:rPr>
                <w:sz w:val="16"/>
              </w:rPr>
              <w:t>revised</w:t>
            </w:r>
          </w:p>
        </w:tc>
      </w:tr>
      <w:tr w:rsidR="009A2182" w:rsidRPr="000F2E43" w14:paraId="7683237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DA5D2D8" w14:textId="77777777" w:rsidR="009A2182" w:rsidRPr="000F2E43" w:rsidRDefault="009A2182" w:rsidP="00B25224">
            <w:pPr>
              <w:pStyle w:val="TAL"/>
              <w:rPr>
                <w:sz w:val="16"/>
              </w:rPr>
            </w:pPr>
            <w:r w:rsidRPr="000F2E43">
              <w:rPr>
                <w:sz w:val="16"/>
              </w:rPr>
              <w:t>C3-246208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66649" w14:textId="77777777" w:rsidR="009A2182" w:rsidRPr="000F2E43" w:rsidRDefault="009A2182" w:rsidP="00B25224">
            <w:pPr>
              <w:pStyle w:val="TAL"/>
              <w:rPr>
                <w:sz w:val="16"/>
              </w:rPr>
            </w:pPr>
            <w:r w:rsidRPr="000F2E43">
              <w:rPr>
                <w:sz w:val="16"/>
              </w:rPr>
              <w:t>Custom operation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ED2BE"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77CCC" w14:textId="77777777" w:rsidR="009A2182" w:rsidRPr="000F2E43" w:rsidRDefault="009A2182" w:rsidP="00B25224">
            <w:pPr>
              <w:pStyle w:val="TAL"/>
              <w:rPr>
                <w:sz w:val="16"/>
              </w:rPr>
            </w:pPr>
            <w:r w:rsidRPr="000F2E43">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B534F" w14:textId="77777777" w:rsidR="009A2182" w:rsidRPr="000F2E43" w:rsidRDefault="009A2182" w:rsidP="00B25224">
            <w:pPr>
              <w:pStyle w:val="TAL"/>
              <w:rPr>
                <w:sz w:val="16"/>
              </w:rPr>
            </w:pPr>
            <w:r w:rsidRPr="000F2E43">
              <w:rPr>
                <w:sz w:val="16"/>
              </w:rPr>
              <w:t>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7D631"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0DD23"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03831"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89DA5" w14:textId="77777777" w:rsidR="009A2182" w:rsidRPr="000F2E43" w:rsidRDefault="009A2182" w:rsidP="00B25224">
            <w:pPr>
              <w:pStyle w:val="TAL"/>
              <w:rPr>
                <w:sz w:val="16"/>
              </w:rPr>
            </w:pPr>
            <w:r w:rsidRPr="000F2E43">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4A7B7" w14:textId="77777777" w:rsidR="009A2182" w:rsidRPr="000F2E43" w:rsidRDefault="009A2182" w:rsidP="00B25224">
            <w:pPr>
              <w:pStyle w:val="TAL"/>
              <w:rPr>
                <w:sz w:val="16"/>
              </w:rPr>
            </w:pPr>
            <w:r w:rsidRPr="000F2E43">
              <w:rPr>
                <w:sz w:val="16"/>
              </w:rPr>
              <w:t>agreed</w:t>
            </w:r>
          </w:p>
        </w:tc>
      </w:tr>
      <w:tr w:rsidR="009A2182" w:rsidRPr="000F2E43" w14:paraId="732037ED"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FF3B1F2" w14:textId="77777777" w:rsidR="009A2182" w:rsidRPr="000F2E43" w:rsidRDefault="009A2182" w:rsidP="00B25224">
            <w:pPr>
              <w:pStyle w:val="TAL"/>
              <w:rPr>
                <w:sz w:val="16"/>
              </w:rPr>
            </w:pPr>
            <w:r w:rsidRPr="000F2E43">
              <w:rPr>
                <w:sz w:val="16"/>
              </w:rPr>
              <w:t>C3-246209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E492F" w14:textId="77777777" w:rsidR="009A2182" w:rsidRPr="000F2E43" w:rsidRDefault="009A2182" w:rsidP="00B25224">
            <w:pPr>
              <w:pStyle w:val="TAL"/>
              <w:rPr>
                <w:sz w:val="16"/>
              </w:rPr>
            </w:pPr>
            <w:r w:rsidRPr="000F2E43">
              <w:rPr>
                <w:sz w:val="16"/>
              </w:rPr>
              <w:t xml:space="preserve">User Plane event subscriptions </w:t>
            </w:r>
            <w:proofErr w:type="spellStart"/>
            <w:r w:rsidRPr="000F2E43">
              <w:rPr>
                <w:sz w:val="16"/>
              </w:rPr>
              <w:t>targetting</w:t>
            </w:r>
            <w:proofErr w:type="spellEnd"/>
            <w:r w:rsidRPr="000F2E43">
              <w:rPr>
                <w:sz w:val="16"/>
              </w:rPr>
              <w:t xml:space="preserve"> any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A79B9"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C8C64" w14:textId="77777777" w:rsidR="009A2182" w:rsidRPr="000F2E43" w:rsidRDefault="009A2182" w:rsidP="00B25224">
            <w:pPr>
              <w:pStyle w:val="TAL"/>
              <w:rPr>
                <w:sz w:val="16"/>
              </w:rPr>
            </w:pPr>
            <w:r w:rsidRPr="000F2E43">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2BE88" w14:textId="77777777" w:rsidR="009A2182" w:rsidRPr="000F2E43" w:rsidRDefault="009A2182" w:rsidP="00B25224">
            <w:pPr>
              <w:pStyle w:val="TAL"/>
              <w:rPr>
                <w:sz w:val="16"/>
              </w:rPr>
            </w:pPr>
            <w:r w:rsidRPr="000F2E43">
              <w:rPr>
                <w:sz w:val="16"/>
              </w:rPr>
              <w:t>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437F5"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36F99"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CFFE5"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1E0AF" w14:textId="77777777" w:rsidR="009A2182" w:rsidRPr="000F2E43" w:rsidRDefault="009A2182" w:rsidP="00B25224">
            <w:pPr>
              <w:pStyle w:val="TAL"/>
              <w:rPr>
                <w:sz w:val="16"/>
              </w:rPr>
            </w:pPr>
            <w:r w:rsidRPr="000F2E43">
              <w:rPr>
                <w:sz w:val="16"/>
              </w:rPr>
              <w:t>TEI19, 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59A61" w14:textId="77777777" w:rsidR="009A2182" w:rsidRPr="000F2E43" w:rsidRDefault="009A2182" w:rsidP="00B25224">
            <w:pPr>
              <w:pStyle w:val="TAL"/>
              <w:rPr>
                <w:sz w:val="16"/>
              </w:rPr>
            </w:pPr>
            <w:r w:rsidRPr="000F2E43">
              <w:rPr>
                <w:sz w:val="16"/>
              </w:rPr>
              <w:t>revised</w:t>
            </w:r>
          </w:p>
        </w:tc>
      </w:tr>
      <w:tr w:rsidR="009A2182" w:rsidRPr="000F2E43" w14:paraId="2B3C574D"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60E843F" w14:textId="77777777" w:rsidR="009A2182" w:rsidRPr="000F2E43" w:rsidRDefault="009A2182" w:rsidP="00B25224">
            <w:pPr>
              <w:pStyle w:val="TAL"/>
              <w:rPr>
                <w:sz w:val="16"/>
              </w:rPr>
            </w:pPr>
            <w:r w:rsidRPr="000F2E43">
              <w:rPr>
                <w:sz w:val="16"/>
              </w:rPr>
              <w:t>C3-246210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4362F" w14:textId="77777777" w:rsidR="009A2182" w:rsidRPr="000F2E43" w:rsidRDefault="009A2182" w:rsidP="00B25224">
            <w:pPr>
              <w:pStyle w:val="TAL"/>
              <w:rPr>
                <w:sz w:val="16"/>
              </w:rPr>
            </w:pPr>
            <w:r w:rsidRPr="000F2E43">
              <w:rPr>
                <w:sz w:val="16"/>
              </w:rPr>
              <w:t>Handling of duplicate BSF entries for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F85FC"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3F762" w14:textId="77777777" w:rsidR="009A2182" w:rsidRPr="000F2E43" w:rsidRDefault="009A2182" w:rsidP="00B25224">
            <w:pPr>
              <w:pStyle w:val="TAL"/>
              <w:rPr>
                <w:sz w:val="16"/>
              </w:rPr>
            </w:pPr>
            <w:r w:rsidRPr="000F2E43">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60E1F" w14:textId="77777777" w:rsidR="009A2182" w:rsidRPr="000F2E43" w:rsidRDefault="009A2182" w:rsidP="00B25224">
            <w:pPr>
              <w:pStyle w:val="TAL"/>
              <w:rPr>
                <w:sz w:val="16"/>
              </w:rPr>
            </w:pPr>
            <w:r w:rsidRPr="000F2E43">
              <w:rPr>
                <w:sz w:val="16"/>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8727C"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CD3DE"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8B6CE"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9B76E" w14:textId="77777777" w:rsidR="009A2182" w:rsidRPr="000F2E43" w:rsidRDefault="009A2182" w:rsidP="00B25224">
            <w:pPr>
              <w:pStyle w:val="TAL"/>
              <w:rPr>
                <w:sz w:val="16"/>
              </w:rPr>
            </w:pPr>
            <w:r w:rsidRPr="000F2E43">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ED273" w14:textId="77777777" w:rsidR="009A2182" w:rsidRPr="000F2E43" w:rsidRDefault="009A2182" w:rsidP="00B25224">
            <w:pPr>
              <w:pStyle w:val="TAL"/>
              <w:rPr>
                <w:sz w:val="16"/>
              </w:rPr>
            </w:pPr>
            <w:r w:rsidRPr="000F2E43">
              <w:rPr>
                <w:sz w:val="16"/>
              </w:rPr>
              <w:t>revised</w:t>
            </w:r>
          </w:p>
        </w:tc>
      </w:tr>
      <w:tr w:rsidR="009A2182" w:rsidRPr="000F2E43" w14:paraId="71CE014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4EDF06D" w14:textId="77777777" w:rsidR="009A2182" w:rsidRPr="000F2E43" w:rsidRDefault="009A2182" w:rsidP="00B25224">
            <w:pPr>
              <w:pStyle w:val="TAL"/>
              <w:rPr>
                <w:sz w:val="16"/>
              </w:rPr>
            </w:pPr>
            <w:r w:rsidRPr="000F2E43">
              <w:rPr>
                <w:sz w:val="16"/>
              </w:rPr>
              <w:t>C3-246211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D5C10" w14:textId="77777777" w:rsidR="009A2182" w:rsidRPr="000F2E43" w:rsidRDefault="009A2182" w:rsidP="00B25224">
            <w:pPr>
              <w:pStyle w:val="TAL"/>
              <w:rPr>
                <w:sz w:val="16"/>
              </w:rPr>
            </w:pPr>
            <w:r w:rsidRPr="000F2E43">
              <w:rPr>
                <w:sz w:val="16"/>
              </w:rPr>
              <w:t>Passing non-3gpp device information to the PCF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1C32E"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98ECE" w14:textId="77777777" w:rsidR="009A2182" w:rsidRPr="000F2E43" w:rsidRDefault="009A2182" w:rsidP="00B25224">
            <w:pPr>
              <w:pStyle w:val="TAL"/>
              <w:rPr>
                <w:sz w:val="16"/>
              </w:rPr>
            </w:pPr>
            <w:r w:rsidRPr="000F2E43">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85F88" w14:textId="77777777" w:rsidR="009A2182" w:rsidRPr="000F2E43" w:rsidRDefault="009A2182" w:rsidP="00B25224">
            <w:pPr>
              <w:pStyle w:val="TAL"/>
              <w:rPr>
                <w:sz w:val="16"/>
              </w:rPr>
            </w:pPr>
            <w:r w:rsidRPr="000F2E43">
              <w:rPr>
                <w:sz w:val="16"/>
              </w:rPr>
              <w:t>1292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5D76D"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61D2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A4A78"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7D8DA" w14:textId="77777777" w:rsidR="009A2182" w:rsidRPr="000F2E43" w:rsidRDefault="009A2182" w:rsidP="00B25224">
            <w:pPr>
              <w:pStyle w:val="TAL"/>
              <w:rPr>
                <w:sz w:val="16"/>
              </w:rPr>
            </w:pPr>
            <w:r w:rsidRPr="000F2E43">
              <w:rPr>
                <w:sz w:val="16"/>
              </w:rPr>
              <w:t>UIA_ARC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6F552" w14:textId="77777777" w:rsidR="009A2182" w:rsidRPr="000F2E43" w:rsidRDefault="009A2182" w:rsidP="00B25224">
            <w:pPr>
              <w:pStyle w:val="TAL"/>
              <w:rPr>
                <w:sz w:val="16"/>
              </w:rPr>
            </w:pPr>
            <w:r w:rsidRPr="000F2E43">
              <w:rPr>
                <w:sz w:val="16"/>
              </w:rPr>
              <w:t>revised</w:t>
            </w:r>
          </w:p>
        </w:tc>
      </w:tr>
      <w:tr w:rsidR="009A2182" w:rsidRPr="000F2E43" w14:paraId="107A843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7134335" w14:textId="77777777" w:rsidR="009A2182" w:rsidRPr="000F2E43" w:rsidRDefault="009A2182" w:rsidP="00B25224">
            <w:pPr>
              <w:pStyle w:val="TAL"/>
              <w:rPr>
                <w:sz w:val="16"/>
              </w:rPr>
            </w:pPr>
            <w:r w:rsidRPr="000F2E43">
              <w:rPr>
                <w:sz w:val="16"/>
              </w:rPr>
              <w:t>C3-246212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5F00B" w14:textId="77777777" w:rsidR="009A2182" w:rsidRPr="000F2E43" w:rsidRDefault="009A2182" w:rsidP="00B25224">
            <w:pPr>
              <w:pStyle w:val="TAL"/>
              <w:rPr>
                <w:sz w:val="16"/>
              </w:rPr>
            </w:pPr>
            <w:r w:rsidRPr="000F2E43">
              <w:rPr>
                <w:sz w:val="16"/>
              </w:rPr>
              <w:t>Non-3gpp device QoS information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69AC8"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CBAC2"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55E9E" w14:textId="77777777" w:rsidR="009A2182" w:rsidRPr="000F2E43" w:rsidRDefault="009A2182" w:rsidP="00B25224">
            <w:pPr>
              <w:pStyle w:val="TAL"/>
              <w:rPr>
                <w:sz w:val="16"/>
              </w:rPr>
            </w:pPr>
            <w:r w:rsidRPr="000F2E43">
              <w:rPr>
                <w:sz w:val="16"/>
              </w:rPr>
              <w:t>1442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BD1CE"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C8FCD"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55549"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592A1" w14:textId="77777777" w:rsidR="009A2182" w:rsidRPr="000F2E43" w:rsidRDefault="009A2182" w:rsidP="00B25224">
            <w:pPr>
              <w:pStyle w:val="TAL"/>
              <w:rPr>
                <w:sz w:val="16"/>
              </w:rPr>
            </w:pPr>
            <w:r w:rsidRPr="000F2E43">
              <w:rPr>
                <w:sz w:val="16"/>
              </w:rPr>
              <w:t>UIA_ARC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724C5" w14:textId="77777777" w:rsidR="009A2182" w:rsidRPr="000F2E43" w:rsidRDefault="009A2182" w:rsidP="00B25224">
            <w:pPr>
              <w:pStyle w:val="TAL"/>
              <w:rPr>
                <w:sz w:val="16"/>
              </w:rPr>
            </w:pPr>
            <w:r w:rsidRPr="000F2E43">
              <w:rPr>
                <w:sz w:val="16"/>
              </w:rPr>
              <w:t>merged</w:t>
            </w:r>
          </w:p>
        </w:tc>
      </w:tr>
      <w:tr w:rsidR="009A2182" w:rsidRPr="000F2E43" w14:paraId="6B5CB1C0"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72E118F" w14:textId="77777777" w:rsidR="009A2182" w:rsidRPr="000F2E43" w:rsidRDefault="009A2182" w:rsidP="00B25224">
            <w:pPr>
              <w:pStyle w:val="TAL"/>
              <w:rPr>
                <w:sz w:val="16"/>
              </w:rPr>
            </w:pPr>
            <w:r w:rsidRPr="000F2E43">
              <w:rPr>
                <w:sz w:val="16"/>
              </w:rPr>
              <w:t>C3-246213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478E9" w14:textId="77777777" w:rsidR="009A2182" w:rsidRPr="000F2E43" w:rsidRDefault="009A2182" w:rsidP="00B25224">
            <w:pPr>
              <w:pStyle w:val="TAL"/>
              <w:rPr>
                <w:sz w:val="16"/>
              </w:rPr>
            </w:pPr>
            <w:r w:rsidRPr="000F2E43">
              <w:rPr>
                <w:sz w:val="16"/>
              </w:rPr>
              <w:t>Non-3gpp device QoS information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F53F2"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42177" w14:textId="77777777" w:rsidR="009A2182" w:rsidRPr="000F2E43" w:rsidRDefault="009A2182" w:rsidP="00B25224">
            <w:pPr>
              <w:pStyle w:val="TAL"/>
              <w:rPr>
                <w:sz w:val="16"/>
              </w:rPr>
            </w:pPr>
            <w:r w:rsidRPr="000F2E43">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48EB3" w14:textId="77777777" w:rsidR="009A2182" w:rsidRPr="000F2E43" w:rsidRDefault="009A2182" w:rsidP="00B25224">
            <w:pPr>
              <w:pStyle w:val="TAL"/>
              <w:rPr>
                <w:sz w:val="16"/>
              </w:rPr>
            </w:pPr>
            <w:r w:rsidRPr="000F2E43">
              <w:rPr>
                <w:sz w:val="16"/>
              </w:rPr>
              <w:t>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332E9"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4CBD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DD877"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63EC1" w14:textId="77777777" w:rsidR="009A2182" w:rsidRPr="000F2E43" w:rsidRDefault="009A2182" w:rsidP="00B25224">
            <w:pPr>
              <w:pStyle w:val="TAL"/>
              <w:rPr>
                <w:sz w:val="16"/>
              </w:rPr>
            </w:pPr>
            <w:r w:rsidRPr="000F2E43">
              <w:rPr>
                <w:sz w:val="16"/>
              </w:rPr>
              <w:t>UIA_ARC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21D59" w14:textId="77777777" w:rsidR="009A2182" w:rsidRPr="000F2E43" w:rsidRDefault="009A2182" w:rsidP="00B25224">
            <w:pPr>
              <w:pStyle w:val="TAL"/>
              <w:rPr>
                <w:sz w:val="16"/>
              </w:rPr>
            </w:pPr>
            <w:r w:rsidRPr="000F2E43">
              <w:rPr>
                <w:sz w:val="16"/>
              </w:rPr>
              <w:t>merged</w:t>
            </w:r>
          </w:p>
        </w:tc>
      </w:tr>
      <w:tr w:rsidR="009A2182" w:rsidRPr="000F2E43" w14:paraId="32F11D0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E1C0B75" w14:textId="77777777" w:rsidR="009A2182" w:rsidRPr="000F2E43" w:rsidRDefault="009A2182" w:rsidP="00B25224">
            <w:pPr>
              <w:pStyle w:val="TAL"/>
              <w:rPr>
                <w:sz w:val="16"/>
              </w:rPr>
            </w:pPr>
            <w:r w:rsidRPr="000F2E43">
              <w:rPr>
                <w:sz w:val="16"/>
              </w:rPr>
              <w:t>C3-246214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07951" w14:textId="77777777" w:rsidR="009A2182" w:rsidRPr="000F2E43" w:rsidRDefault="009A2182" w:rsidP="00B25224">
            <w:pPr>
              <w:pStyle w:val="TAL"/>
              <w:rPr>
                <w:sz w:val="16"/>
              </w:rPr>
            </w:pPr>
            <w:r w:rsidRPr="000F2E43">
              <w:rPr>
                <w:sz w:val="16"/>
              </w:rPr>
              <w:t>Add connectivity Id to the traffic descriptor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B1542"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B5021"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DE2F2" w14:textId="77777777" w:rsidR="009A2182" w:rsidRPr="000F2E43" w:rsidRDefault="009A2182" w:rsidP="00B25224">
            <w:pPr>
              <w:pStyle w:val="TAL"/>
              <w:rPr>
                <w:sz w:val="16"/>
              </w:rPr>
            </w:pPr>
            <w:r w:rsidRPr="000F2E43">
              <w:rPr>
                <w:sz w:val="16"/>
              </w:rPr>
              <w:t>1443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83968"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EF5F1"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DEA02"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6FED5" w14:textId="77777777" w:rsidR="009A2182" w:rsidRPr="000F2E43" w:rsidRDefault="009A2182" w:rsidP="00B25224">
            <w:pPr>
              <w:pStyle w:val="TAL"/>
              <w:rPr>
                <w:sz w:val="16"/>
              </w:rPr>
            </w:pPr>
            <w:r w:rsidRPr="000F2E43">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AFC62" w14:textId="77777777" w:rsidR="009A2182" w:rsidRPr="000F2E43" w:rsidRDefault="009A2182" w:rsidP="00B25224">
            <w:pPr>
              <w:pStyle w:val="TAL"/>
              <w:rPr>
                <w:sz w:val="16"/>
              </w:rPr>
            </w:pPr>
            <w:r w:rsidRPr="000F2E43">
              <w:rPr>
                <w:sz w:val="16"/>
              </w:rPr>
              <w:t>revised</w:t>
            </w:r>
          </w:p>
        </w:tc>
      </w:tr>
      <w:tr w:rsidR="009A2182" w:rsidRPr="000F2E43" w14:paraId="418F94B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6F2B4A9" w14:textId="77777777" w:rsidR="009A2182" w:rsidRPr="000F2E43" w:rsidRDefault="009A2182" w:rsidP="00B25224">
            <w:pPr>
              <w:pStyle w:val="TAL"/>
              <w:rPr>
                <w:sz w:val="16"/>
              </w:rPr>
            </w:pPr>
            <w:r w:rsidRPr="000F2E43">
              <w:rPr>
                <w:sz w:val="16"/>
              </w:rPr>
              <w:t>C3-246215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9968F" w14:textId="77777777" w:rsidR="009A2182" w:rsidRPr="000F2E43" w:rsidRDefault="009A2182" w:rsidP="00B25224">
            <w:pPr>
              <w:pStyle w:val="TAL"/>
              <w:rPr>
                <w:sz w:val="16"/>
              </w:rPr>
            </w:pPr>
            <w:r w:rsidRPr="000F2E43">
              <w:rPr>
                <w:sz w:val="16"/>
              </w:rPr>
              <w:t>Connectivity Group ID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19349"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C3F38" w14:textId="77777777" w:rsidR="009A2182" w:rsidRPr="000F2E43" w:rsidRDefault="009A2182" w:rsidP="00B25224">
            <w:pPr>
              <w:pStyle w:val="TAL"/>
              <w:rPr>
                <w:sz w:val="16"/>
              </w:rPr>
            </w:pPr>
            <w:r w:rsidRPr="000F2E43">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2302B" w14:textId="77777777" w:rsidR="009A2182" w:rsidRPr="000F2E43" w:rsidRDefault="009A2182" w:rsidP="00B25224">
            <w:pPr>
              <w:pStyle w:val="TAL"/>
              <w:rPr>
                <w:sz w:val="16"/>
              </w:rPr>
            </w:pPr>
            <w:r w:rsidRPr="000F2E43">
              <w:rPr>
                <w:sz w:val="16"/>
              </w:rPr>
              <w:t>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EBFE2"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407E8"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04213"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390DF" w14:textId="77777777" w:rsidR="009A2182" w:rsidRPr="000F2E43" w:rsidRDefault="009A2182" w:rsidP="00B25224">
            <w:pPr>
              <w:pStyle w:val="TAL"/>
              <w:rPr>
                <w:sz w:val="16"/>
              </w:rPr>
            </w:pPr>
            <w:r w:rsidRPr="000F2E43">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976CF" w14:textId="77777777" w:rsidR="009A2182" w:rsidRPr="000F2E43" w:rsidRDefault="009A2182" w:rsidP="00B25224">
            <w:pPr>
              <w:pStyle w:val="TAL"/>
              <w:rPr>
                <w:sz w:val="16"/>
              </w:rPr>
            </w:pPr>
            <w:r w:rsidRPr="000F2E43">
              <w:rPr>
                <w:sz w:val="16"/>
              </w:rPr>
              <w:t>revised</w:t>
            </w:r>
          </w:p>
        </w:tc>
      </w:tr>
      <w:tr w:rsidR="009A2182" w:rsidRPr="000F2E43" w14:paraId="2CAEAA1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C4996E3" w14:textId="77777777" w:rsidR="009A2182" w:rsidRPr="000F2E43" w:rsidRDefault="009A2182" w:rsidP="00B25224">
            <w:pPr>
              <w:pStyle w:val="TAL"/>
              <w:rPr>
                <w:sz w:val="16"/>
              </w:rPr>
            </w:pPr>
            <w:r w:rsidRPr="000F2E43">
              <w:rPr>
                <w:sz w:val="16"/>
              </w:rPr>
              <w:t>C3-246216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E4AD8" w14:textId="77777777" w:rsidR="009A2182" w:rsidRPr="000F2E43" w:rsidRDefault="009A2182" w:rsidP="00B25224">
            <w:pPr>
              <w:pStyle w:val="TAL"/>
              <w:rPr>
                <w:sz w:val="16"/>
              </w:rPr>
            </w:pPr>
            <w:r w:rsidRPr="000F2E43">
              <w:rPr>
                <w:sz w:val="16"/>
              </w:rPr>
              <w:t>Error Handling when NEF cannot determine RSD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A2C25"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C3BAB"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9D9C0" w14:textId="77777777" w:rsidR="009A2182" w:rsidRPr="000F2E43" w:rsidRDefault="009A2182" w:rsidP="00B25224">
            <w:pPr>
              <w:pStyle w:val="TAL"/>
              <w:rPr>
                <w:sz w:val="16"/>
              </w:rPr>
            </w:pPr>
            <w:r w:rsidRPr="000F2E43">
              <w:rPr>
                <w:sz w:val="16"/>
              </w:rPr>
              <w:t>1444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37CCC"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7587B"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A2D44"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76797" w14:textId="77777777" w:rsidR="009A2182" w:rsidRPr="000F2E43" w:rsidRDefault="009A2182" w:rsidP="00B25224">
            <w:pPr>
              <w:pStyle w:val="TAL"/>
              <w:rPr>
                <w:sz w:val="16"/>
              </w:rPr>
            </w:pPr>
            <w:r w:rsidRPr="000F2E43">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DD62F" w14:textId="77777777" w:rsidR="009A2182" w:rsidRPr="000F2E43" w:rsidRDefault="009A2182" w:rsidP="00B25224">
            <w:pPr>
              <w:pStyle w:val="TAL"/>
              <w:rPr>
                <w:sz w:val="16"/>
              </w:rPr>
            </w:pPr>
            <w:r w:rsidRPr="000F2E43">
              <w:rPr>
                <w:sz w:val="16"/>
              </w:rPr>
              <w:t>postponed</w:t>
            </w:r>
          </w:p>
        </w:tc>
      </w:tr>
      <w:tr w:rsidR="009A2182" w:rsidRPr="000F2E43" w14:paraId="6F31AEB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3C0B057" w14:textId="77777777" w:rsidR="009A2182" w:rsidRPr="000F2E43" w:rsidRDefault="009A2182" w:rsidP="00B25224">
            <w:pPr>
              <w:pStyle w:val="TAL"/>
              <w:rPr>
                <w:sz w:val="16"/>
              </w:rPr>
            </w:pPr>
            <w:r w:rsidRPr="000F2E43">
              <w:rPr>
                <w:sz w:val="16"/>
              </w:rPr>
              <w:t>C3-246217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CDF9" w14:textId="77777777" w:rsidR="009A2182" w:rsidRPr="000F2E43" w:rsidRDefault="009A2182" w:rsidP="00B25224">
            <w:pPr>
              <w:pStyle w:val="TAL"/>
              <w:rPr>
                <w:sz w:val="16"/>
              </w:rPr>
            </w:pPr>
            <w:r w:rsidRPr="000F2E43">
              <w:rPr>
                <w:sz w:val="16"/>
              </w:rPr>
              <w:t xml:space="preserve">Clarification on </w:t>
            </w:r>
            <w:proofErr w:type="spellStart"/>
            <w:r w:rsidRPr="000F2E43">
              <w:rPr>
                <w:sz w:val="16"/>
              </w:rPr>
              <w:t>relProxInfos</w:t>
            </w:r>
            <w:proofErr w:type="spellEnd"/>
            <w:r w:rsidRPr="000F2E43">
              <w:rPr>
                <w:sz w:val="16"/>
              </w:rPr>
              <w:t xml:space="preserve"> attribute in </w:t>
            </w:r>
            <w:proofErr w:type="spellStart"/>
            <w:r w:rsidRPr="000F2E43">
              <w:rPr>
                <w:sz w:val="16"/>
              </w:rPr>
              <w:t>AnalyticsData</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FB788"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0895E"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28E06" w14:textId="77777777" w:rsidR="009A2182" w:rsidRPr="000F2E43" w:rsidRDefault="009A2182" w:rsidP="00B25224">
            <w:pPr>
              <w:pStyle w:val="TAL"/>
              <w:rPr>
                <w:sz w:val="16"/>
              </w:rPr>
            </w:pPr>
            <w:r w:rsidRPr="000F2E43">
              <w:rPr>
                <w:sz w:val="16"/>
              </w:rPr>
              <w:t>1445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F62D4"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F595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4832E"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94452"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EB1A4" w14:textId="77777777" w:rsidR="009A2182" w:rsidRPr="000F2E43" w:rsidRDefault="009A2182" w:rsidP="00B25224">
            <w:pPr>
              <w:pStyle w:val="TAL"/>
              <w:rPr>
                <w:sz w:val="16"/>
              </w:rPr>
            </w:pPr>
            <w:r w:rsidRPr="000F2E43">
              <w:rPr>
                <w:sz w:val="16"/>
              </w:rPr>
              <w:t>merged</w:t>
            </w:r>
          </w:p>
        </w:tc>
      </w:tr>
      <w:tr w:rsidR="009A2182" w:rsidRPr="000F2E43" w14:paraId="06397B2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00900B7" w14:textId="77777777" w:rsidR="009A2182" w:rsidRPr="000F2E43" w:rsidRDefault="009A2182" w:rsidP="00B25224">
            <w:pPr>
              <w:pStyle w:val="TAL"/>
              <w:rPr>
                <w:sz w:val="16"/>
              </w:rPr>
            </w:pPr>
            <w:r w:rsidRPr="000F2E43">
              <w:rPr>
                <w:sz w:val="16"/>
              </w:rPr>
              <w:t>C3-246218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D6317" w14:textId="77777777" w:rsidR="009A2182" w:rsidRPr="000F2E43" w:rsidRDefault="009A2182" w:rsidP="00B25224">
            <w:pPr>
              <w:pStyle w:val="TAL"/>
              <w:rPr>
                <w:sz w:val="16"/>
              </w:rPr>
            </w:pPr>
            <w:r w:rsidRPr="000F2E43">
              <w:rPr>
                <w:sz w:val="16"/>
              </w:rPr>
              <w:t>Support of the MPQUIC-UDP Steering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F57CE"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82345" w14:textId="77777777" w:rsidR="009A2182" w:rsidRPr="000F2E43" w:rsidRDefault="009A2182" w:rsidP="00B25224">
            <w:pPr>
              <w:pStyle w:val="TAL"/>
              <w:rPr>
                <w:sz w:val="16"/>
              </w:rPr>
            </w:pPr>
            <w:r w:rsidRPr="000F2E43">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DF911" w14:textId="77777777" w:rsidR="009A2182" w:rsidRPr="000F2E43" w:rsidRDefault="009A2182" w:rsidP="00B25224">
            <w:pPr>
              <w:pStyle w:val="TAL"/>
              <w:rPr>
                <w:sz w:val="16"/>
              </w:rPr>
            </w:pPr>
            <w:r w:rsidRPr="000F2E43">
              <w:rPr>
                <w:sz w:val="16"/>
              </w:rPr>
              <w:t>1293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8C357"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AA2FD"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BC191"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DA2AD" w14:textId="77777777" w:rsidR="009A2182" w:rsidRPr="000F2E43" w:rsidRDefault="009A2182" w:rsidP="00B25224">
            <w:pPr>
              <w:pStyle w:val="TAL"/>
              <w:rPr>
                <w:sz w:val="16"/>
              </w:rPr>
            </w:pPr>
            <w:r w:rsidRPr="000F2E43">
              <w:rPr>
                <w:sz w:val="16"/>
              </w:rPr>
              <w:t>MASSS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6C03C" w14:textId="77777777" w:rsidR="009A2182" w:rsidRPr="000F2E43" w:rsidRDefault="009A2182" w:rsidP="00B25224">
            <w:pPr>
              <w:pStyle w:val="TAL"/>
              <w:rPr>
                <w:sz w:val="16"/>
              </w:rPr>
            </w:pPr>
            <w:r w:rsidRPr="000F2E43">
              <w:rPr>
                <w:sz w:val="16"/>
              </w:rPr>
              <w:t>revised</w:t>
            </w:r>
          </w:p>
        </w:tc>
      </w:tr>
      <w:tr w:rsidR="009A2182" w:rsidRPr="000F2E43" w14:paraId="1B06F25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636CB07" w14:textId="77777777" w:rsidR="009A2182" w:rsidRPr="000F2E43" w:rsidRDefault="009A2182" w:rsidP="00B25224">
            <w:pPr>
              <w:pStyle w:val="TAL"/>
              <w:rPr>
                <w:sz w:val="16"/>
              </w:rPr>
            </w:pPr>
            <w:r w:rsidRPr="000F2E43">
              <w:rPr>
                <w:sz w:val="16"/>
              </w:rPr>
              <w:t>C3-246219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7C467" w14:textId="77777777" w:rsidR="009A2182" w:rsidRPr="000F2E43" w:rsidRDefault="009A2182" w:rsidP="00B25224">
            <w:pPr>
              <w:pStyle w:val="TAL"/>
              <w:rPr>
                <w:sz w:val="16"/>
              </w:rPr>
            </w:pPr>
            <w:r w:rsidRPr="000F2E43">
              <w:rPr>
                <w:sz w:val="16"/>
              </w:rPr>
              <w:t>Corrections on feature name for policy decisions based on Network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67CBC"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BFF8E" w14:textId="77777777" w:rsidR="009A2182" w:rsidRPr="000F2E43" w:rsidRDefault="009A2182" w:rsidP="00B25224">
            <w:pPr>
              <w:pStyle w:val="TAL"/>
              <w:rPr>
                <w:sz w:val="16"/>
              </w:rPr>
            </w:pPr>
            <w:r w:rsidRPr="000F2E43">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7BA75" w14:textId="77777777" w:rsidR="009A2182" w:rsidRPr="000F2E43" w:rsidRDefault="009A2182" w:rsidP="00B25224">
            <w:pPr>
              <w:pStyle w:val="TAL"/>
              <w:rPr>
                <w:sz w:val="16"/>
              </w:rPr>
            </w:pPr>
            <w:r w:rsidRPr="000F2E43">
              <w:rPr>
                <w:sz w:val="16"/>
              </w:rPr>
              <w:t>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90C79"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03C00"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A8EC3"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3A29C" w14:textId="77777777" w:rsidR="009A2182" w:rsidRPr="000F2E43" w:rsidRDefault="009A2182" w:rsidP="00B25224">
            <w:pPr>
              <w:pStyle w:val="TAL"/>
              <w:rPr>
                <w:sz w:val="16"/>
              </w:rPr>
            </w:pPr>
            <w:r w:rsidRPr="000F2E43">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2175B" w14:textId="77777777" w:rsidR="009A2182" w:rsidRPr="000F2E43" w:rsidRDefault="009A2182" w:rsidP="00B25224">
            <w:pPr>
              <w:pStyle w:val="TAL"/>
              <w:rPr>
                <w:sz w:val="16"/>
              </w:rPr>
            </w:pPr>
            <w:r w:rsidRPr="000F2E43">
              <w:rPr>
                <w:sz w:val="16"/>
              </w:rPr>
              <w:t>postponed</w:t>
            </w:r>
          </w:p>
        </w:tc>
      </w:tr>
      <w:tr w:rsidR="009A2182" w:rsidRPr="000F2E43" w14:paraId="7254667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48C1692" w14:textId="77777777" w:rsidR="009A2182" w:rsidRPr="000F2E43" w:rsidRDefault="009A2182" w:rsidP="00B25224">
            <w:pPr>
              <w:pStyle w:val="TAL"/>
              <w:rPr>
                <w:sz w:val="16"/>
              </w:rPr>
            </w:pPr>
            <w:r w:rsidRPr="000F2E43">
              <w:rPr>
                <w:sz w:val="16"/>
              </w:rPr>
              <w:t>C3-246220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AE1DD" w14:textId="77777777" w:rsidR="009A2182" w:rsidRPr="000F2E43" w:rsidRDefault="009A2182" w:rsidP="00B25224">
            <w:pPr>
              <w:pStyle w:val="TAL"/>
              <w:rPr>
                <w:sz w:val="16"/>
              </w:rPr>
            </w:pPr>
            <w:proofErr w:type="spellStart"/>
            <w:r w:rsidRPr="000F2E43">
              <w:rPr>
                <w:sz w:val="16"/>
              </w:rPr>
              <w:t>UAVFlightAssistance</w:t>
            </w:r>
            <w:proofErr w:type="spellEnd"/>
            <w:r w:rsidRPr="000F2E43">
              <w:rPr>
                <w:sz w:val="16"/>
              </w:rPr>
              <w:t xml:space="preserve"> API and data model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7BAD1" w14:textId="77777777" w:rsidR="009A2182" w:rsidRPr="000F2E43" w:rsidRDefault="009A2182" w:rsidP="00B25224">
            <w:pPr>
              <w:pStyle w:val="TAL"/>
              <w:rPr>
                <w:sz w:val="16"/>
              </w:rPr>
            </w:pPr>
            <w:r w:rsidRPr="000F2E43">
              <w:rPr>
                <w:sz w:val="16"/>
              </w:rPr>
              <w:t>Huawei,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6D479"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1D2D7" w14:textId="77777777" w:rsidR="009A2182" w:rsidRPr="000F2E43" w:rsidRDefault="009A2182" w:rsidP="00B25224">
            <w:pPr>
              <w:pStyle w:val="TAL"/>
              <w:rPr>
                <w:sz w:val="16"/>
              </w:rPr>
            </w:pPr>
            <w:r w:rsidRPr="000F2E43">
              <w:rPr>
                <w:sz w:val="16"/>
              </w:rPr>
              <w:t>1400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25461" w14:textId="77777777" w:rsidR="009A2182" w:rsidRPr="000F2E43" w:rsidRDefault="009A2182" w:rsidP="00B25224">
            <w:pPr>
              <w:pStyle w:val="TAR"/>
              <w:rPr>
                <w:sz w:val="16"/>
              </w:rPr>
            </w:pPr>
            <w:r w:rsidRPr="000F2E43">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BD1A5"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6A0ED"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872D9" w14:textId="77777777" w:rsidR="009A2182" w:rsidRPr="000F2E43" w:rsidRDefault="009A2182" w:rsidP="00B25224">
            <w:pPr>
              <w:pStyle w:val="TAL"/>
              <w:rPr>
                <w:sz w:val="16"/>
              </w:rPr>
            </w:pPr>
            <w:r w:rsidRPr="000F2E43">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AC500" w14:textId="77777777" w:rsidR="009A2182" w:rsidRPr="000F2E43" w:rsidRDefault="009A2182" w:rsidP="00B25224">
            <w:pPr>
              <w:pStyle w:val="TAL"/>
              <w:rPr>
                <w:sz w:val="16"/>
              </w:rPr>
            </w:pPr>
            <w:r w:rsidRPr="000F2E43">
              <w:rPr>
                <w:sz w:val="16"/>
              </w:rPr>
              <w:t>revised</w:t>
            </w:r>
          </w:p>
        </w:tc>
      </w:tr>
      <w:tr w:rsidR="009A2182" w:rsidRPr="000F2E43" w14:paraId="60BE0B45"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AECD348" w14:textId="77777777" w:rsidR="009A2182" w:rsidRPr="000F2E43" w:rsidRDefault="009A2182" w:rsidP="00B25224">
            <w:pPr>
              <w:pStyle w:val="TAL"/>
              <w:rPr>
                <w:sz w:val="16"/>
              </w:rPr>
            </w:pPr>
            <w:r w:rsidRPr="000F2E43">
              <w:rPr>
                <w:sz w:val="16"/>
              </w:rPr>
              <w:t>C3-246221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22D06" w14:textId="77777777" w:rsidR="009A2182" w:rsidRPr="000F2E43" w:rsidRDefault="009A2182" w:rsidP="00B25224">
            <w:pPr>
              <w:pStyle w:val="TAL"/>
              <w:rPr>
                <w:sz w:val="16"/>
              </w:rPr>
            </w:pPr>
            <w:proofErr w:type="spellStart"/>
            <w:r w:rsidRPr="000F2E43">
              <w:rPr>
                <w:sz w:val="16"/>
              </w:rPr>
              <w:t>OpenAPI</w:t>
            </w:r>
            <w:proofErr w:type="spellEnd"/>
            <w:r w:rsidRPr="000F2E43">
              <w:rPr>
                <w:sz w:val="16"/>
              </w:rPr>
              <w:t xml:space="preserve"> definition for </w:t>
            </w:r>
            <w:proofErr w:type="spellStart"/>
            <w:r w:rsidRPr="000F2E43">
              <w:rPr>
                <w:sz w:val="16"/>
              </w:rPr>
              <w:t>UAVFlightAssistance</w:t>
            </w:r>
            <w:proofErr w:type="spellEnd"/>
            <w:r w:rsidRPr="000F2E43">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61E09"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B3DD2"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F997A" w14:textId="77777777" w:rsidR="009A2182" w:rsidRPr="000F2E43" w:rsidRDefault="009A2182" w:rsidP="00B25224">
            <w:pPr>
              <w:pStyle w:val="TAL"/>
              <w:rPr>
                <w:sz w:val="16"/>
              </w:rPr>
            </w:pPr>
            <w:r w:rsidRPr="000F2E43">
              <w:rPr>
                <w:sz w:val="16"/>
              </w:rPr>
              <w:t>1446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F9E48"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81C8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A645E"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94C62" w14:textId="77777777" w:rsidR="009A2182" w:rsidRPr="000F2E43" w:rsidRDefault="009A2182" w:rsidP="00B25224">
            <w:pPr>
              <w:pStyle w:val="TAL"/>
              <w:rPr>
                <w:sz w:val="16"/>
              </w:rPr>
            </w:pPr>
            <w:r w:rsidRPr="000F2E43">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40419" w14:textId="77777777" w:rsidR="009A2182" w:rsidRPr="000F2E43" w:rsidRDefault="009A2182" w:rsidP="00B25224">
            <w:pPr>
              <w:pStyle w:val="TAL"/>
              <w:rPr>
                <w:sz w:val="16"/>
              </w:rPr>
            </w:pPr>
            <w:r w:rsidRPr="000F2E43">
              <w:rPr>
                <w:sz w:val="16"/>
              </w:rPr>
              <w:t>merged</w:t>
            </w:r>
          </w:p>
        </w:tc>
      </w:tr>
      <w:tr w:rsidR="009A2182" w:rsidRPr="000F2E43" w14:paraId="5683DE4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5C34E40" w14:textId="77777777" w:rsidR="009A2182" w:rsidRPr="000F2E43" w:rsidRDefault="009A2182" w:rsidP="00B25224">
            <w:pPr>
              <w:pStyle w:val="TAL"/>
              <w:rPr>
                <w:sz w:val="16"/>
              </w:rPr>
            </w:pPr>
            <w:r w:rsidRPr="000F2E43">
              <w:rPr>
                <w:sz w:val="16"/>
              </w:rPr>
              <w:t>C3-246222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DD493" w14:textId="77777777" w:rsidR="009A2182" w:rsidRPr="000F2E43" w:rsidRDefault="009A2182" w:rsidP="00B25224">
            <w:pPr>
              <w:pStyle w:val="TAL"/>
              <w:rPr>
                <w:sz w:val="16"/>
              </w:rPr>
            </w:pPr>
            <w:r w:rsidRPr="000F2E43">
              <w:rPr>
                <w:sz w:val="16"/>
              </w:rPr>
              <w:t>Support of list of UEs for Movement Behaviour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0F7D3"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2D20"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FE570" w14:textId="77777777" w:rsidR="009A2182" w:rsidRPr="000F2E43" w:rsidRDefault="009A2182" w:rsidP="00B25224">
            <w:pPr>
              <w:pStyle w:val="TAL"/>
              <w:rPr>
                <w:sz w:val="16"/>
              </w:rPr>
            </w:pPr>
            <w:r w:rsidRPr="000F2E43">
              <w:rPr>
                <w:sz w:val="16"/>
              </w:rPr>
              <w:t>988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1D819"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C0BD3"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E8833"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BF19A" w14:textId="77777777" w:rsidR="009A2182" w:rsidRPr="000F2E43" w:rsidRDefault="009A2182" w:rsidP="00B25224">
            <w:pPr>
              <w:pStyle w:val="TAL"/>
              <w:rPr>
                <w:sz w:val="16"/>
              </w:rPr>
            </w:pPr>
            <w:r w:rsidRPr="000F2E43">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0A26C" w14:textId="77777777" w:rsidR="009A2182" w:rsidRPr="000F2E43" w:rsidRDefault="009A2182" w:rsidP="00B25224">
            <w:pPr>
              <w:pStyle w:val="TAL"/>
              <w:rPr>
                <w:sz w:val="16"/>
              </w:rPr>
            </w:pPr>
            <w:r w:rsidRPr="000F2E43">
              <w:rPr>
                <w:sz w:val="16"/>
              </w:rPr>
              <w:t>revised</w:t>
            </w:r>
          </w:p>
        </w:tc>
      </w:tr>
      <w:tr w:rsidR="009A2182" w:rsidRPr="000F2E43" w14:paraId="384BF3AF"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BF329DB" w14:textId="77777777" w:rsidR="009A2182" w:rsidRPr="000F2E43" w:rsidRDefault="009A2182" w:rsidP="00B25224">
            <w:pPr>
              <w:pStyle w:val="TAL"/>
              <w:rPr>
                <w:sz w:val="16"/>
              </w:rPr>
            </w:pPr>
            <w:r w:rsidRPr="000F2E43">
              <w:rPr>
                <w:sz w:val="16"/>
              </w:rPr>
              <w:t>C3-246223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964CA" w14:textId="77777777" w:rsidR="009A2182" w:rsidRPr="000F2E43" w:rsidRDefault="009A2182" w:rsidP="00B25224">
            <w:pPr>
              <w:pStyle w:val="TAL"/>
              <w:rPr>
                <w:sz w:val="16"/>
              </w:rPr>
            </w:pPr>
            <w:r w:rsidRPr="000F2E43">
              <w:rPr>
                <w:sz w:val="16"/>
              </w:rPr>
              <w:t>Corrections on the data type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C75FE"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77E98"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06795" w14:textId="77777777" w:rsidR="009A2182" w:rsidRPr="000F2E43" w:rsidRDefault="009A2182" w:rsidP="00B25224">
            <w:pPr>
              <w:pStyle w:val="TAL"/>
              <w:rPr>
                <w:sz w:val="16"/>
              </w:rPr>
            </w:pPr>
            <w:r w:rsidRPr="000F2E43">
              <w:rPr>
                <w:sz w:val="16"/>
              </w:rPr>
              <w:t>698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29B38"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96FE2"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62850"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55E9B" w14:textId="77777777" w:rsidR="009A2182" w:rsidRPr="000F2E43" w:rsidRDefault="009A2182" w:rsidP="00B25224">
            <w:pPr>
              <w:pStyle w:val="TAL"/>
              <w:rPr>
                <w:sz w:val="16"/>
              </w:rPr>
            </w:pPr>
            <w:r w:rsidRPr="000F2E43">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B161C" w14:textId="77777777" w:rsidR="009A2182" w:rsidRPr="000F2E43" w:rsidRDefault="009A2182" w:rsidP="00B25224">
            <w:pPr>
              <w:pStyle w:val="TAL"/>
              <w:rPr>
                <w:sz w:val="16"/>
              </w:rPr>
            </w:pPr>
            <w:r w:rsidRPr="000F2E43">
              <w:rPr>
                <w:sz w:val="16"/>
              </w:rPr>
              <w:t>revised</w:t>
            </w:r>
          </w:p>
        </w:tc>
      </w:tr>
      <w:tr w:rsidR="009A2182" w:rsidRPr="000F2E43" w14:paraId="4C8F0126"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4D04D4D" w14:textId="77777777" w:rsidR="009A2182" w:rsidRPr="000F2E43" w:rsidRDefault="009A2182" w:rsidP="00B25224">
            <w:pPr>
              <w:pStyle w:val="TAL"/>
              <w:rPr>
                <w:sz w:val="16"/>
              </w:rPr>
            </w:pPr>
            <w:r w:rsidRPr="000F2E43">
              <w:rPr>
                <w:sz w:val="16"/>
              </w:rPr>
              <w:t>C3-246224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25CD0" w14:textId="77777777" w:rsidR="009A2182" w:rsidRPr="000F2E43" w:rsidRDefault="009A2182" w:rsidP="00B25224">
            <w:pPr>
              <w:pStyle w:val="TAL"/>
              <w:rPr>
                <w:sz w:val="16"/>
              </w:rPr>
            </w:pPr>
            <w:r w:rsidRPr="000F2E43">
              <w:rPr>
                <w:sz w:val="16"/>
              </w:rPr>
              <w:t>Corrections on the data type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F693B"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4FC31"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B8BAA" w14:textId="77777777" w:rsidR="009A2182" w:rsidRPr="000F2E43" w:rsidRDefault="009A2182" w:rsidP="00B25224">
            <w:pPr>
              <w:pStyle w:val="TAL"/>
              <w:rPr>
                <w:sz w:val="16"/>
              </w:rPr>
            </w:pPr>
            <w:r w:rsidRPr="000F2E43">
              <w:rPr>
                <w:sz w:val="16"/>
              </w:rPr>
              <w:t>699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9C483"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4AD1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054AA" w14:textId="77777777" w:rsidR="009A2182" w:rsidRPr="000F2E43" w:rsidRDefault="009A2182" w:rsidP="00B25224">
            <w:pPr>
              <w:pStyle w:val="TAL"/>
              <w:rPr>
                <w:sz w:val="16"/>
              </w:rPr>
            </w:pPr>
            <w:r w:rsidRPr="000F2E43">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D08C0" w14:textId="77777777" w:rsidR="009A2182" w:rsidRPr="000F2E43" w:rsidRDefault="009A2182" w:rsidP="00B25224">
            <w:pPr>
              <w:pStyle w:val="TAL"/>
              <w:rPr>
                <w:sz w:val="16"/>
              </w:rPr>
            </w:pPr>
            <w:r w:rsidRPr="000F2E43">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5857E" w14:textId="77777777" w:rsidR="009A2182" w:rsidRPr="000F2E43" w:rsidRDefault="009A2182" w:rsidP="00B25224">
            <w:pPr>
              <w:pStyle w:val="TAL"/>
              <w:rPr>
                <w:sz w:val="16"/>
              </w:rPr>
            </w:pPr>
            <w:r w:rsidRPr="000F2E43">
              <w:rPr>
                <w:sz w:val="16"/>
              </w:rPr>
              <w:t>revised</w:t>
            </w:r>
          </w:p>
        </w:tc>
      </w:tr>
      <w:tr w:rsidR="009A2182" w:rsidRPr="000F2E43" w14:paraId="1357F3B5"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52BE87F" w14:textId="77777777" w:rsidR="009A2182" w:rsidRPr="000F2E43" w:rsidRDefault="009A2182" w:rsidP="00B25224">
            <w:pPr>
              <w:pStyle w:val="TAL"/>
              <w:rPr>
                <w:sz w:val="16"/>
              </w:rPr>
            </w:pPr>
            <w:r w:rsidRPr="000F2E43">
              <w:rPr>
                <w:sz w:val="16"/>
              </w:rPr>
              <w:t>C3-246225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313E0" w14:textId="77777777" w:rsidR="009A2182" w:rsidRPr="000F2E43" w:rsidRDefault="009A2182" w:rsidP="00B25224">
            <w:pPr>
              <w:pStyle w:val="TAL"/>
              <w:rPr>
                <w:sz w:val="16"/>
              </w:rPr>
            </w:pPr>
            <w:r w:rsidRPr="000F2E43">
              <w:rPr>
                <w:sz w:val="16"/>
              </w:rPr>
              <w:t>Support of data burst size marking indication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E33A4"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00E6B" w14:textId="77777777" w:rsidR="009A2182" w:rsidRPr="000F2E43" w:rsidRDefault="009A2182" w:rsidP="00B25224">
            <w:pPr>
              <w:pStyle w:val="TAL"/>
              <w:rPr>
                <w:sz w:val="16"/>
              </w:rPr>
            </w:pPr>
            <w:r w:rsidRPr="000F2E43">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5F1AA" w14:textId="77777777" w:rsidR="009A2182" w:rsidRPr="000F2E43" w:rsidRDefault="009A2182" w:rsidP="00B25224">
            <w:pPr>
              <w:pStyle w:val="TAL"/>
              <w:rPr>
                <w:sz w:val="16"/>
              </w:rPr>
            </w:pPr>
            <w:r w:rsidRPr="000F2E43">
              <w:rPr>
                <w:sz w:val="16"/>
              </w:rPr>
              <w:t>1294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4FBF1"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2500C"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5D42C"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96079" w14:textId="77777777" w:rsidR="009A2182" w:rsidRPr="000F2E43" w:rsidRDefault="009A2182" w:rsidP="00B25224">
            <w:pPr>
              <w:pStyle w:val="TAL"/>
              <w:rPr>
                <w:sz w:val="16"/>
              </w:rPr>
            </w:pPr>
            <w:r w:rsidRPr="000F2E43">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6B62F" w14:textId="77777777" w:rsidR="009A2182" w:rsidRPr="000F2E43" w:rsidRDefault="009A2182" w:rsidP="00B25224">
            <w:pPr>
              <w:pStyle w:val="TAL"/>
              <w:rPr>
                <w:sz w:val="16"/>
              </w:rPr>
            </w:pPr>
            <w:r w:rsidRPr="000F2E43">
              <w:rPr>
                <w:sz w:val="16"/>
              </w:rPr>
              <w:t>revised</w:t>
            </w:r>
          </w:p>
        </w:tc>
      </w:tr>
      <w:tr w:rsidR="009A2182" w:rsidRPr="000F2E43" w14:paraId="78FC8A4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02D16EF" w14:textId="77777777" w:rsidR="009A2182" w:rsidRPr="000F2E43" w:rsidRDefault="009A2182" w:rsidP="00B25224">
            <w:pPr>
              <w:pStyle w:val="TAL"/>
              <w:rPr>
                <w:sz w:val="16"/>
              </w:rPr>
            </w:pPr>
            <w:r w:rsidRPr="000F2E43">
              <w:rPr>
                <w:sz w:val="16"/>
              </w:rPr>
              <w:t>C3-246226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5A0CC" w14:textId="77777777" w:rsidR="009A2182" w:rsidRPr="000F2E43" w:rsidRDefault="009A2182" w:rsidP="00B25224">
            <w:pPr>
              <w:pStyle w:val="TAL"/>
              <w:rPr>
                <w:sz w:val="16"/>
              </w:rPr>
            </w:pPr>
            <w:r w:rsidRPr="000F2E43">
              <w:rPr>
                <w:sz w:val="16"/>
              </w:rPr>
              <w:t>Support of data burst size marking indication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68102" w14:textId="77777777" w:rsidR="009A2182" w:rsidRPr="000F2E43" w:rsidRDefault="009A2182" w:rsidP="00B25224">
            <w:pPr>
              <w:pStyle w:val="TAL"/>
              <w:rPr>
                <w:sz w:val="16"/>
              </w:rPr>
            </w:pPr>
            <w:r w:rsidRPr="000F2E43">
              <w:rPr>
                <w:sz w:val="16"/>
              </w:rPr>
              <w:t>Huawei,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00DD4"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F71A1" w14:textId="77777777" w:rsidR="009A2182" w:rsidRPr="000F2E43" w:rsidRDefault="009A2182" w:rsidP="00B25224">
            <w:pPr>
              <w:pStyle w:val="TAL"/>
              <w:rPr>
                <w:sz w:val="16"/>
              </w:rPr>
            </w:pPr>
            <w:r w:rsidRPr="000F2E43">
              <w:rPr>
                <w:sz w:val="16"/>
              </w:rPr>
              <w:t>700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711BD"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0813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9D0B4"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86C4C" w14:textId="77777777" w:rsidR="009A2182" w:rsidRPr="000F2E43" w:rsidRDefault="009A2182" w:rsidP="00B25224">
            <w:pPr>
              <w:pStyle w:val="TAL"/>
              <w:rPr>
                <w:sz w:val="16"/>
              </w:rPr>
            </w:pPr>
            <w:r w:rsidRPr="000F2E43">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F8776" w14:textId="77777777" w:rsidR="009A2182" w:rsidRPr="000F2E43" w:rsidRDefault="009A2182" w:rsidP="00B25224">
            <w:pPr>
              <w:pStyle w:val="TAL"/>
              <w:rPr>
                <w:sz w:val="16"/>
              </w:rPr>
            </w:pPr>
            <w:r w:rsidRPr="000F2E43">
              <w:rPr>
                <w:sz w:val="16"/>
              </w:rPr>
              <w:t>agreed</w:t>
            </w:r>
          </w:p>
        </w:tc>
      </w:tr>
      <w:tr w:rsidR="009A2182" w:rsidRPr="000F2E43" w14:paraId="0E83C58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B5128B9" w14:textId="77777777" w:rsidR="009A2182" w:rsidRPr="000F2E43" w:rsidRDefault="009A2182" w:rsidP="00B25224">
            <w:pPr>
              <w:pStyle w:val="TAL"/>
              <w:rPr>
                <w:sz w:val="16"/>
              </w:rPr>
            </w:pPr>
            <w:r w:rsidRPr="000F2E43">
              <w:rPr>
                <w:sz w:val="16"/>
              </w:rPr>
              <w:t>C3-246227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408C3" w14:textId="77777777" w:rsidR="009A2182" w:rsidRPr="000F2E43" w:rsidRDefault="009A2182" w:rsidP="00B25224">
            <w:pPr>
              <w:pStyle w:val="TAL"/>
              <w:rPr>
                <w:sz w:val="16"/>
              </w:rPr>
            </w:pPr>
            <w:r w:rsidRPr="000F2E43">
              <w:rPr>
                <w:sz w:val="16"/>
              </w:rPr>
              <w:t>QoS authorization failure due to roaming in a non-supported PLMN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10C97"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CB7FA"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AB15D" w14:textId="77777777" w:rsidR="009A2182" w:rsidRPr="000F2E43" w:rsidRDefault="009A2182" w:rsidP="00B25224">
            <w:pPr>
              <w:pStyle w:val="TAL"/>
              <w:rPr>
                <w:sz w:val="16"/>
              </w:rPr>
            </w:pPr>
            <w:r w:rsidRPr="000F2E43">
              <w:rPr>
                <w:sz w:val="16"/>
              </w:rPr>
              <w:t>679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2F176" w14:textId="77777777" w:rsidR="009A2182" w:rsidRPr="000F2E43" w:rsidRDefault="009A2182" w:rsidP="00B25224">
            <w:pPr>
              <w:pStyle w:val="TAR"/>
              <w:rPr>
                <w:sz w:val="16"/>
              </w:rPr>
            </w:pPr>
            <w:r w:rsidRPr="000F2E43">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609F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846BA"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E4828" w14:textId="77777777" w:rsidR="009A2182" w:rsidRPr="000F2E43" w:rsidRDefault="009A2182" w:rsidP="00B25224">
            <w:pPr>
              <w:pStyle w:val="TAL"/>
              <w:rPr>
                <w:sz w:val="16"/>
              </w:rPr>
            </w:pPr>
            <w:r w:rsidRPr="000F2E43">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2E04E" w14:textId="77777777" w:rsidR="009A2182" w:rsidRPr="000F2E43" w:rsidRDefault="009A2182" w:rsidP="00B25224">
            <w:pPr>
              <w:pStyle w:val="TAL"/>
              <w:rPr>
                <w:sz w:val="16"/>
              </w:rPr>
            </w:pPr>
            <w:r w:rsidRPr="000F2E43">
              <w:rPr>
                <w:sz w:val="16"/>
              </w:rPr>
              <w:t>revised</w:t>
            </w:r>
          </w:p>
        </w:tc>
      </w:tr>
      <w:tr w:rsidR="009A2182" w:rsidRPr="000F2E43" w14:paraId="0FD1F00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03DFCC2" w14:textId="77777777" w:rsidR="009A2182" w:rsidRPr="000F2E43" w:rsidRDefault="009A2182" w:rsidP="00B25224">
            <w:pPr>
              <w:pStyle w:val="TAL"/>
              <w:rPr>
                <w:sz w:val="16"/>
              </w:rPr>
            </w:pPr>
            <w:r w:rsidRPr="000F2E43">
              <w:rPr>
                <w:sz w:val="16"/>
              </w:rPr>
              <w:t>C3-246228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69AD3" w14:textId="77777777" w:rsidR="009A2182" w:rsidRPr="000F2E43" w:rsidRDefault="009A2182" w:rsidP="00B25224">
            <w:pPr>
              <w:pStyle w:val="TAL"/>
              <w:rPr>
                <w:sz w:val="16"/>
              </w:rPr>
            </w:pPr>
            <w:r w:rsidRPr="000F2E43">
              <w:rPr>
                <w:sz w:val="16"/>
              </w:rPr>
              <w:t xml:space="preserve">Define </w:t>
            </w:r>
            <w:proofErr w:type="spellStart"/>
            <w:r w:rsidRPr="000F2E43">
              <w:rPr>
                <w:sz w:val="16"/>
              </w:rPr>
              <w:t>SS_SLPositioningManagement</w:t>
            </w:r>
            <w:proofErr w:type="spellEnd"/>
            <w:r w:rsidRPr="000F2E43">
              <w:rPr>
                <w:sz w:val="16"/>
              </w:rPr>
              <w:t xml:space="preserve"> API resources and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E4195"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6BC0F"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95781" w14:textId="77777777" w:rsidR="009A2182" w:rsidRPr="000F2E43" w:rsidRDefault="009A2182" w:rsidP="00B25224">
            <w:pPr>
              <w:pStyle w:val="TAL"/>
              <w:rPr>
                <w:sz w:val="16"/>
              </w:rPr>
            </w:pPr>
            <w:r w:rsidRPr="000F2E43">
              <w:rPr>
                <w:sz w:val="16"/>
              </w:rPr>
              <w:t>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EB159"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69A1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260BD"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5FA38"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CFBBB" w14:textId="77777777" w:rsidR="009A2182" w:rsidRPr="000F2E43" w:rsidRDefault="009A2182" w:rsidP="00B25224">
            <w:pPr>
              <w:pStyle w:val="TAL"/>
              <w:rPr>
                <w:sz w:val="16"/>
              </w:rPr>
            </w:pPr>
            <w:r w:rsidRPr="000F2E43">
              <w:rPr>
                <w:sz w:val="16"/>
              </w:rPr>
              <w:t>revised</w:t>
            </w:r>
          </w:p>
        </w:tc>
      </w:tr>
      <w:tr w:rsidR="009A2182" w:rsidRPr="000F2E43" w14:paraId="76D104B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3F308A2" w14:textId="77777777" w:rsidR="009A2182" w:rsidRPr="000F2E43" w:rsidRDefault="009A2182" w:rsidP="00B25224">
            <w:pPr>
              <w:pStyle w:val="TAL"/>
              <w:rPr>
                <w:sz w:val="16"/>
              </w:rPr>
            </w:pPr>
            <w:r w:rsidRPr="000F2E43">
              <w:rPr>
                <w:sz w:val="16"/>
              </w:rPr>
              <w:t>C3-246229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ED42B" w14:textId="77777777" w:rsidR="009A2182" w:rsidRPr="000F2E43" w:rsidRDefault="009A2182" w:rsidP="00B25224">
            <w:pPr>
              <w:pStyle w:val="TAL"/>
              <w:rPr>
                <w:sz w:val="16"/>
              </w:rPr>
            </w:pPr>
            <w:r w:rsidRPr="000F2E43">
              <w:rPr>
                <w:sz w:val="16"/>
              </w:rPr>
              <w:t>PCF behaviour about DIRECT_NOTIF_NOT_POSSIBLE for 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E3AA1"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C177D"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E10EC" w14:textId="77777777" w:rsidR="009A2182" w:rsidRPr="000F2E43" w:rsidRDefault="009A2182" w:rsidP="00B25224">
            <w:pPr>
              <w:pStyle w:val="TAL"/>
              <w:rPr>
                <w:sz w:val="16"/>
              </w:rPr>
            </w:pPr>
            <w:r w:rsidRPr="000F2E43">
              <w:rPr>
                <w:sz w:val="16"/>
              </w:rPr>
              <w:t>701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BE09D"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4A753"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3EF26"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A5009" w14:textId="77777777" w:rsidR="009A2182" w:rsidRPr="000F2E43" w:rsidRDefault="009A2182" w:rsidP="00B25224">
            <w:pPr>
              <w:pStyle w:val="TAL"/>
              <w:rPr>
                <w:sz w:val="16"/>
              </w:rPr>
            </w:pPr>
            <w:r w:rsidRPr="000F2E43">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D2AD6" w14:textId="77777777" w:rsidR="009A2182" w:rsidRPr="000F2E43" w:rsidRDefault="009A2182" w:rsidP="00B25224">
            <w:pPr>
              <w:pStyle w:val="TAL"/>
              <w:rPr>
                <w:sz w:val="16"/>
              </w:rPr>
            </w:pPr>
            <w:r w:rsidRPr="000F2E43">
              <w:rPr>
                <w:sz w:val="16"/>
              </w:rPr>
              <w:t>revised</w:t>
            </w:r>
          </w:p>
        </w:tc>
      </w:tr>
      <w:tr w:rsidR="009A2182" w:rsidRPr="000F2E43" w14:paraId="7BBD00E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BAFE549" w14:textId="77777777" w:rsidR="009A2182" w:rsidRPr="000F2E43" w:rsidRDefault="009A2182" w:rsidP="00B25224">
            <w:pPr>
              <w:pStyle w:val="TAL"/>
              <w:rPr>
                <w:sz w:val="16"/>
              </w:rPr>
            </w:pPr>
            <w:r w:rsidRPr="000F2E43">
              <w:rPr>
                <w:sz w:val="16"/>
              </w:rPr>
              <w:t>C3-246230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C0074" w14:textId="77777777" w:rsidR="009A2182" w:rsidRPr="000F2E43" w:rsidRDefault="009A2182" w:rsidP="00B25224">
            <w:pPr>
              <w:pStyle w:val="TAL"/>
              <w:rPr>
                <w:sz w:val="16"/>
              </w:rPr>
            </w:pPr>
            <w:r w:rsidRPr="000F2E43">
              <w:rPr>
                <w:sz w:val="16"/>
              </w:rPr>
              <w:t>Support of providing the average speed of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A414D"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7F4AC" w14:textId="77777777" w:rsidR="009A2182" w:rsidRPr="000F2E43" w:rsidRDefault="009A2182" w:rsidP="00B25224">
            <w:pPr>
              <w:pStyle w:val="TAL"/>
              <w:rPr>
                <w:sz w:val="16"/>
              </w:rPr>
            </w:pPr>
            <w:r w:rsidRPr="000F2E43">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25230" w14:textId="77777777" w:rsidR="009A2182" w:rsidRPr="000F2E43" w:rsidRDefault="009A2182" w:rsidP="00B25224">
            <w:pPr>
              <w:pStyle w:val="TAL"/>
              <w:rPr>
                <w:sz w:val="16"/>
              </w:rPr>
            </w:pPr>
            <w:r w:rsidRPr="000F2E43">
              <w:rPr>
                <w:sz w:val="16"/>
              </w:rPr>
              <w:t>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7BDE7" w14:textId="77777777" w:rsidR="009A2182" w:rsidRPr="000F2E43" w:rsidRDefault="009A2182" w:rsidP="00B25224">
            <w:pPr>
              <w:pStyle w:val="TAR"/>
              <w:rPr>
                <w:sz w:val="16"/>
              </w:rPr>
            </w:pPr>
            <w:r w:rsidRPr="000F2E43">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CFED0"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85EBC"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71EB9"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28388" w14:textId="77777777" w:rsidR="009A2182" w:rsidRPr="000F2E43" w:rsidRDefault="009A2182" w:rsidP="00B25224">
            <w:pPr>
              <w:pStyle w:val="TAL"/>
              <w:rPr>
                <w:sz w:val="16"/>
              </w:rPr>
            </w:pPr>
            <w:r w:rsidRPr="000F2E43">
              <w:rPr>
                <w:sz w:val="16"/>
              </w:rPr>
              <w:t>agreed</w:t>
            </w:r>
          </w:p>
        </w:tc>
      </w:tr>
      <w:tr w:rsidR="009A2182" w:rsidRPr="000F2E43" w14:paraId="5381169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CD95C24" w14:textId="77777777" w:rsidR="009A2182" w:rsidRPr="000F2E43" w:rsidRDefault="009A2182" w:rsidP="00B25224">
            <w:pPr>
              <w:pStyle w:val="TAL"/>
              <w:rPr>
                <w:sz w:val="16"/>
              </w:rPr>
            </w:pPr>
            <w:r w:rsidRPr="000F2E43">
              <w:rPr>
                <w:sz w:val="16"/>
              </w:rPr>
              <w:t>C3-246234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09509" w14:textId="77777777" w:rsidR="009A2182" w:rsidRPr="000F2E43" w:rsidRDefault="009A2182" w:rsidP="00B25224">
            <w:pPr>
              <w:pStyle w:val="TAL"/>
              <w:rPr>
                <w:sz w:val="16"/>
              </w:rPr>
            </w:pPr>
            <w:proofErr w:type="spellStart"/>
            <w:r w:rsidRPr="000F2E43">
              <w:rPr>
                <w:sz w:val="16"/>
              </w:rPr>
              <w:t>Sdd_InformACREvent</w:t>
            </w:r>
            <w:proofErr w:type="spellEnd"/>
            <w:r w:rsidRPr="000F2E43">
              <w:rPr>
                <w:sz w:val="16"/>
              </w:rPr>
              <w:t xml:space="preserve"> API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270CE"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E7651" w14:textId="77777777" w:rsidR="009A2182" w:rsidRPr="000F2E43" w:rsidRDefault="009A2182" w:rsidP="00B25224">
            <w:pPr>
              <w:pStyle w:val="TAL"/>
              <w:rPr>
                <w:sz w:val="16"/>
              </w:rPr>
            </w:pPr>
            <w:r w:rsidRPr="000F2E43">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DAEFC" w14:textId="77777777" w:rsidR="009A2182" w:rsidRPr="000F2E43" w:rsidRDefault="009A2182" w:rsidP="00B25224">
            <w:pPr>
              <w:pStyle w:val="TAL"/>
              <w:rPr>
                <w:sz w:val="16"/>
              </w:rPr>
            </w:pPr>
            <w:r w:rsidRPr="000F2E43">
              <w:rPr>
                <w:sz w:val="16"/>
              </w:rPr>
              <w:t>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EBDCF"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473E1"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E7C18"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B7A23" w14:textId="77777777" w:rsidR="009A2182" w:rsidRPr="000F2E43" w:rsidRDefault="009A2182" w:rsidP="00B25224">
            <w:pPr>
              <w:pStyle w:val="TAL"/>
              <w:rPr>
                <w:sz w:val="16"/>
              </w:rPr>
            </w:pPr>
            <w:r w:rsidRPr="000F2E43">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96D3F" w14:textId="77777777" w:rsidR="009A2182" w:rsidRPr="000F2E43" w:rsidRDefault="009A2182" w:rsidP="00B25224">
            <w:pPr>
              <w:pStyle w:val="TAL"/>
              <w:rPr>
                <w:sz w:val="16"/>
              </w:rPr>
            </w:pPr>
            <w:r w:rsidRPr="000F2E43">
              <w:rPr>
                <w:sz w:val="16"/>
              </w:rPr>
              <w:t>revised</w:t>
            </w:r>
          </w:p>
        </w:tc>
      </w:tr>
      <w:tr w:rsidR="009A2182" w:rsidRPr="000F2E43" w14:paraId="252E0BA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A4CF095" w14:textId="77777777" w:rsidR="009A2182" w:rsidRPr="000F2E43" w:rsidRDefault="009A2182" w:rsidP="00B25224">
            <w:pPr>
              <w:pStyle w:val="TAL"/>
              <w:rPr>
                <w:sz w:val="16"/>
              </w:rPr>
            </w:pPr>
            <w:r w:rsidRPr="000F2E43">
              <w:rPr>
                <w:sz w:val="16"/>
              </w:rPr>
              <w:t>C3-246235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6476B" w14:textId="77777777" w:rsidR="009A2182" w:rsidRPr="000F2E43" w:rsidRDefault="009A2182" w:rsidP="00B25224">
            <w:pPr>
              <w:pStyle w:val="TAL"/>
              <w:rPr>
                <w:sz w:val="16"/>
              </w:rPr>
            </w:pPr>
            <w:r w:rsidRPr="000F2E43">
              <w:rPr>
                <w:sz w:val="16"/>
              </w:rPr>
              <w:t xml:space="preserve">Non-3GPP RAT policy in </w:t>
            </w:r>
            <w:proofErr w:type="spellStart"/>
            <w:r w:rsidRPr="000F2E43">
              <w:rPr>
                <w:sz w:val="16"/>
              </w:rPr>
              <w:t>SDD_PolicyConfiguration</w:t>
            </w:r>
            <w:proofErr w:type="spellEnd"/>
            <w:r w:rsidRPr="000F2E43">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E8BB2"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1EB82" w14:textId="77777777" w:rsidR="009A2182" w:rsidRPr="000F2E43" w:rsidRDefault="009A2182" w:rsidP="00B25224">
            <w:pPr>
              <w:pStyle w:val="TAL"/>
              <w:rPr>
                <w:sz w:val="16"/>
              </w:rPr>
            </w:pPr>
            <w:r w:rsidRPr="000F2E43">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48469" w14:textId="77777777" w:rsidR="009A2182" w:rsidRPr="000F2E43" w:rsidRDefault="009A2182" w:rsidP="00B25224">
            <w:pPr>
              <w:pStyle w:val="TAL"/>
              <w:rPr>
                <w:sz w:val="16"/>
              </w:rPr>
            </w:pPr>
            <w:r w:rsidRPr="000F2E43">
              <w:rPr>
                <w:sz w:val="16"/>
              </w:rPr>
              <w:t>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8941A"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668C3"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DC6FA"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718E5" w14:textId="77777777" w:rsidR="009A2182" w:rsidRPr="000F2E43" w:rsidRDefault="009A2182" w:rsidP="00B25224">
            <w:pPr>
              <w:pStyle w:val="TAL"/>
              <w:rPr>
                <w:sz w:val="16"/>
              </w:rPr>
            </w:pPr>
            <w:r w:rsidRPr="000F2E43">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2EC3F" w14:textId="77777777" w:rsidR="009A2182" w:rsidRPr="000F2E43" w:rsidRDefault="009A2182" w:rsidP="00B25224">
            <w:pPr>
              <w:pStyle w:val="TAL"/>
              <w:rPr>
                <w:sz w:val="16"/>
              </w:rPr>
            </w:pPr>
            <w:r w:rsidRPr="000F2E43">
              <w:rPr>
                <w:sz w:val="16"/>
              </w:rPr>
              <w:t>revised</w:t>
            </w:r>
          </w:p>
        </w:tc>
      </w:tr>
      <w:tr w:rsidR="009A2182" w:rsidRPr="000F2E43" w14:paraId="3C0656F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28296B4" w14:textId="77777777" w:rsidR="009A2182" w:rsidRPr="000F2E43" w:rsidRDefault="009A2182" w:rsidP="00B25224">
            <w:pPr>
              <w:pStyle w:val="TAL"/>
              <w:rPr>
                <w:sz w:val="16"/>
              </w:rPr>
            </w:pPr>
            <w:r w:rsidRPr="000F2E43">
              <w:rPr>
                <w:sz w:val="16"/>
              </w:rPr>
              <w:t>C3-246236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C73B3" w14:textId="77777777" w:rsidR="009A2182" w:rsidRPr="000F2E43" w:rsidRDefault="009A2182" w:rsidP="00B25224">
            <w:pPr>
              <w:pStyle w:val="TAL"/>
              <w:rPr>
                <w:sz w:val="16"/>
              </w:rPr>
            </w:pPr>
            <w:r w:rsidRPr="000F2E43">
              <w:rPr>
                <w:sz w:val="16"/>
              </w:rPr>
              <w:t xml:space="preserve">Temporal policy in the </w:t>
            </w:r>
            <w:proofErr w:type="spellStart"/>
            <w:r w:rsidRPr="000F2E43">
              <w:rPr>
                <w:sz w:val="16"/>
              </w:rPr>
              <w:t>SDD_PolicyConfiguration</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F5AB1"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708C6" w14:textId="77777777" w:rsidR="009A2182" w:rsidRPr="000F2E43" w:rsidRDefault="009A2182" w:rsidP="00B25224">
            <w:pPr>
              <w:pStyle w:val="TAL"/>
              <w:rPr>
                <w:sz w:val="16"/>
              </w:rPr>
            </w:pPr>
            <w:r w:rsidRPr="000F2E43">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870EA" w14:textId="77777777" w:rsidR="009A2182" w:rsidRPr="000F2E43" w:rsidRDefault="009A2182" w:rsidP="00B25224">
            <w:pPr>
              <w:pStyle w:val="TAL"/>
              <w:rPr>
                <w:sz w:val="16"/>
              </w:rPr>
            </w:pPr>
            <w:r w:rsidRPr="000F2E43">
              <w:rPr>
                <w:sz w:val="16"/>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0AACF"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58CF6"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D70F8"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38508" w14:textId="77777777" w:rsidR="009A2182" w:rsidRPr="000F2E43" w:rsidRDefault="009A2182" w:rsidP="00B25224">
            <w:pPr>
              <w:pStyle w:val="TAL"/>
              <w:rPr>
                <w:sz w:val="16"/>
              </w:rPr>
            </w:pPr>
            <w:r w:rsidRPr="000F2E43">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33A75" w14:textId="77777777" w:rsidR="009A2182" w:rsidRPr="000F2E43" w:rsidRDefault="009A2182" w:rsidP="00B25224">
            <w:pPr>
              <w:pStyle w:val="TAL"/>
              <w:rPr>
                <w:sz w:val="16"/>
              </w:rPr>
            </w:pPr>
            <w:r w:rsidRPr="000F2E43">
              <w:rPr>
                <w:sz w:val="16"/>
              </w:rPr>
              <w:t>revised</w:t>
            </w:r>
          </w:p>
        </w:tc>
      </w:tr>
      <w:tr w:rsidR="009A2182" w:rsidRPr="000F2E43" w14:paraId="01B5E77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A435856" w14:textId="77777777" w:rsidR="009A2182" w:rsidRPr="000F2E43" w:rsidRDefault="009A2182" w:rsidP="00B25224">
            <w:pPr>
              <w:pStyle w:val="TAL"/>
              <w:rPr>
                <w:sz w:val="16"/>
              </w:rPr>
            </w:pPr>
            <w:r w:rsidRPr="000F2E43">
              <w:rPr>
                <w:sz w:val="16"/>
              </w:rPr>
              <w:t>C3-246237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0B8D3" w14:textId="77777777" w:rsidR="009A2182" w:rsidRPr="000F2E43" w:rsidRDefault="009A2182" w:rsidP="00B25224">
            <w:pPr>
              <w:pStyle w:val="TAL"/>
              <w:rPr>
                <w:sz w:val="16"/>
              </w:rPr>
            </w:pPr>
            <w:r w:rsidRPr="000F2E43">
              <w:rPr>
                <w:sz w:val="16"/>
              </w:rPr>
              <w:t xml:space="preserve">BDT Reference ID in the </w:t>
            </w:r>
            <w:proofErr w:type="spellStart"/>
            <w:r w:rsidRPr="000F2E43">
              <w:rPr>
                <w:sz w:val="16"/>
              </w:rPr>
              <w:t>SS_NetworkResourceAdaptation</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F71D7"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EE9E6"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FD726" w14:textId="77777777" w:rsidR="009A2182" w:rsidRPr="000F2E43" w:rsidRDefault="009A2182" w:rsidP="00B25224">
            <w:pPr>
              <w:pStyle w:val="TAL"/>
              <w:rPr>
                <w:sz w:val="16"/>
              </w:rPr>
            </w:pPr>
            <w:r w:rsidRPr="000F2E43">
              <w:rPr>
                <w:sz w:val="16"/>
              </w:rPr>
              <w:t>346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DA84A"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E16C5"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C4F04"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04949" w14:textId="77777777" w:rsidR="009A2182" w:rsidRPr="000F2E43" w:rsidRDefault="009A2182" w:rsidP="00B25224">
            <w:pPr>
              <w:pStyle w:val="TAL"/>
              <w:rPr>
                <w:sz w:val="16"/>
              </w:rPr>
            </w:pPr>
            <w:r w:rsidRPr="000F2E43">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840AD" w14:textId="77777777" w:rsidR="009A2182" w:rsidRPr="000F2E43" w:rsidRDefault="009A2182" w:rsidP="00B25224">
            <w:pPr>
              <w:pStyle w:val="TAL"/>
              <w:rPr>
                <w:sz w:val="16"/>
              </w:rPr>
            </w:pPr>
            <w:r w:rsidRPr="000F2E43">
              <w:rPr>
                <w:sz w:val="16"/>
              </w:rPr>
              <w:t>postponed</w:t>
            </w:r>
          </w:p>
        </w:tc>
      </w:tr>
      <w:tr w:rsidR="009A2182" w:rsidRPr="000F2E43" w14:paraId="181CC9C8"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A7CB58A" w14:textId="77777777" w:rsidR="009A2182" w:rsidRPr="000F2E43" w:rsidRDefault="009A2182" w:rsidP="00B25224">
            <w:pPr>
              <w:pStyle w:val="TAL"/>
              <w:rPr>
                <w:sz w:val="16"/>
              </w:rPr>
            </w:pPr>
            <w:r w:rsidRPr="000F2E43">
              <w:rPr>
                <w:sz w:val="16"/>
              </w:rPr>
              <w:t>C3-246238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D40A8" w14:textId="77777777" w:rsidR="009A2182" w:rsidRPr="000F2E43" w:rsidRDefault="009A2182" w:rsidP="00B25224">
            <w:pPr>
              <w:pStyle w:val="TAL"/>
              <w:rPr>
                <w:sz w:val="16"/>
              </w:rPr>
            </w:pPr>
            <w:r w:rsidRPr="000F2E43">
              <w:rPr>
                <w:sz w:val="16"/>
              </w:rPr>
              <w:t>SDD_BDT API Annex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64F7C"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43BD0" w14:textId="77777777" w:rsidR="009A2182" w:rsidRPr="000F2E43" w:rsidRDefault="009A2182" w:rsidP="00B25224">
            <w:pPr>
              <w:pStyle w:val="TAL"/>
              <w:rPr>
                <w:sz w:val="16"/>
              </w:rPr>
            </w:pPr>
            <w:r w:rsidRPr="000F2E43">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76677" w14:textId="77777777" w:rsidR="009A2182" w:rsidRPr="000F2E43" w:rsidRDefault="009A2182" w:rsidP="00B25224">
            <w:pPr>
              <w:pStyle w:val="TAL"/>
              <w:rPr>
                <w:sz w:val="16"/>
              </w:rPr>
            </w:pPr>
            <w:r w:rsidRPr="000F2E43">
              <w:rPr>
                <w:sz w:val="16"/>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2BD24"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F0D15"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5B3F8"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62D06" w14:textId="77777777" w:rsidR="009A2182" w:rsidRPr="000F2E43" w:rsidRDefault="009A2182" w:rsidP="00B25224">
            <w:pPr>
              <w:pStyle w:val="TAL"/>
              <w:rPr>
                <w:sz w:val="16"/>
              </w:rPr>
            </w:pPr>
            <w:r w:rsidRPr="000F2E43">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A29A8" w14:textId="77777777" w:rsidR="009A2182" w:rsidRPr="000F2E43" w:rsidRDefault="009A2182" w:rsidP="00B25224">
            <w:pPr>
              <w:pStyle w:val="TAL"/>
              <w:rPr>
                <w:sz w:val="16"/>
              </w:rPr>
            </w:pPr>
            <w:r w:rsidRPr="000F2E43">
              <w:rPr>
                <w:sz w:val="16"/>
              </w:rPr>
              <w:t>agreed</w:t>
            </w:r>
          </w:p>
        </w:tc>
      </w:tr>
      <w:tr w:rsidR="009A2182" w:rsidRPr="000F2E43" w14:paraId="108FDE96"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375B688" w14:textId="77777777" w:rsidR="009A2182" w:rsidRPr="000F2E43" w:rsidRDefault="009A2182" w:rsidP="00B25224">
            <w:pPr>
              <w:pStyle w:val="TAL"/>
              <w:rPr>
                <w:sz w:val="16"/>
              </w:rPr>
            </w:pPr>
            <w:r w:rsidRPr="000F2E43">
              <w:rPr>
                <w:sz w:val="16"/>
              </w:rPr>
              <w:t>C3-246239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83936" w14:textId="77777777" w:rsidR="009A2182" w:rsidRPr="000F2E43" w:rsidRDefault="009A2182" w:rsidP="00B25224">
            <w:pPr>
              <w:pStyle w:val="TAL"/>
              <w:rPr>
                <w:sz w:val="16"/>
              </w:rPr>
            </w:pPr>
            <w:r w:rsidRPr="000F2E43">
              <w:rPr>
                <w:sz w:val="16"/>
              </w:rPr>
              <w:t xml:space="preserve">SDD_BDT </w:t>
            </w:r>
            <w:proofErr w:type="spellStart"/>
            <w:r w:rsidRPr="000F2E43">
              <w:rPr>
                <w:sz w:val="16"/>
              </w:rPr>
              <w:t>OpenAPI</w:t>
            </w:r>
            <w:proofErr w:type="spellEnd"/>
            <w:r w:rsidRPr="000F2E43">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7BED8" w14:textId="77777777" w:rsidR="009A2182" w:rsidRPr="000F2E43" w:rsidRDefault="009A2182" w:rsidP="00B25224">
            <w:pPr>
              <w:pStyle w:val="TAL"/>
              <w:rPr>
                <w:sz w:val="16"/>
              </w:rPr>
            </w:pPr>
            <w:r w:rsidRPr="000F2E43">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14E32" w14:textId="77777777" w:rsidR="009A2182" w:rsidRPr="000F2E43" w:rsidRDefault="009A2182" w:rsidP="00B25224">
            <w:pPr>
              <w:pStyle w:val="TAL"/>
              <w:rPr>
                <w:sz w:val="16"/>
              </w:rPr>
            </w:pPr>
            <w:r w:rsidRPr="000F2E43">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192F4" w14:textId="77777777" w:rsidR="009A2182" w:rsidRPr="000F2E43" w:rsidRDefault="009A2182" w:rsidP="00B25224">
            <w:pPr>
              <w:pStyle w:val="TAL"/>
              <w:rPr>
                <w:sz w:val="16"/>
              </w:rPr>
            </w:pPr>
            <w:r w:rsidRPr="000F2E43">
              <w:rPr>
                <w:sz w:val="16"/>
              </w:rPr>
              <w:t>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F7CB9" w14:textId="77777777" w:rsidR="009A2182" w:rsidRPr="000F2E43" w:rsidRDefault="009A2182" w:rsidP="00B25224">
            <w:pPr>
              <w:pStyle w:val="TAR"/>
              <w:rPr>
                <w:sz w:val="16"/>
              </w:rPr>
            </w:pPr>
            <w:r w:rsidRPr="000F2E43">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0962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C506D"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6104F" w14:textId="77777777" w:rsidR="009A2182" w:rsidRPr="000F2E43" w:rsidRDefault="009A2182" w:rsidP="00B25224">
            <w:pPr>
              <w:pStyle w:val="TAL"/>
              <w:rPr>
                <w:sz w:val="16"/>
              </w:rPr>
            </w:pPr>
            <w:r w:rsidRPr="000F2E43">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C6EB4" w14:textId="77777777" w:rsidR="009A2182" w:rsidRPr="000F2E43" w:rsidRDefault="009A2182" w:rsidP="00B25224">
            <w:pPr>
              <w:pStyle w:val="TAL"/>
              <w:rPr>
                <w:sz w:val="16"/>
              </w:rPr>
            </w:pPr>
            <w:r w:rsidRPr="000F2E43">
              <w:rPr>
                <w:sz w:val="16"/>
              </w:rPr>
              <w:t>agreed</w:t>
            </w:r>
          </w:p>
        </w:tc>
      </w:tr>
      <w:tr w:rsidR="009A2182" w:rsidRPr="000F2E43" w14:paraId="088D5B26"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A5AE93F" w14:textId="77777777" w:rsidR="009A2182" w:rsidRPr="000F2E43" w:rsidRDefault="009A2182" w:rsidP="00B25224">
            <w:pPr>
              <w:pStyle w:val="TAL"/>
              <w:rPr>
                <w:sz w:val="16"/>
              </w:rPr>
            </w:pPr>
            <w:r w:rsidRPr="000F2E43">
              <w:rPr>
                <w:sz w:val="16"/>
              </w:rPr>
              <w:t>C3-246240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2FE0A" w14:textId="77777777" w:rsidR="009A2182" w:rsidRPr="000F2E43" w:rsidRDefault="009A2182" w:rsidP="00B25224">
            <w:pPr>
              <w:pStyle w:val="TAL"/>
              <w:rPr>
                <w:sz w:val="16"/>
              </w:rPr>
            </w:pPr>
            <w:r w:rsidRPr="000F2E43">
              <w:rPr>
                <w:sz w:val="16"/>
              </w:rPr>
              <w:t>Formatting of JSON objects and arrays of JSON objects in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88BB1"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3D8C6" w14:textId="77777777" w:rsidR="009A2182" w:rsidRPr="000F2E43" w:rsidRDefault="009A2182" w:rsidP="00B25224">
            <w:pPr>
              <w:pStyle w:val="TAL"/>
              <w:rPr>
                <w:sz w:val="16"/>
              </w:rPr>
            </w:pPr>
            <w:r w:rsidRPr="000F2E43">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FE4BF" w14:textId="77777777" w:rsidR="009A2182" w:rsidRPr="000F2E43" w:rsidRDefault="009A2182" w:rsidP="00B25224">
            <w:pPr>
              <w:pStyle w:val="TAL"/>
              <w:rPr>
                <w:sz w:val="16"/>
              </w:rPr>
            </w:pPr>
            <w:r w:rsidRPr="000F2E43">
              <w:rPr>
                <w:sz w:val="16"/>
              </w:rPr>
              <w:t>890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72B6F"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A161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D8BB9"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63A95"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24211" w14:textId="77777777" w:rsidR="009A2182" w:rsidRPr="000F2E43" w:rsidRDefault="009A2182" w:rsidP="00B25224">
            <w:pPr>
              <w:pStyle w:val="TAL"/>
              <w:rPr>
                <w:sz w:val="16"/>
              </w:rPr>
            </w:pPr>
            <w:r w:rsidRPr="000F2E43">
              <w:rPr>
                <w:sz w:val="16"/>
              </w:rPr>
              <w:t>revised</w:t>
            </w:r>
          </w:p>
        </w:tc>
      </w:tr>
      <w:tr w:rsidR="009A2182" w:rsidRPr="000F2E43" w14:paraId="2DFB095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1EE7388" w14:textId="77777777" w:rsidR="009A2182" w:rsidRPr="000F2E43" w:rsidRDefault="009A2182" w:rsidP="00B25224">
            <w:pPr>
              <w:pStyle w:val="TAL"/>
              <w:rPr>
                <w:sz w:val="16"/>
              </w:rPr>
            </w:pPr>
            <w:r w:rsidRPr="000F2E43">
              <w:rPr>
                <w:sz w:val="16"/>
              </w:rPr>
              <w:t>C3-246242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30120" w14:textId="77777777" w:rsidR="009A2182" w:rsidRPr="000F2E43" w:rsidRDefault="009A2182" w:rsidP="00B25224">
            <w:pPr>
              <w:pStyle w:val="TAL"/>
              <w:rPr>
                <w:sz w:val="16"/>
              </w:rPr>
            </w:pPr>
            <w:r w:rsidRPr="000F2E43">
              <w:rPr>
                <w:sz w:val="16"/>
              </w:rPr>
              <w:t>Introduction of ADAE service in SEAL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EDE7F"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A9EFB"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1CBEF" w14:textId="77777777" w:rsidR="009A2182" w:rsidRPr="000F2E43" w:rsidRDefault="009A2182" w:rsidP="00B25224">
            <w:pPr>
              <w:pStyle w:val="TAL"/>
              <w:rPr>
                <w:sz w:val="16"/>
              </w:rPr>
            </w:pPr>
            <w:r w:rsidRPr="000F2E43">
              <w:rPr>
                <w:sz w:val="16"/>
              </w:rPr>
              <w:t>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99E57"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C35A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38E3A"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42E40"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F054D" w14:textId="77777777" w:rsidR="009A2182" w:rsidRPr="000F2E43" w:rsidRDefault="009A2182" w:rsidP="00B25224">
            <w:pPr>
              <w:pStyle w:val="TAL"/>
              <w:rPr>
                <w:sz w:val="16"/>
              </w:rPr>
            </w:pPr>
            <w:r w:rsidRPr="000F2E43">
              <w:rPr>
                <w:sz w:val="16"/>
              </w:rPr>
              <w:t>revised</w:t>
            </w:r>
          </w:p>
        </w:tc>
      </w:tr>
      <w:tr w:rsidR="009A2182" w:rsidRPr="000F2E43" w14:paraId="490AA966"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2A2AC3F" w14:textId="77777777" w:rsidR="009A2182" w:rsidRPr="000F2E43" w:rsidRDefault="009A2182" w:rsidP="00B25224">
            <w:pPr>
              <w:pStyle w:val="TAL"/>
              <w:rPr>
                <w:sz w:val="16"/>
              </w:rPr>
            </w:pPr>
            <w:r w:rsidRPr="000F2E43">
              <w:rPr>
                <w:sz w:val="16"/>
              </w:rPr>
              <w:t>C3-246243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6AB9B" w14:textId="77777777" w:rsidR="009A2182" w:rsidRPr="000F2E43" w:rsidRDefault="009A2182" w:rsidP="00B25224">
            <w:pPr>
              <w:pStyle w:val="TAL"/>
              <w:rPr>
                <w:sz w:val="16"/>
              </w:rPr>
            </w:pPr>
            <w:r w:rsidRPr="000F2E43">
              <w:rPr>
                <w:sz w:val="16"/>
              </w:rPr>
              <w:t>Correction of the SS_ADAE_Ue2UePerformanceAnalytics API description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20E0F"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22A7E"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503D6" w14:textId="77777777" w:rsidR="009A2182" w:rsidRPr="000F2E43" w:rsidRDefault="009A2182" w:rsidP="00B25224">
            <w:pPr>
              <w:pStyle w:val="TAL"/>
              <w:rPr>
                <w:sz w:val="16"/>
              </w:rPr>
            </w:pPr>
            <w:r w:rsidRPr="000F2E43">
              <w:rPr>
                <w:sz w:val="16"/>
              </w:rPr>
              <w:t>348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0D6FA"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3EB11"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DD87F"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75A80"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7BC96" w14:textId="77777777" w:rsidR="009A2182" w:rsidRPr="000F2E43" w:rsidRDefault="009A2182" w:rsidP="00B25224">
            <w:pPr>
              <w:pStyle w:val="TAL"/>
              <w:rPr>
                <w:sz w:val="16"/>
              </w:rPr>
            </w:pPr>
            <w:r w:rsidRPr="000F2E43">
              <w:rPr>
                <w:sz w:val="16"/>
              </w:rPr>
              <w:t>agreed</w:t>
            </w:r>
          </w:p>
        </w:tc>
      </w:tr>
      <w:tr w:rsidR="009A2182" w:rsidRPr="000F2E43" w14:paraId="36C85B06"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9117EE7" w14:textId="77777777" w:rsidR="009A2182" w:rsidRPr="000F2E43" w:rsidRDefault="009A2182" w:rsidP="00B25224">
            <w:pPr>
              <w:pStyle w:val="TAL"/>
              <w:rPr>
                <w:sz w:val="16"/>
              </w:rPr>
            </w:pPr>
            <w:r w:rsidRPr="000F2E43">
              <w:rPr>
                <w:sz w:val="16"/>
              </w:rPr>
              <w:t>C3-246244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E3D61" w14:textId="77777777" w:rsidR="009A2182" w:rsidRPr="000F2E43" w:rsidRDefault="009A2182" w:rsidP="00B25224">
            <w:pPr>
              <w:pStyle w:val="TAL"/>
              <w:rPr>
                <w:sz w:val="16"/>
              </w:rPr>
            </w:pPr>
            <w:r w:rsidRPr="000F2E43">
              <w:rPr>
                <w:sz w:val="16"/>
              </w:rPr>
              <w:t>Support of QoS measurement for Multi-Modal traffic in SEALDD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5ADCC"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932D1" w14:textId="77777777" w:rsidR="009A2182" w:rsidRPr="000F2E43" w:rsidRDefault="009A2182" w:rsidP="00B25224">
            <w:pPr>
              <w:pStyle w:val="TAL"/>
              <w:rPr>
                <w:sz w:val="16"/>
              </w:rPr>
            </w:pPr>
            <w:r w:rsidRPr="000F2E43">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F4F40" w14:textId="77777777" w:rsidR="009A2182" w:rsidRPr="000F2E43" w:rsidRDefault="009A2182" w:rsidP="00B25224">
            <w:pPr>
              <w:pStyle w:val="TAL"/>
              <w:rPr>
                <w:sz w:val="16"/>
              </w:rPr>
            </w:pPr>
            <w:r w:rsidRPr="000F2E43">
              <w:rPr>
                <w:sz w:val="16"/>
              </w:rPr>
              <w:t>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FFD21"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E9B46"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7C6C9"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1FE9C" w14:textId="77777777" w:rsidR="009A2182" w:rsidRPr="000F2E43" w:rsidRDefault="009A2182" w:rsidP="00B25224">
            <w:pPr>
              <w:pStyle w:val="TAL"/>
              <w:rPr>
                <w:sz w:val="16"/>
              </w:rPr>
            </w:pPr>
            <w:r w:rsidRPr="000F2E43">
              <w:rPr>
                <w:sz w:val="16"/>
              </w:rPr>
              <w:t>XRM_Ph2_App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18E99" w14:textId="77777777" w:rsidR="009A2182" w:rsidRPr="000F2E43" w:rsidRDefault="009A2182" w:rsidP="00B25224">
            <w:pPr>
              <w:pStyle w:val="TAL"/>
              <w:rPr>
                <w:sz w:val="16"/>
              </w:rPr>
            </w:pPr>
            <w:r w:rsidRPr="000F2E43">
              <w:rPr>
                <w:sz w:val="16"/>
              </w:rPr>
              <w:t>revised</w:t>
            </w:r>
          </w:p>
        </w:tc>
      </w:tr>
      <w:tr w:rsidR="009A2182" w:rsidRPr="000F2E43" w14:paraId="24F42D8D"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F58CE0C" w14:textId="77777777" w:rsidR="009A2182" w:rsidRPr="000F2E43" w:rsidRDefault="009A2182" w:rsidP="00B25224">
            <w:pPr>
              <w:pStyle w:val="TAL"/>
              <w:rPr>
                <w:sz w:val="16"/>
              </w:rPr>
            </w:pPr>
            <w:r w:rsidRPr="000F2E43">
              <w:rPr>
                <w:sz w:val="16"/>
              </w:rPr>
              <w:t>C3-246245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5662B" w14:textId="77777777" w:rsidR="009A2182" w:rsidRPr="000F2E43" w:rsidRDefault="009A2182" w:rsidP="00B25224">
            <w:pPr>
              <w:pStyle w:val="TAL"/>
              <w:rPr>
                <w:sz w:val="16"/>
              </w:rPr>
            </w:pPr>
            <w:proofErr w:type="spellStart"/>
            <w:r w:rsidRPr="000F2E43">
              <w:rPr>
                <w:sz w:val="16"/>
              </w:rPr>
              <w:t>SS_ADAE_collision_detection_analytics</w:t>
            </w:r>
            <w:proofErr w:type="spellEnd"/>
            <w:r w:rsidRPr="000F2E43">
              <w:rPr>
                <w:sz w:val="16"/>
              </w:rPr>
              <w:t xml:space="preserve"> </w:t>
            </w:r>
            <w:proofErr w:type="spellStart"/>
            <w:r w:rsidRPr="000F2E43">
              <w:rPr>
                <w:sz w:val="16"/>
              </w:rPr>
              <w:t>OpenAPI</w:t>
            </w:r>
            <w:proofErr w:type="spellEnd"/>
            <w:r w:rsidRPr="000F2E43">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D6839"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41C10"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564FC" w14:textId="77777777" w:rsidR="009A2182" w:rsidRPr="000F2E43" w:rsidRDefault="009A2182" w:rsidP="00B25224">
            <w:pPr>
              <w:pStyle w:val="TAL"/>
              <w:rPr>
                <w:sz w:val="16"/>
              </w:rPr>
            </w:pPr>
            <w:r w:rsidRPr="000F2E43">
              <w:rPr>
                <w:sz w:val="16"/>
              </w:rPr>
              <w:t>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FE2DB"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E8DB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FEBD0"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68333"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40016" w14:textId="77777777" w:rsidR="009A2182" w:rsidRPr="000F2E43" w:rsidRDefault="009A2182" w:rsidP="00B25224">
            <w:pPr>
              <w:pStyle w:val="TAL"/>
              <w:rPr>
                <w:sz w:val="16"/>
              </w:rPr>
            </w:pPr>
            <w:r w:rsidRPr="000F2E43">
              <w:rPr>
                <w:sz w:val="16"/>
              </w:rPr>
              <w:t>revised</w:t>
            </w:r>
          </w:p>
        </w:tc>
      </w:tr>
      <w:tr w:rsidR="009A2182" w:rsidRPr="000F2E43" w14:paraId="1904F578"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68440BB" w14:textId="77777777" w:rsidR="009A2182" w:rsidRPr="000F2E43" w:rsidRDefault="009A2182" w:rsidP="00B25224">
            <w:pPr>
              <w:pStyle w:val="TAL"/>
              <w:rPr>
                <w:sz w:val="16"/>
              </w:rPr>
            </w:pPr>
            <w:r w:rsidRPr="000F2E43">
              <w:rPr>
                <w:sz w:val="16"/>
              </w:rPr>
              <w:t>C3-246246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41CD9" w14:textId="77777777" w:rsidR="009A2182" w:rsidRPr="000F2E43" w:rsidRDefault="009A2182" w:rsidP="00B25224">
            <w:pPr>
              <w:pStyle w:val="TAL"/>
              <w:rPr>
                <w:sz w:val="16"/>
              </w:rPr>
            </w:pPr>
            <w:proofErr w:type="spellStart"/>
            <w:r w:rsidRPr="000F2E43">
              <w:rPr>
                <w:sz w:val="16"/>
              </w:rPr>
              <w:t>SS_ADAE_collision_detection_analytics</w:t>
            </w:r>
            <w:proofErr w:type="spellEnd"/>
            <w:r w:rsidRPr="000F2E43">
              <w:rPr>
                <w:sz w:val="16"/>
              </w:rPr>
              <w:t xml:space="preserve"> API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3A5A5"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68B99"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6528F" w14:textId="77777777" w:rsidR="009A2182" w:rsidRPr="000F2E43" w:rsidRDefault="009A2182" w:rsidP="00B25224">
            <w:pPr>
              <w:pStyle w:val="TAL"/>
              <w:rPr>
                <w:sz w:val="16"/>
              </w:rPr>
            </w:pPr>
            <w:r w:rsidRPr="000F2E43">
              <w:rPr>
                <w:sz w:val="16"/>
              </w:rPr>
              <w:t>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A19F5"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295F5"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FBC8E"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18ACD"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68DA6" w14:textId="77777777" w:rsidR="009A2182" w:rsidRPr="000F2E43" w:rsidRDefault="009A2182" w:rsidP="00B25224">
            <w:pPr>
              <w:pStyle w:val="TAL"/>
              <w:rPr>
                <w:sz w:val="16"/>
              </w:rPr>
            </w:pPr>
            <w:r w:rsidRPr="000F2E43">
              <w:rPr>
                <w:sz w:val="16"/>
              </w:rPr>
              <w:t>revised</w:t>
            </w:r>
          </w:p>
        </w:tc>
      </w:tr>
      <w:tr w:rsidR="009A2182" w:rsidRPr="000F2E43" w14:paraId="3899FF8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E49C01A" w14:textId="77777777" w:rsidR="009A2182" w:rsidRPr="000F2E43" w:rsidRDefault="009A2182" w:rsidP="00B25224">
            <w:pPr>
              <w:pStyle w:val="TAL"/>
              <w:rPr>
                <w:sz w:val="16"/>
              </w:rPr>
            </w:pPr>
            <w:r w:rsidRPr="000F2E43">
              <w:rPr>
                <w:sz w:val="16"/>
              </w:rPr>
              <w:t>C3-246247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B988A" w14:textId="77777777" w:rsidR="009A2182" w:rsidRPr="000F2E43" w:rsidRDefault="009A2182" w:rsidP="00B25224">
            <w:pPr>
              <w:pStyle w:val="TAL"/>
              <w:rPr>
                <w:sz w:val="16"/>
              </w:rPr>
            </w:pPr>
            <w:proofErr w:type="spellStart"/>
            <w:r w:rsidRPr="000F2E43">
              <w:rPr>
                <w:sz w:val="16"/>
              </w:rPr>
              <w:t>SS_ADAE_location-related_UE_group_analytics</w:t>
            </w:r>
            <w:proofErr w:type="spellEnd"/>
            <w:r w:rsidRPr="000F2E43">
              <w:rPr>
                <w:sz w:val="16"/>
              </w:rPr>
              <w:t xml:space="preserve"> </w:t>
            </w:r>
            <w:proofErr w:type="spellStart"/>
            <w:r w:rsidRPr="000F2E43">
              <w:rPr>
                <w:sz w:val="16"/>
              </w:rPr>
              <w:t>OpenAPI</w:t>
            </w:r>
            <w:proofErr w:type="spellEnd"/>
            <w:r w:rsidRPr="000F2E43">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7999C"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CC758"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8545C" w14:textId="77777777" w:rsidR="009A2182" w:rsidRPr="000F2E43" w:rsidRDefault="009A2182" w:rsidP="00B25224">
            <w:pPr>
              <w:pStyle w:val="TAL"/>
              <w:rPr>
                <w:sz w:val="16"/>
              </w:rPr>
            </w:pPr>
            <w:r w:rsidRPr="000F2E43">
              <w:rPr>
                <w:sz w:val="16"/>
              </w:rPr>
              <w:t>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91BA5"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67B10"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BBA6D"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BC87B"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6EB33" w14:textId="77777777" w:rsidR="009A2182" w:rsidRPr="000F2E43" w:rsidRDefault="009A2182" w:rsidP="00B25224">
            <w:pPr>
              <w:pStyle w:val="TAL"/>
              <w:rPr>
                <w:sz w:val="16"/>
              </w:rPr>
            </w:pPr>
            <w:r w:rsidRPr="000F2E43">
              <w:rPr>
                <w:sz w:val="16"/>
              </w:rPr>
              <w:t>revised</w:t>
            </w:r>
          </w:p>
        </w:tc>
      </w:tr>
      <w:tr w:rsidR="009A2182" w:rsidRPr="000F2E43" w14:paraId="339D2E8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6ECF5DA" w14:textId="77777777" w:rsidR="009A2182" w:rsidRPr="000F2E43" w:rsidRDefault="009A2182" w:rsidP="00B25224">
            <w:pPr>
              <w:pStyle w:val="TAL"/>
              <w:rPr>
                <w:sz w:val="16"/>
              </w:rPr>
            </w:pPr>
            <w:r w:rsidRPr="000F2E43">
              <w:rPr>
                <w:sz w:val="16"/>
              </w:rPr>
              <w:t>C3-246248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05FD2" w14:textId="77777777" w:rsidR="009A2182" w:rsidRPr="000F2E43" w:rsidRDefault="009A2182" w:rsidP="00B25224">
            <w:pPr>
              <w:pStyle w:val="TAL"/>
              <w:rPr>
                <w:sz w:val="16"/>
              </w:rPr>
            </w:pPr>
            <w:proofErr w:type="spellStart"/>
            <w:r w:rsidRPr="000F2E43">
              <w:rPr>
                <w:sz w:val="16"/>
              </w:rPr>
              <w:t>SS_ADAE_location-related_UE_group_analytics</w:t>
            </w:r>
            <w:proofErr w:type="spellEnd"/>
            <w:r w:rsidRPr="000F2E43">
              <w:rPr>
                <w:sz w:val="16"/>
              </w:rPr>
              <w:t xml:space="preserve"> API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8DAE5"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27AB4"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A1A5E" w14:textId="77777777" w:rsidR="009A2182" w:rsidRPr="000F2E43" w:rsidRDefault="009A2182" w:rsidP="00B25224">
            <w:pPr>
              <w:pStyle w:val="TAL"/>
              <w:rPr>
                <w:sz w:val="16"/>
              </w:rPr>
            </w:pPr>
            <w:r w:rsidRPr="000F2E43">
              <w:rPr>
                <w:sz w:val="16"/>
              </w:rPr>
              <w:t>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24CDB"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B5D0D"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DA05B"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D7471"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8BB11" w14:textId="77777777" w:rsidR="009A2182" w:rsidRPr="000F2E43" w:rsidRDefault="009A2182" w:rsidP="00B25224">
            <w:pPr>
              <w:pStyle w:val="TAL"/>
              <w:rPr>
                <w:sz w:val="16"/>
              </w:rPr>
            </w:pPr>
            <w:r w:rsidRPr="000F2E43">
              <w:rPr>
                <w:sz w:val="16"/>
              </w:rPr>
              <w:t>revised</w:t>
            </w:r>
          </w:p>
        </w:tc>
      </w:tr>
      <w:tr w:rsidR="009A2182" w:rsidRPr="000F2E43" w14:paraId="0D2163D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00DCE9A" w14:textId="77777777" w:rsidR="009A2182" w:rsidRPr="000F2E43" w:rsidRDefault="009A2182" w:rsidP="00B25224">
            <w:pPr>
              <w:pStyle w:val="TAL"/>
              <w:rPr>
                <w:sz w:val="16"/>
              </w:rPr>
            </w:pPr>
            <w:r w:rsidRPr="000F2E43">
              <w:rPr>
                <w:sz w:val="16"/>
              </w:rPr>
              <w:t>C3-246249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BA537" w14:textId="77777777" w:rsidR="009A2182" w:rsidRPr="000F2E43" w:rsidRDefault="009A2182" w:rsidP="00B25224">
            <w:pPr>
              <w:pStyle w:val="TAL"/>
              <w:rPr>
                <w:sz w:val="16"/>
              </w:rPr>
            </w:pPr>
            <w:r w:rsidRPr="000F2E43">
              <w:rPr>
                <w:sz w:val="16"/>
              </w:rPr>
              <w:t>Support indication of ML Model training for LMF based AIML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DFC74"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AE74D"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843CD" w14:textId="77777777" w:rsidR="009A2182" w:rsidRPr="000F2E43" w:rsidRDefault="009A2182" w:rsidP="00B25224">
            <w:pPr>
              <w:pStyle w:val="TAL"/>
              <w:rPr>
                <w:sz w:val="16"/>
              </w:rPr>
            </w:pPr>
            <w:r w:rsidRPr="000F2E43">
              <w:rPr>
                <w:sz w:val="16"/>
              </w:rPr>
              <w:t>989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DC63F"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B3043"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737DB"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6AB45"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54053" w14:textId="77777777" w:rsidR="009A2182" w:rsidRPr="000F2E43" w:rsidRDefault="009A2182" w:rsidP="00B25224">
            <w:pPr>
              <w:pStyle w:val="TAL"/>
              <w:rPr>
                <w:sz w:val="16"/>
              </w:rPr>
            </w:pPr>
            <w:r w:rsidRPr="000F2E43">
              <w:rPr>
                <w:sz w:val="16"/>
              </w:rPr>
              <w:t>postponed</w:t>
            </w:r>
          </w:p>
        </w:tc>
      </w:tr>
      <w:tr w:rsidR="009A2182" w:rsidRPr="000F2E43" w14:paraId="06C42FE4"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50088C6" w14:textId="77777777" w:rsidR="009A2182" w:rsidRPr="000F2E43" w:rsidRDefault="009A2182" w:rsidP="00B25224">
            <w:pPr>
              <w:pStyle w:val="TAL"/>
              <w:rPr>
                <w:sz w:val="16"/>
              </w:rPr>
            </w:pPr>
            <w:r w:rsidRPr="000F2E43">
              <w:rPr>
                <w:sz w:val="16"/>
              </w:rPr>
              <w:t>C3-246250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BEC76" w14:textId="77777777" w:rsidR="009A2182" w:rsidRPr="000F2E43" w:rsidRDefault="009A2182" w:rsidP="00B25224">
            <w:pPr>
              <w:pStyle w:val="TAL"/>
              <w:rPr>
                <w:sz w:val="16"/>
              </w:rPr>
            </w:pPr>
            <w:r w:rsidRPr="000F2E43">
              <w:rPr>
                <w:sz w:val="16"/>
              </w:rPr>
              <w:t>Support Application activation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B2276"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60087" w14:textId="77777777" w:rsidR="009A2182" w:rsidRPr="000F2E43" w:rsidRDefault="009A2182" w:rsidP="00B25224">
            <w:pPr>
              <w:pStyle w:val="TAL"/>
              <w:rPr>
                <w:sz w:val="16"/>
              </w:rPr>
            </w:pPr>
            <w:r w:rsidRPr="000F2E43">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F17F3" w14:textId="77777777" w:rsidR="009A2182" w:rsidRPr="000F2E43" w:rsidRDefault="009A2182" w:rsidP="00B25224">
            <w:pPr>
              <w:pStyle w:val="TAL"/>
              <w:rPr>
                <w:sz w:val="16"/>
              </w:rPr>
            </w:pPr>
            <w:r w:rsidRPr="000F2E43">
              <w:rPr>
                <w:sz w:val="16"/>
              </w:rPr>
              <w:t>149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6CE78"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BC1E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AEC32"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4313A"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149AC" w14:textId="77777777" w:rsidR="009A2182" w:rsidRPr="000F2E43" w:rsidRDefault="009A2182" w:rsidP="00B25224">
            <w:pPr>
              <w:pStyle w:val="TAL"/>
              <w:rPr>
                <w:sz w:val="16"/>
              </w:rPr>
            </w:pPr>
            <w:r w:rsidRPr="000F2E43">
              <w:rPr>
                <w:sz w:val="16"/>
              </w:rPr>
              <w:t>merged</w:t>
            </w:r>
          </w:p>
        </w:tc>
      </w:tr>
      <w:tr w:rsidR="009A2182" w:rsidRPr="000F2E43" w14:paraId="7F44E9D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F6E0097" w14:textId="77777777" w:rsidR="009A2182" w:rsidRPr="000F2E43" w:rsidRDefault="009A2182" w:rsidP="00B25224">
            <w:pPr>
              <w:pStyle w:val="TAL"/>
              <w:rPr>
                <w:sz w:val="16"/>
              </w:rPr>
            </w:pPr>
            <w:r w:rsidRPr="000F2E43">
              <w:rPr>
                <w:sz w:val="16"/>
              </w:rPr>
              <w:t>C3-246251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974A1" w14:textId="77777777" w:rsidR="009A2182" w:rsidRPr="000F2E43" w:rsidRDefault="009A2182" w:rsidP="00B25224">
            <w:pPr>
              <w:pStyle w:val="TAL"/>
              <w:rPr>
                <w:sz w:val="16"/>
              </w:rPr>
            </w:pPr>
            <w:r w:rsidRPr="000F2E43">
              <w:rPr>
                <w:sz w:val="16"/>
              </w:rPr>
              <w:t>Support Application activation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BFAD0"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1CB7D" w14:textId="77777777" w:rsidR="009A2182" w:rsidRPr="000F2E43" w:rsidRDefault="009A2182" w:rsidP="00B25224">
            <w:pPr>
              <w:pStyle w:val="TAL"/>
              <w:rPr>
                <w:sz w:val="16"/>
              </w:rPr>
            </w:pPr>
            <w:r w:rsidRPr="000F2E43">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850A6" w14:textId="77777777" w:rsidR="009A2182" w:rsidRPr="000F2E43" w:rsidRDefault="009A2182" w:rsidP="00B25224">
            <w:pPr>
              <w:pStyle w:val="TAL"/>
              <w:rPr>
                <w:sz w:val="16"/>
              </w:rPr>
            </w:pPr>
            <w:r w:rsidRPr="000F2E43">
              <w:rPr>
                <w:sz w:val="16"/>
              </w:rPr>
              <w:t>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AF322"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E1886"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F96DC"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B4905"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D0926" w14:textId="77777777" w:rsidR="009A2182" w:rsidRPr="000F2E43" w:rsidRDefault="009A2182" w:rsidP="00B25224">
            <w:pPr>
              <w:pStyle w:val="TAL"/>
              <w:rPr>
                <w:sz w:val="16"/>
              </w:rPr>
            </w:pPr>
            <w:r w:rsidRPr="000F2E43">
              <w:rPr>
                <w:sz w:val="16"/>
              </w:rPr>
              <w:t>merged</w:t>
            </w:r>
          </w:p>
        </w:tc>
      </w:tr>
      <w:tr w:rsidR="009A2182" w:rsidRPr="000F2E43" w14:paraId="3817A1A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1CAF03D" w14:textId="77777777" w:rsidR="009A2182" w:rsidRPr="000F2E43" w:rsidRDefault="009A2182" w:rsidP="00B25224">
            <w:pPr>
              <w:pStyle w:val="TAL"/>
              <w:rPr>
                <w:sz w:val="16"/>
              </w:rPr>
            </w:pPr>
            <w:r w:rsidRPr="000F2E43">
              <w:rPr>
                <w:sz w:val="16"/>
              </w:rPr>
              <w:t>C3-246252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F0AA2" w14:textId="77777777" w:rsidR="009A2182" w:rsidRPr="000F2E43" w:rsidRDefault="009A2182" w:rsidP="00B25224">
            <w:pPr>
              <w:pStyle w:val="TAL"/>
              <w:rPr>
                <w:sz w:val="16"/>
              </w:rPr>
            </w:pPr>
            <w:r w:rsidRPr="000F2E43">
              <w:rPr>
                <w:sz w:val="16"/>
              </w:rPr>
              <w:t xml:space="preserve">Resolve ENs on </w:t>
            </w:r>
            <w:proofErr w:type="spellStart"/>
            <w:r w:rsidRPr="000F2E43">
              <w:rPr>
                <w:sz w:val="16"/>
              </w:rPr>
              <w:t>AppGroupInfo</w:t>
            </w:r>
            <w:proofErr w:type="spellEnd"/>
            <w:r w:rsidRPr="000F2E43">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7C4B8"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26E7B"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541E4" w14:textId="77777777" w:rsidR="009A2182" w:rsidRPr="000F2E43" w:rsidRDefault="009A2182" w:rsidP="00B25224">
            <w:pPr>
              <w:pStyle w:val="TAL"/>
              <w:rPr>
                <w:sz w:val="16"/>
              </w:rPr>
            </w:pPr>
            <w:r w:rsidRPr="000F2E43">
              <w:rPr>
                <w:sz w:val="16"/>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DC688"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62F3E"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F1D36"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08998" w14:textId="77777777" w:rsidR="009A2182" w:rsidRPr="000F2E43" w:rsidRDefault="009A2182" w:rsidP="00B25224">
            <w:pPr>
              <w:pStyle w:val="TAL"/>
              <w:rPr>
                <w:sz w:val="16"/>
              </w:rPr>
            </w:pPr>
            <w:r w:rsidRPr="000F2E43">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B520D" w14:textId="77777777" w:rsidR="009A2182" w:rsidRPr="000F2E43" w:rsidRDefault="009A2182" w:rsidP="00B25224">
            <w:pPr>
              <w:pStyle w:val="TAL"/>
              <w:rPr>
                <w:sz w:val="16"/>
              </w:rPr>
            </w:pPr>
            <w:r w:rsidRPr="000F2E43">
              <w:rPr>
                <w:sz w:val="16"/>
              </w:rPr>
              <w:t>revised</w:t>
            </w:r>
          </w:p>
        </w:tc>
      </w:tr>
      <w:tr w:rsidR="009A2182" w:rsidRPr="000F2E43" w14:paraId="2BCEE90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DA150D7" w14:textId="77777777" w:rsidR="009A2182" w:rsidRPr="000F2E43" w:rsidRDefault="009A2182" w:rsidP="00B25224">
            <w:pPr>
              <w:pStyle w:val="TAL"/>
              <w:rPr>
                <w:sz w:val="16"/>
              </w:rPr>
            </w:pPr>
            <w:r w:rsidRPr="000F2E43">
              <w:rPr>
                <w:sz w:val="16"/>
              </w:rPr>
              <w:t>C3-246253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74BC1" w14:textId="77777777" w:rsidR="009A2182" w:rsidRPr="000F2E43" w:rsidRDefault="009A2182" w:rsidP="00B25224">
            <w:pPr>
              <w:pStyle w:val="TAL"/>
              <w:rPr>
                <w:sz w:val="16"/>
              </w:rPr>
            </w:pPr>
            <w:r w:rsidRPr="000F2E43">
              <w:rPr>
                <w:sz w:val="16"/>
              </w:rPr>
              <w:t xml:space="preserve">Resolve EN on </w:t>
            </w:r>
            <w:proofErr w:type="spellStart"/>
            <w:r w:rsidRPr="000F2E43">
              <w:rPr>
                <w:sz w:val="16"/>
              </w:rPr>
              <w:t>AppGrpProfile</w:t>
            </w:r>
            <w:proofErr w:type="spellEnd"/>
            <w:r w:rsidRPr="000F2E43">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20A80"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98CBE"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9305C" w14:textId="77777777" w:rsidR="009A2182" w:rsidRPr="000F2E43" w:rsidRDefault="009A2182" w:rsidP="00B25224">
            <w:pPr>
              <w:pStyle w:val="TAL"/>
              <w:rPr>
                <w:sz w:val="16"/>
              </w:rPr>
            </w:pPr>
            <w:r w:rsidRPr="000F2E43">
              <w:rPr>
                <w:sz w:val="16"/>
              </w:rPr>
              <w:t>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1235E"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6C73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15120C"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22F73" w14:textId="77777777" w:rsidR="009A2182" w:rsidRPr="000F2E43" w:rsidRDefault="009A2182" w:rsidP="00B25224">
            <w:pPr>
              <w:pStyle w:val="TAL"/>
              <w:rPr>
                <w:sz w:val="16"/>
              </w:rPr>
            </w:pPr>
            <w:r w:rsidRPr="000F2E43">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3277D" w14:textId="77777777" w:rsidR="009A2182" w:rsidRPr="000F2E43" w:rsidRDefault="009A2182" w:rsidP="00B25224">
            <w:pPr>
              <w:pStyle w:val="TAL"/>
              <w:rPr>
                <w:sz w:val="16"/>
              </w:rPr>
            </w:pPr>
            <w:r w:rsidRPr="000F2E43">
              <w:rPr>
                <w:sz w:val="16"/>
              </w:rPr>
              <w:t>revised</w:t>
            </w:r>
          </w:p>
        </w:tc>
      </w:tr>
      <w:tr w:rsidR="009A2182" w:rsidRPr="000F2E43" w14:paraId="6B25823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BCDE2A5" w14:textId="77777777" w:rsidR="009A2182" w:rsidRPr="000F2E43" w:rsidRDefault="009A2182" w:rsidP="00B25224">
            <w:pPr>
              <w:pStyle w:val="TAL"/>
              <w:rPr>
                <w:sz w:val="16"/>
              </w:rPr>
            </w:pPr>
            <w:r w:rsidRPr="000F2E43">
              <w:rPr>
                <w:sz w:val="16"/>
              </w:rPr>
              <w:t>C3-246254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CA383" w14:textId="77777777" w:rsidR="009A2182" w:rsidRPr="000F2E43" w:rsidRDefault="009A2182" w:rsidP="00B25224">
            <w:pPr>
              <w:pStyle w:val="TAL"/>
              <w:rPr>
                <w:sz w:val="16"/>
              </w:rPr>
            </w:pPr>
            <w:r w:rsidRPr="000F2E43">
              <w:rPr>
                <w:sz w:val="16"/>
              </w:rPr>
              <w:t xml:space="preserve">Resolve EN on </w:t>
            </w:r>
            <w:proofErr w:type="spellStart"/>
            <w:r w:rsidRPr="000F2E43">
              <w:rPr>
                <w:sz w:val="16"/>
              </w:rPr>
              <w:t>InOutArea</w:t>
            </w:r>
            <w:proofErr w:type="spellEnd"/>
            <w:r w:rsidRPr="000F2E43">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9D50C"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EFBE2"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1F4BB" w14:textId="77777777" w:rsidR="009A2182" w:rsidRPr="000F2E43" w:rsidRDefault="009A2182" w:rsidP="00B25224">
            <w:pPr>
              <w:pStyle w:val="TAL"/>
              <w:rPr>
                <w:sz w:val="16"/>
              </w:rPr>
            </w:pPr>
            <w:r w:rsidRPr="000F2E43">
              <w:rPr>
                <w:sz w:val="16"/>
              </w:rPr>
              <w:t>247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6656E"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DE8FB"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FAB9F"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79C59" w14:textId="77777777" w:rsidR="009A2182" w:rsidRPr="000F2E43" w:rsidRDefault="009A2182" w:rsidP="00B25224">
            <w:pPr>
              <w:pStyle w:val="TAL"/>
              <w:rPr>
                <w:sz w:val="16"/>
              </w:rPr>
            </w:pPr>
            <w:r w:rsidRPr="000F2E43">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5D4E7" w14:textId="77777777" w:rsidR="009A2182" w:rsidRPr="000F2E43" w:rsidRDefault="009A2182" w:rsidP="00B25224">
            <w:pPr>
              <w:pStyle w:val="TAL"/>
              <w:rPr>
                <w:sz w:val="16"/>
              </w:rPr>
            </w:pPr>
            <w:r w:rsidRPr="000F2E43">
              <w:rPr>
                <w:sz w:val="16"/>
              </w:rPr>
              <w:t>merged</w:t>
            </w:r>
          </w:p>
        </w:tc>
      </w:tr>
      <w:tr w:rsidR="009A2182" w:rsidRPr="000F2E43" w14:paraId="42C0B2E6"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900C81B" w14:textId="77777777" w:rsidR="009A2182" w:rsidRPr="000F2E43" w:rsidRDefault="009A2182" w:rsidP="00B25224">
            <w:pPr>
              <w:pStyle w:val="TAL"/>
              <w:rPr>
                <w:sz w:val="16"/>
              </w:rPr>
            </w:pPr>
            <w:r w:rsidRPr="000F2E43">
              <w:rPr>
                <w:sz w:val="16"/>
              </w:rPr>
              <w:t>C3-246255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964BC" w14:textId="77777777" w:rsidR="009A2182" w:rsidRPr="000F2E43" w:rsidRDefault="009A2182" w:rsidP="00B25224">
            <w:pPr>
              <w:pStyle w:val="TAL"/>
              <w:rPr>
                <w:sz w:val="16"/>
              </w:rPr>
            </w:pPr>
            <w:r w:rsidRPr="000F2E43">
              <w:rPr>
                <w:sz w:val="16"/>
              </w:rPr>
              <w:t xml:space="preserve">Updates to Service Experience Analytics to support </w:t>
            </w:r>
            <w:proofErr w:type="spellStart"/>
            <w:r w:rsidRPr="000F2E43">
              <w:rPr>
                <w:sz w:val="16"/>
              </w:rPr>
              <w:t>QoE</w:t>
            </w:r>
            <w:proofErr w:type="spellEnd"/>
            <w:r w:rsidRPr="000F2E43">
              <w:rPr>
                <w:sz w:val="16"/>
              </w:rPr>
              <w:t xml:space="preserve"> measurements collection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A7196"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479E8"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5A122" w14:textId="77777777" w:rsidR="009A2182" w:rsidRPr="000F2E43" w:rsidRDefault="009A2182" w:rsidP="00B25224">
            <w:pPr>
              <w:pStyle w:val="TAL"/>
              <w:rPr>
                <w:sz w:val="16"/>
              </w:rPr>
            </w:pPr>
            <w:r w:rsidRPr="000F2E43">
              <w:rPr>
                <w:sz w:val="16"/>
              </w:rPr>
              <w:t>137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365C0"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34CC5"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4E91F"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03603"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4CC5B" w14:textId="77777777" w:rsidR="009A2182" w:rsidRPr="000F2E43" w:rsidRDefault="009A2182" w:rsidP="00B25224">
            <w:pPr>
              <w:pStyle w:val="TAL"/>
              <w:rPr>
                <w:sz w:val="16"/>
              </w:rPr>
            </w:pPr>
            <w:r w:rsidRPr="000F2E43">
              <w:rPr>
                <w:sz w:val="16"/>
              </w:rPr>
              <w:t>agreed</w:t>
            </w:r>
          </w:p>
        </w:tc>
      </w:tr>
      <w:tr w:rsidR="009A2182" w:rsidRPr="000F2E43" w14:paraId="0C2C999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59BF47F" w14:textId="77777777" w:rsidR="009A2182" w:rsidRPr="000F2E43" w:rsidRDefault="009A2182" w:rsidP="00B25224">
            <w:pPr>
              <w:pStyle w:val="TAL"/>
              <w:rPr>
                <w:sz w:val="16"/>
              </w:rPr>
            </w:pPr>
            <w:r w:rsidRPr="000F2E43">
              <w:rPr>
                <w:sz w:val="16"/>
              </w:rPr>
              <w:t>C3-246256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FAF42" w14:textId="77777777" w:rsidR="009A2182" w:rsidRPr="000F2E43" w:rsidRDefault="009A2182" w:rsidP="00B25224">
            <w:pPr>
              <w:pStyle w:val="TAL"/>
              <w:rPr>
                <w:sz w:val="16"/>
              </w:rPr>
            </w:pPr>
            <w:r w:rsidRPr="000F2E43">
              <w:rPr>
                <w:sz w:val="16"/>
              </w:rPr>
              <w:t>Corrections to Roaming Analytics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37262"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7F9BC"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47CDB" w14:textId="77777777" w:rsidR="009A2182" w:rsidRPr="000F2E43" w:rsidRDefault="009A2182" w:rsidP="00B25224">
            <w:pPr>
              <w:pStyle w:val="TAL"/>
              <w:rPr>
                <w:sz w:val="16"/>
              </w:rPr>
            </w:pPr>
            <w:r w:rsidRPr="000F2E43">
              <w:rPr>
                <w:sz w:val="16"/>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6DC6A"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295E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E0FD2"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1AEA7"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5FB75" w14:textId="77777777" w:rsidR="009A2182" w:rsidRPr="000F2E43" w:rsidRDefault="009A2182" w:rsidP="00B25224">
            <w:pPr>
              <w:pStyle w:val="TAL"/>
              <w:rPr>
                <w:sz w:val="16"/>
              </w:rPr>
            </w:pPr>
            <w:r w:rsidRPr="000F2E43">
              <w:rPr>
                <w:sz w:val="16"/>
              </w:rPr>
              <w:t>revised</w:t>
            </w:r>
          </w:p>
        </w:tc>
      </w:tr>
      <w:tr w:rsidR="009A2182" w:rsidRPr="000F2E43" w14:paraId="4E044DF8"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60CE06B" w14:textId="77777777" w:rsidR="009A2182" w:rsidRPr="000F2E43" w:rsidRDefault="009A2182" w:rsidP="00B25224">
            <w:pPr>
              <w:pStyle w:val="TAL"/>
              <w:rPr>
                <w:sz w:val="16"/>
              </w:rPr>
            </w:pPr>
            <w:r w:rsidRPr="000F2E43">
              <w:rPr>
                <w:sz w:val="16"/>
              </w:rPr>
              <w:t>C3-246257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A22F0" w14:textId="77777777" w:rsidR="009A2182" w:rsidRPr="000F2E43" w:rsidRDefault="009A2182" w:rsidP="00B25224">
            <w:pPr>
              <w:pStyle w:val="TAL"/>
              <w:rPr>
                <w:sz w:val="16"/>
              </w:rPr>
            </w:pPr>
            <w:r w:rsidRPr="000F2E43">
              <w:rPr>
                <w:sz w:val="16"/>
              </w:rPr>
              <w:t>Corrections to Roaming Data Collection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B48A0"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DEA21"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BE32F" w14:textId="77777777" w:rsidR="009A2182" w:rsidRPr="000F2E43" w:rsidRDefault="009A2182" w:rsidP="00B25224">
            <w:pPr>
              <w:pStyle w:val="TAL"/>
              <w:rPr>
                <w:sz w:val="16"/>
              </w:rPr>
            </w:pPr>
            <w:r w:rsidRPr="000F2E43">
              <w:rPr>
                <w:sz w:val="16"/>
              </w:rPr>
              <w:t>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74AD5"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E8F2B"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72A87"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768F0"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1AE9B" w14:textId="77777777" w:rsidR="009A2182" w:rsidRPr="000F2E43" w:rsidRDefault="009A2182" w:rsidP="00B25224">
            <w:pPr>
              <w:pStyle w:val="TAL"/>
              <w:rPr>
                <w:sz w:val="16"/>
              </w:rPr>
            </w:pPr>
            <w:r w:rsidRPr="000F2E43">
              <w:rPr>
                <w:sz w:val="16"/>
              </w:rPr>
              <w:t>revised</w:t>
            </w:r>
          </w:p>
        </w:tc>
      </w:tr>
      <w:tr w:rsidR="009A2182" w:rsidRPr="000F2E43" w14:paraId="0587F00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62FFEE2" w14:textId="77777777" w:rsidR="009A2182" w:rsidRPr="000F2E43" w:rsidRDefault="009A2182" w:rsidP="00B25224">
            <w:pPr>
              <w:pStyle w:val="TAL"/>
              <w:rPr>
                <w:sz w:val="16"/>
              </w:rPr>
            </w:pPr>
            <w:r w:rsidRPr="000F2E43">
              <w:rPr>
                <w:sz w:val="16"/>
              </w:rPr>
              <w:t>C3-246258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1EB22" w14:textId="77777777" w:rsidR="009A2182" w:rsidRPr="000F2E43" w:rsidRDefault="009A2182" w:rsidP="00B25224">
            <w:pPr>
              <w:pStyle w:val="TAL"/>
              <w:rPr>
                <w:sz w:val="16"/>
              </w:rPr>
            </w:pPr>
            <w:r w:rsidRPr="000F2E43">
              <w:rPr>
                <w:sz w:val="16"/>
              </w:rPr>
              <w:t xml:space="preserve">Add IP domain in </w:t>
            </w:r>
            <w:proofErr w:type="spellStart"/>
            <w:r w:rsidRPr="000F2E43">
              <w:rPr>
                <w:sz w:val="16"/>
              </w:rPr>
              <w:t>MonitoringEvent</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658AF"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5098A" w14:textId="77777777" w:rsidR="009A2182" w:rsidRPr="000F2E43" w:rsidRDefault="009A2182" w:rsidP="00B25224">
            <w:pPr>
              <w:pStyle w:val="TAL"/>
              <w:rPr>
                <w:sz w:val="16"/>
              </w:rPr>
            </w:pPr>
            <w:r w:rsidRPr="000F2E43">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BD66A" w14:textId="77777777" w:rsidR="009A2182" w:rsidRPr="000F2E43" w:rsidRDefault="009A2182" w:rsidP="00B25224">
            <w:pPr>
              <w:pStyle w:val="TAL"/>
              <w:rPr>
                <w:sz w:val="16"/>
              </w:rPr>
            </w:pPr>
            <w:r w:rsidRPr="000F2E43">
              <w:rPr>
                <w:sz w:val="16"/>
              </w:rPr>
              <w:t>891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D6DD6"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B6F9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53E03"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8D57A"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281BC" w14:textId="77777777" w:rsidR="009A2182" w:rsidRPr="000F2E43" w:rsidRDefault="009A2182" w:rsidP="00B25224">
            <w:pPr>
              <w:pStyle w:val="TAL"/>
              <w:rPr>
                <w:sz w:val="16"/>
              </w:rPr>
            </w:pPr>
            <w:r w:rsidRPr="000F2E43">
              <w:rPr>
                <w:sz w:val="16"/>
              </w:rPr>
              <w:t>revised</w:t>
            </w:r>
          </w:p>
        </w:tc>
      </w:tr>
      <w:tr w:rsidR="009A2182" w:rsidRPr="000F2E43" w14:paraId="537B5C30"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B0FF138" w14:textId="77777777" w:rsidR="009A2182" w:rsidRPr="000F2E43" w:rsidRDefault="009A2182" w:rsidP="00B25224">
            <w:pPr>
              <w:pStyle w:val="TAL"/>
              <w:rPr>
                <w:sz w:val="16"/>
              </w:rPr>
            </w:pPr>
            <w:r w:rsidRPr="000F2E43">
              <w:rPr>
                <w:sz w:val="16"/>
              </w:rPr>
              <w:t>C3-246259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5BF6B" w14:textId="77777777" w:rsidR="009A2182" w:rsidRPr="000F2E43" w:rsidRDefault="009A2182" w:rsidP="00B25224">
            <w:pPr>
              <w:pStyle w:val="TAL"/>
              <w:rPr>
                <w:sz w:val="16"/>
              </w:rPr>
            </w:pPr>
            <w:r w:rsidRPr="000F2E43">
              <w:rPr>
                <w:sz w:val="16"/>
              </w:rPr>
              <w:t>Adding 3GPP-VLAN-Tags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D500E"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4D6F2" w14:textId="77777777" w:rsidR="009A2182" w:rsidRPr="000F2E43" w:rsidRDefault="009A2182" w:rsidP="00B25224">
            <w:pPr>
              <w:pStyle w:val="TAL"/>
              <w:rPr>
                <w:sz w:val="16"/>
              </w:rPr>
            </w:pPr>
            <w:r w:rsidRPr="000F2E43">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6BBAF" w14:textId="77777777" w:rsidR="009A2182" w:rsidRPr="000F2E43" w:rsidRDefault="009A2182" w:rsidP="00B25224">
            <w:pPr>
              <w:pStyle w:val="TAL"/>
              <w:rPr>
                <w:sz w:val="16"/>
              </w:rPr>
            </w:pPr>
            <w:r w:rsidRPr="000F2E43">
              <w:rPr>
                <w:sz w:val="16"/>
              </w:rPr>
              <w:t>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B0422"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A8B3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B37A8"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32C35" w14:textId="77777777" w:rsidR="009A2182" w:rsidRPr="000F2E43" w:rsidRDefault="009A2182" w:rsidP="00B25224">
            <w:pPr>
              <w:pStyle w:val="TAL"/>
              <w:rPr>
                <w:sz w:val="16"/>
              </w:rPr>
            </w:pPr>
            <w:r w:rsidRPr="000F2E43">
              <w:rPr>
                <w:sz w:val="16"/>
              </w:rPr>
              <w:t>TEI19_VLANSUB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3B09D" w14:textId="77777777" w:rsidR="009A2182" w:rsidRPr="000F2E43" w:rsidRDefault="009A2182" w:rsidP="00B25224">
            <w:pPr>
              <w:pStyle w:val="TAL"/>
              <w:rPr>
                <w:sz w:val="16"/>
              </w:rPr>
            </w:pPr>
            <w:r w:rsidRPr="000F2E43">
              <w:rPr>
                <w:sz w:val="16"/>
              </w:rPr>
              <w:t>revised</w:t>
            </w:r>
          </w:p>
        </w:tc>
      </w:tr>
      <w:tr w:rsidR="009A2182" w:rsidRPr="000F2E43" w14:paraId="44B0DAA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E8C7F85" w14:textId="77777777" w:rsidR="009A2182" w:rsidRPr="000F2E43" w:rsidRDefault="009A2182" w:rsidP="00B25224">
            <w:pPr>
              <w:pStyle w:val="TAL"/>
              <w:rPr>
                <w:sz w:val="16"/>
              </w:rPr>
            </w:pPr>
            <w:r w:rsidRPr="000F2E43">
              <w:rPr>
                <w:sz w:val="16"/>
              </w:rPr>
              <w:t>C3-246260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4E23E" w14:textId="77777777" w:rsidR="009A2182" w:rsidRPr="000F2E43" w:rsidRDefault="009A2182" w:rsidP="00B25224">
            <w:pPr>
              <w:pStyle w:val="TAL"/>
              <w:rPr>
                <w:sz w:val="16"/>
              </w:rPr>
            </w:pPr>
            <w:r w:rsidRPr="000F2E43">
              <w:rPr>
                <w:sz w:val="16"/>
              </w:rPr>
              <w:t>Update procedures to support VLAN per subscriber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81E97"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A7E4A" w14:textId="77777777" w:rsidR="009A2182" w:rsidRPr="000F2E43" w:rsidRDefault="009A2182" w:rsidP="00B25224">
            <w:pPr>
              <w:pStyle w:val="TAL"/>
              <w:rPr>
                <w:sz w:val="16"/>
              </w:rPr>
            </w:pPr>
            <w:r w:rsidRPr="000F2E43">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BCB41" w14:textId="77777777" w:rsidR="009A2182" w:rsidRPr="000F2E43" w:rsidRDefault="009A2182" w:rsidP="00B25224">
            <w:pPr>
              <w:pStyle w:val="TAL"/>
              <w:rPr>
                <w:sz w:val="16"/>
              </w:rPr>
            </w:pPr>
            <w:r w:rsidRPr="000F2E43">
              <w:rPr>
                <w:sz w:val="16"/>
              </w:rPr>
              <w:t>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14572"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1EF2B"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12CC6"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F6DD6" w14:textId="77777777" w:rsidR="009A2182" w:rsidRPr="000F2E43" w:rsidRDefault="009A2182" w:rsidP="00B25224">
            <w:pPr>
              <w:pStyle w:val="TAL"/>
              <w:rPr>
                <w:sz w:val="16"/>
              </w:rPr>
            </w:pPr>
            <w:r w:rsidRPr="000F2E43">
              <w:rPr>
                <w:sz w:val="16"/>
              </w:rPr>
              <w:t>TEI19_VLANSUB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596A3" w14:textId="77777777" w:rsidR="009A2182" w:rsidRPr="000F2E43" w:rsidRDefault="009A2182" w:rsidP="00B25224">
            <w:pPr>
              <w:pStyle w:val="TAL"/>
              <w:rPr>
                <w:sz w:val="16"/>
              </w:rPr>
            </w:pPr>
            <w:r w:rsidRPr="000F2E43">
              <w:rPr>
                <w:sz w:val="16"/>
              </w:rPr>
              <w:t>revised</w:t>
            </w:r>
          </w:p>
        </w:tc>
      </w:tr>
      <w:tr w:rsidR="009A2182" w:rsidRPr="000F2E43" w14:paraId="37894CE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FC05696" w14:textId="77777777" w:rsidR="009A2182" w:rsidRPr="000F2E43" w:rsidRDefault="009A2182" w:rsidP="00B25224">
            <w:pPr>
              <w:pStyle w:val="TAL"/>
              <w:rPr>
                <w:sz w:val="16"/>
              </w:rPr>
            </w:pPr>
            <w:r w:rsidRPr="000F2E43">
              <w:rPr>
                <w:sz w:val="16"/>
              </w:rPr>
              <w:t>C3-246261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69B40" w14:textId="77777777" w:rsidR="009A2182" w:rsidRPr="000F2E43" w:rsidRDefault="009A2182" w:rsidP="00B25224">
            <w:pPr>
              <w:pStyle w:val="TAL"/>
              <w:rPr>
                <w:sz w:val="16"/>
              </w:rPr>
            </w:pPr>
            <w:r w:rsidRPr="000F2E43">
              <w:rPr>
                <w:sz w:val="16"/>
              </w:rPr>
              <w:t>Provisioning of User Plane Security Policy in 5G VN group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EA928" w14:textId="77777777" w:rsidR="009A2182" w:rsidRPr="000F2E43" w:rsidRDefault="009A2182" w:rsidP="00B25224">
            <w:pPr>
              <w:pStyle w:val="TAL"/>
              <w:rPr>
                <w:sz w:val="16"/>
              </w:rPr>
            </w:pPr>
            <w:r w:rsidRPr="000F2E43">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C6B9A"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8C764" w14:textId="77777777" w:rsidR="009A2182" w:rsidRPr="000F2E43" w:rsidRDefault="009A2182" w:rsidP="00B25224">
            <w:pPr>
              <w:pStyle w:val="TAL"/>
              <w:rPr>
                <w:sz w:val="16"/>
              </w:rPr>
            </w:pPr>
            <w:r w:rsidRPr="000F2E43">
              <w:rPr>
                <w:sz w:val="16"/>
              </w:rPr>
              <w:t>1410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61601" w14:textId="77777777" w:rsidR="009A2182" w:rsidRPr="000F2E43" w:rsidRDefault="009A2182" w:rsidP="00B25224">
            <w:pPr>
              <w:pStyle w:val="TAR"/>
              <w:rPr>
                <w:sz w:val="16"/>
              </w:rPr>
            </w:pPr>
            <w:r w:rsidRPr="000F2E43">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6F390"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AB4EE"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BCB39" w14:textId="77777777" w:rsidR="009A2182" w:rsidRPr="000F2E43" w:rsidRDefault="009A2182" w:rsidP="00B25224">
            <w:pPr>
              <w:pStyle w:val="TAL"/>
              <w:rPr>
                <w:sz w:val="16"/>
              </w:rPr>
            </w:pPr>
            <w:r w:rsidRPr="000F2E43">
              <w:rPr>
                <w:sz w:val="16"/>
              </w:rPr>
              <w:t>TEI19_IP_SP_EXP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055D3" w14:textId="77777777" w:rsidR="009A2182" w:rsidRPr="000F2E43" w:rsidRDefault="009A2182" w:rsidP="00B25224">
            <w:pPr>
              <w:pStyle w:val="TAL"/>
              <w:rPr>
                <w:sz w:val="16"/>
              </w:rPr>
            </w:pPr>
            <w:r w:rsidRPr="000F2E43">
              <w:rPr>
                <w:sz w:val="16"/>
              </w:rPr>
              <w:t>revised</w:t>
            </w:r>
          </w:p>
        </w:tc>
      </w:tr>
      <w:tr w:rsidR="009A2182" w:rsidRPr="000F2E43" w14:paraId="2536B6A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9581E2C" w14:textId="77777777" w:rsidR="009A2182" w:rsidRPr="000F2E43" w:rsidRDefault="009A2182" w:rsidP="00B25224">
            <w:pPr>
              <w:pStyle w:val="TAL"/>
              <w:rPr>
                <w:sz w:val="16"/>
              </w:rPr>
            </w:pPr>
            <w:r w:rsidRPr="000F2E43">
              <w:rPr>
                <w:sz w:val="16"/>
              </w:rPr>
              <w:t>C3-246262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A592C" w14:textId="77777777" w:rsidR="009A2182" w:rsidRPr="000F2E43" w:rsidRDefault="009A2182" w:rsidP="00B25224">
            <w:pPr>
              <w:pStyle w:val="TAL"/>
              <w:rPr>
                <w:sz w:val="16"/>
              </w:rPr>
            </w:pPr>
            <w:r w:rsidRPr="000F2E43">
              <w:rPr>
                <w:sz w:val="16"/>
              </w:rPr>
              <w:t xml:space="preserve">Define the </w:t>
            </w:r>
            <w:proofErr w:type="spellStart"/>
            <w:r w:rsidRPr="000F2E43">
              <w:rPr>
                <w:sz w:val="16"/>
              </w:rPr>
              <w:t>OpenAPI</w:t>
            </w:r>
            <w:proofErr w:type="spellEnd"/>
            <w:r w:rsidRPr="000F2E43">
              <w:rPr>
                <w:sz w:val="16"/>
              </w:rPr>
              <w:t xml:space="preserve"> description of the </w:t>
            </w:r>
            <w:proofErr w:type="spellStart"/>
            <w:r w:rsidRPr="000F2E43">
              <w:rPr>
                <w:sz w:val="16"/>
              </w:rPr>
              <w:t>UAE_NTZManagement</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BC8FF" w14:textId="77777777" w:rsidR="009A2182" w:rsidRPr="000F2E43" w:rsidRDefault="009A2182" w:rsidP="00B25224">
            <w:pPr>
              <w:pStyle w:val="TAL"/>
              <w:rPr>
                <w:sz w:val="16"/>
              </w:rPr>
            </w:pPr>
            <w:r w:rsidRPr="000F2E43">
              <w:rPr>
                <w:sz w:val="16"/>
              </w:rPr>
              <w:t xml:space="preserve">Huawei, </w:t>
            </w:r>
            <w:proofErr w:type="spellStart"/>
            <w:r w:rsidRPr="000F2E43">
              <w:rPr>
                <w:sz w:val="16"/>
              </w:rPr>
              <w:t>InterDigital</w:t>
            </w:r>
            <w:proofErr w:type="spellEnd"/>
            <w:r w:rsidRPr="000F2E43">
              <w:rPr>
                <w:sz w:val="16"/>
              </w:rPr>
              <w:t>,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ABA93" w14:textId="77777777" w:rsidR="009A2182" w:rsidRPr="000F2E43" w:rsidRDefault="009A2182" w:rsidP="00B25224">
            <w:pPr>
              <w:pStyle w:val="TAL"/>
              <w:rPr>
                <w:sz w:val="16"/>
              </w:rPr>
            </w:pPr>
            <w:r w:rsidRPr="000F2E43">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46E5E" w14:textId="77777777" w:rsidR="009A2182" w:rsidRPr="000F2E43" w:rsidRDefault="009A2182" w:rsidP="00B25224">
            <w:pPr>
              <w:pStyle w:val="TAL"/>
              <w:rPr>
                <w:sz w:val="16"/>
              </w:rPr>
            </w:pPr>
            <w:r w:rsidRPr="000F2E43">
              <w:rPr>
                <w:sz w:val="16"/>
              </w:rPr>
              <w:t>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B0B9A"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8EBBB"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86E81"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41139" w14:textId="77777777" w:rsidR="009A2182" w:rsidRPr="000F2E43" w:rsidRDefault="009A2182" w:rsidP="00B25224">
            <w:pPr>
              <w:pStyle w:val="TAL"/>
              <w:rPr>
                <w:sz w:val="16"/>
              </w:rPr>
            </w:pPr>
            <w:r w:rsidRPr="000F2E43">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580B1" w14:textId="77777777" w:rsidR="009A2182" w:rsidRPr="000F2E43" w:rsidRDefault="009A2182" w:rsidP="00B25224">
            <w:pPr>
              <w:pStyle w:val="TAL"/>
              <w:rPr>
                <w:sz w:val="16"/>
              </w:rPr>
            </w:pPr>
            <w:r w:rsidRPr="000F2E43">
              <w:rPr>
                <w:sz w:val="16"/>
              </w:rPr>
              <w:t>revised</w:t>
            </w:r>
          </w:p>
        </w:tc>
      </w:tr>
      <w:tr w:rsidR="009A2182" w:rsidRPr="000F2E43" w14:paraId="0791A3A6"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F091E66" w14:textId="77777777" w:rsidR="009A2182" w:rsidRPr="000F2E43" w:rsidRDefault="009A2182" w:rsidP="00B25224">
            <w:pPr>
              <w:pStyle w:val="TAL"/>
              <w:rPr>
                <w:sz w:val="16"/>
              </w:rPr>
            </w:pPr>
            <w:r w:rsidRPr="000F2E43">
              <w:rPr>
                <w:sz w:val="16"/>
              </w:rPr>
              <w:t>C3-246263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00CB7" w14:textId="77777777" w:rsidR="009A2182" w:rsidRPr="000F2E43" w:rsidRDefault="009A2182" w:rsidP="00B25224">
            <w:pPr>
              <w:pStyle w:val="TAL"/>
              <w:rPr>
                <w:sz w:val="16"/>
              </w:rPr>
            </w:pPr>
            <w:r w:rsidRPr="000F2E43">
              <w:rPr>
                <w:sz w:val="16"/>
              </w:rPr>
              <w:t>Correcting the name of the data type conveying the AKMA service disablement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4A445"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EB218" w14:textId="77777777" w:rsidR="009A2182" w:rsidRPr="000F2E43" w:rsidRDefault="009A2182" w:rsidP="00B25224">
            <w:pPr>
              <w:pStyle w:val="TAL"/>
              <w:rPr>
                <w:sz w:val="16"/>
              </w:rPr>
            </w:pPr>
            <w:r w:rsidRPr="000F2E43">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34A6A" w14:textId="77777777" w:rsidR="009A2182" w:rsidRPr="000F2E43" w:rsidRDefault="009A2182" w:rsidP="00B25224">
            <w:pPr>
              <w:pStyle w:val="TAL"/>
              <w:rPr>
                <w:sz w:val="16"/>
              </w:rPr>
            </w:pPr>
            <w:r w:rsidRPr="000F2E43">
              <w:rPr>
                <w:sz w:val="16"/>
              </w:rPr>
              <w:t>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A9C8D"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4911C"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FA861"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B5679" w14:textId="77777777" w:rsidR="009A2182" w:rsidRPr="000F2E43" w:rsidRDefault="009A2182" w:rsidP="00B25224">
            <w:pPr>
              <w:pStyle w:val="TAL"/>
              <w:rPr>
                <w:sz w:val="16"/>
              </w:rPr>
            </w:pPr>
            <w:r w:rsidRPr="000F2E43">
              <w:rPr>
                <w:sz w:val="16"/>
              </w:rPr>
              <w:t>TEI18, AKMA-CT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13380" w14:textId="77777777" w:rsidR="009A2182" w:rsidRPr="000F2E43" w:rsidRDefault="009A2182" w:rsidP="00B25224">
            <w:pPr>
              <w:pStyle w:val="TAL"/>
              <w:rPr>
                <w:sz w:val="16"/>
              </w:rPr>
            </w:pPr>
            <w:r w:rsidRPr="000F2E43">
              <w:rPr>
                <w:sz w:val="16"/>
              </w:rPr>
              <w:t>agreed</w:t>
            </w:r>
          </w:p>
        </w:tc>
      </w:tr>
      <w:tr w:rsidR="009A2182" w:rsidRPr="000F2E43" w14:paraId="4AEAB67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93FCB60" w14:textId="77777777" w:rsidR="009A2182" w:rsidRPr="000F2E43" w:rsidRDefault="009A2182" w:rsidP="00B25224">
            <w:pPr>
              <w:pStyle w:val="TAL"/>
              <w:rPr>
                <w:sz w:val="16"/>
              </w:rPr>
            </w:pPr>
            <w:r w:rsidRPr="000F2E43">
              <w:rPr>
                <w:sz w:val="16"/>
              </w:rPr>
              <w:t>C3-246264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A2B4C" w14:textId="77777777" w:rsidR="009A2182" w:rsidRPr="000F2E43" w:rsidRDefault="009A2182" w:rsidP="00B25224">
            <w:pPr>
              <w:pStyle w:val="TAL"/>
              <w:rPr>
                <w:sz w:val="16"/>
              </w:rPr>
            </w:pPr>
            <w:r w:rsidRPr="000F2E43">
              <w:rPr>
                <w:sz w:val="16"/>
              </w:rPr>
              <w:t>Correcting the name of the data type conveying the AKMA service disablement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BBB2E"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8B2DF" w14:textId="77777777" w:rsidR="009A2182" w:rsidRPr="000F2E43" w:rsidRDefault="009A2182" w:rsidP="00B25224">
            <w:pPr>
              <w:pStyle w:val="TAL"/>
              <w:rPr>
                <w:sz w:val="16"/>
              </w:rPr>
            </w:pPr>
            <w:r w:rsidRPr="000F2E43">
              <w:rPr>
                <w:sz w:val="16"/>
              </w:rPr>
              <w:t>29.535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2E2B6" w14:textId="77777777" w:rsidR="009A2182" w:rsidRPr="000F2E43" w:rsidRDefault="009A2182" w:rsidP="00B25224">
            <w:pPr>
              <w:pStyle w:val="TAL"/>
              <w:rPr>
                <w:sz w:val="16"/>
              </w:rPr>
            </w:pPr>
            <w:r w:rsidRPr="000F2E43">
              <w:rPr>
                <w:sz w:val="16"/>
              </w:rPr>
              <w:t>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047D1"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005B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97502" w14:textId="77777777" w:rsidR="009A2182" w:rsidRPr="000F2E43" w:rsidRDefault="009A2182" w:rsidP="00B25224">
            <w:pPr>
              <w:pStyle w:val="TAL"/>
              <w:rPr>
                <w:sz w:val="16"/>
              </w:rPr>
            </w:pPr>
            <w:r w:rsidRPr="000F2E43">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ABB0B" w14:textId="77777777" w:rsidR="009A2182" w:rsidRPr="000F2E43" w:rsidRDefault="009A2182" w:rsidP="00B25224">
            <w:pPr>
              <w:pStyle w:val="TAL"/>
              <w:rPr>
                <w:sz w:val="16"/>
              </w:rPr>
            </w:pPr>
            <w:r w:rsidRPr="000F2E43">
              <w:rPr>
                <w:sz w:val="16"/>
              </w:rPr>
              <w:t>TEI18, AKMA-CT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695B9" w14:textId="77777777" w:rsidR="009A2182" w:rsidRPr="000F2E43" w:rsidRDefault="009A2182" w:rsidP="00B25224">
            <w:pPr>
              <w:pStyle w:val="TAL"/>
              <w:rPr>
                <w:sz w:val="16"/>
              </w:rPr>
            </w:pPr>
            <w:r w:rsidRPr="000F2E43">
              <w:rPr>
                <w:sz w:val="16"/>
              </w:rPr>
              <w:t>agreed</w:t>
            </w:r>
          </w:p>
        </w:tc>
      </w:tr>
      <w:tr w:rsidR="009A2182" w:rsidRPr="000F2E43" w14:paraId="278D273D"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965FDE5" w14:textId="77777777" w:rsidR="009A2182" w:rsidRPr="000F2E43" w:rsidRDefault="009A2182" w:rsidP="00B25224">
            <w:pPr>
              <w:pStyle w:val="TAL"/>
              <w:rPr>
                <w:sz w:val="16"/>
              </w:rPr>
            </w:pPr>
            <w:r w:rsidRPr="000F2E43">
              <w:rPr>
                <w:sz w:val="16"/>
              </w:rPr>
              <w:t>C3-246265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A02CC" w14:textId="77777777" w:rsidR="009A2182" w:rsidRPr="000F2E43" w:rsidRDefault="009A2182" w:rsidP="00B25224">
            <w:pPr>
              <w:pStyle w:val="TAL"/>
              <w:rPr>
                <w:sz w:val="16"/>
              </w:rPr>
            </w:pPr>
            <w:r w:rsidRPr="000F2E43">
              <w:rPr>
                <w:sz w:val="16"/>
              </w:rPr>
              <w:t xml:space="preserve">Support list of UEs in QoS </w:t>
            </w:r>
            <w:proofErr w:type="spellStart"/>
            <w:r w:rsidRPr="000F2E43">
              <w:rPr>
                <w:sz w:val="16"/>
              </w:rPr>
              <w:t>Sustanability</w:t>
            </w:r>
            <w:proofErr w:type="spellEnd"/>
            <w:r w:rsidRPr="000F2E43">
              <w:rPr>
                <w:sz w:val="16"/>
              </w:rPr>
              <w:t xml:space="preserve"> and Movement Behaviour Analyses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A2654"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D0C4E"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DD120" w14:textId="77777777" w:rsidR="009A2182" w:rsidRPr="000F2E43" w:rsidRDefault="009A2182" w:rsidP="00B25224">
            <w:pPr>
              <w:pStyle w:val="TAL"/>
              <w:rPr>
                <w:sz w:val="16"/>
              </w:rPr>
            </w:pPr>
            <w:r w:rsidRPr="000F2E43">
              <w:rPr>
                <w:sz w:val="16"/>
              </w:rPr>
              <w:t>990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C625D"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643EE"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8D981"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CEDC0" w14:textId="77777777" w:rsidR="009A2182" w:rsidRPr="000F2E43" w:rsidRDefault="009A2182" w:rsidP="00B25224">
            <w:pPr>
              <w:pStyle w:val="TAL"/>
              <w:rPr>
                <w:sz w:val="16"/>
              </w:rPr>
            </w:pPr>
            <w:r w:rsidRPr="000F2E43">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9A7F5" w14:textId="77777777" w:rsidR="009A2182" w:rsidRPr="000F2E43" w:rsidRDefault="009A2182" w:rsidP="00B25224">
            <w:pPr>
              <w:pStyle w:val="TAL"/>
              <w:rPr>
                <w:sz w:val="16"/>
              </w:rPr>
            </w:pPr>
            <w:r w:rsidRPr="000F2E43">
              <w:rPr>
                <w:sz w:val="16"/>
              </w:rPr>
              <w:t>revised</w:t>
            </w:r>
          </w:p>
        </w:tc>
      </w:tr>
      <w:tr w:rsidR="009A2182" w:rsidRPr="000F2E43" w14:paraId="797EB2E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D2722B4" w14:textId="77777777" w:rsidR="009A2182" w:rsidRPr="000F2E43" w:rsidRDefault="009A2182" w:rsidP="00B25224">
            <w:pPr>
              <w:pStyle w:val="TAL"/>
              <w:rPr>
                <w:sz w:val="16"/>
              </w:rPr>
            </w:pPr>
            <w:r w:rsidRPr="000F2E43">
              <w:rPr>
                <w:sz w:val="16"/>
              </w:rPr>
              <w:t>C3-246266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B418A" w14:textId="77777777" w:rsidR="009A2182" w:rsidRPr="000F2E43" w:rsidRDefault="009A2182" w:rsidP="00B25224">
            <w:pPr>
              <w:pStyle w:val="TAL"/>
              <w:rPr>
                <w:sz w:val="16"/>
              </w:rPr>
            </w:pPr>
            <w:r w:rsidRPr="000F2E43">
              <w:rPr>
                <w:sz w:val="16"/>
              </w:rPr>
              <w:t xml:space="preserve">Support list of UEs in QoS </w:t>
            </w:r>
            <w:proofErr w:type="spellStart"/>
            <w:r w:rsidRPr="000F2E43">
              <w:rPr>
                <w:sz w:val="16"/>
              </w:rPr>
              <w:t>Sustanability</w:t>
            </w:r>
            <w:proofErr w:type="spellEnd"/>
            <w:r w:rsidRPr="000F2E43">
              <w:rPr>
                <w:sz w:val="16"/>
              </w:rPr>
              <w:t xml:space="preserve"> and Movement Behaviour Analyses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DFF35"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4774F"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1F07C" w14:textId="77777777" w:rsidR="009A2182" w:rsidRPr="000F2E43" w:rsidRDefault="009A2182" w:rsidP="00B25224">
            <w:pPr>
              <w:pStyle w:val="TAL"/>
              <w:rPr>
                <w:sz w:val="16"/>
              </w:rPr>
            </w:pPr>
            <w:r w:rsidRPr="000F2E43">
              <w:rPr>
                <w:sz w:val="16"/>
              </w:rPr>
              <w:t>1447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39645"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8AB03"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552AD"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1A6B7" w14:textId="77777777" w:rsidR="009A2182" w:rsidRPr="000F2E43" w:rsidRDefault="009A2182" w:rsidP="00B25224">
            <w:pPr>
              <w:pStyle w:val="TAL"/>
              <w:rPr>
                <w:sz w:val="16"/>
              </w:rPr>
            </w:pPr>
            <w:r w:rsidRPr="000F2E43">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59B97" w14:textId="77777777" w:rsidR="009A2182" w:rsidRPr="000F2E43" w:rsidRDefault="009A2182" w:rsidP="00B25224">
            <w:pPr>
              <w:pStyle w:val="TAL"/>
              <w:rPr>
                <w:sz w:val="16"/>
              </w:rPr>
            </w:pPr>
            <w:r w:rsidRPr="000F2E43">
              <w:rPr>
                <w:sz w:val="16"/>
              </w:rPr>
              <w:t>revised</w:t>
            </w:r>
          </w:p>
        </w:tc>
      </w:tr>
      <w:tr w:rsidR="009A2182" w:rsidRPr="000F2E43" w14:paraId="309ED8B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CA2AAA8" w14:textId="77777777" w:rsidR="009A2182" w:rsidRPr="000F2E43" w:rsidRDefault="009A2182" w:rsidP="00B25224">
            <w:pPr>
              <w:pStyle w:val="TAL"/>
              <w:rPr>
                <w:sz w:val="16"/>
              </w:rPr>
            </w:pPr>
            <w:r w:rsidRPr="000F2E43">
              <w:rPr>
                <w:sz w:val="16"/>
              </w:rPr>
              <w:t>C3-246267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99505" w14:textId="77777777" w:rsidR="009A2182" w:rsidRPr="000F2E43" w:rsidRDefault="009A2182" w:rsidP="00B25224">
            <w:pPr>
              <w:pStyle w:val="TAL"/>
              <w:rPr>
                <w:sz w:val="16"/>
              </w:rPr>
            </w:pPr>
            <w:r w:rsidRPr="000F2E43">
              <w:rPr>
                <w:sz w:val="16"/>
              </w:rPr>
              <w:t>Update TTC predictions in Relative Proximity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6BE2D"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AAAA1"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093B7" w14:textId="77777777" w:rsidR="009A2182" w:rsidRPr="000F2E43" w:rsidRDefault="009A2182" w:rsidP="00B25224">
            <w:pPr>
              <w:pStyle w:val="TAL"/>
              <w:rPr>
                <w:sz w:val="16"/>
              </w:rPr>
            </w:pPr>
            <w:r w:rsidRPr="000F2E43">
              <w:rPr>
                <w:sz w:val="16"/>
              </w:rPr>
              <w:t>991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FBA49"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A3E1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CBB58"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BE147" w14:textId="77777777" w:rsidR="009A2182" w:rsidRPr="000F2E43" w:rsidRDefault="009A2182" w:rsidP="00B25224">
            <w:pPr>
              <w:pStyle w:val="TAL"/>
              <w:rPr>
                <w:sz w:val="16"/>
              </w:rPr>
            </w:pPr>
            <w:r w:rsidRPr="000F2E43">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E577A" w14:textId="77777777" w:rsidR="009A2182" w:rsidRPr="000F2E43" w:rsidRDefault="009A2182" w:rsidP="00B25224">
            <w:pPr>
              <w:pStyle w:val="TAL"/>
              <w:rPr>
                <w:sz w:val="16"/>
              </w:rPr>
            </w:pPr>
            <w:r w:rsidRPr="000F2E43">
              <w:rPr>
                <w:sz w:val="16"/>
              </w:rPr>
              <w:t>revised</w:t>
            </w:r>
          </w:p>
        </w:tc>
      </w:tr>
      <w:tr w:rsidR="009A2182" w:rsidRPr="000F2E43" w14:paraId="64DCC2F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8ED700C" w14:textId="77777777" w:rsidR="009A2182" w:rsidRPr="000F2E43" w:rsidRDefault="009A2182" w:rsidP="00B25224">
            <w:pPr>
              <w:pStyle w:val="TAL"/>
              <w:rPr>
                <w:sz w:val="16"/>
              </w:rPr>
            </w:pPr>
            <w:r w:rsidRPr="000F2E43">
              <w:rPr>
                <w:sz w:val="16"/>
              </w:rPr>
              <w:t>C3-246268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06EB4" w14:textId="77777777" w:rsidR="009A2182" w:rsidRPr="000F2E43" w:rsidRDefault="009A2182" w:rsidP="00B25224">
            <w:pPr>
              <w:pStyle w:val="TAL"/>
              <w:rPr>
                <w:sz w:val="16"/>
              </w:rPr>
            </w:pPr>
            <w:r w:rsidRPr="000F2E43">
              <w:rPr>
                <w:sz w:val="16"/>
              </w:rPr>
              <w:t>Update TTC predictions in Relative Proximity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3A9E9"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A242A"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A34E8" w14:textId="77777777" w:rsidR="009A2182" w:rsidRPr="000F2E43" w:rsidRDefault="009A2182" w:rsidP="00B25224">
            <w:pPr>
              <w:pStyle w:val="TAL"/>
              <w:rPr>
                <w:sz w:val="16"/>
              </w:rPr>
            </w:pPr>
            <w:r w:rsidRPr="000F2E43">
              <w:rPr>
                <w:sz w:val="16"/>
              </w:rPr>
              <w:t>1448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C4D00"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72ACA0"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555BB"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6DE71" w14:textId="77777777" w:rsidR="009A2182" w:rsidRPr="000F2E43" w:rsidRDefault="009A2182" w:rsidP="00B25224">
            <w:pPr>
              <w:pStyle w:val="TAL"/>
              <w:rPr>
                <w:sz w:val="16"/>
              </w:rPr>
            </w:pPr>
            <w:r w:rsidRPr="000F2E43">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08A77" w14:textId="77777777" w:rsidR="009A2182" w:rsidRPr="000F2E43" w:rsidRDefault="009A2182" w:rsidP="00B25224">
            <w:pPr>
              <w:pStyle w:val="TAL"/>
              <w:rPr>
                <w:sz w:val="16"/>
              </w:rPr>
            </w:pPr>
            <w:r w:rsidRPr="000F2E43">
              <w:rPr>
                <w:sz w:val="16"/>
              </w:rPr>
              <w:t>revised</w:t>
            </w:r>
          </w:p>
        </w:tc>
      </w:tr>
      <w:tr w:rsidR="009A2182" w:rsidRPr="000F2E43" w14:paraId="401685BD"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4310987" w14:textId="77777777" w:rsidR="009A2182" w:rsidRPr="000F2E43" w:rsidRDefault="009A2182" w:rsidP="00B25224">
            <w:pPr>
              <w:pStyle w:val="TAL"/>
              <w:rPr>
                <w:sz w:val="16"/>
              </w:rPr>
            </w:pPr>
            <w:r w:rsidRPr="000F2E43">
              <w:rPr>
                <w:sz w:val="16"/>
              </w:rPr>
              <w:t>C3-246269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73A8F" w14:textId="77777777" w:rsidR="009A2182" w:rsidRPr="000F2E43" w:rsidRDefault="009A2182" w:rsidP="00B25224">
            <w:pPr>
              <w:pStyle w:val="TAL"/>
              <w:rPr>
                <w:sz w:val="16"/>
              </w:rPr>
            </w:pPr>
            <w:proofErr w:type="spellStart"/>
            <w:r w:rsidRPr="000F2E43">
              <w:rPr>
                <w:sz w:val="16"/>
              </w:rPr>
              <w:t>RetrieveInfoUAVFlight</w:t>
            </w:r>
            <w:proofErr w:type="spellEnd"/>
            <w:r w:rsidRPr="000F2E43">
              <w:rPr>
                <w:sz w:val="16"/>
              </w:rPr>
              <w:t xml:space="preserve"> service descriptions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E7AD6"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B1305"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59841" w14:textId="77777777" w:rsidR="009A2182" w:rsidRPr="000F2E43" w:rsidRDefault="009A2182" w:rsidP="00B25224">
            <w:pPr>
              <w:pStyle w:val="TAL"/>
              <w:rPr>
                <w:sz w:val="16"/>
              </w:rPr>
            </w:pPr>
            <w:r w:rsidRPr="000F2E43">
              <w:rPr>
                <w:sz w:val="16"/>
              </w:rPr>
              <w:t>1449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EF5F8"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EE458"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AAEC2"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F0816" w14:textId="77777777" w:rsidR="009A2182" w:rsidRPr="000F2E43" w:rsidRDefault="009A2182" w:rsidP="00B25224">
            <w:pPr>
              <w:pStyle w:val="TAL"/>
              <w:rPr>
                <w:sz w:val="16"/>
              </w:rPr>
            </w:pPr>
            <w:r w:rsidRPr="000F2E43">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63C5D" w14:textId="77777777" w:rsidR="009A2182" w:rsidRPr="000F2E43" w:rsidRDefault="009A2182" w:rsidP="00B25224">
            <w:pPr>
              <w:pStyle w:val="TAL"/>
              <w:rPr>
                <w:sz w:val="16"/>
              </w:rPr>
            </w:pPr>
            <w:r w:rsidRPr="000F2E43">
              <w:rPr>
                <w:sz w:val="16"/>
              </w:rPr>
              <w:t>revised</w:t>
            </w:r>
          </w:p>
        </w:tc>
      </w:tr>
      <w:tr w:rsidR="009A2182" w:rsidRPr="000F2E43" w14:paraId="6843133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B158837" w14:textId="77777777" w:rsidR="009A2182" w:rsidRPr="000F2E43" w:rsidRDefault="009A2182" w:rsidP="00B25224">
            <w:pPr>
              <w:pStyle w:val="TAL"/>
              <w:rPr>
                <w:sz w:val="16"/>
              </w:rPr>
            </w:pPr>
            <w:r w:rsidRPr="000F2E43">
              <w:rPr>
                <w:sz w:val="16"/>
              </w:rPr>
              <w:t>C3-246270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776AE" w14:textId="77777777" w:rsidR="009A2182" w:rsidRPr="000F2E43" w:rsidRDefault="009A2182" w:rsidP="00B25224">
            <w:pPr>
              <w:pStyle w:val="TAL"/>
              <w:rPr>
                <w:sz w:val="16"/>
              </w:rPr>
            </w:pPr>
            <w:proofErr w:type="spellStart"/>
            <w:r w:rsidRPr="000F2E43">
              <w:rPr>
                <w:sz w:val="16"/>
              </w:rPr>
              <w:t>RetrieveInfoUAVFlight</w:t>
            </w:r>
            <w:proofErr w:type="spellEnd"/>
            <w:r w:rsidRPr="000F2E43">
              <w:rPr>
                <w:sz w:val="16"/>
              </w:rPr>
              <w:t xml:space="preserve"> 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0BCBD"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57C19"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691F7" w14:textId="77777777" w:rsidR="009A2182" w:rsidRPr="000F2E43" w:rsidRDefault="009A2182" w:rsidP="00B25224">
            <w:pPr>
              <w:pStyle w:val="TAL"/>
              <w:rPr>
                <w:sz w:val="16"/>
              </w:rPr>
            </w:pPr>
            <w:r w:rsidRPr="000F2E43">
              <w:rPr>
                <w:sz w:val="16"/>
              </w:rPr>
              <w:t>1450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A8421"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B9FD5"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F90EA"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70F03" w14:textId="77777777" w:rsidR="009A2182" w:rsidRPr="000F2E43" w:rsidRDefault="009A2182" w:rsidP="00B25224">
            <w:pPr>
              <w:pStyle w:val="TAL"/>
              <w:rPr>
                <w:sz w:val="16"/>
              </w:rPr>
            </w:pPr>
            <w:r w:rsidRPr="000F2E43">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7D429" w14:textId="77777777" w:rsidR="009A2182" w:rsidRPr="000F2E43" w:rsidRDefault="009A2182" w:rsidP="00B25224">
            <w:pPr>
              <w:pStyle w:val="TAL"/>
              <w:rPr>
                <w:sz w:val="16"/>
              </w:rPr>
            </w:pPr>
            <w:r w:rsidRPr="000F2E43">
              <w:rPr>
                <w:sz w:val="16"/>
              </w:rPr>
              <w:t>revised</w:t>
            </w:r>
          </w:p>
        </w:tc>
      </w:tr>
      <w:tr w:rsidR="009A2182" w:rsidRPr="000F2E43" w14:paraId="0FB313F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0451B84" w14:textId="77777777" w:rsidR="009A2182" w:rsidRPr="000F2E43" w:rsidRDefault="009A2182" w:rsidP="00B25224">
            <w:pPr>
              <w:pStyle w:val="TAL"/>
              <w:rPr>
                <w:sz w:val="16"/>
              </w:rPr>
            </w:pPr>
            <w:r w:rsidRPr="000F2E43">
              <w:rPr>
                <w:sz w:val="16"/>
              </w:rPr>
              <w:t>C3-246271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D7E6E" w14:textId="77777777" w:rsidR="009A2182" w:rsidRPr="000F2E43" w:rsidRDefault="009A2182" w:rsidP="00B25224">
            <w:pPr>
              <w:pStyle w:val="TAL"/>
              <w:rPr>
                <w:sz w:val="16"/>
              </w:rPr>
            </w:pPr>
            <w:proofErr w:type="spellStart"/>
            <w:r w:rsidRPr="000F2E43">
              <w:rPr>
                <w:sz w:val="16"/>
              </w:rPr>
              <w:t>RetrieveInfoUAVFlight</w:t>
            </w:r>
            <w:proofErr w:type="spellEnd"/>
            <w:r w:rsidRPr="000F2E43">
              <w:rPr>
                <w:sz w:val="16"/>
              </w:rPr>
              <w:t xml:space="preserve"> API </w:t>
            </w:r>
            <w:proofErr w:type="spellStart"/>
            <w:r w:rsidRPr="000F2E43">
              <w:rPr>
                <w:sz w:val="16"/>
              </w:rPr>
              <w:t>OpenAPI</w:t>
            </w:r>
            <w:proofErr w:type="spellEnd"/>
            <w:r w:rsidRPr="000F2E43">
              <w:rPr>
                <w:sz w:val="16"/>
              </w:rPr>
              <w:t xml:space="preserve">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815F5"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F233C"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7765C" w14:textId="77777777" w:rsidR="009A2182" w:rsidRPr="000F2E43" w:rsidRDefault="009A2182" w:rsidP="00B25224">
            <w:pPr>
              <w:pStyle w:val="TAL"/>
              <w:rPr>
                <w:sz w:val="16"/>
              </w:rPr>
            </w:pPr>
            <w:r w:rsidRPr="000F2E43">
              <w:rPr>
                <w:sz w:val="16"/>
              </w:rPr>
              <w:t>1451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47ECA"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0DD48"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5DB16"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2C338" w14:textId="77777777" w:rsidR="009A2182" w:rsidRPr="000F2E43" w:rsidRDefault="009A2182" w:rsidP="00B25224">
            <w:pPr>
              <w:pStyle w:val="TAL"/>
              <w:rPr>
                <w:sz w:val="16"/>
              </w:rPr>
            </w:pPr>
            <w:r w:rsidRPr="000F2E43">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8084C" w14:textId="77777777" w:rsidR="009A2182" w:rsidRPr="000F2E43" w:rsidRDefault="009A2182" w:rsidP="00B25224">
            <w:pPr>
              <w:pStyle w:val="TAL"/>
              <w:rPr>
                <w:sz w:val="16"/>
              </w:rPr>
            </w:pPr>
            <w:r w:rsidRPr="000F2E43">
              <w:rPr>
                <w:sz w:val="16"/>
              </w:rPr>
              <w:t>revised</w:t>
            </w:r>
          </w:p>
        </w:tc>
      </w:tr>
      <w:tr w:rsidR="009A2182" w:rsidRPr="000F2E43" w14:paraId="341C530D"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412BC95" w14:textId="77777777" w:rsidR="009A2182" w:rsidRPr="000F2E43" w:rsidRDefault="009A2182" w:rsidP="00B25224">
            <w:pPr>
              <w:pStyle w:val="TAL"/>
              <w:rPr>
                <w:sz w:val="16"/>
              </w:rPr>
            </w:pPr>
            <w:r w:rsidRPr="000F2E43">
              <w:rPr>
                <w:sz w:val="16"/>
              </w:rPr>
              <w:t>C3-246272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97AA5" w14:textId="77777777" w:rsidR="009A2182" w:rsidRPr="000F2E43" w:rsidRDefault="009A2182" w:rsidP="00B25224">
            <w:pPr>
              <w:pStyle w:val="TAL"/>
              <w:rPr>
                <w:sz w:val="16"/>
              </w:rPr>
            </w:pPr>
            <w:proofErr w:type="spellStart"/>
            <w:r w:rsidRPr="000F2E43">
              <w:rPr>
                <w:sz w:val="16"/>
              </w:rPr>
              <w:t>UAVFlightAssistance</w:t>
            </w:r>
            <w:proofErr w:type="spellEnd"/>
            <w:r w:rsidRPr="000F2E43">
              <w:rPr>
                <w:sz w:val="16"/>
              </w:rPr>
              <w:t xml:space="preserve"> service descriptions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2CF9A" w14:textId="77777777" w:rsidR="009A2182" w:rsidRPr="000F2E43" w:rsidRDefault="009A2182" w:rsidP="00B25224">
            <w:pPr>
              <w:pStyle w:val="TAL"/>
              <w:rPr>
                <w:sz w:val="16"/>
              </w:rPr>
            </w:pPr>
            <w:r w:rsidRPr="000F2E43">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3219C"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D2F45" w14:textId="77777777" w:rsidR="009A2182" w:rsidRPr="000F2E43" w:rsidRDefault="009A2182" w:rsidP="00B25224">
            <w:pPr>
              <w:pStyle w:val="TAL"/>
              <w:rPr>
                <w:sz w:val="16"/>
              </w:rPr>
            </w:pPr>
            <w:r w:rsidRPr="000F2E43">
              <w:rPr>
                <w:sz w:val="16"/>
              </w:rPr>
              <w:t>1414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B3C7D" w14:textId="77777777" w:rsidR="009A2182" w:rsidRPr="000F2E43" w:rsidRDefault="009A2182" w:rsidP="00B25224">
            <w:pPr>
              <w:pStyle w:val="TAR"/>
              <w:rPr>
                <w:sz w:val="16"/>
              </w:rPr>
            </w:pPr>
            <w:r w:rsidRPr="000F2E43">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C59C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32DB"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7CB0E" w14:textId="77777777" w:rsidR="009A2182" w:rsidRPr="000F2E43" w:rsidRDefault="009A2182" w:rsidP="00B25224">
            <w:pPr>
              <w:pStyle w:val="TAL"/>
              <w:rPr>
                <w:sz w:val="16"/>
              </w:rPr>
            </w:pPr>
            <w:r w:rsidRPr="000F2E43">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5CD93" w14:textId="77777777" w:rsidR="009A2182" w:rsidRPr="000F2E43" w:rsidRDefault="009A2182" w:rsidP="00B25224">
            <w:pPr>
              <w:pStyle w:val="TAL"/>
              <w:rPr>
                <w:sz w:val="16"/>
              </w:rPr>
            </w:pPr>
            <w:r w:rsidRPr="000F2E43">
              <w:rPr>
                <w:sz w:val="16"/>
              </w:rPr>
              <w:t>agreed</w:t>
            </w:r>
          </w:p>
        </w:tc>
      </w:tr>
      <w:tr w:rsidR="009A2182" w:rsidRPr="000F2E43" w14:paraId="7CA819D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DAADA9C" w14:textId="77777777" w:rsidR="009A2182" w:rsidRPr="000F2E43" w:rsidRDefault="009A2182" w:rsidP="00B25224">
            <w:pPr>
              <w:pStyle w:val="TAL"/>
              <w:rPr>
                <w:sz w:val="16"/>
              </w:rPr>
            </w:pPr>
            <w:r w:rsidRPr="000F2E43">
              <w:rPr>
                <w:sz w:val="16"/>
              </w:rPr>
              <w:t>C3-246273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1780C" w14:textId="77777777" w:rsidR="009A2182" w:rsidRPr="000F2E43" w:rsidRDefault="009A2182" w:rsidP="00B25224">
            <w:pPr>
              <w:pStyle w:val="TAL"/>
              <w:rPr>
                <w:sz w:val="16"/>
              </w:rPr>
            </w:pPr>
            <w:r w:rsidRPr="000F2E43">
              <w:rPr>
                <w:sz w:val="16"/>
              </w:rPr>
              <w:t>Support relaying media related information over N6 for e2e encrypted traffic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75B59"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829E4" w14:textId="77777777" w:rsidR="009A2182" w:rsidRPr="000F2E43" w:rsidRDefault="009A2182" w:rsidP="00B25224">
            <w:pPr>
              <w:pStyle w:val="TAL"/>
              <w:rPr>
                <w:sz w:val="16"/>
              </w:rPr>
            </w:pPr>
            <w:r w:rsidRPr="000F2E43">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BF162" w14:textId="77777777" w:rsidR="009A2182" w:rsidRPr="000F2E43" w:rsidRDefault="009A2182" w:rsidP="00B25224">
            <w:pPr>
              <w:pStyle w:val="TAL"/>
              <w:rPr>
                <w:sz w:val="16"/>
              </w:rPr>
            </w:pPr>
            <w:r w:rsidRPr="000F2E43">
              <w:rPr>
                <w:sz w:val="16"/>
              </w:rPr>
              <w:t>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82978"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BDDE0"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BA8D3"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8874F" w14:textId="77777777" w:rsidR="009A2182" w:rsidRPr="000F2E43" w:rsidRDefault="009A2182" w:rsidP="00B25224">
            <w:pPr>
              <w:pStyle w:val="TAL"/>
              <w:rPr>
                <w:sz w:val="16"/>
              </w:rPr>
            </w:pPr>
            <w:r w:rsidRPr="000F2E43">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BC7AD" w14:textId="77777777" w:rsidR="009A2182" w:rsidRPr="000F2E43" w:rsidRDefault="009A2182" w:rsidP="00B25224">
            <w:pPr>
              <w:pStyle w:val="TAL"/>
              <w:rPr>
                <w:sz w:val="16"/>
              </w:rPr>
            </w:pPr>
            <w:r w:rsidRPr="000F2E43">
              <w:rPr>
                <w:sz w:val="16"/>
              </w:rPr>
              <w:t>revised</w:t>
            </w:r>
          </w:p>
        </w:tc>
      </w:tr>
      <w:tr w:rsidR="009A2182" w:rsidRPr="000F2E43" w14:paraId="168D1DD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7F4B083" w14:textId="77777777" w:rsidR="009A2182" w:rsidRPr="000F2E43" w:rsidRDefault="009A2182" w:rsidP="00B25224">
            <w:pPr>
              <w:pStyle w:val="TAL"/>
              <w:rPr>
                <w:sz w:val="16"/>
              </w:rPr>
            </w:pPr>
            <w:r w:rsidRPr="000F2E43">
              <w:rPr>
                <w:sz w:val="16"/>
              </w:rPr>
              <w:t>C3-246275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47638" w14:textId="77777777" w:rsidR="009A2182" w:rsidRPr="000F2E43" w:rsidRDefault="009A2182" w:rsidP="00B25224">
            <w:pPr>
              <w:pStyle w:val="TAL"/>
              <w:rPr>
                <w:sz w:val="16"/>
              </w:rPr>
            </w:pPr>
            <w:r w:rsidRPr="000F2E43">
              <w:rPr>
                <w:sz w:val="16"/>
              </w:rPr>
              <w:t>Updates to the NBI TS Skeleton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81A02"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AAC7F" w14:textId="77777777" w:rsidR="009A2182" w:rsidRPr="000F2E43" w:rsidRDefault="009A2182" w:rsidP="00B25224">
            <w:pPr>
              <w:pStyle w:val="TAL"/>
              <w:rPr>
                <w:sz w:val="16"/>
              </w:rPr>
            </w:pPr>
            <w:r w:rsidRPr="000F2E43">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861F3" w14:textId="77777777" w:rsidR="009A2182" w:rsidRPr="000F2E43" w:rsidRDefault="009A2182" w:rsidP="00B25224">
            <w:pPr>
              <w:pStyle w:val="TAL"/>
              <w:rPr>
                <w:sz w:val="16"/>
              </w:rPr>
            </w:pPr>
            <w:r w:rsidRPr="000F2E43">
              <w:rPr>
                <w:sz w:val="16"/>
              </w:rPr>
              <w:t>892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26AA3"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1D45E"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CFC3A"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5345C"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6677E" w14:textId="77777777" w:rsidR="009A2182" w:rsidRPr="000F2E43" w:rsidRDefault="009A2182" w:rsidP="00B25224">
            <w:pPr>
              <w:pStyle w:val="TAL"/>
              <w:rPr>
                <w:sz w:val="16"/>
              </w:rPr>
            </w:pPr>
            <w:r w:rsidRPr="000F2E43">
              <w:rPr>
                <w:sz w:val="16"/>
              </w:rPr>
              <w:t>revised</w:t>
            </w:r>
          </w:p>
        </w:tc>
      </w:tr>
      <w:tr w:rsidR="009A2182" w:rsidRPr="000F2E43" w14:paraId="62883C20"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EBED5D7" w14:textId="77777777" w:rsidR="009A2182" w:rsidRPr="000F2E43" w:rsidRDefault="009A2182" w:rsidP="00B25224">
            <w:pPr>
              <w:pStyle w:val="TAL"/>
              <w:rPr>
                <w:sz w:val="16"/>
              </w:rPr>
            </w:pPr>
            <w:r w:rsidRPr="000F2E43">
              <w:rPr>
                <w:sz w:val="16"/>
              </w:rPr>
              <w:t>C3-246276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E61F0" w14:textId="77777777" w:rsidR="009A2182" w:rsidRPr="000F2E43" w:rsidRDefault="009A2182" w:rsidP="00B25224">
            <w:pPr>
              <w:pStyle w:val="TAL"/>
              <w:rPr>
                <w:sz w:val="16"/>
              </w:rPr>
            </w:pPr>
            <w:r w:rsidRPr="000F2E43">
              <w:rPr>
                <w:sz w:val="16"/>
              </w:rPr>
              <w:t>Necessary corrections to the common Security clause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FFCF2"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791B4" w14:textId="77777777" w:rsidR="009A2182" w:rsidRPr="000F2E43" w:rsidRDefault="009A2182" w:rsidP="00B25224">
            <w:pPr>
              <w:pStyle w:val="TAL"/>
              <w:rPr>
                <w:sz w:val="16"/>
              </w:rPr>
            </w:pPr>
            <w:r w:rsidRPr="000F2E43">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D6C4C" w14:textId="77777777" w:rsidR="009A2182" w:rsidRPr="000F2E43" w:rsidRDefault="009A2182" w:rsidP="00B25224">
            <w:pPr>
              <w:pStyle w:val="TAL"/>
              <w:rPr>
                <w:sz w:val="16"/>
              </w:rPr>
            </w:pPr>
            <w:r w:rsidRPr="000F2E43">
              <w:rPr>
                <w:sz w:val="16"/>
              </w:rPr>
              <w:t>893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08B81"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4C348"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47EE5"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4D396"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5E468" w14:textId="77777777" w:rsidR="009A2182" w:rsidRPr="000F2E43" w:rsidRDefault="009A2182" w:rsidP="00B25224">
            <w:pPr>
              <w:pStyle w:val="TAL"/>
              <w:rPr>
                <w:sz w:val="16"/>
              </w:rPr>
            </w:pPr>
            <w:r w:rsidRPr="000F2E43">
              <w:rPr>
                <w:sz w:val="16"/>
              </w:rPr>
              <w:t>agreed</w:t>
            </w:r>
          </w:p>
        </w:tc>
      </w:tr>
      <w:tr w:rsidR="009A2182" w:rsidRPr="000F2E43" w14:paraId="6D0E822D"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F77895E" w14:textId="77777777" w:rsidR="009A2182" w:rsidRPr="000F2E43" w:rsidRDefault="009A2182" w:rsidP="00B25224">
            <w:pPr>
              <w:pStyle w:val="TAL"/>
              <w:rPr>
                <w:sz w:val="16"/>
              </w:rPr>
            </w:pPr>
            <w:r w:rsidRPr="000F2E43">
              <w:rPr>
                <w:sz w:val="16"/>
              </w:rPr>
              <w:t>C3-246277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DAAA6" w14:textId="77777777" w:rsidR="009A2182" w:rsidRPr="000F2E43" w:rsidRDefault="009A2182" w:rsidP="00B25224">
            <w:pPr>
              <w:pStyle w:val="TAL"/>
              <w:rPr>
                <w:sz w:val="16"/>
              </w:rPr>
            </w:pPr>
            <w:r w:rsidRPr="000F2E43">
              <w:rPr>
                <w:sz w:val="16"/>
              </w:rPr>
              <w:t>Corrections of 3GPP Forge Lint tool related issues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8716E"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45B9B" w14:textId="77777777" w:rsidR="009A2182" w:rsidRPr="000F2E43" w:rsidRDefault="009A2182" w:rsidP="00B25224">
            <w:pPr>
              <w:pStyle w:val="TAL"/>
              <w:rPr>
                <w:sz w:val="16"/>
              </w:rPr>
            </w:pPr>
            <w:r w:rsidRPr="000F2E43">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B3090" w14:textId="77777777" w:rsidR="009A2182" w:rsidRPr="000F2E43" w:rsidRDefault="009A2182" w:rsidP="00B25224">
            <w:pPr>
              <w:pStyle w:val="TAL"/>
              <w:rPr>
                <w:sz w:val="16"/>
              </w:rPr>
            </w:pPr>
            <w:r w:rsidRPr="000F2E43">
              <w:rPr>
                <w:sz w:val="16"/>
              </w:rPr>
              <w:t>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2C37A"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1FDE1"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5836A"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F8241"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4BE1F" w14:textId="77777777" w:rsidR="009A2182" w:rsidRPr="000F2E43" w:rsidRDefault="009A2182" w:rsidP="00B25224">
            <w:pPr>
              <w:pStyle w:val="TAL"/>
              <w:rPr>
                <w:sz w:val="16"/>
              </w:rPr>
            </w:pPr>
            <w:r w:rsidRPr="000F2E43">
              <w:rPr>
                <w:sz w:val="16"/>
              </w:rPr>
              <w:t>revised</w:t>
            </w:r>
          </w:p>
        </w:tc>
      </w:tr>
      <w:tr w:rsidR="009A2182" w:rsidRPr="000F2E43" w14:paraId="54520736"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0A4ED29" w14:textId="77777777" w:rsidR="009A2182" w:rsidRPr="000F2E43" w:rsidRDefault="009A2182" w:rsidP="00B25224">
            <w:pPr>
              <w:pStyle w:val="TAL"/>
              <w:rPr>
                <w:sz w:val="16"/>
              </w:rPr>
            </w:pPr>
            <w:r w:rsidRPr="000F2E43">
              <w:rPr>
                <w:sz w:val="16"/>
              </w:rPr>
              <w:t>C3-246278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B1EA1" w14:textId="77777777" w:rsidR="009A2182" w:rsidRPr="000F2E43" w:rsidRDefault="009A2182" w:rsidP="00B25224">
            <w:pPr>
              <w:pStyle w:val="TAL"/>
              <w:rPr>
                <w:sz w:val="16"/>
              </w:rPr>
            </w:pPr>
            <w:r w:rsidRPr="000F2E43">
              <w:rPr>
                <w:sz w:val="16"/>
              </w:rPr>
              <w:t>Various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2CD12"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2096D" w14:textId="77777777" w:rsidR="009A2182" w:rsidRPr="000F2E43" w:rsidRDefault="009A2182" w:rsidP="00B25224">
            <w:pPr>
              <w:pStyle w:val="TAL"/>
              <w:rPr>
                <w:sz w:val="16"/>
              </w:rPr>
            </w:pPr>
            <w:r w:rsidRPr="000F2E43">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064EE" w14:textId="77777777" w:rsidR="009A2182" w:rsidRPr="000F2E43" w:rsidRDefault="009A2182" w:rsidP="00B25224">
            <w:pPr>
              <w:pStyle w:val="TAL"/>
              <w:rPr>
                <w:sz w:val="16"/>
              </w:rPr>
            </w:pPr>
            <w:r w:rsidRPr="000F2E43">
              <w:rPr>
                <w:sz w:val="16"/>
              </w:rPr>
              <w:t>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CB921"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70971"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227D0"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E48C1"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9E710" w14:textId="77777777" w:rsidR="009A2182" w:rsidRPr="000F2E43" w:rsidRDefault="009A2182" w:rsidP="00B25224">
            <w:pPr>
              <w:pStyle w:val="TAL"/>
              <w:rPr>
                <w:sz w:val="16"/>
              </w:rPr>
            </w:pPr>
            <w:r w:rsidRPr="000F2E43">
              <w:rPr>
                <w:sz w:val="16"/>
              </w:rPr>
              <w:t>agreed</w:t>
            </w:r>
          </w:p>
        </w:tc>
      </w:tr>
      <w:tr w:rsidR="009A2182" w:rsidRPr="000F2E43" w14:paraId="49563BE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9EB7782" w14:textId="77777777" w:rsidR="009A2182" w:rsidRPr="000F2E43" w:rsidRDefault="009A2182" w:rsidP="00B25224">
            <w:pPr>
              <w:pStyle w:val="TAL"/>
              <w:rPr>
                <w:sz w:val="16"/>
              </w:rPr>
            </w:pPr>
            <w:r w:rsidRPr="000F2E43">
              <w:rPr>
                <w:sz w:val="16"/>
              </w:rPr>
              <w:t>C3-246279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4AEB7" w14:textId="77777777" w:rsidR="009A2182" w:rsidRPr="000F2E43" w:rsidRDefault="009A2182" w:rsidP="00B25224">
            <w:pPr>
              <w:pStyle w:val="TAL"/>
              <w:rPr>
                <w:sz w:val="16"/>
              </w:rPr>
            </w:pPr>
            <w:r w:rsidRPr="000F2E43">
              <w:rPr>
                <w:sz w:val="16"/>
              </w:rPr>
              <w:t>Correction on the attributes for spatial validity condition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F58F5"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46481"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076DD" w14:textId="77777777" w:rsidR="009A2182" w:rsidRPr="000F2E43" w:rsidRDefault="009A2182" w:rsidP="00B25224">
            <w:pPr>
              <w:pStyle w:val="TAL"/>
              <w:rPr>
                <w:sz w:val="16"/>
              </w:rPr>
            </w:pPr>
            <w:r w:rsidRPr="000F2E43">
              <w:rPr>
                <w:sz w:val="16"/>
              </w:rPr>
              <w:t>1452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CD97E"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0B57B" w14:textId="77777777" w:rsidR="009A2182" w:rsidRPr="000F2E43" w:rsidRDefault="009A2182" w:rsidP="00B25224">
            <w:pPr>
              <w:pStyle w:val="TAL"/>
              <w:rPr>
                <w:sz w:val="16"/>
              </w:rPr>
            </w:pPr>
            <w:r w:rsidRPr="000F2E43">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EE927"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36339" w14:textId="77777777" w:rsidR="009A2182" w:rsidRPr="000F2E43" w:rsidRDefault="009A2182" w:rsidP="00B25224">
            <w:pPr>
              <w:pStyle w:val="TAL"/>
              <w:rPr>
                <w:sz w:val="16"/>
              </w:rPr>
            </w:pPr>
            <w:r w:rsidRPr="000F2E43">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25B53" w14:textId="77777777" w:rsidR="009A2182" w:rsidRPr="000F2E43" w:rsidRDefault="009A2182" w:rsidP="00B25224">
            <w:pPr>
              <w:pStyle w:val="TAL"/>
              <w:rPr>
                <w:sz w:val="16"/>
              </w:rPr>
            </w:pPr>
            <w:r w:rsidRPr="000F2E43">
              <w:rPr>
                <w:sz w:val="16"/>
              </w:rPr>
              <w:t>agreed</w:t>
            </w:r>
          </w:p>
        </w:tc>
      </w:tr>
      <w:tr w:rsidR="009A2182" w:rsidRPr="000F2E43" w14:paraId="7922D9D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C458C21" w14:textId="77777777" w:rsidR="009A2182" w:rsidRPr="000F2E43" w:rsidRDefault="009A2182" w:rsidP="00B25224">
            <w:pPr>
              <w:pStyle w:val="TAL"/>
              <w:rPr>
                <w:sz w:val="16"/>
              </w:rPr>
            </w:pPr>
            <w:r w:rsidRPr="000F2E43">
              <w:rPr>
                <w:sz w:val="16"/>
              </w:rPr>
              <w:t>C3-246280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D74B9" w14:textId="77777777" w:rsidR="009A2182" w:rsidRPr="000F2E43" w:rsidRDefault="009A2182" w:rsidP="00B25224">
            <w:pPr>
              <w:pStyle w:val="TAL"/>
              <w:rPr>
                <w:sz w:val="16"/>
              </w:rPr>
            </w:pPr>
            <w:r w:rsidRPr="000F2E43">
              <w:rPr>
                <w:sz w:val="16"/>
              </w:rPr>
              <w:t>Correction on the attributes for spatial validity condition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3D9E2"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ABCE6"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D7887" w14:textId="77777777" w:rsidR="009A2182" w:rsidRPr="000F2E43" w:rsidRDefault="009A2182" w:rsidP="00B25224">
            <w:pPr>
              <w:pStyle w:val="TAL"/>
              <w:rPr>
                <w:sz w:val="16"/>
              </w:rPr>
            </w:pPr>
            <w:r w:rsidRPr="000F2E43">
              <w:rPr>
                <w:sz w:val="16"/>
              </w:rPr>
              <w:t>1453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5BCFF"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0301E"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2D28E"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45B63" w14:textId="77777777" w:rsidR="009A2182" w:rsidRPr="000F2E43" w:rsidRDefault="009A2182" w:rsidP="00B25224">
            <w:pPr>
              <w:pStyle w:val="TAL"/>
              <w:rPr>
                <w:sz w:val="16"/>
              </w:rPr>
            </w:pPr>
            <w:r w:rsidRPr="000F2E43">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2E1F2" w14:textId="77777777" w:rsidR="009A2182" w:rsidRPr="000F2E43" w:rsidRDefault="009A2182" w:rsidP="00B25224">
            <w:pPr>
              <w:pStyle w:val="TAL"/>
              <w:rPr>
                <w:sz w:val="16"/>
              </w:rPr>
            </w:pPr>
            <w:r w:rsidRPr="000F2E43">
              <w:rPr>
                <w:sz w:val="16"/>
              </w:rPr>
              <w:t>revised</w:t>
            </w:r>
          </w:p>
        </w:tc>
      </w:tr>
      <w:tr w:rsidR="009A2182" w:rsidRPr="000F2E43" w14:paraId="745BAE9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90C7156" w14:textId="77777777" w:rsidR="009A2182" w:rsidRPr="000F2E43" w:rsidRDefault="009A2182" w:rsidP="00B25224">
            <w:pPr>
              <w:pStyle w:val="TAL"/>
              <w:rPr>
                <w:sz w:val="16"/>
              </w:rPr>
            </w:pPr>
            <w:r w:rsidRPr="000F2E43">
              <w:rPr>
                <w:sz w:val="16"/>
              </w:rPr>
              <w:t>C3-246281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4D4DE" w14:textId="77777777" w:rsidR="009A2182" w:rsidRPr="000F2E43" w:rsidRDefault="009A2182" w:rsidP="00B25224">
            <w:pPr>
              <w:pStyle w:val="TAL"/>
              <w:rPr>
                <w:sz w:val="16"/>
              </w:rPr>
            </w:pPr>
            <w:r w:rsidRPr="000F2E43">
              <w:rPr>
                <w:sz w:val="16"/>
              </w:rPr>
              <w:t>Correction on the attributes for spatial validity condition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746AE"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F48C4"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772F3" w14:textId="77777777" w:rsidR="009A2182" w:rsidRPr="000F2E43" w:rsidRDefault="009A2182" w:rsidP="00B25224">
            <w:pPr>
              <w:pStyle w:val="TAL"/>
              <w:rPr>
                <w:sz w:val="16"/>
              </w:rPr>
            </w:pPr>
            <w:r w:rsidRPr="000F2E43">
              <w:rPr>
                <w:sz w:val="16"/>
              </w:rPr>
              <w:t>1454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1B5C2"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6B97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57925" w14:textId="77777777" w:rsidR="009A2182" w:rsidRPr="000F2E43" w:rsidRDefault="009A2182" w:rsidP="00B25224">
            <w:pPr>
              <w:pStyle w:val="TAL"/>
              <w:rPr>
                <w:sz w:val="16"/>
              </w:rPr>
            </w:pPr>
            <w:r w:rsidRPr="000F2E43">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570C2" w14:textId="77777777" w:rsidR="009A2182" w:rsidRPr="000F2E43" w:rsidRDefault="009A2182" w:rsidP="00B25224">
            <w:pPr>
              <w:pStyle w:val="TAL"/>
              <w:rPr>
                <w:sz w:val="16"/>
              </w:rPr>
            </w:pPr>
            <w:r w:rsidRPr="000F2E43">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3A708" w14:textId="77777777" w:rsidR="009A2182" w:rsidRPr="000F2E43" w:rsidRDefault="009A2182" w:rsidP="00B25224">
            <w:pPr>
              <w:pStyle w:val="TAL"/>
              <w:rPr>
                <w:sz w:val="16"/>
              </w:rPr>
            </w:pPr>
            <w:r w:rsidRPr="000F2E43">
              <w:rPr>
                <w:sz w:val="16"/>
              </w:rPr>
              <w:t>agreed</w:t>
            </w:r>
          </w:p>
        </w:tc>
      </w:tr>
      <w:tr w:rsidR="009A2182" w:rsidRPr="000F2E43" w14:paraId="740417D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C463BD5" w14:textId="77777777" w:rsidR="009A2182" w:rsidRPr="000F2E43" w:rsidRDefault="009A2182" w:rsidP="00B25224">
            <w:pPr>
              <w:pStyle w:val="TAL"/>
              <w:rPr>
                <w:sz w:val="16"/>
              </w:rPr>
            </w:pPr>
            <w:r w:rsidRPr="000F2E43">
              <w:rPr>
                <w:sz w:val="16"/>
              </w:rPr>
              <w:t>C3-246282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25E2E" w14:textId="77777777" w:rsidR="009A2182" w:rsidRPr="000F2E43" w:rsidRDefault="009A2182" w:rsidP="00B25224">
            <w:pPr>
              <w:pStyle w:val="TAL"/>
              <w:rPr>
                <w:sz w:val="16"/>
              </w:rPr>
            </w:pPr>
            <w:r w:rsidRPr="000F2E43">
              <w:rPr>
                <w:sz w:val="16"/>
              </w:rPr>
              <w:t xml:space="preserve">Support of SNPN scenarios for </w:t>
            </w:r>
            <w:proofErr w:type="spellStart"/>
            <w:r w:rsidRPr="000F2E43">
              <w:rPr>
                <w:sz w:val="16"/>
              </w:rPr>
              <w:t>ProSe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3D1AC" w14:textId="77777777" w:rsidR="009A2182" w:rsidRPr="000F2E43" w:rsidRDefault="009A2182" w:rsidP="00B25224">
            <w:pPr>
              <w:pStyle w:val="TAL"/>
              <w:rPr>
                <w:sz w:val="16"/>
              </w:rPr>
            </w:pPr>
            <w:r w:rsidRPr="000F2E43">
              <w:rPr>
                <w:sz w:val="16"/>
              </w:rPr>
              <w:t>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F677D" w14:textId="77777777" w:rsidR="009A2182" w:rsidRPr="000F2E43" w:rsidRDefault="009A2182" w:rsidP="00B25224">
            <w:pPr>
              <w:pStyle w:val="TAL"/>
              <w:rPr>
                <w:sz w:val="16"/>
              </w:rPr>
            </w:pPr>
            <w:r w:rsidRPr="000F2E43">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1DC22" w14:textId="77777777" w:rsidR="009A2182" w:rsidRPr="000F2E43" w:rsidRDefault="009A2182" w:rsidP="00B25224">
            <w:pPr>
              <w:pStyle w:val="TAL"/>
              <w:rPr>
                <w:sz w:val="16"/>
              </w:rPr>
            </w:pPr>
            <w:r w:rsidRPr="000F2E43">
              <w:rPr>
                <w:sz w:val="16"/>
              </w:rPr>
              <w:t>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6E743"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29FD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A3B1E"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AC33F" w14:textId="77777777" w:rsidR="009A2182" w:rsidRPr="000F2E43" w:rsidRDefault="009A2182" w:rsidP="00B25224">
            <w:pPr>
              <w:pStyle w:val="TAL"/>
              <w:rPr>
                <w:sz w:val="16"/>
              </w:rPr>
            </w:pPr>
            <w:r w:rsidRPr="000F2E43">
              <w:rPr>
                <w:sz w:val="16"/>
              </w:rPr>
              <w:t>TEI19_ProSe_NPN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0F717" w14:textId="77777777" w:rsidR="009A2182" w:rsidRPr="000F2E43" w:rsidRDefault="009A2182" w:rsidP="00B25224">
            <w:pPr>
              <w:pStyle w:val="TAL"/>
              <w:rPr>
                <w:sz w:val="16"/>
              </w:rPr>
            </w:pPr>
            <w:r w:rsidRPr="000F2E43">
              <w:rPr>
                <w:sz w:val="16"/>
              </w:rPr>
              <w:t>revised</w:t>
            </w:r>
          </w:p>
        </w:tc>
      </w:tr>
      <w:tr w:rsidR="009A2182" w:rsidRPr="000F2E43" w14:paraId="450D780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C12FE20" w14:textId="77777777" w:rsidR="009A2182" w:rsidRPr="000F2E43" w:rsidRDefault="009A2182" w:rsidP="00B25224">
            <w:pPr>
              <w:pStyle w:val="TAL"/>
              <w:rPr>
                <w:sz w:val="16"/>
              </w:rPr>
            </w:pPr>
            <w:r w:rsidRPr="000F2E43">
              <w:rPr>
                <w:sz w:val="16"/>
              </w:rPr>
              <w:t>C3-246283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BF0DB" w14:textId="77777777" w:rsidR="009A2182" w:rsidRPr="000F2E43" w:rsidRDefault="009A2182" w:rsidP="00B25224">
            <w:pPr>
              <w:pStyle w:val="TAL"/>
              <w:rPr>
                <w:sz w:val="16"/>
              </w:rPr>
            </w:pPr>
            <w:r w:rsidRPr="000F2E43">
              <w:rPr>
                <w:sz w:val="16"/>
              </w:rPr>
              <w:t xml:space="preserve">Support of </w:t>
            </w:r>
            <w:proofErr w:type="spellStart"/>
            <w:r w:rsidRPr="000F2E43">
              <w:rPr>
                <w:sz w:val="16"/>
              </w:rPr>
              <w:t>NetLoc</w:t>
            </w:r>
            <w:proofErr w:type="spellEnd"/>
            <w:r w:rsidRPr="000F2E43">
              <w:rPr>
                <w:sz w:val="16"/>
              </w:rPr>
              <w:t xml:space="preserve"> functionality in home routed and deployments with I-SMF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3FC97"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E106F" w14:textId="77777777" w:rsidR="009A2182" w:rsidRPr="000F2E43" w:rsidRDefault="009A2182" w:rsidP="00B25224">
            <w:pPr>
              <w:pStyle w:val="TAL"/>
              <w:rPr>
                <w:sz w:val="16"/>
              </w:rPr>
            </w:pPr>
            <w:r w:rsidRPr="000F2E43">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95B87" w14:textId="77777777" w:rsidR="009A2182" w:rsidRPr="000F2E43" w:rsidRDefault="009A2182" w:rsidP="00B25224">
            <w:pPr>
              <w:pStyle w:val="TAL"/>
              <w:rPr>
                <w:sz w:val="16"/>
              </w:rPr>
            </w:pPr>
            <w:r w:rsidRPr="000F2E43">
              <w:rPr>
                <w:sz w:val="16"/>
              </w:rPr>
              <w:t>1295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8FE6C"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52770"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6C1FC"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CD9A2" w14:textId="77777777" w:rsidR="009A2182" w:rsidRPr="000F2E43" w:rsidRDefault="009A2182" w:rsidP="00B25224">
            <w:pPr>
              <w:pStyle w:val="TAL"/>
              <w:rPr>
                <w:sz w:val="16"/>
              </w:rPr>
            </w:pPr>
            <w:r w:rsidRPr="000F2E43">
              <w:rPr>
                <w:sz w:val="16"/>
              </w:rPr>
              <w:t>TEI19, eIMS5G_SBA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5E3B5" w14:textId="77777777" w:rsidR="009A2182" w:rsidRPr="000F2E43" w:rsidRDefault="009A2182" w:rsidP="00B25224">
            <w:pPr>
              <w:pStyle w:val="TAL"/>
              <w:rPr>
                <w:sz w:val="16"/>
              </w:rPr>
            </w:pPr>
            <w:r w:rsidRPr="000F2E43">
              <w:rPr>
                <w:sz w:val="16"/>
              </w:rPr>
              <w:t>agreed</w:t>
            </w:r>
          </w:p>
        </w:tc>
      </w:tr>
      <w:tr w:rsidR="009A2182" w:rsidRPr="000F2E43" w14:paraId="661D13B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0C1DC17" w14:textId="77777777" w:rsidR="009A2182" w:rsidRPr="000F2E43" w:rsidRDefault="009A2182" w:rsidP="00B25224">
            <w:pPr>
              <w:pStyle w:val="TAL"/>
              <w:rPr>
                <w:sz w:val="16"/>
              </w:rPr>
            </w:pPr>
            <w:r w:rsidRPr="000F2E43">
              <w:rPr>
                <w:sz w:val="16"/>
              </w:rPr>
              <w:t>C3-246284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51F65" w14:textId="77777777" w:rsidR="009A2182" w:rsidRPr="000F2E43" w:rsidRDefault="009A2182" w:rsidP="00B25224">
            <w:pPr>
              <w:pStyle w:val="TAL"/>
              <w:rPr>
                <w:sz w:val="16"/>
              </w:rPr>
            </w:pPr>
            <w:r w:rsidRPr="000F2E43">
              <w:rPr>
                <w:sz w:val="16"/>
              </w:rPr>
              <w:t>Support of payload header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232A4"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DAC53" w14:textId="77777777" w:rsidR="009A2182" w:rsidRPr="000F2E43" w:rsidRDefault="009A2182" w:rsidP="00B25224">
            <w:pPr>
              <w:pStyle w:val="TAL"/>
              <w:rPr>
                <w:sz w:val="16"/>
              </w:rPr>
            </w:pPr>
            <w:r w:rsidRPr="000F2E43">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8B176" w14:textId="77777777" w:rsidR="009A2182" w:rsidRPr="000F2E43" w:rsidRDefault="009A2182" w:rsidP="00B25224">
            <w:pPr>
              <w:pStyle w:val="TAL"/>
              <w:rPr>
                <w:sz w:val="16"/>
              </w:rPr>
            </w:pPr>
            <w:r w:rsidRPr="000F2E43">
              <w:rPr>
                <w:sz w:val="16"/>
              </w:rPr>
              <w:t>563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CD662"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3143"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3B201"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0A1F5" w14:textId="77777777" w:rsidR="009A2182" w:rsidRPr="000F2E43" w:rsidRDefault="009A2182" w:rsidP="00B25224">
            <w:pPr>
              <w:pStyle w:val="TAL"/>
              <w:rPr>
                <w:sz w:val="16"/>
              </w:rPr>
            </w:pPr>
            <w:r w:rsidRPr="000F2E43">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22CCA" w14:textId="77777777" w:rsidR="009A2182" w:rsidRPr="000F2E43" w:rsidRDefault="009A2182" w:rsidP="00B25224">
            <w:pPr>
              <w:pStyle w:val="TAL"/>
              <w:rPr>
                <w:sz w:val="16"/>
              </w:rPr>
            </w:pPr>
            <w:r w:rsidRPr="000F2E43">
              <w:rPr>
                <w:sz w:val="16"/>
              </w:rPr>
              <w:t>merged</w:t>
            </w:r>
          </w:p>
        </w:tc>
      </w:tr>
      <w:tr w:rsidR="009A2182" w:rsidRPr="000F2E43" w14:paraId="0D86E6E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48AB851" w14:textId="77777777" w:rsidR="009A2182" w:rsidRPr="000F2E43" w:rsidRDefault="009A2182" w:rsidP="00B25224">
            <w:pPr>
              <w:pStyle w:val="TAL"/>
              <w:rPr>
                <w:sz w:val="16"/>
              </w:rPr>
            </w:pPr>
            <w:r w:rsidRPr="000F2E43">
              <w:rPr>
                <w:sz w:val="16"/>
              </w:rPr>
              <w:t>C3-246285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DA48F" w14:textId="77777777" w:rsidR="009A2182" w:rsidRPr="000F2E43" w:rsidRDefault="009A2182" w:rsidP="00B25224">
            <w:pPr>
              <w:pStyle w:val="TAL"/>
              <w:rPr>
                <w:sz w:val="16"/>
              </w:rPr>
            </w:pPr>
            <w:r w:rsidRPr="000F2E43">
              <w:rPr>
                <w:sz w:val="16"/>
              </w:rPr>
              <w:t>Support of payload header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EF76F"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75655"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7E221" w14:textId="77777777" w:rsidR="009A2182" w:rsidRPr="000F2E43" w:rsidRDefault="009A2182" w:rsidP="00B25224">
            <w:pPr>
              <w:pStyle w:val="TAL"/>
              <w:rPr>
                <w:sz w:val="16"/>
              </w:rPr>
            </w:pPr>
            <w:r w:rsidRPr="000F2E43">
              <w:rPr>
                <w:sz w:val="16"/>
              </w:rPr>
              <w:t>1455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AF184"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0339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EB24"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4A244" w14:textId="77777777" w:rsidR="009A2182" w:rsidRPr="000F2E43" w:rsidRDefault="009A2182" w:rsidP="00B25224">
            <w:pPr>
              <w:pStyle w:val="TAL"/>
              <w:rPr>
                <w:sz w:val="16"/>
              </w:rPr>
            </w:pPr>
            <w:r w:rsidRPr="000F2E43">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1CA9F" w14:textId="77777777" w:rsidR="009A2182" w:rsidRPr="000F2E43" w:rsidRDefault="009A2182" w:rsidP="00B25224">
            <w:pPr>
              <w:pStyle w:val="TAL"/>
              <w:rPr>
                <w:sz w:val="16"/>
              </w:rPr>
            </w:pPr>
            <w:r w:rsidRPr="000F2E43">
              <w:rPr>
                <w:sz w:val="16"/>
              </w:rPr>
              <w:t>merged</w:t>
            </w:r>
          </w:p>
        </w:tc>
      </w:tr>
      <w:tr w:rsidR="009A2182" w:rsidRPr="000F2E43" w14:paraId="4797F78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B557ED8" w14:textId="77777777" w:rsidR="009A2182" w:rsidRPr="000F2E43" w:rsidRDefault="009A2182" w:rsidP="00B25224">
            <w:pPr>
              <w:pStyle w:val="TAL"/>
              <w:rPr>
                <w:sz w:val="16"/>
              </w:rPr>
            </w:pPr>
            <w:r w:rsidRPr="000F2E43">
              <w:rPr>
                <w:sz w:val="16"/>
              </w:rPr>
              <w:t>C3-246286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FE428" w14:textId="77777777" w:rsidR="009A2182" w:rsidRPr="000F2E43" w:rsidRDefault="009A2182" w:rsidP="00B25224">
            <w:pPr>
              <w:pStyle w:val="TAL"/>
              <w:rPr>
                <w:sz w:val="16"/>
              </w:rPr>
            </w:pPr>
            <w:r w:rsidRPr="000F2E43">
              <w:rPr>
                <w:sz w:val="16"/>
              </w:rPr>
              <w:t>Support of Payload Header Handling in N7 interface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0BB82"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63010" w14:textId="77777777" w:rsidR="009A2182" w:rsidRPr="000F2E43" w:rsidRDefault="009A2182" w:rsidP="00B25224">
            <w:pPr>
              <w:pStyle w:val="TAL"/>
              <w:rPr>
                <w:sz w:val="16"/>
              </w:rPr>
            </w:pPr>
            <w:r w:rsidRPr="000F2E43">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E9461" w14:textId="77777777" w:rsidR="009A2182" w:rsidRPr="000F2E43" w:rsidRDefault="009A2182" w:rsidP="00B25224">
            <w:pPr>
              <w:pStyle w:val="TAL"/>
              <w:rPr>
                <w:sz w:val="16"/>
              </w:rPr>
            </w:pPr>
            <w:r w:rsidRPr="000F2E43">
              <w:rPr>
                <w:sz w:val="16"/>
              </w:rPr>
              <w:t>1296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F1A69"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531CB"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41821"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E8C99" w14:textId="77777777" w:rsidR="009A2182" w:rsidRPr="000F2E43" w:rsidRDefault="009A2182" w:rsidP="00B25224">
            <w:pPr>
              <w:pStyle w:val="TAL"/>
              <w:rPr>
                <w:sz w:val="16"/>
              </w:rPr>
            </w:pPr>
            <w:r w:rsidRPr="000F2E43">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47E8F" w14:textId="77777777" w:rsidR="009A2182" w:rsidRPr="000F2E43" w:rsidRDefault="009A2182" w:rsidP="00B25224">
            <w:pPr>
              <w:pStyle w:val="TAL"/>
              <w:rPr>
                <w:sz w:val="16"/>
              </w:rPr>
            </w:pPr>
            <w:r w:rsidRPr="000F2E43">
              <w:rPr>
                <w:sz w:val="16"/>
              </w:rPr>
              <w:t>merged</w:t>
            </w:r>
          </w:p>
        </w:tc>
      </w:tr>
      <w:tr w:rsidR="009A2182" w:rsidRPr="000F2E43" w14:paraId="76049850"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C001677" w14:textId="77777777" w:rsidR="009A2182" w:rsidRPr="000F2E43" w:rsidRDefault="009A2182" w:rsidP="00B25224">
            <w:pPr>
              <w:pStyle w:val="TAL"/>
              <w:rPr>
                <w:sz w:val="16"/>
              </w:rPr>
            </w:pPr>
            <w:r w:rsidRPr="000F2E43">
              <w:rPr>
                <w:sz w:val="16"/>
              </w:rPr>
              <w:t>C3-246287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AA8F3" w14:textId="77777777" w:rsidR="009A2182" w:rsidRPr="000F2E43" w:rsidRDefault="009A2182" w:rsidP="00B25224">
            <w:pPr>
              <w:pStyle w:val="TAL"/>
              <w:rPr>
                <w:sz w:val="16"/>
              </w:rPr>
            </w:pPr>
            <w:r w:rsidRPr="000F2E43">
              <w:rPr>
                <w:sz w:val="16"/>
              </w:rPr>
              <w:t>Support of the EES profile for satellite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04454"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9FA06"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971CC" w14:textId="77777777" w:rsidR="009A2182" w:rsidRPr="000F2E43" w:rsidRDefault="009A2182" w:rsidP="00B25224">
            <w:pPr>
              <w:pStyle w:val="TAL"/>
              <w:rPr>
                <w:sz w:val="16"/>
              </w:rPr>
            </w:pPr>
            <w:r w:rsidRPr="000F2E43">
              <w:rPr>
                <w:sz w:val="16"/>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F931A"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B06D0"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14682"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AC71D" w14:textId="77777777" w:rsidR="009A2182" w:rsidRPr="000F2E43" w:rsidRDefault="009A2182" w:rsidP="00B25224">
            <w:pPr>
              <w:pStyle w:val="TAL"/>
              <w:rPr>
                <w:sz w:val="16"/>
              </w:rPr>
            </w:pPr>
            <w:r w:rsidRPr="000F2E43">
              <w:rPr>
                <w:sz w:val="16"/>
              </w:rPr>
              <w:t>5GSAT_Ph3_App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56DDE" w14:textId="77777777" w:rsidR="009A2182" w:rsidRPr="000F2E43" w:rsidRDefault="009A2182" w:rsidP="00B25224">
            <w:pPr>
              <w:pStyle w:val="TAL"/>
              <w:rPr>
                <w:sz w:val="16"/>
              </w:rPr>
            </w:pPr>
            <w:r w:rsidRPr="000F2E43">
              <w:rPr>
                <w:sz w:val="16"/>
              </w:rPr>
              <w:t>revised</w:t>
            </w:r>
          </w:p>
        </w:tc>
      </w:tr>
      <w:tr w:rsidR="009A2182" w:rsidRPr="000F2E43" w14:paraId="23F71830"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9543DE2" w14:textId="77777777" w:rsidR="009A2182" w:rsidRPr="000F2E43" w:rsidRDefault="009A2182" w:rsidP="00B25224">
            <w:pPr>
              <w:pStyle w:val="TAL"/>
              <w:rPr>
                <w:sz w:val="16"/>
              </w:rPr>
            </w:pPr>
            <w:r w:rsidRPr="000F2E43">
              <w:rPr>
                <w:sz w:val="16"/>
              </w:rPr>
              <w:t>C3-246288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6D4A8" w14:textId="77777777" w:rsidR="009A2182" w:rsidRPr="000F2E43" w:rsidRDefault="009A2182" w:rsidP="00B25224">
            <w:pPr>
              <w:pStyle w:val="TAL"/>
              <w:rPr>
                <w:sz w:val="16"/>
              </w:rPr>
            </w:pPr>
            <w:r w:rsidRPr="000F2E43">
              <w:rPr>
                <w:sz w:val="16"/>
              </w:rPr>
              <w:t xml:space="preserve">Updating the IETF HTTP RFC for </w:t>
            </w:r>
            <w:proofErr w:type="spellStart"/>
            <w:r w:rsidRPr="000F2E43">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8E46F"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04107" w14:textId="77777777" w:rsidR="009A2182" w:rsidRPr="000F2E43" w:rsidRDefault="009A2182" w:rsidP="00B25224">
            <w:pPr>
              <w:pStyle w:val="TAL"/>
              <w:rPr>
                <w:sz w:val="16"/>
              </w:rPr>
            </w:pPr>
            <w:r w:rsidRPr="000F2E43">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B870D" w14:textId="77777777" w:rsidR="009A2182" w:rsidRPr="000F2E43" w:rsidRDefault="009A2182" w:rsidP="00B25224">
            <w:pPr>
              <w:pStyle w:val="TAL"/>
              <w:rPr>
                <w:sz w:val="16"/>
              </w:rPr>
            </w:pPr>
            <w:r w:rsidRPr="000F2E43">
              <w:rPr>
                <w:sz w:val="16"/>
              </w:rPr>
              <w:t>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8F1F1"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65389"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F9652"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6B9AE" w14:textId="77777777" w:rsidR="009A2182" w:rsidRPr="000F2E43" w:rsidRDefault="009A2182" w:rsidP="00B25224">
            <w:pPr>
              <w:pStyle w:val="TAL"/>
              <w:rPr>
                <w:sz w:val="16"/>
              </w:rPr>
            </w:pPr>
            <w:proofErr w:type="spellStart"/>
            <w:r w:rsidRPr="000F2E43">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E25A6" w14:textId="77777777" w:rsidR="009A2182" w:rsidRPr="000F2E43" w:rsidRDefault="009A2182" w:rsidP="00B25224">
            <w:pPr>
              <w:pStyle w:val="TAL"/>
              <w:rPr>
                <w:sz w:val="16"/>
              </w:rPr>
            </w:pPr>
            <w:r w:rsidRPr="000F2E43">
              <w:rPr>
                <w:sz w:val="16"/>
              </w:rPr>
              <w:t>agreed</w:t>
            </w:r>
          </w:p>
        </w:tc>
      </w:tr>
      <w:tr w:rsidR="009A2182" w:rsidRPr="000F2E43" w14:paraId="59868E5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967BCD5" w14:textId="77777777" w:rsidR="009A2182" w:rsidRPr="000F2E43" w:rsidRDefault="009A2182" w:rsidP="00B25224">
            <w:pPr>
              <w:pStyle w:val="TAL"/>
              <w:rPr>
                <w:sz w:val="16"/>
              </w:rPr>
            </w:pPr>
            <w:r w:rsidRPr="000F2E43">
              <w:rPr>
                <w:sz w:val="16"/>
              </w:rPr>
              <w:t>C3-246289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41795" w14:textId="77777777" w:rsidR="009A2182" w:rsidRPr="000F2E43" w:rsidRDefault="009A2182" w:rsidP="00B25224">
            <w:pPr>
              <w:pStyle w:val="TAL"/>
              <w:rPr>
                <w:sz w:val="16"/>
              </w:rPr>
            </w:pPr>
            <w:r w:rsidRPr="000F2E43">
              <w:rPr>
                <w:sz w:val="16"/>
              </w:rPr>
              <w:t xml:space="preserve">Updating the IETF HTTP RFC for </w:t>
            </w:r>
            <w:proofErr w:type="spellStart"/>
            <w:r w:rsidRPr="000F2E43">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9B806"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592A0" w14:textId="77777777" w:rsidR="009A2182" w:rsidRPr="000F2E43" w:rsidRDefault="009A2182" w:rsidP="00B25224">
            <w:pPr>
              <w:pStyle w:val="TAL"/>
              <w:rPr>
                <w:sz w:val="16"/>
              </w:rPr>
            </w:pPr>
            <w:r w:rsidRPr="000F2E43">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6D2CC" w14:textId="77777777" w:rsidR="009A2182" w:rsidRPr="000F2E43" w:rsidRDefault="009A2182" w:rsidP="00B25224">
            <w:pPr>
              <w:pStyle w:val="TAL"/>
              <w:rPr>
                <w:sz w:val="16"/>
              </w:rPr>
            </w:pPr>
            <w:r w:rsidRPr="000F2E43">
              <w:rPr>
                <w:sz w:val="16"/>
              </w:rPr>
              <w:t>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1D1AC"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58D19"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2DB37" w14:textId="77777777" w:rsidR="009A2182" w:rsidRPr="000F2E43" w:rsidRDefault="009A2182" w:rsidP="00B25224">
            <w:pPr>
              <w:pStyle w:val="TAL"/>
              <w:rPr>
                <w:sz w:val="16"/>
              </w:rPr>
            </w:pPr>
            <w:r w:rsidRPr="000F2E43">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08C5F" w14:textId="77777777" w:rsidR="009A2182" w:rsidRPr="000F2E43" w:rsidRDefault="009A2182" w:rsidP="00B25224">
            <w:pPr>
              <w:pStyle w:val="TAL"/>
              <w:rPr>
                <w:sz w:val="16"/>
              </w:rPr>
            </w:pPr>
            <w:proofErr w:type="spellStart"/>
            <w:r w:rsidRPr="000F2E43">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5E59E" w14:textId="77777777" w:rsidR="009A2182" w:rsidRPr="000F2E43" w:rsidRDefault="009A2182" w:rsidP="00B25224">
            <w:pPr>
              <w:pStyle w:val="TAL"/>
              <w:rPr>
                <w:sz w:val="16"/>
              </w:rPr>
            </w:pPr>
            <w:r w:rsidRPr="000F2E43">
              <w:rPr>
                <w:sz w:val="16"/>
              </w:rPr>
              <w:t>revised</w:t>
            </w:r>
          </w:p>
        </w:tc>
      </w:tr>
      <w:tr w:rsidR="009A2182" w:rsidRPr="000F2E43" w14:paraId="6FC587B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A0FF621" w14:textId="77777777" w:rsidR="009A2182" w:rsidRPr="000F2E43" w:rsidRDefault="009A2182" w:rsidP="00B25224">
            <w:pPr>
              <w:pStyle w:val="TAL"/>
              <w:rPr>
                <w:sz w:val="16"/>
              </w:rPr>
            </w:pPr>
            <w:r w:rsidRPr="000F2E43">
              <w:rPr>
                <w:sz w:val="16"/>
              </w:rPr>
              <w:t>C3-246290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204E3" w14:textId="77777777" w:rsidR="009A2182" w:rsidRPr="000F2E43" w:rsidRDefault="009A2182" w:rsidP="00B25224">
            <w:pPr>
              <w:pStyle w:val="TAL"/>
              <w:rPr>
                <w:sz w:val="16"/>
              </w:rPr>
            </w:pPr>
            <w:r w:rsidRPr="000F2E43">
              <w:rPr>
                <w:sz w:val="16"/>
              </w:rPr>
              <w:t xml:space="preserve">Updating the IETF HTTP RFC for </w:t>
            </w:r>
            <w:proofErr w:type="spellStart"/>
            <w:r w:rsidRPr="000F2E43">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25B72"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AFC4E" w14:textId="77777777" w:rsidR="009A2182" w:rsidRPr="000F2E43" w:rsidRDefault="009A2182" w:rsidP="00B25224">
            <w:pPr>
              <w:pStyle w:val="TAL"/>
              <w:rPr>
                <w:sz w:val="16"/>
              </w:rPr>
            </w:pPr>
            <w:r w:rsidRPr="000F2E43">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E18A6" w14:textId="77777777" w:rsidR="009A2182" w:rsidRPr="000F2E43" w:rsidRDefault="009A2182" w:rsidP="00B25224">
            <w:pPr>
              <w:pStyle w:val="TAL"/>
              <w:rPr>
                <w:sz w:val="16"/>
              </w:rPr>
            </w:pPr>
            <w:r w:rsidRPr="000F2E43">
              <w:rPr>
                <w:sz w:val="16"/>
              </w:rPr>
              <w:t>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469C0"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9D599"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4292C"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C479E" w14:textId="77777777" w:rsidR="009A2182" w:rsidRPr="000F2E43" w:rsidRDefault="009A2182" w:rsidP="00B25224">
            <w:pPr>
              <w:pStyle w:val="TAL"/>
              <w:rPr>
                <w:sz w:val="16"/>
              </w:rPr>
            </w:pPr>
            <w:proofErr w:type="spellStart"/>
            <w:r w:rsidRPr="000F2E43">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42894" w14:textId="77777777" w:rsidR="009A2182" w:rsidRPr="000F2E43" w:rsidRDefault="009A2182" w:rsidP="00B25224">
            <w:pPr>
              <w:pStyle w:val="TAL"/>
              <w:rPr>
                <w:sz w:val="16"/>
              </w:rPr>
            </w:pPr>
            <w:r w:rsidRPr="000F2E43">
              <w:rPr>
                <w:sz w:val="16"/>
              </w:rPr>
              <w:t>revised</w:t>
            </w:r>
          </w:p>
        </w:tc>
      </w:tr>
      <w:tr w:rsidR="009A2182" w:rsidRPr="000F2E43" w14:paraId="207897E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7F52C90" w14:textId="77777777" w:rsidR="009A2182" w:rsidRPr="000F2E43" w:rsidRDefault="009A2182" w:rsidP="00B25224">
            <w:pPr>
              <w:pStyle w:val="TAL"/>
              <w:rPr>
                <w:sz w:val="16"/>
              </w:rPr>
            </w:pPr>
            <w:r w:rsidRPr="000F2E43">
              <w:rPr>
                <w:sz w:val="16"/>
              </w:rPr>
              <w:t>C3-246291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B4E20" w14:textId="77777777" w:rsidR="009A2182" w:rsidRPr="000F2E43" w:rsidRDefault="009A2182" w:rsidP="00B25224">
            <w:pPr>
              <w:pStyle w:val="TAL"/>
              <w:rPr>
                <w:sz w:val="16"/>
              </w:rPr>
            </w:pPr>
            <w:r w:rsidRPr="000F2E43">
              <w:rPr>
                <w:sz w:val="16"/>
              </w:rPr>
              <w:t xml:space="preserve">Updating the IETF HTTP RFC for </w:t>
            </w:r>
            <w:proofErr w:type="spellStart"/>
            <w:r w:rsidRPr="000F2E43">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11C36"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3FD63" w14:textId="77777777" w:rsidR="009A2182" w:rsidRPr="000F2E43" w:rsidRDefault="009A2182" w:rsidP="00B25224">
            <w:pPr>
              <w:pStyle w:val="TAL"/>
              <w:rPr>
                <w:sz w:val="16"/>
              </w:rPr>
            </w:pPr>
            <w:r w:rsidRPr="000F2E43">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C9A87" w14:textId="77777777" w:rsidR="009A2182" w:rsidRPr="000F2E43" w:rsidRDefault="009A2182" w:rsidP="00B25224">
            <w:pPr>
              <w:pStyle w:val="TAL"/>
              <w:rPr>
                <w:sz w:val="16"/>
              </w:rPr>
            </w:pPr>
            <w:r w:rsidRPr="000F2E43">
              <w:rPr>
                <w:sz w:val="16"/>
              </w:rPr>
              <w:t>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10589"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E201B"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25C4A" w14:textId="77777777" w:rsidR="009A2182" w:rsidRPr="000F2E43" w:rsidRDefault="009A2182" w:rsidP="00B25224">
            <w:pPr>
              <w:pStyle w:val="TAL"/>
              <w:rPr>
                <w:sz w:val="16"/>
              </w:rPr>
            </w:pPr>
            <w:r w:rsidRPr="000F2E43">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B4A5E" w14:textId="77777777" w:rsidR="009A2182" w:rsidRPr="000F2E43" w:rsidRDefault="009A2182" w:rsidP="00B25224">
            <w:pPr>
              <w:pStyle w:val="TAL"/>
              <w:rPr>
                <w:sz w:val="16"/>
              </w:rPr>
            </w:pPr>
            <w:proofErr w:type="spellStart"/>
            <w:r w:rsidRPr="000F2E43">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0B690" w14:textId="77777777" w:rsidR="009A2182" w:rsidRPr="000F2E43" w:rsidRDefault="009A2182" w:rsidP="00B25224">
            <w:pPr>
              <w:pStyle w:val="TAL"/>
              <w:rPr>
                <w:sz w:val="16"/>
              </w:rPr>
            </w:pPr>
            <w:r w:rsidRPr="000F2E43">
              <w:rPr>
                <w:sz w:val="16"/>
              </w:rPr>
              <w:t>revised</w:t>
            </w:r>
          </w:p>
        </w:tc>
      </w:tr>
      <w:tr w:rsidR="009A2182" w:rsidRPr="000F2E43" w14:paraId="53F1EBC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D68D189" w14:textId="77777777" w:rsidR="009A2182" w:rsidRPr="000F2E43" w:rsidRDefault="009A2182" w:rsidP="00B25224">
            <w:pPr>
              <w:pStyle w:val="TAL"/>
              <w:rPr>
                <w:sz w:val="16"/>
              </w:rPr>
            </w:pPr>
            <w:r w:rsidRPr="000F2E43">
              <w:rPr>
                <w:sz w:val="16"/>
              </w:rPr>
              <w:t>C3-246292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B5354" w14:textId="77777777" w:rsidR="009A2182" w:rsidRPr="000F2E43" w:rsidRDefault="009A2182" w:rsidP="00B25224">
            <w:pPr>
              <w:pStyle w:val="TAL"/>
              <w:rPr>
                <w:sz w:val="16"/>
              </w:rPr>
            </w:pPr>
            <w:r w:rsidRPr="000F2E43">
              <w:rPr>
                <w:sz w:val="16"/>
              </w:rPr>
              <w:t>Corrections on the AC Filters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8A033"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68078"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B616D" w14:textId="77777777" w:rsidR="009A2182" w:rsidRPr="000F2E43" w:rsidRDefault="009A2182" w:rsidP="00B25224">
            <w:pPr>
              <w:pStyle w:val="TAL"/>
              <w:rPr>
                <w:sz w:val="16"/>
              </w:rPr>
            </w:pPr>
            <w:r w:rsidRPr="000F2E43">
              <w:rPr>
                <w:sz w:val="16"/>
              </w:rPr>
              <w:t>249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54061"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3A268" w14:textId="77777777" w:rsidR="009A2182" w:rsidRPr="000F2E43" w:rsidRDefault="009A2182" w:rsidP="00B25224">
            <w:pPr>
              <w:pStyle w:val="TAL"/>
              <w:rPr>
                <w:sz w:val="16"/>
              </w:rPr>
            </w:pPr>
            <w:r w:rsidRPr="000F2E43">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A291A"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7A28F" w14:textId="77777777" w:rsidR="009A2182" w:rsidRPr="000F2E43" w:rsidRDefault="009A2182" w:rsidP="00B25224">
            <w:pPr>
              <w:pStyle w:val="TAL"/>
              <w:rPr>
                <w:sz w:val="16"/>
              </w:rPr>
            </w:pPr>
            <w:r w:rsidRPr="000F2E43">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4392A" w14:textId="77777777" w:rsidR="009A2182" w:rsidRPr="000F2E43" w:rsidRDefault="009A2182" w:rsidP="00B25224">
            <w:pPr>
              <w:pStyle w:val="TAL"/>
              <w:rPr>
                <w:sz w:val="16"/>
              </w:rPr>
            </w:pPr>
            <w:r w:rsidRPr="000F2E43">
              <w:rPr>
                <w:sz w:val="16"/>
              </w:rPr>
              <w:t>agreed</w:t>
            </w:r>
          </w:p>
        </w:tc>
      </w:tr>
      <w:tr w:rsidR="009A2182" w:rsidRPr="000F2E43" w14:paraId="326DFA3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2EF243D" w14:textId="77777777" w:rsidR="009A2182" w:rsidRPr="000F2E43" w:rsidRDefault="009A2182" w:rsidP="00B25224">
            <w:pPr>
              <w:pStyle w:val="TAL"/>
              <w:rPr>
                <w:sz w:val="16"/>
              </w:rPr>
            </w:pPr>
            <w:r w:rsidRPr="000F2E43">
              <w:rPr>
                <w:sz w:val="16"/>
              </w:rPr>
              <w:t>C3-246293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DDDB3" w14:textId="77777777" w:rsidR="009A2182" w:rsidRPr="000F2E43" w:rsidRDefault="009A2182" w:rsidP="00B25224">
            <w:pPr>
              <w:pStyle w:val="TAL"/>
              <w:rPr>
                <w:sz w:val="16"/>
              </w:rPr>
            </w:pPr>
            <w:r w:rsidRPr="000F2E43">
              <w:rPr>
                <w:sz w:val="16"/>
              </w:rPr>
              <w:t>Corrections on the AC Filters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EF5F1"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E0E32"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3605F" w14:textId="77777777" w:rsidR="009A2182" w:rsidRPr="000F2E43" w:rsidRDefault="009A2182" w:rsidP="00B25224">
            <w:pPr>
              <w:pStyle w:val="TAL"/>
              <w:rPr>
                <w:sz w:val="16"/>
              </w:rPr>
            </w:pPr>
            <w:r w:rsidRPr="000F2E43">
              <w:rPr>
                <w:sz w:val="16"/>
              </w:rPr>
              <w:t>250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4C592"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C6090"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124B8" w14:textId="77777777" w:rsidR="009A2182" w:rsidRPr="000F2E43" w:rsidRDefault="009A2182" w:rsidP="00B25224">
            <w:pPr>
              <w:pStyle w:val="TAL"/>
              <w:rPr>
                <w:sz w:val="16"/>
              </w:rPr>
            </w:pPr>
            <w:r w:rsidRPr="000F2E43">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A675C" w14:textId="77777777" w:rsidR="009A2182" w:rsidRPr="000F2E43" w:rsidRDefault="009A2182" w:rsidP="00B25224">
            <w:pPr>
              <w:pStyle w:val="TAL"/>
              <w:rPr>
                <w:sz w:val="16"/>
              </w:rPr>
            </w:pPr>
            <w:r w:rsidRPr="000F2E43">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BF6F5" w14:textId="77777777" w:rsidR="009A2182" w:rsidRPr="000F2E43" w:rsidRDefault="009A2182" w:rsidP="00B25224">
            <w:pPr>
              <w:pStyle w:val="TAL"/>
              <w:rPr>
                <w:sz w:val="16"/>
              </w:rPr>
            </w:pPr>
            <w:r w:rsidRPr="000F2E43">
              <w:rPr>
                <w:sz w:val="16"/>
              </w:rPr>
              <w:t>agreed</w:t>
            </w:r>
          </w:p>
        </w:tc>
      </w:tr>
      <w:tr w:rsidR="009A2182" w:rsidRPr="000F2E43" w14:paraId="40214F0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025928F" w14:textId="77777777" w:rsidR="009A2182" w:rsidRPr="000F2E43" w:rsidRDefault="009A2182" w:rsidP="00B25224">
            <w:pPr>
              <w:pStyle w:val="TAL"/>
              <w:rPr>
                <w:sz w:val="16"/>
              </w:rPr>
            </w:pPr>
            <w:r w:rsidRPr="000F2E43">
              <w:rPr>
                <w:sz w:val="16"/>
              </w:rPr>
              <w:t>C3-246294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4BB7" w14:textId="77777777" w:rsidR="009A2182" w:rsidRPr="000F2E43" w:rsidRDefault="009A2182" w:rsidP="00B25224">
            <w:pPr>
              <w:pStyle w:val="TAL"/>
              <w:rPr>
                <w:sz w:val="16"/>
              </w:rPr>
            </w:pPr>
            <w:r w:rsidRPr="000F2E43">
              <w:rPr>
                <w:sz w:val="16"/>
              </w:rPr>
              <w:t>Corrections on the AC Filters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9AE88"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96569"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423FD" w14:textId="77777777" w:rsidR="009A2182" w:rsidRPr="000F2E43" w:rsidRDefault="009A2182" w:rsidP="00B25224">
            <w:pPr>
              <w:pStyle w:val="TAL"/>
              <w:rPr>
                <w:sz w:val="16"/>
              </w:rPr>
            </w:pPr>
            <w:r w:rsidRPr="000F2E43">
              <w:rPr>
                <w:sz w:val="16"/>
              </w:rPr>
              <w:t>251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59F9D"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9356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2BBDC" w14:textId="77777777" w:rsidR="009A2182" w:rsidRPr="000F2E43" w:rsidRDefault="009A2182" w:rsidP="00B25224">
            <w:pPr>
              <w:pStyle w:val="TAL"/>
              <w:rPr>
                <w:sz w:val="16"/>
              </w:rPr>
            </w:pPr>
            <w:r w:rsidRPr="000F2E43">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DC21D" w14:textId="77777777" w:rsidR="009A2182" w:rsidRPr="000F2E43" w:rsidRDefault="009A2182" w:rsidP="00B25224">
            <w:pPr>
              <w:pStyle w:val="TAL"/>
              <w:rPr>
                <w:sz w:val="16"/>
              </w:rPr>
            </w:pPr>
            <w:r w:rsidRPr="000F2E43">
              <w:rPr>
                <w:sz w:val="16"/>
              </w:rPr>
              <w:t>EDGEAPP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C882E" w14:textId="77777777" w:rsidR="009A2182" w:rsidRPr="000F2E43" w:rsidRDefault="009A2182" w:rsidP="00B25224">
            <w:pPr>
              <w:pStyle w:val="TAL"/>
              <w:rPr>
                <w:sz w:val="16"/>
              </w:rPr>
            </w:pPr>
            <w:r w:rsidRPr="000F2E43">
              <w:rPr>
                <w:sz w:val="16"/>
              </w:rPr>
              <w:t>agreed</w:t>
            </w:r>
          </w:p>
        </w:tc>
      </w:tr>
      <w:tr w:rsidR="009A2182" w:rsidRPr="000F2E43" w14:paraId="4338780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8E106AC" w14:textId="77777777" w:rsidR="009A2182" w:rsidRPr="000F2E43" w:rsidRDefault="009A2182" w:rsidP="00B25224">
            <w:pPr>
              <w:pStyle w:val="TAL"/>
              <w:rPr>
                <w:sz w:val="16"/>
              </w:rPr>
            </w:pPr>
            <w:r w:rsidRPr="000F2E43">
              <w:rPr>
                <w:sz w:val="16"/>
              </w:rPr>
              <w:t>C3-246295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9D37E" w14:textId="77777777" w:rsidR="009A2182" w:rsidRPr="000F2E43" w:rsidRDefault="009A2182" w:rsidP="00B25224">
            <w:pPr>
              <w:pStyle w:val="TAL"/>
              <w:rPr>
                <w:sz w:val="16"/>
              </w:rPr>
            </w:pPr>
            <w:r w:rsidRPr="000F2E43">
              <w:rPr>
                <w:sz w:val="16"/>
              </w:rPr>
              <w:t>Corrections on the end point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36EE7"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25D80"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9B936" w14:textId="77777777" w:rsidR="009A2182" w:rsidRPr="000F2E43" w:rsidRDefault="009A2182" w:rsidP="00B25224">
            <w:pPr>
              <w:pStyle w:val="TAL"/>
              <w:rPr>
                <w:sz w:val="16"/>
              </w:rPr>
            </w:pPr>
            <w:r w:rsidRPr="000F2E43">
              <w:rPr>
                <w:sz w:val="16"/>
              </w:rPr>
              <w:t>252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331EC"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EF464"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26903"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352EA" w14:textId="77777777" w:rsidR="009A2182" w:rsidRPr="000F2E43" w:rsidRDefault="009A2182" w:rsidP="00B25224">
            <w:pPr>
              <w:pStyle w:val="TAL"/>
              <w:rPr>
                <w:sz w:val="16"/>
              </w:rPr>
            </w:pPr>
            <w:r w:rsidRPr="000F2E43">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07EAD" w14:textId="77777777" w:rsidR="009A2182" w:rsidRPr="000F2E43" w:rsidRDefault="009A2182" w:rsidP="00B25224">
            <w:pPr>
              <w:pStyle w:val="TAL"/>
              <w:rPr>
                <w:sz w:val="16"/>
              </w:rPr>
            </w:pPr>
            <w:r w:rsidRPr="000F2E43">
              <w:rPr>
                <w:sz w:val="16"/>
              </w:rPr>
              <w:t>agreed</w:t>
            </w:r>
          </w:p>
        </w:tc>
      </w:tr>
      <w:tr w:rsidR="009A2182" w:rsidRPr="000F2E43" w14:paraId="2EE14D6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860B14D" w14:textId="77777777" w:rsidR="009A2182" w:rsidRPr="000F2E43" w:rsidRDefault="009A2182" w:rsidP="00B25224">
            <w:pPr>
              <w:pStyle w:val="TAL"/>
              <w:rPr>
                <w:sz w:val="16"/>
              </w:rPr>
            </w:pPr>
            <w:r w:rsidRPr="000F2E43">
              <w:rPr>
                <w:sz w:val="16"/>
              </w:rPr>
              <w:t>C3-246296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EC93D" w14:textId="77777777" w:rsidR="009A2182" w:rsidRPr="000F2E43" w:rsidRDefault="009A2182" w:rsidP="00B25224">
            <w:pPr>
              <w:pStyle w:val="TAL"/>
              <w:rPr>
                <w:sz w:val="16"/>
              </w:rPr>
            </w:pPr>
            <w:r w:rsidRPr="000F2E43">
              <w:rPr>
                <w:sz w:val="16"/>
              </w:rPr>
              <w:t>Corrections on the end point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B0312"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1C88C"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751D6" w14:textId="77777777" w:rsidR="009A2182" w:rsidRPr="000F2E43" w:rsidRDefault="009A2182" w:rsidP="00B25224">
            <w:pPr>
              <w:pStyle w:val="TAL"/>
              <w:rPr>
                <w:sz w:val="16"/>
              </w:rPr>
            </w:pPr>
            <w:r w:rsidRPr="000F2E43">
              <w:rPr>
                <w:sz w:val="16"/>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B7AAC"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E02F5"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44F1D" w14:textId="77777777" w:rsidR="009A2182" w:rsidRPr="000F2E43" w:rsidRDefault="009A2182" w:rsidP="00B25224">
            <w:pPr>
              <w:pStyle w:val="TAL"/>
              <w:rPr>
                <w:sz w:val="16"/>
              </w:rPr>
            </w:pPr>
            <w:r w:rsidRPr="000F2E43">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BEAC5" w14:textId="77777777" w:rsidR="009A2182" w:rsidRPr="000F2E43" w:rsidRDefault="009A2182" w:rsidP="00B25224">
            <w:pPr>
              <w:pStyle w:val="TAL"/>
              <w:rPr>
                <w:sz w:val="16"/>
              </w:rPr>
            </w:pPr>
            <w:r w:rsidRPr="000F2E43">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A5C3B" w14:textId="77777777" w:rsidR="009A2182" w:rsidRPr="000F2E43" w:rsidRDefault="009A2182" w:rsidP="00B25224">
            <w:pPr>
              <w:pStyle w:val="TAL"/>
              <w:rPr>
                <w:sz w:val="16"/>
              </w:rPr>
            </w:pPr>
            <w:r w:rsidRPr="000F2E43">
              <w:rPr>
                <w:sz w:val="16"/>
              </w:rPr>
              <w:t>agreed</w:t>
            </w:r>
          </w:p>
        </w:tc>
      </w:tr>
      <w:tr w:rsidR="009A2182" w:rsidRPr="000F2E43" w14:paraId="7B47EA10"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4624527" w14:textId="77777777" w:rsidR="009A2182" w:rsidRPr="000F2E43" w:rsidRDefault="009A2182" w:rsidP="00B25224">
            <w:pPr>
              <w:pStyle w:val="TAL"/>
              <w:rPr>
                <w:sz w:val="16"/>
              </w:rPr>
            </w:pPr>
            <w:r w:rsidRPr="000F2E43">
              <w:rPr>
                <w:sz w:val="16"/>
              </w:rPr>
              <w:t>C3-246297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3A484" w14:textId="77777777" w:rsidR="009A2182" w:rsidRPr="000F2E43" w:rsidRDefault="009A2182" w:rsidP="00B25224">
            <w:pPr>
              <w:pStyle w:val="TAL"/>
              <w:rPr>
                <w:sz w:val="16"/>
              </w:rPr>
            </w:pPr>
            <w:r w:rsidRPr="000F2E43">
              <w:rPr>
                <w:sz w:val="16"/>
              </w:rPr>
              <w:t>Corrections on the UE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B0A09"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CC9F1"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C181D" w14:textId="77777777" w:rsidR="009A2182" w:rsidRPr="000F2E43" w:rsidRDefault="009A2182" w:rsidP="00B25224">
            <w:pPr>
              <w:pStyle w:val="TAL"/>
              <w:rPr>
                <w:sz w:val="16"/>
              </w:rPr>
            </w:pPr>
            <w:r w:rsidRPr="000F2E43">
              <w:rPr>
                <w:sz w:val="16"/>
              </w:rPr>
              <w:t>254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5EA3A"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776CE"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59E77"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D2F13" w14:textId="77777777" w:rsidR="009A2182" w:rsidRPr="000F2E43" w:rsidRDefault="009A2182" w:rsidP="00B25224">
            <w:pPr>
              <w:pStyle w:val="TAL"/>
              <w:rPr>
                <w:sz w:val="16"/>
              </w:rPr>
            </w:pPr>
            <w:r w:rsidRPr="000F2E43">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39856" w14:textId="77777777" w:rsidR="009A2182" w:rsidRPr="000F2E43" w:rsidRDefault="009A2182" w:rsidP="00B25224">
            <w:pPr>
              <w:pStyle w:val="TAL"/>
              <w:rPr>
                <w:sz w:val="16"/>
              </w:rPr>
            </w:pPr>
            <w:r w:rsidRPr="000F2E43">
              <w:rPr>
                <w:sz w:val="16"/>
              </w:rPr>
              <w:t>agreed</w:t>
            </w:r>
          </w:p>
        </w:tc>
      </w:tr>
      <w:tr w:rsidR="009A2182" w:rsidRPr="000F2E43" w14:paraId="3FFBD93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0EB6B51" w14:textId="77777777" w:rsidR="009A2182" w:rsidRPr="000F2E43" w:rsidRDefault="009A2182" w:rsidP="00B25224">
            <w:pPr>
              <w:pStyle w:val="TAL"/>
              <w:rPr>
                <w:sz w:val="16"/>
              </w:rPr>
            </w:pPr>
            <w:r w:rsidRPr="000F2E43">
              <w:rPr>
                <w:sz w:val="16"/>
              </w:rPr>
              <w:t>C3-246298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0AD83" w14:textId="77777777" w:rsidR="009A2182" w:rsidRPr="000F2E43" w:rsidRDefault="009A2182" w:rsidP="00B25224">
            <w:pPr>
              <w:pStyle w:val="TAL"/>
              <w:rPr>
                <w:sz w:val="16"/>
              </w:rPr>
            </w:pPr>
            <w:r w:rsidRPr="000F2E43">
              <w:rPr>
                <w:sz w:val="16"/>
              </w:rPr>
              <w:t>Corrections on the UE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D3F14"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9967D"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F2A67" w14:textId="77777777" w:rsidR="009A2182" w:rsidRPr="000F2E43" w:rsidRDefault="009A2182" w:rsidP="00B25224">
            <w:pPr>
              <w:pStyle w:val="TAL"/>
              <w:rPr>
                <w:sz w:val="16"/>
              </w:rPr>
            </w:pPr>
            <w:r w:rsidRPr="000F2E43">
              <w:rPr>
                <w:sz w:val="16"/>
              </w:rPr>
              <w:t>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A87F7"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EBA5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F6A81" w14:textId="77777777" w:rsidR="009A2182" w:rsidRPr="000F2E43" w:rsidRDefault="009A2182" w:rsidP="00B25224">
            <w:pPr>
              <w:pStyle w:val="TAL"/>
              <w:rPr>
                <w:sz w:val="16"/>
              </w:rPr>
            </w:pPr>
            <w:r w:rsidRPr="000F2E43">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5BAF7" w14:textId="77777777" w:rsidR="009A2182" w:rsidRPr="000F2E43" w:rsidRDefault="009A2182" w:rsidP="00B25224">
            <w:pPr>
              <w:pStyle w:val="TAL"/>
              <w:rPr>
                <w:sz w:val="16"/>
              </w:rPr>
            </w:pPr>
            <w:r w:rsidRPr="000F2E43">
              <w:rPr>
                <w:sz w:val="16"/>
              </w:rPr>
              <w:t>EDGEAPP_Ph2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28958" w14:textId="77777777" w:rsidR="009A2182" w:rsidRPr="000F2E43" w:rsidRDefault="009A2182" w:rsidP="00B25224">
            <w:pPr>
              <w:pStyle w:val="TAL"/>
              <w:rPr>
                <w:sz w:val="16"/>
              </w:rPr>
            </w:pPr>
            <w:r w:rsidRPr="000F2E43">
              <w:rPr>
                <w:sz w:val="16"/>
              </w:rPr>
              <w:t>agreed</w:t>
            </w:r>
          </w:p>
        </w:tc>
      </w:tr>
      <w:tr w:rsidR="009A2182" w:rsidRPr="000F2E43" w14:paraId="338F25C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BC93AE5" w14:textId="77777777" w:rsidR="009A2182" w:rsidRPr="000F2E43" w:rsidRDefault="009A2182" w:rsidP="00B25224">
            <w:pPr>
              <w:pStyle w:val="TAL"/>
              <w:rPr>
                <w:sz w:val="16"/>
              </w:rPr>
            </w:pPr>
            <w:r w:rsidRPr="000F2E43">
              <w:rPr>
                <w:sz w:val="16"/>
              </w:rPr>
              <w:t>C3-246299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53F34" w14:textId="77777777" w:rsidR="009A2182" w:rsidRPr="000F2E43" w:rsidRDefault="009A2182" w:rsidP="00B25224">
            <w:pPr>
              <w:pStyle w:val="TAL"/>
              <w:rPr>
                <w:sz w:val="16"/>
              </w:rPr>
            </w:pPr>
            <w:r w:rsidRPr="000F2E43">
              <w:rPr>
                <w:sz w:val="16"/>
              </w:rPr>
              <w:t>Corrections on the status of load warning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689D4"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25EFB"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2C2A2" w14:textId="77777777" w:rsidR="009A2182" w:rsidRPr="000F2E43" w:rsidRDefault="009A2182" w:rsidP="00B25224">
            <w:pPr>
              <w:pStyle w:val="TAL"/>
              <w:rPr>
                <w:sz w:val="16"/>
              </w:rPr>
            </w:pPr>
            <w:r w:rsidRPr="000F2E43">
              <w:rPr>
                <w:sz w:val="16"/>
              </w:rPr>
              <w:t>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1C001"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FC9A5"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78C45"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CF7EC" w14:textId="77777777" w:rsidR="009A2182" w:rsidRPr="000F2E43" w:rsidRDefault="009A2182" w:rsidP="00B25224">
            <w:pPr>
              <w:pStyle w:val="TAL"/>
              <w:rPr>
                <w:sz w:val="16"/>
              </w:rPr>
            </w:pPr>
            <w:r w:rsidRPr="000F2E43">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0162A" w14:textId="77777777" w:rsidR="009A2182" w:rsidRPr="000F2E43" w:rsidRDefault="009A2182" w:rsidP="00B25224">
            <w:pPr>
              <w:pStyle w:val="TAL"/>
              <w:rPr>
                <w:sz w:val="16"/>
              </w:rPr>
            </w:pPr>
            <w:r w:rsidRPr="000F2E43">
              <w:rPr>
                <w:sz w:val="16"/>
              </w:rPr>
              <w:t>agreed</w:t>
            </w:r>
          </w:p>
        </w:tc>
      </w:tr>
      <w:tr w:rsidR="009A2182" w:rsidRPr="000F2E43" w14:paraId="0D1EA064"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5A9C31A" w14:textId="77777777" w:rsidR="009A2182" w:rsidRPr="000F2E43" w:rsidRDefault="009A2182" w:rsidP="00B25224">
            <w:pPr>
              <w:pStyle w:val="TAL"/>
              <w:rPr>
                <w:sz w:val="16"/>
              </w:rPr>
            </w:pPr>
            <w:r w:rsidRPr="000F2E43">
              <w:rPr>
                <w:sz w:val="16"/>
              </w:rPr>
              <w:t>C3-246300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E7491" w14:textId="77777777" w:rsidR="009A2182" w:rsidRPr="000F2E43" w:rsidRDefault="009A2182" w:rsidP="00B25224">
            <w:pPr>
              <w:pStyle w:val="TAL"/>
              <w:rPr>
                <w:sz w:val="16"/>
              </w:rPr>
            </w:pPr>
            <w:r w:rsidRPr="000F2E43">
              <w:rPr>
                <w:sz w:val="16"/>
              </w:rPr>
              <w:t>Clarifications on the EAS discovery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ABA63"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D4E65" w14:textId="77777777" w:rsidR="009A2182" w:rsidRPr="000F2E43" w:rsidRDefault="009A2182" w:rsidP="00B25224">
            <w:pPr>
              <w:pStyle w:val="TAL"/>
              <w:rPr>
                <w:sz w:val="16"/>
              </w:rPr>
            </w:pPr>
            <w:r w:rsidRPr="000F2E43">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537C9" w14:textId="77777777" w:rsidR="009A2182" w:rsidRPr="000F2E43" w:rsidRDefault="009A2182" w:rsidP="00B25224">
            <w:pPr>
              <w:pStyle w:val="TAL"/>
              <w:rPr>
                <w:sz w:val="16"/>
              </w:rPr>
            </w:pPr>
            <w:r w:rsidRPr="000F2E43">
              <w:rPr>
                <w:sz w:val="16"/>
              </w:rPr>
              <w:t>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9CB3F"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716B0"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E3FDE"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510FF" w14:textId="77777777" w:rsidR="009A2182" w:rsidRPr="000F2E43" w:rsidRDefault="009A2182" w:rsidP="00B25224">
            <w:pPr>
              <w:pStyle w:val="TAL"/>
              <w:rPr>
                <w:sz w:val="16"/>
              </w:rPr>
            </w:pPr>
            <w:r w:rsidRPr="000F2E43">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9EF50" w14:textId="77777777" w:rsidR="009A2182" w:rsidRPr="000F2E43" w:rsidRDefault="009A2182" w:rsidP="00B25224">
            <w:pPr>
              <w:pStyle w:val="TAL"/>
              <w:rPr>
                <w:sz w:val="16"/>
              </w:rPr>
            </w:pPr>
            <w:r w:rsidRPr="000F2E43">
              <w:rPr>
                <w:sz w:val="16"/>
              </w:rPr>
              <w:t>revised</w:t>
            </w:r>
          </w:p>
        </w:tc>
      </w:tr>
      <w:tr w:rsidR="009A2182" w:rsidRPr="000F2E43" w14:paraId="0C53CB0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AFBC503" w14:textId="77777777" w:rsidR="009A2182" w:rsidRPr="000F2E43" w:rsidRDefault="009A2182" w:rsidP="00B25224">
            <w:pPr>
              <w:pStyle w:val="TAL"/>
              <w:rPr>
                <w:sz w:val="16"/>
              </w:rPr>
            </w:pPr>
            <w:r w:rsidRPr="000F2E43">
              <w:rPr>
                <w:sz w:val="16"/>
              </w:rPr>
              <w:t>C3-246301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1F621" w14:textId="77777777" w:rsidR="009A2182" w:rsidRPr="000F2E43" w:rsidRDefault="009A2182" w:rsidP="00B25224">
            <w:pPr>
              <w:pStyle w:val="TAL"/>
              <w:rPr>
                <w:sz w:val="16"/>
              </w:rPr>
            </w:pPr>
            <w:r w:rsidRPr="000F2E43">
              <w:rPr>
                <w:sz w:val="16"/>
              </w:rPr>
              <w:t>PCC rule enhancement to support N6 delay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C3B83"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3DD2B" w14:textId="77777777" w:rsidR="009A2182" w:rsidRPr="000F2E43" w:rsidRDefault="009A2182" w:rsidP="00B25224">
            <w:pPr>
              <w:pStyle w:val="TAL"/>
              <w:rPr>
                <w:sz w:val="16"/>
              </w:rPr>
            </w:pPr>
            <w:r w:rsidRPr="000F2E43">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88687" w14:textId="77777777" w:rsidR="009A2182" w:rsidRPr="000F2E43" w:rsidRDefault="009A2182" w:rsidP="00B25224">
            <w:pPr>
              <w:pStyle w:val="TAL"/>
              <w:rPr>
                <w:sz w:val="16"/>
              </w:rPr>
            </w:pPr>
            <w:r w:rsidRPr="000F2E43">
              <w:rPr>
                <w:sz w:val="16"/>
              </w:rPr>
              <w:t>1297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D9C98"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D4BDC"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40C32"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48267" w14:textId="77777777" w:rsidR="009A2182" w:rsidRPr="000F2E43" w:rsidRDefault="009A2182" w:rsidP="00B25224">
            <w:pPr>
              <w:pStyle w:val="TAL"/>
              <w:rPr>
                <w:sz w:val="16"/>
              </w:rPr>
            </w:pPr>
            <w:r w:rsidRPr="000F2E43">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B71A5" w14:textId="77777777" w:rsidR="009A2182" w:rsidRPr="000F2E43" w:rsidRDefault="009A2182" w:rsidP="00B25224">
            <w:pPr>
              <w:pStyle w:val="TAL"/>
              <w:rPr>
                <w:sz w:val="16"/>
              </w:rPr>
            </w:pPr>
            <w:r w:rsidRPr="000F2E43">
              <w:rPr>
                <w:sz w:val="16"/>
              </w:rPr>
              <w:t>merged</w:t>
            </w:r>
          </w:p>
        </w:tc>
      </w:tr>
      <w:tr w:rsidR="009A2182" w:rsidRPr="000F2E43" w14:paraId="5124E47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5A12178" w14:textId="77777777" w:rsidR="009A2182" w:rsidRPr="000F2E43" w:rsidRDefault="009A2182" w:rsidP="00B25224">
            <w:pPr>
              <w:pStyle w:val="TAL"/>
              <w:rPr>
                <w:sz w:val="16"/>
              </w:rPr>
            </w:pPr>
            <w:r w:rsidRPr="000F2E43">
              <w:rPr>
                <w:sz w:val="16"/>
              </w:rPr>
              <w:t>C3-246302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D9C1D" w14:textId="77777777" w:rsidR="009A2182" w:rsidRPr="000F2E43" w:rsidRDefault="009A2182" w:rsidP="00B25224">
            <w:pPr>
              <w:pStyle w:val="TAL"/>
              <w:rPr>
                <w:sz w:val="16"/>
              </w:rPr>
            </w:pPr>
            <w:r w:rsidRPr="000F2E43">
              <w:rPr>
                <w:sz w:val="16"/>
              </w:rPr>
              <w:t>Support of the N6 delay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ABBC3"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1D64C"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6ECC3" w14:textId="77777777" w:rsidR="009A2182" w:rsidRPr="000F2E43" w:rsidRDefault="009A2182" w:rsidP="00B25224">
            <w:pPr>
              <w:pStyle w:val="TAL"/>
              <w:rPr>
                <w:sz w:val="16"/>
              </w:rPr>
            </w:pPr>
            <w:r w:rsidRPr="000F2E43">
              <w:rPr>
                <w:sz w:val="16"/>
              </w:rPr>
              <w:t>702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5E14D"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10AB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4A362"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CDA83" w14:textId="77777777" w:rsidR="009A2182" w:rsidRPr="000F2E43" w:rsidRDefault="009A2182" w:rsidP="00B25224">
            <w:pPr>
              <w:pStyle w:val="TAL"/>
              <w:rPr>
                <w:sz w:val="16"/>
              </w:rPr>
            </w:pPr>
            <w:r w:rsidRPr="000F2E43">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7D3CA" w14:textId="77777777" w:rsidR="009A2182" w:rsidRPr="000F2E43" w:rsidRDefault="009A2182" w:rsidP="00B25224">
            <w:pPr>
              <w:pStyle w:val="TAL"/>
              <w:rPr>
                <w:sz w:val="16"/>
              </w:rPr>
            </w:pPr>
            <w:r w:rsidRPr="000F2E43">
              <w:rPr>
                <w:sz w:val="16"/>
              </w:rPr>
              <w:t>revised</w:t>
            </w:r>
          </w:p>
        </w:tc>
      </w:tr>
      <w:tr w:rsidR="009A2182" w:rsidRPr="000F2E43" w14:paraId="73DE808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F5E9636" w14:textId="77777777" w:rsidR="009A2182" w:rsidRPr="000F2E43" w:rsidRDefault="009A2182" w:rsidP="00B25224">
            <w:pPr>
              <w:pStyle w:val="TAL"/>
              <w:rPr>
                <w:sz w:val="16"/>
              </w:rPr>
            </w:pPr>
            <w:r w:rsidRPr="000F2E43">
              <w:rPr>
                <w:sz w:val="16"/>
              </w:rPr>
              <w:t>C3-246303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54054" w14:textId="77777777" w:rsidR="009A2182" w:rsidRPr="000F2E43" w:rsidRDefault="009A2182" w:rsidP="00B25224">
            <w:pPr>
              <w:pStyle w:val="TAL"/>
              <w:rPr>
                <w:sz w:val="16"/>
              </w:rPr>
            </w:pPr>
            <w:r w:rsidRPr="000F2E43">
              <w:rPr>
                <w:sz w:val="16"/>
              </w:rPr>
              <w:t>Support of the N6 delay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19E85"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B4382"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9C158" w14:textId="77777777" w:rsidR="009A2182" w:rsidRPr="000F2E43" w:rsidRDefault="009A2182" w:rsidP="00B25224">
            <w:pPr>
              <w:pStyle w:val="TAL"/>
              <w:rPr>
                <w:sz w:val="16"/>
              </w:rPr>
            </w:pPr>
            <w:r w:rsidRPr="000F2E43">
              <w:rPr>
                <w:sz w:val="16"/>
              </w:rPr>
              <w:t>1456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B351E"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1AC53"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C9943"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06028" w14:textId="77777777" w:rsidR="009A2182" w:rsidRPr="000F2E43" w:rsidRDefault="009A2182" w:rsidP="00B25224">
            <w:pPr>
              <w:pStyle w:val="TAL"/>
              <w:rPr>
                <w:sz w:val="16"/>
              </w:rPr>
            </w:pPr>
            <w:r w:rsidRPr="000F2E43">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59695" w14:textId="77777777" w:rsidR="009A2182" w:rsidRPr="000F2E43" w:rsidRDefault="009A2182" w:rsidP="00B25224">
            <w:pPr>
              <w:pStyle w:val="TAL"/>
              <w:rPr>
                <w:sz w:val="16"/>
              </w:rPr>
            </w:pPr>
            <w:r w:rsidRPr="000F2E43">
              <w:rPr>
                <w:sz w:val="16"/>
              </w:rPr>
              <w:t>merged</w:t>
            </w:r>
          </w:p>
        </w:tc>
      </w:tr>
      <w:tr w:rsidR="009A2182" w:rsidRPr="000F2E43" w14:paraId="2D3E90C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9F4E5C6" w14:textId="77777777" w:rsidR="009A2182" w:rsidRPr="000F2E43" w:rsidRDefault="009A2182" w:rsidP="00B25224">
            <w:pPr>
              <w:pStyle w:val="TAL"/>
              <w:rPr>
                <w:sz w:val="16"/>
              </w:rPr>
            </w:pPr>
            <w:r w:rsidRPr="000F2E43">
              <w:rPr>
                <w:sz w:val="16"/>
              </w:rPr>
              <w:t>C3-246304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FC229" w14:textId="77777777" w:rsidR="009A2182" w:rsidRPr="000F2E43" w:rsidRDefault="009A2182" w:rsidP="00B25224">
            <w:pPr>
              <w:pStyle w:val="TAL"/>
              <w:rPr>
                <w:sz w:val="16"/>
              </w:rPr>
            </w:pPr>
            <w:r w:rsidRPr="000F2E43">
              <w:rPr>
                <w:sz w:val="16"/>
              </w:rPr>
              <w:t>Support of the N6 delay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86194"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45DEE"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46B46" w14:textId="77777777" w:rsidR="009A2182" w:rsidRPr="000F2E43" w:rsidRDefault="009A2182" w:rsidP="00B25224">
            <w:pPr>
              <w:pStyle w:val="TAL"/>
              <w:rPr>
                <w:sz w:val="16"/>
              </w:rPr>
            </w:pPr>
            <w:r w:rsidRPr="000F2E43">
              <w:rPr>
                <w:sz w:val="16"/>
              </w:rPr>
              <w:t>1457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420EB"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F8B9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B4E37"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46174" w14:textId="77777777" w:rsidR="009A2182" w:rsidRPr="000F2E43" w:rsidRDefault="009A2182" w:rsidP="00B25224">
            <w:pPr>
              <w:pStyle w:val="TAL"/>
              <w:rPr>
                <w:sz w:val="16"/>
              </w:rPr>
            </w:pPr>
            <w:r w:rsidRPr="000F2E43">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B984D" w14:textId="77777777" w:rsidR="009A2182" w:rsidRPr="000F2E43" w:rsidRDefault="009A2182" w:rsidP="00B25224">
            <w:pPr>
              <w:pStyle w:val="TAL"/>
              <w:rPr>
                <w:sz w:val="16"/>
              </w:rPr>
            </w:pPr>
            <w:r w:rsidRPr="000F2E43">
              <w:rPr>
                <w:sz w:val="16"/>
              </w:rPr>
              <w:t>merged</w:t>
            </w:r>
          </w:p>
        </w:tc>
      </w:tr>
      <w:tr w:rsidR="009A2182" w:rsidRPr="000F2E43" w14:paraId="2E33D63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445BF3F" w14:textId="77777777" w:rsidR="009A2182" w:rsidRPr="000F2E43" w:rsidRDefault="009A2182" w:rsidP="00B25224">
            <w:pPr>
              <w:pStyle w:val="TAL"/>
              <w:rPr>
                <w:sz w:val="16"/>
              </w:rPr>
            </w:pPr>
            <w:r w:rsidRPr="000F2E43">
              <w:rPr>
                <w:sz w:val="16"/>
              </w:rPr>
              <w:t>C3-246305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6A543" w14:textId="77777777" w:rsidR="009A2182" w:rsidRPr="000F2E43" w:rsidRDefault="009A2182" w:rsidP="00B25224">
            <w:pPr>
              <w:pStyle w:val="TAL"/>
              <w:rPr>
                <w:sz w:val="16"/>
              </w:rPr>
            </w:pPr>
            <w:r w:rsidRPr="000F2E43">
              <w:rPr>
                <w:sz w:val="16"/>
              </w:rPr>
              <w:t>Support of the N6 delay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EB8DB"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68844" w14:textId="77777777" w:rsidR="009A2182" w:rsidRPr="000F2E43" w:rsidRDefault="009A2182" w:rsidP="00B25224">
            <w:pPr>
              <w:pStyle w:val="TAL"/>
              <w:rPr>
                <w:sz w:val="16"/>
              </w:rPr>
            </w:pPr>
            <w:r w:rsidRPr="000F2E43">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68952" w14:textId="77777777" w:rsidR="009A2182" w:rsidRPr="000F2E43" w:rsidRDefault="009A2182" w:rsidP="00B25224">
            <w:pPr>
              <w:pStyle w:val="TAL"/>
              <w:rPr>
                <w:sz w:val="16"/>
              </w:rPr>
            </w:pPr>
            <w:r w:rsidRPr="000F2E43">
              <w:rPr>
                <w:sz w:val="16"/>
              </w:rPr>
              <w:t>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EE8D9"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7D9C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A4E09"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05F3A" w14:textId="77777777" w:rsidR="009A2182" w:rsidRPr="000F2E43" w:rsidRDefault="009A2182" w:rsidP="00B25224">
            <w:pPr>
              <w:pStyle w:val="TAL"/>
              <w:rPr>
                <w:sz w:val="16"/>
              </w:rPr>
            </w:pPr>
            <w:r w:rsidRPr="000F2E43">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1FF80" w14:textId="77777777" w:rsidR="009A2182" w:rsidRPr="000F2E43" w:rsidRDefault="009A2182" w:rsidP="00B25224">
            <w:pPr>
              <w:pStyle w:val="TAL"/>
              <w:rPr>
                <w:sz w:val="16"/>
              </w:rPr>
            </w:pPr>
            <w:r w:rsidRPr="000F2E43">
              <w:rPr>
                <w:sz w:val="16"/>
              </w:rPr>
              <w:t>merged</w:t>
            </w:r>
          </w:p>
        </w:tc>
      </w:tr>
      <w:tr w:rsidR="009A2182" w:rsidRPr="000F2E43" w14:paraId="47F85525"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5AD3061" w14:textId="77777777" w:rsidR="009A2182" w:rsidRPr="000F2E43" w:rsidRDefault="009A2182" w:rsidP="00B25224">
            <w:pPr>
              <w:pStyle w:val="TAL"/>
              <w:rPr>
                <w:sz w:val="16"/>
              </w:rPr>
            </w:pPr>
            <w:r w:rsidRPr="000F2E43">
              <w:rPr>
                <w:sz w:val="16"/>
              </w:rPr>
              <w:t>C3-246306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5C884" w14:textId="77777777" w:rsidR="009A2182" w:rsidRPr="000F2E43" w:rsidRDefault="009A2182" w:rsidP="00B25224">
            <w:pPr>
              <w:pStyle w:val="TAL"/>
              <w:rPr>
                <w:sz w:val="16"/>
              </w:rPr>
            </w:pPr>
            <w:r w:rsidRPr="000F2E43">
              <w:rPr>
                <w:sz w:val="16"/>
              </w:rPr>
              <w:t>Corrections on the API name and presence condition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A2A2C"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0B8FF" w14:textId="77777777" w:rsidR="009A2182" w:rsidRPr="000F2E43" w:rsidRDefault="009A2182" w:rsidP="00B25224">
            <w:pPr>
              <w:pStyle w:val="TAL"/>
              <w:rPr>
                <w:sz w:val="16"/>
              </w:rPr>
            </w:pPr>
            <w:r w:rsidRPr="000F2E43">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5CE66" w14:textId="77777777" w:rsidR="009A2182" w:rsidRPr="000F2E43" w:rsidRDefault="009A2182" w:rsidP="00B25224">
            <w:pPr>
              <w:pStyle w:val="TAL"/>
              <w:rPr>
                <w:sz w:val="16"/>
              </w:rPr>
            </w:pPr>
            <w:r w:rsidRPr="000F2E43">
              <w:rPr>
                <w:sz w:val="16"/>
              </w:rPr>
              <w:t>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C0EFF"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834DC"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0CF29"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83FAC"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F72EB" w14:textId="77777777" w:rsidR="009A2182" w:rsidRPr="000F2E43" w:rsidRDefault="009A2182" w:rsidP="00B25224">
            <w:pPr>
              <w:pStyle w:val="TAL"/>
              <w:rPr>
                <w:sz w:val="16"/>
              </w:rPr>
            </w:pPr>
            <w:r w:rsidRPr="000F2E43">
              <w:rPr>
                <w:sz w:val="16"/>
              </w:rPr>
              <w:t>revised</w:t>
            </w:r>
          </w:p>
        </w:tc>
      </w:tr>
      <w:tr w:rsidR="009A2182" w:rsidRPr="000F2E43" w14:paraId="37B5E70F"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CE759FD" w14:textId="77777777" w:rsidR="009A2182" w:rsidRPr="000F2E43" w:rsidRDefault="009A2182" w:rsidP="00B25224">
            <w:pPr>
              <w:pStyle w:val="TAL"/>
              <w:rPr>
                <w:sz w:val="16"/>
              </w:rPr>
            </w:pPr>
            <w:r w:rsidRPr="000F2E43">
              <w:rPr>
                <w:sz w:val="16"/>
              </w:rPr>
              <w:t>C3-246307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407D0" w14:textId="77777777" w:rsidR="009A2182" w:rsidRPr="000F2E43" w:rsidRDefault="009A2182" w:rsidP="00B25224">
            <w:pPr>
              <w:pStyle w:val="TAL"/>
              <w:rPr>
                <w:sz w:val="16"/>
              </w:rPr>
            </w:pPr>
            <w:r w:rsidRPr="000F2E43">
              <w:rPr>
                <w:sz w:val="16"/>
              </w:rPr>
              <w:t>Corrections on the API names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CACA6"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84055"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8E986" w14:textId="77777777" w:rsidR="009A2182" w:rsidRPr="000F2E43" w:rsidRDefault="009A2182" w:rsidP="00B25224">
            <w:pPr>
              <w:pStyle w:val="TAL"/>
              <w:rPr>
                <w:sz w:val="16"/>
              </w:rPr>
            </w:pPr>
            <w:r w:rsidRPr="000F2E43">
              <w:rPr>
                <w:sz w:val="16"/>
              </w:rPr>
              <w:t>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3A20E"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CCDE6"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3D016"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2CC88"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D76DE" w14:textId="77777777" w:rsidR="009A2182" w:rsidRPr="000F2E43" w:rsidRDefault="009A2182" w:rsidP="00B25224">
            <w:pPr>
              <w:pStyle w:val="TAL"/>
              <w:rPr>
                <w:sz w:val="16"/>
              </w:rPr>
            </w:pPr>
            <w:r w:rsidRPr="000F2E43">
              <w:rPr>
                <w:sz w:val="16"/>
              </w:rPr>
              <w:t>revised</w:t>
            </w:r>
          </w:p>
        </w:tc>
      </w:tr>
      <w:tr w:rsidR="009A2182" w:rsidRPr="000F2E43" w14:paraId="3A65D99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86DFE11" w14:textId="77777777" w:rsidR="009A2182" w:rsidRPr="000F2E43" w:rsidRDefault="009A2182" w:rsidP="00B25224">
            <w:pPr>
              <w:pStyle w:val="TAL"/>
              <w:rPr>
                <w:sz w:val="16"/>
              </w:rPr>
            </w:pPr>
            <w:r w:rsidRPr="000F2E43">
              <w:rPr>
                <w:sz w:val="16"/>
              </w:rPr>
              <w:t>C3-246308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8C74B" w14:textId="77777777" w:rsidR="009A2182" w:rsidRPr="000F2E43" w:rsidRDefault="009A2182" w:rsidP="00B25224">
            <w:pPr>
              <w:pStyle w:val="TAL"/>
              <w:rPr>
                <w:sz w:val="16"/>
              </w:rPr>
            </w:pPr>
            <w:r w:rsidRPr="000F2E43">
              <w:rPr>
                <w:sz w:val="16"/>
              </w:rPr>
              <w:t>Corrections on the re-used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2380C"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D2037"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9C17D" w14:textId="77777777" w:rsidR="009A2182" w:rsidRPr="000F2E43" w:rsidRDefault="009A2182" w:rsidP="00B25224">
            <w:pPr>
              <w:pStyle w:val="TAL"/>
              <w:rPr>
                <w:sz w:val="16"/>
              </w:rPr>
            </w:pPr>
            <w:r w:rsidRPr="000F2E43">
              <w:rPr>
                <w:sz w:val="16"/>
              </w:rPr>
              <w:t>1458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09447"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546A6"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44CDC"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565D1"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F138" w14:textId="77777777" w:rsidR="009A2182" w:rsidRPr="000F2E43" w:rsidRDefault="009A2182" w:rsidP="00B25224">
            <w:pPr>
              <w:pStyle w:val="TAL"/>
              <w:rPr>
                <w:sz w:val="16"/>
              </w:rPr>
            </w:pPr>
            <w:r w:rsidRPr="000F2E43">
              <w:rPr>
                <w:sz w:val="16"/>
              </w:rPr>
              <w:t>revised</w:t>
            </w:r>
          </w:p>
        </w:tc>
      </w:tr>
      <w:tr w:rsidR="009A2182" w:rsidRPr="000F2E43" w14:paraId="221404CF"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05882FD" w14:textId="77777777" w:rsidR="009A2182" w:rsidRPr="000F2E43" w:rsidRDefault="009A2182" w:rsidP="00B25224">
            <w:pPr>
              <w:pStyle w:val="TAL"/>
              <w:rPr>
                <w:sz w:val="16"/>
              </w:rPr>
            </w:pPr>
            <w:r w:rsidRPr="000F2E43">
              <w:rPr>
                <w:sz w:val="16"/>
              </w:rPr>
              <w:t>C3-246309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612A8" w14:textId="77777777" w:rsidR="009A2182" w:rsidRPr="000F2E43" w:rsidRDefault="009A2182" w:rsidP="00B25224">
            <w:pPr>
              <w:pStyle w:val="TAL"/>
              <w:rPr>
                <w:sz w:val="16"/>
              </w:rPr>
            </w:pPr>
            <w:r w:rsidRPr="000F2E43">
              <w:rPr>
                <w:sz w:val="16"/>
              </w:rPr>
              <w:t xml:space="preserve">Various corrections on </w:t>
            </w:r>
            <w:proofErr w:type="spellStart"/>
            <w:r w:rsidRPr="000F2E43">
              <w:rPr>
                <w:sz w:val="16"/>
              </w:rPr>
              <w:t>Eees</w:t>
            </w:r>
            <w:proofErr w:type="spellEnd"/>
            <w:r w:rsidRPr="000F2E43">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67C7E"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2AFDD"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16CB4" w14:textId="77777777" w:rsidR="009A2182" w:rsidRPr="000F2E43" w:rsidRDefault="009A2182" w:rsidP="00B25224">
            <w:pPr>
              <w:pStyle w:val="TAL"/>
              <w:rPr>
                <w:sz w:val="16"/>
              </w:rPr>
            </w:pPr>
            <w:r w:rsidRPr="000F2E43">
              <w:rPr>
                <w:sz w:val="16"/>
              </w:rPr>
              <w:t>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410CE"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57965"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EC0E8"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B3403"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7311D" w14:textId="77777777" w:rsidR="009A2182" w:rsidRPr="000F2E43" w:rsidRDefault="009A2182" w:rsidP="00B25224">
            <w:pPr>
              <w:pStyle w:val="TAL"/>
              <w:rPr>
                <w:sz w:val="16"/>
              </w:rPr>
            </w:pPr>
            <w:r w:rsidRPr="000F2E43">
              <w:rPr>
                <w:sz w:val="16"/>
              </w:rPr>
              <w:t>revised</w:t>
            </w:r>
          </w:p>
        </w:tc>
      </w:tr>
      <w:tr w:rsidR="009A2182" w:rsidRPr="000F2E43" w14:paraId="5C53212F"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5093E21" w14:textId="77777777" w:rsidR="009A2182" w:rsidRPr="000F2E43" w:rsidRDefault="009A2182" w:rsidP="00B25224">
            <w:pPr>
              <w:pStyle w:val="TAL"/>
              <w:rPr>
                <w:sz w:val="16"/>
              </w:rPr>
            </w:pPr>
            <w:r w:rsidRPr="000F2E43">
              <w:rPr>
                <w:sz w:val="16"/>
              </w:rPr>
              <w:t>C3-246310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17C62" w14:textId="77777777" w:rsidR="009A2182" w:rsidRPr="000F2E43" w:rsidRDefault="009A2182" w:rsidP="00B25224">
            <w:pPr>
              <w:pStyle w:val="TAL"/>
              <w:rPr>
                <w:sz w:val="16"/>
              </w:rPr>
            </w:pPr>
            <w:r w:rsidRPr="000F2E43">
              <w:rPr>
                <w:sz w:val="16"/>
              </w:rPr>
              <w:t xml:space="preserve">Various corrections on </w:t>
            </w:r>
            <w:proofErr w:type="spellStart"/>
            <w:r w:rsidRPr="000F2E43">
              <w:rPr>
                <w:sz w:val="16"/>
              </w:rPr>
              <w:t>Nudr</w:t>
            </w:r>
            <w:proofErr w:type="spellEnd"/>
            <w:r w:rsidRPr="000F2E43">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DBA4F"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1222C" w14:textId="77777777" w:rsidR="009A2182" w:rsidRPr="000F2E43" w:rsidRDefault="009A2182" w:rsidP="00B25224">
            <w:pPr>
              <w:pStyle w:val="TAL"/>
              <w:rPr>
                <w:sz w:val="16"/>
              </w:rPr>
            </w:pPr>
            <w:r w:rsidRPr="000F2E43">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8B1AC" w14:textId="77777777" w:rsidR="009A2182" w:rsidRPr="000F2E43" w:rsidRDefault="009A2182" w:rsidP="00B25224">
            <w:pPr>
              <w:pStyle w:val="TAL"/>
              <w:rPr>
                <w:sz w:val="16"/>
              </w:rPr>
            </w:pPr>
            <w:r w:rsidRPr="000F2E43">
              <w:rPr>
                <w:sz w:val="16"/>
              </w:rPr>
              <w:t>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4FC76"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600C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897D3"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56913" w14:textId="77777777" w:rsidR="009A2182" w:rsidRPr="000F2E43" w:rsidRDefault="009A2182" w:rsidP="00B25224">
            <w:pPr>
              <w:pStyle w:val="TAL"/>
              <w:rPr>
                <w:sz w:val="16"/>
              </w:rPr>
            </w:pPr>
            <w:r w:rsidRPr="000F2E43">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CB547" w14:textId="77777777" w:rsidR="009A2182" w:rsidRPr="000F2E43" w:rsidRDefault="009A2182" w:rsidP="00B25224">
            <w:pPr>
              <w:pStyle w:val="TAL"/>
              <w:rPr>
                <w:sz w:val="16"/>
              </w:rPr>
            </w:pPr>
            <w:r w:rsidRPr="000F2E43">
              <w:rPr>
                <w:sz w:val="16"/>
              </w:rPr>
              <w:t>agreed</w:t>
            </w:r>
          </w:p>
        </w:tc>
      </w:tr>
      <w:tr w:rsidR="009A2182" w:rsidRPr="000F2E43" w14:paraId="182FAD84"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C2CF158" w14:textId="77777777" w:rsidR="009A2182" w:rsidRPr="000F2E43" w:rsidRDefault="009A2182" w:rsidP="00B25224">
            <w:pPr>
              <w:pStyle w:val="TAL"/>
              <w:rPr>
                <w:sz w:val="16"/>
              </w:rPr>
            </w:pPr>
            <w:r w:rsidRPr="000F2E43">
              <w:rPr>
                <w:sz w:val="16"/>
              </w:rPr>
              <w:t>C3-246311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3C509" w14:textId="77777777" w:rsidR="009A2182" w:rsidRPr="000F2E43" w:rsidRDefault="009A2182" w:rsidP="00B25224">
            <w:pPr>
              <w:pStyle w:val="TAL"/>
              <w:rPr>
                <w:sz w:val="16"/>
              </w:rPr>
            </w:pPr>
            <w:r w:rsidRPr="000F2E43">
              <w:rPr>
                <w:sz w:val="16"/>
              </w:rPr>
              <w:t>Support of the non-3GPP devices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AE513"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2FEF1" w14:textId="77777777" w:rsidR="009A2182" w:rsidRPr="000F2E43" w:rsidRDefault="009A2182" w:rsidP="00B25224">
            <w:pPr>
              <w:pStyle w:val="TAL"/>
              <w:rPr>
                <w:sz w:val="16"/>
              </w:rPr>
            </w:pPr>
            <w:r w:rsidRPr="000F2E43">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B32C1" w14:textId="77777777" w:rsidR="009A2182" w:rsidRPr="000F2E43" w:rsidRDefault="009A2182" w:rsidP="00B25224">
            <w:pPr>
              <w:pStyle w:val="TAL"/>
              <w:rPr>
                <w:sz w:val="16"/>
              </w:rPr>
            </w:pPr>
            <w:r w:rsidRPr="000F2E43">
              <w:rPr>
                <w:sz w:val="16"/>
              </w:rPr>
              <w:t>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6C95E"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7D7EB"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311C3"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D49F1" w14:textId="77777777" w:rsidR="009A2182" w:rsidRPr="000F2E43" w:rsidRDefault="009A2182" w:rsidP="00B25224">
            <w:pPr>
              <w:pStyle w:val="TAL"/>
              <w:rPr>
                <w:sz w:val="16"/>
              </w:rPr>
            </w:pPr>
            <w:r w:rsidRPr="000F2E43">
              <w:rPr>
                <w:sz w:val="16"/>
              </w:rPr>
              <w:t>UIA_ARC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A962B" w14:textId="77777777" w:rsidR="009A2182" w:rsidRPr="000F2E43" w:rsidRDefault="009A2182" w:rsidP="00B25224">
            <w:pPr>
              <w:pStyle w:val="TAL"/>
              <w:rPr>
                <w:sz w:val="16"/>
              </w:rPr>
            </w:pPr>
            <w:r w:rsidRPr="000F2E43">
              <w:rPr>
                <w:sz w:val="16"/>
              </w:rPr>
              <w:t>revised</w:t>
            </w:r>
          </w:p>
        </w:tc>
      </w:tr>
      <w:tr w:rsidR="009A2182" w:rsidRPr="000F2E43" w14:paraId="1F5CDAF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82055C6" w14:textId="77777777" w:rsidR="009A2182" w:rsidRPr="000F2E43" w:rsidRDefault="009A2182" w:rsidP="00B25224">
            <w:pPr>
              <w:pStyle w:val="TAL"/>
              <w:rPr>
                <w:sz w:val="16"/>
              </w:rPr>
            </w:pPr>
            <w:r w:rsidRPr="000F2E43">
              <w:rPr>
                <w:sz w:val="16"/>
              </w:rPr>
              <w:t>C3-246312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78F4F" w14:textId="77777777" w:rsidR="009A2182" w:rsidRPr="000F2E43" w:rsidRDefault="009A2182" w:rsidP="00B25224">
            <w:pPr>
              <w:pStyle w:val="TAL"/>
              <w:rPr>
                <w:sz w:val="16"/>
              </w:rPr>
            </w:pPr>
            <w:r w:rsidRPr="000F2E43">
              <w:rPr>
                <w:sz w:val="16"/>
              </w:rPr>
              <w:t>Support of the non-3GPP devices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17F45"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C7565"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0A325" w14:textId="77777777" w:rsidR="009A2182" w:rsidRPr="000F2E43" w:rsidRDefault="009A2182" w:rsidP="00B25224">
            <w:pPr>
              <w:pStyle w:val="TAL"/>
              <w:rPr>
                <w:sz w:val="16"/>
              </w:rPr>
            </w:pPr>
            <w:r w:rsidRPr="000F2E43">
              <w:rPr>
                <w:sz w:val="16"/>
              </w:rPr>
              <w:t>1459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F9B3B"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309A3"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59EF0"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F262B" w14:textId="77777777" w:rsidR="009A2182" w:rsidRPr="000F2E43" w:rsidRDefault="009A2182" w:rsidP="00B25224">
            <w:pPr>
              <w:pStyle w:val="TAL"/>
              <w:rPr>
                <w:sz w:val="16"/>
              </w:rPr>
            </w:pPr>
            <w:r w:rsidRPr="000F2E43">
              <w:rPr>
                <w:sz w:val="16"/>
              </w:rPr>
              <w:t>UIA_ARC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81651" w14:textId="77777777" w:rsidR="009A2182" w:rsidRPr="000F2E43" w:rsidRDefault="009A2182" w:rsidP="00B25224">
            <w:pPr>
              <w:pStyle w:val="TAL"/>
              <w:rPr>
                <w:sz w:val="16"/>
              </w:rPr>
            </w:pPr>
            <w:r w:rsidRPr="000F2E43">
              <w:rPr>
                <w:sz w:val="16"/>
              </w:rPr>
              <w:t>revised</w:t>
            </w:r>
          </w:p>
        </w:tc>
      </w:tr>
      <w:tr w:rsidR="009A2182" w:rsidRPr="000F2E43" w14:paraId="131D4870"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849491D" w14:textId="77777777" w:rsidR="009A2182" w:rsidRPr="000F2E43" w:rsidRDefault="009A2182" w:rsidP="00B25224">
            <w:pPr>
              <w:pStyle w:val="TAL"/>
              <w:rPr>
                <w:sz w:val="16"/>
              </w:rPr>
            </w:pPr>
            <w:r w:rsidRPr="000F2E43">
              <w:rPr>
                <w:sz w:val="16"/>
              </w:rPr>
              <w:t>C3-246313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6C264" w14:textId="77777777" w:rsidR="009A2182" w:rsidRPr="000F2E43" w:rsidRDefault="009A2182" w:rsidP="00B25224">
            <w:pPr>
              <w:pStyle w:val="TAL"/>
              <w:rPr>
                <w:sz w:val="16"/>
              </w:rPr>
            </w:pPr>
            <w:r w:rsidRPr="000F2E43">
              <w:rPr>
                <w:sz w:val="16"/>
              </w:rPr>
              <w:t>URSP rules provisioning for Background Data Transfer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C3C89"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B352D" w14:textId="77777777" w:rsidR="009A2182" w:rsidRPr="000F2E43" w:rsidRDefault="009A2182" w:rsidP="00B25224">
            <w:pPr>
              <w:pStyle w:val="TAL"/>
              <w:rPr>
                <w:sz w:val="16"/>
              </w:rPr>
            </w:pPr>
            <w:r w:rsidRPr="000F2E43">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3DE48" w14:textId="77777777" w:rsidR="009A2182" w:rsidRPr="000F2E43" w:rsidRDefault="009A2182" w:rsidP="00B25224">
            <w:pPr>
              <w:pStyle w:val="TAL"/>
              <w:rPr>
                <w:sz w:val="16"/>
              </w:rPr>
            </w:pPr>
            <w:r w:rsidRPr="000F2E43">
              <w:rPr>
                <w:sz w:val="16"/>
              </w:rPr>
              <w:t>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34F51"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6A420"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34754"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423FA" w14:textId="77777777" w:rsidR="009A2182" w:rsidRPr="000F2E43" w:rsidRDefault="009A2182" w:rsidP="00B25224">
            <w:pPr>
              <w:pStyle w:val="TAL"/>
              <w:rPr>
                <w:sz w:val="16"/>
              </w:rPr>
            </w:pPr>
            <w:r w:rsidRPr="000F2E43">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50C14" w14:textId="77777777" w:rsidR="009A2182" w:rsidRPr="000F2E43" w:rsidRDefault="009A2182" w:rsidP="00B25224">
            <w:pPr>
              <w:pStyle w:val="TAL"/>
              <w:rPr>
                <w:sz w:val="16"/>
              </w:rPr>
            </w:pPr>
            <w:r w:rsidRPr="000F2E43">
              <w:rPr>
                <w:sz w:val="16"/>
              </w:rPr>
              <w:t>revised</w:t>
            </w:r>
          </w:p>
        </w:tc>
      </w:tr>
      <w:tr w:rsidR="009A2182" w:rsidRPr="000F2E43" w14:paraId="4392F04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570BD1D" w14:textId="77777777" w:rsidR="009A2182" w:rsidRPr="000F2E43" w:rsidRDefault="009A2182" w:rsidP="00B25224">
            <w:pPr>
              <w:pStyle w:val="TAL"/>
              <w:rPr>
                <w:sz w:val="16"/>
              </w:rPr>
            </w:pPr>
            <w:r w:rsidRPr="000F2E43">
              <w:rPr>
                <w:sz w:val="16"/>
              </w:rPr>
              <w:t>C3-246314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3E5DE" w14:textId="77777777" w:rsidR="009A2182" w:rsidRPr="000F2E43" w:rsidRDefault="009A2182" w:rsidP="00B25224">
            <w:pPr>
              <w:pStyle w:val="TAL"/>
              <w:rPr>
                <w:sz w:val="16"/>
              </w:rPr>
            </w:pPr>
            <w:r w:rsidRPr="000F2E43">
              <w:rPr>
                <w:sz w:val="16"/>
              </w:rPr>
              <w:t>URSP rules provisioning for Background Data Transfer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63170"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393F1" w14:textId="77777777" w:rsidR="009A2182" w:rsidRPr="000F2E43" w:rsidRDefault="009A2182" w:rsidP="00B25224">
            <w:pPr>
              <w:pStyle w:val="TAL"/>
              <w:rPr>
                <w:sz w:val="16"/>
              </w:rPr>
            </w:pPr>
            <w:r w:rsidRPr="000F2E43">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F60DC" w14:textId="77777777" w:rsidR="009A2182" w:rsidRPr="000F2E43" w:rsidRDefault="009A2182" w:rsidP="00B25224">
            <w:pPr>
              <w:pStyle w:val="TAL"/>
              <w:rPr>
                <w:sz w:val="16"/>
              </w:rPr>
            </w:pPr>
            <w:r w:rsidRPr="000F2E43">
              <w:rPr>
                <w:sz w:val="16"/>
              </w:rPr>
              <w:t>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3CFBB"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523D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D6A1D"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CC78F" w14:textId="77777777" w:rsidR="009A2182" w:rsidRPr="000F2E43" w:rsidRDefault="009A2182" w:rsidP="00B25224">
            <w:pPr>
              <w:pStyle w:val="TAL"/>
              <w:rPr>
                <w:sz w:val="16"/>
              </w:rPr>
            </w:pPr>
            <w:r w:rsidRPr="000F2E43">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07770" w14:textId="77777777" w:rsidR="009A2182" w:rsidRPr="000F2E43" w:rsidRDefault="009A2182" w:rsidP="00B25224">
            <w:pPr>
              <w:pStyle w:val="TAL"/>
              <w:rPr>
                <w:sz w:val="16"/>
              </w:rPr>
            </w:pPr>
            <w:r w:rsidRPr="000F2E43">
              <w:rPr>
                <w:sz w:val="16"/>
              </w:rPr>
              <w:t>revised</w:t>
            </w:r>
          </w:p>
        </w:tc>
      </w:tr>
      <w:tr w:rsidR="009A2182" w:rsidRPr="000F2E43" w14:paraId="610AD89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717F561" w14:textId="77777777" w:rsidR="009A2182" w:rsidRPr="000F2E43" w:rsidRDefault="009A2182" w:rsidP="00B25224">
            <w:pPr>
              <w:pStyle w:val="TAL"/>
              <w:rPr>
                <w:sz w:val="16"/>
              </w:rPr>
            </w:pPr>
            <w:r w:rsidRPr="000F2E43">
              <w:rPr>
                <w:sz w:val="16"/>
              </w:rPr>
              <w:t>C3-246315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D8F89" w14:textId="77777777" w:rsidR="009A2182" w:rsidRPr="000F2E43" w:rsidRDefault="009A2182" w:rsidP="00B25224">
            <w:pPr>
              <w:pStyle w:val="TAL"/>
              <w:rPr>
                <w:sz w:val="16"/>
              </w:rPr>
            </w:pPr>
            <w:r w:rsidRPr="000F2E43">
              <w:rPr>
                <w:sz w:val="16"/>
              </w:rPr>
              <w:t xml:space="preserve">Updates on </w:t>
            </w:r>
            <w:proofErr w:type="spellStart"/>
            <w:r w:rsidRPr="000F2E43">
              <w:rPr>
                <w:sz w:val="16"/>
              </w:rPr>
              <w:t>UAVFlightAssistance</w:t>
            </w:r>
            <w:proofErr w:type="spellEnd"/>
            <w:r w:rsidRPr="000F2E43">
              <w:rPr>
                <w:sz w:val="16"/>
              </w:rPr>
              <w:t xml:space="preserve"> 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85A02"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1AD1B"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ACF5B" w14:textId="77777777" w:rsidR="009A2182" w:rsidRPr="000F2E43" w:rsidRDefault="009A2182" w:rsidP="00B25224">
            <w:pPr>
              <w:pStyle w:val="TAL"/>
              <w:rPr>
                <w:sz w:val="16"/>
              </w:rPr>
            </w:pPr>
            <w:r w:rsidRPr="000F2E43">
              <w:rPr>
                <w:sz w:val="16"/>
              </w:rPr>
              <w:t>1460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1BB49"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AC891"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D55D8"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2F9FC" w14:textId="77777777" w:rsidR="009A2182" w:rsidRPr="000F2E43" w:rsidRDefault="009A2182" w:rsidP="00B25224">
            <w:pPr>
              <w:pStyle w:val="TAL"/>
              <w:rPr>
                <w:sz w:val="16"/>
              </w:rPr>
            </w:pPr>
            <w:r w:rsidRPr="000F2E43">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D336E" w14:textId="77777777" w:rsidR="009A2182" w:rsidRPr="000F2E43" w:rsidRDefault="009A2182" w:rsidP="00B25224">
            <w:pPr>
              <w:pStyle w:val="TAL"/>
              <w:rPr>
                <w:sz w:val="16"/>
              </w:rPr>
            </w:pPr>
            <w:r w:rsidRPr="000F2E43">
              <w:rPr>
                <w:sz w:val="16"/>
              </w:rPr>
              <w:t>merged</w:t>
            </w:r>
          </w:p>
        </w:tc>
      </w:tr>
      <w:tr w:rsidR="009A2182" w:rsidRPr="000F2E43" w14:paraId="6D31BF1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8247D62" w14:textId="77777777" w:rsidR="009A2182" w:rsidRPr="000F2E43" w:rsidRDefault="009A2182" w:rsidP="00B25224">
            <w:pPr>
              <w:pStyle w:val="TAL"/>
              <w:rPr>
                <w:sz w:val="16"/>
              </w:rPr>
            </w:pPr>
            <w:r w:rsidRPr="000F2E43">
              <w:rPr>
                <w:sz w:val="16"/>
              </w:rPr>
              <w:t>C3-246316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B18F5" w14:textId="77777777" w:rsidR="009A2182" w:rsidRPr="000F2E43" w:rsidRDefault="009A2182" w:rsidP="00B25224">
            <w:pPr>
              <w:pStyle w:val="TAL"/>
              <w:rPr>
                <w:sz w:val="16"/>
              </w:rPr>
            </w:pPr>
            <w:proofErr w:type="spellStart"/>
            <w:r w:rsidRPr="000F2E43">
              <w:rPr>
                <w:sz w:val="16"/>
              </w:rPr>
              <w:t>UAVFlightAssistanceAPI</w:t>
            </w:r>
            <w:proofErr w:type="spellEnd"/>
            <w:r w:rsidRPr="000F2E43">
              <w:rPr>
                <w:sz w:val="16"/>
              </w:rPr>
              <w:t xml:space="preserve"> </w:t>
            </w:r>
            <w:proofErr w:type="spellStart"/>
            <w:r w:rsidRPr="000F2E43">
              <w:rPr>
                <w:sz w:val="16"/>
              </w:rPr>
              <w:t>OpenAPI</w:t>
            </w:r>
            <w:proofErr w:type="spellEnd"/>
            <w:r w:rsidRPr="000F2E43">
              <w:rPr>
                <w:sz w:val="16"/>
              </w:rPr>
              <w:t xml:space="preserve">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92854"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CD044"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EB1EB" w14:textId="77777777" w:rsidR="009A2182" w:rsidRPr="000F2E43" w:rsidRDefault="009A2182" w:rsidP="00B25224">
            <w:pPr>
              <w:pStyle w:val="TAL"/>
              <w:rPr>
                <w:sz w:val="16"/>
              </w:rPr>
            </w:pPr>
            <w:r w:rsidRPr="000F2E43">
              <w:rPr>
                <w:sz w:val="16"/>
              </w:rPr>
              <w:t>1461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C6FE5"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D70C6"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C0179"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13282" w14:textId="77777777" w:rsidR="009A2182" w:rsidRPr="000F2E43" w:rsidRDefault="009A2182" w:rsidP="00B25224">
            <w:pPr>
              <w:pStyle w:val="TAL"/>
              <w:rPr>
                <w:sz w:val="16"/>
              </w:rPr>
            </w:pPr>
            <w:r w:rsidRPr="000F2E43">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B895E" w14:textId="77777777" w:rsidR="009A2182" w:rsidRPr="000F2E43" w:rsidRDefault="009A2182" w:rsidP="00B25224">
            <w:pPr>
              <w:pStyle w:val="TAL"/>
              <w:rPr>
                <w:sz w:val="16"/>
              </w:rPr>
            </w:pPr>
            <w:r w:rsidRPr="000F2E43">
              <w:rPr>
                <w:sz w:val="16"/>
              </w:rPr>
              <w:t>revised</w:t>
            </w:r>
          </w:p>
        </w:tc>
      </w:tr>
      <w:tr w:rsidR="009A2182" w:rsidRPr="000F2E43" w14:paraId="1F6C20F8"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87D2E20" w14:textId="77777777" w:rsidR="009A2182" w:rsidRPr="000F2E43" w:rsidRDefault="009A2182" w:rsidP="00B25224">
            <w:pPr>
              <w:pStyle w:val="TAL"/>
              <w:rPr>
                <w:sz w:val="16"/>
              </w:rPr>
            </w:pPr>
            <w:r w:rsidRPr="000F2E43">
              <w:rPr>
                <w:sz w:val="16"/>
              </w:rPr>
              <w:t>C3-246318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F47D5" w14:textId="77777777" w:rsidR="009A2182" w:rsidRPr="000F2E43" w:rsidRDefault="009A2182" w:rsidP="00B25224">
            <w:pPr>
              <w:pStyle w:val="TAL"/>
              <w:rPr>
                <w:sz w:val="16"/>
              </w:rPr>
            </w:pPr>
            <w:r w:rsidRPr="000F2E43">
              <w:rPr>
                <w:sz w:val="16"/>
              </w:rPr>
              <w:t>Procedure for PCF triggered context termination due to released UE address as only key identifier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397CA"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2D8F5"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9E7CC" w14:textId="77777777" w:rsidR="009A2182" w:rsidRPr="000F2E43" w:rsidRDefault="009A2182" w:rsidP="00B25224">
            <w:pPr>
              <w:pStyle w:val="TAL"/>
              <w:rPr>
                <w:sz w:val="16"/>
              </w:rPr>
            </w:pPr>
            <w:r w:rsidRPr="000F2E43">
              <w:rPr>
                <w:sz w:val="16"/>
              </w:rPr>
              <w:t>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E712C"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88CB0"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9FE65"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16D51" w14:textId="77777777" w:rsidR="009A2182" w:rsidRPr="000F2E43" w:rsidRDefault="009A2182" w:rsidP="00B25224">
            <w:pPr>
              <w:pStyle w:val="TAL"/>
              <w:rPr>
                <w:sz w:val="16"/>
              </w:rPr>
            </w:pPr>
            <w:r w:rsidRPr="000F2E43">
              <w:rPr>
                <w:sz w:val="16"/>
              </w:rPr>
              <w:t>TEI19, en5GPccSer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B8361" w14:textId="77777777" w:rsidR="009A2182" w:rsidRPr="000F2E43" w:rsidRDefault="009A2182" w:rsidP="00B25224">
            <w:pPr>
              <w:pStyle w:val="TAL"/>
              <w:rPr>
                <w:sz w:val="16"/>
              </w:rPr>
            </w:pPr>
            <w:r w:rsidRPr="000F2E43">
              <w:rPr>
                <w:sz w:val="16"/>
              </w:rPr>
              <w:t>revised</w:t>
            </w:r>
          </w:p>
        </w:tc>
      </w:tr>
      <w:tr w:rsidR="009A2182" w:rsidRPr="000F2E43" w14:paraId="6D1DCFE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2397FD2" w14:textId="77777777" w:rsidR="009A2182" w:rsidRPr="000F2E43" w:rsidRDefault="009A2182" w:rsidP="00B25224">
            <w:pPr>
              <w:pStyle w:val="TAL"/>
              <w:rPr>
                <w:sz w:val="16"/>
              </w:rPr>
            </w:pPr>
            <w:r w:rsidRPr="000F2E43">
              <w:rPr>
                <w:sz w:val="16"/>
              </w:rPr>
              <w:t>C3-246320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957D5" w14:textId="77777777" w:rsidR="009A2182" w:rsidRPr="000F2E43" w:rsidRDefault="009A2182" w:rsidP="00B25224">
            <w:pPr>
              <w:pStyle w:val="TAL"/>
              <w:rPr>
                <w:sz w:val="16"/>
              </w:rPr>
            </w:pPr>
            <w:r w:rsidRPr="000F2E43">
              <w:rPr>
                <w:sz w:val="16"/>
              </w:rPr>
              <w:t>Support of serving satellite identification in UE-SAT-UE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B573B"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E2589"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2CDF7" w14:textId="77777777" w:rsidR="009A2182" w:rsidRPr="000F2E43" w:rsidRDefault="009A2182" w:rsidP="00B25224">
            <w:pPr>
              <w:pStyle w:val="TAL"/>
              <w:rPr>
                <w:sz w:val="16"/>
              </w:rPr>
            </w:pPr>
            <w:r w:rsidRPr="000F2E43">
              <w:rPr>
                <w:sz w:val="16"/>
              </w:rPr>
              <w:t>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4445C"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F702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DCC14"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ADB2F" w14:textId="77777777" w:rsidR="009A2182" w:rsidRPr="000F2E43" w:rsidRDefault="009A2182" w:rsidP="00B25224">
            <w:pPr>
              <w:pStyle w:val="TAL"/>
              <w:rPr>
                <w:sz w:val="16"/>
              </w:rPr>
            </w:pPr>
            <w:r w:rsidRPr="000F2E43">
              <w:rPr>
                <w:sz w:val="16"/>
              </w:rPr>
              <w:t>5GSAT_Ph3_ARCH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74B39" w14:textId="77777777" w:rsidR="009A2182" w:rsidRPr="000F2E43" w:rsidRDefault="009A2182" w:rsidP="00B25224">
            <w:pPr>
              <w:pStyle w:val="TAL"/>
              <w:rPr>
                <w:sz w:val="16"/>
              </w:rPr>
            </w:pPr>
            <w:r w:rsidRPr="000F2E43">
              <w:rPr>
                <w:sz w:val="16"/>
              </w:rPr>
              <w:t>revised</w:t>
            </w:r>
          </w:p>
        </w:tc>
      </w:tr>
      <w:tr w:rsidR="009A2182" w:rsidRPr="000F2E43" w14:paraId="16BE95A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BBDB70C" w14:textId="77777777" w:rsidR="009A2182" w:rsidRPr="000F2E43" w:rsidRDefault="009A2182" w:rsidP="00B25224">
            <w:pPr>
              <w:pStyle w:val="TAL"/>
              <w:rPr>
                <w:sz w:val="16"/>
              </w:rPr>
            </w:pPr>
            <w:r w:rsidRPr="000F2E43">
              <w:rPr>
                <w:sz w:val="16"/>
              </w:rPr>
              <w:t>C3-246321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41104" w14:textId="77777777" w:rsidR="009A2182" w:rsidRPr="000F2E43" w:rsidRDefault="009A2182" w:rsidP="00B25224">
            <w:pPr>
              <w:pStyle w:val="TAL"/>
              <w:rPr>
                <w:sz w:val="16"/>
              </w:rPr>
            </w:pPr>
            <w:r w:rsidRPr="000F2E43">
              <w:rPr>
                <w:sz w:val="16"/>
              </w:rPr>
              <w:t>Monitoring event for Store and Forward Satellite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D8F23"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8EC89" w14:textId="77777777" w:rsidR="009A2182" w:rsidRPr="000F2E43" w:rsidRDefault="009A2182" w:rsidP="00B25224">
            <w:pPr>
              <w:pStyle w:val="TAL"/>
              <w:rPr>
                <w:sz w:val="16"/>
              </w:rPr>
            </w:pPr>
            <w:r w:rsidRPr="000F2E43">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70DCC" w14:textId="77777777" w:rsidR="009A2182" w:rsidRPr="000F2E43" w:rsidRDefault="009A2182" w:rsidP="00B25224">
            <w:pPr>
              <w:pStyle w:val="TAL"/>
              <w:rPr>
                <w:sz w:val="16"/>
              </w:rPr>
            </w:pPr>
            <w:r w:rsidRPr="000F2E43">
              <w:rPr>
                <w:sz w:val="16"/>
              </w:rPr>
              <w:t>894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936A1"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1B16D"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094DC"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BBC46" w14:textId="77777777" w:rsidR="009A2182" w:rsidRPr="000F2E43" w:rsidRDefault="009A2182" w:rsidP="00B25224">
            <w:pPr>
              <w:pStyle w:val="TAL"/>
              <w:rPr>
                <w:sz w:val="16"/>
              </w:rPr>
            </w:pPr>
            <w:r w:rsidRPr="000F2E43">
              <w:rPr>
                <w:sz w:val="16"/>
              </w:rPr>
              <w:t>5GSAT_Ph3_ARCH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2A91D" w14:textId="77777777" w:rsidR="009A2182" w:rsidRPr="000F2E43" w:rsidRDefault="009A2182" w:rsidP="00B25224">
            <w:pPr>
              <w:pStyle w:val="TAL"/>
              <w:rPr>
                <w:sz w:val="16"/>
              </w:rPr>
            </w:pPr>
            <w:r w:rsidRPr="000F2E43">
              <w:rPr>
                <w:sz w:val="16"/>
              </w:rPr>
              <w:t>revised</w:t>
            </w:r>
          </w:p>
        </w:tc>
      </w:tr>
      <w:tr w:rsidR="009A2182" w:rsidRPr="000F2E43" w14:paraId="2DA4C5E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87FF286" w14:textId="77777777" w:rsidR="009A2182" w:rsidRPr="000F2E43" w:rsidRDefault="009A2182" w:rsidP="00B25224">
            <w:pPr>
              <w:pStyle w:val="TAL"/>
              <w:rPr>
                <w:sz w:val="16"/>
              </w:rPr>
            </w:pPr>
            <w:r w:rsidRPr="000F2E43">
              <w:rPr>
                <w:sz w:val="16"/>
              </w:rPr>
              <w:t>C3-246322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7C3C3" w14:textId="77777777" w:rsidR="009A2182" w:rsidRPr="000F2E43" w:rsidRDefault="009A2182" w:rsidP="00B25224">
            <w:pPr>
              <w:pStyle w:val="TAL"/>
              <w:rPr>
                <w:sz w:val="16"/>
              </w:rPr>
            </w:pPr>
            <w:r w:rsidRPr="000F2E43">
              <w:rPr>
                <w:sz w:val="16"/>
              </w:rPr>
              <w:t xml:space="preserve">Open API specification of the new </w:t>
            </w:r>
            <w:proofErr w:type="spellStart"/>
            <w:r w:rsidRPr="000F2E43">
              <w:rPr>
                <w:sz w:val="16"/>
              </w:rPr>
              <w:t>AddressingParamProvision</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DFBD0" w14:textId="77777777" w:rsidR="009A2182" w:rsidRPr="000F2E43" w:rsidRDefault="009A2182" w:rsidP="00B25224">
            <w:pPr>
              <w:pStyle w:val="TAL"/>
              <w:rPr>
                <w:sz w:val="16"/>
              </w:rPr>
            </w:pPr>
            <w:r w:rsidRPr="000F2E43">
              <w:rPr>
                <w:sz w:val="16"/>
              </w:rPr>
              <w:t>Nokia, Ericsson,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22A96"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89609" w14:textId="77777777" w:rsidR="009A2182" w:rsidRPr="000F2E43" w:rsidRDefault="009A2182" w:rsidP="00B25224">
            <w:pPr>
              <w:pStyle w:val="TAL"/>
              <w:rPr>
                <w:sz w:val="16"/>
              </w:rPr>
            </w:pPr>
            <w:r w:rsidRPr="000F2E43">
              <w:rPr>
                <w:sz w:val="16"/>
              </w:rPr>
              <w:t>1389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08D11" w14:textId="77777777" w:rsidR="009A2182" w:rsidRPr="000F2E43" w:rsidRDefault="009A2182" w:rsidP="00B25224">
            <w:pPr>
              <w:pStyle w:val="TAR"/>
              <w:rPr>
                <w:sz w:val="16"/>
              </w:rPr>
            </w:pPr>
            <w:r w:rsidRPr="000F2E43">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0AF0C"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85274"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FDF9E" w14:textId="77777777" w:rsidR="009A2182" w:rsidRPr="000F2E43" w:rsidRDefault="009A2182" w:rsidP="00B25224">
            <w:pPr>
              <w:pStyle w:val="TAL"/>
              <w:rPr>
                <w:sz w:val="16"/>
              </w:rPr>
            </w:pPr>
            <w:r w:rsidRPr="000F2E43">
              <w:rPr>
                <w:sz w:val="16"/>
              </w:rPr>
              <w:t>TEI19_IP_SP_EXP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28213" w14:textId="77777777" w:rsidR="009A2182" w:rsidRPr="000F2E43" w:rsidRDefault="009A2182" w:rsidP="00B25224">
            <w:pPr>
              <w:pStyle w:val="TAL"/>
              <w:rPr>
                <w:sz w:val="16"/>
              </w:rPr>
            </w:pPr>
            <w:r w:rsidRPr="000F2E43">
              <w:rPr>
                <w:sz w:val="16"/>
              </w:rPr>
              <w:t>agreed</w:t>
            </w:r>
          </w:p>
        </w:tc>
      </w:tr>
      <w:tr w:rsidR="009A2182" w:rsidRPr="000F2E43" w14:paraId="6D404AD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54A09B0" w14:textId="77777777" w:rsidR="009A2182" w:rsidRPr="000F2E43" w:rsidRDefault="009A2182" w:rsidP="00B25224">
            <w:pPr>
              <w:pStyle w:val="TAL"/>
              <w:rPr>
                <w:sz w:val="16"/>
              </w:rPr>
            </w:pPr>
            <w:r w:rsidRPr="000F2E43">
              <w:rPr>
                <w:sz w:val="16"/>
              </w:rPr>
              <w:t>C3-246323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270B1" w14:textId="77777777" w:rsidR="009A2182" w:rsidRPr="000F2E43" w:rsidRDefault="009A2182" w:rsidP="00B25224">
            <w:pPr>
              <w:pStyle w:val="TAL"/>
              <w:rPr>
                <w:sz w:val="16"/>
              </w:rPr>
            </w:pPr>
            <w:r w:rsidRPr="000F2E43">
              <w:rPr>
                <w:sz w:val="16"/>
              </w:rPr>
              <w:t>Correction on QoS hint support for data channel media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A0247" w14:textId="77777777" w:rsidR="009A2182" w:rsidRPr="000F2E43" w:rsidRDefault="009A2182" w:rsidP="00B25224">
            <w:pPr>
              <w:pStyle w:val="TAL"/>
              <w:rPr>
                <w:sz w:val="16"/>
              </w:rPr>
            </w:pPr>
            <w:r w:rsidRPr="000F2E43">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63EAE"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F4771" w14:textId="77777777" w:rsidR="009A2182" w:rsidRPr="000F2E43" w:rsidRDefault="009A2182" w:rsidP="00B25224">
            <w:pPr>
              <w:pStyle w:val="TAL"/>
              <w:rPr>
                <w:sz w:val="16"/>
              </w:rPr>
            </w:pPr>
            <w:r w:rsidRPr="000F2E43">
              <w:rPr>
                <w:sz w:val="16"/>
              </w:rPr>
              <w:t>705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496A9"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4BEB7"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54CEB"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4B66D" w14:textId="77777777" w:rsidR="009A2182" w:rsidRPr="000F2E43" w:rsidRDefault="009A2182" w:rsidP="00B25224">
            <w:pPr>
              <w:pStyle w:val="TAL"/>
              <w:rPr>
                <w:sz w:val="16"/>
              </w:rPr>
            </w:pPr>
            <w:r w:rsidRPr="000F2E43">
              <w:rPr>
                <w:sz w:val="16"/>
              </w:rPr>
              <w:t>NG_RTC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75261" w14:textId="77777777" w:rsidR="009A2182" w:rsidRPr="000F2E43" w:rsidRDefault="009A2182" w:rsidP="00B25224">
            <w:pPr>
              <w:pStyle w:val="TAL"/>
              <w:rPr>
                <w:sz w:val="16"/>
              </w:rPr>
            </w:pPr>
            <w:r w:rsidRPr="000F2E43">
              <w:rPr>
                <w:sz w:val="16"/>
              </w:rPr>
              <w:t>agreed</w:t>
            </w:r>
          </w:p>
        </w:tc>
      </w:tr>
      <w:tr w:rsidR="009A2182" w:rsidRPr="000F2E43" w14:paraId="01A6BAAD"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6835698" w14:textId="77777777" w:rsidR="009A2182" w:rsidRPr="000F2E43" w:rsidRDefault="009A2182" w:rsidP="00B25224">
            <w:pPr>
              <w:pStyle w:val="TAL"/>
              <w:rPr>
                <w:sz w:val="16"/>
              </w:rPr>
            </w:pPr>
            <w:r w:rsidRPr="000F2E43">
              <w:rPr>
                <w:sz w:val="16"/>
              </w:rPr>
              <w:t>C3-246324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DEC40" w14:textId="77777777" w:rsidR="009A2182" w:rsidRPr="000F2E43" w:rsidRDefault="009A2182" w:rsidP="00B25224">
            <w:pPr>
              <w:pStyle w:val="TAL"/>
              <w:rPr>
                <w:sz w:val="16"/>
              </w:rPr>
            </w:pPr>
            <w:r w:rsidRPr="000F2E43">
              <w:rPr>
                <w:sz w:val="16"/>
              </w:rPr>
              <w:t>Correction on QoS hint support for data channel media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CFD5C" w14:textId="77777777" w:rsidR="009A2182" w:rsidRPr="000F2E43" w:rsidRDefault="009A2182" w:rsidP="00B25224">
            <w:pPr>
              <w:pStyle w:val="TAL"/>
              <w:rPr>
                <w:sz w:val="16"/>
              </w:rPr>
            </w:pPr>
            <w:r w:rsidRPr="000F2E43">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08F68"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A7295" w14:textId="77777777" w:rsidR="009A2182" w:rsidRPr="000F2E43" w:rsidRDefault="009A2182" w:rsidP="00B25224">
            <w:pPr>
              <w:pStyle w:val="TAL"/>
              <w:rPr>
                <w:sz w:val="16"/>
              </w:rPr>
            </w:pPr>
            <w:r w:rsidRPr="000F2E43">
              <w:rPr>
                <w:sz w:val="16"/>
              </w:rPr>
              <w:t>706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A83E3"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2796E"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91BE6" w14:textId="77777777" w:rsidR="009A2182" w:rsidRPr="000F2E43" w:rsidRDefault="009A2182" w:rsidP="00B25224">
            <w:pPr>
              <w:pStyle w:val="TAL"/>
              <w:rPr>
                <w:sz w:val="16"/>
              </w:rPr>
            </w:pPr>
            <w:r w:rsidRPr="000F2E43">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FFD1A" w14:textId="77777777" w:rsidR="009A2182" w:rsidRPr="000F2E43" w:rsidRDefault="009A2182" w:rsidP="00B25224">
            <w:pPr>
              <w:pStyle w:val="TAL"/>
              <w:rPr>
                <w:sz w:val="16"/>
              </w:rPr>
            </w:pPr>
            <w:r w:rsidRPr="000F2E43">
              <w:rPr>
                <w:sz w:val="16"/>
              </w:rPr>
              <w:t>NG_RTC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DB148" w14:textId="77777777" w:rsidR="009A2182" w:rsidRPr="000F2E43" w:rsidRDefault="009A2182" w:rsidP="00B25224">
            <w:pPr>
              <w:pStyle w:val="TAL"/>
              <w:rPr>
                <w:sz w:val="16"/>
              </w:rPr>
            </w:pPr>
            <w:r w:rsidRPr="000F2E43">
              <w:rPr>
                <w:sz w:val="16"/>
              </w:rPr>
              <w:t>agreed</w:t>
            </w:r>
          </w:p>
        </w:tc>
      </w:tr>
      <w:tr w:rsidR="009A2182" w:rsidRPr="000F2E43" w14:paraId="05225735"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4543611" w14:textId="77777777" w:rsidR="009A2182" w:rsidRPr="000F2E43" w:rsidRDefault="009A2182" w:rsidP="00B25224">
            <w:pPr>
              <w:pStyle w:val="TAL"/>
              <w:rPr>
                <w:sz w:val="16"/>
              </w:rPr>
            </w:pPr>
            <w:r w:rsidRPr="000F2E43">
              <w:rPr>
                <w:sz w:val="16"/>
              </w:rPr>
              <w:t>C3-246325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B255C" w14:textId="77777777" w:rsidR="009A2182" w:rsidRPr="000F2E43" w:rsidRDefault="009A2182" w:rsidP="00B25224">
            <w:pPr>
              <w:pStyle w:val="TAL"/>
              <w:rPr>
                <w:sz w:val="16"/>
              </w:rPr>
            </w:pPr>
            <w:r w:rsidRPr="000F2E43">
              <w:rPr>
                <w:sz w:val="16"/>
              </w:rPr>
              <w:t>Correction on QoS hint support for data channel media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5111E" w14:textId="77777777" w:rsidR="009A2182" w:rsidRPr="000F2E43" w:rsidRDefault="009A2182" w:rsidP="00B25224">
            <w:pPr>
              <w:pStyle w:val="TAL"/>
              <w:rPr>
                <w:sz w:val="16"/>
              </w:rPr>
            </w:pPr>
            <w:r w:rsidRPr="000F2E43">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E6571" w14:textId="77777777" w:rsidR="009A2182" w:rsidRPr="000F2E43" w:rsidRDefault="009A2182" w:rsidP="00B25224">
            <w:pPr>
              <w:pStyle w:val="TAL"/>
              <w:rPr>
                <w:sz w:val="16"/>
              </w:rPr>
            </w:pPr>
            <w:r w:rsidRPr="000F2E43">
              <w:rPr>
                <w:sz w:val="16"/>
              </w:rPr>
              <w:t>29.214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68D12" w14:textId="77777777" w:rsidR="009A2182" w:rsidRPr="000F2E43" w:rsidRDefault="009A2182" w:rsidP="00B25224">
            <w:pPr>
              <w:pStyle w:val="TAL"/>
              <w:rPr>
                <w:sz w:val="16"/>
              </w:rPr>
            </w:pPr>
            <w:r w:rsidRPr="000F2E43">
              <w:rPr>
                <w:sz w:val="16"/>
              </w:rPr>
              <w:t>1695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ED064"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D78E6"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3F0F7"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FEC4C" w14:textId="77777777" w:rsidR="009A2182" w:rsidRPr="000F2E43" w:rsidRDefault="009A2182" w:rsidP="00B25224">
            <w:pPr>
              <w:pStyle w:val="TAL"/>
              <w:rPr>
                <w:sz w:val="16"/>
              </w:rPr>
            </w:pPr>
            <w:r w:rsidRPr="000F2E43">
              <w:rPr>
                <w:sz w:val="16"/>
              </w:rPr>
              <w:t>NG_RTC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92523" w14:textId="77777777" w:rsidR="009A2182" w:rsidRPr="000F2E43" w:rsidRDefault="009A2182" w:rsidP="00B25224">
            <w:pPr>
              <w:pStyle w:val="TAL"/>
              <w:rPr>
                <w:sz w:val="16"/>
              </w:rPr>
            </w:pPr>
            <w:r w:rsidRPr="000F2E43">
              <w:rPr>
                <w:sz w:val="16"/>
              </w:rPr>
              <w:t>agreed</w:t>
            </w:r>
          </w:p>
        </w:tc>
      </w:tr>
      <w:tr w:rsidR="009A2182" w:rsidRPr="000F2E43" w14:paraId="1ED4C10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178352B" w14:textId="77777777" w:rsidR="009A2182" w:rsidRPr="000F2E43" w:rsidRDefault="009A2182" w:rsidP="00B25224">
            <w:pPr>
              <w:pStyle w:val="TAL"/>
              <w:rPr>
                <w:sz w:val="16"/>
              </w:rPr>
            </w:pPr>
            <w:r w:rsidRPr="000F2E43">
              <w:rPr>
                <w:sz w:val="16"/>
              </w:rPr>
              <w:t>C3-246329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C6CD7" w14:textId="77777777" w:rsidR="009A2182" w:rsidRPr="000F2E43" w:rsidRDefault="009A2182" w:rsidP="00B25224">
            <w:pPr>
              <w:pStyle w:val="TAL"/>
              <w:rPr>
                <w:sz w:val="16"/>
              </w:rPr>
            </w:pPr>
            <w:r w:rsidRPr="000F2E43">
              <w:rPr>
                <w:sz w:val="16"/>
              </w:rPr>
              <w:t>Parameter provisioning for 5G VN group's UP Security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8531D"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965AA"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DF456" w14:textId="77777777" w:rsidR="009A2182" w:rsidRPr="000F2E43" w:rsidRDefault="009A2182" w:rsidP="00B25224">
            <w:pPr>
              <w:pStyle w:val="TAL"/>
              <w:rPr>
                <w:sz w:val="16"/>
              </w:rPr>
            </w:pPr>
            <w:r w:rsidRPr="000F2E43">
              <w:rPr>
                <w:sz w:val="16"/>
              </w:rPr>
              <w:t>1462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36F51"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25BCD"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8BE75"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F796E" w14:textId="77777777" w:rsidR="009A2182" w:rsidRPr="000F2E43" w:rsidRDefault="009A2182" w:rsidP="00B25224">
            <w:pPr>
              <w:pStyle w:val="TAL"/>
              <w:rPr>
                <w:sz w:val="16"/>
              </w:rPr>
            </w:pPr>
            <w:r w:rsidRPr="000F2E43">
              <w:rPr>
                <w:sz w:val="16"/>
              </w:rPr>
              <w:t>TEI19_IP_SP_EXP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22C28" w14:textId="77777777" w:rsidR="009A2182" w:rsidRPr="000F2E43" w:rsidRDefault="009A2182" w:rsidP="00B25224">
            <w:pPr>
              <w:pStyle w:val="TAL"/>
              <w:rPr>
                <w:sz w:val="16"/>
              </w:rPr>
            </w:pPr>
            <w:r w:rsidRPr="000F2E43">
              <w:rPr>
                <w:sz w:val="16"/>
              </w:rPr>
              <w:t>revised</w:t>
            </w:r>
          </w:p>
        </w:tc>
      </w:tr>
      <w:tr w:rsidR="009A2182" w:rsidRPr="000F2E43" w14:paraId="5F7C2E3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2FE738C" w14:textId="77777777" w:rsidR="009A2182" w:rsidRPr="000F2E43" w:rsidRDefault="009A2182" w:rsidP="00B25224">
            <w:pPr>
              <w:pStyle w:val="TAL"/>
              <w:rPr>
                <w:sz w:val="16"/>
              </w:rPr>
            </w:pPr>
            <w:r w:rsidRPr="000F2E43">
              <w:rPr>
                <w:sz w:val="16"/>
              </w:rPr>
              <w:t>C3-246330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3B6AC" w14:textId="77777777" w:rsidR="009A2182" w:rsidRPr="000F2E43" w:rsidRDefault="009A2182" w:rsidP="00B25224">
            <w:pPr>
              <w:pStyle w:val="TAL"/>
              <w:rPr>
                <w:sz w:val="16"/>
              </w:rPr>
            </w:pPr>
            <w:r w:rsidRPr="000F2E43">
              <w:rPr>
                <w:sz w:val="16"/>
              </w:rPr>
              <w:t>Support new PEI during change of SUPI-PEI association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3C524"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EDC0E" w14:textId="77777777" w:rsidR="009A2182" w:rsidRPr="000F2E43" w:rsidRDefault="009A2182" w:rsidP="00B25224">
            <w:pPr>
              <w:pStyle w:val="TAL"/>
              <w:rPr>
                <w:sz w:val="16"/>
              </w:rPr>
            </w:pPr>
            <w:r w:rsidRPr="000F2E43">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CE718" w14:textId="77777777" w:rsidR="009A2182" w:rsidRPr="000F2E43" w:rsidRDefault="009A2182" w:rsidP="00B25224">
            <w:pPr>
              <w:pStyle w:val="TAL"/>
              <w:rPr>
                <w:sz w:val="16"/>
              </w:rPr>
            </w:pPr>
            <w:r w:rsidRPr="000F2E43">
              <w:rPr>
                <w:sz w:val="16"/>
              </w:rPr>
              <w:t>895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A4DAD"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2A40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BE455"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35C69"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CDF38" w14:textId="77777777" w:rsidR="009A2182" w:rsidRPr="000F2E43" w:rsidRDefault="009A2182" w:rsidP="00B25224">
            <w:pPr>
              <w:pStyle w:val="TAL"/>
              <w:rPr>
                <w:sz w:val="16"/>
              </w:rPr>
            </w:pPr>
            <w:r w:rsidRPr="000F2E43">
              <w:rPr>
                <w:sz w:val="16"/>
              </w:rPr>
              <w:t>revised</w:t>
            </w:r>
          </w:p>
        </w:tc>
      </w:tr>
      <w:tr w:rsidR="009A2182" w:rsidRPr="000F2E43" w14:paraId="7D12AF2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A063A77" w14:textId="77777777" w:rsidR="009A2182" w:rsidRPr="000F2E43" w:rsidRDefault="009A2182" w:rsidP="00B25224">
            <w:pPr>
              <w:pStyle w:val="TAL"/>
              <w:rPr>
                <w:sz w:val="16"/>
              </w:rPr>
            </w:pPr>
            <w:r w:rsidRPr="000F2E43">
              <w:rPr>
                <w:sz w:val="16"/>
              </w:rPr>
              <w:t>C3-246331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DC771" w14:textId="77777777" w:rsidR="009A2182" w:rsidRPr="000F2E43" w:rsidRDefault="009A2182" w:rsidP="00B25224">
            <w:pPr>
              <w:pStyle w:val="TAL"/>
              <w:rPr>
                <w:sz w:val="16"/>
              </w:rPr>
            </w:pPr>
            <w:r w:rsidRPr="000F2E43">
              <w:rPr>
                <w:sz w:val="16"/>
              </w:rPr>
              <w:t>Support new PEI during change of SUPI-PEI association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8F637"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A96B7"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4B256" w14:textId="77777777" w:rsidR="009A2182" w:rsidRPr="000F2E43" w:rsidRDefault="009A2182" w:rsidP="00B25224">
            <w:pPr>
              <w:pStyle w:val="TAL"/>
              <w:rPr>
                <w:sz w:val="16"/>
              </w:rPr>
            </w:pPr>
            <w:r w:rsidRPr="000F2E43">
              <w:rPr>
                <w:sz w:val="16"/>
              </w:rPr>
              <w:t>1463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A6E80"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DF57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FF08A"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BAB15"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3360" w14:textId="77777777" w:rsidR="009A2182" w:rsidRPr="000F2E43" w:rsidRDefault="009A2182" w:rsidP="00B25224">
            <w:pPr>
              <w:pStyle w:val="TAL"/>
              <w:rPr>
                <w:sz w:val="16"/>
              </w:rPr>
            </w:pPr>
            <w:r w:rsidRPr="000F2E43">
              <w:rPr>
                <w:sz w:val="16"/>
              </w:rPr>
              <w:t>revised</w:t>
            </w:r>
          </w:p>
        </w:tc>
      </w:tr>
      <w:tr w:rsidR="009A2182" w:rsidRPr="000F2E43" w14:paraId="0254EA3D"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0D77896" w14:textId="77777777" w:rsidR="009A2182" w:rsidRPr="000F2E43" w:rsidRDefault="009A2182" w:rsidP="00B25224">
            <w:pPr>
              <w:pStyle w:val="TAL"/>
              <w:rPr>
                <w:sz w:val="16"/>
              </w:rPr>
            </w:pPr>
            <w:r w:rsidRPr="000F2E43">
              <w:rPr>
                <w:sz w:val="16"/>
              </w:rPr>
              <w:t>C3-246332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9FC83" w14:textId="77777777" w:rsidR="009A2182" w:rsidRPr="000F2E43" w:rsidRDefault="009A2182" w:rsidP="00B25224">
            <w:pPr>
              <w:pStyle w:val="TAL"/>
              <w:rPr>
                <w:sz w:val="16"/>
              </w:rPr>
            </w:pPr>
            <w:r w:rsidRPr="000F2E43">
              <w:rPr>
                <w:sz w:val="16"/>
              </w:rPr>
              <w:t>Corrections to the definition of some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92E9E"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E3526" w14:textId="77777777" w:rsidR="009A2182" w:rsidRPr="000F2E43" w:rsidRDefault="009A2182" w:rsidP="00B25224">
            <w:pPr>
              <w:pStyle w:val="TAL"/>
              <w:rPr>
                <w:sz w:val="16"/>
              </w:rPr>
            </w:pPr>
            <w:r w:rsidRPr="000F2E43">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9ACCC" w14:textId="77777777" w:rsidR="009A2182" w:rsidRPr="000F2E43" w:rsidRDefault="009A2182" w:rsidP="00B25224">
            <w:pPr>
              <w:pStyle w:val="TAL"/>
              <w:rPr>
                <w:sz w:val="16"/>
              </w:rPr>
            </w:pPr>
            <w:r w:rsidRPr="000F2E43">
              <w:rPr>
                <w:sz w:val="16"/>
              </w:rPr>
              <w:t>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6FE94"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13FF8"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FDC85"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BA278" w14:textId="77777777" w:rsidR="009A2182" w:rsidRPr="000F2E43" w:rsidRDefault="009A2182" w:rsidP="00B25224">
            <w:pPr>
              <w:pStyle w:val="TAL"/>
              <w:rPr>
                <w:sz w:val="16"/>
              </w:rPr>
            </w:pPr>
            <w:r w:rsidRPr="000F2E43">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4D2BA" w14:textId="77777777" w:rsidR="009A2182" w:rsidRPr="000F2E43" w:rsidRDefault="009A2182" w:rsidP="00B25224">
            <w:pPr>
              <w:pStyle w:val="TAL"/>
              <w:rPr>
                <w:sz w:val="16"/>
              </w:rPr>
            </w:pPr>
            <w:r w:rsidRPr="000F2E43">
              <w:rPr>
                <w:sz w:val="16"/>
              </w:rPr>
              <w:t>revised</w:t>
            </w:r>
          </w:p>
        </w:tc>
      </w:tr>
      <w:tr w:rsidR="009A2182" w:rsidRPr="000F2E43" w14:paraId="160955CD"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EAAD047" w14:textId="77777777" w:rsidR="009A2182" w:rsidRPr="000F2E43" w:rsidRDefault="009A2182" w:rsidP="00B25224">
            <w:pPr>
              <w:pStyle w:val="TAL"/>
              <w:rPr>
                <w:sz w:val="16"/>
              </w:rPr>
            </w:pPr>
            <w:r w:rsidRPr="000F2E43">
              <w:rPr>
                <w:sz w:val="16"/>
              </w:rPr>
              <w:t>C3-246333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4DB0D" w14:textId="77777777" w:rsidR="009A2182" w:rsidRPr="000F2E43" w:rsidRDefault="009A2182" w:rsidP="00B25224">
            <w:pPr>
              <w:pStyle w:val="TAL"/>
              <w:rPr>
                <w:sz w:val="16"/>
              </w:rPr>
            </w:pPr>
            <w:r w:rsidRPr="000F2E43">
              <w:rPr>
                <w:sz w:val="16"/>
              </w:rPr>
              <w:t xml:space="preserve">Support of handling of Payload Headers in </w:t>
            </w:r>
            <w:proofErr w:type="spellStart"/>
            <w:r w:rsidRPr="000F2E43">
              <w:rPr>
                <w:sz w:val="16"/>
              </w:rPr>
              <w:t>TrafficInfluence</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45AD5"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D6E3A"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A8088" w14:textId="77777777" w:rsidR="009A2182" w:rsidRPr="000F2E43" w:rsidRDefault="009A2182" w:rsidP="00B25224">
            <w:pPr>
              <w:pStyle w:val="TAL"/>
              <w:rPr>
                <w:sz w:val="16"/>
              </w:rPr>
            </w:pPr>
            <w:r w:rsidRPr="000F2E43">
              <w:rPr>
                <w:sz w:val="16"/>
              </w:rPr>
              <w:t>1464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1DCF6"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6B770"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81716"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A60D6" w14:textId="77777777" w:rsidR="009A2182" w:rsidRPr="000F2E43" w:rsidRDefault="009A2182" w:rsidP="00B25224">
            <w:pPr>
              <w:pStyle w:val="TAL"/>
              <w:rPr>
                <w:sz w:val="16"/>
              </w:rPr>
            </w:pPr>
            <w:r w:rsidRPr="000F2E43">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1D447" w14:textId="77777777" w:rsidR="009A2182" w:rsidRPr="000F2E43" w:rsidRDefault="009A2182" w:rsidP="00B25224">
            <w:pPr>
              <w:pStyle w:val="TAL"/>
              <w:rPr>
                <w:sz w:val="16"/>
              </w:rPr>
            </w:pPr>
            <w:r w:rsidRPr="000F2E43">
              <w:rPr>
                <w:sz w:val="16"/>
              </w:rPr>
              <w:t>revised</w:t>
            </w:r>
          </w:p>
        </w:tc>
      </w:tr>
      <w:tr w:rsidR="009A2182" w:rsidRPr="000F2E43" w14:paraId="7EC9AE6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F2D612D" w14:textId="77777777" w:rsidR="009A2182" w:rsidRPr="000F2E43" w:rsidRDefault="009A2182" w:rsidP="00B25224">
            <w:pPr>
              <w:pStyle w:val="TAL"/>
              <w:rPr>
                <w:sz w:val="16"/>
              </w:rPr>
            </w:pPr>
            <w:r w:rsidRPr="000F2E43">
              <w:rPr>
                <w:sz w:val="16"/>
              </w:rPr>
              <w:t>C3-246334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5F509" w14:textId="77777777" w:rsidR="009A2182" w:rsidRPr="000F2E43" w:rsidRDefault="009A2182" w:rsidP="00B25224">
            <w:pPr>
              <w:pStyle w:val="TAL"/>
              <w:rPr>
                <w:sz w:val="16"/>
              </w:rPr>
            </w:pPr>
            <w:r w:rsidRPr="000F2E43">
              <w:rPr>
                <w:sz w:val="16"/>
              </w:rPr>
              <w:t xml:space="preserve">Support of handling of Payload Headers in </w:t>
            </w:r>
            <w:proofErr w:type="spellStart"/>
            <w:r w:rsidRPr="000F2E43">
              <w:rPr>
                <w:sz w:val="16"/>
              </w:rPr>
              <w:t>Npcf_PolicyAuthorization</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60D26"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32B19"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90BB8" w14:textId="77777777" w:rsidR="009A2182" w:rsidRPr="000F2E43" w:rsidRDefault="009A2182" w:rsidP="00B25224">
            <w:pPr>
              <w:pStyle w:val="TAL"/>
              <w:rPr>
                <w:sz w:val="16"/>
              </w:rPr>
            </w:pPr>
            <w:r w:rsidRPr="000F2E43">
              <w:rPr>
                <w:sz w:val="16"/>
              </w:rPr>
              <w:t>707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336B6"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B12E"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817C3"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47CD1" w14:textId="77777777" w:rsidR="009A2182" w:rsidRPr="000F2E43" w:rsidRDefault="009A2182" w:rsidP="00B25224">
            <w:pPr>
              <w:pStyle w:val="TAL"/>
              <w:rPr>
                <w:sz w:val="16"/>
              </w:rPr>
            </w:pPr>
            <w:r w:rsidRPr="000F2E43">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523C3" w14:textId="77777777" w:rsidR="009A2182" w:rsidRPr="000F2E43" w:rsidRDefault="009A2182" w:rsidP="00B25224">
            <w:pPr>
              <w:pStyle w:val="TAL"/>
              <w:rPr>
                <w:sz w:val="16"/>
              </w:rPr>
            </w:pPr>
            <w:r w:rsidRPr="000F2E43">
              <w:rPr>
                <w:sz w:val="16"/>
              </w:rPr>
              <w:t>revised</w:t>
            </w:r>
          </w:p>
        </w:tc>
      </w:tr>
      <w:tr w:rsidR="009A2182" w:rsidRPr="000F2E43" w14:paraId="11D0168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A3498F6" w14:textId="77777777" w:rsidR="009A2182" w:rsidRPr="000F2E43" w:rsidRDefault="009A2182" w:rsidP="00B25224">
            <w:pPr>
              <w:pStyle w:val="TAL"/>
              <w:rPr>
                <w:sz w:val="16"/>
              </w:rPr>
            </w:pPr>
            <w:r w:rsidRPr="000F2E43">
              <w:rPr>
                <w:sz w:val="16"/>
              </w:rPr>
              <w:t>C3-246335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CCC70" w14:textId="77777777" w:rsidR="009A2182" w:rsidRPr="000F2E43" w:rsidRDefault="009A2182" w:rsidP="00B25224">
            <w:pPr>
              <w:pStyle w:val="TAL"/>
              <w:rPr>
                <w:sz w:val="16"/>
              </w:rPr>
            </w:pPr>
            <w:r w:rsidRPr="000F2E43">
              <w:rPr>
                <w:sz w:val="16"/>
              </w:rPr>
              <w:t xml:space="preserve">Support of Handling of Payload Headers in the </w:t>
            </w:r>
            <w:proofErr w:type="spellStart"/>
            <w:r w:rsidRPr="000F2E43">
              <w:rPr>
                <w:sz w:val="16"/>
              </w:rPr>
              <w:t>Nudr_DataRepository</w:t>
            </w:r>
            <w:proofErr w:type="spellEnd"/>
            <w:r w:rsidRPr="000F2E43">
              <w:rPr>
                <w:sz w:val="16"/>
              </w:rPr>
              <w:t xml:space="preserve"> Service API for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BD1EF"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1915F" w14:textId="77777777" w:rsidR="009A2182" w:rsidRPr="000F2E43" w:rsidRDefault="009A2182" w:rsidP="00B25224">
            <w:pPr>
              <w:pStyle w:val="TAL"/>
              <w:rPr>
                <w:sz w:val="16"/>
              </w:rPr>
            </w:pPr>
            <w:r w:rsidRPr="000F2E43">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2B14B" w14:textId="77777777" w:rsidR="009A2182" w:rsidRPr="000F2E43" w:rsidRDefault="009A2182" w:rsidP="00B25224">
            <w:pPr>
              <w:pStyle w:val="TAL"/>
              <w:rPr>
                <w:sz w:val="16"/>
              </w:rPr>
            </w:pPr>
            <w:r w:rsidRPr="000F2E43">
              <w:rPr>
                <w:sz w:val="16"/>
              </w:rPr>
              <w:t>567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86489"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5B0E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FDB7D"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4413F" w14:textId="77777777" w:rsidR="009A2182" w:rsidRPr="000F2E43" w:rsidRDefault="009A2182" w:rsidP="00B25224">
            <w:pPr>
              <w:pStyle w:val="TAL"/>
              <w:rPr>
                <w:sz w:val="16"/>
              </w:rPr>
            </w:pPr>
            <w:r w:rsidRPr="000F2E43">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7EB05" w14:textId="77777777" w:rsidR="009A2182" w:rsidRPr="000F2E43" w:rsidRDefault="009A2182" w:rsidP="00B25224">
            <w:pPr>
              <w:pStyle w:val="TAL"/>
              <w:rPr>
                <w:sz w:val="16"/>
              </w:rPr>
            </w:pPr>
            <w:r w:rsidRPr="000F2E43">
              <w:rPr>
                <w:sz w:val="16"/>
              </w:rPr>
              <w:t>revised</w:t>
            </w:r>
          </w:p>
        </w:tc>
      </w:tr>
      <w:tr w:rsidR="009A2182" w:rsidRPr="000F2E43" w14:paraId="027F262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6FE0340" w14:textId="77777777" w:rsidR="009A2182" w:rsidRPr="000F2E43" w:rsidRDefault="009A2182" w:rsidP="00B25224">
            <w:pPr>
              <w:pStyle w:val="TAL"/>
              <w:rPr>
                <w:sz w:val="16"/>
              </w:rPr>
            </w:pPr>
            <w:r w:rsidRPr="000F2E43">
              <w:rPr>
                <w:sz w:val="16"/>
              </w:rPr>
              <w:t>C3-246336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F9AE6" w14:textId="77777777" w:rsidR="009A2182" w:rsidRPr="000F2E43" w:rsidRDefault="009A2182" w:rsidP="00B25224">
            <w:pPr>
              <w:pStyle w:val="TAL"/>
              <w:rPr>
                <w:sz w:val="16"/>
              </w:rPr>
            </w:pPr>
            <w:r w:rsidRPr="000F2E43">
              <w:rPr>
                <w:sz w:val="16"/>
              </w:rPr>
              <w:t xml:space="preserve">Support of Handling of Payload Headers in the </w:t>
            </w:r>
            <w:proofErr w:type="spellStart"/>
            <w:r w:rsidRPr="000F2E43">
              <w:rPr>
                <w:sz w:val="16"/>
              </w:rPr>
              <w:t>Nudr_DataRepository</w:t>
            </w:r>
            <w:proofErr w:type="spellEnd"/>
            <w:r w:rsidRPr="000F2E43">
              <w:rPr>
                <w:sz w:val="16"/>
              </w:rPr>
              <w:t xml:space="preserve"> Service API for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62BB7"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7F43B" w14:textId="77777777" w:rsidR="009A2182" w:rsidRPr="000F2E43" w:rsidRDefault="009A2182" w:rsidP="00B25224">
            <w:pPr>
              <w:pStyle w:val="TAL"/>
              <w:rPr>
                <w:sz w:val="16"/>
              </w:rPr>
            </w:pPr>
            <w:r w:rsidRPr="000F2E43">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152E1" w14:textId="77777777" w:rsidR="009A2182" w:rsidRPr="000F2E43" w:rsidRDefault="009A2182" w:rsidP="00B25224">
            <w:pPr>
              <w:pStyle w:val="TAL"/>
              <w:rPr>
                <w:sz w:val="16"/>
              </w:rPr>
            </w:pPr>
            <w:r w:rsidRPr="000F2E43">
              <w:rPr>
                <w:sz w:val="16"/>
              </w:rPr>
              <w:t>568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5343D"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1F256"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A9AF2"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F6F741" w14:textId="77777777" w:rsidR="009A2182" w:rsidRPr="000F2E43" w:rsidRDefault="009A2182" w:rsidP="00B25224">
            <w:pPr>
              <w:pStyle w:val="TAL"/>
              <w:rPr>
                <w:sz w:val="16"/>
              </w:rPr>
            </w:pPr>
            <w:r w:rsidRPr="000F2E43">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83B13" w14:textId="77777777" w:rsidR="009A2182" w:rsidRPr="000F2E43" w:rsidRDefault="009A2182" w:rsidP="00B25224">
            <w:pPr>
              <w:pStyle w:val="TAL"/>
              <w:rPr>
                <w:sz w:val="16"/>
              </w:rPr>
            </w:pPr>
            <w:r w:rsidRPr="000F2E43">
              <w:rPr>
                <w:sz w:val="16"/>
              </w:rPr>
              <w:t>revised</w:t>
            </w:r>
          </w:p>
        </w:tc>
      </w:tr>
      <w:tr w:rsidR="009A2182" w:rsidRPr="000F2E43" w14:paraId="37F9190D"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2E7E010" w14:textId="77777777" w:rsidR="009A2182" w:rsidRPr="000F2E43" w:rsidRDefault="009A2182" w:rsidP="00B25224">
            <w:pPr>
              <w:pStyle w:val="TAL"/>
              <w:rPr>
                <w:sz w:val="16"/>
              </w:rPr>
            </w:pPr>
            <w:r w:rsidRPr="000F2E43">
              <w:rPr>
                <w:sz w:val="16"/>
              </w:rPr>
              <w:t>C3-246337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BB89A" w14:textId="77777777" w:rsidR="009A2182" w:rsidRPr="000F2E43" w:rsidRDefault="009A2182" w:rsidP="00B25224">
            <w:pPr>
              <w:pStyle w:val="TAL"/>
              <w:rPr>
                <w:sz w:val="16"/>
              </w:rPr>
            </w:pPr>
            <w:r w:rsidRPr="000F2E43">
              <w:rPr>
                <w:sz w:val="16"/>
              </w:rPr>
              <w:t>Update Traffic Influence procedures to support of handling of Payload Headers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5E747"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66808" w14:textId="77777777" w:rsidR="009A2182" w:rsidRPr="000F2E43" w:rsidRDefault="009A2182" w:rsidP="00B25224">
            <w:pPr>
              <w:pStyle w:val="TAL"/>
              <w:rPr>
                <w:sz w:val="16"/>
              </w:rPr>
            </w:pPr>
            <w:r w:rsidRPr="000F2E43">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1E18F" w14:textId="77777777" w:rsidR="009A2182" w:rsidRPr="000F2E43" w:rsidRDefault="009A2182" w:rsidP="00B25224">
            <w:pPr>
              <w:pStyle w:val="TAL"/>
              <w:rPr>
                <w:sz w:val="16"/>
              </w:rPr>
            </w:pPr>
            <w:r w:rsidRPr="000F2E43">
              <w:rPr>
                <w:sz w:val="16"/>
              </w:rPr>
              <w:t>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6FEF1"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F552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22E00"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BB3BA" w14:textId="77777777" w:rsidR="009A2182" w:rsidRPr="000F2E43" w:rsidRDefault="009A2182" w:rsidP="00B25224">
            <w:pPr>
              <w:pStyle w:val="TAL"/>
              <w:rPr>
                <w:sz w:val="16"/>
              </w:rPr>
            </w:pPr>
            <w:r w:rsidRPr="000F2E43">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ADEFA" w14:textId="77777777" w:rsidR="009A2182" w:rsidRPr="000F2E43" w:rsidRDefault="009A2182" w:rsidP="00B25224">
            <w:pPr>
              <w:pStyle w:val="TAL"/>
              <w:rPr>
                <w:sz w:val="16"/>
              </w:rPr>
            </w:pPr>
            <w:r w:rsidRPr="000F2E43">
              <w:rPr>
                <w:sz w:val="16"/>
              </w:rPr>
              <w:t>agreed</w:t>
            </w:r>
          </w:p>
        </w:tc>
      </w:tr>
      <w:tr w:rsidR="009A2182" w:rsidRPr="000F2E43" w14:paraId="3914B25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A42E7DA" w14:textId="77777777" w:rsidR="009A2182" w:rsidRPr="000F2E43" w:rsidRDefault="009A2182" w:rsidP="00B25224">
            <w:pPr>
              <w:pStyle w:val="TAL"/>
              <w:rPr>
                <w:sz w:val="16"/>
              </w:rPr>
            </w:pPr>
            <w:r w:rsidRPr="000F2E43">
              <w:rPr>
                <w:sz w:val="16"/>
              </w:rPr>
              <w:t>C3-246338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5981F" w14:textId="77777777" w:rsidR="009A2182" w:rsidRPr="000F2E43" w:rsidRDefault="009A2182" w:rsidP="00B25224">
            <w:pPr>
              <w:pStyle w:val="TAL"/>
              <w:rPr>
                <w:sz w:val="16"/>
              </w:rPr>
            </w:pPr>
            <w:r w:rsidRPr="000F2E43">
              <w:rPr>
                <w:sz w:val="16"/>
              </w:rPr>
              <w:t xml:space="preserve">Support of Handling of Payload Headers in </w:t>
            </w:r>
            <w:proofErr w:type="spellStart"/>
            <w:r w:rsidRPr="000F2E43">
              <w:rPr>
                <w:sz w:val="16"/>
              </w:rPr>
              <w:t>Npcf_SMPolicyControl</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9B5C0"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E7471" w14:textId="77777777" w:rsidR="009A2182" w:rsidRPr="000F2E43" w:rsidRDefault="009A2182" w:rsidP="00B25224">
            <w:pPr>
              <w:pStyle w:val="TAL"/>
              <w:rPr>
                <w:sz w:val="16"/>
              </w:rPr>
            </w:pPr>
            <w:r w:rsidRPr="000F2E43">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61041" w14:textId="77777777" w:rsidR="009A2182" w:rsidRPr="000F2E43" w:rsidRDefault="009A2182" w:rsidP="00B25224">
            <w:pPr>
              <w:pStyle w:val="TAL"/>
              <w:rPr>
                <w:sz w:val="16"/>
              </w:rPr>
            </w:pPr>
            <w:r w:rsidRPr="000F2E43">
              <w:rPr>
                <w:sz w:val="16"/>
              </w:rPr>
              <w:t>1298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A7B74"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F1C6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29B94"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73AA8" w14:textId="77777777" w:rsidR="009A2182" w:rsidRPr="000F2E43" w:rsidRDefault="009A2182" w:rsidP="00B25224">
            <w:pPr>
              <w:pStyle w:val="TAL"/>
              <w:rPr>
                <w:sz w:val="16"/>
              </w:rPr>
            </w:pPr>
            <w:r w:rsidRPr="000F2E43">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21A37" w14:textId="77777777" w:rsidR="009A2182" w:rsidRPr="000F2E43" w:rsidRDefault="009A2182" w:rsidP="00B25224">
            <w:pPr>
              <w:pStyle w:val="TAL"/>
              <w:rPr>
                <w:sz w:val="16"/>
              </w:rPr>
            </w:pPr>
            <w:r w:rsidRPr="000F2E43">
              <w:rPr>
                <w:sz w:val="16"/>
              </w:rPr>
              <w:t>revised</w:t>
            </w:r>
          </w:p>
        </w:tc>
      </w:tr>
      <w:tr w:rsidR="009A2182" w:rsidRPr="000F2E43" w14:paraId="409C9D8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A0B28FE" w14:textId="77777777" w:rsidR="009A2182" w:rsidRPr="000F2E43" w:rsidRDefault="009A2182" w:rsidP="00B25224">
            <w:pPr>
              <w:pStyle w:val="TAL"/>
              <w:rPr>
                <w:sz w:val="16"/>
              </w:rPr>
            </w:pPr>
            <w:r w:rsidRPr="000F2E43">
              <w:rPr>
                <w:sz w:val="16"/>
              </w:rPr>
              <w:t>C3-246339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0939B" w14:textId="77777777" w:rsidR="009A2182" w:rsidRPr="000F2E43" w:rsidRDefault="009A2182" w:rsidP="00B25224">
            <w:pPr>
              <w:pStyle w:val="TAL"/>
              <w:rPr>
                <w:sz w:val="16"/>
              </w:rPr>
            </w:pPr>
            <w:r w:rsidRPr="000F2E43">
              <w:rPr>
                <w:sz w:val="16"/>
              </w:rPr>
              <w:t>Clarification regarding PDU Session Traffic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B7A65"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373C5"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D28CE" w14:textId="77777777" w:rsidR="009A2182" w:rsidRPr="000F2E43" w:rsidRDefault="009A2182" w:rsidP="00B25224">
            <w:pPr>
              <w:pStyle w:val="TAL"/>
              <w:rPr>
                <w:sz w:val="16"/>
              </w:rPr>
            </w:pPr>
            <w:r w:rsidRPr="000F2E43">
              <w:rPr>
                <w:sz w:val="16"/>
              </w:rPr>
              <w:t>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33150"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7B909"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24231"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24D49" w14:textId="77777777" w:rsidR="009A2182" w:rsidRPr="000F2E43" w:rsidRDefault="009A2182" w:rsidP="00B25224">
            <w:pPr>
              <w:pStyle w:val="TAL"/>
              <w:rPr>
                <w:sz w:val="16"/>
              </w:rPr>
            </w:pPr>
            <w:r w:rsidRPr="000F2E43">
              <w:rPr>
                <w:sz w:val="16"/>
              </w:rPr>
              <w:t xml:space="preserve">TEI19, </w:t>
            </w:r>
            <w:proofErr w:type="spellStart"/>
            <w:r w:rsidRPr="000F2E43">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BAA2E" w14:textId="77777777" w:rsidR="009A2182" w:rsidRPr="000F2E43" w:rsidRDefault="009A2182" w:rsidP="00B25224">
            <w:pPr>
              <w:pStyle w:val="TAL"/>
              <w:rPr>
                <w:sz w:val="16"/>
              </w:rPr>
            </w:pPr>
            <w:r w:rsidRPr="000F2E43">
              <w:rPr>
                <w:sz w:val="16"/>
              </w:rPr>
              <w:t>revised</w:t>
            </w:r>
          </w:p>
        </w:tc>
      </w:tr>
      <w:tr w:rsidR="009A2182" w:rsidRPr="000F2E43" w14:paraId="380E1B7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354E0FF" w14:textId="77777777" w:rsidR="009A2182" w:rsidRPr="000F2E43" w:rsidRDefault="009A2182" w:rsidP="00B25224">
            <w:pPr>
              <w:pStyle w:val="TAL"/>
              <w:rPr>
                <w:sz w:val="16"/>
              </w:rPr>
            </w:pPr>
            <w:r w:rsidRPr="000F2E43">
              <w:rPr>
                <w:sz w:val="16"/>
              </w:rPr>
              <w:t>C3-246340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86801" w14:textId="77777777" w:rsidR="009A2182" w:rsidRPr="000F2E43" w:rsidRDefault="009A2182" w:rsidP="00B25224">
            <w:pPr>
              <w:pStyle w:val="TAL"/>
              <w:rPr>
                <w:sz w:val="16"/>
              </w:rPr>
            </w:pPr>
            <w:r w:rsidRPr="000F2E43">
              <w:rPr>
                <w:sz w:val="16"/>
              </w:rPr>
              <w:t>VLAN Service layer addition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AF89B"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03117" w14:textId="77777777" w:rsidR="009A2182" w:rsidRPr="000F2E43" w:rsidRDefault="009A2182" w:rsidP="00B25224">
            <w:pPr>
              <w:pStyle w:val="TAL"/>
              <w:rPr>
                <w:sz w:val="16"/>
              </w:rPr>
            </w:pPr>
            <w:r w:rsidRPr="000F2E43">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836F1" w14:textId="77777777" w:rsidR="009A2182" w:rsidRPr="000F2E43" w:rsidRDefault="009A2182" w:rsidP="00B25224">
            <w:pPr>
              <w:pStyle w:val="TAL"/>
              <w:rPr>
                <w:sz w:val="16"/>
              </w:rPr>
            </w:pPr>
            <w:r w:rsidRPr="000F2E43">
              <w:rPr>
                <w:sz w:val="16"/>
              </w:rPr>
              <w:t>168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0917E"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A75B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32A13"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1FC03" w14:textId="77777777" w:rsidR="009A2182" w:rsidRPr="000F2E43" w:rsidRDefault="009A2182" w:rsidP="00B25224">
            <w:pPr>
              <w:pStyle w:val="TAL"/>
              <w:rPr>
                <w:sz w:val="16"/>
              </w:rPr>
            </w:pPr>
            <w:r w:rsidRPr="000F2E43">
              <w:rPr>
                <w:sz w:val="16"/>
              </w:rPr>
              <w:t>TEI19_VLANSUB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DC227" w14:textId="77777777" w:rsidR="009A2182" w:rsidRPr="000F2E43" w:rsidRDefault="009A2182" w:rsidP="00B25224">
            <w:pPr>
              <w:pStyle w:val="TAL"/>
              <w:rPr>
                <w:sz w:val="16"/>
              </w:rPr>
            </w:pPr>
            <w:r w:rsidRPr="000F2E43">
              <w:rPr>
                <w:sz w:val="16"/>
              </w:rPr>
              <w:t>merged</w:t>
            </w:r>
          </w:p>
        </w:tc>
      </w:tr>
      <w:tr w:rsidR="009A2182" w:rsidRPr="000F2E43" w14:paraId="49386F7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03FD6FC" w14:textId="77777777" w:rsidR="009A2182" w:rsidRPr="000F2E43" w:rsidRDefault="009A2182" w:rsidP="00B25224">
            <w:pPr>
              <w:pStyle w:val="TAL"/>
              <w:rPr>
                <w:sz w:val="16"/>
              </w:rPr>
            </w:pPr>
            <w:r w:rsidRPr="000F2E43">
              <w:rPr>
                <w:sz w:val="16"/>
              </w:rPr>
              <w:t>C3-246341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72A9B" w14:textId="77777777" w:rsidR="009A2182" w:rsidRPr="000F2E43" w:rsidRDefault="009A2182" w:rsidP="00B25224">
            <w:pPr>
              <w:pStyle w:val="TAL"/>
              <w:rPr>
                <w:sz w:val="16"/>
              </w:rPr>
            </w:pPr>
            <w:r w:rsidRPr="000F2E43">
              <w:rPr>
                <w:sz w:val="16"/>
              </w:rPr>
              <w:t>Updates to PFD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A6AD5"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11DDC" w14:textId="77777777" w:rsidR="009A2182" w:rsidRPr="000F2E43" w:rsidRDefault="009A2182" w:rsidP="00B25224">
            <w:pPr>
              <w:pStyle w:val="TAL"/>
              <w:rPr>
                <w:sz w:val="16"/>
              </w:rPr>
            </w:pPr>
            <w:r w:rsidRPr="000F2E43">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34868" w14:textId="77777777" w:rsidR="009A2182" w:rsidRPr="000F2E43" w:rsidRDefault="009A2182" w:rsidP="00B25224">
            <w:pPr>
              <w:pStyle w:val="TAL"/>
              <w:rPr>
                <w:sz w:val="16"/>
              </w:rPr>
            </w:pPr>
            <w:r w:rsidRPr="000F2E43">
              <w:rPr>
                <w:sz w:val="16"/>
              </w:rPr>
              <w:t>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D7C32" w14:textId="77777777" w:rsidR="009A2182" w:rsidRPr="000F2E43" w:rsidRDefault="009A2182" w:rsidP="00B25224">
            <w:pPr>
              <w:pStyle w:val="TAR"/>
              <w:rPr>
                <w:sz w:val="16"/>
              </w:rPr>
            </w:pPr>
            <w:r w:rsidRPr="000F2E43">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26FC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697BC"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7BF7F" w14:textId="77777777" w:rsidR="009A2182" w:rsidRPr="000F2E43" w:rsidRDefault="009A2182" w:rsidP="00B25224">
            <w:pPr>
              <w:pStyle w:val="TAL"/>
              <w:rPr>
                <w:sz w:val="16"/>
              </w:rPr>
            </w:pPr>
            <w:r w:rsidRPr="000F2E43">
              <w:rPr>
                <w:sz w:val="16"/>
              </w:rPr>
              <w:t>5GS_Ph1-CT, 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A2775" w14:textId="77777777" w:rsidR="009A2182" w:rsidRPr="000F2E43" w:rsidRDefault="009A2182" w:rsidP="00B25224">
            <w:pPr>
              <w:pStyle w:val="TAL"/>
              <w:rPr>
                <w:sz w:val="16"/>
              </w:rPr>
            </w:pPr>
            <w:r w:rsidRPr="000F2E43">
              <w:rPr>
                <w:sz w:val="16"/>
              </w:rPr>
              <w:t>revised</w:t>
            </w:r>
          </w:p>
        </w:tc>
      </w:tr>
      <w:tr w:rsidR="009A2182" w:rsidRPr="000F2E43" w14:paraId="44E8109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5184E3F" w14:textId="77777777" w:rsidR="009A2182" w:rsidRPr="000F2E43" w:rsidRDefault="009A2182" w:rsidP="00B25224">
            <w:pPr>
              <w:pStyle w:val="TAL"/>
              <w:rPr>
                <w:sz w:val="16"/>
              </w:rPr>
            </w:pPr>
            <w:r w:rsidRPr="000F2E43">
              <w:rPr>
                <w:sz w:val="16"/>
              </w:rPr>
              <w:t>C3-246342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E800E" w14:textId="77777777" w:rsidR="009A2182" w:rsidRPr="000F2E43" w:rsidRDefault="009A2182" w:rsidP="00B25224">
            <w:pPr>
              <w:pStyle w:val="TAL"/>
              <w:rPr>
                <w:sz w:val="16"/>
              </w:rPr>
            </w:pPr>
            <w:r w:rsidRPr="000F2E43">
              <w:rPr>
                <w:sz w:val="16"/>
              </w:rPr>
              <w:t>Procedure for Vertical Federated Learning when NWDAF is acting as VFL server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389A0" w14:textId="77777777" w:rsidR="009A2182" w:rsidRPr="000F2E43" w:rsidRDefault="009A2182" w:rsidP="00B25224">
            <w:pPr>
              <w:pStyle w:val="TAL"/>
              <w:rPr>
                <w:sz w:val="16"/>
              </w:rPr>
            </w:pPr>
            <w:r w:rsidRPr="000F2E43">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3B895"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D16E7" w14:textId="77777777" w:rsidR="009A2182" w:rsidRPr="000F2E43" w:rsidRDefault="009A2182" w:rsidP="00B25224">
            <w:pPr>
              <w:pStyle w:val="TAL"/>
              <w:rPr>
                <w:sz w:val="16"/>
              </w:rPr>
            </w:pPr>
            <w:r w:rsidRPr="000F2E43">
              <w:rPr>
                <w:sz w:val="16"/>
              </w:rPr>
              <w:t>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46F89"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7CFE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EE759"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DF76E"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A1659" w14:textId="77777777" w:rsidR="009A2182" w:rsidRPr="000F2E43" w:rsidRDefault="009A2182" w:rsidP="00B25224">
            <w:pPr>
              <w:pStyle w:val="TAL"/>
              <w:rPr>
                <w:sz w:val="16"/>
              </w:rPr>
            </w:pPr>
            <w:r w:rsidRPr="000F2E43">
              <w:rPr>
                <w:sz w:val="16"/>
              </w:rPr>
              <w:t>revised</w:t>
            </w:r>
          </w:p>
        </w:tc>
      </w:tr>
      <w:tr w:rsidR="009A2182" w:rsidRPr="000F2E43" w14:paraId="14B3690F"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5D0B2BE" w14:textId="77777777" w:rsidR="009A2182" w:rsidRPr="000F2E43" w:rsidRDefault="009A2182" w:rsidP="00B25224">
            <w:pPr>
              <w:pStyle w:val="TAL"/>
              <w:rPr>
                <w:sz w:val="16"/>
              </w:rPr>
            </w:pPr>
            <w:r w:rsidRPr="000F2E43">
              <w:rPr>
                <w:sz w:val="16"/>
              </w:rPr>
              <w:t>C3-246343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5E69D" w14:textId="77777777" w:rsidR="009A2182" w:rsidRPr="000F2E43" w:rsidRDefault="009A2182" w:rsidP="00B25224">
            <w:pPr>
              <w:pStyle w:val="TAL"/>
              <w:rPr>
                <w:sz w:val="16"/>
              </w:rPr>
            </w:pPr>
            <w:r w:rsidRPr="000F2E43">
              <w:rPr>
                <w:sz w:val="16"/>
              </w:rPr>
              <w:t xml:space="preserve">Updates to </w:t>
            </w:r>
            <w:proofErr w:type="spellStart"/>
            <w:r w:rsidRPr="000F2E43">
              <w:rPr>
                <w:sz w:val="16"/>
              </w:rPr>
              <w:t>MonitoringEventReport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CC25F"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965DF" w14:textId="77777777" w:rsidR="009A2182" w:rsidRPr="000F2E43" w:rsidRDefault="009A2182" w:rsidP="00B25224">
            <w:pPr>
              <w:pStyle w:val="TAL"/>
              <w:rPr>
                <w:sz w:val="16"/>
              </w:rPr>
            </w:pPr>
            <w:r w:rsidRPr="000F2E43">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5DEB4" w14:textId="77777777" w:rsidR="009A2182" w:rsidRPr="000F2E43" w:rsidRDefault="009A2182" w:rsidP="00B25224">
            <w:pPr>
              <w:pStyle w:val="TAL"/>
              <w:rPr>
                <w:sz w:val="16"/>
              </w:rPr>
            </w:pPr>
            <w:r w:rsidRPr="000F2E43">
              <w:rPr>
                <w:sz w:val="16"/>
              </w:rPr>
              <w:t>896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D45D4"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CB6D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EA134"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B3EF4"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AE22A" w14:textId="77777777" w:rsidR="009A2182" w:rsidRPr="000F2E43" w:rsidRDefault="009A2182" w:rsidP="00B25224">
            <w:pPr>
              <w:pStyle w:val="TAL"/>
              <w:rPr>
                <w:sz w:val="16"/>
              </w:rPr>
            </w:pPr>
            <w:r w:rsidRPr="000F2E43">
              <w:rPr>
                <w:sz w:val="16"/>
              </w:rPr>
              <w:t>merged</w:t>
            </w:r>
          </w:p>
        </w:tc>
      </w:tr>
      <w:tr w:rsidR="009A2182" w:rsidRPr="000F2E43" w14:paraId="00C9BA8D"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1D22B68" w14:textId="77777777" w:rsidR="009A2182" w:rsidRPr="000F2E43" w:rsidRDefault="009A2182" w:rsidP="00B25224">
            <w:pPr>
              <w:pStyle w:val="TAL"/>
              <w:rPr>
                <w:sz w:val="16"/>
              </w:rPr>
            </w:pPr>
            <w:r w:rsidRPr="000F2E43">
              <w:rPr>
                <w:sz w:val="16"/>
              </w:rPr>
              <w:t>C3-246353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80F25" w14:textId="77777777" w:rsidR="009A2182" w:rsidRPr="000F2E43" w:rsidRDefault="009A2182" w:rsidP="00B25224">
            <w:pPr>
              <w:pStyle w:val="TAL"/>
              <w:rPr>
                <w:sz w:val="16"/>
              </w:rPr>
            </w:pPr>
            <w:r w:rsidRPr="000F2E43">
              <w:rPr>
                <w:sz w:val="16"/>
              </w:rPr>
              <w:t xml:space="preserve">Corrections to the description of the </w:t>
            </w:r>
            <w:proofErr w:type="spellStart"/>
            <w:r w:rsidRPr="000F2E43">
              <w:rPr>
                <w:sz w:val="16"/>
              </w:rPr>
              <w:t>packetFilterUsage</w:t>
            </w:r>
            <w:proofErr w:type="spellEnd"/>
            <w:r w:rsidRPr="000F2E43">
              <w:rPr>
                <w:sz w:val="16"/>
              </w:rPr>
              <w:t xml:space="preserve"> </w:t>
            </w:r>
            <w:proofErr w:type="spellStart"/>
            <w:r w:rsidRPr="000F2E43">
              <w:rPr>
                <w:sz w:val="16"/>
              </w:rPr>
              <w:t>boolean</w:t>
            </w:r>
            <w:proofErr w:type="spellEnd"/>
            <w:r w:rsidRPr="000F2E43">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9DA88"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14FF2" w14:textId="77777777" w:rsidR="009A2182" w:rsidRPr="000F2E43" w:rsidRDefault="009A2182" w:rsidP="00B25224">
            <w:pPr>
              <w:pStyle w:val="TAL"/>
              <w:rPr>
                <w:sz w:val="16"/>
              </w:rPr>
            </w:pPr>
            <w:r w:rsidRPr="000F2E43">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4EE20" w14:textId="77777777" w:rsidR="009A2182" w:rsidRPr="000F2E43" w:rsidRDefault="009A2182" w:rsidP="00B25224">
            <w:pPr>
              <w:pStyle w:val="TAL"/>
              <w:rPr>
                <w:sz w:val="16"/>
              </w:rPr>
            </w:pPr>
            <w:r w:rsidRPr="000F2E43">
              <w:rPr>
                <w:sz w:val="16"/>
              </w:rPr>
              <w:t>1286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01B2B"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EF66C"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050BF"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67C1D" w14:textId="77777777" w:rsidR="009A2182" w:rsidRPr="000F2E43" w:rsidRDefault="009A2182" w:rsidP="00B25224">
            <w:pPr>
              <w:pStyle w:val="TAL"/>
              <w:rPr>
                <w:sz w:val="16"/>
              </w:rPr>
            </w:pPr>
            <w:r w:rsidRPr="000F2E43">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43E60" w14:textId="77777777" w:rsidR="009A2182" w:rsidRPr="000F2E43" w:rsidRDefault="009A2182" w:rsidP="00B25224">
            <w:pPr>
              <w:pStyle w:val="TAL"/>
              <w:rPr>
                <w:sz w:val="16"/>
              </w:rPr>
            </w:pPr>
            <w:r w:rsidRPr="000F2E43">
              <w:rPr>
                <w:sz w:val="16"/>
              </w:rPr>
              <w:t>agreed</w:t>
            </w:r>
          </w:p>
        </w:tc>
      </w:tr>
      <w:tr w:rsidR="009A2182" w:rsidRPr="000F2E43" w14:paraId="5D251A1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606663F" w14:textId="77777777" w:rsidR="009A2182" w:rsidRPr="000F2E43" w:rsidRDefault="009A2182" w:rsidP="00B25224">
            <w:pPr>
              <w:pStyle w:val="TAL"/>
              <w:rPr>
                <w:sz w:val="16"/>
              </w:rPr>
            </w:pPr>
            <w:r w:rsidRPr="000F2E43">
              <w:rPr>
                <w:sz w:val="16"/>
              </w:rPr>
              <w:t>C3-246354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D737A" w14:textId="77777777" w:rsidR="009A2182" w:rsidRPr="000F2E43" w:rsidRDefault="009A2182" w:rsidP="00B25224">
            <w:pPr>
              <w:pStyle w:val="TAL"/>
              <w:rPr>
                <w:sz w:val="16"/>
              </w:rPr>
            </w:pPr>
            <w:r w:rsidRPr="000F2E43">
              <w:rPr>
                <w:sz w:val="16"/>
              </w:rPr>
              <w:t>Event notification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3E68A"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00017"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068E5" w14:textId="77777777" w:rsidR="009A2182" w:rsidRPr="000F2E43" w:rsidRDefault="009A2182" w:rsidP="00B25224">
            <w:pPr>
              <w:pStyle w:val="TAL"/>
              <w:rPr>
                <w:sz w:val="16"/>
              </w:rPr>
            </w:pPr>
            <w:r w:rsidRPr="000F2E43">
              <w:rPr>
                <w:sz w:val="16"/>
              </w:rPr>
              <w:t>697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4DA74"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D75F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49A04"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57840" w14:textId="77777777" w:rsidR="009A2182" w:rsidRPr="000F2E43" w:rsidRDefault="009A2182" w:rsidP="00B25224">
            <w:pPr>
              <w:pStyle w:val="TAL"/>
              <w:rPr>
                <w:sz w:val="16"/>
              </w:rPr>
            </w:pPr>
            <w:r w:rsidRPr="000F2E43">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2FF32" w14:textId="77777777" w:rsidR="009A2182" w:rsidRPr="000F2E43" w:rsidRDefault="009A2182" w:rsidP="00B25224">
            <w:pPr>
              <w:pStyle w:val="TAL"/>
              <w:rPr>
                <w:sz w:val="16"/>
              </w:rPr>
            </w:pPr>
            <w:r w:rsidRPr="000F2E43">
              <w:rPr>
                <w:sz w:val="16"/>
              </w:rPr>
              <w:t>agreed</w:t>
            </w:r>
          </w:p>
        </w:tc>
      </w:tr>
      <w:tr w:rsidR="009A2182" w:rsidRPr="000F2E43" w14:paraId="5CA4B02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367115D" w14:textId="77777777" w:rsidR="009A2182" w:rsidRPr="000F2E43" w:rsidRDefault="009A2182" w:rsidP="00B25224">
            <w:pPr>
              <w:pStyle w:val="TAL"/>
              <w:rPr>
                <w:sz w:val="16"/>
              </w:rPr>
            </w:pPr>
            <w:r w:rsidRPr="000F2E43">
              <w:rPr>
                <w:sz w:val="16"/>
              </w:rPr>
              <w:t>C3-246355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20649" w14:textId="77777777" w:rsidR="009A2182" w:rsidRPr="000F2E43" w:rsidRDefault="009A2182" w:rsidP="00B25224">
            <w:pPr>
              <w:pStyle w:val="TAL"/>
              <w:rPr>
                <w:sz w:val="16"/>
              </w:rPr>
            </w:pPr>
            <w:r w:rsidRPr="000F2E43">
              <w:rPr>
                <w:sz w:val="16"/>
              </w:rPr>
              <w:t xml:space="preserve">Primary access clarification for the </w:t>
            </w:r>
            <w:proofErr w:type="spellStart"/>
            <w:r w:rsidRPr="000F2E43">
              <w:rPr>
                <w:sz w:val="16"/>
              </w:rPr>
              <w:t>SteeringMode</w:t>
            </w:r>
            <w:proofErr w:type="spellEnd"/>
            <w:r w:rsidRPr="000F2E43">
              <w:rPr>
                <w:sz w:val="16"/>
              </w:rPr>
              <w:t xml:space="preserve"> of REDUNDANT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7EEC4"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FC3A6" w14:textId="77777777" w:rsidR="009A2182" w:rsidRPr="000F2E43" w:rsidRDefault="009A2182" w:rsidP="00B25224">
            <w:pPr>
              <w:pStyle w:val="TAL"/>
              <w:rPr>
                <w:sz w:val="16"/>
              </w:rPr>
            </w:pPr>
            <w:r w:rsidRPr="000F2E43">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1871A" w14:textId="77777777" w:rsidR="009A2182" w:rsidRPr="000F2E43" w:rsidRDefault="009A2182" w:rsidP="00B25224">
            <w:pPr>
              <w:pStyle w:val="TAL"/>
              <w:rPr>
                <w:sz w:val="16"/>
              </w:rPr>
            </w:pPr>
            <w:r w:rsidRPr="000F2E43">
              <w:rPr>
                <w:sz w:val="16"/>
              </w:rPr>
              <w:t>1288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8DB72"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6693"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6FE28"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0F577" w14:textId="77777777" w:rsidR="009A2182" w:rsidRPr="000F2E43" w:rsidRDefault="009A2182" w:rsidP="00B25224">
            <w:pPr>
              <w:pStyle w:val="TAL"/>
              <w:rPr>
                <w:sz w:val="16"/>
              </w:rPr>
            </w:pPr>
            <w:r w:rsidRPr="000F2E43">
              <w:rPr>
                <w:sz w:val="16"/>
              </w:rPr>
              <w:t>TEI19, ATSSS_Ph3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57ACB" w14:textId="77777777" w:rsidR="009A2182" w:rsidRPr="000F2E43" w:rsidRDefault="009A2182" w:rsidP="00B25224">
            <w:pPr>
              <w:pStyle w:val="TAL"/>
              <w:rPr>
                <w:sz w:val="16"/>
              </w:rPr>
            </w:pPr>
            <w:r w:rsidRPr="000F2E43">
              <w:rPr>
                <w:sz w:val="16"/>
              </w:rPr>
              <w:t>agreed</w:t>
            </w:r>
          </w:p>
        </w:tc>
      </w:tr>
      <w:tr w:rsidR="009A2182" w:rsidRPr="000F2E43" w14:paraId="44DD17E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50713C0" w14:textId="77777777" w:rsidR="009A2182" w:rsidRPr="000F2E43" w:rsidRDefault="009A2182" w:rsidP="00B25224">
            <w:pPr>
              <w:pStyle w:val="TAL"/>
              <w:rPr>
                <w:sz w:val="16"/>
              </w:rPr>
            </w:pPr>
            <w:r w:rsidRPr="000F2E43">
              <w:rPr>
                <w:sz w:val="16"/>
              </w:rPr>
              <w:t>C3-246356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D7414" w14:textId="77777777" w:rsidR="009A2182" w:rsidRPr="000F2E43" w:rsidRDefault="009A2182" w:rsidP="00B25224">
            <w:pPr>
              <w:pStyle w:val="TAL"/>
              <w:rPr>
                <w:sz w:val="16"/>
              </w:rPr>
            </w:pPr>
            <w:r w:rsidRPr="000F2E43">
              <w:rPr>
                <w:sz w:val="16"/>
              </w:rPr>
              <w:t>Missing redirect case in modification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B2079" w14:textId="77777777" w:rsidR="009A2182" w:rsidRPr="000F2E43" w:rsidRDefault="009A2182" w:rsidP="00B25224">
            <w:pPr>
              <w:pStyle w:val="TAL"/>
              <w:rPr>
                <w:sz w:val="16"/>
              </w:rPr>
            </w:pPr>
            <w:r w:rsidRPr="000F2E43">
              <w:rPr>
                <w:sz w:val="16"/>
              </w:rPr>
              <w:t>ZTE,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98984"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D5256" w14:textId="77777777" w:rsidR="009A2182" w:rsidRPr="000F2E43" w:rsidRDefault="009A2182" w:rsidP="00B25224">
            <w:pPr>
              <w:pStyle w:val="TAL"/>
              <w:rPr>
                <w:sz w:val="16"/>
              </w:rPr>
            </w:pPr>
            <w:r w:rsidRPr="000F2E43">
              <w:rPr>
                <w:sz w:val="16"/>
              </w:rPr>
              <w:t>970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C8EBA"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C351C"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E4E36"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B3BB2" w14:textId="77777777" w:rsidR="009A2182" w:rsidRPr="000F2E43" w:rsidRDefault="009A2182" w:rsidP="00B25224">
            <w:pPr>
              <w:pStyle w:val="TAL"/>
              <w:rPr>
                <w:sz w:val="16"/>
              </w:rPr>
            </w:pPr>
            <w:r w:rsidRPr="000F2E43">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DD97C" w14:textId="77777777" w:rsidR="009A2182" w:rsidRPr="000F2E43" w:rsidRDefault="009A2182" w:rsidP="00B25224">
            <w:pPr>
              <w:pStyle w:val="TAL"/>
              <w:rPr>
                <w:sz w:val="16"/>
              </w:rPr>
            </w:pPr>
            <w:r w:rsidRPr="000F2E43">
              <w:rPr>
                <w:sz w:val="16"/>
              </w:rPr>
              <w:t>agreed</w:t>
            </w:r>
          </w:p>
        </w:tc>
      </w:tr>
      <w:tr w:rsidR="009A2182" w:rsidRPr="000F2E43" w14:paraId="3CD48F7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0EAD90C" w14:textId="77777777" w:rsidR="009A2182" w:rsidRPr="000F2E43" w:rsidRDefault="009A2182" w:rsidP="00B25224">
            <w:pPr>
              <w:pStyle w:val="TAL"/>
              <w:rPr>
                <w:sz w:val="16"/>
              </w:rPr>
            </w:pPr>
            <w:r w:rsidRPr="000F2E43">
              <w:rPr>
                <w:sz w:val="16"/>
              </w:rPr>
              <w:t>C3-246357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5A348" w14:textId="77777777" w:rsidR="009A2182" w:rsidRPr="000F2E43" w:rsidRDefault="009A2182" w:rsidP="00B25224">
            <w:pPr>
              <w:pStyle w:val="TAL"/>
              <w:rPr>
                <w:sz w:val="16"/>
              </w:rPr>
            </w:pPr>
            <w:r w:rsidRPr="000F2E43">
              <w:rPr>
                <w:sz w:val="16"/>
              </w:rPr>
              <w:t>CAPIF – Correcting structured data types in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6002A" w14:textId="77777777" w:rsidR="009A2182" w:rsidRPr="000F2E43" w:rsidRDefault="009A2182" w:rsidP="00B25224">
            <w:pPr>
              <w:pStyle w:val="TAL"/>
              <w:rPr>
                <w:sz w:val="16"/>
              </w:rPr>
            </w:pPr>
            <w:r w:rsidRPr="000F2E43">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0FA3C" w14:textId="77777777" w:rsidR="009A2182" w:rsidRPr="000F2E43" w:rsidRDefault="009A2182" w:rsidP="00B25224">
            <w:pPr>
              <w:pStyle w:val="TAL"/>
              <w:rPr>
                <w:sz w:val="16"/>
              </w:rPr>
            </w:pPr>
            <w:r w:rsidRPr="000F2E43">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CCBBB" w14:textId="77777777" w:rsidR="009A2182" w:rsidRPr="000F2E43" w:rsidRDefault="009A2182" w:rsidP="00B25224">
            <w:pPr>
              <w:pStyle w:val="TAL"/>
              <w:rPr>
                <w:sz w:val="16"/>
              </w:rPr>
            </w:pPr>
            <w:r w:rsidRPr="000F2E43">
              <w:rPr>
                <w:sz w:val="16"/>
              </w:rPr>
              <w:t>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0890C"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6491C"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F700B"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A2AAB"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39F56" w14:textId="77777777" w:rsidR="009A2182" w:rsidRPr="000F2E43" w:rsidRDefault="009A2182" w:rsidP="00B25224">
            <w:pPr>
              <w:pStyle w:val="TAL"/>
              <w:rPr>
                <w:sz w:val="16"/>
              </w:rPr>
            </w:pPr>
            <w:r w:rsidRPr="000F2E43">
              <w:rPr>
                <w:sz w:val="16"/>
              </w:rPr>
              <w:t>agreed</w:t>
            </w:r>
          </w:p>
        </w:tc>
      </w:tr>
      <w:tr w:rsidR="009A2182" w:rsidRPr="000F2E43" w14:paraId="11B8F36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18FBCCA" w14:textId="77777777" w:rsidR="009A2182" w:rsidRPr="000F2E43" w:rsidRDefault="009A2182" w:rsidP="00B25224">
            <w:pPr>
              <w:pStyle w:val="TAL"/>
              <w:rPr>
                <w:sz w:val="16"/>
              </w:rPr>
            </w:pPr>
            <w:r w:rsidRPr="000F2E43">
              <w:rPr>
                <w:sz w:val="16"/>
              </w:rPr>
              <w:t>C3-246358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A69F3" w14:textId="77777777" w:rsidR="009A2182" w:rsidRPr="000F2E43" w:rsidRDefault="009A2182" w:rsidP="00B25224">
            <w:pPr>
              <w:pStyle w:val="TAL"/>
              <w:rPr>
                <w:sz w:val="16"/>
              </w:rPr>
            </w:pPr>
            <w:r w:rsidRPr="000F2E43">
              <w:rPr>
                <w:sz w:val="16"/>
              </w:rPr>
              <w:t>SEAL – Correcting structured data types in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F5D94" w14:textId="77777777" w:rsidR="009A2182" w:rsidRPr="000F2E43" w:rsidRDefault="009A2182" w:rsidP="00B25224">
            <w:pPr>
              <w:pStyle w:val="TAL"/>
              <w:rPr>
                <w:sz w:val="16"/>
              </w:rPr>
            </w:pPr>
            <w:r w:rsidRPr="000F2E43">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5C97D"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F8845" w14:textId="77777777" w:rsidR="009A2182" w:rsidRPr="000F2E43" w:rsidRDefault="009A2182" w:rsidP="00B25224">
            <w:pPr>
              <w:pStyle w:val="TAL"/>
              <w:rPr>
                <w:sz w:val="16"/>
              </w:rPr>
            </w:pPr>
            <w:r w:rsidRPr="000F2E43">
              <w:rPr>
                <w:sz w:val="16"/>
              </w:rPr>
              <w:t>344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B79F6"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2A35D"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20E30"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71465"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608B5" w14:textId="77777777" w:rsidR="009A2182" w:rsidRPr="000F2E43" w:rsidRDefault="009A2182" w:rsidP="00B25224">
            <w:pPr>
              <w:pStyle w:val="TAL"/>
              <w:rPr>
                <w:sz w:val="16"/>
              </w:rPr>
            </w:pPr>
            <w:r w:rsidRPr="000F2E43">
              <w:rPr>
                <w:sz w:val="16"/>
              </w:rPr>
              <w:t>agreed</w:t>
            </w:r>
          </w:p>
        </w:tc>
      </w:tr>
      <w:tr w:rsidR="009A2182" w:rsidRPr="000F2E43" w14:paraId="24FC589F"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F5F8E1C" w14:textId="77777777" w:rsidR="009A2182" w:rsidRPr="000F2E43" w:rsidRDefault="009A2182" w:rsidP="00B25224">
            <w:pPr>
              <w:pStyle w:val="TAL"/>
              <w:rPr>
                <w:sz w:val="16"/>
              </w:rPr>
            </w:pPr>
            <w:r w:rsidRPr="000F2E43">
              <w:rPr>
                <w:sz w:val="16"/>
              </w:rPr>
              <w:t>C3-246359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BCF7F" w14:textId="77777777" w:rsidR="009A2182" w:rsidRPr="000F2E43" w:rsidRDefault="009A2182" w:rsidP="00B25224">
            <w:pPr>
              <w:pStyle w:val="TAL"/>
              <w:rPr>
                <w:sz w:val="16"/>
              </w:rPr>
            </w:pPr>
            <w:r w:rsidRPr="000F2E43">
              <w:rPr>
                <w:sz w:val="16"/>
              </w:rPr>
              <w:t>EDGEAPP – Correcting structured data types in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3F068" w14:textId="77777777" w:rsidR="009A2182" w:rsidRPr="000F2E43" w:rsidRDefault="009A2182" w:rsidP="00B25224">
            <w:pPr>
              <w:pStyle w:val="TAL"/>
              <w:rPr>
                <w:sz w:val="16"/>
              </w:rPr>
            </w:pPr>
            <w:r w:rsidRPr="000F2E43">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ACB9A"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1BCAC" w14:textId="77777777" w:rsidR="009A2182" w:rsidRPr="000F2E43" w:rsidRDefault="009A2182" w:rsidP="00B25224">
            <w:pPr>
              <w:pStyle w:val="TAL"/>
              <w:rPr>
                <w:sz w:val="16"/>
              </w:rPr>
            </w:pPr>
            <w:r w:rsidRPr="000F2E43">
              <w:rPr>
                <w:sz w:val="16"/>
              </w:rPr>
              <w:t>241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D146"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C4C83"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00E84"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99805"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9EF40" w14:textId="77777777" w:rsidR="009A2182" w:rsidRPr="000F2E43" w:rsidRDefault="009A2182" w:rsidP="00B25224">
            <w:pPr>
              <w:pStyle w:val="TAL"/>
              <w:rPr>
                <w:sz w:val="16"/>
              </w:rPr>
            </w:pPr>
            <w:r w:rsidRPr="000F2E43">
              <w:rPr>
                <w:sz w:val="16"/>
              </w:rPr>
              <w:t>agreed</w:t>
            </w:r>
          </w:p>
        </w:tc>
      </w:tr>
      <w:tr w:rsidR="009A2182" w:rsidRPr="000F2E43" w14:paraId="4C3D5E6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FE09497" w14:textId="77777777" w:rsidR="009A2182" w:rsidRPr="000F2E43" w:rsidRDefault="009A2182" w:rsidP="00B25224">
            <w:pPr>
              <w:pStyle w:val="TAL"/>
              <w:rPr>
                <w:sz w:val="16"/>
              </w:rPr>
            </w:pPr>
            <w:r w:rsidRPr="000F2E43">
              <w:rPr>
                <w:sz w:val="16"/>
              </w:rPr>
              <w:t>C3-246360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153F9" w14:textId="77777777" w:rsidR="009A2182" w:rsidRPr="000F2E43" w:rsidRDefault="009A2182" w:rsidP="00B25224">
            <w:pPr>
              <w:pStyle w:val="TAL"/>
              <w:rPr>
                <w:sz w:val="16"/>
              </w:rPr>
            </w:pPr>
            <w:r w:rsidRPr="000F2E43">
              <w:rPr>
                <w:sz w:val="16"/>
              </w:rPr>
              <w:t>CAPIF – IANA registration for JWT claims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F5FAE" w14:textId="77777777" w:rsidR="009A2182" w:rsidRPr="000F2E43" w:rsidRDefault="009A2182" w:rsidP="00B25224">
            <w:pPr>
              <w:pStyle w:val="TAL"/>
              <w:rPr>
                <w:sz w:val="16"/>
              </w:rPr>
            </w:pPr>
            <w:r w:rsidRPr="000F2E43">
              <w:rPr>
                <w:sz w:val="16"/>
              </w:rPr>
              <w:t>Samsung,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68974" w14:textId="77777777" w:rsidR="009A2182" w:rsidRPr="000F2E43" w:rsidRDefault="009A2182" w:rsidP="00B25224">
            <w:pPr>
              <w:pStyle w:val="TAL"/>
              <w:rPr>
                <w:sz w:val="16"/>
              </w:rPr>
            </w:pPr>
            <w:r w:rsidRPr="000F2E43">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3E88D" w14:textId="77777777" w:rsidR="009A2182" w:rsidRPr="000F2E43" w:rsidRDefault="009A2182" w:rsidP="00B25224">
            <w:pPr>
              <w:pStyle w:val="TAL"/>
              <w:rPr>
                <w:sz w:val="16"/>
              </w:rPr>
            </w:pPr>
            <w:r w:rsidRPr="000F2E43">
              <w:rPr>
                <w:sz w:val="16"/>
              </w:rPr>
              <w:t>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D5904"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CC89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83666"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BD652"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9FDE1" w14:textId="77777777" w:rsidR="009A2182" w:rsidRPr="000F2E43" w:rsidRDefault="009A2182" w:rsidP="00B25224">
            <w:pPr>
              <w:pStyle w:val="TAL"/>
              <w:rPr>
                <w:sz w:val="16"/>
              </w:rPr>
            </w:pPr>
            <w:r w:rsidRPr="000F2E43">
              <w:rPr>
                <w:sz w:val="16"/>
              </w:rPr>
              <w:t>agreed</w:t>
            </w:r>
          </w:p>
        </w:tc>
      </w:tr>
      <w:tr w:rsidR="009A2182" w:rsidRPr="000F2E43" w14:paraId="055C97C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95B8210" w14:textId="77777777" w:rsidR="009A2182" w:rsidRPr="000F2E43" w:rsidRDefault="009A2182" w:rsidP="00B25224">
            <w:pPr>
              <w:pStyle w:val="TAL"/>
              <w:rPr>
                <w:sz w:val="16"/>
              </w:rPr>
            </w:pPr>
            <w:r w:rsidRPr="000F2E43">
              <w:rPr>
                <w:sz w:val="16"/>
              </w:rPr>
              <w:t>C3-246361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9882F" w14:textId="77777777" w:rsidR="009A2182" w:rsidRPr="000F2E43" w:rsidRDefault="009A2182" w:rsidP="00B25224">
            <w:pPr>
              <w:pStyle w:val="TAL"/>
              <w:rPr>
                <w:sz w:val="16"/>
              </w:rPr>
            </w:pPr>
            <w:r w:rsidRPr="000F2E43">
              <w:rPr>
                <w:sz w:val="16"/>
              </w:rPr>
              <w:t>Introduction of ADAE service in SEAL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A743F"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A9AC8"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0DB46" w14:textId="77777777" w:rsidR="009A2182" w:rsidRPr="000F2E43" w:rsidRDefault="009A2182" w:rsidP="00B25224">
            <w:pPr>
              <w:pStyle w:val="TAL"/>
              <w:rPr>
                <w:sz w:val="16"/>
              </w:rPr>
            </w:pPr>
            <w:r w:rsidRPr="000F2E43">
              <w:rPr>
                <w:sz w:val="16"/>
              </w:rPr>
              <w:t>347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8E67E"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F565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087BA"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3938E"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09623" w14:textId="77777777" w:rsidR="009A2182" w:rsidRPr="000F2E43" w:rsidRDefault="009A2182" w:rsidP="00B25224">
            <w:pPr>
              <w:pStyle w:val="TAL"/>
              <w:rPr>
                <w:sz w:val="16"/>
              </w:rPr>
            </w:pPr>
            <w:r w:rsidRPr="000F2E43">
              <w:rPr>
                <w:sz w:val="16"/>
              </w:rPr>
              <w:t>agreed</w:t>
            </w:r>
          </w:p>
        </w:tc>
      </w:tr>
      <w:tr w:rsidR="009A2182" w:rsidRPr="000F2E43" w14:paraId="6C3B14B0"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C369530" w14:textId="77777777" w:rsidR="009A2182" w:rsidRPr="000F2E43" w:rsidRDefault="009A2182" w:rsidP="00B25224">
            <w:pPr>
              <w:pStyle w:val="TAL"/>
              <w:rPr>
                <w:sz w:val="16"/>
              </w:rPr>
            </w:pPr>
            <w:r w:rsidRPr="000F2E43">
              <w:rPr>
                <w:sz w:val="16"/>
              </w:rPr>
              <w:t>C3-246362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6369D" w14:textId="77777777" w:rsidR="009A2182" w:rsidRPr="000F2E43" w:rsidRDefault="009A2182" w:rsidP="00B25224">
            <w:pPr>
              <w:pStyle w:val="TAL"/>
              <w:rPr>
                <w:sz w:val="16"/>
              </w:rPr>
            </w:pPr>
            <w:r w:rsidRPr="000F2E43">
              <w:rPr>
                <w:sz w:val="16"/>
              </w:rPr>
              <w:t>Corrections of 3GPP Forge Lint tool related issues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A1F9E"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BD089" w14:textId="77777777" w:rsidR="009A2182" w:rsidRPr="000F2E43" w:rsidRDefault="009A2182" w:rsidP="00B25224">
            <w:pPr>
              <w:pStyle w:val="TAL"/>
              <w:rPr>
                <w:sz w:val="16"/>
              </w:rPr>
            </w:pPr>
            <w:r w:rsidRPr="000F2E43">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BCCF8" w14:textId="77777777" w:rsidR="009A2182" w:rsidRPr="000F2E43" w:rsidRDefault="009A2182" w:rsidP="00B25224">
            <w:pPr>
              <w:pStyle w:val="TAL"/>
              <w:rPr>
                <w:sz w:val="16"/>
              </w:rPr>
            </w:pPr>
            <w:r w:rsidRPr="000F2E43">
              <w:rPr>
                <w:sz w:val="16"/>
              </w:rPr>
              <w:t>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31E95"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927D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9A07E"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EEF9F"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B6554" w14:textId="77777777" w:rsidR="009A2182" w:rsidRPr="000F2E43" w:rsidRDefault="009A2182" w:rsidP="00B25224">
            <w:pPr>
              <w:pStyle w:val="TAL"/>
              <w:rPr>
                <w:sz w:val="16"/>
              </w:rPr>
            </w:pPr>
            <w:r w:rsidRPr="000F2E43">
              <w:rPr>
                <w:sz w:val="16"/>
              </w:rPr>
              <w:t>agreed</w:t>
            </w:r>
          </w:p>
        </w:tc>
      </w:tr>
      <w:tr w:rsidR="009A2182" w:rsidRPr="000F2E43" w14:paraId="24E86BB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195A796" w14:textId="77777777" w:rsidR="009A2182" w:rsidRPr="000F2E43" w:rsidRDefault="009A2182" w:rsidP="00B25224">
            <w:pPr>
              <w:pStyle w:val="TAL"/>
              <w:rPr>
                <w:sz w:val="16"/>
              </w:rPr>
            </w:pPr>
            <w:r w:rsidRPr="000F2E43">
              <w:rPr>
                <w:sz w:val="16"/>
              </w:rPr>
              <w:t>C3-246363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B04E0" w14:textId="77777777" w:rsidR="009A2182" w:rsidRPr="000F2E43" w:rsidRDefault="009A2182" w:rsidP="00B25224">
            <w:pPr>
              <w:pStyle w:val="TAL"/>
              <w:rPr>
                <w:sz w:val="16"/>
              </w:rPr>
            </w:pPr>
            <w:r w:rsidRPr="000F2E43">
              <w:rPr>
                <w:sz w:val="16"/>
              </w:rPr>
              <w:t>Updates to the NBI TS Skeleton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6E7FB"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E6386" w14:textId="77777777" w:rsidR="009A2182" w:rsidRPr="000F2E43" w:rsidRDefault="009A2182" w:rsidP="00B25224">
            <w:pPr>
              <w:pStyle w:val="TAL"/>
              <w:rPr>
                <w:sz w:val="16"/>
              </w:rPr>
            </w:pPr>
            <w:r w:rsidRPr="000F2E43">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CCF43" w14:textId="77777777" w:rsidR="009A2182" w:rsidRPr="000F2E43" w:rsidRDefault="009A2182" w:rsidP="00B25224">
            <w:pPr>
              <w:pStyle w:val="TAL"/>
              <w:rPr>
                <w:sz w:val="16"/>
              </w:rPr>
            </w:pPr>
            <w:r w:rsidRPr="000F2E43">
              <w:rPr>
                <w:sz w:val="16"/>
              </w:rPr>
              <w:t>892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83765"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219D8"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672D8"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0C094"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8CE1F" w14:textId="77777777" w:rsidR="009A2182" w:rsidRPr="000F2E43" w:rsidRDefault="009A2182" w:rsidP="00B25224">
            <w:pPr>
              <w:pStyle w:val="TAL"/>
              <w:rPr>
                <w:sz w:val="16"/>
              </w:rPr>
            </w:pPr>
            <w:r w:rsidRPr="000F2E43">
              <w:rPr>
                <w:sz w:val="16"/>
              </w:rPr>
              <w:t>agreed</w:t>
            </w:r>
          </w:p>
        </w:tc>
      </w:tr>
      <w:tr w:rsidR="009A2182" w:rsidRPr="000F2E43" w14:paraId="15CCA19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379B124" w14:textId="77777777" w:rsidR="009A2182" w:rsidRPr="000F2E43" w:rsidRDefault="009A2182" w:rsidP="00B25224">
            <w:pPr>
              <w:pStyle w:val="TAL"/>
              <w:rPr>
                <w:sz w:val="16"/>
              </w:rPr>
            </w:pPr>
            <w:r w:rsidRPr="000F2E43">
              <w:rPr>
                <w:sz w:val="16"/>
              </w:rPr>
              <w:t>C3-246364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D5B23" w14:textId="77777777" w:rsidR="009A2182" w:rsidRPr="000F2E43" w:rsidRDefault="009A2182" w:rsidP="00B25224">
            <w:pPr>
              <w:pStyle w:val="TAL"/>
              <w:rPr>
                <w:sz w:val="16"/>
              </w:rPr>
            </w:pPr>
            <w:r w:rsidRPr="000F2E43">
              <w:rPr>
                <w:sz w:val="16"/>
              </w:rPr>
              <w:t>Corrections on the API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E3C3C"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9A0A4" w14:textId="77777777" w:rsidR="009A2182" w:rsidRPr="000F2E43" w:rsidRDefault="009A2182" w:rsidP="00B25224">
            <w:pPr>
              <w:pStyle w:val="TAL"/>
              <w:rPr>
                <w:sz w:val="16"/>
              </w:rPr>
            </w:pPr>
            <w:r w:rsidRPr="000F2E43">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47B10" w14:textId="77777777" w:rsidR="009A2182" w:rsidRPr="000F2E43" w:rsidRDefault="009A2182" w:rsidP="00B25224">
            <w:pPr>
              <w:pStyle w:val="TAL"/>
              <w:rPr>
                <w:sz w:val="16"/>
              </w:rPr>
            </w:pPr>
            <w:r w:rsidRPr="000F2E43">
              <w:rPr>
                <w:sz w:val="16"/>
              </w:rPr>
              <w:t>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1D33A"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13DAC"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7D502"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3B2A7"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96D24" w14:textId="77777777" w:rsidR="009A2182" w:rsidRPr="000F2E43" w:rsidRDefault="009A2182" w:rsidP="00B25224">
            <w:pPr>
              <w:pStyle w:val="TAL"/>
              <w:rPr>
                <w:sz w:val="16"/>
              </w:rPr>
            </w:pPr>
            <w:r w:rsidRPr="000F2E43">
              <w:rPr>
                <w:sz w:val="16"/>
              </w:rPr>
              <w:t>agreed</w:t>
            </w:r>
          </w:p>
        </w:tc>
      </w:tr>
      <w:tr w:rsidR="009A2182" w:rsidRPr="000F2E43" w14:paraId="46B0BEC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66021CD" w14:textId="77777777" w:rsidR="009A2182" w:rsidRPr="000F2E43" w:rsidRDefault="009A2182" w:rsidP="00B25224">
            <w:pPr>
              <w:pStyle w:val="TAL"/>
              <w:rPr>
                <w:sz w:val="16"/>
              </w:rPr>
            </w:pPr>
            <w:r w:rsidRPr="000F2E43">
              <w:rPr>
                <w:sz w:val="16"/>
              </w:rPr>
              <w:t>C3-246365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DB0A8" w14:textId="77777777" w:rsidR="009A2182" w:rsidRPr="000F2E43" w:rsidRDefault="009A2182" w:rsidP="00B25224">
            <w:pPr>
              <w:pStyle w:val="TAL"/>
              <w:rPr>
                <w:sz w:val="16"/>
              </w:rPr>
            </w:pPr>
            <w:r w:rsidRPr="000F2E43">
              <w:rPr>
                <w:sz w:val="16"/>
              </w:rPr>
              <w:t xml:space="preserve">Define the API definition clauses of the </w:t>
            </w:r>
            <w:proofErr w:type="spellStart"/>
            <w:r w:rsidRPr="000F2E43">
              <w:rPr>
                <w:sz w:val="16"/>
              </w:rPr>
              <w:t>UAE_NTZManagement</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EE82F" w14:textId="77777777" w:rsidR="009A2182" w:rsidRPr="000F2E43" w:rsidRDefault="009A2182" w:rsidP="00B25224">
            <w:pPr>
              <w:pStyle w:val="TAL"/>
              <w:rPr>
                <w:sz w:val="16"/>
              </w:rPr>
            </w:pPr>
            <w:r w:rsidRPr="000F2E43">
              <w:rPr>
                <w:sz w:val="16"/>
              </w:rPr>
              <w:t xml:space="preserve">Huawei, </w:t>
            </w:r>
            <w:proofErr w:type="spellStart"/>
            <w:r w:rsidRPr="000F2E43">
              <w:rPr>
                <w:sz w:val="16"/>
              </w:rPr>
              <w:t>InterDigital</w:t>
            </w:r>
            <w:proofErr w:type="spellEnd"/>
            <w:r w:rsidRPr="000F2E43">
              <w:rPr>
                <w:sz w:val="16"/>
              </w:rPr>
              <w:t>,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E3409" w14:textId="77777777" w:rsidR="009A2182" w:rsidRPr="000F2E43" w:rsidRDefault="009A2182" w:rsidP="00B25224">
            <w:pPr>
              <w:pStyle w:val="TAL"/>
              <w:rPr>
                <w:sz w:val="16"/>
              </w:rPr>
            </w:pPr>
            <w:r w:rsidRPr="000F2E43">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EF28B" w14:textId="77777777" w:rsidR="009A2182" w:rsidRPr="000F2E43" w:rsidRDefault="009A2182" w:rsidP="00B25224">
            <w:pPr>
              <w:pStyle w:val="TAL"/>
              <w:rPr>
                <w:sz w:val="16"/>
              </w:rPr>
            </w:pPr>
            <w:r w:rsidRPr="000F2E43">
              <w:rPr>
                <w:sz w:val="16"/>
              </w:rPr>
              <w:t>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B9DF5"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7833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1AC33"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7E47C" w14:textId="77777777" w:rsidR="009A2182" w:rsidRPr="000F2E43" w:rsidRDefault="009A2182" w:rsidP="00B25224">
            <w:pPr>
              <w:pStyle w:val="TAL"/>
              <w:rPr>
                <w:sz w:val="16"/>
              </w:rPr>
            </w:pPr>
            <w:r w:rsidRPr="000F2E43">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55F95" w14:textId="77777777" w:rsidR="009A2182" w:rsidRPr="000F2E43" w:rsidRDefault="009A2182" w:rsidP="00B25224">
            <w:pPr>
              <w:pStyle w:val="TAL"/>
              <w:rPr>
                <w:sz w:val="16"/>
              </w:rPr>
            </w:pPr>
            <w:r w:rsidRPr="000F2E43">
              <w:rPr>
                <w:sz w:val="16"/>
              </w:rPr>
              <w:t>agreed</w:t>
            </w:r>
          </w:p>
        </w:tc>
      </w:tr>
      <w:tr w:rsidR="009A2182" w:rsidRPr="000F2E43" w14:paraId="570AC780"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592D40C" w14:textId="77777777" w:rsidR="009A2182" w:rsidRPr="000F2E43" w:rsidRDefault="009A2182" w:rsidP="00B25224">
            <w:pPr>
              <w:pStyle w:val="TAL"/>
              <w:rPr>
                <w:sz w:val="16"/>
              </w:rPr>
            </w:pPr>
            <w:r w:rsidRPr="000F2E43">
              <w:rPr>
                <w:sz w:val="16"/>
              </w:rPr>
              <w:t>C3-246366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D9358" w14:textId="77777777" w:rsidR="009A2182" w:rsidRPr="000F2E43" w:rsidRDefault="009A2182" w:rsidP="00B25224">
            <w:pPr>
              <w:pStyle w:val="TAL"/>
              <w:rPr>
                <w:sz w:val="16"/>
              </w:rPr>
            </w:pPr>
            <w:r w:rsidRPr="000F2E43">
              <w:rPr>
                <w:sz w:val="16"/>
              </w:rPr>
              <w:t xml:space="preserve">Define the </w:t>
            </w:r>
            <w:proofErr w:type="spellStart"/>
            <w:r w:rsidRPr="000F2E43">
              <w:rPr>
                <w:sz w:val="16"/>
              </w:rPr>
              <w:t>OpenAPI</w:t>
            </w:r>
            <w:proofErr w:type="spellEnd"/>
            <w:r w:rsidRPr="000F2E43">
              <w:rPr>
                <w:sz w:val="16"/>
              </w:rPr>
              <w:t xml:space="preserve"> description of the </w:t>
            </w:r>
            <w:proofErr w:type="spellStart"/>
            <w:r w:rsidRPr="000F2E43">
              <w:rPr>
                <w:sz w:val="16"/>
              </w:rPr>
              <w:t>UAE_NTZManagement</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A7FA6" w14:textId="77777777" w:rsidR="009A2182" w:rsidRPr="000F2E43" w:rsidRDefault="009A2182" w:rsidP="00B25224">
            <w:pPr>
              <w:pStyle w:val="TAL"/>
              <w:rPr>
                <w:sz w:val="16"/>
              </w:rPr>
            </w:pPr>
            <w:r w:rsidRPr="000F2E43">
              <w:rPr>
                <w:sz w:val="16"/>
              </w:rPr>
              <w:t xml:space="preserve">Huawei, </w:t>
            </w:r>
            <w:proofErr w:type="spellStart"/>
            <w:r w:rsidRPr="000F2E43">
              <w:rPr>
                <w:sz w:val="16"/>
              </w:rPr>
              <w:t>InterDigital</w:t>
            </w:r>
            <w:proofErr w:type="spellEnd"/>
            <w:r w:rsidRPr="000F2E43">
              <w:rPr>
                <w:sz w:val="16"/>
              </w:rPr>
              <w:t>,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FAD58" w14:textId="77777777" w:rsidR="009A2182" w:rsidRPr="000F2E43" w:rsidRDefault="009A2182" w:rsidP="00B25224">
            <w:pPr>
              <w:pStyle w:val="TAL"/>
              <w:rPr>
                <w:sz w:val="16"/>
              </w:rPr>
            </w:pPr>
            <w:r w:rsidRPr="000F2E43">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9B89F" w14:textId="77777777" w:rsidR="009A2182" w:rsidRPr="000F2E43" w:rsidRDefault="009A2182" w:rsidP="00B25224">
            <w:pPr>
              <w:pStyle w:val="TAL"/>
              <w:rPr>
                <w:sz w:val="16"/>
              </w:rPr>
            </w:pPr>
            <w:r w:rsidRPr="000F2E43">
              <w:rPr>
                <w:sz w:val="16"/>
              </w:rPr>
              <w:t>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C99AE" w14:textId="77777777" w:rsidR="009A2182" w:rsidRPr="000F2E43" w:rsidRDefault="009A2182" w:rsidP="00B25224">
            <w:pPr>
              <w:pStyle w:val="TAR"/>
              <w:rPr>
                <w:sz w:val="16"/>
              </w:rPr>
            </w:pPr>
            <w:r w:rsidRPr="000F2E43">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093F5"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8FF7C"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E1DF3" w14:textId="77777777" w:rsidR="009A2182" w:rsidRPr="000F2E43" w:rsidRDefault="009A2182" w:rsidP="00B25224">
            <w:pPr>
              <w:pStyle w:val="TAL"/>
              <w:rPr>
                <w:sz w:val="16"/>
              </w:rPr>
            </w:pPr>
            <w:r w:rsidRPr="000F2E43">
              <w:rPr>
                <w:sz w:val="16"/>
              </w:rPr>
              <w:t>UASAPP_Ph3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FCE51" w14:textId="77777777" w:rsidR="009A2182" w:rsidRPr="000F2E43" w:rsidRDefault="009A2182" w:rsidP="00B25224">
            <w:pPr>
              <w:pStyle w:val="TAL"/>
              <w:rPr>
                <w:sz w:val="16"/>
              </w:rPr>
            </w:pPr>
            <w:r w:rsidRPr="000F2E43">
              <w:rPr>
                <w:sz w:val="16"/>
              </w:rPr>
              <w:t>agreed</w:t>
            </w:r>
          </w:p>
        </w:tc>
      </w:tr>
      <w:tr w:rsidR="009A2182" w:rsidRPr="000F2E43" w14:paraId="08FAB64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3945DAE" w14:textId="77777777" w:rsidR="009A2182" w:rsidRPr="000F2E43" w:rsidRDefault="009A2182" w:rsidP="00B25224">
            <w:pPr>
              <w:pStyle w:val="TAL"/>
              <w:rPr>
                <w:sz w:val="16"/>
              </w:rPr>
            </w:pPr>
            <w:r w:rsidRPr="000F2E43">
              <w:rPr>
                <w:sz w:val="16"/>
              </w:rPr>
              <w:t>C3-246367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AB06D" w14:textId="77777777" w:rsidR="009A2182" w:rsidRPr="000F2E43" w:rsidRDefault="009A2182" w:rsidP="00B25224">
            <w:pPr>
              <w:pStyle w:val="TAL"/>
              <w:rPr>
                <w:sz w:val="16"/>
              </w:rPr>
            </w:pPr>
            <w:proofErr w:type="spellStart"/>
            <w:r w:rsidRPr="000F2E43">
              <w:rPr>
                <w:sz w:val="16"/>
              </w:rPr>
              <w:t>SS_ADAE_collision_detection_analytics</w:t>
            </w:r>
            <w:proofErr w:type="spellEnd"/>
            <w:r w:rsidRPr="000F2E43">
              <w:rPr>
                <w:sz w:val="16"/>
              </w:rPr>
              <w:t xml:space="preserve">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F4C18"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7105B"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B5284" w14:textId="77777777" w:rsidR="009A2182" w:rsidRPr="000F2E43" w:rsidRDefault="009A2182" w:rsidP="00B25224">
            <w:pPr>
              <w:pStyle w:val="TAL"/>
              <w:rPr>
                <w:sz w:val="16"/>
              </w:rPr>
            </w:pPr>
            <w:r w:rsidRPr="000F2E43">
              <w:rPr>
                <w:sz w:val="16"/>
              </w:rPr>
              <w:t>333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97B87"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4C14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6EB4E"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DB926"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4A7EB" w14:textId="77777777" w:rsidR="009A2182" w:rsidRPr="000F2E43" w:rsidRDefault="009A2182" w:rsidP="00B25224">
            <w:pPr>
              <w:pStyle w:val="TAL"/>
              <w:rPr>
                <w:sz w:val="16"/>
              </w:rPr>
            </w:pPr>
            <w:r w:rsidRPr="000F2E43">
              <w:rPr>
                <w:sz w:val="16"/>
              </w:rPr>
              <w:t>agreed</w:t>
            </w:r>
          </w:p>
        </w:tc>
      </w:tr>
      <w:tr w:rsidR="009A2182" w:rsidRPr="000F2E43" w14:paraId="40287E1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5301F82" w14:textId="77777777" w:rsidR="009A2182" w:rsidRPr="000F2E43" w:rsidRDefault="009A2182" w:rsidP="00B25224">
            <w:pPr>
              <w:pStyle w:val="TAL"/>
              <w:rPr>
                <w:sz w:val="16"/>
              </w:rPr>
            </w:pPr>
            <w:r w:rsidRPr="000F2E43">
              <w:rPr>
                <w:sz w:val="16"/>
              </w:rPr>
              <w:t>C3-246368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583E8" w14:textId="77777777" w:rsidR="009A2182" w:rsidRPr="000F2E43" w:rsidRDefault="009A2182" w:rsidP="00B25224">
            <w:pPr>
              <w:pStyle w:val="TAL"/>
              <w:rPr>
                <w:sz w:val="16"/>
              </w:rPr>
            </w:pPr>
            <w:proofErr w:type="spellStart"/>
            <w:r w:rsidRPr="000F2E43">
              <w:rPr>
                <w:sz w:val="16"/>
              </w:rPr>
              <w:t>SS_ADAE_location-related_UE_group_analytics</w:t>
            </w:r>
            <w:proofErr w:type="spellEnd"/>
            <w:r w:rsidRPr="000F2E43">
              <w:rPr>
                <w:sz w:val="16"/>
              </w:rPr>
              <w:t xml:space="preserve"> API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258A4"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F3AB4"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C1543" w14:textId="77777777" w:rsidR="009A2182" w:rsidRPr="000F2E43" w:rsidRDefault="009A2182" w:rsidP="00B25224">
            <w:pPr>
              <w:pStyle w:val="TAL"/>
              <w:rPr>
                <w:sz w:val="16"/>
              </w:rPr>
            </w:pPr>
            <w:r w:rsidRPr="000F2E43">
              <w:rPr>
                <w:sz w:val="16"/>
              </w:rPr>
              <w:t>334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86736"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C3B1E"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49FBA"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07464"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E07A7" w14:textId="77777777" w:rsidR="009A2182" w:rsidRPr="000F2E43" w:rsidRDefault="009A2182" w:rsidP="00B25224">
            <w:pPr>
              <w:pStyle w:val="TAL"/>
              <w:rPr>
                <w:sz w:val="16"/>
              </w:rPr>
            </w:pPr>
            <w:r w:rsidRPr="000F2E43">
              <w:rPr>
                <w:sz w:val="16"/>
              </w:rPr>
              <w:t>agreed</w:t>
            </w:r>
          </w:p>
        </w:tc>
      </w:tr>
      <w:tr w:rsidR="009A2182" w:rsidRPr="000F2E43" w14:paraId="5D46DFE5"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C7A0BD3" w14:textId="77777777" w:rsidR="009A2182" w:rsidRPr="000F2E43" w:rsidRDefault="009A2182" w:rsidP="00B25224">
            <w:pPr>
              <w:pStyle w:val="TAL"/>
              <w:rPr>
                <w:sz w:val="16"/>
              </w:rPr>
            </w:pPr>
            <w:r w:rsidRPr="000F2E43">
              <w:rPr>
                <w:sz w:val="16"/>
              </w:rPr>
              <w:t>C3-246369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484D5" w14:textId="77777777" w:rsidR="009A2182" w:rsidRPr="000F2E43" w:rsidRDefault="009A2182" w:rsidP="00B25224">
            <w:pPr>
              <w:pStyle w:val="TAL"/>
              <w:rPr>
                <w:sz w:val="16"/>
              </w:rPr>
            </w:pPr>
            <w:r w:rsidRPr="000F2E43">
              <w:rPr>
                <w:sz w:val="16"/>
              </w:rPr>
              <w:t xml:space="preserve">Updates to the </w:t>
            </w:r>
            <w:proofErr w:type="spellStart"/>
            <w:r w:rsidRPr="000F2E43">
              <w:rPr>
                <w:sz w:val="16"/>
              </w:rPr>
              <w:t>SS_LocationAreaMonitoring</w:t>
            </w:r>
            <w:proofErr w:type="spellEnd"/>
            <w:r w:rsidRPr="000F2E43">
              <w:rPr>
                <w:sz w:val="16"/>
              </w:rPr>
              <w:t xml:space="preserve"> API to support geofencing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89781"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8E537"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E2F0C" w14:textId="77777777" w:rsidR="009A2182" w:rsidRPr="000F2E43" w:rsidRDefault="009A2182" w:rsidP="00B25224">
            <w:pPr>
              <w:pStyle w:val="TAL"/>
              <w:rPr>
                <w:sz w:val="16"/>
              </w:rPr>
            </w:pPr>
            <w:r w:rsidRPr="000F2E43">
              <w:rPr>
                <w:sz w:val="16"/>
              </w:rPr>
              <w:t>335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F9E72"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E795E"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2F206"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B914"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8197F" w14:textId="77777777" w:rsidR="009A2182" w:rsidRPr="000F2E43" w:rsidRDefault="009A2182" w:rsidP="00B25224">
            <w:pPr>
              <w:pStyle w:val="TAL"/>
              <w:rPr>
                <w:sz w:val="16"/>
              </w:rPr>
            </w:pPr>
            <w:r w:rsidRPr="000F2E43">
              <w:rPr>
                <w:sz w:val="16"/>
              </w:rPr>
              <w:t>agreed</w:t>
            </w:r>
          </w:p>
        </w:tc>
      </w:tr>
      <w:tr w:rsidR="009A2182" w:rsidRPr="000F2E43" w14:paraId="5820F23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3084E54" w14:textId="77777777" w:rsidR="009A2182" w:rsidRPr="000F2E43" w:rsidRDefault="009A2182" w:rsidP="00B25224">
            <w:pPr>
              <w:pStyle w:val="TAL"/>
              <w:rPr>
                <w:sz w:val="16"/>
              </w:rPr>
            </w:pPr>
            <w:r w:rsidRPr="000F2E43">
              <w:rPr>
                <w:sz w:val="16"/>
              </w:rPr>
              <w:t>C3-246370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1AE4D" w14:textId="77777777" w:rsidR="009A2182" w:rsidRPr="000F2E43" w:rsidRDefault="009A2182" w:rsidP="00B25224">
            <w:pPr>
              <w:pStyle w:val="TAL"/>
              <w:rPr>
                <w:sz w:val="16"/>
              </w:rPr>
            </w:pPr>
            <w:r w:rsidRPr="000F2E43">
              <w:rPr>
                <w:sz w:val="16"/>
              </w:rPr>
              <w:t xml:space="preserve">Define the API definition clauses of the </w:t>
            </w:r>
            <w:proofErr w:type="spellStart"/>
            <w:r w:rsidRPr="000F2E43">
              <w:rPr>
                <w:sz w:val="16"/>
              </w:rPr>
              <w:t>SS_ConfirmLocation</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8AC3E"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4C96D"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01AAA" w14:textId="77777777" w:rsidR="009A2182" w:rsidRPr="000F2E43" w:rsidRDefault="009A2182" w:rsidP="00B25224">
            <w:pPr>
              <w:pStyle w:val="TAL"/>
              <w:rPr>
                <w:sz w:val="16"/>
              </w:rPr>
            </w:pPr>
            <w:r w:rsidRPr="000F2E43">
              <w:rPr>
                <w:sz w:val="16"/>
              </w:rPr>
              <w:t>337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BAADA"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61E6C"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9FC09"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6C733"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4D8E1" w14:textId="77777777" w:rsidR="009A2182" w:rsidRPr="000F2E43" w:rsidRDefault="009A2182" w:rsidP="00B25224">
            <w:pPr>
              <w:pStyle w:val="TAL"/>
              <w:rPr>
                <w:sz w:val="16"/>
              </w:rPr>
            </w:pPr>
            <w:r w:rsidRPr="000F2E43">
              <w:rPr>
                <w:sz w:val="16"/>
              </w:rPr>
              <w:t>agreed</w:t>
            </w:r>
          </w:p>
        </w:tc>
      </w:tr>
      <w:tr w:rsidR="009A2182" w:rsidRPr="000F2E43" w14:paraId="16093626"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2F86CCB" w14:textId="77777777" w:rsidR="009A2182" w:rsidRPr="000F2E43" w:rsidRDefault="009A2182" w:rsidP="00B25224">
            <w:pPr>
              <w:pStyle w:val="TAL"/>
              <w:rPr>
                <w:sz w:val="16"/>
              </w:rPr>
            </w:pPr>
            <w:r w:rsidRPr="000F2E43">
              <w:rPr>
                <w:sz w:val="16"/>
              </w:rPr>
              <w:t>C3-246371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24831" w14:textId="77777777" w:rsidR="009A2182" w:rsidRPr="000F2E43" w:rsidRDefault="009A2182" w:rsidP="00B25224">
            <w:pPr>
              <w:pStyle w:val="TAL"/>
              <w:rPr>
                <w:sz w:val="16"/>
              </w:rPr>
            </w:pPr>
            <w:r w:rsidRPr="000F2E43">
              <w:rPr>
                <w:sz w:val="16"/>
              </w:rPr>
              <w:t xml:space="preserve">Define the </w:t>
            </w:r>
            <w:proofErr w:type="spellStart"/>
            <w:r w:rsidRPr="000F2E43">
              <w:rPr>
                <w:sz w:val="16"/>
              </w:rPr>
              <w:t>OpenAPI</w:t>
            </w:r>
            <w:proofErr w:type="spellEnd"/>
            <w:r w:rsidRPr="000F2E43">
              <w:rPr>
                <w:sz w:val="16"/>
              </w:rPr>
              <w:t xml:space="preserve"> description of the </w:t>
            </w:r>
            <w:proofErr w:type="spellStart"/>
            <w:r w:rsidRPr="000F2E43">
              <w:rPr>
                <w:sz w:val="16"/>
              </w:rPr>
              <w:t>SS_ConfirmLocation</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84C3B"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14867"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37083" w14:textId="77777777" w:rsidR="009A2182" w:rsidRPr="000F2E43" w:rsidRDefault="009A2182" w:rsidP="00B25224">
            <w:pPr>
              <w:pStyle w:val="TAL"/>
              <w:rPr>
                <w:sz w:val="16"/>
              </w:rPr>
            </w:pPr>
            <w:r w:rsidRPr="000F2E43">
              <w:rPr>
                <w:sz w:val="16"/>
              </w:rPr>
              <w:t>338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003F1"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410C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4DFDD"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CE9E3"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5AA0B" w14:textId="77777777" w:rsidR="009A2182" w:rsidRPr="000F2E43" w:rsidRDefault="009A2182" w:rsidP="00B25224">
            <w:pPr>
              <w:pStyle w:val="TAL"/>
              <w:rPr>
                <w:sz w:val="16"/>
              </w:rPr>
            </w:pPr>
            <w:r w:rsidRPr="000F2E43">
              <w:rPr>
                <w:sz w:val="16"/>
              </w:rPr>
              <w:t>agreed</w:t>
            </w:r>
          </w:p>
        </w:tc>
      </w:tr>
      <w:tr w:rsidR="009A2182" w:rsidRPr="000F2E43" w14:paraId="503E4F3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A6F1496" w14:textId="77777777" w:rsidR="009A2182" w:rsidRPr="000F2E43" w:rsidRDefault="009A2182" w:rsidP="00B25224">
            <w:pPr>
              <w:pStyle w:val="TAL"/>
              <w:rPr>
                <w:sz w:val="16"/>
              </w:rPr>
            </w:pPr>
            <w:r w:rsidRPr="000F2E43">
              <w:rPr>
                <w:sz w:val="16"/>
              </w:rPr>
              <w:t>C3-246372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5B4F5" w14:textId="77777777" w:rsidR="009A2182" w:rsidRPr="000F2E43" w:rsidRDefault="009A2182" w:rsidP="00B25224">
            <w:pPr>
              <w:pStyle w:val="TAL"/>
              <w:rPr>
                <w:sz w:val="16"/>
              </w:rPr>
            </w:pPr>
            <w:r w:rsidRPr="000F2E43">
              <w:rPr>
                <w:sz w:val="16"/>
              </w:rPr>
              <w:t xml:space="preserve">Define the API definition clauses of the </w:t>
            </w:r>
            <w:proofErr w:type="spellStart"/>
            <w:r w:rsidRPr="000F2E43">
              <w:rPr>
                <w:sz w:val="16"/>
              </w:rPr>
              <w:t>SS_LocationHistoryInfoEvent</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BD539" w14:textId="77777777" w:rsidR="009A2182" w:rsidRPr="000F2E43" w:rsidRDefault="009A2182" w:rsidP="00B25224">
            <w:pPr>
              <w:pStyle w:val="TAL"/>
              <w:rPr>
                <w:sz w:val="16"/>
              </w:rPr>
            </w:pPr>
            <w:r w:rsidRPr="000F2E43">
              <w:rPr>
                <w:sz w:val="16"/>
              </w:rPr>
              <w:t>Huawei, CATT,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FCAB8"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0B49B" w14:textId="77777777" w:rsidR="009A2182" w:rsidRPr="000F2E43" w:rsidRDefault="009A2182" w:rsidP="00B25224">
            <w:pPr>
              <w:pStyle w:val="TAL"/>
              <w:rPr>
                <w:sz w:val="16"/>
              </w:rPr>
            </w:pPr>
            <w:r w:rsidRPr="000F2E43">
              <w:rPr>
                <w:sz w:val="16"/>
              </w:rPr>
              <w:t>340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D8E42"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72C66"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F4E9F"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8167C"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35C07" w14:textId="77777777" w:rsidR="009A2182" w:rsidRPr="000F2E43" w:rsidRDefault="009A2182" w:rsidP="00B25224">
            <w:pPr>
              <w:pStyle w:val="TAL"/>
              <w:rPr>
                <w:sz w:val="16"/>
              </w:rPr>
            </w:pPr>
            <w:r w:rsidRPr="000F2E43">
              <w:rPr>
                <w:sz w:val="16"/>
              </w:rPr>
              <w:t>agreed</w:t>
            </w:r>
          </w:p>
        </w:tc>
      </w:tr>
      <w:tr w:rsidR="009A2182" w:rsidRPr="000F2E43" w14:paraId="7A83D286"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17290B6" w14:textId="77777777" w:rsidR="009A2182" w:rsidRPr="000F2E43" w:rsidRDefault="009A2182" w:rsidP="00B25224">
            <w:pPr>
              <w:pStyle w:val="TAL"/>
              <w:rPr>
                <w:sz w:val="16"/>
              </w:rPr>
            </w:pPr>
            <w:r w:rsidRPr="000F2E43">
              <w:rPr>
                <w:sz w:val="16"/>
              </w:rPr>
              <w:t>C3-246373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6366A" w14:textId="77777777" w:rsidR="009A2182" w:rsidRPr="000F2E43" w:rsidRDefault="009A2182" w:rsidP="00B25224">
            <w:pPr>
              <w:pStyle w:val="TAL"/>
              <w:rPr>
                <w:sz w:val="16"/>
              </w:rPr>
            </w:pPr>
            <w:r w:rsidRPr="000F2E43">
              <w:rPr>
                <w:sz w:val="16"/>
              </w:rPr>
              <w:t xml:space="preserve">Define the </w:t>
            </w:r>
            <w:proofErr w:type="spellStart"/>
            <w:r w:rsidRPr="000F2E43">
              <w:rPr>
                <w:sz w:val="16"/>
              </w:rPr>
              <w:t>OpenAPI</w:t>
            </w:r>
            <w:proofErr w:type="spellEnd"/>
            <w:r w:rsidRPr="000F2E43">
              <w:rPr>
                <w:sz w:val="16"/>
              </w:rPr>
              <w:t xml:space="preserve"> description of the </w:t>
            </w:r>
            <w:proofErr w:type="spellStart"/>
            <w:r w:rsidRPr="000F2E43">
              <w:rPr>
                <w:sz w:val="16"/>
              </w:rPr>
              <w:t>SS_LocationHistoryInfoEvent</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23F01" w14:textId="77777777" w:rsidR="009A2182" w:rsidRPr="000F2E43" w:rsidRDefault="009A2182" w:rsidP="00B25224">
            <w:pPr>
              <w:pStyle w:val="TAL"/>
              <w:rPr>
                <w:sz w:val="16"/>
              </w:rPr>
            </w:pPr>
            <w:r w:rsidRPr="000F2E43">
              <w:rPr>
                <w:sz w:val="16"/>
              </w:rPr>
              <w:t>Huawei, CATT,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7B4B5"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C73CF" w14:textId="77777777" w:rsidR="009A2182" w:rsidRPr="000F2E43" w:rsidRDefault="009A2182" w:rsidP="00B25224">
            <w:pPr>
              <w:pStyle w:val="TAL"/>
              <w:rPr>
                <w:sz w:val="16"/>
              </w:rPr>
            </w:pPr>
            <w:r w:rsidRPr="000F2E43">
              <w:rPr>
                <w:sz w:val="16"/>
              </w:rPr>
              <w:t>341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3AB81"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775DC"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17ED2"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B088B"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39690" w14:textId="77777777" w:rsidR="009A2182" w:rsidRPr="000F2E43" w:rsidRDefault="009A2182" w:rsidP="00B25224">
            <w:pPr>
              <w:pStyle w:val="TAL"/>
              <w:rPr>
                <w:sz w:val="16"/>
              </w:rPr>
            </w:pPr>
            <w:r w:rsidRPr="000F2E43">
              <w:rPr>
                <w:sz w:val="16"/>
              </w:rPr>
              <w:t>agreed</w:t>
            </w:r>
          </w:p>
        </w:tc>
      </w:tr>
      <w:tr w:rsidR="009A2182" w:rsidRPr="000F2E43" w14:paraId="6D6E477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E305212" w14:textId="77777777" w:rsidR="009A2182" w:rsidRPr="000F2E43" w:rsidRDefault="009A2182" w:rsidP="00B25224">
            <w:pPr>
              <w:pStyle w:val="TAL"/>
              <w:rPr>
                <w:sz w:val="16"/>
              </w:rPr>
            </w:pPr>
            <w:r w:rsidRPr="000F2E43">
              <w:rPr>
                <w:sz w:val="16"/>
              </w:rPr>
              <w:t>C3-246374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94BE4" w14:textId="77777777" w:rsidR="009A2182" w:rsidRPr="000F2E43" w:rsidRDefault="009A2182" w:rsidP="00B25224">
            <w:pPr>
              <w:pStyle w:val="TAL"/>
              <w:rPr>
                <w:sz w:val="16"/>
              </w:rPr>
            </w:pPr>
            <w:r w:rsidRPr="000F2E43">
              <w:rPr>
                <w:sz w:val="16"/>
              </w:rPr>
              <w:t xml:space="preserve">Define </w:t>
            </w:r>
            <w:proofErr w:type="spellStart"/>
            <w:r w:rsidRPr="000F2E43">
              <w:rPr>
                <w:sz w:val="16"/>
              </w:rPr>
              <w:t>SS_SLPositioningManagement</w:t>
            </w:r>
            <w:proofErr w:type="spellEnd"/>
            <w:r w:rsidRPr="000F2E43">
              <w:rPr>
                <w:sz w:val="16"/>
              </w:rPr>
              <w:t xml:space="preserve"> API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12B04" w14:textId="77777777" w:rsidR="009A2182" w:rsidRPr="000F2E43" w:rsidRDefault="009A2182" w:rsidP="00B25224">
            <w:pPr>
              <w:pStyle w:val="TAL"/>
              <w:rPr>
                <w:sz w:val="16"/>
              </w:rPr>
            </w:pPr>
            <w:r w:rsidRPr="000F2E43">
              <w:rPr>
                <w:sz w:val="16"/>
              </w:rPr>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C1358"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ED71B" w14:textId="77777777" w:rsidR="009A2182" w:rsidRPr="000F2E43" w:rsidRDefault="009A2182" w:rsidP="00B25224">
            <w:pPr>
              <w:pStyle w:val="TAL"/>
              <w:rPr>
                <w:sz w:val="16"/>
              </w:rPr>
            </w:pPr>
            <w:r w:rsidRPr="000F2E43">
              <w:rPr>
                <w:sz w:val="16"/>
              </w:rPr>
              <w:t>342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1F133B"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191E8"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73219"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9A120"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743BC" w14:textId="77777777" w:rsidR="009A2182" w:rsidRPr="000F2E43" w:rsidRDefault="009A2182" w:rsidP="00B25224">
            <w:pPr>
              <w:pStyle w:val="TAL"/>
              <w:rPr>
                <w:sz w:val="16"/>
              </w:rPr>
            </w:pPr>
            <w:r w:rsidRPr="000F2E43">
              <w:rPr>
                <w:sz w:val="16"/>
              </w:rPr>
              <w:t>agreed</w:t>
            </w:r>
          </w:p>
        </w:tc>
      </w:tr>
      <w:tr w:rsidR="009A2182" w:rsidRPr="000F2E43" w14:paraId="1D9C31F0"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AB91EC3" w14:textId="77777777" w:rsidR="009A2182" w:rsidRPr="000F2E43" w:rsidRDefault="009A2182" w:rsidP="00B25224">
            <w:pPr>
              <w:pStyle w:val="TAL"/>
              <w:rPr>
                <w:sz w:val="16"/>
              </w:rPr>
            </w:pPr>
            <w:r w:rsidRPr="000F2E43">
              <w:rPr>
                <w:sz w:val="16"/>
              </w:rPr>
              <w:t>C3-246375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DFA06" w14:textId="77777777" w:rsidR="009A2182" w:rsidRPr="000F2E43" w:rsidRDefault="009A2182" w:rsidP="00B25224">
            <w:pPr>
              <w:pStyle w:val="TAL"/>
              <w:rPr>
                <w:sz w:val="16"/>
              </w:rPr>
            </w:pPr>
            <w:r w:rsidRPr="000F2E43">
              <w:rPr>
                <w:sz w:val="16"/>
              </w:rPr>
              <w:t xml:space="preserve">Define </w:t>
            </w:r>
            <w:proofErr w:type="spellStart"/>
            <w:r w:rsidRPr="000F2E43">
              <w:rPr>
                <w:sz w:val="16"/>
              </w:rPr>
              <w:t>SS_SLPositioningManagement</w:t>
            </w:r>
            <w:proofErr w:type="spellEnd"/>
            <w:r w:rsidRPr="000F2E43">
              <w:rPr>
                <w:sz w:val="16"/>
              </w:rPr>
              <w:t xml:space="preserve"> open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DBA8E" w14:textId="77777777" w:rsidR="009A2182" w:rsidRPr="000F2E43" w:rsidRDefault="009A2182" w:rsidP="00B25224">
            <w:pPr>
              <w:pStyle w:val="TAL"/>
              <w:rPr>
                <w:sz w:val="16"/>
              </w:rPr>
            </w:pPr>
            <w:r w:rsidRPr="000F2E43">
              <w:rPr>
                <w:sz w:val="16"/>
              </w:rPr>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AB586"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2AAA6" w14:textId="77777777" w:rsidR="009A2182" w:rsidRPr="000F2E43" w:rsidRDefault="009A2182" w:rsidP="00B25224">
            <w:pPr>
              <w:pStyle w:val="TAL"/>
              <w:rPr>
                <w:sz w:val="16"/>
              </w:rPr>
            </w:pPr>
            <w:r w:rsidRPr="000F2E43">
              <w:rPr>
                <w:sz w:val="16"/>
              </w:rPr>
              <w:t>343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97B65"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FAA69"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93404"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D6E4C"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D225E" w14:textId="77777777" w:rsidR="009A2182" w:rsidRPr="000F2E43" w:rsidRDefault="009A2182" w:rsidP="00B25224">
            <w:pPr>
              <w:pStyle w:val="TAL"/>
              <w:rPr>
                <w:sz w:val="16"/>
              </w:rPr>
            </w:pPr>
            <w:r w:rsidRPr="000F2E43">
              <w:rPr>
                <w:sz w:val="16"/>
              </w:rPr>
              <w:t>agreed</w:t>
            </w:r>
          </w:p>
        </w:tc>
      </w:tr>
      <w:tr w:rsidR="009A2182" w:rsidRPr="000F2E43" w14:paraId="6A06451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C348A19" w14:textId="77777777" w:rsidR="009A2182" w:rsidRPr="000F2E43" w:rsidRDefault="009A2182" w:rsidP="00B25224">
            <w:pPr>
              <w:pStyle w:val="TAL"/>
              <w:rPr>
                <w:sz w:val="16"/>
              </w:rPr>
            </w:pPr>
            <w:r w:rsidRPr="000F2E43">
              <w:rPr>
                <w:sz w:val="16"/>
              </w:rPr>
              <w:t>C3-246376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2A69D" w14:textId="77777777" w:rsidR="009A2182" w:rsidRPr="000F2E43" w:rsidRDefault="009A2182" w:rsidP="00B25224">
            <w:pPr>
              <w:pStyle w:val="TAL"/>
              <w:rPr>
                <w:sz w:val="16"/>
              </w:rPr>
            </w:pPr>
            <w:r w:rsidRPr="000F2E43">
              <w:rPr>
                <w:sz w:val="16"/>
              </w:rPr>
              <w:t xml:space="preserve">Define </w:t>
            </w:r>
            <w:proofErr w:type="spellStart"/>
            <w:r w:rsidRPr="000F2E43">
              <w:rPr>
                <w:sz w:val="16"/>
              </w:rPr>
              <w:t>SS_SLPositioningManagement</w:t>
            </w:r>
            <w:proofErr w:type="spellEnd"/>
            <w:r w:rsidRPr="000F2E43">
              <w:rPr>
                <w:sz w:val="16"/>
              </w:rPr>
              <w:t xml:space="preserve"> API resources and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EC474" w14:textId="77777777" w:rsidR="009A2182" w:rsidRPr="000F2E43" w:rsidRDefault="009A2182" w:rsidP="00B25224">
            <w:pPr>
              <w:pStyle w:val="TAL"/>
              <w:rPr>
                <w:sz w:val="16"/>
              </w:rPr>
            </w:pPr>
            <w:r w:rsidRPr="000F2E43">
              <w:rPr>
                <w:sz w:val="16"/>
              </w:rPr>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373CD"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E5B42" w14:textId="77777777" w:rsidR="009A2182" w:rsidRPr="000F2E43" w:rsidRDefault="009A2182" w:rsidP="00B25224">
            <w:pPr>
              <w:pStyle w:val="TAL"/>
              <w:rPr>
                <w:sz w:val="16"/>
              </w:rPr>
            </w:pPr>
            <w:r w:rsidRPr="000F2E43">
              <w:rPr>
                <w:sz w:val="16"/>
              </w:rPr>
              <w:t>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FE05F"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F7DD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B9F6F"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0489A"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E2FA2" w14:textId="77777777" w:rsidR="009A2182" w:rsidRPr="000F2E43" w:rsidRDefault="009A2182" w:rsidP="00B25224">
            <w:pPr>
              <w:pStyle w:val="TAL"/>
              <w:rPr>
                <w:sz w:val="16"/>
              </w:rPr>
            </w:pPr>
            <w:r w:rsidRPr="000F2E43">
              <w:rPr>
                <w:sz w:val="16"/>
              </w:rPr>
              <w:t>agreed</w:t>
            </w:r>
          </w:p>
        </w:tc>
      </w:tr>
      <w:tr w:rsidR="009A2182" w:rsidRPr="000F2E43" w14:paraId="2C0C698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D94C10C" w14:textId="77777777" w:rsidR="009A2182" w:rsidRPr="000F2E43" w:rsidRDefault="009A2182" w:rsidP="00B25224">
            <w:pPr>
              <w:pStyle w:val="TAL"/>
              <w:rPr>
                <w:sz w:val="16"/>
              </w:rPr>
            </w:pPr>
            <w:r w:rsidRPr="000F2E43">
              <w:rPr>
                <w:sz w:val="16"/>
              </w:rPr>
              <w:t>C3-246377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EA65A" w14:textId="77777777" w:rsidR="009A2182" w:rsidRPr="000F2E43" w:rsidRDefault="009A2182" w:rsidP="00B25224">
            <w:pPr>
              <w:pStyle w:val="TAL"/>
              <w:rPr>
                <w:sz w:val="16"/>
              </w:rPr>
            </w:pPr>
            <w:proofErr w:type="spellStart"/>
            <w:r w:rsidRPr="000F2E43">
              <w:rPr>
                <w:sz w:val="16"/>
              </w:rPr>
              <w:t>SS_ADAE_collision_detection_analytics</w:t>
            </w:r>
            <w:proofErr w:type="spellEnd"/>
            <w:r w:rsidRPr="000F2E43">
              <w:rPr>
                <w:sz w:val="16"/>
              </w:rPr>
              <w:t xml:space="preserve"> </w:t>
            </w:r>
            <w:proofErr w:type="spellStart"/>
            <w:r w:rsidRPr="000F2E43">
              <w:rPr>
                <w:sz w:val="16"/>
              </w:rPr>
              <w:t>OpenAPI</w:t>
            </w:r>
            <w:proofErr w:type="spellEnd"/>
            <w:r w:rsidRPr="000F2E43">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09EFE"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03704"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B4588" w14:textId="77777777" w:rsidR="009A2182" w:rsidRPr="000F2E43" w:rsidRDefault="009A2182" w:rsidP="00B25224">
            <w:pPr>
              <w:pStyle w:val="TAL"/>
              <w:rPr>
                <w:sz w:val="16"/>
              </w:rPr>
            </w:pPr>
            <w:r w:rsidRPr="000F2E43">
              <w:rPr>
                <w:sz w:val="16"/>
              </w:rPr>
              <w:t>349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74B45"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F803E"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78CC3"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FDE32"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BF756" w14:textId="77777777" w:rsidR="009A2182" w:rsidRPr="000F2E43" w:rsidRDefault="009A2182" w:rsidP="00B25224">
            <w:pPr>
              <w:pStyle w:val="TAL"/>
              <w:rPr>
                <w:sz w:val="16"/>
              </w:rPr>
            </w:pPr>
            <w:r w:rsidRPr="000F2E43">
              <w:rPr>
                <w:sz w:val="16"/>
              </w:rPr>
              <w:t>agreed</w:t>
            </w:r>
          </w:p>
        </w:tc>
      </w:tr>
      <w:tr w:rsidR="009A2182" w:rsidRPr="000F2E43" w14:paraId="1B0B83D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339E863" w14:textId="77777777" w:rsidR="009A2182" w:rsidRPr="000F2E43" w:rsidRDefault="009A2182" w:rsidP="00B25224">
            <w:pPr>
              <w:pStyle w:val="TAL"/>
              <w:rPr>
                <w:sz w:val="16"/>
              </w:rPr>
            </w:pPr>
            <w:r w:rsidRPr="000F2E43">
              <w:rPr>
                <w:sz w:val="16"/>
              </w:rPr>
              <w:t>C3-246378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51794" w14:textId="77777777" w:rsidR="009A2182" w:rsidRPr="000F2E43" w:rsidRDefault="009A2182" w:rsidP="00B25224">
            <w:pPr>
              <w:pStyle w:val="TAL"/>
              <w:rPr>
                <w:sz w:val="16"/>
              </w:rPr>
            </w:pPr>
            <w:proofErr w:type="spellStart"/>
            <w:r w:rsidRPr="000F2E43">
              <w:rPr>
                <w:sz w:val="16"/>
              </w:rPr>
              <w:t>SS_ADAE_collision_detection_analytics</w:t>
            </w:r>
            <w:proofErr w:type="spellEnd"/>
            <w:r w:rsidRPr="000F2E43">
              <w:rPr>
                <w:sz w:val="16"/>
              </w:rPr>
              <w:t xml:space="preserve"> API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634BF"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27521"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4427D" w14:textId="77777777" w:rsidR="009A2182" w:rsidRPr="000F2E43" w:rsidRDefault="009A2182" w:rsidP="00B25224">
            <w:pPr>
              <w:pStyle w:val="TAL"/>
              <w:rPr>
                <w:sz w:val="16"/>
              </w:rPr>
            </w:pPr>
            <w:r w:rsidRPr="000F2E43">
              <w:rPr>
                <w:sz w:val="16"/>
              </w:rPr>
              <w:t>350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78488"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44E6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11FD6"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F1ABA"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11E13" w14:textId="77777777" w:rsidR="009A2182" w:rsidRPr="000F2E43" w:rsidRDefault="009A2182" w:rsidP="00B25224">
            <w:pPr>
              <w:pStyle w:val="TAL"/>
              <w:rPr>
                <w:sz w:val="16"/>
              </w:rPr>
            </w:pPr>
            <w:r w:rsidRPr="000F2E43">
              <w:rPr>
                <w:sz w:val="16"/>
              </w:rPr>
              <w:t>agreed</w:t>
            </w:r>
          </w:p>
        </w:tc>
      </w:tr>
      <w:tr w:rsidR="009A2182" w:rsidRPr="000F2E43" w14:paraId="05FB0434"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3CD86C7" w14:textId="77777777" w:rsidR="009A2182" w:rsidRPr="000F2E43" w:rsidRDefault="009A2182" w:rsidP="00B25224">
            <w:pPr>
              <w:pStyle w:val="TAL"/>
              <w:rPr>
                <w:sz w:val="16"/>
              </w:rPr>
            </w:pPr>
            <w:r w:rsidRPr="000F2E43">
              <w:rPr>
                <w:sz w:val="16"/>
              </w:rPr>
              <w:t>C3-246379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85890" w14:textId="77777777" w:rsidR="009A2182" w:rsidRPr="000F2E43" w:rsidRDefault="009A2182" w:rsidP="00B25224">
            <w:pPr>
              <w:pStyle w:val="TAL"/>
              <w:rPr>
                <w:sz w:val="16"/>
              </w:rPr>
            </w:pPr>
            <w:proofErr w:type="spellStart"/>
            <w:r w:rsidRPr="000F2E43">
              <w:rPr>
                <w:sz w:val="16"/>
              </w:rPr>
              <w:t>SS_ADAE_location-related_UE_group_analytics</w:t>
            </w:r>
            <w:proofErr w:type="spellEnd"/>
            <w:r w:rsidRPr="000F2E43">
              <w:rPr>
                <w:sz w:val="16"/>
              </w:rPr>
              <w:t xml:space="preserve"> </w:t>
            </w:r>
            <w:proofErr w:type="spellStart"/>
            <w:r w:rsidRPr="000F2E43">
              <w:rPr>
                <w:sz w:val="16"/>
              </w:rPr>
              <w:t>OpenAPI</w:t>
            </w:r>
            <w:proofErr w:type="spellEnd"/>
            <w:r w:rsidRPr="000F2E43">
              <w:rPr>
                <w:sz w:val="16"/>
              </w:rPr>
              <w:t xml:space="preserve"> file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A3EBE"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5BBDD"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4FA02" w14:textId="77777777" w:rsidR="009A2182" w:rsidRPr="000F2E43" w:rsidRDefault="009A2182" w:rsidP="00B25224">
            <w:pPr>
              <w:pStyle w:val="TAL"/>
              <w:rPr>
                <w:sz w:val="16"/>
              </w:rPr>
            </w:pPr>
            <w:r w:rsidRPr="000F2E43">
              <w:rPr>
                <w:sz w:val="16"/>
              </w:rPr>
              <w:t>351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7E7C8"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3C15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C1C37"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33104"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C216C" w14:textId="77777777" w:rsidR="009A2182" w:rsidRPr="000F2E43" w:rsidRDefault="009A2182" w:rsidP="00B25224">
            <w:pPr>
              <w:pStyle w:val="TAL"/>
              <w:rPr>
                <w:sz w:val="16"/>
              </w:rPr>
            </w:pPr>
            <w:r w:rsidRPr="000F2E43">
              <w:rPr>
                <w:sz w:val="16"/>
              </w:rPr>
              <w:t>agreed</w:t>
            </w:r>
          </w:p>
        </w:tc>
      </w:tr>
      <w:tr w:rsidR="009A2182" w:rsidRPr="000F2E43" w14:paraId="69DC8F6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9DCFBD0" w14:textId="77777777" w:rsidR="009A2182" w:rsidRPr="000F2E43" w:rsidRDefault="009A2182" w:rsidP="00B25224">
            <w:pPr>
              <w:pStyle w:val="TAL"/>
              <w:rPr>
                <w:sz w:val="16"/>
              </w:rPr>
            </w:pPr>
            <w:r w:rsidRPr="000F2E43">
              <w:rPr>
                <w:sz w:val="16"/>
              </w:rPr>
              <w:t>C3-246380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50186" w14:textId="77777777" w:rsidR="009A2182" w:rsidRPr="000F2E43" w:rsidRDefault="009A2182" w:rsidP="00B25224">
            <w:pPr>
              <w:pStyle w:val="TAL"/>
              <w:rPr>
                <w:sz w:val="16"/>
              </w:rPr>
            </w:pPr>
            <w:proofErr w:type="spellStart"/>
            <w:r w:rsidRPr="000F2E43">
              <w:rPr>
                <w:sz w:val="16"/>
              </w:rPr>
              <w:t>SS_ADAE_location-related_UE_group_analytics</w:t>
            </w:r>
            <w:proofErr w:type="spellEnd"/>
            <w:r w:rsidRPr="000F2E43">
              <w:rPr>
                <w:sz w:val="16"/>
              </w:rPr>
              <w:t xml:space="preserve"> API service operations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85CE7"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0E10F"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6DFCE" w14:textId="77777777" w:rsidR="009A2182" w:rsidRPr="000F2E43" w:rsidRDefault="009A2182" w:rsidP="00B25224">
            <w:pPr>
              <w:pStyle w:val="TAL"/>
              <w:rPr>
                <w:sz w:val="16"/>
              </w:rPr>
            </w:pPr>
            <w:r w:rsidRPr="000F2E43">
              <w:rPr>
                <w:sz w:val="16"/>
              </w:rPr>
              <w:t>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4B647"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1B6D6"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FD8BA"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A3F1E" w14:textId="77777777" w:rsidR="009A2182" w:rsidRPr="000F2E43" w:rsidRDefault="009A2182" w:rsidP="00B25224">
            <w:pPr>
              <w:pStyle w:val="TAL"/>
              <w:rPr>
                <w:sz w:val="16"/>
              </w:rPr>
            </w:pPr>
            <w:proofErr w:type="spellStart"/>
            <w:r w:rsidRPr="000F2E43">
              <w:rPr>
                <w:sz w:val="16"/>
              </w:rPr>
              <w:t>eLSAPP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46326" w14:textId="77777777" w:rsidR="009A2182" w:rsidRPr="000F2E43" w:rsidRDefault="009A2182" w:rsidP="00B25224">
            <w:pPr>
              <w:pStyle w:val="TAL"/>
              <w:rPr>
                <w:sz w:val="16"/>
              </w:rPr>
            </w:pPr>
            <w:r w:rsidRPr="000F2E43">
              <w:rPr>
                <w:sz w:val="16"/>
              </w:rPr>
              <w:t>agreed</w:t>
            </w:r>
          </w:p>
        </w:tc>
      </w:tr>
      <w:tr w:rsidR="009A2182" w:rsidRPr="000F2E43" w14:paraId="21BE2436"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D756FA1" w14:textId="77777777" w:rsidR="009A2182" w:rsidRPr="000F2E43" w:rsidRDefault="009A2182" w:rsidP="00B25224">
            <w:pPr>
              <w:pStyle w:val="TAL"/>
              <w:rPr>
                <w:sz w:val="16"/>
              </w:rPr>
            </w:pPr>
            <w:r w:rsidRPr="000F2E43">
              <w:rPr>
                <w:sz w:val="16"/>
              </w:rPr>
              <w:t>C3-246381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842D7" w14:textId="77777777" w:rsidR="009A2182" w:rsidRPr="000F2E43" w:rsidRDefault="009A2182" w:rsidP="00B25224">
            <w:pPr>
              <w:pStyle w:val="TAL"/>
              <w:rPr>
                <w:sz w:val="16"/>
              </w:rPr>
            </w:pPr>
            <w:r w:rsidRPr="000F2E43">
              <w:rPr>
                <w:sz w:val="16"/>
              </w:rPr>
              <w:t>Support of the EES profile for satellite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8F34B"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A5F22"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081DB" w14:textId="77777777" w:rsidR="009A2182" w:rsidRPr="000F2E43" w:rsidRDefault="009A2182" w:rsidP="00B25224">
            <w:pPr>
              <w:pStyle w:val="TAL"/>
              <w:rPr>
                <w:sz w:val="16"/>
              </w:rPr>
            </w:pPr>
            <w:r w:rsidRPr="000F2E43">
              <w:rPr>
                <w:sz w:val="16"/>
              </w:rPr>
              <w:t>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2749E"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0A4D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1BFD4"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8E00F" w14:textId="77777777" w:rsidR="009A2182" w:rsidRPr="000F2E43" w:rsidRDefault="009A2182" w:rsidP="00B25224">
            <w:pPr>
              <w:pStyle w:val="TAL"/>
              <w:rPr>
                <w:sz w:val="16"/>
              </w:rPr>
            </w:pPr>
            <w:r w:rsidRPr="000F2E43">
              <w:rPr>
                <w:sz w:val="16"/>
              </w:rPr>
              <w:t>5GSAT_Ph3_App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89A8F" w14:textId="77777777" w:rsidR="009A2182" w:rsidRPr="000F2E43" w:rsidRDefault="009A2182" w:rsidP="00B25224">
            <w:pPr>
              <w:pStyle w:val="TAL"/>
              <w:rPr>
                <w:sz w:val="16"/>
              </w:rPr>
            </w:pPr>
            <w:r w:rsidRPr="000F2E43">
              <w:rPr>
                <w:sz w:val="16"/>
              </w:rPr>
              <w:t>agreed</w:t>
            </w:r>
          </w:p>
        </w:tc>
      </w:tr>
      <w:tr w:rsidR="009A2182" w:rsidRPr="000F2E43" w14:paraId="542D7F10"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67FF14E" w14:textId="77777777" w:rsidR="009A2182" w:rsidRPr="000F2E43" w:rsidRDefault="009A2182" w:rsidP="00B25224">
            <w:pPr>
              <w:pStyle w:val="TAL"/>
              <w:rPr>
                <w:sz w:val="16"/>
              </w:rPr>
            </w:pPr>
            <w:r w:rsidRPr="000F2E43">
              <w:rPr>
                <w:sz w:val="16"/>
              </w:rPr>
              <w:t>C3-246382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8EDF7" w14:textId="77777777" w:rsidR="009A2182" w:rsidRPr="000F2E43" w:rsidRDefault="009A2182" w:rsidP="00B25224">
            <w:pPr>
              <w:pStyle w:val="TAL"/>
              <w:rPr>
                <w:sz w:val="16"/>
              </w:rPr>
            </w:pPr>
            <w:r w:rsidRPr="000F2E43">
              <w:rPr>
                <w:sz w:val="16"/>
              </w:rPr>
              <w:t>Correction of data types related to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DF225"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F7857"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88808" w14:textId="77777777" w:rsidR="009A2182" w:rsidRPr="000F2E43" w:rsidRDefault="009A2182" w:rsidP="00B25224">
            <w:pPr>
              <w:pStyle w:val="TAL"/>
              <w:rPr>
                <w:sz w:val="16"/>
              </w:rPr>
            </w:pPr>
            <w:r w:rsidRPr="000F2E43">
              <w:rPr>
                <w:sz w:val="16"/>
              </w:rPr>
              <w:t>693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7805D"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4212B"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916A2"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61E8A" w14:textId="77777777" w:rsidR="009A2182" w:rsidRPr="000F2E43" w:rsidRDefault="009A2182" w:rsidP="00B25224">
            <w:pPr>
              <w:pStyle w:val="TAL"/>
              <w:rPr>
                <w:sz w:val="16"/>
              </w:rPr>
            </w:pPr>
            <w:r w:rsidRPr="000F2E43">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E7E3C" w14:textId="77777777" w:rsidR="009A2182" w:rsidRPr="000F2E43" w:rsidRDefault="009A2182" w:rsidP="00B25224">
            <w:pPr>
              <w:pStyle w:val="TAL"/>
              <w:rPr>
                <w:sz w:val="16"/>
              </w:rPr>
            </w:pPr>
            <w:r w:rsidRPr="000F2E43">
              <w:rPr>
                <w:sz w:val="16"/>
              </w:rPr>
              <w:t>agreed</w:t>
            </w:r>
          </w:p>
        </w:tc>
      </w:tr>
      <w:tr w:rsidR="009A2182" w:rsidRPr="000F2E43" w14:paraId="1FE5142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0707CA6" w14:textId="77777777" w:rsidR="009A2182" w:rsidRPr="000F2E43" w:rsidRDefault="009A2182" w:rsidP="00B25224">
            <w:pPr>
              <w:pStyle w:val="TAL"/>
              <w:rPr>
                <w:sz w:val="16"/>
              </w:rPr>
            </w:pPr>
            <w:r w:rsidRPr="000F2E43">
              <w:rPr>
                <w:sz w:val="16"/>
              </w:rPr>
              <w:t>C3-246383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AE577" w14:textId="77777777" w:rsidR="009A2182" w:rsidRPr="000F2E43" w:rsidRDefault="009A2182" w:rsidP="00B25224">
            <w:pPr>
              <w:pStyle w:val="TAL"/>
              <w:rPr>
                <w:sz w:val="16"/>
              </w:rPr>
            </w:pPr>
            <w:proofErr w:type="spellStart"/>
            <w:r w:rsidRPr="000F2E43">
              <w:rPr>
                <w:sz w:val="16"/>
              </w:rPr>
              <w:t>RttFlowReference</w:t>
            </w:r>
            <w:proofErr w:type="spellEnd"/>
            <w:r w:rsidRPr="000F2E43">
              <w:rPr>
                <w:sz w:val="16"/>
              </w:rPr>
              <w:t xml:space="preserve"> data type correction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1D521"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A3717"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060F8" w14:textId="77777777" w:rsidR="009A2182" w:rsidRPr="000F2E43" w:rsidRDefault="009A2182" w:rsidP="00B25224">
            <w:pPr>
              <w:pStyle w:val="TAL"/>
              <w:rPr>
                <w:sz w:val="16"/>
              </w:rPr>
            </w:pPr>
            <w:r w:rsidRPr="000F2E43">
              <w:rPr>
                <w:sz w:val="16"/>
              </w:rPr>
              <w:t>694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4EE6D"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B876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5DF38"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143A9" w14:textId="77777777" w:rsidR="009A2182" w:rsidRPr="000F2E43" w:rsidRDefault="009A2182" w:rsidP="00B25224">
            <w:pPr>
              <w:pStyle w:val="TAL"/>
              <w:rPr>
                <w:sz w:val="16"/>
              </w:rPr>
            </w:pPr>
            <w:r w:rsidRPr="000F2E43">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D557B" w14:textId="77777777" w:rsidR="009A2182" w:rsidRPr="000F2E43" w:rsidRDefault="009A2182" w:rsidP="00B25224">
            <w:pPr>
              <w:pStyle w:val="TAL"/>
              <w:rPr>
                <w:sz w:val="16"/>
              </w:rPr>
            </w:pPr>
            <w:r w:rsidRPr="000F2E43">
              <w:rPr>
                <w:sz w:val="16"/>
              </w:rPr>
              <w:t>agreed</w:t>
            </w:r>
          </w:p>
        </w:tc>
      </w:tr>
      <w:tr w:rsidR="009A2182" w:rsidRPr="000F2E43" w14:paraId="0BDF23C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2439BB6" w14:textId="77777777" w:rsidR="009A2182" w:rsidRPr="000F2E43" w:rsidRDefault="009A2182" w:rsidP="00B25224">
            <w:pPr>
              <w:pStyle w:val="TAL"/>
              <w:rPr>
                <w:sz w:val="16"/>
              </w:rPr>
            </w:pPr>
            <w:r w:rsidRPr="000F2E43">
              <w:rPr>
                <w:sz w:val="16"/>
              </w:rPr>
              <w:t>C3-246384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96E64" w14:textId="77777777" w:rsidR="009A2182" w:rsidRPr="000F2E43" w:rsidRDefault="009A2182" w:rsidP="00B25224">
            <w:pPr>
              <w:pStyle w:val="TAL"/>
              <w:rPr>
                <w:sz w:val="16"/>
              </w:rPr>
            </w:pPr>
            <w:r w:rsidRPr="000F2E43">
              <w:rPr>
                <w:sz w:val="16"/>
              </w:rPr>
              <w:t>PCF behaviour about DIRECT_NOTIF_NOT_POSSIBLE for 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CEFA5"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27218"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FE4F3" w14:textId="77777777" w:rsidR="009A2182" w:rsidRPr="000F2E43" w:rsidRDefault="009A2182" w:rsidP="00B25224">
            <w:pPr>
              <w:pStyle w:val="TAL"/>
              <w:rPr>
                <w:sz w:val="16"/>
              </w:rPr>
            </w:pPr>
            <w:r w:rsidRPr="000F2E43">
              <w:rPr>
                <w:sz w:val="16"/>
              </w:rPr>
              <w:t>701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1D22"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D9FE8"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C592E"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601A4" w14:textId="77777777" w:rsidR="009A2182" w:rsidRPr="000F2E43" w:rsidRDefault="009A2182" w:rsidP="00B25224">
            <w:pPr>
              <w:pStyle w:val="TAL"/>
              <w:rPr>
                <w:sz w:val="16"/>
              </w:rPr>
            </w:pPr>
            <w:r w:rsidRPr="000F2E43">
              <w:rPr>
                <w:sz w:val="16"/>
              </w:rPr>
              <w:t>TEI19, 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9D8CE" w14:textId="77777777" w:rsidR="009A2182" w:rsidRPr="000F2E43" w:rsidRDefault="009A2182" w:rsidP="00B25224">
            <w:pPr>
              <w:pStyle w:val="TAL"/>
              <w:rPr>
                <w:sz w:val="16"/>
              </w:rPr>
            </w:pPr>
            <w:r w:rsidRPr="000F2E43">
              <w:rPr>
                <w:sz w:val="16"/>
              </w:rPr>
              <w:t>agreed</w:t>
            </w:r>
          </w:p>
        </w:tc>
      </w:tr>
      <w:tr w:rsidR="009A2182" w:rsidRPr="000F2E43" w14:paraId="30D000F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A6CC4C4" w14:textId="77777777" w:rsidR="009A2182" w:rsidRPr="000F2E43" w:rsidRDefault="009A2182" w:rsidP="00B25224">
            <w:pPr>
              <w:pStyle w:val="TAL"/>
              <w:rPr>
                <w:sz w:val="16"/>
              </w:rPr>
            </w:pPr>
            <w:r w:rsidRPr="000F2E43">
              <w:rPr>
                <w:sz w:val="16"/>
              </w:rPr>
              <w:t>C3-246385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55884" w14:textId="77777777" w:rsidR="009A2182" w:rsidRPr="000F2E43" w:rsidRDefault="009A2182" w:rsidP="00B25224">
            <w:pPr>
              <w:pStyle w:val="TAL"/>
              <w:rPr>
                <w:sz w:val="16"/>
              </w:rPr>
            </w:pPr>
            <w:r w:rsidRPr="000F2E43">
              <w:rPr>
                <w:sz w:val="16"/>
              </w:rPr>
              <w:t>Support of MPQUIC based proxy functionalities for ATSSS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1741A" w14:textId="77777777" w:rsidR="009A2182" w:rsidRPr="000F2E43" w:rsidRDefault="009A2182" w:rsidP="00B25224">
            <w:pPr>
              <w:pStyle w:val="TAL"/>
              <w:rPr>
                <w:sz w:val="16"/>
              </w:rPr>
            </w:pPr>
            <w:r w:rsidRPr="000F2E43">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FF378" w14:textId="77777777" w:rsidR="009A2182" w:rsidRPr="000F2E43" w:rsidRDefault="009A2182" w:rsidP="00B25224">
            <w:pPr>
              <w:pStyle w:val="TAL"/>
              <w:rPr>
                <w:sz w:val="16"/>
              </w:rPr>
            </w:pPr>
            <w:r w:rsidRPr="000F2E43">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C1D56" w14:textId="77777777" w:rsidR="009A2182" w:rsidRPr="000F2E43" w:rsidRDefault="009A2182" w:rsidP="00B25224">
            <w:pPr>
              <w:pStyle w:val="TAL"/>
              <w:rPr>
                <w:sz w:val="16"/>
              </w:rPr>
            </w:pPr>
            <w:r w:rsidRPr="000F2E43">
              <w:rPr>
                <w:sz w:val="16"/>
              </w:rPr>
              <w:t>1287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E1E72"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2C9B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14434"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246C0" w14:textId="77777777" w:rsidR="009A2182" w:rsidRPr="000F2E43" w:rsidRDefault="009A2182" w:rsidP="00B25224">
            <w:pPr>
              <w:pStyle w:val="TAL"/>
              <w:rPr>
                <w:sz w:val="16"/>
              </w:rPr>
            </w:pPr>
            <w:r w:rsidRPr="000F2E43">
              <w:rPr>
                <w:sz w:val="16"/>
              </w:rPr>
              <w:t>MASSS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0EEA5" w14:textId="77777777" w:rsidR="009A2182" w:rsidRPr="000F2E43" w:rsidRDefault="009A2182" w:rsidP="00B25224">
            <w:pPr>
              <w:pStyle w:val="TAL"/>
              <w:rPr>
                <w:sz w:val="16"/>
              </w:rPr>
            </w:pPr>
            <w:r w:rsidRPr="000F2E43">
              <w:rPr>
                <w:sz w:val="16"/>
              </w:rPr>
              <w:t>agreed</w:t>
            </w:r>
          </w:p>
        </w:tc>
      </w:tr>
      <w:tr w:rsidR="009A2182" w:rsidRPr="000F2E43" w14:paraId="2C9899D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6C0DE97" w14:textId="77777777" w:rsidR="009A2182" w:rsidRPr="000F2E43" w:rsidRDefault="009A2182" w:rsidP="00B25224">
            <w:pPr>
              <w:pStyle w:val="TAL"/>
              <w:rPr>
                <w:sz w:val="16"/>
              </w:rPr>
            </w:pPr>
            <w:r w:rsidRPr="000F2E43">
              <w:rPr>
                <w:sz w:val="16"/>
              </w:rPr>
              <w:t>C3-246386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813CF" w14:textId="77777777" w:rsidR="009A2182" w:rsidRPr="000F2E43" w:rsidRDefault="009A2182" w:rsidP="00B25224">
            <w:pPr>
              <w:pStyle w:val="TAL"/>
              <w:rPr>
                <w:sz w:val="16"/>
              </w:rPr>
            </w:pPr>
            <w:r w:rsidRPr="000F2E43">
              <w:rPr>
                <w:sz w:val="16"/>
              </w:rPr>
              <w:t>Support of the MPQUIC-UDP Steering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CB495" w14:textId="77777777" w:rsidR="009A2182" w:rsidRPr="000F2E43" w:rsidRDefault="009A2182" w:rsidP="00B25224">
            <w:pPr>
              <w:pStyle w:val="TAL"/>
              <w:rPr>
                <w:sz w:val="16"/>
              </w:rPr>
            </w:pPr>
            <w:r w:rsidRPr="000F2E43">
              <w:rPr>
                <w:sz w:val="16"/>
              </w:rPr>
              <w:t>Huawei, Ericsson, Apple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87D6F" w14:textId="77777777" w:rsidR="009A2182" w:rsidRPr="000F2E43" w:rsidRDefault="009A2182" w:rsidP="00B25224">
            <w:pPr>
              <w:pStyle w:val="TAL"/>
              <w:rPr>
                <w:sz w:val="16"/>
              </w:rPr>
            </w:pPr>
            <w:r w:rsidRPr="000F2E43">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10C33" w14:textId="77777777" w:rsidR="009A2182" w:rsidRPr="000F2E43" w:rsidRDefault="009A2182" w:rsidP="00B25224">
            <w:pPr>
              <w:pStyle w:val="TAL"/>
              <w:rPr>
                <w:sz w:val="16"/>
              </w:rPr>
            </w:pPr>
            <w:r w:rsidRPr="000F2E43">
              <w:rPr>
                <w:sz w:val="16"/>
              </w:rPr>
              <w:t>1293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DEA8D"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BFDE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7BF11"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99B3C" w14:textId="77777777" w:rsidR="009A2182" w:rsidRPr="000F2E43" w:rsidRDefault="009A2182" w:rsidP="00B25224">
            <w:pPr>
              <w:pStyle w:val="TAL"/>
              <w:rPr>
                <w:sz w:val="16"/>
              </w:rPr>
            </w:pPr>
            <w:r w:rsidRPr="000F2E43">
              <w:rPr>
                <w:sz w:val="16"/>
              </w:rPr>
              <w:t>MASSS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51F25" w14:textId="77777777" w:rsidR="009A2182" w:rsidRPr="000F2E43" w:rsidRDefault="009A2182" w:rsidP="00B25224">
            <w:pPr>
              <w:pStyle w:val="TAL"/>
              <w:rPr>
                <w:sz w:val="16"/>
              </w:rPr>
            </w:pPr>
            <w:r w:rsidRPr="000F2E43">
              <w:rPr>
                <w:sz w:val="16"/>
              </w:rPr>
              <w:t>agreed</w:t>
            </w:r>
          </w:p>
        </w:tc>
      </w:tr>
      <w:tr w:rsidR="009A2182" w:rsidRPr="000F2E43" w14:paraId="6A896F86"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551DCC9" w14:textId="77777777" w:rsidR="009A2182" w:rsidRPr="000F2E43" w:rsidRDefault="009A2182" w:rsidP="00B25224">
            <w:pPr>
              <w:pStyle w:val="TAL"/>
              <w:rPr>
                <w:sz w:val="16"/>
              </w:rPr>
            </w:pPr>
            <w:r w:rsidRPr="000F2E43">
              <w:rPr>
                <w:sz w:val="16"/>
              </w:rPr>
              <w:t>C3-246387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00081" w14:textId="77777777" w:rsidR="009A2182" w:rsidRPr="000F2E43" w:rsidRDefault="009A2182" w:rsidP="00B25224">
            <w:pPr>
              <w:pStyle w:val="TAL"/>
              <w:rPr>
                <w:sz w:val="16"/>
              </w:rPr>
            </w:pPr>
            <w:r w:rsidRPr="000F2E43">
              <w:rPr>
                <w:sz w:val="16"/>
              </w:rPr>
              <w:t>Introduce data burst size marking support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04DE0" w14:textId="77777777" w:rsidR="009A2182" w:rsidRPr="000F2E43" w:rsidRDefault="009A2182" w:rsidP="00B25224">
            <w:pPr>
              <w:pStyle w:val="TAL"/>
              <w:rPr>
                <w:sz w:val="16"/>
              </w:rPr>
            </w:pPr>
            <w:r w:rsidRPr="000F2E43">
              <w:rPr>
                <w:sz w:val="16"/>
              </w:rPr>
              <w:t>Ericsson,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84B43"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C2EB8" w14:textId="77777777" w:rsidR="009A2182" w:rsidRPr="000F2E43" w:rsidRDefault="009A2182" w:rsidP="00B25224">
            <w:pPr>
              <w:pStyle w:val="TAL"/>
              <w:rPr>
                <w:sz w:val="16"/>
              </w:rPr>
            </w:pPr>
            <w:r w:rsidRPr="000F2E43">
              <w:rPr>
                <w:sz w:val="16"/>
              </w:rPr>
              <w:t>1433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91978"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2D52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81ABA"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61815" w14:textId="77777777" w:rsidR="009A2182" w:rsidRPr="000F2E43" w:rsidRDefault="009A2182" w:rsidP="00B25224">
            <w:pPr>
              <w:pStyle w:val="TAL"/>
              <w:rPr>
                <w:sz w:val="16"/>
              </w:rPr>
            </w:pPr>
            <w:r w:rsidRPr="000F2E43">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68E2E" w14:textId="77777777" w:rsidR="009A2182" w:rsidRPr="000F2E43" w:rsidRDefault="009A2182" w:rsidP="00B25224">
            <w:pPr>
              <w:pStyle w:val="TAL"/>
              <w:rPr>
                <w:sz w:val="16"/>
              </w:rPr>
            </w:pPr>
            <w:r w:rsidRPr="000F2E43">
              <w:rPr>
                <w:sz w:val="16"/>
              </w:rPr>
              <w:t>agreed</w:t>
            </w:r>
          </w:p>
        </w:tc>
      </w:tr>
      <w:tr w:rsidR="009A2182" w:rsidRPr="000F2E43" w14:paraId="1790E45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5884857" w14:textId="77777777" w:rsidR="009A2182" w:rsidRPr="000F2E43" w:rsidRDefault="009A2182" w:rsidP="00B25224">
            <w:pPr>
              <w:pStyle w:val="TAL"/>
              <w:rPr>
                <w:sz w:val="16"/>
              </w:rPr>
            </w:pPr>
            <w:r w:rsidRPr="000F2E43">
              <w:rPr>
                <w:sz w:val="16"/>
              </w:rPr>
              <w:t>C3-246388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BF138" w14:textId="77777777" w:rsidR="009A2182" w:rsidRPr="000F2E43" w:rsidRDefault="009A2182" w:rsidP="00B25224">
            <w:pPr>
              <w:pStyle w:val="TAL"/>
              <w:rPr>
                <w:sz w:val="16"/>
              </w:rPr>
            </w:pPr>
            <w:r w:rsidRPr="000F2E43">
              <w:rPr>
                <w:sz w:val="16"/>
              </w:rPr>
              <w:t>Introduce (S)RTP Multiplexed Media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1D35A" w14:textId="77777777" w:rsidR="009A2182" w:rsidRPr="000F2E43" w:rsidRDefault="009A2182" w:rsidP="00B25224">
            <w:pPr>
              <w:pStyle w:val="TAL"/>
              <w:rPr>
                <w:sz w:val="16"/>
              </w:rPr>
            </w:pPr>
            <w:r w:rsidRPr="000F2E43">
              <w:rPr>
                <w:sz w:val="16"/>
              </w:rPr>
              <w:t>Ericsson,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5EDA6" w14:textId="77777777" w:rsidR="009A2182" w:rsidRPr="000F2E43" w:rsidRDefault="009A2182" w:rsidP="00B25224">
            <w:pPr>
              <w:pStyle w:val="TAL"/>
              <w:rPr>
                <w:sz w:val="16"/>
              </w:rPr>
            </w:pPr>
            <w:r w:rsidRPr="000F2E43">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ADDDB" w14:textId="77777777" w:rsidR="009A2182" w:rsidRPr="000F2E43" w:rsidRDefault="009A2182" w:rsidP="00B25224">
            <w:pPr>
              <w:pStyle w:val="TAL"/>
              <w:rPr>
                <w:sz w:val="16"/>
              </w:rPr>
            </w:pPr>
            <w:r w:rsidRPr="000F2E43">
              <w:rPr>
                <w:sz w:val="16"/>
              </w:rPr>
              <w:t>1290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E11A0"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6CC5D"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AF031"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D4A91" w14:textId="77777777" w:rsidR="009A2182" w:rsidRPr="000F2E43" w:rsidRDefault="009A2182" w:rsidP="00B25224">
            <w:pPr>
              <w:pStyle w:val="TAL"/>
              <w:rPr>
                <w:sz w:val="16"/>
              </w:rPr>
            </w:pPr>
            <w:r w:rsidRPr="000F2E43">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24A16" w14:textId="77777777" w:rsidR="009A2182" w:rsidRPr="000F2E43" w:rsidRDefault="009A2182" w:rsidP="00B25224">
            <w:pPr>
              <w:pStyle w:val="TAL"/>
              <w:rPr>
                <w:sz w:val="16"/>
              </w:rPr>
            </w:pPr>
            <w:r w:rsidRPr="000F2E43">
              <w:rPr>
                <w:sz w:val="16"/>
              </w:rPr>
              <w:t>agreed</w:t>
            </w:r>
          </w:p>
        </w:tc>
      </w:tr>
      <w:tr w:rsidR="009A2182" w:rsidRPr="000F2E43" w14:paraId="737823E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C93C55A" w14:textId="77777777" w:rsidR="009A2182" w:rsidRPr="000F2E43" w:rsidRDefault="009A2182" w:rsidP="00B25224">
            <w:pPr>
              <w:pStyle w:val="TAL"/>
              <w:rPr>
                <w:sz w:val="16"/>
              </w:rPr>
            </w:pPr>
            <w:r w:rsidRPr="000F2E43">
              <w:rPr>
                <w:sz w:val="16"/>
              </w:rPr>
              <w:t>C3-246389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6E3F0" w14:textId="77777777" w:rsidR="009A2182" w:rsidRPr="000F2E43" w:rsidRDefault="009A2182" w:rsidP="00B25224">
            <w:pPr>
              <w:pStyle w:val="TAL"/>
              <w:rPr>
                <w:sz w:val="16"/>
              </w:rPr>
            </w:pPr>
            <w:r w:rsidRPr="000F2E43">
              <w:rPr>
                <w:sz w:val="16"/>
              </w:rPr>
              <w:t>Introduce (S)RTP Multiplexed Media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34AA5" w14:textId="77777777" w:rsidR="009A2182" w:rsidRPr="000F2E43" w:rsidRDefault="009A2182" w:rsidP="00B25224">
            <w:pPr>
              <w:pStyle w:val="TAL"/>
              <w:rPr>
                <w:sz w:val="16"/>
              </w:rPr>
            </w:pPr>
            <w:r w:rsidRPr="000F2E43">
              <w:rPr>
                <w:sz w:val="16"/>
              </w:rPr>
              <w:t>Ericsson,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3A1B0"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EBF9F" w14:textId="77777777" w:rsidR="009A2182" w:rsidRPr="000F2E43" w:rsidRDefault="009A2182" w:rsidP="00B25224">
            <w:pPr>
              <w:pStyle w:val="TAL"/>
              <w:rPr>
                <w:sz w:val="16"/>
              </w:rPr>
            </w:pPr>
            <w:r w:rsidRPr="000F2E43">
              <w:rPr>
                <w:sz w:val="16"/>
              </w:rPr>
              <w:t>695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9F2B5"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0C939"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43D6B"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4DDB5" w14:textId="77777777" w:rsidR="009A2182" w:rsidRPr="000F2E43" w:rsidRDefault="009A2182" w:rsidP="00B25224">
            <w:pPr>
              <w:pStyle w:val="TAL"/>
              <w:rPr>
                <w:sz w:val="16"/>
              </w:rPr>
            </w:pPr>
            <w:r w:rsidRPr="000F2E43">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A2632" w14:textId="77777777" w:rsidR="009A2182" w:rsidRPr="000F2E43" w:rsidRDefault="009A2182" w:rsidP="00B25224">
            <w:pPr>
              <w:pStyle w:val="TAL"/>
              <w:rPr>
                <w:sz w:val="16"/>
              </w:rPr>
            </w:pPr>
            <w:r w:rsidRPr="000F2E43">
              <w:rPr>
                <w:sz w:val="16"/>
              </w:rPr>
              <w:t>agreed</w:t>
            </w:r>
          </w:p>
        </w:tc>
      </w:tr>
      <w:tr w:rsidR="009A2182" w:rsidRPr="000F2E43" w14:paraId="245A8EF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30649A8" w14:textId="77777777" w:rsidR="009A2182" w:rsidRPr="000F2E43" w:rsidRDefault="009A2182" w:rsidP="00B25224">
            <w:pPr>
              <w:pStyle w:val="TAL"/>
              <w:rPr>
                <w:sz w:val="16"/>
              </w:rPr>
            </w:pPr>
            <w:r w:rsidRPr="000F2E43">
              <w:rPr>
                <w:sz w:val="16"/>
              </w:rPr>
              <w:t>C3-246390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48BE0" w14:textId="77777777" w:rsidR="009A2182" w:rsidRPr="000F2E43" w:rsidRDefault="009A2182" w:rsidP="00B25224">
            <w:pPr>
              <w:pStyle w:val="TAL"/>
              <w:rPr>
                <w:sz w:val="16"/>
              </w:rPr>
            </w:pPr>
            <w:r w:rsidRPr="000F2E43">
              <w:rPr>
                <w:sz w:val="16"/>
              </w:rPr>
              <w:t xml:space="preserve">Adding ADRF as a consumer of </w:t>
            </w:r>
            <w:proofErr w:type="spellStart"/>
            <w:r w:rsidRPr="000F2E43">
              <w:rPr>
                <w:sz w:val="16"/>
              </w:rPr>
              <w:t>Nnwdaf_EventsSubscription</w:t>
            </w:r>
            <w:proofErr w:type="spellEnd"/>
            <w:r w:rsidRPr="000F2E43">
              <w:rPr>
                <w:sz w:val="16"/>
              </w:rPr>
              <w:t xml:space="preserve"> and </w:t>
            </w:r>
            <w:proofErr w:type="spellStart"/>
            <w:r w:rsidRPr="000F2E43">
              <w:rPr>
                <w:sz w:val="16"/>
              </w:rPr>
              <w:t>Nnwdaf_AnalyticsInfo</w:t>
            </w:r>
            <w:proofErr w:type="spellEnd"/>
            <w:r w:rsidRPr="000F2E43">
              <w:rPr>
                <w:sz w:val="16"/>
              </w:rPr>
              <w:t xml:space="preserve">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6BBAE"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B01F8"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745F6" w14:textId="77777777" w:rsidR="009A2182" w:rsidRPr="000F2E43" w:rsidRDefault="009A2182" w:rsidP="00B25224">
            <w:pPr>
              <w:pStyle w:val="TAL"/>
              <w:rPr>
                <w:sz w:val="16"/>
              </w:rPr>
            </w:pPr>
            <w:r w:rsidRPr="000F2E43">
              <w:rPr>
                <w:sz w:val="16"/>
              </w:rPr>
              <w:t>969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3B10E"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C32E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90F47"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BBDFB"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41FF3" w14:textId="77777777" w:rsidR="009A2182" w:rsidRPr="000F2E43" w:rsidRDefault="009A2182" w:rsidP="00B25224">
            <w:pPr>
              <w:pStyle w:val="TAL"/>
              <w:rPr>
                <w:sz w:val="16"/>
              </w:rPr>
            </w:pPr>
            <w:r w:rsidRPr="000F2E43">
              <w:rPr>
                <w:sz w:val="16"/>
              </w:rPr>
              <w:t>agreed</w:t>
            </w:r>
          </w:p>
        </w:tc>
      </w:tr>
      <w:tr w:rsidR="009A2182" w:rsidRPr="000F2E43" w14:paraId="4DE24F00"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12C2DFE" w14:textId="77777777" w:rsidR="009A2182" w:rsidRPr="000F2E43" w:rsidRDefault="009A2182" w:rsidP="00B25224">
            <w:pPr>
              <w:pStyle w:val="TAL"/>
              <w:rPr>
                <w:sz w:val="16"/>
              </w:rPr>
            </w:pPr>
            <w:r w:rsidRPr="000F2E43">
              <w:rPr>
                <w:sz w:val="16"/>
              </w:rPr>
              <w:t>C3-246391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D37F2" w14:textId="77777777" w:rsidR="009A2182" w:rsidRPr="000F2E43" w:rsidRDefault="009A2182" w:rsidP="00B25224">
            <w:pPr>
              <w:pStyle w:val="TAL"/>
              <w:rPr>
                <w:sz w:val="16"/>
              </w:rPr>
            </w:pPr>
            <w:r w:rsidRPr="000F2E43">
              <w:rPr>
                <w:sz w:val="16"/>
              </w:rPr>
              <w:t>Removal of UPF info subscription from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83479"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205EF"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A84F5" w14:textId="77777777" w:rsidR="009A2182" w:rsidRPr="000F2E43" w:rsidRDefault="009A2182" w:rsidP="00B25224">
            <w:pPr>
              <w:pStyle w:val="TAL"/>
              <w:rPr>
                <w:sz w:val="16"/>
              </w:rPr>
            </w:pPr>
            <w:r w:rsidRPr="000F2E43">
              <w:rPr>
                <w:sz w:val="16"/>
              </w:rPr>
              <w:t>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B6A64"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D71C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34F10"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CFC3E"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5B1C9" w14:textId="77777777" w:rsidR="009A2182" w:rsidRPr="000F2E43" w:rsidRDefault="009A2182" w:rsidP="00B25224">
            <w:pPr>
              <w:pStyle w:val="TAL"/>
              <w:rPr>
                <w:sz w:val="16"/>
              </w:rPr>
            </w:pPr>
            <w:r w:rsidRPr="000F2E43">
              <w:rPr>
                <w:sz w:val="16"/>
              </w:rPr>
              <w:t>agreed</w:t>
            </w:r>
          </w:p>
        </w:tc>
      </w:tr>
      <w:tr w:rsidR="009A2182" w:rsidRPr="000F2E43" w14:paraId="4FA0C66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DFD8AE3" w14:textId="77777777" w:rsidR="009A2182" w:rsidRPr="000F2E43" w:rsidRDefault="009A2182" w:rsidP="00B25224">
            <w:pPr>
              <w:pStyle w:val="TAL"/>
              <w:rPr>
                <w:sz w:val="16"/>
              </w:rPr>
            </w:pPr>
            <w:r w:rsidRPr="000F2E43">
              <w:rPr>
                <w:sz w:val="16"/>
              </w:rPr>
              <w:t>C3-246392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62925" w14:textId="77777777" w:rsidR="009A2182" w:rsidRPr="000F2E43" w:rsidRDefault="009A2182" w:rsidP="00B25224">
            <w:pPr>
              <w:pStyle w:val="TAL"/>
              <w:rPr>
                <w:sz w:val="16"/>
              </w:rPr>
            </w:pPr>
            <w:r w:rsidRPr="000F2E43">
              <w:rPr>
                <w:sz w:val="16"/>
              </w:rPr>
              <w:t xml:space="preserve">Corrections related to </w:t>
            </w:r>
            <w:proofErr w:type="spellStart"/>
            <w:r w:rsidRPr="000F2E43">
              <w:rPr>
                <w:sz w:val="16"/>
              </w:rPr>
              <w:t>PfdDetermination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51B87"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DCE88" w14:textId="77777777" w:rsidR="009A2182" w:rsidRPr="000F2E43" w:rsidRDefault="009A2182" w:rsidP="00B25224">
            <w:pPr>
              <w:pStyle w:val="TAL"/>
              <w:rPr>
                <w:sz w:val="16"/>
              </w:rPr>
            </w:pPr>
            <w:r w:rsidRPr="000F2E43">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902A1" w14:textId="77777777" w:rsidR="009A2182" w:rsidRPr="000F2E43" w:rsidRDefault="009A2182" w:rsidP="00B25224">
            <w:pPr>
              <w:pStyle w:val="TAL"/>
              <w:rPr>
                <w:sz w:val="16"/>
              </w:rPr>
            </w:pPr>
            <w:r w:rsidRPr="000F2E43">
              <w:rPr>
                <w:sz w:val="16"/>
              </w:rPr>
              <w:t>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68CC4"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3107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BD790"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96E7A"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1CE1" w14:textId="77777777" w:rsidR="009A2182" w:rsidRPr="000F2E43" w:rsidRDefault="009A2182" w:rsidP="00B25224">
            <w:pPr>
              <w:pStyle w:val="TAL"/>
              <w:rPr>
                <w:sz w:val="16"/>
              </w:rPr>
            </w:pPr>
            <w:r w:rsidRPr="000F2E43">
              <w:rPr>
                <w:sz w:val="16"/>
              </w:rPr>
              <w:t>agreed</w:t>
            </w:r>
          </w:p>
        </w:tc>
      </w:tr>
      <w:tr w:rsidR="009A2182" w:rsidRPr="000F2E43" w14:paraId="257D5A2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5E8D940" w14:textId="77777777" w:rsidR="009A2182" w:rsidRPr="000F2E43" w:rsidRDefault="009A2182" w:rsidP="00B25224">
            <w:pPr>
              <w:pStyle w:val="TAL"/>
              <w:rPr>
                <w:sz w:val="16"/>
              </w:rPr>
            </w:pPr>
            <w:r w:rsidRPr="000F2E43">
              <w:rPr>
                <w:sz w:val="16"/>
              </w:rPr>
              <w:t>C3-246393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3590C" w14:textId="77777777" w:rsidR="009A2182" w:rsidRPr="000F2E43" w:rsidRDefault="009A2182" w:rsidP="00B25224">
            <w:pPr>
              <w:pStyle w:val="TAL"/>
              <w:rPr>
                <w:sz w:val="16"/>
              </w:rPr>
            </w:pPr>
            <w:r w:rsidRPr="000F2E43">
              <w:rPr>
                <w:sz w:val="16"/>
              </w:rPr>
              <w:t>Clarifications and miscellaneous corrections on NWDAF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BF14F"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53645"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FD559" w14:textId="77777777" w:rsidR="009A2182" w:rsidRPr="000F2E43" w:rsidRDefault="009A2182" w:rsidP="00B25224">
            <w:pPr>
              <w:pStyle w:val="TAL"/>
              <w:rPr>
                <w:sz w:val="16"/>
              </w:rPr>
            </w:pPr>
            <w:r w:rsidRPr="000F2E43">
              <w:rPr>
                <w:sz w:val="16"/>
              </w:rPr>
              <w:t>984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8A0D4"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EEDBA1"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C77A4"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6CBB5"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1C5C8" w14:textId="77777777" w:rsidR="009A2182" w:rsidRPr="000F2E43" w:rsidRDefault="009A2182" w:rsidP="00B25224">
            <w:pPr>
              <w:pStyle w:val="TAL"/>
              <w:rPr>
                <w:sz w:val="16"/>
              </w:rPr>
            </w:pPr>
            <w:r w:rsidRPr="000F2E43">
              <w:rPr>
                <w:sz w:val="16"/>
              </w:rPr>
              <w:t>agreed</w:t>
            </w:r>
          </w:p>
        </w:tc>
      </w:tr>
      <w:tr w:rsidR="009A2182" w:rsidRPr="000F2E43" w14:paraId="1153B97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4F780F9" w14:textId="77777777" w:rsidR="009A2182" w:rsidRPr="000F2E43" w:rsidRDefault="009A2182" w:rsidP="00B25224">
            <w:pPr>
              <w:pStyle w:val="TAL"/>
              <w:rPr>
                <w:sz w:val="16"/>
              </w:rPr>
            </w:pPr>
            <w:r w:rsidRPr="000F2E43">
              <w:rPr>
                <w:sz w:val="16"/>
              </w:rPr>
              <w:t>C3-246394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BBA42" w14:textId="77777777" w:rsidR="009A2182" w:rsidRPr="000F2E43" w:rsidRDefault="009A2182" w:rsidP="00B25224">
            <w:pPr>
              <w:pStyle w:val="TAL"/>
              <w:rPr>
                <w:sz w:val="16"/>
              </w:rPr>
            </w:pPr>
            <w:r w:rsidRPr="000F2E43">
              <w:rPr>
                <w:sz w:val="16"/>
              </w:rPr>
              <w:t>Clarifications for the presence condition of the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53BBC" w14:textId="77777777" w:rsidR="009A2182" w:rsidRPr="000F2E43" w:rsidRDefault="009A2182" w:rsidP="00B25224">
            <w:pPr>
              <w:pStyle w:val="TAL"/>
              <w:rPr>
                <w:sz w:val="16"/>
              </w:rPr>
            </w:pPr>
            <w:r w:rsidRPr="000F2E43">
              <w:rPr>
                <w:sz w:val="16"/>
              </w:rPr>
              <w:t>Huawei,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17943"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5AA46" w14:textId="77777777" w:rsidR="009A2182" w:rsidRPr="000F2E43" w:rsidRDefault="009A2182" w:rsidP="00B25224">
            <w:pPr>
              <w:pStyle w:val="TAL"/>
              <w:rPr>
                <w:sz w:val="16"/>
              </w:rPr>
            </w:pPr>
            <w:r w:rsidRPr="000F2E43">
              <w:rPr>
                <w:sz w:val="16"/>
              </w:rPr>
              <w:t>1437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21C58"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61870"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44A91"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D9144"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AA974" w14:textId="77777777" w:rsidR="009A2182" w:rsidRPr="000F2E43" w:rsidRDefault="009A2182" w:rsidP="00B25224">
            <w:pPr>
              <w:pStyle w:val="TAL"/>
              <w:rPr>
                <w:sz w:val="16"/>
              </w:rPr>
            </w:pPr>
            <w:r w:rsidRPr="000F2E43">
              <w:rPr>
                <w:sz w:val="16"/>
              </w:rPr>
              <w:t>agreed</w:t>
            </w:r>
          </w:p>
        </w:tc>
      </w:tr>
      <w:tr w:rsidR="009A2182" w:rsidRPr="000F2E43" w14:paraId="66A9E7F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3FF84B7" w14:textId="77777777" w:rsidR="009A2182" w:rsidRPr="000F2E43" w:rsidRDefault="009A2182" w:rsidP="00B25224">
            <w:pPr>
              <w:pStyle w:val="TAL"/>
              <w:rPr>
                <w:sz w:val="16"/>
              </w:rPr>
            </w:pPr>
            <w:r w:rsidRPr="000F2E43">
              <w:rPr>
                <w:sz w:val="16"/>
              </w:rPr>
              <w:t>C3-246395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342F1" w14:textId="77777777" w:rsidR="009A2182" w:rsidRPr="000F2E43" w:rsidRDefault="009A2182" w:rsidP="00B25224">
            <w:pPr>
              <w:pStyle w:val="TAL"/>
              <w:rPr>
                <w:sz w:val="16"/>
              </w:rPr>
            </w:pPr>
            <w:r w:rsidRPr="000F2E43">
              <w:rPr>
                <w:sz w:val="16"/>
              </w:rPr>
              <w:t xml:space="preserve">Corrections on the </w:t>
            </w:r>
            <w:proofErr w:type="spellStart"/>
            <w:r w:rsidRPr="000F2E43">
              <w:rPr>
                <w:sz w:val="16"/>
              </w:rPr>
              <w:t>Nnwdaf_MLModelProvision</w:t>
            </w:r>
            <w:proofErr w:type="spellEnd"/>
            <w:r w:rsidRPr="000F2E43">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BBE98"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B72B0"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B7684" w14:textId="77777777" w:rsidR="009A2182" w:rsidRPr="000F2E43" w:rsidRDefault="009A2182" w:rsidP="00B25224">
            <w:pPr>
              <w:pStyle w:val="TAL"/>
              <w:rPr>
                <w:sz w:val="16"/>
              </w:rPr>
            </w:pPr>
            <w:r w:rsidRPr="000F2E43">
              <w:rPr>
                <w:sz w:val="16"/>
              </w:rPr>
              <w:t>985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EA914"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93950"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86BC1"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AC612"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D7D3A" w14:textId="77777777" w:rsidR="009A2182" w:rsidRPr="000F2E43" w:rsidRDefault="009A2182" w:rsidP="00B25224">
            <w:pPr>
              <w:pStyle w:val="TAL"/>
              <w:rPr>
                <w:sz w:val="16"/>
              </w:rPr>
            </w:pPr>
            <w:r w:rsidRPr="000F2E43">
              <w:rPr>
                <w:sz w:val="16"/>
              </w:rPr>
              <w:t>agreed</w:t>
            </w:r>
          </w:p>
        </w:tc>
      </w:tr>
      <w:tr w:rsidR="009A2182" w:rsidRPr="000F2E43" w14:paraId="5F5B3A8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F35F7E2" w14:textId="77777777" w:rsidR="009A2182" w:rsidRPr="000F2E43" w:rsidRDefault="009A2182" w:rsidP="00B25224">
            <w:pPr>
              <w:pStyle w:val="TAL"/>
              <w:rPr>
                <w:sz w:val="16"/>
              </w:rPr>
            </w:pPr>
            <w:r w:rsidRPr="000F2E43">
              <w:rPr>
                <w:sz w:val="16"/>
              </w:rPr>
              <w:t>C3-246396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34F32" w14:textId="77777777" w:rsidR="009A2182" w:rsidRPr="000F2E43" w:rsidRDefault="009A2182" w:rsidP="00B25224">
            <w:pPr>
              <w:pStyle w:val="TAL"/>
              <w:rPr>
                <w:sz w:val="16"/>
              </w:rPr>
            </w:pPr>
            <w:r w:rsidRPr="000F2E43">
              <w:rPr>
                <w:sz w:val="16"/>
              </w:rPr>
              <w:t>Support of ML Model provider information in ML model notification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236EA"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16B52"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F3176" w14:textId="77777777" w:rsidR="009A2182" w:rsidRPr="000F2E43" w:rsidRDefault="009A2182" w:rsidP="00B25224">
            <w:pPr>
              <w:pStyle w:val="TAL"/>
              <w:rPr>
                <w:sz w:val="16"/>
              </w:rPr>
            </w:pPr>
            <w:r w:rsidRPr="000F2E43">
              <w:rPr>
                <w:sz w:val="16"/>
              </w:rPr>
              <w:t>986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93B55"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5FFF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8DF79"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208C4"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6F895" w14:textId="77777777" w:rsidR="009A2182" w:rsidRPr="000F2E43" w:rsidRDefault="009A2182" w:rsidP="00B25224">
            <w:pPr>
              <w:pStyle w:val="TAL"/>
              <w:rPr>
                <w:sz w:val="16"/>
              </w:rPr>
            </w:pPr>
            <w:r w:rsidRPr="000F2E43">
              <w:rPr>
                <w:sz w:val="16"/>
              </w:rPr>
              <w:t>agreed</w:t>
            </w:r>
          </w:p>
        </w:tc>
      </w:tr>
      <w:tr w:rsidR="009A2182" w:rsidRPr="000F2E43" w14:paraId="4F81FEA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9E0408D" w14:textId="77777777" w:rsidR="009A2182" w:rsidRPr="000F2E43" w:rsidRDefault="009A2182" w:rsidP="00B25224">
            <w:pPr>
              <w:pStyle w:val="TAL"/>
              <w:rPr>
                <w:sz w:val="16"/>
              </w:rPr>
            </w:pPr>
            <w:r w:rsidRPr="000F2E43">
              <w:rPr>
                <w:sz w:val="16"/>
              </w:rPr>
              <w:t>C3-246397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94B52" w14:textId="77777777" w:rsidR="009A2182" w:rsidRPr="000F2E43" w:rsidRDefault="009A2182" w:rsidP="00B25224">
            <w:pPr>
              <w:pStyle w:val="TAL"/>
              <w:rPr>
                <w:sz w:val="16"/>
              </w:rPr>
            </w:pPr>
            <w:r w:rsidRPr="000F2E43">
              <w:rPr>
                <w:sz w:val="16"/>
              </w:rPr>
              <w:t xml:space="preserve">MFAF </w:t>
            </w:r>
            <w:proofErr w:type="spellStart"/>
            <w:r w:rsidRPr="000F2E43">
              <w:rPr>
                <w:sz w:val="16"/>
              </w:rPr>
              <w:t>ContextManagement</w:t>
            </w:r>
            <w:proofErr w:type="spellEnd"/>
            <w:r w:rsidRPr="000F2E43">
              <w:rPr>
                <w:sz w:val="16"/>
              </w:rPr>
              <w:t xml:space="preserve"> API service </w:t>
            </w:r>
            <w:proofErr w:type="spellStart"/>
            <w:r w:rsidRPr="000F2E43">
              <w:rPr>
                <w:sz w:val="16"/>
              </w:rPr>
              <w:t>descripiton</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B6A6B"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DE7EB6" w14:textId="77777777" w:rsidR="009A2182" w:rsidRPr="000F2E43" w:rsidRDefault="009A2182" w:rsidP="00B25224">
            <w:pPr>
              <w:pStyle w:val="TAL"/>
              <w:rPr>
                <w:sz w:val="16"/>
              </w:rPr>
            </w:pPr>
            <w:r w:rsidRPr="000F2E43">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FDEE9" w14:textId="77777777" w:rsidR="009A2182" w:rsidRPr="000F2E43" w:rsidRDefault="009A2182" w:rsidP="00B25224">
            <w:pPr>
              <w:pStyle w:val="TAL"/>
              <w:rPr>
                <w:sz w:val="16"/>
              </w:rPr>
            </w:pPr>
            <w:r w:rsidRPr="000F2E43">
              <w:rPr>
                <w:sz w:val="16"/>
              </w:rPr>
              <w:t>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785D6"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6198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DAE54"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58A08"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D339F" w14:textId="77777777" w:rsidR="009A2182" w:rsidRPr="000F2E43" w:rsidRDefault="009A2182" w:rsidP="00B25224">
            <w:pPr>
              <w:pStyle w:val="TAL"/>
              <w:rPr>
                <w:sz w:val="16"/>
              </w:rPr>
            </w:pPr>
            <w:r w:rsidRPr="000F2E43">
              <w:rPr>
                <w:sz w:val="16"/>
              </w:rPr>
              <w:t>agreed</w:t>
            </w:r>
          </w:p>
        </w:tc>
      </w:tr>
      <w:tr w:rsidR="009A2182" w:rsidRPr="000F2E43" w14:paraId="0DDC7A6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91326BC" w14:textId="77777777" w:rsidR="009A2182" w:rsidRPr="000F2E43" w:rsidRDefault="009A2182" w:rsidP="00B25224">
            <w:pPr>
              <w:pStyle w:val="TAL"/>
              <w:rPr>
                <w:sz w:val="16"/>
              </w:rPr>
            </w:pPr>
            <w:r w:rsidRPr="000F2E43">
              <w:rPr>
                <w:sz w:val="16"/>
              </w:rPr>
              <w:t>C3-246398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1D183" w14:textId="77777777" w:rsidR="009A2182" w:rsidRPr="000F2E43" w:rsidRDefault="009A2182" w:rsidP="00B25224">
            <w:pPr>
              <w:pStyle w:val="TAL"/>
              <w:rPr>
                <w:sz w:val="16"/>
              </w:rPr>
            </w:pPr>
            <w:r w:rsidRPr="000F2E43">
              <w:rPr>
                <w:sz w:val="16"/>
              </w:rPr>
              <w:t xml:space="preserve">MFAF </w:t>
            </w:r>
            <w:proofErr w:type="spellStart"/>
            <w:r w:rsidRPr="000F2E43">
              <w:rPr>
                <w:sz w:val="16"/>
              </w:rPr>
              <w:t>ContextManagement</w:t>
            </w:r>
            <w:proofErr w:type="spellEnd"/>
            <w:r w:rsidRPr="000F2E43">
              <w:rPr>
                <w:sz w:val="16"/>
              </w:rPr>
              <w:t xml:space="preserve"> API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F78E9" w14:textId="77777777" w:rsidR="009A2182" w:rsidRPr="000F2E43" w:rsidRDefault="009A2182" w:rsidP="00B25224">
            <w:pPr>
              <w:pStyle w:val="TAL"/>
              <w:rPr>
                <w:sz w:val="16"/>
              </w:rPr>
            </w:pPr>
            <w:r w:rsidRPr="000F2E43">
              <w:rPr>
                <w:sz w:val="16"/>
              </w:rPr>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E7941" w14:textId="77777777" w:rsidR="009A2182" w:rsidRPr="000F2E43" w:rsidRDefault="009A2182" w:rsidP="00B25224">
            <w:pPr>
              <w:pStyle w:val="TAL"/>
              <w:rPr>
                <w:sz w:val="16"/>
              </w:rPr>
            </w:pPr>
            <w:r w:rsidRPr="000F2E43">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EA122" w14:textId="77777777" w:rsidR="009A2182" w:rsidRPr="000F2E43" w:rsidRDefault="009A2182" w:rsidP="00B25224">
            <w:pPr>
              <w:pStyle w:val="TAL"/>
              <w:rPr>
                <w:sz w:val="16"/>
              </w:rPr>
            </w:pPr>
            <w:r w:rsidRPr="000F2E43">
              <w:rPr>
                <w:sz w:val="16"/>
              </w:rPr>
              <w:t>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86C1D"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8A1C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311E7"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2B71D"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7B878" w14:textId="77777777" w:rsidR="009A2182" w:rsidRPr="000F2E43" w:rsidRDefault="009A2182" w:rsidP="00B25224">
            <w:pPr>
              <w:pStyle w:val="TAL"/>
              <w:rPr>
                <w:sz w:val="16"/>
              </w:rPr>
            </w:pPr>
            <w:r w:rsidRPr="000F2E43">
              <w:rPr>
                <w:sz w:val="16"/>
              </w:rPr>
              <w:t>agreed</w:t>
            </w:r>
          </w:p>
        </w:tc>
      </w:tr>
      <w:tr w:rsidR="009A2182" w:rsidRPr="000F2E43" w14:paraId="617AF08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E50C511" w14:textId="77777777" w:rsidR="009A2182" w:rsidRPr="000F2E43" w:rsidRDefault="009A2182" w:rsidP="00B25224">
            <w:pPr>
              <w:pStyle w:val="TAL"/>
              <w:rPr>
                <w:sz w:val="16"/>
              </w:rPr>
            </w:pPr>
            <w:r w:rsidRPr="000F2E43">
              <w:rPr>
                <w:sz w:val="16"/>
              </w:rPr>
              <w:t>C3-246399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4FC7C" w14:textId="77777777" w:rsidR="009A2182" w:rsidRPr="000F2E43" w:rsidRDefault="009A2182" w:rsidP="00B25224">
            <w:pPr>
              <w:pStyle w:val="TAL"/>
              <w:rPr>
                <w:sz w:val="16"/>
              </w:rPr>
            </w:pPr>
            <w:r w:rsidRPr="000F2E43">
              <w:rPr>
                <w:sz w:val="16"/>
              </w:rPr>
              <w:t xml:space="preserve">MFAF </w:t>
            </w:r>
            <w:proofErr w:type="spellStart"/>
            <w:r w:rsidRPr="000F2E43">
              <w:rPr>
                <w:sz w:val="16"/>
              </w:rPr>
              <w:t>ContextManagement</w:t>
            </w:r>
            <w:proofErr w:type="spellEnd"/>
            <w:r w:rsidRPr="000F2E43">
              <w:rPr>
                <w:sz w:val="16"/>
              </w:rPr>
              <w:t xml:space="preserve"> API </w:t>
            </w:r>
            <w:proofErr w:type="spellStart"/>
            <w:r w:rsidRPr="000F2E43">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6FCAF"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8A508" w14:textId="77777777" w:rsidR="009A2182" w:rsidRPr="000F2E43" w:rsidRDefault="009A2182" w:rsidP="00B25224">
            <w:pPr>
              <w:pStyle w:val="TAL"/>
              <w:rPr>
                <w:sz w:val="16"/>
              </w:rPr>
            </w:pPr>
            <w:r w:rsidRPr="000F2E43">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00D7B" w14:textId="77777777" w:rsidR="009A2182" w:rsidRPr="000F2E43" w:rsidRDefault="009A2182" w:rsidP="00B25224">
            <w:pPr>
              <w:pStyle w:val="TAL"/>
              <w:rPr>
                <w:sz w:val="16"/>
              </w:rPr>
            </w:pPr>
            <w:r w:rsidRPr="000F2E43">
              <w:rPr>
                <w:sz w:val="16"/>
              </w:rPr>
              <w:t>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1FEE6"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CA7E0"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132FD"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DDBFE"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D6F12" w14:textId="77777777" w:rsidR="009A2182" w:rsidRPr="000F2E43" w:rsidRDefault="009A2182" w:rsidP="00B25224">
            <w:pPr>
              <w:pStyle w:val="TAL"/>
              <w:rPr>
                <w:sz w:val="16"/>
              </w:rPr>
            </w:pPr>
            <w:r w:rsidRPr="000F2E43">
              <w:rPr>
                <w:sz w:val="16"/>
              </w:rPr>
              <w:t>agreed</w:t>
            </w:r>
          </w:p>
        </w:tc>
      </w:tr>
      <w:tr w:rsidR="009A2182" w:rsidRPr="000F2E43" w14:paraId="13CC8D3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46AA04B" w14:textId="77777777" w:rsidR="009A2182" w:rsidRPr="000F2E43" w:rsidRDefault="009A2182" w:rsidP="00B25224">
            <w:pPr>
              <w:pStyle w:val="TAL"/>
              <w:rPr>
                <w:sz w:val="16"/>
              </w:rPr>
            </w:pPr>
            <w:r w:rsidRPr="000F2E43">
              <w:rPr>
                <w:sz w:val="16"/>
              </w:rPr>
              <w:t>C3-246400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445FF" w14:textId="77777777" w:rsidR="009A2182" w:rsidRPr="000F2E43" w:rsidRDefault="009A2182" w:rsidP="00B25224">
            <w:pPr>
              <w:pStyle w:val="TAL"/>
              <w:rPr>
                <w:sz w:val="16"/>
              </w:rPr>
            </w:pPr>
            <w:r w:rsidRPr="000F2E43">
              <w:rPr>
                <w:sz w:val="16"/>
              </w:rPr>
              <w:t>MFAF 3daDataManagement updates to support MFAF transfer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E1EED"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55B64" w14:textId="77777777" w:rsidR="009A2182" w:rsidRPr="000F2E43" w:rsidRDefault="009A2182" w:rsidP="00B25224">
            <w:pPr>
              <w:pStyle w:val="TAL"/>
              <w:rPr>
                <w:sz w:val="16"/>
              </w:rPr>
            </w:pPr>
            <w:r w:rsidRPr="000F2E43">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FD762" w14:textId="77777777" w:rsidR="009A2182" w:rsidRPr="000F2E43" w:rsidRDefault="009A2182" w:rsidP="00B25224">
            <w:pPr>
              <w:pStyle w:val="TAL"/>
              <w:rPr>
                <w:sz w:val="16"/>
              </w:rPr>
            </w:pPr>
            <w:r w:rsidRPr="000F2E43">
              <w:rPr>
                <w:sz w:val="16"/>
              </w:rPr>
              <w:t>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68C16"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91EC1"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DA835"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AC7C8"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F04EB" w14:textId="77777777" w:rsidR="009A2182" w:rsidRPr="000F2E43" w:rsidRDefault="009A2182" w:rsidP="00B25224">
            <w:pPr>
              <w:pStyle w:val="TAL"/>
              <w:rPr>
                <w:sz w:val="16"/>
              </w:rPr>
            </w:pPr>
            <w:r w:rsidRPr="000F2E43">
              <w:rPr>
                <w:sz w:val="16"/>
              </w:rPr>
              <w:t>agreed</w:t>
            </w:r>
          </w:p>
        </w:tc>
      </w:tr>
      <w:tr w:rsidR="009A2182" w:rsidRPr="000F2E43" w14:paraId="1169D3D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952CC9A" w14:textId="77777777" w:rsidR="009A2182" w:rsidRPr="000F2E43" w:rsidRDefault="009A2182" w:rsidP="00B25224">
            <w:pPr>
              <w:pStyle w:val="TAL"/>
              <w:rPr>
                <w:sz w:val="16"/>
              </w:rPr>
            </w:pPr>
            <w:r w:rsidRPr="000F2E43">
              <w:rPr>
                <w:sz w:val="16"/>
              </w:rPr>
              <w:t>C3-246401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00450" w14:textId="77777777" w:rsidR="009A2182" w:rsidRPr="000F2E43" w:rsidRDefault="009A2182" w:rsidP="00B25224">
            <w:pPr>
              <w:pStyle w:val="TAL"/>
              <w:rPr>
                <w:sz w:val="16"/>
              </w:rPr>
            </w:pPr>
            <w:r w:rsidRPr="000F2E43">
              <w:rPr>
                <w:sz w:val="16"/>
              </w:rPr>
              <w:t>RE-NWDAF behaviour when receiving notification flag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25F23"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86EAC"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A95B9" w14:textId="77777777" w:rsidR="009A2182" w:rsidRPr="000F2E43" w:rsidRDefault="009A2182" w:rsidP="00B25224">
            <w:pPr>
              <w:pStyle w:val="TAL"/>
              <w:rPr>
                <w:sz w:val="16"/>
              </w:rPr>
            </w:pPr>
            <w:r w:rsidRPr="000F2E43">
              <w:rPr>
                <w:sz w:val="16"/>
              </w:rPr>
              <w:t>974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EC0DD"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98C11"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F4158"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A8649"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E9D01" w14:textId="77777777" w:rsidR="009A2182" w:rsidRPr="000F2E43" w:rsidRDefault="009A2182" w:rsidP="00B25224">
            <w:pPr>
              <w:pStyle w:val="TAL"/>
              <w:rPr>
                <w:sz w:val="16"/>
              </w:rPr>
            </w:pPr>
            <w:r w:rsidRPr="000F2E43">
              <w:rPr>
                <w:sz w:val="16"/>
              </w:rPr>
              <w:t>agreed</w:t>
            </w:r>
          </w:p>
        </w:tc>
      </w:tr>
      <w:tr w:rsidR="009A2182" w:rsidRPr="000F2E43" w14:paraId="3DA88B6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3F13DA5" w14:textId="77777777" w:rsidR="009A2182" w:rsidRPr="000F2E43" w:rsidRDefault="009A2182" w:rsidP="00B25224">
            <w:pPr>
              <w:pStyle w:val="TAL"/>
              <w:rPr>
                <w:sz w:val="16"/>
              </w:rPr>
            </w:pPr>
            <w:r w:rsidRPr="000F2E43">
              <w:rPr>
                <w:sz w:val="16"/>
              </w:rPr>
              <w:t>C3-246402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6B40C" w14:textId="77777777" w:rsidR="009A2182" w:rsidRPr="000F2E43" w:rsidRDefault="009A2182" w:rsidP="00B25224">
            <w:pPr>
              <w:pStyle w:val="TAL"/>
              <w:rPr>
                <w:sz w:val="16"/>
              </w:rPr>
            </w:pPr>
            <w:r w:rsidRPr="000F2E43">
              <w:rPr>
                <w:sz w:val="16"/>
              </w:rPr>
              <w:t>Corrections on the attribute names for ML model provision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63565" w14:textId="77777777" w:rsidR="009A2182" w:rsidRPr="000F2E43" w:rsidRDefault="009A2182" w:rsidP="00B25224">
            <w:pPr>
              <w:pStyle w:val="TAL"/>
              <w:rPr>
                <w:sz w:val="16"/>
              </w:rPr>
            </w:pPr>
            <w:r w:rsidRPr="000F2E43">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B3DAE"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A1BD2" w14:textId="77777777" w:rsidR="009A2182" w:rsidRPr="000F2E43" w:rsidRDefault="009A2182" w:rsidP="00B25224">
            <w:pPr>
              <w:pStyle w:val="TAL"/>
              <w:rPr>
                <w:sz w:val="16"/>
              </w:rPr>
            </w:pPr>
            <w:r w:rsidRPr="000F2E43">
              <w:rPr>
                <w:sz w:val="16"/>
              </w:rPr>
              <w:t>983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A1870"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84FA9"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4F177"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051BA"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C0AD7" w14:textId="77777777" w:rsidR="009A2182" w:rsidRPr="000F2E43" w:rsidRDefault="009A2182" w:rsidP="00B25224">
            <w:pPr>
              <w:pStyle w:val="TAL"/>
              <w:rPr>
                <w:sz w:val="16"/>
              </w:rPr>
            </w:pPr>
            <w:r w:rsidRPr="000F2E43">
              <w:rPr>
                <w:sz w:val="16"/>
              </w:rPr>
              <w:t>agreed</w:t>
            </w:r>
          </w:p>
        </w:tc>
      </w:tr>
      <w:tr w:rsidR="009A2182" w:rsidRPr="000F2E43" w14:paraId="7566D59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5F9028E" w14:textId="77777777" w:rsidR="009A2182" w:rsidRPr="000F2E43" w:rsidRDefault="009A2182" w:rsidP="00B25224">
            <w:pPr>
              <w:pStyle w:val="TAL"/>
              <w:rPr>
                <w:sz w:val="16"/>
              </w:rPr>
            </w:pPr>
            <w:r w:rsidRPr="000F2E43">
              <w:rPr>
                <w:sz w:val="16"/>
              </w:rPr>
              <w:t>C3-246403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3B909" w14:textId="77777777" w:rsidR="009A2182" w:rsidRPr="000F2E43" w:rsidRDefault="009A2182" w:rsidP="00B25224">
            <w:pPr>
              <w:pStyle w:val="TAL"/>
              <w:rPr>
                <w:sz w:val="16"/>
              </w:rPr>
            </w:pPr>
            <w:r w:rsidRPr="000F2E43">
              <w:rPr>
                <w:sz w:val="16"/>
              </w:rPr>
              <w:t>Corrections on the API names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E51A2"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E72A3"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0DFA9" w14:textId="77777777" w:rsidR="009A2182" w:rsidRPr="000F2E43" w:rsidRDefault="009A2182" w:rsidP="00B25224">
            <w:pPr>
              <w:pStyle w:val="TAL"/>
              <w:rPr>
                <w:sz w:val="16"/>
              </w:rPr>
            </w:pPr>
            <w:r w:rsidRPr="000F2E43">
              <w:rPr>
                <w:sz w:val="16"/>
              </w:rPr>
              <w:t>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12763"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10EBB"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EE8E2"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914D9"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18E24" w14:textId="77777777" w:rsidR="009A2182" w:rsidRPr="000F2E43" w:rsidRDefault="009A2182" w:rsidP="00B25224">
            <w:pPr>
              <w:pStyle w:val="TAL"/>
              <w:rPr>
                <w:sz w:val="16"/>
              </w:rPr>
            </w:pPr>
            <w:r w:rsidRPr="000F2E43">
              <w:rPr>
                <w:sz w:val="16"/>
              </w:rPr>
              <w:t>agreed</w:t>
            </w:r>
          </w:p>
        </w:tc>
      </w:tr>
      <w:tr w:rsidR="009A2182" w:rsidRPr="000F2E43" w14:paraId="477AE30D"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51CEBE2" w14:textId="77777777" w:rsidR="009A2182" w:rsidRPr="000F2E43" w:rsidRDefault="009A2182" w:rsidP="00B25224">
            <w:pPr>
              <w:pStyle w:val="TAL"/>
              <w:rPr>
                <w:sz w:val="16"/>
              </w:rPr>
            </w:pPr>
            <w:r w:rsidRPr="000F2E43">
              <w:rPr>
                <w:sz w:val="16"/>
              </w:rPr>
              <w:t>C3-246404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1F17A" w14:textId="77777777" w:rsidR="009A2182" w:rsidRPr="000F2E43" w:rsidRDefault="009A2182" w:rsidP="00B25224">
            <w:pPr>
              <w:pStyle w:val="TAL"/>
              <w:rPr>
                <w:sz w:val="16"/>
              </w:rPr>
            </w:pPr>
            <w:r w:rsidRPr="000F2E43">
              <w:rPr>
                <w:sz w:val="16"/>
              </w:rPr>
              <w:t>Corrections on the re-used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9ADE3"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0ABC4"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A50EE" w14:textId="77777777" w:rsidR="009A2182" w:rsidRPr="000F2E43" w:rsidRDefault="009A2182" w:rsidP="00B25224">
            <w:pPr>
              <w:pStyle w:val="TAL"/>
              <w:rPr>
                <w:sz w:val="16"/>
              </w:rPr>
            </w:pPr>
            <w:r w:rsidRPr="000F2E43">
              <w:rPr>
                <w:sz w:val="16"/>
              </w:rPr>
              <w:t>1458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F5BF4"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780E6"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8C8B3"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E8705D"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B8ADB" w14:textId="77777777" w:rsidR="009A2182" w:rsidRPr="000F2E43" w:rsidRDefault="009A2182" w:rsidP="00B25224">
            <w:pPr>
              <w:pStyle w:val="TAL"/>
              <w:rPr>
                <w:sz w:val="16"/>
              </w:rPr>
            </w:pPr>
            <w:r w:rsidRPr="000F2E43">
              <w:rPr>
                <w:sz w:val="16"/>
              </w:rPr>
              <w:t>agreed</w:t>
            </w:r>
          </w:p>
        </w:tc>
      </w:tr>
      <w:tr w:rsidR="009A2182" w:rsidRPr="000F2E43" w14:paraId="1CF17086"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0654E5A" w14:textId="77777777" w:rsidR="009A2182" w:rsidRPr="000F2E43" w:rsidRDefault="009A2182" w:rsidP="00B25224">
            <w:pPr>
              <w:pStyle w:val="TAL"/>
              <w:rPr>
                <w:sz w:val="16"/>
              </w:rPr>
            </w:pPr>
            <w:r w:rsidRPr="000F2E43">
              <w:rPr>
                <w:sz w:val="16"/>
              </w:rPr>
              <w:t>C3-246405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BAA5C" w14:textId="77777777" w:rsidR="009A2182" w:rsidRPr="000F2E43" w:rsidRDefault="009A2182" w:rsidP="00B25224">
            <w:pPr>
              <w:pStyle w:val="TAL"/>
              <w:rPr>
                <w:sz w:val="16"/>
              </w:rPr>
            </w:pPr>
            <w:r w:rsidRPr="000F2E43">
              <w:rPr>
                <w:sz w:val="16"/>
              </w:rPr>
              <w:t xml:space="preserve">Various corrections on </w:t>
            </w:r>
            <w:proofErr w:type="spellStart"/>
            <w:r w:rsidRPr="000F2E43">
              <w:rPr>
                <w:sz w:val="16"/>
              </w:rPr>
              <w:t>Eees</w:t>
            </w:r>
            <w:proofErr w:type="spellEnd"/>
            <w:r w:rsidRPr="000F2E43">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37930"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D2A9C"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88C65" w14:textId="77777777" w:rsidR="009A2182" w:rsidRPr="000F2E43" w:rsidRDefault="009A2182" w:rsidP="00B25224">
            <w:pPr>
              <w:pStyle w:val="TAL"/>
              <w:rPr>
                <w:sz w:val="16"/>
              </w:rPr>
            </w:pPr>
            <w:r w:rsidRPr="000F2E43">
              <w:rPr>
                <w:sz w:val="16"/>
              </w:rPr>
              <w:t>258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EE3D8"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7B7B3"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F2CE3"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99D8A7"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976DA" w14:textId="77777777" w:rsidR="009A2182" w:rsidRPr="000F2E43" w:rsidRDefault="009A2182" w:rsidP="00B25224">
            <w:pPr>
              <w:pStyle w:val="TAL"/>
              <w:rPr>
                <w:sz w:val="16"/>
              </w:rPr>
            </w:pPr>
            <w:r w:rsidRPr="000F2E43">
              <w:rPr>
                <w:sz w:val="16"/>
              </w:rPr>
              <w:t>agreed</w:t>
            </w:r>
          </w:p>
        </w:tc>
      </w:tr>
      <w:tr w:rsidR="009A2182" w:rsidRPr="000F2E43" w14:paraId="58F0518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5768AA9" w14:textId="77777777" w:rsidR="009A2182" w:rsidRPr="000F2E43" w:rsidRDefault="009A2182" w:rsidP="00B25224">
            <w:pPr>
              <w:pStyle w:val="TAL"/>
              <w:rPr>
                <w:sz w:val="16"/>
              </w:rPr>
            </w:pPr>
            <w:r w:rsidRPr="000F2E43">
              <w:rPr>
                <w:sz w:val="16"/>
              </w:rPr>
              <w:t>C3-246406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26842" w14:textId="77777777" w:rsidR="009A2182" w:rsidRPr="000F2E43" w:rsidRDefault="009A2182" w:rsidP="00B25224">
            <w:pPr>
              <w:pStyle w:val="TAL"/>
              <w:rPr>
                <w:sz w:val="16"/>
              </w:rPr>
            </w:pPr>
            <w:r w:rsidRPr="000F2E43">
              <w:rPr>
                <w:sz w:val="16"/>
              </w:rPr>
              <w:t>Monitoring event for Store and Forward Satellite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69759" w14:textId="77777777" w:rsidR="009A2182" w:rsidRPr="000F2E43" w:rsidRDefault="009A2182" w:rsidP="00B25224">
            <w:pPr>
              <w:pStyle w:val="TAL"/>
              <w:rPr>
                <w:sz w:val="16"/>
              </w:rPr>
            </w:pPr>
            <w:r w:rsidRPr="000F2E43">
              <w:rPr>
                <w:sz w:val="16"/>
              </w:rPr>
              <w:t>Nokia, CATT,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91656" w14:textId="77777777" w:rsidR="009A2182" w:rsidRPr="000F2E43" w:rsidRDefault="009A2182" w:rsidP="00B25224">
            <w:pPr>
              <w:pStyle w:val="TAL"/>
              <w:rPr>
                <w:sz w:val="16"/>
              </w:rPr>
            </w:pPr>
            <w:r w:rsidRPr="000F2E43">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AB563" w14:textId="77777777" w:rsidR="009A2182" w:rsidRPr="000F2E43" w:rsidRDefault="009A2182" w:rsidP="00B25224">
            <w:pPr>
              <w:pStyle w:val="TAL"/>
              <w:rPr>
                <w:sz w:val="16"/>
              </w:rPr>
            </w:pPr>
            <w:r w:rsidRPr="000F2E43">
              <w:rPr>
                <w:sz w:val="16"/>
              </w:rPr>
              <w:t>894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D7021"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381AB"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27B9A"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C8DCC" w14:textId="77777777" w:rsidR="009A2182" w:rsidRPr="000F2E43" w:rsidRDefault="009A2182" w:rsidP="00B25224">
            <w:pPr>
              <w:pStyle w:val="TAL"/>
              <w:rPr>
                <w:sz w:val="16"/>
              </w:rPr>
            </w:pPr>
            <w:r w:rsidRPr="000F2E43">
              <w:rPr>
                <w:sz w:val="16"/>
              </w:rPr>
              <w:t>5GSAT_Ph3_ARCH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8B68E" w14:textId="77777777" w:rsidR="009A2182" w:rsidRPr="000F2E43" w:rsidRDefault="009A2182" w:rsidP="00B25224">
            <w:pPr>
              <w:pStyle w:val="TAL"/>
              <w:rPr>
                <w:sz w:val="16"/>
              </w:rPr>
            </w:pPr>
            <w:r w:rsidRPr="000F2E43">
              <w:rPr>
                <w:sz w:val="16"/>
              </w:rPr>
              <w:t>agreed</w:t>
            </w:r>
          </w:p>
        </w:tc>
      </w:tr>
      <w:tr w:rsidR="009A2182" w:rsidRPr="000F2E43" w14:paraId="0B78462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675AB0D" w14:textId="77777777" w:rsidR="009A2182" w:rsidRPr="000F2E43" w:rsidRDefault="009A2182" w:rsidP="00B25224">
            <w:pPr>
              <w:pStyle w:val="TAL"/>
              <w:rPr>
                <w:sz w:val="16"/>
              </w:rPr>
            </w:pPr>
            <w:r w:rsidRPr="000F2E43">
              <w:rPr>
                <w:sz w:val="16"/>
              </w:rPr>
              <w:t>C3-246407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FCBDE" w14:textId="77777777" w:rsidR="009A2182" w:rsidRPr="000F2E43" w:rsidRDefault="009A2182" w:rsidP="00B25224">
            <w:pPr>
              <w:pStyle w:val="TAL"/>
              <w:rPr>
                <w:sz w:val="16"/>
              </w:rPr>
            </w:pPr>
            <w:r w:rsidRPr="000F2E43">
              <w:rPr>
                <w:sz w:val="16"/>
              </w:rPr>
              <w:t>Support of serving satellite identification in UE-SAT-UE communication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CDBB1" w14:textId="77777777" w:rsidR="009A2182" w:rsidRPr="000F2E43" w:rsidRDefault="009A2182" w:rsidP="00B25224">
            <w:pPr>
              <w:pStyle w:val="TAL"/>
              <w:rPr>
                <w:sz w:val="16"/>
              </w:rPr>
            </w:pPr>
            <w:r w:rsidRPr="000F2E43">
              <w:rPr>
                <w:sz w:val="16"/>
              </w:rPr>
              <w:t>Nokia, CATT, Huawei,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4D931"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CCFA4" w14:textId="77777777" w:rsidR="009A2182" w:rsidRPr="000F2E43" w:rsidRDefault="009A2182" w:rsidP="00B25224">
            <w:pPr>
              <w:pStyle w:val="TAL"/>
              <w:rPr>
                <w:sz w:val="16"/>
              </w:rPr>
            </w:pPr>
            <w:r w:rsidRPr="000F2E43">
              <w:rPr>
                <w:sz w:val="16"/>
              </w:rPr>
              <w:t>704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B22E"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E3BE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C87FA"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94136" w14:textId="77777777" w:rsidR="009A2182" w:rsidRPr="000F2E43" w:rsidRDefault="009A2182" w:rsidP="00B25224">
            <w:pPr>
              <w:pStyle w:val="TAL"/>
              <w:rPr>
                <w:sz w:val="16"/>
              </w:rPr>
            </w:pPr>
            <w:r w:rsidRPr="000F2E43">
              <w:rPr>
                <w:sz w:val="16"/>
              </w:rPr>
              <w:t>5GSAT_Ph3_ARCH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781B8" w14:textId="77777777" w:rsidR="009A2182" w:rsidRPr="000F2E43" w:rsidRDefault="009A2182" w:rsidP="00B25224">
            <w:pPr>
              <w:pStyle w:val="TAL"/>
              <w:rPr>
                <w:sz w:val="16"/>
              </w:rPr>
            </w:pPr>
            <w:r w:rsidRPr="000F2E43">
              <w:rPr>
                <w:sz w:val="16"/>
              </w:rPr>
              <w:t>agreed</w:t>
            </w:r>
          </w:p>
        </w:tc>
      </w:tr>
      <w:tr w:rsidR="009A2182" w:rsidRPr="000F2E43" w14:paraId="7BE59FC5"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0287654" w14:textId="77777777" w:rsidR="009A2182" w:rsidRPr="000F2E43" w:rsidRDefault="009A2182" w:rsidP="00B25224">
            <w:pPr>
              <w:pStyle w:val="TAL"/>
              <w:rPr>
                <w:sz w:val="16"/>
              </w:rPr>
            </w:pPr>
            <w:r w:rsidRPr="000F2E43">
              <w:rPr>
                <w:sz w:val="16"/>
              </w:rPr>
              <w:t>C3-246408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0296A" w14:textId="77777777" w:rsidR="009A2182" w:rsidRPr="000F2E43" w:rsidRDefault="009A2182" w:rsidP="00B25224">
            <w:pPr>
              <w:pStyle w:val="TAL"/>
              <w:rPr>
                <w:sz w:val="16"/>
              </w:rPr>
            </w:pPr>
            <w:r w:rsidRPr="000F2E43">
              <w:rPr>
                <w:sz w:val="16"/>
              </w:rPr>
              <w:t>QoS monitoring capability report update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1AA7D" w14:textId="77777777" w:rsidR="009A2182" w:rsidRPr="000F2E43" w:rsidRDefault="009A2182" w:rsidP="00B25224">
            <w:pPr>
              <w:pStyle w:val="TAL"/>
              <w:rPr>
                <w:sz w:val="16"/>
              </w:rPr>
            </w:pPr>
            <w:r w:rsidRPr="000F2E43">
              <w:rPr>
                <w:sz w:val="16"/>
              </w:rPr>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6553A"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0676B" w14:textId="77777777" w:rsidR="009A2182" w:rsidRPr="000F2E43" w:rsidRDefault="009A2182" w:rsidP="00B25224">
            <w:pPr>
              <w:pStyle w:val="TAL"/>
              <w:rPr>
                <w:sz w:val="16"/>
              </w:rPr>
            </w:pPr>
            <w:r w:rsidRPr="000F2E43">
              <w:rPr>
                <w:sz w:val="16"/>
              </w:rPr>
              <w:t>685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C2314" w14:textId="77777777" w:rsidR="009A2182" w:rsidRPr="000F2E43" w:rsidRDefault="009A2182" w:rsidP="00B25224">
            <w:pPr>
              <w:pStyle w:val="TAR"/>
              <w:rPr>
                <w:sz w:val="16"/>
              </w:rPr>
            </w:pPr>
            <w:r w:rsidRPr="000F2E43">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A7A61"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592FB"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4ACC9" w14:textId="77777777" w:rsidR="009A2182" w:rsidRPr="000F2E43" w:rsidRDefault="009A2182" w:rsidP="00B25224">
            <w:pPr>
              <w:pStyle w:val="TAL"/>
              <w:rPr>
                <w:sz w:val="16"/>
              </w:rPr>
            </w:pPr>
            <w:r w:rsidRPr="000F2E43">
              <w:rPr>
                <w:sz w:val="16"/>
              </w:rPr>
              <w:t>TEI19_QME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557C9" w14:textId="77777777" w:rsidR="009A2182" w:rsidRPr="000F2E43" w:rsidRDefault="009A2182" w:rsidP="00B25224">
            <w:pPr>
              <w:pStyle w:val="TAL"/>
              <w:rPr>
                <w:sz w:val="16"/>
              </w:rPr>
            </w:pPr>
            <w:r w:rsidRPr="000F2E43">
              <w:rPr>
                <w:sz w:val="16"/>
              </w:rPr>
              <w:t>agreed</w:t>
            </w:r>
          </w:p>
        </w:tc>
      </w:tr>
      <w:tr w:rsidR="009A2182" w:rsidRPr="000F2E43" w14:paraId="462E9BD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32F5309" w14:textId="77777777" w:rsidR="009A2182" w:rsidRPr="000F2E43" w:rsidRDefault="009A2182" w:rsidP="00B25224">
            <w:pPr>
              <w:pStyle w:val="TAL"/>
              <w:rPr>
                <w:sz w:val="16"/>
              </w:rPr>
            </w:pPr>
            <w:r w:rsidRPr="000F2E43">
              <w:rPr>
                <w:sz w:val="16"/>
              </w:rPr>
              <w:t>C3-246409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14D85" w14:textId="77777777" w:rsidR="009A2182" w:rsidRPr="000F2E43" w:rsidRDefault="009A2182" w:rsidP="00B25224">
            <w:pPr>
              <w:pStyle w:val="TAL"/>
              <w:rPr>
                <w:sz w:val="16"/>
              </w:rPr>
            </w:pPr>
            <w:r w:rsidRPr="000F2E43">
              <w:rPr>
                <w:sz w:val="16"/>
              </w:rPr>
              <w:t>Support of data burst size marking indication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7CB93" w14:textId="77777777" w:rsidR="009A2182" w:rsidRPr="000F2E43" w:rsidRDefault="009A2182" w:rsidP="00B25224">
            <w:pPr>
              <w:pStyle w:val="TAL"/>
              <w:rPr>
                <w:sz w:val="16"/>
              </w:rPr>
            </w:pPr>
            <w:r w:rsidRPr="000F2E43">
              <w:rPr>
                <w:sz w:val="16"/>
              </w:rPr>
              <w:t>Huawei,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97B3A" w14:textId="77777777" w:rsidR="009A2182" w:rsidRPr="000F2E43" w:rsidRDefault="009A2182" w:rsidP="00B25224">
            <w:pPr>
              <w:pStyle w:val="TAL"/>
              <w:rPr>
                <w:sz w:val="16"/>
              </w:rPr>
            </w:pPr>
            <w:r w:rsidRPr="000F2E43">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93C14" w14:textId="77777777" w:rsidR="009A2182" w:rsidRPr="000F2E43" w:rsidRDefault="009A2182" w:rsidP="00B25224">
            <w:pPr>
              <w:pStyle w:val="TAL"/>
              <w:rPr>
                <w:sz w:val="16"/>
              </w:rPr>
            </w:pPr>
            <w:r w:rsidRPr="000F2E43">
              <w:rPr>
                <w:sz w:val="16"/>
              </w:rPr>
              <w:t>1294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2CD91"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508B8"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C5AE7"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82484" w14:textId="77777777" w:rsidR="009A2182" w:rsidRPr="000F2E43" w:rsidRDefault="009A2182" w:rsidP="00B25224">
            <w:pPr>
              <w:pStyle w:val="TAL"/>
              <w:rPr>
                <w:sz w:val="16"/>
              </w:rPr>
            </w:pPr>
            <w:r w:rsidRPr="000F2E43">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D9235" w14:textId="77777777" w:rsidR="009A2182" w:rsidRPr="000F2E43" w:rsidRDefault="009A2182" w:rsidP="00B25224">
            <w:pPr>
              <w:pStyle w:val="TAL"/>
              <w:rPr>
                <w:sz w:val="16"/>
              </w:rPr>
            </w:pPr>
            <w:r w:rsidRPr="000F2E43">
              <w:rPr>
                <w:sz w:val="16"/>
              </w:rPr>
              <w:t>agreed</w:t>
            </w:r>
          </w:p>
        </w:tc>
      </w:tr>
      <w:tr w:rsidR="009A2182" w:rsidRPr="000F2E43" w14:paraId="4544292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51DAE33" w14:textId="77777777" w:rsidR="009A2182" w:rsidRPr="000F2E43" w:rsidRDefault="009A2182" w:rsidP="00B25224">
            <w:pPr>
              <w:pStyle w:val="TAL"/>
              <w:rPr>
                <w:sz w:val="16"/>
              </w:rPr>
            </w:pPr>
            <w:r w:rsidRPr="000F2E43">
              <w:rPr>
                <w:sz w:val="16"/>
              </w:rPr>
              <w:t>C3-246410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09040" w14:textId="77777777" w:rsidR="009A2182" w:rsidRPr="000F2E43" w:rsidRDefault="009A2182" w:rsidP="00B25224">
            <w:pPr>
              <w:pStyle w:val="TAL"/>
              <w:rPr>
                <w:sz w:val="16"/>
              </w:rPr>
            </w:pPr>
            <w:r w:rsidRPr="000F2E43">
              <w:rPr>
                <w:sz w:val="16"/>
              </w:rPr>
              <w:t>Support of the N6 delay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ACA28" w14:textId="77777777" w:rsidR="009A2182" w:rsidRPr="000F2E43" w:rsidRDefault="009A2182" w:rsidP="00B25224">
            <w:pPr>
              <w:pStyle w:val="TAL"/>
              <w:rPr>
                <w:sz w:val="16"/>
              </w:rPr>
            </w:pPr>
            <w:proofErr w:type="spellStart"/>
            <w:r w:rsidRPr="000F2E43">
              <w:rPr>
                <w:sz w:val="16"/>
              </w:rPr>
              <w:t>HuaweI</w:t>
            </w:r>
            <w:proofErr w:type="spellEnd"/>
            <w:r w:rsidRPr="000F2E43">
              <w:rPr>
                <w:sz w:val="16"/>
              </w:rPr>
              <w:t>, CATT,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A3160"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52FB5" w14:textId="77777777" w:rsidR="009A2182" w:rsidRPr="000F2E43" w:rsidRDefault="009A2182" w:rsidP="00B25224">
            <w:pPr>
              <w:pStyle w:val="TAL"/>
              <w:rPr>
                <w:sz w:val="16"/>
              </w:rPr>
            </w:pPr>
            <w:r w:rsidRPr="000F2E43">
              <w:rPr>
                <w:sz w:val="16"/>
              </w:rPr>
              <w:t>702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3E1BD"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7BEDD"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20EC2"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D06AA" w14:textId="77777777" w:rsidR="009A2182" w:rsidRPr="000F2E43" w:rsidRDefault="009A2182" w:rsidP="00B25224">
            <w:pPr>
              <w:pStyle w:val="TAL"/>
              <w:rPr>
                <w:sz w:val="16"/>
              </w:rPr>
            </w:pPr>
            <w:r w:rsidRPr="000F2E43">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56798" w14:textId="77777777" w:rsidR="009A2182" w:rsidRPr="000F2E43" w:rsidRDefault="009A2182" w:rsidP="00B25224">
            <w:pPr>
              <w:pStyle w:val="TAL"/>
              <w:rPr>
                <w:sz w:val="16"/>
              </w:rPr>
            </w:pPr>
            <w:r w:rsidRPr="000F2E43">
              <w:rPr>
                <w:sz w:val="16"/>
              </w:rPr>
              <w:t>agreed</w:t>
            </w:r>
          </w:p>
        </w:tc>
      </w:tr>
      <w:tr w:rsidR="009A2182" w:rsidRPr="000F2E43" w14:paraId="69140DF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2EABAF1" w14:textId="77777777" w:rsidR="009A2182" w:rsidRPr="000F2E43" w:rsidRDefault="009A2182" w:rsidP="00B25224">
            <w:pPr>
              <w:pStyle w:val="TAL"/>
              <w:rPr>
                <w:sz w:val="16"/>
              </w:rPr>
            </w:pPr>
            <w:r w:rsidRPr="000F2E43">
              <w:rPr>
                <w:sz w:val="16"/>
              </w:rPr>
              <w:t>C3-246411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2953A" w14:textId="77777777" w:rsidR="009A2182" w:rsidRPr="000F2E43" w:rsidRDefault="009A2182" w:rsidP="00B25224">
            <w:pPr>
              <w:pStyle w:val="TAL"/>
              <w:rPr>
                <w:sz w:val="16"/>
              </w:rPr>
            </w:pPr>
            <w:r w:rsidRPr="000F2E43">
              <w:rPr>
                <w:sz w:val="16"/>
              </w:rPr>
              <w:t>Support N6 delay measurement via AF influence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3BE90" w14:textId="77777777" w:rsidR="009A2182" w:rsidRPr="000F2E43" w:rsidRDefault="009A2182" w:rsidP="00B25224">
            <w:pPr>
              <w:pStyle w:val="TAL"/>
              <w:rPr>
                <w:sz w:val="16"/>
              </w:rPr>
            </w:pPr>
            <w:r w:rsidRPr="000F2E43">
              <w:rPr>
                <w:sz w:val="16"/>
              </w:rPr>
              <w:t>CATT,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29B1E"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58AAB" w14:textId="77777777" w:rsidR="009A2182" w:rsidRPr="000F2E43" w:rsidRDefault="009A2182" w:rsidP="00B25224">
            <w:pPr>
              <w:pStyle w:val="TAL"/>
              <w:rPr>
                <w:sz w:val="16"/>
              </w:rPr>
            </w:pPr>
            <w:r w:rsidRPr="000F2E43">
              <w:rPr>
                <w:sz w:val="16"/>
              </w:rPr>
              <w:t>1420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58182"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64BB1"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29BB1"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BBFB3" w14:textId="77777777" w:rsidR="009A2182" w:rsidRPr="000F2E43" w:rsidRDefault="009A2182" w:rsidP="00B25224">
            <w:pPr>
              <w:pStyle w:val="TAL"/>
              <w:rPr>
                <w:sz w:val="16"/>
              </w:rPr>
            </w:pPr>
            <w:r w:rsidRPr="000F2E43">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60D2B" w14:textId="77777777" w:rsidR="009A2182" w:rsidRPr="000F2E43" w:rsidRDefault="009A2182" w:rsidP="00B25224">
            <w:pPr>
              <w:pStyle w:val="TAL"/>
              <w:rPr>
                <w:sz w:val="16"/>
              </w:rPr>
            </w:pPr>
            <w:r w:rsidRPr="000F2E43">
              <w:rPr>
                <w:sz w:val="16"/>
              </w:rPr>
              <w:t>agreed</w:t>
            </w:r>
          </w:p>
        </w:tc>
      </w:tr>
      <w:tr w:rsidR="009A2182" w:rsidRPr="000F2E43" w14:paraId="66739E9F"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169041D" w14:textId="77777777" w:rsidR="009A2182" w:rsidRPr="000F2E43" w:rsidRDefault="009A2182" w:rsidP="00B25224">
            <w:pPr>
              <w:pStyle w:val="TAL"/>
              <w:rPr>
                <w:sz w:val="16"/>
              </w:rPr>
            </w:pPr>
            <w:r w:rsidRPr="000F2E43">
              <w:rPr>
                <w:sz w:val="16"/>
              </w:rPr>
              <w:t>C3-246412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FB3A2" w14:textId="77777777" w:rsidR="009A2182" w:rsidRPr="000F2E43" w:rsidRDefault="009A2182" w:rsidP="00B25224">
            <w:pPr>
              <w:pStyle w:val="TAL"/>
              <w:rPr>
                <w:sz w:val="16"/>
              </w:rPr>
            </w:pPr>
            <w:r w:rsidRPr="000F2E43">
              <w:rPr>
                <w:sz w:val="16"/>
              </w:rPr>
              <w:t>N6 delay measurement support in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B4BA8" w14:textId="77777777" w:rsidR="009A2182" w:rsidRPr="000F2E43" w:rsidRDefault="009A2182" w:rsidP="00B25224">
            <w:pPr>
              <w:pStyle w:val="TAL"/>
              <w:rPr>
                <w:sz w:val="16"/>
              </w:rPr>
            </w:pPr>
            <w:r w:rsidRPr="000F2E43">
              <w:rPr>
                <w:sz w:val="16"/>
              </w:rPr>
              <w:t>Nokia,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244F9"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CCF3C" w14:textId="77777777" w:rsidR="009A2182" w:rsidRPr="000F2E43" w:rsidRDefault="009A2182" w:rsidP="00B25224">
            <w:pPr>
              <w:pStyle w:val="TAL"/>
              <w:rPr>
                <w:sz w:val="16"/>
              </w:rPr>
            </w:pPr>
            <w:r w:rsidRPr="000F2E43">
              <w:rPr>
                <w:sz w:val="16"/>
              </w:rPr>
              <w:t>1440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71548"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80E8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1FA54"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D4594" w14:textId="77777777" w:rsidR="009A2182" w:rsidRPr="000F2E43" w:rsidRDefault="009A2182" w:rsidP="00B25224">
            <w:pPr>
              <w:pStyle w:val="TAL"/>
              <w:rPr>
                <w:sz w:val="16"/>
              </w:rPr>
            </w:pPr>
            <w:r w:rsidRPr="000F2E43">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3092B" w14:textId="77777777" w:rsidR="009A2182" w:rsidRPr="000F2E43" w:rsidRDefault="009A2182" w:rsidP="00B25224">
            <w:pPr>
              <w:pStyle w:val="TAL"/>
              <w:rPr>
                <w:sz w:val="16"/>
              </w:rPr>
            </w:pPr>
            <w:r w:rsidRPr="000F2E43">
              <w:rPr>
                <w:sz w:val="16"/>
              </w:rPr>
              <w:t>agreed</w:t>
            </w:r>
          </w:p>
        </w:tc>
      </w:tr>
      <w:tr w:rsidR="009A2182" w:rsidRPr="000F2E43" w14:paraId="714A223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C991818" w14:textId="77777777" w:rsidR="009A2182" w:rsidRPr="000F2E43" w:rsidRDefault="009A2182" w:rsidP="00B25224">
            <w:pPr>
              <w:pStyle w:val="TAL"/>
              <w:rPr>
                <w:sz w:val="16"/>
              </w:rPr>
            </w:pPr>
            <w:r w:rsidRPr="000F2E43">
              <w:rPr>
                <w:sz w:val="16"/>
              </w:rPr>
              <w:t>C3-246413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E44DC" w14:textId="77777777" w:rsidR="009A2182" w:rsidRPr="000F2E43" w:rsidRDefault="009A2182" w:rsidP="00B25224">
            <w:pPr>
              <w:pStyle w:val="TAL"/>
              <w:rPr>
                <w:sz w:val="16"/>
              </w:rPr>
            </w:pPr>
            <w:r w:rsidRPr="000F2E43">
              <w:rPr>
                <w:sz w:val="16"/>
              </w:rPr>
              <w:t>N6 delay measurement support in EAS Deployment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47461" w14:textId="77777777" w:rsidR="009A2182" w:rsidRPr="000F2E43" w:rsidRDefault="009A2182" w:rsidP="00B25224">
            <w:pPr>
              <w:pStyle w:val="TAL"/>
              <w:rPr>
                <w:sz w:val="16"/>
              </w:rPr>
            </w:pPr>
            <w:r w:rsidRPr="000F2E43">
              <w:rPr>
                <w:sz w:val="16"/>
              </w:rPr>
              <w:t>Nokia, 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17985" w14:textId="77777777" w:rsidR="009A2182" w:rsidRPr="000F2E43" w:rsidRDefault="009A2182" w:rsidP="00B25224">
            <w:pPr>
              <w:pStyle w:val="TAL"/>
              <w:rPr>
                <w:sz w:val="16"/>
              </w:rPr>
            </w:pPr>
            <w:r w:rsidRPr="000F2E43">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F9359" w14:textId="77777777" w:rsidR="009A2182" w:rsidRPr="000F2E43" w:rsidRDefault="009A2182" w:rsidP="00B25224">
            <w:pPr>
              <w:pStyle w:val="TAL"/>
              <w:rPr>
                <w:sz w:val="16"/>
              </w:rPr>
            </w:pPr>
            <w:r w:rsidRPr="000F2E43">
              <w:rPr>
                <w:sz w:val="16"/>
              </w:rPr>
              <w:t>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4815F"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3E14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6788C"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B93A7" w14:textId="77777777" w:rsidR="009A2182" w:rsidRPr="000F2E43" w:rsidRDefault="009A2182" w:rsidP="00B25224">
            <w:pPr>
              <w:pStyle w:val="TAL"/>
              <w:rPr>
                <w:sz w:val="16"/>
              </w:rPr>
            </w:pPr>
            <w:r w:rsidRPr="000F2E43">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C4183" w14:textId="77777777" w:rsidR="009A2182" w:rsidRPr="000F2E43" w:rsidRDefault="009A2182" w:rsidP="00B25224">
            <w:pPr>
              <w:pStyle w:val="TAL"/>
              <w:rPr>
                <w:sz w:val="16"/>
              </w:rPr>
            </w:pPr>
            <w:r w:rsidRPr="000F2E43">
              <w:rPr>
                <w:sz w:val="16"/>
              </w:rPr>
              <w:t>agreed</w:t>
            </w:r>
          </w:p>
        </w:tc>
      </w:tr>
      <w:tr w:rsidR="009A2182" w:rsidRPr="000F2E43" w14:paraId="37388E1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41094B1" w14:textId="77777777" w:rsidR="009A2182" w:rsidRPr="000F2E43" w:rsidRDefault="009A2182" w:rsidP="00B25224">
            <w:pPr>
              <w:pStyle w:val="TAL"/>
              <w:rPr>
                <w:sz w:val="16"/>
              </w:rPr>
            </w:pPr>
            <w:r w:rsidRPr="000F2E43">
              <w:rPr>
                <w:sz w:val="16"/>
              </w:rPr>
              <w:t>C3-246414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520FE" w14:textId="77777777" w:rsidR="009A2182" w:rsidRPr="000F2E43" w:rsidRDefault="009A2182" w:rsidP="00B25224">
            <w:pPr>
              <w:pStyle w:val="TAL"/>
              <w:rPr>
                <w:sz w:val="16"/>
              </w:rPr>
            </w:pPr>
            <w:r w:rsidRPr="000F2E43">
              <w:rPr>
                <w:sz w:val="16"/>
              </w:rPr>
              <w:t>N6 delay consideration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F902E"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B21BB" w14:textId="77777777" w:rsidR="009A2182" w:rsidRPr="000F2E43" w:rsidRDefault="009A2182" w:rsidP="00B25224">
            <w:pPr>
              <w:pStyle w:val="TAL"/>
              <w:rPr>
                <w:sz w:val="16"/>
              </w:rPr>
            </w:pPr>
            <w:r w:rsidRPr="000F2E43">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9E7CA" w14:textId="77777777" w:rsidR="009A2182" w:rsidRPr="000F2E43" w:rsidRDefault="009A2182" w:rsidP="00B25224">
            <w:pPr>
              <w:pStyle w:val="TAL"/>
              <w:rPr>
                <w:sz w:val="16"/>
              </w:rPr>
            </w:pPr>
            <w:r w:rsidRPr="000F2E43">
              <w:rPr>
                <w:sz w:val="16"/>
              </w:rPr>
              <w:t>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DF697"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9E04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D4945"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0E196" w14:textId="77777777" w:rsidR="009A2182" w:rsidRPr="000F2E43" w:rsidRDefault="009A2182" w:rsidP="00B25224">
            <w:pPr>
              <w:pStyle w:val="TAL"/>
              <w:rPr>
                <w:sz w:val="16"/>
              </w:rPr>
            </w:pPr>
            <w:r w:rsidRPr="000F2E43">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B2BB4" w14:textId="77777777" w:rsidR="009A2182" w:rsidRPr="000F2E43" w:rsidRDefault="009A2182" w:rsidP="00B25224">
            <w:pPr>
              <w:pStyle w:val="TAL"/>
              <w:rPr>
                <w:sz w:val="16"/>
              </w:rPr>
            </w:pPr>
            <w:r w:rsidRPr="000F2E43">
              <w:rPr>
                <w:sz w:val="16"/>
              </w:rPr>
              <w:t>agreed</w:t>
            </w:r>
          </w:p>
        </w:tc>
      </w:tr>
      <w:tr w:rsidR="009A2182" w:rsidRPr="000F2E43" w14:paraId="6580A0B8"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FB06313" w14:textId="77777777" w:rsidR="009A2182" w:rsidRPr="000F2E43" w:rsidRDefault="009A2182" w:rsidP="00B25224">
            <w:pPr>
              <w:pStyle w:val="TAL"/>
              <w:rPr>
                <w:sz w:val="16"/>
              </w:rPr>
            </w:pPr>
            <w:r w:rsidRPr="000F2E43">
              <w:rPr>
                <w:sz w:val="16"/>
              </w:rPr>
              <w:t>C3-246415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58B64" w14:textId="77777777" w:rsidR="009A2182" w:rsidRPr="000F2E43" w:rsidRDefault="009A2182" w:rsidP="00B25224">
            <w:pPr>
              <w:pStyle w:val="TAL"/>
              <w:rPr>
                <w:sz w:val="16"/>
              </w:rPr>
            </w:pPr>
            <w:r w:rsidRPr="000F2E43">
              <w:rPr>
                <w:sz w:val="16"/>
              </w:rPr>
              <w:t>N6 delay consideration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18413" w14:textId="77777777" w:rsidR="009A2182" w:rsidRPr="000F2E43" w:rsidRDefault="009A2182" w:rsidP="00B25224">
            <w:pPr>
              <w:pStyle w:val="TAL"/>
              <w:rPr>
                <w:sz w:val="16"/>
              </w:rPr>
            </w:pPr>
            <w:r w:rsidRPr="000F2E43">
              <w:rPr>
                <w:sz w:val="16"/>
              </w:rPr>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49368" w14:textId="77777777" w:rsidR="009A2182" w:rsidRPr="000F2E43" w:rsidRDefault="009A2182" w:rsidP="00B25224">
            <w:pPr>
              <w:pStyle w:val="TAL"/>
              <w:rPr>
                <w:sz w:val="16"/>
              </w:rPr>
            </w:pPr>
            <w:r w:rsidRPr="000F2E43">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7FA10" w14:textId="77777777" w:rsidR="009A2182" w:rsidRPr="000F2E43" w:rsidRDefault="009A2182" w:rsidP="00B25224">
            <w:pPr>
              <w:pStyle w:val="TAL"/>
              <w:rPr>
                <w:sz w:val="16"/>
              </w:rPr>
            </w:pPr>
            <w:r w:rsidRPr="000F2E43">
              <w:rPr>
                <w:sz w:val="16"/>
              </w:rPr>
              <w:t>1291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10643"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A18F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DD49D"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26D1D" w14:textId="77777777" w:rsidR="009A2182" w:rsidRPr="000F2E43" w:rsidRDefault="009A2182" w:rsidP="00B25224">
            <w:pPr>
              <w:pStyle w:val="TAL"/>
              <w:rPr>
                <w:sz w:val="16"/>
              </w:rPr>
            </w:pPr>
            <w:r w:rsidRPr="000F2E43">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0E8D3" w14:textId="77777777" w:rsidR="009A2182" w:rsidRPr="000F2E43" w:rsidRDefault="009A2182" w:rsidP="00B25224">
            <w:pPr>
              <w:pStyle w:val="TAL"/>
              <w:rPr>
                <w:sz w:val="16"/>
              </w:rPr>
            </w:pPr>
            <w:r w:rsidRPr="000F2E43">
              <w:rPr>
                <w:sz w:val="16"/>
              </w:rPr>
              <w:t>agreed</w:t>
            </w:r>
          </w:p>
        </w:tc>
      </w:tr>
      <w:tr w:rsidR="009A2182" w:rsidRPr="000F2E43" w14:paraId="777FB0B4"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2A2AA48" w14:textId="77777777" w:rsidR="009A2182" w:rsidRPr="000F2E43" w:rsidRDefault="009A2182" w:rsidP="00B25224">
            <w:pPr>
              <w:pStyle w:val="TAL"/>
              <w:rPr>
                <w:sz w:val="16"/>
              </w:rPr>
            </w:pPr>
            <w:r w:rsidRPr="000F2E43">
              <w:rPr>
                <w:sz w:val="16"/>
              </w:rPr>
              <w:t>C3-246416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B542B" w14:textId="77777777" w:rsidR="009A2182" w:rsidRPr="000F2E43" w:rsidRDefault="009A2182" w:rsidP="00B25224">
            <w:pPr>
              <w:pStyle w:val="TAL"/>
              <w:rPr>
                <w:sz w:val="16"/>
              </w:rPr>
            </w:pPr>
            <w:r w:rsidRPr="000F2E43">
              <w:rPr>
                <w:sz w:val="16"/>
              </w:rPr>
              <w:t>Local Offloading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89818" w14:textId="77777777" w:rsidR="009A2182" w:rsidRPr="000F2E43" w:rsidRDefault="009A2182" w:rsidP="00B25224">
            <w:pPr>
              <w:pStyle w:val="TAL"/>
              <w:rPr>
                <w:sz w:val="16"/>
              </w:rPr>
            </w:pPr>
            <w:r w:rsidRPr="000F2E43">
              <w:rPr>
                <w:sz w:val="16"/>
              </w:rPr>
              <w:t>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F731C" w14:textId="77777777" w:rsidR="009A2182" w:rsidRPr="000F2E43" w:rsidRDefault="009A2182" w:rsidP="00B25224">
            <w:pPr>
              <w:pStyle w:val="TAL"/>
              <w:rPr>
                <w:sz w:val="16"/>
              </w:rPr>
            </w:pPr>
            <w:r w:rsidRPr="000F2E43">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FE153" w14:textId="77777777" w:rsidR="009A2182" w:rsidRPr="000F2E43" w:rsidRDefault="009A2182" w:rsidP="00B25224">
            <w:pPr>
              <w:pStyle w:val="TAL"/>
              <w:rPr>
                <w:sz w:val="16"/>
              </w:rPr>
            </w:pPr>
            <w:r w:rsidRPr="000F2E43">
              <w:rPr>
                <w:sz w:val="16"/>
              </w:rPr>
              <w:t>1283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3FE9A" w14:textId="77777777" w:rsidR="009A2182" w:rsidRPr="000F2E43" w:rsidRDefault="009A2182" w:rsidP="00B25224">
            <w:pPr>
              <w:pStyle w:val="TAR"/>
              <w:rPr>
                <w:sz w:val="16"/>
              </w:rPr>
            </w:pPr>
            <w:r w:rsidRPr="000F2E43">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B1E6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B3C8D"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EB7D9" w14:textId="77777777" w:rsidR="009A2182" w:rsidRPr="000F2E43" w:rsidRDefault="009A2182" w:rsidP="00B25224">
            <w:pPr>
              <w:pStyle w:val="TAL"/>
              <w:rPr>
                <w:sz w:val="16"/>
              </w:rPr>
            </w:pPr>
            <w:r w:rsidRPr="000F2E43">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FFCBD" w14:textId="77777777" w:rsidR="009A2182" w:rsidRPr="000F2E43" w:rsidRDefault="009A2182" w:rsidP="00B25224">
            <w:pPr>
              <w:pStyle w:val="TAL"/>
              <w:rPr>
                <w:sz w:val="16"/>
              </w:rPr>
            </w:pPr>
            <w:r w:rsidRPr="000F2E43">
              <w:rPr>
                <w:sz w:val="16"/>
              </w:rPr>
              <w:t>agreed</w:t>
            </w:r>
          </w:p>
        </w:tc>
      </w:tr>
      <w:tr w:rsidR="009A2182" w:rsidRPr="000F2E43" w14:paraId="332B739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8AAE59E" w14:textId="77777777" w:rsidR="009A2182" w:rsidRPr="000F2E43" w:rsidRDefault="009A2182" w:rsidP="00B25224">
            <w:pPr>
              <w:pStyle w:val="TAL"/>
              <w:rPr>
                <w:sz w:val="16"/>
              </w:rPr>
            </w:pPr>
            <w:r w:rsidRPr="000F2E43">
              <w:rPr>
                <w:sz w:val="16"/>
              </w:rPr>
              <w:t>C3-246417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7E4E5" w14:textId="77777777" w:rsidR="009A2182" w:rsidRPr="000F2E43" w:rsidRDefault="009A2182" w:rsidP="00B25224">
            <w:pPr>
              <w:pStyle w:val="TAL"/>
              <w:rPr>
                <w:sz w:val="16"/>
              </w:rPr>
            </w:pPr>
            <w:r w:rsidRPr="000F2E43">
              <w:rPr>
                <w:sz w:val="16"/>
              </w:rPr>
              <w:t>Connectivity Group ID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500D5"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DA47A" w14:textId="77777777" w:rsidR="009A2182" w:rsidRPr="000F2E43" w:rsidRDefault="009A2182" w:rsidP="00B25224">
            <w:pPr>
              <w:pStyle w:val="TAL"/>
              <w:rPr>
                <w:sz w:val="16"/>
              </w:rPr>
            </w:pPr>
            <w:r w:rsidRPr="000F2E43">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B9F88" w14:textId="77777777" w:rsidR="009A2182" w:rsidRPr="000F2E43" w:rsidRDefault="009A2182" w:rsidP="00B25224">
            <w:pPr>
              <w:pStyle w:val="TAL"/>
              <w:rPr>
                <w:sz w:val="16"/>
              </w:rPr>
            </w:pPr>
            <w:r w:rsidRPr="000F2E43">
              <w:rPr>
                <w:sz w:val="16"/>
              </w:rPr>
              <w:t>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3FBA0"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8ED15"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C352A"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073BC" w14:textId="77777777" w:rsidR="009A2182" w:rsidRPr="000F2E43" w:rsidRDefault="009A2182" w:rsidP="00B25224">
            <w:pPr>
              <w:pStyle w:val="TAL"/>
              <w:rPr>
                <w:sz w:val="16"/>
              </w:rPr>
            </w:pPr>
            <w:r w:rsidRPr="000F2E43">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4C738" w14:textId="77777777" w:rsidR="009A2182" w:rsidRPr="000F2E43" w:rsidRDefault="009A2182" w:rsidP="00B25224">
            <w:pPr>
              <w:pStyle w:val="TAL"/>
              <w:rPr>
                <w:sz w:val="16"/>
              </w:rPr>
            </w:pPr>
            <w:r w:rsidRPr="000F2E43">
              <w:rPr>
                <w:sz w:val="16"/>
              </w:rPr>
              <w:t>agreed</w:t>
            </w:r>
          </w:p>
        </w:tc>
      </w:tr>
      <w:tr w:rsidR="009A2182" w:rsidRPr="000F2E43" w14:paraId="116C9024"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4FEC6FE" w14:textId="77777777" w:rsidR="009A2182" w:rsidRPr="000F2E43" w:rsidRDefault="009A2182" w:rsidP="00B25224">
            <w:pPr>
              <w:pStyle w:val="TAL"/>
              <w:rPr>
                <w:sz w:val="16"/>
              </w:rPr>
            </w:pPr>
            <w:r w:rsidRPr="000F2E43">
              <w:rPr>
                <w:sz w:val="16"/>
              </w:rPr>
              <w:t>C3-246418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4D544" w14:textId="77777777" w:rsidR="009A2182" w:rsidRPr="000F2E43" w:rsidRDefault="009A2182" w:rsidP="00B25224">
            <w:pPr>
              <w:pStyle w:val="TAL"/>
              <w:rPr>
                <w:sz w:val="16"/>
              </w:rPr>
            </w:pPr>
            <w:r w:rsidRPr="000F2E43">
              <w:rPr>
                <w:sz w:val="16"/>
              </w:rPr>
              <w:t>Add connectivity Id to the traffic descriptor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6671F"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EECCD"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F3475" w14:textId="77777777" w:rsidR="009A2182" w:rsidRPr="000F2E43" w:rsidRDefault="009A2182" w:rsidP="00B25224">
            <w:pPr>
              <w:pStyle w:val="TAL"/>
              <w:rPr>
                <w:sz w:val="16"/>
              </w:rPr>
            </w:pPr>
            <w:r w:rsidRPr="000F2E43">
              <w:rPr>
                <w:sz w:val="16"/>
              </w:rPr>
              <w:t>1443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C715A"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5657C"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30D14"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99999" w14:textId="77777777" w:rsidR="009A2182" w:rsidRPr="000F2E43" w:rsidRDefault="009A2182" w:rsidP="00B25224">
            <w:pPr>
              <w:pStyle w:val="TAL"/>
              <w:rPr>
                <w:sz w:val="16"/>
              </w:rPr>
            </w:pPr>
            <w:r w:rsidRPr="000F2E43">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65A8D" w14:textId="77777777" w:rsidR="009A2182" w:rsidRPr="000F2E43" w:rsidRDefault="009A2182" w:rsidP="00B25224">
            <w:pPr>
              <w:pStyle w:val="TAL"/>
              <w:rPr>
                <w:sz w:val="16"/>
              </w:rPr>
            </w:pPr>
            <w:r w:rsidRPr="000F2E43">
              <w:rPr>
                <w:sz w:val="16"/>
              </w:rPr>
              <w:t>agreed</w:t>
            </w:r>
          </w:p>
        </w:tc>
      </w:tr>
      <w:tr w:rsidR="009A2182" w:rsidRPr="000F2E43" w14:paraId="74598A4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CE28268" w14:textId="77777777" w:rsidR="009A2182" w:rsidRPr="000F2E43" w:rsidRDefault="009A2182" w:rsidP="00B25224">
            <w:pPr>
              <w:pStyle w:val="TAL"/>
              <w:rPr>
                <w:sz w:val="16"/>
              </w:rPr>
            </w:pPr>
            <w:r w:rsidRPr="000F2E43">
              <w:rPr>
                <w:sz w:val="16"/>
              </w:rPr>
              <w:t>C3-246419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194A3" w14:textId="77777777" w:rsidR="009A2182" w:rsidRPr="000F2E43" w:rsidRDefault="009A2182" w:rsidP="00B25224">
            <w:pPr>
              <w:pStyle w:val="TAL"/>
              <w:rPr>
                <w:sz w:val="16"/>
              </w:rPr>
            </w:pPr>
            <w:r w:rsidRPr="000F2E43">
              <w:rPr>
                <w:sz w:val="16"/>
              </w:rPr>
              <w:t>URSP rules provisioning for Background Data Transfer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02EA4"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A4C54" w14:textId="77777777" w:rsidR="009A2182" w:rsidRPr="000F2E43" w:rsidRDefault="009A2182" w:rsidP="00B25224">
            <w:pPr>
              <w:pStyle w:val="TAL"/>
              <w:rPr>
                <w:sz w:val="16"/>
              </w:rPr>
            </w:pPr>
            <w:r w:rsidRPr="000F2E43">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F0B01" w14:textId="77777777" w:rsidR="009A2182" w:rsidRPr="000F2E43" w:rsidRDefault="009A2182" w:rsidP="00B25224">
            <w:pPr>
              <w:pStyle w:val="TAL"/>
              <w:rPr>
                <w:sz w:val="16"/>
              </w:rPr>
            </w:pPr>
            <w:r w:rsidRPr="000F2E43">
              <w:rPr>
                <w:sz w:val="16"/>
              </w:rPr>
              <w:t>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6130F"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5FD4B"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2EDBA"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6DD59" w14:textId="77777777" w:rsidR="009A2182" w:rsidRPr="000F2E43" w:rsidRDefault="009A2182" w:rsidP="00B25224">
            <w:pPr>
              <w:pStyle w:val="TAL"/>
              <w:rPr>
                <w:sz w:val="16"/>
              </w:rPr>
            </w:pPr>
            <w:r w:rsidRPr="000F2E43">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68503" w14:textId="77777777" w:rsidR="009A2182" w:rsidRPr="000F2E43" w:rsidRDefault="009A2182" w:rsidP="00B25224">
            <w:pPr>
              <w:pStyle w:val="TAL"/>
              <w:rPr>
                <w:sz w:val="16"/>
              </w:rPr>
            </w:pPr>
            <w:r w:rsidRPr="000F2E43">
              <w:rPr>
                <w:sz w:val="16"/>
              </w:rPr>
              <w:t>agreed</w:t>
            </w:r>
          </w:p>
        </w:tc>
      </w:tr>
      <w:tr w:rsidR="009A2182" w:rsidRPr="000F2E43" w14:paraId="0C21117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A1B6705" w14:textId="77777777" w:rsidR="009A2182" w:rsidRPr="000F2E43" w:rsidRDefault="009A2182" w:rsidP="00B25224">
            <w:pPr>
              <w:pStyle w:val="TAL"/>
              <w:rPr>
                <w:sz w:val="16"/>
              </w:rPr>
            </w:pPr>
            <w:r w:rsidRPr="000F2E43">
              <w:rPr>
                <w:sz w:val="16"/>
              </w:rPr>
              <w:t>C3-246420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BE362" w14:textId="77777777" w:rsidR="009A2182" w:rsidRPr="000F2E43" w:rsidRDefault="009A2182" w:rsidP="00B25224">
            <w:pPr>
              <w:pStyle w:val="TAL"/>
              <w:rPr>
                <w:sz w:val="16"/>
              </w:rPr>
            </w:pPr>
            <w:r w:rsidRPr="000F2E43">
              <w:rPr>
                <w:sz w:val="16"/>
              </w:rPr>
              <w:t>URSP rules provisioning for Background Data Transfer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F2C20"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C9579" w14:textId="77777777" w:rsidR="009A2182" w:rsidRPr="000F2E43" w:rsidRDefault="009A2182" w:rsidP="00B25224">
            <w:pPr>
              <w:pStyle w:val="TAL"/>
              <w:rPr>
                <w:sz w:val="16"/>
              </w:rPr>
            </w:pPr>
            <w:r w:rsidRPr="000F2E43">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F3899" w14:textId="77777777" w:rsidR="009A2182" w:rsidRPr="000F2E43" w:rsidRDefault="009A2182" w:rsidP="00B25224">
            <w:pPr>
              <w:pStyle w:val="TAL"/>
              <w:rPr>
                <w:sz w:val="16"/>
              </w:rPr>
            </w:pPr>
            <w:r w:rsidRPr="000F2E43">
              <w:rPr>
                <w:sz w:val="16"/>
              </w:rPr>
              <w:t>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AFFCC"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43A7B"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466D0"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90324" w14:textId="77777777" w:rsidR="009A2182" w:rsidRPr="000F2E43" w:rsidRDefault="009A2182" w:rsidP="00B25224">
            <w:pPr>
              <w:pStyle w:val="TAL"/>
              <w:rPr>
                <w:sz w:val="16"/>
              </w:rPr>
            </w:pPr>
            <w:r w:rsidRPr="000F2E43">
              <w:rPr>
                <w:sz w:val="16"/>
              </w:rPr>
              <w:t>DUMMY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A6427" w14:textId="77777777" w:rsidR="009A2182" w:rsidRPr="000F2E43" w:rsidRDefault="009A2182" w:rsidP="00B25224">
            <w:pPr>
              <w:pStyle w:val="TAL"/>
              <w:rPr>
                <w:sz w:val="16"/>
              </w:rPr>
            </w:pPr>
            <w:r w:rsidRPr="000F2E43">
              <w:rPr>
                <w:sz w:val="16"/>
              </w:rPr>
              <w:t>agreed</w:t>
            </w:r>
          </w:p>
        </w:tc>
      </w:tr>
      <w:tr w:rsidR="009A2182" w:rsidRPr="000F2E43" w14:paraId="5128ACF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BA8189C" w14:textId="77777777" w:rsidR="009A2182" w:rsidRPr="000F2E43" w:rsidRDefault="009A2182" w:rsidP="00B25224">
            <w:pPr>
              <w:pStyle w:val="TAL"/>
              <w:rPr>
                <w:sz w:val="16"/>
              </w:rPr>
            </w:pPr>
            <w:r w:rsidRPr="000F2E43">
              <w:rPr>
                <w:sz w:val="16"/>
              </w:rPr>
              <w:t>C3-246421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507B8" w14:textId="77777777" w:rsidR="009A2182" w:rsidRPr="000F2E43" w:rsidRDefault="009A2182" w:rsidP="00B25224">
            <w:pPr>
              <w:pStyle w:val="TAL"/>
              <w:rPr>
                <w:sz w:val="16"/>
              </w:rPr>
            </w:pPr>
            <w:r w:rsidRPr="000F2E43">
              <w:rPr>
                <w:sz w:val="16"/>
              </w:rPr>
              <w:t>Support service API discovery based on the supported OAuth grant types for RNAA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5D8CF"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B7B87" w14:textId="77777777" w:rsidR="009A2182" w:rsidRPr="000F2E43" w:rsidRDefault="009A2182" w:rsidP="00B25224">
            <w:pPr>
              <w:pStyle w:val="TAL"/>
              <w:rPr>
                <w:sz w:val="16"/>
              </w:rPr>
            </w:pPr>
            <w:r w:rsidRPr="000F2E43">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ECD53" w14:textId="77777777" w:rsidR="009A2182" w:rsidRPr="000F2E43" w:rsidRDefault="009A2182" w:rsidP="00B25224">
            <w:pPr>
              <w:pStyle w:val="TAL"/>
              <w:rPr>
                <w:sz w:val="16"/>
              </w:rPr>
            </w:pPr>
            <w:r w:rsidRPr="000F2E43">
              <w:rPr>
                <w:sz w:val="16"/>
              </w:rPr>
              <w:t>378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7B67A"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0518B"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518A3"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F0892" w14:textId="77777777" w:rsidR="009A2182" w:rsidRPr="000F2E43" w:rsidRDefault="009A2182" w:rsidP="00B25224">
            <w:pPr>
              <w:pStyle w:val="TAL"/>
              <w:rPr>
                <w:sz w:val="16"/>
              </w:rPr>
            </w:pPr>
            <w:r w:rsidRPr="000F2E43">
              <w:rPr>
                <w:sz w:val="16"/>
              </w:rPr>
              <w:t>SNAAPP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89D56" w14:textId="77777777" w:rsidR="009A2182" w:rsidRPr="000F2E43" w:rsidRDefault="009A2182" w:rsidP="00B25224">
            <w:pPr>
              <w:pStyle w:val="TAL"/>
              <w:rPr>
                <w:sz w:val="16"/>
              </w:rPr>
            </w:pPr>
            <w:r w:rsidRPr="000F2E43">
              <w:rPr>
                <w:sz w:val="16"/>
              </w:rPr>
              <w:t>agreed</w:t>
            </w:r>
          </w:p>
        </w:tc>
      </w:tr>
      <w:tr w:rsidR="009A2182" w:rsidRPr="000F2E43" w14:paraId="475A8A1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080F0A1" w14:textId="77777777" w:rsidR="009A2182" w:rsidRPr="000F2E43" w:rsidRDefault="009A2182" w:rsidP="00B25224">
            <w:pPr>
              <w:pStyle w:val="TAL"/>
              <w:rPr>
                <w:sz w:val="16"/>
              </w:rPr>
            </w:pPr>
            <w:r w:rsidRPr="000F2E43">
              <w:rPr>
                <w:sz w:val="16"/>
              </w:rPr>
              <w:t>C3-246422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C02FE" w14:textId="77777777" w:rsidR="009A2182" w:rsidRPr="000F2E43" w:rsidRDefault="009A2182" w:rsidP="00B25224">
            <w:pPr>
              <w:pStyle w:val="TAL"/>
              <w:rPr>
                <w:sz w:val="16"/>
              </w:rPr>
            </w:pPr>
            <w:r w:rsidRPr="000F2E43">
              <w:rPr>
                <w:sz w:val="16"/>
              </w:rPr>
              <w:t>Support service API discovery based on the supported OAuth grant types for RNAA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B8E16"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6A43A" w14:textId="77777777" w:rsidR="009A2182" w:rsidRPr="000F2E43" w:rsidRDefault="009A2182" w:rsidP="00B25224">
            <w:pPr>
              <w:pStyle w:val="TAL"/>
              <w:rPr>
                <w:sz w:val="16"/>
              </w:rPr>
            </w:pPr>
            <w:r w:rsidRPr="000F2E43">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734CA" w14:textId="77777777" w:rsidR="009A2182" w:rsidRPr="000F2E43" w:rsidRDefault="009A2182" w:rsidP="00B25224">
            <w:pPr>
              <w:pStyle w:val="TAL"/>
              <w:rPr>
                <w:sz w:val="16"/>
              </w:rPr>
            </w:pPr>
            <w:r w:rsidRPr="000F2E43">
              <w:rPr>
                <w:sz w:val="16"/>
              </w:rPr>
              <w:t>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0FC8D"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59EE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D595B" w14:textId="77777777" w:rsidR="009A2182" w:rsidRPr="000F2E43" w:rsidRDefault="009A2182" w:rsidP="00B25224">
            <w:pPr>
              <w:pStyle w:val="TAL"/>
              <w:rPr>
                <w:sz w:val="16"/>
              </w:rPr>
            </w:pPr>
            <w:r w:rsidRPr="000F2E43">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9F1AB" w14:textId="77777777" w:rsidR="009A2182" w:rsidRPr="000F2E43" w:rsidRDefault="009A2182" w:rsidP="00B25224">
            <w:pPr>
              <w:pStyle w:val="TAL"/>
              <w:rPr>
                <w:sz w:val="16"/>
              </w:rPr>
            </w:pPr>
            <w:r w:rsidRPr="000F2E43">
              <w:rPr>
                <w:sz w:val="16"/>
              </w:rPr>
              <w:t>SNAAPP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8FF65" w14:textId="77777777" w:rsidR="009A2182" w:rsidRPr="000F2E43" w:rsidRDefault="009A2182" w:rsidP="00B25224">
            <w:pPr>
              <w:pStyle w:val="TAL"/>
              <w:rPr>
                <w:sz w:val="16"/>
              </w:rPr>
            </w:pPr>
            <w:r w:rsidRPr="000F2E43">
              <w:rPr>
                <w:sz w:val="16"/>
              </w:rPr>
              <w:t>agreed</w:t>
            </w:r>
          </w:p>
        </w:tc>
      </w:tr>
      <w:tr w:rsidR="009A2182" w:rsidRPr="000F2E43" w14:paraId="54D7071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770DB10" w14:textId="77777777" w:rsidR="009A2182" w:rsidRPr="000F2E43" w:rsidRDefault="009A2182" w:rsidP="00B25224">
            <w:pPr>
              <w:pStyle w:val="TAL"/>
              <w:rPr>
                <w:sz w:val="16"/>
              </w:rPr>
            </w:pPr>
            <w:r w:rsidRPr="000F2E43">
              <w:rPr>
                <w:sz w:val="16"/>
              </w:rPr>
              <w:t>C3-246423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0E9ED" w14:textId="77777777" w:rsidR="009A2182" w:rsidRPr="000F2E43" w:rsidRDefault="009A2182" w:rsidP="00B25224">
            <w:pPr>
              <w:pStyle w:val="TAL"/>
              <w:rPr>
                <w:sz w:val="16"/>
              </w:rPr>
            </w:pPr>
            <w:r w:rsidRPr="000F2E43">
              <w:rPr>
                <w:sz w:val="16"/>
              </w:rPr>
              <w:t>Corrections to the GNSS Assistance Data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AFF57" w14:textId="77777777" w:rsidR="009A2182" w:rsidRPr="000F2E43" w:rsidRDefault="009A2182" w:rsidP="00B25224">
            <w:pPr>
              <w:pStyle w:val="TAL"/>
              <w:rPr>
                <w:sz w:val="16"/>
              </w:rPr>
            </w:pPr>
            <w:r w:rsidRPr="000F2E43">
              <w:rPr>
                <w:sz w:val="16"/>
              </w:rPr>
              <w:t>Huawei, CATT,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28911" w14:textId="77777777" w:rsidR="009A2182" w:rsidRPr="000F2E43" w:rsidRDefault="009A2182" w:rsidP="00B25224">
            <w:pPr>
              <w:pStyle w:val="TAL"/>
              <w:rPr>
                <w:sz w:val="16"/>
              </w:rPr>
            </w:pPr>
            <w:r w:rsidRPr="000F2E43">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1308E" w14:textId="77777777" w:rsidR="009A2182" w:rsidRPr="000F2E43" w:rsidRDefault="009A2182" w:rsidP="00B25224">
            <w:pPr>
              <w:pStyle w:val="TAL"/>
              <w:rPr>
                <w:sz w:val="16"/>
              </w:rPr>
            </w:pPr>
            <w:r w:rsidRPr="000F2E43">
              <w:rPr>
                <w:sz w:val="16"/>
              </w:rPr>
              <w:t>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0C08F"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7E2EC"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961AF"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54A46" w14:textId="77777777" w:rsidR="009A2182" w:rsidRPr="000F2E43" w:rsidRDefault="009A2182" w:rsidP="00B25224">
            <w:pPr>
              <w:pStyle w:val="TAL"/>
              <w:rPr>
                <w:sz w:val="16"/>
              </w:rPr>
            </w:pPr>
            <w:r w:rsidRPr="000F2E43">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F0ECA" w14:textId="77777777" w:rsidR="009A2182" w:rsidRPr="000F2E43" w:rsidRDefault="009A2182" w:rsidP="00B25224">
            <w:pPr>
              <w:pStyle w:val="TAL"/>
              <w:rPr>
                <w:sz w:val="16"/>
              </w:rPr>
            </w:pPr>
            <w:r w:rsidRPr="000F2E43">
              <w:rPr>
                <w:sz w:val="16"/>
              </w:rPr>
              <w:t>agreed</w:t>
            </w:r>
          </w:p>
        </w:tc>
      </w:tr>
      <w:tr w:rsidR="009A2182" w:rsidRPr="000F2E43" w14:paraId="0AB1843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836ED0B" w14:textId="77777777" w:rsidR="009A2182" w:rsidRPr="000F2E43" w:rsidRDefault="009A2182" w:rsidP="00B25224">
            <w:pPr>
              <w:pStyle w:val="TAL"/>
              <w:rPr>
                <w:sz w:val="16"/>
              </w:rPr>
            </w:pPr>
            <w:r w:rsidRPr="000F2E43">
              <w:rPr>
                <w:sz w:val="16"/>
              </w:rPr>
              <w:t>C3-246424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09EFB" w14:textId="77777777" w:rsidR="009A2182" w:rsidRPr="000F2E43" w:rsidRDefault="009A2182" w:rsidP="00B25224">
            <w:pPr>
              <w:pStyle w:val="TAL"/>
              <w:rPr>
                <w:sz w:val="16"/>
              </w:rPr>
            </w:pPr>
            <w:r w:rsidRPr="000F2E43">
              <w:rPr>
                <w:sz w:val="16"/>
              </w:rPr>
              <w:t>Corrections to the GNSS Assistance Data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FD0CF" w14:textId="77777777" w:rsidR="009A2182" w:rsidRPr="000F2E43" w:rsidRDefault="009A2182" w:rsidP="00B25224">
            <w:pPr>
              <w:pStyle w:val="TAL"/>
              <w:rPr>
                <w:sz w:val="16"/>
              </w:rPr>
            </w:pPr>
            <w:r w:rsidRPr="000F2E43">
              <w:rPr>
                <w:sz w:val="16"/>
              </w:rPr>
              <w:t>Huawei, CATT,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A75EF" w14:textId="77777777" w:rsidR="009A2182" w:rsidRPr="000F2E43" w:rsidRDefault="009A2182" w:rsidP="00B25224">
            <w:pPr>
              <w:pStyle w:val="TAL"/>
              <w:rPr>
                <w:sz w:val="16"/>
              </w:rPr>
            </w:pPr>
            <w:r w:rsidRPr="000F2E43">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B1868" w14:textId="77777777" w:rsidR="009A2182" w:rsidRPr="000F2E43" w:rsidRDefault="009A2182" w:rsidP="00B25224">
            <w:pPr>
              <w:pStyle w:val="TAL"/>
              <w:rPr>
                <w:sz w:val="16"/>
              </w:rPr>
            </w:pPr>
            <w:r w:rsidRPr="000F2E43">
              <w:rPr>
                <w:sz w:val="16"/>
              </w:rPr>
              <w:t>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42BAB"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C0973"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361D0" w14:textId="77777777" w:rsidR="009A2182" w:rsidRPr="000F2E43" w:rsidRDefault="009A2182" w:rsidP="00B25224">
            <w:pPr>
              <w:pStyle w:val="TAL"/>
              <w:rPr>
                <w:sz w:val="16"/>
              </w:rPr>
            </w:pPr>
            <w:r w:rsidRPr="000F2E43">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C24A7" w14:textId="77777777" w:rsidR="009A2182" w:rsidRPr="000F2E43" w:rsidRDefault="009A2182" w:rsidP="00B25224">
            <w:pPr>
              <w:pStyle w:val="TAL"/>
              <w:rPr>
                <w:sz w:val="16"/>
              </w:rPr>
            </w:pPr>
            <w:r w:rsidRPr="000F2E43">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70E6E" w14:textId="77777777" w:rsidR="009A2182" w:rsidRPr="000F2E43" w:rsidRDefault="009A2182" w:rsidP="00B25224">
            <w:pPr>
              <w:pStyle w:val="TAL"/>
              <w:rPr>
                <w:sz w:val="16"/>
              </w:rPr>
            </w:pPr>
            <w:r w:rsidRPr="000F2E43">
              <w:rPr>
                <w:sz w:val="16"/>
              </w:rPr>
              <w:t>agreed</w:t>
            </w:r>
          </w:p>
        </w:tc>
      </w:tr>
      <w:tr w:rsidR="009A2182" w:rsidRPr="000F2E43" w14:paraId="2B4A154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72A7F0F" w14:textId="77777777" w:rsidR="009A2182" w:rsidRPr="000F2E43" w:rsidRDefault="009A2182" w:rsidP="00B25224">
            <w:pPr>
              <w:pStyle w:val="TAL"/>
              <w:rPr>
                <w:sz w:val="16"/>
              </w:rPr>
            </w:pPr>
            <w:r w:rsidRPr="000F2E43">
              <w:rPr>
                <w:sz w:val="16"/>
              </w:rPr>
              <w:t>C3-246425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94210" w14:textId="77777777" w:rsidR="009A2182" w:rsidRPr="000F2E43" w:rsidRDefault="009A2182" w:rsidP="00B25224">
            <w:pPr>
              <w:pStyle w:val="TAL"/>
              <w:rPr>
                <w:sz w:val="16"/>
              </w:rPr>
            </w:pPr>
            <w:r w:rsidRPr="000F2E43">
              <w:rPr>
                <w:sz w:val="16"/>
              </w:rPr>
              <w:t>Corrections to the GNSS Assistance Data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80A99" w14:textId="77777777" w:rsidR="009A2182" w:rsidRPr="000F2E43" w:rsidRDefault="009A2182" w:rsidP="00B25224">
            <w:pPr>
              <w:pStyle w:val="TAL"/>
              <w:rPr>
                <w:sz w:val="16"/>
              </w:rPr>
            </w:pPr>
            <w:r w:rsidRPr="000F2E43">
              <w:rPr>
                <w:sz w:val="16"/>
              </w:rPr>
              <w:t>Huawei, CATT,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B5E8E" w14:textId="77777777" w:rsidR="009A2182" w:rsidRPr="000F2E43" w:rsidRDefault="009A2182" w:rsidP="00B25224">
            <w:pPr>
              <w:pStyle w:val="TAL"/>
              <w:rPr>
                <w:sz w:val="16"/>
              </w:rPr>
            </w:pPr>
            <w:r w:rsidRPr="000F2E43">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758A9" w14:textId="77777777" w:rsidR="009A2182" w:rsidRPr="000F2E43" w:rsidRDefault="009A2182" w:rsidP="00B25224">
            <w:pPr>
              <w:pStyle w:val="TAL"/>
              <w:rPr>
                <w:sz w:val="16"/>
              </w:rPr>
            </w:pPr>
            <w:r w:rsidRPr="000F2E43">
              <w:rPr>
                <w:sz w:val="16"/>
              </w:rPr>
              <w:t>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11486"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D3D4F"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5D75D"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3F88F" w14:textId="77777777" w:rsidR="009A2182" w:rsidRPr="000F2E43" w:rsidRDefault="009A2182" w:rsidP="00B25224">
            <w:pPr>
              <w:pStyle w:val="TAL"/>
              <w:rPr>
                <w:sz w:val="16"/>
              </w:rPr>
            </w:pPr>
            <w:r w:rsidRPr="000F2E43">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33D79" w14:textId="77777777" w:rsidR="009A2182" w:rsidRPr="000F2E43" w:rsidRDefault="009A2182" w:rsidP="00B25224">
            <w:pPr>
              <w:pStyle w:val="TAL"/>
              <w:rPr>
                <w:sz w:val="16"/>
              </w:rPr>
            </w:pPr>
            <w:r w:rsidRPr="000F2E43">
              <w:rPr>
                <w:sz w:val="16"/>
              </w:rPr>
              <w:t>agreed</w:t>
            </w:r>
          </w:p>
        </w:tc>
      </w:tr>
      <w:tr w:rsidR="009A2182" w:rsidRPr="000F2E43" w14:paraId="66501F3D"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41F728D" w14:textId="77777777" w:rsidR="009A2182" w:rsidRPr="000F2E43" w:rsidRDefault="009A2182" w:rsidP="00B25224">
            <w:pPr>
              <w:pStyle w:val="TAL"/>
              <w:rPr>
                <w:sz w:val="16"/>
              </w:rPr>
            </w:pPr>
            <w:r w:rsidRPr="000F2E43">
              <w:rPr>
                <w:sz w:val="16"/>
              </w:rPr>
              <w:t>C3-246426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A6DAD" w14:textId="77777777" w:rsidR="009A2182" w:rsidRPr="000F2E43" w:rsidRDefault="009A2182" w:rsidP="00B25224">
            <w:pPr>
              <w:pStyle w:val="TAL"/>
              <w:rPr>
                <w:sz w:val="16"/>
              </w:rPr>
            </w:pPr>
            <w:r w:rsidRPr="000F2E43">
              <w:rPr>
                <w:sz w:val="16"/>
              </w:rPr>
              <w:t>Corrections to the GNSS Assistance Data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E799C" w14:textId="77777777" w:rsidR="009A2182" w:rsidRPr="000F2E43" w:rsidRDefault="009A2182" w:rsidP="00B25224">
            <w:pPr>
              <w:pStyle w:val="TAL"/>
              <w:rPr>
                <w:sz w:val="16"/>
              </w:rPr>
            </w:pPr>
            <w:r w:rsidRPr="000F2E43">
              <w:rPr>
                <w:sz w:val="16"/>
              </w:rPr>
              <w:t>Huawei, CATT,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C47DE" w14:textId="77777777" w:rsidR="009A2182" w:rsidRPr="000F2E43" w:rsidRDefault="009A2182" w:rsidP="00B25224">
            <w:pPr>
              <w:pStyle w:val="TAL"/>
              <w:rPr>
                <w:sz w:val="16"/>
              </w:rPr>
            </w:pPr>
            <w:r w:rsidRPr="000F2E43">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DBC3C" w14:textId="77777777" w:rsidR="009A2182" w:rsidRPr="000F2E43" w:rsidRDefault="009A2182" w:rsidP="00B25224">
            <w:pPr>
              <w:pStyle w:val="TAL"/>
              <w:rPr>
                <w:sz w:val="16"/>
              </w:rPr>
            </w:pPr>
            <w:r w:rsidRPr="000F2E43">
              <w:rPr>
                <w:sz w:val="16"/>
              </w:rPr>
              <w:t>220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B0032"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3530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63893" w14:textId="77777777" w:rsidR="009A2182" w:rsidRPr="000F2E43" w:rsidRDefault="009A2182" w:rsidP="00B25224">
            <w:pPr>
              <w:pStyle w:val="TAL"/>
              <w:rPr>
                <w:sz w:val="16"/>
              </w:rPr>
            </w:pPr>
            <w:r w:rsidRPr="000F2E43">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515DF" w14:textId="77777777" w:rsidR="009A2182" w:rsidRPr="000F2E43" w:rsidRDefault="009A2182" w:rsidP="00B25224">
            <w:pPr>
              <w:pStyle w:val="TAL"/>
              <w:rPr>
                <w:sz w:val="16"/>
              </w:rPr>
            </w:pPr>
            <w:r w:rsidRPr="000F2E43">
              <w:rPr>
                <w:sz w:val="16"/>
              </w:rPr>
              <w:t>5G_eLCS_Ph3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50E3C" w14:textId="77777777" w:rsidR="009A2182" w:rsidRPr="000F2E43" w:rsidRDefault="009A2182" w:rsidP="00B25224">
            <w:pPr>
              <w:pStyle w:val="TAL"/>
              <w:rPr>
                <w:sz w:val="16"/>
              </w:rPr>
            </w:pPr>
            <w:r w:rsidRPr="000F2E43">
              <w:rPr>
                <w:sz w:val="16"/>
              </w:rPr>
              <w:t>agreed</w:t>
            </w:r>
          </w:p>
        </w:tc>
      </w:tr>
      <w:tr w:rsidR="009A2182" w:rsidRPr="000F2E43" w14:paraId="0EDD09B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ACB4259" w14:textId="77777777" w:rsidR="009A2182" w:rsidRPr="000F2E43" w:rsidRDefault="009A2182" w:rsidP="00B25224">
            <w:pPr>
              <w:pStyle w:val="TAL"/>
              <w:rPr>
                <w:sz w:val="16"/>
              </w:rPr>
            </w:pPr>
            <w:r w:rsidRPr="000F2E43">
              <w:rPr>
                <w:sz w:val="16"/>
              </w:rPr>
              <w:t>C3-246427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D2C58" w14:textId="77777777" w:rsidR="009A2182" w:rsidRPr="000F2E43" w:rsidRDefault="009A2182" w:rsidP="00B25224">
            <w:pPr>
              <w:pStyle w:val="TAL"/>
              <w:rPr>
                <w:sz w:val="16"/>
              </w:rPr>
            </w:pPr>
            <w:r w:rsidRPr="000F2E43">
              <w:rPr>
                <w:sz w:val="16"/>
              </w:rPr>
              <w:t>Support of activation time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B07E8" w14:textId="77777777" w:rsidR="009A2182" w:rsidRPr="000F2E43" w:rsidRDefault="009A2182" w:rsidP="00B25224">
            <w:pPr>
              <w:pStyle w:val="TAL"/>
              <w:rPr>
                <w:sz w:val="16"/>
              </w:rPr>
            </w:pPr>
            <w:r w:rsidRPr="000F2E43">
              <w:rPr>
                <w:sz w:val="16"/>
              </w:rPr>
              <w:t>Huawei,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B2440" w14:textId="77777777" w:rsidR="009A2182" w:rsidRPr="000F2E43" w:rsidRDefault="009A2182" w:rsidP="00B25224">
            <w:pPr>
              <w:pStyle w:val="TAL"/>
              <w:rPr>
                <w:sz w:val="16"/>
              </w:rPr>
            </w:pPr>
            <w:r w:rsidRPr="000F2E43">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A8456" w14:textId="77777777" w:rsidR="009A2182" w:rsidRPr="000F2E43" w:rsidRDefault="009A2182" w:rsidP="00B25224">
            <w:pPr>
              <w:pStyle w:val="TAL"/>
              <w:rPr>
                <w:sz w:val="16"/>
              </w:rPr>
            </w:pPr>
            <w:r w:rsidRPr="000F2E43">
              <w:rPr>
                <w:sz w:val="16"/>
              </w:rPr>
              <w:t>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3D653"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1E406"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5AB05"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ECDF0"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F31F9" w14:textId="77777777" w:rsidR="009A2182" w:rsidRPr="000F2E43" w:rsidRDefault="009A2182" w:rsidP="00B25224">
            <w:pPr>
              <w:pStyle w:val="TAL"/>
              <w:rPr>
                <w:sz w:val="16"/>
              </w:rPr>
            </w:pPr>
            <w:r w:rsidRPr="000F2E43">
              <w:rPr>
                <w:sz w:val="16"/>
              </w:rPr>
              <w:t>agreed</w:t>
            </w:r>
          </w:p>
        </w:tc>
      </w:tr>
      <w:tr w:rsidR="009A2182" w:rsidRPr="000F2E43" w14:paraId="3AAAB9C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0CB1077" w14:textId="77777777" w:rsidR="009A2182" w:rsidRPr="000F2E43" w:rsidRDefault="009A2182" w:rsidP="00B25224">
            <w:pPr>
              <w:pStyle w:val="TAL"/>
              <w:rPr>
                <w:sz w:val="16"/>
              </w:rPr>
            </w:pPr>
            <w:r w:rsidRPr="000F2E43">
              <w:rPr>
                <w:sz w:val="16"/>
              </w:rPr>
              <w:t>C3-246428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394A7" w14:textId="77777777" w:rsidR="009A2182" w:rsidRPr="000F2E43" w:rsidRDefault="009A2182" w:rsidP="00B25224">
            <w:pPr>
              <w:pStyle w:val="TAL"/>
              <w:rPr>
                <w:sz w:val="16"/>
              </w:rPr>
            </w:pPr>
            <w:r w:rsidRPr="000F2E43">
              <w:rPr>
                <w:sz w:val="16"/>
              </w:rPr>
              <w:t>Support of activation time information collection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A81F7" w14:textId="77777777" w:rsidR="009A2182" w:rsidRPr="000F2E43" w:rsidRDefault="009A2182" w:rsidP="00B25224">
            <w:pPr>
              <w:pStyle w:val="TAL"/>
              <w:rPr>
                <w:sz w:val="16"/>
              </w:rPr>
            </w:pPr>
            <w:r w:rsidRPr="000F2E43">
              <w:rPr>
                <w:sz w:val="16"/>
              </w:rPr>
              <w:t>Huawei,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8BC85" w14:textId="77777777" w:rsidR="009A2182" w:rsidRPr="000F2E43" w:rsidRDefault="009A2182" w:rsidP="00B25224">
            <w:pPr>
              <w:pStyle w:val="TAL"/>
              <w:rPr>
                <w:sz w:val="16"/>
              </w:rPr>
            </w:pPr>
            <w:r w:rsidRPr="000F2E43">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50159" w14:textId="77777777" w:rsidR="009A2182" w:rsidRPr="000F2E43" w:rsidRDefault="009A2182" w:rsidP="00B25224">
            <w:pPr>
              <w:pStyle w:val="TAL"/>
              <w:rPr>
                <w:sz w:val="16"/>
              </w:rPr>
            </w:pPr>
            <w:r w:rsidRPr="000F2E43">
              <w:rPr>
                <w:sz w:val="16"/>
              </w:rPr>
              <w:t>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194A9"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115B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B3DA3"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8717B"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06384C" w14:textId="77777777" w:rsidR="009A2182" w:rsidRPr="000F2E43" w:rsidRDefault="009A2182" w:rsidP="00B25224">
            <w:pPr>
              <w:pStyle w:val="TAL"/>
              <w:rPr>
                <w:sz w:val="16"/>
              </w:rPr>
            </w:pPr>
            <w:r w:rsidRPr="000F2E43">
              <w:rPr>
                <w:sz w:val="16"/>
              </w:rPr>
              <w:t>agreed</w:t>
            </w:r>
          </w:p>
        </w:tc>
      </w:tr>
      <w:tr w:rsidR="009A2182" w:rsidRPr="000F2E43" w14:paraId="1A0DBE3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2A64FBA" w14:textId="77777777" w:rsidR="009A2182" w:rsidRPr="000F2E43" w:rsidRDefault="009A2182" w:rsidP="00B25224">
            <w:pPr>
              <w:pStyle w:val="TAL"/>
              <w:rPr>
                <w:sz w:val="16"/>
              </w:rPr>
            </w:pPr>
            <w:r w:rsidRPr="000F2E43">
              <w:rPr>
                <w:sz w:val="16"/>
              </w:rPr>
              <w:t>C3-246429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D6824" w14:textId="77777777" w:rsidR="009A2182" w:rsidRPr="000F2E43" w:rsidRDefault="009A2182" w:rsidP="00B25224">
            <w:pPr>
              <w:pStyle w:val="TAL"/>
              <w:rPr>
                <w:sz w:val="16"/>
              </w:rPr>
            </w:pPr>
            <w:r w:rsidRPr="000F2E43">
              <w:rPr>
                <w:sz w:val="16"/>
              </w:rPr>
              <w:t>Clarification for Horizontal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A0F131" w14:textId="77777777" w:rsidR="009A2182" w:rsidRPr="000F2E43" w:rsidRDefault="009A2182" w:rsidP="00B25224">
            <w:pPr>
              <w:pStyle w:val="TAL"/>
              <w:rPr>
                <w:sz w:val="16"/>
              </w:rPr>
            </w:pPr>
            <w:r w:rsidRPr="000F2E43">
              <w:rPr>
                <w:sz w:val="16"/>
              </w:rPr>
              <w:t>Huawei, vivo,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19C8C"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F9198" w14:textId="77777777" w:rsidR="009A2182" w:rsidRPr="000F2E43" w:rsidRDefault="009A2182" w:rsidP="00B25224">
            <w:pPr>
              <w:pStyle w:val="TAL"/>
              <w:rPr>
                <w:sz w:val="16"/>
              </w:rPr>
            </w:pPr>
            <w:r w:rsidRPr="000F2E43">
              <w:rPr>
                <w:sz w:val="16"/>
              </w:rPr>
              <w:t>977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15792"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976B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B71D7"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B2383"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E53B2" w14:textId="77777777" w:rsidR="009A2182" w:rsidRPr="000F2E43" w:rsidRDefault="009A2182" w:rsidP="00B25224">
            <w:pPr>
              <w:pStyle w:val="TAL"/>
              <w:rPr>
                <w:sz w:val="16"/>
              </w:rPr>
            </w:pPr>
            <w:r w:rsidRPr="000F2E43">
              <w:rPr>
                <w:sz w:val="16"/>
              </w:rPr>
              <w:t>agreed</w:t>
            </w:r>
          </w:p>
        </w:tc>
      </w:tr>
      <w:tr w:rsidR="009A2182" w:rsidRPr="000F2E43" w14:paraId="21556CD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C4702B3" w14:textId="77777777" w:rsidR="009A2182" w:rsidRPr="000F2E43" w:rsidRDefault="009A2182" w:rsidP="00B25224">
            <w:pPr>
              <w:pStyle w:val="TAL"/>
              <w:rPr>
                <w:sz w:val="16"/>
              </w:rPr>
            </w:pPr>
            <w:r w:rsidRPr="000F2E43">
              <w:rPr>
                <w:sz w:val="16"/>
              </w:rPr>
              <w:t>C3-246430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F41C6" w14:textId="77777777" w:rsidR="009A2182" w:rsidRPr="000F2E43" w:rsidRDefault="009A2182" w:rsidP="00B25224">
            <w:pPr>
              <w:pStyle w:val="TAL"/>
              <w:rPr>
                <w:sz w:val="16"/>
              </w:rPr>
            </w:pPr>
            <w:r w:rsidRPr="000F2E43">
              <w:rPr>
                <w:sz w:val="16"/>
              </w:rPr>
              <w:t>Introduce (S)RTP Multiplexed Media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B4455" w14:textId="77777777" w:rsidR="009A2182" w:rsidRPr="000F2E43" w:rsidRDefault="009A2182" w:rsidP="00B25224">
            <w:pPr>
              <w:pStyle w:val="TAL"/>
              <w:rPr>
                <w:sz w:val="16"/>
              </w:rPr>
            </w:pPr>
            <w:r w:rsidRPr="000F2E43">
              <w:rPr>
                <w:sz w:val="16"/>
              </w:rPr>
              <w:t>Ericsson,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97760" w14:textId="77777777" w:rsidR="009A2182" w:rsidRPr="000F2E43" w:rsidRDefault="009A2182" w:rsidP="00B25224">
            <w:pPr>
              <w:pStyle w:val="TAL"/>
              <w:rPr>
                <w:sz w:val="16"/>
              </w:rPr>
            </w:pPr>
            <w:r w:rsidRPr="000F2E43">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57983" w14:textId="77777777" w:rsidR="009A2182" w:rsidRPr="000F2E43" w:rsidRDefault="009A2182" w:rsidP="00B25224">
            <w:pPr>
              <w:pStyle w:val="TAL"/>
              <w:rPr>
                <w:sz w:val="16"/>
              </w:rPr>
            </w:pPr>
            <w:r w:rsidRPr="000F2E43">
              <w:rPr>
                <w:sz w:val="16"/>
              </w:rPr>
              <w:t>889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3760C"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493EE"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C0F0B"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9DCF4" w14:textId="77777777" w:rsidR="009A2182" w:rsidRPr="000F2E43" w:rsidRDefault="009A2182" w:rsidP="00B25224">
            <w:pPr>
              <w:pStyle w:val="TAL"/>
              <w:rPr>
                <w:sz w:val="16"/>
              </w:rPr>
            </w:pPr>
            <w:r w:rsidRPr="000F2E43">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E732E" w14:textId="77777777" w:rsidR="009A2182" w:rsidRPr="000F2E43" w:rsidRDefault="009A2182" w:rsidP="00B25224">
            <w:pPr>
              <w:pStyle w:val="TAL"/>
              <w:rPr>
                <w:sz w:val="16"/>
              </w:rPr>
            </w:pPr>
            <w:r w:rsidRPr="000F2E43">
              <w:rPr>
                <w:sz w:val="16"/>
              </w:rPr>
              <w:t>agreed</w:t>
            </w:r>
          </w:p>
        </w:tc>
      </w:tr>
      <w:tr w:rsidR="009A2182" w:rsidRPr="000F2E43" w14:paraId="2C6D1570"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53CAE92" w14:textId="77777777" w:rsidR="009A2182" w:rsidRPr="000F2E43" w:rsidRDefault="009A2182" w:rsidP="00B25224">
            <w:pPr>
              <w:pStyle w:val="TAL"/>
              <w:rPr>
                <w:sz w:val="16"/>
              </w:rPr>
            </w:pPr>
            <w:r w:rsidRPr="000F2E43">
              <w:rPr>
                <w:sz w:val="16"/>
              </w:rPr>
              <w:t>C3-246431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201A9" w14:textId="77777777" w:rsidR="009A2182" w:rsidRPr="000F2E43" w:rsidRDefault="009A2182" w:rsidP="00B25224">
            <w:pPr>
              <w:pStyle w:val="TAL"/>
              <w:rPr>
                <w:sz w:val="16"/>
              </w:rPr>
            </w:pPr>
            <w:r w:rsidRPr="000F2E43">
              <w:rPr>
                <w:sz w:val="16"/>
              </w:rPr>
              <w:t>Introduce (S)RTP Multiplexed Media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69C71" w14:textId="77777777" w:rsidR="009A2182" w:rsidRPr="000F2E43" w:rsidRDefault="009A2182" w:rsidP="00B25224">
            <w:pPr>
              <w:pStyle w:val="TAL"/>
              <w:rPr>
                <w:sz w:val="16"/>
              </w:rPr>
            </w:pPr>
            <w:r w:rsidRPr="000F2E43">
              <w:rPr>
                <w:sz w:val="16"/>
              </w:rPr>
              <w:t>Ericsson, Nokia,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C720A"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FE56A" w14:textId="77777777" w:rsidR="009A2182" w:rsidRPr="000F2E43" w:rsidRDefault="009A2182" w:rsidP="00B25224">
            <w:pPr>
              <w:pStyle w:val="TAL"/>
              <w:rPr>
                <w:sz w:val="16"/>
              </w:rPr>
            </w:pPr>
            <w:r w:rsidRPr="000F2E43">
              <w:rPr>
                <w:sz w:val="16"/>
              </w:rPr>
              <w:t>1434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0F00A"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5BC5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780F8"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B6D61" w14:textId="77777777" w:rsidR="009A2182" w:rsidRPr="000F2E43" w:rsidRDefault="009A2182" w:rsidP="00B25224">
            <w:pPr>
              <w:pStyle w:val="TAL"/>
              <w:rPr>
                <w:sz w:val="16"/>
              </w:rPr>
            </w:pPr>
            <w:r w:rsidRPr="000F2E43">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0006D" w14:textId="77777777" w:rsidR="009A2182" w:rsidRPr="000F2E43" w:rsidRDefault="009A2182" w:rsidP="00B25224">
            <w:pPr>
              <w:pStyle w:val="TAL"/>
              <w:rPr>
                <w:sz w:val="16"/>
              </w:rPr>
            </w:pPr>
            <w:r w:rsidRPr="000F2E43">
              <w:rPr>
                <w:sz w:val="16"/>
              </w:rPr>
              <w:t>agreed</w:t>
            </w:r>
          </w:p>
        </w:tc>
      </w:tr>
      <w:tr w:rsidR="009A2182" w:rsidRPr="000F2E43" w14:paraId="7AF303D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FDC3A3C" w14:textId="77777777" w:rsidR="009A2182" w:rsidRPr="000F2E43" w:rsidRDefault="009A2182" w:rsidP="00B25224">
            <w:pPr>
              <w:pStyle w:val="TAL"/>
              <w:rPr>
                <w:sz w:val="16"/>
              </w:rPr>
            </w:pPr>
            <w:r w:rsidRPr="000F2E43">
              <w:rPr>
                <w:sz w:val="16"/>
              </w:rPr>
              <w:t>C3-246432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2F3C0" w14:textId="77777777" w:rsidR="009A2182" w:rsidRPr="000F2E43" w:rsidRDefault="009A2182" w:rsidP="00B25224">
            <w:pPr>
              <w:pStyle w:val="TAL"/>
              <w:rPr>
                <w:sz w:val="16"/>
              </w:rPr>
            </w:pPr>
            <w:r w:rsidRPr="000F2E43">
              <w:rPr>
                <w:sz w:val="16"/>
              </w:rPr>
              <w:t>Support relaying media related information over N6 for e2e encrypted traffic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DF293"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FEBE8" w14:textId="77777777" w:rsidR="009A2182" w:rsidRPr="000F2E43" w:rsidRDefault="009A2182" w:rsidP="00B25224">
            <w:pPr>
              <w:pStyle w:val="TAL"/>
              <w:rPr>
                <w:sz w:val="16"/>
              </w:rPr>
            </w:pPr>
            <w:r w:rsidRPr="000F2E43">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A22D0" w14:textId="77777777" w:rsidR="009A2182" w:rsidRPr="000F2E43" w:rsidRDefault="009A2182" w:rsidP="00B25224">
            <w:pPr>
              <w:pStyle w:val="TAL"/>
              <w:rPr>
                <w:sz w:val="16"/>
              </w:rPr>
            </w:pPr>
            <w:r w:rsidRPr="000F2E43">
              <w:rPr>
                <w:sz w:val="16"/>
              </w:rPr>
              <w:t>167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63F08"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CFBF6"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ACEFA"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33904" w14:textId="77777777" w:rsidR="009A2182" w:rsidRPr="000F2E43" w:rsidRDefault="009A2182" w:rsidP="00B25224">
            <w:pPr>
              <w:pStyle w:val="TAL"/>
              <w:rPr>
                <w:sz w:val="16"/>
              </w:rPr>
            </w:pPr>
            <w:r w:rsidRPr="000F2E43">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F3361" w14:textId="77777777" w:rsidR="009A2182" w:rsidRPr="000F2E43" w:rsidRDefault="009A2182" w:rsidP="00B25224">
            <w:pPr>
              <w:pStyle w:val="TAL"/>
              <w:rPr>
                <w:sz w:val="16"/>
              </w:rPr>
            </w:pPr>
            <w:r w:rsidRPr="000F2E43">
              <w:rPr>
                <w:sz w:val="16"/>
              </w:rPr>
              <w:t>postponed</w:t>
            </w:r>
          </w:p>
        </w:tc>
      </w:tr>
      <w:tr w:rsidR="009A2182" w:rsidRPr="000F2E43" w14:paraId="0226A8B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7E7A686" w14:textId="77777777" w:rsidR="009A2182" w:rsidRPr="000F2E43" w:rsidRDefault="009A2182" w:rsidP="00B25224">
            <w:pPr>
              <w:pStyle w:val="TAL"/>
              <w:rPr>
                <w:sz w:val="16"/>
              </w:rPr>
            </w:pPr>
            <w:r w:rsidRPr="000F2E43">
              <w:rPr>
                <w:sz w:val="16"/>
              </w:rPr>
              <w:t>C3-246433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C44E9" w14:textId="77777777" w:rsidR="009A2182" w:rsidRPr="000F2E43" w:rsidRDefault="009A2182" w:rsidP="00B25224">
            <w:pPr>
              <w:pStyle w:val="TAL"/>
              <w:rPr>
                <w:sz w:val="16"/>
              </w:rPr>
            </w:pPr>
            <w:r w:rsidRPr="000F2E43">
              <w:rPr>
                <w:sz w:val="16"/>
              </w:rPr>
              <w:t>Supporting transfer of media related information over N6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C7D81" w14:textId="77777777" w:rsidR="009A2182" w:rsidRPr="000F2E43" w:rsidRDefault="009A2182" w:rsidP="00B25224">
            <w:pPr>
              <w:pStyle w:val="TAL"/>
              <w:rPr>
                <w:sz w:val="16"/>
              </w:rPr>
            </w:pPr>
            <w:r w:rsidRPr="000F2E43">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79634" w14:textId="77777777" w:rsidR="009A2182" w:rsidRPr="000F2E43" w:rsidRDefault="009A2182" w:rsidP="00B25224">
            <w:pPr>
              <w:pStyle w:val="TAL"/>
              <w:rPr>
                <w:sz w:val="16"/>
              </w:rPr>
            </w:pPr>
            <w:r w:rsidRPr="000F2E43">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A28A7" w14:textId="77777777" w:rsidR="009A2182" w:rsidRPr="000F2E43" w:rsidRDefault="009A2182" w:rsidP="00B25224">
            <w:pPr>
              <w:pStyle w:val="TAL"/>
              <w:rPr>
                <w:sz w:val="16"/>
              </w:rPr>
            </w:pPr>
            <w:r w:rsidRPr="000F2E43">
              <w:rPr>
                <w:sz w:val="16"/>
              </w:rPr>
              <w:t>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64764"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D8E0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FC146"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65C85" w14:textId="77777777" w:rsidR="009A2182" w:rsidRPr="000F2E43" w:rsidRDefault="009A2182" w:rsidP="00B25224">
            <w:pPr>
              <w:pStyle w:val="TAL"/>
              <w:rPr>
                <w:sz w:val="16"/>
              </w:rPr>
            </w:pPr>
            <w:r w:rsidRPr="000F2E43">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815BD" w14:textId="77777777" w:rsidR="009A2182" w:rsidRPr="000F2E43" w:rsidRDefault="009A2182" w:rsidP="00B25224">
            <w:pPr>
              <w:pStyle w:val="TAL"/>
              <w:rPr>
                <w:sz w:val="16"/>
              </w:rPr>
            </w:pPr>
            <w:r w:rsidRPr="000F2E43">
              <w:rPr>
                <w:sz w:val="16"/>
              </w:rPr>
              <w:t>revised</w:t>
            </w:r>
          </w:p>
        </w:tc>
      </w:tr>
      <w:tr w:rsidR="009A2182" w:rsidRPr="000F2E43" w14:paraId="40F0E40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02318AC" w14:textId="77777777" w:rsidR="009A2182" w:rsidRPr="000F2E43" w:rsidRDefault="009A2182" w:rsidP="00B25224">
            <w:pPr>
              <w:pStyle w:val="TAL"/>
              <w:rPr>
                <w:sz w:val="16"/>
              </w:rPr>
            </w:pPr>
            <w:r w:rsidRPr="000F2E43">
              <w:rPr>
                <w:sz w:val="16"/>
              </w:rPr>
              <w:t>C3-246434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64E0F" w14:textId="77777777" w:rsidR="009A2182" w:rsidRPr="000F2E43" w:rsidRDefault="009A2182" w:rsidP="00B25224">
            <w:pPr>
              <w:pStyle w:val="TAL"/>
              <w:rPr>
                <w:sz w:val="16"/>
              </w:rPr>
            </w:pPr>
            <w:r w:rsidRPr="000F2E43">
              <w:rPr>
                <w:sz w:val="16"/>
              </w:rPr>
              <w:t xml:space="preserve">IMS Event Exposure Services </w:t>
            </w:r>
            <w:proofErr w:type="spellStart"/>
            <w:r w:rsidRPr="000F2E43">
              <w:rPr>
                <w:sz w:val="16"/>
              </w:rPr>
              <w:t>OpenAPI</w:t>
            </w:r>
            <w:proofErr w:type="spellEnd"/>
            <w:r w:rsidRPr="000F2E43">
              <w:rPr>
                <w:sz w:val="16"/>
              </w:rPr>
              <w:t xml:space="preserve"> file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D828C" w14:textId="77777777" w:rsidR="009A2182" w:rsidRPr="000F2E43" w:rsidRDefault="009A2182" w:rsidP="00B25224">
            <w:pPr>
              <w:pStyle w:val="TAL"/>
              <w:rPr>
                <w:sz w:val="16"/>
              </w:rPr>
            </w:pPr>
            <w:r w:rsidRPr="000F2E43">
              <w:rPr>
                <w:sz w:val="16"/>
              </w:rPr>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5FA52"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0DDE0" w14:textId="77777777" w:rsidR="009A2182" w:rsidRPr="000F2E43" w:rsidRDefault="009A2182" w:rsidP="00B25224">
            <w:pPr>
              <w:pStyle w:val="TAL"/>
              <w:rPr>
                <w:sz w:val="16"/>
              </w:rPr>
            </w:pPr>
            <w:r w:rsidRPr="000F2E43">
              <w:rPr>
                <w:sz w:val="16"/>
              </w:rPr>
              <w:t>1429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CBC29"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B25F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B7F79"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5EE2C" w14:textId="77777777" w:rsidR="009A2182" w:rsidRPr="000F2E43" w:rsidRDefault="009A2182" w:rsidP="00B25224">
            <w:pPr>
              <w:pStyle w:val="TAL"/>
              <w:rPr>
                <w:sz w:val="16"/>
              </w:rPr>
            </w:pPr>
            <w:r w:rsidRPr="000F2E43">
              <w:rPr>
                <w:sz w:val="16"/>
              </w:rPr>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EBDB6" w14:textId="77777777" w:rsidR="009A2182" w:rsidRPr="000F2E43" w:rsidRDefault="009A2182" w:rsidP="00B25224">
            <w:pPr>
              <w:pStyle w:val="TAL"/>
              <w:rPr>
                <w:sz w:val="16"/>
              </w:rPr>
            </w:pPr>
            <w:r w:rsidRPr="000F2E43">
              <w:rPr>
                <w:sz w:val="16"/>
              </w:rPr>
              <w:t>agreed</w:t>
            </w:r>
          </w:p>
        </w:tc>
      </w:tr>
      <w:tr w:rsidR="009A2182" w:rsidRPr="000F2E43" w14:paraId="5EFEA1FF"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467E1FC" w14:textId="77777777" w:rsidR="009A2182" w:rsidRPr="000F2E43" w:rsidRDefault="009A2182" w:rsidP="00B25224">
            <w:pPr>
              <w:pStyle w:val="TAL"/>
              <w:rPr>
                <w:sz w:val="16"/>
              </w:rPr>
            </w:pPr>
            <w:r w:rsidRPr="000F2E43">
              <w:rPr>
                <w:sz w:val="16"/>
              </w:rPr>
              <w:t>C3-246435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588C4" w14:textId="77777777" w:rsidR="009A2182" w:rsidRPr="000F2E43" w:rsidRDefault="009A2182" w:rsidP="00B25224">
            <w:pPr>
              <w:pStyle w:val="TAL"/>
              <w:rPr>
                <w:sz w:val="16"/>
              </w:rPr>
            </w:pPr>
            <w:r w:rsidRPr="000F2E43">
              <w:rPr>
                <w:sz w:val="16"/>
              </w:rPr>
              <w:t>Support of QoS measurement for Multi-Modal traffic in SEALDD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CA9BB" w14:textId="77777777" w:rsidR="009A2182" w:rsidRPr="000F2E43" w:rsidRDefault="009A2182" w:rsidP="00B25224">
            <w:pPr>
              <w:pStyle w:val="TAL"/>
              <w:rPr>
                <w:sz w:val="16"/>
              </w:rPr>
            </w:pPr>
            <w:r w:rsidRPr="000F2E43">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865AA" w14:textId="77777777" w:rsidR="009A2182" w:rsidRPr="000F2E43" w:rsidRDefault="009A2182" w:rsidP="00B25224">
            <w:pPr>
              <w:pStyle w:val="TAL"/>
              <w:rPr>
                <w:sz w:val="16"/>
              </w:rPr>
            </w:pPr>
            <w:r w:rsidRPr="000F2E43">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118FB" w14:textId="77777777" w:rsidR="009A2182" w:rsidRPr="000F2E43" w:rsidRDefault="009A2182" w:rsidP="00B25224">
            <w:pPr>
              <w:pStyle w:val="TAL"/>
              <w:rPr>
                <w:sz w:val="16"/>
              </w:rPr>
            </w:pPr>
            <w:r w:rsidRPr="000F2E43">
              <w:rPr>
                <w:sz w:val="16"/>
              </w:rPr>
              <w:t>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81027"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08021"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07BA1"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3C340" w14:textId="77777777" w:rsidR="009A2182" w:rsidRPr="000F2E43" w:rsidRDefault="009A2182" w:rsidP="00B25224">
            <w:pPr>
              <w:pStyle w:val="TAL"/>
              <w:rPr>
                <w:sz w:val="16"/>
              </w:rPr>
            </w:pPr>
            <w:r w:rsidRPr="000F2E43">
              <w:rPr>
                <w:sz w:val="16"/>
              </w:rPr>
              <w:t>XRM_Ph2_App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66070" w14:textId="77777777" w:rsidR="009A2182" w:rsidRPr="000F2E43" w:rsidRDefault="009A2182" w:rsidP="00B25224">
            <w:pPr>
              <w:pStyle w:val="TAL"/>
              <w:rPr>
                <w:sz w:val="16"/>
              </w:rPr>
            </w:pPr>
            <w:r w:rsidRPr="000F2E43">
              <w:rPr>
                <w:sz w:val="16"/>
              </w:rPr>
              <w:t>agreed</w:t>
            </w:r>
          </w:p>
        </w:tc>
      </w:tr>
      <w:tr w:rsidR="009A2182" w:rsidRPr="000F2E43" w14:paraId="445F081F"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9999078" w14:textId="77777777" w:rsidR="009A2182" w:rsidRPr="000F2E43" w:rsidRDefault="009A2182" w:rsidP="00B25224">
            <w:pPr>
              <w:pStyle w:val="TAL"/>
              <w:rPr>
                <w:sz w:val="16"/>
              </w:rPr>
            </w:pPr>
            <w:r w:rsidRPr="000F2E43">
              <w:rPr>
                <w:sz w:val="16"/>
              </w:rPr>
              <w:t>C3-246436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84DD2" w14:textId="77777777" w:rsidR="009A2182" w:rsidRPr="000F2E43" w:rsidRDefault="009A2182" w:rsidP="00B25224">
            <w:pPr>
              <w:pStyle w:val="TAL"/>
              <w:rPr>
                <w:sz w:val="16"/>
              </w:rPr>
            </w:pPr>
            <w:r w:rsidRPr="000F2E43">
              <w:rPr>
                <w:sz w:val="16"/>
              </w:rPr>
              <w:t>Event Reporting Information clarification for out of service area event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E3F4A" w14:textId="77777777" w:rsidR="009A2182" w:rsidRPr="000F2E43" w:rsidRDefault="009A2182" w:rsidP="00B25224">
            <w:pPr>
              <w:pStyle w:val="TAL"/>
              <w:rPr>
                <w:sz w:val="16"/>
              </w:rPr>
            </w:pPr>
            <w:r w:rsidRPr="000F2E43">
              <w:rPr>
                <w:sz w:val="16"/>
              </w:rPr>
              <w:t>Vodafone,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ED718"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E8C10" w14:textId="77777777" w:rsidR="009A2182" w:rsidRPr="000F2E43" w:rsidRDefault="009A2182" w:rsidP="00B25224">
            <w:pPr>
              <w:pStyle w:val="TAL"/>
              <w:rPr>
                <w:sz w:val="16"/>
              </w:rPr>
            </w:pPr>
            <w:r w:rsidRPr="000F2E43">
              <w:rPr>
                <w:sz w:val="16"/>
              </w:rPr>
              <w:t>239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FFB35"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FF5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47356"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99611" w14:textId="77777777" w:rsidR="009A2182" w:rsidRPr="000F2E43" w:rsidRDefault="009A2182" w:rsidP="00B25224">
            <w:pPr>
              <w:pStyle w:val="TAL"/>
              <w:rPr>
                <w:sz w:val="16"/>
              </w:rPr>
            </w:pPr>
            <w:r w:rsidRPr="000F2E43">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ECC43" w14:textId="77777777" w:rsidR="009A2182" w:rsidRPr="000F2E43" w:rsidRDefault="009A2182" w:rsidP="00B25224">
            <w:pPr>
              <w:pStyle w:val="TAL"/>
              <w:rPr>
                <w:sz w:val="16"/>
              </w:rPr>
            </w:pPr>
            <w:r w:rsidRPr="000F2E43">
              <w:rPr>
                <w:sz w:val="16"/>
              </w:rPr>
              <w:t>agreed</w:t>
            </w:r>
          </w:p>
        </w:tc>
      </w:tr>
      <w:tr w:rsidR="009A2182" w:rsidRPr="000F2E43" w14:paraId="65F08FA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CC768AD" w14:textId="77777777" w:rsidR="009A2182" w:rsidRPr="000F2E43" w:rsidRDefault="009A2182" w:rsidP="00B25224">
            <w:pPr>
              <w:pStyle w:val="TAL"/>
              <w:rPr>
                <w:sz w:val="16"/>
              </w:rPr>
            </w:pPr>
            <w:r w:rsidRPr="000F2E43">
              <w:rPr>
                <w:sz w:val="16"/>
              </w:rPr>
              <w:t>C3-246437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77F66" w14:textId="77777777" w:rsidR="009A2182" w:rsidRPr="000F2E43" w:rsidRDefault="009A2182" w:rsidP="00B25224">
            <w:pPr>
              <w:pStyle w:val="TAL"/>
              <w:rPr>
                <w:sz w:val="16"/>
              </w:rPr>
            </w:pPr>
            <w:r w:rsidRPr="000F2E43">
              <w:rPr>
                <w:sz w:val="16"/>
              </w:rPr>
              <w:t>Support of the non-3GPP devices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F61FF" w14:textId="77777777" w:rsidR="009A2182" w:rsidRPr="000F2E43" w:rsidRDefault="009A2182" w:rsidP="00B25224">
            <w:pPr>
              <w:pStyle w:val="TAL"/>
              <w:rPr>
                <w:sz w:val="16"/>
              </w:rPr>
            </w:pPr>
            <w:r w:rsidRPr="000F2E43">
              <w:rPr>
                <w:sz w:val="16"/>
              </w:rPr>
              <w:t>Huawei,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F235D" w14:textId="77777777" w:rsidR="009A2182" w:rsidRPr="000F2E43" w:rsidRDefault="009A2182" w:rsidP="00B25224">
            <w:pPr>
              <w:pStyle w:val="TAL"/>
              <w:rPr>
                <w:sz w:val="16"/>
              </w:rPr>
            </w:pPr>
            <w:r w:rsidRPr="000F2E43">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C9BAD" w14:textId="77777777" w:rsidR="009A2182" w:rsidRPr="000F2E43" w:rsidRDefault="009A2182" w:rsidP="00B25224">
            <w:pPr>
              <w:pStyle w:val="TAL"/>
              <w:rPr>
                <w:sz w:val="16"/>
              </w:rPr>
            </w:pPr>
            <w:r w:rsidRPr="000F2E43">
              <w:rPr>
                <w:sz w:val="16"/>
              </w:rPr>
              <w:t>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CFD1C"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6FD0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5D7EC"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96588" w14:textId="77777777" w:rsidR="009A2182" w:rsidRPr="000F2E43" w:rsidRDefault="009A2182" w:rsidP="00B25224">
            <w:pPr>
              <w:pStyle w:val="TAL"/>
              <w:rPr>
                <w:sz w:val="16"/>
              </w:rPr>
            </w:pPr>
            <w:r w:rsidRPr="000F2E43">
              <w:rPr>
                <w:sz w:val="16"/>
              </w:rPr>
              <w:t>UIA_ARC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8E25B" w14:textId="77777777" w:rsidR="009A2182" w:rsidRPr="000F2E43" w:rsidRDefault="009A2182" w:rsidP="00B25224">
            <w:pPr>
              <w:pStyle w:val="TAL"/>
              <w:rPr>
                <w:sz w:val="16"/>
              </w:rPr>
            </w:pPr>
            <w:r w:rsidRPr="000F2E43">
              <w:rPr>
                <w:sz w:val="16"/>
              </w:rPr>
              <w:t>agreed</w:t>
            </w:r>
          </w:p>
        </w:tc>
      </w:tr>
      <w:tr w:rsidR="009A2182" w:rsidRPr="000F2E43" w14:paraId="6680627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8C2F3C5" w14:textId="77777777" w:rsidR="009A2182" w:rsidRPr="000F2E43" w:rsidRDefault="009A2182" w:rsidP="00B25224">
            <w:pPr>
              <w:pStyle w:val="TAL"/>
              <w:rPr>
                <w:sz w:val="16"/>
              </w:rPr>
            </w:pPr>
            <w:r w:rsidRPr="000F2E43">
              <w:rPr>
                <w:sz w:val="16"/>
              </w:rPr>
              <w:t>C3-246438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B611" w14:textId="77777777" w:rsidR="009A2182" w:rsidRPr="000F2E43" w:rsidRDefault="009A2182" w:rsidP="00B25224">
            <w:pPr>
              <w:pStyle w:val="TAL"/>
              <w:rPr>
                <w:sz w:val="16"/>
              </w:rPr>
            </w:pPr>
            <w:r w:rsidRPr="000F2E43">
              <w:rPr>
                <w:sz w:val="16"/>
              </w:rPr>
              <w:t>Procedure for Data Collection from the UE Application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B7A6D" w14:textId="77777777" w:rsidR="009A2182" w:rsidRPr="000F2E43" w:rsidRDefault="009A2182" w:rsidP="00B25224">
            <w:pPr>
              <w:pStyle w:val="TAL"/>
              <w:rPr>
                <w:sz w:val="16"/>
              </w:rPr>
            </w:pPr>
            <w:r w:rsidRPr="000F2E43">
              <w:rPr>
                <w:sz w:val="16"/>
              </w:rPr>
              <w:t>ZTE,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46FAF"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D3602" w14:textId="77777777" w:rsidR="009A2182" w:rsidRPr="000F2E43" w:rsidRDefault="009A2182" w:rsidP="00B25224">
            <w:pPr>
              <w:pStyle w:val="TAL"/>
              <w:rPr>
                <w:sz w:val="16"/>
              </w:rPr>
            </w:pPr>
            <w:r w:rsidRPr="000F2E43">
              <w:rPr>
                <w:sz w:val="16"/>
              </w:rPr>
              <w:t>129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DD5BA"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D19C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400DA"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17F31"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94608" w14:textId="77777777" w:rsidR="009A2182" w:rsidRPr="000F2E43" w:rsidRDefault="009A2182" w:rsidP="00B25224">
            <w:pPr>
              <w:pStyle w:val="TAL"/>
              <w:rPr>
                <w:sz w:val="16"/>
              </w:rPr>
            </w:pPr>
            <w:r w:rsidRPr="000F2E43">
              <w:rPr>
                <w:sz w:val="16"/>
              </w:rPr>
              <w:t>agreed</w:t>
            </w:r>
          </w:p>
        </w:tc>
      </w:tr>
      <w:tr w:rsidR="009A2182" w:rsidRPr="000F2E43" w14:paraId="3BDEE33D"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64E6CF5" w14:textId="77777777" w:rsidR="009A2182" w:rsidRPr="000F2E43" w:rsidRDefault="009A2182" w:rsidP="00B25224">
            <w:pPr>
              <w:pStyle w:val="TAL"/>
              <w:rPr>
                <w:sz w:val="16"/>
              </w:rPr>
            </w:pPr>
            <w:r w:rsidRPr="000F2E43">
              <w:rPr>
                <w:sz w:val="16"/>
              </w:rPr>
              <w:t>C3-246440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6EB43" w14:textId="77777777" w:rsidR="009A2182" w:rsidRPr="000F2E43" w:rsidRDefault="009A2182" w:rsidP="00B25224">
            <w:pPr>
              <w:pStyle w:val="TAL"/>
              <w:rPr>
                <w:sz w:val="16"/>
              </w:rPr>
            </w:pPr>
            <w:r w:rsidRPr="000F2E43">
              <w:rPr>
                <w:sz w:val="16"/>
              </w:rPr>
              <w:t>Complete the support of the retrieval of the same Application Data when stored in multiple SEALDD Servers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C57A3"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ACA14" w14:textId="77777777" w:rsidR="009A2182" w:rsidRPr="000F2E43" w:rsidRDefault="009A2182" w:rsidP="00B25224">
            <w:pPr>
              <w:pStyle w:val="TAL"/>
              <w:rPr>
                <w:sz w:val="16"/>
              </w:rPr>
            </w:pPr>
            <w:r w:rsidRPr="000F2E43">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72E24" w14:textId="77777777" w:rsidR="009A2182" w:rsidRPr="000F2E43" w:rsidRDefault="009A2182" w:rsidP="00B25224">
            <w:pPr>
              <w:pStyle w:val="TAL"/>
              <w:rPr>
                <w:sz w:val="16"/>
              </w:rPr>
            </w:pPr>
            <w:r w:rsidRPr="000F2E43">
              <w:rPr>
                <w:sz w:val="16"/>
              </w:rPr>
              <w:t>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202DB"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454FD"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D480D"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1E1E7" w14:textId="77777777" w:rsidR="009A2182" w:rsidRPr="000F2E43" w:rsidRDefault="009A2182" w:rsidP="00B25224">
            <w:pPr>
              <w:pStyle w:val="TAL"/>
              <w:rPr>
                <w:sz w:val="16"/>
              </w:rPr>
            </w:pPr>
            <w:r w:rsidRPr="000F2E43">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44A30" w14:textId="77777777" w:rsidR="009A2182" w:rsidRPr="000F2E43" w:rsidRDefault="009A2182" w:rsidP="00B25224">
            <w:pPr>
              <w:pStyle w:val="TAL"/>
              <w:rPr>
                <w:sz w:val="16"/>
              </w:rPr>
            </w:pPr>
            <w:r w:rsidRPr="000F2E43">
              <w:rPr>
                <w:sz w:val="16"/>
              </w:rPr>
              <w:t>agreed</w:t>
            </w:r>
          </w:p>
        </w:tc>
      </w:tr>
      <w:tr w:rsidR="009A2182" w:rsidRPr="000F2E43" w14:paraId="053BC8E6"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0C05FCB" w14:textId="77777777" w:rsidR="009A2182" w:rsidRPr="000F2E43" w:rsidRDefault="009A2182" w:rsidP="00B25224">
            <w:pPr>
              <w:pStyle w:val="TAL"/>
              <w:rPr>
                <w:sz w:val="16"/>
              </w:rPr>
            </w:pPr>
            <w:r w:rsidRPr="000F2E43">
              <w:rPr>
                <w:sz w:val="16"/>
              </w:rPr>
              <w:t>C3-246441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7D746" w14:textId="77777777" w:rsidR="009A2182" w:rsidRPr="000F2E43" w:rsidRDefault="009A2182" w:rsidP="00B25224">
            <w:pPr>
              <w:pStyle w:val="TAL"/>
              <w:rPr>
                <w:sz w:val="16"/>
              </w:rPr>
            </w:pPr>
            <w:proofErr w:type="spellStart"/>
            <w:r w:rsidRPr="000F2E43">
              <w:rPr>
                <w:sz w:val="16"/>
              </w:rPr>
              <w:t>Sdd_InformACREvent</w:t>
            </w:r>
            <w:proofErr w:type="spellEnd"/>
            <w:r w:rsidRPr="000F2E43">
              <w:rPr>
                <w:sz w:val="16"/>
              </w:rPr>
              <w:t xml:space="preserve"> API implementation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A5AE4"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DBB17" w14:textId="77777777" w:rsidR="009A2182" w:rsidRPr="000F2E43" w:rsidRDefault="009A2182" w:rsidP="00B25224">
            <w:pPr>
              <w:pStyle w:val="TAL"/>
              <w:rPr>
                <w:sz w:val="16"/>
              </w:rPr>
            </w:pPr>
            <w:r w:rsidRPr="000F2E43">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F2829" w14:textId="77777777" w:rsidR="009A2182" w:rsidRPr="000F2E43" w:rsidRDefault="009A2182" w:rsidP="00B25224">
            <w:pPr>
              <w:pStyle w:val="TAL"/>
              <w:rPr>
                <w:sz w:val="16"/>
              </w:rPr>
            </w:pPr>
            <w:r w:rsidRPr="000F2E43">
              <w:rPr>
                <w:sz w:val="16"/>
              </w:rPr>
              <w:t>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49FB0"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EE0E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6E013"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F10CA" w14:textId="77777777" w:rsidR="009A2182" w:rsidRPr="000F2E43" w:rsidRDefault="009A2182" w:rsidP="00B25224">
            <w:pPr>
              <w:pStyle w:val="TAL"/>
              <w:rPr>
                <w:sz w:val="16"/>
              </w:rPr>
            </w:pPr>
            <w:r w:rsidRPr="000F2E43">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4180E" w14:textId="77777777" w:rsidR="009A2182" w:rsidRPr="000F2E43" w:rsidRDefault="009A2182" w:rsidP="00B25224">
            <w:pPr>
              <w:pStyle w:val="TAL"/>
              <w:rPr>
                <w:sz w:val="16"/>
              </w:rPr>
            </w:pPr>
            <w:r w:rsidRPr="000F2E43">
              <w:rPr>
                <w:sz w:val="16"/>
              </w:rPr>
              <w:t>agreed</w:t>
            </w:r>
          </w:p>
        </w:tc>
      </w:tr>
      <w:tr w:rsidR="009A2182" w:rsidRPr="000F2E43" w14:paraId="475B637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196E41D" w14:textId="77777777" w:rsidR="009A2182" w:rsidRPr="000F2E43" w:rsidRDefault="009A2182" w:rsidP="00B25224">
            <w:pPr>
              <w:pStyle w:val="TAL"/>
              <w:rPr>
                <w:sz w:val="16"/>
              </w:rPr>
            </w:pPr>
            <w:r w:rsidRPr="000F2E43">
              <w:rPr>
                <w:sz w:val="16"/>
              </w:rPr>
              <w:t>C3-246442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A0E17" w14:textId="77777777" w:rsidR="009A2182" w:rsidRPr="000F2E43" w:rsidRDefault="009A2182" w:rsidP="00B25224">
            <w:pPr>
              <w:pStyle w:val="TAL"/>
              <w:rPr>
                <w:sz w:val="16"/>
              </w:rPr>
            </w:pPr>
            <w:r w:rsidRPr="000F2E43">
              <w:rPr>
                <w:sz w:val="16"/>
              </w:rPr>
              <w:t xml:space="preserve">Non-3GPP RAT policy in </w:t>
            </w:r>
            <w:proofErr w:type="spellStart"/>
            <w:r w:rsidRPr="000F2E43">
              <w:rPr>
                <w:sz w:val="16"/>
              </w:rPr>
              <w:t>SDD_PolicyConfiguration</w:t>
            </w:r>
            <w:proofErr w:type="spellEnd"/>
            <w:r w:rsidRPr="000F2E43">
              <w:rPr>
                <w:sz w:val="16"/>
              </w:rPr>
              <w:t xml:space="preserve"> Service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B753B"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D0910" w14:textId="77777777" w:rsidR="009A2182" w:rsidRPr="000F2E43" w:rsidRDefault="009A2182" w:rsidP="00B25224">
            <w:pPr>
              <w:pStyle w:val="TAL"/>
              <w:rPr>
                <w:sz w:val="16"/>
              </w:rPr>
            </w:pPr>
            <w:r w:rsidRPr="000F2E43">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1803C" w14:textId="77777777" w:rsidR="009A2182" w:rsidRPr="000F2E43" w:rsidRDefault="009A2182" w:rsidP="00B25224">
            <w:pPr>
              <w:pStyle w:val="TAL"/>
              <w:rPr>
                <w:sz w:val="16"/>
              </w:rPr>
            </w:pPr>
            <w:r w:rsidRPr="000F2E43">
              <w:rPr>
                <w:sz w:val="16"/>
              </w:rPr>
              <w:t>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133F8"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3977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5CEE7"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F2944" w14:textId="77777777" w:rsidR="009A2182" w:rsidRPr="000F2E43" w:rsidRDefault="009A2182" w:rsidP="00B25224">
            <w:pPr>
              <w:pStyle w:val="TAL"/>
              <w:rPr>
                <w:sz w:val="16"/>
              </w:rPr>
            </w:pPr>
            <w:r w:rsidRPr="000F2E43">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EFC21" w14:textId="77777777" w:rsidR="009A2182" w:rsidRPr="000F2E43" w:rsidRDefault="009A2182" w:rsidP="00B25224">
            <w:pPr>
              <w:pStyle w:val="TAL"/>
              <w:rPr>
                <w:sz w:val="16"/>
              </w:rPr>
            </w:pPr>
            <w:r w:rsidRPr="000F2E43">
              <w:rPr>
                <w:sz w:val="16"/>
              </w:rPr>
              <w:t>agreed</w:t>
            </w:r>
          </w:p>
        </w:tc>
      </w:tr>
      <w:tr w:rsidR="009A2182" w:rsidRPr="000F2E43" w14:paraId="7A82EE84"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802BDCB" w14:textId="77777777" w:rsidR="009A2182" w:rsidRPr="000F2E43" w:rsidRDefault="009A2182" w:rsidP="00B25224">
            <w:pPr>
              <w:pStyle w:val="TAL"/>
              <w:rPr>
                <w:sz w:val="16"/>
              </w:rPr>
            </w:pPr>
            <w:r w:rsidRPr="000F2E43">
              <w:rPr>
                <w:sz w:val="16"/>
              </w:rPr>
              <w:t>C3-246443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7E31F" w14:textId="77777777" w:rsidR="009A2182" w:rsidRPr="000F2E43" w:rsidRDefault="009A2182" w:rsidP="00B25224">
            <w:pPr>
              <w:pStyle w:val="TAL"/>
              <w:rPr>
                <w:sz w:val="16"/>
              </w:rPr>
            </w:pPr>
            <w:r w:rsidRPr="000F2E43">
              <w:rPr>
                <w:sz w:val="16"/>
              </w:rPr>
              <w:t xml:space="preserve">Temporal policy in the </w:t>
            </w:r>
            <w:proofErr w:type="spellStart"/>
            <w:r w:rsidRPr="000F2E43">
              <w:rPr>
                <w:sz w:val="16"/>
              </w:rPr>
              <w:t>SDD_PolicyConfiguration</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0F5F3" w14:textId="77777777" w:rsidR="009A2182" w:rsidRPr="000F2E43" w:rsidRDefault="009A2182" w:rsidP="00B25224">
            <w:pPr>
              <w:pStyle w:val="TAL"/>
              <w:rPr>
                <w:sz w:val="16"/>
              </w:rPr>
            </w:pPr>
            <w:r w:rsidRPr="000F2E43">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85560" w14:textId="77777777" w:rsidR="009A2182" w:rsidRPr="000F2E43" w:rsidRDefault="009A2182" w:rsidP="00B25224">
            <w:pPr>
              <w:pStyle w:val="TAL"/>
              <w:rPr>
                <w:sz w:val="16"/>
              </w:rPr>
            </w:pPr>
            <w:r w:rsidRPr="000F2E43">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02581" w14:textId="77777777" w:rsidR="009A2182" w:rsidRPr="000F2E43" w:rsidRDefault="009A2182" w:rsidP="00B25224">
            <w:pPr>
              <w:pStyle w:val="TAL"/>
              <w:rPr>
                <w:sz w:val="16"/>
              </w:rPr>
            </w:pPr>
            <w:r w:rsidRPr="000F2E43">
              <w:rPr>
                <w:sz w:val="16"/>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BB9C8"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2E10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0C727"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517AF" w14:textId="77777777" w:rsidR="009A2182" w:rsidRPr="000F2E43" w:rsidRDefault="009A2182" w:rsidP="00B25224">
            <w:pPr>
              <w:pStyle w:val="TAL"/>
              <w:rPr>
                <w:sz w:val="16"/>
              </w:rPr>
            </w:pPr>
            <w:r w:rsidRPr="000F2E43">
              <w:rPr>
                <w:sz w:val="16"/>
              </w:rPr>
              <w:t>SEALDD_Ph2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A595D" w14:textId="77777777" w:rsidR="009A2182" w:rsidRPr="000F2E43" w:rsidRDefault="009A2182" w:rsidP="00B25224">
            <w:pPr>
              <w:pStyle w:val="TAL"/>
              <w:rPr>
                <w:sz w:val="16"/>
              </w:rPr>
            </w:pPr>
            <w:r w:rsidRPr="000F2E43">
              <w:rPr>
                <w:sz w:val="16"/>
              </w:rPr>
              <w:t>agreed</w:t>
            </w:r>
          </w:p>
        </w:tc>
      </w:tr>
      <w:tr w:rsidR="009A2182" w:rsidRPr="000F2E43" w14:paraId="6C048A28"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C0544D4" w14:textId="77777777" w:rsidR="009A2182" w:rsidRPr="000F2E43" w:rsidRDefault="009A2182" w:rsidP="00B25224">
            <w:pPr>
              <w:pStyle w:val="TAL"/>
              <w:rPr>
                <w:sz w:val="16"/>
              </w:rPr>
            </w:pPr>
            <w:r w:rsidRPr="000F2E43">
              <w:rPr>
                <w:sz w:val="16"/>
              </w:rPr>
              <w:t>C3-246444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E2AB1" w14:textId="77777777" w:rsidR="009A2182" w:rsidRPr="000F2E43" w:rsidRDefault="009A2182" w:rsidP="00B25224">
            <w:pPr>
              <w:pStyle w:val="TAL"/>
              <w:rPr>
                <w:sz w:val="16"/>
              </w:rPr>
            </w:pPr>
            <w:r w:rsidRPr="000F2E43">
              <w:rPr>
                <w:sz w:val="16"/>
              </w:rPr>
              <w:t>Updates to the bundle EAS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8B28D"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6946D"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90531" w14:textId="77777777" w:rsidR="009A2182" w:rsidRPr="000F2E43" w:rsidRDefault="009A2182" w:rsidP="00B25224">
            <w:pPr>
              <w:pStyle w:val="TAL"/>
              <w:rPr>
                <w:sz w:val="16"/>
              </w:rPr>
            </w:pPr>
            <w:r w:rsidRPr="000F2E43">
              <w:rPr>
                <w:sz w:val="16"/>
              </w:rPr>
              <w:t>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922B5"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567F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29CB8"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2E97A" w14:textId="77777777" w:rsidR="009A2182" w:rsidRPr="000F2E43" w:rsidRDefault="009A2182" w:rsidP="00B25224">
            <w:pPr>
              <w:pStyle w:val="TAL"/>
              <w:rPr>
                <w:sz w:val="16"/>
              </w:rPr>
            </w:pPr>
            <w:r w:rsidRPr="000F2E43">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3D4B8" w14:textId="77777777" w:rsidR="009A2182" w:rsidRPr="000F2E43" w:rsidRDefault="009A2182" w:rsidP="00B25224">
            <w:pPr>
              <w:pStyle w:val="TAL"/>
              <w:rPr>
                <w:sz w:val="16"/>
              </w:rPr>
            </w:pPr>
            <w:r w:rsidRPr="000F2E43">
              <w:rPr>
                <w:sz w:val="16"/>
              </w:rPr>
              <w:t>agreed</w:t>
            </w:r>
          </w:p>
        </w:tc>
      </w:tr>
      <w:tr w:rsidR="009A2182" w:rsidRPr="000F2E43" w14:paraId="5B1BC27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5350F47" w14:textId="77777777" w:rsidR="009A2182" w:rsidRPr="000F2E43" w:rsidRDefault="009A2182" w:rsidP="00B25224">
            <w:pPr>
              <w:pStyle w:val="TAL"/>
              <w:rPr>
                <w:sz w:val="16"/>
              </w:rPr>
            </w:pPr>
            <w:r w:rsidRPr="000F2E43">
              <w:rPr>
                <w:sz w:val="16"/>
              </w:rPr>
              <w:t>C3-246445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7DC40" w14:textId="77777777" w:rsidR="009A2182" w:rsidRPr="000F2E43" w:rsidRDefault="009A2182" w:rsidP="00B25224">
            <w:pPr>
              <w:pStyle w:val="TAL"/>
              <w:rPr>
                <w:sz w:val="16"/>
              </w:rPr>
            </w:pPr>
            <w:r w:rsidRPr="000F2E43">
              <w:rPr>
                <w:sz w:val="16"/>
              </w:rPr>
              <w:t>Terminology alignment for bundled EAS coordinated ACRs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96BB3"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593D0"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4479C" w14:textId="77777777" w:rsidR="009A2182" w:rsidRPr="000F2E43" w:rsidRDefault="009A2182" w:rsidP="00B25224">
            <w:pPr>
              <w:pStyle w:val="TAL"/>
              <w:rPr>
                <w:sz w:val="16"/>
              </w:rPr>
            </w:pPr>
            <w:r w:rsidRPr="000F2E43">
              <w:rPr>
                <w:sz w:val="16"/>
              </w:rPr>
              <w:t>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C1C96"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19C6E"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AFE0E"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12D9D" w14:textId="77777777" w:rsidR="009A2182" w:rsidRPr="000F2E43" w:rsidRDefault="009A2182" w:rsidP="00B25224">
            <w:pPr>
              <w:pStyle w:val="TAL"/>
              <w:rPr>
                <w:sz w:val="16"/>
              </w:rPr>
            </w:pPr>
            <w:r w:rsidRPr="000F2E43">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FA14D" w14:textId="77777777" w:rsidR="009A2182" w:rsidRPr="000F2E43" w:rsidRDefault="009A2182" w:rsidP="00B25224">
            <w:pPr>
              <w:pStyle w:val="TAL"/>
              <w:rPr>
                <w:sz w:val="16"/>
              </w:rPr>
            </w:pPr>
            <w:r w:rsidRPr="000F2E43">
              <w:rPr>
                <w:sz w:val="16"/>
              </w:rPr>
              <w:t>agreed</w:t>
            </w:r>
          </w:p>
        </w:tc>
      </w:tr>
      <w:tr w:rsidR="009A2182" w:rsidRPr="000F2E43" w14:paraId="443DDBE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300319C" w14:textId="77777777" w:rsidR="009A2182" w:rsidRPr="000F2E43" w:rsidRDefault="009A2182" w:rsidP="00B25224">
            <w:pPr>
              <w:pStyle w:val="TAL"/>
              <w:rPr>
                <w:sz w:val="16"/>
              </w:rPr>
            </w:pPr>
            <w:r w:rsidRPr="000F2E43">
              <w:rPr>
                <w:sz w:val="16"/>
              </w:rPr>
              <w:t>C3-246446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C1A78" w14:textId="77777777" w:rsidR="009A2182" w:rsidRPr="000F2E43" w:rsidRDefault="009A2182" w:rsidP="00B25224">
            <w:pPr>
              <w:pStyle w:val="TAL"/>
              <w:rPr>
                <w:sz w:val="16"/>
              </w:rPr>
            </w:pPr>
            <w:r w:rsidRPr="000F2E43">
              <w:rPr>
                <w:sz w:val="16"/>
              </w:rPr>
              <w:t>ACR status update – Application group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03D8B" w14:textId="77777777" w:rsidR="009A2182" w:rsidRPr="000F2E43" w:rsidRDefault="009A2182" w:rsidP="00B25224">
            <w:pPr>
              <w:pStyle w:val="TAL"/>
              <w:rPr>
                <w:sz w:val="16"/>
              </w:rPr>
            </w:pPr>
            <w:r w:rsidRPr="000F2E43">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5D011"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BFC75" w14:textId="77777777" w:rsidR="009A2182" w:rsidRPr="000F2E43" w:rsidRDefault="009A2182" w:rsidP="00B25224">
            <w:pPr>
              <w:pStyle w:val="TAL"/>
              <w:rPr>
                <w:sz w:val="16"/>
              </w:rPr>
            </w:pPr>
            <w:r w:rsidRPr="000F2E43">
              <w:rPr>
                <w:sz w:val="16"/>
              </w:rPr>
              <w:t>242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0FE02"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D3C9C"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B1B1F"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C1DB3" w14:textId="77777777" w:rsidR="009A2182" w:rsidRPr="000F2E43" w:rsidRDefault="009A2182" w:rsidP="00B25224">
            <w:pPr>
              <w:pStyle w:val="TAL"/>
              <w:rPr>
                <w:sz w:val="16"/>
              </w:rPr>
            </w:pPr>
            <w:r w:rsidRPr="000F2E43">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C20A9" w14:textId="77777777" w:rsidR="009A2182" w:rsidRPr="000F2E43" w:rsidRDefault="009A2182" w:rsidP="00B25224">
            <w:pPr>
              <w:pStyle w:val="TAL"/>
              <w:rPr>
                <w:sz w:val="16"/>
              </w:rPr>
            </w:pPr>
            <w:r w:rsidRPr="000F2E43">
              <w:rPr>
                <w:sz w:val="16"/>
              </w:rPr>
              <w:t>agreed</w:t>
            </w:r>
          </w:p>
        </w:tc>
      </w:tr>
      <w:tr w:rsidR="009A2182" w:rsidRPr="000F2E43" w14:paraId="4641335D"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42AAF20" w14:textId="77777777" w:rsidR="009A2182" w:rsidRPr="000F2E43" w:rsidRDefault="009A2182" w:rsidP="00B25224">
            <w:pPr>
              <w:pStyle w:val="TAL"/>
              <w:rPr>
                <w:sz w:val="16"/>
              </w:rPr>
            </w:pPr>
            <w:r w:rsidRPr="000F2E43">
              <w:rPr>
                <w:sz w:val="16"/>
              </w:rPr>
              <w:t>C3-246447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D0F8E" w14:textId="77777777" w:rsidR="009A2182" w:rsidRPr="000F2E43" w:rsidRDefault="009A2182" w:rsidP="00B25224">
            <w:pPr>
              <w:pStyle w:val="TAL"/>
              <w:rPr>
                <w:sz w:val="16"/>
              </w:rPr>
            </w:pPr>
            <w:r w:rsidRPr="000F2E43">
              <w:rPr>
                <w:sz w:val="16"/>
              </w:rPr>
              <w:t xml:space="preserve">Resolve ENs on </w:t>
            </w:r>
            <w:proofErr w:type="spellStart"/>
            <w:r w:rsidRPr="000F2E43">
              <w:rPr>
                <w:sz w:val="16"/>
              </w:rPr>
              <w:t>AppGroupInfo</w:t>
            </w:r>
            <w:proofErr w:type="spellEnd"/>
            <w:r w:rsidRPr="000F2E43">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A8583" w14:textId="77777777" w:rsidR="009A2182" w:rsidRPr="000F2E43" w:rsidRDefault="009A2182" w:rsidP="00B25224">
            <w:pPr>
              <w:pStyle w:val="TAL"/>
              <w:rPr>
                <w:sz w:val="16"/>
              </w:rPr>
            </w:pPr>
            <w:r w:rsidRPr="000F2E43">
              <w:rPr>
                <w:sz w:val="16"/>
              </w:rPr>
              <w:t>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0E502"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E3F4B" w14:textId="77777777" w:rsidR="009A2182" w:rsidRPr="000F2E43" w:rsidRDefault="009A2182" w:rsidP="00B25224">
            <w:pPr>
              <w:pStyle w:val="TAL"/>
              <w:rPr>
                <w:sz w:val="16"/>
              </w:rPr>
            </w:pPr>
            <w:r w:rsidRPr="000F2E43">
              <w:rPr>
                <w:sz w:val="16"/>
              </w:rPr>
              <w:t>245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ED140"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E5626"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5BB7BC"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48F86" w14:textId="77777777" w:rsidR="009A2182" w:rsidRPr="000F2E43" w:rsidRDefault="009A2182" w:rsidP="00B25224">
            <w:pPr>
              <w:pStyle w:val="TAL"/>
              <w:rPr>
                <w:sz w:val="16"/>
              </w:rPr>
            </w:pPr>
            <w:r w:rsidRPr="000F2E43">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2D48F" w14:textId="77777777" w:rsidR="009A2182" w:rsidRPr="000F2E43" w:rsidRDefault="009A2182" w:rsidP="00B25224">
            <w:pPr>
              <w:pStyle w:val="TAL"/>
              <w:rPr>
                <w:sz w:val="16"/>
              </w:rPr>
            </w:pPr>
            <w:r w:rsidRPr="000F2E43">
              <w:rPr>
                <w:sz w:val="16"/>
              </w:rPr>
              <w:t>agreed</w:t>
            </w:r>
          </w:p>
        </w:tc>
      </w:tr>
      <w:tr w:rsidR="009A2182" w:rsidRPr="000F2E43" w14:paraId="522FE3C6"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E5C4037" w14:textId="77777777" w:rsidR="009A2182" w:rsidRPr="000F2E43" w:rsidRDefault="009A2182" w:rsidP="00B25224">
            <w:pPr>
              <w:pStyle w:val="TAL"/>
              <w:rPr>
                <w:sz w:val="16"/>
              </w:rPr>
            </w:pPr>
            <w:r w:rsidRPr="000F2E43">
              <w:rPr>
                <w:sz w:val="16"/>
              </w:rPr>
              <w:t>C3-246448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8581F" w14:textId="77777777" w:rsidR="009A2182" w:rsidRPr="000F2E43" w:rsidRDefault="009A2182" w:rsidP="00B25224">
            <w:pPr>
              <w:pStyle w:val="TAL"/>
              <w:rPr>
                <w:sz w:val="16"/>
              </w:rPr>
            </w:pPr>
            <w:r w:rsidRPr="000F2E43">
              <w:rPr>
                <w:sz w:val="16"/>
              </w:rPr>
              <w:t>ECS service provisioning information – Location clarification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96471" w14:textId="77777777" w:rsidR="009A2182" w:rsidRPr="000F2E43" w:rsidRDefault="009A2182" w:rsidP="00B25224">
            <w:pPr>
              <w:pStyle w:val="TAL"/>
              <w:rPr>
                <w:sz w:val="16"/>
              </w:rPr>
            </w:pPr>
            <w:r w:rsidRPr="000F2E43">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F3252"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A4396" w14:textId="77777777" w:rsidR="009A2182" w:rsidRPr="000F2E43" w:rsidRDefault="009A2182" w:rsidP="00B25224">
            <w:pPr>
              <w:pStyle w:val="TAL"/>
              <w:rPr>
                <w:sz w:val="16"/>
              </w:rPr>
            </w:pPr>
            <w:r w:rsidRPr="000F2E43">
              <w:rPr>
                <w:sz w:val="16"/>
              </w:rPr>
              <w:t>243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FBC7E"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EEFE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78C94"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8BAB2" w14:textId="77777777" w:rsidR="009A2182" w:rsidRPr="000F2E43" w:rsidRDefault="009A2182" w:rsidP="00B25224">
            <w:pPr>
              <w:pStyle w:val="TAL"/>
              <w:rPr>
                <w:sz w:val="16"/>
              </w:rPr>
            </w:pPr>
            <w:r w:rsidRPr="000F2E43">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F0997" w14:textId="77777777" w:rsidR="009A2182" w:rsidRPr="000F2E43" w:rsidRDefault="009A2182" w:rsidP="00B25224">
            <w:pPr>
              <w:pStyle w:val="TAL"/>
              <w:rPr>
                <w:sz w:val="16"/>
              </w:rPr>
            </w:pPr>
            <w:r w:rsidRPr="000F2E43">
              <w:rPr>
                <w:sz w:val="16"/>
              </w:rPr>
              <w:t>agreed</w:t>
            </w:r>
          </w:p>
        </w:tc>
      </w:tr>
      <w:tr w:rsidR="009A2182" w:rsidRPr="000F2E43" w14:paraId="4AEE75D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241F32E" w14:textId="77777777" w:rsidR="009A2182" w:rsidRPr="000F2E43" w:rsidRDefault="009A2182" w:rsidP="00B25224">
            <w:pPr>
              <w:pStyle w:val="TAL"/>
              <w:rPr>
                <w:sz w:val="16"/>
              </w:rPr>
            </w:pPr>
            <w:r w:rsidRPr="000F2E43">
              <w:rPr>
                <w:sz w:val="16"/>
              </w:rPr>
              <w:t>C3-246449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AF3CC" w14:textId="77777777" w:rsidR="009A2182" w:rsidRPr="000F2E43" w:rsidRDefault="009A2182" w:rsidP="00B25224">
            <w:pPr>
              <w:pStyle w:val="TAL"/>
              <w:rPr>
                <w:sz w:val="16"/>
              </w:rPr>
            </w:pPr>
            <w:r w:rsidRPr="000F2E43">
              <w:rPr>
                <w:sz w:val="16"/>
              </w:rPr>
              <w:t xml:space="preserve">Resolve EN on </w:t>
            </w:r>
            <w:proofErr w:type="spellStart"/>
            <w:r w:rsidRPr="000F2E43">
              <w:rPr>
                <w:sz w:val="16"/>
              </w:rPr>
              <w:t>AppGrpProfile</w:t>
            </w:r>
            <w:proofErr w:type="spellEnd"/>
            <w:r w:rsidRPr="000F2E43">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7828C" w14:textId="77777777" w:rsidR="009A2182" w:rsidRPr="000F2E43" w:rsidRDefault="009A2182" w:rsidP="00B25224">
            <w:pPr>
              <w:pStyle w:val="TAL"/>
              <w:rPr>
                <w:sz w:val="16"/>
              </w:rPr>
            </w:pPr>
            <w:r w:rsidRPr="000F2E43">
              <w:rPr>
                <w:sz w:val="16"/>
              </w:rPr>
              <w:t>Ericsson, 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7F97F"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B3F4D" w14:textId="77777777" w:rsidR="009A2182" w:rsidRPr="000F2E43" w:rsidRDefault="009A2182" w:rsidP="00B25224">
            <w:pPr>
              <w:pStyle w:val="TAL"/>
              <w:rPr>
                <w:sz w:val="16"/>
              </w:rPr>
            </w:pPr>
            <w:r w:rsidRPr="000F2E43">
              <w:rPr>
                <w:sz w:val="16"/>
              </w:rPr>
              <w:t>246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82F5C"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DB3B6"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43E69"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B0E33" w14:textId="77777777" w:rsidR="009A2182" w:rsidRPr="000F2E43" w:rsidRDefault="009A2182" w:rsidP="00B25224">
            <w:pPr>
              <w:pStyle w:val="TAL"/>
              <w:rPr>
                <w:sz w:val="16"/>
              </w:rPr>
            </w:pPr>
            <w:r w:rsidRPr="000F2E43">
              <w:rPr>
                <w:sz w:val="16"/>
              </w:rPr>
              <w:t>EDGEAPP_Ph3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C7C04" w14:textId="77777777" w:rsidR="009A2182" w:rsidRPr="000F2E43" w:rsidRDefault="009A2182" w:rsidP="00B25224">
            <w:pPr>
              <w:pStyle w:val="TAL"/>
              <w:rPr>
                <w:sz w:val="16"/>
              </w:rPr>
            </w:pPr>
            <w:r w:rsidRPr="000F2E43">
              <w:rPr>
                <w:sz w:val="16"/>
              </w:rPr>
              <w:t>agreed</w:t>
            </w:r>
          </w:p>
        </w:tc>
      </w:tr>
      <w:tr w:rsidR="009A2182" w:rsidRPr="000F2E43" w14:paraId="499E545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92C0237" w14:textId="77777777" w:rsidR="009A2182" w:rsidRPr="000F2E43" w:rsidRDefault="009A2182" w:rsidP="00B25224">
            <w:pPr>
              <w:pStyle w:val="TAL"/>
              <w:rPr>
                <w:sz w:val="16"/>
              </w:rPr>
            </w:pPr>
            <w:r w:rsidRPr="000F2E43">
              <w:rPr>
                <w:sz w:val="16"/>
              </w:rPr>
              <w:t>C3-246450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DBF89" w14:textId="77777777" w:rsidR="009A2182" w:rsidRPr="000F2E43" w:rsidRDefault="009A2182" w:rsidP="00B25224">
            <w:pPr>
              <w:pStyle w:val="TAL"/>
              <w:rPr>
                <w:sz w:val="16"/>
              </w:rPr>
            </w:pPr>
            <w:r w:rsidRPr="000F2E43">
              <w:rPr>
                <w:sz w:val="16"/>
              </w:rPr>
              <w:t xml:space="preserve">Add the new </w:t>
            </w:r>
            <w:proofErr w:type="spellStart"/>
            <w:r w:rsidRPr="000F2E43">
              <w:rPr>
                <w:sz w:val="16"/>
              </w:rPr>
              <w:t>UAVFlightAssistance</w:t>
            </w:r>
            <w:proofErr w:type="spellEnd"/>
            <w:r w:rsidRPr="000F2E43">
              <w:rPr>
                <w:sz w:val="16"/>
              </w:rPr>
              <w:t xml:space="preserve"> API in clause 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9D684" w14:textId="77777777" w:rsidR="009A2182" w:rsidRPr="000F2E43" w:rsidRDefault="009A2182" w:rsidP="00B25224">
            <w:pPr>
              <w:pStyle w:val="TAL"/>
              <w:rPr>
                <w:sz w:val="16"/>
              </w:rPr>
            </w:pPr>
            <w:r w:rsidRPr="000F2E43">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76770"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7F34D" w14:textId="77777777" w:rsidR="009A2182" w:rsidRPr="000F2E43" w:rsidRDefault="009A2182" w:rsidP="00B25224">
            <w:pPr>
              <w:pStyle w:val="TAL"/>
              <w:rPr>
                <w:sz w:val="16"/>
              </w:rPr>
            </w:pPr>
            <w:r w:rsidRPr="000F2E43">
              <w:rPr>
                <w:sz w:val="16"/>
              </w:rPr>
              <w:t>1423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DB2FB"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81123"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65045"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237C3" w14:textId="77777777" w:rsidR="009A2182" w:rsidRPr="000F2E43" w:rsidRDefault="009A2182" w:rsidP="00B25224">
            <w:pPr>
              <w:pStyle w:val="TAL"/>
              <w:rPr>
                <w:sz w:val="16"/>
              </w:rPr>
            </w:pPr>
            <w:r w:rsidRPr="000F2E43">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225BC" w14:textId="77777777" w:rsidR="009A2182" w:rsidRPr="000F2E43" w:rsidRDefault="009A2182" w:rsidP="00B25224">
            <w:pPr>
              <w:pStyle w:val="TAL"/>
              <w:rPr>
                <w:sz w:val="16"/>
              </w:rPr>
            </w:pPr>
            <w:r w:rsidRPr="000F2E43">
              <w:rPr>
                <w:sz w:val="16"/>
              </w:rPr>
              <w:t>agreed</w:t>
            </w:r>
          </w:p>
        </w:tc>
      </w:tr>
      <w:tr w:rsidR="009A2182" w:rsidRPr="000F2E43" w14:paraId="709DB13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A178765" w14:textId="77777777" w:rsidR="009A2182" w:rsidRPr="000F2E43" w:rsidRDefault="009A2182" w:rsidP="00B25224">
            <w:pPr>
              <w:pStyle w:val="TAL"/>
              <w:rPr>
                <w:sz w:val="16"/>
              </w:rPr>
            </w:pPr>
            <w:r w:rsidRPr="000F2E43">
              <w:rPr>
                <w:sz w:val="16"/>
              </w:rPr>
              <w:t>C3-246451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20116" w14:textId="77777777" w:rsidR="009A2182" w:rsidRPr="000F2E43" w:rsidRDefault="009A2182" w:rsidP="00B25224">
            <w:pPr>
              <w:pStyle w:val="TAL"/>
              <w:rPr>
                <w:sz w:val="16"/>
              </w:rPr>
            </w:pPr>
            <w:proofErr w:type="spellStart"/>
            <w:r w:rsidRPr="000F2E43">
              <w:rPr>
                <w:sz w:val="16"/>
              </w:rPr>
              <w:t>UAVFlightAssistance</w:t>
            </w:r>
            <w:proofErr w:type="spellEnd"/>
            <w:r w:rsidRPr="000F2E43">
              <w:rPr>
                <w:sz w:val="16"/>
              </w:rPr>
              <w:t xml:space="preserve"> API and data model definition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08933" w14:textId="77777777" w:rsidR="009A2182" w:rsidRPr="000F2E43" w:rsidRDefault="009A2182" w:rsidP="00B25224">
            <w:pPr>
              <w:pStyle w:val="TAL"/>
              <w:rPr>
                <w:sz w:val="16"/>
              </w:rPr>
            </w:pPr>
            <w:r w:rsidRPr="000F2E43">
              <w:rPr>
                <w:sz w:val="16"/>
              </w:rPr>
              <w:t>Huawei,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C4C0F"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EAFE6" w14:textId="77777777" w:rsidR="009A2182" w:rsidRPr="000F2E43" w:rsidRDefault="009A2182" w:rsidP="00B25224">
            <w:pPr>
              <w:pStyle w:val="TAL"/>
              <w:rPr>
                <w:sz w:val="16"/>
              </w:rPr>
            </w:pPr>
            <w:r w:rsidRPr="000F2E43">
              <w:rPr>
                <w:sz w:val="16"/>
              </w:rPr>
              <w:t>1400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EB2DE" w14:textId="77777777" w:rsidR="009A2182" w:rsidRPr="000F2E43" w:rsidRDefault="009A2182" w:rsidP="00B25224">
            <w:pPr>
              <w:pStyle w:val="TAR"/>
              <w:rPr>
                <w:sz w:val="16"/>
              </w:rPr>
            </w:pPr>
            <w:r w:rsidRPr="000F2E43">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0BDD9"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00772"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A838C" w14:textId="77777777" w:rsidR="009A2182" w:rsidRPr="000F2E43" w:rsidRDefault="009A2182" w:rsidP="00B25224">
            <w:pPr>
              <w:pStyle w:val="TAL"/>
              <w:rPr>
                <w:sz w:val="16"/>
              </w:rPr>
            </w:pPr>
            <w:r w:rsidRPr="000F2E43">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55152" w14:textId="77777777" w:rsidR="009A2182" w:rsidRPr="000F2E43" w:rsidRDefault="009A2182" w:rsidP="00B25224">
            <w:pPr>
              <w:pStyle w:val="TAL"/>
              <w:rPr>
                <w:sz w:val="16"/>
              </w:rPr>
            </w:pPr>
            <w:r w:rsidRPr="000F2E43">
              <w:rPr>
                <w:sz w:val="16"/>
              </w:rPr>
              <w:t>agreed</w:t>
            </w:r>
          </w:p>
        </w:tc>
      </w:tr>
      <w:tr w:rsidR="009A2182" w:rsidRPr="000F2E43" w14:paraId="14A6E16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CA4C0FB" w14:textId="77777777" w:rsidR="009A2182" w:rsidRPr="000F2E43" w:rsidRDefault="009A2182" w:rsidP="00B25224">
            <w:pPr>
              <w:pStyle w:val="TAL"/>
              <w:rPr>
                <w:sz w:val="16"/>
              </w:rPr>
            </w:pPr>
            <w:r w:rsidRPr="000F2E43">
              <w:rPr>
                <w:sz w:val="16"/>
              </w:rPr>
              <w:t>C3-246452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C3EF8" w14:textId="77777777" w:rsidR="009A2182" w:rsidRPr="000F2E43" w:rsidRDefault="009A2182" w:rsidP="00B25224">
            <w:pPr>
              <w:pStyle w:val="TAL"/>
              <w:rPr>
                <w:sz w:val="16"/>
              </w:rPr>
            </w:pPr>
            <w:r w:rsidRPr="000F2E43">
              <w:rPr>
                <w:sz w:val="16"/>
              </w:rPr>
              <w:t>Support of list of UEs for Movement Behaviour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86538" w14:textId="77777777" w:rsidR="009A2182" w:rsidRPr="000F2E43" w:rsidRDefault="009A2182" w:rsidP="00B25224">
            <w:pPr>
              <w:pStyle w:val="TAL"/>
              <w:rPr>
                <w:sz w:val="16"/>
              </w:rPr>
            </w:pPr>
            <w:r w:rsidRPr="000F2E43">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FE6DE"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89E19" w14:textId="77777777" w:rsidR="009A2182" w:rsidRPr="000F2E43" w:rsidRDefault="009A2182" w:rsidP="00B25224">
            <w:pPr>
              <w:pStyle w:val="TAL"/>
              <w:rPr>
                <w:sz w:val="16"/>
              </w:rPr>
            </w:pPr>
            <w:r w:rsidRPr="000F2E43">
              <w:rPr>
                <w:sz w:val="16"/>
              </w:rPr>
              <w:t>988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621E9"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FD929"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ADAD9"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AB8AF" w14:textId="77777777" w:rsidR="009A2182" w:rsidRPr="000F2E43" w:rsidRDefault="009A2182" w:rsidP="00B25224">
            <w:pPr>
              <w:pStyle w:val="TAL"/>
              <w:rPr>
                <w:sz w:val="16"/>
              </w:rPr>
            </w:pPr>
            <w:r w:rsidRPr="000F2E43">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BE32C" w14:textId="77777777" w:rsidR="009A2182" w:rsidRPr="000F2E43" w:rsidRDefault="009A2182" w:rsidP="00B25224">
            <w:pPr>
              <w:pStyle w:val="TAL"/>
              <w:rPr>
                <w:sz w:val="16"/>
              </w:rPr>
            </w:pPr>
            <w:r w:rsidRPr="000F2E43">
              <w:rPr>
                <w:sz w:val="16"/>
              </w:rPr>
              <w:t>agreed</w:t>
            </w:r>
          </w:p>
        </w:tc>
      </w:tr>
      <w:tr w:rsidR="009A2182" w:rsidRPr="000F2E43" w14:paraId="466B6D5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1222520" w14:textId="77777777" w:rsidR="009A2182" w:rsidRPr="000F2E43" w:rsidRDefault="009A2182" w:rsidP="00B25224">
            <w:pPr>
              <w:pStyle w:val="TAL"/>
              <w:rPr>
                <w:sz w:val="16"/>
              </w:rPr>
            </w:pPr>
            <w:r w:rsidRPr="000F2E43">
              <w:rPr>
                <w:sz w:val="16"/>
              </w:rPr>
              <w:t>C3-246453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72E5D" w14:textId="77777777" w:rsidR="009A2182" w:rsidRPr="000F2E43" w:rsidRDefault="009A2182" w:rsidP="00B25224">
            <w:pPr>
              <w:pStyle w:val="TAL"/>
              <w:rPr>
                <w:sz w:val="16"/>
              </w:rPr>
            </w:pPr>
            <w:r w:rsidRPr="000F2E43">
              <w:rPr>
                <w:sz w:val="16"/>
              </w:rPr>
              <w:t xml:space="preserve">Support list of UEs in QoS </w:t>
            </w:r>
            <w:proofErr w:type="spellStart"/>
            <w:r w:rsidRPr="000F2E43">
              <w:rPr>
                <w:sz w:val="16"/>
              </w:rPr>
              <w:t>Sustanability</w:t>
            </w:r>
            <w:proofErr w:type="spellEnd"/>
            <w:r w:rsidRPr="000F2E43">
              <w:rPr>
                <w:sz w:val="16"/>
              </w:rPr>
              <w:t xml:space="preserve">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A9BA6" w14:textId="77777777" w:rsidR="009A2182" w:rsidRPr="000F2E43" w:rsidRDefault="009A2182" w:rsidP="00B25224">
            <w:pPr>
              <w:pStyle w:val="TAL"/>
              <w:rPr>
                <w:sz w:val="16"/>
              </w:rPr>
            </w:pPr>
            <w:r w:rsidRPr="000F2E43">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1FE81"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D747A" w14:textId="77777777" w:rsidR="009A2182" w:rsidRPr="000F2E43" w:rsidRDefault="009A2182" w:rsidP="00B25224">
            <w:pPr>
              <w:pStyle w:val="TAL"/>
              <w:rPr>
                <w:sz w:val="16"/>
              </w:rPr>
            </w:pPr>
            <w:r w:rsidRPr="000F2E43">
              <w:rPr>
                <w:sz w:val="16"/>
              </w:rPr>
              <w:t>990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A4F73"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6D488"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43282"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27B8B" w14:textId="77777777" w:rsidR="009A2182" w:rsidRPr="000F2E43" w:rsidRDefault="009A2182" w:rsidP="00B25224">
            <w:pPr>
              <w:pStyle w:val="TAL"/>
              <w:rPr>
                <w:sz w:val="16"/>
              </w:rPr>
            </w:pPr>
            <w:r w:rsidRPr="000F2E43">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A66ED" w14:textId="77777777" w:rsidR="009A2182" w:rsidRPr="000F2E43" w:rsidRDefault="009A2182" w:rsidP="00B25224">
            <w:pPr>
              <w:pStyle w:val="TAL"/>
              <w:rPr>
                <w:sz w:val="16"/>
              </w:rPr>
            </w:pPr>
            <w:r w:rsidRPr="000F2E43">
              <w:rPr>
                <w:sz w:val="16"/>
              </w:rPr>
              <w:t>agreed</w:t>
            </w:r>
          </w:p>
        </w:tc>
      </w:tr>
      <w:tr w:rsidR="009A2182" w:rsidRPr="000F2E43" w14:paraId="0097061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24F4567" w14:textId="77777777" w:rsidR="009A2182" w:rsidRPr="000F2E43" w:rsidRDefault="009A2182" w:rsidP="00B25224">
            <w:pPr>
              <w:pStyle w:val="TAL"/>
              <w:rPr>
                <w:sz w:val="16"/>
              </w:rPr>
            </w:pPr>
            <w:r w:rsidRPr="000F2E43">
              <w:rPr>
                <w:sz w:val="16"/>
              </w:rPr>
              <w:t>C3-246454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6583C" w14:textId="77777777" w:rsidR="009A2182" w:rsidRPr="000F2E43" w:rsidRDefault="009A2182" w:rsidP="00B25224">
            <w:pPr>
              <w:pStyle w:val="TAL"/>
              <w:rPr>
                <w:sz w:val="16"/>
              </w:rPr>
            </w:pPr>
            <w:r w:rsidRPr="000F2E43">
              <w:rPr>
                <w:sz w:val="16"/>
              </w:rPr>
              <w:t xml:space="preserve">Support list of UEs in QoS </w:t>
            </w:r>
            <w:proofErr w:type="spellStart"/>
            <w:r w:rsidRPr="000F2E43">
              <w:rPr>
                <w:sz w:val="16"/>
              </w:rPr>
              <w:t>Sustanability</w:t>
            </w:r>
            <w:proofErr w:type="spellEnd"/>
            <w:r w:rsidRPr="000F2E43">
              <w:rPr>
                <w:sz w:val="16"/>
              </w:rPr>
              <w:t xml:space="preserve"> and Movement Behaviour Analyses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3CB25" w14:textId="77777777" w:rsidR="009A2182" w:rsidRPr="000F2E43" w:rsidRDefault="009A2182" w:rsidP="00B25224">
            <w:pPr>
              <w:pStyle w:val="TAL"/>
              <w:rPr>
                <w:sz w:val="16"/>
              </w:rPr>
            </w:pPr>
            <w:r w:rsidRPr="000F2E43">
              <w:rPr>
                <w:sz w:val="16"/>
              </w:rPr>
              <w:t>Ericsson, 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4F9A5"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CA196B" w14:textId="77777777" w:rsidR="009A2182" w:rsidRPr="000F2E43" w:rsidRDefault="009A2182" w:rsidP="00B25224">
            <w:pPr>
              <w:pStyle w:val="TAL"/>
              <w:rPr>
                <w:sz w:val="16"/>
              </w:rPr>
            </w:pPr>
            <w:r w:rsidRPr="000F2E43">
              <w:rPr>
                <w:sz w:val="16"/>
              </w:rPr>
              <w:t>1447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DD59E"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8EDA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13485"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8B5E6" w14:textId="77777777" w:rsidR="009A2182" w:rsidRPr="000F2E43" w:rsidRDefault="009A2182" w:rsidP="00B25224">
            <w:pPr>
              <w:pStyle w:val="TAL"/>
              <w:rPr>
                <w:sz w:val="16"/>
              </w:rPr>
            </w:pPr>
            <w:r w:rsidRPr="000F2E43">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6FB64" w14:textId="77777777" w:rsidR="009A2182" w:rsidRPr="000F2E43" w:rsidRDefault="009A2182" w:rsidP="00B25224">
            <w:pPr>
              <w:pStyle w:val="TAL"/>
              <w:rPr>
                <w:sz w:val="16"/>
              </w:rPr>
            </w:pPr>
            <w:r w:rsidRPr="000F2E43">
              <w:rPr>
                <w:sz w:val="16"/>
              </w:rPr>
              <w:t>agreed</w:t>
            </w:r>
          </w:p>
        </w:tc>
      </w:tr>
      <w:tr w:rsidR="009A2182" w:rsidRPr="000F2E43" w14:paraId="34D8E73D"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CD092BE" w14:textId="77777777" w:rsidR="009A2182" w:rsidRPr="000F2E43" w:rsidRDefault="009A2182" w:rsidP="00B25224">
            <w:pPr>
              <w:pStyle w:val="TAL"/>
              <w:rPr>
                <w:sz w:val="16"/>
              </w:rPr>
            </w:pPr>
            <w:r w:rsidRPr="000F2E43">
              <w:rPr>
                <w:sz w:val="16"/>
              </w:rPr>
              <w:t>C3-246455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A5154" w14:textId="77777777" w:rsidR="009A2182" w:rsidRPr="000F2E43" w:rsidRDefault="009A2182" w:rsidP="00B25224">
            <w:pPr>
              <w:pStyle w:val="TAL"/>
              <w:rPr>
                <w:sz w:val="16"/>
              </w:rPr>
            </w:pPr>
            <w:r w:rsidRPr="000F2E43">
              <w:rPr>
                <w:sz w:val="16"/>
              </w:rPr>
              <w:t>Update TTC predictions in Relative Proximity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EBB56" w14:textId="77777777" w:rsidR="009A2182" w:rsidRPr="000F2E43" w:rsidRDefault="009A2182" w:rsidP="00B25224">
            <w:pPr>
              <w:pStyle w:val="TAL"/>
              <w:rPr>
                <w:sz w:val="16"/>
              </w:rPr>
            </w:pPr>
            <w:r w:rsidRPr="000F2E43">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5B871"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1BDF7" w14:textId="77777777" w:rsidR="009A2182" w:rsidRPr="000F2E43" w:rsidRDefault="009A2182" w:rsidP="00B25224">
            <w:pPr>
              <w:pStyle w:val="TAL"/>
              <w:rPr>
                <w:sz w:val="16"/>
              </w:rPr>
            </w:pPr>
            <w:r w:rsidRPr="000F2E43">
              <w:rPr>
                <w:sz w:val="16"/>
              </w:rPr>
              <w:t>991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16A66"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B9156"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3789F"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7204A" w14:textId="77777777" w:rsidR="009A2182" w:rsidRPr="000F2E43" w:rsidRDefault="009A2182" w:rsidP="00B25224">
            <w:pPr>
              <w:pStyle w:val="TAL"/>
              <w:rPr>
                <w:sz w:val="16"/>
              </w:rPr>
            </w:pPr>
            <w:r w:rsidRPr="000F2E43">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E7705" w14:textId="77777777" w:rsidR="009A2182" w:rsidRPr="000F2E43" w:rsidRDefault="009A2182" w:rsidP="00B25224">
            <w:pPr>
              <w:pStyle w:val="TAL"/>
              <w:rPr>
                <w:sz w:val="16"/>
              </w:rPr>
            </w:pPr>
            <w:r w:rsidRPr="000F2E43">
              <w:rPr>
                <w:sz w:val="16"/>
              </w:rPr>
              <w:t>postponed</w:t>
            </w:r>
          </w:p>
        </w:tc>
      </w:tr>
      <w:tr w:rsidR="009A2182" w:rsidRPr="000F2E43" w14:paraId="657124C5"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02BE2B6" w14:textId="77777777" w:rsidR="009A2182" w:rsidRPr="000F2E43" w:rsidRDefault="009A2182" w:rsidP="00B25224">
            <w:pPr>
              <w:pStyle w:val="TAL"/>
              <w:rPr>
                <w:sz w:val="16"/>
              </w:rPr>
            </w:pPr>
            <w:r w:rsidRPr="000F2E43">
              <w:rPr>
                <w:sz w:val="16"/>
              </w:rPr>
              <w:t>C3-246456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50189" w14:textId="77777777" w:rsidR="009A2182" w:rsidRPr="000F2E43" w:rsidRDefault="009A2182" w:rsidP="00B25224">
            <w:pPr>
              <w:pStyle w:val="TAL"/>
              <w:rPr>
                <w:sz w:val="16"/>
              </w:rPr>
            </w:pPr>
            <w:r w:rsidRPr="000F2E43">
              <w:rPr>
                <w:sz w:val="16"/>
              </w:rPr>
              <w:t>Update TTC predictions in Relative Proximity Analytics Exposure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8BF10"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685F5"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DC3DF" w14:textId="77777777" w:rsidR="009A2182" w:rsidRPr="000F2E43" w:rsidRDefault="009A2182" w:rsidP="00B25224">
            <w:pPr>
              <w:pStyle w:val="TAL"/>
              <w:rPr>
                <w:sz w:val="16"/>
              </w:rPr>
            </w:pPr>
            <w:r w:rsidRPr="000F2E43">
              <w:rPr>
                <w:sz w:val="16"/>
              </w:rPr>
              <w:t>1448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020E0"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9E335"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E13B6"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71471" w14:textId="77777777" w:rsidR="009A2182" w:rsidRPr="000F2E43" w:rsidRDefault="009A2182" w:rsidP="00B25224">
            <w:pPr>
              <w:pStyle w:val="TAL"/>
              <w:rPr>
                <w:sz w:val="16"/>
              </w:rPr>
            </w:pPr>
            <w:r w:rsidRPr="000F2E43">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82ADD" w14:textId="77777777" w:rsidR="009A2182" w:rsidRPr="000F2E43" w:rsidRDefault="009A2182" w:rsidP="00B25224">
            <w:pPr>
              <w:pStyle w:val="TAL"/>
              <w:rPr>
                <w:sz w:val="16"/>
              </w:rPr>
            </w:pPr>
            <w:r w:rsidRPr="000F2E43">
              <w:rPr>
                <w:sz w:val="16"/>
              </w:rPr>
              <w:t>postponed</w:t>
            </w:r>
          </w:p>
        </w:tc>
      </w:tr>
      <w:tr w:rsidR="009A2182" w:rsidRPr="000F2E43" w14:paraId="1D61C61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09C7428" w14:textId="77777777" w:rsidR="009A2182" w:rsidRPr="000F2E43" w:rsidRDefault="009A2182" w:rsidP="00B25224">
            <w:pPr>
              <w:pStyle w:val="TAL"/>
              <w:rPr>
                <w:sz w:val="16"/>
              </w:rPr>
            </w:pPr>
            <w:r w:rsidRPr="000F2E43">
              <w:rPr>
                <w:sz w:val="16"/>
              </w:rPr>
              <w:t>C3-246457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0ED29" w14:textId="77777777" w:rsidR="009A2182" w:rsidRPr="000F2E43" w:rsidRDefault="009A2182" w:rsidP="00B25224">
            <w:pPr>
              <w:pStyle w:val="TAL"/>
              <w:rPr>
                <w:sz w:val="16"/>
              </w:rPr>
            </w:pPr>
            <w:proofErr w:type="spellStart"/>
            <w:r w:rsidRPr="000F2E43">
              <w:rPr>
                <w:sz w:val="16"/>
              </w:rPr>
              <w:t>RetrieveInfoUAVFlight</w:t>
            </w:r>
            <w:proofErr w:type="spellEnd"/>
            <w:r w:rsidRPr="000F2E43">
              <w:rPr>
                <w:sz w:val="16"/>
              </w:rPr>
              <w:t xml:space="preserve"> service descriptions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71471"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7DEA8"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5C84B" w14:textId="77777777" w:rsidR="009A2182" w:rsidRPr="000F2E43" w:rsidRDefault="009A2182" w:rsidP="00B25224">
            <w:pPr>
              <w:pStyle w:val="TAL"/>
              <w:rPr>
                <w:sz w:val="16"/>
              </w:rPr>
            </w:pPr>
            <w:r w:rsidRPr="000F2E43">
              <w:rPr>
                <w:sz w:val="16"/>
              </w:rPr>
              <w:t>1449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1E05B"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8C75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35A78"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2AAF3" w14:textId="77777777" w:rsidR="009A2182" w:rsidRPr="000F2E43" w:rsidRDefault="009A2182" w:rsidP="00B25224">
            <w:pPr>
              <w:pStyle w:val="TAL"/>
              <w:rPr>
                <w:sz w:val="16"/>
              </w:rPr>
            </w:pPr>
            <w:r w:rsidRPr="000F2E43">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501C6" w14:textId="77777777" w:rsidR="009A2182" w:rsidRPr="000F2E43" w:rsidRDefault="009A2182" w:rsidP="00B25224">
            <w:pPr>
              <w:pStyle w:val="TAL"/>
              <w:rPr>
                <w:sz w:val="16"/>
              </w:rPr>
            </w:pPr>
            <w:r w:rsidRPr="000F2E43">
              <w:rPr>
                <w:sz w:val="16"/>
              </w:rPr>
              <w:t>agreed</w:t>
            </w:r>
          </w:p>
        </w:tc>
      </w:tr>
      <w:tr w:rsidR="009A2182" w:rsidRPr="000F2E43" w14:paraId="1FC68050"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AF882C5" w14:textId="77777777" w:rsidR="009A2182" w:rsidRPr="000F2E43" w:rsidRDefault="009A2182" w:rsidP="00B25224">
            <w:pPr>
              <w:pStyle w:val="TAL"/>
              <w:rPr>
                <w:sz w:val="16"/>
              </w:rPr>
            </w:pPr>
            <w:r w:rsidRPr="000F2E43">
              <w:rPr>
                <w:sz w:val="16"/>
              </w:rPr>
              <w:t>C3-246458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D9E6D" w14:textId="77777777" w:rsidR="009A2182" w:rsidRPr="000F2E43" w:rsidRDefault="009A2182" w:rsidP="00B25224">
            <w:pPr>
              <w:pStyle w:val="TAL"/>
              <w:rPr>
                <w:sz w:val="16"/>
              </w:rPr>
            </w:pPr>
            <w:proofErr w:type="spellStart"/>
            <w:r w:rsidRPr="000F2E43">
              <w:rPr>
                <w:sz w:val="16"/>
              </w:rPr>
              <w:t>RetrieveInfoUAVFlight</w:t>
            </w:r>
            <w:proofErr w:type="spellEnd"/>
            <w:r w:rsidRPr="000F2E43">
              <w:rPr>
                <w:sz w:val="16"/>
              </w:rPr>
              <w:t xml:space="preserve"> API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393CB"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97E34"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B7837" w14:textId="77777777" w:rsidR="009A2182" w:rsidRPr="000F2E43" w:rsidRDefault="009A2182" w:rsidP="00B25224">
            <w:pPr>
              <w:pStyle w:val="TAL"/>
              <w:rPr>
                <w:sz w:val="16"/>
              </w:rPr>
            </w:pPr>
            <w:r w:rsidRPr="000F2E43">
              <w:rPr>
                <w:sz w:val="16"/>
              </w:rPr>
              <w:t>1450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FC254"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EDD05"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1CDC0"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F1CC9" w14:textId="77777777" w:rsidR="009A2182" w:rsidRPr="000F2E43" w:rsidRDefault="009A2182" w:rsidP="00B25224">
            <w:pPr>
              <w:pStyle w:val="TAL"/>
              <w:rPr>
                <w:sz w:val="16"/>
              </w:rPr>
            </w:pPr>
            <w:r w:rsidRPr="000F2E43">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02349" w14:textId="77777777" w:rsidR="009A2182" w:rsidRPr="000F2E43" w:rsidRDefault="009A2182" w:rsidP="00B25224">
            <w:pPr>
              <w:pStyle w:val="TAL"/>
              <w:rPr>
                <w:sz w:val="16"/>
              </w:rPr>
            </w:pPr>
            <w:r w:rsidRPr="000F2E43">
              <w:rPr>
                <w:sz w:val="16"/>
              </w:rPr>
              <w:t>agreed</w:t>
            </w:r>
          </w:p>
        </w:tc>
      </w:tr>
      <w:tr w:rsidR="009A2182" w:rsidRPr="000F2E43" w14:paraId="7089A734"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D3539E8" w14:textId="77777777" w:rsidR="009A2182" w:rsidRPr="000F2E43" w:rsidRDefault="009A2182" w:rsidP="00B25224">
            <w:pPr>
              <w:pStyle w:val="TAL"/>
              <w:rPr>
                <w:sz w:val="16"/>
              </w:rPr>
            </w:pPr>
            <w:r w:rsidRPr="000F2E43">
              <w:rPr>
                <w:sz w:val="16"/>
              </w:rPr>
              <w:t>C3-246459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B3FA4" w14:textId="77777777" w:rsidR="009A2182" w:rsidRPr="000F2E43" w:rsidRDefault="009A2182" w:rsidP="00B25224">
            <w:pPr>
              <w:pStyle w:val="TAL"/>
              <w:rPr>
                <w:sz w:val="16"/>
              </w:rPr>
            </w:pPr>
            <w:proofErr w:type="spellStart"/>
            <w:r w:rsidRPr="000F2E43">
              <w:rPr>
                <w:sz w:val="16"/>
              </w:rPr>
              <w:t>RetrieveInfoUAVFlight</w:t>
            </w:r>
            <w:proofErr w:type="spellEnd"/>
            <w:r w:rsidRPr="000F2E43">
              <w:rPr>
                <w:sz w:val="16"/>
              </w:rPr>
              <w:t xml:space="preserve"> API </w:t>
            </w:r>
            <w:proofErr w:type="spellStart"/>
            <w:r w:rsidRPr="000F2E43">
              <w:rPr>
                <w:sz w:val="16"/>
              </w:rPr>
              <w:t>OpenAPI</w:t>
            </w:r>
            <w:proofErr w:type="spellEnd"/>
            <w:r w:rsidRPr="000F2E43">
              <w:rPr>
                <w:sz w:val="16"/>
              </w:rPr>
              <w:t xml:space="preserve">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53F8F"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427A5"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19E7C" w14:textId="77777777" w:rsidR="009A2182" w:rsidRPr="000F2E43" w:rsidRDefault="009A2182" w:rsidP="00B25224">
            <w:pPr>
              <w:pStyle w:val="TAL"/>
              <w:rPr>
                <w:sz w:val="16"/>
              </w:rPr>
            </w:pPr>
            <w:r w:rsidRPr="000F2E43">
              <w:rPr>
                <w:sz w:val="16"/>
              </w:rPr>
              <w:t>1451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9E811"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8B908"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F2E1E"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C8EFF2" w14:textId="77777777" w:rsidR="009A2182" w:rsidRPr="000F2E43" w:rsidRDefault="009A2182" w:rsidP="00B25224">
            <w:pPr>
              <w:pStyle w:val="TAL"/>
              <w:rPr>
                <w:sz w:val="16"/>
              </w:rPr>
            </w:pPr>
            <w:r w:rsidRPr="000F2E43">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9CF7C" w14:textId="77777777" w:rsidR="009A2182" w:rsidRPr="000F2E43" w:rsidRDefault="009A2182" w:rsidP="00B25224">
            <w:pPr>
              <w:pStyle w:val="TAL"/>
              <w:rPr>
                <w:sz w:val="16"/>
              </w:rPr>
            </w:pPr>
            <w:r w:rsidRPr="000F2E43">
              <w:rPr>
                <w:sz w:val="16"/>
              </w:rPr>
              <w:t>agreed</w:t>
            </w:r>
          </w:p>
        </w:tc>
      </w:tr>
      <w:tr w:rsidR="009A2182" w:rsidRPr="000F2E43" w14:paraId="5FC6E21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BE069F4" w14:textId="77777777" w:rsidR="009A2182" w:rsidRPr="000F2E43" w:rsidRDefault="009A2182" w:rsidP="00B25224">
            <w:pPr>
              <w:pStyle w:val="TAL"/>
              <w:rPr>
                <w:sz w:val="16"/>
              </w:rPr>
            </w:pPr>
            <w:r w:rsidRPr="000F2E43">
              <w:rPr>
                <w:sz w:val="16"/>
              </w:rPr>
              <w:t>C3-246460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D9D6B" w14:textId="77777777" w:rsidR="009A2182" w:rsidRPr="000F2E43" w:rsidRDefault="009A2182" w:rsidP="00B25224">
            <w:pPr>
              <w:pStyle w:val="TAL"/>
              <w:rPr>
                <w:sz w:val="16"/>
              </w:rPr>
            </w:pPr>
            <w:r w:rsidRPr="000F2E43">
              <w:rPr>
                <w:sz w:val="16"/>
              </w:rPr>
              <w:t xml:space="preserve">Definition of </w:t>
            </w:r>
            <w:proofErr w:type="spellStart"/>
            <w:r w:rsidRPr="000F2E43">
              <w:rPr>
                <w:sz w:val="16"/>
              </w:rPr>
              <w:t>Nnef_ImsSessionManagement</w:t>
            </w:r>
            <w:proofErr w:type="spellEnd"/>
            <w:r w:rsidRPr="000F2E43">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CDB61"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8D2FC"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2D09B" w14:textId="77777777" w:rsidR="009A2182" w:rsidRPr="000F2E43" w:rsidRDefault="009A2182" w:rsidP="00B25224">
            <w:pPr>
              <w:pStyle w:val="TAL"/>
              <w:rPr>
                <w:sz w:val="16"/>
              </w:rPr>
            </w:pPr>
            <w:r w:rsidRPr="000F2E43">
              <w:rPr>
                <w:sz w:val="16"/>
              </w:rPr>
              <w:t>1426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9B9F4"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F91D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ADAE5"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C4B58" w14:textId="77777777" w:rsidR="009A2182" w:rsidRPr="000F2E43" w:rsidRDefault="009A2182" w:rsidP="00B25224">
            <w:pPr>
              <w:pStyle w:val="TAL"/>
              <w:rPr>
                <w:sz w:val="16"/>
              </w:rPr>
            </w:pPr>
            <w:r w:rsidRPr="000F2E43">
              <w:rPr>
                <w:sz w:val="16"/>
              </w:rPr>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36C19" w14:textId="77777777" w:rsidR="009A2182" w:rsidRPr="000F2E43" w:rsidRDefault="009A2182" w:rsidP="00B25224">
            <w:pPr>
              <w:pStyle w:val="TAL"/>
              <w:rPr>
                <w:sz w:val="16"/>
              </w:rPr>
            </w:pPr>
            <w:r w:rsidRPr="000F2E43">
              <w:rPr>
                <w:sz w:val="16"/>
              </w:rPr>
              <w:t>revised</w:t>
            </w:r>
          </w:p>
        </w:tc>
      </w:tr>
      <w:tr w:rsidR="009A2182" w:rsidRPr="000F2E43" w14:paraId="307F2B1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BDD1CA4" w14:textId="77777777" w:rsidR="009A2182" w:rsidRPr="000F2E43" w:rsidRDefault="009A2182" w:rsidP="00B25224">
            <w:pPr>
              <w:pStyle w:val="TAL"/>
              <w:rPr>
                <w:sz w:val="16"/>
              </w:rPr>
            </w:pPr>
            <w:r w:rsidRPr="000F2E43">
              <w:rPr>
                <w:sz w:val="16"/>
              </w:rPr>
              <w:t>C3-246461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0C2EE" w14:textId="77777777" w:rsidR="009A2182" w:rsidRPr="000F2E43" w:rsidRDefault="009A2182" w:rsidP="00B25224">
            <w:pPr>
              <w:pStyle w:val="TAL"/>
              <w:rPr>
                <w:sz w:val="16"/>
              </w:rPr>
            </w:pPr>
            <w:r w:rsidRPr="000F2E43">
              <w:rPr>
                <w:sz w:val="16"/>
              </w:rPr>
              <w:t>IMS Event Exposure Service descriptions and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2E7F8" w14:textId="77777777" w:rsidR="009A2182" w:rsidRPr="000F2E43" w:rsidRDefault="009A2182" w:rsidP="00B25224">
            <w:pPr>
              <w:pStyle w:val="TAL"/>
              <w:rPr>
                <w:sz w:val="16"/>
              </w:rPr>
            </w:pPr>
            <w:r w:rsidRPr="000F2E43">
              <w:rPr>
                <w:sz w:val="16"/>
              </w:rPr>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A0830"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8CCE9" w14:textId="77777777" w:rsidR="009A2182" w:rsidRPr="000F2E43" w:rsidRDefault="009A2182" w:rsidP="00B25224">
            <w:pPr>
              <w:pStyle w:val="TAL"/>
              <w:rPr>
                <w:sz w:val="16"/>
              </w:rPr>
            </w:pPr>
            <w:r w:rsidRPr="000F2E43">
              <w:rPr>
                <w:sz w:val="16"/>
              </w:rPr>
              <w:t>1427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9FEAE"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C3299"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E0C2C"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5BFBE" w14:textId="77777777" w:rsidR="009A2182" w:rsidRPr="000F2E43" w:rsidRDefault="009A2182" w:rsidP="00B25224">
            <w:pPr>
              <w:pStyle w:val="TAL"/>
              <w:rPr>
                <w:sz w:val="16"/>
              </w:rPr>
            </w:pPr>
            <w:r w:rsidRPr="000F2E43">
              <w:rPr>
                <w:sz w:val="16"/>
              </w:rPr>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981A3" w14:textId="77777777" w:rsidR="009A2182" w:rsidRPr="000F2E43" w:rsidRDefault="009A2182" w:rsidP="00B25224">
            <w:pPr>
              <w:pStyle w:val="TAL"/>
              <w:rPr>
                <w:sz w:val="16"/>
              </w:rPr>
            </w:pPr>
            <w:r w:rsidRPr="000F2E43">
              <w:rPr>
                <w:sz w:val="16"/>
              </w:rPr>
              <w:t>agreed</w:t>
            </w:r>
          </w:p>
        </w:tc>
      </w:tr>
      <w:tr w:rsidR="009A2182" w:rsidRPr="000F2E43" w14:paraId="42C732C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9A5329B" w14:textId="77777777" w:rsidR="009A2182" w:rsidRPr="000F2E43" w:rsidRDefault="009A2182" w:rsidP="00B25224">
            <w:pPr>
              <w:pStyle w:val="TAL"/>
              <w:rPr>
                <w:sz w:val="16"/>
              </w:rPr>
            </w:pPr>
            <w:r w:rsidRPr="000F2E43">
              <w:rPr>
                <w:sz w:val="16"/>
              </w:rPr>
              <w:t>C3-246462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31396" w14:textId="77777777" w:rsidR="009A2182" w:rsidRPr="000F2E43" w:rsidRDefault="009A2182" w:rsidP="00B25224">
            <w:pPr>
              <w:pStyle w:val="TAL"/>
              <w:rPr>
                <w:sz w:val="16"/>
              </w:rPr>
            </w:pPr>
            <w:r w:rsidRPr="000F2E43">
              <w:rPr>
                <w:sz w:val="16"/>
              </w:rPr>
              <w:t>IMS Event Exposure API definitions and data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352EF" w14:textId="77777777" w:rsidR="009A2182" w:rsidRPr="000F2E43" w:rsidRDefault="009A2182" w:rsidP="00B25224">
            <w:pPr>
              <w:pStyle w:val="TAL"/>
              <w:rPr>
                <w:sz w:val="16"/>
              </w:rPr>
            </w:pPr>
            <w:r w:rsidRPr="000F2E43">
              <w:rPr>
                <w:sz w:val="16"/>
              </w:rPr>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174F7"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0EEEA" w14:textId="77777777" w:rsidR="009A2182" w:rsidRPr="000F2E43" w:rsidRDefault="009A2182" w:rsidP="00B25224">
            <w:pPr>
              <w:pStyle w:val="TAL"/>
              <w:rPr>
                <w:sz w:val="16"/>
              </w:rPr>
            </w:pPr>
            <w:r w:rsidRPr="000F2E43">
              <w:rPr>
                <w:sz w:val="16"/>
              </w:rPr>
              <w:t>1428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A4FEA"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893BB"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850F6"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6DA16" w14:textId="77777777" w:rsidR="009A2182" w:rsidRPr="000F2E43" w:rsidRDefault="009A2182" w:rsidP="00B25224">
            <w:pPr>
              <w:pStyle w:val="TAL"/>
              <w:rPr>
                <w:sz w:val="16"/>
              </w:rPr>
            </w:pPr>
            <w:r w:rsidRPr="000F2E43">
              <w:rPr>
                <w:sz w:val="16"/>
              </w:rPr>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96D69" w14:textId="77777777" w:rsidR="009A2182" w:rsidRPr="000F2E43" w:rsidRDefault="009A2182" w:rsidP="00B25224">
            <w:pPr>
              <w:pStyle w:val="TAL"/>
              <w:rPr>
                <w:sz w:val="16"/>
              </w:rPr>
            </w:pPr>
            <w:r w:rsidRPr="000F2E43">
              <w:rPr>
                <w:sz w:val="16"/>
              </w:rPr>
              <w:t>agreed</w:t>
            </w:r>
          </w:p>
        </w:tc>
      </w:tr>
      <w:tr w:rsidR="009A2182" w:rsidRPr="000F2E43" w14:paraId="05570544"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EF4E49F" w14:textId="77777777" w:rsidR="009A2182" w:rsidRPr="000F2E43" w:rsidRDefault="009A2182" w:rsidP="00B25224">
            <w:pPr>
              <w:pStyle w:val="TAL"/>
              <w:rPr>
                <w:sz w:val="16"/>
              </w:rPr>
            </w:pPr>
            <w:r w:rsidRPr="000F2E43">
              <w:rPr>
                <w:sz w:val="16"/>
              </w:rPr>
              <w:t>C3-246463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39528" w14:textId="77777777" w:rsidR="009A2182" w:rsidRPr="000F2E43" w:rsidRDefault="009A2182" w:rsidP="00B25224">
            <w:pPr>
              <w:pStyle w:val="TAL"/>
              <w:rPr>
                <w:sz w:val="16"/>
              </w:rPr>
            </w:pPr>
            <w:r w:rsidRPr="000F2E43">
              <w:rPr>
                <w:sz w:val="16"/>
              </w:rPr>
              <w:t>Introduction of AIMLE service in SEAL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E00DC" w14:textId="77777777" w:rsidR="009A2182" w:rsidRPr="000F2E43" w:rsidRDefault="009A2182" w:rsidP="00B25224">
            <w:pPr>
              <w:pStyle w:val="TAL"/>
              <w:rPr>
                <w:sz w:val="16"/>
              </w:rPr>
            </w:pPr>
            <w:r w:rsidRPr="000F2E43">
              <w:rPr>
                <w:sz w:val="16"/>
              </w:rPr>
              <w:t>Ericsson, Samsung, 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3F641"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AD8AE" w14:textId="77777777" w:rsidR="009A2182" w:rsidRPr="000F2E43" w:rsidRDefault="009A2182" w:rsidP="00B25224">
            <w:pPr>
              <w:pStyle w:val="TAL"/>
              <w:rPr>
                <w:sz w:val="16"/>
              </w:rPr>
            </w:pPr>
            <w:r w:rsidRPr="000F2E43">
              <w:rPr>
                <w:sz w:val="16"/>
              </w:rPr>
              <w:t>332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76679"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312E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A5901"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550B6" w14:textId="77777777" w:rsidR="009A2182" w:rsidRPr="000F2E43" w:rsidRDefault="009A2182" w:rsidP="00B25224">
            <w:pPr>
              <w:pStyle w:val="TAL"/>
              <w:rPr>
                <w:sz w:val="16"/>
              </w:rPr>
            </w:pPr>
            <w:proofErr w:type="spellStart"/>
            <w:r w:rsidRPr="000F2E43">
              <w:rPr>
                <w:sz w:val="16"/>
              </w:rPr>
              <w:t>AIML_App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60553" w14:textId="77777777" w:rsidR="009A2182" w:rsidRPr="000F2E43" w:rsidRDefault="009A2182" w:rsidP="00B25224">
            <w:pPr>
              <w:pStyle w:val="TAL"/>
              <w:rPr>
                <w:sz w:val="16"/>
              </w:rPr>
            </w:pPr>
            <w:r w:rsidRPr="000F2E43">
              <w:rPr>
                <w:sz w:val="16"/>
              </w:rPr>
              <w:t>agreed</w:t>
            </w:r>
          </w:p>
        </w:tc>
      </w:tr>
      <w:tr w:rsidR="009A2182" w:rsidRPr="000F2E43" w14:paraId="2BA94C0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671B972" w14:textId="77777777" w:rsidR="009A2182" w:rsidRPr="000F2E43" w:rsidRDefault="009A2182" w:rsidP="00B25224">
            <w:pPr>
              <w:pStyle w:val="TAL"/>
              <w:rPr>
                <w:sz w:val="16"/>
              </w:rPr>
            </w:pPr>
            <w:r w:rsidRPr="000F2E43">
              <w:rPr>
                <w:sz w:val="16"/>
              </w:rPr>
              <w:t>C3-246464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45004" w14:textId="77777777" w:rsidR="009A2182" w:rsidRPr="000F2E43" w:rsidRDefault="009A2182" w:rsidP="00B25224">
            <w:pPr>
              <w:pStyle w:val="TAL"/>
              <w:rPr>
                <w:sz w:val="16"/>
              </w:rPr>
            </w:pPr>
            <w:r w:rsidRPr="000F2E43">
              <w:rPr>
                <w:sz w:val="16"/>
              </w:rPr>
              <w:t>Support of signalling storm mitigation and prevention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E57D5" w14:textId="77777777" w:rsidR="009A2182" w:rsidRPr="000F2E43" w:rsidRDefault="009A2182" w:rsidP="00B25224">
            <w:pPr>
              <w:pStyle w:val="TAL"/>
              <w:rPr>
                <w:sz w:val="16"/>
              </w:rPr>
            </w:pPr>
            <w:r w:rsidRPr="000F2E43">
              <w:rPr>
                <w:sz w:val="16"/>
              </w:rPr>
              <w:t>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C70EE"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5192E" w14:textId="77777777" w:rsidR="009A2182" w:rsidRPr="000F2E43" w:rsidRDefault="009A2182" w:rsidP="00B25224">
            <w:pPr>
              <w:pStyle w:val="TAL"/>
              <w:rPr>
                <w:sz w:val="16"/>
              </w:rPr>
            </w:pPr>
            <w:r w:rsidRPr="000F2E43">
              <w:rPr>
                <w:sz w:val="16"/>
              </w:rPr>
              <w:t>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3AE75"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8B9E9"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0FFC8"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150DB"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7BA0D" w14:textId="77777777" w:rsidR="009A2182" w:rsidRPr="000F2E43" w:rsidRDefault="009A2182" w:rsidP="00B25224">
            <w:pPr>
              <w:pStyle w:val="TAL"/>
              <w:rPr>
                <w:sz w:val="16"/>
              </w:rPr>
            </w:pPr>
            <w:r w:rsidRPr="000F2E43">
              <w:rPr>
                <w:sz w:val="16"/>
              </w:rPr>
              <w:t>revised</w:t>
            </w:r>
          </w:p>
        </w:tc>
      </w:tr>
      <w:tr w:rsidR="009A2182" w:rsidRPr="000F2E43" w14:paraId="5169F8CD"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8D78BEE" w14:textId="77777777" w:rsidR="009A2182" w:rsidRPr="000F2E43" w:rsidRDefault="009A2182" w:rsidP="00B25224">
            <w:pPr>
              <w:pStyle w:val="TAL"/>
              <w:rPr>
                <w:sz w:val="16"/>
              </w:rPr>
            </w:pPr>
            <w:r w:rsidRPr="000F2E43">
              <w:rPr>
                <w:sz w:val="16"/>
              </w:rPr>
              <w:t>C3-246465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FF0F2" w14:textId="77777777" w:rsidR="009A2182" w:rsidRPr="000F2E43" w:rsidRDefault="009A2182" w:rsidP="00B25224">
            <w:pPr>
              <w:pStyle w:val="TAL"/>
              <w:rPr>
                <w:sz w:val="16"/>
              </w:rPr>
            </w:pPr>
            <w:r w:rsidRPr="000F2E43">
              <w:rPr>
                <w:sz w:val="16"/>
              </w:rPr>
              <w:t>Adding LMF as LM model training and performance monitoring data 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B3255"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6A61F" w14:textId="77777777" w:rsidR="009A2182" w:rsidRPr="000F2E43" w:rsidRDefault="009A2182" w:rsidP="00B25224">
            <w:pPr>
              <w:pStyle w:val="TAL"/>
              <w:rPr>
                <w:sz w:val="16"/>
              </w:rPr>
            </w:pPr>
            <w:r w:rsidRPr="000F2E43">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FB26E" w14:textId="77777777" w:rsidR="009A2182" w:rsidRPr="000F2E43" w:rsidRDefault="009A2182" w:rsidP="00B25224">
            <w:pPr>
              <w:pStyle w:val="TAL"/>
              <w:rPr>
                <w:sz w:val="16"/>
              </w:rPr>
            </w:pPr>
            <w:r w:rsidRPr="000F2E43">
              <w:rPr>
                <w:sz w:val="16"/>
              </w:rPr>
              <w:t>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CDE29"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3873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704ED"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4B791"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2E362" w14:textId="77777777" w:rsidR="009A2182" w:rsidRPr="000F2E43" w:rsidRDefault="009A2182" w:rsidP="00B25224">
            <w:pPr>
              <w:pStyle w:val="TAL"/>
              <w:rPr>
                <w:sz w:val="16"/>
              </w:rPr>
            </w:pPr>
            <w:r w:rsidRPr="000F2E43">
              <w:rPr>
                <w:sz w:val="16"/>
              </w:rPr>
              <w:t>agreed</w:t>
            </w:r>
          </w:p>
        </w:tc>
      </w:tr>
      <w:tr w:rsidR="009A2182" w:rsidRPr="000F2E43" w14:paraId="2112501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97AA4EA" w14:textId="77777777" w:rsidR="009A2182" w:rsidRPr="000F2E43" w:rsidRDefault="009A2182" w:rsidP="00B25224">
            <w:pPr>
              <w:pStyle w:val="TAL"/>
              <w:rPr>
                <w:sz w:val="16"/>
              </w:rPr>
            </w:pPr>
            <w:r w:rsidRPr="000F2E43">
              <w:rPr>
                <w:sz w:val="16"/>
              </w:rPr>
              <w:t>C3-246466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59A0C" w14:textId="77777777" w:rsidR="009A2182" w:rsidRPr="000F2E43" w:rsidRDefault="009A2182" w:rsidP="00B25224">
            <w:pPr>
              <w:pStyle w:val="TAL"/>
              <w:rPr>
                <w:sz w:val="16"/>
              </w:rPr>
            </w:pPr>
            <w:r w:rsidRPr="000F2E43">
              <w:rPr>
                <w:sz w:val="16"/>
              </w:rPr>
              <w:t>Adding LMF as ML model training and performance monitoring data 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38D8F" w14:textId="77777777" w:rsidR="009A2182" w:rsidRPr="000F2E43" w:rsidRDefault="009A2182" w:rsidP="00B25224">
            <w:pPr>
              <w:pStyle w:val="TAL"/>
              <w:rPr>
                <w:sz w:val="16"/>
              </w:rPr>
            </w:pPr>
            <w:r w:rsidRPr="000F2E43">
              <w:rPr>
                <w:sz w:val="16"/>
              </w:rPr>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A8090"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2F772" w14:textId="77777777" w:rsidR="009A2182" w:rsidRPr="000F2E43" w:rsidRDefault="009A2182" w:rsidP="00B25224">
            <w:pPr>
              <w:pStyle w:val="TAL"/>
              <w:rPr>
                <w:sz w:val="16"/>
              </w:rPr>
            </w:pPr>
            <w:r w:rsidRPr="000F2E43">
              <w:rPr>
                <w:sz w:val="16"/>
              </w:rPr>
              <w:t>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B8FE1"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B7EC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C9D66"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F0F7F"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252E0" w14:textId="77777777" w:rsidR="009A2182" w:rsidRPr="000F2E43" w:rsidRDefault="009A2182" w:rsidP="00B25224">
            <w:pPr>
              <w:pStyle w:val="TAL"/>
              <w:rPr>
                <w:sz w:val="16"/>
              </w:rPr>
            </w:pPr>
            <w:r w:rsidRPr="000F2E43">
              <w:rPr>
                <w:sz w:val="16"/>
              </w:rPr>
              <w:t>revised</w:t>
            </w:r>
          </w:p>
        </w:tc>
      </w:tr>
      <w:tr w:rsidR="009A2182" w:rsidRPr="000F2E43" w14:paraId="22B3D21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6984239" w14:textId="77777777" w:rsidR="009A2182" w:rsidRPr="000F2E43" w:rsidRDefault="009A2182" w:rsidP="00B25224">
            <w:pPr>
              <w:pStyle w:val="TAL"/>
              <w:rPr>
                <w:sz w:val="16"/>
              </w:rPr>
            </w:pPr>
            <w:r w:rsidRPr="000F2E43">
              <w:rPr>
                <w:sz w:val="16"/>
              </w:rPr>
              <w:t>C3-246467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16ECF" w14:textId="77777777" w:rsidR="009A2182" w:rsidRPr="000F2E43" w:rsidRDefault="009A2182" w:rsidP="00B25224">
            <w:pPr>
              <w:pStyle w:val="TAL"/>
              <w:rPr>
                <w:sz w:val="16"/>
              </w:rPr>
            </w:pPr>
            <w:r w:rsidRPr="000F2E43">
              <w:rPr>
                <w:sz w:val="16"/>
              </w:rPr>
              <w:t>Procedure for Vertical Federated Learning when NWDAF is acting as VFL server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4B678" w14:textId="77777777" w:rsidR="009A2182" w:rsidRPr="000F2E43" w:rsidRDefault="009A2182" w:rsidP="00B25224">
            <w:pPr>
              <w:pStyle w:val="TAL"/>
              <w:rPr>
                <w:sz w:val="16"/>
              </w:rPr>
            </w:pPr>
            <w:r w:rsidRPr="000F2E43">
              <w:rPr>
                <w:sz w:val="16"/>
              </w:rPr>
              <w:t>China Mobile, 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8E712"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57057" w14:textId="77777777" w:rsidR="009A2182" w:rsidRPr="000F2E43" w:rsidRDefault="009A2182" w:rsidP="00B25224">
            <w:pPr>
              <w:pStyle w:val="TAL"/>
              <w:rPr>
                <w:sz w:val="16"/>
              </w:rPr>
            </w:pPr>
            <w:r w:rsidRPr="000F2E43">
              <w:rPr>
                <w:sz w:val="16"/>
              </w:rPr>
              <w:t>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36211"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6034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9E56F"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3B734"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824AD" w14:textId="77777777" w:rsidR="009A2182" w:rsidRPr="000F2E43" w:rsidRDefault="009A2182" w:rsidP="00B25224">
            <w:pPr>
              <w:pStyle w:val="TAL"/>
              <w:rPr>
                <w:sz w:val="16"/>
              </w:rPr>
            </w:pPr>
            <w:r w:rsidRPr="000F2E43">
              <w:rPr>
                <w:sz w:val="16"/>
              </w:rPr>
              <w:t>agreed</w:t>
            </w:r>
          </w:p>
        </w:tc>
      </w:tr>
      <w:tr w:rsidR="009A2182" w:rsidRPr="000F2E43" w14:paraId="60F0E43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78ED27B" w14:textId="77777777" w:rsidR="009A2182" w:rsidRPr="000F2E43" w:rsidRDefault="009A2182" w:rsidP="00B25224">
            <w:pPr>
              <w:pStyle w:val="TAL"/>
              <w:rPr>
                <w:sz w:val="16"/>
              </w:rPr>
            </w:pPr>
            <w:r w:rsidRPr="000F2E43">
              <w:rPr>
                <w:sz w:val="16"/>
              </w:rPr>
              <w:t>C3-246468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D9FA2" w14:textId="77777777" w:rsidR="009A2182" w:rsidRPr="000F2E43" w:rsidRDefault="009A2182" w:rsidP="00B25224">
            <w:pPr>
              <w:pStyle w:val="TAL"/>
              <w:rPr>
                <w:sz w:val="16"/>
              </w:rPr>
            </w:pPr>
            <w:r w:rsidRPr="000F2E43">
              <w:rPr>
                <w:sz w:val="16"/>
              </w:rPr>
              <w:t>Clarification for Horizontal Federated Learning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1F9B9" w14:textId="77777777" w:rsidR="009A2182" w:rsidRPr="000F2E43" w:rsidRDefault="009A2182" w:rsidP="00B25224">
            <w:pPr>
              <w:pStyle w:val="TAL"/>
              <w:rPr>
                <w:sz w:val="16"/>
              </w:rPr>
            </w:pPr>
            <w:r w:rsidRPr="000F2E43">
              <w:rPr>
                <w:sz w:val="16"/>
              </w:rPr>
              <w:t>Huawei, vivo, China Mobile, 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5E908"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97B92" w14:textId="77777777" w:rsidR="009A2182" w:rsidRPr="000F2E43" w:rsidRDefault="009A2182" w:rsidP="00B25224">
            <w:pPr>
              <w:pStyle w:val="TAL"/>
              <w:rPr>
                <w:sz w:val="16"/>
              </w:rPr>
            </w:pPr>
            <w:r w:rsidRPr="000F2E43">
              <w:rPr>
                <w:sz w:val="16"/>
              </w:rPr>
              <w:t>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67B90"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F0FE5"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169BA"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204D9"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0D179" w14:textId="77777777" w:rsidR="009A2182" w:rsidRPr="000F2E43" w:rsidRDefault="009A2182" w:rsidP="00B25224">
            <w:pPr>
              <w:pStyle w:val="TAL"/>
              <w:rPr>
                <w:sz w:val="16"/>
              </w:rPr>
            </w:pPr>
            <w:r w:rsidRPr="000F2E43">
              <w:rPr>
                <w:sz w:val="16"/>
              </w:rPr>
              <w:t>agreed</w:t>
            </w:r>
          </w:p>
        </w:tc>
      </w:tr>
      <w:tr w:rsidR="009A2182" w:rsidRPr="000F2E43" w14:paraId="5A161C5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47053AC" w14:textId="77777777" w:rsidR="009A2182" w:rsidRPr="000F2E43" w:rsidRDefault="009A2182" w:rsidP="00B25224">
            <w:pPr>
              <w:pStyle w:val="TAL"/>
              <w:rPr>
                <w:sz w:val="16"/>
              </w:rPr>
            </w:pPr>
            <w:r w:rsidRPr="000F2E43">
              <w:rPr>
                <w:sz w:val="16"/>
              </w:rPr>
              <w:t>C3-246469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6B5B7" w14:textId="77777777" w:rsidR="009A2182" w:rsidRPr="000F2E43" w:rsidRDefault="009A2182" w:rsidP="00B25224">
            <w:pPr>
              <w:pStyle w:val="TAL"/>
              <w:rPr>
                <w:sz w:val="16"/>
              </w:rPr>
            </w:pPr>
            <w:r w:rsidRPr="000F2E43">
              <w:rPr>
                <w:sz w:val="16"/>
              </w:rPr>
              <w:t>Support the discovery of NWDAF for VFL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60B38" w14:textId="77777777" w:rsidR="009A2182" w:rsidRPr="000F2E43" w:rsidRDefault="009A2182" w:rsidP="00B25224">
            <w:pPr>
              <w:pStyle w:val="TAL"/>
              <w:rPr>
                <w:sz w:val="16"/>
              </w:rPr>
            </w:pPr>
            <w:r w:rsidRPr="000F2E43">
              <w:rPr>
                <w:sz w:val="16"/>
              </w:rPr>
              <w:t>Huawei, Nokia, Ericsson,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91FBD"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35892" w14:textId="77777777" w:rsidR="009A2182" w:rsidRPr="000F2E43" w:rsidRDefault="009A2182" w:rsidP="00B25224">
            <w:pPr>
              <w:pStyle w:val="TAL"/>
              <w:rPr>
                <w:sz w:val="16"/>
              </w:rPr>
            </w:pPr>
            <w:r w:rsidRPr="000F2E43">
              <w:rPr>
                <w:sz w:val="16"/>
              </w:rPr>
              <w:t>120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9BAC0" w14:textId="77777777" w:rsidR="009A2182" w:rsidRPr="000F2E43" w:rsidRDefault="009A2182" w:rsidP="00B25224">
            <w:pPr>
              <w:pStyle w:val="TAR"/>
              <w:rPr>
                <w:sz w:val="16"/>
              </w:rPr>
            </w:pPr>
            <w:r w:rsidRPr="000F2E43">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E05D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28B0D"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D674A"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03536" w14:textId="77777777" w:rsidR="009A2182" w:rsidRPr="000F2E43" w:rsidRDefault="009A2182" w:rsidP="00B25224">
            <w:pPr>
              <w:pStyle w:val="TAL"/>
              <w:rPr>
                <w:sz w:val="16"/>
              </w:rPr>
            </w:pPr>
            <w:r w:rsidRPr="000F2E43">
              <w:rPr>
                <w:sz w:val="16"/>
              </w:rPr>
              <w:t>agreed</w:t>
            </w:r>
          </w:p>
        </w:tc>
      </w:tr>
      <w:tr w:rsidR="009A2182" w:rsidRPr="000F2E43" w14:paraId="77E53E9D"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D4A8A55" w14:textId="77777777" w:rsidR="009A2182" w:rsidRPr="000F2E43" w:rsidRDefault="009A2182" w:rsidP="00B25224">
            <w:pPr>
              <w:pStyle w:val="TAL"/>
              <w:rPr>
                <w:sz w:val="16"/>
              </w:rPr>
            </w:pPr>
            <w:r w:rsidRPr="000F2E43">
              <w:rPr>
                <w:sz w:val="16"/>
              </w:rPr>
              <w:t>C3-246470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99CFE" w14:textId="77777777" w:rsidR="009A2182" w:rsidRPr="000F2E43" w:rsidRDefault="009A2182" w:rsidP="00B25224">
            <w:pPr>
              <w:pStyle w:val="TAL"/>
              <w:rPr>
                <w:sz w:val="16"/>
              </w:rPr>
            </w:pPr>
            <w:r w:rsidRPr="000F2E43">
              <w:rPr>
                <w:sz w:val="16"/>
              </w:rPr>
              <w:t xml:space="preserve">Support of </w:t>
            </w:r>
            <w:proofErr w:type="spellStart"/>
            <w:r w:rsidRPr="000F2E43">
              <w:rPr>
                <w:sz w:val="16"/>
              </w:rPr>
              <w:t>MultiTrafficInflu</w:t>
            </w:r>
            <w:proofErr w:type="spellEnd"/>
            <w:r w:rsidRPr="000F2E43">
              <w:rPr>
                <w:sz w:val="16"/>
              </w:rPr>
              <w:t xml:space="preserve"> Feature for future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8AC5E" w14:textId="77777777" w:rsidR="009A2182" w:rsidRPr="000F2E43" w:rsidRDefault="009A2182" w:rsidP="00B25224">
            <w:pPr>
              <w:pStyle w:val="TAL"/>
              <w:rPr>
                <w:sz w:val="16"/>
              </w:rPr>
            </w:pPr>
            <w:proofErr w:type="spellStart"/>
            <w:r w:rsidRPr="000F2E43">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961CC" w14:textId="77777777" w:rsidR="009A2182" w:rsidRPr="000F2E43" w:rsidRDefault="009A2182" w:rsidP="00B25224">
            <w:pPr>
              <w:pStyle w:val="TAL"/>
              <w:rPr>
                <w:sz w:val="16"/>
              </w:rPr>
            </w:pPr>
            <w:r w:rsidRPr="000F2E43">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9AC2C" w14:textId="77777777" w:rsidR="009A2182" w:rsidRPr="000F2E43" w:rsidRDefault="009A2182" w:rsidP="00B25224">
            <w:pPr>
              <w:pStyle w:val="TAL"/>
              <w:rPr>
                <w:sz w:val="16"/>
              </w:rPr>
            </w:pPr>
            <w:r w:rsidRPr="000F2E43">
              <w:rPr>
                <w:sz w:val="16"/>
              </w:rPr>
              <w:t>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EDE64" w14:textId="77777777" w:rsidR="009A2182" w:rsidRPr="000F2E43" w:rsidRDefault="009A2182" w:rsidP="00B25224">
            <w:pPr>
              <w:pStyle w:val="TAR"/>
              <w:rPr>
                <w:sz w:val="16"/>
              </w:rPr>
            </w:pPr>
            <w:r w:rsidRPr="000F2E43">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663F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5D912"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52EF4" w14:textId="77777777" w:rsidR="009A2182" w:rsidRPr="000F2E43" w:rsidRDefault="009A2182" w:rsidP="00B25224">
            <w:pPr>
              <w:pStyle w:val="TAL"/>
              <w:rPr>
                <w:sz w:val="16"/>
              </w:rPr>
            </w:pPr>
            <w:r w:rsidRPr="000F2E43">
              <w:rPr>
                <w:sz w:val="16"/>
              </w:rPr>
              <w:t>TEI19, 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70EF3" w14:textId="77777777" w:rsidR="009A2182" w:rsidRPr="000F2E43" w:rsidRDefault="009A2182" w:rsidP="00B25224">
            <w:pPr>
              <w:pStyle w:val="TAL"/>
              <w:rPr>
                <w:sz w:val="16"/>
              </w:rPr>
            </w:pPr>
            <w:r w:rsidRPr="000F2E43">
              <w:rPr>
                <w:sz w:val="16"/>
              </w:rPr>
              <w:t>revised</w:t>
            </w:r>
          </w:p>
        </w:tc>
      </w:tr>
      <w:tr w:rsidR="009A2182" w:rsidRPr="000F2E43" w14:paraId="247B78F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0A01209" w14:textId="77777777" w:rsidR="009A2182" w:rsidRPr="000F2E43" w:rsidRDefault="009A2182" w:rsidP="00B25224">
            <w:pPr>
              <w:pStyle w:val="TAL"/>
              <w:rPr>
                <w:sz w:val="16"/>
              </w:rPr>
            </w:pPr>
            <w:r w:rsidRPr="000F2E43">
              <w:rPr>
                <w:sz w:val="16"/>
              </w:rPr>
              <w:t>C3-246471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0A6A2" w14:textId="77777777" w:rsidR="009A2182" w:rsidRPr="000F2E43" w:rsidRDefault="009A2182" w:rsidP="00B25224">
            <w:pPr>
              <w:pStyle w:val="TAL"/>
              <w:rPr>
                <w:sz w:val="16"/>
              </w:rPr>
            </w:pPr>
            <w:r w:rsidRPr="000F2E43">
              <w:rPr>
                <w:sz w:val="16"/>
              </w:rPr>
              <w:t xml:space="preserve">Removal of restriction on </w:t>
            </w:r>
            <w:proofErr w:type="spellStart"/>
            <w:r w:rsidRPr="000F2E43">
              <w:rPr>
                <w:sz w:val="16"/>
              </w:rPr>
              <w:t>MultiTrafficInflu</w:t>
            </w:r>
            <w:proofErr w:type="spellEnd"/>
            <w:r w:rsidRPr="000F2E43">
              <w:rPr>
                <w:sz w:val="16"/>
              </w:rPr>
              <w:t xml:space="preserve"> feature for future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553A4" w14:textId="77777777" w:rsidR="009A2182" w:rsidRPr="000F2E43" w:rsidRDefault="009A2182" w:rsidP="00B25224">
            <w:pPr>
              <w:pStyle w:val="TAL"/>
              <w:rPr>
                <w:sz w:val="16"/>
              </w:rPr>
            </w:pPr>
            <w:proofErr w:type="spellStart"/>
            <w:r w:rsidRPr="000F2E43">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69CA8"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4D051" w14:textId="77777777" w:rsidR="009A2182" w:rsidRPr="000F2E43" w:rsidRDefault="009A2182" w:rsidP="00B25224">
            <w:pPr>
              <w:pStyle w:val="TAL"/>
              <w:rPr>
                <w:sz w:val="16"/>
              </w:rPr>
            </w:pPr>
            <w:r w:rsidRPr="000F2E43">
              <w:rPr>
                <w:sz w:val="16"/>
              </w:rPr>
              <w:t>1319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893DD" w14:textId="77777777" w:rsidR="009A2182" w:rsidRPr="000F2E43" w:rsidRDefault="009A2182" w:rsidP="00B25224">
            <w:pPr>
              <w:pStyle w:val="TAR"/>
              <w:rPr>
                <w:sz w:val="16"/>
              </w:rPr>
            </w:pPr>
            <w:r w:rsidRPr="000F2E43">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D3000"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711A4"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CAFC5" w14:textId="77777777" w:rsidR="009A2182" w:rsidRPr="000F2E43" w:rsidRDefault="009A2182" w:rsidP="00B25224">
            <w:pPr>
              <w:pStyle w:val="TAL"/>
              <w:rPr>
                <w:sz w:val="16"/>
              </w:rPr>
            </w:pPr>
            <w:r w:rsidRPr="000F2E43">
              <w:rPr>
                <w:sz w:val="16"/>
              </w:rPr>
              <w:t>TEI19, 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01327" w14:textId="77777777" w:rsidR="009A2182" w:rsidRPr="000F2E43" w:rsidRDefault="009A2182" w:rsidP="00B25224">
            <w:pPr>
              <w:pStyle w:val="TAL"/>
              <w:rPr>
                <w:sz w:val="16"/>
              </w:rPr>
            </w:pPr>
            <w:r w:rsidRPr="000F2E43">
              <w:rPr>
                <w:sz w:val="16"/>
              </w:rPr>
              <w:t>revised</w:t>
            </w:r>
          </w:p>
        </w:tc>
      </w:tr>
      <w:tr w:rsidR="009A2182" w:rsidRPr="000F2E43" w14:paraId="251802D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FDB6AC0" w14:textId="77777777" w:rsidR="009A2182" w:rsidRPr="000F2E43" w:rsidRDefault="009A2182" w:rsidP="00B25224">
            <w:pPr>
              <w:pStyle w:val="TAL"/>
              <w:rPr>
                <w:sz w:val="16"/>
              </w:rPr>
            </w:pPr>
            <w:r w:rsidRPr="000F2E43">
              <w:rPr>
                <w:sz w:val="16"/>
              </w:rPr>
              <w:t>C3-246472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B203E" w14:textId="77777777" w:rsidR="009A2182" w:rsidRPr="000F2E43" w:rsidRDefault="009A2182" w:rsidP="00B25224">
            <w:pPr>
              <w:pStyle w:val="TAL"/>
              <w:rPr>
                <w:sz w:val="16"/>
              </w:rPr>
            </w:pPr>
            <w:r w:rsidRPr="000F2E43">
              <w:rPr>
                <w:sz w:val="16"/>
              </w:rPr>
              <w:t xml:space="preserve">Support of handling of Payload Headers in </w:t>
            </w:r>
            <w:proofErr w:type="spellStart"/>
            <w:r w:rsidRPr="000F2E43">
              <w:rPr>
                <w:sz w:val="16"/>
              </w:rPr>
              <w:t>Npcf_PolicyAuthorization</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0B1DB" w14:textId="77777777" w:rsidR="009A2182" w:rsidRPr="000F2E43" w:rsidRDefault="009A2182" w:rsidP="00B25224">
            <w:pPr>
              <w:pStyle w:val="TAL"/>
              <w:rPr>
                <w:sz w:val="16"/>
              </w:rPr>
            </w:pPr>
            <w:r w:rsidRPr="000F2E43">
              <w:rPr>
                <w:sz w:val="16"/>
              </w:rPr>
              <w:t>Nokia, Ericsson, Vodafone,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3F566"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A37E6" w14:textId="77777777" w:rsidR="009A2182" w:rsidRPr="000F2E43" w:rsidRDefault="009A2182" w:rsidP="00B25224">
            <w:pPr>
              <w:pStyle w:val="TAL"/>
              <w:rPr>
                <w:sz w:val="16"/>
              </w:rPr>
            </w:pPr>
            <w:r w:rsidRPr="000F2E43">
              <w:rPr>
                <w:sz w:val="16"/>
              </w:rPr>
              <w:t>707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F5755"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63D7B"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17D36"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D5F2D" w14:textId="77777777" w:rsidR="009A2182" w:rsidRPr="000F2E43" w:rsidRDefault="009A2182" w:rsidP="00B25224">
            <w:pPr>
              <w:pStyle w:val="TAL"/>
              <w:rPr>
                <w:sz w:val="16"/>
              </w:rPr>
            </w:pPr>
            <w:r w:rsidRPr="000F2E43">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92407" w14:textId="77777777" w:rsidR="009A2182" w:rsidRPr="000F2E43" w:rsidRDefault="009A2182" w:rsidP="00B25224">
            <w:pPr>
              <w:pStyle w:val="TAL"/>
              <w:rPr>
                <w:sz w:val="16"/>
              </w:rPr>
            </w:pPr>
            <w:r w:rsidRPr="000F2E43">
              <w:rPr>
                <w:sz w:val="16"/>
              </w:rPr>
              <w:t>agreed</w:t>
            </w:r>
          </w:p>
        </w:tc>
      </w:tr>
      <w:tr w:rsidR="009A2182" w:rsidRPr="000F2E43" w14:paraId="45D24E5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53224A9" w14:textId="77777777" w:rsidR="009A2182" w:rsidRPr="000F2E43" w:rsidRDefault="009A2182" w:rsidP="00B25224">
            <w:pPr>
              <w:pStyle w:val="TAL"/>
              <w:rPr>
                <w:sz w:val="16"/>
              </w:rPr>
            </w:pPr>
            <w:r w:rsidRPr="000F2E43">
              <w:rPr>
                <w:sz w:val="16"/>
              </w:rPr>
              <w:t>C3-246473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53B78" w14:textId="77777777" w:rsidR="009A2182" w:rsidRPr="000F2E43" w:rsidRDefault="009A2182" w:rsidP="00B25224">
            <w:pPr>
              <w:pStyle w:val="TAL"/>
              <w:rPr>
                <w:sz w:val="16"/>
              </w:rPr>
            </w:pPr>
            <w:r w:rsidRPr="000F2E43">
              <w:rPr>
                <w:sz w:val="16"/>
              </w:rPr>
              <w:t xml:space="preserve">Support of Handling of Payload Headers in the </w:t>
            </w:r>
            <w:proofErr w:type="spellStart"/>
            <w:r w:rsidRPr="000F2E43">
              <w:rPr>
                <w:sz w:val="16"/>
              </w:rPr>
              <w:t>Nudr_DataRepository</w:t>
            </w:r>
            <w:proofErr w:type="spellEnd"/>
            <w:r w:rsidRPr="000F2E43">
              <w:rPr>
                <w:sz w:val="16"/>
              </w:rPr>
              <w:t xml:space="preserve"> Service API for Application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7166D" w14:textId="77777777" w:rsidR="009A2182" w:rsidRPr="000F2E43" w:rsidRDefault="009A2182" w:rsidP="00B25224">
            <w:pPr>
              <w:pStyle w:val="TAL"/>
              <w:rPr>
                <w:sz w:val="16"/>
              </w:rPr>
            </w:pPr>
            <w:r w:rsidRPr="000F2E43">
              <w:rPr>
                <w:sz w:val="16"/>
              </w:rPr>
              <w:t>Nokia, Ericsson, Vodafone,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43767" w14:textId="77777777" w:rsidR="009A2182" w:rsidRPr="000F2E43" w:rsidRDefault="009A2182" w:rsidP="00B25224">
            <w:pPr>
              <w:pStyle w:val="TAL"/>
              <w:rPr>
                <w:sz w:val="16"/>
              </w:rPr>
            </w:pPr>
            <w:r w:rsidRPr="000F2E43">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E4228" w14:textId="77777777" w:rsidR="009A2182" w:rsidRPr="000F2E43" w:rsidRDefault="009A2182" w:rsidP="00B25224">
            <w:pPr>
              <w:pStyle w:val="TAL"/>
              <w:rPr>
                <w:sz w:val="16"/>
              </w:rPr>
            </w:pPr>
            <w:r w:rsidRPr="000F2E43">
              <w:rPr>
                <w:sz w:val="16"/>
              </w:rPr>
              <w:t>567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CED45"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749C1"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55B37"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90840" w14:textId="77777777" w:rsidR="009A2182" w:rsidRPr="000F2E43" w:rsidRDefault="009A2182" w:rsidP="00B25224">
            <w:pPr>
              <w:pStyle w:val="TAL"/>
              <w:rPr>
                <w:sz w:val="16"/>
              </w:rPr>
            </w:pPr>
            <w:r w:rsidRPr="000F2E43">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E4CB9" w14:textId="77777777" w:rsidR="009A2182" w:rsidRPr="000F2E43" w:rsidRDefault="009A2182" w:rsidP="00B25224">
            <w:pPr>
              <w:pStyle w:val="TAL"/>
              <w:rPr>
                <w:sz w:val="16"/>
              </w:rPr>
            </w:pPr>
            <w:r w:rsidRPr="000F2E43">
              <w:rPr>
                <w:sz w:val="16"/>
              </w:rPr>
              <w:t>agreed</w:t>
            </w:r>
          </w:p>
        </w:tc>
      </w:tr>
      <w:tr w:rsidR="009A2182" w:rsidRPr="000F2E43" w14:paraId="1BCE749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0153AF9" w14:textId="77777777" w:rsidR="009A2182" w:rsidRPr="000F2E43" w:rsidRDefault="009A2182" w:rsidP="00B25224">
            <w:pPr>
              <w:pStyle w:val="TAL"/>
              <w:rPr>
                <w:sz w:val="16"/>
              </w:rPr>
            </w:pPr>
            <w:r w:rsidRPr="000F2E43">
              <w:rPr>
                <w:sz w:val="16"/>
              </w:rPr>
              <w:t>C3-246474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43F98" w14:textId="77777777" w:rsidR="009A2182" w:rsidRPr="000F2E43" w:rsidRDefault="009A2182" w:rsidP="00B25224">
            <w:pPr>
              <w:pStyle w:val="TAL"/>
              <w:rPr>
                <w:sz w:val="16"/>
              </w:rPr>
            </w:pPr>
            <w:r w:rsidRPr="000F2E43">
              <w:rPr>
                <w:sz w:val="16"/>
              </w:rPr>
              <w:t xml:space="preserve">Support of handling of Payload Headers in </w:t>
            </w:r>
            <w:proofErr w:type="spellStart"/>
            <w:r w:rsidRPr="000F2E43">
              <w:rPr>
                <w:sz w:val="16"/>
              </w:rPr>
              <w:t>TrafficInfluence</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87B98" w14:textId="77777777" w:rsidR="009A2182" w:rsidRPr="000F2E43" w:rsidRDefault="009A2182" w:rsidP="00B25224">
            <w:pPr>
              <w:pStyle w:val="TAL"/>
              <w:rPr>
                <w:sz w:val="16"/>
              </w:rPr>
            </w:pPr>
            <w:r w:rsidRPr="000F2E43">
              <w:rPr>
                <w:sz w:val="16"/>
              </w:rPr>
              <w:t>Nokia, Ericsson, Vodafone,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A33BD"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F9202" w14:textId="77777777" w:rsidR="009A2182" w:rsidRPr="000F2E43" w:rsidRDefault="009A2182" w:rsidP="00B25224">
            <w:pPr>
              <w:pStyle w:val="TAL"/>
              <w:rPr>
                <w:sz w:val="16"/>
              </w:rPr>
            </w:pPr>
            <w:r w:rsidRPr="000F2E43">
              <w:rPr>
                <w:sz w:val="16"/>
              </w:rPr>
              <w:t>1464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120FB"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B173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7B277"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64C56" w14:textId="77777777" w:rsidR="009A2182" w:rsidRPr="000F2E43" w:rsidRDefault="009A2182" w:rsidP="00B25224">
            <w:pPr>
              <w:pStyle w:val="TAL"/>
              <w:rPr>
                <w:sz w:val="16"/>
              </w:rPr>
            </w:pPr>
            <w:r w:rsidRPr="000F2E43">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B2F33" w14:textId="77777777" w:rsidR="009A2182" w:rsidRPr="000F2E43" w:rsidRDefault="009A2182" w:rsidP="00B25224">
            <w:pPr>
              <w:pStyle w:val="TAL"/>
              <w:rPr>
                <w:sz w:val="16"/>
              </w:rPr>
            </w:pPr>
            <w:r w:rsidRPr="000F2E43">
              <w:rPr>
                <w:sz w:val="16"/>
              </w:rPr>
              <w:t>agreed</w:t>
            </w:r>
          </w:p>
        </w:tc>
      </w:tr>
      <w:tr w:rsidR="009A2182" w:rsidRPr="000F2E43" w14:paraId="2B0BF61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A5BC67B" w14:textId="77777777" w:rsidR="009A2182" w:rsidRPr="000F2E43" w:rsidRDefault="009A2182" w:rsidP="00B25224">
            <w:pPr>
              <w:pStyle w:val="TAL"/>
              <w:rPr>
                <w:sz w:val="16"/>
              </w:rPr>
            </w:pPr>
            <w:r w:rsidRPr="000F2E43">
              <w:rPr>
                <w:sz w:val="16"/>
              </w:rPr>
              <w:t>C3-246475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A3FAB" w14:textId="77777777" w:rsidR="009A2182" w:rsidRPr="000F2E43" w:rsidRDefault="009A2182" w:rsidP="00B25224">
            <w:pPr>
              <w:pStyle w:val="TAL"/>
              <w:rPr>
                <w:sz w:val="16"/>
              </w:rPr>
            </w:pPr>
            <w:r w:rsidRPr="000F2E43">
              <w:rPr>
                <w:sz w:val="16"/>
              </w:rPr>
              <w:t xml:space="preserve">Support of Handling of Payload Headers in </w:t>
            </w:r>
            <w:proofErr w:type="spellStart"/>
            <w:r w:rsidRPr="000F2E43">
              <w:rPr>
                <w:sz w:val="16"/>
              </w:rPr>
              <w:t>Npcf_SMPolicyControl</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93494" w14:textId="77777777" w:rsidR="009A2182" w:rsidRPr="000F2E43" w:rsidRDefault="009A2182" w:rsidP="00B25224">
            <w:pPr>
              <w:pStyle w:val="TAL"/>
              <w:rPr>
                <w:sz w:val="16"/>
              </w:rPr>
            </w:pPr>
            <w:r w:rsidRPr="000F2E43">
              <w:rPr>
                <w:sz w:val="16"/>
              </w:rPr>
              <w:t>Nokia, Ericsson, Vodafone,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2C0BF" w14:textId="77777777" w:rsidR="009A2182" w:rsidRPr="000F2E43" w:rsidRDefault="009A2182" w:rsidP="00B25224">
            <w:pPr>
              <w:pStyle w:val="TAL"/>
              <w:rPr>
                <w:sz w:val="16"/>
              </w:rPr>
            </w:pPr>
            <w:r w:rsidRPr="000F2E43">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934F4" w14:textId="77777777" w:rsidR="009A2182" w:rsidRPr="000F2E43" w:rsidRDefault="009A2182" w:rsidP="00B25224">
            <w:pPr>
              <w:pStyle w:val="TAL"/>
              <w:rPr>
                <w:sz w:val="16"/>
              </w:rPr>
            </w:pPr>
            <w:r w:rsidRPr="000F2E43">
              <w:rPr>
                <w:sz w:val="16"/>
              </w:rPr>
              <w:t>1298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15F1E"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3AB9A6"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F0CE2E"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26904" w14:textId="77777777" w:rsidR="009A2182" w:rsidRPr="000F2E43" w:rsidRDefault="009A2182" w:rsidP="00B25224">
            <w:pPr>
              <w:pStyle w:val="TAL"/>
              <w:rPr>
                <w:sz w:val="16"/>
              </w:rPr>
            </w:pPr>
            <w:r w:rsidRPr="000F2E43">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3A209" w14:textId="77777777" w:rsidR="009A2182" w:rsidRPr="000F2E43" w:rsidRDefault="009A2182" w:rsidP="00B25224">
            <w:pPr>
              <w:pStyle w:val="TAL"/>
              <w:rPr>
                <w:sz w:val="16"/>
              </w:rPr>
            </w:pPr>
            <w:r w:rsidRPr="000F2E43">
              <w:rPr>
                <w:sz w:val="16"/>
              </w:rPr>
              <w:t>agreed</w:t>
            </w:r>
          </w:p>
        </w:tc>
      </w:tr>
      <w:tr w:rsidR="009A2182" w:rsidRPr="000F2E43" w14:paraId="0C890AF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4ED448D" w14:textId="77777777" w:rsidR="009A2182" w:rsidRPr="000F2E43" w:rsidRDefault="009A2182" w:rsidP="00B25224">
            <w:pPr>
              <w:pStyle w:val="TAL"/>
              <w:rPr>
                <w:sz w:val="16"/>
              </w:rPr>
            </w:pPr>
            <w:r w:rsidRPr="000F2E43">
              <w:rPr>
                <w:sz w:val="16"/>
              </w:rPr>
              <w:t>C3-246476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B876D" w14:textId="77777777" w:rsidR="009A2182" w:rsidRPr="000F2E43" w:rsidRDefault="009A2182" w:rsidP="00B25224">
            <w:pPr>
              <w:pStyle w:val="TAL"/>
              <w:rPr>
                <w:sz w:val="16"/>
              </w:rPr>
            </w:pPr>
            <w:r w:rsidRPr="000F2E43">
              <w:rPr>
                <w:sz w:val="16"/>
              </w:rPr>
              <w:t xml:space="preserve">Support of Handling of Payload Headers in the </w:t>
            </w:r>
            <w:proofErr w:type="spellStart"/>
            <w:r w:rsidRPr="000F2E43">
              <w:rPr>
                <w:sz w:val="16"/>
              </w:rPr>
              <w:t>Nudr_DataRepository</w:t>
            </w:r>
            <w:proofErr w:type="spellEnd"/>
            <w:r w:rsidRPr="000F2E43">
              <w:rPr>
                <w:sz w:val="16"/>
              </w:rPr>
              <w:t xml:space="preserve"> Service API for Policy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72EE6" w14:textId="77777777" w:rsidR="009A2182" w:rsidRPr="000F2E43" w:rsidRDefault="009A2182" w:rsidP="00B25224">
            <w:pPr>
              <w:pStyle w:val="TAL"/>
              <w:rPr>
                <w:sz w:val="16"/>
              </w:rPr>
            </w:pPr>
            <w:r w:rsidRPr="000F2E43">
              <w:rPr>
                <w:sz w:val="16"/>
              </w:rPr>
              <w:t>Nokia, Vodafone, 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F0046" w14:textId="77777777" w:rsidR="009A2182" w:rsidRPr="000F2E43" w:rsidRDefault="009A2182" w:rsidP="00B25224">
            <w:pPr>
              <w:pStyle w:val="TAL"/>
              <w:rPr>
                <w:sz w:val="16"/>
              </w:rPr>
            </w:pPr>
            <w:r w:rsidRPr="000F2E43">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A6BA6" w14:textId="77777777" w:rsidR="009A2182" w:rsidRPr="000F2E43" w:rsidRDefault="009A2182" w:rsidP="00B25224">
            <w:pPr>
              <w:pStyle w:val="TAL"/>
              <w:rPr>
                <w:sz w:val="16"/>
              </w:rPr>
            </w:pPr>
            <w:r w:rsidRPr="000F2E43">
              <w:rPr>
                <w:sz w:val="16"/>
              </w:rPr>
              <w:t>568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0A0A3"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F652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978FD"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37599" w14:textId="77777777" w:rsidR="009A2182" w:rsidRPr="000F2E43" w:rsidRDefault="009A2182" w:rsidP="00B25224">
            <w:pPr>
              <w:pStyle w:val="TAL"/>
              <w:rPr>
                <w:sz w:val="16"/>
              </w:rPr>
            </w:pPr>
            <w:r w:rsidRPr="000F2E43">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359CE" w14:textId="77777777" w:rsidR="009A2182" w:rsidRPr="000F2E43" w:rsidRDefault="009A2182" w:rsidP="00B25224">
            <w:pPr>
              <w:pStyle w:val="TAL"/>
              <w:rPr>
                <w:sz w:val="16"/>
              </w:rPr>
            </w:pPr>
            <w:r w:rsidRPr="000F2E43">
              <w:rPr>
                <w:sz w:val="16"/>
              </w:rPr>
              <w:t>agreed</w:t>
            </w:r>
          </w:p>
        </w:tc>
      </w:tr>
      <w:tr w:rsidR="009A2182" w:rsidRPr="000F2E43" w14:paraId="73026B1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076FC2E" w14:textId="77777777" w:rsidR="009A2182" w:rsidRPr="000F2E43" w:rsidRDefault="009A2182" w:rsidP="00B25224">
            <w:pPr>
              <w:pStyle w:val="TAL"/>
              <w:rPr>
                <w:sz w:val="16"/>
              </w:rPr>
            </w:pPr>
            <w:r w:rsidRPr="000F2E43">
              <w:rPr>
                <w:sz w:val="16"/>
              </w:rPr>
              <w:t>C3-246477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51EA4" w14:textId="77777777" w:rsidR="009A2182" w:rsidRPr="000F2E43" w:rsidRDefault="009A2182" w:rsidP="00B25224">
            <w:pPr>
              <w:pStyle w:val="TAL"/>
              <w:rPr>
                <w:sz w:val="16"/>
              </w:rPr>
            </w:pPr>
            <w:r w:rsidRPr="000F2E43">
              <w:rPr>
                <w:sz w:val="16"/>
              </w:rPr>
              <w:t>Update Traffic Influence procedures to support of handling of Payload Headers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560AF"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AD631" w14:textId="77777777" w:rsidR="009A2182" w:rsidRPr="000F2E43" w:rsidRDefault="009A2182" w:rsidP="00B25224">
            <w:pPr>
              <w:pStyle w:val="TAL"/>
              <w:rPr>
                <w:sz w:val="16"/>
              </w:rPr>
            </w:pPr>
            <w:r w:rsidRPr="000F2E43">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7ED9E" w14:textId="77777777" w:rsidR="009A2182" w:rsidRPr="000F2E43" w:rsidRDefault="009A2182" w:rsidP="00B25224">
            <w:pPr>
              <w:pStyle w:val="TAL"/>
              <w:rPr>
                <w:sz w:val="16"/>
              </w:rPr>
            </w:pPr>
            <w:r w:rsidRPr="000F2E43">
              <w:rPr>
                <w:sz w:val="16"/>
              </w:rPr>
              <w:t>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39BBE"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A9D98"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C9454"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338A1" w14:textId="77777777" w:rsidR="009A2182" w:rsidRPr="000F2E43" w:rsidRDefault="009A2182" w:rsidP="00B25224">
            <w:pPr>
              <w:pStyle w:val="TAL"/>
              <w:rPr>
                <w:sz w:val="16"/>
              </w:rPr>
            </w:pPr>
            <w:r w:rsidRPr="000F2E43">
              <w:rPr>
                <w:sz w:val="16"/>
              </w:rPr>
              <w:t>UPEAS_Ph2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0315B" w14:textId="77777777" w:rsidR="009A2182" w:rsidRPr="000F2E43" w:rsidRDefault="009A2182" w:rsidP="00B25224">
            <w:pPr>
              <w:pStyle w:val="TAL"/>
              <w:rPr>
                <w:sz w:val="16"/>
              </w:rPr>
            </w:pPr>
            <w:r w:rsidRPr="000F2E43">
              <w:rPr>
                <w:sz w:val="16"/>
              </w:rPr>
              <w:t>withdrawn</w:t>
            </w:r>
          </w:p>
        </w:tc>
      </w:tr>
      <w:tr w:rsidR="009A2182" w:rsidRPr="000F2E43" w14:paraId="7B130914"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ED334F0" w14:textId="77777777" w:rsidR="009A2182" w:rsidRPr="000F2E43" w:rsidRDefault="009A2182" w:rsidP="00B25224">
            <w:pPr>
              <w:pStyle w:val="TAL"/>
              <w:rPr>
                <w:sz w:val="16"/>
              </w:rPr>
            </w:pPr>
            <w:r w:rsidRPr="000F2E43">
              <w:rPr>
                <w:sz w:val="16"/>
              </w:rPr>
              <w:t>C3-246478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29E19" w14:textId="77777777" w:rsidR="009A2182" w:rsidRPr="000F2E43" w:rsidRDefault="009A2182" w:rsidP="00B25224">
            <w:pPr>
              <w:pStyle w:val="TAL"/>
              <w:rPr>
                <w:sz w:val="16"/>
              </w:rPr>
            </w:pPr>
            <w:r w:rsidRPr="000F2E43">
              <w:rPr>
                <w:sz w:val="16"/>
              </w:rPr>
              <w:t xml:space="preserve">Support of SNPN scenarios for </w:t>
            </w:r>
            <w:proofErr w:type="spellStart"/>
            <w:r w:rsidRPr="000F2E43">
              <w:rPr>
                <w:sz w:val="16"/>
              </w:rPr>
              <w:t>ProSe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806CA" w14:textId="77777777" w:rsidR="009A2182" w:rsidRPr="000F2E43" w:rsidRDefault="009A2182" w:rsidP="00B25224">
            <w:pPr>
              <w:pStyle w:val="TAL"/>
              <w:rPr>
                <w:sz w:val="16"/>
              </w:rPr>
            </w:pPr>
            <w:r w:rsidRPr="000F2E43">
              <w:rPr>
                <w:sz w:val="16"/>
              </w:rPr>
              <w:t>Ericsson, China Telecom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947D4" w14:textId="77777777" w:rsidR="009A2182" w:rsidRPr="000F2E43" w:rsidRDefault="009A2182" w:rsidP="00B25224">
            <w:pPr>
              <w:pStyle w:val="TAL"/>
              <w:rPr>
                <w:sz w:val="16"/>
              </w:rPr>
            </w:pPr>
            <w:r w:rsidRPr="000F2E43">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55EB0" w14:textId="77777777" w:rsidR="009A2182" w:rsidRPr="000F2E43" w:rsidRDefault="009A2182" w:rsidP="00B25224">
            <w:pPr>
              <w:pStyle w:val="TAL"/>
              <w:rPr>
                <w:sz w:val="16"/>
              </w:rPr>
            </w:pPr>
            <w:r w:rsidRPr="000F2E43">
              <w:rPr>
                <w:sz w:val="16"/>
              </w:rPr>
              <w:t>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1E7B7F"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4B730"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4969C"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2C759" w14:textId="77777777" w:rsidR="009A2182" w:rsidRPr="000F2E43" w:rsidRDefault="009A2182" w:rsidP="00B25224">
            <w:pPr>
              <w:pStyle w:val="TAL"/>
              <w:rPr>
                <w:sz w:val="16"/>
              </w:rPr>
            </w:pPr>
            <w:r w:rsidRPr="000F2E43">
              <w:rPr>
                <w:sz w:val="16"/>
              </w:rPr>
              <w:t>TEI19_ProSe_NPN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671A7" w14:textId="77777777" w:rsidR="009A2182" w:rsidRPr="000F2E43" w:rsidRDefault="009A2182" w:rsidP="00B25224">
            <w:pPr>
              <w:pStyle w:val="TAL"/>
              <w:rPr>
                <w:sz w:val="16"/>
              </w:rPr>
            </w:pPr>
            <w:r w:rsidRPr="000F2E43">
              <w:rPr>
                <w:sz w:val="16"/>
              </w:rPr>
              <w:t>agreed</w:t>
            </w:r>
          </w:p>
        </w:tc>
      </w:tr>
      <w:tr w:rsidR="009A2182" w:rsidRPr="000F2E43" w14:paraId="389C2AE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450364F" w14:textId="77777777" w:rsidR="009A2182" w:rsidRPr="000F2E43" w:rsidRDefault="009A2182" w:rsidP="00B25224">
            <w:pPr>
              <w:pStyle w:val="TAL"/>
              <w:rPr>
                <w:sz w:val="16"/>
              </w:rPr>
            </w:pPr>
            <w:r w:rsidRPr="000F2E43">
              <w:rPr>
                <w:sz w:val="16"/>
              </w:rPr>
              <w:t>C3-246479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4039DC" w14:textId="77777777" w:rsidR="009A2182" w:rsidRPr="000F2E43" w:rsidRDefault="009A2182" w:rsidP="00B25224">
            <w:pPr>
              <w:pStyle w:val="TAL"/>
              <w:rPr>
                <w:sz w:val="16"/>
              </w:rPr>
            </w:pPr>
            <w:r w:rsidRPr="000F2E43">
              <w:rPr>
                <w:sz w:val="16"/>
              </w:rPr>
              <w:t xml:space="preserve">Support of the signalling storm analytics for </w:t>
            </w:r>
            <w:proofErr w:type="spellStart"/>
            <w:r w:rsidRPr="000F2E43">
              <w:rPr>
                <w:sz w:val="16"/>
              </w:rPr>
              <w:t>Nnwdaf_EventsSubscription</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87980" w14:textId="77777777" w:rsidR="009A2182" w:rsidRPr="000F2E43" w:rsidRDefault="009A2182" w:rsidP="00B25224">
            <w:pPr>
              <w:pStyle w:val="TAL"/>
              <w:rPr>
                <w:sz w:val="16"/>
              </w:rPr>
            </w:pPr>
            <w:r w:rsidRPr="000F2E43">
              <w:rPr>
                <w:sz w:val="16"/>
              </w:rPr>
              <w:t>Huawei, Ericsson, Nokia,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9EF67"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1C55" w14:textId="77777777" w:rsidR="009A2182" w:rsidRPr="000F2E43" w:rsidRDefault="009A2182" w:rsidP="00B25224">
            <w:pPr>
              <w:pStyle w:val="TAL"/>
              <w:rPr>
                <w:sz w:val="16"/>
              </w:rPr>
            </w:pPr>
            <w:r w:rsidRPr="000F2E43">
              <w:rPr>
                <w:sz w:val="16"/>
              </w:rPr>
              <w:t>978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5C186"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DE095"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DA918"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CC5F2"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2D903" w14:textId="77777777" w:rsidR="009A2182" w:rsidRPr="000F2E43" w:rsidRDefault="009A2182" w:rsidP="00B25224">
            <w:pPr>
              <w:pStyle w:val="TAL"/>
              <w:rPr>
                <w:sz w:val="16"/>
              </w:rPr>
            </w:pPr>
            <w:r w:rsidRPr="000F2E43">
              <w:rPr>
                <w:sz w:val="16"/>
              </w:rPr>
              <w:t>agreed</w:t>
            </w:r>
          </w:p>
        </w:tc>
      </w:tr>
      <w:tr w:rsidR="009A2182" w:rsidRPr="000F2E43" w14:paraId="64100CB6"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A27699D" w14:textId="77777777" w:rsidR="009A2182" w:rsidRPr="000F2E43" w:rsidRDefault="009A2182" w:rsidP="00B25224">
            <w:pPr>
              <w:pStyle w:val="TAL"/>
              <w:rPr>
                <w:sz w:val="16"/>
              </w:rPr>
            </w:pPr>
            <w:r w:rsidRPr="000F2E43">
              <w:rPr>
                <w:sz w:val="16"/>
              </w:rPr>
              <w:t>C3-246480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B899F" w14:textId="77777777" w:rsidR="009A2182" w:rsidRPr="000F2E43" w:rsidRDefault="009A2182" w:rsidP="00B25224">
            <w:pPr>
              <w:pStyle w:val="TAL"/>
              <w:rPr>
                <w:sz w:val="16"/>
              </w:rPr>
            </w:pPr>
            <w:r w:rsidRPr="000F2E43">
              <w:rPr>
                <w:sz w:val="16"/>
              </w:rPr>
              <w:t xml:space="preserve">Support of the signalling storm analytics for </w:t>
            </w:r>
            <w:proofErr w:type="spellStart"/>
            <w:r w:rsidRPr="000F2E43">
              <w:rPr>
                <w:sz w:val="16"/>
              </w:rPr>
              <w:t>Nnwdaf_AnalyticsInfo</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B6D95" w14:textId="77777777" w:rsidR="009A2182" w:rsidRPr="000F2E43" w:rsidRDefault="009A2182" w:rsidP="00B25224">
            <w:pPr>
              <w:pStyle w:val="TAL"/>
              <w:rPr>
                <w:sz w:val="16"/>
              </w:rPr>
            </w:pPr>
            <w:r w:rsidRPr="000F2E43">
              <w:rPr>
                <w:sz w:val="16"/>
              </w:rPr>
              <w:t>Huawei, vivo, 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7B848"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5831D" w14:textId="77777777" w:rsidR="009A2182" w:rsidRPr="000F2E43" w:rsidRDefault="009A2182" w:rsidP="00B25224">
            <w:pPr>
              <w:pStyle w:val="TAL"/>
              <w:rPr>
                <w:sz w:val="16"/>
              </w:rPr>
            </w:pPr>
            <w:r w:rsidRPr="000F2E43">
              <w:rPr>
                <w:sz w:val="16"/>
              </w:rPr>
              <w:t>979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3CB07"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076B3"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6A2D8"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20F03"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6B80F" w14:textId="77777777" w:rsidR="009A2182" w:rsidRPr="000F2E43" w:rsidRDefault="009A2182" w:rsidP="00B25224">
            <w:pPr>
              <w:pStyle w:val="TAL"/>
              <w:rPr>
                <w:sz w:val="16"/>
              </w:rPr>
            </w:pPr>
            <w:r w:rsidRPr="000F2E43">
              <w:rPr>
                <w:sz w:val="16"/>
              </w:rPr>
              <w:t>agreed</w:t>
            </w:r>
          </w:p>
        </w:tc>
      </w:tr>
      <w:tr w:rsidR="009A2182" w:rsidRPr="000F2E43" w14:paraId="1B6FEF15"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6C4864C" w14:textId="77777777" w:rsidR="009A2182" w:rsidRPr="000F2E43" w:rsidRDefault="009A2182" w:rsidP="00B25224">
            <w:pPr>
              <w:pStyle w:val="TAL"/>
              <w:rPr>
                <w:sz w:val="16"/>
              </w:rPr>
            </w:pPr>
            <w:r w:rsidRPr="000F2E43">
              <w:rPr>
                <w:sz w:val="16"/>
              </w:rPr>
              <w:t>C3-246481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0E5D4" w14:textId="77777777" w:rsidR="009A2182" w:rsidRPr="000F2E43" w:rsidRDefault="009A2182" w:rsidP="00B25224">
            <w:pPr>
              <w:pStyle w:val="TAL"/>
              <w:rPr>
                <w:sz w:val="16"/>
              </w:rPr>
            </w:pPr>
            <w:r w:rsidRPr="000F2E43">
              <w:rPr>
                <w:sz w:val="16"/>
              </w:rPr>
              <w:t xml:space="preserve">Support of the signalling storm analytics for </w:t>
            </w:r>
            <w:proofErr w:type="spellStart"/>
            <w:r w:rsidRPr="000F2E43">
              <w:rPr>
                <w:sz w:val="16"/>
              </w:rPr>
              <w:t>AnalyticsExposure</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DD626"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D4B5D"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12DA4" w14:textId="77777777" w:rsidR="009A2182" w:rsidRPr="000F2E43" w:rsidRDefault="009A2182" w:rsidP="00B25224">
            <w:pPr>
              <w:pStyle w:val="TAL"/>
              <w:rPr>
                <w:sz w:val="16"/>
              </w:rPr>
            </w:pPr>
            <w:r w:rsidRPr="000F2E43">
              <w:rPr>
                <w:sz w:val="16"/>
              </w:rPr>
              <w:t>1432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0B3FB"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5A85B"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894C9"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0A1D0"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C6447" w14:textId="77777777" w:rsidR="009A2182" w:rsidRPr="000F2E43" w:rsidRDefault="009A2182" w:rsidP="00B25224">
            <w:pPr>
              <w:pStyle w:val="TAL"/>
              <w:rPr>
                <w:sz w:val="16"/>
              </w:rPr>
            </w:pPr>
            <w:r w:rsidRPr="000F2E43">
              <w:rPr>
                <w:sz w:val="16"/>
              </w:rPr>
              <w:t>agreed</w:t>
            </w:r>
          </w:p>
        </w:tc>
      </w:tr>
      <w:tr w:rsidR="009A2182" w:rsidRPr="000F2E43" w14:paraId="24E3FB5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033B2B3" w14:textId="77777777" w:rsidR="009A2182" w:rsidRPr="000F2E43" w:rsidRDefault="009A2182" w:rsidP="00B25224">
            <w:pPr>
              <w:pStyle w:val="TAL"/>
              <w:rPr>
                <w:sz w:val="16"/>
              </w:rPr>
            </w:pPr>
            <w:r w:rsidRPr="000F2E43">
              <w:rPr>
                <w:sz w:val="16"/>
              </w:rPr>
              <w:t>C3-246482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B4E19" w14:textId="77777777" w:rsidR="009A2182" w:rsidRPr="000F2E43" w:rsidRDefault="009A2182" w:rsidP="00B25224">
            <w:pPr>
              <w:pStyle w:val="TAL"/>
              <w:rPr>
                <w:sz w:val="16"/>
              </w:rPr>
            </w:pPr>
            <w:r w:rsidRPr="000F2E43">
              <w:rPr>
                <w:sz w:val="16"/>
              </w:rPr>
              <w:t>Corrections on the data type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00374"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141F8"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CB637" w14:textId="77777777" w:rsidR="009A2182" w:rsidRPr="000F2E43" w:rsidRDefault="009A2182" w:rsidP="00B25224">
            <w:pPr>
              <w:pStyle w:val="TAL"/>
              <w:rPr>
                <w:sz w:val="16"/>
              </w:rPr>
            </w:pPr>
            <w:r w:rsidRPr="000F2E43">
              <w:rPr>
                <w:sz w:val="16"/>
              </w:rPr>
              <w:t>698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71DC5"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DD47A"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D11DA"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2C79D" w14:textId="77777777" w:rsidR="009A2182" w:rsidRPr="000F2E43" w:rsidRDefault="009A2182" w:rsidP="00B25224">
            <w:pPr>
              <w:pStyle w:val="TAL"/>
              <w:rPr>
                <w:sz w:val="16"/>
              </w:rPr>
            </w:pPr>
            <w:r w:rsidRPr="000F2E43">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0AFC5" w14:textId="77777777" w:rsidR="009A2182" w:rsidRPr="000F2E43" w:rsidRDefault="009A2182" w:rsidP="00B25224">
            <w:pPr>
              <w:pStyle w:val="TAL"/>
              <w:rPr>
                <w:sz w:val="16"/>
              </w:rPr>
            </w:pPr>
            <w:r w:rsidRPr="000F2E43">
              <w:rPr>
                <w:sz w:val="16"/>
              </w:rPr>
              <w:t>agreed</w:t>
            </w:r>
          </w:p>
        </w:tc>
      </w:tr>
      <w:tr w:rsidR="009A2182" w:rsidRPr="000F2E43" w14:paraId="544A0776"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92D6210" w14:textId="77777777" w:rsidR="009A2182" w:rsidRPr="000F2E43" w:rsidRDefault="009A2182" w:rsidP="00B25224">
            <w:pPr>
              <w:pStyle w:val="TAL"/>
              <w:rPr>
                <w:sz w:val="16"/>
              </w:rPr>
            </w:pPr>
            <w:r w:rsidRPr="000F2E43">
              <w:rPr>
                <w:sz w:val="16"/>
              </w:rPr>
              <w:t>C3-246483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7E185" w14:textId="77777777" w:rsidR="009A2182" w:rsidRPr="000F2E43" w:rsidRDefault="009A2182" w:rsidP="00B25224">
            <w:pPr>
              <w:pStyle w:val="TAL"/>
              <w:rPr>
                <w:sz w:val="16"/>
              </w:rPr>
            </w:pPr>
            <w:r w:rsidRPr="000F2E43">
              <w:rPr>
                <w:sz w:val="16"/>
              </w:rPr>
              <w:t>Corrections on the data type name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37FC2"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92A84"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0D927" w14:textId="77777777" w:rsidR="009A2182" w:rsidRPr="000F2E43" w:rsidRDefault="009A2182" w:rsidP="00B25224">
            <w:pPr>
              <w:pStyle w:val="TAL"/>
              <w:rPr>
                <w:sz w:val="16"/>
              </w:rPr>
            </w:pPr>
            <w:r w:rsidRPr="000F2E43">
              <w:rPr>
                <w:sz w:val="16"/>
              </w:rPr>
              <w:t>699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786C9"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A89C9"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4C9C7" w14:textId="77777777" w:rsidR="009A2182" w:rsidRPr="000F2E43" w:rsidRDefault="009A2182" w:rsidP="00B25224">
            <w:pPr>
              <w:pStyle w:val="TAL"/>
              <w:rPr>
                <w:sz w:val="16"/>
              </w:rPr>
            </w:pPr>
            <w:r w:rsidRPr="000F2E43">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D951D" w14:textId="77777777" w:rsidR="009A2182" w:rsidRPr="000F2E43" w:rsidRDefault="009A2182" w:rsidP="00B25224">
            <w:pPr>
              <w:pStyle w:val="TAL"/>
              <w:rPr>
                <w:sz w:val="16"/>
              </w:rPr>
            </w:pPr>
            <w:r w:rsidRPr="000F2E43">
              <w:rPr>
                <w:sz w:val="16"/>
              </w:rPr>
              <w:t>XRM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E2764" w14:textId="77777777" w:rsidR="009A2182" w:rsidRPr="000F2E43" w:rsidRDefault="009A2182" w:rsidP="00B25224">
            <w:pPr>
              <w:pStyle w:val="TAL"/>
              <w:rPr>
                <w:sz w:val="16"/>
              </w:rPr>
            </w:pPr>
            <w:r w:rsidRPr="000F2E43">
              <w:rPr>
                <w:sz w:val="16"/>
              </w:rPr>
              <w:t>agreed</w:t>
            </w:r>
          </w:p>
        </w:tc>
      </w:tr>
      <w:tr w:rsidR="009A2182" w:rsidRPr="000F2E43" w14:paraId="76CFEDF4"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70D156E" w14:textId="77777777" w:rsidR="009A2182" w:rsidRPr="000F2E43" w:rsidRDefault="009A2182" w:rsidP="00B25224">
            <w:pPr>
              <w:pStyle w:val="TAL"/>
              <w:rPr>
                <w:sz w:val="16"/>
              </w:rPr>
            </w:pPr>
            <w:r w:rsidRPr="000F2E43">
              <w:rPr>
                <w:sz w:val="16"/>
              </w:rPr>
              <w:t>C3-246484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BF574" w14:textId="77777777" w:rsidR="009A2182" w:rsidRPr="000F2E43" w:rsidRDefault="009A2182" w:rsidP="00B25224">
            <w:pPr>
              <w:pStyle w:val="TAL"/>
              <w:rPr>
                <w:sz w:val="16"/>
              </w:rPr>
            </w:pPr>
            <w:r w:rsidRPr="000F2E43">
              <w:rPr>
                <w:sz w:val="16"/>
              </w:rPr>
              <w:t>Tunnel information in retrieve T-EES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42A79" w14:textId="77777777" w:rsidR="009A2182" w:rsidRPr="000F2E43" w:rsidRDefault="009A2182" w:rsidP="00B25224">
            <w:pPr>
              <w:pStyle w:val="TAL"/>
              <w:rPr>
                <w:sz w:val="16"/>
              </w:rPr>
            </w:pPr>
            <w:r w:rsidRPr="000F2E43">
              <w:rPr>
                <w:sz w:val="16"/>
              </w:rPr>
              <w:t>Samsung,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E3ACD"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291F5" w14:textId="77777777" w:rsidR="009A2182" w:rsidRPr="000F2E43" w:rsidRDefault="009A2182" w:rsidP="00B25224">
            <w:pPr>
              <w:pStyle w:val="TAL"/>
              <w:rPr>
                <w:sz w:val="16"/>
              </w:rPr>
            </w:pPr>
            <w:r w:rsidRPr="000F2E43">
              <w:rPr>
                <w:sz w:val="16"/>
              </w:rPr>
              <w:t>240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6226B"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3487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02F7B"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A869C" w14:textId="77777777" w:rsidR="009A2182" w:rsidRPr="000F2E43" w:rsidRDefault="009A2182" w:rsidP="00B25224">
            <w:pPr>
              <w:pStyle w:val="TAL"/>
              <w:rPr>
                <w:sz w:val="16"/>
              </w:rPr>
            </w:pPr>
            <w:r w:rsidRPr="000F2E43">
              <w:rPr>
                <w:sz w:val="16"/>
              </w:rPr>
              <w:t>EDGEAPP_Ph2, 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ACB23" w14:textId="77777777" w:rsidR="009A2182" w:rsidRPr="000F2E43" w:rsidRDefault="009A2182" w:rsidP="00B25224">
            <w:pPr>
              <w:pStyle w:val="TAL"/>
              <w:rPr>
                <w:sz w:val="16"/>
              </w:rPr>
            </w:pPr>
            <w:r w:rsidRPr="000F2E43">
              <w:rPr>
                <w:sz w:val="16"/>
              </w:rPr>
              <w:t>agreed</w:t>
            </w:r>
          </w:p>
        </w:tc>
      </w:tr>
      <w:tr w:rsidR="009A2182" w:rsidRPr="000F2E43" w14:paraId="26575D4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1E8ADBE" w14:textId="77777777" w:rsidR="009A2182" w:rsidRPr="000F2E43" w:rsidRDefault="009A2182" w:rsidP="00B25224">
            <w:pPr>
              <w:pStyle w:val="TAL"/>
              <w:rPr>
                <w:sz w:val="16"/>
              </w:rPr>
            </w:pPr>
            <w:r w:rsidRPr="000F2E43">
              <w:rPr>
                <w:sz w:val="16"/>
              </w:rPr>
              <w:t>C3-246485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E0E7D" w14:textId="77777777" w:rsidR="009A2182" w:rsidRPr="000F2E43" w:rsidRDefault="009A2182" w:rsidP="00B25224">
            <w:pPr>
              <w:pStyle w:val="TAL"/>
              <w:rPr>
                <w:sz w:val="16"/>
              </w:rPr>
            </w:pPr>
            <w:r w:rsidRPr="000F2E43">
              <w:rPr>
                <w:sz w:val="16"/>
              </w:rPr>
              <w:t>Correction of traffic routing influence procedure for HR-SBO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EC1A8"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80166" w14:textId="77777777" w:rsidR="009A2182" w:rsidRPr="000F2E43" w:rsidRDefault="009A2182" w:rsidP="00B25224">
            <w:pPr>
              <w:pStyle w:val="TAL"/>
              <w:rPr>
                <w:sz w:val="16"/>
              </w:rPr>
            </w:pPr>
            <w:r w:rsidRPr="000F2E43">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AAF2D" w14:textId="77777777" w:rsidR="009A2182" w:rsidRPr="000F2E43" w:rsidRDefault="009A2182" w:rsidP="00B25224">
            <w:pPr>
              <w:pStyle w:val="TAL"/>
              <w:rPr>
                <w:sz w:val="16"/>
              </w:rPr>
            </w:pPr>
            <w:r w:rsidRPr="000F2E43">
              <w:rPr>
                <w:sz w:val="16"/>
              </w:rPr>
              <w:t>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F1468"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EC96D"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226F4"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D15A4" w14:textId="77777777" w:rsidR="009A2182" w:rsidRPr="000F2E43" w:rsidRDefault="009A2182" w:rsidP="00B25224">
            <w:pPr>
              <w:pStyle w:val="TAL"/>
              <w:rPr>
                <w:sz w:val="16"/>
              </w:rPr>
            </w:pPr>
            <w:r w:rsidRPr="000F2E43">
              <w:rPr>
                <w:sz w:val="16"/>
              </w:rPr>
              <w:t>TEI19, 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3F47D" w14:textId="77777777" w:rsidR="009A2182" w:rsidRPr="000F2E43" w:rsidRDefault="009A2182" w:rsidP="00B25224">
            <w:pPr>
              <w:pStyle w:val="TAL"/>
              <w:rPr>
                <w:sz w:val="16"/>
              </w:rPr>
            </w:pPr>
            <w:r w:rsidRPr="000F2E43">
              <w:rPr>
                <w:sz w:val="16"/>
              </w:rPr>
              <w:t>revised</w:t>
            </w:r>
          </w:p>
        </w:tc>
      </w:tr>
      <w:tr w:rsidR="009A2182" w:rsidRPr="000F2E43" w14:paraId="4D0D964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0A2BFB8" w14:textId="77777777" w:rsidR="009A2182" w:rsidRPr="000F2E43" w:rsidRDefault="009A2182" w:rsidP="00B25224">
            <w:pPr>
              <w:pStyle w:val="TAL"/>
              <w:rPr>
                <w:sz w:val="16"/>
              </w:rPr>
            </w:pPr>
            <w:r w:rsidRPr="000F2E43">
              <w:rPr>
                <w:sz w:val="16"/>
              </w:rPr>
              <w:t>C3-246486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1B588" w14:textId="77777777" w:rsidR="009A2182" w:rsidRPr="000F2E43" w:rsidRDefault="009A2182" w:rsidP="00B25224">
            <w:pPr>
              <w:pStyle w:val="TAL"/>
              <w:rPr>
                <w:sz w:val="16"/>
              </w:rPr>
            </w:pPr>
            <w:r w:rsidRPr="000F2E43">
              <w:rPr>
                <w:sz w:val="16"/>
              </w:rPr>
              <w:t>Incorrect UPEAS event name in analytics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E0B62"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7800D"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83736" w14:textId="77777777" w:rsidR="009A2182" w:rsidRPr="000F2E43" w:rsidRDefault="009A2182" w:rsidP="00B25224">
            <w:pPr>
              <w:pStyle w:val="TAL"/>
              <w:rPr>
                <w:sz w:val="16"/>
              </w:rPr>
            </w:pPr>
            <w:r w:rsidRPr="000F2E43">
              <w:rPr>
                <w:sz w:val="16"/>
              </w:rPr>
              <w:t>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AC6D8"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B1719"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1F0A1"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8FC1A" w14:textId="77777777" w:rsidR="009A2182" w:rsidRPr="000F2E43" w:rsidRDefault="009A2182" w:rsidP="00B25224">
            <w:pPr>
              <w:pStyle w:val="TAL"/>
              <w:rPr>
                <w:sz w:val="16"/>
              </w:rPr>
            </w:pPr>
            <w:r w:rsidRPr="000F2E43">
              <w:rPr>
                <w:sz w:val="16"/>
              </w:rPr>
              <w:t>TEI19, 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C19FB" w14:textId="77777777" w:rsidR="009A2182" w:rsidRPr="000F2E43" w:rsidRDefault="009A2182" w:rsidP="00B25224">
            <w:pPr>
              <w:pStyle w:val="TAL"/>
              <w:rPr>
                <w:sz w:val="16"/>
              </w:rPr>
            </w:pPr>
            <w:r w:rsidRPr="000F2E43">
              <w:rPr>
                <w:sz w:val="16"/>
              </w:rPr>
              <w:t>revised</w:t>
            </w:r>
          </w:p>
        </w:tc>
      </w:tr>
      <w:tr w:rsidR="009A2182" w:rsidRPr="000F2E43" w14:paraId="0C550BE8"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D4B6223" w14:textId="77777777" w:rsidR="009A2182" w:rsidRPr="000F2E43" w:rsidRDefault="009A2182" w:rsidP="00B25224">
            <w:pPr>
              <w:pStyle w:val="TAL"/>
              <w:rPr>
                <w:sz w:val="16"/>
              </w:rPr>
            </w:pPr>
            <w:r w:rsidRPr="000F2E43">
              <w:rPr>
                <w:sz w:val="16"/>
              </w:rPr>
              <w:t>C3-246488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0969A" w14:textId="77777777" w:rsidR="009A2182" w:rsidRPr="000F2E43" w:rsidRDefault="009A2182" w:rsidP="00B25224">
            <w:pPr>
              <w:pStyle w:val="TAL"/>
              <w:rPr>
                <w:sz w:val="16"/>
              </w:rPr>
            </w:pPr>
            <w:r w:rsidRPr="000F2E43">
              <w:rPr>
                <w:sz w:val="16"/>
              </w:rPr>
              <w:t xml:space="preserve">User Plane event subscriptions </w:t>
            </w:r>
            <w:proofErr w:type="spellStart"/>
            <w:r w:rsidRPr="000F2E43">
              <w:rPr>
                <w:sz w:val="16"/>
              </w:rPr>
              <w:t>targetting</w:t>
            </w:r>
            <w:proofErr w:type="spellEnd"/>
            <w:r w:rsidRPr="000F2E43">
              <w:rPr>
                <w:sz w:val="16"/>
              </w:rPr>
              <w:t xml:space="preserve"> any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E937F" w14:textId="77777777" w:rsidR="009A2182" w:rsidRPr="000F2E43" w:rsidRDefault="009A2182" w:rsidP="00B25224">
            <w:pPr>
              <w:pStyle w:val="TAL"/>
              <w:rPr>
                <w:sz w:val="16"/>
              </w:rPr>
            </w:pPr>
            <w:r w:rsidRPr="000F2E43">
              <w:rPr>
                <w:sz w:val="16"/>
              </w:rPr>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D4B3A" w14:textId="77777777" w:rsidR="009A2182" w:rsidRPr="000F2E43" w:rsidRDefault="009A2182" w:rsidP="00B25224">
            <w:pPr>
              <w:pStyle w:val="TAL"/>
              <w:rPr>
                <w:sz w:val="16"/>
              </w:rPr>
            </w:pPr>
            <w:r w:rsidRPr="000F2E43">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BAC9D" w14:textId="77777777" w:rsidR="009A2182" w:rsidRPr="000F2E43" w:rsidRDefault="009A2182" w:rsidP="00B25224">
            <w:pPr>
              <w:pStyle w:val="TAL"/>
              <w:rPr>
                <w:sz w:val="16"/>
              </w:rPr>
            </w:pPr>
            <w:r w:rsidRPr="000F2E43">
              <w:rPr>
                <w:sz w:val="16"/>
              </w:rPr>
              <w:t>304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9D3E3"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25E9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2B5DE"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7F3A6" w14:textId="77777777" w:rsidR="009A2182" w:rsidRPr="000F2E43" w:rsidRDefault="009A2182" w:rsidP="00B25224">
            <w:pPr>
              <w:pStyle w:val="TAL"/>
              <w:rPr>
                <w:sz w:val="16"/>
              </w:rPr>
            </w:pPr>
            <w:r w:rsidRPr="000F2E43">
              <w:rPr>
                <w:sz w:val="16"/>
              </w:rPr>
              <w:t>TEI19, 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AE44C" w14:textId="77777777" w:rsidR="009A2182" w:rsidRPr="000F2E43" w:rsidRDefault="009A2182" w:rsidP="00B25224">
            <w:pPr>
              <w:pStyle w:val="TAL"/>
              <w:rPr>
                <w:sz w:val="16"/>
              </w:rPr>
            </w:pPr>
            <w:r w:rsidRPr="000F2E43">
              <w:rPr>
                <w:sz w:val="16"/>
              </w:rPr>
              <w:t>agreed</w:t>
            </w:r>
          </w:p>
        </w:tc>
      </w:tr>
      <w:tr w:rsidR="009A2182" w:rsidRPr="000F2E43" w14:paraId="62E4B07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5B68405" w14:textId="77777777" w:rsidR="009A2182" w:rsidRPr="000F2E43" w:rsidRDefault="009A2182" w:rsidP="00B25224">
            <w:pPr>
              <w:pStyle w:val="TAL"/>
              <w:rPr>
                <w:sz w:val="16"/>
              </w:rPr>
            </w:pPr>
            <w:r w:rsidRPr="000F2E43">
              <w:rPr>
                <w:sz w:val="16"/>
              </w:rPr>
              <w:t>C3-246489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38B42" w14:textId="77777777" w:rsidR="009A2182" w:rsidRPr="000F2E43" w:rsidRDefault="009A2182" w:rsidP="00B25224">
            <w:pPr>
              <w:pStyle w:val="TAL"/>
              <w:rPr>
                <w:sz w:val="16"/>
              </w:rPr>
            </w:pPr>
            <w:r w:rsidRPr="000F2E43">
              <w:rPr>
                <w:sz w:val="16"/>
              </w:rPr>
              <w:t>403 response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23BD7"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E9148" w14:textId="77777777" w:rsidR="009A2182" w:rsidRPr="000F2E43" w:rsidRDefault="009A2182" w:rsidP="00B25224">
            <w:pPr>
              <w:pStyle w:val="TAL"/>
              <w:rPr>
                <w:sz w:val="16"/>
              </w:rPr>
            </w:pPr>
            <w:r w:rsidRPr="000F2E43">
              <w:rPr>
                <w:sz w:val="16"/>
              </w:rPr>
              <w:t>29.521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83964" w14:textId="77777777" w:rsidR="009A2182" w:rsidRPr="000F2E43" w:rsidRDefault="009A2182" w:rsidP="00B25224">
            <w:pPr>
              <w:pStyle w:val="TAL"/>
              <w:rPr>
                <w:sz w:val="16"/>
              </w:rPr>
            </w:pPr>
            <w:r w:rsidRPr="000F2E43">
              <w:rPr>
                <w:sz w:val="16"/>
              </w:rPr>
              <w:t>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EA10C"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51C88"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458B5"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C06A6" w14:textId="77777777" w:rsidR="009A2182" w:rsidRPr="000F2E43" w:rsidRDefault="009A2182" w:rsidP="00B25224">
            <w:pPr>
              <w:pStyle w:val="TAL"/>
              <w:rPr>
                <w:sz w:val="16"/>
              </w:rPr>
            </w:pPr>
            <w:r w:rsidRPr="000F2E43">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7E18C" w14:textId="77777777" w:rsidR="009A2182" w:rsidRPr="000F2E43" w:rsidRDefault="009A2182" w:rsidP="00B25224">
            <w:pPr>
              <w:pStyle w:val="TAL"/>
              <w:rPr>
                <w:sz w:val="16"/>
              </w:rPr>
            </w:pPr>
            <w:r w:rsidRPr="000F2E43">
              <w:rPr>
                <w:sz w:val="16"/>
              </w:rPr>
              <w:t>agreed</w:t>
            </w:r>
          </w:p>
        </w:tc>
      </w:tr>
      <w:tr w:rsidR="009A2182" w:rsidRPr="000F2E43" w14:paraId="021AACC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A53BC8B" w14:textId="77777777" w:rsidR="009A2182" w:rsidRPr="000F2E43" w:rsidRDefault="009A2182" w:rsidP="00B25224">
            <w:pPr>
              <w:pStyle w:val="TAL"/>
              <w:rPr>
                <w:sz w:val="16"/>
              </w:rPr>
            </w:pPr>
            <w:r w:rsidRPr="000F2E43">
              <w:rPr>
                <w:sz w:val="16"/>
              </w:rPr>
              <w:t>C3-246490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51A7A" w14:textId="77777777" w:rsidR="009A2182" w:rsidRPr="000F2E43" w:rsidRDefault="009A2182" w:rsidP="00B25224">
            <w:pPr>
              <w:pStyle w:val="TAL"/>
              <w:rPr>
                <w:sz w:val="16"/>
              </w:rPr>
            </w:pPr>
            <w:r w:rsidRPr="000F2E43">
              <w:rPr>
                <w:sz w:val="16"/>
              </w:rPr>
              <w:t>QoS authorization failure due to roaming in a non-supported PLMN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5AF70"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80B91"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09622" w14:textId="77777777" w:rsidR="009A2182" w:rsidRPr="000F2E43" w:rsidRDefault="009A2182" w:rsidP="00B25224">
            <w:pPr>
              <w:pStyle w:val="TAL"/>
              <w:rPr>
                <w:sz w:val="16"/>
              </w:rPr>
            </w:pPr>
            <w:r w:rsidRPr="000F2E43">
              <w:rPr>
                <w:sz w:val="16"/>
              </w:rPr>
              <w:t>679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C9C19" w14:textId="77777777" w:rsidR="009A2182" w:rsidRPr="000F2E43" w:rsidRDefault="009A2182" w:rsidP="00B25224">
            <w:pPr>
              <w:pStyle w:val="TAR"/>
              <w:rPr>
                <w:sz w:val="16"/>
              </w:rPr>
            </w:pPr>
            <w:r w:rsidRPr="000F2E43">
              <w:rPr>
                <w:sz w:val="16"/>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D4DC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D1425"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AB545" w14:textId="77777777" w:rsidR="009A2182" w:rsidRPr="000F2E43" w:rsidRDefault="009A2182" w:rsidP="00B25224">
            <w:pPr>
              <w:pStyle w:val="TAL"/>
              <w:rPr>
                <w:sz w:val="16"/>
              </w:rPr>
            </w:pPr>
            <w:r w:rsidRPr="000F2E43">
              <w:rPr>
                <w:sz w:val="16"/>
              </w:rPr>
              <w:t>TEI19, 5GS_Ph1-CT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8EC36" w14:textId="77777777" w:rsidR="009A2182" w:rsidRPr="000F2E43" w:rsidRDefault="009A2182" w:rsidP="00B25224">
            <w:pPr>
              <w:pStyle w:val="TAL"/>
              <w:rPr>
                <w:sz w:val="16"/>
              </w:rPr>
            </w:pPr>
            <w:r w:rsidRPr="000F2E43">
              <w:rPr>
                <w:sz w:val="16"/>
              </w:rPr>
              <w:t>agreed</w:t>
            </w:r>
          </w:p>
        </w:tc>
      </w:tr>
      <w:tr w:rsidR="009A2182" w:rsidRPr="000F2E43" w14:paraId="7313D298"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4635457" w14:textId="77777777" w:rsidR="009A2182" w:rsidRPr="000F2E43" w:rsidRDefault="009A2182" w:rsidP="00B25224">
            <w:pPr>
              <w:pStyle w:val="TAL"/>
              <w:rPr>
                <w:sz w:val="16"/>
              </w:rPr>
            </w:pPr>
            <w:r w:rsidRPr="000F2E43">
              <w:rPr>
                <w:sz w:val="16"/>
              </w:rPr>
              <w:t>C3-246491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765BA" w14:textId="77777777" w:rsidR="009A2182" w:rsidRPr="000F2E43" w:rsidRDefault="009A2182" w:rsidP="00B25224">
            <w:pPr>
              <w:pStyle w:val="TAL"/>
              <w:rPr>
                <w:sz w:val="16"/>
              </w:rPr>
            </w:pPr>
            <w:r w:rsidRPr="000F2E43">
              <w:rPr>
                <w:sz w:val="16"/>
              </w:rPr>
              <w:t>Passing non-3gpp device information to the PCF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64C11"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0E432" w14:textId="77777777" w:rsidR="009A2182" w:rsidRPr="000F2E43" w:rsidRDefault="009A2182" w:rsidP="00B25224">
            <w:pPr>
              <w:pStyle w:val="TAL"/>
              <w:rPr>
                <w:sz w:val="16"/>
              </w:rPr>
            </w:pPr>
            <w:r w:rsidRPr="000F2E43">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F2419" w14:textId="77777777" w:rsidR="009A2182" w:rsidRPr="000F2E43" w:rsidRDefault="009A2182" w:rsidP="00B25224">
            <w:pPr>
              <w:pStyle w:val="TAL"/>
              <w:rPr>
                <w:sz w:val="16"/>
              </w:rPr>
            </w:pPr>
            <w:r w:rsidRPr="000F2E43">
              <w:rPr>
                <w:sz w:val="16"/>
              </w:rPr>
              <w:t>1292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8B1A5"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3C343"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69D49"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CB8FC" w14:textId="77777777" w:rsidR="009A2182" w:rsidRPr="000F2E43" w:rsidRDefault="009A2182" w:rsidP="00B25224">
            <w:pPr>
              <w:pStyle w:val="TAL"/>
              <w:rPr>
                <w:sz w:val="16"/>
              </w:rPr>
            </w:pPr>
            <w:r w:rsidRPr="000F2E43">
              <w:rPr>
                <w:sz w:val="16"/>
              </w:rPr>
              <w:t>UIA_ARC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16F9E" w14:textId="77777777" w:rsidR="009A2182" w:rsidRPr="000F2E43" w:rsidRDefault="009A2182" w:rsidP="00B25224">
            <w:pPr>
              <w:pStyle w:val="TAL"/>
              <w:rPr>
                <w:sz w:val="16"/>
              </w:rPr>
            </w:pPr>
            <w:r w:rsidRPr="000F2E43">
              <w:rPr>
                <w:sz w:val="16"/>
              </w:rPr>
              <w:t>agreed</w:t>
            </w:r>
          </w:p>
        </w:tc>
      </w:tr>
      <w:tr w:rsidR="009A2182" w:rsidRPr="000F2E43" w14:paraId="05CA600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A82F506" w14:textId="77777777" w:rsidR="009A2182" w:rsidRPr="000F2E43" w:rsidRDefault="009A2182" w:rsidP="00B25224">
            <w:pPr>
              <w:pStyle w:val="TAL"/>
              <w:rPr>
                <w:sz w:val="16"/>
              </w:rPr>
            </w:pPr>
            <w:r w:rsidRPr="000F2E43">
              <w:rPr>
                <w:sz w:val="16"/>
              </w:rPr>
              <w:t>C3-246492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EBEEB" w14:textId="77777777" w:rsidR="009A2182" w:rsidRPr="000F2E43" w:rsidRDefault="009A2182" w:rsidP="00B25224">
            <w:pPr>
              <w:pStyle w:val="TAL"/>
              <w:rPr>
                <w:sz w:val="16"/>
              </w:rPr>
            </w:pPr>
            <w:r w:rsidRPr="000F2E43">
              <w:rPr>
                <w:sz w:val="16"/>
              </w:rPr>
              <w:t>Support of the non-3GPP devices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F321D" w14:textId="77777777" w:rsidR="009A2182" w:rsidRPr="000F2E43" w:rsidRDefault="009A2182" w:rsidP="00B25224">
            <w:pPr>
              <w:pStyle w:val="TAL"/>
              <w:rPr>
                <w:sz w:val="16"/>
              </w:rPr>
            </w:pPr>
            <w:r w:rsidRPr="000F2E43">
              <w:rPr>
                <w:sz w:val="16"/>
              </w:rPr>
              <w:t>Huawei, Nokia, AT&amp;T,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23604"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EE2C2" w14:textId="77777777" w:rsidR="009A2182" w:rsidRPr="000F2E43" w:rsidRDefault="009A2182" w:rsidP="00B25224">
            <w:pPr>
              <w:pStyle w:val="TAL"/>
              <w:rPr>
                <w:sz w:val="16"/>
              </w:rPr>
            </w:pPr>
            <w:r w:rsidRPr="000F2E43">
              <w:rPr>
                <w:sz w:val="16"/>
              </w:rPr>
              <w:t>1459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E2C3A"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3A1BB"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07C05"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293AD" w14:textId="77777777" w:rsidR="009A2182" w:rsidRPr="000F2E43" w:rsidRDefault="009A2182" w:rsidP="00B25224">
            <w:pPr>
              <w:pStyle w:val="TAL"/>
              <w:rPr>
                <w:sz w:val="16"/>
              </w:rPr>
            </w:pPr>
            <w:r w:rsidRPr="000F2E43">
              <w:rPr>
                <w:sz w:val="16"/>
              </w:rPr>
              <w:t>UIA_ARC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80EBD" w14:textId="77777777" w:rsidR="009A2182" w:rsidRPr="000F2E43" w:rsidRDefault="009A2182" w:rsidP="00B25224">
            <w:pPr>
              <w:pStyle w:val="TAL"/>
              <w:rPr>
                <w:sz w:val="16"/>
              </w:rPr>
            </w:pPr>
            <w:r w:rsidRPr="000F2E43">
              <w:rPr>
                <w:sz w:val="16"/>
              </w:rPr>
              <w:t>agreed</w:t>
            </w:r>
          </w:p>
        </w:tc>
      </w:tr>
      <w:tr w:rsidR="009A2182" w:rsidRPr="000F2E43" w14:paraId="62FCBDB6"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FD292D5" w14:textId="77777777" w:rsidR="009A2182" w:rsidRPr="000F2E43" w:rsidRDefault="009A2182" w:rsidP="00B25224">
            <w:pPr>
              <w:pStyle w:val="TAL"/>
              <w:rPr>
                <w:sz w:val="16"/>
              </w:rPr>
            </w:pPr>
            <w:r w:rsidRPr="000F2E43">
              <w:rPr>
                <w:sz w:val="16"/>
              </w:rPr>
              <w:t>C3-246493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7C841" w14:textId="77777777" w:rsidR="009A2182" w:rsidRPr="000F2E43" w:rsidRDefault="009A2182" w:rsidP="00B25224">
            <w:pPr>
              <w:pStyle w:val="TAL"/>
              <w:rPr>
                <w:sz w:val="16"/>
              </w:rPr>
            </w:pPr>
            <w:r w:rsidRPr="000F2E43">
              <w:rPr>
                <w:sz w:val="16"/>
              </w:rPr>
              <w:t xml:space="preserve">Add the new </w:t>
            </w:r>
            <w:proofErr w:type="spellStart"/>
            <w:r w:rsidRPr="000F2E43">
              <w:rPr>
                <w:sz w:val="16"/>
              </w:rPr>
              <w:t>FemtoParamProvision</w:t>
            </w:r>
            <w:proofErr w:type="spellEnd"/>
            <w:r w:rsidRPr="000F2E43">
              <w:rPr>
                <w:sz w:val="16"/>
              </w:rPr>
              <w:t xml:space="preserve"> API in clauses 4.1 and 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A150C" w14:textId="77777777" w:rsidR="009A2182" w:rsidRPr="000F2E43" w:rsidRDefault="009A2182" w:rsidP="00B25224">
            <w:pPr>
              <w:pStyle w:val="TAL"/>
              <w:rPr>
                <w:sz w:val="16"/>
              </w:rPr>
            </w:pPr>
            <w:r w:rsidRPr="000F2E43">
              <w:rPr>
                <w:sz w:val="16"/>
              </w:rPr>
              <w:t>Huawei, Ericsson, NTT Docomo, AT&amp;T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62002"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6E4D6" w14:textId="77777777" w:rsidR="009A2182" w:rsidRPr="000F2E43" w:rsidRDefault="009A2182" w:rsidP="00B25224">
            <w:pPr>
              <w:pStyle w:val="TAL"/>
              <w:rPr>
                <w:sz w:val="16"/>
              </w:rPr>
            </w:pPr>
            <w:r w:rsidRPr="000F2E43">
              <w:rPr>
                <w:sz w:val="16"/>
              </w:rPr>
              <w:t>1424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5C62C"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07D6C"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8603E"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0F35B" w14:textId="77777777" w:rsidR="009A2182" w:rsidRPr="000F2E43" w:rsidRDefault="009A2182" w:rsidP="00B25224">
            <w:pPr>
              <w:pStyle w:val="TAL"/>
              <w:rPr>
                <w:sz w:val="16"/>
              </w:rPr>
            </w:pPr>
            <w:r w:rsidRPr="000F2E43">
              <w:rPr>
                <w:sz w:val="16"/>
              </w:rPr>
              <w:t>5G_Femto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4B2D0" w14:textId="77777777" w:rsidR="009A2182" w:rsidRPr="000F2E43" w:rsidRDefault="009A2182" w:rsidP="00B25224">
            <w:pPr>
              <w:pStyle w:val="TAL"/>
              <w:rPr>
                <w:sz w:val="16"/>
              </w:rPr>
            </w:pPr>
            <w:r w:rsidRPr="000F2E43">
              <w:rPr>
                <w:sz w:val="16"/>
              </w:rPr>
              <w:t>agreed</w:t>
            </w:r>
          </w:p>
        </w:tc>
      </w:tr>
      <w:tr w:rsidR="009A2182" w:rsidRPr="000F2E43" w14:paraId="0CFBCDD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506DB64" w14:textId="77777777" w:rsidR="009A2182" w:rsidRPr="000F2E43" w:rsidRDefault="009A2182" w:rsidP="00B25224">
            <w:pPr>
              <w:pStyle w:val="TAL"/>
              <w:rPr>
                <w:sz w:val="16"/>
              </w:rPr>
            </w:pPr>
            <w:r w:rsidRPr="000F2E43">
              <w:rPr>
                <w:sz w:val="16"/>
              </w:rPr>
              <w:t>C3-246494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B50DD" w14:textId="77777777" w:rsidR="009A2182" w:rsidRPr="000F2E43" w:rsidRDefault="009A2182" w:rsidP="00B25224">
            <w:pPr>
              <w:pStyle w:val="TAL"/>
              <w:rPr>
                <w:sz w:val="16"/>
              </w:rPr>
            </w:pPr>
            <w:r w:rsidRPr="000F2E43">
              <w:rPr>
                <w:sz w:val="16"/>
              </w:rPr>
              <w:t>Support of URSP Provisioning in EPS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9F758"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2A244" w14:textId="77777777" w:rsidR="009A2182" w:rsidRPr="000F2E43" w:rsidRDefault="009A2182" w:rsidP="00B25224">
            <w:pPr>
              <w:pStyle w:val="TAL"/>
              <w:rPr>
                <w:sz w:val="16"/>
              </w:rPr>
            </w:pPr>
            <w:r w:rsidRPr="000F2E43">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7E67D" w14:textId="77777777" w:rsidR="009A2182" w:rsidRPr="000F2E43" w:rsidRDefault="009A2182" w:rsidP="00B25224">
            <w:pPr>
              <w:pStyle w:val="TAL"/>
              <w:rPr>
                <w:sz w:val="16"/>
              </w:rPr>
            </w:pPr>
            <w:r w:rsidRPr="000F2E43">
              <w:rPr>
                <w:sz w:val="16"/>
              </w:rPr>
              <w:t>1289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236CF"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D5E2B"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26F97"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FB0C5" w14:textId="77777777" w:rsidR="009A2182" w:rsidRPr="000F2E43" w:rsidRDefault="009A2182" w:rsidP="00B25224">
            <w:pPr>
              <w:pStyle w:val="TAL"/>
              <w:rPr>
                <w:sz w:val="16"/>
              </w:rPr>
            </w:pPr>
            <w:r w:rsidRPr="000F2E43">
              <w:rPr>
                <w:sz w:val="16"/>
              </w:rPr>
              <w:t xml:space="preserve">TEI19, </w:t>
            </w:r>
            <w:proofErr w:type="spellStart"/>
            <w:r w:rsidRPr="000F2E43">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D6941" w14:textId="77777777" w:rsidR="009A2182" w:rsidRPr="000F2E43" w:rsidRDefault="009A2182" w:rsidP="00B25224">
            <w:pPr>
              <w:pStyle w:val="TAL"/>
              <w:rPr>
                <w:sz w:val="16"/>
              </w:rPr>
            </w:pPr>
            <w:r w:rsidRPr="000F2E43">
              <w:rPr>
                <w:sz w:val="16"/>
              </w:rPr>
              <w:t>agreed</w:t>
            </w:r>
          </w:p>
        </w:tc>
      </w:tr>
      <w:tr w:rsidR="009A2182" w:rsidRPr="000F2E43" w14:paraId="6BB52DC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31461CF" w14:textId="77777777" w:rsidR="009A2182" w:rsidRPr="000F2E43" w:rsidRDefault="009A2182" w:rsidP="00B25224">
            <w:pPr>
              <w:pStyle w:val="TAL"/>
              <w:rPr>
                <w:sz w:val="16"/>
              </w:rPr>
            </w:pPr>
            <w:r w:rsidRPr="000F2E43">
              <w:rPr>
                <w:sz w:val="16"/>
              </w:rPr>
              <w:t>C3-246495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91E96" w14:textId="77777777" w:rsidR="009A2182" w:rsidRPr="000F2E43" w:rsidRDefault="009A2182" w:rsidP="00B25224">
            <w:pPr>
              <w:pStyle w:val="TAL"/>
              <w:rPr>
                <w:sz w:val="16"/>
              </w:rPr>
            </w:pPr>
            <w:r w:rsidRPr="000F2E43">
              <w:rPr>
                <w:sz w:val="16"/>
              </w:rPr>
              <w:t>Support URSP provisioning in EPS indicator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738E9"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F0302" w14:textId="77777777" w:rsidR="009A2182" w:rsidRPr="000F2E43" w:rsidRDefault="009A2182" w:rsidP="00B25224">
            <w:pPr>
              <w:pStyle w:val="TAL"/>
              <w:rPr>
                <w:sz w:val="16"/>
              </w:rPr>
            </w:pPr>
            <w:r w:rsidRPr="000F2E43">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33EB1" w14:textId="77777777" w:rsidR="009A2182" w:rsidRPr="000F2E43" w:rsidRDefault="009A2182" w:rsidP="00B25224">
            <w:pPr>
              <w:pStyle w:val="TAL"/>
              <w:rPr>
                <w:sz w:val="16"/>
              </w:rPr>
            </w:pPr>
            <w:r w:rsidRPr="000F2E43">
              <w:rPr>
                <w:sz w:val="16"/>
              </w:rPr>
              <w:t>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8EA69"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59D60"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366E8"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FB603" w14:textId="77777777" w:rsidR="009A2182" w:rsidRPr="000F2E43" w:rsidRDefault="009A2182" w:rsidP="00B25224">
            <w:pPr>
              <w:pStyle w:val="TAL"/>
              <w:rPr>
                <w:sz w:val="16"/>
              </w:rPr>
            </w:pPr>
            <w:r w:rsidRPr="000F2E43">
              <w:rPr>
                <w:sz w:val="16"/>
              </w:rPr>
              <w:t xml:space="preserve">TEI19, </w:t>
            </w:r>
            <w:proofErr w:type="spellStart"/>
            <w:r w:rsidRPr="000F2E43">
              <w:rPr>
                <w:sz w:val="16"/>
              </w:rPr>
              <w:t>eUEPO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661DC" w14:textId="77777777" w:rsidR="009A2182" w:rsidRPr="000F2E43" w:rsidRDefault="009A2182" w:rsidP="00B25224">
            <w:pPr>
              <w:pStyle w:val="TAL"/>
              <w:rPr>
                <w:sz w:val="16"/>
              </w:rPr>
            </w:pPr>
            <w:r w:rsidRPr="000F2E43">
              <w:rPr>
                <w:sz w:val="16"/>
              </w:rPr>
              <w:t>agreed</w:t>
            </w:r>
          </w:p>
        </w:tc>
      </w:tr>
      <w:tr w:rsidR="009A2182" w:rsidRPr="000F2E43" w14:paraId="19DD2586"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0AA2B0C" w14:textId="77777777" w:rsidR="009A2182" w:rsidRPr="000F2E43" w:rsidRDefault="009A2182" w:rsidP="00B25224">
            <w:pPr>
              <w:pStyle w:val="TAL"/>
              <w:rPr>
                <w:sz w:val="16"/>
              </w:rPr>
            </w:pPr>
            <w:r w:rsidRPr="000F2E43">
              <w:rPr>
                <w:sz w:val="16"/>
              </w:rPr>
              <w:t>C3-246496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4239A9" w14:textId="77777777" w:rsidR="009A2182" w:rsidRPr="000F2E43" w:rsidRDefault="009A2182" w:rsidP="00B25224">
            <w:pPr>
              <w:pStyle w:val="TAL"/>
              <w:rPr>
                <w:sz w:val="16"/>
              </w:rPr>
            </w:pPr>
            <w:r w:rsidRPr="000F2E43">
              <w:rPr>
                <w:sz w:val="16"/>
              </w:rPr>
              <w:t>Clarification regarding PDU Session Traffic analytics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ADB1D" w14:textId="77777777" w:rsidR="009A2182" w:rsidRPr="000F2E43" w:rsidRDefault="009A2182" w:rsidP="00B25224">
            <w:pPr>
              <w:pStyle w:val="TAL"/>
              <w:rPr>
                <w:sz w:val="16"/>
              </w:rPr>
            </w:pPr>
            <w:r w:rsidRPr="000F2E43">
              <w:rPr>
                <w:sz w:val="16"/>
              </w:rPr>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4D5C2"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92E72" w14:textId="77777777" w:rsidR="009A2182" w:rsidRPr="000F2E43" w:rsidRDefault="009A2182" w:rsidP="00B25224">
            <w:pPr>
              <w:pStyle w:val="TAL"/>
              <w:rPr>
                <w:sz w:val="16"/>
              </w:rPr>
            </w:pPr>
            <w:r w:rsidRPr="000F2E43">
              <w:rPr>
                <w:sz w:val="16"/>
              </w:rPr>
              <w:t>140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7A361"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3A385"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4F2A4"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D68CD" w14:textId="77777777" w:rsidR="009A2182" w:rsidRPr="000F2E43" w:rsidRDefault="009A2182" w:rsidP="00B25224">
            <w:pPr>
              <w:pStyle w:val="TAL"/>
              <w:rPr>
                <w:sz w:val="16"/>
              </w:rPr>
            </w:pPr>
            <w:proofErr w:type="spellStart"/>
            <w:r w:rsidRPr="000F2E43">
              <w:rPr>
                <w:sz w:val="16"/>
              </w:rPr>
              <w:t>eUEPO</w:t>
            </w:r>
            <w:proofErr w:type="spellEnd"/>
            <w:r w:rsidRPr="000F2E43">
              <w:rPr>
                <w:sz w:val="16"/>
              </w:rPr>
              <w:t>, 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A5789" w14:textId="77777777" w:rsidR="009A2182" w:rsidRPr="000F2E43" w:rsidRDefault="009A2182" w:rsidP="00B25224">
            <w:pPr>
              <w:pStyle w:val="TAL"/>
              <w:rPr>
                <w:sz w:val="16"/>
              </w:rPr>
            </w:pPr>
            <w:r w:rsidRPr="000F2E43">
              <w:rPr>
                <w:sz w:val="16"/>
              </w:rPr>
              <w:t>agreed</w:t>
            </w:r>
          </w:p>
        </w:tc>
      </w:tr>
      <w:tr w:rsidR="009A2182" w:rsidRPr="000F2E43" w14:paraId="621809E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3F537CE" w14:textId="77777777" w:rsidR="009A2182" w:rsidRPr="000F2E43" w:rsidRDefault="009A2182" w:rsidP="00B25224">
            <w:pPr>
              <w:pStyle w:val="TAL"/>
              <w:rPr>
                <w:sz w:val="16"/>
              </w:rPr>
            </w:pPr>
            <w:r w:rsidRPr="000F2E43">
              <w:rPr>
                <w:sz w:val="16"/>
              </w:rPr>
              <w:t>C3-246497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AC789" w14:textId="77777777" w:rsidR="009A2182" w:rsidRPr="000F2E43" w:rsidRDefault="009A2182" w:rsidP="00B25224">
            <w:pPr>
              <w:pStyle w:val="TAL"/>
              <w:rPr>
                <w:sz w:val="16"/>
              </w:rPr>
            </w:pPr>
            <w:r w:rsidRPr="000F2E43">
              <w:rPr>
                <w:sz w:val="16"/>
              </w:rPr>
              <w:t>Correction on the attributes for spatial validity condition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5833F"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8F5BB"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7F740" w14:textId="77777777" w:rsidR="009A2182" w:rsidRPr="000F2E43" w:rsidRDefault="009A2182" w:rsidP="00B25224">
            <w:pPr>
              <w:pStyle w:val="TAL"/>
              <w:rPr>
                <w:sz w:val="16"/>
              </w:rPr>
            </w:pPr>
            <w:r w:rsidRPr="000F2E43">
              <w:rPr>
                <w:sz w:val="16"/>
              </w:rPr>
              <w:t>1453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536CE"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44D88"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F4C4D" w14:textId="77777777" w:rsidR="009A2182" w:rsidRPr="000F2E43" w:rsidRDefault="009A2182" w:rsidP="00B25224">
            <w:pPr>
              <w:pStyle w:val="TAL"/>
              <w:rPr>
                <w:sz w:val="16"/>
              </w:rPr>
            </w:pPr>
            <w:r w:rsidRPr="000F2E43">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EDD0C" w14:textId="77777777" w:rsidR="009A2182" w:rsidRPr="000F2E43" w:rsidRDefault="009A2182" w:rsidP="00B25224">
            <w:pPr>
              <w:pStyle w:val="TAL"/>
              <w:rPr>
                <w:sz w:val="16"/>
              </w:rPr>
            </w:pPr>
            <w:r w:rsidRPr="000F2E43">
              <w:rPr>
                <w:sz w:val="16"/>
              </w:rPr>
              <w:t>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2DC3F" w14:textId="77777777" w:rsidR="009A2182" w:rsidRPr="000F2E43" w:rsidRDefault="009A2182" w:rsidP="00B25224">
            <w:pPr>
              <w:pStyle w:val="TAL"/>
              <w:rPr>
                <w:sz w:val="16"/>
              </w:rPr>
            </w:pPr>
            <w:r w:rsidRPr="000F2E43">
              <w:rPr>
                <w:sz w:val="16"/>
              </w:rPr>
              <w:t>agreed</w:t>
            </w:r>
          </w:p>
        </w:tc>
      </w:tr>
      <w:tr w:rsidR="009A2182" w:rsidRPr="000F2E43" w14:paraId="3161768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F415C94" w14:textId="77777777" w:rsidR="009A2182" w:rsidRPr="000F2E43" w:rsidRDefault="009A2182" w:rsidP="00B25224">
            <w:pPr>
              <w:pStyle w:val="TAL"/>
              <w:rPr>
                <w:sz w:val="16"/>
              </w:rPr>
            </w:pPr>
            <w:r w:rsidRPr="000F2E43">
              <w:rPr>
                <w:sz w:val="16"/>
              </w:rPr>
              <w:t>C3-246498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97C4D" w14:textId="77777777" w:rsidR="009A2182" w:rsidRPr="000F2E43" w:rsidRDefault="009A2182" w:rsidP="00B25224">
            <w:pPr>
              <w:pStyle w:val="TAL"/>
              <w:rPr>
                <w:sz w:val="16"/>
              </w:rPr>
            </w:pPr>
            <w:r w:rsidRPr="000F2E43">
              <w:rPr>
                <w:sz w:val="16"/>
              </w:rPr>
              <w:t xml:space="preserve">Updating the IETF HTTP RFC for </w:t>
            </w:r>
            <w:proofErr w:type="spellStart"/>
            <w:r w:rsidRPr="000F2E43">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243FA" w14:textId="77777777" w:rsidR="009A2182" w:rsidRPr="000F2E43" w:rsidRDefault="009A2182" w:rsidP="00B25224">
            <w:pPr>
              <w:pStyle w:val="TAL"/>
              <w:rPr>
                <w:sz w:val="16"/>
              </w:rPr>
            </w:pPr>
            <w:proofErr w:type="spellStart"/>
            <w:r w:rsidRPr="000F2E43">
              <w:rPr>
                <w:sz w:val="16"/>
              </w:rPr>
              <w:t>HuaweI</w:t>
            </w:r>
            <w:proofErr w:type="spellEnd"/>
            <w:r w:rsidRPr="000F2E43">
              <w:rPr>
                <w:sz w:val="16"/>
              </w:rPr>
              <w:t>,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6BBE4" w14:textId="77777777" w:rsidR="009A2182" w:rsidRPr="000F2E43" w:rsidRDefault="009A2182" w:rsidP="00B25224">
            <w:pPr>
              <w:pStyle w:val="TAL"/>
              <w:rPr>
                <w:sz w:val="16"/>
              </w:rPr>
            </w:pPr>
            <w:r w:rsidRPr="000F2E43">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2ED26" w14:textId="77777777" w:rsidR="009A2182" w:rsidRPr="000F2E43" w:rsidRDefault="009A2182" w:rsidP="00B25224">
            <w:pPr>
              <w:pStyle w:val="TAL"/>
              <w:rPr>
                <w:sz w:val="16"/>
              </w:rPr>
            </w:pPr>
            <w:r w:rsidRPr="000F2E43">
              <w:rPr>
                <w:sz w:val="16"/>
              </w:rPr>
              <w:t>160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0A40C"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220A6"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B544D"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DD934" w14:textId="77777777" w:rsidR="009A2182" w:rsidRPr="000F2E43" w:rsidRDefault="009A2182" w:rsidP="00B25224">
            <w:pPr>
              <w:pStyle w:val="TAL"/>
              <w:rPr>
                <w:sz w:val="16"/>
              </w:rPr>
            </w:pPr>
            <w:proofErr w:type="spellStart"/>
            <w:r w:rsidRPr="000F2E43">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26173" w14:textId="77777777" w:rsidR="009A2182" w:rsidRPr="000F2E43" w:rsidRDefault="009A2182" w:rsidP="00B25224">
            <w:pPr>
              <w:pStyle w:val="TAL"/>
              <w:rPr>
                <w:sz w:val="16"/>
              </w:rPr>
            </w:pPr>
            <w:r w:rsidRPr="000F2E43">
              <w:rPr>
                <w:sz w:val="16"/>
              </w:rPr>
              <w:t>agreed</w:t>
            </w:r>
          </w:p>
        </w:tc>
      </w:tr>
      <w:tr w:rsidR="009A2182" w:rsidRPr="000F2E43" w14:paraId="377DD80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30C36AB" w14:textId="77777777" w:rsidR="009A2182" w:rsidRPr="000F2E43" w:rsidRDefault="009A2182" w:rsidP="00B25224">
            <w:pPr>
              <w:pStyle w:val="TAL"/>
              <w:rPr>
                <w:sz w:val="16"/>
              </w:rPr>
            </w:pPr>
            <w:r w:rsidRPr="000F2E43">
              <w:rPr>
                <w:sz w:val="16"/>
              </w:rPr>
              <w:t>C3-246499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9DEA5" w14:textId="77777777" w:rsidR="009A2182" w:rsidRPr="000F2E43" w:rsidRDefault="009A2182" w:rsidP="00B25224">
            <w:pPr>
              <w:pStyle w:val="TAL"/>
              <w:rPr>
                <w:sz w:val="16"/>
              </w:rPr>
            </w:pPr>
            <w:r w:rsidRPr="000F2E43">
              <w:rPr>
                <w:sz w:val="16"/>
              </w:rPr>
              <w:t xml:space="preserve">Updating the IETF HTTP RFC for </w:t>
            </w:r>
            <w:proofErr w:type="spellStart"/>
            <w:r w:rsidRPr="000F2E43">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F0CF9" w14:textId="77777777" w:rsidR="009A2182" w:rsidRPr="000F2E43" w:rsidRDefault="009A2182" w:rsidP="00B25224">
            <w:pPr>
              <w:pStyle w:val="TAL"/>
              <w:rPr>
                <w:sz w:val="16"/>
              </w:rPr>
            </w:pPr>
            <w:proofErr w:type="spellStart"/>
            <w:r w:rsidRPr="000F2E43">
              <w:rPr>
                <w:sz w:val="16"/>
              </w:rPr>
              <w:t>HuaweI</w:t>
            </w:r>
            <w:proofErr w:type="spellEnd"/>
            <w:r w:rsidRPr="000F2E43">
              <w:rPr>
                <w:sz w:val="16"/>
              </w:rPr>
              <w:t>,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1A3A8" w14:textId="77777777" w:rsidR="009A2182" w:rsidRPr="000F2E43" w:rsidRDefault="009A2182" w:rsidP="00B25224">
            <w:pPr>
              <w:pStyle w:val="TAL"/>
              <w:rPr>
                <w:sz w:val="16"/>
              </w:rPr>
            </w:pPr>
            <w:r w:rsidRPr="000F2E43">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05493" w14:textId="77777777" w:rsidR="009A2182" w:rsidRPr="000F2E43" w:rsidRDefault="009A2182" w:rsidP="00B25224">
            <w:pPr>
              <w:pStyle w:val="TAL"/>
              <w:rPr>
                <w:sz w:val="16"/>
              </w:rPr>
            </w:pPr>
            <w:r w:rsidRPr="000F2E43">
              <w:rPr>
                <w:sz w:val="16"/>
              </w:rPr>
              <w:t>161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95EA5"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0D89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16A54" w14:textId="77777777" w:rsidR="009A2182" w:rsidRPr="000F2E43" w:rsidRDefault="009A2182" w:rsidP="00B25224">
            <w:pPr>
              <w:pStyle w:val="TAL"/>
              <w:rPr>
                <w:sz w:val="16"/>
              </w:rPr>
            </w:pPr>
            <w:r w:rsidRPr="000F2E43">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8D3B6" w14:textId="77777777" w:rsidR="009A2182" w:rsidRPr="000F2E43" w:rsidRDefault="009A2182" w:rsidP="00B25224">
            <w:pPr>
              <w:pStyle w:val="TAL"/>
              <w:rPr>
                <w:sz w:val="16"/>
              </w:rPr>
            </w:pPr>
            <w:proofErr w:type="spellStart"/>
            <w:r w:rsidRPr="000F2E43">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EB3A0" w14:textId="77777777" w:rsidR="009A2182" w:rsidRPr="000F2E43" w:rsidRDefault="009A2182" w:rsidP="00B25224">
            <w:pPr>
              <w:pStyle w:val="TAL"/>
              <w:rPr>
                <w:sz w:val="16"/>
              </w:rPr>
            </w:pPr>
            <w:r w:rsidRPr="000F2E43">
              <w:rPr>
                <w:sz w:val="16"/>
              </w:rPr>
              <w:t>agreed</w:t>
            </w:r>
          </w:p>
        </w:tc>
      </w:tr>
      <w:tr w:rsidR="009A2182" w:rsidRPr="000F2E43" w14:paraId="32F30646"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1D5EC71" w14:textId="77777777" w:rsidR="009A2182" w:rsidRPr="000F2E43" w:rsidRDefault="009A2182" w:rsidP="00B25224">
            <w:pPr>
              <w:pStyle w:val="TAL"/>
              <w:rPr>
                <w:sz w:val="16"/>
              </w:rPr>
            </w:pPr>
            <w:r w:rsidRPr="000F2E43">
              <w:rPr>
                <w:sz w:val="16"/>
              </w:rPr>
              <w:t>C3-246500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CB213" w14:textId="77777777" w:rsidR="009A2182" w:rsidRPr="000F2E43" w:rsidRDefault="009A2182" w:rsidP="00B25224">
            <w:pPr>
              <w:pStyle w:val="TAL"/>
              <w:rPr>
                <w:sz w:val="16"/>
              </w:rPr>
            </w:pPr>
            <w:r w:rsidRPr="000F2E43">
              <w:rPr>
                <w:sz w:val="16"/>
              </w:rPr>
              <w:t>Clarification on URSP and ANDSP rules used by UE in non-subscribed SNPN.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842AA"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263B4" w14:textId="77777777" w:rsidR="009A2182" w:rsidRPr="000F2E43" w:rsidRDefault="009A2182" w:rsidP="00B25224">
            <w:pPr>
              <w:pStyle w:val="TAL"/>
              <w:rPr>
                <w:sz w:val="16"/>
              </w:rPr>
            </w:pPr>
            <w:r w:rsidRPr="000F2E43">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7B21B" w14:textId="77777777" w:rsidR="009A2182" w:rsidRPr="000F2E43" w:rsidRDefault="009A2182" w:rsidP="00B25224">
            <w:pPr>
              <w:pStyle w:val="TAL"/>
              <w:rPr>
                <w:sz w:val="16"/>
              </w:rPr>
            </w:pPr>
            <w:r w:rsidRPr="000F2E43">
              <w:rPr>
                <w:sz w:val="16"/>
              </w:rPr>
              <w:t>377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874C0"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3B36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66576"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F410D" w14:textId="77777777" w:rsidR="009A2182" w:rsidRPr="000F2E43" w:rsidRDefault="009A2182" w:rsidP="00B25224">
            <w:pPr>
              <w:pStyle w:val="TAL"/>
              <w:rPr>
                <w:sz w:val="16"/>
              </w:rPr>
            </w:pPr>
            <w:r w:rsidRPr="000F2E43">
              <w:rPr>
                <w:sz w:val="16"/>
              </w:rPr>
              <w:t>eNPN_Ph2, 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F59C0" w14:textId="77777777" w:rsidR="009A2182" w:rsidRPr="000F2E43" w:rsidRDefault="009A2182" w:rsidP="00B25224">
            <w:pPr>
              <w:pStyle w:val="TAL"/>
              <w:rPr>
                <w:sz w:val="16"/>
              </w:rPr>
            </w:pPr>
            <w:r w:rsidRPr="000F2E43">
              <w:rPr>
                <w:sz w:val="16"/>
              </w:rPr>
              <w:t>agreed</w:t>
            </w:r>
          </w:p>
        </w:tc>
      </w:tr>
      <w:tr w:rsidR="009A2182" w:rsidRPr="000F2E43" w14:paraId="0CB5E92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0447802" w14:textId="77777777" w:rsidR="009A2182" w:rsidRPr="000F2E43" w:rsidRDefault="009A2182" w:rsidP="00B25224">
            <w:pPr>
              <w:pStyle w:val="TAL"/>
              <w:rPr>
                <w:sz w:val="16"/>
              </w:rPr>
            </w:pPr>
            <w:r w:rsidRPr="000F2E43">
              <w:rPr>
                <w:sz w:val="16"/>
              </w:rPr>
              <w:t>C3-246501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CB0A1" w14:textId="77777777" w:rsidR="009A2182" w:rsidRPr="000F2E43" w:rsidRDefault="009A2182" w:rsidP="00B25224">
            <w:pPr>
              <w:pStyle w:val="TAL"/>
              <w:rPr>
                <w:sz w:val="16"/>
              </w:rPr>
            </w:pPr>
            <w:r w:rsidRPr="000F2E43">
              <w:rPr>
                <w:sz w:val="16"/>
              </w:rPr>
              <w:t xml:space="preserve">Corrections to the data type </w:t>
            </w:r>
            <w:proofErr w:type="spellStart"/>
            <w:r w:rsidRPr="000F2E43">
              <w:rPr>
                <w:sz w:val="16"/>
              </w:rPr>
              <w:t>PolicyAssociation</w:t>
            </w:r>
            <w:proofErr w:type="spellEnd"/>
            <w:r w:rsidRPr="000F2E43">
              <w:rPr>
                <w:sz w:val="16"/>
              </w:rPr>
              <w:t xml:space="preserve"> and </w:t>
            </w:r>
            <w:proofErr w:type="spellStart"/>
            <w:r w:rsidRPr="000F2E43">
              <w:rPr>
                <w:sz w:val="16"/>
              </w:rPr>
              <w:t>PolicyUpdate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0EA67"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D4A10" w14:textId="77777777" w:rsidR="009A2182" w:rsidRPr="000F2E43" w:rsidRDefault="009A2182" w:rsidP="00B25224">
            <w:pPr>
              <w:pStyle w:val="TAL"/>
              <w:rPr>
                <w:sz w:val="16"/>
              </w:rPr>
            </w:pPr>
            <w:r w:rsidRPr="000F2E43">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EF6B8" w14:textId="77777777" w:rsidR="009A2182" w:rsidRPr="000F2E43" w:rsidRDefault="009A2182" w:rsidP="00B25224">
            <w:pPr>
              <w:pStyle w:val="TAL"/>
              <w:rPr>
                <w:sz w:val="16"/>
              </w:rPr>
            </w:pPr>
            <w:r w:rsidRPr="000F2E43">
              <w:rPr>
                <w:sz w:val="16"/>
              </w:rPr>
              <w:t>379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BBF71"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C40A5"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8D7AD"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6EA9A" w14:textId="77777777" w:rsidR="009A2182" w:rsidRPr="000F2E43" w:rsidRDefault="009A2182" w:rsidP="00B25224">
            <w:pPr>
              <w:pStyle w:val="TAL"/>
              <w:rPr>
                <w:sz w:val="16"/>
              </w:rPr>
            </w:pPr>
            <w:r w:rsidRPr="000F2E43">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2FF39" w14:textId="77777777" w:rsidR="009A2182" w:rsidRPr="000F2E43" w:rsidRDefault="009A2182" w:rsidP="00B25224">
            <w:pPr>
              <w:pStyle w:val="TAL"/>
              <w:rPr>
                <w:sz w:val="16"/>
              </w:rPr>
            </w:pPr>
            <w:r w:rsidRPr="000F2E43">
              <w:rPr>
                <w:sz w:val="16"/>
              </w:rPr>
              <w:t>agreed</w:t>
            </w:r>
          </w:p>
        </w:tc>
      </w:tr>
      <w:tr w:rsidR="009A2182" w:rsidRPr="000F2E43" w14:paraId="37D417C6"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9BD4C0A" w14:textId="77777777" w:rsidR="009A2182" w:rsidRPr="000F2E43" w:rsidRDefault="009A2182" w:rsidP="00B25224">
            <w:pPr>
              <w:pStyle w:val="TAL"/>
              <w:rPr>
                <w:sz w:val="16"/>
              </w:rPr>
            </w:pPr>
            <w:r w:rsidRPr="000F2E43">
              <w:rPr>
                <w:sz w:val="16"/>
              </w:rPr>
              <w:t>C3-246502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AE630" w14:textId="77777777" w:rsidR="009A2182" w:rsidRPr="000F2E43" w:rsidRDefault="009A2182" w:rsidP="00B25224">
            <w:pPr>
              <w:pStyle w:val="TAL"/>
              <w:rPr>
                <w:sz w:val="16"/>
              </w:rPr>
            </w:pPr>
            <w:r w:rsidRPr="000F2E43">
              <w:rPr>
                <w:sz w:val="16"/>
              </w:rPr>
              <w:t xml:space="preserve">Corrections to the data type </w:t>
            </w:r>
            <w:proofErr w:type="spellStart"/>
            <w:r w:rsidRPr="000F2E43">
              <w:rPr>
                <w:sz w:val="16"/>
              </w:rPr>
              <w:t>PolicyAssociation</w:t>
            </w:r>
            <w:proofErr w:type="spellEnd"/>
            <w:r w:rsidRPr="000F2E43">
              <w:rPr>
                <w:sz w:val="16"/>
              </w:rPr>
              <w:t xml:space="preserve"> and </w:t>
            </w:r>
            <w:proofErr w:type="spellStart"/>
            <w:r w:rsidRPr="000F2E43">
              <w:rPr>
                <w:sz w:val="16"/>
              </w:rPr>
              <w:t>PolicyUpdate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D8F03"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43C30" w14:textId="77777777" w:rsidR="009A2182" w:rsidRPr="000F2E43" w:rsidRDefault="009A2182" w:rsidP="00B25224">
            <w:pPr>
              <w:pStyle w:val="TAL"/>
              <w:rPr>
                <w:sz w:val="16"/>
              </w:rPr>
            </w:pPr>
            <w:r w:rsidRPr="000F2E43">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5A59A" w14:textId="77777777" w:rsidR="009A2182" w:rsidRPr="000F2E43" w:rsidRDefault="009A2182" w:rsidP="00B25224">
            <w:pPr>
              <w:pStyle w:val="TAL"/>
              <w:rPr>
                <w:sz w:val="16"/>
              </w:rPr>
            </w:pPr>
            <w:r w:rsidRPr="000F2E43">
              <w:rPr>
                <w:sz w:val="16"/>
              </w:rPr>
              <w:t>380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EC636"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6C11C"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B318D" w14:textId="77777777" w:rsidR="009A2182" w:rsidRPr="000F2E43" w:rsidRDefault="009A2182" w:rsidP="00B25224">
            <w:pPr>
              <w:pStyle w:val="TAL"/>
              <w:rPr>
                <w:sz w:val="16"/>
              </w:rPr>
            </w:pPr>
            <w:r w:rsidRPr="000F2E43">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8DB05" w14:textId="77777777" w:rsidR="009A2182" w:rsidRPr="000F2E43" w:rsidRDefault="009A2182" w:rsidP="00B25224">
            <w:pPr>
              <w:pStyle w:val="TAL"/>
              <w:rPr>
                <w:sz w:val="16"/>
              </w:rPr>
            </w:pPr>
            <w:r w:rsidRPr="000F2E43">
              <w:rPr>
                <w:sz w:val="16"/>
              </w:rPr>
              <w:t>SBIProtoc18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71EC4" w14:textId="77777777" w:rsidR="009A2182" w:rsidRPr="000F2E43" w:rsidRDefault="009A2182" w:rsidP="00B25224">
            <w:pPr>
              <w:pStyle w:val="TAL"/>
              <w:rPr>
                <w:sz w:val="16"/>
              </w:rPr>
            </w:pPr>
            <w:r w:rsidRPr="000F2E43">
              <w:rPr>
                <w:sz w:val="16"/>
              </w:rPr>
              <w:t>agreed</w:t>
            </w:r>
          </w:p>
        </w:tc>
      </w:tr>
      <w:tr w:rsidR="009A2182" w:rsidRPr="000F2E43" w14:paraId="13C22475"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EA0E736" w14:textId="77777777" w:rsidR="009A2182" w:rsidRPr="000F2E43" w:rsidRDefault="009A2182" w:rsidP="00B25224">
            <w:pPr>
              <w:pStyle w:val="TAL"/>
              <w:rPr>
                <w:sz w:val="16"/>
              </w:rPr>
            </w:pPr>
            <w:r w:rsidRPr="000F2E43">
              <w:rPr>
                <w:sz w:val="16"/>
              </w:rPr>
              <w:t>C3-246503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2EC1D" w14:textId="77777777" w:rsidR="009A2182" w:rsidRPr="000F2E43" w:rsidRDefault="009A2182" w:rsidP="00B25224">
            <w:pPr>
              <w:pStyle w:val="TAL"/>
              <w:rPr>
                <w:sz w:val="16"/>
              </w:rPr>
            </w:pPr>
            <w:r w:rsidRPr="000F2E43">
              <w:rPr>
                <w:sz w:val="16"/>
              </w:rPr>
              <w:t xml:space="preserve">Updating the IETF HTTP RFC for </w:t>
            </w:r>
            <w:proofErr w:type="spellStart"/>
            <w:r w:rsidRPr="000F2E43">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90B25"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D78E2" w14:textId="77777777" w:rsidR="009A2182" w:rsidRPr="000F2E43" w:rsidRDefault="009A2182" w:rsidP="00B25224">
            <w:pPr>
              <w:pStyle w:val="TAL"/>
              <w:rPr>
                <w:sz w:val="16"/>
              </w:rPr>
            </w:pPr>
            <w:r w:rsidRPr="000F2E43">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36C6A" w14:textId="77777777" w:rsidR="009A2182" w:rsidRPr="000F2E43" w:rsidRDefault="009A2182" w:rsidP="00B25224">
            <w:pPr>
              <w:pStyle w:val="TAL"/>
              <w:rPr>
                <w:sz w:val="16"/>
              </w:rPr>
            </w:pPr>
            <w:r w:rsidRPr="000F2E43">
              <w:rPr>
                <w:sz w:val="16"/>
              </w:rPr>
              <w:t>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2F128"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A4C6C"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28A3F" w14:textId="77777777" w:rsidR="009A2182" w:rsidRPr="000F2E43" w:rsidRDefault="009A2182" w:rsidP="00B25224">
            <w:pPr>
              <w:pStyle w:val="TAL"/>
              <w:rPr>
                <w:sz w:val="16"/>
              </w:rPr>
            </w:pPr>
            <w:r w:rsidRPr="000F2E43">
              <w:rPr>
                <w:sz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E89DF" w14:textId="77777777" w:rsidR="009A2182" w:rsidRPr="000F2E43" w:rsidRDefault="009A2182" w:rsidP="00B25224">
            <w:pPr>
              <w:pStyle w:val="TAL"/>
              <w:rPr>
                <w:sz w:val="16"/>
              </w:rPr>
            </w:pPr>
            <w:proofErr w:type="spellStart"/>
            <w:r w:rsidRPr="000F2E43">
              <w:rPr>
                <w:sz w:val="16"/>
              </w:rPr>
              <w:t>DetNet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C1AF0" w14:textId="77777777" w:rsidR="009A2182" w:rsidRPr="000F2E43" w:rsidRDefault="009A2182" w:rsidP="00B25224">
            <w:pPr>
              <w:pStyle w:val="TAL"/>
              <w:rPr>
                <w:sz w:val="16"/>
              </w:rPr>
            </w:pPr>
            <w:r w:rsidRPr="000F2E43">
              <w:rPr>
                <w:sz w:val="16"/>
              </w:rPr>
              <w:t>agreed</w:t>
            </w:r>
          </w:p>
        </w:tc>
      </w:tr>
      <w:tr w:rsidR="009A2182" w:rsidRPr="000F2E43" w14:paraId="735C68C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9FD69FB" w14:textId="77777777" w:rsidR="009A2182" w:rsidRPr="000F2E43" w:rsidRDefault="009A2182" w:rsidP="00B25224">
            <w:pPr>
              <w:pStyle w:val="TAL"/>
              <w:rPr>
                <w:sz w:val="16"/>
              </w:rPr>
            </w:pPr>
            <w:r w:rsidRPr="000F2E43">
              <w:rPr>
                <w:sz w:val="16"/>
              </w:rPr>
              <w:t>C3-246508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794FB" w14:textId="77777777" w:rsidR="009A2182" w:rsidRPr="000F2E43" w:rsidRDefault="009A2182" w:rsidP="00B25224">
            <w:pPr>
              <w:pStyle w:val="TAL"/>
              <w:rPr>
                <w:sz w:val="16"/>
              </w:rPr>
            </w:pPr>
            <w:r w:rsidRPr="000F2E43">
              <w:rPr>
                <w:sz w:val="16"/>
              </w:rPr>
              <w:t>Corrections to the definition of some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B3002" w14:textId="77777777" w:rsidR="009A2182" w:rsidRPr="000F2E43" w:rsidRDefault="009A2182" w:rsidP="00B25224">
            <w:pPr>
              <w:pStyle w:val="TAL"/>
              <w:rPr>
                <w:sz w:val="16"/>
              </w:rPr>
            </w:pPr>
            <w:r w:rsidRPr="000F2E43">
              <w:rPr>
                <w:sz w:val="16"/>
              </w:rPr>
              <w:t>Huawei,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D99DC" w14:textId="77777777" w:rsidR="009A2182" w:rsidRPr="000F2E43" w:rsidRDefault="009A2182" w:rsidP="00B25224">
            <w:pPr>
              <w:pStyle w:val="TAL"/>
              <w:rPr>
                <w:sz w:val="16"/>
              </w:rPr>
            </w:pPr>
            <w:r w:rsidRPr="000F2E43">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484A8" w14:textId="77777777" w:rsidR="009A2182" w:rsidRPr="000F2E43" w:rsidRDefault="009A2182" w:rsidP="00B25224">
            <w:pPr>
              <w:pStyle w:val="TAL"/>
              <w:rPr>
                <w:sz w:val="16"/>
              </w:rPr>
            </w:pPr>
            <w:r w:rsidRPr="000F2E43">
              <w:rPr>
                <w:sz w:val="16"/>
              </w:rPr>
              <w:t>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204E9"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33D5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59651"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45534" w14:textId="77777777" w:rsidR="009A2182" w:rsidRPr="000F2E43" w:rsidRDefault="009A2182" w:rsidP="00B25224">
            <w:pPr>
              <w:pStyle w:val="TAL"/>
              <w:rPr>
                <w:sz w:val="16"/>
              </w:rPr>
            </w:pPr>
            <w:r w:rsidRPr="000F2E43">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57313" w14:textId="77777777" w:rsidR="009A2182" w:rsidRPr="000F2E43" w:rsidRDefault="009A2182" w:rsidP="00B25224">
            <w:pPr>
              <w:pStyle w:val="TAL"/>
              <w:rPr>
                <w:sz w:val="16"/>
              </w:rPr>
            </w:pPr>
            <w:r w:rsidRPr="000F2E43">
              <w:rPr>
                <w:sz w:val="16"/>
              </w:rPr>
              <w:t>agreed</w:t>
            </w:r>
          </w:p>
        </w:tc>
      </w:tr>
      <w:tr w:rsidR="009A2182" w:rsidRPr="000F2E43" w14:paraId="1FC75C1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B2D9CEC" w14:textId="77777777" w:rsidR="009A2182" w:rsidRPr="000F2E43" w:rsidRDefault="009A2182" w:rsidP="00B25224">
            <w:pPr>
              <w:pStyle w:val="TAL"/>
              <w:rPr>
                <w:sz w:val="16"/>
              </w:rPr>
            </w:pPr>
            <w:r w:rsidRPr="000F2E43">
              <w:rPr>
                <w:sz w:val="16"/>
              </w:rPr>
              <w:t>C3-246509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9EDC3" w14:textId="77777777" w:rsidR="009A2182" w:rsidRPr="000F2E43" w:rsidRDefault="009A2182" w:rsidP="00B25224">
            <w:pPr>
              <w:pStyle w:val="TAL"/>
              <w:rPr>
                <w:sz w:val="16"/>
              </w:rPr>
            </w:pPr>
            <w:r w:rsidRPr="000F2E43">
              <w:rPr>
                <w:sz w:val="16"/>
              </w:rPr>
              <w:t>Formatting of JSON objects and arrays of JSON objects in query parameters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533E7D"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1036D" w14:textId="77777777" w:rsidR="009A2182" w:rsidRPr="000F2E43" w:rsidRDefault="009A2182" w:rsidP="00B25224">
            <w:pPr>
              <w:pStyle w:val="TAL"/>
              <w:rPr>
                <w:sz w:val="16"/>
              </w:rPr>
            </w:pPr>
            <w:r w:rsidRPr="000F2E43">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D210D" w14:textId="77777777" w:rsidR="009A2182" w:rsidRPr="000F2E43" w:rsidRDefault="009A2182" w:rsidP="00B25224">
            <w:pPr>
              <w:pStyle w:val="TAL"/>
              <w:rPr>
                <w:sz w:val="16"/>
              </w:rPr>
            </w:pPr>
            <w:r w:rsidRPr="000F2E43">
              <w:rPr>
                <w:sz w:val="16"/>
              </w:rPr>
              <w:t>890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9A8E5"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1235E"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6C69B"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E1302"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C0060" w14:textId="77777777" w:rsidR="009A2182" w:rsidRPr="000F2E43" w:rsidRDefault="009A2182" w:rsidP="00B25224">
            <w:pPr>
              <w:pStyle w:val="TAL"/>
              <w:rPr>
                <w:sz w:val="16"/>
              </w:rPr>
            </w:pPr>
            <w:r w:rsidRPr="000F2E43">
              <w:rPr>
                <w:sz w:val="16"/>
              </w:rPr>
              <w:t>agreed</w:t>
            </w:r>
          </w:p>
        </w:tc>
      </w:tr>
      <w:tr w:rsidR="009A2182" w:rsidRPr="000F2E43" w14:paraId="5B4648BF"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E25741D" w14:textId="77777777" w:rsidR="009A2182" w:rsidRPr="000F2E43" w:rsidRDefault="009A2182" w:rsidP="00B25224">
            <w:pPr>
              <w:pStyle w:val="TAL"/>
              <w:rPr>
                <w:sz w:val="16"/>
              </w:rPr>
            </w:pPr>
            <w:r w:rsidRPr="000F2E43">
              <w:rPr>
                <w:sz w:val="16"/>
              </w:rPr>
              <w:t>C3-246510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4637D" w14:textId="77777777" w:rsidR="009A2182" w:rsidRPr="000F2E43" w:rsidRDefault="009A2182" w:rsidP="00B25224">
            <w:pPr>
              <w:pStyle w:val="TAL"/>
              <w:rPr>
                <w:sz w:val="16"/>
              </w:rPr>
            </w:pPr>
            <w:r w:rsidRPr="000F2E43">
              <w:rPr>
                <w:sz w:val="16"/>
              </w:rPr>
              <w:t xml:space="preserve">Definition of </w:t>
            </w:r>
            <w:proofErr w:type="spellStart"/>
            <w:r w:rsidRPr="000F2E43">
              <w:rPr>
                <w:sz w:val="16"/>
              </w:rPr>
              <w:t>Nnef_ImsSessionManagement</w:t>
            </w:r>
            <w:proofErr w:type="spellEnd"/>
            <w:r w:rsidRPr="000F2E43">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97BE9" w14:textId="77777777" w:rsidR="009A2182" w:rsidRPr="000F2E43" w:rsidRDefault="009A2182" w:rsidP="00B25224">
            <w:pPr>
              <w:pStyle w:val="TAL"/>
              <w:rPr>
                <w:sz w:val="16"/>
              </w:rPr>
            </w:pPr>
            <w:r w:rsidRPr="000F2E43">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3A11E"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8BEF5" w14:textId="77777777" w:rsidR="009A2182" w:rsidRPr="000F2E43" w:rsidRDefault="009A2182" w:rsidP="00B25224">
            <w:pPr>
              <w:pStyle w:val="TAL"/>
              <w:rPr>
                <w:sz w:val="16"/>
              </w:rPr>
            </w:pPr>
            <w:r w:rsidRPr="000F2E43">
              <w:rPr>
                <w:sz w:val="16"/>
              </w:rPr>
              <w:t>1426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2ACA7" w14:textId="77777777" w:rsidR="009A2182" w:rsidRPr="000F2E43" w:rsidRDefault="009A2182" w:rsidP="00B25224">
            <w:pPr>
              <w:pStyle w:val="TAR"/>
              <w:rPr>
                <w:sz w:val="16"/>
              </w:rPr>
            </w:pPr>
            <w:r w:rsidRPr="000F2E43">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62881"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CD2A7"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A18D3" w14:textId="77777777" w:rsidR="009A2182" w:rsidRPr="000F2E43" w:rsidRDefault="009A2182" w:rsidP="00B25224">
            <w:pPr>
              <w:pStyle w:val="TAL"/>
              <w:rPr>
                <w:sz w:val="16"/>
              </w:rPr>
            </w:pPr>
            <w:r w:rsidRPr="000F2E43">
              <w:rPr>
                <w:sz w:val="16"/>
              </w:rPr>
              <w:t>NG_RTC_Ph2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72D6B" w14:textId="77777777" w:rsidR="009A2182" w:rsidRPr="000F2E43" w:rsidRDefault="009A2182" w:rsidP="00B25224">
            <w:pPr>
              <w:pStyle w:val="TAL"/>
              <w:rPr>
                <w:sz w:val="16"/>
              </w:rPr>
            </w:pPr>
            <w:r w:rsidRPr="000F2E43">
              <w:rPr>
                <w:sz w:val="16"/>
              </w:rPr>
              <w:t>agreed</w:t>
            </w:r>
          </w:p>
        </w:tc>
      </w:tr>
      <w:tr w:rsidR="009A2182" w:rsidRPr="000F2E43" w14:paraId="021DCFA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261B04A" w14:textId="77777777" w:rsidR="009A2182" w:rsidRPr="000F2E43" w:rsidRDefault="009A2182" w:rsidP="00B25224">
            <w:pPr>
              <w:pStyle w:val="TAL"/>
              <w:rPr>
                <w:sz w:val="16"/>
              </w:rPr>
            </w:pPr>
            <w:r w:rsidRPr="000F2E43">
              <w:rPr>
                <w:sz w:val="16"/>
              </w:rPr>
              <w:t>C3-246511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4C5BF" w14:textId="77777777" w:rsidR="009A2182" w:rsidRPr="000F2E43" w:rsidRDefault="009A2182" w:rsidP="00B25224">
            <w:pPr>
              <w:pStyle w:val="TAL"/>
              <w:rPr>
                <w:sz w:val="16"/>
              </w:rPr>
            </w:pPr>
            <w:r w:rsidRPr="000F2E43">
              <w:rPr>
                <w:sz w:val="16"/>
              </w:rPr>
              <w:t>Procedure for PCF triggered context termination due to released UE address at SMF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3196F" w14:textId="77777777" w:rsidR="009A2182" w:rsidRPr="000F2E43" w:rsidRDefault="009A2182" w:rsidP="00B25224">
            <w:pPr>
              <w:pStyle w:val="TAL"/>
              <w:rPr>
                <w:sz w:val="16"/>
              </w:rPr>
            </w:pPr>
            <w:r w:rsidRPr="000F2E43">
              <w:rPr>
                <w:sz w:val="16"/>
              </w:rPr>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3AA7D"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05E4A" w14:textId="77777777" w:rsidR="009A2182" w:rsidRPr="000F2E43" w:rsidRDefault="009A2182" w:rsidP="00B25224">
            <w:pPr>
              <w:pStyle w:val="TAL"/>
              <w:rPr>
                <w:sz w:val="16"/>
              </w:rPr>
            </w:pPr>
            <w:r w:rsidRPr="000F2E43">
              <w:rPr>
                <w:sz w:val="16"/>
              </w:rPr>
              <w:t>703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E37C4"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E2FD8"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E62E8"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55EC9" w14:textId="77777777" w:rsidR="009A2182" w:rsidRPr="000F2E43" w:rsidRDefault="009A2182" w:rsidP="00B25224">
            <w:pPr>
              <w:pStyle w:val="TAL"/>
              <w:rPr>
                <w:sz w:val="16"/>
              </w:rPr>
            </w:pPr>
            <w:r w:rsidRPr="000F2E43">
              <w:rPr>
                <w:sz w:val="16"/>
              </w:rPr>
              <w:t>TEI19, en5GPccSer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20C46" w14:textId="77777777" w:rsidR="009A2182" w:rsidRPr="000F2E43" w:rsidRDefault="009A2182" w:rsidP="00B25224">
            <w:pPr>
              <w:pStyle w:val="TAL"/>
              <w:rPr>
                <w:sz w:val="16"/>
              </w:rPr>
            </w:pPr>
            <w:r w:rsidRPr="000F2E43">
              <w:rPr>
                <w:sz w:val="16"/>
              </w:rPr>
              <w:t>agreed</w:t>
            </w:r>
          </w:p>
        </w:tc>
      </w:tr>
      <w:tr w:rsidR="009A2182" w:rsidRPr="000F2E43" w14:paraId="5351ABC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CB49EE0" w14:textId="77777777" w:rsidR="009A2182" w:rsidRPr="000F2E43" w:rsidRDefault="009A2182" w:rsidP="00B25224">
            <w:pPr>
              <w:pStyle w:val="TAL"/>
              <w:rPr>
                <w:sz w:val="16"/>
              </w:rPr>
            </w:pPr>
            <w:r w:rsidRPr="000F2E43">
              <w:rPr>
                <w:sz w:val="16"/>
              </w:rPr>
              <w:t>C3-246512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FC35B" w14:textId="77777777" w:rsidR="009A2182" w:rsidRPr="000F2E43" w:rsidRDefault="009A2182" w:rsidP="00B25224">
            <w:pPr>
              <w:pStyle w:val="TAL"/>
              <w:rPr>
                <w:sz w:val="16"/>
              </w:rPr>
            </w:pPr>
            <w:r w:rsidRPr="000F2E43">
              <w:rPr>
                <w:sz w:val="16"/>
              </w:rPr>
              <w:t>Support for traffic routing outcome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64B94" w14:textId="77777777" w:rsidR="009A2182" w:rsidRPr="000F2E43" w:rsidRDefault="009A2182" w:rsidP="00B25224">
            <w:pPr>
              <w:pStyle w:val="TAL"/>
              <w:rPr>
                <w:sz w:val="16"/>
              </w:rPr>
            </w:pPr>
            <w:proofErr w:type="spellStart"/>
            <w:r w:rsidRPr="000F2E43">
              <w:rPr>
                <w:sz w:val="16"/>
              </w:rPr>
              <w:t>CEWiT</w:t>
            </w:r>
            <w:proofErr w:type="spellEnd"/>
            <w:r w:rsidRPr="000F2E43">
              <w:rPr>
                <w:sz w:val="16"/>
              </w:rPr>
              <w:t>,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E5E95"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F5098" w14:textId="77777777" w:rsidR="009A2182" w:rsidRPr="000F2E43" w:rsidRDefault="009A2182" w:rsidP="00B25224">
            <w:pPr>
              <w:pStyle w:val="TAL"/>
              <w:rPr>
                <w:sz w:val="16"/>
              </w:rPr>
            </w:pPr>
            <w:r w:rsidRPr="000F2E43">
              <w:rPr>
                <w:sz w:val="16"/>
              </w:rPr>
              <w:t>1421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3C895"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2F596"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46630"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13274" w14:textId="77777777" w:rsidR="009A2182" w:rsidRPr="000F2E43" w:rsidRDefault="009A2182" w:rsidP="00B25224">
            <w:pPr>
              <w:pStyle w:val="TAL"/>
              <w:rPr>
                <w:sz w:val="16"/>
              </w:rPr>
            </w:pPr>
            <w:r w:rsidRPr="000F2E43">
              <w:rPr>
                <w:sz w:val="16"/>
              </w:rPr>
              <w:t>5GS_Ph1-CT, 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95F17" w14:textId="77777777" w:rsidR="009A2182" w:rsidRPr="000F2E43" w:rsidRDefault="009A2182" w:rsidP="00B25224">
            <w:pPr>
              <w:pStyle w:val="TAL"/>
              <w:rPr>
                <w:sz w:val="16"/>
              </w:rPr>
            </w:pPr>
            <w:r w:rsidRPr="000F2E43">
              <w:rPr>
                <w:sz w:val="16"/>
              </w:rPr>
              <w:t>agreed</w:t>
            </w:r>
          </w:p>
        </w:tc>
      </w:tr>
      <w:tr w:rsidR="009A2182" w:rsidRPr="000F2E43" w14:paraId="285120C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F36E001" w14:textId="77777777" w:rsidR="009A2182" w:rsidRPr="000F2E43" w:rsidRDefault="009A2182" w:rsidP="00B25224">
            <w:pPr>
              <w:pStyle w:val="TAL"/>
              <w:rPr>
                <w:sz w:val="16"/>
              </w:rPr>
            </w:pPr>
            <w:r w:rsidRPr="000F2E43">
              <w:rPr>
                <w:sz w:val="16"/>
              </w:rPr>
              <w:t>C3-246513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C7ED8" w14:textId="77777777" w:rsidR="009A2182" w:rsidRPr="000F2E43" w:rsidRDefault="009A2182" w:rsidP="00B25224">
            <w:pPr>
              <w:pStyle w:val="TAL"/>
              <w:rPr>
                <w:sz w:val="16"/>
              </w:rPr>
            </w:pPr>
            <w:r w:rsidRPr="000F2E43">
              <w:rPr>
                <w:sz w:val="16"/>
              </w:rPr>
              <w:t>Support for traffic routing outcome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B27AB" w14:textId="77777777" w:rsidR="009A2182" w:rsidRPr="000F2E43" w:rsidRDefault="009A2182" w:rsidP="00B25224">
            <w:pPr>
              <w:pStyle w:val="TAL"/>
              <w:rPr>
                <w:sz w:val="16"/>
              </w:rPr>
            </w:pPr>
            <w:proofErr w:type="spellStart"/>
            <w:r w:rsidRPr="000F2E43">
              <w:rPr>
                <w:sz w:val="16"/>
              </w:rPr>
              <w:t>CEWiT</w:t>
            </w:r>
            <w:proofErr w:type="spellEnd"/>
            <w:r w:rsidRPr="000F2E43">
              <w:rPr>
                <w:sz w:val="16"/>
              </w:rPr>
              <w:t>,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DA710" w14:textId="77777777" w:rsidR="009A2182" w:rsidRPr="000F2E43" w:rsidRDefault="009A2182" w:rsidP="00B25224">
            <w:pPr>
              <w:pStyle w:val="TAL"/>
              <w:rPr>
                <w:sz w:val="16"/>
              </w:rPr>
            </w:pPr>
            <w:r w:rsidRPr="000F2E43">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EBF6B" w14:textId="77777777" w:rsidR="009A2182" w:rsidRPr="000F2E43" w:rsidRDefault="009A2182" w:rsidP="00B25224">
            <w:pPr>
              <w:pStyle w:val="TAL"/>
              <w:rPr>
                <w:sz w:val="16"/>
              </w:rPr>
            </w:pPr>
            <w:r w:rsidRPr="000F2E43">
              <w:rPr>
                <w:sz w:val="16"/>
              </w:rPr>
              <w:t>1285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244F6"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C758B"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65013"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AEF66" w14:textId="77777777" w:rsidR="009A2182" w:rsidRPr="000F2E43" w:rsidRDefault="009A2182" w:rsidP="00B25224">
            <w:pPr>
              <w:pStyle w:val="TAL"/>
              <w:rPr>
                <w:sz w:val="16"/>
              </w:rPr>
            </w:pPr>
            <w:r w:rsidRPr="000F2E43">
              <w:rPr>
                <w:sz w:val="16"/>
              </w:rPr>
              <w:t>5GS_Ph1-CT, 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EF7B0" w14:textId="77777777" w:rsidR="009A2182" w:rsidRPr="000F2E43" w:rsidRDefault="009A2182" w:rsidP="00B25224">
            <w:pPr>
              <w:pStyle w:val="TAL"/>
              <w:rPr>
                <w:sz w:val="16"/>
              </w:rPr>
            </w:pPr>
            <w:r w:rsidRPr="000F2E43">
              <w:rPr>
                <w:sz w:val="16"/>
              </w:rPr>
              <w:t>agreed</w:t>
            </w:r>
          </w:p>
        </w:tc>
      </w:tr>
      <w:tr w:rsidR="009A2182" w:rsidRPr="000F2E43" w14:paraId="3E22BD90"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B629C33" w14:textId="77777777" w:rsidR="009A2182" w:rsidRPr="000F2E43" w:rsidRDefault="009A2182" w:rsidP="00B25224">
            <w:pPr>
              <w:pStyle w:val="TAL"/>
              <w:rPr>
                <w:sz w:val="16"/>
              </w:rPr>
            </w:pPr>
            <w:r w:rsidRPr="000F2E43">
              <w:rPr>
                <w:sz w:val="16"/>
              </w:rPr>
              <w:t>C3-246514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F35AF" w14:textId="77777777" w:rsidR="009A2182" w:rsidRPr="000F2E43" w:rsidRDefault="009A2182" w:rsidP="00B25224">
            <w:pPr>
              <w:pStyle w:val="TAL"/>
              <w:rPr>
                <w:sz w:val="16"/>
              </w:rPr>
            </w:pPr>
            <w:r w:rsidRPr="000F2E43">
              <w:rPr>
                <w:sz w:val="16"/>
              </w:rPr>
              <w:t>Support for traffic routing outcome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B364A" w14:textId="77777777" w:rsidR="009A2182" w:rsidRPr="000F2E43" w:rsidRDefault="009A2182" w:rsidP="00B25224">
            <w:pPr>
              <w:pStyle w:val="TAL"/>
              <w:rPr>
                <w:sz w:val="16"/>
              </w:rPr>
            </w:pPr>
            <w:proofErr w:type="spellStart"/>
            <w:r w:rsidRPr="000F2E43">
              <w:rPr>
                <w:sz w:val="16"/>
              </w:rPr>
              <w:t>CEWiT</w:t>
            </w:r>
            <w:proofErr w:type="spellEnd"/>
            <w:r w:rsidRPr="000F2E43">
              <w:rPr>
                <w:sz w:val="16"/>
              </w:rPr>
              <w:t>,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EAC2A" w14:textId="77777777" w:rsidR="009A2182" w:rsidRPr="000F2E43" w:rsidRDefault="009A2182" w:rsidP="00B25224">
            <w:pPr>
              <w:pStyle w:val="TAL"/>
              <w:rPr>
                <w:sz w:val="16"/>
              </w:rPr>
            </w:pPr>
            <w:r w:rsidRPr="000F2E43">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FCE0E" w14:textId="77777777" w:rsidR="009A2182" w:rsidRPr="000F2E43" w:rsidRDefault="009A2182" w:rsidP="00B25224">
            <w:pPr>
              <w:pStyle w:val="TAL"/>
              <w:rPr>
                <w:sz w:val="16"/>
              </w:rPr>
            </w:pPr>
            <w:r w:rsidRPr="000F2E43">
              <w:rPr>
                <w:sz w:val="16"/>
              </w:rPr>
              <w:t>303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0C03B"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B8CC5"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44CCA"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2B886" w14:textId="77777777" w:rsidR="009A2182" w:rsidRPr="000F2E43" w:rsidRDefault="009A2182" w:rsidP="00B25224">
            <w:pPr>
              <w:pStyle w:val="TAL"/>
              <w:rPr>
                <w:sz w:val="16"/>
              </w:rPr>
            </w:pPr>
            <w:r w:rsidRPr="000F2E43">
              <w:rPr>
                <w:sz w:val="16"/>
              </w:rPr>
              <w:t>5GS_Ph1-CT, 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DD008" w14:textId="77777777" w:rsidR="009A2182" w:rsidRPr="000F2E43" w:rsidRDefault="009A2182" w:rsidP="00B25224">
            <w:pPr>
              <w:pStyle w:val="TAL"/>
              <w:rPr>
                <w:sz w:val="16"/>
              </w:rPr>
            </w:pPr>
            <w:r w:rsidRPr="000F2E43">
              <w:rPr>
                <w:sz w:val="16"/>
              </w:rPr>
              <w:t>agreed</w:t>
            </w:r>
          </w:p>
        </w:tc>
      </w:tr>
      <w:tr w:rsidR="009A2182" w:rsidRPr="000F2E43" w14:paraId="5C3658E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5CF246A" w14:textId="77777777" w:rsidR="009A2182" w:rsidRPr="000F2E43" w:rsidRDefault="009A2182" w:rsidP="00B25224">
            <w:pPr>
              <w:pStyle w:val="TAL"/>
              <w:rPr>
                <w:sz w:val="16"/>
              </w:rPr>
            </w:pPr>
            <w:r w:rsidRPr="000F2E43">
              <w:rPr>
                <w:sz w:val="16"/>
              </w:rPr>
              <w:t>C3-246515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4CDF4" w14:textId="77777777" w:rsidR="009A2182" w:rsidRPr="000F2E43" w:rsidRDefault="009A2182" w:rsidP="00B25224">
            <w:pPr>
              <w:pStyle w:val="TAL"/>
              <w:rPr>
                <w:sz w:val="16"/>
              </w:rPr>
            </w:pPr>
            <w:r w:rsidRPr="000F2E43">
              <w:rPr>
                <w:sz w:val="16"/>
              </w:rPr>
              <w:t>Support for traffic routing outcome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DBC24" w14:textId="77777777" w:rsidR="009A2182" w:rsidRPr="000F2E43" w:rsidRDefault="009A2182" w:rsidP="00B25224">
            <w:pPr>
              <w:pStyle w:val="TAL"/>
              <w:rPr>
                <w:sz w:val="16"/>
              </w:rPr>
            </w:pPr>
            <w:proofErr w:type="spellStart"/>
            <w:r w:rsidRPr="000F2E43">
              <w:rPr>
                <w:sz w:val="16"/>
              </w:rPr>
              <w:t>CEWiT</w:t>
            </w:r>
            <w:proofErr w:type="spellEnd"/>
            <w:r w:rsidRPr="000F2E43">
              <w:rPr>
                <w:sz w:val="16"/>
              </w:rPr>
              <w:t>,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79B3F" w14:textId="77777777" w:rsidR="009A2182" w:rsidRPr="000F2E43" w:rsidRDefault="009A2182" w:rsidP="00B25224">
            <w:pPr>
              <w:pStyle w:val="TAL"/>
              <w:rPr>
                <w:sz w:val="16"/>
              </w:rPr>
            </w:pPr>
            <w:r w:rsidRPr="000F2E43">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BCEDA" w14:textId="77777777" w:rsidR="009A2182" w:rsidRPr="000F2E43" w:rsidRDefault="009A2182" w:rsidP="00B25224">
            <w:pPr>
              <w:pStyle w:val="TAL"/>
              <w:rPr>
                <w:sz w:val="16"/>
              </w:rPr>
            </w:pPr>
            <w:r w:rsidRPr="000F2E43">
              <w:rPr>
                <w:sz w:val="16"/>
              </w:rPr>
              <w:t>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B4A8E"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7D666"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8AC00"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B1E2B" w14:textId="77777777" w:rsidR="009A2182" w:rsidRPr="000F2E43" w:rsidRDefault="009A2182" w:rsidP="00B25224">
            <w:pPr>
              <w:pStyle w:val="TAL"/>
              <w:rPr>
                <w:sz w:val="16"/>
              </w:rPr>
            </w:pPr>
            <w:r w:rsidRPr="000F2E43">
              <w:rPr>
                <w:sz w:val="16"/>
              </w:rPr>
              <w:t>5GS_Ph1-CT, 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12ADD" w14:textId="77777777" w:rsidR="009A2182" w:rsidRPr="000F2E43" w:rsidRDefault="009A2182" w:rsidP="00B25224">
            <w:pPr>
              <w:pStyle w:val="TAL"/>
              <w:rPr>
                <w:sz w:val="16"/>
              </w:rPr>
            </w:pPr>
            <w:r w:rsidRPr="000F2E43">
              <w:rPr>
                <w:sz w:val="16"/>
              </w:rPr>
              <w:t>agreed</w:t>
            </w:r>
          </w:p>
        </w:tc>
      </w:tr>
      <w:tr w:rsidR="009A2182" w:rsidRPr="000F2E43" w14:paraId="37F7E760"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BFE1A25" w14:textId="77777777" w:rsidR="009A2182" w:rsidRPr="000F2E43" w:rsidRDefault="009A2182" w:rsidP="00B25224">
            <w:pPr>
              <w:pStyle w:val="TAL"/>
              <w:rPr>
                <w:sz w:val="16"/>
              </w:rPr>
            </w:pPr>
            <w:r w:rsidRPr="000F2E43">
              <w:rPr>
                <w:sz w:val="16"/>
              </w:rPr>
              <w:t>C3-246516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DD110" w14:textId="77777777" w:rsidR="009A2182" w:rsidRPr="000F2E43" w:rsidRDefault="009A2182" w:rsidP="00B25224">
            <w:pPr>
              <w:pStyle w:val="TAL"/>
              <w:rPr>
                <w:sz w:val="16"/>
              </w:rPr>
            </w:pPr>
            <w:r w:rsidRPr="000F2E43">
              <w:rPr>
                <w:sz w:val="16"/>
              </w:rPr>
              <w:t>Support for traffic routing outcome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A2190" w14:textId="77777777" w:rsidR="009A2182" w:rsidRPr="000F2E43" w:rsidRDefault="009A2182" w:rsidP="00B25224">
            <w:pPr>
              <w:pStyle w:val="TAL"/>
              <w:rPr>
                <w:sz w:val="16"/>
              </w:rPr>
            </w:pPr>
            <w:proofErr w:type="spellStart"/>
            <w:r w:rsidRPr="000F2E43">
              <w:rPr>
                <w:sz w:val="16"/>
              </w:rPr>
              <w:t>CEWiT</w:t>
            </w:r>
            <w:proofErr w:type="spellEnd"/>
            <w:r w:rsidRPr="000F2E43">
              <w:rPr>
                <w:sz w:val="16"/>
              </w:rPr>
              <w:t>,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6677B"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CAF2D" w14:textId="77777777" w:rsidR="009A2182" w:rsidRPr="000F2E43" w:rsidRDefault="009A2182" w:rsidP="00B25224">
            <w:pPr>
              <w:pStyle w:val="TAL"/>
              <w:rPr>
                <w:sz w:val="16"/>
              </w:rPr>
            </w:pPr>
            <w:r w:rsidRPr="000F2E43">
              <w:rPr>
                <w:sz w:val="16"/>
              </w:rPr>
              <w:t>692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934DB"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D716D"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54175"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CFDB2" w14:textId="77777777" w:rsidR="009A2182" w:rsidRPr="000F2E43" w:rsidRDefault="009A2182" w:rsidP="00B25224">
            <w:pPr>
              <w:pStyle w:val="TAL"/>
              <w:rPr>
                <w:sz w:val="16"/>
              </w:rPr>
            </w:pPr>
            <w:r w:rsidRPr="000F2E43">
              <w:rPr>
                <w:sz w:val="16"/>
              </w:rPr>
              <w:t>5GS_Ph1-CT, 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D677C" w14:textId="77777777" w:rsidR="009A2182" w:rsidRPr="000F2E43" w:rsidRDefault="009A2182" w:rsidP="00B25224">
            <w:pPr>
              <w:pStyle w:val="TAL"/>
              <w:rPr>
                <w:sz w:val="16"/>
              </w:rPr>
            </w:pPr>
            <w:r w:rsidRPr="000F2E43">
              <w:rPr>
                <w:sz w:val="16"/>
              </w:rPr>
              <w:t>agreed</w:t>
            </w:r>
          </w:p>
        </w:tc>
      </w:tr>
      <w:tr w:rsidR="009A2182" w:rsidRPr="000F2E43" w14:paraId="54413A5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C7413EF" w14:textId="77777777" w:rsidR="009A2182" w:rsidRPr="000F2E43" w:rsidRDefault="009A2182" w:rsidP="00B25224">
            <w:pPr>
              <w:pStyle w:val="TAL"/>
              <w:rPr>
                <w:sz w:val="16"/>
              </w:rPr>
            </w:pPr>
            <w:r w:rsidRPr="000F2E43">
              <w:rPr>
                <w:sz w:val="16"/>
              </w:rPr>
              <w:t>C3-246517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D8B4B" w14:textId="77777777" w:rsidR="009A2182" w:rsidRPr="000F2E43" w:rsidRDefault="009A2182" w:rsidP="00B25224">
            <w:pPr>
              <w:pStyle w:val="TAL"/>
              <w:rPr>
                <w:sz w:val="16"/>
              </w:rPr>
            </w:pPr>
            <w:r w:rsidRPr="000F2E43">
              <w:rPr>
                <w:sz w:val="16"/>
              </w:rPr>
              <w:t>Parameter provisioning for 5G VN group's UP Security Policy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5A36D" w14:textId="77777777" w:rsidR="009A2182" w:rsidRPr="000F2E43" w:rsidRDefault="009A2182" w:rsidP="00B25224">
            <w:pPr>
              <w:pStyle w:val="TAL"/>
              <w:rPr>
                <w:sz w:val="16"/>
              </w:rPr>
            </w:pPr>
            <w:r w:rsidRPr="000F2E43">
              <w:rPr>
                <w:sz w:val="16"/>
              </w:rPr>
              <w:t>Nokia, Ericsson, China Telecom,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B44A5"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542AF" w14:textId="77777777" w:rsidR="009A2182" w:rsidRPr="000F2E43" w:rsidRDefault="009A2182" w:rsidP="00B25224">
            <w:pPr>
              <w:pStyle w:val="TAL"/>
              <w:rPr>
                <w:sz w:val="16"/>
              </w:rPr>
            </w:pPr>
            <w:r w:rsidRPr="000F2E43">
              <w:rPr>
                <w:sz w:val="16"/>
              </w:rPr>
              <w:t>1462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C1E1F"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C7056"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E94CA"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F0BD5" w14:textId="77777777" w:rsidR="009A2182" w:rsidRPr="000F2E43" w:rsidRDefault="009A2182" w:rsidP="00B25224">
            <w:pPr>
              <w:pStyle w:val="TAL"/>
              <w:rPr>
                <w:sz w:val="16"/>
              </w:rPr>
            </w:pPr>
            <w:r w:rsidRPr="000F2E43">
              <w:rPr>
                <w:sz w:val="16"/>
              </w:rPr>
              <w:t>TEI19_IP_SP_EXP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5CD48" w14:textId="77777777" w:rsidR="009A2182" w:rsidRPr="000F2E43" w:rsidRDefault="009A2182" w:rsidP="00B25224">
            <w:pPr>
              <w:pStyle w:val="TAL"/>
              <w:rPr>
                <w:sz w:val="16"/>
              </w:rPr>
            </w:pPr>
            <w:r w:rsidRPr="000F2E43">
              <w:rPr>
                <w:sz w:val="16"/>
              </w:rPr>
              <w:t>agreed</w:t>
            </w:r>
          </w:p>
        </w:tc>
      </w:tr>
      <w:tr w:rsidR="009A2182" w:rsidRPr="000F2E43" w14:paraId="6D705CF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569019C" w14:textId="77777777" w:rsidR="009A2182" w:rsidRPr="000F2E43" w:rsidRDefault="009A2182" w:rsidP="00B25224">
            <w:pPr>
              <w:pStyle w:val="TAL"/>
              <w:rPr>
                <w:sz w:val="16"/>
              </w:rPr>
            </w:pPr>
            <w:r w:rsidRPr="000F2E43">
              <w:rPr>
                <w:sz w:val="16"/>
              </w:rPr>
              <w:t>C3-246518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FB93B" w14:textId="77777777" w:rsidR="009A2182" w:rsidRPr="000F2E43" w:rsidRDefault="009A2182" w:rsidP="00B25224">
            <w:pPr>
              <w:pStyle w:val="TAL"/>
              <w:rPr>
                <w:sz w:val="16"/>
              </w:rPr>
            </w:pPr>
            <w:proofErr w:type="spellStart"/>
            <w:r w:rsidRPr="000F2E43">
              <w:rPr>
                <w:sz w:val="16"/>
              </w:rPr>
              <w:t>UAVFlightAssistanceAPI</w:t>
            </w:r>
            <w:proofErr w:type="spellEnd"/>
            <w:r w:rsidRPr="000F2E43">
              <w:rPr>
                <w:sz w:val="16"/>
              </w:rPr>
              <w:t xml:space="preserve"> </w:t>
            </w:r>
            <w:proofErr w:type="spellStart"/>
            <w:r w:rsidRPr="000F2E43">
              <w:rPr>
                <w:sz w:val="16"/>
              </w:rPr>
              <w:t>OpenAPI</w:t>
            </w:r>
            <w:proofErr w:type="spellEnd"/>
            <w:r w:rsidRPr="000F2E43">
              <w:rPr>
                <w:sz w:val="16"/>
              </w:rPr>
              <w:t xml:space="preserve"> definitions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1D411" w14:textId="77777777" w:rsidR="009A2182" w:rsidRPr="000F2E43" w:rsidRDefault="009A2182" w:rsidP="00B25224">
            <w:pPr>
              <w:pStyle w:val="TAL"/>
              <w:rPr>
                <w:sz w:val="16"/>
              </w:rPr>
            </w:pPr>
            <w:r w:rsidRPr="000F2E43">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15C87"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78466" w14:textId="77777777" w:rsidR="009A2182" w:rsidRPr="000F2E43" w:rsidRDefault="009A2182" w:rsidP="00B25224">
            <w:pPr>
              <w:pStyle w:val="TAL"/>
              <w:rPr>
                <w:sz w:val="16"/>
              </w:rPr>
            </w:pPr>
            <w:r w:rsidRPr="000F2E43">
              <w:rPr>
                <w:sz w:val="16"/>
              </w:rPr>
              <w:t>1461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F49B3"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B094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5EE96B"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D6971" w14:textId="77777777" w:rsidR="009A2182" w:rsidRPr="000F2E43" w:rsidRDefault="009A2182" w:rsidP="00B25224">
            <w:pPr>
              <w:pStyle w:val="TAL"/>
              <w:rPr>
                <w:sz w:val="16"/>
              </w:rPr>
            </w:pPr>
            <w:r w:rsidRPr="000F2E43">
              <w:rPr>
                <w:sz w:val="16"/>
              </w:rPr>
              <w:t>UAS_Ph3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2D709" w14:textId="77777777" w:rsidR="009A2182" w:rsidRPr="000F2E43" w:rsidRDefault="009A2182" w:rsidP="00B25224">
            <w:pPr>
              <w:pStyle w:val="TAL"/>
              <w:rPr>
                <w:sz w:val="16"/>
              </w:rPr>
            </w:pPr>
            <w:r w:rsidRPr="000F2E43">
              <w:rPr>
                <w:sz w:val="16"/>
              </w:rPr>
              <w:t>agreed</w:t>
            </w:r>
          </w:p>
        </w:tc>
      </w:tr>
      <w:tr w:rsidR="009A2182" w:rsidRPr="000F2E43" w14:paraId="6AFE0EA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AAA803E" w14:textId="77777777" w:rsidR="009A2182" w:rsidRPr="000F2E43" w:rsidRDefault="009A2182" w:rsidP="00B25224">
            <w:pPr>
              <w:pStyle w:val="TAL"/>
              <w:rPr>
                <w:sz w:val="16"/>
              </w:rPr>
            </w:pPr>
            <w:r w:rsidRPr="000F2E43">
              <w:rPr>
                <w:sz w:val="16"/>
              </w:rPr>
              <w:t>C3-246519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67336" w14:textId="77777777" w:rsidR="009A2182" w:rsidRPr="000F2E43" w:rsidRDefault="009A2182" w:rsidP="00B25224">
            <w:pPr>
              <w:pStyle w:val="TAL"/>
              <w:rPr>
                <w:sz w:val="16"/>
              </w:rPr>
            </w:pPr>
            <w:r w:rsidRPr="000F2E43">
              <w:rPr>
                <w:sz w:val="16"/>
              </w:rPr>
              <w:t>Support of signalling storm mitigation and prevention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EAA4B" w14:textId="77777777" w:rsidR="009A2182" w:rsidRPr="000F2E43" w:rsidRDefault="009A2182" w:rsidP="00B25224">
            <w:pPr>
              <w:pStyle w:val="TAL"/>
              <w:rPr>
                <w:sz w:val="16"/>
              </w:rPr>
            </w:pPr>
            <w:r w:rsidRPr="000F2E43">
              <w:rPr>
                <w:sz w:val="16"/>
              </w:rPr>
              <w:t>China Telecom, vivo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7EA9E"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0947A" w14:textId="77777777" w:rsidR="009A2182" w:rsidRPr="000F2E43" w:rsidRDefault="009A2182" w:rsidP="00B25224">
            <w:pPr>
              <w:pStyle w:val="TAL"/>
              <w:rPr>
                <w:sz w:val="16"/>
              </w:rPr>
            </w:pPr>
            <w:r w:rsidRPr="000F2E43">
              <w:rPr>
                <w:sz w:val="16"/>
              </w:rPr>
              <w:t>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CE76F" w14:textId="77777777" w:rsidR="009A2182" w:rsidRPr="000F2E43" w:rsidRDefault="009A2182" w:rsidP="00B25224">
            <w:pPr>
              <w:pStyle w:val="TAR"/>
              <w:rPr>
                <w:sz w:val="16"/>
              </w:rPr>
            </w:pPr>
            <w:r w:rsidRPr="000F2E43">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7625F"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59034"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A15DA"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51972" w14:textId="77777777" w:rsidR="009A2182" w:rsidRPr="000F2E43" w:rsidRDefault="009A2182" w:rsidP="00B25224">
            <w:pPr>
              <w:pStyle w:val="TAL"/>
              <w:rPr>
                <w:sz w:val="16"/>
              </w:rPr>
            </w:pPr>
            <w:r w:rsidRPr="000F2E43">
              <w:rPr>
                <w:sz w:val="16"/>
              </w:rPr>
              <w:t>agreed</w:t>
            </w:r>
          </w:p>
        </w:tc>
      </w:tr>
      <w:tr w:rsidR="009A2182" w:rsidRPr="000F2E43" w14:paraId="6C666D2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F85914F" w14:textId="77777777" w:rsidR="009A2182" w:rsidRPr="000F2E43" w:rsidRDefault="009A2182" w:rsidP="00B25224">
            <w:pPr>
              <w:pStyle w:val="TAL"/>
              <w:rPr>
                <w:sz w:val="16"/>
              </w:rPr>
            </w:pPr>
            <w:r w:rsidRPr="000F2E43">
              <w:rPr>
                <w:sz w:val="16"/>
              </w:rPr>
              <w:t>C3-246521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45FCA" w14:textId="77777777" w:rsidR="009A2182" w:rsidRPr="000F2E43" w:rsidRDefault="009A2182" w:rsidP="00B25224">
            <w:pPr>
              <w:pStyle w:val="TAL"/>
              <w:rPr>
                <w:sz w:val="16"/>
              </w:rPr>
            </w:pPr>
            <w:r w:rsidRPr="000F2E43">
              <w:rPr>
                <w:sz w:val="16"/>
              </w:rPr>
              <w:t>Correction to 5G VN group data provisioning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B84ED" w14:textId="77777777" w:rsidR="009A2182" w:rsidRPr="000F2E43" w:rsidRDefault="009A2182" w:rsidP="00B25224">
            <w:pPr>
              <w:pStyle w:val="TAL"/>
              <w:rPr>
                <w:sz w:val="16"/>
              </w:rPr>
            </w:pPr>
            <w:r w:rsidRPr="000F2E43">
              <w:rPr>
                <w:sz w:val="16"/>
              </w:rPr>
              <w:t>Ericsson, 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748F1"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64561" w14:textId="77777777" w:rsidR="009A2182" w:rsidRPr="000F2E43" w:rsidRDefault="009A2182" w:rsidP="00B25224">
            <w:pPr>
              <w:pStyle w:val="TAL"/>
              <w:rPr>
                <w:sz w:val="16"/>
              </w:rPr>
            </w:pPr>
            <w:r w:rsidRPr="000F2E43">
              <w:rPr>
                <w:sz w:val="16"/>
              </w:rPr>
              <w:t>1410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06F94" w14:textId="77777777" w:rsidR="009A2182" w:rsidRPr="000F2E43" w:rsidRDefault="009A2182" w:rsidP="00B25224">
            <w:pPr>
              <w:pStyle w:val="TAR"/>
              <w:rPr>
                <w:sz w:val="16"/>
              </w:rPr>
            </w:pPr>
            <w:r w:rsidRPr="000F2E43">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57CB3"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DA322"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853D3"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4A4E3" w14:textId="77777777" w:rsidR="009A2182" w:rsidRPr="000F2E43" w:rsidRDefault="009A2182" w:rsidP="00B25224">
            <w:pPr>
              <w:pStyle w:val="TAL"/>
              <w:rPr>
                <w:sz w:val="16"/>
              </w:rPr>
            </w:pPr>
            <w:r w:rsidRPr="000F2E43">
              <w:rPr>
                <w:sz w:val="16"/>
              </w:rPr>
              <w:t>agreed</w:t>
            </w:r>
          </w:p>
        </w:tc>
      </w:tr>
      <w:tr w:rsidR="009A2182" w:rsidRPr="000F2E43" w14:paraId="6CE3270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07594EF" w14:textId="77777777" w:rsidR="009A2182" w:rsidRPr="000F2E43" w:rsidRDefault="009A2182" w:rsidP="00B25224">
            <w:pPr>
              <w:pStyle w:val="TAL"/>
              <w:rPr>
                <w:sz w:val="16"/>
              </w:rPr>
            </w:pPr>
            <w:r w:rsidRPr="000F2E43">
              <w:rPr>
                <w:sz w:val="16"/>
              </w:rPr>
              <w:t>C3-246522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F57BD" w14:textId="77777777" w:rsidR="009A2182" w:rsidRPr="000F2E43" w:rsidRDefault="009A2182" w:rsidP="00B25224">
            <w:pPr>
              <w:pStyle w:val="TAL"/>
              <w:rPr>
                <w:sz w:val="16"/>
              </w:rPr>
            </w:pPr>
            <w:r w:rsidRPr="000F2E43">
              <w:rPr>
                <w:sz w:val="16"/>
              </w:rPr>
              <w:t>Clarifications on the EAS discovery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5A900"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15FCF" w14:textId="77777777" w:rsidR="009A2182" w:rsidRPr="000F2E43" w:rsidRDefault="009A2182" w:rsidP="00B25224">
            <w:pPr>
              <w:pStyle w:val="TAL"/>
              <w:rPr>
                <w:sz w:val="16"/>
              </w:rPr>
            </w:pPr>
            <w:r w:rsidRPr="000F2E43">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556F2" w14:textId="77777777" w:rsidR="009A2182" w:rsidRPr="000F2E43" w:rsidRDefault="009A2182" w:rsidP="00B25224">
            <w:pPr>
              <w:pStyle w:val="TAL"/>
              <w:rPr>
                <w:sz w:val="16"/>
              </w:rPr>
            </w:pPr>
            <w:r w:rsidRPr="000F2E43">
              <w:rPr>
                <w:sz w:val="16"/>
              </w:rPr>
              <w:t>305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57E71"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0B10E"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55787"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BB02E" w14:textId="77777777" w:rsidR="009A2182" w:rsidRPr="000F2E43" w:rsidRDefault="009A2182" w:rsidP="00B25224">
            <w:pPr>
              <w:pStyle w:val="TAL"/>
              <w:rPr>
                <w:sz w:val="16"/>
              </w:rPr>
            </w:pPr>
            <w:r w:rsidRPr="000F2E43">
              <w:rPr>
                <w:sz w:val="16"/>
              </w:rPr>
              <w:t>eEDGE_5GC_Ph3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2C243" w14:textId="77777777" w:rsidR="009A2182" w:rsidRPr="000F2E43" w:rsidRDefault="009A2182" w:rsidP="00B25224">
            <w:pPr>
              <w:pStyle w:val="TAL"/>
              <w:rPr>
                <w:sz w:val="16"/>
              </w:rPr>
            </w:pPr>
            <w:r w:rsidRPr="000F2E43">
              <w:rPr>
                <w:sz w:val="16"/>
              </w:rPr>
              <w:t>agreed</w:t>
            </w:r>
          </w:p>
        </w:tc>
      </w:tr>
      <w:tr w:rsidR="009A2182" w:rsidRPr="000F2E43" w14:paraId="0123C97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15D3B91" w14:textId="77777777" w:rsidR="009A2182" w:rsidRPr="000F2E43" w:rsidRDefault="009A2182" w:rsidP="00B25224">
            <w:pPr>
              <w:pStyle w:val="TAL"/>
              <w:rPr>
                <w:sz w:val="16"/>
              </w:rPr>
            </w:pPr>
            <w:r w:rsidRPr="000F2E43">
              <w:rPr>
                <w:sz w:val="16"/>
              </w:rPr>
              <w:t>C3-246523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3059D" w14:textId="77777777" w:rsidR="009A2182" w:rsidRPr="000F2E43" w:rsidRDefault="009A2182" w:rsidP="00B25224">
            <w:pPr>
              <w:pStyle w:val="TAL"/>
              <w:rPr>
                <w:sz w:val="16"/>
              </w:rPr>
            </w:pPr>
            <w:r w:rsidRPr="000F2E43">
              <w:rPr>
                <w:sz w:val="16"/>
              </w:rPr>
              <w:t xml:space="preserve">Add IP domain in </w:t>
            </w:r>
            <w:proofErr w:type="spellStart"/>
            <w:r w:rsidRPr="000F2E43">
              <w:rPr>
                <w:sz w:val="16"/>
              </w:rPr>
              <w:t>MonitoringEvent</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B2D00"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A5873" w14:textId="77777777" w:rsidR="009A2182" w:rsidRPr="000F2E43" w:rsidRDefault="009A2182" w:rsidP="00B25224">
            <w:pPr>
              <w:pStyle w:val="TAL"/>
              <w:rPr>
                <w:sz w:val="16"/>
              </w:rPr>
            </w:pPr>
            <w:r w:rsidRPr="000F2E43">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032DB" w14:textId="77777777" w:rsidR="009A2182" w:rsidRPr="000F2E43" w:rsidRDefault="009A2182" w:rsidP="00B25224">
            <w:pPr>
              <w:pStyle w:val="TAL"/>
              <w:rPr>
                <w:sz w:val="16"/>
              </w:rPr>
            </w:pPr>
            <w:r w:rsidRPr="000F2E43">
              <w:rPr>
                <w:sz w:val="16"/>
              </w:rPr>
              <w:t>891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BD7CB"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2779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2A475"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BC1D15"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47CC8" w14:textId="77777777" w:rsidR="009A2182" w:rsidRPr="000F2E43" w:rsidRDefault="009A2182" w:rsidP="00B25224">
            <w:pPr>
              <w:pStyle w:val="TAL"/>
              <w:rPr>
                <w:sz w:val="16"/>
              </w:rPr>
            </w:pPr>
            <w:r w:rsidRPr="000F2E43">
              <w:rPr>
                <w:sz w:val="16"/>
              </w:rPr>
              <w:t>revised</w:t>
            </w:r>
          </w:p>
        </w:tc>
      </w:tr>
      <w:tr w:rsidR="009A2182" w:rsidRPr="000F2E43" w14:paraId="03E44DB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4F3C426" w14:textId="77777777" w:rsidR="009A2182" w:rsidRPr="000F2E43" w:rsidRDefault="009A2182" w:rsidP="00B25224">
            <w:pPr>
              <w:pStyle w:val="TAL"/>
              <w:rPr>
                <w:sz w:val="16"/>
              </w:rPr>
            </w:pPr>
            <w:r w:rsidRPr="000F2E43">
              <w:rPr>
                <w:sz w:val="16"/>
              </w:rPr>
              <w:t>C3-246524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8C651" w14:textId="77777777" w:rsidR="009A2182" w:rsidRPr="000F2E43" w:rsidRDefault="009A2182" w:rsidP="00B25224">
            <w:pPr>
              <w:pStyle w:val="TAL"/>
              <w:rPr>
                <w:sz w:val="16"/>
              </w:rPr>
            </w:pPr>
            <w:r w:rsidRPr="000F2E43">
              <w:rPr>
                <w:sz w:val="16"/>
              </w:rPr>
              <w:t>Necessary corrections to the common Security clause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CCE92"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D72E8" w14:textId="77777777" w:rsidR="009A2182" w:rsidRPr="000F2E43" w:rsidRDefault="009A2182" w:rsidP="00B25224">
            <w:pPr>
              <w:pStyle w:val="TAL"/>
              <w:rPr>
                <w:sz w:val="16"/>
              </w:rPr>
            </w:pPr>
            <w:r w:rsidRPr="000F2E43">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E0D24" w14:textId="77777777" w:rsidR="009A2182" w:rsidRPr="000F2E43" w:rsidRDefault="009A2182" w:rsidP="00B25224">
            <w:pPr>
              <w:pStyle w:val="TAL"/>
              <w:rPr>
                <w:sz w:val="16"/>
              </w:rPr>
            </w:pPr>
            <w:r w:rsidRPr="000F2E43">
              <w:rPr>
                <w:sz w:val="16"/>
              </w:rPr>
              <w:t>893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AF646"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686E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199CB"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5C6BA"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5C070" w14:textId="77777777" w:rsidR="009A2182" w:rsidRPr="000F2E43" w:rsidRDefault="009A2182" w:rsidP="00B25224">
            <w:pPr>
              <w:pStyle w:val="TAL"/>
              <w:rPr>
                <w:sz w:val="16"/>
              </w:rPr>
            </w:pPr>
            <w:r w:rsidRPr="000F2E43">
              <w:rPr>
                <w:sz w:val="16"/>
              </w:rPr>
              <w:t>withdrawn</w:t>
            </w:r>
          </w:p>
        </w:tc>
      </w:tr>
      <w:tr w:rsidR="009A2182" w:rsidRPr="000F2E43" w14:paraId="2FE6D7BD"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8858AAA" w14:textId="77777777" w:rsidR="009A2182" w:rsidRPr="000F2E43" w:rsidRDefault="009A2182" w:rsidP="00B25224">
            <w:pPr>
              <w:pStyle w:val="TAL"/>
              <w:rPr>
                <w:sz w:val="16"/>
              </w:rPr>
            </w:pPr>
            <w:r w:rsidRPr="000F2E43">
              <w:rPr>
                <w:sz w:val="16"/>
              </w:rPr>
              <w:t>C3-246525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259643" w14:textId="77777777" w:rsidR="009A2182" w:rsidRPr="000F2E43" w:rsidRDefault="009A2182" w:rsidP="00B25224">
            <w:pPr>
              <w:pStyle w:val="TAL"/>
              <w:rPr>
                <w:sz w:val="16"/>
              </w:rPr>
            </w:pPr>
            <w:r w:rsidRPr="000F2E43">
              <w:rPr>
                <w:sz w:val="16"/>
              </w:rPr>
              <w:t>Various corrections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0287DE"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232F55" w14:textId="77777777" w:rsidR="009A2182" w:rsidRPr="000F2E43" w:rsidRDefault="009A2182" w:rsidP="00B25224">
            <w:pPr>
              <w:pStyle w:val="TAL"/>
              <w:rPr>
                <w:sz w:val="16"/>
              </w:rPr>
            </w:pPr>
            <w:r w:rsidRPr="000F2E43">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BA7FE" w14:textId="77777777" w:rsidR="009A2182" w:rsidRPr="000F2E43" w:rsidRDefault="009A2182" w:rsidP="00B25224">
            <w:pPr>
              <w:pStyle w:val="TAL"/>
              <w:rPr>
                <w:sz w:val="16"/>
              </w:rPr>
            </w:pPr>
            <w:r w:rsidRPr="000F2E43">
              <w:rPr>
                <w:sz w:val="16"/>
              </w:rPr>
              <w:t>135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8AC7E"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E22DC"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C1788"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F8C6D"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B3180" w14:textId="77777777" w:rsidR="009A2182" w:rsidRPr="000F2E43" w:rsidRDefault="009A2182" w:rsidP="00B25224">
            <w:pPr>
              <w:pStyle w:val="TAL"/>
              <w:rPr>
                <w:sz w:val="16"/>
              </w:rPr>
            </w:pPr>
            <w:r w:rsidRPr="000F2E43">
              <w:rPr>
                <w:sz w:val="16"/>
              </w:rPr>
              <w:t>withdrawn</w:t>
            </w:r>
          </w:p>
        </w:tc>
      </w:tr>
      <w:tr w:rsidR="009A2182" w:rsidRPr="000F2E43" w14:paraId="74E1E56F"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5EF3824" w14:textId="77777777" w:rsidR="009A2182" w:rsidRPr="000F2E43" w:rsidRDefault="009A2182" w:rsidP="00B25224">
            <w:pPr>
              <w:pStyle w:val="TAL"/>
              <w:rPr>
                <w:sz w:val="16"/>
              </w:rPr>
            </w:pPr>
            <w:r w:rsidRPr="000F2E43">
              <w:rPr>
                <w:sz w:val="16"/>
              </w:rPr>
              <w:t>C3-246526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985B0" w14:textId="77777777" w:rsidR="009A2182" w:rsidRPr="000F2E43" w:rsidRDefault="009A2182" w:rsidP="00B25224">
            <w:pPr>
              <w:pStyle w:val="TAL"/>
              <w:rPr>
                <w:sz w:val="16"/>
              </w:rPr>
            </w:pPr>
            <w:r w:rsidRPr="000F2E43">
              <w:rPr>
                <w:sz w:val="16"/>
              </w:rPr>
              <w:t>Support new PEI during change of SUPI-PEI association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A64C9" w14:textId="77777777" w:rsidR="009A2182" w:rsidRPr="000F2E43" w:rsidRDefault="009A2182" w:rsidP="00B25224">
            <w:pPr>
              <w:pStyle w:val="TAL"/>
              <w:rPr>
                <w:sz w:val="16"/>
              </w:rPr>
            </w:pPr>
            <w:proofErr w:type="spellStart"/>
            <w:r w:rsidRPr="000F2E43">
              <w:rPr>
                <w:sz w:val="16"/>
              </w:rPr>
              <w:t>HuaweI</w:t>
            </w:r>
            <w:proofErr w:type="spellEnd"/>
            <w:r w:rsidRPr="000F2E43">
              <w:rPr>
                <w:sz w:val="16"/>
              </w:rPr>
              <w:t>,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96788" w14:textId="77777777" w:rsidR="009A2182" w:rsidRPr="000F2E43" w:rsidRDefault="009A2182" w:rsidP="00B25224">
            <w:pPr>
              <w:pStyle w:val="TAL"/>
              <w:rPr>
                <w:sz w:val="16"/>
              </w:rPr>
            </w:pPr>
            <w:r w:rsidRPr="000F2E43">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5B7A1" w14:textId="77777777" w:rsidR="009A2182" w:rsidRPr="000F2E43" w:rsidRDefault="009A2182" w:rsidP="00B25224">
            <w:pPr>
              <w:pStyle w:val="TAL"/>
              <w:rPr>
                <w:sz w:val="16"/>
              </w:rPr>
            </w:pPr>
            <w:r w:rsidRPr="000F2E43">
              <w:rPr>
                <w:sz w:val="16"/>
              </w:rPr>
              <w:t>895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272A1"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46DD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6CBEB"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99EC2"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C4EA6" w14:textId="77777777" w:rsidR="009A2182" w:rsidRPr="000F2E43" w:rsidRDefault="009A2182" w:rsidP="00B25224">
            <w:pPr>
              <w:pStyle w:val="TAL"/>
              <w:rPr>
                <w:sz w:val="16"/>
              </w:rPr>
            </w:pPr>
            <w:r w:rsidRPr="000F2E43">
              <w:rPr>
                <w:sz w:val="16"/>
              </w:rPr>
              <w:t>agreed</w:t>
            </w:r>
          </w:p>
        </w:tc>
      </w:tr>
      <w:tr w:rsidR="009A2182" w:rsidRPr="000F2E43" w14:paraId="39F85435"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92BB6D5" w14:textId="77777777" w:rsidR="009A2182" w:rsidRPr="000F2E43" w:rsidRDefault="009A2182" w:rsidP="00B25224">
            <w:pPr>
              <w:pStyle w:val="TAL"/>
              <w:rPr>
                <w:sz w:val="16"/>
              </w:rPr>
            </w:pPr>
            <w:r w:rsidRPr="000F2E43">
              <w:rPr>
                <w:sz w:val="16"/>
              </w:rPr>
              <w:t>C3-246527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1C53F" w14:textId="77777777" w:rsidR="009A2182" w:rsidRPr="000F2E43" w:rsidRDefault="009A2182" w:rsidP="00B25224">
            <w:pPr>
              <w:pStyle w:val="TAL"/>
              <w:rPr>
                <w:sz w:val="16"/>
              </w:rPr>
            </w:pPr>
            <w:r w:rsidRPr="000F2E43">
              <w:rPr>
                <w:sz w:val="16"/>
              </w:rPr>
              <w:t>Support new PEI during change of SUPI-PEI association event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8E0BE" w14:textId="77777777" w:rsidR="009A2182" w:rsidRPr="000F2E43" w:rsidRDefault="009A2182" w:rsidP="00B25224">
            <w:pPr>
              <w:pStyle w:val="TAL"/>
              <w:rPr>
                <w:sz w:val="16"/>
              </w:rPr>
            </w:pPr>
            <w:proofErr w:type="spellStart"/>
            <w:r w:rsidRPr="000F2E43">
              <w:rPr>
                <w:sz w:val="16"/>
              </w:rPr>
              <w:t>HuaweI</w:t>
            </w:r>
            <w:proofErr w:type="spellEnd"/>
            <w:r w:rsidRPr="000F2E43">
              <w:rPr>
                <w:sz w:val="16"/>
              </w:rPr>
              <w:t>,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2D794"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51AAA" w14:textId="77777777" w:rsidR="009A2182" w:rsidRPr="000F2E43" w:rsidRDefault="009A2182" w:rsidP="00B25224">
            <w:pPr>
              <w:pStyle w:val="TAL"/>
              <w:rPr>
                <w:sz w:val="16"/>
              </w:rPr>
            </w:pPr>
            <w:r w:rsidRPr="000F2E43">
              <w:rPr>
                <w:sz w:val="16"/>
              </w:rPr>
              <w:t>1463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CB3B1"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64F2B"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7CB23"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8BF21"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92CCB" w14:textId="77777777" w:rsidR="009A2182" w:rsidRPr="000F2E43" w:rsidRDefault="009A2182" w:rsidP="00B25224">
            <w:pPr>
              <w:pStyle w:val="TAL"/>
              <w:rPr>
                <w:sz w:val="16"/>
              </w:rPr>
            </w:pPr>
            <w:r w:rsidRPr="000F2E43">
              <w:rPr>
                <w:sz w:val="16"/>
              </w:rPr>
              <w:t>agreed</w:t>
            </w:r>
          </w:p>
        </w:tc>
      </w:tr>
      <w:tr w:rsidR="009A2182" w:rsidRPr="000F2E43" w14:paraId="201A4BE0"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6C33911" w14:textId="77777777" w:rsidR="009A2182" w:rsidRPr="000F2E43" w:rsidRDefault="009A2182" w:rsidP="00B25224">
            <w:pPr>
              <w:pStyle w:val="TAL"/>
              <w:rPr>
                <w:sz w:val="16"/>
              </w:rPr>
            </w:pPr>
            <w:r w:rsidRPr="000F2E43">
              <w:rPr>
                <w:sz w:val="16"/>
              </w:rPr>
              <w:t>C3-246528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1036A" w14:textId="77777777" w:rsidR="009A2182" w:rsidRPr="000F2E43" w:rsidRDefault="009A2182" w:rsidP="00B25224">
            <w:pPr>
              <w:pStyle w:val="TAL"/>
              <w:rPr>
                <w:sz w:val="16"/>
              </w:rPr>
            </w:pPr>
            <w:r w:rsidRPr="000F2E43">
              <w:rPr>
                <w:sz w:val="16"/>
              </w:rPr>
              <w:t xml:space="preserve">Correction to </w:t>
            </w:r>
            <w:proofErr w:type="spellStart"/>
            <w:r w:rsidRPr="000F2E43">
              <w:rPr>
                <w:sz w:val="16"/>
              </w:rPr>
              <w:t>anaMetaInd</w:t>
            </w:r>
            <w:proofErr w:type="spellEnd"/>
            <w:r w:rsidRPr="000F2E43">
              <w:rPr>
                <w:sz w:val="16"/>
              </w:rPr>
              <w:t xml:space="preserve"> attribute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CC2DD"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C6B75"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332CE" w14:textId="77777777" w:rsidR="009A2182" w:rsidRPr="000F2E43" w:rsidRDefault="009A2182" w:rsidP="00B25224">
            <w:pPr>
              <w:pStyle w:val="TAL"/>
              <w:rPr>
                <w:sz w:val="16"/>
              </w:rPr>
            </w:pPr>
            <w:r w:rsidRPr="000F2E43">
              <w:rPr>
                <w:sz w:val="16"/>
              </w:rPr>
              <w:t>940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0F7BB" w14:textId="77777777" w:rsidR="009A2182" w:rsidRPr="000F2E43" w:rsidRDefault="009A2182" w:rsidP="00B25224">
            <w:pPr>
              <w:pStyle w:val="TAR"/>
              <w:rPr>
                <w:sz w:val="16"/>
              </w:rPr>
            </w:pPr>
            <w:r w:rsidRPr="000F2E43">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C942D"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D7AFB"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3D9F4"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D5F9F" w14:textId="77777777" w:rsidR="009A2182" w:rsidRPr="000F2E43" w:rsidRDefault="009A2182" w:rsidP="00B25224">
            <w:pPr>
              <w:pStyle w:val="TAL"/>
              <w:rPr>
                <w:sz w:val="16"/>
              </w:rPr>
            </w:pPr>
            <w:r w:rsidRPr="000F2E43">
              <w:rPr>
                <w:sz w:val="16"/>
              </w:rPr>
              <w:t>agreed</w:t>
            </w:r>
          </w:p>
        </w:tc>
      </w:tr>
      <w:tr w:rsidR="009A2182" w:rsidRPr="000F2E43" w14:paraId="23F4471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BDDA68B" w14:textId="77777777" w:rsidR="009A2182" w:rsidRPr="000F2E43" w:rsidRDefault="009A2182" w:rsidP="00B25224">
            <w:pPr>
              <w:pStyle w:val="TAL"/>
              <w:rPr>
                <w:sz w:val="16"/>
              </w:rPr>
            </w:pPr>
            <w:r w:rsidRPr="000F2E43">
              <w:rPr>
                <w:sz w:val="16"/>
              </w:rPr>
              <w:t>C3-246529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AF7FD" w14:textId="77777777" w:rsidR="009A2182" w:rsidRPr="000F2E43" w:rsidRDefault="009A2182" w:rsidP="00B25224">
            <w:pPr>
              <w:pStyle w:val="TAL"/>
              <w:rPr>
                <w:sz w:val="16"/>
              </w:rPr>
            </w:pPr>
            <w:r w:rsidRPr="000F2E43">
              <w:rPr>
                <w:sz w:val="16"/>
              </w:rPr>
              <w:t>NWDAF Analytics Storage in ADRF via Notifications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8886A"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62CBE"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F2D84" w14:textId="77777777" w:rsidR="009A2182" w:rsidRPr="000F2E43" w:rsidRDefault="009A2182" w:rsidP="00B25224">
            <w:pPr>
              <w:pStyle w:val="TAL"/>
              <w:rPr>
                <w:sz w:val="16"/>
              </w:rPr>
            </w:pPr>
            <w:r w:rsidRPr="000F2E43">
              <w:rPr>
                <w:sz w:val="16"/>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21F83"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F900C"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603AF"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83CEC"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5F63D" w14:textId="77777777" w:rsidR="009A2182" w:rsidRPr="000F2E43" w:rsidRDefault="009A2182" w:rsidP="00B25224">
            <w:pPr>
              <w:pStyle w:val="TAL"/>
              <w:rPr>
                <w:sz w:val="16"/>
              </w:rPr>
            </w:pPr>
            <w:r w:rsidRPr="000F2E43">
              <w:rPr>
                <w:sz w:val="16"/>
              </w:rPr>
              <w:t>agreed</w:t>
            </w:r>
          </w:p>
        </w:tc>
      </w:tr>
      <w:tr w:rsidR="009A2182" w:rsidRPr="000F2E43" w14:paraId="3B76A265"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D5841C0" w14:textId="77777777" w:rsidR="009A2182" w:rsidRPr="000F2E43" w:rsidRDefault="009A2182" w:rsidP="00B25224">
            <w:pPr>
              <w:pStyle w:val="TAL"/>
              <w:rPr>
                <w:sz w:val="16"/>
              </w:rPr>
            </w:pPr>
            <w:r w:rsidRPr="000F2E43">
              <w:rPr>
                <w:sz w:val="16"/>
              </w:rPr>
              <w:t>C3-246530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F6160" w14:textId="77777777" w:rsidR="009A2182" w:rsidRPr="000F2E43" w:rsidRDefault="009A2182" w:rsidP="00B25224">
            <w:pPr>
              <w:pStyle w:val="TAL"/>
              <w:rPr>
                <w:sz w:val="16"/>
              </w:rPr>
            </w:pPr>
            <w:r w:rsidRPr="000F2E43">
              <w:rPr>
                <w:sz w:val="16"/>
              </w:rPr>
              <w:t>Corrections to Roaming Analytics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79F2E"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27291"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1E9C3" w14:textId="77777777" w:rsidR="009A2182" w:rsidRPr="000F2E43" w:rsidRDefault="009A2182" w:rsidP="00B25224">
            <w:pPr>
              <w:pStyle w:val="TAL"/>
              <w:rPr>
                <w:sz w:val="16"/>
              </w:rPr>
            </w:pPr>
            <w:r w:rsidRPr="000F2E43">
              <w:rPr>
                <w:sz w:val="16"/>
              </w:rPr>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1A372"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842CC"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78C03"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32B53"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20000" w14:textId="77777777" w:rsidR="009A2182" w:rsidRPr="000F2E43" w:rsidRDefault="009A2182" w:rsidP="00B25224">
            <w:pPr>
              <w:pStyle w:val="TAL"/>
              <w:rPr>
                <w:sz w:val="16"/>
              </w:rPr>
            </w:pPr>
            <w:r w:rsidRPr="000F2E43">
              <w:rPr>
                <w:sz w:val="16"/>
              </w:rPr>
              <w:t>agreed</w:t>
            </w:r>
          </w:p>
        </w:tc>
      </w:tr>
      <w:tr w:rsidR="009A2182" w:rsidRPr="000F2E43" w14:paraId="285365A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140BE7A" w14:textId="77777777" w:rsidR="009A2182" w:rsidRPr="000F2E43" w:rsidRDefault="009A2182" w:rsidP="00B25224">
            <w:pPr>
              <w:pStyle w:val="TAL"/>
              <w:rPr>
                <w:sz w:val="16"/>
              </w:rPr>
            </w:pPr>
            <w:r w:rsidRPr="000F2E43">
              <w:rPr>
                <w:sz w:val="16"/>
              </w:rPr>
              <w:t>C3-246531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83A98" w14:textId="77777777" w:rsidR="009A2182" w:rsidRPr="000F2E43" w:rsidRDefault="009A2182" w:rsidP="00B25224">
            <w:pPr>
              <w:pStyle w:val="TAL"/>
              <w:rPr>
                <w:sz w:val="16"/>
              </w:rPr>
            </w:pPr>
            <w:r w:rsidRPr="000F2E43">
              <w:rPr>
                <w:sz w:val="16"/>
              </w:rPr>
              <w:t>Corrections to Roaming Data Collection procedures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C9EC0"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31B2C"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61E5C" w14:textId="77777777" w:rsidR="009A2182" w:rsidRPr="000F2E43" w:rsidRDefault="009A2182" w:rsidP="00B25224">
            <w:pPr>
              <w:pStyle w:val="TAL"/>
              <w:rPr>
                <w:sz w:val="16"/>
              </w:rPr>
            </w:pPr>
            <w:r w:rsidRPr="000F2E43">
              <w:rPr>
                <w:sz w:val="16"/>
              </w:rPr>
              <w:t>139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76BD0"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FF3D6"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A3A72"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12239" w14:textId="77777777" w:rsidR="009A2182" w:rsidRPr="000F2E43" w:rsidRDefault="009A2182" w:rsidP="00B25224">
            <w:pPr>
              <w:pStyle w:val="TAL"/>
              <w:rPr>
                <w:sz w:val="16"/>
              </w:rPr>
            </w:pPr>
            <w:r w:rsidRPr="000F2E43">
              <w:rPr>
                <w:sz w:val="16"/>
              </w:rPr>
              <w:t>eNetAE19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AB376" w14:textId="77777777" w:rsidR="009A2182" w:rsidRPr="000F2E43" w:rsidRDefault="009A2182" w:rsidP="00B25224">
            <w:pPr>
              <w:pStyle w:val="TAL"/>
              <w:rPr>
                <w:sz w:val="16"/>
              </w:rPr>
            </w:pPr>
            <w:r w:rsidRPr="000F2E43">
              <w:rPr>
                <w:sz w:val="16"/>
              </w:rPr>
              <w:t>agreed</w:t>
            </w:r>
          </w:p>
        </w:tc>
      </w:tr>
      <w:tr w:rsidR="009A2182" w:rsidRPr="000F2E43" w14:paraId="1EF2876F"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2704CFB" w14:textId="77777777" w:rsidR="009A2182" w:rsidRPr="000F2E43" w:rsidRDefault="009A2182" w:rsidP="00B25224">
            <w:pPr>
              <w:pStyle w:val="TAL"/>
              <w:rPr>
                <w:sz w:val="16"/>
              </w:rPr>
            </w:pPr>
            <w:r w:rsidRPr="000F2E43">
              <w:rPr>
                <w:sz w:val="16"/>
              </w:rPr>
              <w:t>C3-246532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5F653" w14:textId="77777777" w:rsidR="009A2182" w:rsidRPr="000F2E43" w:rsidRDefault="009A2182" w:rsidP="00B25224">
            <w:pPr>
              <w:pStyle w:val="TAL"/>
              <w:rPr>
                <w:sz w:val="16"/>
              </w:rPr>
            </w:pPr>
            <w:r w:rsidRPr="000F2E43">
              <w:rPr>
                <w:sz w:val="16"/>
              </w:rPr>
              <w:t>Adding LMF as ML model training and performance monitoring data 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7B063"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67E75" w14:textId="77777777" w:rsidR="009A2182" w:rsidRPr="000F2E43" w:rsidRDefault="009A2182" w:rsidP="00B25224">
            <w:pPr>
              <w:pStyle w:val="TAL"/>
              <w:rPr>
                <w:sz w:val="16"/>
              </w:rPr>
            </w:pPr>
            <w:r w:rsidRPr="000F2E43">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E4D10" w14:textId="77777777" w:rsidR="009A2182" w:rsidRPr="000F2E43" w:rsidRDefault="009A2182" w:rsidP="00B25224">
            <w:pPr>
              <w:pStyle w:val="TAL"/>
              <w:rPr>
                <w:sz w:val="16"/>
              </w:rPr>
            </w:pPr>
            <w:r w:rsidRPr="000F2E43">
              <w:rPr>
                <w:sz w:val="16"/>
              </w:rPr>
              <w:t>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F0A59"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CC043"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8B291"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7318E"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4D600" w14:textId="77777777" w:rsidR="009A2182" w:rsidRPr="000F2E43" w:rsidRDefault="009A2182" w:rsidP="00B25224">
            <w:pPr>
              <w:pStyle w:val="TAL"/>
              <w:rPr>
                <w:sz w:val="16"/>
              </w:rPr>
            </w:pPr>
            <w:r w:rsidRPr="000F2E43">
              <w:rPr>
                <w:sz w:val="16"/>
              </w:rPr>
              <w:t>agreed</w:t>
            </w:r>
          </w:p>
        </w:tc>
      </w:tr>
      <w:tr w:rsidR="009A2182" w:rsidRPr="000F2E43" w14:paraId="1C44FA18"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9426119" w14:textId="77777777" w:rsidR="009A2182" w:rsidRPr="000F2E43" w:rsidRDefault="009A2182" w:rsidP="00B25224">
            <w:pPr>
              <w:pStyle w:val="TAL"/>
              <w:rPr>
                <w:sz w:val="16"/>
              </w:rPr>
            </w:pPr>
            <w:r w:rsidRPr="000F2E43">
              <w:rPr>
                <w:sz w:val="16"/>
              </w:rPr>
              <w:t>C3-246534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3E9A0" w14:textId="77777777" w:rsidR="009A2182" w:rsidRPr="000F2E43" w:rsidRDefault="009A2182" w:rsidP="00B25224">
            <w:pPr>
              <w:pStyle w:val="TAL"/>
              <w:rPr>
                <w:sz w:val="16"/>
              </w:rPr>
            </w:pPr>
            <w:r w:rsidRPr="000F2E43">
              <w:rPr>
                <w:sz w:val="16"/>
              </w:rPr>
              <w:t>Updates to AKMA service disablement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68E64" w14:textId="77777777" w:rsidR="009A2182" w:rsidRPr="000F2E43" w:rsidRDefault="009A2182" w:rsidP="00B25224">
            <w:pPr>
              <w:pStyle w:val="TAL"/>
              <w:rPr>
                <w:sz w:val="16"/>
              </w:rPr>
            </w:pPr>
            <w:r w:rsidRPr="000F2E43">
              <w:rPr>
                <w:sz w:val="16"/>
              </w:rPr>
              <w:t>Huawei,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1886A"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B2E8A" w14:textId="77777777" w:rsidR="009A2182" w:rsidRPr="000F2E43" w:rsidRDefault="009A2182" w:rsidP="00B25224">
            <w:pPr>
              <w:pStyle w:val="TAL"/>
              <w:rPr>
                <w:sz w:val="16"/>
              </w:rPr>
            </w:pPr>
            <w:r w:rsidRPr="000F2E43">
              <w:rPr>
                <w:sz w:val="16"/>
              </w:rPr>
              <w:t>1425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52A6B"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90CE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014EB"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F348A" w14:textId="77777777" w:rsidR="009A2182" w:rsidRPr="000F2E43" w:rsidRDefault="009A2182" w:rsidP="00B25224">
            <w:pPr>
              <w:pStyle w:val="TAL"/>
              <w:rPr>
                <w:sz w:val="16"/>
              </w:rPr>
            </w:pPr>
            <w:r w:rsidRPr="000F2E43">
              <w:rPr>
                <w:sz w:val="16"/>
              </w:rPr>
              <w:t>TEI19, AKMA_Ph2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F82AD" w14:textId="77777777" w:rsidR="009A2182" w:rsidRPr="000F2E43" w:rsidRDefault="009A2182" w:rsidP="00B25224">
            <w:pPr>
              <w:pStyle w:val="TAL"/>
              <w:rPr>
                <w:sz w:val="16"/>
              </w:rPr>
            </w:pPr>
            <w:r w:rsidRPr="000F2E43">
              <w:rPr>
                <w:sz w:val="16"/>
              </w:rPr>
              <w:t>agreed</w:t>
            </w:r>
          </w:p>
        </w:tc>
      </w:tr>
      <w:tr w:rsidR="009A2182" w:rsidRPr="000F2E43" w14:paraId="1B0277C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D3B3CFE" w14:textId="77777777" w:rsidR="009A2182" w:rsidRPr="000F2E43" w:rsidRDefault="009A2182" w:rsidP="00B25224">
            <w:pPr>
              <w:pStyle w:val="TAL"/>
              <w:rPr>
                <w:sz w:val="16"/>
              </w:rPr>
            </w:pPr>
            <w:r w:rsidRPr="000F2E43">
              <w:rPr>
                <w:sz w:val="16"/>
              </w:rPr>
              <w:t>C3-246535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FA0B0" w14:textId="77777777" w:rsidR="009A2182" w:rsidRPr="000F2E43" w:rsidRDefault="009A2182" w:rsidP="00B25224">
            <w:pPr>
              <w:pStyle w:val="TAL"/>
              <w:rPr>
                <w:sz w:val="16"/>
              </w:rPr>
            </w:pPr>
            <w:r w:rsidRPr="000F2E43">
              <w:rPr>
                <w:sz w:val="16"/>
              </w:rPr>
              <w:t>Updates to PFD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42D31"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6A5EB" w14:textId="77777777" w:rsidR="009A2182" w:rsidRPr="000F2E43" w:rsidRDefault="009A2182" w:rsidP="00B25224">
            <w:pPr>
              <w:pStyle w:val="TAL"/>
              <w:rPr>
                <w:sz w:val="16"/>
              </w:rPr>
            </w:pPr>
            <w:r w:rsidRPr="000F2E43">
              <w:rPr>
                <w:sz w:val="16"/>
              </w:rPr>
              <w:t>29.551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7D83F" w14:textId="77777777" w:rsidR="009A2182" w:rsidRPr="000F2E43" w:rsidRDefault="009A2182" w:rsidP="00B25224">
            <w:pPr>
              <w:pStyle w:val="TAL"/>
              <w:rPr>
                <w:sz w:val="16"/>
              </w:rPr>
            </w:pPr>
            <w:r w:rsidRPr="000F2E43">
              <w:rPr>
                <w:sz w:val="16"/>
              </w:rPr>
              <w:t>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FEBB6" w14:textId="77777777" w:rsidR="009A2182" w:rsidRPr="000F2E43" w:rsidRDefault="009A2182" w:rsidP="00B25224">
            <w:pPr>
              <w:pStyle w:val="TAR"/>
              <w:rPr>
                <w:sz w:val="16"/>
              </w:rPr>
            </w:pPr>
            <w:r w:rsidRPr="000F2E43">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284A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7C4D9"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78BEE" w14:textId="77777777" w:rsidR="009A2182" w:rsidRPr="000F2E43" w:rsidRDefault="009A2182" w:rsidP="00B25224">
            <w:pPr>
              <w:pStyle w:val="TAL"/>
              <w:rPr>
                <w:sz w:val="16"/>
              </w:rPr>
            </w:pPr>
            <w:r w:rsidRPr="000F2E43">
              <w:rPr>
                <w:sz w:val="16"/>
              </w:rPr>
              <w:t>SBIProtoc19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FEDCD" w14:textId="77777777" w:rsidR="009A2182" w:rsidRPr="000F2E43" w:rsidRDefault="009A2182" w:rsidP="00B25224">
            <w:pPr>
              <w:pStyle w:val="TAL"/>
              <w:rPr>
                <w:sz w:val="16"/>
              </w:rPr>
            </w:pPr>
            <w:r w:rsidRPr="000F2E43">
              <w:rPr>
                <w:sz w:val="16"/>
              </w:rPr>
              <w:t>agreed</w:t>
            </w:r>
          </w:p>
        </w:tc>
      </w:tr>
      <w:tr w:rsidR="009A2182" w:rsidRPr="000F2E43" w14:paraId="362C055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8B946B6" w14:textId="77777777" w:rsidR="009A2182" w:rsidRPr="000F2E43" w:rsidRDefault="009A2182" w:rsidP="00B25224">
            <w:pPr>
              <w:pStyle w:val="TAL"/>
              <w:rPr>
                <w:sz w:val="16"/>
              </w:rPr>
            </w:pPr>
            <w:r w:rsidRPr="000F2E43">
              <w:rPr>
                <w:sz w:val="16"/>
              </w:rPr>
              <w:t>C3-246536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AA0EB" w14:textId="77777777" w:rsidR="009A2182" w:rsidRPr="000F2E43" w:rsidRDefault="009A2182" w:rsidP="00B25224">
            <w:pPr>
              <w:pStyle w:val="TAL"/>
              <w:rPr>
                <w:sz w:val="16"/>
              </w:rPr>
            </w:pPr>
            <w:r w:rsidRPr="000F2E43">
              <w:rPr>
                <w:sz w:val="16"/>
              </w:rPr>
              <w:t>Adding 3GPP-VLAN-Handling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C00F6" w14:textId="77777777" w:rsidR="009A2182" w:rsidRPr="000F2E43" w:rsidRDefault="009A2182" w:rsidP="00B25224">
            <w:pPr>
              <w:pStyle w:val="TAL"/>
              <w:rPr>
                <w:sz w:val="16"/>
              </w:rPr>
            </w:pPr>
            <w:r w:rsidRPr="000F2E43">
              <w:rPr>
                <w:sz w:val="16"/>
              </w:rPr>
              <w:t>Ericsson, 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D8993" w14:textId="77777777" w:rsidR="009A2182" w:rsidRPr="000F2E43" w:rsidRDefault="009A2182" w:rsidP="00B25224">
            <w:pPr>
              <w:pStyle w:val="TAL"/>
              <w:rPr>
                <w:sz w:val="16"/>
              </w:rPr>
            </w:pPr>
            <w:r w:rsidRPr="000F2E43">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3ACAF" w14:textId="77777777" w:rsidR="009A2182" w:rsidRPr="000F2E43" w:rsidRDefault="009A2182" w:rsidP="00B25224">
            <w:pPr>
              <w:pStyle w:val="TAL"/>
              <w:rPr>
                <w:sz w:val="16"/>
              </w:rPr>
            </w:pPr>
            <w:r w:rsidRPr="000F2E43">
              <w:rPr>
                <w:sz w:val="16"/>
              </w:rPr>
              <w:t>165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49F12"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76C26"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CDC41"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A5333" w14:textId="77777777" w:rsidR="009A2182" w:rsidRPr="000F2E43" w:rsidRDefault="009A2182" w:rsidP="00B25224">
            <w:pPr>
              <w:pStyle w:val="TAL"/>
              <w:rPr>
                <w:sz w:val="16"/>
              </w:rPr>
            </w:pPr>
            <w:r w:rsidRPr="000F2E43">
              <w:rPr>
                <w:sz w:val="16"/>
              </w:rPr>
              <w:t>TEI19_VLANSUB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69E19" w14:textId="77777777" w:rsidR="009A2182" w:rsidRPr="000F2E43" w:rsidRDefault="009A2182" w:rsidP="00B25224">
            <w:pPr>
              <w:pStyle w:val="TAL"/>
              <w:rPr>
                <w:sz w:val="16"/>
              </w:rPr>
            </w:pPr>
            <w:r w:rsidRPr="000F2E43">
              <w:rPr>
                <w:sz w:val="16"/>
              </w:rPr>
              <w:t>agreed</w:t>
            </w:r>
          </w:p>
        </w:tc>
      </w:tr>
      <w:tr w:rsidR="009A2182" w:rsidRPr="000F2E43" w14:paraId="525A57BF"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1D6AA49" w14:textId="77777777" w:rsidR="009A2182" w:rsidRPr="000F2E43" w:rsidRDefault="009A2182" w:rsidP="00B25224">
            <w:pPr>
              <w:pStyle w:val="TAL"/>
              <w:rPr>
                <w:sz w:val="16"/>
              </w:rPr>
            </w:pPr>
            <w:r w:rsidRPr="000F2E43">
              <w:rPr>
                <w:sz w:val="16"/>
              </w:rPr>
              <w:t>C3-246537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F82C5" w14:textId="77777777" w:rsidR="009A2182" w:rsidRPr="000F2E43" w:rsidRDefault="009A2182" w:rsidP="00B25224">
            <w:pPr>
              <w:pStyle w:val="TAL"/>
              <w:rPr>
                <w:sz w:val="16"/>
              </w:rPr>
            </w:pPr>
            <w:r w:rsidRPr="000F2E43">
              <w:rPr>
                <w:sz w:val="16"/>
              </w:rPr>
              <w:t>Update procedures to support VLAN per subscriber handling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887A7"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8BB1B" w14:textId="77777777" w:rsidR="009A2182" w:rsidRPr="000F2E43" w:rsidRDefault="009A2182" w:rsidP="00B25224">
            <w:pPr>
              <w:pStyle w:val="TAL"/>
              <w:rPr>
                <w:sz w:val="16"/>
              </w:rPr>
            </w:pPr>
            <w:r w:rsidRPr="000F2E43">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EBF71" w14:textId="77777777" w:rsidR="009A2182" w:rsidRPr="000F2E43" w:rsidRDefault="009A2182" w:rsidP="00B25224">
            <w:pPr>
              <w:pStyle w:val="TAL"/>
              <w:rPr>
                <w:sz w:val="16"/>
              </w:rPr>
            </w:pPr>
            <w:r w:rsidRPr="000F2E43">
              <w:rPr>
                <w:sz w:val="16"/>
              </w:rPr>
              <w:t>166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33A94" w14:textId="77777777" w:rsidR="009A2182" w:rsidRPr="000F2E43" w:rsidRDefault="009A2182" w:rsidP="00B25224">
            <w:pPr>
              <w:pStyle w:val="TAR"/>
              <w:rPr>
                <w:sz w:val="16"/>
              </w:rPr>
            </w:pPr>
            <w:r w:rsidRPr="000F2E43">
              <w:rPr>
                <w:sz w:val="16"/>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B022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E6977"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09ECB" w14:textId="77777777" w:rsidR="009A2182" w:rsidRPr="000F2E43" w:rsidRDefault="009A2182" w:rsidP="00B25224">
            <w:pPr>
              <w:pStyle w:val="TAL"/>
              <w:rPr>
                <w:sz w:val="16"/>
              </w:rPr>
            </w:pPr>
            <w:r w:rsidRPr="000F2E43">
              <w:rPr>
                <w:sz w:val="16"/>
              </w:rPr>
              <w:t>TEI19_VLANSUB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8C42B" w14:textId="77777777" w:rsidR="009A2182" w:rsidRPr="000F2E43" w:rsidRDefault="009A2182" w:rsidP="00B25224">
            <w:pPr>
              <w:pStyle w:val="TAL"/>
              <w:rPr>
                <w:sz w:val="16"/>
              </w:rPr>
            </w:pPr>
            <w:r w:rsidRPr="000F2E43">
              <w:rPr>
                <w:sz w:val="16"/>
              </w:rPr>
              <w:t>agreed</w:t>
            </w:r>
          </w:p>
        </w:tc>
      </w:tr>
      <w:tr w:rsidR="009A2182" w:rsidRPr="000F2E43" w14:paraId="6FBFAD0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EE52814" w14:textId="77777777" w:rsidR="009A2182" w:rsidRPr="000F2E43" w:rsidRDefault="009A2182" w:rsidP="00B25224">
            <w:pPr>
              <w:pStyle w:val="TAL"/>
              <w:rPr>
                <w:sz w:val="16"/>
              </w:rPr>
            </w:pPr>
            <w:r w:rsidRPr="000F2E43">
              <w:rPr>
                <w:sz w:val="16"/>
              </w:rPr>
              <w:t>C3-246538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F8478" w14:textId="77777777" w:rsidR="009A2182" w:rsidRPr="000F2E43" w:rsidRDefault="009A2182" w:rsidP="00B25224">
            <w:pPr>
              <w:pStyle w:val="TAL"/>
              <w:rPr>
                <w:sz w:val="16"/>
              </w:rPr>
            </w:pPr>
            <w:r w:rsidRPr="000F2E43">
              <w:rPr>
                <w:sz w:val="16"/>
              </w:rPr>
              <w:t xml:space="preserve">Add IP domain in </w:t>
            </w:r>
            <w:proofErr w:type="spellStart"/>
            <w:r w:rsidRPr="000F2E43">
              <w:rPr>
                <w:sz w:val="16"/>
              </w:rPr>
              <w:t>MonitoringEvent</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9DD83"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3D656" w14:textId="77777777" w:rsidR="009A2182" w:rsidRPr="000F2E43" w:rsidRDefault="009A2182" w:rsidP="00B25224">
            <w:pPr>
              <w:pStyle w:val="TAL"/>
              <w:rPr>
                <w:sz w:val="16"/>
              </w:rPr>
            </w:pPr>
            <w:r w:rsidRPr="000F2E43">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282BA" w14:textId="77777777" w:rsidR="009A2182" w:rsidRPr="000F2E43" w:rsidRDefault="009A2182" w:rsidP="00B25224">
            <w:pPr>
              <w:pStyle w:val="TAL"/>
              <w:rPr>
                <w:sz w:val="16"/>
              </w:rPr>
            </w:pPr>
            <w:r w:rsidRPr="000F2E43">
              <w:rPr>
                <w:sz w:val="16"/>
              </w:rPr>
              <w:t>891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DD91C" w14:textId="77777777" w:rsidR="009A2182" w:rsidRPr="000F2E43" w:rsidRDefault="009A2182" w:rsidP="00B25224">
            <w:pPr>
              <w:pStyle w:val="TAR"/>
              <w:rPr>
                <w:sz w:val="16"/>
              </w:rPr>
            </w:pPr>
            <w:r w:rsidRPr="000F2E43">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EE236"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8FFB2"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60D7B"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FFBE7" w14:textId="77777777" w:rsidR="009A2182" w:rsidRPr="000F2E43" w:rsidRDefault="009A2182" w:rsidP="00B25224">
            <w:pPr>
              <w:pStyle w:val="TAL"/>
              <w:rPr>
                <w:sz w:val="16"/>
              </w:rPr>
            </w:pPr>
            <w:r w:rsidRPr="000F2E43">
              <w:rPr>
                <w:sz w:val="16"/>
              </w:rPr>
              <w:t>revised</w:t>
            </w:r>
          </w:p>
        </w:tc>
      </w:tr>
      <w:tr w:rsidR="009A2182" w:rsidRPr="000F2E43" w14:paraId="0131AC36"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75EA749" w14:textId="77777777" w:rsidR="009A2182" w:rsidRPr="000F2E43" w:rsidRDefault="009A2182" w:rsidP="00B25224">
            <w:pPr>
              <w:pStyle w:val="TAL"/>
              <w:rPr>
                <w:sz w:val="16"/>
              </w:rPr>
            </w:pPr>
            <w:r w:rsidRPr="000F2E43">
              <w:rPr>
                <w:sz w:val="16"/>
              </w:rPr>
              <w:t>C3-246539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47428" w14:textId="77777777" w:rsidR="009A2182" w:rsidRPr="000F2E43" w:rsidRDefault="009A2182" w:rsidP="00B25224">
            <w:pPr>
              <w:pStyle w:val="TAL"/>
              <w:rPr>
                <w:sz w:val="16"/>
              </w:rPr>
            </w:pPr>
            <w:r w:rsidRPr="000F2E43">
              <w:rPr>
                <w:sz w:val="16"/>
              </w:rPr>
              <w:t xml:space="preserve">Add IP domain in </w:t>
            </w:r>
            <w:proofErr w:type="spellStart"/>
            <w:r w:rsidRPr="000F2E43">
              <w:rPr>
                <w:sz w:val="16"/>
              </w:rPr>
              <w:t>MonitoringEvent</w:t>
            </w:r>
            <w:proofErr w:type="spellEnd"/>
            <w:r w:rsidRPr="000F2E43">
              <w:rPr>
                <w:sz w:val="16"/>
              </w:rPr>
              <w:t xml:space="preserve"> API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91E29"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70001" w14:textId="77777777" w:rsidR="009A2182" w:rsidRPr="000F2E43" w:rsidRDefault="009A2182" w:rsidP="00B25224">
            <w:pPr>
              <w:pStyle w:val="TAL"/>
              <w:rPr>
                <w:sz w:val="16"/>
              </w:rPr>
            </w:pPr>
            <w:r w:rsidRPr="000F2E43">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822E4" w14:textId="77777777" w:rsidR="009A2182" w:rsidRPr="000F2E43" w:rsidRDefault="009A2182" w:rsidP="00B25224">
            <w:pPr>
              <w:pStyle w:val="TAL"/>
              <w:rPr>
                <w:sz w:val="16"/>
              </w:rPr>
            </w:pPr>
            <w:r w:rsidRPr="000F2E43">
              <w:rPr>
                <w:sz w:val="16"/>
              </w:rPr>
              <w:t>891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F80AF" w14:textId="77777777" w:rsidR="009A2182" w:rsidRPr="000F2E43" w:rsidRDefault="009A2182" w:rsidP="00B25224">
            <w:pPr>
              <w:pStyle w:val="TAR"/>
              <w:rPr>
                <w:sz w:val="16"/>
              </w:rPr>
            </w:pPr>
            <w:r w:rsidRPr="000F2E43">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89D2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1CA5E"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D52E3" w14:textId="77777777" w:rsidR="009A2182" w:rsidRPr="000F2E43" w:rsidRDefault="009A2182" w:rsidP="00B25224">
            <w:pPr>
              <w:pStyle w:val="TAL"/>
              <w:rPr>
                <w:sz w:val="16"/>
              </w:rPr>
            </w:pPr>
            <w:r w:rsidRPr="000F2E43">
              <w:rPr>
                <w:sz w:val="16"/>
              </w:rPr>
              <w:t>NBI19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1A707" w14:textId="77777777" w:rsidR="009A2182" w:rsidRPr="000F2E43" w:rsidRDefault="009A2182" w:rsidP="00B25224">
            <w:pPr>
              <w:pStyle w:val="TAL"/>
              <w:rPr>
                <w:sz w:val="16"/>
              </w:rPr>
            </w:pPr>
            <w:r w:rsidRPr="000F2E43">
              <w:rPr>
                <w:sz w:val="16"/>
              </w:rPr>
              <w:t>agreed</w:t>
            </w:r>
          </w:p>
        </w:tc>
      </w:tr>
      <w:tr w:rsidR="009A2182" w:rsidRPr="000F2E43" w14:paraId="1AEB381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9A83FF9" w14:textId="77777777" w:rsidR="009A2182" w:rsidRPr="000F2E43" w:rsidRDefault="009A2182" w:rsidP="00B25224">
            <w:pPr>
              <w:pStyle w:val="TAL"/>
              <w:rPr>
                <w:sz w:val="16"/>
              </w:rPr>
            </w:pPr>
            <w:r w:rsidRPr="000F2E43">
              <w:rPr>
                <w:sz w:val="16"/>
              </w:rPr>
              <w:t>C3-246541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B21AD"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7D692" w14:textId="77777777" w:rsidR="009A2182" w:rsidRPr="000F2E43" w:rsidRDefault="009A2182" w:rsidP="00B25224">
            <w:pPr>
              <w:pStyle w:val="TAL"/>
              <w:rPr>
                <w:sz w:val="16"/>
              </w:rPr>
            </w:pPr>
            <w:r w:rsidRPr="000F2E43">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F6818" w14:textId="77777777" w:rsidR="009A2182" w:rsidRPr="000F2E43" w:rsidRDefault="009A2182" w:rsidP="00B25224">
            <w:pPr>
              <w:pStyle w:val="TAL"/>
              <w:rPr>
                <w:sz w:val="16"/>
              </w:rPr>
            </w:pPr>
            <w:r w:rsidRPr="000F2E43">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93E61" w14:textId="77777777" w:rsidR="009A2182" w:rsidRPr="000F2E43" w:rsidRDefault="009A2182" w:rsidP="00B25224">
            <w:pPr>
              <w:pStyle w:val="TAL"/>
              <w:rPr>
                <w:sz w:val="16"/>
              </w:rPr>
            </w:pPr>
            <w:r w:rsidRPr="000F2E43">
              <w:rPr>
                <w:sz w:val="16"/>
              </w:rPr>
              <w:t>382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AEB07"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73294" w14:textId="77777777" w:rsidR="009A2182" w:rsidRPr="000F2E43" w:rsidRDefault="009A2182" w:rsidP="00B25224">
            <w:pPr>
              <w:pStyle w:val="TAL"/>
              <w:rPr>
                <w:sz w:val="16"/>
              </w:rPr>
            </w:pPr>
            <w:r w:rsidRPr="000F2E43">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C12BC"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8E43" w14:textId="77777777" w:rsidR="009A2182" w:rsidRPr="000F2E43" w:rsidRDefault="009A2182" w:rsidP="00B25224">
            <w:pPr>
              <w:pStyle w:val="TAL"/>
              <w:rPr>
                <w:sz w:val="16"/>
              </w:rPr>
            </w:pPr>
            <w:r w:rsidRPr="000F2E43">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9839E" w14:textId="77777777" w:rsidR="009A2182" w:rsidRPr="000F2E43" w:rsidRDefault="009A2182" w:rsidP="00B25224">
            <w:pPr>
              <w:pStyle w:val="TAL"/>
              <w:rPr>
                <w:sz w:val="16"/>
              </w:rPr>
            </w:pPr>
            <w:r w:rsidRPr="000F2E43">
              <w:rPr>
                <w:sz w:val="16"/>
              </w:rPr>
              <w:t>agreed</w:t>
            </w:r>
          </w:p>
        </w:tc>
      </w:tr>
      <w:tr w:rsidR="009A2182" w:rsidRPr="000F2E43" w14:paraId="7181CCB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CD38F37" w14:textId="77777777" w:rsidR="009A2182" w:rsidRPr="000F2E43" w:rsidRDefault="009A2182" w:rsidP="00B25224">
            <w:pPr>
              <w:pStyle w:val="TAL"/>
              <w:rPr>
                <w:sz w:val="16"/>
              </w:rPr>
            </w:pPr>
            <w:r w:rsidRPr="000F2E43">
              <w:rPr>
                <w:sz w:val="16"/>
              </w:rPr>
              <w:t>C3-246542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A080B"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390BF"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4C7E1"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4CA13" w14:textId="77777777" w:rsidR="009A2182" w:rsidRPr="000F2E43" w:rsidRDefault="009A2182" w:rsidP="00B25224">
            <w:pPr>
              <w:pStyle w:val="TAL"/>
              <w:rPr>
                <w:sz w:val="16"/>
              </w:rPr>
            </w:pPr>
            <w:r w:rsidRPr="000F2E43">
              <w:rPr>
                <w:sz w:val="16"/>
              </w:rPr>
              <w:t>1465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48EB61"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AD616" w14:textId="77777777" w:rsidR="009A2182" w:rsidRPr="000F2E43" w:rsidRDefault="009A2182" w:rsidP="00B25224">
            <w:pPr>
              <w:pStyle w:val="TAL"/>
              <w:rPr>
                <w:sz w:val="16"/>
              </w:rPr>
            </w:pPr>
            <w:r w:rsidRPr="000F2E43">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3C88E"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1E321" w14:textId="77777777" w:rsidR="009A2182" w:rsidRPr="000F2E43" w:rsidRDefault="009A2182" w:rsidP="00B25224">
            <w:pPr>
              <w:pStyle w:val="TAL"/>
              <w:rPr>
                <w:sz w:val="16"/>
              </w:rPr>
            </w:pPr>
            <w:r w:rsidRPr="000F2E43">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3200F" w14:textId="77777777" w:rsidR="009A2182" w:rsidRPr="000F2E43" w:rsidRDefault="009A2182" w:rsidP="00B25224">
            <w:pPr>
              <w:pStyle w:val="TAL"/>
              <w:rPr>
                <w:sz w:val="16"/>
              </w:rPr>
            </w:pPr>
            <w:r w:rsidRPr="000F2E43">
              <w:rPr>
                <w:sz w:val="16"/>
              </w:rPr>
              <w:t>agreed</w:t>
            </w:r>
          </w:p>
        </w:tc>
      </w:tr>
      <w:tr w:rsidR="009A2182" w:rsidRPr="000F2E43" w14:paraId="54415B0D"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B969C10" w14:textId="77777777" w:rsidR="009A2182" w:rsidRPr="000F2E43" w:rsidRDefault="009A2182" w:rsidP="00B25224">
            <w:pPr>
              <w:pStyle w:val="TAL"/>
              <w:rPr>
                <w:sz w:val="16"/>
              </w:rPr>
            </w:pPr>
            <w:r w:rsidRPr="000F2E43">
              <w:rPr>
                <w:sz w:val="16"/>
              </w:rPr>
              <w:t>C3-246543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DCBBB"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DAE6E" w14:textId="77777777" w:rsidR="009A2182" w:rsidRPr="000F2E43" w:rsidRDefault="009A2182" w:rsidP="00B25224">
            <w:pPr>
              <w:pStyle w:val="TAL"/>
              <w:rPr>
                <w:sz w:val="16"/>
              </w:rPr>
            </w:pPr>
            <w:r w:rsidRPr="000F2E43">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9A892"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4D78F" w14:textId="77777777" w:rsidR="009A2182" w:rsidRPr="000F2E43" w:rsidRDefault="009A2182" w:rsidP="00B25224">
            <w:pPr>
              <w:pStyle w:val="TAL"/>
              <w:rPr>
                <w:sz w:val="16"/>
              </w:rPr>
            </w:pPr>
            <w:r w:rsidRPr="000F2E43">
              <w:rPr>
                <w:sz w:val="16"/>
              </w:rPr>
              <w:t>259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E5FB7"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AD65B" w14:textId="77777777" w:rsidR="009A2182" w:rsidRPr="000F2E43" w:rsidRDefault="009A2182" w:rsidP="00B25224">
            <w:pPr>
              <w:pStyle w:val="TAL"/>
              <w:rPr>
                <w:sz w:val="16"/>
              </w:rPr>
            </w:pPr>
            <w:r w:rsidRPr="000F2E43">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4A08"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B011B" w14:textId="77777777" w:rsidR="009A2182" w:rsidRPr="000F2E43" w:rsidRDefault="009A2182" w:rsidP="00B25224">
            <w:pPr>
              <w:pStyle w:val="TAL"/>
              <w:rPr>
                <w:sz w:val="16"/>
              </w:rPr>
            </w:pPr>
            <w:r w:rsidRPr="000F2E43">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6275F" w14:textId="77777777" w:rsidR="009A2182" w:rsidRPr="000F2E43" w:rsidRDefault="009A2182" w:rsidP="00B25224">
            <w:pPr>
              <w:pStyle w:val="TAL"/>
              <w:rPr>
                <w:sz w:val="16"/>
              </w:rPr>
            </w:pPr>
            <w:r w:rsidRPr="000F2E43">
              <w:rPr>
                <w:sz w:val="16"/>
              </w:rPr>
              <w:t>agreed</w:t>
            </w:r>
          </w:p>
        </w:tc>
      </w:tr>
      <w:tr w:rsidR="009A2182" w:rsidRPr="000F2E43" w14:paraId="4A2E069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A4EDF28" w14:textId="77777777" w:rsidR="009A2182" w:rsidRPr="000F2E43" w:rsidRDefault="009A2182" w:rsidP="00B25224">
            <w:pPr>
              <w:pStyle w:val="TAL"/>
              <w:rPr>
                <w:sz w:val="16"/>
              </w:rPr>
            </w:pPr>
            <w:r w:rsidRPr="000F2E43">
              <w:rPr>
                <w:sz w:val="16"/>
              </w:rPr>
              <w:t>C3-246544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3EEC6"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C1BB0"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F0F38" w14:textId="77777777" w:rsidR="009A2182" w:rsidRPr="000F2E43" w:rsidRDefault="009A2182" w:rsidP="00B25224">
            <w:pPr>
              <w:pStyle w:val="TAL"/>
              <w:rPr>
                <w:sz w:val="16"/>
              </w:rPr>
            </w:pPr>
            <w:r w:rsidRPr="000F2E43">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7C0D8" w14:textId="77777777" w:rsidR="009A2182" w:rsidRPr="000F2E43" w:rsidRDefault="009A2182" w:rsidP="00B25224">
            <w:pPr>
              <w:pStyle w:val="TAL"/>
              <w:rPr>
                <w:sz w:val="16"/>
              </w:rPr>
            </w:pPr>
            <w:r w:rsidRPr="000F2E43">
              <w:rPr>
                <w:sz w:val="16"/>
              </w:rPr>
              <w:t>162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EDEEB7"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BD0EE" w14:textId="77777777" w:rsidR="009A2182" w:rsidRPr="000F2E43" w:rsidRDefault="009A2182" w:rsidP="00B25224">
            <w:pPr>
              <w:pStyle w:val="TAL"/>
              <w:rPr>
                <w:sz w:val="16"/>
              </w:rPr>
            </w:pPr>
            <w:r w:rsidRPr="000F2E43">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AE40B"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B72ED" w14:textId="77777777" w:rsidR="009A2182" w:rsidRPr="000F2E43" w:rsidRDefault="009A2182" w:rsidP="00B25224">
            <w:pPr>
              <w:pStyle w:val="TAL"/>
              <w:rPr>
                <w:sz w:val="16"/>
              </w:rPr>
            </w:pPr>
            <w:r w:rsidRPr="000F2E43">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4F4BF" w14:textId="77777777" w:rsidR="009A2182" w:rsidRPr="000F2E43" w:rsidRDefault="009A2182" w:rsidP="00B25224">
            <w:pPr>
              <w:pStyle w:val="TAL"/>
              <w:rPr>
                <w:sz w:val="16"/>
              </w:rPr>
            </w:pPr>
            <w:r w:rsidRPr="000F2E43">
              <w:rPr>
                <w:sz w:val="16"/>
              </w:rPr>
              <w:t>agreed</w:t>
            </w:r>
          </w:p>
        </w:tc>
      </w:tr>
      <w:tr w:rsidR="009A2182" w:rsidRPr="000F2E43" w14:paraId="39946682"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2BFF2CC" w14:textId="77777777" w:rsidR="009A2182" w:rsidRPr="000F2E43" w:rsidRDefault="009A2182" w:rsidP="00B25224">
            <w:pPr>
              <w:pStyle w:val="TAL"/>
              <w:rPr>
                <w:sz w:val="16"/>
              </w:rPr>
            </w:pPr>
            <w:r w:rsidRPr="000F2E43">
              <w:rPr>
                <w:sz w:val="16"/>
              </w:rPr>
              <w:t>C3-246545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2666E"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08080" w14:textId="77777777" w:rsidR="009A2182" w:rsidRPr="000F2E43" w:rsidRDefault="009A2182" w:rsidP="00B25224">
            <w:pPr>
              <w:pStyle w:val="TAL"/>
              <w:rPr>
                <w:sz w:val="16"/>
              </w:rPr>
            </w:pPr>
            <w:r w:rsidRPr="000F2E43">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E6FC4" w14:textId="77777777" w:rsidR="009A2182" w:rsidRPr="000F2E43" w:rsidRDefault="009A2182" w:rsidP="00B25224">
            <w:pPr>
              <w:pStyle w:val="TAL"/>
              <w:rPr>
                <w:sz w:val="16"/>
              </w:rPr>
            </w:pPr>
            <w:r w:rsidRPr="000F2E43">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26DB3" w14:textId="77777777" w:rsidR="009A2182" w:rsidRPr="000F2E43" w:rsidRDefault="009A2182" w:rsidP="00B25224">
            <w:pPr>
              <w:pStyle w:val="TAL"/>
              <w:rPr>
                <w:sz w:val="16"/>
              </w:rPr>
            </w:pPr>
            <w:r w:rsidRPr="000F2E43">
              <w:rPr>
                <w:sz w:val="16"/>
              </w:rPr>
              <w:t>383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7280B"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81ACC"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8ADB1"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C583D" w14:textId="77777777" w:rsidR="009A2182" w:rsidRPr="000F2E43" w:rsidRDefault="009A2182" w:rsidP="00B25224">
            <w:pPr>
              <w:pStyle w:val="TAL"/>
              <w:rPr>
                <w:sz w:val="16"/>
              </w:rPr>
            </w:pPr>
            <w:r w:rsidRPr="000F2E43">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1D63B" w14:textId="77777777" w:rsidR="009A2182" w:rsidRPr="000F2E43" w:rsidRDefault="009A2182" w:rsidP="00B25224">
            <w:pPr>
              <w:pStyle w:val="TAL"/>
              <w:rPr>
                <w:sz w:val="16"/>
              </w:rPr>
            </w:pPr>
            <w:r w:rsidRPr="000F2E43">
              <w:rPr>
                <w:sz w:val="16"/>
              </w:rPr>
              <w:t>agreed</w:t>
            </w:r>
          </w:p>
        </w:tc>
      </w:tr>
      <w:tr w:rsidR="009A2182" w:rsidRPr="000F2E43" w14:paraId="2FAC6AA0"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D2D513C" w14:textId="77777777" w:rsidR="009A2182" w:rsidRPr="000F2E43" w:rsidRDefault="009A2182" w:rsidP="00B25224">
            <w:pPr>
              <w:pStyle w:val="TAL"/>
              <w:rPr>
                <w:sz w:val="16"/>
              </w:rPr>
            </w:pPr>
            <w:r w:rsidRPr="000F2E43">
              <w:rPr>
                <w:sz w:val="16"/>
              </w:rPr>
              <w:t>C3-246546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233A1"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3703E"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5E2AC" w14:textId="77777777" w:rsidR="009A2182" w:rsidRPr="000F2E43" w:rsidRDefault="009A2182" w:rsidP="00B25224">
            <w:pPr>
              <w:pStyle w:val="TAL"/>
              <w:rPr>
                <w:sz w:val="16"/>
              </w:rPr>
            </w:pPr>
            <w:r w:rsidRPr="000F2E43">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5CCC1" w14:textId="77777777" w:rsidR="009A2182" w:rsidRPr="000F2E43" w:rsidRDefault="009A2182" w:rsidP="00B25224">
            <w:pPr>
              <w:pStyle w:val="TAL"/>
              <w:rPr>
                <w:sz w:val="16"/>
              </w:rPr>
            </w:pPr>
            <w:r w:rsidRPr="000F2E43">
              <w:rPr>
                <w:sz w:val="16"/>
              </w:rPr>
              <w:t>306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CF416"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CC017"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212DD"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A8053" w14:textId="77777777" w:rsidR="009A2182" w:rsidRPr="000F2E43" w:rsidRDefault="009A2182" w:rsidP="00B25224">
            <w:pPr>
              <w:pStyle w:val="TAL"/>
              <w:rPr>
                <w:sz w:val="16"/>
              </w:rPr>
            </w:pPr>
            <w:r w:rsidRPr="000F2E43">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9DA67" w14:textId="77777777" w:rsidR="009A2182" w:rsidRPr="000F2E43" w:rsidRDefault="009A2182" w:rsidP="00B25224">
            <w:pPr>
              <w:pStyle w:val="TAL"/>
              <w:rPr>
                <w:sz w:val="16"/>
              </w:rPr>
            </w:pPr>
            <w:r w:rsidRPr="000F2E43">
              <w:rPr>
                <w:sz w:val="16"/>
              </w:rPr>
              <w:t>agreed</w:t>
            </w:r>
          </w:p>
        </w:tc>
      </w:tr>
      <w:tr w:rsidR="009A2182" w:rsidRPr="000F2E43" w14:paraId="609A6574"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483415D" w14:textId="77777777" w:rsidR="009A2182" w:rsidRPr="000F2E43" w:rsidRDefault="009A2182" w:rsidP="00B25224">
            <w:pPr>
              <w:pStyle w:val="TAL"/>
              <w:rPr>
                <w:sz w:val="16"/>
              </w:rPr>
            </w:pPr>
            <w:r w:rsidRPr="000F2E43">
              <w:rPr>
                <w:sz w:val="16"/>
              </w:rPr>
              <w:t>C3-246547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6F39F8"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FA6E0"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81B9A9"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C83E0" w14:textId="77777777" w:rsidR="009A2182" w:rsidRPr="000F2E43" w:rsidRDefault="009A2182" w:rsidP="00B25224">
            <w:pPr>
              <w:pStyle w:val="TAL"/>
              <w:rPr>
                <w:sz w:val="16"/>
              </w:rPr>
            </w:pPr>
            <w:r w:rsidRPr="000F2E43">
              <w:rPr>
                <w:sz w:val="16"/>
              </w:rPr>
              <w:t>708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C0F66"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7B2E5"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6B1D1"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0625D" w14:textId="77777777" w:rsidR="009A2182" w:rsidRPr="000F2E43" w:rsidRDefault="009A2182" w:rsidP="00B25224">
            <w:pPr>
              <w:pStyle w:val="TAL"/>
              <w:rPr>
                <w:sz w:val="16"/>
              </w:rPr>
            </w:pPr>
            <w:r w:rsidRPr="000F2E43">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A4F8C" w14:textId="77777777" w:rsidR="009A2182" w:rsidRPr="000F2E43" w:rsidRDefault="009A2182" w:rsidP="00B25224">
            <w:pPr>
              <w:pStyle w:val="TAL"/>
              <w:rPr>
                <w:sz w:val="16"/>
              </w:rPr>
            </w:pPr>
            <w:r w:rsidRPr="000F2E43">
              <w:rPr>
                <w:sz w:val="16"/>
              </w:rPr>
              <w:t>agreed</w:t>
            </w:r>
          </w:p>
        </w:tc>
      </w:tr>
      <w:tr w:rsidR="009A2182" w:rsidRPr="000F2E43" w14:paraId="2AEB552F"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E330ACE" w14:textId="77777777" w:rsidR="009A2182" w:rsidRPr="000F2E43" w:rsidRDefault="009A2182" w:rsidP="00B25224">
            <w:pPr>
              <w:pStyle w:val="TAL"/>
              <w:rPr>
                <w:sz w:val="16"/>
              </w:rPr>
            </w:pPr>
            <w:r w:rsidRPr="000F2E43">
              <w:rPr>
                <w:sz w:val="16"/>
              </w:rPr>
              <w:t>C3-246548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24E63" w14:textId="77777777" w:rsidR="009A2182" w:rsidRPr="000F2E43" w:rsidRDefault="009A2182" w:rsidP="00B25224">
            <w:pPr>
              <w:pStyle w:val="TAL"/>
              <w:rPr>
                <w:sz w:val="16"/>
              </w:rPr>
            </w:pPr>
            <w:r w:rsidRPr="000F2E43">
              <w:rPr>
                <w:sz w:val="16"/>
              </w:rPr>
              <w:t xml:space="preserve">Update of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605BA"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6A1A3" w14:textId="77777777" w:rsidR="009A2182" w:rsidRPr="000F2E43" w:rsidRDefault="009A2182" w:rsidP="00B25224">
            <w:pPr>
              <w:pStyle w:val="TAL"/>
              <w:rPr>
                <w:sz w:val="16"/>
              </w:rPr>
            </w:pPr>
            <w:r w:rsidRPr="000F2E43">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3C7BA" w14:textId="77777777" w:rsidR="009A2182" w:rsidRPr="000F2E43" w:rsidRDefault="009A2182" w:rsidP="00B25224">
            <w:pPr>
              <w:pStyle w:val="TAL"/>
              <w:rPr>
                <w:sz w:val="16"/>
              </w:rPr>
            </w:pPr>
            <w:r w:rsidRPr="000F2E43">
              <w:rPr>
                <w:sz w:val="16"/>
              </w:rPr>
              <w:t>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1F86D"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41682"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059D0"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23936" w14:textId="77777777" w:rsidR="009A2182" w:rsidRPr="000F2E43" w:rsidRDefault="009A2182" w:rsidP="00B25224">
            <w:pPr>
              <w:pStyle w:val="TAL"/>
              <w:rPr>
                <w:sz w:val="16"/>
              </w:rPr>
            </w:pPr>
            <w:r w:rsidRPr="000F2E43">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98C61" w14:textId="77777777" w:rsidR="009A2182" w:rsidRPr="000F2E43" w:rsidRDefault="009A2182" w:rsidP="00B25224">
            <w:pPr>
              <w:pStyle w:val="TAL"/>
              <w:rPr>
                <w:sz w:val="16"/>
              </w:rPr>
            </w:pPr>
            <w:r w:rsidRPr="000F2E43">
              <w:rPr>
                <w:sz w:val="16"/>
              </w:rPr>
              <w:t>agreed</w:t>
            </w:r>
          </w:p>
        </w:tc>
      </w:tr>
      <w:tr w:rsidR="009A2182" w:rsidRPr="000F2E43" w14:paraId="1ADC33B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12FADF0" w14:textId="77777777" w:rsidR="009A2182" w:rsidRPr="000F2E43" w:rsidRDefault="009A2182" w:rsidP="00B25224">
            <w:pPr>
              <w:pStyle w:val="TAL"/>
              <w:rPr>
                <w:sz w:val="16"/>
              </w:rPr>
            </w:pPr>
            <w:r w:rsidRPr="000F2E43">
              <w:rPr>
                <w:sz w:val="16"/>
              </w:rPr>
              <w:t>C3-246549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09D10"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65697"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34A849"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8D2A8" w14:textId="77777777" w:rsidR="009A2182" w:rsidRPr="000F2E43" w:rsidRDefault="009A2182" w:rsidP="00B25224">
            <w:pPr>
              <w:pStyle w:val="TAL"/>
              <w:rPr>
                <w:sz w:val="16"/>
              </w:rPr>
            </w:pPr>
            <w:r w:rsidRPr="000F2E43">
              <w:rPr>
                <w:sz w:val="16"/>
              </w:rPr>
              <w:t>1466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66494"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D4AAC"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67835"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E6D48" w14:textId="77777777" w:rsidR="009A2182" w:rsidRPr="000F2E43" w:rsidRDefault="009A2182" w:rsidP="00B25224">
            <w:pPr>
              <w:pStyle w:val="TAL"/>
              <w:rPr>
                <w:sz w:val="16"/>
              </w:rPr>
            </w:pPr>
            <w:r w:rsidRPr="000F2E43">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34FE0" w14:textId="77777777" w:rsidR="009A2182" w:rsidRPr="000F2E43" w:rsidRDefault="009A2182" w:rsidP="00B25224">
            <w:pPr>
              <w:pStyle w:val="TAL"/>
              <w:rPr>
                <w:sz w:val="16"/>
              </w:rPr>
            </w:pPr>
            <w:r w:rsidRPr="000F2E43">
              <w:rPr>
                <w:sz w:val="16"/>
              </w:rPr>
              <w:t>agreed</w:t>
            </w:r>
          </w:p>
        </w:tc>
      </w:tr>
      <w:tr w:rsidR="009A2182" w:rsidRPr="000F2E43" w14:paraId="5022EAA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CB8F0B0" w14:textId="77777777" w:rsidR="009A2182" w:rsidRPr="000F2E43" w:rsidRDefault="009A2182" w:rsidP="00B25224">
            <w:pPr>
              <w:pStyle w:val="TAL"/>
              <w:rPr>
                <w:sz w:val="16"/>
              </w:rPr>
            </w:pPr>
            <w:r w:rsidRPr="000F2E43">
              <w:rPr>
                <w:sz w:val="16"/>
              </w:rPr>
              <w:t>C3-246550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6576C"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488A6"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B2DE9" w14:textId="77777777" w:rsidR="009A2182" w:rsidRPr="000F2E43" w:rsidRDefault="009A2182" w:rsidP="00B25224">
            <w:pPr>
              <w:pStyle w:val="TAL"/>
              <w:rPr>
                <w:sz w:val="16"/>
              </w:rPr>
            </w:pPr>
            <w:r w:rsidRPr="000F2E43">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D02D0" w14:textId="77777777" w:rsidR="009A2182" w:rsidRPr="000F2E43" w:rsidRDefault="009A2182" w:rsidP="00B25224">
            <w:pPr>
              <w:pStyle w:val="TAL"/>
              <w:rPr>
                <w:sz w:val="16"/>
              </w:rPr>
            </w:pPr>
            <w:r w:rsidRPr="000F2E43">
              <w:rPr>
                <w:sz w:val="16"/>
              </w:rPr>
              <w:t>386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19DC2"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DFE29"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C26D7"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AC593" w14:textId="77777777" w:rsidR="009A2182" w:rsidRPr="000F2E43" w:rsidRDefault="009A2182" w:rsidP="00B25224">
            <w:pPr>
              <w:pStyle w:val="TAL"/>
              <w:rPr>
                <w:sz w:val="16"/>
              </w:rPr>
            </w:pPr>
            <w:r w:rsidRPr="000F2E43">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A5D1C" w14:textId="77777777" w:rsidR="009A2182" w:rsidRPr="000F2E43" w:rsidRDefault="009A2182" w:rsidP="00B25224">
            <w:pPr>
              <w:pStyle w:val="TAL"/>
              <w:rPr>
                <w:sz w:val="16"/>
              </w:rPr>
            </w:pPr>
            <w:r w:rsidRPr="000F2E43">
              <w:rPr>
                <w:sz w:val="16"/>
              </w:rPr>
              <w:t>agreed</w:t>
            </w:r>
          </w:p>
        </w:tc>
      </w:tr>
      <w:tr w:rsidR="009A2182" w:rsidRPr="000F2E43" w14:paraId="6C495F65"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6916062" w14:textId="77777777" w:rsidR="009A2182" w:rsidRPr="000F2E43" w:rsidRDefault="009A2182" w:rsidP="00B25224">
            <w:pPr>
              <w:pStyle w:val="TAL"/>
              <w:rPr>
                <w:sz w:val="16"/>
              </w:rPr>
            </w:pPr>
            <w:r w:rsidRPr="000F2E43">
              <w:rPr>
                <w:sz w:val="16"/>
              </w:rPr>
              <w:t>C3-246551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2B8DA1"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54743"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B8CDC" w14:textId="77777777" w:rsidR="009A2182" w:rsidRPr="000F2E43" w:rsidRDefault="009A2182" w:rsidP="00B25224">
            <w:pPr>
              <w:pStyle w:val="TAL"/>
              <w:rPr>
                <w:sz w:val="16"/>
              </w:rPr>
            </w:pPr>
            <w:r w:rsidRPr="000F2E43">
              <w:rPr>
                <w:sz w:val="16"/>
              </w:rPr>
              <w:t>29.537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7C49D" w14:textId="77777777" w:rsidR="009A2182" w:rsidRPr="000F2E43" w:rsidRDefault="009A2182" w:rsidP="00B25224">
            <w:pPr>
              <w:pStyle w:val="TAL"/>
              <w:rPr>
                <w:sz w:val="16"/>
              </w:rPr>
            </w:pPr>
            <w:r w:rsidRPr="000F2E43">
              <w:rPr>
                <w:sz w:val="16"/>
              </w:rPr>
              <w:t>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E9C11"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61AA1"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88641"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33771" w14:textId="77777777" w:rsidR="009A2182" w:rsidRPr="000F2E43" w:rsidRDefault="009A2182" w:rsidP="00B25224">
            <w:pPr>
              <w:pStyle w:val="TAL"/>
              <w:rPr>
                <w:sz w:val="16"/>
              </w:rPr>
            </w:pPr>
            <w:r w:rsidRPr="000F2E43">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2BD00" w14:textId="77777777" w:rsidR="009A2182" w:rsidRPr="000F2E43" w:rsidRDefault="009A2182" w:rsidP="00B25224">
            <w:pPr>
              <w:pStyle w:val="TAL"/>
              <w:rPr>
                <w:sz w:val="16"/>
              </w:rPr>
            </w:pPr>
            <w:r w:rsidRPr="000F2E43">
              <w:rPr>
                <w:sz w:val="16"/>
              </w:rPr>
              <w:t>agreed</w:t>
            </w:r>
          </w:p>
        </w:tc>
      </w:tr>
      <w:tr w:rsidR="009A2182" w:rsidRPr="000F2E43" w14:paraId="349B8ED5"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5DDA0F3" w14:textId="77777777" w:rsidR="009A2182" w:rsidRPr="000F2E43" w:rsidRDefault="009A2182" w:rsidP="00B25224">
            <w:pPr>
              <w:pStyle w:val="TAL"/>
              <w:rPr>
                <w:sz w:val="16"/>
              </w:rPr>
            </w:pPr>
            <w:r w:rsidRPr="000F2E43">
              <w:rPr>
                <w:sz w:val="16"/>
              </w:rPr>
              <w:t>C3-246552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45C7A"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C71C3" w14:textId="77777777" w:rsidR="009A2182" w:rsidRPr="000F2E43" w:rsidRDefault="009A2182" w:rsidP="00B25224">
            <w:pPr>
              <w:pStyle w:val="TAL"/>
              <w:rPr>
                <w:sz w:val="16"/>
              </w:rPr>
            </w:pPr>
            <w:r w:rsidRPr="000F2E43">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51D95" w14:textId="77777777" w:rsidR="009A2182" w:rsidRPr="000F2E43" w:rsidRDefault="009A2182" w:rsidP="00B25224">
            <w:pPr>
              <w:pStyle w:val="TAL"/>
              <w:rPr>
                <w:sz w:val="16"/>
              </w:rPr>
            </w:pPr>
            <w:r w:rsidRPr="000F2E43">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CAB81" w14:textId="77777777" w:rsidR="009A2182" w:rsidRPr="000F2E43" w:rsidRDefault="009A2182" w:rsidP="00B25224">
            <w:pPr>
              <w:pStyle w:val="TAL"/>
              <w:rPr>
                <w:sz w:val="16"/>
              </w:rPr>
            </w:pPr>
            <w:r w:rsidRPr="000F2E43">
              <w:rPr>
                <w:sz w:val="16"/>
              </w:rPr>
              <w:t>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C4D8D"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80452"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A9F6D"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2BFB5" w14:textId="77777777" w:rsidR="009A2182" w:rsidRPr="000F2E43" w:rsidRDefault="009A2182" w:rsidP="00B25224">
            <w:pPr>
              <w:pStyle w:val="TAL"/>
              <w:rPr>
                <w:sz w:val="16"/>
              </w:rPr>
            </w:pPr>
            <w:r w:rsidRPr="000F2E43">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17BEA" w14:textId="77777777" w:rsidR="009A2182" w:rsidRPr="000F2E43" w:rsidRDefault="009A2182" w:rsidP="00B25224">
            <w:pPr>
              <w:pStyle w:val="TAL"/>
              <w:rPr>
                <w:sz w:val="16"/>
              </w:rPr>
            </w:pPr>
            <w:r w:rsidRPr="000F2E43">
              <w:rPr>
                <w:sz w:val="16"/>
              </w:rPr>
              <w:t>withdrawn</w:t>
            </w:r>
          </w:p>
        </w:tc>
      </w:tr>
      <w:tr w:rsidR="009A2182" w:rsidRPr="000F2E43" w14:paraId="61B03CB8"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EC35E84" w14:textId="77777777" w:rsidR="009A2182" w:rsidRPr="000F2E43" w:rsidRDefault="009A2182" w:rsidP="00B25224">
            <w:pPr>
              <w:pStyle w:val="TAL"/>
              <w:rPr>
                <w:sz w:val="16"/>
              </w:rPr>
            </w:pPr>
            <w:r w:rsidRPr="000F2E43">
              <w:rPr>
                <w:sz w:val="16"/>
              </w:rPr>
              <w:t>C3-246553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DBF53"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1B709" w14:textId="77777777" w:rsidR="009A2182" w:rsidRPr="000F2E43" w:rsidRDefault="009A2182" w:rsidP="00B25224">
            <w:pPr>
              <w:pStyle w:val="TAL"/>
              <w:rPr>
                <w:sz w:val="16"/>
              </w:rPr>
            </w:pPr>
            <w:r w:rsidRPr="000F2E43">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78C9D"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A53A7" w14:textId="77777777" w:rsidR="009A2182" w:rsidRPr="000F2E43" w:rsidRDefault="009A2182" w:rsidP="00B25224">
            <w:pPr>
              <w:pStyle w:val="TAL"/>
              <w:rPr>
                <w:sz w:val="16"/>
              </w:rPr>
            </w:pPr>
            <w:r w:rsidRPr="000F2E43">
              <w:rPr>
                <w:sz w:val="16"/>
              </w:rPr>
              <w:t>260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81EBC"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FEFE2"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285EB"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79E3" w14:textId="77777777" w:rsidR="009A2182" w:rsidRPr="000F2E43" w:rsidRDefault="009A2182" w:rsidP="00B25224">
            <w:pPr>
              <w:pStyle w:val="TAL"/>
              <w:rPr>
                <w:sz w:val="16"/>
              </w:rPr>
            </w:pPr>
            <w:r w:rsidRPr="000F2E43">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8DA6D" w14:textId="77777777" w:rsidR="009A2182" w:rsidRPr="000F2E43" w:rsidRDefault="009A2182" w:rsidP="00B25224">
            <w:pPr>
              <w:pStyle w:val="TAL"/>
              <w:rPr>
                <w:sz w:val="16"/>
              </w:rPr>
            </w:pPr>
            <w:r w:rsidRPr="000F2E43">
              <w:rPr>
                <w:sz w:val="16"/>
              </w:rPr>
              <w:t>agreed</w:t>
            </w:r>
          </w:p>
        </w:tc>
      </w:tr>
      <w:tr w:rsidR="009A2182" w:rsidRPr="000F2E43" w14:paraId="5588CA5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11656BB" w14:textId="77777777" w:rsidR="009A2182" w:rsidRPr="000F2E43" w:rsidRDefault="009A2182" w:rsidP="00B25224">
            <w:pPr>
              <w:pStyle w:val="TAL"/>
              <w:rPr>
                <w:sz w:val="16"/>
              </w:rPr>
            </w:pPr>
            <w:r w:rsidRPr="000F2E43">
              <w:rPr>
                <w:sz w:val="16"/>
              </w:rPr>
              <w:t>C3-246554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A0F64"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D1F6F"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BB055" w14:textId="77777777" w:rsidR="009A2182" w:rsidRPr="000F2E43" w:rsidRDefault="009A2182" w:rsidP="00B25224">
            <w:pPr>
              <w:pStyle w:val="TAL"/>
              <w:rPr>
                <w:sz w:val="16"/>
              </w:rPr>
            </w:pPr>
            <w:r w:rsidRPr="000F2E43">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85989" w14:textId="77777777" w:rsidR="009A2182" w:rsidRPr="000F2E43" w:rsidRDefault="009A2182" w:rsidP="00B25224">
            <w:pPr>
              <w:pStyle w:val="TAL"/>
              <w:rPr>
                <w:sz w:val="16"/>
              </w:rPr>
            </w:pPr>
            <w:r w:rsidRPr="000F2E43">
              <w:rPr>
                <w:sz w:val="16"/>
              </w:rPr>
              <w:t>163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FC080"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8BF59"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192CB"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9714E" w14:textId="77777777" w:rsidR="009A2182" w:rsidRPr="000F2E43" w:rsidRDefault="009A2182" w:rsidP="00B25224">
            <w:pPr>
              <w:pStyle w:val="TAL"/>
              <w:rPr>
                <w:sz w:val="16"/>
              </w:rPr>
            </w:pPr>
            <w:r w:rsidRPr="000F2E43">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C850B" w14:textId="77777777" w:rsidR="009A2182" w:rsidRPr="000F2E43" w:rsidRDefault="009A2182" w:rsidP="00B25224">
            <w:pPr>
              <w:pStyle w:val="TAL"/>
              <w:rPr>
                <w:sz w:val="16"/>
              </w:rPr>
            </w:pPr>
            <w:r w:rsidRPr="000F2E43">
              <w:rPr>
                <w:sz w:val="16"/>
              </w:rPr>
              <w:t>agreed</w:t>
            </w:r>
          </w:p>
        </w:tc>
      </w:tr>
      <w:tr w:rsidR="009A2182" w:rsidRPr="000F2E43" w14:paraId="07194D75"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BC65EA9" w14:textId="77777777" w:rsidR="009A2182" w:rsidRPr="000F2E43" w:rsidRDefault="009A2182" w:rsidP="00B25224">
            <w:pPr>
              <w:pStyle w:val="TAL"/>
              <w:rPr>
                <w:sz w:val="16"/>
              </w:rPr>
            </w:pPr>
            <w:r w:rsidRPr="000F2E43">
              <w:rPr>
                <w:sz w:val="16"/>
              </w:rPr>
              <w:t>C3-246555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A866A"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33E49"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9760C" w14:textId="77777777" w:rsidR="009A2182" w:rsidRPr="000F2E43" w:rsidRDefault="009A2182" w:rsidP="00B25224">
            <w:pPr>
              <w:pStyle w:val="TAL"/>
              <w:rPr>
                <w:sz w:val="16"/>
              </w:rPr>
            </w:pPr>
            <w:r w:rsidRPr="000F2E43">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28A32" w14:textId="77777777" w:rsidR="009A2182" w:rsidRPr="000F2E43" w:rsidRDefault="009A2182" w:rsidP="00B25224">
            <w:pPr>
              <w:pStyle w:val="TAL"/>
              <w:rPr>
                <w:sz w:val="16"/>
              </w:rPr>
            </w:pPr>
            <w:r w:rsidRPr="000F2E43">
              <w:rPr>
                <w:sz w:val="16"/>
              </w:rPr>
              <w:t>225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C5FDA"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6172C" w14:textId="77777777" w:rsidR="009A2182" w:rsidRPr="000F2E43" w:rsidRDefault="009A2182" w:rsidP="00B25224">
            <w:pPr>
              <w:pStyle w:val="TAL"/>
              <w:rPr>
                <w:sz w:val="16"/>
              </w:rPr>
            </w:pPr>
            <w:r w:rsidRPr="000F2E43">
              <w:rPr>
                <w:sz w:val="16"/>
              </w:rPr>
              <w:t>Rel-18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3B8D0"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60EDB" w14:textId="77777777" w:rsidR="009A2182" w:rsidRPr="000F2E43" w:rsidRDefault="009A2182" w:rsidP="00B25224">
            <w:pPr>
              <w:pStyle w:val="TAL"/>
              <w:rPr>
                <w:sz w:val="16"/>
              </w:rPr>
            </w:pPr>
            <w:r w:rsidRPr="000F2E43">
              <w:rPr>
                <w:sz w:val="16"/>
              </w:rPr>
              <w:t>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4B4D0" w14:textId="77777777" w:rsidR="009A2182" w:rsidRPr="000F2E43" w:rsidRDefault="009A2182" w:rsidP="00B25224">
            <w:pPr>
              <w:pStyle w:val="TAL"/>
              <w:rPr>
                <w:sz w:val="16"/>
              </w:rPr>
            </w:pPr>
            <w:r w:rsidRPr="000F2E43">
              <w:rPr>
                <w:sz w:val="16"/>
              </w:rPr>
              <w:t>agreed</w:t>
            </w:r>
          </w:p>
        </w:tc>
      </w:tr>
      <w:tr w:rsidR="009A2182" w:rsidRPr="000F2E43" w14:paraId="572F68C4"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0BD3653" w14:textId="77777777" w:rsidR="009A2182" w:rsidRPr="000F2E43" w:rsidRDefault="009A2182" w:rsidP="00B25224">
            <w:pPr>
              <w:pStyle w:val="TAL"/>
              <w:rPr>
                <w:sz w:val="16"/>
              </w:rPr>
            </w:pPr>
            <w:r w:rsidRPr="000F2E43">
              <w:rPr>
                <w:sz w:val="16"/>
              </w:rPr>
              <w:t>C3-246556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A1088"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8E6FB" w14:textId="77777777" w:rsidR="009A2182" w:rsidRPr="000F2E43" w:rsidRDefault="009A2182" w:rsidP="00B25224">
            <w:pPr>
              <w:pStyle w:val="TAL"/>
              <w:rPr>
                <w:sz w:val="16"/>
              </w:rPr>
            </w:pPr>
            <w:r w:rsidRPr="000F2E43">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20028" w14:textId="77777777" w:rsidR="009A2182" w:rsidRPr="000F2E43" w:rsidRDefault="009A2182" w:rsidP="00B25224">
            <w:pPr>
              <w:pStyle w:val="TAL"/>
              <w:rPr>
                <w:sz w:val="16"/>
              </w:rPr>
            </w:pPr>
            <w:r w:rsidRPr="000F2E43">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CB141" w14:textId="77777777" w:rsidR="009A2182" w:rsidRPr="000F2E43" w:rsidRDefault="009A2182" w:rsidP="00B25224">
            <w:pPr>
              <w:pStyle w:val="TAL"/>
              <w:rPr>
                <w:sz w:val="16"/>
              </w:rPr>
            </w:pPr>
            <w:r w:rsidRPr="000F2E43">
              <w:rPr>
                <w:sz w:val="16"/>
              </w:rPr>
              <w:t>384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909B2"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5A78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9239C"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806A5" w14:textId="77777777" w:rsidR="009A2182" w:rsidRPr="000F2E43" w:rsidRDefault="009A2182" w:rsidP="00B25224">
            <w:pPr>
              <w:pStyle w:val="TAL"/>
              <w:rPr>
                <w:sz w:val="16"/>
              </w:rPr>
            </w:pPr>
            <w:r w:rsidRPr="000F2E43">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39BDD" w14:textId="77777777" w:rsidR="009A2182" w:rsidRPr="000F2E43" w:rsidRDefault="009A2182" w:rsidP="00B25224">
            <w:pPr>
              <w:pStyle w:val="TAL"/>
              <w:rPr>
                <w:sz w:val="16"/>
              </w:rPr>
            </w:pPr>
            <w:r w:rsidRPr="000F2E43">
              <w:rPr>
                <w:sz w:val="16"/>
              </w:rPr>
              <w:t>agreed</w:t>
            </w:r>
          </w:p>
        </w:tc>
      </w:tr>
      <w:tr w:rsidR="009A2182" w:rsidRPr="000F2E43" w14:paraId="42779F78"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0D319C5" w14:textId="77777777" w:rsidR="009A2182" w:rsidRPr="000F2E43" w:rsidRDefault="009A2182" w:rsidP="00B25224">
            <w:pPr>
              <w:pStyle w:val="TAL"/>
              <w:rPr>
                <w:sz w:val="16"/>
              </w:rPr>
            </w:pPr>
            <w:r w:rsidRPr="000F2E43">
              <w:rPr>
                <w:sz w:val="16"/>
              </w:rPr>
              <w:t>C3-246557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069FD"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EFD6E"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D3BBA" w14:textId="77777777" w:rsidR="009A2182" w:rsidRPr="000F2E43" w:rsidRDefault="009A2182" w:rsidP="00B25224">
            <w:pPr>
              <w:pStyle w:val="TAL"/>
              <w:rPr>
                <w:sz w:val="16"/>
              </w:rPr>
            </w:pPr>
            <w:r w:rsidRPr="000F2E43">
              <w:rPr>
                <w:sz w:val="16"/>
              </w:rPr>
              <w:t>29.257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93573" w14:textId="77777777" w:rsidR="009A2182" w:rsidRPr="000F2E43" w:rsidRDefault="009A2182" w:rsidP="00B25224">
            <w:pPr>
              <w:pStyle w:val="TAL"/>
              <w:rPr>
                <w:sz w:val="16"/>
              </w:rPr>
            </w:pPr>
            <w:r w:rsidRPr="000F2E43">
              <w:rPr>
                <w:sz w:val="16"/>
              </w:rPr>
              <w:t>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43F4F"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DC54A"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69102"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5CD92" w14:textId="77777777" w:rsidR="009A2182" w:rsidRPr="000F2E43" w:rsidRDefault="009A2182" w:rsidP="00B25224">
            <w:pPr>
              <w:pStyle w:val="TAL"/>
              <w:rPr>
                <w:sz w:val="16"/>
              </w:rPr>
            </w:pPr>
            <w:r w:rsidRPr="000F2E43">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C3DB1" w14:textId="77777777" w:rsidR="009A2182" w:rsidRPr="000F2E43" w:rsidRDefault="009A2182" w:rsidP="00B25224">
            <w:pPr>
              <w:pStyle w:val="TAL"/>
              <w:rPr>
                <w:sz w:val="16"/>
              </w:rPr>
            </w:pPr>
            <w:r w:rsidRPr="000F2E43">
              <w:rPr>
                <w:sz w:val="16"/>
              </w:rPr>
              <w:t>agreed</w:t>
            </w:r>
          </w:p>
        </w:tc>
      </w:tr>
      <w:tr w:rsidR="009A2182" w:rsidRPr="000F2E43" w14:paraId="521F7970"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22D9537" w14:textId="77777777" w:rsidR="009A2182" w:rsidRPr="000F2E43" w:rsidRDefault="009A2182" w:rsidP="00B25224">
            <w:pPr>
              <w:pStyle w:val="TAL"/>
              <w:rPr>
                <w:sz w:val="16"/>
              </w:rPr>
            </w:pPr>
            <w:r w:rsidRPr="000F2E43">
              <w:rPr>
                <w:sz w:val="16"/>
              </w:rPr>
              <w:t>C3-246558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2118F"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865BC"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38C0D" w14:textId="77777777" w:rsidR="009A2182" w:rsidRPr="000F2E43" w:rsidRDefault="009A2182" w:rsidP="00B25224">
            <w:pPr>
              <w:pStyle w:val="TAL"/>
              <w:rPr>
                <w:sz w:val="16"/>
              </w:rPr>
            </w:pPr>
            <w:r w:rsidRPr="000F2E43">
              <w:rPr>
                <w:sz w:val="16"/>
              </w:rPr>
              <w:t>29.486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0B5C0" w14:textId="77777777" w:rsidR="009A2182" w:rsidRPr="000F2E43" w:rsidRDefault="009A2182" w:rsidP="00B25224">
            <w:pPr>
              <w:pStyle w:val="TAL"/>
              <w:rPr>
                <w:sz w:val="16"/>
              </w:rPr>
            </w:pPr>
            <w:r w:rsidRPr="000F2E43">
              <w:rPr>
                <w:sz w:val="16"/>
              </w:rPr>
              <w:t>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95739"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402B1"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82A19"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3ED33" w14:textId="77777777" w:rsidR="009A2182" w:rsidRPr="000F2E43" w:rsidRDefault="009A2182" w:rsidP="00B25224">
            <w:pPr>
              <w:pStyle w:val="TAL"/>
              <w:rPr>
                <w:sz w:val="16"/>
              </w:rPr>
            </w:pPr>
            <w:r w:rsidRPr="000F2E43">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FC1EC" w14:textId="77777777" w:rsidR="009A2182" w:rsidRPr="000F2E43" w:rsidRDefault="009A2182" w:rsidP="00B25224">
            <w:pPr>
              <w:pStyle w:val="TAL"/>
              <w:rPr>
                <w:sz w:val="16"/>
              </w:rPr>
            </w:pPr>
            <w:r w:rsidRPr="000F2E43">
              <w:rPr>
                <w:sz w:val="16"/>
              </w:rPr>
              <w:t>agreed</w:t>
            </w:r>
          </w:p>
        </w:tc>
      </w:tr>
      <w:tr w:rsidR="009A2182" w:rsidRPr="000F2E43" w14:paraId="3D3C66B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C829D86" w14:textId="77777777" w:rsidR="009A2182" w:rsidRPr="000F2E43" w:rsidRDefault="009A2182" w:rsidP="00B25224">
            <w:pPr>
              <w:pStyle w:val="TAL"/>
              <w:rPr>
                <w:sz w:val="16"/>
              </w:rPr>
            </w:pPr>
            <w:r w:rsidRPr="000F2E43">
              <w:rPr>
                <w:sz w:val="16"/>
              </w:rPr>
              <w:t>C3-246559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1DD5E"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6481F"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9B976" w14:textId="77777777" w:rsidR="009A2182" w:rsidRPr="000F2E43" w:rsidRDefault="009A2182" w:rsidP="00B25224">
            <w:pPr>
              <w:pStyle w:val="TAL"/>
              <w:rPr>
                <w:sz w:val="16"/>
              </w:rPr>
            </w:pPr>
            <w:r w:rsidRPr="000F2E43">
              <w:rPr>
                <w:sz w:val="16"/>
              </w:rPr>
              <w:t>29.512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CA26E" w14:textId="77777777" w:rsidR="009A2182" w:rsidRPr="000F2E43" w:rsidRDefault="009A2182" w:rsidP="00B25224">
            <w:pPr>
              <w:pStyle w:val="TAL"/>
              <w:rPr>
                <w:sz w:val="16"/>
              </w:rPr>
            </w:pPr>
            <w:r w:rsidRPr="000F2E43">
              <w:rPr>
                <w:sz w:val="16"/>
              </w:rPr>
              <w:t>1299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04981"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090C9"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F4E54"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CC827" w14:textId="77777777" w:rsidR="009A2182" w:rsidRPr="000F2E43" w:rsidRDefault="009A2182" w:rsidP="00B25224">
            <w:pPr>
              <w:pStyle w:val="TAL"/>
              <w:rPr>
                <w:sz w:val="16"/>
              </w:rPr>
            </w:pPr>
            <w:r w:rsidRPr="000F2E43">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75FA1" w14:textId="77777777" w:rsidR="009A2182" w:rsidRPr="000F2E43" w:rsidRDefault="009A2182" w:rsidP="00B25224">
            <w:pPr>
              <w:pStyle w:val="TAL"/>
              <w:rPr>
                <w:sz w:val="16"/>
              </w:rPr>
            </w:pPr>
            <w:r w:rsidRPr="000F2E43">
              <w:rPr>
                <w:sz w:val="16"/>
              </w:rPr>
              <w:t>agreed</w:t>
            </w:r>
          </w:p>
        </w:tc>
      </w:tr>
      <w:tr w:rsidR="009A2182" w:rsidRPr="000F2E43" w14:paraId="1DB77EA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13CB83E" w14:textId="77777777" w:rsidR="009A2182" w:rsidRPr="000F2E43" w:rsidRDefault="009A2182" w:rsidP="00B25224">
            <w:pPr>
              <w:pStyle w:val="TAL"/>
              <w:rPr>
                <w:sz w:val="16"/>
              </w:rPr>
            </w:pPr>
            <w:r w:rsidRPr="000F2E43">
              <w:rPr>
                <w:sz w:val="16"/>
              </w:rPr>
              <w:t>C3-246560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50CD9"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AB102" w14:textId="77777777" w:rsidR="009A2182" w:rsidRPr="000F2E43" w:rsidRDefault="009A2182" w:rsidP="00B25224">
            <w:pPr>
              <w:pStyle w:val="TAL"/>
              <w:rPr>
                <w:sz w:val="16"/>
              </w:rPr>
            </w:pPr>
            <w:r w:rsidRPr="000F2E43">
              <w:rPr>
                <w:sz w:val="16"/>
              </w:rPr>
              <w:t>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55AD7" w14:textId="77777777" w:rsidR="009A2182" w:rsidRPr="000F2E43" w:rsidRDefault="009A2182" w:rsidP="00B25224">
            <w:pPr>
              <w:pStyle w:val="TAL"/>
              <w:rPr>
                <w:sz w:val="16"/>
              </w:rPr>
            </w:pPr>
            <w:r w:rsidRPr="000F2E43">
              <w:rPr>
                <w:sz w:val="16"/>
              </w:rPr>
              <w:t>29.514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ABE07" w14:textId="77777777" w:rsidR="009A2182" w:rsidRPr="000F2E43" w:rsidRDefault="009A2182" w:rsidP="00B25224">
            <w:pPr>
              <w:pStyle w:val="TAL"/>
              <w:rPr>
                <w:sz w:val="16"/>
              </w:rPr>
            </w:pPr>
            <w:r w:rsidRPr="000F2E43">
              <w:rPr>
                <w:sz w:val="16"/>
              </w:rPr>
              <w:t>709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8D6CE"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56286"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15F4E"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22F1E" w14:textId="77777777" w:rsidR="009A2182" w:rsidRPr="000F2E43" w:rsidRDefault="009A2182" w:rsidP="00B25224">
            <w:pPr>
              <w:pStyle w:val="TAL"/>
              <w:rPr>
                <w:sz w:val="16"/>
              </w:rPr>
            </w:pPr>
            <w:r w:rsidRPr="000F2E43">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66E70" w14:textId="77777777" w:rsidR="009A2182" w:rsidRPr="000F2E43" w:rsidRDefault="009A2182" w:rsidP="00B25224">
            <w:pPr>
              <w:pStyle w:val="TAL"/>
              <w:rPr>
                <w:sz w:val="16"/>
              </w:rPr>
            </w:pPr>
            <w:r w:rsidRPr="000F2E43">
              <w:rPr>
                <w:sz w:val="16"/>
              </w:rPr>
              <w:t>agreed</w:t>
            </w:r>
          </w:p>
        </w:tc>
      </w:tr>
      <w:tr w:rsidR="009A2182" w:rsidRPr="000F2E43" w14:paraId="193C1DD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3839156" w14:textId="77777777" w:rsidR="009A2182" w:rsidRPr="000F2E43" w:rsidRDefault="009A2182" w:rsidP="00B25224">
            <w:pPr>
              <w:pStyle w:val="TAL"/>
              <w:rPr>
                <w:sz w:val="16"/>
              </w:rPr>
            </w:pPr>
            <w:r w:rsidRPr="000F2E43">
              <w:rPr>
                <w:sz w:val="16"/>
              </w:rPr>
              <w:t>C3-246561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B4598"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99848"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3E79C" w14:textId="77777777" w:rsidR="009A2182" w:rsidRPr="000F2E43" w:rsidRDefault="009A2182" w:rsidP="00B25224">
            <w:pPr>
              <w:pStyle w:val="TAL"/>
              <w:rPr>
                <w:sz w:val="16"/>
              </w:rPr>
            </w:pPr>
            <w:r w:rsidRPr="000F2E43">
              <w:rPr>
                <w:sz w:val="16"/>
              </w:rPr>
              <w:t>29.517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9236A" w14:textId="77777777" w:rsidR="009A2182" w:rsidRPr="000F2E43" w:rsidRDefault="009A2182" w:rsidP="00B25224">
            <w:pPr>
              <w:pStyle w:val="TAL"/>
              <w:rPr>
                <w:sz w:val="16"/>
              </w:rPr>
            </w:pPr>
            <w:r w:rsidRPr="000F2E43">
              <w:rPr>
                <w:sz w:val="16"/>
              </w:rPr>
              <w:t>150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067E2"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E22CB"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9897C"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C1550" w14:textId="77777777" w:rsidR="009A2182" w:rsidRPr="000F2E43" w:rsidRDefault="009A2182" w:rsidP="00B25224">
            <w:pPr>
              <w:pStyle w:val="TAL"/>
              <w:rPr>
                <w:sz w:val="16"/>
              </w:rPr>
            </w:pPr>
            <w:r w:rsidRPr="000F2E43">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A91E7" w14:textId="77777777" w:rsidR="009A2182" w:rsidRPr="000F2E43" w:rsidRDefault="009A2182" w:rsidP="00B25224">
            <w:pPr>
              <w:pStyle w:val="TAL"/>
              <w:rPr>
                <w:sz w:val="16"/>
              </w:rPr>
            </w:pPr>
            <w:r w:rsidRPr="000F2E43">
              <w:rPr>
                <w:sz w:val="16"/>
              </w:rPr>
              <w:t>agreed</w:t>
            </w:r>
          </w:p>
        </w:tc>
      </w:tr>
      <w:tr w:rsidR="009A2182" w:rsidRPr="000F2E43" w14:paraId="43249A18"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252840C" w14:textId="77777777" w:rsidR="009A2182" w:rsidRPr="000F2E43" w:rsidRDefault="009A2182" w:rsidP="00B25224">
            <w:pPr>
              <w:pStyle w:val="TAL"/>
              <w:rPr>
                <w:sz w:val="16"/>
              </w:rPr>
            </w:pPr>
            <w:r w:rsidRPr="000F2E43">
              <w:rPr>
                <w:sz w:val="16"/>
              </w:rPr>
              <w:t>C3-246562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09541" w14:textId="77777777" w:rsidR="009A2182" w:rsidRPr="000F2E43" w:rsidRDefault="009A2182" w:rsidP="00B25224">
            <w:pPr>
              <w:pStyle w:val="TAL"/>
              <w:rPr>
                <w:sz w:val="16"/>
              </w:rPr>
            </w:pPr>
            <w:r w:rsidRPr="000F2E43">
              <w:rPr>
                <w:sz w:val="16"/>
              </w:rPr>
              <w:t xml:space="preserve">Update of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AB0BD"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AF922" w14:textId="77777777" w:rsidR="009A2182" w:rsidRPr="000F2E43" w:rsidRDefault="009A2182" w:rsidP="00B25224">
            <w:pPr>
              <w:pStyle w:val="TAL"/>
              <w:rPr>
                <w:sz w:val="16"/>
              </w:rPr>
            </w:pPr>
            <w:r w:rsidRPr="000F2E43">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46937" w14:textId="77777777" w:rsidR="009A2182" w:rsidRPr="000F2E43" w:rsidRDefault="009A2182" w:rsidP="00B25224">
            <w:pPr>
              <w:pStyle w:val="TAL"/>
              <w:rPr>
                <w:sz w:val="16"/>
              </w:rPr>
            </w:pPr>
            <w:r w:rsidRPr="000F2E43">
              <w:rPr>
                <w:sz w:val="16"/>
              </w:rPr>
              <w:t>570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E530FA"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4EA6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0FD09"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7FBBE" w14:textId="77777777" w:rsidR="009A2182" w:rsidRPr="000F2E43" w:rsidRDefault="009A2182" w:rsidP="00B25224">
            <w:pPr>
              <w:pStyle w:val="TAL"/>
              <w:rPr>
                <w:sz w:val="16"/>
              </w:rPr>
            </w:pPr>
            <w:r w:rsidRPr="000F2E43">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167B7" w14:textId="77777777" w:rsidR="009A2182" w:rsidRPr="000F2E43" w:rsidRDefault="009A2182" w:rsidP="00B25224">
            <w:pPr>
              <w:pStyle w:val="TAL"/>
              <w:rPr>
                <w:sz w:val="16"/>
              </w:rPr>
            </w:pPr>
            <w:r w:rsidRPr="000F2E43">
              <w:rPr>
                <w:sz w:val="16"/>
              </w:rPr>
              <w:t>agreed</w:t>
            </w:r>
          </w:p>
        </w:tc>
      </w:tr>
      <w:tr w:rsidR="009A2182" w:rsidRPr="000F2E43" w14:paraId="4C5BEF05"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E38508D" w14:textId="77777777" w:rsidR="009A2182" w:rsidRPr="000F2E43" w:rsidRDefault="009A2182" w:rsidP="00B25224">
            <w:pPr>
              <w:pStyle w:val="TAL"/>
              <w:rPr>
                <w:sz w:val="16"/>
              </w:rPr>
            </w:pPr>
            <w:r w:rsidRPr="000F2E43">
              <w:rPr>
                <w:sz w:val="16"/>
              </w:rPr>
              <w:t>C3-246564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71628"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9A36B" w14:textId="77777777" w:rsidR="009A2182" w:rsidRPr="000F2E43" w:rsidRDefault="009A2182" w:rsidP="00B25224">
            <w:pPr>
              <w:pStyle w:val="TAL"/>
              <w:rPr>
                <w:sz w:val="16"/>
              </w:rPr>
            </w:pPr>
            <w:r w:rsidRPr="000F2E43">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F2421" w14:textId="77777777" w:rsidR="009A2182" w:rsidRPr="000F2E43" w:rsidRDefault="009A2182" w:rsidP="00B25224">
            <w:pPr>
              <w:pStyle w:val="TAL"/>
              <w:rPr>
                <w:sz w:val="16"/>
              </w:rPr>
            </w:pPr>
            <w:r w:rsidRPr="000F2E43">
              <w:rPr>
                <w:sz w:val="16"/>
              </w:rPr>
              <w:t>29.52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9C648" w14:textId="77777777" w:rsidR="009A2182" w:rsidRPr="000F2E43" w:rsidRDefault="009A2182" w:rsidP="00B25224">
            <w:pPr>
              <w:pStyle w:val="TAL"/>
              <w:rPr>
                <w:sz w:val="16"/>
              </w:rPr>
            </w:pPr>
            <w:r w:rsidRPr="000F2E43">
              <w:rPr>
                <w:sz w:val="16"/>
              </w:rPr>
              <w:t>992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865C9"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5C19D"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16598"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375F3" w14:textId="77777777" w:rsidR="009A2182" w:rsidRPr="000F2E43" w:rsidRDefault="009A2182" w:rsidP="00B25224">
            <w:pPr>
              <w:pStyle w:val="TAL"/>
              <w:rPr>
                <w:sz w:val="16"/>
              </w:rPr>
            </w:pPr>
            <w:r w:rsidRPr="000F2E43">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0BD53" w14:textId="77777777" w:rsidR="009A2182" w:rsidRPr="000F2E43" w:rsidRDefault="009A2182" w:rsidP="00B25224">
            <w:pPr>
              <w:pStyle w:val="TAL"/>
              <w:rPr>
                <w:sz w:val="16"/>
              </w:rPr>
            </w:pPr>
            <w:r w:rsidRPr="000F2E43">
              <w:rPr>
                <w:sz w:val="16"/>
              </w:rPr>
              <w:t>agreed</w:t>
            </w:r>
          </w:p>
        </w:tc>
      </w:tr>
      <w:tr w:rsidR="009A2182" w:rsidRPr="000F2E43" w14:paraId="2A94C466"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DED72CC" w14:textId="77777777" w:rsidR="009A2182" w:rsidRPr="000F2E43" w:rsidRDefault="009A2182" w:rsidP="00B25224">
            <w:pPr>
              <w:pStyle w:val="TAL"/>
              <w:rPr>
                <w:sz w:val="16"/>
              </w:rPr>
            </w:pPr>
            <w:r w:rsidRPr="000F2E43">
              <w:rPr>
                <w:sz w:val="16"/>
              </w:rPr>
              <w:t>C3-246565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9F01A"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CCFD1"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D4B82"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6981D" w14:textId="77777777" w:rsidR="009A2182" w:rsidRPr="000F2E43" w:rsidRDefault="009A2182" w:rsidP="00B25224">
            <w:pPr>
              <w:pStyle w:val="TAL"/>
              <w:rPr>
                <w:sz w:val="16"/>
              </w:rPr>
            </w:pPr>
            <w:r w:rsidRPr="000F2E43">
              <w:rPr>
                <w:sz w:val="16"/>
              </w:rPr>
              <w:t>1467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65ADE"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8B15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752E2"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38101" w14:textId="77777777" w:rsidR="009A2182" w:rsidRPr="000F2E43" w:rsidRDefault="009A2182" w:rsidP="00B25224">
            <w:pPr>
              <w:pStyle w:val="TAL"/>
              <w:rPr>
                <w:sz w:val="16"/>
              </w:rPr>
            </w:pPr>
            <w:r w:rsidRPr="000F2E43">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8DDE1" w14:textId="77777777" w:rsidR="009A2182" w:rsidRPr="000F2E43" w:rsidRDefault="009A2182" w:rsidP="00B25224">
            <w:pPr>
              <w:pStyle w:val="TAL"/>
              <w:rPr>
                <w:sz w:val="16"/>
              </w:rPr>
            </w:pPr>
            <w:r w:rsidRPr="000F2E43">
              <w:rPr>
                <w:sz w:val="16"/>
              </w:rPr>
              <w:t>agreed</w:t>
            </w:r>
          </w:p>
        </w:tc>
      </w:tr>
      <w:tr w:rsidR="009A2182" w:rsidRPr="000F2E43" w14:paraId="668C8AB8"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283F57B8" w14:textId="77777777" w:rsidR="009A2182" w:rsidRPr="000F2E43" w:rsidRDefault="009A2182" w:rsidP="00B25224">
            <w:pPr>
              <w:pStyle w:val="TAL"/>
              <w:rPr>
                <w:sz w:val="16"/>
              </w:rPr>
            </w:pPr>
            <w:r w:rsidRPr="000F2E43">
              <w:rPr>
                <w:sz w:val="16"/>
              </w:rPr>
              <w:t>C3-246566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4FF71"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86479"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3484E" w14:textId="77777777" w:rsidR="009A2182" w:rsidRPr="000F2E43" w:rsidRDefault="009A2182" w:rsidP="00B25224">
            <w:pPr>
              <w:pStyle w:val="TAL"/>
              <w:rPr>
                <w:sz w:val="16"/>
              </w:rPr>
            </w:pPr>
            <w:r w:rsidRPr="000F2E43">
              <w:rPr>
                <w:sz w:val="16"/>
              </w:rPr>
              <w:t>29.525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9A3B8" w14:textId="77777777" w:rsidR="009A2182" w:rsidRPr="000F2E43" w:rsidRDefault="009A2182" w:rsidP="00B25224">
            <w:pPr>
              <w:pStyle w:val="TAL"/>
              <w:rPr>
                <w:sz w:val="16"/>
              </w:rPr>
            </w:pPr>
            <w:r w:rsidRPr="000F2E43">
              <w:rPr>
                <w:sz w:val="16"/>
              </w:rPr>
              <w:t>387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A72FA"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9D64E"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F6759"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C824C" w14:textId="77777777" w:rsidR="009A2182" w:rsidRPr="000F2E43" w:rsidRDefault="009A2182" w:rsidP="00B25224">
            <w:pPr>
              <w:pStyle w:val="TAL"/>
              <w:rPr>
                <w:sz w:val="16"/>
              </w:rPr>
            </w:pPr>
            <w:r w:rsidRPr="000F2E43">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F6397" w14:textId="77777777" w:rsidR="009A2182" w:rsidRPr="000F2E43" w:rsidRDefault="009A2182" w:rsidP="00B25224">
            <w:pPr>
              <w:pStyle w:val="TAL"/>
              <w:rPr>
                <w:sz w:val="16"/>
              </w:rPr>
            </w:pPr>
            <w:r w:rsidRPr="000F2E43">
              <w:rPr>
                <w:sz w:val="16"/>
              </w:rPr>
              <w:t>agreed</w:t>
            </w:r>
          </w:p>
        </w:tc>
      </w:tr>
      <w:tr w:rsidR="009A2182" w:rsidRPr="000F2E43" w14:paraId="1508B034"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8B2A024" w14:textId="77777777" w:rsidR="009A2182" w:rsidRPr="000F2E43" w:rsidRDefault="009A2182" w:rsidP="00B25224">
            <w:pPr>
              <w:pStyle w:val="TAL"/>
              <w:rPr>
                <w:sz w:val="16"/>
              </w:rPr>
            </w:pPr>
            <w:r w:rsidRPr="000F2E43">
              <w:rPr>
                <w:sz w:val="16"/>
              </w:rPr>
              <w:t>C3-246567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6631D"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527CC" w14:textId="77777777" w:rsidR="009A2182" w:rsidRPr="000F2E43" w:rsidRDefault="009A2182" w:rsidP="00B25224">
            <w:pPr>
              <w:pStyle w:val="TAL"/>
              <w:rPr>
                <w:sz w:val="16"/>
              </w:rPr>
            </w:pPr>
            <w:r w:rsidRPr="000F2E43">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4BC43" w14:textId="77777777" w:rsidR="009A2182" w:rsidRPr="000F2E43" w:rsidRDefault="009A2182" w:rsidP="00B25224">
            <w:pPr>
              <w:pStyle w:val="TAL"/>
              <w:rPr>
                <w:sz w:val="16"/>
              </w:rPr>
            </w:pPr>
            <w:r w:rsidRPr="000F2E43">
              <w:rPr>
                <w:sz w:val="16"/>
              </w:rPr>
              <w:t>29.538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7399E" w14:textId="77777777" w:rsidR="009A2182" w:rsidRPr="000F2E43" w:rsidRDefault="009A2182" w:rsidP="00B25224">
            <w:pPr>
              <w:pStyle w:val="TAL"/>
              <w:rPr>
                <w:sz w:val="16"/>
              </w:rPr>
            </w:pPr>
            <w:r w:rsidRPr="000F2E43">
              <w:rPr>
                <w:sz w:val="16"/>
              </w:rPr>
              <w:t>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A5616"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57537"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E960C"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F26BF" w14:textId="77777777" w:rsidR="009A2182" w:rsidRPr="000F2E43" w:rsidRDefault="009A2182" w:rsidP="00B25224">
            <w:pPr>
              <w:pStyle w:val="TAL"/>
              <w:rPr>
                <w:sz w:val="16"/>
              </w:rPr>
            </w:pPr>
            <w:r w:rsidRPr="000F2E43">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E45CD" w14:textId="77777777" w:rsidR="009A2182" w:rsidRPr="000F2E43" w:rsidRDefault="009A2182" w:rsidP="00B25224">
            <w:pPr>
              <w:pStyle w:val="TAL"/>
              <w:rPr>
                <w:sz w:val="16"/>
              </w:rPr>
            </w:pPr>
            <w:r w:rsidRPr="000F2E43">
              <w:rPr>
                <w:sz w:val="16"/>
              </w:rPr>
              <w:t>agreed</w:t>
            </w:r>
          </w:p>
        </w:tc>
      </w:tr>
      <w:tr w:rsidR="009A2182" w:rsidRPr="000F2E43" w14:paraId="7622008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95C6F7E" w14:textId="77777777" w:rsidR="009A2182" w:rsidRPr="000F2E43" w:rsidRDefault="009A2182" w:rsidP="00B25224">
            <w:pPr>
              <w:pStyle w:val="TAL"/>
              <w:rPr>
                <w:sz w:val="16"/>
              </w:rPr>
            </w:pPr>
            <w:r w:rsidRPr="000F2E43">
              <w:rPr>
                <w:sz w:val="16"/>
              </w:rPr>
              <w:t>C3-246568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DFBE2"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4CF0B"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7867A" w14:textId="77777777" w:rsidR="009A2182" w:rsidRPr="000F2E43" w:rsidRDefault="009A2182" w:rsidP="00B25224">
            <w:pPr>
              <w:pStyle w:val="TAL"/>
              <w:rPr>
                <w:sz w:val="16"/>
              </w:rPr>
            </w:pPr>
            <w:r w:rsidRPr="000F2E43">
              <w:rPr>
                <w:sz w:val="16"/>
              </w:rPr>
              <w:t>29.548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ED9FA" w14:textId="77777777" w:rsidR="009A2182" w:rsidRPr="000F2E43" w:rsidRDefault="009A2182" w:rsidP="00B25224">
            <w:pPr>
              <w:pStyle w:val="TAL"/>
              <w:rPr>
                <w:sz w:val="16"/>
              </w:rPr>
            </w:pPr>
            <w:r w:rsidRPr="000F2E43">
              <w:rPr>
                <w:sz w:val="16"/>
              </w:rPr>
              <w: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D15A1"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9371BE"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F5EF7"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AF481" w14:textId="77777777" w:rsidR="009A2182" w:rsidRPr="000F2E43" w:rsidRDefault="009A2182" w:rsidP="00B25224">
            <w:pPr>
              <w:pStyle w:val="TAL"/>
              <w:rPr>
                <w:sz w:val="16"/>
              </w:rPr>
            </w:pPr>
            <w:r w:rsidRPr="000F2E43">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303B5" w14:textId="77777777" w:rsidR="009A2182" w:rsidRPr="000F2E43" w:rsidRDefault="009A2182" w:rsidP="00B25224">
            <w:pPr>
              <w:pStyle w:val="TAL"/>
              <w:rPr>
                <w:sz w:val="16"/>
              </w:rPr>
            </w:pPr>
            <w:r w:rsidRPr="000F2E43">
              <w:rPr>
                <w:sz w:val="16"/>
              </w:rPr>
              <w:t>agreed</w:t>
            </w:r>
          </w:p>
        </w:tc>
      </w:tr>
      <w:tr w:rsidR="009A2182" w:rsidRPr="000F2E43" w14:paraId="5F57F150"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17C4492" w14:textId="77777777" w:rsidR="009A2182" w:rsidRPr="000F2E43" w:rsidRDefault="009A2182" w:rsidP="00B25224">
            <w:pPr>
              <w:pStyle w:val="TAL"/>
              <w:rPr>
                <w:sz w:val="16"/>
              </w:rPr>
            </w:pPr>
            <w:r w:rsidRPr="000F2E43">
              <w:rPr>
                <w:sz w:val="16"/>
              </w:rPr>
              <w:t>C3-246569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F479D"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B432D" w14:textId="77777777" w:rsidR="009A2182" w:rsidRPr="000F2E43" w:rsidRDefault="009A2182" w:rsidP="00B25224">
            <w:pPr>
              <w:pStyle w:val="TAL"/>
              <w:rPr>
                <w:sz w:val="16"/>
              </w:rPr>
            </w:pPr>
            <w:r w:rsidRPr="000F2E43">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CF9D3" w14:textId="77777777" w:rsidR="009A2182" w:rsidRPr="000F2E43" w:rsidRDefault="009A2182" w:rsidP="00B25224">
            <w:pPr>
              <w:pStyle w:val="TAL"/>
              <w:rPr>
                <w:sz w:val="16"/>
              </w:rPr>
            </w:pPr>
            <w:r w:rsidRPr="000F2E43">
              <w:rPr>
                <w:sz w:val="16"/>
              </w:rPr>
              <w:t>29.549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903BF" w14:textId="77777777" w:rsidR="009A2182" w:rsidRPr="000F2E43" w:rsidRDefault="009A2182" w:rsidP="00B25224">
            <w:pPr>
              <w:pStyle w:val="TAL"/>
              <w:rPr>
                <w:sz w:val="16"/>
              </w:rPr>
            </w:pPr>
            <w:r w:rsidRPr="000F2E43">
              <w:rPr>
                <w:sz w:val="16"/>
              </w:rPr>
              <w:t>353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18609"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FE45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75B48"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5C13C" w14:textId="77777777" w:rsidR="009A2182" w:rsidRPr="000F2E43" w:rsidRDefault="009A2182" w:rsidP="00B25224">
            <w:pPr>
              <w:pStyle w:val="TAL"/>
              <w:rPr>
                <w:sz w:val="16"/>
              </w:rPr>
            </w:pPr>
            <w:r w:rsidRPr="000F2E43">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B2D9BC" w14:textId="77777777" w:rsidR="009A2182" w:rsidRPr="000F2E43" w:rsidRDefault="009A2182" w:rsidP="00B25224">
            <w:pPr>
              <w:pStyle w:val="TAL"/>
              <w:rPr>
                <w:sz w:val="16"/>
              </w:rPr>
            </w:pPr>
            <w:r w:rsidRPr="000F2E43">
              <w:rPr>
                <w:sz w:val="16"/>
              </w:rPr>
              <w:t>agreed</w:t>
            </w:r>
          </w:p>
        </w:tc>
      </w:tr>
      <w:tr w:rsidR="009A2182" w:rsidRPr="000F2E43" w14:paraId="7F44EE64"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BD1791B" w14:textId="77777777" w:rsidR="009A2182" w:rsidRPr="000F2E43" w:rsidRDefault="009A2182" w:rsidP="00B25224">
            <w:pPr>
              <w:pStyle w:val="TAL"/>
              <w:rPr>
                <w:sz w:val="16"/>
              </w:rPr>
            </w:pPr>
            <w:r w:rsidRPr="000F2E43">
              <w:rPr>
                <w:sz w:val="16"/>
              </w:rPr>
              <w:t>C3-246570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FE1FE"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D974D" w14:textId="77777777" w:rsidR="009A2182" w:rsidRPr="000F2E43" w:rsidRDefault="009A2182" w:rsidP="00B25224">
            <w:pPr>
              <w:pStyle w:val="TAL"/>
              <w:rPr>
                <w:sz w:val="16"/>
              </w:rPr>
            </w:pPr>
            <w:r w:rsidRPr="000F2E43">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2507F" w14:textId="77777777" w:rsidR="009A2182" w:rsidRPr="000F2E43" w:rsidRDefault="009A2182" w:rsidP="00B25224">
            <w:pPr>
              <w:pStyle w:val="TAL"/>
              <w:rPr>
                <w:sz w:val="16"/>
              </w:rPr>
            </w:pPr>
            <w:r w:rsidRPr="000F2E43">
              <w:rPr>
                <w:sz w:val="16"/>
              </w:rPr>
              <w:t>29.558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6E4B7" w14:textId="77777777" w:rsidR="009A2182" w:rsidRPr="000F2E43" w:rsidRDefault="009A2182" w:rsidP="00B25224">
            <w:pPr>
              <w:pStyle w:val="TAL"/>
              <w:rPr>
                <w:sz w:val="16"/>
              </w:rPr>
            </w:pPr>
            <w:r w:rsidRPr="000F2E43">
              <w:rPr>
                <w:sz w:val="16"/>
              </w:rPr>
              <w:t>261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10C61"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4E58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5D199"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6897C" w14:textId="77777777" w:rsidR="009A2182" w:rsidRPr="000F2E43" w:rsidRDefault="009A2182" w:rsidP="00B25224">
            <w:pPr>
              <w:pStyle w:val="TAL"/>
              <w:rPr>
                <w:sz w:val="16"/>
              </w:rPr>
            </w:pPr>
            <w:r w:rsidRPr="000F2E43">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54F02" w14:textId="77777777" w:rsidR="009A2182" w:rsidRPr="000F2E43" w:rsidRDefault="009A2182" w:rsidP="00B25224">
            <w:pPr>
              <w:pStyle w:val="TAL"/>
              <w:rPr>
                <w:sz w:val="16"/>
              </w:rPr>
            </w:pPr>
            <w:r w:rsidRPr="000F2E43">
              <w:rPr>
                <w:sz w:val="16"/>
              </w:rPr>
              <w:t>agreed</w:t>
            </w:r>
          </w:p>
        </w:tc>
      </w:tr>
      <w:tr w:rsidR="009A2182" w:rsidRPr="000F2E43" w14:paraId="3FC54938"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27A7D66" w14:textId="77777777" w:rsidR="009A2182" w:rsidRPr="000F2E43" w:rsidRDefault="009A2182" w:rsidP="00B25224">
            <w:pPr>
              <w:pStyle w:val="TAL"/>
              <w:rPr>
                <w:sz w:val="16"/>
              </w:rPr>
            </w:pPr>
            <w:r w:rsidRPr="000F2E43">
              <w:rPr>
                <w:sz w:val="16"/>
              </w:rPr>
              <w:t>C3-246571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96A54"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0DBCD"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D25AA" w14:textId="77777777" w:rsidR="009A2182" w:rsidRPr="000F2E43" w:rsidRDefault="009A2182" w:rsidP="00B25224">
            <w:pPr>
              <w:pStyle w:val="TAL"/>
              <w:rPr>
                <w:sz w:val="16"/>
              </w:rPr>
            </w:pPr>
            <w:r w:rsidRPr="000F2E43">
              <w:rPr>
                <w:sz w:val="16"/>
              </w:rPr>
              <w:t>29.565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A929F" w14:textId="77777777" w:rsidR="009A2182" w:rsidRPr="000F2E43" w:rsidRDefault="009A2182" w:rsidP="00B25224">
            <w:pPr>
              <w:pStyle w:val="TAL"/>
              <w:rPr>
                <w:sz w:val="16"/>
              </w:rPr>
            </w:pPr>
            <w:r w:rsidRPr="000F2E43">
              <w:rPr>
                <w:sz w:val="16"/>
              </w:rPr>
              <w:t>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7A984"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F074C"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7D291"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5C3FE" w14:textId="77777777" w:rsidR="009A2182" w:rsidRPr="000F2E43" w:rsidRDefault="009A2182" w:rsidP="00B25224">
            <w:pPr>
              <w:pStyle w:val="TAL"/>
              <w:rPr>
                <w:sz w:val="16"/>
              </w:rPr>
            </w:pPr>
            <w:r w:rsidRPr="000F2E43">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CAD69" w14:textId="77777777" w:rsidR="009A2182" w:rsidRPr="000F2E43" w:rsidRDefault="009A2182" w:rsidP="00B25224">
            <w:pPr>
              <w:pStyle w:val="TAL"/>
              <w:rPr>
                <w:sz w:val="16"/>
              </w:rPr>
            </w:pPr>
            <w:r w:rsidRPr="000F2E43">
              <w:rPr>
                <w:sz w:val="16"/>
              </w:rPr>
              <w:t>agreed</w:t>
            </w:r>
          </w:p>
        </w:tc>
      </w:tr>
      <w:tr w:rsidR="009A2182" w:rsidRPr="000F2E43" w14:paraId="4652B9DF"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E96CC67" w14:textId="77777777" w:rsidR="009A2182" w:rsidRPr="000F2E43" w:rsidRDefault="009A2182" w:rsidP="00B25224">
            <w:pPr>
              <w:pStyle w:val="TAL"/>
              <w:rPr>
                <w:sz w:val="16"/>
              </w:rPr>
            </w:pPr>
            <w:r w:rsidRPr="000F2E43">
              <w:rPr>
                <w:sz w:val="16"/>
              </w:rPr>
              <w:t>C3-246572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C43D7"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36054"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34C76" w14:textId="77777777" w:rsidR="009A2182" w:rsidRPr="000F2E43" w:rsidRDefault="009A2182" w:rsidP="00B25224">
            <w:pPr>
              <w:pStyle w:val="TAL"/>
              <w:rPr>
                <w:sz w:val="16"/>
              </w:rPr>
            </w:pPr>
            <w:r w:rsidRPr="000F2E43">
              <w:rPr>
                <w:sz w:val="16"/>
              </w:rPr>
              <w:t>29.574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90B75" w14:textId="77777777" w:rsidR="009A2182" w:rsidRPr="000F2E43" w:rsidRDefault="009A2182" w:rsidP="00B25224">
            <w:pPr>
              <w:pStyle w:val="TAL"/>
              <w:rPr>
                <w:sz w:val="16"/>
              </w:rPr>
            </w:pPr>
            <w:r w:rsidRPr="000F2E43">
              <w:rPr>
                <w:sz w:val="16"/>
              </w:rPr>
              <w:t>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95101"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59AD6"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1C6CE"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4961E" w14:textId="77777777" w:rsidR="009A2182" w:rsidRPr="000F2E43" w:rsidRDefault="009A2182" w:rsidP="00B25224">
            <w:pPr>
              <w:pStyle w:val="TAL"/>
              <w:rPr>
                <w:sz w:val="16"/>
              </w:rPr>
            </w:pPr>
            <w:r w:rsidRPr="000F2E43">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FC91A" w14:textId="77777777" w:rsidR="009A2182" w:rsidRPr="000F2E43" w:rsidRDefault="009A2182" w:rsidP="00B25224">
            <w:pPr>
              <w:pStyle w:val="TAL"/>
              <w:rPr>
                <w:sz w:val="16"/>
              </w:rPr>
            </w:pPr>
            <w:r w:rsidRPr="000F2E43">
              <w:rPr>
                <w:sz w:val="16"/>
              </w:rPr>
              <w:t>agreed</w:t>
            </w:r>
          </w:p>
        </w:tc>
      </w:tr>
      <w:tr w:rsidR="009A2182" w:rsidRPr="000F2E43" w14:paraId="76EBF165"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EB1682A" w14:textId="77777777" w:rsidR="009A2182" w:rsidRPr="000F2E43" w:rsidRDefault="009A2182" w:rsidP="00B25224">
            <w:pPr>
              <w:pStyle w:val="TAL"/>
              <w:rPr>
                <w:sz w:val="16"/>
              </w:rPr>
            </w:pPr>
            <w:r w:rsidRPr="000F2E43">
              <w:rPr>
                <w:sz w:val="16"/>
              </w:rPr>
              <w:t>C3-246573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61064"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F8CFE" w14:textId="77777777" w:rsidR="009A2182" w:rsidRPr="000F2E43" w:rsidRDefault="009A2182" w:rsidP="00B25224">
            <w:pPr>
              <w:pStyle w:val="TAL"/>
              <w:rPr>
                <w:sz w:val="16"/>
              </w:rPr>
            </w:pPr>
            <w:r w:rsidRPr="000F2E43">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30BCBF" w14:textId="77777777" w:rsidR="009A2182" w:rsidRPr="000F2E43" w:rsidRDefault="009A2182" w:rsidP="00B25224">
            <w:pPr>
              <w:pStyle w:val="TAL"/>
              <w:rPr>
                <w:sz w:val="16"/>
              </w:rPr>
            </w:pPr>
            <w:r w:rsidRPr="000F2E43">
              <w:rPr>
                <w:sz w:val="16"/>
              </w:rPr>
              <w:t>29.575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5C860" w14:textId="77777777" w:rsidR="009A2182" w:rsidRPr="000F2E43" w:rsidRDefault="009A2182" w:rsidP="00B25224">
            <w:pPr>
              <w:pStyle w:val="TAL"/>
              <w:rPr>
                <w:sz w:val="16"/>
              </w:rPr>
            </w:pPr>
            <w:r w:rsidRPr="000F2E43">
              <w:rPr>
                <w:sz w:val="16"/>
              </w:rPr>
              <w:t>102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4CE50"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B98D2"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28E3F"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7FE8D" w14:textId="77777777" w:rsidR="009A2182" w:rsidRPr="000F2E43" w:rsidRDefault="009A2182" w:rsidP="00B25224">
            <w:pPr>
              <w:pStyle w:val="TAL"/>
              <w:rPr>
                <w:sz w:val="16"/>
              </w:rPr>
            </w:pPr>
            <w:r w:rsidRPr="000F2E43">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D1DC5" w14:textId="77777777" w:rsidR="009A2182" w:rsidRPr="000F2E43" w:rsidRDefault="009A2182" w:rsidP="00B25224">
            <w:pPr>
              <w:pStyle w:val="TAL"/>
              <w:rPr>
                <w:sz w:val="16"/>
              </w:rPr>
            </w:pPr>
            <w:r w:rsidRPr="000F2E43">
              <w:rPr>
                <w:sz w:val="16"/>
              </w:rPr>
              <w:t>agreed</w:t>
            </w:r>
          </w:p>
        </w:tc>
      </w:tr>
      <w:tr w:rsidR="009A2182" w:rsidRPr="000F2E43" w14:paraId="5C64736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4989FEF" w14:textId="77777777" w:rsidR="009A2182" w:rsidRPr="000F2E43" w:rsidRDefault="009A2182" w:rsidP="00B25224">
            <w:pPr>
              <w:pStyle w:val="TAL"/>
              <w:rPr>
                <w:sz w:val="16"/>
              </w:rPr>
            </w:pPr>
            <w:r w:rsidRPr="000F2E43">
              <w:rPr>
                <w:sz w:val="16"/>
              </w:rPr>
              <w:t>C3-246574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C718E"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D5DB4" w14:textId="77777777" w:rsidR="009A2182" w:rsidRPr="000F2E43" w:rsidRDefault="009A2182" w:rsidP="00B25224">
            <w:pPr>
              <w:pStyle w:val="TAL"/>
              <w:rPr>
                <w:sz w:val="16"/>
              </w:rPr>
            </w:pPr>
            <w:r w:rsidRPr="000F2E43">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0ABD1" w14:textId="77777777" w:rsidR="009A2182" w:rsidRPr="000F2E43" w:rsidRDefault="009A2182" w:rsidP="00B25224">
            <w:pPr>
              <w:pStyle w:val="TAL"/>
              <w:rPr>
                <w:sz w:val="16"/>
              </w:rPr>
            </w:pPr>
            <w:r w:rsidRPr="000F2E43">
              <w:rPr>
                <w:sz w:val="16"/>
              </w:rPr>
              <w:t>29.576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C3A49" w14:textId="77777777" w:rsidR="009A2182" w:rsidRPr="000F2E43" w:rsidRDefault="009A2182" w:rsidP="00B25224">
            <w:pPr>
              <w:pStyle w:val="TAL"/>
              <w:rPr>
                <w:sz w:val="16"/>
              </w:rPr>
            </w:pPr>
            <w:r w:rsidRPr="000F2E43">
              <w:rPr>
                <w:sz w:val="16"/>
              </w:rPr>
              <w:t>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4AF54"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6F4D1"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AE4D2"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91F89" w14:textId="77777777" w:rsidR="009A2182" w:rsidRPr="000F2E43" w:rsidRDefault="009A2182" w:rsidP="00B25224">
            <w:pPr>
              <w:pStyle w:val="TAL"/>
              <w:rPr>
                <w:sz w:val="16"/>
              </w:rPr>
            </w:pPr>
            <w:r w:rsidRPr="000F2E43">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B9D0B" w14:textId="77777777" w:rsidR="009A2182" w:rsidRPr="000F2E43" w:rsidRDefault="009A2182" w:rsidP="00B25224">
            <w:pPr>
              <w:pStyle w:val="TAL"/>
              <w:rPr>
                <w:sz w:val="16"/>
              </w:rPr>
            </w:pPr>
            <w:r w:rsidRPr="000F2E43">
              <w:rPr>
                <w:sz w:val="16"/>
              </w:rPr>
              <w:t>agreed</w:t>
            </w:r>
          </w:p>
        </w:tc>
      </w:tr>
      <w:tr w:rsidR="009A2182" w:rsidRPr="000F2E43" w14:paraId="377963F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4AC3067" w14:textId="77777777" w:rsidR="009A2182" w:rsidRPr="000F2E43" w:rsidRDefault="009A2182" w:rsidP="00B25224">
            <w:pPr>
              <w:pStyle w:val="TAL"/>
              <w:rPr>
                <w:sz w:val="16"/>
              </w:rPr>
            </w:pPr>
            <w:r w:rsidRPr="000F2E43">
              <w:rPr>
                <w:sz w:val="16"/>
              </w:rPr>
              <w:t>C3-246575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9AE2B"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2B7DCA"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583E1" w14:textId="77777777" w:rsidR="009A2182" w:rsidRPr="000F2E43" w:rsidRDefault="009A2182" w:rsidP="00B25224">
            <w:pPr>
              <w:pStyle w:val="TAL"/>
              <w:rPr>
                <w:sz w:val="16"/>
              </w:rPr>
            </w:pPr>
            <w:r w:rsidRPr="000F2E43">
              <w:rPr>
                <w:sz w:val="16"/>
              </w:rPr>
              <w:t>29.591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10BE2" w14:textId="77777777" w:rsidR="009A2182" w:rsidRPr="000F2E43" w:rsidRDefault="009A2182" w:rsidP="00B25224">
            <w:pPr>
              <w:pStyle w:val="TAL"/>
              <w:rPr>
                <w:sz w:val="16"/>
              </w:rPr>
            </w:pPr>
            <w:r w:rsidRPr="000F2E43">
              <w:rPr>
                <w:sz w:val="16"/>
              </w:rPr>
              <w:t>226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198F7"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640F4"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6A8FC"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D84F2" w14:textId="77777777" w:rsidR="009A2182" w:rsidRPr="000F2E43" w:rsidRDefault="009A2182" w:rsidP="00B25224">
            <w:pPr>
              <w:pStyle w:val="TAL"/>
              <w:rPr>
                <w:sz w:val="16"/>
              </w:rPr>
            </w:pPr>
            <w:r w:rsidRPr="000F2E43">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1F0A2" w14:textId="77777777" w:rsidR="009A2182" w:rsidRPr="000F2E43" w:rsidRDefault="009A2182" w:rsidP="00B25224">
            <w:pPr>
              <w:pStyle w:val="TAL"/>
              <w:rPr>
                <w:sz w:val="16"/>
              </w:rPr>
            </w:pPr>
            <w:r w:rsidRPr="000F2E43">
              <w:rPr>
                <w:sz w:val="16"/>
              </w:rPr>
              <w:t>agreed</w:t>
            </w:r>
          </w:p>
        </w:tc>
      </w:tr>
      <w:tr w:rsidR="009A2182" w:rsidRPr="000F2E43" w14:paraId="4B767278"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6FC26BC" w14:textId="77777777" w:rsidR="009A2182" w:rsidRPr="000F2E43" w:rsidRDefault="009A2182" w:rsidP="00B25224">
            <w:pPr>
              <w:pStyle w:val="TAL"/>
              <w:rPr>
                <w:sz w:val="16"/>
              </w:rPr>
            </w:pPr>
            <w:r w:rsidRPr="000F2E43">
              <w:rPr>
                <w:sz w:val="16"/>
              </w:rPr>
              <w:t>C3-246576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6E2BF"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59B2B" w14:textId="77777777" w:rsidR="009A2182" w:rsidRPr="000F2E43" w:rsidRDefault="009A2182" w:rsidP="00B25224">
            <w:pPr>
              <w:pStyle w:val="TAL"/>
              <w:rPr>
                <w:sz w:val="16"/>
              </w:rPr>
            </w:pPr>
            <w:r w:rsidRPr="000F2E43">
              <w:rPr>
                <w:sz w:val="16"/>
              </w:rPr>
              <w:t>Qualcomm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E9C08" w14:textId="77777777" w:rsidR="009A2182" w:rsidRPr="000F2E43" w:rsidRDefault="009A2182" w:rsidP="00B25224">
            <w:pPr>
              <w:pStyle w:val="TAL"/>
              <w:rPr>
                <w:sz w:val="16"/>
              </w:rPr>
            </w:pPr>
            <w:r w:rsidRPr="000F2E43">
              <w:rPr>
                <w:sz w:val="16"/>
              </w:rPr>
              <w:t>29.255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4CFD3" w14:textId="77777777" w:rsidR="009A2182" w:rsidRPr="000F2E43" w:rsidRDefault="009A2182" w:rsidP="00B25224">
            <w:pPr>
              <w:pStyle w:val="TAL"/>
              <w:rPr>
                <w:sz w:val="16"/>
              </w:rPr>
            </w:pPr>
            <w:r w:rsidRPr="000F2E43">
              <w:rPr>
                <w:sz w:val="16"/>
              </w:rPr>
              <w:t>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5A13A"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070429"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78DC9"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71949" w14:textId="77777777" w:rsidR="009A2182" w:rsidRPr="000F2E43" w:rsidRDefault="009A2182" w:rsidP="00B25224">
            <w:pPr>
              <w:pStyle w:val="TAL"/>
              <w:rPr>
                <w:sz w:val="16"/>
              </w:rPr>
            </w:pPr>
            <w:r w:rsidRPr="000F2E43">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1C104" w14:textId="77777777" w:rsidR="009A2182" w:rsidRPr="000F2E43" w:rsidRDefault="009A2182" w:rsidP="00B25224">
            <w:pPr>
              <w:pStyle w:val="TAL"/>
              <w:rPr>
                <w:sz w:val="16"/>
              </w:rPr>
            </w:pPr>
            <w:r w:rsidRPr="000F2E43">
              <w:rPr>
                <w:sz w:val="16"/>
              </w:rPr>
              <w:t>agreed</w:t>
            </w:r>
          </w:p>
        </w:tc>
      </w:tr>
      <w:tr w:rsidR="009A2182" w:rsidRPr="000F2E43" w14:paraId="20FCA2E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A125264" w14:textId="77777777" w:rsidR="009A2182" w:rsidRPr="000F2E43" w:rsidRDefault="009A2182" w:rsidP="00B25224">
            <w:pPr>
              <w:pStyle w:val="TAL"/>
              <w:rPr>
                <w:sz w:val="16"/>
              </w:rPr>
            </w:pPr>
            <w:r w:rsidRPr="000F2E43">
              <w:rPr>
                <w:sz w:val="16"/>
              </w:rPr>
              <w:t>C3-246577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F9647"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4F45D" w14:textId="77777777" w:rsidR="009A2182" w:rsidRPr="000F2E43" w:rsidRDefault="009A2182" w:rsidP="00B25224">
            <w:pPr>
              <w:pStyle w:val="TAL"/>
              <w:rPr>
                <w:sz w:val="16"/>
              </w:rPr>
            </w:pPr>
            <w:r w:rsidRPr="000F2E43">
              <w:rPr>
                <w:sz w:val="16"/>
              </w:rPr>
              <w:t>Samsung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F7411" w14:textId="77777777" w:rsidR="009A2182" w:rsidRPr="000F2E43" w:rsidRDefault="009A2182" w:rsidP="00B25224">
            <w:pPr>
              <w:pStyle w:val="TAL"/>
              <w:rPr>
                <w:sz w:val="16"/>
              </w:rPr>
            </w:pPr>
            <w:r w:rsidRPr="000F2E43">
              <w:rPr>
                <w:sz w:val="16"/>
              </w:rPr>
              <w:t>29.222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499AC" w14:textId="77777777" w:rsidR="009A2182" w:rsidRPr="000F2E43" w:rsidRDefault="009A2182" w:rsidP="00B25224">
            <w:pPr>
              <w:pStyle w:val="TAL"/>
              <w:rPr>
                <w:sz w:val="16"/>
              </w:rPr>
            </w:pPr>
            <w:r w:rsidRPr="000F2E43">
              <w:rPr>
                <w:sz w:val="16"/>
              </w:rPr>
              <w:t>385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85219"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2512A" w14:textId="77777777" w:rsidR="009A2182" w:rsidRPr="000F2E43" w:rsidRDefault="009A2182" w:rsidP="00B25224">
            <w:pPr>
              <w:pStyle w:val="TAL"/>
              <w:rPr>
                <w:sz w:val="16"/>
              </w:rPr>
            </w:pPr>
            <w:r w:rsidRPr="000F2E43">
              <w:rPr>
                <w:sz w:val="16"/>
              </w:rPr>
              <w:t>Rel-16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0880E"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06C15" w14:textId="77777777" w:rsidR="009A2182" w:rsidRPr="000F2E43" w:rsidRDefault="009A2182" w:rsidP="00B25224">
            <w:pPr>
              <w:pStyle w:val="TAL"/>
              <w:rPr>
                <w:sz w:val="16"/>
              </w:rPr>
            </w:pPr>
            <w:r w:rsidRPr="000F2E43">
              <w:rPr>
                <w:sz w:val="16"/>
              </w:rPr>
              <w:t>TEI16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F4A28" w14:textId="77777777" w:rsidR="009A2182" w:rsidRPr="000F2E43" w:rsidRDefault="009A2182" w:rsidP="00B25224">
            <w:pPr>
              <w:pStyle w:val="TAL"/>
              <w:rPr>
                <w:sz w:val="16"/>
              </w:rPr>
            </w:pPr>
            <w:r w:rsidRPr="000F2E43">
              <w:rPr>
                <w:sz w:val="16"/>
              </w:rPr>
              <w:t>agreed</w:t>
            </w:r>
          </w:p>
        </w:tc>
      </w:tr>
      <w:tr w:rsidR="009A2182" w:rsidRPr="000F2E43" w14:paraId="1584940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702E8AA" w14:textId="77777777" w:rsidR="009A2182" w:rsidRPr="000F2E43" w:rsidRDefault="009A2182" w:rsidP="00B25224">
            <w:pPr>
              <w:pStyle w:val="TAL"/>
              <w:rPr>
                <w:sz w:val="16"/>
              </w:rPr>
            </w:pPr>
            <w:r w:rsidRPr="000F2E43">
              <w:rPr>
                <w:sz w:val="16"/>
              </w:rPr>
              <w:t>C3-246578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48CAF"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607FD"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D5CC4" w14:textId="77777777" w:rsidR="009A2182" w:rsidRPr="000F2E43" w:rsidRDefault="009A2182" w:rsidP="00B25224">
            <w:pPr>
              <w:pStyle w:val="TAL"/>
              <w:rPr>
                <w:sz w:val="16"/>
              </w:rPr>
            </w:pPr>
            <w:r w:rsidRPr="000F2E43">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C7563" w14:textId="77777777" w:rsidR="009A2182" w:rsidRPr="000F2E43" w:rsidRDefault="009A2182" w:rsidP="00B25224">
            <w:pPr>
              <w:pStyle w:val="TAL"/>
              <w:rPr>
                <w:sz w:val="16"/>
              </w:rPr>
            </w:pPr>
            <w:r w:rsidRPr="000F2E43">
              <w:rPr>
                <w:sz w:val="16"/>
              </w:rPr>
              <w:t>307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03AEB"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12F0D" w14:textId="77777777" w:rsidR="009A2182" w:rsidRPr="000F2E43" w:rsidRDefault="009A2182" w:rsidP="00B25224">
            <w:pPr>
              <w:pStyle w:val="TAL"/>
              <w:rPr>
                <w:sz w:val="16"/>
              </w:rPr>
            </w:pPr>
            <w:r w:rsidRPr="000F2E43">
              <w:rPr>
                <w:sz w:val="16"/>
              </w:rPr>
              <w:t>Rel-17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6CBDA"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76AFE" w14:textId="77777777" w:rsidR="009A2182" w:rsidRPr="000F2E43" w:rsidRDefault="009A2182" w:rsidP="00B25224">
            <w:pPr>
              <w:pStyle w:val="TAL"/>
              <w:rPr>
                <w:sz w:val="16"/>
              </w:rPr>
            </w:pPr>
            <w:r w:rsidRPr="000F2E43">
              <w:rPr>
                <w:sz w:val="16"/>
              </w:rPr>
              <w:t>TEI17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09BC3" w14:textId="77777777" w:rsidR="009A2182" w:rsidRPr="000F2E43" w:rsidRDefault="009A2182" w:rsidP="00B25224">
            <w:pPr>
              <w:pStyle w:val="TAL"/>
              <w:rPr>
                <w:sz w:val="16"/>
              </w:rPr>
            </w:pPr>
            <w:r w:rsidRPr="000F2E43">
              <w:rPr>
                <w:sz w:val="16"/>
              </w:rPr>
              <w:t>agreed</w:t>
            </w:r>
          </w:p>
        </w:tc>
      </w:tr>
      <w:tr w:rsidR="009A2182" w:rsidRPr="000F2E43" w14:paraId="5491A994"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A2FCB0E" w14:textId="77777777" w:rsidR="009A2182" w:rsidRPr="000F2E43" w:rsidRDefault="009A2182" w:rsidP="00B25224">
            <w:pPr>
              <w:pStyle w:val="TAL"/>
              <w:rPr>
                <w:sz w:val="16"/>
              </w:rPr>
            </w:pPr>
            <w:r w:rsidRPr="000F2E43">
              <w:rPr>
                <w:sz w:val="16"/>
              </w:rPr>
              <w:t>C3-246579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D8AE3"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60625" w14:textId="77777777" w:rsidR="009A2182" w:rsidRPr="000F2E43" w:rsidRDefault="009A2182" w:rsidP="00B25224">
            <w:pPr>
              <w:pStyle w:val="TAL"/>
              <w:rPr>
                <w:sz w:val="16"/>
              </w:rPr>
            </w:pPr>
            <w:r w:rsidRPr="000F2E43">
              <w:rPr>
                <w:sz w:val="16"/>
              </w:rPr>
              <w:t>Nokia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6B7EC" w14:textId="77777777" w:rsidR="009A2182" w:rsidRPr="000F2E43" w:rsidRDefault="009A2182" w:rsidP="00B25224">
            <w:pPr>
              <w:pStyle w:val="TAL"/>
              <w:rPr>
                <w:sz w:val="16"/>
              </w:rPr>
            </w:pPr>
            <w:r w:rsidRPr="000F2E43">
              <w:rPr>
                <w:sz w:val="16"/>
              </w:rPr>
              <w:t>29.508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AA397" w14:textId="77777777" w:rsidR="009A2182" w:rsidRPr="000F2E43" w:rsidRDefault="009A2182" w:rsidP="00B25224">
            <w:pPr>
              <w:pStyle w:val="TAL"/>
              <w:rPr>
                <w:sz w:val="16"/>
              </w:rPr>
            </w:pPr>
            <w:r w:rsidRPr="000F2E43">
              <w:rPr>
                <w:sz w:val="16"/>
              </w:rPr>
              <w:t>308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29CF1"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B8F29"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FE7EA"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0FBE9" w14:textId="77777777" w:rsidR="009A2182" w:rsidRPr="000F2E43" w:rsidRDefault="009A2182" w:rsidP="00B25224">
            <w:pPr>
              <w:pStyle w:val="TAL"/>
              <w:rPr>
                <w:sz w:val="16"/>
              </w:rPr>
            </w:pPr>
            <w:r w:rsidRPr="000F2E43">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CF5E2" w14:textId="77777777" w:rsidR="009A2182" w:rsidRPr="000F2E43" w:rsidRDefault="009A2182" w:rsidP="00B25224">
            <w:pPr>
              <w:pStyle w:val="TAL"/>
              <w:rPr>
                <w:sz w:val="16"/>
              </w:rPr>
            </w:pPr>
            <w:r w:rsidRPr="000F2E43">
              <w:rPr>
                <w:sz w:val="16"/>
              </w:rPr>
              <w:t>agreed</w:t>
            </w:r>
          </w:p>
        </w:tc>
      </w:tr>
      <w:tr w:rsidR="009A2182" w:rsidRPr="000F2E43" w14:paraId="24038374"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32381BB" w14:textId="77777777" w:rsidR="009A2182" w:rsidRPr="000F2E43" w:rsidRDefault="009A2182" w:rsidP="00B25224">
            <w:pPr>
              <w:pStyle w:val="TAL"/>
              <w:rPr>
                <w:sz w:val="16"/>
              </w:rPr>
            </w:pPr>
            <w:r w:rsidRPr="000F2E43">
              <w:rPr>
                <w:sz w:val="16"/>
              </w:rPr>
              <w:t>C3-246580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4E383"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E6BD" w14:textId="77777777" w:rsidR="009A2182" w:rsidRPr="000F2E43" w:rsidRDefault="009A2182" w:rsidP="00B25224">
            <w:pPr>
              <w:pStyle w:val="TAL"/>
              <w:rPr>
                <w:sz w:val="16"/>
              </w:rPr>
            </w:pPr>
            <w:r w:rsidRPr="000F2E43">
              <w:rPr>
                <w:sz w:val="16"/>
              </w:rPr>
              <w:t>Huawei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8CBCF" w14:textId="77777777" w:rsidR="009A2182" w:rsidRPr="000F2E43" w:rsidRDefault="009A2182" w:rsidP="00B25224">
            <w:pPr>
              <w:pStyle w:val="TAL"/>
              <w:rPr>
                <w:sz w:val="16"/>
              </w:rPr>
            </w:pPr>
            <w:r w:rsidRPr="000F2E43">
              <w:rPr>
                <w:sz w:val="16"/>
              </w:rPr>
              <w:t>29.122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F9473" w14:textId="77777777" w:rsidR="009A2182" w:rsidRPr="000F2E43" w:rsidRDefault="009A2182" w:rsidP="00B25224">
            <w:pPr>
              <w:pStyle w:val="TAL"/>
              <w:rPr>
                <w:sz w:val="16"/>
              </w:rPr>
            </w:pPr>
            <w:r w:rsidRPr="000F2E43">
              <w:rPr>
                <w:sz w:val="16"/>
              </w:rPr>
              <w:t>897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EC7DB"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612B9"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907D8"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EABA2" w14:textId="77777777" w:rsidR="009A2182" w:rsidRPr="000F2E43" w:rsidRDefault="009A2182" w:rsidP="00B25224">
            <w:pPr>
              <w:pStyle w:val="TAL"/>
              <w:rPr>
                <w:sz w:val="16"/>
              </w:rPr>
            </w:pPr>
            <w:r w:rsidRPr="000F2E43">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B283D" w14:textId="77777777" w:rsidR="009A2182" w:rsidRPr="000F2E43" w:rsidRDefault="009A2182" w:rsidP="00B25224">
            <w:pPr>
              <w:pStyle w:val="TAL"/>
              <w:rPr>
                <w:sz w:val="16"/>
              </w:rPr>
            </w:pPr>
            <w:r w:rsidRPr="000F2E43">
              <w:rPr>
                <w:sz w:val="16"/>
              </w:rPr>
              <w:t>agreed</w:t>
            </w:r>
          </w:p>
        </w:tc>
      </w:tr>
      <w:tr w:rsidR="009A2182" w:rsidRPr="000F2E43" w14:paraId="03684E75"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5D6C412" w14:textId="77777777" w:rsidR="009A2182" w:rsidRPr="000F2E43" w:rsidRDefault="009A2182" w:rsidP="00B25224">
            <w:pPr>
              <w:pStyle w:val="TAL"/>
              <w:rPr>
                <w:sz w:val="16"/>
              </w:rPr>
            </w:pPr>
            <w:r w:rsidRPr="000F2E43">
              <w:rPr>
                <w:sz w:val="16"/>
              </w:rPr>
              <w:t>C3-246581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CB298" w14:textId="77777777" w:rsidR="009A2182" w:rsidRPr="000F2E43" w:rsidRDefault="009A2182" w:rsidP="00B25224">
            <w:pPr>
              <w:pStyle w:val="TAL"/>
              <w:rPr>
                <w:sz w:val="16"/>
              </w:rPr>
            </w:pPr>
            <w:r w:rsidRPr="000F2E43">
              <w:rPr>
                <w:sz w:val="16"/>
              </w:rPr>
              <w:t xml:space="preserve">Update of info and </w:t>
            </w:r>
            <w:proofErr w:type="spellStart"/>
            <w:r w:rsidRPr="000F2E43">
              <w:rPr>
                <w:sz w:val="16"/>
              </w:rPr>
              <w:t>externalDocs</w:t>
            </w:r>
            <w:proofErr w:type="spellEnd"/>
            <w:r w:rsidRPr="000F2E43">
              <w:rPr>
                <w:sz w:val="16"/>
              </w:rPr>
              <w:t xml:space="preserve"> fields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C32B5" w14:textId="77777777" w:rsidR="009A2182" w:rsidRPr="000F2E43" w:rsidRDefault="009A2182" w:rsidP="00B25224">
            <w:pPr>
              <w:pStyle w:val="TAL"/>
              <w:rPr>
                <w:sz w:val="16"/>
              </w:rPr>
            </w:pPr>
            <w:r w:rsidRPr="000F2E43">
              <w:rPr>
                <w:sz w:val="16"/>
              </w:rPr>
              <w:t>China Mobile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21A27" w14:textId="77777777" w:rsidR="009A2182" w:rsidRPr="000F2E43" w:rsidRDefault="009A2182" w:rsidP="00B25224">
            <w:pPr>
              <w:pStyle w:val="TAL"/>
              <w:rPr>
                <w:sz w:val="16"/>
              </w:rPr>
            </w:pPr>
            <w:r w:rsidRPr="000F2E43">
              <w:rPr>
                <w:sz w:val="16"/>
              </w:rPr>
              <w:t>29.435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22030" w14:textId="77777777" w:rsidR="009A2182" w:rsidRPr="000F2E43" w:rsidRDefault="009A2182" w:rsidP="00B25224">
            <w:pPr>
              <w:pStyle w:val="TAL"/>
              <w:rPr>
                <w:sz w:val="16"/>
              </w:rPr>
            </w:pPr>
            <w:r w:rsidRPr="000F2E43">
              <w:rPr>
                <w:sz w:val="16"/>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998FE" w14:textId="77777777" w:rsidR="009A2182" w:rsidRPr="000F2E43" w:rsidRDefault="009A2182" w:rsidP="00B25224">
            <w:pPr>
              <w:pStyle w:val="TAR"/>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F3405"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B854C"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59A96" w14:textId="77777777" w:rsidR="009A2182" w:rsidRPr="000F2E43" w:rsidRDefault="009A2182" w:rsidP="00B25224">
            <w:pPr>
              <w:pStyle w:val="TAL"/>
              <w:rPr>
                <w:sz w:val="16"/>
              </w:rPr>
            </w:pPr>
            <w:r w:rsidRPr="000F2E43">
              <w:rPr>
                <w:sz w:val="16"/>
              </w:rPr>
              <w:t>TEI19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84E7F" w14:textId="77777777" w:rsidR="009A2182" w:rsidRPr="000F2E43" w:rsidRDefault="009A2182" w:rsidP="00B25224">
            <w:pPr>
              <w:pStyle w:val="TAL"/>
              <w:rPr>
                <w:sz w:val="16"/>
              </w:rPr>
            </w:pPr>
            <w:r w:rsidRPr="000F2E43">
              <w:rPr>
                <w:sz w:val="16"/>
              </w:rPr>
              <w:t>agreed</w:t>
            </w:r>
          </w:p>
        </w:tc>
      </w:tr>
      <w:tr w:rsidR="009A2182" w:rsidRPr="000F2E43" w14:paraId="184DFB0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3969CB2" w14:textId="77777777" w:rsidR="009A2182" w:rsidRPr="000F2E43" w:rsidRDefault="009A2182" w:rsidP="00B25224">
            <w:pPr>
              <w:pStyle w:val="TAL"/>
              <w:rPr>
                <w:sz w:val="16"/>
              </w:rPr>
            </w:pPr>
            <w:r w:rsidRPr="000F2E43">
              <w:rPr>
                <w:sz w:val="16"/>
              </w:rPr>
              <w:t>C3-246582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6295C" w14:textId="77777777" w:rsidR="009A2182" w:rsidRPr="000F2E43" w:rsidRDefault="009A2182" w:rsidP="00B25224">
            <w:pPr>
              <w:pStyle w:val="TAL"/>
              <w:rPr>
                <w:sz w:val="16"/>
              </w:rPr>
            </w:pPr>
            <w:r w:rsidRPr="000F2E43">
              <w:rPr>
                <w:sz w:val="16"/>
              </w:rPr>
              <w:t>Supporting transfer of media related information over N6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DA051" w14:textId="77777777" w:rsidR="009A2182" w:rsidRPr="000F2E43" w:rsidRDefault="009A2182" w:rsidP="00B25224">
            <w:pPr>
              <w:pStyle w:val="TAL"/>
              <w:rPr>
                <w:sz w:val="16"/>
              </w:rPr>
            </w:pPr>
            <w:r w:rsidRPr="000F2E43">
              <w:rPr>
                <w:sz w:val="16"/>
              </w:rPr>
              <w:t>Lenovo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BFA80" w14:textId="77777777" w:rsidR="009A2182" w:rsidRPr="000F2E43" w:rsidRDefault="009A2182" w:rsidP="00B25224">
            <w:pPr>
              <w:pStyle w:val="TAL"/>
              <w:rPr>
                <w:sz w:val="16"/>
              </w:rPr>
            </w:pPr>
            <w:r w:rsidRPr="000F2E43">
              <w:rPr>
                <w:sz w:val="16"/>
              </w:rPr>
              <w:t>29.561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5C761" w14:textId="77777777" w:rsidR="009A2182" w:rsidRPr="000F2E43" w:rsidRDefault="009A2182" w:rsidP="00B25224">
            <w:pPr>
              <w:pStyle w:val="TAL"/>
              <w:rPr>
                <w:sz w:val="16"/>
              </w:rPr>
            </w:pPr>
            <w:r w:rsidRPr="000F2E43">
              <w:rPr>
                <w:sz w:val="16"/>
              </w:rPr>
              <w:t>164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ECDFF" w14:textId="77777777" w:rsidR="009A2182" w:rsidRPr="000F2E43" w:rsidRDefault="009A2182" w:rsidP="00B25224">
            <w:pPr>
              <w:pStyle w:val="TAR"/>
              <w:rPr>
                <w:sz w:val="16"/>
              </w:rPr>
            </w:pPr>
            <w:r w:rsidRPr="000F2E43">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18FEB"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B13DF"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62243" w14:textId="77777777" w:rsidR="009A2182" w:rsidRPr="000F2E43" w:rsidRDefault="009A2182" w:rsidP="00B25224">
            <w:pPr>
              <w:pStyle w:val="TAL"/>
              <w:rPr>
                <w:sz w:val="16"/>
              </w:rPr>
            </w:pPr>
            <w:r w:rsidRPr="000F2E43">
              <w:rPr>
                <w:sz w:val="16"/>
              </w:rPr>
              <w:t>XRM_Ph2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D2C6C" w14:textId="77777777" w:rsidR="009A2182" w:rsidRPr="000F2E43" w:rsidRDefault="009A2182" w:rsidP="00B25224">
            <w:pPr>
              <w:pStyle w:val="TAL"/>
              <w:rPr>
                <w:sz w:val="16"/>
              </w:rPr>
            </w:pPr>
            <w:r w:rsidRPr="000F2E43">
              <w:rPr>
                <w:sz w:val="16"/>
              </w:rPr>
              <w:t>agreed</w:t>
            </w:r>
          </w:p>
        </w:tc>
      </w:tr>
      <w:tr w:rsidR="009A2182" w:rsidRPr="000F2E43" w14:paraId="3F81646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2A44CE8" w14:textId="77777777" w:rsidR="009A2182" w:rsidRPr="000F2E43" w:rsidRDefault="009A2182" w:rsidP="00B25224">
            <w:pPr>
              <w:pStyle w:val="TAL"/>
              <w:rPr>
                <w:sz w:val="16"/>
              </w:rPr>
            </w:pPr>
            <w:r w:rsidRPr="000F2E43">
              <w:rPr>
                <w:sz w:val="16"/>
              </w:rPr>
              <w:t>C3-246583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72271" w14:textId="77777777" w:rsidR="009A2182" w:rsidRPr="000F2E43" w:rsidRDefault="009A2182" w:rsidP="00B25224">
            <w:pPr>
              <w:pStyle w:val="TAL"/>
              <w:rPr>
                <w:sz w:val="16"/>
              </w:rPr>
            </w:pPr>
            <w:r w:rsidRPr="000F2E43">
              <w:rPr>
                <w:sz w:val="16"/>
              </w:rPr>
              <w:t>Adding LMF as ML model training and performance monitoring data 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131CE" w14:textId="77777777" w:rsidR="009A2182" w:rsidRPr="000F2E43" w:rsidRDefault="009A2182" w:rsidP="00B25224">
            <w:pPr>
              <w:pStyle w:val="TAL"/>
              <w:rPr>
                <w:sz w:val="16"/>
              </w:rPr>
            </w:pPr>
            <w:r w:rsidRPr="000F2E43">
              <w:rPr>
                <w:sz w:val="16"/>
              </w:rPr>
              <w:t>Nokia, Ericsson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073D7"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8EE4D" w14:textId="77777777" w:rsidR="009A2182" w:rsidRPr="000F2E43" w:rsidRDefault="009A2182" w:rsidP="00B25224">
            <w:pPr>
              <w:pStyle w:val="TAL"/>
              <w:rPr>
                <w:sz w:val="16"/>
              </w:rPr>
            </w:pPr>
            <w:r w:rsidRPr="000F2E43">
              <w:rPr>
                <w:sz w:val="16"/>
              </w:rPr>
              <w:t>136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AC8BA" w14:textId="77777777" w:rsidR="009A2182" w:rsidRPr="000F2E43" w:rsidRDefault="009A2182" w:rsidP="00B25224">
            <w:pPr>
              <w:pStyle w:val="TAR"/>
              <w:rPr>
                <w:sz w:val="16"/>
              </w:rPr>
            </w:pPr>
            <w:r w:rsidRPr="000F2E43">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36FB9"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1D244"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C4E2C" w14:textId="77777777" w:rsidR="009A2182" w:rsidRPr="000F2E43" w:rsidRDefault="009A2182" w:rsidP="00B25224">
            <w:pPr>
              <w:pStyle w:val="TAL"/>
              <w:rPr>
                <w:sz w:val="16"/>
              </w:rPr>
            </w:pPr>
            <w:r w:rsidRPr="000F2E43">
              <w:rPr>
                <w:sz w:val="16"/>
              </w:rPr>
              <w:t>AIML_CN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FD529" w14:textId="77777777" w:rsidR="009A2182" w:rsidRPr="000F2E43" w:rsidRDefault="009A2182" w:rsidP="00B25224">
            <w:pPr>
              <w:pStyle w:val="TAL"/>
              <w:rPr>
                <w:sz w:val="16"/>
              </w:rPr>
            </w:pPr>
            <w:r w:rsidRPr="000F2E43">
              <w:rPr>
                <w:sz w:val="16"/>
              </w:rPr>
              <w:t>agreed</w:t>
            </w:r>
          </w:p>
        </w:tc>
      </w:tr>
      <w:tr w:rsidR="009A2182" w:rsidRPr="000F2E43" w14:paraId="204CDE2A"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1F4B8F3" w14:textId="77777777" w:rsidR="009A2182" w:rsidRPr="000F2E43" w:rsidRDefault="009A2182" w:rsidP="00B25224">
            <w:pPr>
              <w:pStyle w:val="TAL"/>
              <w:rPr>
                <w:sz w:val="16"/>
              </w:rPr>
            </w:pPr>
            <w:r w:rsidRPr="000F2E43">
              <w:rPr>
                <w:sz w:val="16"/>
              </w:rPr>
              <w:t>C3-246584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828B5" w14:textId="77777777" w:rsidR="009A2182" w:rsidRPr="000F2E43" w:rsidRDefault="009A2182" w:rsidP="00B25224">
            <w:pPr>
              <w:pStyle w:val="TAL"/>
              <w:rPr>
                <w:sz w:val="16"/>
              </w:rPr>
            </w:pPr>
            <w:r w:rsidRPr="000F2E43">
              <w:rPr>
                <w:sz w:val="16"/>
              </w:rPr>
              <w:t xml:space="preserve">Support of </w:t>
            </w:r>
            <w:proofErr w:type="spellStart"/>
            <w:r w:rsidRPr="000F2E43">
              <w:rPr>
                <w:sz w:val="16"/>
              </w:rPr>
              <w:t>MultiTrafficInflu</w:t>
            </w:r>
            <w:proofErr w:type="spellEnd"/>
            <w:r w:rsidRPr="000F2E43">
              <w:rPr>
                <w:sz w:val="16"/>
              </w:rPr>
              <w:t xml:space="preserve"> Feature for future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E66D8" w14:textId="77777777" w:rsidR="009A2182" w:rsidRPr="000F2E43" w:rsidRDefault="009A2182" w:rsidP="00B25224">
            <w:pPr>
              <w:pStyle w:val="TAL"/>
              <w:rPr>
                <w:sz w:val="16"/>
              </w:rPr>
            </w:pPr>
            <w:proofErr w:type="spellStart"/>
            <w:r w:rsidRPr="000F2E43">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C4410" w14:textId="77777777" w:rsidR="009A2182" w:rsidRPr="000F2E43" w:rsidRDefault="009A2182" w:rsidP="00B25224">
            <w:pPr>
              <w:pStyle w:val="TAL"/>
              <w:rPr>
                <w:sz w:val="16"/>
              </w:rPr>
            </w:pPr>
            <w:r w:rsidRPr="000F2E43">
              <w:rPr>
                <w:sz w:val="16"/>
              </w:rPr>
              <w:t>29.519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BDA41" w14:textId="77777777" w:rsidR="009A2182" w:rsidRPr="000F2E43" w:rsidRDefault="009A2182" w:rsidP="00B25224">
            <w:pPr>
              <w:pStyle w:val="TAL"/>
              <w:rPr>
                <w:sz w:val="16"/>
              </w:rPr>
            </w:pPr>
            <w:r w:rsidRPr="000F2E43">
              <w:rPr>
                <w:sz w:val="16"/>
              </w:rPr>
              <w:t>527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F0AB2E" w14:textId="77777777" w:rsidR="009A2182" w:rsidRPr="000F2E43" w:rsidRDefault="009A2182" w:rsidP="00B25224">
            <w:pPr>
              <w:pStyle w:val="TAR"/>
              <w:rPr>
                <w:sz w:val="16"/>
              </w:rPr>
            </w:pPr>
            <w:r w:rsidRPr="000F2E43">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3ED10"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A4C96"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90528" w14:textId="77777777" w:rsidR="009A2182" w:rsidRPr="000F2E43" w:rsidRDefault="009A2182" w:rsidP="00B25224">
            <w:pPr>
              <w:pStyle w:val="TAL"/>
              <w:rPr>
                <w:sz w:val="16"/>
              </w:rPr>
            </w:pPr>
            <w:r w:rsidRPr="000F2E43">
              <w:rPr>
                <w:sz w:val="16"/>
              </w:rPr>
              <w:t>TEI19, 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7DAAC" w14:textId="77777777" w:rsidR="009A2182" w:rsidRPr="000F2E43" w:rsidRDefault="009A2182" w:rsidP="00B25224">
            <w:pPr>
              <w:pStyle w:val="TAL"/>
              <w:rPr>
                <w:sz w:val="16"/>
              </w:rPr>
            </w:pPr>
            <w:r w:rsidRPr="000F2E43">
              <w:rPr>
                <w:sz w:val="16"/>
              </w:rPr>
              <w:t>agreed</w:t>
            </w:r>
          </w:p>
        </w:tc>
      </w:tr>
      <w:tr w:rsidR="009A2182" w:rsidRPr="000F2E43" w14:paraId="1FC84C5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FF3B764" w14:textId="77777777" w:rsidR="009A2182" w:rsidRPr="000F2E43" w:rsidRDefault="009A2182" w:rsidP="00B25224">
            <w:pPr>
              <w:pStyle w:val="TAL"/>
              <w:rPr>
                <w:sz w:val="16"/>
              </w:rPr>
            </w:pPr>
            <w:r w:rsidRPr="000F2E43">
              <w:rPr>
                <w:sz w:val="16"/>
              </w:rPr>
              <w:t>C3-246585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CF51C5" w14:textId="77777777" w:rsidR="009A2182" w:rsidRPr="000F2E43" w:rsidRDefault="009A2182" w:rsidP="00B25224">
            <w:pPr>
              <w:pStyle w:val="TAL"/>
              <w:rPr>
                <w:sz w:val="16"/>
              </w:rPr>
            </w:pPr>
            <w:r w:rsidRPr="000F2E43">
              <w:rPr>
                <w:sz w:val="16"/>
              </w:rPr>
              <w:t xml:space="preserve">Removal of restriction on </w:t>
            </w:r>
            <w:proofErr w:type="spellStart"/>
            <w:r w:rsidRPr="000F2E43">
              <w:rPr>
                <w:sz w:val="16"/>
              </w:rPr>
              <w:t>MultiTrafficInflu</w:t>
            </w:r>
            <w:proofErr w:type="spellEnd"/>
            <w:r w:rsidRPr="000F2E43">
              <w:rPr>
                <w:sz w:val="16"/>
              </w:rPr>
              <w:t xml:space="preserve"> feature for future PDU session(s)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0AF42" w14:textId="77777777" w:rsidR="009A2182" w:rsidRPr="000F2E43" w:rsidRDefault="009A2182" w:rsidP="00B25224">
            <w:pPr>
              <w:pStyle w:val="TAL"/>
              <w:rPr>
                <w:sz w:val="16"/>
              </w:rPr>
            </w:pPr>
            <w:proofErr w:type="spellStart"/>
            <w:r w:rsidRPr="000F2E43">
              <w:rPr>
                <w:sz w:val="16"/>
              </w:rPr>
              <w:t>CEWiT</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055C3" w14:textId="77777777" w:rsidR="009A2182" w:rsidRPr="000F2E43" w:rsidRDefault="009A2182" w:rsidP="00B25224">
            <w:pPr>
              <w:pStyle w:val="TAL"/>
              <w:rPr>
                <w:sz w:val="16"/>
              </w:rPr>
            </w:pPr>
            <w:r w:rsidRPr="000F2E43">
              <w:rPr>
                <w:sz w:val="16"/>
              </w:rPr>
              <w:t>29.522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6EB0F" w14:textId="77777777" w:rsidR="009A2182" w:rsidRPr="000F2E43" w:rsidRDefault="009A2182" w:rsidP="00B25224">
            <w:pPr>
              <w:pStyle w:val="TAL"/>
              <w:rPr>
                <w:sz w:val="16"/>
              </w:rPr>
            </w:pPr>
            <w:r w:rsidRPr="000F2E43">
              <w:rPr>
                <w:sz w:val="16"/>
              </w:rPr>
              <w:t>1319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49AC2" w14:textId="77777777" w:rsidR="009A2182" w:rsidRPr="000F2E43" w:rsidRDefault="009A2182" w:rsidP="00B25224">
            <w:pPr>
              <w:pStyle w:val="TAR"/>
              <w:rPr>
                <w:sz w:val="16"/>
              </w:rPr>
            </w:pPr>
            <w:r w:rsidRPr="000F2E43">
              <w:rPr>
                <w:sz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1C510"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1E6AE" w14:textId="77777777" w:rsidR="009A2182" w:rsidRPr="000F2E43" w:rsidRDefault="009A2182" w:rsidP="00B25224">
            <w:pPr>
              <w:pStyle w:val="TAL"/>
              <w:rPr>
                <w:sz w:val="16"/>
              </w:rPr>
            </w:pPr>
            <w:r w:rsidRPr="000F2E43">
              <w:rPr>
                <w:sz w:val="16"/>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B8264" w14:textId="77777777" w:rsidR="009A2182" w:rsidRPr="000F2E43" w:rsidRDefault="009A2182" w:rsidP="00B25224">
            <w:pPr>
              <w:pStyle w:val="TAL"/>
              <w:rPr>
                <w:sz w:val="16"/>
              </w:rPr>
            </w:pPr>
            <w:r w:rsidRPr="000F2E43">
              <w:rPr>
                <w:sz w:val="16"/>
              </w:rPr>
              <w:t>TEI19, eEDGE_5GC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626B8" w14:textId="77777777" w:rsidR="009A2182" w:rsidRPr="000F2E43" w:rsidRDefault="009A2182" w:rsidP="00B25224">
            <w:pPr>
              <w:pStyle w:val="TAL"/>
              <w:rPr>
                <w:sz w:val="16"/>
              </w:rPr>
            </w:pPr>
            <w:r w:rsidRPr="000F2E43">
              <w:rPr>
                <w:sz w:val="16"/>
              </w:rPr>
              <w:t>agreed</w:t>
            </w:r>
          </w:p>
        </w:tc>
      </w:tr>
      <w:tr w:rsidR="009A2182" w:rsidRPr="000F2E43" w14:paraId="0163189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2267ECC" w14:textId="77777777" w:rsidR="009A2182" w:rsidRPr="000F2E43" w:rsidRDefault="009A2182" w:rsidP="00B25224">
            <w:pPr>
              <w:pStyle w:val="TAL"/>
              <w:rPr>
                <w:sz w:val="16"/>
              </w:rPr>
            </w:pPr>
            <w:r w:rsidRPr="000F2E43">
              <w:rPr>
                <w:sz w:val="16"/>
              </w:rPr>
              <w:t>C3-246586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B5157" w14:textId="77777777" w:rsidR="009A2182" w:rsidRPr="000F2E43" w:rsidRDefault="009A2182" w:rsidP="00B25224">
            <w:pPr>
              <w:pStyle w:val="TAL"/>
              <w:rPr>
                <w:sz w:val="16"/>
              </w:rPr>
            </w:pPr>
            <w:r w:rsidRPr="000F2E43">
              <w:rPr>
                <w:sz w:val="16"/>
              </w:rPr>
              <w:t>Correction of traffic routing influence procedure for HR-SBO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C72C2"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B7BEE" w14:textId="77777777" w:rsidR="009A2182" w:rsidRPr="000F2E43" w:rsidRDefault="009A2182" w:rsidP="00B25224">
            <w:pPr>
              <w:pStyle w:val="TAL"/>
              <w:rPr>
                <w:sz w:val="16"/>
              </w:rPr>
            </w:pPr>
            <w:r w:rsidRPr="000F2E43">
              <w:rPr>
                <w:sz w:val="16"/>
              </w:rPr>
              <w:t>29.513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E3240" w14:textId="77777777" w:rsidR="009A2182" w:rsidRPr="000F2E43" w:rsidRDefault="009A2182" w:rsidP="00B25224">
            <w:pPr>
              <w:pStyle w:val="TAL"/>
              <w:rPr>
                <w:sz w:val="16"/>
              </w:rPr>
            </w:pPr>
            <w:r w:rsidRPr="000F2E43">
              <w:rPr>
                <w:sz w:val="16"/>
              </w:rPr>
              <w:t>575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AA475" w14:textId="77777777" w:rsidR="009A2182" w:rsidRPr="000F2E43" w:rsidRDefault="009A2182" w:rsidP="00B25224">
            <w:pPr>
              <w:pStyle w:val="TAR"/>
              <w:rPr>
                <w:sz w:val="16"/>
              </w:rPr>
            </w:pPr>
            <w:r w:rsidRPr="000F2E43">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3E2DD"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30144"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46466" w14:textId="77777777" w:rsidR="009A2182" w:rsidRPr="000F2E43" w:rsidRDefault="009A2182" w:rsidP="00B25224">
            <w:pPr>
              <w:pStyle w:val="TAL"/>
              <w:rPr>
                <w:sz w:val="16"/>
              </w:rPr>
            </w:pPr>
            <w:r w:rsidRPr="000F2E43">
              <w:rPr>
                <w:sz w:val="16"/>
              </w:rPr>
              <w:t>TEI19, EDGE_Ph2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C5699" w14:textId="77777777" w:rsidR="009A2182" w:rsidRPr="000F2E43" w:rsidRDefault="009A2182" w:rsidP="00B25224">
            <w:pPr>
              <w:pStyle w:val="TAL"/>
              <w:rPr>
                <w:sz w:val="16"/>
              </w:rPr>
            </w:pPr>
            <w:r w:rsidRPr="000F2E43">
              <w:rPr>
                <w:sz w:val="16"/>
              </w:rPr>
              <w:t>agreed</w:t>
            </w:r>
          </w:p>
        </w:tc>
      </w:tr>
      <w:tr w:rsidR="009A2182" w:rsidRPr="000F2E43" w14:paraId="4E70FB4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1B3B0DF" w14:textId="77777777" w:rsidR="009A2182" w:rsidRPr="000F2E43" w:rsidRDefault="009A2182" w:rsidP="00B25224">
            <w:pPr>
              <w:pStyle w:val="TAL"/>
              <w:rPr>
                <w:sz w:val="16"/>
              </w:rPr>
            </w:pPr>
            <w:r w:rsidRPr="000F2E43">
              <w:rPr>
                <w:sz w:val="16"/>
              </w:rPr>
              <w:t>C3-246587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54E8D" w14:textId="77777777" w:rsidR="009A2182" w:rsidRPr="000F2E43" w:rsidRDefault="009A2182" w:rsidP="00B25224">
            <w:pPr>
              <w:pStyle w:val="TAL"/>
              <w:rPr>
                <w:sz w:val="16"/>
              </w:rPr>
            </w:pPr>
            <w:r w:rsidRPr="000F2E43">
              <w:rPr>
                <w:sz w:val="16"/>
              </w:rPr>
              <w:t>Incorrect UPEAS event name in analytics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35FF8" w14:textId="77777777" w:rsidR="009A2182" w:rsidRPr="000F2E43" w:rsidRDefault="009A2182" w:rsidP="00B25224">
            <w:pPr>
              <w:pStyle w:val="TAL"/>
              <w:rPr>
                <w:sz w:val="16"/>
              </w:rPr>
            </w:pPr>
            <w:r w:rsidRPr="000F2E43">
              <w:rPr>
                <w:sz w:val="16"/>
              </w:rPr>
              <w:t>ZTE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5AAE6" w14:textId="77777777" w:rsidR="009A2182" w:rsidRPr="000F2E43" w:rsidRDefault="009A2182" w:rsidP="00B25224">
            <w:pPr>
              <w:pStyle w:val="TAL"/>
              <w:rPr>
                <w:sz w:val="16"/>
              </w:rPr>
            </w:pPr>
            <w:r w:rsidRPr="000F2E43">
              <w:rPr>
                <w:sz w:val="16"/>
              </w:rPr>
              <w:t>29.552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A127E" w14:textId="77777777" w:rsidR="009A2182" w:rsidRPr="000F2E43" w:rsidRDefault="009A2182" w:rsidP="00B25224">
            <w:pPr>
              <w:pStyle w:val="TAL"/>
              <w:rPr>
                <w:sz w:val="16"/>
              </w:rPr>
            </w:pPr>
            <w:r w:rsidRPr="000F2E43">
              <w:rPr>
                <w:sz w:val="16"/>
              </w:rPr>
              <w:t>134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45CEA" w14:textId="77777777" w:rsidR="009A2182" w:rsidRPr="000F2E43" w:rsidRDefault="009A2182" w:rsidP="00B25224">
            <w:pPr>
              <w:pStyle w:val="TAR"/>
              <w:rPr>
                <w:sz w:val="16"/>
              </w:rPr>
            </w:pPr>
            <w:r w:rsidRPr="000F2E43">
              <w:rPr>
                <w:sz w:val="16"/>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D617C" w14:textId="77777777" w:rsidR="009A2182" w:rsidRPr="000F2E43" w:rsidRDefault="009A2182" w:rsidP="00B25224">
            <w:pPr>
              <w:pStyle w:val="TAL"/>
              <w:rPr>
                <w:sz w:val="16"/>
              </w:rPr>
            </w:pPr>
            <w:r w:rsidRPr="000F2E43">
              <w:rPr>
                <w:sz w:val="16"/>
              </w:rPr>
              <w:t>Rel-19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1C224" w14:textId="77777777" w:rsidR="009A2182" w:rsidRPr="000F2E43" w:rsidRDefault="009A2182" w:rsidP="00B25224">
            <w:pPr>
              <w:pStyle w:val="TAL"/>
              <w:rPr>
                <w:sz w:val="16"/>
              </w:rPr>
            </w:pPr>
            <w:r w:rsidRPr="000F2E43">
              <w:rPr>
                <w:sz w:val="16"/>
              </w:rPr>
              <w:t>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1AEBB" w14:textId="77777777" w:rsidR="009A2182" w:rsidRPr="000F2E43" w:rsidRDefault="009A2182" w:rsidP="00B25224">
            <w:pPr>
              <w:pStyle w:val="TAL"/>
              <w:rPr>
                <w:sz w:val="16"/>
              </w:rPr>
            </w:pPr>
            <w:r w:rsidRPr="000F2E43">
              <w:rPr>
                <w:sz w:val="16"/>
              </w:rPr>
              <w:t>TEI19, UPEAS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8F2A2" w14:textId="77777777" w:rsidR="009A2182" w:rsidRPr="000F2E43" w:rsidRDefault="009A2182" w:rsidP="00B25224">
            <w:pPr>
              <w:pStyle w:val="TAL"/>
              <w:rPr>
                <w:sz w:val="16"/>
              </w:rPr>
            </w:pPr>
            <w:r w:rsidRPr="000F2E43">
              <w:rPr>
                <w:sz w:val="16"/>
              </w:rPr>
              <w:t>agreed</w:t>
            </w:r>
          </w:p>
        </w:tc>
      </w:tr>
    </w:tbl>
    <w:p w14:paraId="5F63D49D" w14:textId="77777777" w:rsidR="009A2182" w:rsidRDefault="009A2182" w:rsidP="009A2182"/>
    <w:p w14:paraId="13E0695F" w14:textId="77777777" w:rsidR="009A2182" w:rsidRDefault="009A2182" w:rsidP="009A2182">
      <w:pPr>
        <w:pStyle w:val="Heading2"/>
      </w:pPr>
      <w:r>
        <w:t>Annex C: Lists of liaisons</w:t>
      </w:r>
    </w:p>
    <w:p w14:paraId="23372F4A" w14:textId="77777777" w:rsidR="009A2182" w:rsidRDefault="009A2182" w:rsidP="009A2182">
      <w:pPr>
        <w:pStyle w:val="Heading3"/>
      </w:pPr>
      <w:r>
        <w:t>C1: Incoming liaison statements</w:t>
      </w:r>
    </w:p>
    <w:p w14:paraId="171DF231" w14:textId="77777777" w:rsidR="009A2182" w:rsidRDefault="009A2182" w:rsidP="009A218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33"/>
        <w:gridCol w:w="4081"/>
        <w:gridCol w:w="706"/>
        <w:gridCol w:w="967"/>
        <w:gridCol w:w="1267"/>
      </w:tblGrid>
      <w:tr w:rsidR="009A2182" w14:paraId="46E62DBA" w14:textId="77777777" w:rsidTr="00B25224">
        <w:tc>
          <w:tcPr>
            <w:tcW w:w="0" w:type="auto"/>
            <w:shd w:val="clear" w:color="auto" w:fill="auto"/>
          </w:tcPr>
          <w:p w14:paraId="72E10023" w14:textId="77777777" w:rsidR="009A2182" w:rsidRDefault="009A2182" w:rsidP="00B25224">
            <w:pPr>
              <w:pStyle w:val="TAH"/>
            </w:pPr>
            <w:r>
              <w:t>Document</w:t>
            </w:r>
          </w:p>
        </w:tc>
        <w:tc>
          <w:tcPr>
            <w:tcW w:w="1533" w:type="dxa"/>
            <w:shd w:val="clear" w:color="auto" w:fill="auto"/>
          </w:tcPr>
          <w:p w14:paraId="3CCF43B7" w14:textId="77777777" w:rsidR="009A2182" w:rsidRDefault="009A2182" w:rsidP="00B25224">
            <w:pPr>
              <w:pStyle w:val="TAH"/>
            </w:pPr>
            <w:r>
              <w:t>Original</w:t>
            </w:r>
          </w:p>
        </w:tc>
        <w:tc>
          <w:tcPr>
            <w:tcW w:w="4081" w:type="dxa"/>
            <w:shd w:val="clear" w:color="auto" w:fill="auto"/>
          </w:tcPr>
          <w:p w14:paraId="766586D7" w14:textId="77777777" w:rsidR="009A2182" w:rsidRDefault="009A2182" w:rsidP="00B25224">
            <w:pPr>
              <w:pStyle w:val="TAH"/>
            </w:pPr>
            <w:r>
              <w:t>Title</w:t>
            </w:r>
          </w:p>
        </w:tc>
        <w:tc>
          <w:tcPr>
            <w:tcW w:w="0" w:type="auto"/>
            <w:shd w:val="clear" w:color="auto" w:fill="auto"/>
          </w:tcPr>
          <w:p w14:paraId="2FF2CB43" w14:textId="77777777" w:rsidR="009A2182" w:rsidRDefault="009A2182" w:rsidP="00B25224">
            <w:pPr>
              <w:pStyle w:val="TAH"/>
            </w:pPr>
            <w:r>
              <w:t>From</w:t>
            </w:r>
          </w:p>
        </w:tc>
        <w:tc>
          <w:tcPr>
            <w:tcW w:w="0" w:type="auto"/>
            <w:shd w:val="clear" w:color="auto" w:fill="auto"/>
          </w:tcPr>
          <w:p w14:paraId="106C8536" w14:textId="77777777" w:rsidR="009A2182" w:rsidRDefault="009A2182" w:rsidP="00B25224">
            <w:pPr>
              <w:pStyle w:val="TAH"/>
            </w:pPr>
            <w:r>
              <w:t>Decision</w:t>
            </w:r>
          </w:p>
        </w:tc>
        <w:tc>
          <w:tcPr>
            <w:tcW w:w="0" w:type="auto"/>
            <w:shd w:val="clear" w:color="auto" w:fill="auto"/>
          </w:tcPr>
          <w:p w14:paraId="2E3F211D" w14:textId="77777777" w:rsidR="009A2182" w:rsidRDefault="009A2182" w:rsidP="00B25224">
            <w:pPr>
              <w:pStyle w:val="TAH"/>
            </w:pPr>
            <w:proofErr w:type="spellStart"/>
            <w:r>
              <w:t>Reply?TDoc</w:t>
            </w:r>
            <w:proofErr w:type="spellEnd"/>
          </w:p>
        </w:tc>
      </w:tr>
      <w:tr w:rsidR="009A2182" w:rsidRPr="000F2E43" w14:paraId="5017D3F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7750A65" w14:textId="77777777" w:rsidR="009A2182" w:rsidRPr="000F2E43" w:rsidRDefault="009A2182" w:rsidP="00B25224">
            <w:pPr>
              <w:pStyle w:val="TAL"/>
              <w:rPr>
                <w:sz w:val="16"/>
              </w:rPr>
            </w:pPr>
            <w:r w:rsidRPr="000F2E43">
              <w:rPr>
                <w:sz w:val="16"/>
              </w:rPr>
              <w:t>C3-246017</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01C85A8" w14:textId="77777777" w:rsidR="009A2182" w:rsidRPr="000F2E43" w:rsidRDefault="009A2182" w:rsidP="00B25224">
            <w:pPr>
              <w:pStyle w:val="TAL"/>
              <w:rPr>
                <w:sz w:val="16"/>
              </w:rPr>
            </w:pPr>
            <w:r w:rsidRPr="000F2E43">
              <w:rPr>
                <w:sz w:val="16"/>
              </w:rPr>
              <w:t>C1-245880</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51404403" w14:textId="77777777" w:rsidR="009A2182" w:rsidRPr="000F2E43" w:rsidRDefault="009A2182" w:rsidP="00B25224">
            <w:pPr>
              <w:pStyle w:val="TAL"/>
              <w:rPr>
                <w:sz w:val="16"/>
              </w:rPr>
            </w:pPr>
            <w:r w:rsidRPr="000F2E43">
              <w:rPr>
                <w:sz w:val="16"/>
              </w:rPr>
              <w:t>LS on Questions on SEALDD Phase 2 work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E19F5" w14:textId="77777777" w:rsidR="009A2182" w:rsidRPr="000F2E43" w:rsidRDefault="009A2182" w:rsidP="00B25224">
            <w:pPr>
              <w:pStyle w:val="TAL"/>
              <w:rPr>
                <w:sz w:val="16"/>
              </w:rPr>
            </w:pPr>
            <w:r w:rsidRPr="000F2E4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690F0" w14:textId="77777777" w:rsidR="009A2182" w:rsidRPr="000F2E43" w:rsidRDefault="009A2182" w:rsidP="00B25224">
            <w:pPr>
              <w:pStyle w:val="TAL"/>
              <w:rPr>
                <w:sz w:val="16"/>
              </w:rPr>
            </w:pPr>
            <w:r w:rsidRPr="000F2E4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32539" w14:textId="77777777" w:rsidR="009A2182" w:rsidRPr="000F2E43" w:rsidRDefault="009A2182" w:rsidP="00B25224">
            <w:pPr>
              <w:pStyle w:val="TAL"/>
              <w:rPr>
                <w:sz w:val="16"/>
              </w:rPr>
            </w:pPr>
          </w:p>
        </w:tc>
      </w:tr>
      <w:tr w:rsidR="009A2182" w:rsidRPr="000F2E43" w14:paraId="5081B68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D2BD03F" w14:textId="77777777" w:rsidR="009A2182" w:rsidRPr="000F2E43" w:rsidRDefault="009A2182" w:rsidP="00B25224">
            <w:pPr>
              <w:pStyle w:val="TAL"/>
              <w:rPr>
                <w:sz w:val="16"/>
              </w:rPr>
            </w:pPr>
            <w:r w:rsidRPr="000F2E43">
              <w:rPr>
                <w:sz w:val="16"/>
              </w:rPr>
              <w:t>C3-246018</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54E0E417" w14:textId="77777777" w:rsidR="009A2182" w:rsidRPr="000F2E43" w:rsidRDefault="009A2182" w:rsidP="00B25224">
            <w:pPr>
              <w:pStyle w:val="TAL"/>
              <w:rPr>
                <w:sz w:val="16"/>
              </w:rPr>
            </w:pPr>
            <w:r w:rsidRPr="000F2E43">
              <w:rPr>
                <w:sz w:val="16"/>
              </w:rPr>
              <w:t>C1-246002</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529B3313" w14:textId="77777777" w:rsidR="009A2182" w:rsidRPr="000F2E43" w:rsidRDefault="009A2182" w:rsidP="00B25224">
            <w:pPr>
              <w:pStyle w:val="TAL"/>
              <w:rPr>
                <w:sz w:val="16"/>
              </w:rPr>
            </w:pPr>
            <w:r w:rsidRPr="000F2E43">
              <w:rPr>
                <w:sz w:val="16"/>
              </w:rPr>
              <w:t xml:space="preserve">LS on the supporting 5G </w:t>
            </w:r>
            <w:proofErr w:type="spellStart"/>
            <w:r w:rsidRPr="000F2E43">
              <w:rPr>
                <w:sz w:val="16"/>
              </w:rPr>
              <w:t>ProSe</w:t>
            </w:r>
            <w:proofErr w:type="spellEnd"/>
            <w:r w:rsidRPr="000F2E43">
              <w:rPr>
                <w:sz w:val="16"/>
              </w:rPr>
              <w:t xml:space="preserve"> multi-hop Relays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34F3F" w14:textId="77777777" w:rsidR="009A2182" w:rsidRPr="000F2E43" w:rsidRDefault="009A2182" w:rsidP="00B25224">
            <w:pPr>
              <w:pStyle w:val="TAL"/>
              <w:rPr>
                <w:sz w:val="16"/>
              </w:rPr>
            </w:pPr>
            <w:r w:rsidRPr="000F2E43">
              <w:rPr>
                <w:sz w:val="16"/>
              </w:rPr>
              <w:t>CT1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3FA94" w14:textId="77777777" w:rsidR="009A2182" w:rsidRPr="000F2E43" w:rsidRDefault="009A2182" w:rsidP="00B25224">
            <w:pPr>
              <w:pStyle w:val="TAL"/>
              <w:rPr>
                <w:sz w:val="16"/>
              </w:rPr>
            </w:pPr>
            <w:r w:rsidRPr="000F2E4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0DFAD" w14:textId="77777777" w:rsidR="009A2182" w:rsidRPr="000F2E43" w:rsidRDefault="009A2182" w:rsidP="00B25224">
            <w:pPr>
              <w:pStyle w:val="TAL"/>
              <w:rPr>
                <w:sz w:val="16"/>
              </w:rPr>
            </w:pPr>
          </w:p>
        </w:tc>
      </w:tr>
      <w:tr w:rsidR="009A2182" w:rsidRPr="000F2E43" w14:paraId="3ECB1974"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B4357B8" w14:textId="77777777" w:rsidR="009A2182" w:rsidRPr="000F2E43" w:rsidRDefault="009A2182" w:rsidP="00B25224">
            <w:pPr>
              <w:pStyle w:val="TAL"/>
              <w:rPr>
                <w:sz w:val="16"/>
              </w:rPr>
            </w:pPr>
            <w:r w:rsidRPr="000F2E43">
              <w:rPr>
                <w:sz w:val="16"/>
              </w:rPr>
              <w:t>C3-246019</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188F40E" w14:textId="77777777" w:rsidR="009A2182" w:rsidRPr="000F2E43" w:rsidRDefault="009A2182" w:rsidP="00B25224">
            <w:pPr>
              <w:pStyle w:val="TAL"/>
              <w:rPr>
                <w:sz w:val="16"/>
              </w:rPr>
            </w:pPr>
            <w:r w:rsidRPr="000F2E43">
              <w:rPr>
                <w:sz w:val="16"/>
              </w:rPr>
              <w:t>C4-244534</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7E077820" w14:textId="77777777" w:rsidR="009A2182" w:rsidRPr="000F2E43" w:rsidRDefault="009A2182" w:rsidP="00B25224">
            <w:pPr>
              <w:pStyle w:val="TAL"/>
              <w:rPr>
                <w:sz w:val="16"/>
              </w:rPr>
            </w:pPr>
            <w:r w:rsidRPr="000F2E43">
              <w:rPr>
                <w:sz w:val="16"/>
              </w:rPr>
              <w:t>LS on Support of XRM services in Roaming scenarios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868EC" w14:textId="77777777" w:rsidR="009A2182" w:rsidRPr="000F2E43" w:rsidRDefault="009A2182" w:rsidP="00B25224">
            <w:pPr>
              <w:pStyle w:val="TAL"/>
              <w:rPr>
                <w:sz w:val="16"/>
              </w:rPr>
            </w:pPr>
            <w:r w:rsidRPr="000F2E4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E1083" w14:textId="77777777" w:rsidR="009A2182" w:rsidRPr="000F2E43" w:rsidRDefault="009A2182" w:rsidP="00B25224">
            <w:pPr>
              <w:pStyle w:val="TAL"/>
              <w:rPr>
                <w:sz w:val="16"/>
              </w:rPr>
            </w:pPr>
            <w:r w:rsidRPr="000F2E4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C1EEB" w14:textId="77777777" w:rsidR="009A2182" w:rsidRPr="000F2E43" w:rsidRDefault="009A2182" w:rsidP="00B25224">
            <w:pPr>
              <w:pStyle w:val="TAL"/>
              <w:rPr>
                <w:sz w:val="16"/>
              </w:rPr>
            </w:pPr>
          </w:p>
        </w:tc>
      </w:tr>
      <w:tr w:rsidR="009A2182" w:rsidRPr="000F2E43" w14:paraId="62DEB090"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09C4931" w14:textId="77777777" w:rsidR="009A2182" w:rsidRPr="000F2E43" w:rsidRDefault="009A2182" w:rsidP="00B25224">
            <w:pPr>
              <w:pStyle w:val="TAL"/>
              <w:rPr>
                <w:sz w:val="16"/>
              </w:rPr>
            </w:pPr>
            <w:r w:rsidRPr="000F2E43">
              <w:rPr>
                <w:sz w:val="16"/>
              </w:rPr>
              <w:t>C3-246020</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56B08C4E" w14:textId="77777777" w:rsidR="009A2182" w:rsidRPr="000F2E43" w:rsidRDefault="009A2182" w:rsidP="00B25224">
            <w:pPr>
              <w:pStyle w:val="TAL"/>
              <w:rPr>
                <w:sz w:val="16"/>
              </w:rPr>
            </w:pPr>
            <w:r w:rsidRPr="000F2E43">
              <w:rPr>
                <w:sz w:val="16"/>
              </w:rPr>
              <w:t>S2-2410797</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4E036C52" w14:textId="77777777" w:rsidR="009A2182" w:rsidRPr="000F2E43" w:rsidRDefault="009A2182" w:rsidP="00B25224">
            <w:pPr>
              <w:pStyle w:val="TAL"/>
              <w:rPr>
                <w:sz w:val="16"/>
              </w:rPr>
            </w:pPr>
            <w:r w:rsidRPr="000F2E43">
              <w:rPr>
                <w:sz w:val="16"/>
              </w:rPr>
              <w:t>Reply LS on Multiple Queries related to untrusted AF influence on Traffic Routing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F5369" w14:textId="77777777" w:rsidR="009A2182" w:rsidRPr="000F2E43" w:rsidRDefault="009A2182" w:rsidP="00B25224">
            <w:pPr>
              <w:pStyle w:val="TAL"/>
              <w:rPr>
                <w:sz w:val="16"/>
              </w:rPr>
            </w:pPr>
            <w:r w:rsidRPr="000F2E43">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FEA3E" w14:textId="77777777" w:rsidR="009A2182" w:rsidRPr="000F2E43" w:rsidRDefault="009A2182" w:rsidP="00B25224">
            <w:pPr>
              <w:pStyle w:val="TAL"/>
              <w:rPr>
                <w:sz w:val="16"/>
              </w:rPr>
            </w:pPr>
            <w:r w:rsidRPr="000F2E4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A132E" w14:textId="77777777" w:rsidR="009A2182" w:rsidRPr="000F2E43" w:rsidRDefault="009A2182" w:rsidP="00B25224">
            <w:pPr>
              <w:pStyle w:val="TAL"/>
              <w:rPr>
                <w:sz w:val="16"/>
              </w:rPr>
            </w:pPr>
          </w:p>
        </w:tc>
      </w:tr>
      <w:tr w:rsidR="009A2182" w:rsidRPr="000F2E43" w14:paraId="241CA09D"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42870E3" w14:textId="77777777" w:rsidR="009A2182" w:rsidRPr="000F2E43" w:rsidRDefault="009A2182" w:rsidP="00B25224">
            <w:pPr>
              <w:pStyle w:val="TAL"/>
              <w:rPr>
                <w:sz w:val="16"/>
              </w:rPr>
            </w:pPr>
            <w:r w:rsidRPr="000F2E43">
              <w:rPr>
                <w:sz w:val="16"/>
              </w:rPr>
              <w:t>C3-246021</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E7F6F81" w14:textId="77777777" w:rsidR="009A2182" w:rsidRPr="000F2E43" w:rsidRDefault="009A2182" w:rsidP="00B25224">
            <w:pPr>
              <w:pStyle w:val="TAL"/>
              <w:rPr>
                <w:sz w:val="16"/>
              </w:rPr>
            </w:pPr>
            <w:r w:rsidRPr="000F2E43">
              <w:rPr>
                <w:sz w:val="16"/>
              </w:rPr>
              <w:t>S2-2411033</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29E5AD2A" w14:textId="77777777" w:rsidR="009A2182" w:rsidRPr="000F2E43" w:rsidRDefault="009A2182" w:rsidP="00B25224">
            <w:pPr>
              <w:pStyle w:val="TAL"/>
              <w:rPr>
                <w:sz w:val="16"/>
              </w:rPr>
            </w:pPr>
            <w:r w:rsidRPr="000F2E43">
              <w:rPr>
                <w:sz w:val="16"/>
              </w:rPr>
              <w:t>LS on Configuration of Slice Usage Control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0DD20" w14:textId="77777777" w:rsidR="009A2182" w:rsidRPr="000F2E43" w:rsidRDefault="009A2182" w:rsidP="00B25224">
            <w:pPr>
              <w:pStyle w:val="TAL"/>
              <w:rPr>
                <w:sz w:val="16"/>
              </w:rPr>
            </w:pPr>
            <w:r w:rsidRPr="000F2E43">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00FA8" w14:textId="77777777" w:rsidR="009A2182" w:rsidRPr="000F2E43" w:rsidRDefault="009A2182" w:rsidP="00B25224">
            <w:pPr>
              <w:pStyle w:val="TAL"/>
              <w:rPr>
                <w:sz w:val="16"/>
              </w:rPr>
            </w:pPr>
            <w:r w:rsidRPr="000F2E4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583C3" w14:textId="77777777" w:rsidR="009A2182" w:rsidRPr="000F2E43" w:rsidRDefault="009A2182" w:rsidP="00B25224">
            <w:pPr>
              <w:pStyle w:val="TAL"/>
              <w:rPr>
                <w:sz w:val="16"/>
              </w:rPr>
            </w:pPr>
          </w:p>
        </w:tc>
      </w:tr>
      <w:tr w:rsidR="009A2182" w:rsidRPr="000F2E43" w14:paraId="633E0EF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94A7987" w14:textId="77777777" w:rsidR="009A2182" w:rsidRPr="000F2E43" w:rsidRDefault="009A2182" w:rsidP="00B25224">
            <w:pPr>
              <w:pStyle w:val="TAL"/>
              <w:rPr>
                <w:sz w:val="16"/>
              </w:rPr>
            </w:pPr>
            <w:r w:rsidRPr="000F2E43">
              <w:rPr>
                <w:sz w:val="16"/>
              </w:rPr>
              <w:t>C3-246022</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39252FB9" w14:textId="77777777" w:rsidR="009A2182" w:rsidRPr="000F2E43" w:rsidRDefault="009A2182" w:rsidP="00B25224">
            <w:pPr>
              <w:pStyle w:val="TAL"/>
              <w:rPr>
                <w:sz w:val="16"/>
              </w:rPr>
            </w:pPr>
            <w:r w:rsidRPr="000F2E43">
              <w:rPr>
                <w:sz w:val="16"/>
              </w:rPr>
              <w:t>S2-2411138</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62A49376" w14:textId="77777777" w:rsidR="009A2182" w:rsidRPr="000F2E43" w:rsidRDefault="009A2182" w:rsidP="00B25224">
            <w:pPr>
              <w:pStyle w:val="TAL"/>
              <w:rPr>
                <w:sz w:val="16"/>
              </w:rPr>
            </w:pPr>
            <w:r w:rsidRPr="000F2E43">
              <w:rPr>
                <w:sz w:val="16"/>
              </w:rPr>
              <w:t>LS Reply to services used for DCCF and MFAF relocation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A0C1A" w14:textId="77777777" w:rsidR="009A2182" w:rsidRPr="000F2E43" w:rsidRDefault="009A2182" w:rsidP="00B25224">
            <w:pPr>
              <w:pStyle w:val="TAL"/>
              <w:rPr>
                <w:sz w:val="16"/>
              </w:rPr>
            </w:pPr>
            <w:r w:rsidRPr="000F2E43">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F336A" w14:textId="77777777" w:rsidR="009A2182" w:rsidRPr="000F2E43" w:rsidRDefault="009A2182" w:rsidP="00B25224">
            <w:pPr>
              <w:pStyle w:val="TAL"/>
              <w:rPr>
                <w:sz w:val="16"/>
              </w:rPr>
            </w:pPr>
            <w:r w:rsidRPr="000F2E4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4278D" w14:textId="77777777" w:rsidR="009A2182" w:rsidRPr="000F2E43" w:rsidRDefault="009A2182" w:rsidP="00B25224">
            <w:pPr>
              <w:pStyle w:val="TAL"/>
              <w:rPr>
                <w:sz w:val="16"/>
              </w:rPr>
            </w:pPr>
          </w:p>
        </w:tc>
      </w:tr>
      <w:tr w:rsidR="009A2182" w:rsidRPr="000F2E43" w14:paraId="63357A29"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5ED1AD51" w14:textId="77777777" w:rsidR="009A2182" w:rsidRPr="000F2E43" w:rsidRDefault="009A2182" w:rsidP="00B25224">
            <w:pPr>
              <w:pStyle w:val="TAL"/>
              <w:rPr>
                <w:sz w:val="16"/>
              </w:rPr>
            </w:pPr>
            <w:r w:rsidRPr="000F2E43">
              <w:rPr>
                <w:sz w:val="16"/>
              </w:rPr>
              <w:t>C3-246023</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2CF2D91D" w14:textId="77777777" w:rsidR="009A2182" w:rsidRPr="000F2E43" w:rsidRDefault="009A2182" w:rsidP="00B25224">
            <w:pPr>
              <w:pStyle w:val="TAL"/>
              <w:rPr>
                <w:sz w:val="16"/>
              </w:rPr>
            </w:pPr>
            <w:r w:rsidRPr="000F2E43">
              <w:rPr>
                <w:sz w:val="16"/>
              </w:rPr>
              <w:t>S2-2411139</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7B7FFB75" w14:textId="77777777" w:rsidR="009A2182" w:rsidRPr="000F2E43" w:rsidRDefault="009A2182" w:rsidP="00B25224">
            <w:pPr>
              <w:pStyle w:val="TAL"/>
              <w:rPr>
                <w:sz w:val="16"/>
              </w:rPr>
            </w:pPr>
            <w:r w:rsidRPr="000F2E43">
              <w:rPr>
                <w:sz w:val="16"/>
              </w:rPr>
              <w:t xml:space="preserve">LS Reply to Service Consumers of </w:t>
            </w:r>
            <w:proofErr w:type="spellStart"/>
            <w:r w:rsidRPr="000F2E43">
              <w:rPr>
                <w:sz w:val="16"/>
              </w:rPr>
              <w:t>Nnwdaf</w:t>
            </w:r>
            <w:proofErr w:type="spellEnd"/>
            <w:r w:rsidRPr="000F2E43">
              <w:rPr>
                <w:sz w:val="16"/>
              </w:rPr>
              <w:t xml:space="preserve">, </w:t>
            </w:r>
            <w:proofErr w:type="spellStart"/>
            <w:r w:rsidRPr="000F2E43">
              <w:rPr>
                <w:sz w:val="16"/>
              </w:rPr>
              <w:t>Ndccf</w:t>
            </w:r>
            <w:proofErr w:type="spellEnd"/>
            <w:r w:rsidRPr="000F2E43">
              <w:rPr>
                <w:sz w:val="16"/>
              </w:rPr>
              <w:t xml:space="preserve">, </w:t>
            </w:r>
            <w:proofErr w:type="spellStart"/>
            <w:r w:rsidRPr="000F2E43">
              <w:rPr>
                <w:sz w:val="16"/>
              </w:rPr>
              <w:t>Nmfaf</w:t>
            </w:r>
            <w:proofErr w:type="spellEnd"/>
            <w:r w:rsidRPr="000F2E43">
              <w:rPr>
                <w:sz w:val="16"/>
              </w:rPr>
              <w:t xml:space="preserve"> related services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EB41B" w14:textId="77777777" w:rsidR="009A2182" w:rsidRPr="000F2E43" w:rsidRDefault="009A2182" w:rsidP="00B25224">
            <w:pPr>
              <w:pStyle w:val="TAL"/>
              <w:rPr>
                <w:sz w:val="16"/>
              </w:rPr>
            </w:pPr>
            <w:r w:rsidRPr="000F2E43">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072B6" w14:textId="77777777" w:rsidR="009A2182" w:rsidRPr="000F2E43" w:rsidRDefault="009A2182" w:rsidP="00B25224">
            <w:pPr>
              <w:pStyle w:val="TAL"/>
              <w:rPr>
                <w:sz w:val="16"/>
              </w:rPr>
            </w:pPr>
            <w:r w:rsidRPr="000F2E4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D702E" w14:textId="77777777" w:rsidR="009A2182" w:rsidRPr="000F2E43" w:rsidRDefault="009A2182" w:rsidP="00B25224">
            <w:pPr>
              <w:pStyle w:val="TAL"/>
              <w:rPr>
                <w:sz w:val="16"/>
              </w:rPr>
            </w:pPr>
          </w:p>
        </w:tc>
      </w:tr>
      <w:tr w:rsidR="009A2182" w:rsidRPr="000F2E43" w14:paraId="487054EC"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59C74DA" w14:textId="77777777" w:rsidR="009A2182" w:rsidRPr="000F2E43" w:rsidRDefault="009A2182" w:rsidP="00B25224">
            <w:pPr>
              <w:pStyle w:val="TAL"/>
              <w:rPr>
                <w:sz w:val="16"/>
              </w:rPr>
            </w:pPr>
            <w:r w:rsidRPr="000F2E43">
              <w:rPr>
                <w:sz w:val="16"/>
              </w:rPr>
              <w:t>C3-246024</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2E3B8FA3" w14:textId="77777777" w:rsidR="009A2182" w:rsidRPr="000F2E43" w:rsidRDefault="009A2182" w:rsidP="00B25224">
            <w:pPr>
              <w:pStyle w:val="TAL"/>
              <w:rPr>
                <w:sz w:val="16"/>
              </w:rPr>
            </w:pPr>
            <w:r w:rsidRPr="000F2E43">
              <w:rPr>
                <w:sz w:val="16"/>
              </w:rPr>
              <w:t>S2-2411151</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3E021BC9" w14:textId="77777777" w:rsidR="009A2182" w:rsidRPr="000F2E43" w:rsidRDefault="009A2182" w:rsidP="00B25224">
            <w:pPr>
              <w:pStyle w:val="TAL"/>
              <w:rPr>
                <w:sz w:val="16"/>
              </w:rPr>
            </w:pPr>
            <w:r w:rsidRPr="000F2E43">
              <w:rPr>
                <w:sz w:val="16"/>
              </w:rPr>
              <w:t>LS reply on Clarification related to event filter applicable to the event GNSS Assistance data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0B101" w14:textId="77777777" w:rsidR="009A2182" w:rsidRPr="000F2E43" w:rsidRDefault="009A2182" w:rsidP="00B25224">
            <w:pPr>
              <w:pStyle w:val="TAL"/>
              <w:rPr>
                <w:sz w:val="16"/>
              </w:rPr>
            </w:pPr>
            <w:r w:rsidRPr="000F2E43">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35C0A" w14:textId="77777777" w:rsidR="009A2182" w:rsidRPr="000F2E43" w:rsidRDefault="009A2182" w:rsidP="00B25224">
            <w:pPr>
              <w:pStyle w:val="TAL"/>
              <w:rPr>
                <w:sz w:val="16"/>
              </w:rPr>
            </w:pPr>
            <w:r w:rsidRPr="000F2E4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EBC09" w14:textId="77777777" w:rsidR="009A2182" w:rsidRPr="000F2E43" w:rsidRDefault="009A2182" w:rsidP="00B25224">
            <w:pPr>
              <w:pStyle w:val="TAL"/>
              <w:rPr>
                <w:sz w:val="16"/>
              </w:rPr>
            </w:pPr>
          </w:p>
        </w:tc>
      </w:tr>
      <w:tr w:rsidR="009A2182" w:rsidRPr="000F2E43" w14:paraId="78EAF2FE"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876CFA8" w14:textId="77777777" w:rsidR="009A2182" w:rsidRPr="000F2E43" w:rsidRDefault="009A2182" w:rsidP="00B25224">
            <w:pPr>
              <w:pStyle w:val="TAL"/>
              <w:rPr>
                <w:sz w:val="16"/>
              </w:rPr>
            </w:pPr>
            <w:r w:rsidRPr="000F2E43">
              <w:rPr>
                <w:sz w:val="16"/>
              </w:rPr>
              <w:t>C3-246025</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2109256B" w14:textId="77777777" w:rsidR="009A2182" w:rsidRPr="000F2E43" w:rsidRDefault="009A2182" w:rsidP="00B25224">
            <w:pPr>
              <w:pStyle w:val="TAL"/>
              <w:rPr>
                <w:sz w:val="16"/>
              </w:rPr>
            </w:pPr>
            <w:r w:rsidRPr="000F2E43">
              <w:rPr>
                <w:sz w:val="16"/>
              </w:rPr>
              <w:t>S2-2411247</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76ED34FD" w14:textId="77777777" w:rsidR="009A2182" w:rsidRPr="000F2E43" w:rsidRDefault="009A2182" w:rsidP="00B25224">
            <w:pPr>
              <w:pStyle w:val="TAL"/>
              <w:rPr>
                <w:sz w:val="16"/>
              </w:rPr>
            </w:pPr>
            <w:r w:rsidRPr="000F2E43">
              <w:rPr>
                <w:sz w:val="16"/>
              </w:rPr>
              <w:t>Reply LS on RAN support of QoS monitoring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6B3D1" w14:textId="77777777" w:rsidR="009A2182" w:rsidRPr="000F2E43" w:rsidRDefault="009A2182" w:rsidP="00B25224">
            <w:pPr>
              <w:pStyle w:val="TAL"/>
              <w:rPr>
                <w:sz w:val="16"/>
              </w:rPr>
            </w:pPr>
            <w:r w:rsidRPr="000F2E43">
              <w:rPr>
                <w:sz w:val="16"/>
              </w:rPr>
              <w:t>SA2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D0D99" w14:textId="77777777" w:rsidR="009A2182" w:rsidRPr="000F2E43" w:rsidRDefault="009A2182" w:rsidP="00B25224">
            <w:pPr>
              <w:pStyle w:val="TAL"/>
              <w:rPr>
                <w:sz w:val="16"/>
              </w:rPr>
            </w:pPr>
            <w:r w:rsidRPr="000F2E4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F9B05" w14:textId="77777777" w:rsidR="009A2182" w:rsidRPr="000F2E43" w:rsidRDefault="009A2182" w:rsidP="00B25224">
            <w:pPr>
              <w:pStyle w:val="TAL"/>
              <w:rPr>
                <w:sz w:val="16"/>
              </w:rPr>
            </w:pPr>
          </w:p>
        </w:tc>
      </w:tr>
      <w:tr w:rsidR="009A2182" w:rsidRPr="000F2E43" w14:paraId="75745293"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878F4DB" w14:textId="77777777" w:rsidR="009A2182" w:rsidRPr="000F2E43" w:rsidRDefault="009A2182" w:rsidP="00B25224">
            <w:pPr>
              <w:pStyle w:val="TAL"/>
              <w:rPr>
                <w:sz w:val="16"/>
              </w:rPr>
            </w:pPr>
            <w:r w:rsidRPr="000F2E43">
              <w:rPr>
                <w:sz w:val="16"/>
              </w:rPr>
              <w:t>C3-246026</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35655B2" w14:textId="77777777" w:rsidR="009A2182" w:rsidRPr="000F2E43" w:rsidRDefault="009A2182" w:rsidP="00B25224">
            <w:pPr>
              <w:pStyle w:val="TAL"/>
              <w:rPr>
                <w:sz w:val="16"/>
              </w:rPr>
            </w:pPr>
            <w:r w:rsidRPr="000F2E43">
              <w:rPr>
                <w:sz w:val="16"/>
              </w:rPr>
              <w:t>S6-244716</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222242DE" w14:textId="77777777" w:rsidR="009A2182" w:rsidRPr="000F2E43" w:rsidRDefault="009A2182" w:rsidP="00B25224">
            <w:pPr>
              <w:pStyle w:val="TAL"/>
              <w:rPr>
                <w:sz w:val="16"/>
              </w:rPr>
            </w:pPr>
            <w:r w:rsidRPr="000F2E43">
              <w:rPr>
                <w:sz w:val="16"/>
              </w:rPr>
              <w:t>Reply LS on clarification on CAPIF logging information element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6BF0C7" w14:textId="77777777" w:rsidR="009A2182" w:rsidRPr="000F2E43" w:rsidRDefault="009A2182" w:rsidP="00B25224">
            <w:pPr>
              <w:pStyle w:val="TAL"/>
              <w:rPr>
                <w:sz w:val="16"/>
              </w:rPr>
            </w:pPr>
            <w:r w:rsidRPr="000F2E43">
              <w:rPr>
                <w:sz w:val="16"/>
              </w:rPr>
              <w:t>SA6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0C9A0" w14:textId="77777777" w:rsidR="009A2182" w:rsidRPr="000F2E43" w:rsidRDefault="009A2182" w:rsidP="00B25224">
            <w:pPr>
              <w:pStyle w:val="TAL"/>
              <w:rPr>
                <w:sz w:val="16"/>
              </w:rPr>
            </w:pPr>
            <w:r w:rsidRPr="000F2E4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3D5F7" w14:textId="77777777" w:rsidR="009A2182" w:rsidRPr="000F2E43" w:rsidRDefault="009A2182" w:rsidP="00B25224">
            <w:pPr>
              <w:pStyle w:val="TAL"/>
              <w:rPr>
                <w:sz w:val="16"/>
              </w:rPr>
            </w:pPr>
          </w:p>
        </w:tc>
      </w:tr>
      <w:tr w:rsidR="009A2182" w:rsidRPr="000F2E43" w14:paraId="154FDB37"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0A90B656" w14:textId="77777777" w:rsidR="009A2182" w:rsidRPr="000F2E43" w:rsidRDefault="009A2182" w:rsidP="00B25224">
            <w:pPr>
              <w:pStyle w:val="TAL"/>
              <w:rPr>
                <w:sz w:val="16"/>
              </w:rPr>
            </w:pPr>
            <w:r w:rsidRPr="000F2E43">
              <w:rPr>
                <w:sz w:val="16"/>
              </w:rPr>
              <w:t>C3-246027</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6CAFA821" w14:textId="77777777" w:rsidR="009A2182" w:rsidRPr="000F2E43" w:rsidRDefault="009A2182" w:rsidP="00B25224">
            <w:pPr>
              <w:pStyle w:val="TAL"/>
              <w:rPr>
                <w:sz w:val="16"/>
              </w:rPr>
            </w:pPr>
            <w:r w:rsidRPr="000F2E43">
              <w:rPr>
                <w:sz w:val="16"/>
              </w:rPr>
              <w:t>C4-244485</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29D1DE3E" w14:textId="77777777" w:rsidR="009A2182" w:rsidRPr="000F2E43" w:rsidRDefault="009A2182" w:rsidP="00B25224">
            <w:pPr>
              <w:pStyle w:val="TAL"/>
              <w:rPr>
                <w:sz w:val="16"/>
              </w:rPr>
            </w:pPr>
            <w:r w:rsidRPr="000F2E43">
              <w:rPr>
                <w:sz w:val="16"/>
              </w:rPr>
              <w:t>LS on FS_IMS_RES outcome and future work plan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7CBDC" w14:textId="77777777" w:rsidR="009A2182" w:rsidRPr="000F2E43" w:rsidRDefault="009A2182" w:rsidP="00B25224">
            <w:pPr>
              <w:pStyle w:val="TAL"/>
              <w:rPr>
                <w:sz w:val="16"/>
              </w:rPr>
            </w:pPr>
            <w:r w:rsidRPr="000F2E43">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4A0DF" w14:textId="77777777" w:rsidR="009A2182" w:rsidRPr="000F2E43" w:rsidRDefault="009A2182" w:rsidP="00B25224">
            <w:pPr>
              <w:pStyle w:val="TAL"/>
              <w:rPr>
                <w:sz w:val="16"/>
              </w:rPr>
            </w:pPr>
            <w:r w:rsidRPr="000F2E43">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C5EDB" w14:textId="77777777" w:rsidR="009A2182" w:rsidRPr="000F2E43" w:rsidRDefault="009A2182" w:rsidP="00B25224">
            <w:pPr>
              <w:pStyle w:val="TAL"/>
              <w:rPr>
                <w:sz w:val="16"/>
              </w:rPr>
            </w:pPr>
          </w:p>
        </w:tc>
      </w:tr>
      <w:tr w:rsidR="009A2182" w:rsidRPr="000F2E43" w14:paraId="2D2331A6"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39996C9" w14:textId="77777777" w:rsidR="009A2182" w:rsidRPr="000F2E43" w:rsidRDefault="009A2182" w:rsidP="00B25224">
            <w:pPr>
              <w:pStyle w:val="TAL"/>
              <w:rPr>
                <w:sz w:val="16"/>
              </w:rPr>
            </w:pPr>
            <w:r w:rsidRPr="000F2E43">
              <w:rPr>
                <w:sz w:val="16"/>
              </w:rPr>
              <w:t>C3-246029</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263A73A3" w14:textId="77777777" w:rsidR="009A2182" w:rsidRPr="000F2E43" w:rsidRDefault="009A2182" w:rsidP="00B25224">
            <w:pPr>
              <w:pStyle w:val="TAL"/>
              <w:rPr>
                <w:sz w:val="16"/>
              </w:rPr>
            </w:pPr>
            <w:r w:rsidRPr="000F2E43">
              <w:rPr>
                <w:sz w:val="16"/>
              </w:rPr>
              <w:t>s3i240707</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2B730D28" w14:textId="77777777" w:rsidR="009A2182" w:rsidRPr="000F2E43" w:rsidRDefault="009A2182" w:rsidP="00B25224">
            <w:pPr>
              <w:pStyle w:val="TAL"/>
              <w:rPr>
                <w:sz w:val="16"/>
              </w:rPr>
            </w:pPr>
            <w:r w:rsidRPr="000F2E43">
              <w:rPr>
                <w:sz w:val="16"/>
              </w:rPr>
              <w:t>LS on request for IMS Data Channel related clarifications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C824E" w14:textId="77777777" w:rsidR="009A2182" w:rsidRPr="000F2E43" w:rsidRDefault="009A2182" w:rsidP="00B25224">
            <w:pPr>
              <w:pStyle w:val="TAL"/>
              <w:rPr>
                <w:sz w:val="16"/>
              </w:rPr>
            </w:pPr>
            <w:r w:rsidRPr="000F2E43">
              <w:rPr>
                <w:sz w:val="16"/>
              </w:rPr>
              <w:t>SA3-LI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FF52D" w14:textId="77777777" w:rsidR="009A2182" w:rsidRPr="000F2E43" w:rsidRDefault="009A2182" w:rsidP="00B25224">
            <w:pPr>
              <w:pStyle w:val="TAL"/>
              <w:rPr>
                <w:sz w:val="16"/>
              </w:rPr>
            </w:pPr>
            <w:r w:rsidRPr="000F2E4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DAF84" w14:textId="77777777" w:rsidR="009A2182" w:rsidRPr="000F2E43" w:rsidRDefault="009A2182" w:rsidP="00B25224">
            <w:pPr>
              <w:pStyle w:val="TAL"/>
              <w:rPr>
                <w:sz w:val="16"/>
              </w:rPr>
            </w:pPr>
          </w:p>
        </w:tc>
      </w:tr>
      <w:tr w:rsidR="009A2182" w:rsidRPr="000F2E43" w14:paraId="030BC84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3A3466DA" w14:textId="77777777" w:rsidR="009A2182" w:rsidRPr="000F2E43" w:rsidRDefault="009A2182" w:rsidP="00B25224">
            <w:pPr>
              <w:pStyle w:val="TAL"/>
              <w:rPr>
                <w:sz w:val="16"/>
              </w:rPr>
            </w:pPr>
            <w:r w:rsidRPr="000F2E43">
              <w:rPr>
                <w:sz w:val="16"/>
              </w:rPr>
              <w:t>C3-246030</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75A7FDB" w14:textId="77777777" w:rsidR="009A2182" w:rsidRPr="000F2E43" w:rsidRDefault="009A2182" w:rsidP="00B25224">
            <w:pPr>
              <w:pStyle w:val="TAL"/>
              <w:rPr>
                <w:sz w:val="16"/>
              </w:rPr>
            </w:pPr>
            <w:r w:rsidRPr="000F2E43">
              <w:rPr>
                <w:sz w:val="16"/>
              </w:rPr>
              <w:t>s3i240752</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35E7B30D" w14:textId="77777777" w:rsidR="009A2182" w:rsidRPr="000F2E43" w:rsidRDefault="009A2182" w:rsidP="00B25224">
            <w:pPr>
              <w:pStyle w:val="TAL"/>
              <w:rPr>
                <w:sz w:val="16"/>
              </w:rPr>
            </w:pPr>
            <w:r w:rsidRPr="000F2E43">
              <w:rPr>
                <w:sz w:val="16"/>
              </w:rPr>
              <w:t>Reply LS on UE-Satellite-UE Communication Architectures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CBFEF" w14:textId="77777777" w:rsidR="009A2182" w:rsidRPr="000F2E43" w:rsidRDefault="009A2182" w:rsidP="00B25224">
            <w:pPr>
              <w:pStyle w:val="TAL"/>
              <w:rPr>
                <w:sz w:val="16"/>
              </w:rPr>
            </w:pPr>
            <w:r w:rsidRPr="000F2E43">
              <w:rPr>
                <w:sz w:val="16"/>
              </w:rPr>
              <w:t>SA3-LI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EBEEDF" w14:textId="77777777" w:rsidR="009A2182" w:rsidRPr="000F2E43" w:rsidRDefault="009A2182" w:rsidP="00B25224">
            <w:pPr>
              <w:pStyle w:val="TAL"/>
              <w:rPr>
                <w:sz w:val="16"/>
              </w:rPr>
            </w:pPr>
            <w:r w:rsidRPr="000F2E4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79995" w14:textId="77777777" w:rsidR="009A2182" w:rsidRPr="000F2E43" w:rsidRDefault="009A2182" w:rsidP="00B25224">
            <w:pPr>
              <w:pStyle w:val="TAL"/>
              <w:rPr>
                <w:sz w:val="16"/>
              </w:rPr>
            </w:pPr>
          </w:p>
        </w:tc>
      </w:tr>
      <w:tr w:rsidR="009A2182" w:rsidRPr="000F2E43" w14:paraId="39EDC6F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60F8C95" w14:textId="77777777" w:rsidR="009A2182" w:rsidRPr="000F2E43" w:rsidRDefault="009A2182" w:rsidP="00B25224">
            <w:pPr>
              <w:pStyle w:val="TAL"/>
              <w:rPr>
                <w:sz w:val="16"/>
              </w:rPr>
            </w:pPr>
            <w:r w:rsidRPr="000F2E43">
              <w:rPr>
                <w:sz w:val="16"/>
              </w:rPr>
              <w:t>C3-246344</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4D9117D5" w14:textId="77777777" w:rsidR="009A2182" w:rsidRPr="000F2E43" w:rsidRDefault="009A2182" w:rsidP="00B25224">
            <w:pPr>
              <w:pStyle w:val="TAL"/>
              <w:rPr>
                <w:sz w:val="16"/>
              </w:rPr>
            </w:pPr>
            <w:r w:rsidRPr="000F2E43">
              <w:rPr>
                <w:sz w:val="16"/>
              </w:rPr>
              <w:t>S3-245141</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524C1FEB" w14:textId="77777777" w:rsidR="009A2182" w:rsidRPr="000F2E43" w:rsidRDefault="009A2182" w:rsidP="00B25224">
            <w:pPr>
              <w:pStyle w:val="TAL"/>
              <w:rPr>
                <w:sz w:val="16"/>
              </w:rPr>
            </w:pPr>
            <w:r w:rsidRPr="000F2E43">
              <w:rPr>
                <w:sz w:val="16"/>
              </w:rPr>
              <w:t>Reply-LS on Internal 5G Core information expose to trusted AF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15688" w14:textId="77777777" w:rsidR="009A2182" w:rsidRPr="000F2E43" w:rsidRDefault="009A2182" w:rsidP="00B25224">
            <w:pPr>
              <w:pStyle w:val="TAL"/>
              <w:rPr>
                <w:sz w:val="16"/>
              </w:rPr>
            </w:pPr>
            <w:r w:rsidRPr="000F2E43">
              <w:rPr>
                <w:sz w:val="16"/>
              </w:rPr>
              <w:t>SA3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18948" w14:textId="77777777" w:rsidR="009A2182" w:rsidRPr="000F2E43" w:rsidRDefault="009A2182" w:rsidP="00B25224">
            <w:pPr>
              <w:pStyle w:val="TAL"/>
              <w:rPr>
                <w:sz w:val="16"/>
              </w:rPr>
            </w:pPr>
            <w:r w:rsidRPr="000F2E43">
              <w:rPr>
                <w:sz w:val="16"/>
              </w:rPr>
              <w:t>noted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C5BE3" w14:textId="77777777" w:rsidR="009A2182" w:rsidRPr="000F2E43" w:rsidRDefault="009A2182" w:rsidP="00B25224">
            <w:pPr>
              <w:pStyle w:val="TAL"/>
              <w:rPr>
                <w:sz w:val="16"/>
              </w:rPr>
            </w:pPr>
          </w:p>
        </w:tc>
      </w:tr>
      <w:tr w:rsidR="009A2182" w:rsidRPr="000F2E43" w14:paraId="47C620B4"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71F5DD38" w14:textId="77777777" w:rsidR="009A2182" w:rsidRPr="000F2E43" w:rsidRDefault="009A2182" w:rsidP="00B25224">
            <w:pPr>
              <w:pStyle w:val="TAL"/>
              <w:rPr>
                <w:sz w:val="16"/>
              </w:rPr>
            </w:pPr>
            <w:r w:rsidRPr="000F2E43">
              <w:rPr>
                <w:sz w:val="16"/>
              </w:rPr>
              <w:t>C3-246439</w:t>
            </w:r>
          </w:p>
        </w:tc>
        <w:tc>
          <w:tcPr>
            <w:tcW w:w="1533" w:type="dxa"/>
            <w:tcBorders>
              <w:top w:val="single" w:sz="4" w:space="0" w:color="auto"/>
              <w:left w:val="single" w:sz="4" w:space="0" w:color="auto"/>
              <w:bottom w:val="single" w:sz="4" w:space="0" w:color="auto"/>
              <w:right w:val="single" w:sz="4" w:space="0" w:color="auto"/>
            </w:tcBorders>
            <w:shd w:val="clear" w:color="auto" w:fill="auto"/>
          </w:tcPr>
          <w:p w14:paraId="0034AD1A" w14:textId="77777777" w:rsidR="009A2182" w:rsidRPr="000F2E43" w:rsidRDefault="009A2182" w:rsidP="00B25224">
            <w:pPr>
              <w:pStyle w:val="TAL"/>
              <w:rPr>
                <w:sz w:val="16"/>
              </w:rPr>
            </w:pPr>
            <w:r w:rsidRPr="000F2E43">
              <w:rPr>
                <w:sz w:val="16"/>
              </w:rPr>
              <w:t>S4-242065</w:t>
            </w:r>
          </w:p>
        </w:tc>
        <w:tc>
          <w:tcPr>
            <w:tcW w:w="4081" w:type="dxa"/>
            <w:tcBorders>
              <w:top w:val="single" w:sz="4" w:space="0" w:color="auto"/>
              <w:left w:val="single" w:sz="4" w:space="0" w:color="auto"/>
              <w:bottom w:val="single" w:sz="4" w:space="0" w:color="auto"/>
              <w:right w:val="single" w:sz="4" w:space="0" w:color="auto"/>
            </w:tcBorders>
            <w:shd w:val="clear" w:color="auto" w:fill="auto"/>
          </w:tcPr>
          <w:p w14:paraId="7FE16661" w14:textId="77777777" w:rsidR="009A2182" w:rsidRPr="000F2E43" w:rsidRDefault="009A2182" w:rsidP="00B25224">
            <w:pPr>
              <w:pStyle w:val="TAL"/>
              <w:rPr>
                <w:sz w:val="16"/>
              </w:rPr>
            </w:pPr>
            <w:r w:rsidRPr="000F2E43">
              <w:rPr>
                <w:sz w:val="16"/>
              </w:rPr>
              <w:t>Reply LS on Introduction of Extensions to IP Packet Filters for Differentiated QoS Handling for Multiplexed Media Flows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219054" w14:textId="77777777" w:rsidR="009A2182" w:rsidRPr="000F2E43" w:rsidRDefault="009A2182" w:rsidP="00B25224">
            <w:pPr>
              <w:pStyle w:val="TAL"/>
              <w:rPr>
                <w:sz w:val="16"/>
              </w:rPr>
            </w:pPr>
            <w:r w:rsidRPr="000F2E43">
              <w:rPr>
                <w:sz w:val="16"/>
              </w:rPr>
              <w:t>SA4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A9664" w14:textId="77777777" w:rsidR="009A2182" w:rsidRPr="000F2E43" w:rsidRDefault="009A2182" w:rsidP="00B25224">
            <w:pPr>
              <w:pStyle w:val="TAL"/>
              <w:rPr>
                <w:sz w:val="16"/>
              </w:rPr>
            </w:pPr>
            <w:r w:rsidRPr="000F2E43">
              <w:rPr>
                <w:sz w:val="16"/>
              </w:rPr>
              <w:t>postponed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87D26" w14:textId="77777777" w:rsidR="009A2182" w:rsidRPr="000F2E43" w:rsidRDefault="009A2182" w:rsidP="00B25224">
            <w:pPr>
              <w:pStyle w:val="TAL"/>
              <w:rPr>
                <w:sz w:val="16"/>
              </w:rPr>
            </w:pPr>
          </w:p>
        </w:tc>
      </w:tr>
    </w:tbl>
    <w:p w14:paraId="16E163A6" w14:textId="77777777" w:rsidR="009A2182" w:rsidRDefault="009A2182" w:rsidP="009A2182"/>
    <w:p w14:paraId="5FB88B01" w14:textId="77777777" w:rsidR="009A2182" w:rsidRDefault="009A2182" w:rsidP="009A2182">
      <w:pPr>
        <w:pStyle w:val="Heading3"/>
      </w:pPr>
      <w:r>
        <w:t>C2: Outgoing liaison statements</w:t>
      </w:r>
    </w:p>
    <w:p w14:paraId="45B98BF1" w14:textId="77777777" w:rsidR="009A2182" w:rsidRDefault="009A2182" w:rsidP="009A218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954"/>
        <w:gridCol w:w="1401"/>
        <w:gridCol w:w="1111"/>
        <w:gridCol w:w="1292"/>
      </w:tblGrid>
      <w:tr w:rsidR="009A2182" w14:paraId="77629EDB" w14:textId="77777777" w:rsidTr="00B25224">
        <w:tc>
          <w:tcPr>
            <w:tcW w:w="0" w:type="auto"/>
            <w:shd w:val="clear" w:color="auto" w:fill="auto"/>
          </w:tcPr>
          <w:p w14:paraId="7A3A6993" w14:textId="77777777" w:rsidR="009A2182" w:rsidRDefault="009A2182" w:rsidP="00B25224">
            <w:pPr>
              <w:pStyle w:val="TAH"/>
            </w:pPr>
            <w:r>
              <w:t>Document</w:t>
            </w:r>
          </w:p>
        </w:tc>
        <w:tc>
          <w:tcPr>
            <w:tcW w:w="0" w:type="auto"/>
            <w:shd w:val="clear" w:color="auto" w:fill="auto"/>
          </w:tcPr>
          <w:p w14:paraId="2DF1221E" w14:textId="77777777" w:rsidR="009A2182" w:rsidRDefault="009A2182" w:rsidP="00B25224">
            <w:pPr>
              <w:pStyle w:val="TAH"/>
            </w:pPr>
            <w:r>
              <w:t>Title</w:t>
            </w:r>
          </w:p>
        </w:tc>
        <w:tc>
          <w:tcPr>
            <w:tcW w:w="1401" w:type="dxa"/>
            <w:shd w:val="clear" w:color="auto" w:fill="auto"/>
          </w:tcPr>
          <w:p w14:paraId="16B69A2A" w14:textId="77777777" w:rsidR="009A2182" w:rsidRDefault="009A2182" w:rsidP="00B25224">
            <w:pPr>
              <w:pStyle w:val="TAH"/>
            </w:pPr>
            <w:r>
              <w:t>To</w:t>
            </w:r>
          </w:p>
        </w:tc>
        <w:tc>
          <w:tcPr>
            <w:tcW w:w="1111" w:type="dxa"/>
            <w:shd w:val="clear" w:color="auto" w:fill="auto"/>
          </w:tcPr>
          <w:p w14:paraId="7644F8BF" w14:textId="77777777" w:rsidR="009A2182" w:rsidRDefault="009A2182" w:rsidP="00B25224">
            <w:pPr>
              <w:pStyle w:val="TAH"/>
            </w:pPr>
            <w:r>
              <w:t>Cc</w:t>
            </w:r>
          </w:p>
        </w:tc>
        <w:tc>
          <w:tcPr>
            <w:tcW w:w="0" w:type="auto"/>
            <w:shd w:val="clear" w:color="auto" w:fill="auto"/>
          </w:tcPr>
          <w:p w14:paraId="4F07C021" w14:textId="77777777" w:rsidR="009A2182" w:rsidRDefault="009A2182" w:rsidP="00B25224">
            <w:pPr>
              <w:pStyle w:val="TAH"/>
            </w:pPr>
            <w:r>
              <w:t>reply to i/c LS</w:t>
            </w:r>
          </w:p>
        </w:tc>
      </w:tr>
      <w:tr w:rsidR="009A2182" w:rsidRPr="0039137B" w14:paraId="19C9972F"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1D7534D7" w14:textId="77777777" w:rsidR="009A2182" w:rsidRPr="0039137B" w:rsidRDefault="009A2182" w:rsidP="00B25224">
            <w:pPr>
              <w:pStyle w:val="TAL"/>
              <w:rPr>
                <w:sz w:val="16"/>
              </w:rPr>
            </w:pPr>
            <w:r w:rsidRPr="0039137B">
              <w:rPr>
                <w:sz w:val="16"/>
              </w:rPr>
              <w:t>C3-246487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8EA8E" w14:textId="77777777" w:rsidR="009A2182" w:rsidRPr="0039137B" w:rsidRDefault="009A2182" w:rsidP="00B25224">
            <w:pPr>
              <w:pStyle w:val="TAL"/>
              <w:rPr>
                <w:sz w:val="16"/>
              </w:rPr>
            </w:pPr>
            <w:r w:rsidRPr="0039137B">
              <w:rPr>
                <w:sz w:val="16"/>
              </w:rPr>
              <w:t xml:space="preserve">LS on applicability handling of </w:t>
            </w:r>
            <w:proofErr w:type="spellStart"/>
            <w:r w:rsidRPr="0039137B">
              <w:rPr>
                <w:sz w:val="16"/>
              </w:rPr>
              <w:t>Nsmf</w:t>
            </w:r>
            <w:proofErr w:type="spellEnd"/>
            <w:r w:rsidRPr="0039137B">
              <w:rPr>
                <w:sz w:val="16"/>
              </w:rPr>
              <w:t xml:space="preserve"> events targeting </w:t>
            </w:r>
            <w:proofErr w:type="spellStart"/>
            <w:r w:rsidRPr="0039137B">
              <w:rPr>
                <w:sz w:val="16"/>
              </w:rPr>
              <w:t>anyUE</w:t>
            </w:r>
            <w:proofErr w:type="spellEnd"/>
            <w:r w:rsidRPr="0039137B">
              <w:rPr>
                <w:sz w:val="16"/>
              </w:rPr>
              <w:t xml:space="preserve"> for I-SMF.</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1DCB2A3F" w14:textId="77777777" w:rsidR="009A2182" w:rsidRPr="0039137B" w:rsidRDefault="009A2182" w:rsidP="00B25224">
            <w:pPr>
              <w:pStyle w:val="TAL"/>
              <w:rPr>
                <w:sz w:val="16"/>
              </w:rPr>
            </w:pPr>
            <w:r w:rsidRPr="0039137B">
              <w:rPr>
                <w:sz w:val="16"/>
              </w:rPr>
              <w:t>SA2</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16207281" w14:textId="77777777" w:rsidR="009A2182" w:rsidRPr="0039137B" w:rsidRDefault="009A2182" w:rsidP="00B2522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57A81" w14:textId="77777777" w:rsidR="009A2182" w:rsidRPr="0039137B" w:rsidRDefault="009A2182" w:rsidP="00B25224">
            <w:pPr>
              <w:pStyle w:val="TAL"/>
              <w:rPr>
                <w:sz w:val="16"/>
              </w:rPr>
            </w:pPr>
          </w:p>
        </w:tc>
      </w:tr>
      <w:tr w:rsidR="009A2182" w:rsidRPr="0039137B" w14:paraId="3B4E4B11"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65B9A456" w14:textId="77777777" w:rsidR="009A2182" w:rsidRPr="0039137B" w:rsidRDefault="009A2182" w:rsidP="00B25224">
            <w:pPr>
              <w:pStyle w:val="TAL"/>
              <w:rPr>
                <w:sz w:val="16"/>
              </w:rPr>
            </w:pPr>
            <w:r w:rsidRPr="0039137B">
              <w:rPr>
                <w:sz w:val="16"/>
              </w:rPr>
              <w:t>C3-246506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27546" w14:textId="77777777" w:rsidR="009A2182" w:rsidRPr="0039137B" w:rsidRDefault="009A2182" w:rsidP="00B25224">
            <w:pPr>
              <w:pStyle w:val="TAL"/>
              <w:rPr>
                <w:sz w:val="16"/>
              </w:rPr>
            </w:pPr>
            <w:r w:rsidRPr="0039137B">
              <w:rPr>
                <w:sz w:val="16"/>
              </w:rPr>
              <w:t>LS on clarification of the scope of QME</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13B9C5D7" w14:textId="77777777" w:rsidR="009A2182" w:rsidRPr="0039137B" w:rsidRDefault="009A2182" w:rsidP="00B25224">
            <w:pPr>
              <w:pStyle w:val="TAL"/>
              <w:rPr>
                <w:sz w:val="16"/>
              </w:rPr>
            </w:pPr>
            <w:r w:rsidRPr="0039137B">
              <w:rPr>
                <w:sz w:val="16"/>
              </w:rPr>
              <w:t>SA2</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58E7808D" w14:textId="77777777" w:rsidR="009A2182" w:rsidRPr="0039137B" w:rsidRDefault="009A2182" w:rsidP="00B25224">
            <w:pPr>
              <w:pStyle w:val="TAL"/>
              <w:rPr>
                <w:sz w:val="16"/>
              </w:rPr>
            </w:pPr>
            <w:r w:rsidRPr="0039137B">
              <w:rPr>
                <w:sz w:val="16"/>
              </w:rPr>
              <w:t>CT4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B8AF2" w14:textId="77777777" w:rsidR="009A2182" w:rsidRPr="0039137B" w:rsidRDefault="009A2182" w:rsidP="00B25224">
            <w:pPr>
              <w:pStyle w:val="TAL"/>
              <w:rPr>
                <w:sz w:val="16"/>
              </w:rPr>
            </w:pPr>
          </w:p>
        </w:tc>
      </w:tr>
      <w:tr w:rsidR="009A2182" w:rsidRPr="0039137B" w14:paraId="0EC6696B" w14:textId="77777777" w:rsidTr="00B25224">
        <w:tc>
          <w:tcPr>
            <w:tcW w:w="0" w:type="auto"/>
            <w:tcBorders>
              <w:top w:val="single" w:sz="4" w:space="0" w:color="auto"/>
              <w:left w:val="single" w:sz="4" w:space="0" w:color="auto"/>
              <w:bottom w:val="single" w:sz="4" w:space="0" w:color="auto"/>
              <w:right w:val="single" w:sz="4" w:space="0" w:color="auto"/>
            </w:tcBorders>
            <w:shd w:val="clear" w:color="auto" w:fill="auto"/>
          </w:tcPr>
          <w:p w14:paraId="45A2AD42" w14:textId="77777777" w:rsidR="009A2182" w:rsidRPr="0039137B" w:rsidRDefault="009A2182" w:rsidP="00B25224">
            <w:pPr>
              <w:pStyle w:val="TAL"/>
              <w:rPr>
                <w:sz w:val="16"/>
              </w:rPr>
            </w:pPr>
            <w:r w:rsidRPr="0039137B">
              <w:rPr>
                <w:sz w:val="16"/>
              </w:rPr>
              <w:t>C3-246507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D8DE7" w14:textId="77777777" w:rsidR="009A2182" w:rsidRPr="0039137B" w:rsidRDefault="009A2182" w:rsidP="00B25224">
            <w:pPr>
              <w:pStyle w:val="TAL"/>
              <w:rPr>
                <w:sz w:val="16"/>
              </w:rPr>
            </w:pPr>
            <w:r w:rsidRPr="0039137B">
              <w:rPr>
                <w:sz w:val="16"/>
              </w:rPr>
              <w:t xml:space="preserve">LS on questions on the </w:t>
            </w:r>
            <w:proofErr w:type="spellStart"/>
            <w:r w:rsidRPr="0039137B">
              <w:rPr>
                <w:sz w:val="16"/>
              </w:rPr>
              <w:t>Reserved_Network_Resource</w:t>
            </w:r>
            <w:proofErr w:type="spellEnd"/>
            <w:r w:rsidRPr="0039137B">
              <w:rPr>
                <w:sz w:val="16"/>
              </w:rPr>
              <w:t xml:space="preserve"> service operations</w:t>
            </w:r>
          </w:p>
        </w:tc>
        <w:tc>
          <w:tcPr>
            <w:tcW w:w="1401" w:type="dxa"/>
            <w:tcBorders>
              <w:top w:val="single" w:sz="4" w:space="0" w:color="auto"/>
              <w:left w:val="single" w:sz="4" w:space="0" w:color="auto"/>
              <w:bottom w:val="single" w:sz="4" w:space="0" w:color="auto"/>
              <w:right w:val="single" w:sz="4" w:space="0" w:color="auto"/>
            </w:tcBorders>
            <w:shd w:val="clear" w:color="auto" w:fill="auto"/>
          </w:tcPr>
          <w:p w14:paraId="2A9990FD" w14:textId="77777777" w:rsidR="009A2182" w:rsidRPr="0039137B" w:rsidRDefault="009A2182" w:rsidP="00B25224">
            <w:pPr>
              <w:pStyle w:val="TAL"/>
              <w:rPr>
                <w:sz w:val="16"/>
              </w:rPr>
            </w:pPr>
            <w:r w:rsidRPr="0039137B">
              <w:rPr>
                <w:sz w:val="16"/>
              </w:rPr>
              <w:t>SA6</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605C0AFB" w14:textId="77777777" w:rsidR="009A2182" w:rsidRPr="0039137B" w:rsidRDefault="009A2182" w:rsidP="00B25224">
            <w:pPr>
              <w:pStyle w:val="TAL"/>
              <w:rPr>
                <w:sz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E2D8E" w14:textId="77777777" w:rsidR="009A2182" w:rsidRPr="0039137B" w:rsidRDefault="009A2182" w:rsidP="00B25224">
            <w:pPr>
              <w:pStyle w:val="TAL"/>
              <w:rPr>
                <w:sz w:val="16"/>
              </w:rPr>
            </w:pPr>
          </w:p>
        </w:tc>
      </w:tr>
    </w:tbl>
    <w:p w14:paraId="6CC6F6A0" w14:textId="77777777" w:rsidR="009A2182" w:rsidRDefault="009A2182" w:rsidP="009A2182"/>
    <w:p w14:paraId="27F04047" w14:textId="77777777" w:rsidR="009A2182" w:rsidRDefault="009A2182" w:rsidP="009A2182">
      <w:pPr>
        <w:pStyle w:val="Heading2"/>
      </w:pPr>
      <w:r>
        <w:br w:type="page"/>
        <w:t>Annex D: List of agreed/approved new and revised Work Items</w:t>
      </w:r>
    </w:p>
    <w:p w14:paraId="46DEA9DA" w14:textId="77777777" w:rsidR="009A2182" w:rsidRDefault="009A2182" w:rsidP="009A218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5334"/>
        <w:gridCol w:w="1524"/>
        <w:gridCol w:w="1371"/>
      </w:tblGrid>
      <w:tr w:rsidR="009A2182" w14:paraId="697B7CAE" w14:textId="77777777" w:rsidTr="00B25224">
        <w:tc>
          <w:tcPr>
            <w:tcW w:w="1188" w:type="dxa"/>
            <w:shd w:val="clear" w:color="auto" w:fill="auto"/>
          </w:tcPr>
          <w:p w14:paraId="6726E3AA" w14:textId="77777777" w:rsidR="009A2182" w:rsidRDefault="009A2182" w:rsidP="00B25224">
            <w:pPr>
              <w:pStyle w:val="TAH"/>
            </w:pPr>
            <w:r>
              <w:t>Document</w:t>
            </w:r>
          </w:p>
        </w:tc>
        <w:tc>
          <w:tcPr>
            <w:tcW w:w="5334" w:type="dxa"/>
            <w:shd w:val="clear" w:color="auto" w:fill="auto"/>
          </w:tcPr>
          <w:p w14:paraId="59F8D7EF" w14:textId="77777777" w:rsidR="009A2182" w:rsidRDefault="009A2182" w:rsidP="00B25224">
            <w:pPr>
              <w:pStyle w:val="TAH"/>
            </w:pPr>
            <w:r>
              <w:t>Title</w:t>
            </w:r>
          </w:p>
        </w:tc>
        <w:tc>
          <w:tcPr>
            <w:tcW w:w="1524" w:type="dxa"/>
            <w:shd w:val="clear" w:color="auto" w:fill="auto"/>
          </w:tcPr>
          <w:p w14:paraId="3A80CA3C" w14:textId="77777777" w:rsidR="009A2182" w:rsidRDefault="009A2182" w:rsidP="00B25224">
            <w:pPr>
              <w:pStyle w:val="TAH"/>
            </w:pPr>
            <w:r>
              <w:t>Source</w:t>
            </w:r>
          </w:p>
        </w:tc>
        <w:tc>
          <w:tcPr>
            <w:tcW w:w="1371" w:type="dxa"/>
            <w:shd w:val="clear" w:color="auto" w:fill="auto"/>
          </w:tcPr>
          <w:p w14:paraId="79DB348A" w14:textId="77777777" w:rsidR="009A2182" w:rsidRDefault="009A2182" w:rsidP="00B25224">
            <w:pPr>
              <w:pStyle w:val="TAH"/>
            </w:pPr>
            <w:r>
              <w:t>new/revised</w:t>
            </w:r>
          </w:p>
        </w:tc>
      </w:tr>
      <w:tr w:rsidR="009A2182" w:rsidRPr="0039137B" w14:paraId="627DBD66" w14:textId="77777777" w:rsidTr="00B25224">
        <w:tc>
          <w:tcPr>
            <w:tcW w:w="1188" w:type="dxa"/>
            <w:tcBorders>
              <w:top w:val="single" w:sz="4" w:space="0" w:color="auto"/>
              <w:left w:val="single" w:sz="4" w:space="0" w:color="auto"/>
              <w:bottom w:val="single" w:sz="4" w:space="0" w:color="auto"/>
              <w:right w:val="single" w:sz="4" w:space="0" w:color="auto"/>
            </w:tcBorders>
            <w:shd w:val="clear" w:color="auto" w:fill="auto"/>
          </w:tcPr>
          <w:p w14:paraId="416B0470" w14:textId="77777777" w:rsidR="009A2182" w:rsidRPr="0039137B" w:rsidRDefault="009A2182" w:rsidP="00B25224">
            <w:pPr>
              <w:pStyle w:val="TAL"/>
              <w:rPr>
                <w:sz w:val="16"/>
                <w:szCs w:val="16"/>
              </w:rPr>
            </w:pPr>
            <w:r w:rsidRPr="0039137B">
              <w:rPr>
                <w:sz w:val="16"/>
                <w:szCs w:val="16"/>
              </w:rPr>
              <w:t>C3-246189</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419625BD" w14:textId="77777777" w:rsidR="009A2182" w:rsidRPr="0039137B" w:rsidRDefault="009A2182" w:rsidP="00B25224">
            <w:pPr>
              <w:pStyle w:val="TAL"/>
              <w:rPr>
                <w:sz w:val="16"/>
                <w:szCs w:val="16"/>
              </w:rPr>
            </w:pPr>
            <w:r w:rsidRPr="0039137B">
              <w:rPr>
                <w:sz w:val="16"/>
                <w:szCs w:val="16"/>
              </w:rPr>
              <w:t>Revised WID on Rel-19 Enhancements of Network Automation Enablers</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38329076" w14:textId="77777777" w:rsidR="009A2182" w:rsidRPr="0039137B" w:rsidRDefault="009A2182" w:rsidP="00B25224">
            <w:pPr>
              <w:pStyle w:val="TAL"/>
              <w:rPr>
                <w:sz w:val="16"/>
                <w:szCs w:val="16"/>
              </w:rPr>
            </w:pPr>
            <w:r w:rsidRPr="0039137B">
              <w:rPr>
                <w:sz w:val="16"/>
                <w:szCs w:val="16"/>
              </w:rPr>
              <w:t>Huawei</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06DCDFAE" w14:textId="77777777" w:rsidR="009A2182" w:rsidRPr="0039137B" w:rsidRDefault="009A2182" w:rsidP="00B25224">
            <w:pPr>
              <w:pStyle w:val="TAL"/>
              <w:rPr>
                <w:sz w:val="16"/>
                <w:szCs w:val="16"/>
              </w:rPr>
            </w:pPr>
            <w:r w:rsidRPr="0039137B">
              <w:rPr>
                <w:sz w:val="16"/>
                <w:szCs w:val="16"/>
              </w:rPr>
              <w:t>WID revised</w:t>
            </w:r>
          </w:p>
        </w:tc>
      </w:tr>
      <w:tr w:rsidR="009A2182" w:rsidRPr="0039137B" w14:paraId="500A1049" w14:textId="77777777" w:rsidTr="00B25224">
        <w:tc>
          <w:tcPr>
            <w:tcW w:w="1188" w:type="dxa"/>
            <w:tcBorders>
              <w:top w:val="single" w:sz="4" w:space="0" w:color="auto"/>
              <w:left w:val="single" w:sz="4" w:space="0" w:color="auto"/>
              <w:bottom w:val="single" w:sz="4" w:space="0" w:color="auto"/>
              <w:right w:val="single" w:sz="4" w:space="0" w:color="auto"/>
            </w:tcBorders>
            <w:shd w:val="clear" w:color="auto" w:fill="auto"/>
          </w:tcPr>
          <w:p w14:paraId="0CD7CBD2" w14:textId="77777777" w:rsidR="009A2182" w:rsidRPr="0039137B" w:rsidRDefault="009A2182" w:rsidP="00B25224">
            <w:pPr>
              <w:pStyle w:val="TAL"/>
              <w:rPr>
                <w:sz w:val="16"/>
                <w:szCs w:val="16"/>
              </w:rPr>
            </w:pPr>
            <w:r w:rsidRPr="0039137B">
              <w:rPr>
                <w:sz w:val="16"/>
                <w:szCs w:val="16"/>
              </w:rPr>
              <w:t>C3-246274</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4DB301FE" w14:textId="77777777" w:rsidR="009A2182" w:rsidRPr="0039137B" w:rsidRDefault="009A2182" w:rsidP="00B25224">
            <w:pPr>
              <w:pStyle w:val="TAL"/>
              <w:rPr>
                <w:sz w:val="16"/>
                <w:szCs w:val="16"/>
              </w:rPr>
            </w:pPr>
            <w:r w:rsidRPr="0039137B">
              <w:rPr>
                <w:sz w:val="16"/>
                <w:szCs w:val="16"/>
              </w:rPr>
              <w:t>Revised WID on Rel-19 Enhancements of 3GPP Northbound and Application Layer Interfaces and APIs</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67604AC8" w14:textId="77777777" w:rsidR="009A2182" w:rsidRPr="0039137B" w:rsidRDefault="009A2182" w:rsidP="00B25224">
            <w:pPr>
              <w:pStyle w:val="TAL"/>
              <w:rPr>
                <w:sz w:val="16"/>
                <w:szCs w:val="16"/>
              </w:rPr>
            </w:pPr>
            <w:r w:rsidRPr="0039137B">
              <w:rPr>
                <w:sz w:val="16"/>
                <w:szCs w:val="16"/>
              </w:rPr>
              <w:t>Huawei</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7421CEDE" w14:textId="77777777" w:rsidR="009A2182" w:rsidRPr="0039137B" w:rsidRDefault="009A2182" w:rsidP="00B25224">
            <w:pPr>
              <w:pStyle w:val="TAL"/>
              <w:rPr>
                <w:sz w:val="16"/>
                <w:szCs w:val="16"/>
              </w:rPr>
            </w:pPr>
            <w:r w:rsidRPr="0039137B">
              <w:rPr>
                <w:sz w:val="16"/>
                <w:szCs w:val="16"/>
              </w:rPr>
              <w:t>WID revised</w:t>
            </w:r>
          </w:p>
        </w:tc>
      </w:tr>
      <w:tr w:rsidR="009A2182" w:rsidRPr="0039137B" w14:paraId="2989BDC2" w14:textId="77777777" w:rsidTr="00B25224">
        <w:tc>
          <w:tcPr>
            <w:tcW w:w="1188" w:type="dxa"/>
            <w:tcBorders>
              <w:top w:val="single" w:sz="4" w:space="0" w:color="auto"/>
              <w:left w:val="single" w:sz="4" w:space="0" w:color="auto"/>
              <w:bottom w:val="single" w:sz="4" w:space="0" w:color="auto"/>
              <w:right w:val="single" w:sz="4" w:space="0" w:color="auto"/>
            </w:tcBorders>
            <w:shd w:val="clear" w:color="auto" w:fill="auto"/>
          </w:tcPr>
          <w:p w14:paraId="2D1FA141" w14:textId="77777777" w:rsidR="009A2182" w:rsidRPr="0039137B" w:rsidRDefault="009A2182" w:rsidP="00B25224">
            <w:pPr>
              <w:pStyle w:val="TAL"/>
              <w:rPr>
                <w:sz w:val="16"/>
                <w:szCs w:val="16"/>
              </w:rPr>
            </w:pPr>
            <w:r w:rsidRPr="0039137B">
              <w:rPr>
                <w:sz w:val="16"/>
                <w:szCs w:val="16"/>
              </w:rPr>
              <w:t>C3-246327</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317A0132" w14:textId="77777777" w:rsidR="009A2182" w:rsidRPr="0039137B" w:rsidRDefault="009A2182" w:rsidP="00B25224">
            <w:pPr>
              <w:pStyle w:val="TAL"/>
              <w:rPr>
                <w:sz w:val="16"/>
                <w:szCs w:val="16"/>
              </w:rPr>
            </w:pPr>
            <w:r w:rsidRPr="0039137B">
              <w:rPr>
                <w:sz w:val="16"/>
                <w:szCs w:val="16"/>
              </w:rPr>
              <w:t>Revised WID on CT aspects of QoS monitoring enhancement</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308CB90D" w14:textId="77777777" w:rsidR="009A2182" w:rsidRPr="0039137B" w:rsidRDefault="009A2182" w:rsidP="00B25224">
            <w:pPr>
              <w:pStyle w:val="TAL"/>
              <w:rPr>
                <w:sz w:val="16"/>
                <w:szCs w:val="16"/>
              </w:rPr>
            </w:pPr>
            <w:r w:rsidRPr="0039137B">
              <w:rPr>
                <w:sz w:val="16"/>
                <w:szCs w:val="16"/>
              </w:rPr>
              <w:t>China Mobile</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21A3F20E" w14:textId="77777777" w:rsidR="009A2182" w:rsidRPr="0039137B" w:rsidRDefault="009A2182" w:rsidP="00B25224">
            <w:pPr>
              <w:pStyle w:val="TAL"/>
              <w:rPr>
                <w:sz w:val="16"/>
                <w:szCs w:val="16"/>
              </w:rPr>
            </w:pPr>
            <w:r w:rsidRPr="0039137B">
              <w:rPr>
                <w:sz w:val="16"/>
                <w:szCs w:val="16"/>
              </w:rPr>
              <w:t>WID revised</w:t>
            </w:r>
          </w:p>
        </w:tc>
      </w:tr>
      <w:tr w:rsidR="009A2182" w:rsidRPr="0039137B" w14:paraId="4024CF56" w14:textId="77777777" w:rsidTr="00B25224">
        <w:tc>
          <w:tcPr>
            <w:tcW w:w="1188" w:type="dxa"/>
            <w:tcBorders>
              <w:top w:val="single" w:sz="4" w:space="0" w:color="auto"/>
              <w:left w:val="single" w:sz="4" w:space="0" w:color="auto"/>
              <w:bottom w:val="single" w:sz="4" w:space="0" w:color="auto"/>
              <w:right w:val="single" w:sz="4" w:space="0" w:color="auto"/>
            </w:tcBorders>
            <w:shd w:val="clear" w:color="auto" w:fill="auto"/>
          </w:tcPr>
          <w:p w14:paraId="24417792" w14:textId="77777777" w:rsidR="009A2182" w:rsidRPr="0039137B" w:rsidRDefault="009A2182" w:rsidP="00B25224">
            <w:pPr>
              <w:pStyle w:val="TAL"/>
              <w:rPr>
                <w:sz w:val="16"/>
                <w:szCs w:val="16"/>
              </w:rPr>
            </w:pPr>
            <w:r w:rsidRPr="0039137B">
              <w:rPr>
                <w:sz w:val="16"/>
                <w:szCs w:val="16"/>
              </w:rPr>
              <w:t>C3-246347</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7E94E970" w14:textId="77777777" w:rsidR="009A2182" w:rsidRPr="0039137B" w:rsidRDefault="009A2182" w:rsidP="00B25224">
            <w:pPr>
              <w:pStyle w:val="TAL"/>
              <w:rPr>
                <w:sz w:val="16"/>
                <w:szCs w:val="16"/>
              </w:rPr>
            </w:pPr>
            <w:r w:rsidRPr="0039137B">
              <w:rPr>
                <w:sz w:val="16"/>
                <w:szCs w:val="16"/>
              </w:rPr>
              <w:t>New WID on CT aspects of Extended Reality and Media service (XRM) Phase 2</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31CC5FE1" w14:textId="77777777" w:rsidR="009A2182" w:rsidRPr="0039137B" w:rsidRDefault="009A2182" w:rsidP="00B25224">
            <w:pPr>
              <w:pStyle w:val="TAL"/>
              <w:rPr>
                <w:sz w:val="16"/>
                <w:szCs w:val="16"/>
              </w:rPr>
            </w:pPr>
            <w:r w:rsidRPr="0039137B">
              <w:rPr>
                <w:sz w:val="16"/>
                <w:szCs w:val="16"/>
              </w:rPr>
              <w:t>Nokia</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08870DB0" w14:textId="77777777" w:rsidR="009A2182" w:rsidRPr="0039137B" w:rsidRDefault="009A2182" w:rsidP="00B25224">
            <w:pPr>
              <w:pStyle w:val="TAL"/>
              <w:rPr>
                <w:sz w:val="16"/>
                <w:szCs w:val="16"/>
              </w:rPr>
            </w:pPr>
            <w:r w:rsidRPr="0039137B">
              <w:rPr>
                <w:sz w:val="16"/>
                <w:szCs w:val="16"/>
              </w:rPr>
              <w:t>WID new</w:t>
            </w:r>
          </w:p>
        </w:tc>
      </w:tr>
      <w:tr w:rsidR="009A2182" w:rsidRPr="0039137B" w14:paraId="272B3C7E" w14:textId="77777777" w:rsidTr="00B25224">
        <w:tc>
          <w:tcPr>
            <w:tcW w:w="1188" w:type="dxa"/>
            <w:tcBorders>
              <w:top w:val="single" w:sz="4" w:space="0" w:color="auto"/>
              <w:left w:val="single" w:sz="4" w:space="0" w:color="auto"/>
              <w:bottom w:val="single" w:sz="4" w:space="0" w:color="auto"/>
              <w:right w:val="single" w:sz="4" w:space="0" w:color="auto"/>
            </w:tcBorders>
            <w:shd w:val="clear" w:color="auto" w:fill="auto"/>
          </w:tcPr>
          <w:p w14:paraId="5F32EB22" w14:textId="77777777" w:rsidR="009A2182" w:rsidRPr="0039137B" w:rsidRDefault="009A2182" w:rsidP="00B25224">
            <w:pPr>
              <w:pStyle w:val="TAL"/>
              <w:rPr>
                <w:sz w:val="16"/>
                <w:szCs w:val="16"/>
              </w:rPr>
            </w:pPr>
            <w:r w:rsidRPr="0039137B">
              <w:rPr>
                <w:sz w:val="16"/>
                <w:szCs w:val="16"/>
              </w:rPr>
              <w:t>C3-246533</w:t>
            </w:r>
          </w:p>
        </w:tc>
        <w:tc>
          <w:tcPr>
            <w:tcW w:w="5334" w:type="dxa"/>
            <w:tcBorders>
              <w:top w:val="single" w:sz="4" w:space="0" w:color="auto"/>
              <w:left w:val="single" w:sz="4" w:space="0" w:color="auto"/>
              <w:bottom w:val="single" w:sz="4" w:space="0" w:color="auto"/>
              <w:right w:val="single" w:sz="4" w:space="0" w:color="auto"/>
            </w:tcBorders>
            <w:shd w:val="clear" w:color="auto" w:fill="auto"/>
          </w:tcPr>
          <w:p w14:paraId="3F736FD6" w14:textId="77777777" w:rsidR="009A2182" w:rsidRPr="0039137B" w:rsidRDefault="009A2182" w:rsidP="00B25224">
            <w:pPr>
              <w:pStyle w:val="TAL"/>
              <w:rPr>
                <w:sz w:val="16"/>
                <w:szCs w:val="16"/>
              </w:rPr>
            </w:pPr>
            <w:r w:rsidRPr="0039137B">
              <w:rPr>
                <w:sz w:val="16"/>
                <w:szCs w:val="16"/>
              </w:rPr>
              <w:t>Revised WID on CT aspects for application enablement for mobile metaverse services</w:t>
            </w:r>
          </w:p>
        </w:tc>
        <w:tc>
          <w:tcPr>
            <w:tcW w:w="1524" w:type="dxa"/>
            <w:tcBorders>
              <w:top w:val="single" w:sz="4" w:space="0" w:color="auto"/>
              <w:left w:val="single" w:sz="4" w:space="0" w:color="auto"/>
              <w:bottom w:val="single" w:sz="4" w:space="0" w:color="auto"/>
              <w:right w:val="single" w:sz="4" w:space="0" w:color="auto"/>
            </w:tcBorders>
            <w:shd w:val="clear" w:color="auto" w:fill="auto"/>
          </w:tcPr>
          <w:p w14:paraId="4A964194" w14:textId="77777777" w:rsidR="009A2182" w:rsidRPr="0039137B" w:rsidRDefault="009A2182" w:rsidP="00B25224">
            <w:pPr>
              <w:pStyle w:val="TAL"/>
              <w:rPr>
                <w:sz w:val="16"/>
                <w:szCs w:val="16"/>
              </w:rPr>
            </w:pPr>
            <w:r w:rsidRPr="0039137B">
              <w:rPr>
                <w:sz w:val="16"/>
                <w:szCs w:val="16"/>
              </w:rPr>
              <w:t>Samsung Electronics Co., Ltd</w:t>
            </w:r>
          </w:p>
        </w:tc>
        <w:tc>
          <w:tcPr>
            <w:tcW w:w="1371" w:type="dxa"/>
            <w:tcBorders>
              <w:top w:val="single" w:sz="4" w:space="0" w:color="auto"/>
              <w:left w:val="single" w:sz="4" w:space="0" w:color="auto"/>
              <w:bottom w:val="single" w:sz="4" w:space="0" w:color="auto"/>
              <w:right w:val="single" w:sz="4" w:space="0" w:color="auto"/>
            </w:tcBorders>
            <w:shd w:val="clear" w:color="auto" w:fill="auto"/>
          </w:tcPr>
          <w:p w14:paraId="015EA6A2" w14:textId="77777777" w:rsidR="009A2182" w:rsidRPr="0039137B" w:rsidRDefault="009A2182" w:rsidP="00B25224">
            <w:pPr>
              <w:pStyle w:val="TAL"/>
              <w:rPr>
                <w:sz w:val="16"/>
                <w:szCs w:val="16"/>
              </w:rPr>
            </w:pPr>
            <w:r w:rsidRPr="0039137B">
              <w:rPr>
                <w:sz w:val="16"/>
                <w:szCs w:val="16"/>
              </w:rPr>
              <w:t>WID revised</w:t>
            </w:r>
          </w:p>
        </w:tc>
      </w:tr>
    </w:tbl>
    <w:p w14:paraId="40BC649F" w14:textId="77777777" w:rsidR="009A2182" w:rsidRDefault="009A2182" w:rsidP="009A2182"/>
    <w:p w14:paraId="166D0B9B" w14:textId="77777777" w:rsidR="009A2182" w:rsidRDefault="009A2182" w:rsidP="009A2182">
      <w:pPr>
        <w:pStyle w:val="Heading2"/>
      </w:pPr>
      <w:r>
        <w:br w:type="page"/>
        <w:t>Annex E: List of draft Technical Specifications and Reports</w:t>
      </w:r>
    </w:p>
    <w:p w14:paraId="70630163" w14:textId="77777777" w:rsidR="009A2182" w:rsidRDefault="009A2182" w:rsidP="009A218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09"/>
        <w:gridCol w:w="992"/>
        <w:gridCol w:w="3118"/>
      </w:tblGrid>
      <w:tr w:rsidR="009A2182" w14:paraId="5198F6A3" w14:textId="77777777" w:rsidTr="00B25224">
        <w:tc>
          <w:tcPr>
            <w:tcW w:w="1326" w:type="dxa"/>
            <w:shd w:val="clear" w:color="auto" w:fill="auto"/>
          </w:tcPr>
          <w:p w14:paraId="21392921" w14:textId="77777777" w:rsidR="009A2182" w:rsidRDefault="009A2182" w:rsidP="00B25224">
            <w:pPr>
              <w:pStyle w:val="TAH"/>
            </w:pPr>
            <w:r>
              <w:t>Document</w:t>
            </w:r>
          </w:p>
        </w:tc>
        <w:tc>
          <w:tcPr>
            <w:tcW w:w="909" w:type="dxa"/>
            <w:shd w:val="clear" w:color="auto" w:fill="auto"/>
          </w:tcPr>
          <w:p w14:paraId="28EB9BB3" w14:textId="77777777" w:rsidR="009A2182" w:rsidRDefault="009A2182" w:rsidP="00B25224">
            <w:pPr>
              <w:pStyle w:val="TAH"/>
            </w:pPr>
            <w:r>
              <w:t>Spec</w:t>
            </w:r>
          </w:p>
        </w:tc>
        <w:tc>
          <w:tcPr>
            <w:tcW w:w="992" w:type="dxa"/>
            <w:shd w:val="clear" w:color="auto" w:fill="auto"/>
          </w:tcPr>
          <w:p w14:paraId="71C0EB28" w14:textId="77777777" w:rsidR="009A2182" w:rsidRDefault="009A2182" w:rsidP="00B25224">
            <w:pPr>
              <w:pStyle w:val="TAH"/>
            </w:pPr>
            <w:proofErr w:type="spellStart"/>
            <w:r>
              <w:t>vers</w:t>
            </w:r>
            <w:proofErr w:type="spellEnd"/>
          </w:p>
        </w:tc>
        <w:tc>
          <w:tcPr>
            <w:tcW w:w="3118" w:type="dxa"/>
            <w:shd w:val="clear" w:color="auto" w:fill="auto"/>
          </w:tcPr>
          <w:p w14:paraId="110A422A" w14:textId="77777777" w:rsidR="009A2182" w:rsidRDefault="009A2182" w:rsidP="00B25224">
            <w:pPr>
              <w:pStyle w:val="TAH"/>
            </w:pPr>
            <w:r>
              <w:t>Doc title</w:t>
            </w:r>
          </w:p>
        </w:tc>
      </w:tr>
    </w:tbl>
    <w:p w14:paraId="743A9996" w14:textId="77777777" w:rsidR="009A2182" w:rsidRDefault="009A2182" w:rsidP="009A2182"/>
    <w:p w14:paraId="07230F8C" w14:textId="77777777" w:rsidR="009A2182" w:rsidRDefault="009A2182" w:rsidP="009A2182">
      <w:pPr>
        <w:pStyle w:val="Heading2"/>
      </w:pPr>
      <w:r>
        <w:br w:type="page"/>
        <w:t>Annex F: List of action items</w:t>
      </w:r>
    </w:p>
    <w:p w14:paraId="671831AB" w14:textId="77777777" w:rsidR="009A2182" w:rsidRDefault="009A2182" w:rsidP="009A218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9A2182" w14:paraId="1D8DB4B3" w14:textId="77777777" w:rsidTr="00B25224">
        <w:tc>
          <w:tcPr>
            <w:tcW w:w="0" w:type="auto"/>
            <w:shd w:val="clear" w:color="auto" w:fill="auto"/>
          </w:tcPr>
          <w:p w14:paraId="263655B9" w14:textId="77777777" w:rsidR="009A2182" w:rsidRDefault="009A2182" w:rsidP="00B25224">
            <w:pPr>
              <w:pStyle w:val="TAH"/>
            </w:pPr>
            <w:r>
              <w:t>Meeting/Number</w:t>
            </w:r>
          </w:p>
        </w:tc>
        <w:tc>
          <w:tcPr>
            <w:tcW w:w="0" w:type="auto"/>
            <w:shd w:val="clear" w:color="auto" w:fill="auto"/>
          </w:tcPr>
          <w:p w14:paraId="0D836391" w14:textId="77777777" w:rsidR="009A2182" w:rsidRDefault="009A2182" w:rsidP="00B25224">
            <w:pPr>
              <w:pStyle w:val="TAH"/>
            </w:pPr>
            <w:r>
              <w:t>Agenda item</w:t>
            </w:r>
          </w:p>
        </w:tc>
        <w:tc>
          <w:tcPr>
            <w:tcW w:w="0" w:type="auto"/>
            <w:shd w:val="clear" w:color="auto" w:fill="auto"/>
          </w:tcPr>
          <w:p w14:paraId="048F5E7D" w14:textId="77777777" w:rsidR="009A2182" w:rsidRDefault="009A2182" w:rsidP="00B25224">
            <w:pPr>
              <w:pStyle w:val="TAH"/>
            </w:pPr>
            <w:r>
              <w:t>Document</w:t>
            </w:r>
          </w:p>
        </w:tc>
        <w:tc>
          <w:tcPr>
            <w:tcW w:w="0" w:type="auto"/>
            <w:shd w:val="clear" w:color="auto" w:fill="auto"/>
          </w:tcPr>
          <w:p w14:paraId="0B28865A" w14:textId="77777777" w:rsidR="009A2182" w:rsidRDefault="009A2182" w:rsidP="00B25224">
            <w:pPr>
              <w:pStyle w:val="TAH"/>
            </w:pPr>
            <w:r>
              <w:t>Details</w:t>
            </w:r>
          </w:p>
        </w:tc>
        <w:tc>
          <w:tcPr>
            <w:tcW w:w="0" w:type="auto"/>
            <w:shd w:val="clear" w:color="auto" w:fill="auto"/>
          </w:tcPr>
          <w:p w14:paraId="2CB6F33A" w14:textId="77777777" w:rsidR="009A2182" w:rsidRDefault="009A2182" w:rsidP="00B25224">
            <w:pPr>
              <w:pStyle w:val="TAH"/>
            </w:pPr>
            <w:r>
              <w:t>Responsible</w:t>
            </w:r>
          </w:p>
        </w:tc>
        <w:tc>
          <w:tcPr>
            <w:tcW w:w="0" w:type="auto"/>
            <w:shd w:val="clear" w:color="auto" w:fill="auto"/>
          </w:tcPr>
          <w:p w14:paraId="019DCB52" w14:textId="77777777" w:rsidR="009A2182" w:rsidRDefault="009A2182" w:rsidP="00B25224">
            <w:pPr>
              <w:pStyle w:val="TAH"/>
            </w:pPr>
            <w:r>
              <w:t>Due by</w:t>
            </w:r>
          </w:p>
        </w:tc>
      </w:tr>
    </w:tbl>
    <w:p w14:paraId="6059FB70" w14:textId="77777777" w:rsidR="009A2182" w:rsidRDefault="009A2182" w:rsidP="009A2182"/>
    <w:p w14:paraId="770FD6CE" w14:textId="77777777" w:rsidR="009A2182" w:rsidRDefault="009A2182" w:rsidP="009A2182">
      <w:pPr>
        <w:pStyle w:val="Heading2"/>
      </w:pPr>
      <w:r>
        <w:br w:type="page"/>
        <w:t>Annex G: List of decisions</w:t>
      </w:r>
    </w:p>
    <w:p w14:paraId="35B0A090" w14:textId="77777777" w:rsidR="009A2182" w:rsidRDefault="009A2182" w:rsidP="009A218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9A2182" w14:paraId="64078679" w14:textId="77777777" w:rsidTr="00B25224">
        <w:tc>
          <w:tcPr>
            <w:tcW w:w="0" w:type="auto"/>
            <w:shd w:val="clear" w:color="auto" w:fill="auto"/>
          </w:tcPr>
          <w:p w14:paraId="540C7460" w14:textId="77777777" w:rsidR="009A2182" w:rsidRDefault="009A2182" w:rsidP="00B25224">
            <w:pPr>
              <w:pStyle w:val="TAH"/>
            </w:pPr>
            <w:r>
              <w:t>Meeting/Number</w:t>
            </w:r>
          </w:p>
        </w:tc>
        <w:tc>
          <w:tcPr>
            <w:tcW w:w="0" w:type="auto"/>
            <w:shd w:val="clear" w:color="auto" w:fill="auto"/>
          </w:tcPr>
          <w:p w14:paraId="7CD96C53" w14:textId="77777777" w:rsidR="009A2182" w:rsidRDefault="009A2182" w:rsidP="00B25224">
            <w:pPr>
              <w:pStyle w:val="TAH"/>
            </w:pPr>
            <w:r>
              <w:t>Agenda item</w:t>
            </w:r>
          </w:p>
        </w:tc>
        <w:tc>
          <w:tcPr>
            <w:tcW w:w="0" w:type="auto"/>
            <w:shd w:val="clear" w:color="auto" w:fill="auto"/>
          </w:tcPr>
          <w:p w14:paraId="3C1DAA1B" w14:textId="77777777" w:rsidR="009A2182" w:rsidRDefault="009A2182" w:rsidP="00B25224">
            <w:pPr>
              <w:pStyle w:val="TAH"/>
            </w:pPr>
            <w:r>
              <w:t>Document</w:t>
            </w:r>
          </w:p>
        </w:tc>
        <w:tc>
          <w:tcPr>
            <w:tcW w:w="0" w:type="auto"/>
            <w:shd w:val="clear" w:color="auto" w:fill="auto"/>
          </w:tcPr>
          <w:p w14:paraId="5913B4AF" w14:textId="77777777" w:rsidR="009A2182" w:rsidRDefault="009A2182" w:rsidP="00B25224">
            <w:pPr>
              <w:pStyle w:val="TAH"/>
            </w:pPr>
            <w:r>
              <w:t>Details</w:t>
            </w:r>
          </w:p>
        </w:tc>
      </w:tr>
    </w:tbl>
    <w:p w14:paraId="0FBEB530" w14:textId="77777777" w:rsidR="009A2182" w:rsidRDefault="009A2182" w:rsidP="009A2182"/>
    <w:p w14:paraId="2239B520" w14:textId="77777777" w:rsidR="009A2182" w:rsidRDefault="009A2182" w:rsidP="009A2182">
      <w:pPr>
        <w:pStyle w:val="Heading2"/>
      </w:pPr>
      <w:r>
        <w:br w:type="page"/>
        <w:t>Annex H: List of participants</w:t>
      </w:r>
    </w:p>
    <w:p w14:paraId="1AE6596E" w14:textId="77777777" w:rsidR="009A2182" w:rsidRPr="000B24E7" w:rsidRDefault="009A2182" w:rsidP="009A2182">
      <w:pPr>
        <w:pStyle w:val="Heading3"/>
      </w:pPr>
      <w:r>
        <w:t>H.1: Face-to-face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787"/>
        <w:gridCol w:w="2721"/>
      </w:tblGrid>
      <w:tr w:rsidR="009A2182" w14:paraId="7AB574A4" w14:textId="77777777" w:rsidTr="00B25224">
        <w:tc>
          <w:tcPr>
            <w:tcW w:w="1698" w:type="pct"/>
            <w:shd w:val="clear" w:color="auto" w:fill="auto"/>
          </w:tcPr>
          <w:p w14:paraId="12018B68" w14:textId="77777777" w:rsidR="009A2182" w:rsidRDefault="009A2182" w:rsidP="00B25224">
            <w:pPr>
              <w:pStyle w:val="TAH"/>
            </w:pPr>
            <w:r>
              <w:t>Name</w:t>
            </w:r>
          </w:p>
        </w:tc>
        <w:tc>
          <w:tcPr>
            <w:tcW w:w="1921" w:type="pct"/>
            <w:shd w:val="clear" w:color="auto" w:fill="auto"/>
          </w:tcPr>
          <w:p w14:paraId="604DE255" w14:textId="77777777" w:rsidR="009A2182" w:rsidRDefault="009A2182" w:rsidP="00B25224">
            <w:pPr>
              <w:pStyle w:val="TAH"/>
            </w:pPr>
            <w:r>
              <w:t>Representing</w:t>
            </w:r>
          </w:p>
        </w:tc>
        <w:tc>
          <w:tcPr>
            <w:tcW w:w="1381" w:type="pct"/>
            <w:shd w:val="clear" w:color="auto" w:fill="auto"/>
          </w:tcPr>
          <w:p w14:paraId="26F0B0A5" w14:textId="77777777" w:rsidR="009A2182" w:rsidRDefault="009A2182" w:rsidP="00B25224">
            <w:pPr>
              <w:pStyle w:val="TAH"/>
            </w:pPr>
            <w:r>
              <w:t>Status (OP)</w:t>
            </w:r>
          </w:p>
        </w:tc>
      </w:tr>
      <w:tr w:rsidR="009A2182" w:rsidRPr="00572D05" w14:paraId="38A06C71"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E48BB7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ABBAS, Taimoor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74C1EFD"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proofErr w:type="spellStart"/>
            <w:r w:rsidRPr="00572D05">
              <w:rPr>
                <w:rFonts w:ascii="Arial" w:hAnsi="Arial" w:cs="Arial"/>
                <w:color w:val="000000"/>
                <w:sz w:val="18"/>
                <w:szCs w:val="18"/>
              </w:rPr>
              <w:t>InterDigital</w:t>
            </w:r>
            <w:proofErr w:type="spellEnd"/>
            <w:r w:rsidRPr="00572D05">
              <w:rPr>
                <w:rFonts w:ascii="Arial" w:hAnsi="Arial" w:cs="Arial"/>
                <w:color w:val="000000"/>
                <w:sz w:val="18"/>
                <w:szCs w:val="18"/>
              </w:rPr>
              <w:t xml:space="preserve"> Finland Oy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E4DC58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13EA6240"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D6D0A2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ABHISHEK, Rohit</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B2AA77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AT&amp;T Labs,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E66AC3D"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(ATIS)</w:t>
            </w:r>
          </w:p>
        </w:tc>
      </w:tr>
      <w:tr w:rsidR="009A2182" w:rsidRPr="00572D05" w14:paraId="44AD38BA"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1C7ECA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AGARWAL, Deepak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DCF378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proofErr w:type="spellStart"/>
            <w:r w:rsidRPr="00572D05">
              <w:rPr>
                <w:rFonts w:ascii="Arial" w:hAnsi="Arial" w:cs="Arial"/>
                <w:color w:val="000000"/>
                <w:sz w:val="18"/>
                <w:szCs w:val="18"/>
              </w:rPr>
              <w:t>CEWiT</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1924D5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(TSDSI)</w:t>
            </w:r>
          </w:p>
        </w:tc>
      </w:tr>
      <w:tr w:rsidR="009A2182" w:rsidRPr="00572D05" w14:paraId="0A68F084"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4660DA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AL-BAKRI, Ban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A27014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5690EC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(ARIB)</w:t>
            </w:r>
          </w:p>
        </w:tc>
      </w:tr>
      <w:tr w:rsidR="009A2182" w:rsidRPr="00572D05" w14:paraId="521F3BF0"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6DFB3F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ALFARHAN, Faris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F081DE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proofErr w:type="spellStart"/>
            <w:r w:rsidRPr="00572D05">
              <w:rPr>
                <w:rFonts w:ascii="Arial" w:hAnsi="Arial" w:cs="Arial"/>
                <w:color w:val="000000"/>
                <w:sz w:val="18"/>
                <w:szCs w:val="18"/>
              </w:rPr>
              <w:t>InterDigital</w:t>
            </w:r>
            <w:proofErr w:type="spellEnd"/>
            <w:r w:rsidRPr="00572D05">
              <w:rPr>
                <w:rFonts w:ascii="Arial" w:hAnsi="Arial" w:cs="Arial"/>
                <w:color w:val="000000"/>
                <w:sz w:val="18"/>
                <w:szCs w:val="18"/>
              </w:rPr>
              <w:t xml:space="preserve"> Pennsylvania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6F83C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(ATIS)</w:t>
            </w:r>
          </w:p>
        </w:tc>
      </w:tr>
      <w:tr w:rsidR="009A2182" w:rsidRPr="00572D05" w14:paraId="6C18583C"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34B4D8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ANANTHAIYER, Satish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AE986F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proofErr w:type="spellStart"/>
            <w:r w:rsidRPr="00572D05">
              <w:rPr>
                <w:rFonts w:ascii="Arial" w:hAnsi="Arial" w:cs="Arial"/>
                <w:color w:val="000000"/>
                <w:sz w:val="18"/>
                <w:szCs w:val="18"/>
              </w:rPr>
              <w:t>Tejas</w:t>
            </w:r>
            <w:proofErr w:type="spellEnd"/>
            <w:r w:rsidRPr="00572D05">
              <w:rPr>
                <w:rFonts w:ascii="Arial" w:hAnsi="Arial" w:cs="Arial"/>
                <w:color w:val="000000"/>
                <w:sz w:val="18"/>
                <w:szCs w:val="18"/>
              </w:rPr>
              <w:t xml:space="preserve"> Network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EA71B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(TSDSI)</w:t>
            </w:r>
          </w:p>
        </w:tc>
      </w:tr>
      <w:tr w:rsidR="009A2182" w:rsidRPr="00572D05" w14:paraId="7FAD76E5"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CFDD3D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ANTSEV, Boris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0B46AB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T-Mobile USA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46EF4A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(ATIS)</w:t>
            </w:r>
          </w:p>
        </w:tc>
      </w:tr>
      <w:tr w:rsidR="009A2182" w:rsidRPr="00572D05" w14:paraId="7784C36B"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CB73E8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ASKERUP, Anders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CE6AD5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Cisco Systems Belgium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893C1F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4E174218"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B49E3E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ATARIUS, Roozbeh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CB8A42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Lenovo (Beijing)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27D5AF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053AAF8F"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D4F6B8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BALASUBRAMANIAN, Anusuya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ADC3D6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proofErr w:type="spellStart"/>
            <w:r w:rsidRPr="00572D05">
              <w:rPr>
                <w:rFonts w:ascii="Arial" w:hAnsi="Arial" w:cs="Arial"/>
                <w:color w:val="000000"/>
                <w:sz w:val="18"/>
                <w:szCs w:val="18"/>
              </w:rPr>
              <w:t>CEWiT</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E2D91A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(TSDSI)</w:t>
            </w:r>
          </w:p>
        </w:tc>
      </w:tr>
      <w:tr w:rsidR="009A2182" w:rsidRPr="00572D05" w14:paraId="6798C136"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76DB14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BIONDIC, Nevenka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636D0B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Ericsson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FF1500B"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(ATIS)</w:t>
            </w:r>
          </w:p>
        </w:tc>
      </w:tr>
      <w:tr w:rsidR="009A2182" w:rsidRPr="00572D05" w14:paraId="2223DEFC"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A39215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CANO SOVERI, Mirko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CC0CF9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E8842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3GPPORG_REP (ETSI)</w:t>
            </w:r>
          </w:p>
        </w:tc>
      </w:tr>
      <w:tr w:rsidR="009A2182" w:rsidRPr="00572D05" w14:paraId="0702B0A1"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52E303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CETINKAYA, </w:t>
            </w:r>
            <w:proofErr w:type="spellStart"/>
            <w:r w:rsidRPr="00572D05">
              <w:rPr>
                <w:rFonts w:ascii="Arial" w:hAnsi="Arial" w:cs="Arial"/>
                <w:color w:val="000000"/>
                <w:sz w:val="18"/>
                <w:szCs w:val="18"/>
              </w:rPr>
              <w:t>Egemen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7FC1FB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Verizon Denmark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E5AA89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1A5A5537"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D3EC91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CHAPONNIERE, Lena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B4239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Qualcomm Incorporated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5C6E55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(ATIS)</w:t>
            </w:r>
          </w:p>
        </w:tc>
      </w:tr>
      <w:tr w:rsidR="009A2182" w:rsidRPr="00572D05" w14:paraId="49396870"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683E17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CHEN, Ben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C6C8A4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BJTU</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B02E5D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7C71A49F"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A68750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CHEN, </w:t>
            </w:r>
            <w:proofErr w:type="spellStart"/>
            <w:r w:rsidRPr="00572D05">
              <w:rPr>
                <w:rFonts w:ascii="Arial" w:hAnsi="Arial" w:cs="Arial"/>
                <w:color w:val="000000"/>
                <w:sz w:val="18"/>
                <w:szCs w:val="18"/>
              </w:rPr>
              <w:t>Jingran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45DFC9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OPPO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4B0C49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3AB98E9B"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EC55F9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CHEN, Lijuan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4F04EF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21214E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4D3C56A3"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BA0A74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CHEN, Lin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D3F0A6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ZTE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67E7ADD"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(TTC)</w:t>
            </w:r>
          </w:p>
        </w:tc>
      </w:tr>
      <w:tr w:rsidR="009A2182" w:rsidRPr="00572D05" w14:paraId="174C3173"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ED489B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CHEN, </w:t>
            </w:r>
            <w:proofErr w:type="spellStart"/>
            <w:r w:rsidRPr="00572D05">
              <w:rPr>
                <w:rFonts w:ascii="Arial" w:hAnsi="Arial" w:cs="Arial"/>
                <w:color w:val="000000"/>
                <w:sz w:val="18"/>
                <w:szCs w:val="18"/>
              </w:rPr>
              <w:t>Xiumin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AB373BD"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16C001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693A4AC9"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111BA0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CHEN, </w:t>
            </w:r>
            <w:proofErr w:type="spellStart"/>
            <w:r w:rsidRPr="00572D05">
              <w:rPr>
                <w:rFonts w:ascii="Arial" w:hAnsi="Arial" w:cs="Arial"/>
                <w:color w:val="000000"/>
                <w:sz w:val="18"/>
                <w:szCs w:val="18"/>
              </w:rPr>
              <w:t>Zhuoyi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0199F2B"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proofErr w:type="spellStart"/>
            <w:r w:rsidRPr="00572D05">
              <w:rPr>
                <w:rFonts w:ascii="Arial" w:hAnsi="Arial" w:cs="Arial"/>
                <w:color w:val="000000"/>
                <w:sz w:val="18"/>
                <w:szCs w:val="18"/>
              </w:rPr>
              <w:t>Chinatelecom</w:t>
            </w:r>
            <w:proofErr w:type="spellEnd"/>
            <w:r w:rsidRPr="00572D05">
              <w:rPr>
                <w:rFonts w:ascii="Arial" w:hAnsi="Arial" w:cs="Arial"/>
                <w:color w:val="000000"/>
                <w:sz w:val="18"/>
                <w:szCs w:val="18"/>
              </w:rPr>
              <w:t xml:space="preserve"> Cloud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1FBF03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66000F5A"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C53F77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CHENG, </w:t>
            </w:r>
            <w:proofErr w:type="spellStart"/>
            <w:r w:rsidRPr="00572D05">
              <w:rPr>
                <w:rFonts w:ascii="Arial" w:hAnsi="Arial" w:cs="Arial"/>
                <w:color w:val="000000"/>
                <w:sz w:val="18"/>
                <w:szCs w:val="18"/>
              </w:rPr>
              <w:t>Cuiru</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4A0A3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BTPDI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F75D1D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1F57AE7C"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59DF6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CHIN, </w:t>
            </w:r>
            <w:proofErr w:type="spellStart"/>
            <w:r w:rsidRPr="00572D05">
              <w:rPr>
                <w:rFonts w:ascii="Arial" w:hAnsi="Arial" w:cs="Arial"/>
                <w:color w:val="000000"/>
                <w:sz w:val="18"/>
                <w:szCs w:val="18"/>
              </w:rPr>
              <w:t>ChenHo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1DCB8A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OPPO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A5B68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70E05131"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1CD9E4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CHOE, </w:t>
            </w:r>
            <w:proofErr w:type="spellStart"/>
            <w:r w:rsidRPr="00572D05">
              <w:rPr>
                <w:rFonts w:ascii="Arial" w:hAnsi="Arial" w:cs="Arial"/>
                <w:color w:val="000000"/>
                <w:sz w:val="18"/>
                <w:szCs w:val="18"/>
              </w:rPr>
              <w:t>Hyemin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83E758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Samsung Shenzhen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F2F33BB"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443C69DB"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897B0D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CHOE, </w:t>
            </w:r>
            <w:proofErr w:type="spellStart"/>
            <w:r w:rsidRPr="00572D05">
              <w:rPr>
                <w:rFonts w:ascii="Arial" w:hAnsi="Arial" w:cs="Arial"/>
                <w:color w:val="000000"/>
                <w:sz w:val="18"/>
                <w:szCs w:val="18"/>
              </w:rPr>
              <w:t>HyunJung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E684BF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LG Electronics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3772D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045F717C"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CB5DDA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CHONG, </w:t>
            </w:r>
            <w:proofErr w:type="spellStart"/>
            <w:r w:rsidRPr="00572D05">
              <w:rPr>
                <w:rFonts w:ascii="Arial" w:hAnsi="Arial" w:cs="Arial"/>
                <w:color w:val="000000"/>
                <w:sz w:val="18"/>
                <w:szCs w:val="18"/>
              </w:rPr>
              <w:t>vivian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80573D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proofErr w:type="spellStart"/>
            <w:r w:rsidRPr="00572D05">
              <w:rPr>
                <w:rFonts w:ascii="Arial" w:hAnsi="Arial" w:cs="Arial"/>
                <w:color w:val="000000"/>
                <w:sz w:val="18"/>
                <w:szCs w:val="18"/>
              </w:rPr>
              <w:t>iQoo</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439B19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7F004F29"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C91644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DIMOPOULOS, Dimitrios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0C10DE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Motorola Mobility Germany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93E1D8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47509D40"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9E9C6C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DOJIRI, </w:t>
            </w:r>
            <w:proofErr w:type="spellStart"/>
            <w:r w:rsidRPr="00572D05">
              <w:rPr>
                <w:rFonts w:ascii="Arial" w:hAnsi="Arial" w:cs="Arial"/>
                <w:color w:val="000000"/>
                <w:sz w:val="18"/>
                <w:szCs w:val="18"/>
              </w:rPr>
              <w:t>Shunsuke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87C06A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DOCOMO Beijing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91720C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662C752A"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AAD73D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DONG, Hao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B4300C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ZXNE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810F1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264A53F4"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297B29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DUAN, </w:t>
            </w:r>
            <w:proofErr w:type="spellStart"/>
            <w:r w:rsidRPr="00572D05">
              <w:rPr>
                <w:rFonts w:ascii="Arial" w:hAnsi="Arial" w:cs="Arial"/>
                <w:color w:val="000000"/>
                <w:sz w:val="18"/>
                <w:szCs w:val="18"/>
              </w:rPr>
              <w:t>Xiaoyan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0ABE92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CICT Mobile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E1C7F3D"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74A8A2D1"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C8376C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EL MOATAMID, Abdessamad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719B6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63545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779A02C3"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47B11C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FAN, </w:t>
            </w:r>
            <w:proofErr w:type="spellStart"/>
            <w:r w:rsidRPr="00572D05">
              <w:rPr>
                <w:rFonts w:ascii="Arial" w:hAnsi="Arial" w:cs="Arial"/>
                <w:color w:val="000000"/>
                <w:sz w:val="18"/>
                <w:szCs w:val="18"/>
              </w:rPr>
              <w:t>Jiangsheng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064ED4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BARADINE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EED62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52EC1D44"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A68D95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FENG, </w:t>
            </w:r>
            <w:proofErr w:type="spellStart"/>
            <w:r w:rsidRPr="00572D05">
              <w:rPr>
                <w:rFonts w:ascii="Arial" w:hAnsi="Arial" w:cs="Arial"/>
                <w:color w:val="000000"/>
                <w:sz w:val="18"/>
                <w:szCs w:val="18"/>
              </w:rPr>
              <w:t>Yuang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366CB0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proofErr w:type="spellStart"/>
            <w:r w:rsidRPr="00572D05">
              <w:rPr>
                <w:rFonts w:ascii="Arial" w:hAnsi="Arial" w:cs="Arial"/>
                <w:color w:val="000000"/>
                <w:sz w:val="18"/>
                <w:szCs w:val="18"/>
              </w:rPr>
              <w:t>Jetflow</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9879F0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2E0BD1D6"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72B981D"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FERNANDEZ, Susana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E77654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Ericsson LM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5753F5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1ED56023"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67DC18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FU, </w:t>
            </w:r>
            <w:proofErr w:type="spellStart"/>
            <w:r w:rsidRPr="00572D05">
              <w:rPr>
                <w:rFonts w:ascii="Arial" w:hAnsi="Arial" w:cs="Arial"/>
                <w:color w:val="000000"/>
                <w:sz w:val="18"/>
                <w:szCs w:val="18"/>
              </w:rPr>
              <w:t>Zhe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17545A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Guangdong OPPO Mobile Telecom.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FD348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676097A0"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AD5D58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GONG, Ruby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86ECDA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Xiaomi 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DD45F8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5BA2EA1C"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A5C51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GONZALEZ, Veronica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586054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VODAFONE Group Plc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1844DA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457C47E4"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3FC1F1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GRANT, Marc</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A41BD4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AT&amp;T Services,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707134D"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(ATIS)</w:t>
            </w:r>
          </w:p>
        </w:tc>
      </w:tr>
      <w:tr w:rsidR="009A2182" w:rsidRPr="00572D05" w14:paraId="1C66431F"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BDEC44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GUO, Boren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1CB87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Hangzhou </w:t>
            </w:r>
            <w:proofErr w:type="spellStart"/>
            <w:r w:rsidRPr="00572D05">
              <w:rPr>
                <w:rFonts w:ascii="Arial" w:hAnsi="Arial" w:cs="Arial"/>
                <w:color w:val="000000"/>
                <w:sz w:val="18"/>
                <w:szCs w:val="18"/>
              </w:rPr>
              <w:t>Mengyuxiang</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4DCF9C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7C7E4F1E"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A29C63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GUPTA, Nishant</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FA6108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Qualcomm Germany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0D5287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64BBF9E1"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4AE35B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GUPTA, Vivek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A4EDAFB"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Apple (UK)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E33CFE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1FF72ABE"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A6E1D9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HARRIS, Paul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D71A5BD"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VIAVI Solutions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BEFF78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7ACAC2F0"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82F7FC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HASHMI, DANISH EHSAN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146F84D"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Samsung R&amp;D Institute India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AB05C1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(TSDSI)</w:t>
            </w:r>
          </w:p>
        </w:tc>
      </w:tr>
      <w:tr w:rsidR="009A2182" w:rsidRPr="00572D05" w14:paraId="75781336"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FA566F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HERRERO-VERON, Christian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76ADD1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HUAWEI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9B0249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2E92B602"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A85E98B"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HOLMSTRÖM, Tomas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E5D34C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Ericsson Telecom S.A. de C.V.</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8BE10AD"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(ATIS)</w:t>
            </w:r>
          </w:p>
        </w:tc>
      </w:tr>
      <w:tr w:rsidR="009A2182" w:rsidRPr="00572D05" w14:paraId="248E1CD5"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D5D39A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HU, Li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78933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Nanjing vivo Software Tech.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8B50BB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2D4EED87"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AF4CC3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HU, </w:t>
            </w:r>
            <w:proofErr w:type="spellStart"/>
            <w:r w:rsidRPr="00572D05">
              <w:rPr>
                <w:rFonts w:ascii="Arial" w:hAnsi="Arial" w:cs="Arial"/>
                <w:color w:val="000000"/>
                <w:sz w:val="18"/>
                <w:szCs w:val="18"/>
              </w:rPr>
              <w:t>Yushuang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C4AC2E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China Mobile (Suzhou)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23F3D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48D12F64"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7FB2D4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HUANG, FENGHE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A0509D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ZTE Korea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E561E3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(TTA)</w:t>
            </w:r>
          </w:p>
        </w:tc>
      </w:tr>
      <w:tr w:rsidR="009A2182" w:rsidRPr="00572D05" w14:paraId="0F364790"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C13F74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HUANG, </w:t>
            </w:r>
            <w:proofErr w:type="spellStart"/>
            <w:r w:rsidRPr="00572D05">
              <w:rPr>
                <w:rFonts w:ascii="Arial" w:hAnsi="Arial" w:cs="Arial"/>
                <w:color w:val="000000"/>
                <w:sz w:val="18"/>
                <w:szCs w:val="18"/>
              </w:rPr>
              <w:t>Zhenning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5014FFB"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CMDI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E66221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6489907A"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064212D"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INOUE, Yoshihiro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59883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NTT-AT Corp.</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1CBDA7B"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(TTC)</w:t>
            </w:r>
          </w:p>
        </w:tc>
      </w:tr>
      <w:tr w:rsidR="009A2182" w:rsidRPr="00572D05" w14:paraId="3EB3BF36"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C78727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ISHIKAWA, Hiroshi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3CBE00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F5F1BA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(TTC)</w:t>
            </w:r>
          </w:p>
        </w:tc>
      </w:tr>
      <w:tr w:rsidR="009A2182" w:rsidRPr="00572D05" w14:paraId="5CCAE589"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0BB5EA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JANG, </w:t>
            </w:r>
            <w:proofErr w:type="spellStart"/>
            <w:r w:rsidRPr="00572D05">
              <w:rPr>
                <w:rFonts w:ascii="Arial" w:hAnsi="Arial" w:cs="Arial"/>
                <w:color w:val="000000"/>
                <w:sz w:val="18"/>
                <w:szCs w:val="18"/>
              </w:rPr>
              <w:t>Jaehyuk</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F2ACC9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Harman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7F77ED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66D5CADC"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ED49F4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JEONG, Seung-</w:t>
            </w:r>
            <w:proofErr w:type="spellStart"/>
            <w:r w:rsidRPr="00572D05">
              <w:rPr>
                <w:rFonts w:ascii="Arial" w:hAnsi="Arial" w:cs="Arial"/>
                <w:color w:val="000000"/>
                <w:sz w:val="18"/>
                <w:szCs w:val="18"/>
              </w:rPr>
              <w:t>Beom</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DEF067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SAMSUNG R&amp;D INSTITUTE JAPAN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5D8BCF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(ARIB)</w:t>
            </w:r>
          </w:p>
        </w:tc>
      </w:tr>
      <w:tr w:rsidR="009A2182" w:rsidRPr="00572D05" w14:paraId="30FE9A7C"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2D43B2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JI, </w:t>
            </w:r>
            <w:proofErr w:type="spellStart"/>
            <w:r w:rsidRPr="00572D05">
              <w:rPr>
                <w:rFonts w:ascii="Arial" w:hAnsi="Arial" w:cs="Arial"/>
                <w:color w:val="000000"/>
                <w:sz w:val="18"/>
                <w:szCs w:val="18"/>
              </w:rPr>
              <w:t>Mengdi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2EF24B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601B2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(TTC)</w:t>
            </w:r>
          </w:p>
        </w:tc>
      </w:tr>
      <w:tr w:rsidR="009A2182" w:rsidRPr="00572D05" w14:paraId="282DC912"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2794F8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JIANG, Yi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2EBD42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China Mobile (Hangzhou) Inf.</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C363F7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3FBA2E1B"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876F4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JIN, </w:t>
            </w:r>
            <w:proofErr w:type="spellStart"/>
            <w:r w:rsidRPr="00572D05">
              <w:rPr>
                <w:rFonts w:ascii="Arial" w:hAnsi="Arial" w:cs="Arial"/>
                <w:color w:val="000000"/>
                <w:sz w:val="18"/>
                <w:szCs w:val="18"/>
              </w:rPr>
              <w:t>Seungri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9C522C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Samsung Nanjing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AD31ADB"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458E94AA"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487A70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JING, Hao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31FED5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Huawei Telecommunication India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E02F9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(TSDSI)</w:t>
            </w:r>
          </w:p>
        </w:tc>
      </w:tr>
      <w:tr w:rsidR="009A2182" w:rsidRPr="00572D05" w14:paraId="6C66D868"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9EA0B5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JOHAR, </w:t>
            </w:r>
            <w:proofErr w:type="spellStart"/>
            <w:r w:rsidRPr="00572D05">
              <w:rPr>
                <w:rFonts w:ascii="Arial" w:hAnsi="Arial" w:cs="Arial"/>
                <w:color w:val="000000"/>
                <w:sz w:val="18"/>
                <w:szCs w:val="18"/>
              </w:rPr>
              <w:t>Diwesh</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2C0AF7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Qualcomm India Pvt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51832E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(TSDSI)</w:t>
            </w:r>
          </w:p>
        </w:tc>
      </w:tr>
      <w:tr w:rsidR="009A2182" w:rsidRPr="00572D05" w14:paraId="258263F0"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08908F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JUNG, </w:t>
            </w:r>
            <w:proofErr w:type="spellStart"/>
            <w:r w:rsidRPr="00572D05">
              <w:rPr>
                <w:rFonts w:ascii="Arial" w:hAnsi="Arial" w:cs="Arial"/>
                <w:color w:val="000000"/>
                <w:sz w:val="18"/>
                <w:szCs w:val="18"/>
              </w:rPr>
              <w:t>Byounghoon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429B6E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Samsung Electronics Nordic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F59DD0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2564D53B"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640BFB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JUNG, </w:t>
            </w:r>
            <w:proofErr w:type="spellStart"/>
            <w:r w:rsidRPr="00572D05">
              <w:rPr>
                <w:rFonts w:ascii="Arial" w:hAnsi="Arial" w:cs="Arial"/>
                <w:color w:val="000000"/>
                <w:sz w:val="18"/>
                <w:szCs w:val="18"/>
              </w:rPr>
              <w:t>Sangyeob</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D07749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Samsung Electronics Polska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20FDB8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41AEC484"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8550B7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KAIPPALLIMALIL, John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1A544D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proofErr w:type="spellStart"/>
            <w:r w:rsidRPr="00572D05">
              <w:rPr>
                <w:rFonts w:ascii="Arial" w:hAnsi="Arial" w:cs="Arial"/>
                <w:color w:val="000000"/>
                <w:sz w:val="18"/>
                <w:szCs w:val="18"/>
              </w:rPr>
              <w:t>Futurewei</w:t>
            </w:r>
            <w:proofErr w:type="spellEnd"/>
            <w:r w:rsidRPr="00572D05">
              <w:rPr>
                <w:rFonts w:ascii="Arial" w:hAnsi="Arial" w:cs="Arial"/>
                <w:color w:val="000000"/>
                <w:sz w:val="18"/>
                <w:szCs w:val="18"/>
              </w:rPr>
              <w:t xml:space="preserve"> Technologies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C4FEFC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(ATIS)</w:t>
            </w:r>
          </w:p>
        </w:tc>
      </w:tr>
      <w:tr w:rsidR="009A2182" w:rsidRPr="00572D05" w14:paraId="13FBCF26"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8B5D54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KANG, </w:t>
            </w:r>
            <w:proofErr w:type="spellStart"/>
            <w:r w:rsidRPr="00572D05">
              <w:rPr>
                <w:rFonts w:ascii="Arial" w:hAnsi="Arial" w:cs="Arial"/>
                <w:color w:val="000000"/>
                <w:sz w:val="18"/>
                <w:szCs w:val="18"/>
              </w:rPr>
              <w:t>Yanchao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2C37F5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vivo Software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0F8630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68E6A198"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46A2D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KARAMPATSIS, Dimitrios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6E2219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Motorola Mobility France S.A.S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C2F97F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425E0157"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2D2388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KE, </w:t>
            </w:r>
            <w:proofErr w:type="spellStart"/>
            <w:r w:rsidRPr="00572D05">
              <w:rPr>
                <w:rFonts w:ascii="Arial" w:hAnsi="Arial" w:cs="Arial"/>
                <w:color w:val="000000"/>
                <w:sz w:val="18"/>
                <w:szCs w:val="18"/>
              </w:rPr>
              <w:t>xiaowan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5CEA97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VIVO TECH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4483D2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53F6FA66"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66451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KIANI, Abbas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D755F1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proofErr w:type="spellStart"/>
            <w:r w:rsidRPr="00572D05">
              <w:rPr>
                <w:rFonts w:ascii="Arial" w:hAnsi="Arial" w:cs="Arial"/>
                <w:color w:val="000000"/>
                <w:sz w:val="18"/>
                <w:szCs w:val="18"/>
              </w:rPr>
              <w:t>Futurewei</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ACCF59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269B2666"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4F0F2C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KIM, Dongwook</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A9F4A7B"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F950B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3GPPORG_REP (ETSI)</w:t>
            </w:r>
          </w:p>
        </w:tc>
      </w:tr>
      <w:tr w:rsidR="009A2182" w:rsidRPr="00572D05" w14:paraId="47100558"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91CD25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KIM, </w:t>
            </w:r>
            <w:proofErr w:type="spellStart"/>
            <w:r w:rsidRPr="00572D05">
              <w:rPr>
                <w:rFonts w:ascii="Arial" w:hAnsi="Arial" w:cs="Arial"/>
                <w:color w:val="000000"/>
                <w:sz w:val="18"/>
                <w:szCs w:val="18"/>
              </w:rPr>
              <w:t>Hanjun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1BD87A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KT Corp.</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F08FE4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(TTA)</w:t>
            </w:r>
          </w:p>
        </w:tc>
      </w:tr>
      <w:tr w:rsidR="009A2182" w:rsidRPr="00572D05" w14:paraId="262B0291"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CA9DE1B"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KIM, Sunghoon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BBA832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Qualcomm Atheros,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D475F9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(ATIS)</w:t>
            </w:r>
          </w:p>
        </w:tc>
      </w:tr>
      <w:tr w:rsidR="009A2182" w:rsidRPr="00572D05" w14:paraId="0396BA02"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B0E3EE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KIM, </w:t>
            </w:r>
            <w:proofErr w:type="spellStart"/>
            <w:r w:rsidRPr="00572D05">
              <w:rPr>
                <w:rFonts w:ascii="Arial" w:hAnsi="Arial" w:cs="Arial"/>
                <w:color w:val="000000"/>
                <w:sz w:val="18"/>
                <w:szCs w:val="18"/>
              </w:rPr>
              <w:t>Sunhee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C910A8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LG Electronics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34D9D4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259ADA3B"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86A87B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KREIPL, Michael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9E538AB"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T-Mobile Austria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9BBD30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0F39A671"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0B2CF7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KUBOTA, Akihiro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6CEE83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AB079B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(ARIB)</w:t>
            </w:r>
          </w:p>
        </w:tc>
      </w:tr>
      <w:tr w:rsidR="009A2182" w:rsidRPr="00572D05" w14:paraId="4D951873"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1B2EB6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LAM, Maria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7FEC58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Verizon Switzerland AG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3EBF14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18336274"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D7C8D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LAUSTER, Reinhard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040005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Deutsche Telekom AG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25A2B1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34F9182D"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654BAD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LAVASANI, Shahab</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B913EAB"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Huawei Technologies Sweden AB</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E1E218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1FE48134"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32151E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LEE, </w:t>
            </w:r>
            <w:proofErr w:type="spellStart"/>
            <w:r w:rsidRPr="00572D05">
              <w:rPr>
                <w:rFonts w:ascii="Arial" w:hAnsi="Arial" w:cs="Arial"/>
                <w:color w:val="000000"/>
                <w:sz w:val="18"/>
                <w:szCs w:val="18"/>
              </w:rPr>
              <w:t>Taeseop</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050302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Samsung Electronics France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F53760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79D31A92"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C3D6F6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LEE, Jay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BE6744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Verizon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308207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7D10DC5D"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2AF57F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LENG, </w:t>
            </w:r>
            <w:proofErr w:type="spellStart"/>
            <w:r w:rsidRPr="00572D05">
              <w:rPr>
                <w:rFonts w:ascii="Arial" w:hAnsi="Arial" w:cs="Arial"/>
                <w:color w:val="000000"/>
                <w:sz w:val="18"/>
                <w:szCs w:val="18"/>
              </w:rPr>
              <w:t>Bingxue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BCE5B3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proofErr w:type="spellStart"/>
            <w:r w:rsidRPr="00572D05">
              <w:rPr>
                <w:rFonts w:ascii="Arial" w:hAnsi="Arial" w:cs="Arial"/>
                <w:color w:val="000000"/>
                <w:sz w:val="18"/>
                <w:szCs w:val="18"/>
              </w:rPr>
              <w:t>Realme</w:t>
            </w:r>
            <w:proofErr w:type="spellEnd"/>
            <w:r w:rsidRPr="00572D05">
              <w:rPr>
                <w:rFonts w:ascii="Arial" w:hAnsi="Arial" w:cs="Arial"/>
                <w:color w:val="000000"/>
                <w:sz w:val="18"/>
                <w:szCs w:val="18"/>
              </w:rPr>
              <w:t xml:space="preserve"> (Shenzhen)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68D7D6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190731F5"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AE2D6F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LEON CALVO, Jose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B5DB33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Nokia Germany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4B258D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1ED50A50"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414558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LEUNG, Henry(</w:t>
            </w:r>
            <w:proofErr w:type="spellStart"/>
            <w:r w:rsidRPr="00572D05">
              <w:rPr>
                <w:rFonts w:ascii="Arial" w:hAnsi="Arial" w:cs="Arial"/>
                <w:color w:val="000000"/>
                <w:sz w:val="18"/>
                <w:szCs w:val="18"/>
              </w:rPr>
              <w:t>Haoran</w:t>
            </w:r>
            <w:proofErr w:type="spellEnd"/>
            <w:r w:rsidRPr="00572D05">
              <w:rPr>
                <w:rFonts w:ascii="Arial" w:hAnsi="Arial" w:cs="Arial"/>
                <w:color w:val="000000"/>
                <w:sz w:val="18"/>
                <w:szCs w:val="18"/>
              </w:rPr>
              <w:t>)</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B21E77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Xiaomi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EBAC99B"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30C86D88"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DF9721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LI, </w:t>
            </w:r>
            <w:proofErr w:type="spellStart"/>
            <w:r w:rsidRPr="00572D05">
              <w:rPr>
                <w:rFonts w:ascii="Arial" w:hAnsi="Arial" w:cs="Arial"/>
                <w:color w:val="000000"/>
                <w:sz w:val="18"/>
                <w:szCs w:val="18"/>
              </w:rPr>
              <w:t>Jiahui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59A735D"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proofErr w:type="spellStart"/>
            <w:r w:rsidRPr="00572D05">
              <w:rPr>
                <w:rFonts w:ascii="Arial" w:hAnsi="Arial" w:cs="Arial"/>
                <w:color w:val="000000"/>
                <w:sz w:val="18"/>
                <w:szCs w:val="18"/>
              </w:rPr>
              <w:t>Esurfing</w:t>
            </w:r>
            <w:proofErr w:type="spellEnd"/>
            <w:r w:rsidRPr="00572D05">
              <w:rPr>
                <w:rFonts w:ascii="Arial" w:hAnsi="Arial" w:cs="Arial"/>
                <w:color w:val="000000"/>
                <w:sz w:val="18"/>
                <w:szCs w:val="18"/>
              </w:rPr>
              <w:t xml:space="preserve"> IoT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148614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680A2C55"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41ECF9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LI, Mingxue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D0F0E9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China </w:t>
            </w:r>
            <w:proofErr w:type="spellStart"/>
            <w:r w:rsidRPr="00572D05">
              <w:rPr>
                <w:rFonts w:ascii="Arial" w:hAnsi="Arial" w:cs="Arial"/>
                <w:color w:val="000000"/>
                <w:sz w:val="18"/>
                <w:szCs w:val="18"/>
              </w:rPr>
              <w:t>Telecomunication</w:t>
            </w:r>
            <w:proofErr w:type="spellEnd"/>
            <w:r w:rsidRPr="00572D05">
              <w:rPr>
                <w:rFonts w:ascii="Arial" w:hAnsi="Arial" w:cs="Arial"/>
                <w:color w:val="000000"/>
                <w:sz w:val="18"/>
                <w:szCs w:val="18"/>
              </w:rPr>
              <w:t xml:space="preserve"> Corp.</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5AF101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134BFDB7"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953A61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LI, </w:t>
            </w:r>
            <w:proofErr w:type="spellStart"/>
            <w:r w:rsidRPr="00572D05">
              <w:rPr>
                <w:rFonts w:ascii="Arial" w:hAnsi="Arial" w:cs="Arial"/>
                <w:color w:val="000000"/>
                <w:sz w:val="18"/>
                <w:szCs w:val="18"/>
              </w:rPr>
              <w:t>Xiaoqiang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918ED0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proofErr w:type="spellStart"/>
            <w:r w:rsidRPr="00572D05">
              <w:rPr>
                <w:rFonts w:ascii="Arial" w:hAnsi="Arial" w:cs="Arial"/>
                <w:color w:val="000000"/>
                <w:sz w:val="18"/>
                <w:szCs w:val="18"/>
              </w:rPr>
              <w:t>Cybercore</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C49B90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0CEDF196"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551037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LIANG, Shuang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FFF9A1D"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ZTE Photonics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BC8443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7B61351D"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F59C7C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LIANG, </w:t>
            </w:r>
            <w:proofErr w:type="spellStart"/>
            <w:r w:rsidRPr="00572D05">
              <w:rPr>
                <w:rFonts w:ascii="Arial" w:hAnsi="Arial" w:cs="Arial"/>
                <w:color w:val="000000"/>
                <w:sz w:val="18"/>
                <w:szCs w:val="18"/>
              </w:rPr>
              <w:t>Tianmei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25217A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Ericsson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2622CE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(ARIB)</w:t>
            </w:r>
          </w:p>
        </w:tc>
      </w:tr>
      <w:tr w:rsidR="009A2182" w:rsidRPr="00572D05" w14:paraId="51046162"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B3F974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LIBUNAO, Gerardo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19ADDC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Verizon Spain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D39E49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633D52C1"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018BA3B"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LIM, Hanna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FAD23C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Qualcomm Technologies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0435C6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(ATIS)</w:t>
            </w:r>
          </w:p>
        </w:tc>
      </w:tr>
      <w:tr w:rsidR="009A2182" w:rsidRPr="00572D05" w14:paraId="7B068969"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29CA6E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LIU, </w:t>
            </w:r>
            <w:proofErr w:type="spellStart"/>
            <w:r w:rsidRPr="00572D05">
              <w:rPr>
                <w:rFonts w:ascii="Arial" w:hAnsi="Arial" w:cs="Arial"/>
                <w:color w:val="000000"/>
                <w:sz w:val="18"/>
                <w:szCs w:val="18"/>
              </w:rPr>
              <w:t>Jianning</w:t>
            </w:r>
            <w:proofErr w:type="spellEnd"/>
            <w:r w:rsidRPr="00572D05">
              <w:rPr>
                <w:rFonts w:ascii="Arial" w:hAnsi="Arial" w:cs="Arial"/>
                <w:color w:val="000000"/>
                <w:sz w:val="18"/>
                <w:szCs w:val="18"/>
              </w:rPr>
              <w:t>(Carry)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EBAEDB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Beijing Xiaomi Electronics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43F49F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563764C8"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4D26FD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LOTFALLAH, Osama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818635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Qualcomm Innovation </w:t>
            </w:r>
            <w:proofErr w:type="spellStart"/>
            <w:r w:rsidRPr="00572D05">
              <w:rPr>
                <w:rFonts w:ascii="Arial" w:hAnsi="Arial" w:cs="Arial"/>
                <w:color w:val="000000"/>
                <w:sz w:val="18"/>
                <w:szCs w:val="18"/>
              </w:rPr>
              <w:t>Center</w:t>
            </w:r>
            <w:proofErr w:type="spellEnd"/>
            <w:r w:rsidRPr="00572D05">
              <w:rPr>
                <w:rFonts w:ascii="Arial" w:hAnsi="Arial" w:cs="Arial"/>
                <w:color w:val="000000"/>
                <w:sz w:val="18"/>
                <w:szCs w:val="18"/>
              </w:rPr>
              <w:t xml:space="preserve">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A7E63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(ATIS)</w:t>
            </w:r>
          </w:p>
        </w:tc>
      </w:tr>
      <w:tr w:rsidR="009A2182" w:rsidRPr="00572D05" w14:paraId="415FF0DB"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6222B3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LU, Fei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7E0BFA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Chengdu OPPO Telecommunication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42598B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13FA14FB"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8A7D5A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LU, </w:t>
            </w:r>
            <w:proofErr w:type="spellStart"/>
            <w:r w:rsidRPr="00572D05">
              <w:rPr>
                <w:rFonts w:ascii="Arial" w:hAnsi="Arial" w:cs="Arial"/>
                <w:color w:val="000000"/>
                <w:sz w:val="18"/>
                <w:szCs w:val="18"/>
              </w:rPr>
              <w:t>Qianxi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9BB53A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proofErr w:type="spellStart"/>
            <w:r w:rsidRPr="00572D05">
              <w:rPr>
                <w:rFonts w:ascii="Arial" w:hAnsi="Arial" w:cs="Arial"/>
                <w:color w:val="000000"/>
                <w:sz w:val="18"/>
                <w:szCs w:val="18"/>
              </w:rPr>
              <w:t>Unumplus</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286446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21B58391"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C03AF8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LU, Yang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472DAA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Vodafone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53A896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11FD4893"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B851B0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LUKACS, Don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C6AD51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proofErr w:type="spellStart"/>
            <w:r w:rsidRPr="00572D05">
              <w:rPr>
                <w:rFonts w:ascii="Arial" w:hAnsi="Arial" w:cs="Arial"/>
                <w:color w:val="000000"/>
                <w:sz w:val="18"/>
                <w:szCs w:val="18"/>
              </w:rPr>
              <w:t>Peraton</w:t>
            </w:r>
            <w:proofErr w:type="spellEnd"/>
            <w:r w:rsidRPr="00572D05">
              <w:rPr>
                <w:rFonts w:ascii="Arial" w:hAnsi="Arial" w:cs="Arial"/>
                <w:color w:val="000000"/>
                <w:sz w:val="18"/>
                <w:szCs w:val="18"/>
              </w:rPr>
              <w:t xml:space="preserve">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97D2B9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(ATIS)</w:t>
            </w:r>
          </w:p>
        </w:tc>
      </w:tr>
      <w:tr w:rsidR="009A2182" w:rsidRPr="00572D05" w14:paraId="08D1E03B"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CD5DC4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MA, </w:t>
            </w:r>
            <w:proofErr w:type="spellStart"/>
            <w:r w:rsidRPr="00572D05">
              <w:rPr>
                <w:rFonts w:ascii="Arial" w:hAnsi="Arial" w:cs="Arial"/>
                <w:color w:val="000000"/>
                <w:sz w:val="18"/>
                <w:szCs w:val="18"/>
              </w:rPr>
              <w:t>Ruitao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370AEC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CITC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EE662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0B3F7EDF"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693E6C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MAO, </w:t>
            </w:r>
            <w:proofErr w:type="spellStart"/>
            <w:r w:rsidRPr="00572D05">
              <w:rPr>
                <w:rFonts w:ascii="Arial" w:hAnsi="Arial" w:cs="Arial"/>
                <w:color w:val="000000"/>
                <w:sz w:val="18"/>
                <w:szCs w:val="18"/>
              </w:rPr>
              <w:t>Yuxin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309A56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Xiaomi Digital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41C42E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271875A8"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DF2FA8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MERINO VAZQUEZ, Emiliano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D817B1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Ericsson </w:t>
            </w:r>
            <w:proofErr w:type="spellStart"/>
            <w:r w:rsidRPr="00572D05">
              <w:rPr>
                <w:rFonts w:ascii="Arial" w:hAnsi="Arial" w:cs="Arial"/>
                <w:color w:val="000000"/>
                <w:sz w:val="18"/>
                <w:szCs w:val="18"/>
              </w:rPr>
              <w:t>Telecomunicazioni</w:t>
            </w:r>
            <w:proofErr w:type="spellEnd"/>
            <w:r w:rsidRPr="00572D05">
              <w:rPr>
                <w:rFonts w:ascii="Arial" w:hAnsi="Arial" w:cs="Arial"/>
                <w:color w:val="000000"/>
                <w:sz w:val="18"/>
                <w:szCs w:val="18"/>
              </w:rPr>
              <w:t xml:space="preserve"> </w:t>
            </w:r>
            <w:proofErr w:type="spellStart"/>
            <w:r w:rsidRPr="00572D05">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B5AD7E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3AE0160E"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0667A3B"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MILLER, James</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66C1F3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proofErr w:type="spellStart"/>
            <w:r w:rsidRPr="00572D05">
              <w:rPr>
                <w:rFonts w:ascii="Arial" w:hAnsi="Arial" w:cs="Arial"/>
                <w:color w:val="000000"/>
                <w:sz w:val="18"/>
                <w:szCs w:val="18"/>
              </w:rPr>
              <w:t>InterDigital</w:t>
            </w:r>
            <w:proofErr w:type="spellEnd"/>
            <w:r w:rsidRPr="00572D05">
              <w:rPr>
                <w:rFonts w:ascii="Arial" w:hAnsi="Arial" w:cs="Arial"/>
                <w:color w:val="000000"/>
                <w:sz w:val="18"/>
                <w:szCs w:val="18"/>
              </w:rPr>
              <w:t xml:space="preserve"> New York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CF695D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(ATIS)</w:t>
            </w:r>
          </w:p>
        </w:tc>
      </w:tr>
      <w:tr w:rsidR="009A2182" w:rsidRPr="00572D05" w14:paraId="7FA233B1"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1BAD79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MITTAL, Rita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7EDF17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Amdocs Software Systems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E55E0E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2DB32DBB"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CA6007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MOHAJERI, Shahram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76CB61D"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AT&amp;T Services,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0934B0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(ATIS)</w:t>
            </w:r>
          </w:p>
        </w:tc>
      </w:tr>
      <w:tr w:rsidR="009A2182" w:rsidRPr="00572D05" w14:paraId="20E13DAD"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DEE2A0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MOHANRAJ, John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4CE9A9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Oracle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50D0E0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091716D5"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C07E2B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MONNES, Peter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591BAFB"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proofErr w:type="spellStart"/>
            <w:r w:rsidRPr="00572D05">
              <w:rPr>
                <w:rFonts w:ascii="Arial" w:hAnsi="Arial" w:cs="Arial"/>
                <w:color w:val="000000"/>
                <w:sz w:val="18"/>
                <w:szCs w:val="18"/>
              </w:rPr>
              <w:t>Peraton</w:t>
            </w:r>
            <w:proofErr w:type="spellEnd"/>
            <w:r w:rsidRPr="00572D05">
              <w:rPr>
                <w:rFonts w:ascii="Arial" w:hAnsi="Arial" w:cs="Arial"/>
                <w:color w:val="000000"/>
                <w:sz w:val="18"/>
                <w:szCs w:val="18"/>
              </w:rPr>
              <w:t xml:space="preserve">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2BF1F0D"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(ATIS)</w:t>
            </w:r>
          </w:p>
        </w:tc>
      </w:tr>
      <w:tr w:rsidR="009A2182" w:rsidRPr="00572D05" w14:paraId="105C8E0E"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5D3AC7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MORSY, Karim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48B345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Nokia Hungary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B636D1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2EF02061"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9C2773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NAKAMURA, Kazuo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4655C4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NICT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F9269C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(ARIB)</w:t>
            </w:r>
          </w:p>
        </w:tc>
      </w:tr>
      <w:tr w:rsidR="009A2182" w:rsidRPr="00572D05" w14:paraId="28332200"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D16E81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NASSAR, Mohamed Amin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2D3168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Nokia Belgium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712D2E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6E8BEC2E"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CAC184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NATARAJAN, Rajesh Babu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12BC06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Nokia Solutions &amp; Networks (I)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67FC3E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(TSDSI)</w:t>
            </w:r>
          </w:p>
        </w:tc>
      </w:tr>
      <w:tr w:rsidR="009A2182" w:rsidRPr="00572D05" w14:paraId="1ED0F070"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8F095E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NISHIDA, Shin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0B4B7B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FF96CD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(TTC)</w:t>
            </w:r>
          </w:p>
        </w:tc>
      </w:tr>
      <w:tr w:rsidR="009A2182" w:rsidRPr="00572D05" w14:paraId="1A03B2F8"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0A4B00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PANIGRAHI, </w:t>
            </w:r>
            <w:proofErr w:type="spellStart"/>
            <w:r w:rsidRPr="00572D05">
              <w:rPr>
                <w:rFonts w:ascii="Arial" w:hAnsi="Arial" w:cs="Arial"/>
                <w:color w:val="000000"/>
                <w:sz w:val="18"/>
                <w:szCs w:val="18"/>
              </w:rPr>
              <w:t>Bighnaraj</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903123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Nokia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5DE3E2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56C262DA"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AF5822D"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PARAMBATH SASI, </w:t>
            </w:r>
            <w:proofErr w:type="spellStart"/>
            <w:r w:rsidRPr="00572D05">
              <w:rPr>
                <w:rFonts w:ascii="Arial" w:hAnsi="Arial" w:cs="Arial"/>
                <w:color w:val="000000"/>
                <w:sz w:val="18"/>
                <w:szCs w:val="18"/>
              </w:rPr>
              <w:t>NIvedya</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78FC70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Samsung Electronics Iberia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1D3006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638777BC"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A57285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PASTUSHOK, Igor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CB2DDE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Ericsson Canada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4F7DA8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(ATIS)</w:t>
            </w:r>
          </w:p>
        </w:tc>
      </w:tr>
      <w:tr w:rsidR="009A2182" w:rsidRPr="00572D05" w14:paraId="317AEFFF"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F09498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PAUL, Bhaskar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2569EE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Nokia Denmark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01ADC1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78AC27E9"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455E19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PREMAN, Vishnu</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DBCB43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proofErr w:type="spellStart"/>
            <w:r w:rsidRPr="00572D05">
              <w:rPr>
                <w:rFonts w:ascii="Arial" w:hAnsi="Arial" w:cs="Arial"/>
                <w:color w:val="000000"/>
                <w:sz w:val="18"/>
                <w:szCs w:val="18"/>
              </w:rPr>
              <w:t>HiSilicon</w:t>
            </w:r>
            <w:proofErr w:type="spellEnd"/>
            <w:r w:rsidRPr="00572D05">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B5AE26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15364CFE"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F84131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RAJENDRAN, </w:t>
            </w:r>
            <w:proofErr w:type="spellStart"/>
            <w:r w:rsidRPr="00572D05">
              <w:rPr>
                <w:rFonts w:ascii="Arial" w:hAnsi="Arial" w:cs="Arial"/>
                <w:color w:val="000000"/>
                <w:sz w:val="18"/>
                <w:szCs w:val="18"/>
              </w:rPr>
              <w:t>Sriganesh</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8DC9C7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proofErr w:type="spellStart"/>
            <w:r w:rsidRPr="00572D05">
              <w:rPr>
                <w:rFonts w:ascii="Arial" w:hAnsi="Arial" w:cs="Arial"/>
                <w:color w:val="000000"/>
                <w:sz w:val="18"/>
                <w:szCs w:val="18"/>
              </w:rPr>
              <w:t>Tejas</w:t>
            </w:r>
            <w:proofErr w:type="spellEnd"/>
            <w:r w:rsidRPr="00572D05">
              <w:rPr>
                <w:rFonts w:ascii="Arial" w:hAnsi="Arial" w:cs="Arial"/>
                <w:color w:val="000000"/>
                <w:sz w:val="18"/>
                <w:szCs w:val="18"/>
              </w:rPr>
              <w:t xml:space="preserve"> Network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26A5B1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(TSDSI)</w:t>
            </w:r>
          </w:p>
        </w:tc>
      </w:tr>
      <w:tr w:rsidR="009A2182" w:rsidRPr="00572D05" w14:paraId="254FB458"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F345D8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RAJPUT, Virendra Singh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6F3DE4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proofErr w:type="spellStart"/>
            <w:r w:rsidRPr="00572D05">
              <w:rPr>
                <w:rFonts w:ascii="Arial" w:hAnsi="Arial" w:cs="Arial"/>
                <w:color w:val="000000"/>
                <w:sz w:val="18"/>
                <w:szCs w:val="18"/>
              </w:rPr>
              <w:t>Tejas</w:t>
            </w:r>
            <w:proofErr w:type="spellEnd"/>
            <w:r w:rsidRPr="00572D05">
              <w:rPr>
                <w:rFonts w:ascii="Arial" w:hAnsi="Arial" w:cs="Arial"/>
                <w:color w:val="000000"/>
                <w:sz w:val="18"/>
                <w:szCs w:val="18"/>
              </w:rPr>
              <w:t xml:space="preserve"> Network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4A411E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(TSDSI)</w:t>
            </w:r>
          </w:p>
        </w:tc>
      </w:tr>
      <w:tr w:rsidR="009A2182" w:rsidRPr="00572D05" w14:paraId="2D95BBB4"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DC65D3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RAMAMURTHI, Vishwanath (Vishwa)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DF42C7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Verizon France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B5A2DA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71780B49"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44EBB0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RAVINDRAN, Parthasarathi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B6A2F8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Nokia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3ADE6B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(ATIS)</w:t>
            </w:r>
          </w:p>
        </w:tc>
      </w:tr>
      <w:tr w:rsidR="009A2182" w:rsidRPr="00572D05" w14:paraId="3B3BE285"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555DA7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RUAN, </w:t>
            </w:r>
            <w:proofErr w:type="spellStart"/>
            <w:r w:rsidRPr="00572D05">
              <w:rPr>
                <w:rFonts w:ascii="Arial" w:hAnsi="Arial" w:cs="Arial"/>
                <w:color w:val="000000"/>
                <w:sz w:val="18"/>
                <w:szCs w:val="18"/>
              </w:rPr>
              <w:t>Bangqiu</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9AA02A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ZONSON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A35C10D"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2227D894"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36DD72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SAINI, </w:t>
            </w:r>
            <w:proofErr w:type="spellStart"/>
            <w:r w:rsidRPr="00572D05">
              <w:rPr>
                <w:rFonts w:ascii="Arial" w:hAnsi="Arial" w:cs="Arial"/>
                <w:color w:val="000000"/>
                <w:sz w:val="18"/>
                <w:szCs w:val="18"/>
              </w:rPr>
              <w:t>Jyotirmay</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7E35D3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IIT Kanpur</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87BD85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(TSDSI)</w:t>
            </w:r>
          </w:p>
        </w:tc>
      </w:tr>
      <w:tr w:rsidR="009A2182" w:rsidRPr="00572D05" w14:paraId="6CC0A6DC"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DAC5E1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SANGAMESHWARA, Vijay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8A348CB"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Samsung Electronics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2C478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61DDD6B2"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5CE355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SATTIANARAYANIN, JEEVA KESHAV</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2E1285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Indian Institute of Tech (M)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2D5745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(TSDSI)</w:t>
            </w:r>
          </w:p>
        </w:tc>
      </w:tr>
      <w:tr w:rsidR="009A2182" w:rsidRPr="00572D05" w14:paraId="68DD3F68"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6824C6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SCHMITT, Peter</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FB8ACF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HUAWEI TECH. GmbH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AD001A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18B187EB"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AD678C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SEDLACEK, Ivo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0E38D9B"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Ericsson India Private Limited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4BC591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(TSDSI)</w:t>
            </w:r>
          </w:p>
        </w:tc>
      </w:tr>
      <w:tr w:rsidR="009A2182" w:rsidRPr="00572D05" w14:paraId="65B1B72D"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DB7F25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SETHI, Anuj</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4D83D9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proofErr w:type="spellStart"/>
            <w:r w:rsidRPr="00572D05">
              <w:rPr>
                <w:rFonts w:ascii="Arial" w:hAnsi="Arial" w:cs="Arial"/>
                <w:color w:val="000000"/>
                <w:sz w:val="18"/>
                <w:szCs w:val="18"/>
              </w:rPr>
              <w:t>InterDigital</w:t>
            </w:r>
            <w:proofErr w:type="spellEnd"/>
            <w:r w:rsidRPr="00572D05">
              <w:rPr>
                <w:rFonts w:ascii="Arial" w:hAnsi="Arial" w:cs="Arial"/>
                <w:color w:val="000000"/>
                <w:sz w:val="18"/>
                <w:szCs w:val="18"/>
              </w:rPr>
              <w:t xml:space="preserve"> 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6BF587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(ATIS)</w:t>
            </w:r>
          </w:p>
        </w:tc>
      </w:tr>
      <w:tr w:rsidR="009A2182" w:rsidRPr="00572D05" w14:paraId="4CEAD2CD"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DCD336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SHAHIN, </w:t>
            </w:r>
            <w:proofErr w:type="spellStart"/>
            <w:r w:rsidRPr="00572D05">
              <w:rPr>
                <w:rFonts w:ascii="Arial" w:hAnsi="Arial" w:cs="Arial"/>
                <w:color w:val="000000"/>
                <w:sz w:val="18"/>
                <w:szCs w:val="18"/>
              </w:rPr>
              <w:t>Mamdoh</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439F27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Nokia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E18EA8B"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(TTA)</w:t>
            </w:r>
          </w:p>
        </w:tc>
      </w:tr>
      <w:tr w:rsidR="009A2182" w:rsidRPr="00572D05" w14:paraId="0AF02CDA"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7A5E97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SHAN, </w:t>
            </w:r>
            <w:proofErr w:type="spellStart"/>
            <w:r w:rsidRPr="00572D05">
              <w:rPr>
                <w:rFonts w:ascii="Arial" w:hAnsi="Arial" w:cs="Arial"/>
                <w:color w:val="000000"/>
                <w:sz w:val="18"/>
                <w:szCs w:val="18"/>
              </w:rPr>
              <w:t>Changhong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2FBA3F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OPPO Beijing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ACE647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1C4ED283"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AF56CF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SHEKHAR, Ravi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461AA9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Cisco Systems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1DAA73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(ATIS)</w:t>
            </w:r>
          </w:p>
        </w:tc>
      </w:tr>
      <w:tr w:rsidR="009A2182" w:rsidRPr="00572D05" w14:paraId="5A9D5A1F"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6EEAF0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SHEN, Yang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DBD654D"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Xiaomi EV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5E418E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1424596D"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197342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SHI, Sam</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0B95ED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Reflection B.V.</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27741C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389CDB69"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187648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SHI, </w:t>
            </w:r>
            <w:proofErr w:type="spellStart"/>
            <w:r w:rsidRPr="00572D05">
              <w:rPr>
                <w:rFonts w:ascii="Arial" w:hAnsi="Arial" w:cs="Arial"/>
                <w:color w:val="000000"/>
                <w:sz w:val="18"/>
                <w:szCs w:val="18"/>
              </w:rPr>
              <w:t>Xiaonan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228057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China Mobile International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466036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1BD6D95B"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49A1AF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SHIM, </w:t>
            </w:r>
            <w:proofErr w:type="spellStart"/>
            <w:r w:rsidRPr="00572D05">
              <w:rPr>
                <w:rFonts w:ascii="Arial" w:hAnsi="Arial" w:cs="Arial"/>
                <w:color w:val="000000"/>
                <w:sz w:val="18"/>
                <w:szCs w:val="18"/>
              </w:rPr>
              <w:t>Jaeyeon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7087A8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Samsung Research America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B52356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(ATIS)</w:t>
            </w:r>
          </w:p>
        </w:tc>
      </w:tr>
      <w:tr w:rsidR="009A2182" w:rsidRPr="00572D05" w14:paraId="126316CA"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C5D292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SHRIVASTAVA, Vinay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CFFFC9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Samsung Electronics Czech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389A3F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419428D9"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E6E0CB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SHU, Lin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EEB81D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BE093D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(ARIB)</w:t>
            </w:r>
          </w:p>
        </w:tc>
      </w:tr>
      <w:tr w:rsidR="009A2182" w:rsidRPr="00572D05" w14:paraId="00D114E4"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BEFD7D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SINHA, UTSAV</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B37FFC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Samsung Guangzhou Mobile R&amp;D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E5BBF9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190BD211"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01B21ED"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SONG, Lei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BF17CA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Verizon Sweden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A480C4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6F5C31AF"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5869A9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SONG, 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7E5401D"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0D9674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4711139E"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EEB026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SUN, </w:t>
            </w:r>
            <w:proofErr w:type="spellStart"/>
            <w:r w:rsidRPr="00572D05">
              <w:rPr>
                <w:rFonts w:ascii="Arial" w:hAnsi="Arial" w:cs="Arial"/>
                <w:color w:val="000000"/>
                <w:sz w:val="18"/>
                <w:szCs w:val="18"/>
              </w:rPr>
              <w:t>Weiping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8C9198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Samsung R&amp;D Institute UK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5E5AC5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4659974A"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52A6CF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SUN, Yue</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7A30E0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China Telecommunications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55E1BB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44EF89DD"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60DD5F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TAN, Peng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BD7182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OnePlus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5C6C13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3C39C807"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488BB2D"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TANG, Richard</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C8189A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Verizon Netherlands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08AE9D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728DD865"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FBB961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TANG, </w:t>
            </w:r>
            <w:proofErr w:type="spellStart"/>
            <w:r w:rsidRPr="00572D05">
              <w:rPr>
                <w:rFonts w:ascii="Arial" w:hAnsi="Arial" w:cs="Arial"/>
                <w:color w:val="000000"/>
                <w:sz w:val="18"/>
                <w:szCs w:val="18"/>
              </w:rPr>
              <w:t>Tingfang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7A29F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BA84C8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781E8074"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6B3A1B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TANGUDU, Narendranath Durga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44FA93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Samsung Electronics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F1C9F7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(TTA)</w:t>
            </w:r>
          </w:p>
        </w:tc>
      </w:tr>
      <w:tr w:rsidR="009A2182" w:rsidRPr="00572D05" w14:paraId="41830806"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532D56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THAMMAIAH, </w:t>
            </w:r>
            <w:proofErr w:type="spellStart"/>
            <w:r w:rsidRPr="00572D05">
              <w:rPr>
                <w:rFonts w:ascii="Arial" w:hAnsi="Arial" w:cs="Arial"/>
                <w:color w:val="000000"/>
                <w:sz w:val="18"/>
                <w:szCs w:val="18"/>
              </w:rPr>
              <w:t>Shanthala</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A30D22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Verizon UK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DFB6CA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3B878B3D"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AD7961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VELEV, </w:t>
            </w:r>
            <w:proofErr w:type="spellStart"/>
            <w:r w:rsidRPr="00572D05">
              <w:rPr>
                <w:rFonts w:ascii="Arial" w:hAnsi="Arial" w:cs="Arial"/>
                <w:color w:val="000000"/>
                <w:sz w:val="18"/>
                <w:szCs w:val="18"/>
              </w:rPr>
              <w:t>Genadi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BA6986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Motorola Mobility </w:t>
            </w:r>
            <w:proofErr w:type="spellStart"/>
            <w:r w:rsidRPr="00572D05">
              <w:rPr>
                <w:rFonts w:ascii="Arial" w:hAnsi="Arial" w:cs="Arial"/>
                <w:color w:val="000000"/>
                <w:sz w:val="18"/>
                <w:szCs w:val="18"/>
              </w:rPr>
              <w:t>España</w:t>
            </w:r>
            <w:proofErr w:type="spellEnd"/>
            <w:r w:rsidRPr="00572D05">
              <w:rPr>
                <w:rFonts w:ascii="Arial" w:hAnsi="Arial" w:cs="Arial"/>
                <w:color w:val="000000"/>
                <w:sz w:val="18"/>
                <w:szCs w:val="18"/>
              </w:rPr>
              <w:t xml:space="preserve">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1314DE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16581032"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9F56C9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WANG, Baixiao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753B6F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CICT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1A01BD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463D8065"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B721DE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WANG, Dan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3F1717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China Mobile E-Commerce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09BDB6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6623429B"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0738B7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WANG, Hui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BB9455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vivo Mobile Communication (S)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DA60BE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2F58D835"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1BF1C3B"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WANG, </w:t>
            </w:r>
            <w:proofErr w:type="spellStart"/>
            <w:r w:rsidRPr="00572D05">
              <w:rPr>
                <w:rFonts w:ascii="Arial" w:hAnsi="Arial" w:cs="Arial"/>
                <w:color w:val="000000"/>
                <w:sz w:val="18"/>
                <w:szCs w:val="18"/>
              </w:rPr>
              <w:t>Menghan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BAB012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Nubia Technology </w:t>
            </w:r>
            <w:proofErr w:type="spellStart"/>
            <w:r w:rsidRPr="00572D05">
              <w:rPr>
                <w:rFonts w:ascii="Arial" w:hAnsi="Arial" w:cs="Arial"/>
                <w:color w:val="000000"/>
                <w:sz w:val="18"/>
                <w:szCs w:val="18"/>
              </w:rPr>
              <w:t>Co.,Ltd</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A587A4D"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03E7F41B"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E6B230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WANG, Wen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F2B78BD"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GUANGDONG GENIUS TECHNOLOGY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1C3E9A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52FB6869"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48C5F1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WANG, </w:t>
            </w:r>
            <w:proofErr w:type="spellStart"/>
            <w:r w:rsidRPr="00572D05">
              <w:rPr>
                <w:rFonts w:ascii="Arial" w:hAnsi="Arial" w:cs="Arial"/>
                <w:color w:val="000000"/>
                <w:sz w:val="18"/>
                <w:szCs w:val="18"/>
              </w:rPr>
              <w:t>Yaxin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828C06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Shenzhen </w:t>
            </w:r>
            <w:proofErr w:type="spellStart"/>
            <w:r w:rsidRPr="00572D05">
              <w:rPr>
                <w:rFonts w:ascii="Arial" w:hAnsi="Arial" w:cs="Arial"/>
                <w:color w:val="000000"/>
                <w:sz w:val="18"/>
                <w:szCs w:val="18"/>
              </w:rPr>
              <w:t>Heytap</w:t>
            </w:r>
            <w:proofErr w:type="spellEnd"/>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E6B3C7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36F68B84"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1E1736B"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WASS, Mikael</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115793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Huawei Tech.(UK)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FD8B07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1989777E"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B53091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WIEHE, Ulrich</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B91864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Nokia Poland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8D975D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50070F6F"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9B9E8D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WON, Sung Hwan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C25CE8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Nokia Corporation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16FFB4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502868CD"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9E7E3D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WU, Xiaobo</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01CE37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vivo Mobile Communication Co.,</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F4EE15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3585C277"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9496D4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WU, Jinhua</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0F1C00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Xiaomi Electronic Software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5602C0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56512B83"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782125D"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XIE, </w:t>
            </w:r>
            <w:proofErr w:type="spellStart"/>
            <w:r w:rsidRPr="00572D05">
              <w:rPr>
                <w:rFonts w:ascii="Arial" w:hAnsi="Arial" w:cs="Arial"/>
                <w:color w:val="000000"/>
                <w:sz w:val="18"/>
                <w:szCs w:val="18"/>
              </w:rPr>
              <w:t>Pengxiang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407706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ZTE Japan K.K.</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C6FC12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(ARIB)</w:t>
            </w:r>
          </w:p>
        </w:tc>
      </w:tr>
      <w:tr w:rsidR="009A2182" w:rsidRPr="00572D05" w14:paraId="15BC8530"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2FF2B9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XIE, </w:t>
            </w:r>
            <w:proofErr w:type="spellStart"/>
            <w:r w:rsidRPr="00572D05">
              <w:rPr>
                <w:rFonts w:ascii="Arial" w:hAnsi="Arial" w:cs="Arial"/>
                <w:color w:val="000000"/>
                <w:sz w:val="18"/>
                <w:szCs w:val="18"/>
              </w:rPr>
              <w:t>Zhenhua</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238020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Tomorrow's Creation Labs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09B23C3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(ARIB)</w:t>
            </w:r>
          </w:p>
        </w:tc>
      </w:tr>
      <w:tr w:rsidR="009A2182" w:rsidRPr="00572D05" w14:paraId="3EF2FFD8"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C4E444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XIE, </w:t>
            </w:r>
            <w:proofErr w:type="spellStart"/>
            <w:r w:rsidRPr="00572D05">
              <w:rPr>
                <w:rFonts w:ascii="Arial" w:hAnsi="Arial" w:cs="Arial"/>
                <w:color w:val="000000"/>
                <w:sz w:val="18"/>
                <w:szCs w:val="18"/>
              </w:rPr>
              <w:t>Zhonghuai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19F0AD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VSENS</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D700EC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7A8C06A6"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B4DD35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XING, </w:t>
            </w:r>
            <w:proofErr w:type="spellStart"/>
            <w:r w:rsidRPr="00572D05">
              <w:rPr>
                <w:rFonts w:ascii="Arial" w:hAnsi="Arial" w:cs="Arial"/>
                <w:color w:val="000000"/>
                <w:sz w:val="18"/>
                <w:szCs w:val="18"/>
              </w:rPr>
              <w:t>TianQi</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3B2851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China Unicom</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2A8387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76495BED"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8E7F61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XING, Zhen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5D84D2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CUG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7613F27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7B27A141"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75882D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YAN, </w:t>
            </w:r>
            <w:proofErr w:type="spellStart"/>
            <w:r w:rsidRPr="00572D05">
              <w:rPr>
                <w:rFonts w:ascii="Arial" w:hAnsi="Arial" w:cs="Arial"/>
                <w:color w:val="000000"/>
                <w:sz w:val="18"/>
                <w:szCs w:val="18"/>
              </w:rPr>
              <w:t>Xiaojian</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99F5F2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ZTE Deutschland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212ED5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2571D798"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A62307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YANG, Hyewon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63EA878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BEIJING SAMSUNG TELECOM R&amp;D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75DD2E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5A470851"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B68A19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YOU, Xin</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80CAAC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proofErr w:type="spellStart"/>
            <w:r w:rsidRPr="00572D05">
              <w:rPr>
                <w:rFonts w:ascii="Arial" w:hAnsi="Arial" w:cs="Arial"/>
                <w:color w:val="000000"/>
                <w:sz w:val="18"/>
                <w:szCs w:val="18"/>
              </w:rPr>
              <w:t>Realme</w:t>
            </w:r>
            <w:proofErr w:type="spellEnd"/>
            <w:r w:rsidRPr="00572D05">
              <w:rPr>
                <w:rFonts w:ascii="Arial" w:hAnsi="Arial" w:cs="Arial"/>
                <w:color w:val="000000"/>
                <w:sz w:val="18"/>
                <w:szCs w:val="18"/>
              </w:rPr>
              <w:t xml:space="preserve"> Shenzhen</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3900443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5975A9BA"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216E6B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YU, Hang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739CD0E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vivo Mobile Com. (Chongqing)</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2079F4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2DC1E7CD"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11FD1CFD"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YUE, Yi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364DD64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Unicom Broadband Online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322166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636C547B"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2E6656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ZHANG, Amy</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BCD40FD"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vivo Wisdom Technology</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C430D9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19DDF0C8"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DF1E69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ZHANG, Chi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428555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Huawei Technologies (Korea)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2A5F020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(TTA)</w:t>
            </w:r>
          </w:p>
        </w:tc>
      </w:tr>
      <w:tr w:rsidR="009A2182" w:rsidRPr="00572D05" w14:paraId="1F381F62"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726AF68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ZHANG, Xuefei</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C7FA88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Huawei Device Co., Ltd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870173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7FFD04F0"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718AA2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ZHANG, </w:t>
            </w:r>
            <w:proofErr w:type="spellStart"/>
            <w:r w:rsidRPr="00572D05">
              <w:rPr>
                <w:rFonts w:ascii="Arial" w:hAnsi="Arial" w:cs="Arial"/>
                <w:color w:val="000000"/>
                <w:sz w:val="18"/>
                <w:szCs w:val="18"/>
              </w:rPr>
              <w:t>Yizhong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84357F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vivo Mobile Communication (H)</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A920CA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4BCADCC9"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28B35EF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ZHANG, </w:t>
            </w:r>
            <w:proofErr w:type="spellStart"/>
            <w:r w:rsidRPr="00572D05">
              <w:rPr>
                <w:rFonts w:ascii="Arial" w:hAnsi="Arial" w:cs="Arial"/>
                <w:color w:val="000000"/>
                <w:sz w:val="18"/>
                <w:szCs w:val="18"/>
              </w:rPr>
              <w:t>Yuying</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44E828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E-surfing Digital</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2F2E86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13B67788"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4084E04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ZHAO, JING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449D457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CTSI</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607F6E47"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6EBAA324"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5A1458C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ZHAO, </w:t>
            </w:r>
            <w:proofErr w:type="spellStart"/>
            <w:r w:rsidRPr="00572D05">
              <w:rPr>
                <w:rFonts w:ascii="Arial" w:hAnsi="Arial" w:cs="Arial"/>
                <w:color w:val="000000"/>
                <w:sz w:val="18"/>
                <w:szCs w:val="18"/>
              </w:rPr>
              <w:t>Xiaoxue</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599F736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CATT</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551A584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6617AE93"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0911911F"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ZHAO, Zheng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01F8FB4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Verizon Finland</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47CB877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6E2A4053"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35913AE8"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ZHU, </w:t>
            </w:r>
            <w:proofErr w:type="spellStart"/>
            <w:r w:rsidRPr="00572D05">
              <w:rPr>
                <w:rFonts w:ascii="Arial" w:hAnsi="Arial" w:cs="Arial"/>
                <w:color w:val="000000"/>
                <w:sz w:val="18"/>
                <w:szCs w:val="18"/>
              </w:rPr>
              <w:t>Jinguo</w:t>
            </w:r>
            <w:proofErr w:type="spellEnd"/>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1F8DB9A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ZXNE</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B17768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116F28C8" w14:textId="77777777" w:rsidTr="00B25224">
        <w:trPr>
          <w:trHeight w:val="170"/>
        </w:trPr>
        <w:tc>
          <w:tcPr>
            <w:tcW w:w="1698" w:type="pct"/>
            <w:tcBorders>
              <w:top w:val="single" w:sz="4" w:space="0" w:color="auto"/>
              <w:left w:val="single" w:sz="4" w:space="0" w:color="auto"/>
              <w:bottom w:val="single" w:sz="4" w:space="0" w:color="auto"/>
              <w:right w:val="single" w:sz="4" w:space="0" w:color="auto"/>
            </w:tcBorders>
            <w:shd w:val="clear" w:color="auto" w:fill="auto"/>
            <w:noWrap/>
            <w:hideMark/>
          </w:tcPr>
          <w:p w14:paraId="65F2ADF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ZHU, Meifang</w:t>
            </w:r>
          </w:p>
        </w:tc>
        <w:tc>
          <w:tcPr>
            <w:tcW w:w="1921" w:type="pct"/>
            <w:tcBorders>
              <w:top w:val="single" w:sz="4" w:space="0" w:color="auto"/>
              <w:left w:val="single" w:sz="4" w:space="0" w:color="auto"/>
              <w:bottom w:val="single" w:sz="4" w:space="0" w:color="auto"/>
              <w:right w:val="single" w:sz="4" w:space="0" w:color="auto"/>
            </w:tcBorders>
            <w:shd w:val="clear" w:color="auto" w:fill="auto"/>
            <w:noWrap/>
            <w:hideMark/>
          </w:tcPr>
          <w:p w14:paraId="2A0868F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Ericsson </w:t>
            </w:r>
            <w:proofErr w:type="spellStart"/>
            <w:r w:rsidRPr="00572D05">
              <w:rPr>
                <w:rFonts w:ascii="Arial" w:hAnsi="Arial" w:cs="Arial"/>
                <w:color w:val="000000"/>
                <w:sz w:val="18"/>
                <w:szCs w:val="18"/>
              </w:rPr>
              <w:t>España</w:t>
            </w:r>
            <w:proofErr w:type="spellEnd"/>
            <w:r w:rsidRPr="00572D05">
              <w:rPr>
                <w:rFonts w:ascii="Arial" w:hAnsi="Arial" w:cs="Arial"/>
                <w:color w:val="000000"/>
                <w:sz w:val="18"/>
                <w:szCs w:val="18"/>
              </w:rPr>
              <w:t xml:space="preserve"> S.A.</w:t>
            </w:r>
          </w:p>
        </w:tc>
        <w:tc>
          <w:tcPr>
            <w:tcW w:w="1381" w:type="pct"/>
            <w:tcBorders>
              <w:top w:val="single" w:sz="4" w:space="0" w:color="auto"/>
              <w:left w:val="single" w:sz="4" w:space="0" w:color="auto"/>
              <w:bottom w:val="single" w:sz="4" w:space="0" w:color="auto"/>
              <w:right w:val="single" w:sz="4" w:space="0" w:color="auto"/>
            </w:tcBorders>
            <w:shd w:val="clear" w:color="auto" w:fill="auto"/>
            <w:noWrap/>
            <w:hideMark/>
          </w:tcPr>
          <w:p w14:paraId="1FAED6B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bl>
    <w:p w14:paraId="707C4A62" w14:textId="77777777" w:rsidR="009A2182" w:rsidRDefault="009A2182" w:rsidP="009A2182"/>
    <w:p w14:paraId="6B3E879C" w14:textId="77777777" w:rsidR="009A2182" w:rsidRDefault="009A2182" w:rsidP="009A2182">
      <w:pPr>
        <w:pStyle w:val="Heading3"/>
      </w:pPr>
      <w:r>
        <w:t>H.2: Remote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9"/>
        <w:gridCol w:w="3309"/>
        <w:gridCol w:w="2277"/>
      </w:tblGrid>
      <w:tr w:rsidR="009A2182" w14:paraId="37F389F0" w14:textId="77777777" w:rsidTr="00B25224">
        <w:tc>
          <w:tcPr>
            <w:tcW w:w="2166" w:type="pct"/>
            <w:shd w:val="clear" w:color="auto" w:fill="auto"/>
          </w:tcPr>
          <w:p w14:paraId="58E56F2B" w14:textId="77777777" w:rsidR="009A2182" w:rsidRDefault="009A2182" w:rsidP="00B25224">
            <w:pPr>
              <w:pStyle w:val="TAH"/>
            </w:pPr>
            <w:r>
              <w:t>Name</w:t>
            </w:r>
          </w:p>
        </w:tc>
        <w:tc>
          <w:tcPr>
            <w:tcW w:w="1679" w:type="pct"/>
            <w:shd w:val="clear" w:color="auto" w:fill="auto"/>
          </w:tcPr>
          <w:p w14:paraId="74E6BC6E" w14:textId="77777777" w:rsidR="009A2182" w:rsidRDefault="009A2182" w:rsidP="00B25224">
            <w:pPr>
              <w:pStyle w:val="TAH"/>
            </w:pPr>
            <w:r>
              <w:t>Representing</w:t>
            </w:r>
          </w:p>
        </w:tc>
        <w:tc>
          <w:tcPr>
            <w:tcW w:w="1155" w:type="pct"/>
            <w:shd w:val="clear" w:color="auto" w:fill="auto"/>
          </w:tcPr>
          <w:p w14:paraId="52D7B2CF" w14:textId="77777777" w:rsidR="009A2182" w:rsidRDefault="009A2182" w:rsidP="00B25224">
            <w:pPr>
              <w:pStyle w:val="TAH"/>
            </w:pPr>
            <w:r>
              <w:t>Status (OP)</w:t>
            </w:r>
          </w:p>
        </w:tc>
      </w:tr>
      <w:tr w:rsidR="009A2182" w:rsidRPr="00572D05" w14:paraId="30144E4B" w14:textId="77777777" w:rsidTr="00B25224">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14FF94C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BORELLA, Sharath Chandra</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2BFA7E6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proofErr w:type="spellStart"/>
            <w:r w:rsidRPr="00572D05">
              <w:rPr>
                <w:rFonts w:ascii="Arial" w:hAnsi="Arial" w:cs="Arial"/>
                <w:color w:val="000000"/>
                <w:sz w:val="18"/>
                <w:szCs w:val="18"/>
              </w:rPr>
              <w:t>CEWiT</w:t>
            </w:r>
            <w:proofErr w:type="spell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43D07B3B"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(TSDSI)</w:t>
            </w:r>
          </w:p>
        </w:tc>
      </w:tr>
      <w:tr w:rsidR="009A2182" w:rsidRPr="00572D05" w14:paraId="18A9294A" w14:textId="77777777" w:rsidTr="00B25224">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160C4E25"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DONG, </w:t>
            </w:r>
            <w:proofErr w:type="spellStart"/>
            <w:r w:rsidRPr="00572D05">
              <w:rPr>
                <w:rFonts w:ascii="Arial" w:hAnsi="Arial" w:cs="Arial"/>
                <w:color w:val="000000"/>
                <w:sz w:val="18"/>
                <w:szCs w:val="18"/>
              </w:rPr>
              <w:t>Weiye</w:t>
            </w:r>
            <w:proofErr w:type="spellEnd"/>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711E8C1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China Mobile Com. Corporation</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3BF09C4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7754F0F7" w14:textId="77777777" w:rsidTr="00B25224">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2CA1C44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GODOY, Gabriela</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54F32A0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SDI Squared</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0F9F8F9B"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7CF33D47" w14:textId="77777777" w:rsidTr="00B25224">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10AD34C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KRISHNAKUMAR, Vikram</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5FCDC83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proofErr w:type="spellStart"/>
            <w:r w:rsidRPr="00572D05">
              <w:rPr>
                <w:rFonts w:ascii="Arial" w:hAnsi="Arial" w:cs="Arial"/>
                <w:color w:val="000000"/>
                <w:sz w:val="18"/>
                <w:szCs w:val="18"/>
              </w:rPr>
              <w:t>CEWiT</w:t>
            </w:r>
            <w:proofErr w:type="spell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7487131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(TSDSI)</w:t>
            </w:r>
          </w:p>
        </w:tc>
      </w:tr>
      <w:tr w:rsidR="009A2182" w:rsidRPr="00572D05" w14:paraId="0B14D992" w14:textId="77777777" w:rsidTr="00B25224">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1A82BF5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L, Nidhin</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24F3FBE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proofErr w:type="spellStart"/>
            <w:r w:rsidRPr="00572D05">
              <w:rPr>
                <w:rFonts w:ascii="Arial" w:hAnsi="Arial" w:cs="Arial"/>
                <w:color w:val="000000"/>
                <w:sz w:val="18"/>
                <w:szCs w:val="18"/>
              </w:rPr>
              <w:t>CEWiT</w:t>
            </w:r>
            <w:proofErr w:type="spell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3F145BDC"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(TSDSI)</w:t>
            </w:r>
          </w:p>
        </w:tc>
      </w:tr>
      <w:tr w:rsidR="009A2182" w:rsidRPr="00572D05" w14:paraId="585D7F79" w14:textId="77777777" w:rsidTr="00B25224">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39EB76ED"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LI, Zhijun</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193E477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ZTE Corporation</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0548E3F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21C57A79" w14:textId="77777777" w:rsidTr="00B25224">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15F0268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MAMPILLY, Antony</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39025C76"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proofErr w:type="spellStart"/>
            <w:r w:rsidRPr="00572D05">
              <w:rPr>
                <w:rFonts w:ascii="Arial" w:hAnsi="Arial" w:cs="Arial"/>
                <w:color w:val="000000"/>
                <w:sz w:val="18"/>
                <w:szCs w:val="18"/>
              </w:rPr>
              <w:t>CEWiT</w:t>
            </w:r>
            <w:proofErr w:type="spell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2AA1F1C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(TSDSI)</w:t>
            </w:r>
          </w:p>
        </w:tc>
      </w:tr>
      <w:tr w:rsidR="009A2182" w:rsidRPr="00572D05" w14:paraId="05723B39" w14:textId="77777777" w:rsidTr="00B25224">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2FF82E4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 Aswathy</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5F13333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proofErr w:type="spellStart"/>
            <w:r w:rsidRPr="00572D05">
              <w:rPr>
                <w:rFonts w:ascii="Arial" w:hAnsi="Arial" w:cs="Arial"/>
                <w:color w:val="000000"/>
                <w:sz w:val="18"/>
                <w:szCs w:val="18"/>
              </w:rPr>
              <w:t>CEWiT</w:t>
            </w:r>
            <w:proofErr w:type="spell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7EA11A1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(TSDSI)</w:t>
            </w:r>
          </w:p>
        </w:tc>
      </w:tr>
      <w:tr w:rsidR="009A2182" w:rsidRPr="00572D05" w14:paraId="0DD572B8" w14:textId="77777777" w:rsidTr="00B25224">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0A56B7F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 xml:space="preserve">SUH, </w:t>
            </w:r>
            <w:proofErr w:type="spellStart"/>
            <w:r w:rsidRPr="00572D05">
              <w:rPr>
                <w:rFonts w:ascii="Arial" w:hAnsi="Arial" w:cs="Arial"/>
                <w:color w:val="000000"/>
                <w:sz w:val="18"/>
                <w:szCs w:val="18"/>
              </w:rPr>
              <w:t>Kyungjoo</w:t>
            </w:r>
            <w:proofErr w:type="spellEnd"/>
            <w:r w:rsidRPr="00572D05">
              <w:rPr>
                <w:rFonts w:ascii="Arial" w:hAnsi="Arial" w:cs="Arial"/>
                <w:color w:val="000000"/>
                <w:sz w:val="18"/>
                <w:szCs w:val="18"/>
              </w:rPr>
              <w:t xml:space="preserve"> Grace</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3BDCA32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Samsung R&amp;D Institute UK</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1A6ACA0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(ETSI)</w:t>
            </w:r>
          </w:p>
        </w:tc>
      </w:tr>
      <w:tr w:rsidR="009A2182" w:rsidRPr="00572D05" w14:paraId="49CF2843" w14:textId="77777777" w:rsidTr="00B25224">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509EC03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TAKAKURA, Tsuyoshi</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7540700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NTT DOCOMO INC.</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44173814"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(TTC)</w:t>
            </w:r>
          </w:p>
        </w:tc>
      </w:tr>
      <w:tr w:rsidR="009A2182" w:rsidRPr="00572D05" w14:paraId="69F9FD32" w14:textId="77777777" w:rsidTr="00B25224">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2B4879BE"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VELMURUGAN, Harini Shree</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16733AFA"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proofErr w:type="spellStart"/>
            <w:r w:rsidRPr="00572D05">
              <w:rPr>
                <w:rFonts w:ascii="Arial" w:hAnsi="Arial" w:cs="Arial"/>
                <w:color w:val="000000"/>
                <w:sz w:val="18"/>
                <w:szCs w:val="18"/>
              </w:rPr>
              <w:t>CEWiT</w:t>
            </w:r>
            <w:proofErr w:type="spellEnd"/>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5DAA513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(TSDSI)</w:t>
            </w:r>
          </w:p>
        </w:tc>
      </w:tr>
      <w:tr w:rsidR="009A2182" w:rsidRPr="00572D05" w14:paraId="47588243" w14:textId="77777777" w:rsidTr="00B25224">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3673680B"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WANG, RONG</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046B31A9"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China Mobile International Ltd</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1F5CD4B2"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r w:rsidR="009A2182" w:rsidRPr="00572D05" w14:paraId="4EDABE6D" w14:textId="77777777" w:rsidTr="00B25224">
        <w:trPr>
          <w:trHeight w:val="170"/>
        </w:trPr>
        <w:tc>
          <w:tcPr>
            <w:tcW w:w="2166" w:type="pct"/>
            <w:tcBorders>
              <w:top w:val="single" w:sz="4" w:space="0" w:color="auto"/>
              <w:left w:val="single" w:sz="4" w:space="0" w:color="auto"/>
              <w:bottom w:val="single" w:sz="4" w:space="0" w:color="auto"/>
              <w:right w:val="single" w:sz="4" w:space="0" w:color="auto"/>
            </w:tcBorders>
            <w:shd w:val="clear" w:color="auto" w:fill="auto"/>
            <w:noWrap/>
            <w:hideMark/>
          </w:tcPr>
          <w:p w14:paraId="298A16C3"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YAN, Yali</w:t>
            </w:r>
          </w:p>
        </w:tc>
        <w:tc>
          <w:tcPr>
            <w:tcW w:w="1679" w:type="pct"/>
            <w:tcBorders>
              <w:top w:val="single" w:sz="4" w:space="0" w:color="auto"/>
              <w:left w:val="single" w:sz="4" w:space="0" w:color="auto"/>
              <w:bottom w:val="single" w:sz="4" w:space="0" w:color="auto"/>
              <w:right w:val="single" w:sz="4" w:space="0" w:color="auto"/>
            </w:tcBorders>
            <w:shd w:val="clear" w:color="auto" w:fill="auto"/>
            <w:noWrap/>
            <w:hideMark/>
          </w:tcPr>
          <w:p w14:paraId="31980930"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proofErr w:type="spellStart"/>
            <w:r w:rsidRPr="00572D05">
              <w:rPr>
                <w:rFonts w:ascii="Arial" w:hAnsi="Arial" w:cs="Arial"/>
                <w:color w:val="000000"/>
                <w:sz w:val="18"/>
                <w:szCs w:val="18"/>
              </w:rPr>
              <w:t>HuaWei</w:t>
            </w:r>
            <w:proofErr w:type="spellEnd"/>
            <w:r w:rsidRPr="00572D05">
              <w:rPr>
                <w:rFonts w:ascii="Arial" w:hAnsi="Arial" w:cs="Arial"/>
                <w:color w:val="000000"/>
                <w:sz w:val="18"/>
                <w:szCs w:val="18"/>
              </w:rPr>
              <w:t xml:space="preserve"> Technologies Co., Ltd</w:t>
            </w:r>
          </w:p>
        </w:tc>
        <w:tc>
          <w:tcPr>
            <w:tcW w:w="1155" w:type="pct"/>
            <w:tcBorders>
              <w:top w:val="single" w:sz="4" w:space="0" w:color="auto"/>
              <w:left w:val="single" w:sz="4" w:space="0" w:color="auto"/>
              <w:bottom w:val="single" w:sz="4" w:space="0" w:color="auto"/>
              <w:right w:val="single" w:sz="4" w:space="0" w:color="auto"/>
            </w:tcBorders>
            <w:shd w:val="clear" w:color="auto" w:fill="auto"/>
            <w:noWrap/>
            <w:hideMark/>
          </w:tcPr>
          <w:p w14:paraId="30A541D1" w14:textId="77777777" w:rsidR="009A2182" w:rsidRPr="00572D05" w:rsidRDefault="009A2182" w:rsidP="00B25224">
            <w:pPr>
              <w:overflowPunct/>
              <w:autoSpaceDE/>
              <w:autoSpaceDN/>
              <w:adjustRightInd/>
              <w:spacing w:after="0"/>
              <w:textAlignment w:val="auto"/>
              <w:rPr>
                <w:rFonts w:ascii="Arial" w:hAnsi="Arial" w:cs="Arial"/>
                <w:color w:val="000000"/>
                <w:sz w:val="18"/>
                <w:szCs w:val="18"/>
              </w:rPr>
            </w:pPr>
            <w:r w:rsidRPr="00572D05">
              <w:rPr>
                <w:rFonts w:ascii="Arial" w:hAnsi="Arial" w:cs="Arial"/>
                <w:color w:val="000000"/>
                <w:sz w:val="18"/>
                <w:szCs w:val="18"/>
              </w:rPr>
              <w:t>3GPPMEMBER (CCSA)</w:t>
            </w:r>
          </w:p>
        </w:tc>
      </w:tr>
    </w:tbl>
    <w:p w14:paraId="38C82AB9" w14:textId="77777777" w:rsidR="009A2182" w:rsidRPr="000B24E7" w:rsidRDefault="009A2182" w:rsidP="009A2182"/>
    <w:p w14:paraId="721BCDDA" w14:textId="77777777" w:rsidR="009A2182" w:rsidRDefault="009A2182" w:rsidP="009A2182">
      <w:pPr>
        <w:pStyle w:val="Heading2"/>
      </w:pPr>
      <w:r>
        <w:br w:type="page"/>
        <w:t>Annex I: List of future meetings</w:t>
      </w:r>
    </w:p>
    <w:p w14:paraId="2FB50B73" w14:textId="77777777" w:rsidR="009A2182" w:rsidRDefault="009A2182" w:rsidP="009A218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3"/>
        <w:gridCol w:w="1597"/>
        <w:gridCol w:w="725"/>
        <w:gridCol w:w="2030"/>
        <w:gridCol w:w="1309"/>
        <w:gridCol w:w="861"/>
      </w:tblGrid>
      <w:tr w:rsidR="00AA0EE0" w:rsidRPr="00C55A4D" w14:paraId="05CD34B1" w14:textId="77777777">
        <w:tc>
          <w:tcPr>
            <w:tcW w:w="1691" w:type="pct"/>
            <w:shd w:val="clear" w:color="auto" w:fill="auto"/>
            <w:vAlign w:val="center"/>
          </w:tcPr>
          <w:p w14:paraId="4F84F9F1" w14:textId="77777777" w:rsidR="009A2182" w:rsidRDefault="009A2182">
            <w:pPr>
              <w:pStyle w:val="TAH"/>
              <w:spacing w:before="60" w:after="60"/>
              <w:rPr>
                <w:sz w:val="20"/>
                <w:szCs w:val="21"/>
              </w:rPr>
            </w:pPr>
            <w:r>
              <w:rPr>
                <w:sz w:val="20"/>
                <w:szCs w:val="21"/>
              </w:rPr>
              <w:t>Title</w:t>
            </w:r>
          </w:p>
        </w:tc>
        <w:tc>
          <w:tcPr>
            <w:tcW w:w="810" w:type="pct"/>
            <w:shd w:val="clear" w:color="auto" w:fill="auto"/>
            <w:vAlign w:val="center"/>
          </w:tcPr>
          <w:p w14:paraId="3B75711C" w14:textId="77777777" w:rsidR="009A2182" w:rsidRDefault="009A2182">
            <w:pPr>
              <w:pStyle w:val="TAH"/>
              <w:spacing w:before="60" w:after="60"/>
              <w:rPr>
                <w:sz w:val="20"/>
                <w:szCs w:val="21"/>
              </w:rPr>
            </w:pPr>
            <w:r>
              <w:rPr>
                <w:sz w:val="20"/>
                <w:szCs w:val="21"/>
              </w:rPr>
              <w:t>Month/Year</w:t>
            </w:r>
          </w:p>
        </w:tc>
        <w:tc>
          <w:tcPr>
            <w:tcW w:w="368" w:type="pct"/>
            <w:shd w:val="clear" w:color="auto" w:fill="auto"/>
            <w:vAlign w:val="center"/>
          </w:tcPr>
          <w:p w14:paraId="238121DB" w14:textId="77777777" w:rsidR="009A2182" w:rsidRDefault="009A2182">
            <w:pPr>
              <w:pStyle w:val="TAH"/>
              <w:spacing w:before="60" w:after="60"/>
              <w:rPr>
                <w:sz w:val="20"/>
                <w:szCs w:val="21"/>
              </w:rPr>
            </w:pPr>
            <w:r>
              <w:rPr>
                <w:sz w:val="20"/>
                <w:szCs w:val="21"/>
              </w:rPr>
              <w:t>Type</w:t>
            </w:r>
          </w:p>
        </w:tc>
        <w:tc>
          <w:tcPr>
            <w:tcW w:w="1030" w:type="pct"/>
            <w:shd w:val="clear" w:color="auto" w:fill="auto"/>
            <w:vAlign w:val="center"/>
          </w:tcPr>
          <w:p w14:paraId="2BFC8A81" w14:textId="77777777" w:rsidR="009A2182" w:rsidRDefault="009A2182">
            <w:pPr>
              <w:pStyle w:val="TAH"/>
              <w:spacing w:before="60" w:after="60"/>
              <w:rPr>
                <w:sz w:val="20"/>
                <w:szCs w:val="21"/>
              </w:rPr>
            </w:pPr>
            <w:r>
              <w:rPr>
                <w:sz w:val="20"/>
                <w:szCs w:val="21"/>
              </w:rPr>
              <w:t>Dates</w:t>
            </w:r>
          </w:p>
        </w:tc>
        <w:tc>
          <w:tcPr>
            <w:tcW w:w="664" w:type="pct"/>
            <w:shd w:val="clear" w:color="auto" w:fill="auto"/>
            <w:vAlign w:val="center"/>
          </w:tcPr>
          <w:p w14:paraId="125A3655" w14:textId="77777777" w:rsidR="009A2182" w:rsidRDefault="009A2182">
            <w:pPr>
              <w:pStyle w:val="TAH"/>
              <w:spacing w:before="60" w:after="60"/>
              <w:rPr>
                <w:sz w:val="20"/>
                <w:szCs w:val="21"/>
              </w:rPr>
            </w:pPr>
            <w:r>
              <w:rPr>
                <w:sz w:val="20"/>
                <w:szCs w:val="21"/>
              </w:rPr>
              <w:t>Location</w:t>
            </w:r>
          </w:p>
        </w:tc>
        <w:tc>
          <w:tcPr>
            <w:tcW w:w="437" w:type="pct"/>
            <w:shd w:val="clear" w:color="auto" w:fill="auto"/>
            <w:vAlign w:val="center"/>
          </w:tcPr>
          <w:p w14:paraId="29E30896" w14:textId="77777777" w:rsidR="009A2182" w:rsidRDefault="009A2182">
            <w:pPr>
              <w:pStyle w:val="TAH"/>
              <w:spacing w:before="60" w:after="60"/>
              <w:rPr>
                <w:sz w:val="20"/>
                <w:szCs w:val="21"/>
              </w:rPr>
            </w:pPr>
            <w:r>
              <w:rPr>
                <w:sz w:val="20"/>
                <w:szCs w:val="21"/>
              </w:rPr>
              <w:t>CTRY</w:t>
            </w:r>
          </w:p>
        </w:tc>
      </w:tr>
      <w:tr w:rsidR="00AA0EE0" w14:paraId="08A5753A" w14:textId="77777777">
        <w:tc>
          <w:tcPr>
            <w:tcW w:w="1691" w:type="pct"/>
            <w:shd w:val="clear" w:color="auto" w:fill="auto"/>
            <w:vAlign w:val="center"/>
          </w:tcPr>
          <w:p w14:paraId="2C6B27BE" w14:textId="77777777" w:rsidR="009A2182" w:rsidRDefault="005032E3">
            <w:pPr>
              <w:pStyle w:val="TAL"/>
              <w:spacing w:before="60" w:after="60"/>
            </w:pPr>
            <w:hyperlink r:id="rId7" w:anchor="/meeting?MtgId=60613" w:history="1">
              <w:r w:rsidR="009A2182">
                <w:rPr>
                  <w:rStyle w:val="Hyperlink"/>
                  <w:sz w:val="20"/>
                  <w:szCs w:val="21"/>
                </w:rPr>
                <w:t>3GPP CT3#139</w:t>
              </w:r>
            </w:hyperlink>
          </w:p>
        </w:tc>
        <w:tc>
          <w:tcPr>
            <w:tcW w:w="810" w:type="pct"/>
            <w:shd w:val="clear" w:color="auto" w:fill="auto"/>
            <w:vAlign w:val="center"/>
          </w:tcPr>
          <w:p w14:paraId="25E07BC4" w14:textId="77777777" w:rsidR="009A2182" w:rsidRDefault="009A2182">
            <w:pPr>
              <w:pStyle w:val="TAL"/>
              <w:spacing w:before="60" w:after="60"/>
              <w:rPr>
                <w:sz w:val="20"/>
                <w:szCs w:val="21"/>
              </w:rPr>
            </w:pPr>
            <w:r>
              <w:rPr>
                <w:sz w:val="20"/>
                <w:szCs w:val="21"/>
              </w:rPr>
              <w:t>Feb 2025</w:t>
            </w:r>
          </w:p>
        </w:tc>
        <w:tc>
          <w:tcPr>
            <w:tcW w:w="368" w:type="pct"/>
            <w:shd w:val="clear" w:color="auto" w:fill="auto"/>
            <w:vAlign w:val="center"/>
          </w:tcPr>
          <w:p w14:paraId="2FF8DC94" w14:textId="77777777" w:rsidR="009A2182" w:rsidRDefault="009A2182">
            <w:pPr>
              <w:pStyle w:val="TAC"/>
              <w:spacing w:before="60" w:after="60"/>
              <w:rPr>
                <w:sz w:val="20"/>
                <w:szCs w:val="21"/>
              </w:rPr>
            </w:pPr>
            <w:r>
              <w:rPr>
                <w:sz w:val="20"/>
                <w:szCs w:val="21"/>
              </w:rPr>
              <w:t>OR</w:t>
            </w:r>
          </w:p>
        </w:tc>
        <w:tc>
          <w:tcPr>
            <w:tcW w:w="1030" w:type="pct"/>
            <w:shd w:val="clear" w:color="auto" w:fill="auto"/>
            <w:vAlign w:val="center"/>
          </w:tcPr>
          <w:p w14:paraId="7932F374" w14:textId="77777777" w:rsidR="009A2182" w:rsidRDefault="009A2182">
            <w:pPr>
              <w:pStyle w:val="TAL"/>
              <w:spacing w:before="60" w:after="60"/>
              <w:rPr>
                <w:sz w:val="20"/>
                <w:szCs w:val="21"/>
              </w:rPr>
            </w:pPr>
            <w:r>
              <w:rPr>
                <w:sz w:val="20"/>
                <w:szCs w:val="21"/>
              </w:rPr>
              <w:t>17 - 21 February</w:t>
            </w:r>
          </w:p>
        </w:tc>
        <w:tc>
          <w:tcPr>
            <w:tcW w:w="664" w:type="pct"/>
            <w:shd w:val="clear" w:color="auto" w:fill="auto"/>
            <w:vAlign w:val="center"/>
          </w:tcPr>
          <w:p w14:paraId="32B2933D" w14:textId="77777777" w:rsidR="009A2182" w:rsidRDefault="009A2182">
            <w:pPr>
              <w:pStyle w:val="TAL"/>
              <w:spacing w:before="60" w:after="60"/>
              <w:rPr>
                <w:sz w:val="20"/>
                <w:szCs w:val="21"/>
              </w:rPr>
            </w:pPr>
            <w:r>
              <w:rPr>
                <w:sz w:val="20"/>
                <w:szCs w:val="21"/>
              </w:rPr>
              <w:t>Athens</w:t>
            </w:r>
          </w:p>
        </w:tc>
        <w:tc>
          <w:tcPr>
            <w:tcW w:w="437" w:type="pct"/>
            <w:shd w:val="clear" w:color="auto" w:fill="auto"/>
            <w:vAlign w:val="center"/>
          </w:tcPr>
          <w:p w14:paraId="07C76CCC" w14:textId="77777777" w:rsidR="009A2182" w:rsidRDefault="009A2182">
            <w:pPr>
              <w:pStyle w:val="TAC"/>
              <w:spacing w:before="60" w:after="60"/>
              <w:rPr>
                <w:sz w:val="20"/>
                <w:szCs w:val="21"/>
              </w:rPr>
            </w:pPr>
            <w:r>
              <w:rPr>
                <w:sz w:val="20"/>
                <w:szCs w:val="21"/>
              </w:rPr>
              <w:t>GR</w:t>
            </w:r>
          </w:p>
        </w:tc>
      </w:tr>
      <w:tr w:rsidR="00AA0EE0" w14:paraId="1266A467" w14:textId="77777777">
        <w:tc>
          <w:tcPr>
            <w:tcW w:w="1691" w:type="pct"/>
            <w:shd w:val="clear" w:color="auto" w:fill="auto"/>
          </w:tcPr>
          <w:p w14:paraId="4E8EDE81" w14:textId="77777777" w:rsidR="009A2182" w:rsidRDefault="005032E3">
            <w:pPr>
              <w:pStyle w:val="TAL"/>
              <w:spacing w:before="60" w:after="60"/>
            </w:pPr>
            <w:hyperlink r:id="rId8" w:anchor="/meeting?MtgId=60621" w:history="1">
              <w:r w:rsidR="009A2182">
                <w:rPr>
                  <w:rStyle w:val="Hyperlink"/>
                  <w:sz w:val="20"/>
                  <w:szCs w:val="21"/>
                </w:rPr>
                <w:t>3GPP CT3#140</w:t>
              </w:r>
            </w:hyperlink>
          </w:p>
        </w:tc>
        <w:tc>
          <w:tcPr>
            <w:tcW w:w="810" w:type="pct"/>
            <w:shd w:val="clear" w:color="auto" w:fill="auto"/>
          </w:tcPr>
          <w:p w14:paraId="59FAC9B0" w14:textId="77777777" w:rsidR="009A2182" w:rsidRDefault="009A2182">
            <w:pPr>
              <w:pStyle w:val="TAL"/>
              <w:spacing w:before="60" w:after="60"/>
              <w:rPr>
                <w:sz w:val="20"/>
                <w:szCs w:val="21"/>
              </w:rPr>
            </w:pPr>
            <w:r>
              <w:rPr>
                <w:sz w:val="20"/>
                <w:szCs w:val="21"/>
              </w:rPr>
              <w:t>Apr 2025</w:t>
            </w:r>
          </w:p>
        </w:tc>
        <w:tc>
          <w:tcPr>
            <w:tcW w:w="368" w:type="pct"/>
            <w:shd w:val="clear" w:color="auto" w:fill="auto"/>
          </w:tcPr>
          <w:p w14:paraId="05184214" w14:textId="77777777" w:rsidR="009A2182" w:rsidRDefault="009A2182">
            <w:pPr>
              <w:pStyle w:val="TAC"/>
              <w:spacing w:before="60" w:after="60"/>
              <w:rPr>
                <w:sz w:val="20"/>
                <w:szCs w:val="21"/>
              </w:rPr>
            </w:pPr>
            <w:r>
              <w:rPr>
                <w:sz w:val="20"/>
                <w:szCs w:val="21"/>
              </w:rPr>
              <w:t>OR</w:t>
            </w:r>
          </w:p>
        </w:tc>
        <w:tc>
          <w:tcPr>
            <w:tcW w:w="1030" w:type="pct"/>
            <w:shd w:val="clear" w:color="auto" w:fill="auto"/>
          </w:tcPr>
          <w:p w14:paraId="0EABA447" w14:textId="77777777" w:rsidR="009A2182" w:rsidRDefault="009A2182">
            <w:pPr>
              <w:pStyle w:val="TAL"/>
              <w:spacing w:before="60" w:after="60"/>
              <w:rPr>
                <w:sz w:val="20"/>
                <w:szCs w:val="21"/>
              </w:rPr>
            </w:pPr>
            <w:r>
              <w:rPr>
                <w:sz w:val="20"/>
                <w:szCs w:val="21"/>
              </w:rPr>
              <w:t>7 - 11 April</w:t>
            </w:r>
          </w:p>
        </w:tc>
        <w:tc>
          <w:tcPr>
            <w:tcW w:w="664" w:type="pct"/>
            <w:shd w:val="clear" w:color="auto" w:fill="auto"/>
          </w:tcPr>
          <w:p w14:paraId="69C9F54F" w14:textId="77777777" w:rsidR="009A2182" w:rsidRDefault="009A2182">
            <w:pPr>
              <w:pStyle w:val="TAL"/>
              <w:spacing w:before="60" w:after="60"/>
              <w:rPr>
                <w:sz w:val="20"/>
                <w:szCs w:val="21"/>
              </w:rPr>
            </w:pPr>
            <w:r>
              <w:rPr>
                <w:sz w:val="20"/>
                <w:szCs w:val="21"/>
              </w:rPr>
              <w:t>TBD</w:t>
            </w:r>
          </w:p>
        </w:tc>
        <w:tc>
          <w:tcPr>
            <w:tcW w:w="437" w:type="pct"/>
            <w:shd w:val="clear" w:color="auto" w:fill="auto"/>
          </w:tcPr>
          <w:p w14:paraId="03D4B66A" w14:textId="77777777" w:rsidR="009A2182" w:rsidRDefault="009A2182">
            <w:pPr>
              <w:pStyle w:val="TAC"/>
              <w:spacing w:before="60" w:after="60"/>
              <w:rPr>
                <w:sz w:val="20"/>
                <w:szCs w:val="21"/>
              </w:rPr>
            </w:pPr>
            <w:r>
              <w:rPr>
                <w:sz w:val="20"/>
                <w:szCs w:val="21"/>
              </w:rPr>
              <w:t>CN</w:t>
            </w:r>
          </w:p>
        </w:tc>
      </w:tr>
      <w:tr w:rsidR="00AA0EE0" w14:paraId="6B2B3512" w14:textId="77777777">
        <w:tc>
          <w:tcPr>
            <w:tcW w:w="1691" w:type="pct"/>
            <w:shd w:val="clear" w:color="auto" w:fill="auto"/>
          </w:tcPr>
          <w:p w14:paraId="06BDB71F" w14:textId="77777777" w:rsidR="009A2182" w:rsidRDefault="005032E3">
            <w:pPr>
              <w:pStyle w:val="TAL"/>
              <w:spacing w:before="60" w:after="60"/>
            </w:pPr>
            <w:hyperlink r:id="rId9" w:anchor="/meeting?MtgId=60628" w:history="1">
              <w:r w:rsidR="009A2182">
                <w:rPr>
                  <w:rStyle w:val="Hyperlink"/>
                  <w:sz w:val="20"/>
                  <w:szCs w:val="21"/>
                </w:rPr>
                <w:t>3GPP CT3#141</w:t>
              </w:r>
            </w:hyperlink>
          </w:p>
        </w:tc>
        <w:tc>
          <w:tcPr>
            <w:tcW w:w="810" w:type="pct"/>
            <w:shd w:val="clear" w:color="auto" w:fill="auto"/>
          </w:tcPr>
          <w:p w14:paraId="3726E07A" w14:textId="77777777" w:rsidR="009A2182" w:rsidRDefault="009A2182">
            <w:pPr>
              <w:pStyle w:val="TAL"/>
              <w:spacing w:before="60" w:after="60"/>
              <w:rPr>
                <w:sz w:val="20"/>
                <w:szCs w:val="21"/>
              </w:rPr>
            </w:pPr>
            <w:r>
              <w:rPr>
                <w:sz w:val="20"/>
                <w:szCs w:val="21"/>
              </w:rPr>
              <w:t>May 2025</w:t>
            </w:r>
          </w:p>
        </w:tc>
        <w:tc>
          <w:tcPr>
            <w:tcW w:w="368" w:type="pct"/>
            <w:shd w:val="clear" w:color="auto" w:fill="auto"/>
          </w:tcPr>
          <w:p w14:paraId="697E7558" w14:textId="77777777" w:rsidR="009A2182" w:rsidRDefault="009A2182">
            <w:pPr>
              <w:pStyle w:val="TAC"/>
              <w:spacing w:before="60" w:after="60"/>
              <w:rPr>
                <w:sz w:val="20"/>
                <w:szCs w:val="21"/>
              </w:rPr>
            </w:pPr>
            <w:r>
              <w:rPr>
                <w:sz w:val="20"/>
                <w:szCs w:val="21"/>
              </w:rPr>
              <w:t>OR</w:t>
            </w:r>
          </w:p>
        </w:tc>
        <w:tc>
          <w:tcPr>
            <w:tcW w:w="1030" w:type="pct"/>
            <w:shd w:val="clear" w:color="auto" w:fill="auto"/>
          </w:tcPr>
          <w:p w14:paraId="3368A6AF" w14:textId="77777777" w:rsidR="009A2182" w:rsidRDefault="009A2182">
            <w:pPr>
              <w:pStyle w:val="TAL"/>
              <w:spacing w:before="60" w:after="60"/>
              <w:rPr>
                <w:sz w:val="20"/>
                <w:szCs w:val="21"/>
              </w:rPr>
            </w:pPr>
            <w:r>
              <w:rPr>
                <w:sz w:val="20"/>
                <w:szCs w:val="21"/>
              </w:rPr>
              <w:t>19 - 23 May</w:t>
            </w:r>
          </w:p>
        </w:tc>
        <w:tc>
          <w:tcPr>
            <w:tcW w:w="664" w:type="pct"/>
            <w:shd w:val="clear" w:color="auto" w:fill="auto"/>
          </w:tcPr>
          <w:p w14:paraId="50CF48C3" w14:textId="77777777" w:rsidR="009A2182" w:rsidRDefault="009A2182">
            <w:pPr>
              <w:pStyle w:val="TAL"/>
              <w:spacing w:before="60" w:after="60"/>
              <w:rPr>
                <w:sz w:val="20"/>
                <w:szCs w:val="21"/>
              </w:rPr>
            </w:pPr>
            <w:r>
              <w:rPr>
                <w:sz w:val="20"/>
                <w:szCs w:val="21"/>
              </w:rPr>
              <w:t>Bratislava</w:t>
            </w:r>
          </w:p>
        </w:tc>
        <w:tc>
          <w:tcPr>
            <w:tcW w:w="437" w:type="pct"/>
            <w:shd w:val="clear" w:color="auto" w:fill="auto"/>
          </w:tcPr>
          <w:p w14:paraId="3B273BBA" w14:textId="77777777" w:rsidR="009A2182" w:rsidRDefault="009A2182">
            <w:pPr>
              <w:pStyle w:val="TAC"/>
              <w:spacing w:before="60" w:after="60"/>
              <w:rPr>
                <w:sz w:val="20"/>
                <w:szCs w:val="21"/>
              </w:rPr>
            </w:pPr>
            <w:r>
              <w:rPr>
                <w:sz w:val="20"/>
                <w:szCs w:val="21"/>
              </w:rPr>
              <w:t>SK</w:t>
            </w:r>
          </w:p>
        </w:tc>
      </w:tr>
      <w:tr w:rsidR="00AA0EE0" w14:paraId="57D3274C" w14:textId="77777777">
        <w:tc>
          <w:tcPr>
            <w:tcW w:w="1691" w:type="pct"/>
            <w:shd w:val="clear" w:color="auto" w:fill="auto"/>
          </w:tcPr>
          <w:p w14:paraId="739FDFF5" w14:textId="77777777" w:rsidR="009A2182" w:rsidRDefault="005032E3">
            <w:pPr>
              <w:pStyle w:val="TAL"/>
              <w:spacing w:before="60" w:after="60"/>
            </w:pPr>
            <w:hyperlink r:id="rId10" w:anchor="/meeting?MtgId=60637" w:history="1">
              <w:r w:rsidR="009A2182">
                <w:rPr>
                  <w:rStyle w:val="Hyperlink"/>
                  <w:sz w:val="20"/>
                  <w:szCs w:val="21"/>
                </w:rPr>
                <w:t>3GPP CT3#142</w:t>
              </w:r>
            </w:hyperlink>
          </w:p>
        </w:tc>
        <w:tc>
          <w:tcPr>
            <w:tcW w:w="810" w:type="pct"/>
            <w:shd w:val="clear" w:color="auto" w:fill="auto"/>
          </w:tcPr>
          <w:p w14:paraId="575FB3E9" w14:textId="77777777" w:rsidR="009A2182" w:rsidRDefault="009A2182">
            <w:pPr>
              <w:pStyle w:val="TAL"/>
              <w:spacing w:before="60" w:after="60"/>
              <w:rPr>
                <w:sz w:val="20"/>
                <w:szCs w:val="21"/>
              </w:rPr>
            </w:pPr>
            <w:r>
              <w:rPr>
                <w:sz w:val="20"/>
                <w:szCs w:val="21"/>
              </w:rPr>
              <w:t>Aug 2025</w:t>
            </w:r>
          </w:p>
        </w:tc>
        <w:tc>
          <w:tcPr>
            <w:tcW w:w="368" w:type="pct"/>
            <w:shd w:val="clear" w:color="auto" w:fill="auto"/>
          </w:tcPr>
          <w:p w14:paraId="0D85DFDE" w14:textId="77777777" w:rsidR="009A2182" w:rsidRDefault="009A2182">
            <w:pPr>
              <w:pStyle w:val="TAC"/>
              <w:spacing w:before="60" w:after="60"/>
              <w:rPr>
                <w:sz w:val="20"/>
                <w:szCs w:val="21"/>
              </w:rPr>
            </w:pPr>
            <w:r>
              <w:rPr>
                <w:sz w:val="20"/>
                <w:szCs w:val="21"/>
              </w:rPr>
              <w:t>OR</w:t>
            </w:r>
          </w:p>
        </w:tc>
        <w:tc>
          <w:tcPr>
            <w:tcW w:w="1030" w:type="pct"/>
            <w:shd w:val="clear" w:color="auto" w:fill="auto"/>
          </w:tcPr>
          <w:p w14:paraId="63EA028A" w14:textId="77777777" w:rsidR="009A2182" w:rsidRDefault="009A2182">
            <w:pPr>
              <w:pStyle w:val="TAL"/>
              <w:spacing w:before="60" w:after="60"/>
              <w:rPr>
                <w:sz w:val="20"/>
                <w:szCs w:val="21"/>
              </w:rPr>
            </w:pPr>
            <w:r>
              <w:rPr>
                <w:sz w:val="20"/>
                <w:szCs w:val="21"/>
              </w:rPr>
              <w:t>25 - 29 August</w:t>
            </w:r>
          </w:p>
        </w:tc>
        <w:tc>
          <w:tcPr>
            <w:tcW w:w="664" w:type="pct"/>
            <w:shd w:val="clear" w:color="auto" w:fill="auto"/>
          </w:tcPr>
          <w:p w14:paraId="23705F7F" w14:textId="77777777" w:rsidR="009A2182" w:rsidRDefault="009A2182">
            <w:pPr>
              <w:pStyle w:val="TAL"/>
              <w:spacing w:before="60" w:after="60"/>
              <w:rPr>
                <w:sz w:val="20"/>
                <w:szCs w:val="21"/>
              </w:rPr>
            </w:pPr>
            <w:r>
              <w:rPr>
                <w:sz w:val="20"/>
                <w:szCs w:val="21"/>
              </w:rPr>
              <w:t>Goteborg</w:t>
            </w:r>
          </w:p>
        </w:tc>
        <w:tc>
          <w:tcPr>
            <w:tcW w:w="437" w:type="pct"/>
            <w:shd w:val="clear" w:color="auto" w:fill="auto"/>
          </w:tcPr>
          <w:p w14:paraId="290C4C2D" w14:textId="77777777" w:rsidR="009A2182" w:rsidRDefault="009A2182">
            <w:pPr>
              <w:pStyle w:val="TAC"/>
              <w:spacing w:before="60" w:after="60"/>
              <w:rPr>
                <w:sz w:val="20"/>
                <w:szCs w:val="21"/>
              </w:rPr>
            </w:pPr>
            <w:r>
              <w:rPr>
                <w:sz w:val="20"/>
                <w:szCs w:val="21"/>
              </w:rPr>
              <w:t>SE</w:t>
            </w:r>
          </w:p>
        </w:tc>
      </w:tr>
    </w:tbl>
    <w:p w14:paraId="5A977D5A" w14:textId="77777777" w:rsidR="009A2182" w:rsidRDefault="009A2182" w:rsidP="009A2182">
      <w:pPr>
        <w:rPr>
          <w:rFonts w:ascii="Arial" w:hAnsi="Arial" w:cs="Arial"/>
        </w:rPr>
      </w:pPr>
    </w:p>
    <w:p w14:paraId="00B0D15F" w14:textId="77777777" w:rsidR="009A2182" w:rsidRDefault="009A2182" w:rsidP="009A2182"/>
    <w:p w14:paraId="1A5CDDAA" w14:textId="77777777" w:rsidR="009A2182" w:rsidRDefault="009A2182" w:rsidP="009A2182"/>
    <w:p w14:paraId="77B0866B" w14:textId="77777777" w:rsidR="009A2182" w:rsidRDefault="009A2182" w:rsidP="009A2182"/>
    <w:p w14:paraId="4A219D09" w14:textId="77777777" w:rsidR="009A2182" w:rsidRDefault="009A2182" w:rsidP="009A2182"/>
    <w:p w14:paraId="1F4CBD65" w14:textId="6C3C49CD" w:rsidR="00DB771A" w:rsidRPr="00DB771A" w:rsidRDefault="00DB771A" w:rsidP="00DB771A">
      <w:pPr>
        <w:pStyle w:val="FP"/>
      </w:pPr>
    </w:p>
    <w:sectPr w:rsidR="00DB771A" w:rsidRPr="00DB771A" w:rsidSect="00DB771A">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FE7F8" w14:textId="77777777" w:rsidR="001B0C96" w:rsidRDefault="001B0C96">
      <w:pPr>
        <w:spacing w:after="0"/>
      </w:pPr>
      <w:r>
        <w:separator/>
      </w:r>
    </w:p>
  </w:endnote>
  <w:endnote w:type="continuationSeparator" w:id="0">
    <w:p w14:paraId="47E01132" w14:textId="77777777" w:rsidR="001B0C96" w:rsidRDefault="001B0C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51BCF" w14:textId="77777777" w:rsidR="00DB771A" w:rsidRDefault="00DB771A" w:rsidP="00FF485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BBD30AA" w14:textId="77777777" w:rsidR="00DB771A" w:rsidRDefault="00DB771A" w:rsidP="00DB771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8C472" w14:textId="06B6420A" w:rsidR="00DB771A" w:rsidRDefault="00DB771A" w:rsidP="00FF485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09181BE4" w14:textId="77777777" w:rsidR="00DB771A" w:rsidRDefault="00DB771A" w:rsidP="00DB771A">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20FB1" w14:textId="77777777" w:rsidR="001B0C96" w:rsidRDefault="001B0C96">
      <w:pPr>
        <w:spacing w:after="0"/>
      </w:pPr>
      <w:r>
        <w:separator/>
      </w:r>
    </w:p>
  </w:footnote>
  <w:footnote w:type="continuationSeparator" w:id="0">
    <w:p w14:paraId="0BDA1073" w14:textId="77777777" w:rsidR="001B0C96" w:rsidRDefault="001B0C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5F51C" w14:textId="77777777" w:rsidR="00DE07EC" w:rsidRDefault="00DE07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42C3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A8F6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5C4F68"/>
    <w:lvl w:ilvl="0">
      <w:start w:val="1"/>
      <w:numFmt w:val="decimal"/>
      <w:lvlText w:val="%1."/>
      <w:lvlJc w:val="left"/>
      <w:pPr>
        <w:tabs>
          <w:tab w:val="num" w:pos="926"/>
        </w:tabs>
        <w:ind w:left="926" w:hanging="360"/>
      </w:pPr>
    </w:lvl>
  </w:abstractNum>
  <w:num w:numId="1" w16cid:durableId="1878464799">
    <w:abstractNumId w:val="2"/>
  </w:num>
  <w:num w:numId="2" w16cid:durableId="1096828722">
    <w:abstractNumId w:val="1"/>
  </w:num>
  <w:num w:numId="3" w16cid:durableId="20707607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71A"/>
    <w:rsid w:val="00094932"/>
    <w:rsid w:val="00192405"/>
    <w:rsid w:val="001B0C96"/>
    <w:rsid w:val="003A41A9"/>
    <w:rsid w:val="005032E3"/>
    <w:rsid w:val="009A2182"/>
    <w:rsid w:val="00AA0EE0"/>
    <w:rsid w:val="00B96674"/>
    <w:rsid w:val="00DB771A"/>
    <w:rsid w:val="00DE07E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0E8061"/>
  <w15:chartTrackingRefBased/>
  <w15:docId w15:val="{C8AA867B-E235-4890-B62C-607F0CE26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32E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5032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032E3"/>
    <w:pPr>
      <w:pBdr>
        <w:top w:val="none" w:sz="0" w:space="0" w:color="auto"/>
      </w:pBdr>
      <w:spacing w:before="180"/>
      <w:outlineLvl w:val="1"/>
    </w:pPr>
    <w:rPr>
      <w:sz w:val="32"/>
    </w:rPr>
  </w:style>
  <w:style w:type="paragraph" w:styleId="Heading3">
    <w:name w:val="heading 3"/>
    <w:basedOn w:val="Heading2"/>
    <w:next w:val="Normal"/>
    <w:qFormat/>
    <w:rsid w:val="005032E3"/>
    <w:pPr>
      <w:spacing w:before="120"/>
      <w:outlineLvl w:val="2"/>
    </w:pPr>
    <w:rPr>
      <w:sz w:val="28"/>
    </w:rPr>
  </w:style>
  <w:style w:type="paragraph" w:styleId="Heading4">
    <w:name w:val="heading 4"/>
    <w:basedOn w:val="Heading3"/>
    <w:next w:val="Normal"/>
    <w:qFormat/>
    <w:rsid w:val="005032E3"/>
    <w:pPr>
      <w:ind w:left="1418" w:hanging="1418"/>
      <w:outlineLvl w:val="3"/>
    </w:pPr>
    <w:rPr>
      <w:sz w:val="24"/>
    </w:rPr>
  </w:style>
  <w:style w:type="paragraph" w:styleId="Heading5">
    <w:name w:val="heading 5"/>
    <w:basedOn w:val="Heading4"/>
    <w:next w:val="Normal"/>
    <w:qFormat/>
    <w:rsid w:val="005032E3"/>
    <w:pPr>
      <w:ind w:left="1701" w:hanging="1701"/>
      <w:outlineLvl w:val="4"/>
    </w:pPr>
    <w:rPr>
      <w:sz w:val="22"/>
    </w:rPr>
  </w:style>
  <w:style w:type="paragraph" w:styleId="Heading6">
    <w:name w:val="heading 6"/>
    <w:basedOn w:val="H6"/>
    <w:next w:val="Normal"/>
    <w:qFormat/>
    <w:rsid w:val="005032E3"/>
    <w:pPr>
      <w:outlineLvl w:val="5"/>
    </w:pPr>
  </w:style>
  <w:style w:type="paragraph" w:styleId="Heading7">
    <w:name w:val="heading 7"/>
    <w:basedOn w:val="H6"/>
    <w:next w:val="Normal"/>
    <w:qFormat/>
    <w:rsid w:val="005032E3"/>
    <w:pPr>
      <w:outlineLvl w:val="6"/>
    </w:pPr>
  </w:style>
  <w:style w:type="paragraph" w:styleId="Heading8">
    <w:name w:val="heading 8"/>
    <w:basedOn w:val="Heading1"/>
    <w:next w:val="Normal"/>
    <w:qFormat/>
    <w:rsid w:val="005032E3"/>
    <w:pPr>
      <w:ind w:left="0" w:firstLine="0"/>
      <w:outlineLvl w:val="7"/>
    </w:pPr>
  </w:style>
  <w:style w:type="paragraph" w:styleId="Heading9">
    <w:name w:val="heading 9"/>
    <w:basedOn w:val="Heading8"/>
    <w:next w:val="Normal"/>
    <w:qFormat/>
    <w:rsid w:val="005032E3"/>
    <w:pPr>
      <w:outlineLvl w:val="8"/>
    </w:pPr>
  </w:style>
  <w:style w:type="character" w:default="1" w:styleId="DefaultParagraphFont">
    <w:name w:val="Default Paragraph Font"/>
    <w:semiHidden/>
    <w:rsid w:val="005032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32E3"/>
  </w:style>
  <w:style w:type="paragraph" w:styleId="TOC8">
    <w:name w:val="toc 8"/>
    <w:basedOn w:val="TOC1"/>
    <w:rsid w:val="005032E3"/>
    <w:pPr>
      <w:spacing w:before="180"/>
      <w:ind w:left="2693" w:hanging="2693"/>
    </w:pPr>
    <w:rPr>
      <w:b/>
    </w:rPr>
  </w:style>
  <w:style w:type="paragraph" w:styleId="TOC1">
    <w:name w:val="toc 1"/>
    <w:rsid w:val="005032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032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5032E3"/>
    <w:pPr>
      <w:ind w:left="1701" w:hanging="1701"/>
    </w:pPr>
  </w:style>
  <w:style w:type="paragraph" w:styleId="TOC4">
    <w:name w:val="toc 4"/>
    <w:basedOn w:val="TOC3"/>
    <w:rsid w:val="005032E3"/>
    <w:pPr>
      <w:ind w:left="1418" w:hanging="1418"/>
    </w:pPr>
  </w:style>
  <w:style w:type="paragraph" w:styleId="TOC3">
    <w:name w:val="toc 3"/>
    <w:basedOn w:val="TOC2"/>
    <w:rsid w:val="005032E3"/>
    <w:pPr>
      <w:ind w:left="1134" w:hanging="1134"/>
    </w:pPr>
  </w:style>
  <w:style w:type="paragraph" w:styleId="TOC2">
    <w:name w:val="toc 2"/>
    <w:basedOn w:val="TOC1"/>
    <w:rsid w:val="005032E3"/>
    <w:pPr>
      <w:keepNext w:val="0"/>
      <w:spacing w:before="0"/>
      <w:ind w:left="851" w:hanging="851"/>
    </w:pPr>
    <w:rPr>
      <w:sz w:val="20"/>
    </w:rPr>
  </w:style>
  <w:style w:type="paragraph" w:styleId="Index2">
    <w:name w:val="index 2"/>
    <w:basedOn w:val="Index1"/>
    <w:semiHidden/>
    <w:rsid w:val="005032E3"/>
    <w:pPr>
      <w:ind w:left="284"/>
    </w:pPr>
  </w:style>
  <w:style w:type="paragraph" w:styleId="Index1">
    <w:name w:val="index 1"/>
    <w:basedOn w:val="Normal"/>
    <w:semiHidden/>
    <w:rsid w:val="005032E3"/>
    <w:pPr>
      <w:keepLines/>
      <w:spacing w:after="0"/>
    </w:pPr>
  </w:style>
  <w:style w:type="paragraph" w:customStyle="1" w:styleId="ZH">
    <w:name w:val="ZH"/>
    <w:rsid w:val="005032E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032E3"/>
    <w:pPr>
      <w:outlineLvl w:val="9"/>
    </w:pPr>
  </w:style>
  <w:style w:type="paragraph" w:styleId="ListNumber2">
    <w:name w:val="List Number 2"/>
    <w:basedOn w:val="ListNumber"/>
    <w:semiHidden/>
    <w:rsid w:val="005032E3"/>
    <w:pPr>
      <w:ind w:left="851"/>
    </w:pPr>
  </w:style>
  <w:style w:type="paragraph" w:styleId="Header">
    <w:name w:val="header"/>
    <w:semiHidden/>
    <w:rsid w:val="005032E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032E3"/>
    <w:rPr>
      <w:b/>
      <w:position w:val="6"/>
      <w:sz w:val="16"/>
    </w:rPr>
  </w:style>
  <w:style w:type="paragraph" w:styleId="FootnoteText">
    <w:name w:val="footnote text"/>
    <w:basedOn w:val="Normal"/>
    <w:semiHidden/>
    <w:rsid w:val="005032E3"/>
    <w:pPr>
      <w:keepLines/>
      <w:spacing w:after="0"/>
      <w:ind w:left="454" w:hanging="454"/>
    </w:pPr>
    <w:rPr>
      <w:sz w:val="16"/>
    </w:rPr>
  </w:style>
  <w:style w:type="paragraph" w:customStyle="1" w:styleId="TAH">
    <w:name w:val="TAH"/>
    <w:basedOn w:val="TAC"/>
    <w:rsid w:val="005032E3"/>
    <w:rPr>
      <w:b/>
    </w:rPr>
  </w:style>
  <w:style w:type="paragraph" w:customStyle="1" w:styleId="TAC">
    <w:name w:val="TAC"/>
    <w:basedOn w:val="TAL"/>
    <w:rsid w:val="005032E3"/>
    <w:pPr>
      <w:jc w:val="center"/>
    </w:pPr>
  </w:style>
  <w:style w:type="paragraph" w:customStyle="1" w:styleId="TF">
    <w:name w:val="TF"/>
    <w:basedOn w:val="TH"/>
    <w:rsid w:val="005032E3"/>
    <w:pPr>
      <w:keepNext w:val="0"/>
      <w:spacing w:before="0" w:after="240"/>
    </w:pPr>
  </w:style>
  <w:style w:type="paragraph" w:customStyle="1" w:styleId="NO">
    <w:name w:val="NO"/>
    <w:basedOn w:val="Normal"/>
    <w:rsid w:val="005032E3"/>
    <w:pPr>
      <w:keepLines/>
      <w:ind w:left="1135" w:hanging="851"/>
    </w:pPr>
  </w:style>
  <w:style w:type="paragraph" w:styleId="TOC9">
    <w:name w:val="toc 9"/>
    <w:basedOn w:val="TOC8"/>
    <w:rsid w:val="005032E3"/>
    <w:pPr>
      <w:ind w:left="1418" w:hanging="1418"/>
    </w:pPr>
  </w:style>
  <w:style w:type="paragraph" w:customStyle="1" w:styleId="EX">
    <w:name w:val="EX"/>
    <w:basedOn w:val="Normal"/>
    <w:rsid w:val="005032E3"/>
    <w:pPr>
      <w:keepLines/>
      <w:ind w:left="1702" w:hanging="1418"/>
    </w:pPr>
  </w:style>
  <w:style w:type="paragraph" w:customStyle="1" w:styleId="FP">
    <w:name w:val="FP"/>
    <w:basedOn w:val="Normal"/>
    <w:rsid w:val="005032E3"/>
    <w:pPr>
      <w:spacing w:after="0"/>
    </w:pPr>
  </w:style>
  <w:style w:type="paragraph" w:customStyle="1" w:styleId="LD">
    <w:name w:val="LD"/>
    <w:rsid w:val="005032E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032E3"/>
    <w:pPr>
      <w:spacing w:after="0"/>
    </w:pPr>
  </w:style>
  <w:style w:type="paragraph" w:customStyle="1" w:styleId="EW">
    <w:name w:val="EW"/>
    <w:basedOn w:val="EX"/>
    <w:rsid w:val="005032E3"/>
    <w:pPr>
      <w:spacing w:after="0"/>
    </w:pPr>
  </w:style>
  <w:style w:type="paragraph" w:styleId="TOC6">
    <w:name w:val="toc 6"/>
    <w:basedOn w:val="TOC5"/>
    <w:next w:val="Normal"/>
    <w:rsid w:val="005032E3"/>
    <w:pPr>
      <w:ind w:left="1985" w:hanging="1985"/>
    </w:pPr>
  </w:style>
  <w:style w:type="paragraph" w:styleId="TOC7">
    <w:name w:val="toc 7"/>
    <w:basedOn w:val="TOC6"/>
    <w:next w:val="Normal"/>
    <w:rsid w:val="005032E3"/>
    <w:pPr>
      <w:ind w:left="2268" w:hanging="2268"/>
    </w:pPr>
  </w:style>
  <w:style w:type="paragraph" w:styleId="ListBullet2">
    <w:name w:val="List Bullet 2"/>
    <w:basedOn w:val="ListBullet"/>
    <w:semiHidden/>
    <w:rsid w:val="005032E3"/>
    <w:pPr>
      <w:ind w:left="851"/>
    </w:pPr>
  </w:style>
  <w:style w:type="paragraph" w:styleId="ListBullet3">
    <w:name w:val="List Bullet 3"/>
    <w:basedOn w:val="ListBullet2"/>
    <w:semiHidden/>
    <w:rsid w:val="005032E3"/>
    <w:pPr>
      <w:ind w:left="1135"/>
    </w:pPr>
  </w:style>
  <w:style w:type="paragraph" w:styleId="ListNumber">
    <w:name w:val="List Number"/>
    <w:basedOn w:val="List"/>
    <w:semiHidden/>
    <w:rsid w:val="005032E3"/>
  </w:style>
  <w:style w:type="paragraph" w:customStyle="1" w:styleId="EQ">
    <w:name w:val="EQ"/>
    <w:basedOn w:val="Normal"/>
    <w:next w:val="Normal"/>
    <w:rsid w:val="005032E3"/>
    <w:pPr>
      <w:keepLines/>
      <w:tabs>
        <w:tab w:val="center" w:pos="4536"/>
        <w:tab w:val="right" w:pos="9072"/>
      </w:tabs>
    </w:pPr>
    <w:rPr>
      <w:noProof/>
    </w:rPr>
  </w:style>
  <w:style w:type="paragraph" w:customStyle="1" w:styleId="TH">
    <w:name w:val="TH"/>
    <w:basedOn w:val="Normal"/>
    <w:rsid w:val="005032E3"/>
    <w:pPr>
      <w:keepNext/>
      <w:keepLines/>
      <w:spacing w:before="60"/>
      <w:jc w:val="center"/>
    </w:pPr>
    <w:rPr>
      <w:rFonts w:ascii="Arial" w:hAnsi="Arial"/>
      <w:b/>
    </w:rPr>
  </w:style>
  <w:style w:type="paragraph" w:customStyle="1" w:styleId="NF">
    <w:name w:val="NF"/>
    <w:basedOn w:val="NO"/>
    <w:rsid w:val="005032E3"/>
    <w:pPr>
      <w:keepNext/>
      <w:spacing w:after="0"/>
    </w:pPr>
    <w:rPr>
      <w:rFonts w:ascii="Arial" w:hAnsi="Arial"/>
      <w:sz w:val="18"/>
    </w:rPr>
  </w:style>
  <w:style w:type="paragraph" w:customStyle="1" w:styleId="PL">
    <w:name w:val="PL"/>
    <w:rsid w:val="005032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032E3"/>
    <w:pPr>
      <w:jc w:val="right"/>
    </w:pPr>
  </w:style>
  <w:style w:type="paragraph" w:customStyle="1" w:styleId="H6">
    <w:name w:val="H6"/>
    <w:basedOn w:val="Heading5"/>
    <w:next w:val="Normal"/>
    <w:rsid w:val="005032E3"/>
    <w:pPr>
      <w:ind w:left="1985" w:hanging="1985"/>
      <w:outlineLvl w:val="9"/>
    </w:pPr>
    <w:rPr>
      <w:sz w:val="20"/>
    </w:rPr>
  </w:style>
  <w:style w:type="paragraph" w:customStyle="1" w:styleId="TAN">
    <w:name w:val="TAN"/>
    <w:basedOn w:val="TAL"/>
    <w:rsid w:val="005032E3"/>
    <w:pPr>
      <w:ind w:left="851" w:hanging="851"/>
    </w:pPr>
  </w:style>
  <w:style w:type="paragraph" w:customStyle="1" w:styleId="TAL">
    <w:name w:val="TAL"/>
    <w:basedOn w:val="Normal"/>
    <w:rsid w:val="005032E3"/>
    <w:pPr>
      <w:keepNext/>
      <w:keepLines/>
      <w:spacing w:after="0"/>
    </w:pPr>
    <w:rPr>
      <w:rFonts w:ascii="Arial" w:hAnsi="Arial"/>
      <w:sz w:val="18"/>
    </w:rPr>
  </w:style>
  <w:style w:type="paragraph" w:customStyle="1" w:styleId="ZA">
    <w:name w:val="ZA"/>
    <w:rsid w:val="005032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032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032E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032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032E3"/>
    <w:pPr>
      <w:framePr w:wrap="notBeside" w:y="16161"/>
    </w:pPr>
  </w:style>
  <w:style w:type="character" w:customStyle="1" w:styleId="ZGSM">
    <w:name w:val="ZGSM"/>
    <w:rsid w:val="005032E3"/>
  </w:style>
  <w:style w:type="paragraph" w:styleId="List2">
    <w:name w:val="List 2"/>
    <w:basedOn w:val="List"/>
    <w:semiHidden/>
    <w:rsid w:val="005032E3"/>
    <w:pPr>
      <w:ind w:left="851"/>
    </w:pPr>
  </w:style>
  <w:style w:type="paragraph" w:customStyle="1" w:styleId="ZG">
    <w:name w:val="ZG"/>
    <w:rsid w:val="005032E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032E3"/>
    <w:pPr>
      <w:ind w:left="1135"/>
    </w:pPr>
  </w:style>
  <w:style w:type="paragraph" w:styleId="List4">
    <w:name w:val="List 4"/>
    <w:basedOn w:val="List3"/>
    <w:semiHidden/>
    <w:rsid w:val="005032E3"/>
    <w:pPr>
      <w:ind w:left="1418"/>
    </w:pPr>
  </w:style>
  <w:style w:type="paragraph" w:styleId="List5">
    <w:name w:val="List 5"/>
    <w:basedOn w:val="List4"/>
    <w:semiHidden/>
    <w:rsid w:val="005032E3"/>
    <w:pPr>
      <w:ind w:left="1702"/>
    </w:pPr>
  </w:style>
  <w:style w:type="paragraph" w:customStyle="1" w:styleId="EditorsNote">
    <w:name w:val="Editor's Note"/>
    <w:basedOn w:val="NO"/>
    <w:rsid w:val="005032E3"/>
    <w:rPr>
      <w:color w:val="FF0000"/>
    </w:rPr>
  </w:style>
  <w:style w:type="paragraph" w:styleId="List">
    <w:name w:val="List"/>
    <w:basedOn w:val="Normal"/>
    <w:semiHidden/>
    <w:rsid w:val="005032E3"/>
    <w:pPr>
      <w:ind w:left="568" w:hanging="284"/>
    </w:pPr>
  </w:style>
  <w:style w:type="paragraph" w:styleId="ListBullet">
    <w:name w:val="List Bullet"/>
    <w:basedOn w:val="List"/>
    <w:semiHidden/>
    <w:rsid w:val="005032E3"/>
  </w:style>
  <w:style w:type="paragraph" w:styleId="ListBullet4">
    <w:name w:val="List Bullet 4"/>
    <w:basedOn w:val="ListBullet3"/>
    <w:semiHidden/>
    <w:rsid w:val="005032E3"/>
    <w:pPr>
      <w:ind w:left="1418"/>
    </w:pPr>
  </w:style>
  <w:style w:type="paragraph" w:styleId="ListBullet5">
    <w:name w:val="List Bullet 5"/>
    <w:basedOn w:val="ListBullet4"/>
    <w:semiHidden/>
    <w:rsid w:val="005032E3"/>
    <w:pPr>
      <w:ind w:left="1702"/>
    </w:pPr>
  </w:style>
  <w:style w:type="paragraph" w:customStyle="1" w:styleId="B1">
    <w:name w:val="B1"/>
    <w:basedOn w:val="List"/>
    <w:rsid w:val="005032E3"/>
  </w:style>
  <w:style w:type="paragraph" w:customStyle="1" w:styleId="B2">
    <w:name w:val="B2"/>
    <w:basedOn w:val="List2"/>
    <w:rsid w:val="005032E3"/>
  </w:style>
  <w:style w:type="paragraph" w:customStyle="1" w:styleId="B3">
    <w:name w:val="B3"/>
    <w:basedOn w:val="List3"/>
    <w:rsid w:val="005032E3"/>
  </w:style>
  <w:style w:type="paragraph" w:customStyle="1" w:styleId="B4">
    <w:name w:val="B4"/>
    <w:basedOn w:val="List4"/>
    <w:rsid w:val="005032E3"/>
  </w:style>
  <w:style w:type="paragraph" w:customStyle="1" w:styleId="B5">
    <w:name w:val="B5"/>
    <w:basedOn w:val="List5"/>
    <w:rsid w:val="005032E3"/>
  </w:style>
  <w:style w:type="paragraph" w:styleId="Footer">
    <w:name w:val="footer"/>
    <w:basedOn w:val="Header"/>
    <w:semiHidden/>
    <w:rsid w:val="005032E3"/>
    <w:pPr>
      <w:jc w:val="center"/>
    </w:pPr>
    <w:rPr>
      <w:i/>
    </w:rPr>
  </w:style>
  <w:style w:type="paragraph" w:customStyle="1" w:styleId="ZTD">
    <w:name w:val="ZTD"/>
    <w:basedOn w:val="ZB"/>
    <w:rsid w:val="005032E3"/>
    <w:pPr>
      <w:framePr w:hRule="auto" w:wrap="notBeside" w:y="852"/>
    </w:pPr>
    <w:rPr>
      <w:i w:val="0"/>
      <w:sz w:val="40"/>
    </w:rPr>
  </w:style>
  <w:style w:type="character" w:styleId="PageNumber">
    <w:name w:val="page number"/>
    <w:basedOn w:val="DefaultParagraphFont"/>
    <w:uiPriority w:val="99"/>
    <w:semiHidden/>
    <w:unhideWhenUsed/>
    <w:rsid w:val="00DB771A"/>
  </w:style>
  <w:style w:type="table" w:styleId="TableGrid">
    <w:name w:val="Table Grid"/>
    <w:basedOn w:val="TableNormal"/>
    <w:rsid w:val="009A21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9A2182"/>
    <w:rPr>
      <w:color w:val="0563C1"/>
      <w:u w:val="single"/>
    </w:rPr>
  </w:style>
  <w:style w:type="character" w:styleId="FollowedHyperlink">
    <w:name w:val="FollowedHyperlink"/>
    <w:uiPriority w:val="99"/>
    <w:semiHidden/>
    <w:unhideWhenUsed/>
    <w:rsid w:val="009A2182"/>
    <w:rPr>
      <w:color w:val="954F72"/>
      <w:u w:val="single"/>
    </w:rPr>
  </w:style>
  <w:style w:type="paragraph" w:customStyle="1" w:styleId="msonormal0">
    <w:name w:val="msonormal"/>
    <w:basedOn w:val="Normal"/>
    <w:rsid w:val="009A2182"/>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9A2182"/>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9A2182"/>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9A2182"/>
    <w:pP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6">
    <w:name w:val="xl66"/>
    <w:basedOn w:val="Normal"/>
    <w:rsid w:val="009A2182"/>
    <w:pPr>
      <w:overflowPunct/>
      <w:autoSpaceDE/>
      <w:autoSpaceDN/>
      <w:adjustRightInd/>
      <w:spacing w:before="100" w:beforeAutospacing="1" w:after="100" w:afterAutospacing="1"/>
      <w:textAlignment w:val="top"/>
    </w:pPr>
    <w:rPr>
      <w:rFonts w:ascii="Arial" w:hAnsi="Arial" w:cs="Arial"/>
      <w:sz w:val="16"/>
      <w:szCs w:val="16"/>
    </w:rPr>
  </w:style>
  <w:style w:type="character" w:styleId="UnresolvedMention">
    <w:name w:val="Unresolved Mention"/>
    <w:uiPriority w:val="99"/>
    <w:semiHidden/>
    <w:unhideWhenUsed/>
    <w:rsid w:val="009A2182"/>
    <w:rPr>
      <w:color w:val="605E5C"/>
      <w:shd w:val="clear" w:color="auto" w:fill="E1DFDD"/>
    </w:rPr>
  </w:style>
  <w:style w:type="paragraph" w:customStyle="1" w:styleId="xl63">
    <w:name w:val="xl63"/>
    <w:basedOn w:val="Normal"/>
    <w:rsid w:val="009A2182"/>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444030">
      <w:bodyDiv w:val="1"/>
      <w:marLeft w:val="0"/>
      <w:marRight w:val="0"/>
      <w:marTop w:val="0"/>
      <w:marBottom w:val="0"/>
      <w:divBdr>
        <w:top w:val="none" w:sz="0" w:space="0" w:color="auto"/>
        <w:left w:val="none" w:sz="0" w:space="0" w:color="auto"/>
        <w:bottom w:val="none" w:sz="0" w:space="0" w:color="auto"/>
        <w:right w:val="none" w:sz="0" w:space="0" w:color="auto"/>
      </w:divBdr>
    </w:div>
    <w:div w:id="179976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portal.3gpp.org/Home.aspx"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portal.3gpp.org/Home.aspx" TargetMode="External"/><Relationship Id="rId4" Type="http://schemas.openxmlformats.org/officeDocument/2006/relationships/webSettings" Target="webSettings.xml"/><Relationship Id="rId9" Type="http://schemas.openxmlformats.org/officeDocument/2006/relationships/hyperlink" Target="https://portal.3gpp.org/Home.asp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190</Pages>
  <Words>64596</Words>
  <Characters>368199</Characters>
  <Application>Microsoft Office Word</Application>
  <DocSecurity>0</DocSecurity>
  <Lines>3068</Lines>
  <Paragraphs>863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431932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8</cp:revision>
  <cp:lastPrinted>1899-12-31T23:00:00Z</cp:lastPrinted>
  <dcterms:created xsi:type="dcterms:W3CDTF">2024-11-28T12:53:00Z</dcterms:created>
  <dcterms:modified xsi:type="dcterms:W3CDTF">2024-11-29T09:37:00Z</dcterms:modified>
</cp:coreProperties>
</file>