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2C9A08DA" w:rsidR="004F0988" w:rsidRDefault="004F0988" w:rsidP="009207D3">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r w:rsidR="009207D3">
              <w:t>1</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w:t>
            </w:r>
            <w:r w:rsidR="00C0799F">
              <w:rPr>
                <w:sz w:val="32"/>
              </w:rPr>
              <w:t>4</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bookmarkEnd w:id="5"/>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6"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8"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925FE">
              <w:rPr>
                <w:noProof/>
                <w:sz w:val="18"/>
              </w:rPr>
              <w:t>20</w:t>
            </w:r>
            <w:bookmarkEnd w:id="11"/>
            <w:r w:rsidR="000925FE">
              <w:rPr>
                <w:noProof/>
                <w:sz w:val="18"/>
              </w:rPr>
              <w:t>21</w:t>
            </w:r>
            <w:r w:rsidRPr="00133525">
              <w:rPr>
                <w:noProof/>
                <w:sz w:val="18"/>
              </w:rPr>
              <w:t>, 3GPP Organizational Partners (ARIB, ATIS, CCSA, ETSI, TSDSI, TTA, TTC).</w:t>
            </w:r>
            <w:bookmarkStart w:id="12" w:name="copyrightaddon"/>
            <w:bookmarkEnd w:id="1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74D44A7" w14:textId="77777777" w:rsidR="00E16509" w:rsidRDefault="00E16509" w:rsidP="00133525"/>
        </w:tc>
      </w:tr>
      <w:bookmarkEnd w:id="8"/>
    </w:tbl>
    <w:p w14:paraId="58D61E59" w14:textId="77777777" w:rsidR="00080512" w:rsidRPr="004D3578" w:rsidRDefault="00080512">
      <w:pPr>
        <w:pStyle w:val="TT"/>
      </w:pPr>
      <w:r w:rsidRPr="004D3578">
        <w:br w:type="page"/>
      </w:r>
      <w:bookmarkStart w:id="13" w:name="tableOfContents"/>
      <w:bookmarkEnd w:id="13"/>
      <w:r w:rsidRPr="004D3578">
        <w:lastRenderedPageBreak/>
        <w:t>Contents</w:t>
      </w:r>
    </w:p>
    <w:p w14:paraId="6C89E2B5" w14:textId="77777777" w:rsidR="004D36F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4D36F2">
        <w:t>Foreword</w:t>
      </w:r>
      <w:r w:rsidR="004D36F2">
        <w:tab/>
      </w:r>
      <w:r w:rsidR="004D36F2">
        <w:fldChar w:fldCharType="begin"/>
      </w:r>
      <w:r w:rsidR="004D36F2">
        <w:instrText xml:space="preserve"> PAGEREF _Toc70319662 \h </w:instrText>
      </w:r>
      <w:r w:rsidR="004D36F2">
        <w:fldChar w:fldCharType="separate"/>
      </w:r>
      <w:r w:rsidR="004D36F2">
        <w:t>5</w:t>
      </w:r>
      <w:r w:rsidR="004D36F2">
        <w:fldChar w:fldCharType="end"/>
      </w:r>
    </w:p>
    <w:p w14:paraId="00CB2F9F" w14:textId="77777777" w:rsidR="004D36F2" w:rsidRDefault="004D36F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_Toc70319663 \h </w:instrText>
      </w:r>
      <w:r>
        <w:fldChar w:fldCharType="separate"/>
      </w:r>
      <w:r>
        <w:t>7</w:t>
      </w:r>
      <w:r>
        <w:fldChar w:fldCharType="end"/>
      </w:r>
    </w:p>
    <w:p w14:paraId="0DEE8F9A" w14:textId="77777777" w:rsidR="004D36F2" w:rsidRDefault="004D36F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_Toc70319664 \h </w:instrText>
      </w:r>
      <w:r>
        <w:fldChar w:fldCharType="separate"/>
      </w:r>
      <w:r>
        <w:t>7</w:t>
      </w:r>
      <w:r>
        <w:fldChar w:fldCharType="end"/>
      </w:r>
    </w:p>
    <w:p w14:paraId="1407BA33" w14:textId="77777777" w:rsidR="004D36F2" w:rsidRDefault="004D36F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_Toc70319665 \h </w:instrText>
      </w:r>
      <w:r>
        <w:fldChar w:fldCharType="separate"/>
      </w:r>
      <w:r>
        <w:t>8</w:t>
      </w:r>
      <w:r>
        <w:fldChar w:fldCharType="end"/>
      </w:r>
    </w:p>
    <w:p w14:paraId="077EFECD" w14:textId="77777777" w:rsidR="004D36F2" w:rsidRDefault="004D36F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_Toc70319666 \h </w:instrText>
      </w:r>
      <w:r>
        <w:fldChar w:fldCharType="separate"/>
      </w:r>
      <w:r>
        <w:t>8</w:t>
      </w:r>
      <w:r>
        <w:fldChar w:fldCharType="end"/>
      </w:r>
    </w:p>
    <w:p w14:paraId="2E01A626" w14:textId="77777777" w:rsidR="004D36F2" w:rsidRDefault="004D36F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_Toc70319667 \h </w:instrText>
      </w:r>
      <w:r>
        <w:fldChar w:fldCharType="separate"/>
      </w:r>
      <w:r>
        <w:t>8</w:t>
      </w:r>
      <w:r>
        <w:fldChar w:fldCharType="end"/>
      </w:r>
    </w:p>
    <w:p w14:paraId="104FCD52" w14:textId="77777777" w:rsidR="004D36F2" w:rsidRDefault="004D36F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_Toc70319668 \h </w:instrText>
      </w:r>
      <w:r>
        <w:fldChar w:fldCharType="separate"/>
      </w:r>
      <w:r>
        <w:t>8</w:t>
      </w:r>
      <w:r>
        <w:fldChar w:fldCharType="end"/>
      </w:r>
    </w:p>
    <w:p w14:paraId="608485E3" w14:textId="77777777" w:rsidR="004D36F2" w:rsidRDefault="004D36F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_Toc70319669 \h </w:instrText>
      </w:r>
      <w:r>
        <w:fldChar w:fldCharType="separate"/>
      </w:r>
      <w:r>
        <w:t>8</w:t>
      </w:r>
      <w:r>
        <w:fldChar w:fldCharType="end"/>
      </w:r>
    </w:p>
    <w:p w14:paraId="57113569" w14:textId="77777777" w:rsidR="004D36F2" w:rsidRDefault="004D36F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_Toc70319670 \h </w:instrText>
      </w:r>
      <w:r>
        <w:fldChar w:fldCharType="separate"/>
      </w:r>
      <w:r>
        <w:t>8</w:t>
      </w:r>
      <w:r>
        <w:fldChar w:fldCharType="end"/>
      </w:r>
    </w:p>
    <w:p w14:paraId="4A3ADA81" w14:textId="77777777" w:rsidR="004D36F2" w:rsidRDefault="004D36F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_Toc70319671 \h </w:instrText>
      </w:r>
      <w:r>
        <w:fldChar w:fldCharType="separate"/>
      </w:r>
      <w:r>
        <w:t>8</w:t>
      </w:r>
      <w:r>
        <w:fldChar w:fldCharType="end"/>
      </w:r>
    </w:p>
    <w:p w14:paraId="4EDD6D24" w14:textId="77777777" w:rsidR="004D36F2" w:rsidRDefault="004D36F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_Toc70319672 \h </w:instrText>
      </w:r>
      <w:r>
        <w:fldChar w:fldCharType="separate"/>
      </w:r>
      <w:r>
        <w:t>8</w:t>
      </w:r>
      <w:r>
        <w:fldChar w:fldCharType="end"/>
      </w:r>
    </w:p>
    <w:p w14:paraId="1FB0D599" w14:textId="77777777" w:rsidR="004D36F2" w:rsidRDefault="004D36F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_Toc70319673 \h </w:instrText>
      </w:r>
      <w:r>
        <w:fldChar w:fldCharType="separate"/>
      </w:r>
      <w:r>
        <w:t>9</w:t>
      </w:r>
      <w:r>
        <w:fldChar w:fldCharType="end"/>
      </w:r>
    </w:p>
    <w:p w14:paraId="5DFF080D" w14:textId="77777777" w:rsidR="004D36F2" w:rsidRDefault="004D36F2">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_Toc70319674 \h </w:instrText>
      </w:r>
      <w:r>
        <w:fldChar w:fldCharType="separate"/>
      </w:r>
      <w:r>
        <w:t>9</w:t>
      </w:r>
      <w:r>
        <w:fldChar w:fldCharType="end"/>
      </w:r>
    </w:p>
    <w:p w14:paraId="1BE4C0C7" w14:textId="77777777" w:rsidR="004D36F2" w:rsidRDefault="004D36F2">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_Toc70319675 \h </w:instrText>
      </w:r>
      <w:r>
        <w:fldChar w:fldCharType="separate"/>
      </w:r>
      <w:r>
        <w:t>9</w:t>
      </w:r>
      <w:r>
        <w:fldChar w:fldCharType="end"/>
      </w:r>
    </w:p>
    <w:p w14:paraId="31C454E8" w14:textId="77777777" w:rsidR="004D36F2" w:rsidRDefault="004D36F2">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_Toc70319676 \h </w:instrText>
      </w:r>
      <w:r>
        <w:fldChar w:fldCharType="separate"/>
      </w:r>
      <w:r>
        <w:t>9</w:t>
      </w:r>
      <w:r>
        <w:fldChar w:fldCharType="end"/>
      </w:r>
    </w:p>
    <w:p w14:paraId="53FA0E1D" w14:textId="77777777" w:rsidR="004D36F2" w:rsidRDefault="004D36F2">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_Toc70319677 \h </w:instrText>
      </w:r>
      <w:r>
        <w:fldChar w:fldCharType="separate"/>
      </w:r>
      <w:r>
        <w:t>9</w:t>
      </w:r>
      <w:r>
        <w:fldChar w:fldCharType="end"/>
      </w:r>
    </w:p>
    <w:p w14:paraId="3AFC5377" w14:textId="77777777" w:rsidR="004D36F2" w:rsidRDefault="004D36F2">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_Toc70319678 \h </w:instrText>
      </w:r>
      <w:r>
        <w:fldChar w:fldCharType="separate"/>
      </w:r>
      <w:r>
        <w:t>9</w:t>
      </w:r>
      <w:r>
        <w:fldChar w:fldCharType="end"/>
      </w:r>
    </w:p>
    <w:p w14:paraId="7D1AC967" w14:textId="77777777" w:rsidR="004D36F2" w:rsidRDefault="004D36F2">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_Toc70319679 \h </w:instrText>
      </w:r>
      <w:r>
        <w:fldChar w:fldCharType="separate"/>
      </w:r>
      <w:r>
        <w:t>9</w:t>
      </w:r>
      <w:r>
        <w:fldChar w:fldCharType="end"/>
      </w:r>
    </w:p>
    <w:p w14:paraId="07AD7812" w14:textId="77777777" w:rsidR="004D36F2" w:rsidRDefault="004D36F2">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_Toc70319680 \h </w:instrText>
      </w:r>
      <w:r>
        <w:fldChar w:fldCharType="separate"/>
      </w:r>
      <w:r>
        <w:t>9</w:t>
      </w:r>
      <w:r>
        <w:fldChar w:fldCharType="end"/>
      </w:r>
    </w:p>
    <w:p w14:paraId="24E40390" w14:textId="77777777" w:rsidR="004D36F2" w:rsidRDefault="004D36F2">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_Toc70319681 \h </w:instrText>
      </w:r>
      <w:r>
        <w:fldChar w:fldCharType="separate"/>
      </w:r>
      <w:r>
        <w:t>9</w:t>
      </w:r>
      <w:r>
        <w:fldChar w:fldCharType="end"/>
      </w:r>
    </w:p>
    <w:p w14:paraId="5A69678E" w14:textId="77777777" w:rsidR="004D36F2" w:rsidRDefault="004D36F2">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_Toc70319682 \h </w:instrText>
      </w:r>
      <w:r>
        <w:fldChar w:fldCharType="separate"/>
      </w:r>
      <w:r>
        <w:t>9</w:t>
      </w:r>
      <w:r>
        <w:fldChar w:fldCharType="end"/>
      </w:r>
    </w:p>
    <w:p w14:paraId="18B68DED" w14:textId="77777777" w:rsidR="004D36F2" w:rsidRDefault="004D36F2">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_Toc70319683 \h </w:instrText>
      </w:r>
      <w:r>
        <w:fldChar w:fldCharType="separate"/>
      </w:r>
      <w:r>
        <w:t>10</w:t>
      </w:r>
      <w:r>
        <w:fldChar w:fldCharType="end"/>
      </w:r>
    </w:p>
    <w:p w14:paraId="2E6F80AF" w14:textId="77777777" w:rsidR="004D36F2" w:rsidRDefault="004D36F2">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_Toc70319684 \h </w:instrText>
      </w:r>
      <w:r>
        <w:fldChar w:fldCharType="separate"/>
      </w:r>
      <w:r>
        <w:t>10</w:t>
      </w:r>
      <w:r>
        <w:fldChar w:fldCharType="end"/>
      </w:r>
    </w:p>
    <w:p w14:paraId="06A88D46" w14:textId="77777777" w:rsidR="004D36F2" w:rsidRDefault="004D36F2">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_Toc70319685 \h </w:instrText>
      </w:r>
      <w:r>
        <w:fldChar w:fldCharType="separate"/>
      </w:r>
      <w:r>
        <w:t>10</w:t>
      </w:r>
      <w:r>
        <w:fldChar w:fldCharType="end"/>
      </w:r>
    </w:p>
    <w:p w14:paraId="0B4065CA" w14:textId="77777777" w:rsidR="004D36F2" w:rsidRDefault="004D36F2">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_Toc70319686 \h </w:instrText>
      </w:r>
      <w:r>
        <w:fldChar w:fldCharType="separate"/>
      </w:r>
      <w:r>
        <w:t>10</w:t>
      </w:r>
      <w:r>
        <w:fldChar w:fldCharType="end"/>
      </w:r>
    </w:p>
    <w:p w14:paraId="408DA211" w14:textId="77777777" w:rsidR="004D36F2" w:rsidRDefault="004D36F2">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_Toc70319687 \h </w:instrText>
      </w:r>
      <w:r>
        <w:fldChar w:fldCharType="separate"/>
      </w:r>
      <w:r>
        <w:t>10</w:t>
      </w:r>
      <w:r>
        <w:fldChar w:fldCharType="end"/>
      </w:r>
    </w:p>
    <w:p w14:paraId="148F3C0C" w14:textId="77777777" w:rsidR="004D36F2" w:rsidRDefault="004D36F2">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_Toc70319688 \h </w:instrText>
      </w:r>
      <w:r>
        <w:fldChar w:fldCharType="separate"/>
      </w:r>
      <w:r>
        <w:t>10</w:t>
      </w:r>
      <w:r>
        <w:fldChar w:fldCharType="end"/>
      </w:r>
    </w:p>
    <w:p w14:paraId="55FF51FA" w14:textId="77777777" w:rsidR="004D36F2" w:rsidRDefault="004D36F2">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_Toc70319689 \h </w:instrText>
      </w:r>
      <w:r>
        <w:fldChar w:fldCharType="separate"/>
      </w:r>
      <w:r>
        <w:t>10</w:t>
      </w:r>
      <w:r>
        <w:fldChar w:fldCharType="end"/>
      </w:r>
    </w:p>
    <w:p w14:paraId="3EF8D7CF" w14:textId="77777777" w:rsidR="004D36F2" w:rsidRDefault="004D36F2">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_Toc70319690 \h </w:instrText>
      </w:r>
      <w:r>
        <w:fldChar w:fldCharType="separate"/>
      </w:r>
      <w:r>
        <w:t>10</w:t>
      </w:r>
      <w:r>
        <w:fldChar w:fldCharType="end"/>
      </w:r>
    </w:p>
    <w:p w14:paraId="6B7C00EE" w14:textId="77777777" w:rsidR="004D36F2" w:rsidRDefault="004D36F2">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_Toc70319691 \h </w:instrText>
      </w:r>
      <w:r>
        <w:fldChar w:fldCharType="separate"/>
      </w:r>
      <w:r>
        <w:t>10</w:t>
      </w:r>
      <w:r>
        <w:fldChar w:fldCharType="end"/>
      </w:r>
    </w:p>
    <w:p w14:paraId="0F3C9769" w14:textId="77777777" w:rsidR="004D36F2" w:rsidRDefault="004D36F2">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_Toc70319692 \h </w:instrText>
      </w:r>
      <w:r>
        <w:fldChar w:fldCharType="separate"/>
      </w:r>
      <w:r>
        <w:t>10</w:t>
      </w:r>
      <w:r>
        <w:fldChar w:fldCharType="end"/>
      </w:r>
    </w:p>
    <w:p w14:paraId="22894ED2" w14:textId="77777777" w:rsidR="004D36F2" w:rsidRDefault="004D36F2">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_Toc70319693 \h </w:instrText>
      </w:r>
      <w:r>
        <w:fldChar w:fldCharType="separate"/>
      </w:r>
      <w:r>
        <w:t>11</w:t>
      </w:r>
      <w:r>
        <w:fldChar w:fldCharType="end"/>
      </w:r>
    </w:p>
    <w:p w14:paraId="08A18032" w14:textId="77777777" w:rsidR="004D36F2" w:rsidRDefault="004D36F2">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_Toc70319694 \h </w:instrText>
      </w:r>
      <w:r>
        <w:fldChar w:fldCharType="separate"/>
      </w:r>
      <w:r>
        <w:t>12</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70319662"/>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1"/>
      </w:pPr>
      <w:r w:rsidRPr="004D3578">
        <w:br w:type="page"/>
      </w:r>
      <w:bookmarkStart w:id="19" w:name="scope"/>
      <w:bookmarkStart w:id="20" w:name="_Toc70319663"/>
      <w:bookmarkEnd w:id="19"/>
      <w:r w:rsidRPr="004D3578">
        <w:lastRenderedPageBreak/>
        <w:t>1</w:t>
      </w:r>
      <w:r w:rsidRPr="004D3578">
        <w:tab/>
        <w:t>Scope</w:t>
      </w:r>
      <w:bookmarkEnd w:id="20"/>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77777777"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and 3GPP TS 29.</w:t>
      </w:r>
      <w:r>
        <w:rPr>
          <w:lang w:eastAsia="zh-CN"/>
        </w:rPr>
        <w:t>517</w:t>
      </w:r>
      <w:r>
        <w:rPr>
          <w:lang w:eastAsia="ja-JP"/>
        </w:rPr>
        <w:t> [</w:t>
      </w:r>
      <w:r>
        <w:rPr>
          <w:lang w:eastAsia="zh-CN"/>
        </w:rPr>
        <w:t>12</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0F1F3A5" w14:textId="6E2DD260" w:rsidR="00080512" w:rsidRPr="00150E7E" w:rsidRDefault="00150E7E" w:rsidP="007B5EE3">
      <w:pPr>
        <w:pStyle w:val="EditorsNote"/>
      </w:pPr>
      <w:r w:rsidRPr="00150E7E">
        <w:t>Editor’s Note:</w:t>
      </w:r>
      <w:r w:rsidRPr="00150E7E">
        <w:tab/>
        <w:t xml:space="preserve">The TS numbers for </w:t>
      </w:r>
      <w:proofErr w:type="spellStart"/>
      <w:r w:rsidRPr="00150E7E">
        <w:t>Ndccf</w:t>
      </w:r>
      <w:proofErr w:type="spellEnd"/>
      <w:r w:rsidRPr="00150E7E">
        <w:t xml:space="preserve">, </w:t>
      </w:r>
      <w:proofErr w:type="spellStart"/>
      <w:r w:rsidRPr="00150E7E">
        <w:t>Nadrf</w:t>
      </w:r>
      <w:proofErr w:type="spellEnd"/>
      <w:r w:rsidRPr="00150E7E">
        <w:t xml:space="preserve"> and </w:t>
      </w:r>
      <w:proofErr w:type="spellStart"/>
      <w:r w:rsidRPr="00150E7E">
        <w:t>Nmfaf</w:t>
      </w:r>
      <w:proofErr w:type="spellEnd"/>
      <w:r w:rsidRPr="00150E7E">
        <w:t xml:space="preserve"> will be updated if available.</w:t>
      </w:r>
    </w:p>
    <w:p w14:paraId="6D1CF3A7" w14:textId="77777777" w:rsidR="00080512" w:rsidRPr="004D3578" w:rsidRDefault="00080512">
      <w:pPr>
        <w:pStyle w:val="1"/>
      </w:pPr>
      <w:bookmarkStart w:id="21" w:name="references"/>
      <w:bookmarkStart w:id="22" w:name="_Toc70319664"/>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60CD2029" w14:textId="77777777" w:rsidR="00425257" w:rsidRPr="00425257" w:rsidRDefault="00425257" w:rsidP="00EC4A25">
      <w:pPr>
        <w:pStyle w:val="EX"/>
      </w:pPr>
    </w:p>
    <w:p w14:paraId="58097B72" w14:textId="77777777" w:rsidR="00080512" w:rsidRPr="004D3578" w:rsidRDefault="00080512">
      <w:pPr>
        <w:pStyle w:val="1"/>
      </w:pPr>
      <w:bookmarkStart w:id="23" w:name="definitions"/>
      <w:bookmarkStart w:id="24" w:name="_Toc70319665"/>
      <w:bookmarkEnd w:id="23"/>
      <w:r w:rsidRPr="004D3578">
        <w:lastRenderedPageBreak/>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25" w:name="_Toc70319666"/>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6" w:name="_Toc70319667"/>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7" w:name="_Toc70319668"/>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28" w:name="clause4"/>
      <w:bookmarkStart w:id="29" w:name="_Toc28005428"/>
      <w:bookmarkStart w:id="30" w:name="_Toc36038100"/>
      <w:bookmarkStart w:id="31" w:name="_Toc45133297"/>
      <w:bookmarkStart w:id="32" w:name="_Toc51762125"/>
      <w:bookmarkStart w:id="33" w:name="_Toc59016530"/>
      <w:bookmarkStart w:id="34" w:name="_Toc70319669"/>
      <w:bookmarkEnd w:id="28"/>
      <w:r>
        <w:t>4</w:t>
      </w:r>
      <w:r>
        <w:tab/>
        <w:t xml:space="preserve">Reference </w:t>
      </w:r>
      <w:r w:rsidR="00694481">
        <w:t>A</w:t>
      </w:r>
      <w:r>
        <w:t>rchitecture</w:t>
      </w:r>
      <w:bookmarkEnd w:id="29"/>
      <w:bookmarkEnd w:id="30"/>
      <w:bookmarkEnd w:id="31"/>
      <w:bookmarkEnd w:id="32"/>
      <w:bookmarkEnd w:id="33"/>
      <w:r w:rsidR="00694481">
        <w:t xml:space="preserve"> for Data Analytics</w:t>
      </w:r>
      <w:bookmarkEnd w:id="34"/>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5" w:name="_Toc70319670"/>
      <w:r>
        <w:t>5</w:t>
      </w:r>
      <w:r w:rsidR="00BA077D">
        <w:tab/>
      </w:r>
      <w:r w:rsidR="00DA3A65">
        <w:t>Signalling Flows</w:t>
      </w:r>
      <w:r w:rsidR="00DA3A65">
        <w:rPr>
          <w:lang w:eastAsia="ja-JP"/>
        </w:rPr>
        <w:t xml:space="preserve"> </w:t>
      </w:r>
      <w:r w:rsidR="00DA3A65">
        <w:rPr>
          <w:lang w:eastAsia="zh-CN"/>
        </w:rPr>
        <w:t>for the Network Data Analytics Framework</w:t>
      </w:r>
      <w:bookmarkEnd w:id="35"/>
    </w:p>
    <w:p w14:paraId="04B9F646" w14:textId="2BDC3262" w:rsidR="00680C72" w:rsidRPr="008E6839" w:rsidRDefault="0024274C" w:rsidP="00680C72">
      <w:pPr>
        <w:pStyle w:val="2"/>
        <w:rPr>
          <w:rFonts w:ascii="Times New Roman" w:hAnsi="Times New Roman"/>
          <w:i/>
          <w:color w:val="0000FF"/>
          <w:sz w:val="20"/>
        </w:rPr>
      </w:pPr>
      <w:bookmarkStart w:id="36" w:name="_Toc70319671"/>
      <w:r>
        <w:t>5.1</w:t>
      </w:r>
      <w:r>
        <w:tab/>
      </w:r>
      <w:r w:rsidR="00D81E76">
        <w:t>General</w:t>
      </w:r>
      <w:bookmarkEnd w:id="36"/>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7" w:name="_Toc70319672"/>
      <w:r>
        <w:t>5.2</w:t>
      </w:r>
      <w:r>
        <w:tab/>
        <w:t>Analytics Exposure Procedures</w:t>
      </w:r>
      <w:bookmarkEnd w:id="37"/>
    </w:p>
    <w:p w14:paraId="7D2D40C2" w14:textId="622A71EC"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Exposure Procedures</w:t>
      </w:r>
      <w:r>
        <w:rPr>
          <w:i/>
          <w:color w:val="0000FF"/>
        </w:rPr>
        <w:t xml:space="preserve">. </w:t>
      </w:r>
    </w:p>
    <w:p w14:paraId="064D8DD5" w14:textId="77777777" w:rsidR="00117DBA" w:rsidRPr="005D5DFD" w:rsidRDefault="00117DBA" w:rsidP="00E417BB"/>
    <w:p w14:paraId="130959C6" w14:textId="7FE94343" w:rsidR="00117DBA" w:rsidRDefault="00117DBA" w:rsidP="00117DBA">
      <w:pPr>
        <w:pStyle w:val="2"/>
      </w:pPr>
      <w:bookmarkStart w:id="38" w:name="_Toc70319673"/>
      <w:r>
        <w:lastRenderedPageBreak/>
        <w:t>5.3</w:t>
      </w:r>
      <w:r>
        <w:tab/>
        <w:t>Analytics Aggregation from Multiple NWDAFs</w:t>
      </w:r>
      <w:bookmarkEnd w:id="38"/>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39" w:name="_Toc70319674"/>
      <w:r>
        <w:t>5.</w:t>
      </w:r>
      <w:r w:rsidR="007C4691">
        <w:t>4</w:t>
      </w:r>
      <w:r>
        <w:tab/>
        <w:t>Analytics Context Information Transfer</w:t>
      </w:r>
      <w:r w:rsidR="005D5DFD">
        <w:t>ring</w:t>
      </w:r>
      <w:bookmarkEnd w:id="39"/>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40" w:name="_Toc70319675"/>
      <w:r>
        <w:t>5.5</w:t>
      </w:r>
      <w:r>
        <w:tab/>
        <w:t>Data Collection</w:t>
      </w:r>
      <w:bookmarkEnd w:id="40"/>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41" w:name="_Toc70319676"/>
      <w:r>
        <w:t>5.6</w:t>
      </w:r>
      <w:r>
        <w:tab/>
        <w:t>ML Model Provisioning</w:t>
      </w:r>
      <w:bookmarkEnd w:id="41"/>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42" w:name="_Toc70319677"/>
      <w:r>
        <w:t>5.</w:t>
      </w:r>
      <w:r w:rsidR="009B4543">
        <w:t>7</w:t>
      </w:r>
      <w:r>
        <w:tab/>
      </w:r>
      <w:r w:rsidR="00FA6A6C">
        <w:t>Procedures for Specific Network Data Analytics</w:t>
      </w:r>
      <w:bookmarkEnd w:id="42"/>
    </w:p>
    <w:p w14:paraId="49DF69E2" w14:textId="77777777" w:rsidR="002172FD" w:rsidRDefault="00FA6A6C" w:rsidP="00FA6A6C">
      <w:pPr>
        <w:pStyle w:val="3"/>
      </w:pPr>
      <w:bookmarkStart w:id="43" w:name="_Toc70319678"/>
      <w:r>
        <w:t>5.7.</w:t>
      </w:r>
      <w:r w:rsidR="00292503">
        <w:t>1</w:t>
      </w:r>
      <w:r>
        <w:tab/>
      </w:r>
      <w:r w:rsidR="002172FD">
        <w:t>General</w:t>
      </w:r>
      <w:bookmarkEnd w:id="43"/>
    </w:p>
    <w:p w14:paraId="468BABD8" w14:textId="77777777" w:rsidR="00191BAE" w:rsidRPr="00191BAE" w:rsidRDefault="00191BAE" w:rsidP="00191BAE"/>
    <w:p w14:paraId="6DF7907A" w14:textId="1242B26D" w:rsidR="001035A7" w:rsidRDefault="002172FD" w:rsidP="00FA6A6C">
      <w:pPr>
        <w:pStyle w:val="3"/>
      </w:pPr>
      <w:bookmarkStart w:id="44" w:name="_Toc70319679"/>
      <w:r>
        <w:t>5.7.2</w:t>
      </w:r>
      <w:r>
        <w:tab/>
      </w:r>
      <w:r w:rsidR="00100E62">
        <w:t>Network Slice</w:t>
      </w:r>
      <w:r w:rsidR="009B4543">
        <w:t xml:space="preserve"> (Instance)</w:t>
      </w:r>
      <w:r w:rsidR="00100E62">
        <w:t xml:space="preserve"> load level </w:t>
      </w:r>
      <w:r w:rsidR="00C06058">
        <w:t>A</w:t>
      </w:r>
      <w:r w:rsidR="00100E62">
        <w:t>nalytics</w:t>
      </w:r>
      <w:bookmarkEnd w:id="44"/>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45" w:name="_Toc70319680"/>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45"/>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46" w:name="_Toc70319681"/>
      <w:r>
        <w:t>5.7.4</w:t>
      </w:r>
      <w:r>
        <w:tab/>
      </w:r>
      <w:r w:rsidR="00B5111D" w:rsidRPr="005D2CF1">
        <w:t xml:space="preserve">NF load </w:t>
      </w:r>
      <w:r w:rsidR="00D57A1A">
        <w:t>A</w:t>
      </w:r>
      <w:r w:rsidR="00B5111D" w:rsidRPr="005D2CF1">
        <w:t>nalytics</w:t>
      </w:r>
      <w:bookmarkEnd w:id="46"/>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47" w:name="_Toc70319682"/>
      <w:r>
        <w:t>5.7.5</w:t>
      </w:r>
      <w:r>
        <w:tab/>
      </w:r>
      <w:r w:rsidR="00B5111D" w:rsidRPr="005D2CF1">
        <w:t xml:space="preserve">Network Performance </w:t>
      </w:r>
      <w:r w:rsidR="00B5111D" w:rsidRPr="005D2CF1">
        <w:rPr>
          <w:lang w:eastAsia="zh-CN"/>
        </w:rPr>
        <w:t>Analytics</w:t>
      </w:r>
      <w:bookmarkEnd w:id="47"/>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48" w:name="_Toc70319683"/>
      <w:r>
        <w:lastRenderedPageBreak/>
        <w:t>5.7.6</w:t>
      </w:r>
      <w:r>
        <w:tab/>
      </w:r>
      <w:r w:rsidR="00B178C6" w:rsidRPr="005D2CF1">
        <w:t xml:space="preserve">UE </w:t>
      </w:r>
      <w:r w:rsidR="00D57A1A">
        <w:t>M</w:t>
      </w:r>
      <w:r w:rsidR="00B178C6" w:rsidRPr="005D2CF1">
        <w:t xml:space="preserve">obility </w:t>
      </w:r>
      <w:r w:rsidR="00C06058">
        <w:t>A</w:t>
      </w:r>
      <w:r w:rsidR="00B178C6" w:rsidRPr="005D2CF1">
        <w:t>nalytics</w:t>
      </w:r>
      <w:bookmarkEnd w:id="48"/>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49" w:name="_Toc70319684"/>
      <w:r>
        <w:t>5.7.7</w:t>
      </w:r>
      <w:r>
        <w:tab/>
      </w:r>
      <w:r w:rsidR="00B178C6" w:rsidRPr="005D2CF1">
        <w:rPr>
          <w:lang w:eastAsia="zh-CN"/>
        </w:rPr>
        <w:t>UE Communication Analytics</w:t>
      </w:r>
      <w:bookmarkEnd w:id="49"/>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50" w:name="_Toc70319685"/>
      <w:r>
        <w:t>5.7.8</w:t>
      </w:r>
      <w:r>
        <w:tab/>
      </w:r>
      <w:r w:rsidR="00B178C6" w:rsidRPr="005D2CF1">
        <w:t xml:space="preserve">Expected behavioural </w:t>
      </w:r>
      <w:r w:rsidR="00C06058">
        <w:t>A</w:t>
      </w:r>
      <w:r w:rsidR="00B178C6" w:rsidRPr="005D2CF1">
        <w:t>nalytics</w:t>
      </w:r>
      <w:bookmarkEnd w:id="50"/>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51" w:name="_Toc70319686"/>
      <w:r>
        <w:t>5.7.9</w:t>
      </w:r>
      <w:r>
        <w:tab/>
      </w:r>
      <w:r w:rsidR="00B178C6" w:rsidRPr="005D2CF1">
        <w:t xml:space="preserve">Abnormal behaviour </w:t>
      </w:r>
      <w:r w:rsidR="00C06058">
        <w:t>A</w:t>
      </w:r>
      <w:r w:rsidR="00B178C6" w:rsidRPr="005D2CF1">
        <w:t>nalytics</w:t>
      </w:r>
      <w:bookmarkEnd w:id="51"/>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52" w:name="_Toc70319687"/>
      <w:r>
        <w:t>5.7.10</w:t>
      </w:r>
      <w:r>
        <w:tab/>
      </w:r>
      <w:r w:rsidR="00B178C6" w:rsidRPr="005D2CF1">
        <w:t xml:space="preserve">User Data Congestion </w:t>
      </w:r>
      <w:r w:rsidR="00C06058">
        <w:t>A</w:t>
      </w:r>
      <w:r w:rsidR="00B178C6" w:rsidRPr="005D2CF1">
        <w:t>nalytics</w:t>
      </w:r>
      <w:bookmarkEnd w:id="52"/>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53" w:name="_Toc70319688"/>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53"/>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54" w:name="_Toc70319689"/>
      <w:r>
        <w:t>5.7.12</w:t>
      </w:r>
      <w:r>
        <w:tab/>
      </w:r>
      <w:r w:rsidR="0088477F">
        <w:t>Dispersion Analytics</w:t>
      </w:r>
      <w:bookmarkEnd w:id="54"/>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55" w:name="_Toc70319690"/>
      <w:r>
        <w:t>5.7.1</w:t>
      </w:r>
      <w:r w:rsidR="00464039">
        <w:t>3</w:t>
      </w:r>
      <w:r>
        <w:tab/>
        <w:t>WLAN Performance Analytics</w:t>
      </w:r>
      <w:bookmarkEnd w:id="55"/>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56" w:name="_Toc70319691"/>
      <w:r>
        <w:t>5.7.1</w:t>
      </w:r>
      <w:r w:rsidR="00464039">
        <w:t>4</w:t>
      </w:r>
      <w:r>
        <w:tab/>
      </w:r>
      <w:r w:rsidR="0088477F">
        <w:t>Session Management Congestion Control Experience Analytics</w:t>
      </w:r>
      <w:bookmarkEnd w:id="56"/>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57" w:name="_Toc70319692"/>
      <w:r>
        <w:t>5.7.1</w:t>
      </w:r>
      <w:r w:rsidR="00464039">
        <w:t>5</w:t>
      </w:r>
      <w:r>
        <w:tab/>
      </w:r>
      <w:r w:rsidR="0088477F">
        <w:t>Redundant Transmission Experience Analytics</w:t>
      </w:r>
      <w:bookmarkEnd w:id="57"/>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58" w:name="_Toc70319693"/>
      <w:r>
        <w:lastRenderedPageBreak/>
        <w:t>5.7.1</w:t>
      </w:r>
      <w:r w:rsidR="00464039">
        <w:t>6</w:t>
      </w:r>
      <w:r>
        <w:tab/>
      </w:r>
      <w:r w:rsidR="0088477F">
        <w:t>DN Performance Analytics</w:t>
      </w:r>
      <w:bookmarkEnd w:id="58"/>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59" w:name="tsgNames"/>
      <w:bookmarkStart w:id="60" w:name="startOfAnnexes"/>
      <w:bookmarkEnd w:id="59"/>
      <w:bookmarkEnd w:id="60"/>
      <w:r w:rsidRPr="004D3578">
        <w:br w:type="page"/>
      </w:r>
      <w:bookmarkStart w:id="61" w:name="_Toc70319694"/>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62" w:name="historyclause"/>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bl>
    <w:p w14:paraId="6AB3AF18" w14:textId="77777777" w:rsidR="00080512" w:rsidRDefault="00080512" w:rsidP="00272B8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384D0" w14:textId="77777777" w:rsidR="00032D6E" w:rsidRDefault="00032D6E">
      <w:r>
        <w:separator/>
      </w:r>
    </w:p>
  </w:endnote>
  <w:endnote w:type="continuationSeparator" w:id="0">
    <w:p w14:paraId="00255496" w14:textId="77777777" w:rsidR="00032D6E" w:rsidRDefault="0003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E6F61" w14:textId="77777777" w:rsidR="00032D6E" w:rsidRDefault="00032D6E">
      <w:r>
        <w:separator/>
      </w:r>
    </w:p>
  </w:footnote>
  <w:footnote w:type="continuationSeparator" w:id="0">
    <w:p w14:paraId="1A17F832" w14:textId="77777777" w:rsidR="00032D6E" w:rsidRDefault="00032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6F2">
      <w:rPr>
        <w:rFonts w:ascii="Arial" w:hAnsi="Arial" w:cs="Arial"/>
        <w:b/>
        <w:noProof/>
        <w:sz w:val="18"/>
        <w:szCs w:val="18"/>
      </w:rPr>
      <w:t>3GPP TS 29.552 V0.1.0 (2021-04)</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36F2">
      <w:rPr>
        <w:rFonts w:ascii="Arial" w:hAnsi="Arial" w:cs="Arial"/>
        <w:b/>
        <w:noProof/>
        <w:sz w:val="18"/>
        <w:szCs w:val="18"/>
      </w:rPr>
      <w:t>12</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6F2">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5F0"/>
    <w:rsid w:val="00272B8B"/>
    <w:rsid w:val="0028177D"/>
    <w:rsid w:val="00284C03"/>
    <w:rsid w:val="00292503"/>
    <w:rsid w:val="002B5C85"/>
    <w:rsid w:val="002B6339"/>
    <w:rsid w:val="002E00EE"/>
    <w:rsid w:val="002F68CB"/>
    <w:rsid w:val="002F6EC3"/>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97B11"/>
    <w:rsid w:val="005B05C3"/>
    <w:rsid w:val="005D2E01"/>
    <w:rsid w:val="005D5DFD"/>
    <w:rsid w:val="005D7526"/>
    <w:rsid w:val="005E0A5C"/>
    <w:rsid w:val="005E25E3"/>
    <w:rsid w:val="005E4BB2"/>
    <w:rsid w:val="00602AEA"/>
    <w:rsid w:val="00614FDF"/>
    <w:rsid w:val="00625E1F"/>
    <w:rsid w:val="006319BF"/>
    <w:rsid w:val="0063313C"/>
    <w:rsid w:val="0063543D"/>
    <w:rsid w:val="00645B8E"/>
    <w:rsid w:val="00647114"/>
    <w:rsid w:val="006707B6"/>
    <w:rsid w:val="00670E30"/>
    <w:rsid w:val="00680C72"/>
    <w:rsid w:val="0069093C"/>
    <w:rsid w:val="00694481"/>
    <w:rsid w:val="006A323F"/>
    <w:rsid w:val="006B30D0"/>
    <w:rsid w:val="006B70E6"/>
    <w:rsid w:val="006C3D95"/>
    <w:rsid w:val="006E5C86"/>
    <w:rsid w:val="00701116"/>
    <w:rsid w:val="007029A2"/>
    <w:rsid w:val="00707DE0"/>
    <w:rsid w:val="00713C44"/>
    <w:rsid w:val="00734A5B"/>
    <w:rsid w:val="0074026F"/>
    <w:rsid w:val="007429F6"/>
    <w:rsid w:val="00744E76"/>
    <w:rsid w:val="00764353"/>
    <w:rsid w:val="00771852"/>
    <w:rsid w:val="00774DA4"/>
    <w:rsid w:val="00781F0F"/>
    <w:rsid w:val="007833DD"/>
    <w:rsid w:val="00783DB6"/>
    <w:rsid w:val="00784AD6"/>
    <w:rsid w:val="007B5EE3"/>
    <w:rsid w:val="007B600E"/>
    <w:rsid w:val="007C4691"/>
    <w:rsid w:val="007F0F4A"/>
    <w:rsid w:val="007F4736"/>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B4543"/>
    <w:rsid w:val="009D5AAA"/>
    <w:rsid w:val="009D7A19"/>
    <w:rsid w:val="009F37B7"/>
    <w:rsid w:val="00A10F02"/>
    <w:rsid w:val="00A164B4"/>
    <w:rsid w:val="00A2226D"/>
    <w:rsid w:val="00A26956"/>
    <w:rsid w:val="00A27486"/>
    <w:rsid w:val="00A37FF2"/>
    <w:rsid w:val="00A422BA"/>
    <w:rsid w:val="00A53724"/>
    <w:rsid w:val="00A56066"/>
    <w:rsid w:val="00A63270"/>
    <w:rsid w:val="00A719BB"/>
    <w:rsid w:val="00A73129"/>
    <w:rsid w:val="00A82346"/>
    <w:rsid w:val="00A92BA1"/>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6058"/>
    <w:rsid w:val="00C074DD"/>
    <w:rsid w:val="00C0799F"/>
    <w:rsid w:val="00C1204D"/>
    <w:rsid w:val="00C1496A"/>
    <w:rsid w:val="00C33079"/>
    <w:rsid w:val="00C45231"/>
    <w:rsid w:val="00C47A68"/>
    <w:rsid w:val="00C53D85"/>
    <w:rsid w:val="00C72833"/>
    <w:rsid w:val="00C756B7"/>
    <w:rsid w:val="00C80F1D"/>
    <w:rsid w:val="00C93F40"/>
    <w:rsid w:val="00C97A35"/>
    <w:rsid w:val="00CA3D0C"/>
    <w:rsid w:val="00CC1923"/>
    <w:rsid w:val="00CE6D84"/>
    <w:rsid w:val="00D03BC1"/>
    <w:rsid w:val="00D03D5F"/>
    <w:rsid w:val="00D03EF4"/>
    <w:rsid w:val="00D16BBE"/>
    <w:rsid w:val="00D31DA5"/>
    <w:rsid w:val="00D3204C"/>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D4C17"/>
    <w:rsid w:val="00DD74A5"/>
    <w:rsid w:val="00DD7753"/>
    <w:rsid w:val="00DF2B1F"/>
    <w:rsid w:val="00DF31B5"/>
    <w:rsid w:val="00DF62CD"/>
    <w:rsid w:val="00E16509"/>
    <w:rsid w:val="00E31313"/>
    <w:rsid w:val="00E32E9F"/>
    <w:rsid w:val="00E417BB"/>
    <w:rsid w:val="00E43E3C"/>
    <w:rsid w:val="00E44582"/>
    <w:rsid w:val="00E52BB7"/>
    <w:rsid w:val="00E72E96"/>
    <w:rsid w:val="00E77645"/>
    <w:rsid w:val="00E83A1B"/>
    <w:rsid w:val="00E860AE"/>
    <w:rsid w:val="00E91835"/>
    <w:rsid w:val="00EA15B0"/>
    <w:rsid w:val="00EA5EA7"/>
    <w:rsid w:val="00EC3787"/>
    <w:rsid w:val="00EC4A25"/>
    <w:rsid w:val="00EE38A4"/>
    <w:rsid w:val="00F025A2"/>
    <w:rsid w:val="00F04712"/>
    <w:rsid w:val="00F12242"/>
    <w:rsid w:val="00F13360"/>
    <w:rsid w:val="00F14F59"/>
    <w:rsid w:val="00F22EC7"/>
    <w:rsid w:val="00F325C8"/>
    <w:rsid w:val="00F37749"/>
    <w:rsid w:val="00F518AE"/>
    <w:rsid w:val="00F653B8"/>
    <w:rsid w:val="00F772B3"/>
    <w:rsid w:val="00F8189A"/>
    <w:rsid w:val="00F82C57"/>
    <w:rsid w:val="00F83236"/>
    <w:rsid w:val="00F9008D"/>
    <w:rsid w:val="00F925BB"/>
    <w:rsid w:val="00F9489D"/>
    <w:rsid w:val="00FA1266"/>
    <w:rsid w:val="00FA6A6C"/>
    <w:rsid w:val="00FC1192"/>
    <w:rsid w:val="00FF5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9068-C0AB-482A-A7F4-3210E699F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2073</Words>
  <Characters>11820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70</cp:revision>
  <cp:lastPrinted>2019-02-25T14:05:00Z</cp:lastPrinted>
  <dcterms:created xsi:type="dcterms:W3CDTF">2021-04-22T01:19:00Z</dcterms:created>
  <dcterms:modified xsi:type="dcterms:W3CDTF">2021-04-26T00:54:00Z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(3)ulp6bvTUCG+kC6J/00jXHzkJF7ck1yoZbAeTc9uAJZH6wFZnmXmTIkjNHo3dgWJ7p7ZSEOOO
ruwnj0FjuT0JX6lCGtGxWySC0IY9Oxd0uaVwAOmj8gDAPqTSuWqwp3EfcdksEvUZ/AIlG9jX
Sc0A/erjQb7UKGcqxwBtmwsa1Uq8kKeVQUkl3gd6rRC756OBbeVElF/3SnRDIWCphRmcB1tm
wBO7qSoVnWRYiODl3z</vt:lpwstr>
  </property>
  <property fmtid="{D5CDD505-2E9C-101B-9397-08002B2CF9AE}" pid="5" name="_2015_ms_pID_7253431">
    <vt:lpwstr>R8ZlvZNqkVMLSOZhc9Z8sARARpXiAmDyTW6ZCobjThekB1p3fSceYP
AqYydn48dITdVXgNAoydzcE2DCvTWanMk31ilAzc4cg7sJxi4l5vq+rJ3REETi9OQG+VlcGm
tXQhuXXLsPEzDBjhIk02yqj7nD5HsLU0YCjj4UFIH8S+7TDCIiah370V8anFqdr7pNFhPy6Y
O5ScnrZ+RC1POYN8rmkt/tIQwHpw9ppzS0iu</vt:lpwstr>
  </property>
  <property fmtid="{D5CDD505-2E9C-101B-9397-08002B2CF9AE}" pid="6" name="_2015_ms_pID_7253432">
    <vt:lpwstr>yXGSlPl+0RhIjCjjWNFG3R0=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1619334175</vt:lpwstr>
  </property>
</Properties>
</file>