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85B6" w14:textId="5A0998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3202A2">
        <w:rPr>
          <w:b/>
          <w:noProof/>
          <w:sz w:val="24"/>
        </w:rPr>
        <w:t>0050</w:t>
      </w:r>
      <w:bookmarkStart w:id="0" w:name="_GoBack"/>
      <w:bookmarkEnd w:id="0"/>
    </w:p>
    <w:p w14:paraId="5F283E01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BBD8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90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AF0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0CE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B7B7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4B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956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F9B8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31FFC" w14:textId="5813997D" w:rsidR="001E41F3" w:rsidRPr="00410371" w:rsidRDefault="008E4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5ED1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8A205" w14:textId="4387DD16" w:rsidR="001E41F3" w:rsidRPr="00410371" w:rsidRDefault="003202A2" w:rsidP="00547111">
            <w:pPr>
              <w:pStyle w:val="CRCoverPage"/>
              <w:spacing w:after="0"/>
              <w:rPr>
                <w:noProof/>
              </w:rPr>
            </w:pPr>
            <w:r w:rsidRPr="003202A2">
              <w:rPr>
                <w:b/>
                <w:noProof/>
                <w:sz w:val="28"/>
              </w:rPr>
              <w:t>1806</w:t>
            </w:r>
          </w:p>
        </w:tc>
        <w:tc>
          <w:tcPr>
            <w:tcW w:w="709" w:type="dxa"/>
          </w:tcPr>
          <w:p w14:paraId="23BC6F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1E0C2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C5B5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713BE" w14:textId="2D6A2B9F" w:rsidR="001E41F3" w:rsidRPr="00410371" w:rsidRDefault="00E07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D42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6B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D4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F07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B3F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AF7070" w14:textId="77777777" w:rsidTr="00547111">
        <w:tc>
          <w:tcPr>
            <w:tcW w:w="9641" w:type="dxa"/>
            <w:gridSpan w:val="9"/>
          </w:tcPr>
          <w:p w14:paraId="05BC3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934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FAC0E" w14:textId="77777777" w:rsidTr="00A7671C">
        <w:tc>
          <w:tcPr>
            <w:tcW w:w="2835" w:type="dxa"/>
          </w:tcPr>
          <w:p w14:paraId="15E7CA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446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59F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62B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43B09" w14:textId="3F12BED2" w:rsidR="00F25D98" w:rsidRDefault="002025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29B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5BC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94E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E4090" w14:textId="60E47DD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29863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654AE" w14:textId="77777777" w:rsidTr="00547111">
        <w:tc>
          <w:tcPr>
            <w:tcW w:w="9640" w:type="dxa"/>
            <w:gridSpan w:val="11"/>
          </w:tcPr>
          <w:p w14:paraId="7B2C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B95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B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781CE" w14:textId="469E1214" w:rsidR="001E41F3" w:rsidRDefault="00B074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Disable </w:t>
            </w:r>
            <w:r w:rsidR="00A92834">
              <w:t>N1 mode for T3247 when receiv</w:t>
            </w:r>
            <w:r w:rsidR="00BF1F57">
              <w:t xml:space="preserve">ing non-integrity protected </w:t>
            </w:r>
            <w:r w:rsidR="00E06DC3">
              <w:t xml:space="preserve">NAS message with </w:t>
            </w:r>
            <w:r w:rsidR="00881DAB">
              <w:t>cause #27</w:t>
            </w:r>
          </w:p>
        </w:tc>
      </w:tr>
      <w:tr w:rsidR="001E41F3" w14:paraId="7800F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D6FF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A6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86BF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144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32F35" w14:textId="61DD8528" w:rsidR="001E41F3" w:rsidRDefault="00C76B4C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6C5F6F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6E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3200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1BF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68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9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B65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A0F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9C5CD" w14:textId="15F845B8" w:rsidR="001E41F3" w:rsidRDefault="0087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B6638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5E1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5CFA2" w14:textId="33466402" w:rsidR="001E41F3" w:rsidRDefault="00C8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</w:t>
            </w:r>
            <w:r w:rsidR="003424D1">
              <w:rPr>
                <w:noProof/>
              </w:rPr>
              <w:t>3</w:t>
            </w:r>
          </w:p>
        </w:tc>
      </w:tr>
      <w:tr w:rsidR="001E41F3" w14:paraId="2DFD5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E1F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4E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A56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7C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B6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4B751" w14:textId="77777777" w:rsidTr="005E4489">
        <w:trPr>
          <w:cantSplit/>
          <w:trHeight w:val="157"/>
        </w:trPr>
        <w:tc>
          <w:tcPr>
            <w:tcW w:w="1843" w:type="dxa"/>
            <w:tcBorders>
              <w:left w:val="single" w:sz="4" w:space="0" w:color="auto"/>
            </w:tcBorders>
          </w:tcPr>
          <w:p w14:paraId="6AF431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27E1C" w14:textId="065F7738" w:rsidR="001E41F3" w:rsidRDefault="00E07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CB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31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7CD89" w14:textId="5DE4F909" w:rsidR="001E41F3" w:rsidRDefault="00E0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57CE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98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08A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BD1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34D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D15C1" w14:textId="77777777" w:rsidTr="00547111">
        <w:tc>
          <w:tcPr>
            <w:tcW w:w="1843" w:type="dxa"/>
          </w:tcPr>
          <w:p w14:paraId="04999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51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2C3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87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A4700" w14:textId="2BAF9A22" w:rsidR="001E41F3" w:rsidRDefault="00A868E1" w:rsidP="00E00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receives </w:t>
            </w:r>
            <w:r w:rsidR="00626A49">
              <w:rPr>
                <w:noProof/>
              </w:rPr>
              <w:t xml:space="preserve">non-integrity protected </w:t>
            </w:r>
            <w:r w:rsidR="008245D9">
              <w:rPr>
                <w:noProof/>
              </w:rPr>
              <w:t>registration reject or service reject message</w:t>
            </w:r>
            <w:r w:rsidR="00FA062C">
              <w:rPr>
                <w:noProof/>
              </w:rPr>
              <w:t xml:space="preserve"> with cause #27</w:t>
            </w:r>
            <w:r w:rsidR="00FA315B">
              <w:rPr>
                <w:noProof/>
              </w:rPr>
              <w:t>, UE</w:t>
            </w:r>
            <w:r w:rsidR="00DA2328">
              <w:rPr>
                <w:noProof/>
              </w:rPr>
              <w:t xml:space="preserve"> </w:t>
            </w:r>
            <w:r w:rsidR="00FA315B">
              <w:rPr>
                <w:noProof/>
              </w:rPr>
              <w:t>go</w:t>
            </w:r>
            <w:r w:rsidR="00DA2328">
              <w:rPr>
                <w:noProof/>
              </w:rPr>
              <w:t>es</w:t>
            </w:r>
            <w:r w:rsidR="00FA315B">
              <w:rPr>
                <w:noProof/>
              </w:rPr>
              <w:t xml:space="preserve"> in</w:t>
            </w:r>
            <w:r w:rsidR="009D6E52">
              <w:rPr>
                <w:noProof/>
              </w:rPr>
              <w:t xml:space="preserve"> </w:t>
            </w:r>
            <w:r w:rsidR="00FA315B">
              <w:rPr>
                <w:noProof/>
              </w:rPr>
              <w:t>to</w:t>
            </w:r>
            <w:r w:rsidR="009D6E52">
              <w:rPr>
                <w:noProof/>
              </w:rPr>
              <w:t xml:space="preserve"> limited service state</w:t>
            </w:r>
            <w:r w:rsidR="00D35DB0">
              <w:rPr>
                <w:noProof/>
              </w:rPr>
              <w:t xml:space="preserve"> and </w:t>
            </w:r>
            <w:r w:rsidR="00145F70">
              <w:rPr>
                <w:noProof/>
              </w:rPr>
              <w:t>increment</w:t>
            </w:r>
            <w:r w:rsidR="009B41DB">
              <w:rPr>
                <w:noProof/>
              </w:rPr>
              <w:t>s</w:t>
            </w:r>
            <w:r w:rsidR="00145F70">
              <w:rPr>
                <w:noProof/>
              </w:rPr>
              <w:t xml:space="preserve"> the correspondi</w:t>
            </w:r>
            <w:r w:rsidR="004F0E01">
              <w:rPr>
                <w:noProof/>
              </w:rPr>
              <w:t>n</w:t>
            </w:r>
            <w:r w:rsidR="00145F70">
              <w:rPr>
                <w:noProof/>
              </w:rPr>
              <w:t xml:space="preserve">g PLMN counter if it is less than </w:t>
            </w:r>
            <w:r w:rsidR="009B41DB">
              <w:rPr>
                <w:noProof/>
              </w:rPr>
              <w:t xml:space="preserve">the </w:t>
            </w:r>
            <w:r w:rsidR="00145F70">
              <w:rPr>
                <w:noProof/>
              </w:rPr>
              <w:t xml:space="preserve">maximum value in </w:t>
            </w:r>
            <w:r w:rsidR="004F0E01">
              <w:rPr>
                <w:noProof/>
              </w:rPr>
              <w:t xml:space="preserve">the </w:t>
            </w:r>
            <w:r w:rsidR="00145F70" w:rsidRPr="00145F70">
              <w:rPr>
                <w:noProof/>
              </w:rPr>
              <w:t>list of PLMN-specific N1 mode attempt counters</w:t>
            </w:r>
            <w:r w:rsidR="00145F70">
              <w:rPr>
                <w:noProof/>
              </w:rPr>
              <w:t>.</w:t>
            </w:r>
            <w:r w:rsidR="00D35DB0">
              <w:rPr>
                <w:noProof/>
              </w:rPr>
              <w:t xml:space="preserve"> </w:t>
            </w:r>
            <w:r w:rsidR="00DB05C9">
              <w:rPr>
                <w:noProof/>
              </w:rPr>
              <w:t>UE is supposed to disable N1 mode</w:t>
            </w:r>
            <w:r w:rsidR="00E363D1">
              <w:rPr>
                <w:noProof/>
              </w:rPr>
              <w:t xml:space="preserve"> for the</w:t>
            </w:r>
            <w:r w:rsidR="005355F1">
              <w:rPr>
                <w:noProof/>
              </w:rPr>
              <w:t xml:space="preserve"> correspsonding access type </w:t>
            </w:r>
            <w:r w:rsidR="00DB05C9">
              <w:rPr>
                <w:noProof/>
              </w:rPr>
              <w:t xml:space="preserve">for </w:t>
            </w:r>
            <w:r w:rsidR="004D43C4">
              <w:rPr>
                <w:noProof/>
              </w:rPr>
              <w:t xml:space="preserve">the duration </w:t>
            </w:r>
            <w:r w:rsidR="009A53F1">
              <w:rPr>
                <w:noProof/>
              </w:rPr>
              <w:t>of T3247</w:t>
            </w:r>
            <w:r w:rsidR="000C7DE1">
              <w:rPr>
                <w:noProof/>
              </w:rPr>
              <w:t xml:space="preserve"> </w:t>
            </w:r>
            <w:r w:rsidR="00E9538F">
              <w:rPr>
                <w:noProof/>
              </w:rPr>
              <w:t>timer</w:t>
            </w:r>
            <w:r w:rsidR="00E363D1">
              <w:rPr>
                <w:noProof/>
              </w:rPr>
              <w:t xml:space="preserve"> </w:t>
            </w:r>
            <w:r w:rsidR="000C7DE1">
              <w:rPr>
                <w:noProof/>
              </w:rPr>
              <w:t xml:space="preserve">and re-enable it again </w:t>
            </w:r>
            <w:r w:rsidR="006479CF">
              <w:rPr>
                <w:noProof/>
              </w:rPr>
              <w:t xml:space="preserve">after </w:t>
            </w:r>
            <w:r w:rsidR="00E363D1">
              <w:rPr>
                <w:noProof/>
              </w:rPr>
              <w:t xml:space="preserve">the </w:t>
            </w:r>
            <w:r w:rsidR="006479CF">
              <w:rPr>
                <w:noProof/>
              </w:rPr>
              <w:t xml:space="preserve">expiry of T3247 </w:t>
            </w:r>
            <w:r w:rsidR="0026258D">
              <w:rPr>
                <w:noProof/>
              </w:rPr>
              <w:t xml:space="preserve">timer </w:t>
            </w:r>
            <w:r w:rsidR="006479CF">
              <w:rPr>
                <w:noProof/>
              </w:rPr>
              <w:t xml:space="preserve">if the corresposnding PLMN counter is less than </w:t>
            </w:r>
            <w:r w:rsidR="009B41DB">
              <w:rPr>
                <w:noProof/>
              </w:rPr>
              <w:t xml:space="preserve">the </w:t>
            </w:r>
            <w:r w:rsidR="006479CF">
              <w:rPr>
                <w:noProof/>
              </w:rPr>
              <w:t>maximum value</w:t>
            </w:r>
            <w:r w:rsidR="009A53F1">
              <w:rPr>
                <w:noProof/>
              </w:rPr>
              <w:t>.</w:t>
            </w:r>
            <w:r w:rsidR="006479CF">
              <w:rPr>
                <w:noProof/>
              </w:rPr>
              <w:t xml:space="preserve"> </w:t>
            </w:r>
            <w:r w:rsidR="00037D8D">
              <w:rPr>
                <w:noProof/>
              </w:rPr>
              <w:t>We should not</w:t>
            </w:r>
            <w:r w:rsidR="00E30A27">
              <w:rPr>
                <w:noProof/>
              </w:rPr>
              <w:t>e</w:t>
            </w:r>
            <w:r w:rsidR="00037D8D">
              <w:rPr>
                <w:noProof/>
              </w:rPr>
              <w:t xml:space="preserve"> that </w:t>
            </w:r>
            <w:r w:rsidR="006479CF">
              <w:rPr>
                <w:noProof/>
              </w:rPr>
              <w:t xml:space="preserve">UE behvaior </w:t>
            </w:r>
            <w:r w:rsidR="00812334">
              <w:rPr>
                <w:noProof/>
              </w:rPr>
              <w:t xml:space="preserve">at </w:t>
            </w:r>
            <w:r w:rsidR="00F546EE">
              <w:rPr>
                <w:noProof/>
              </w:rPr>
              <w:t xml:space="preserve">starting of T3247 </w:t>
            </w:r>
            <w:r w:rsidR="0026258D">
              <w:rPr>
                <w:noProof/>
              </w:rPr>
              <w:t xml:space="preserve">timer </w:t>
            </w:r>
            <w:r w:rsidR="00F546EE">
              <w:rPr>
                <w:noProof/>
              </w:rPr>
              <w:t xml:space="preserve">is missing while UE behvaior at </w:t>
            </w:r>
            <w:r w:rsidR="00812334">
              <w:rPr>
                <w:noProof/>
              </w:rPr>
              <w:t>expiry</w:t>
            </w:r>
            <w:r w:rsidR="00037D8D">
              <w:rPr>
                <w:noProof/>
              </w:rPr>
              <w:t xml:space="preserve"> of T3247 </w:t>
            </w:r>
            <w:r w:rsidR="007B180F">
              <w:rPr>
                <w:noProof/>
              </w:rPr>
              <w:t xml:space="preserve">timer </w:t>
            </w:r>
            <w:r w:rsidR="00037D8D">
              <w:rPr>
                <w:noProof/>
              </w:rPr>
              <w:t xml:space="preserve">is </w:t>
            </w:r>
            <w:r w:rsidR="00812334">
              <w:rPr>
                <w:noProof/>
              </w:rPr>
              <w:t>defined</w:t>
            </w:r>
            <w:r w:rsidR="00554E47">
              <w:rPr>
                <w:noProof/>
              </w:rPr>
              <w:t>.</w:t>
            </w:r>
            <w:r w:rsidR="00812334">
              <w:rPr>
                <w:noProof/>
              </w:rPr>
              <w:t xml:space="preserve"> </w:t>
            </w:r>
            <w:r w:rsidR="00503B5E">
              <w:rPr>
                <w:noProof/>
              </w:rPr>
              <w:t xml:space="preserve"> </w:t>
            </w:r>
          </w:p>
        </w:tc>
      </w:tr>
      <w:tr w:rsidR="001E41F3" w14:paraId="0140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9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25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B9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38A6D" w14:textId="73417350" w:rsidR="001E41F3" w:rsidRDefault="00E00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disable</w:t>
            </w:r>
            <w:r w:rsidR="0094466A">
              <w:rPr>
                <w:noProof/>
              </w:rPr>
              <w:t>s</w:t>
            </w:r>
            <w:r>
              <w:rPr>
                <w:noProof/>
              </w:rPr>
              <w:t xml:space="preserve"> N1 mode for the corresponding access type </w:t>
            </w:r>
            <w:r w:rsidR="0094466A">
              <w:rPr>
                <w:noProof/>
              </w:rPr>
              <w:t>when rece</w:t>
            </w:r>
            <w:r w:rsidR="00AB42E8">
              <w:rPr>
                <w:noProof/>
              </w:rPr>
              <w:t>i</w:t>
            </w:r>
            <w:r w:rsidR="0094466A">
              <w:rPr>
                <w:noProof/>
              </w:rPr>
              <w:t xml:space="preserve">ving </w:t>
            </w:r>
            <w:r w:rsidR="00AB42E8">
              <w:rPr>
                <w:noProof/>
              </w:rPr>
              <w:t>non-integrity protected NAS message with cause #27</w:t>
            </w:r>
            <w:r w:rsidR="00C0325E">
              <w:rPr>
                <w:noProof/>
              </w:rPr>
              <w:t>.</w:t>
            </w:r>
          </w:p>
        </w:tc>
      </w:tr>
      <w:tr w:rsidR="001E41F3" w14:paraId="649D8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0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10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23E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6A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5B88" w14:textId="2ACD0858" w:rsidR="001E41F3" w:rsidRDefault="0011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receives </w:t>
            </w:r>
            <w:r w:rsidR="00404812">
              <w:rPr>
                <w:noProof/>
              </w:rPr>
              <w:t>non-</w:t>
            </w:r>
            <w:r w:rsidR="008F158A">
              <w:rPr>
                <w:noProof/>
              </w:rPr>
              <w:t>integrity prot</w:t>
            </w:r>
            <w:r w:rsidR="009B41DB">
              <w:rPr>
                <w:noProof/>
              </w:rPr>
              <w:t>e</w:t>
            </w:r>
            <w:r w:rsidR="008F158A">
              <w:rPr>
                <w:noProof/>
              </w:rPr>
              <w:t>cted NAS mes</w:t>
            </w:r>
            <w:r w:rsidR="00157059">
              <w:rPr>
                <w:noProof/>
              </w:rPr>
              <w:t>s</w:t>
            </w:r>
            <w:r w:rsidR="008F158A">
              <w:rPr>
                <w:noProof/>
              </w:rPr>
              <w:t xml:space="preserve">age </w:t>
            </w:r>
            <w:r w:rsidR="00807A89">
              <w:rPr>
                <w:noProof/>
              </w:rPr>
              <w:t xml:space="preserve">with cause #27, UE cannot </w:t>
            </w:r>
            <w:r w:rsidR="000249E4">
              <w:rPr>
                <w:noProof/>
              </w:rPr>
              <w:t>attempt to access same PLMN using other possible access technologies</w:t>
            </w:r>
            <w:r w:rsidR="00542051">
              <w:rPr>
                <w:noProof/>
              </w:rPr>
              <w:t>.</w:t>
            </w:r>
          </w:p>
        </w:tc>
      </w:tr>
      <w:tr w:rsidR="001E41F3" w14:paraId="59225767" w14:textId="77777777" w:rsidTr="00547111">
        <w:tc>
          <w:tcPr>
            <w:tcW w:w="2694" w:type="dxa"/>
            <w:gridSpan w:val="2"/>
          </w:tcPr>
          <w:p w14:paraId="49D99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03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A2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FD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72D4" w14:textId="457442E0" w:rsidR="001E41F3" w:rsidRDefault="00523252">
            <w:pPr>
              <w:pStyle w:val="CRCoverPage"/>
              <w:spacing w:after="0"/>
              <w:ind w:left="100"/>
              <w:rPr>
                <w:noProof/>
              </w:rPr>
            </w:pPr>
            <w:r w:rsidRPr="00523252">
              <w:rPr>
                <w:noProof/>
              </w:rPr>
              <w:t>5.3.20.2</w:t>
            </w:r>
          </w:p>
        </w:tc>
      </w:tr>
      <w:tr w:rsidR="001E41F3" w14:paraId="02E22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0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7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1C1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A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54F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F5D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ABB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28BC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79A1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5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FD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DE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AC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E77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C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D7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45D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CD7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551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518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2A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E13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71FE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EC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96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9CC3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AE4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A7B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2F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150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5D45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DCA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18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2D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B25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97F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206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36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6405F" w14:textId="77777777" w:rsidR="00E16B09" w:rsidRDefault="00E16B09" w:rsidP="00E16B0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202F641" w14:textId="77777777" w:rsidR="00F17179" w:rsidRDefault="00F17179" w:rsidP="00F17179">
      <w:pPr>
        <w:pStyle w:val="Heading4"/>
        <w:rPr>
          <w:lang w:eastAsia="ko-KR"/>
        </w:rPr>
      </w:pPr>
      <w:bookmarkStart w:id="3" w:name="_Toc20232586"/>
      <w:bookmarkStart w:id="4" w:name="_Toc27746676"/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3"/>
      <w:bookmarkEnd w:id="4"/>
    </w:p>
    <w:p w14:paraId="46ADDBAD" w14:textId="77777777" w:rsidR="00F17179" w:rsidRDefault="00F17179" w:rsidP="00F17179">
      <w:r w:rsidRPr="00CC0C94">
        <w:t xml:space="preserve">The UE </w:t>
      </w:r>
      <w:r>
        <w:t>shall maintain:</w:t>
      </w:r>
    </w:p>
    <w:p w14:paraId="16D1614E" w14:textId="77777777" w:rsidR="00F17179" w:rsidRDefault="00F17179" w:rsidP="00F17179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14:paraId="798EB590" w14:textId="77777777" w:rsidR="00F17179" w:rsidRDefault="00F17179" w:rsidP="00F17179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14:paraId="72D85969" w14:textId="77777777" w:rsidR="00F17179" w:rsidRPr="00C807E2" w:rsidRDefault="00F17179" w:rsidP="00F17179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14:paraId="70EAF3F9" w14:textId="77777777" w:rsidR="00F17179" w:rsidRPr="00A16488" w:rsidRDefault="00F17179" w:rsidP="00F17179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14:paraId="009E87C7" w14:textId="77777777" w:rsidR="00F17179" w:rsidRPr="00CC0C94" w:rsidRDefault="00F17179" w:rsidP="00F17179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14:paraId="5CCB9B8F" w14:textId="77777777" w:rsidR="00F17179" w:rsidRDefault="00F17179" w:rsidP="00F17179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14:paraId="0A1B949F" w14:textId="77777777" w:rsidR="00F17179" w:rsidRDefault="00F17179" w:rsidP="00F17179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14:paraId="5F214444" w14:textId="77777777" w:rsidR="00F17179" w:rsidRDefault="00F17179" w:rsidP="00F17179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14:paraId="1A44E0DD" w14:textId="77777777" w:rsidR="00F17179" w:rsidRPr="00EF5380" w:rsidRDefault="00F17179" w:rsidP="00F17179">
      <w:r w:rsidRPr="00EF5380">
        <w:t>The UE implementation-specific maximum value for any of the above counters shall not be greater than 10.</w:t>
      </w:r>
    </w:p>
    <w:p w14:paraId="5F7330EF" w14:textId="77777777" w:rsidR="00F17179" w:rsidRDefault="00F17179" w:rsidP="00F17179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612938EF" w14:textId="77777777" w:rsidR="00F17179" w:rsidRPr="00CC0C94" w:rsidRDefault="00F17179" w:rsidP="00F17179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057A0930" w14:textId="77777777" w:rsidR="00F17179" w:rsidRPr="00CC0C94" w:rsidRDefault="00F17179" w:rsidP="00F17179">
      <w:pPr>
        <w:pStyle w:val="B1"/>
      </w:pPr>
      <w:r>
        <w:t>1)</w:t>
      </w:r>
      <w:r>
        <w:tab/>
        <w:t>if the 5G</w:t>
      </w:r>
      <w:r w:rsidRPr="00CC0C94">
        <w:t xml:space="preserve">MM </w:t>
      </w:r>
      <w:proofErr w:type="gramStart"/>
      <w:r w:rsidRPr="00CC0C94">
        <w:t>cause</w:t>
      </w:r>
      <w:proofErr w:type="gramEnd"/>
      <w:r w:rsidRPr="00CC0C94">
        <w:t xml:space="preserve"> value received is #3, #6 </w:t>
      </w:r>
      <w:r>
        <w:t>or #7</w:t>
      </w:r>
      <w:r w:rsidRPr="00CC0C94">
        <w:t>, and</w:t>
      </w:r>
      <w:r>
        <w:t>:</w:t>
      </w:r>
    </w:p>
    <w:p w14:paraId="35BF1A2E" w14:textId="77777777" w:rsidR="00F17179" w:rsidRDefault="00F17179" w:rsidP="00F17179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</w:t>
      </w:r>
      <w:proofErr w:type="gramStart"/>
      <w:r>
        <w:t>cause</w:t>
      </w:r>
      <w:proofErr w:type="gramEnd"/>
      <w:r>
        <w:t xml:space="preserve"> value is received over 3GPP access, </w:t>
      </w:r>
      <w:r w:rsidRPr="00CC0C94">
        <w:t xml:space="preserve">the UE shall: </w:t>
      </w:r>
    </w:p>
    <w:p w14:paraId="7F5C22D6" w14:textId="77777777" w:rsidR="00F17179" w:rsidRDefault="00F17179" w:rsidP="00F1717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0CB15A91" w14:textId="77777777" w:rsidR="00F17179" w:rsidRPr="00CC0C94" w:rsidRDefault="00F17179" w:rsidP="00F17179">
      <w:pPr>
        <w:pStyle w:val="B4"/>
      </w:pPr>
      <w:r>
        <w:t>-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0AEC12AB" w14:textId="77777777" w:rsidR="00F17179" w:rsidRDefault="00F17179" w:rsidP="00F17179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</w:t>
      </w:r>
      <w:r>
        <w:t>; or</w:t>
      </w:r>
    </w:p>
    <w:p w14:paraId="1D94E11F" w14:textId="77777777" w:rsidR="00F17179" w:rsidRDefault="00F17179" w:rsidP="00F17179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14:paraId="738D222C" w14:textId="77777777" w:rsidR="00F17179" w:rsidRPr="00CC0C94" w:rsidRDefault="00F17179" w:rsidP="00F17179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0864EFDE" w14:textId="77777777" w:rsidR="00F17179" w:rsidRPr="00CC0C94" w:rsidRDefault="00F17179" w:rsidP="00F17179">
      <w:pPr>
        <w:pStyle w:val="B4"/>
      </w:pPr>
      <w:r w:rsidRPr="00CC0C94">
        <w:t>-</w:t>
      </w:r>
      <w:r w:rsidRPr="00CC0C94">
        <w:tab/>
      </w:r>
      <w:r>
        <w:t>if the 5G</w:t>
      </w:r>
      <w:r w:rsidRPr="00232079">
        <w:t xml:space="preserve">MM </w:t>
      </w:r>
      <w:proofErr w:type="gramStart"/>
      <w:r w:rsidRPr="00232079">
        <w:t>cause</w:t>
      </w:r>
      <w:proofErr w:type="gramEnd"/>
      <w:r w:rsidRPr="00232079">
        <w:t xml:space="preserve"> value received is </w:t>
      </w:r>
      <w:r>
        <w:t xml:space="preserve">#3 or #6,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14:paraId="2352D11F" w14:textId="77777777" w:rsidR="00F17179" w:rsidRDefault="00F17179" w:rsidP="00F17179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14:paraId="3B2D51F4" w14:textId="77777777" w:rsidR="00F17179" w:rsidRPr="00CC0C94" w:rsidRDefault="00F17179" w:rsidP="00F17179">
      <w:pPr>
        <w:pStyle w:val="B4"/>
      </w:pPr>
      <w:r w:rsidRPr="00232079">
        <w:lastRenderedPageBreak/>
        <w:t>-</w:t>
      </w:r>
      <w:r w:rsidRPr="00232079">
        <w:tab/>
      </w:r>
      <w:r>
        <w:t>if the 5G</w:t>
      </w:r>
      <w:r w:rsidRPr="00232079">
        <w:t xml:space="preserve">MM </w:t>
      </w:r>
      <w:proofErr w:type="gramStart"/>
      <w:r w:rsidRPr="00232079">
        <w:t>cause</w:t>
      </w:r>
      <w:proofErr w:type="gramEnd"/>
      <w:r w:rsidRPr="00232079">
        <w:t xml:space="preserve">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14:paraId="54ADC040" w14:textId="77777777" w:rsidR="00F17179" w:rsidRDefault="00F17179" w:rsidP="00F17179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14:paraId="28B54373" w14:textId="77777777" w:rsidR="00F17179" w:rsidRDefault="00F17179" w:rsidP="00F17179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4CE95158" w14:textId="77777777" w:rsidR="00F17179" w:rsidRPr="00CC0C94" w:rsidRDefault="00F17179" w:rsidP="00F17179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2DE26A25" w14:textId="77777777" w:rsidR="00F17179" w:rsidRDefault="00F17179" w:rsidP="00F17179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14:paraId="620EEABA" w14:textId="77777777" w:rsidR="00F17179" w:rsidRDefault="00F17179" w:rsidP="00F17179">
      <w:pPr>
        <w:pStyle w:val="B3"/>
      </w:pPr>
      <w:r>
        <w:t>iii)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714FC0E0" w14:textId="77777777" w:rsidR="00F17179" w:rsidRDefault="00F17179" w:rsidP="00F17179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</w:t>
      </w:r>
      <w:proofErr w:type="gramStart"/>
      <w:r>
        <w:t>cause</w:t>
      </w:r>
      <w:proofErr w:type="gramEnd"/>
      <w:r>
        <w:t xml:space="preserve"> value is received over non-3GPP access, </w:t>
      </w:r>
      <w:r w:rsidRPr="00CC0C94">
        <w:t>the UE shall:</w:t>
      </w:r>
    </w:p>
    <w:p w14:paraId="1BA75361" w14:textId="77777777" w:rsidR="00F17179" w:rsidRDefault="00F17179" w:rsidP="00F1717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7D366968" w14:textId="77777777" w:rsidR="00F17179" w:rsidRPr="00CC0C94" w:rsidRDefault="00F17179" w:rsidP="00F17179">
      <w:pPr>
        <w:pStyle w:val="B4"/>
      </w:pPr>
      <w:r>
        <w:t>-</w:t>
      </w:r>
      <w:r>
        <w:tab/>
        <w:t>enter the state 5G</w:t>
      </w:r>
      <w:r w:rsidRPr="00CC0C94">
        <w:t>MM-DEREGISTERED.LIMITED-SERVICE;</w:t>
      </w:r>
      <w:r>
        <w:t xml:space="preserve"> and</w:t>
      </w:r>
    </w:p>
    <w:p w14:paraId="2B76AB53" w14:textId="77777777" w:rsidR="00F17179" w:rsidRDefault="00F17179" w:rsidP="00F17179">
      <w:pPr>
        <w:pStyle w:val="B4"/>
      </w:pPr>
      <w:r>
        <w:t>-</w:t>
      </w:r>
      <w:r>
        <w:tab/>
        <w:t>may perform registration attempt over the non-3GPP access</w:t>
      </w:r>
      <w:r w:rsidRPr="00063201">
        <w:t xml:space="preserve"> </w:t>
      </w:r>
      <w:r>
        <w:t>if another access point for non-3GPP access is available; or</w:t>
      </w:r>
    </w:p>
    <w:p w14:paraId="02976267" w14:textId="77777777" w:rsidR="00F17179" w:rsidRDefault="00F17179" w:rsidP="00F17179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14:paraId="04A6B554" w14:textId="77777777" w:rsidR="00F17179" w:rsidRDefault="00F17179" w:rsidP="00F17179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subclause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0A871BEE" w14:textId="77777777" w:rsidR="00F17179" w:rsidRDefault="00F17179" w:rsidP="00F17179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14:paraId="7C473DB5" w14:textId="77777777" w:rsidR="00F17179" w:rsidRDefault="00F17179" w:rsidP="00F17179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14:paraId="54174BE8" w14:textId="77777777" w:rsidR="00F17179" w:rsidRDefault="00F17179" w:rsidP="00F17179">
      <w:pPr>
        <w:pStyle w:val="NO"/>
      </w:pPr>
      <w:r>
        <w:t>NOTE 2: How to select another access point for non-3GPP access is implementation specific.</w:t>
      </w:r>
    </w:p>
    <w:p w14:paraId="1CC7DFAC" w14:textId="77777777" w:rsidR="00F17179" w:rsidRPr="00CC0C94" w:rsidRDefault="00F17179" w:rsidP="00F17179">
      <w:pPr>
        <w:pStyle w:val="B3"/>
      </w:pPr>
      <w:r>
        <w:t>iii)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3ADC7B8A" w14:textId="77777777" w:rsidR="00F17179" w:rsidRDefault="00F17179" w:rsidP="00F17179">
      <w:pPr>
        <w:pStyle w:val="B1"/>
      </w:pPr>
      <w:r>
        <w:t>2)</w:t>
      </w:r>
      <w:r>
        <w:tab/>
        <w:t>if the 5G</w:t>
      </w:r>
      <w:r w:rsidRPr="00CC0C94">
        <w:t xml:space="preserve">MM </w:t>
      </w:r>
      <w:proofErr w:type="gramStart"/>
      <w:r w:rsidRPr="00CC0C94">
        <w:t>cau</w:t>
      </w:r>
      <w:r>
        <w:t>se</w:t>
      </w:r>
      <w:proofErr w:type="gramEnd"/>
      <w:r>
        <w:t xml:space="preserve">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may:</w:t>
      </w:r>
    </w:p>
    <w:p w14:paraId="377C1D7F" w14:textId="77777777" w:rsidR="00F17179" w:rsidRDefault="00F17179" w:rsidP="00F17179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14:paraId="2F846C1A" w14:textId="77777777" w:rsidR="00F17179" w:rsidRDefault="00F17179" w:rsidP="00F17179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14:paraId="0633E88E" w14:textId="77777777" w:rsidR="00F17179" w:rsidRDefault="00F17179" w:rsidP="00F17179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proofErr w:type="gramStart"/>
      <w:r>
        <w:t>cause</w:t>
      </w:r>
      <w:proofErr w:type="gramEnd"/>
      <w:r>
        <w:t xml:space="preserve">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>:</w:t>
      </w:r>
    </w:p>
    <w:p w14:paraId="106D5187" w14:textId="77777777" w:rsidR="00F17179" w:rsidRPr="00CC0C94" w:rsidRDefault="00F17179" w:rsidP="00F17179">
      <w:pPr>
        <w:pStyle w:val="B2"/>
      </w:pPr>
      <w:r>
        <w:t>a)</w:t>
      </w:r>
      <w:r>
        <w:tab/>
        <w:t xml:space="preserve">if the 5GMM </w:t>
      </w:r>
      <w:proofErr w:type="gramStart"/>
      <w:r>
        <w:t>cause</w:t>
      </w:r>
      <w:proofErr w:type="gramEnd"/>
      <w:r>
        <w:t xml:space="preserve"> value is received over 3GPP access, the UE shall:</w:t>
      </w:r>
    </w:p>
    <w:p w14:paraId="4CDD5586" w14:textId="77777777" w:rsidR="00F17179" w:rsidRPr="00CC0C94" w:rsidRDefault="00F17179" w:rsidP="00F17179">
      <w:pPr>
        <w:pStyle w:val="B3"/>
      </w:pPr>
      <w:r w:rsidRPr="00CC0C94">
        <w:lastRenderedPageBreak/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14:paraId="6226D955" w14:textId="77777777" w:rsidR="00F17179" w:rsidRDefault="00F17179" w:rsidP="00F17179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076C820D" w14:textId="77777777" w:rsidR="00F17179" w:rsidRDefault="00F17179" w:rsidP="00F17179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roaming",</w:t>
      </w:r>
      <w:r w:rsidRPr="00FB7152">
        <w:t xml:space="preserve"> </w:t>
      </w:r>
      <w:r>
        <w:t xml:space="preserve">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68C5DCF9" w14:textId="77777777" w:rsidR="00F17179" w:rsidRDefault="00F17179" w:rsidP="00F17179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14:paraId="09BB3BC4" w14:textId="77777777" w:rsidR="00F17179" w:rsidRDefault="00F17179" w:rsidP="00F17179">
      <w:pPr>
        <w:pStyle w:val="B2"/>
      </w:pPr>
      <w:r>
        <w:t>b)</w:t>
      </w:r>
      <w:r>
        <w:tab/>
        <w:t xml:space="preserve">if the 5GMM </w:t>
      </w:r>
      <w:proofErr w:type="gramStart"/>
      <w:r>
        <w:t>cause</w:t>
      </w:r>
      <w:proofErr w:type="gramEnd"/>
      <w:r>
        <w:t xml:space="preserve"> value is received over non-3GPP access, the UE shall:</w:t>
      </w:r>
    </w:p>
    <w:p w14:paraId="6EF0729E" w14:textId="77777777" w:rsidR="00F17179" w:rsidRPr="00CC0C94" w:rsidRDefault="00F17179" w:rsidP="00F17179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14:paraId="1969FBE1" w14:textId="77777777" w:rsidR="00F17179" w:rsidRDefault="00F17179" w:rsidP="00F17179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14:paraId="11F0B08C" w14:textId="77777777" w:rsidR="00F17179" w:rsidRPr="00CC0C94" w:rsidRDefault="00F17179" w:rsidP="00F17179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proofErr w:type="gramStart"/>
      <w:r>
        <w:t>cause</w:t>
      </w:r>
      <w:proofErr w:type="gramEnd"/>
      <w:r>
        <w:t xml:space="preserve">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subclause 5.5.1 </w:t>
      </w:r>
      <w:r w:rsidRPr="00CC0C94">
        <w:t>and 5.6.1</w:t>
      </w:r>
      <w:r>
        <w:t>:</w:t>
      </w:r>
    </w:p>
    <w:p w14:paraId="59B19B1D" w14:textId="77777777" w:rsidR="00F17179" w:rsidRPr="00F94FD2" w:rsidRDefault="00F17179" w:rsidP="00F17179">
      <w:pPr>
        <w:pStyle w:val="B2"/>
      </w:pPr>
      <w:r w:rsidRPr="008A1A02">
        <w:t>-</w:t>
      </w:r>
      <w:r w:rsidRPr="008A1A02">
        <w:tab/>
        <w:t xml:space="preserve">if </w:t>
      </w:r>
      <w:r w:rsidRPr="005A51CC">
        <w:t xml:space="preserve">the </w:t>
      </w:r>
      <w:r w:rsidRPr="00B95C6D">
        <w:t>message was received via 3GPP access and if the PLMN-specific attempt co</w:t>
      </w:r>
      <w:r w:rsidRPr="00F94FD2">
        <w:t>unter for the PLMN sending the reject message has a value less than a UE implementation-specific maximum value, the UE shall increment the PLMN-specific attempt counter for the PLMN; or</w:t>
      </w:r>
    </w:p>
    <w:p w14:paraId="0D98807A" w14:textId="77777777" w:rsidR="00F17179" w:rsidRPr="0083064D" w:rsidRDefault="00F17179" w:rsidP="00F17179">
      <w:pPr>
        <w:pStyle w:val="B2"/>
      </w:pPr>
      <w:r w:rsidRPr="001E5B2C">
        <w:t>-</w:t>
      </w:r>
      <w:r w:rsidRPr="001E5B2C">
        <w:tab/>
        <w:t xml:space="preserve">if the message was received via non-3GPP access and if the </w:t>
      </w:r>
      <w:r w:rsidRPr="00C33F48">
        <w:t>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14:paraId="2E85931A" w14:textId="4CD0E76E" w:rsidR="00F17179" w:rsidRDefault="00F17179" w:rsidP="00F17179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proofErr w:type="gramStart"/>
      <w:r>
        <w:t>cause</w:t>
      </w:r>
      <w:proofErr w:type="gramEnd"/>
      <w:r>
        <w:t xml:space="preserve">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ins w:id="5" w:author="Osama Lotfallah" w:date="2020-01-02T13:46:00Z">
        <w:r w:rsidR="006A3BA7">
          <w:t xml:space="preserve"> and </w:t>
        </w:r>
        <w:r w:rsidR="00340E83" w:rsidRPr="001640F4">
          <w:rPr>
            <w:rFonts w:eastAsia="Malgun Gothic"/>
            <w:lang w:val="en-US" w:eastAsia="ko-KR"/>
          </w:rPr>
          <w:t>disable the N1 mode capabilit</w:t>
        </w:r>
        <w:r w:rsidR="00340E83">
          <w:rPr>
            <w:rFonts w:eastAsia="Malgun Gothic"/>
            <w:lang w:val="en-US" w:eastAsia="ko-KR"/>
          </w:rPr>
          <w:t>y</w:t>
        </w:r>
        <w:r w:rsidR="00340E83">
          <w:t xml:space="preserve"> for </w:t>
        </w:r>
        <w:r w:rsidR="009954FB">
          <w:t>the respective access type</w:t>
        </w:r>
        <w:r w:rsidR="00340E83">
          <w:t xml:space="preserve"> (see subclause 4.9)</w:t>
        </w:r>
      </w:ins>
      <w:r w:rsidRPr="002801AF">
        <w:t>;</w:t>
      </w:r>
      <w:r>
        <w:t xml:space="preserve"> and</w:t>
      </w:r>
    </w:p>
    <w:p w14:paraId="55690A8F" w14:textId="77777777" w:rsidR="00F17179" w:rsidRPr="00CC0C94" w:rsidRDefault="00F17179" w:rsidP="00F17179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</w:t>
      </w:r>
      <w:proofErr w:type="gramStart"/>
      <w:r>
        <w:t>cause</w:t>
      </w:r>
      <w:proofErr w:type="gramEnd"/>
      <w:r>
        <w:t xml:space="preserve"> value received is #72,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14:paraId="39C7000B" w14:textId="77777777" w:rsidR="00F17179" w:rsidRPr="00CC0C94" w:rsidRDefault="00F17179" w:rsidP="00F17179">
      <w:r>
        <w:t>Upon expiry of timer T3247</w:t>
      </w:r>
      <w:r w:rsidRPr="00CC0C94">
        <w:t>, the UE shall</w:t>
      </w:r>
      <w:r>
        <w:t>:</w:t>
      </w:r>
    </w:p>
    <w:p w14:paraId="225975A6" w14:textId="77777777" w:rsidR="00F17179" w:rsidRDefault="00F17179" w:rsidP="00F17179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5D031800" w14:textId="77777777" w:rsidR="00F17179" w:rsidRPr="00CC0C94" w:rsidRDefault="00F17179" w:rsidP="00F17179">
      <w:pPr>
        <w:pStyle w:val="B1"/>
      </w:pPr>
      <w:r w:rsidRPr="00CC0C94">
        <w:lastRenderedPageBreak/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</w:t>
      </w:r>
      <w:r>
        <w:t>,</w:t>
      </w:r>
      <w:r w:rsidRPr="002D6189">
        <w:t xml:space="preserve"> </w:t>
      </w:r>
      <w:r>
        <w:t>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5ABCA8C4" w14:textId="77777777" w:rsidR="00F17179" w:rsidRPr="00CC0C94" w:rsidRDefault="00F17179" w:rsidP="00F17179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  <w:r>
        <w:t>:</w:t>
      </w:r>
    </w:p>
    <w:p w14:paraId="12A34F35" w14:textId="77777777" w:rsidR="00F17179" w:rsidRDefault="00F17179" w:rsidP="00F17179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14:paraId="1E225C3A" w14:textId="77777777" w:rsidR="00F17179" w:rsidRPr="00CC0C94" w:rsidRDefault="00F17179" w:rsidP="00F17179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  <w:r>
        <w:t>:</w:t>
      </w:r>
    </w:p>
    <w:p w14:paraId="2738EAD9" w14:textId="77777777" w:rsidR="00F17179" w:rsidRPr="00CC0C94" w:rsidRDefault="00F17179" w:rsidP="00F17179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14:paraId="4D964F23" w14:textId="77777777" w:rsidR="00F17179" w:rsidRDefault="00F17179" w:rsidP="00F17179">
      <w:pPr>
        <w:pStyle w:val="B1"/>
      </w:pPr>
      <w:r w:rsidRPr="00232079">
        <w:t>-</w:t>
      </w:r>
      <w:r w:rsidRPr="00232079">
        <w:tab/>
        <w:t>set the USIM to valid for non-EPS services, if</w:t>
      </w:r>
      <w:r>
        <w:t>:</w:t>
      </w:r>
    </w:p>
    <w:p w14:paraId="1A66D66C" w14:textId="77777777" w:rsidR="00F17179" w:rsidRDefault="00F17179" w:rsidP="00F17179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14:paraId="763CA581" w14:textId="77777777" w:rsidR="00F17179" w:rsidRDefault="00F17179" w:rsidP="00F17179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>MN from the forbidden PLMN list;</w:t>
      </w:r>
    </w:p>
    <w:p w14:paraId="0FA62F84" w14:textId="77777777" w:rsidR="00F17179" w:rsidRDefault="00F17179" w:rsidP="00F17179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14:paraId="757992EC" w14:textId="77777777" w:rsidR="00F17179" w:rsidRDefault="00F17179" w:rsidP="00F17179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14:paraId="54065BDF" w14:textId="77777777" w:rsidR="00F17179" w:rsidRDefault="00F17179" w:rsidP="00F17179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14:paraId="12FF68D5" w14:textId="77777777" w:rsidR="00F17179" w:rsidRPr="00CC0C94" w:rsidRDefault="00F17179" w:rsidP="00F17179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14:paraId="6B657FA7" w14:textId="77777777" w:rsidR="00F17179" w:rsidRDefault="00F17179" w:rsidP="00F17179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2FDF266D" w14:textId="77777777" w:rsidR="00F17179" w:rsidRDefault="00F17179" w:rsidP="00F17179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14:paraId="1ED1E7B6" w14:textId="77777777" w:rsidR="00F17179" w:rsidRDefault="00F17179" w:rsidP="00F17179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14:paraId="7F5D1389" w14:textId="13442F8B" w:rsidR="001E41F3" w:rsidRDefault="001E41F3">
      <w:pPr>
        <w:rPr>
          <w:noProof/>
        </w:rPr>
      </w:pPr>
    </w:p>
    <w:p w14:paraId="7C43AA7C" w14:textId="77777777" w:rsidR="002D107B" w:rsidRDefault="002D107B" w:rsidP="002D107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9E0B319" w14:textId="77777777" w:rsidR="002D107B" w:rsidRDefault="002D107B">
      <w:pPr>
        <w:rPr>
          <w:noProof/>
        </w:rPr>
      </w:pPr>
    </w:p>
    <w:sectPr w:rsidR="002D10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F8EC8" w14:textId="77777777" w:rsidR="005C73AA" w:rsidRDefault="005C73AA">
      <w:r>
        <w:separator/>
      </w:r>
    </w:p>
  </w:endnote>
  <w:endnote w:type="continuationSeparator" w:id="0">
    <w:p w14:paraId="4A801F39" w14:textId="77777777" w:rsidR="005C73AA" w:rsidRDefault="005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BD08" w14:textId="77777777" w:rsidR="005C73AA" w:rsidRDefault="005C73AA">
      <w:r>
        <w:separator/>
      </w:r>
    </w:p>
  </w:footnote>
  <w:footnote w:type="continuationSeparator" w:id="0">
    <w:p w14:paraId="0EA37A7C" w14:textId="77777777" w:rsidR="005C73AA" w:rsidRDefault="005C7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84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BB5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B6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33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E4"/>
    <w:rsid w:val="00037D8D"/>
    <w:rsid w:val="00050ACD"/>
    <w:rsid w:val="00067CE7"/>
    <w:rsid w:val="00075850"/>
    <w:rsid w:val="00080E4E"/>
    <w:rsid w:val="000A1F6F"/>
    <w:rsid w:val="000A6394"/>
    <w:rsid w:val="000B7FED"/>
    <w:rsid w:val="000C038A"/>
    <w:rsid w:val="000C6038"/>
    <w:rsid w:val="000C6598"/>
    <w:rsid w:val="000C7DE1"/>
    <w:rsid w:val="000F5BC3"/>
    <w:rsid w:val="00105F08"/>
    <w:rsid w:val="001141A4"/>
    <w:rsid w:val="001343E2"/>
    <w:rsid w:val="00143DCF"/>
    <w:rsid w:val="00145D43"/>
    <w:rsid w:val="00145F70"/>
    <w:rsid w:val="001559AE"/>
    <w:rsid w:val="00157059"/>
    <w:rsid w:val="00162225"/>
    <w:rsid w:val="00181F08"/>
    <w:rsid w:val="0019054C"/>
    <w:rsid w:val="00192C46"/>
    <w:rsid w:val="001968B8"/>
    <w:rsid w:val="001A08B3"/>
    <w:rsid w:val="001A7B60"/>
    <w:rsid w:val="001B27DF"/>
    <w:rsid w:val="001B52F0"/>
    <w:rsid w:val="001B7A65"/>
    <w:rsid w:val="001C4647"/>
    <w:rsid w:val="001E41F3"/>
    <w:rsid w:val="001F6C58"/>
    <w:rsid w:val="00202515"/>
    <w:rsid w:val="00224B84"/>
    <w:rsid w:val="00227EAD"/>
    <w:rsid w:val="0026004D"/>
    <w:rsid w:val="00260E9B"/>
    <w:rsid w:val="0026137C"/>
    <w:rsid w:val="0026258D"/>
    <w:rsid w:val="002640DD"/>
    <w:rsid w:val="00275D12"/>
    <w:rsid w:val="00284FEB"/>
    <w:rsid w:val="002860C4"/>
    <w:rsid w:val="0029470B"/>
    <w:rsid w:val="002A177B"/>
    <w:rsid w:val="002B5741"/>
    <w:rsid w:val="002D107B"/>
    <w:rsid w:val="00305409"/>
    <w:rsid w:val="00315C6B"/>
    <w:rsid w:val="003202A2"/>
    <w:rsid w:val="00340E83"/>
    <w:rsid w:val="003424D1"/>
    <w:rsid w:val="003609EF"/>
    <w:rsid w:val="0036231A"/>
    <w:rsid w:val="003653FE"/>
    <w:rsid w:val="003728F4"/>
    <w:rsid w:val="00374DD4"/>
    <w:rsid w:val="00383CDD"/>
    <w:rsid w:val="003D76C4"/>
    <w:rsid w:val="003E1A36"/>
    <w:rsid w:val="003F2709"/>
    <w:rsid w:val="00404812"/>
    <w:rsid w:val="00410371"/>
    <w:rsid w:val="004242F1"/>
    <w:rsid w:val="00425216"/>
    <w:rsid w:val="00431529"/>
    <w:rsid w:val="0047337C"/>
    <w:rsid w:val="004B75B7"/>
    <w:rsid w:val="004D43C4"/>
    <w:rsid w:val="004D729E"/>
    <w:rsid w:val="004E1669"/>
    <w:rsid w:val="004F0E01"/>
    <w:rsid w:val="00502761"/>
    <w:rsid w:val="00503B5E"/>
    <w:rsid w:val="00515249"/>
    <w:rsid w:val="0051580D"/>
    <w:rsid w:val="00520A41"/>
    <w:rsid w:val="00523252"/>
    <w:rsid w:val="005355F1"/>
    <w:rsid w:val="00541C81"/>
    <w:rsid w:val="00542051"/>
    <w:rsid w:val="00547111"/>
    <w:rsid w:val="00554E47"/>
    <w:rsid w:val="00570453"/>
    <w:rsid w:val="00592D74"/>
    <w:rsid w:val="005A2443"/>
    <w:rsid w:val="005B6D42"/>
    <w:rsid w:val="005C6816"/>
    <w:rsid w:val="005C73AA"/>
    <w:rsid w:val="005D5ADC"/>
    <w:rsid w:val="005E2C44"/>
    <w:rsid w:val="005E3914"/>
    <w:rsid w:val="005E4489"/>
    <w:rsid w:val="006135DE"/>
    <w:rsid w:val="00621188"/>
    <w:rsid w:val="006257ED"/>
    <w:rsid w:val="00626A49"/>
    <w:rsid w:val="006479CF"/>
    <w:rsid w:val="00695808"/>
    <w:rsid w:val="006A3BA7"/>
    <w:rsid w:val="006B46FB"/>
    <w:rsid w:val="006E21FB"/>
    <w:rsid w:val="006F65D1"/>
    <w:rsid w:val="007024A3"/>
    <w:rsid w:val="00713087"/>
    <w:rsid w:val="0076674A"/>
    <w:rsid w:val="00772780"/>
    <w:rsid w:val="0077570A"/>
    <w:rsid w:val="00792342"/>
    <w:rsid w:val="007977A8"/>
    <w:rsid w:val="007B180F"/>
    <w:rsid w:val="007B4D07"/>
    <w:rsid w:val="007B512A"/>
    <w:rsid w:val="007C2097"/>
    <w:rsid w:val="007C209B"/>
    <w:rsid w:val="007D4733"/>
    <w:rsid w:val="007D6A07"/>
    <w:rsid w:val="007E6F4E"/>
    <w:rsid w:val="007F5F94"/>
    <w:rsid w:val="007F7259"/>
    <w:rsid w:val="008040A8"/>
    <w:rsid w:val="00807A89"/>
    <w:rsid w:val="00812334"/>
    <w:rsid w:val="008245D9"/>
    <w:rsid w:val="008279FA"/>
    <w:rsid w:val="008626E7"/>
    <w:rsid w:val="00863F56"/>
    <w:rsid w:val="00870EE7"/>
    <w:rsid w:val="00872F58"/>
    <w:rsid w:val="00881DAB"/>
    <w:rsid w:val="008863B9"/>
    <w:rsid w:val="00890554"/>
    <w:rsid w:val="008A1B5F"/>
    <w:rsid w:val="008A45A6"/>
    <w:rsid w:val="008A775C"/>
    <w:rsid w:val="008D53FA"/>
    <w:rsid w:val="008E42B0"/>
    <w:rsid w:val="008F158A"/>
    <w:rsid w:val="008F686C"/>
    <w:rsid w:val="00904A50"/>
    <w:rsid w:val="0091350E"/>
    <w:rsid w:val="009148DE"/>
    <w:rsid w:val="00940DFC"/>
    <w:rsid w:val="00941E30"/>
    <w:rsid w:val="0094466A"/>
    <w:rsid w:val="009777D9"/>
    <w:rsid w:val="009816A8"/>
    <w:rsid w:val="00991B88"/>
    <w:rsid w:val="009954FB"/>
    <w:rsid w:val="009A53F1"/>
    <w:rsid w:val="009A5753"/>
    <w:rsid w:val="009A579D"/>
    <w:rsid w:val="009B41DB"/>
    <w:rsid w:val="009D6E52"/>
    <w:rsid w:val="009E3297"/>
    <w:rsid w:val="009E46DA"/>
    <w:rsid w:val="009E6C24"/>
    <w:rsid w:val="009F734F"/>
    <w:rsid w:val="00A246B6"/>
    <w:rsid w:val="00A47E70"/>
    <w:rsid w:val="00A50CF0"/>
    <w:rsid w:val="00A542A2"/>
    <w:rsid w:val="00A7671C"/>
    <w:rsid w:val="00A817E8"/>
    <w:rsid w:val="00A868E1"/>
    <w:rsid w:val="00A92834"/>
    <w:rsid w:val="00AA2CBC"/>
    <w:rsid w:val="00AB2AE3"/>
    <w:rsid w:val="00AB42E8"/>
    <w:rsid w:val="00AC5820"/>
    <w:rsid w:val="00AD1CD8"/>
    <w:rsid w:val="00B0685C"/>
    <w:rsid w:val="00B06900"/>
    <w:rsid w:val="00B07495"/>
    <w:rsid w:val="00B258BB"/>
    <w:rsid w:val="00B33D73"/>
    <w:rsid w:val="00B67B97"/>
    <w:rsid w:val="00B75B38"/>
    <w:rsid w:val="00B779E0"/>
    <w:rsid w:val="00B81064"/>
    <w:rsid w:val="00B968C8"/>
    <w:rsid w:val="00BA3EC5"/>
    <w:rsid w:val="00BA51D9"/>
    <w:rsid w:val="00BA567D"/>
    <w:rsid w:val="00BB5DFC"/>
    <w:rsid w:val="00BC46F9"/>
    <w:rsid w:val="00BD279D"/>
    <w:rsid w:val="00BD6BB8"/>
    <w:rsid w:val="00BE6262"/>
    <w:rsid w:val="00BF1F57"/>
    <w:rsid w:val="00BF36C5"/>
    <w:rsid w:val="00C0069E"/>
    <w:rsid w:val="00C0325E"/>
    <w:rsid w:val="00C27372"/>
    <w:rsid w:val="00C5423D"/>
    <w:rsid w:val="00C6314C"/>
    <w:rsid w:val="00C66BA2"/>
    <w:rsid w:val="00C75CB0"/>
    <w:rsid w:val="00C76B4C"/>
    <w:rsid w:val="00C86F3E"/>
    <w:rsid w:val="00C93C06"/>
    <w:rsid w:val="00C95985"/>
    <w:rsid w:val="00CC5026"/>
    <w:rsid w:val="00CC68D0"/>
    <w:rsid w:val="00CE5C70"/>
    <w:rsid w:val="00CF2B03"/>
    <w:rsid w:val="00D03AD3"/>
    <w:rsid w:val="00D03F9A"/>
    <w:rsid w:val="00D04FBE"/>
    <w:rsid w:val="00D06D51"/>
    <w:rsid w:val="00D24991"/>
    <w:rsid w:val="00D27081"/>
    <w:rsid w:val="00D35DB0"/>
    <w:rsid w:val="00D50255"/>
    <w:rsid w:val="00D66520"/>
    <w:rsid w:val="00D8698B"/>
    <w:rsid w:val="00DA2328"/>
    <w:rsid w:val="00DA3849"/>
    <w:rsid w:val="00DA4BA6"/>
    <w:rsid w:val="00DB05C9"/>
    <w:rsid w:val="00DE34CF"/>
    <w:rsid w:val="00E00912"/>
    <w:rsid w:val="00E023FF"/>
    <w:rsid w:val="00E04005"/>
    <w:rsid w:val="00E06DC3"/>
    <w:rsid w:val="00E078EA"/>
    <w:rsid w:val="00E127D3"/>
    <w:rsid w:val="00E13F3D"/>
    <w:rsid w:val="00E155DC"/>
    <w:rsid w:val="00E16B09"/>
    <w:rsid w:val="00E30A27"/>
    <w:rsid w:val="00E34898"/>
    <w:rsid w:val="00E363D1"/>
    <w:rsid w:val="00E6540E"/>
    <w:rsid w:val="00E8079D"/>
    <w:rsid w:val="00E94DDD"/>
    <w:rsid w:val="00E9538F"/>
    <w:rsid w:val="00EB09B7"/>
    <w:rsid w:val="00EC533A"/>
    <w:rsid w:val="00EE7D7C"/>
    <w:rsid w:val="00EF2779"/>
    <w:rsid w:val="00F17179"/>
    <w:rsid w:val="00F2481F"/>
    <w:rsid w:val="00F25D98"/>
    <w:rsid w:val="00F300FB"/>
    <w:rsid w:val="00F546EE"/>
    <w:rsid w:val="00F65AD2"/>
    <w:rsid w:val="00F66D50"/>
    <w:rsid w:val="00F864DB"/>
    <w:rsid w:val="00FA062C"/>
    <w:rsid w:val="00FA315B"/>
    <w:rsid w:val="00FA3FA5"/>
    <w:rsid w:val="00FB6386"/>
    <w:rsid w:val="00FB7E31"/>
    <w:rsid w:val="00FD4D18"/>
    <w:rsid w:val="00FD7B29"/>
    <w:rsid w:val="00FE4C1E"/>
    <w:rsid w:val="00FE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8106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53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53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653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653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653FE"/>
    <w:rPr>
      <w:rFonts w:ascii="Arial" w:hAnsi="Arial"/>
      <w:b/>
      <w:lang w:val="en-GB" w:eastAsia="en-US"/>
    </w:rPr>
  </w:style>
  <w:style w:type="character" w:customStyle="1" w:styleId="TALZchn">
    <w:name w:val="TAL Zchn"/>
    <w:rsid w:val="00260E9B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locked/>
    <w:rsid w:val="00F171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A8AF-F10D-435B-8F24-6B806B3F7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2522</Words>
  <Characters>14377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7</cp:revision>
  <cp:lastPrinted>1900-01-01T08:00:00Z</cp:lastPrinted>
  <dcterms:created xsi:type="dcterms:W3CDTF">2020-01-03T16:37:00Z</dcterms:created>
  <dcterms:modified xsi:type="dcterms:W3CDTF">2020-01-10T19:21:00Z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