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DF2EA0">
          <w:rPr>
            <w:b/>
            <w:noProof/>
            <w:sz w:val="24"/>
          </w:rPr>
          <w:t>CT WG1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64424">
        <w:rPr>
          <w:b/>
          <w:noProof/>
          <w:sz w:val="24"/>
        </w:rPr>
        <w:t>99</w:t>
      </w:r>
      <w:r>
        <w:rPr>
          <w:b/>
          <w:i/>
          <w:noProof/>
          <w:sz w:val="28"/>
        </w:rPr>
        <w:tab/>
      </w:r>
      <w:fldSimple w:instr=" DOCPROPERTY  Tdoc#  \* MERGEFORMAT ">
        <w:r w:rsidR="00DF2EA0">
          <w:rPr>
            <w:b/>
            <w:i/>
            <w:noProof/>
            <w:sz w:val="28"/>
          </w:rPr>
          <w:t>C1-16</w:t>
        </w:r>
        <w:r w:rsidR="00A71849">
          <w:rPr>
            <w:b/>
            <w:i/>
            <w:noProof/>
            <w:sz w:val="28"/>
          </w:rPr>
          <w:t>3584</w:t>
        </w:r>
      </w:fldSimple>
    </w:p>
    <w:p w:rsidR="001E41F3" w:rsidRDefault="00AA4918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164424">
          <w:rPr>
            <w:b/>
            <w:noProof/>
            <w:sz w:val="24"/>
          </w:rPr>
          <w:t>Santa Kruz</w:t>
        </w:r>
      </w:fldSimple>
      <w:r w:rsidR="001E41F3">
        <w:rPr>
          <w:b/>
          <w:noProof/>
          <w:sz w:val="24"/>
        </w:rPr>
        <w:t xml:space="preserve">, </w:t>
      </w:r>
      <w:r w:rsidR="00164424">
        <w:rPr>
          <w:b/>
          <w:noProof/>
          <w:sz w:val="24"/>
        </w:rPr>
        <w:t>Tenerife</w:t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245E2B">
          <w:rPr>
            <w:b/>
            <w:noProof/>
            <w:sz w:val="24"/>
          </w:rPr>
          <w:t>2</w:t>
        </w:r>
        <w:r w:rsidR="006756D4">
          <w:rPr>
            <w:b/>
            <w:noProof/>
            <w:sz w:val="24"/>
          </w:rPr>
          <w:t>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245E2B">
          <w:rPr>
            <w:b/>
            <w:noProof/>
            <w:sz w:val="24"/>
          </w:rPr>
          <w:t>2</w:t>
        </w:r>
        <w:r w:rsidR="006756D4">
          <w:rPr>
            <w:b/>
            <w:noProof/>
            <w:sz w:val="24"/>
          </w:rPr>
          <w:t>9</w:t>
        </w:r>
        <w:r w:rsidR="00245E2B">
          <w:rPr>
            <w:b/>
            <w:noProof/>
            <w:sz w:val="24"/>
          </w:rPr>
          <w:t xml:space="preserve"> </w:t>
        </w:r>
        <w:r w:rsidR="006756D4">
          <w:rPr>
            <w:b/>
            <w:noProof/>
            <w:sz w:val="24"/>
          </w:rPr>
          <w:t>July</w:t>
        </w:r>
        <w:r w:rsidR="00DF2EA0">
          <w:rPr>
            <w:b/>
            <w:noProof/>
            <w:sz w:val="24"/>
          </w:rPr>
          <w:t xml:space="preserve"> 2016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AA4918" w:rsidP="0003702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47A0B">
                <w:rPr>
                  <w:b/>
                  <w:noProof/>
                  <w:sz w:val="28"/>
                </w:rPr>
                <w:t>24.</w:t>
              </w:r>
              <w:r w:rsidR="00037020">
                <w:rPr>
                  <w:b/>
                  <w:noProof/>
                  <w:sz w:val="28"/>
                </w:rPr>
                <w:t>390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A71849" w:rsidP="0003702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noProof/>
                <w:sz w:val="28"/>
              </w:rPr>
              <w:t>0046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037020" w:rsidP="00B0472C">
            <w:pPr>
              <w:pStyle w:val="CRCoverPage"/>
              <w:spacing w:after="0"/>
              <w:jc w:val="right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AA4918" w:rsidP="00A7184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36719">
                <w:rPr>
                  <w:b/>
                  <w:noProof/>
                  <w:sz w:val="28"/>
                </w:rPr>
                <w:t>13.</w:t>
              </w:r>
              <w:r w:rsidR="00A71849">
                <w:rPr>
                  <w:b/>
                  <w:noProof/>
                  <w:sz w:val="28"/>
                </w:rPr>
                <w:t>1</w:t>
              </w:r>
              <w:r w:rsidR="00636719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E3281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  <w:bookmarkStart w:id="1" w:name="_GoBack"/>
            <w:bookmarkEnd w:id="1"/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37020" w:rsidP="0097627A">
            <w:pPr>
              <w:pStyle w:val="CRCoverPage"/>
              <w:spacing w:after="0"/>
              <w:ind w:left="100"/>
              <w:rPr>
                <w:noProof/>
              </w:rPr>
            </w:pPr>
            <w:r>
              <w:t>XML example with wrong element name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AA4918" w:rsidP="0097627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97627A">
                <w:rPr>
                  <w:lang w:val="de-AT" w:eastAsia="de-AT"/>
                </w:rPr>
                <w:t>Deutsche Telekom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AA4918" w:rsidP="0097627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97627A">
                <w:rPr>
                  <w:lang w:val="de-AT" w:eastAsia="de-AT"/>
                </w:rPr>
                <w:t>C1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AA4918" w:rsidP="00A609B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97627A">
                <w:t>TEI1</w:t>
              </w:r>
              <w:r w:rsidR="00A609B3">
                <w:t>3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A4918" w:rsidP="00A609B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C47B4">
                <w:rPr>
                  <w:lang w:val="de-AT" w:eastAsia="de-AT"/>
                </w:rPr>
                <w:t>2016-0</w:t>
              </w:r>
              <w:r w:rsidR="00A609B3">
                <w:rPr>
                  <w:lang w:val="de-AT" w:eastAsia="de-AT"/>
                </w:rPr>
                <w:t>6</w:t>
              </w:r>
              <w:r w:rsidR="00DC47B4">
                <w:rPr>
                  <w:lang w:val="de-AT" w:eastAsia="de-AT"/>
                </w:rPr>
                <w:t>-15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9644D3" w:rsidP="0097627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A4918" w:rsidP="00A609B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97627A">
                <w:rPr>
                  <w:lang w:val="de-AT" w:eastAsia="de-AT"/>
                </w:rPr>
                <w:t>Rel-1</w:t>
              </w:r>
              <w:r w:rsidR="00A609B3">
                <w:rPr>
                  <w:lang w:val="de-AT" w:eastAsia="de-AT"/>
                </w:rPr>
                <w:t>3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03BE0" w:rsidRDefault="00CC1188" w:rsidP="00FD0363">
            <w:pPr>
              <w:pStyle w:val="CRCoverPage"/>
              <w:spacing w:after="0"/>
              <w:ind w:left="100"/>
            </w:pPr>
            <w:r>
              <w:t xml:space="preserve">In </w:t>
            </w:r>
            <w:r w:rsidR="00FD0363">
              <w:t>TS 24.390</w:t>
            </w:r>
            <w:r>
              <w:t xml:space="preserve"> </w:t>
            </w:r>
            <w:proofErr w:type="spellStart"/>
            <w:r>
              <w:t>subclause</w:t>
            </w:r>
            <w:proofErr w:type="spellEnd"/>
            <w:r>
              <w:t xml:space="preserve"> 5.1.3.3</w:t>
            </w:r>
            <w:r w:rsidR="00434796">
              <w:t xml:space="preserve"> </w:t>
            </w:r>
            <w:r w:rsidR="00FD0363">
              <w:t xml:space="preserve">there is explanation of the Data semantics </w:t>
            </w:r>
            <w:r w:rsidR="00B07307">
              <w:t xml:space="preserve">regarding the </w:t>
            </w:r>
            <w:r w:rsidR="00B07307" w:rsidRPr="0057776F">
              <w:t>application/vnd.3gpp.ussd</w:t>
            </w:r>
            <w:r w:rsidR="00B07307">
              <w:t>+xml</w:t>
            </w:r>
            <w:r w:rsidR="00B07307" w:rsidRPr="0057776F">
              <w:t xml:space="preserve"> MIME type</w:t>
            </w:r>
            <w:r w:rsidR="00B07307">
              <w:t xml:space="preserve">. According to it in XML body should be present &lt;error code&gt;, but in the example file attached to the specification the field is called </w:t>
            </w:r>
            <w:r w:rsidR="00B07307" w:rsidRPr="00B07307">
              <w:t>"result-code"</w:t>
            </w:r>
            <w:r w:rsidR="00B07307">
              <w:t xml:space="preserve">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1E21D2" w:rsidP="001E21D2">
            <w:pPr>
              <w:pStyle w:val="CRCoverPage"/>
              <w:spacing w:after="0"/>
              <w:ind w:left="100"/>
              <w:rPr>
                <w:noProof/>
              </w:rPr>
            </w:pPr>
            <w:r w:rsidRPr="001E21D2">
              <w:rPr>
                <w:noProof/>
              </w:rPr>
              <w:t>element name="result-code"</w:t>
            </w:r>
            <w:r>
              <w:rPr>
                <w:noProof/>
              </w:rPr>
              <w:t xml:space="preserve"> is changed to </w:t>
            </w:r>
            <w:r w:rsidRPr="001E21D2">
              <w:rPr>
                <w:noProof/>
              </w:rPr>
              <w:t>element name="</w:t>
            </w:r>
            <w:r>
              <w:rPr>
                <w:noProof/>
              </w:rPr>
              <w:t>error</w:t>
            </w:r>
            <w:r w:rsidRPr="001E21D2">
              <w:rPr>
                <w:noProof/>
              </w:rPr>
              <w:t>-code"</w:t>
            </w:r>
            <w:r w:rsidR="00B07307">
              <w:rPr>
                <w:noProof/>
              </w:rPr>
              <w:t xml:space="preserve"> in the example Ussd.xsd flie.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74461" w:rsidP="001E21D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Ussd.xsd file, which is </w:t>
            </w:r>
            <w:r w:rsidR="001E21D2">
              <w:t>attached to</w:t>
            </w:r>
            <w:r>
              <w:t xml:space="preserve"> the specification is misleading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429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de-AT"/>
              </w:rPr>
              <w:t>ussd.xsd file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762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762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7627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DA1FBC" w:rsidRDefault="00DA1FBC" w:rsidP="007A647C">
      <w:pPr>
        <w:rPr>
          <w:lang w:eastAsia="ja-JP"/>
        </w:rPr>
      </w:pPr>
    </w:p>
    <w:sectPr w:rsidR="00DA1FBC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A7DBA" w:rsidRDefault="00BA7DBA">
      <w:r>
        <w:separator/>
      </w:r>
    </w:p>
  </w:endnote>
  <w:endnote w:type="continuationSeparator" w:id="0">
    <w:p w:rsidR="00BA7DBA" w:rsidRDefault="00BA7D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A7DBA" w:rsidRDefault="00BA7DBA">
      <w:r>
        <w:separator/>
      </w:r>
    </w:p>
  </w:footnote>
  <w:footnote w:type="continuationSeparator" w:id="0">
    <w:p w:rsidR="00BA7DBA" w:rsidRDefault="00BA7D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921D7" w:rsidRDefault="00F921D7">
    <w:pPr>
      <w:pStyle w:val="Kopfzeil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921D7" w:rsidRDefault="00F921D7">
    <w:pPr>
      <w:pStyle w:val="Kopfzeile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921D7" w:rsidRDefault="00F921D7">
    <w:pPr>
      <w:pStyle w:val="Kopfzeil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22E4A"/>
    <w:rsid w:val="00000D18"/>
    <w:rsid w:val="0002089E"/>
    <w:rsid w:val="00022E4A"/>
    <w:rsid w:val="00037020"/>
    <w:rsid w:val="00037423"/>
    <w:rsid w:val="000645C9"/>
    <w:rsid w:val="00071E5A"/>
    <w:rsid w:val="00072D73"/>
    <w:rsid w:val="00077FCD"/>
    <w:rsid w:val="000919BC"/>
    <w:rsid w:val="000A6394"/>
    <w:rsid w:val="000B7FED"/>
    <w:rsid w:val="000C038A"/>
    <w:rsid w:val="000C6598"/>
    <w:rsid w:val="00107954"/>
    <w:rsid w:val="00120898"/>
    <w:rsid w:val="00133494"/>
    <w:rsid w:val="00142698"/>
    <w:rsid w:val="00145D43"/>
    <w:rsid w:val="00151A98"/>
    <w:rsid w:val="00164424"/>
    <w:rsid w:val="00174461"/>
    <w:rsid w:val="00181DFB"/>
    <w:rsid w:val="0018232D"/>
    <w:rsid w:val="00192C46"/>
    <w:rsid w:val="00197CF8"/>
    <w:rsid w:val="001A08B3"/>
    <w:rsid w:val="001A7B60"/>
    <w:rsid w:val="001B52F0"/>
    <w:rsid w:val="001B7A65"/>
    <w:rsid w:val="001E21D2"/>
    <w:rsid w:val="001E41F3"/>
    <w:rsid w:val="001F0696"/>
    <w:rsid w:val="00202B5E"/>
    <w:rsid w:val="00204FB8"/>
    <w:rsid w:val="00230393"/>
    <w:rsid w:val="00245E2B"/>
    <w:rsid w:val="0026004D"/>
    <w:rsid w:val="002616B7"/>
    <w:rsid w:val="002640DD"/>
    <w:rsid w:val="00264645"/>
    <w:rsid w:val="00275D12"/>
    <w:rsid w:val="00284FEB"/>
    <w:rsid w:val="0028514A"/>
    <w:rsid w:val="002860C4"/>
    <w:rsid w:val="002B5741"/>
    <w:rsid w:val="002B7A6B"/>
    <w:rsid w:val="00305409"/>
    <w:rsid w:val="00312F19"/>
    <w:rsid w:val="00354266"/>
    <w:rsid w:val="00356DDF"/>
    <w:rsid w:val="003609EF"/>
    <w:rsid w:val="0036231A"/>
    <w:rsid w:val="00366C6A"/>
    <w:rsid w:val="003800A8"/>
    <w:rsid w:val="00385392"/>
    <w:rsid w:val="003B42D7"/>
    <w:rsid w:val="003E0B15"/>
    <w:rsid w:val="003E1A36"/>
    <w:rsid w:val="003F4833"/>
    <w:rsid w:val="003F5B53"/>
    <w:rsid w:val="00410371"/>
    <w:rsid w:val="004242F1"/>
    <w:rsid w:val="00434796"/>
    <w:rsid w:val="00487758"/>
    <w:rsid w:val="00492AC1"/>
    <w:rsid w:val="004A13BF"/>
    <w:rsid w:val="004B75B7"/>
    <w:rsid w:val="004C6A49"/>
    <w:rsid w:val="004E3603"/>
    <w:rsid w:val="004E73D5"/>
    <w:rsid w:val="004F499B"/>
    <w:rsid w:val="004F5CAC"/>
    <w:rsid w:val="004F610C"/>
    <w:rsid w:val="00500327"/>
    <w:rsid w:val="0051580D"/>
    <w:rsid w:val="00517E77"/>
    <w:rsid w:val="00520590"/>
    <w:rsid w:val="0053151E"/>
    <w:rsid w:val="005338C3"/>
    <w:rsid w:val="00547111"/>
    <w:rsid w:val="00583A34"/>
    <w:rsid w:val="00592D74"/>
    <w:rsid w:val="005B6104"/>
    <w:rsid w:val="005E2C44"/>
    <w:rsid w:val="005F7B81"/>
    <w:rsid w:val="00621188"/>
    <w:rsid w:val="00621777"/>
    <w:rsid w:val="006257ED"/>
    <w:rsid w:val="00630E3D"/>
    <w:rsid w:val="0063601F"/>
    <w:rsid w:val="00636719"/>
    <w:rsid w:val="00636F20"/>
    <w:rsid w:val="00637268"/>
    <w:rsid w:val="00647C23"/>
    <w:rsid w:val="0066587C"/>
    <w:rsid w:val="006756D4"/>
    <w:rsid w:val="00695808"/>
    <w:rsid w:val="006B46FB"/>
    <w:rsid w:val="006E21FB"/>
    <w:rsid w:val="007025DD"/>
    <w:rsid w:val="00720F0F"/>
    <w:rsid w:val="00743B5B"/>
    <w:rsid w:val="00747045"/>
    <w:rsid w:val="00765170"/>
    <w:rsid w:val="007843C3"/>
    <w:rsid w:val="00792342"/>
    <w:rsid w:val="007977A8"/>
    <w:rsid w:val="00797998"/>
    <w:rsid w:val="007A647C"/>
    <w:rsid w:val="007B512A"/>
    <w:rsid w:val="007C2097"/>
    <w:rsid w:val="007D6A07"/>
    <w:rsid w:val="007E4A7E"/>
    <w:rsid w:val="007E7B2A"/>
    <w:rsid w:val="007F7259"/>
    <w:rsid w:val="008279FA"/>
    <w:rsid w:val="00842946"/>
    <w:rsid w:val="008555A5"/>
    <w:rsid w:val="00857178"/>
    <w:rsid w:val="00860F89"/>
    <w:rsid w:val="008617B6"/>
    <w:rsid w:val="008626E7"/>
    <w:rsid w:val="00865772"/>
    <w:rsid w:val="00870EE7"/>
    <w:rsid w:val="008741FE"/>
    <w:rsid w:val="008852F1"/>
    <w:rsid w:val="008916A1"/>
    <w:rsid w:val="008A45A6"/>
    <w:rsid w:val="008C40F3"/>
    <w:rsid w:val="008D5993"/>
    <w:rsid w:val="008F60CD"/>
    <w:rsid w:val="008F686C"/>
    <w:rsid w:val="00903BE0"/>
    <w:rsid w:val="00906259"/>
    <w:rsid w:val="009148DE"/>
    <w:rsid w:val="00937940"/>
    <w:rsid w:val="009509C7"/>
    <w:rsid w:val="009644D3"/>
    <w:rsid w:val="0097627A"/>
    <w:rsid w:val="009777D9"/>
    <w:rsid w:val="00991224"/>
    <w:rsid w:val="00991B88"/>
    <w:rsid w:val="009A5753"/>
    <w:rsid w:val="009A579D"/>
    <w:rsid w:val="009D3CFF"/>
    <w:rsid w:val="009D6B02"/>
    <w:rsid w:val="009E0DA5"/>
    <w:rsid w:val="009E3297"/>
    <w:rsid w:val="009F3C80"/>
    <w:rsid w:val="009F734F"/>
    <w:rsid w:val="00A246B6"/>
    <w:rsid w:val="00A47E70"/>
    <w:rsid w:val="00A50CF0"/>
    <w:rsid w:val="00A53D04"/>
    <w:rsid w:val="00A609B3"/>
    <w:rsid w:val="00A61D89"/>
    <w:rsid w:val="00A70DA9"/>
    <w:rsid w:val="00A71849"/>
    <w:rsid w:val="00A7586F"/>
    <w:rsid w:val="00A7671C"/>
    <w:rsid w:val="00A771B1"/>
    <w:rsid w:val="00A82BB2"/>
    <w:rsid w:val="00A84C2F"/>
    <w:rsid w:val="00AA2CBC"/>
    <w:rsid w:val="00AA4918"/>
    <w:rsid w:val="00AB5981"/>
    <w:rsid w:val="00AB74DB"/>
    <w:rsid w:val="00AC5820"/>
    <w:rsid w:val="00AD1CD8"/>
    <w:rsid w:val="00AD4D19"/>
    <w:rsid w:val="00AF54D7"/>
    <w:rsid w:val="00B0472C"/>
    <w:rsid w:val="00B07307"/>
    <w:rsid w:val="00B20045"/>
    <w:rsid w:val="00B258BB"/>
    <w:rsid w:val="00B370E6"/>
    <w:rsid w:val="00B66F72"/>
    <w:rsid w:val="00B67B97"/>
    <w:rsid w:val="00B830AC"/>
    <w:rsid w:val="00B83509"/>
    <w:rsid w:val="00B95340"/>
    <w:rsid w:val="00B968C8"/>
    <w:rsid w:val="00BA3EC5"/>
    <w:rsid w:val="00BA51D9"/>
    <w:rsid w:val="00BA7DBA"/>
    <w:rsid w:val="00BB5DFC"/>
    <w:rsid w:val="00BC1B68"/>
    <w:rsid w:val="00BC7DA8"/>
    <w:rsid w:val="00BD279D"/>
    <w:rsid w:val="00BD6BB8"/>
    <w:rsid w:val="00C66BA2"/>
    <w:rsid w:val="00C93A06"/>
    <w:rsid w:val="00C95985"/>
    <w:rsid w:val="00CA6513"/>
    <w:rsid w:val="00CB6A64"/>
    <w:rsid w:val="00CC1188"/>
    <w:rsid w:val="00CC5026"/>
    <w:rsid w:val="00CC5C1B"/>
    <w:rsid w:val="00CD3AA2"/>
    <w:rsid w:val="00D03F9A"/>
    <w:rsid w:val="00D06D51"/>
    <w:rsid w:val="00D16A39"/>
    <w:rsid w:val="00D175CD"/>
    <w:rsid w:val="00D24991"/>
    <w:rsid w:val="00D2585A"/>
    <w:rsid w:val="00D321E4"/>
    <w:rsid w:val="00D41BEA"/>
    <w:rsid w:val="00D45DA6"/>
    <w:rsid w:val="00D50255"/>
    <w:rsid w:val="00D552FD"/>
    <w:rsid w:val="00D6526E"/>
    <w:rsid w:val="00D72AF5"/>
    <w:rsid w:val="00D817F7"/>
    <w:rsid w:val="00D86D25"/>
    <w:rsid w:val="00D90CDC"/>
    <w:rsid w:val="00DA1FBC"/>
    <w:rsid w:val="00DB43FA"/>
    <w:rsid w:val="00DB67CC"/>
    <w:rsid w:val="00DB7433"/>
    <w:rsid w:val="00DC47B4"/>
    <w:rsid w:val="00DE34CF"/>
    <w:rsid w:val="00DF2EA0"/>
    <w:rsid w:val="00E13F3D"/>
    <w:rsid w:val="00E148C1"/>
    <w:rsid w:val="00E20728"/>
    <w:rsid w:val="00E23C89"/>
    <w:rsid w:val="00E31731"/>
    <w:rsid w:val="00E32815"/>
    <w:rsid w:val="00E35A26"/>
    <w:rsid w:val="00E408C8"/>
    <w:rsid w:val="00E429FC"/>
    <w:rsid w:val="00E56699"/>
    <w:rsid w:val="00E61215"/>
    <w:rsid w:val="00E716DB"/>
    <w:rsid w:val="00E84C39"/>
    <w:rsid w:val="00EB4A78"/>
    <w:rsid w:val="00EC5508"/>
    <w:rsid w:val="00EE28B7"/>
    <w:rsid w:val="00EE7D7C"/>
    <w:rsid w:val="00EF2E09"/>
    <w:rsid w:val="00F25D98"/>
    <w:rsid w:val="00F300FB"/>
    <w:rsid w:val="00F320D3"/>
    <w:rsid w:val="00F47A0B"/>
    <w:rsid w:val="00F56E15"/>
    <w:rsid w:val="00F61E8D"/>
    <w:rsid w:val="00F7371E"/>
    <w:rsid w:val="00F921D7"/>
    <w:rsid w:val="00FB3971"/>
    <w:rsid w:val="00FB6386"/>
    <w:rsid w:val="00FD0363"/>
    <w:rsid w:val="00FD2196"/>
    <w:rsid w:val="00FE3F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64534424-EE43-44AE-AC7F-F7B81911C9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aliases w:val="H1,h1,app heading 1,l1,1,1st level,õberschrift 1,Huvudrubrik,numreq,H1-Heading 1,Header 1,Legal Line 1,head 1,II+,I,Heading1,a,Section Head,1 ghost,g,Head 1 (Chapter heading),I1,heading 1,Chapter title,l1+toc 1,Level 1,Level 11,1.0,list 1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aliases w:val="h2,2nd level,H2,UNDERRUBRIK 1-2,H21,H22,H23,H24,H25,R2,2,E2,heading 2,†berschrift 2,õberschrift 2,H2-Heading 2,Header 2,l2,Header2,22,heading2,list2,A,A.B.C.,list 2,Heading2,Heading Indent No L2,Head2A,level 2,Header&#10;2,2&#10;2,heading&#10;2,list "/>
    <w:basedOn w:val="berschrift1"/>
    <w:next w:val="Standard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link w:val="NOZchn"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Standard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link w:val="B1Char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link w:val="B3Char2"/>
    <w:rsid w:val="000B7FED"/>
  </w:style>
  <w:style w:type="paragraph" w:customStyle="1" w:styleId="B4">
    <w:name w:val="B4"/>
    <w:basedOn w:val="Liste4"/>
    <w:link w:val="B4Char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Hyp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basedOn w:val="Absatz-Standardschriftart"/>
    <w:link w:val="NO"/>
    <w:rsid w:val="00000D18"/>
    <w:rPr>
      <w:rFonts w:ascii="Times New Roman" w:hAnsi="Times New Roman"/>
      <w:lang w:val="en-GB" w:eastAsia="en-US"/>
    </w:rPr>
  </w:style>
  <w:style w:type="character" w:customStyle="1" w:styleId="B1Char">
    <w:name w:val="B1 Char"/>
    <w:basedOn w:val="Absatz-Standardschriftart"/>
    <w:link w:val="B1"/>
    <w:rsid w:val="00000D18"/>
    <w:rPr>
      <w:rFonts w:ascii="Times New Roman" w:hAnsi="Times New Roman"/>
      <w:lang w:val="en-GB" w:eastAsia="en-US"/>
    </w:rPr>
  </w:style>
  <w:style w:type="character" w:customStyle="1" w:styleId="B4Char">
    <w:name w:val="B4 Char"/>
    <w:basedOn w:val="Absatz-Standardschriftart"/>
    <w:link w:val="B4"/>
    <w:locked/>
    <w:rsid w:val="00000D18"/>
    <w:rPr>
      <w:rFonts w:ascii="Times New Roman" w:hAnsi="Times New Roman"/>
      <w:lang w:val="en-GB" w:eastAsia="en-US"/>
    </w:rPr>
  </w:style>
  <w:style w:type="character" w:customStyle="1" w:styleId="B3Char2">
    <w:name w:val="B3 Char2"/>
    <w:basedOn w:val="Absatz-Standardschriftart"/>
    <w:link w:val="B3"/>
    <w:rsid w:val="00000D18"/>
    <w:rPr>
      <w:rFonts w:ascii="Times New Roman" w:hAnsi="Times New Roman"/>
      <w:lang w:val="en-GB" w:eastAsia="en-US"/>
    </w:rPr>
  </w:style>
  <w:style w:type="character" w:customStyle="1" w:styleId="EXChar">
    <w:name w:val="EX Char"/>
    <w:basedOn w:val="Absatz-Standardschriftart"/>
    <w:link w:val="EX"/>
    <w:rsid w:val="005B6104"/>
    <w:rPr>
      <w:rFonts w:ascii="Times New Roman" w:hAnsi="Times New Roman"/>
      <w:lang w:val="en-GB" w:eastAsia="en-US"/>
    </w:rPr>
  </w:style>
  <w:style w:type="character" w:customStyle="1" w:styleId="TALZchn">
    <w:name w:val="TAL Zchn"/>
    <w:link w:val="TAL"/>
    <w:rsid w:val="00BC7DA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BC7DA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BC7DA8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E17C4CA-C495-46EE-8CAC-C4F15F6F49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335</Words>
  <Characters>2114</Characters>
  <Application>Microsoft Office Word</Application>
  <DocSecurity>0</DocSecurity>
  <Lines>17</Lines>
  <Paragraphs>4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3GPP Change Request</vt:lpstr>
      <vt:lpstr>3GPP Change Request</vt:lpstr>
      <vt:lpstr>3GPP Change Request</vt:lpstr>
    </vt:vector>
  </TitlesOfParts>
  <Company>3GPP Support Team</Company>
  <LinksUpToDate>false</LinksUpToDate>
  <CharactersWithSpaces>2445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Aleksiev, Vasil</cp:lastModifiedBy>
  <cp:revision>21</cp:revision>
  <cp:lastPrinted>1899-12-31T22:00:00Z</cp:lastPrinted>
  <dcterms:created xsi:type="dcterms:W3CDTF">2016-06-21T15:24:00Z</dcterms:created>
  <dcterms:modified xsi:type="dcterms:W3CDTF">2016-07-18T11:36:00Z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</Properties>
</file>