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16A" w:rsidRPr="00EA616A" w:rsidRDefault="00EA616A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3GPP </w:t>
      </w:r>
      <w:r>
        <w:rPr>
          <w:rFonts w:cs="Arial"/>
          <w:bCs/>
          <w:noProof w:val="0"/>
          <w:sz w:val="24"/>
          <w:szCs w:val="24"/>
          <w:lang w:val="en-GB"/>
        </w:rPr>
        <w:t>TSG-CT WG1 Meeting #96</w:t>
      </w:r>
      <w:r>
        <w:rPr>
          <w:rFonts w:cs="Arial"/>
          <w:bCs/>
          <w:noProof w:val="0"/>
          <w:sz w:val="24"/>
          <w:szCs w:val="24"/>
          <w:lang w:val="en-GB"/>
        </w:rPr>
        <w:tab/>
      </w:r>
      <w:r w:rsidR="00E94CC2" w:rsidRPr="00E94CC2">
        <w:rPr>
          <w:rFonts w:cs="Arial"/>
          <w:bCs/>
          <w:noProof w:val="0"/>
          <w:sz w:val="24"/>
          <w:szCs w:val="24"/>
          <w:lang w:val="en-GB"/>
        </w:rPr>
        <w:t>C1-161434</w:t>
      </w:r>
    </w:p>
    <w:p w:rsidR="002F1E84" w:rsidRDefault="00EA616A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proofErr w:type="spellStart"/>
      <w:r w:rsidRPr="00EA616A">
        <w:rPr>
          <w:rFonts w:cs="Arial"/>
          <w:bCs/>
          <w:noProof w:val="0"/>
          <w:sz w:val="24"/>
          <w:szCs w:val="24"/>
          <w:lang w:val="en-GB"/>
        </w:rPr>
        <w:t>Jeju</w:t>
      </w:r>
      <w:proofErr w:type="spellEnd"/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(Korea), 15-19 February 2016                        </w:t>
      </w:r>
      <w:r w:rsidR="00B63B25">
        <w:rPr>
          <w:rFonts w:cs="Arial"/>
          <w:bCs/>
          <w:noProof w:val="0"/>
          <w:sz w:val="24"/>
          <w:szCs w:val="24"/>
          <w:lang w:val="en-GB"/>
        </w:rPr>
        <w:tab/>
      </w:r>
      <w:r w:rsidR="00B63B25" w:rsidRPr="00B63B25">
        <w:rPr>
          <w:rFonts w:cs="Arial"/>
          <w:b w:val="0"/>
          <w:bCs/>
          <w:noProof w:val="0"/>
          <w:sz w:val="20"/>
          <w:lang w:val="en-GB"/>
        </w:rPr>
        <w:t>(C4-161458)</w:t>
      </w:r>
    </w:p>
    <w:p w:rsidR="0076024F" w:rsidRDefault="002F1E84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782447">
        <w:rPr>
          <w:rFonts w:ascii="Arial" w:eastAsia="Batang" w:hAnsi="Arial"/>
          <w:b/>
          <w:lang w:eastAsia="zh-CN"/>
        </w:rPr>
        <w:t>Item:</w:t>
      </w:r>
      <w:r w:rsidR="00782447">
        <w:rPr>
          <w:rFonts w:ascii="Arial" w:eastAsia="Batang" w:hAnsi="Arial"/>
          <w:b/>
          <w:lang w:eastAsia="zh-CN"/>
        </w:rPr>
        <w:tab/>
        <w:t>13.1.1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1848E4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1848E4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 xml:space="preserve">ough NB-IoT,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 xml:space="preserve">23.720 to introduce support for Non-IP Data for NB-IoT.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NB-IoT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r w:rsidR="00584B3F" w:rsidRPr="00584B3F">
        <w:rPr>
          <w:lang w:val="en-US"/>
        </w:rPr>
        <w:t>NonIP_GPRS-CT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05"/>
        <w:gridCol w:w="1403"/>
        <w:gridCol w:w="1605"/>
        <w:gridCol w:w="2201"/>
      </w:tblGrid>
      <w:tr w:rsidR="0076024F" w:rsidTr="00ED7097">
        <w:trPr>
          <w:cantSplit/>
          <w:jc w:val="center"/>
        </w:trPr>
        <w:tc>
          <w:tcPr>
            <w:tcW w:w="6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</w:t>
            </w:r>
            <w:r w:rsidR="005C37A0">
              <w:rPr>
                <w:sz w:val="16"/>
                <w:szCs w:val="16"/>
              </w:rPr>
              <w:t xml:space="preserve"> (</w:t>
            </w:r>
            <w:r w:rsidR="0092526B">
              <w:rPr>
                <w:sz w:val="16"/>
                <w:szCs w:val="16"/>
              </w:rPr>
              <w:t>June</w:t>
            </w:r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 (June 2016)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D73D96" w:rsidRPr="00704A1B" w:rsidRDefault="00D73D96" w:rsidP="00D73D96">
      <w:pPr>
        <w:spacing w:after="0"/>
        <w:ind w:left="1134" w:right="-99"/>
        <w:rPr>
          <w:lang w:val="en-US"/>
        </w:rPr>
      </w:pPr>
      <w:r w:rsidRPr="00704A1B">
        <w:rPr>
          <w:lang w:val="en-US"/>
        </w:rPr>
        <w:t>Orange, Youssef CHADLI (youssef.chadli@orange.com)</w:t>
      </w:r>
    </w:p>
    <w:p w:rsidR="0076024F" w:rsidRPr="00D73D96" w:rsidRDefault="0076024F">
      <w:pPr>
        <w:spacing w:after="0"/>
        <w:ind w:left="1134" w:right="-99"/>
        <w:rPr>
          <w:lang w:val="en-US"/>
        </w:rPr>
      </w:pPr>
      <w:bookmarkStart w:id="0" w:name="_GoBack"/>
      <w:bookmarkEnd w:id="0"/>
    </w:p>
    <w:p w:rsidR="0076024F" w:rsidRPr="00D73D96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6024F" w:rsidTr="005152B3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 w:rsidTr="005152B3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90184E" w:rsidTr="005152B3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CD5" w:rsidRDefault="00972CD5">
      <w:r>
        <w:separator/>
      </w:r>
    </w:p>
  </w:endnote>
  <w:endnote w:type="continuationSeparator" w:id="0">
    <w:p w:rsidR="00972CD5" w:rsidRDefault="009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CD5" w:rsidRDefault="00972CD5">
      <w:r>
        <w:separator/>
      </w:r>
    </w:p>
  </w:footnote>
  <w:footnote w:type="continuationSeparator" w:id="0">
    <w:p w:rsidR="00972CD5" w:rsidRDefault="00972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4025B"/>
    <w:rsid w:val="00073F70"/>
    <w:rsid w:val="0007745E"/>
    <w:rsid w:val="00104E82"/>
    <w:rsid w:val="0015509E"/>
    <w:rsid w:val="001C56BB"/>
    <w:rsid w:val="001E4D5E"/>
    <w:rsid w:val="002767AD"/>
    <w:rsid w:val="002B121E"/>
    <w:rsid w:val="002F1E84"/>
    <w:rsid w:val="00310F63"/>
    <w:rsid w:val="0032437E"/>
    <w:rsid w:val="00327647"/>
    <w:rsid w:val="00352BCB"/>
    <w:rsid w:val="00353A32"/>
    <w:rsid w:val="004438AF"/>
    <w:rsid w:val="004B2CFA"/>
    <w:rsid w:val="004F293B"/>
    <w:rsid w:val="00510752"/>
    <w:rsid w:val="005152B3"/>
    <w:rsid w:val="00584B3F"/>
    <w:rsid w:val="00595B00"/>
    <w:rsid w:val="005C37A0"/>
    <w:rsid w:val="005D43BC"/>
    <w:rsid w:val="006457D7"/>
    <w:rsid w:val="00672EEF"/>
    <w:rsid w:val="00690548"/>
    <w:rsid w:val="00706AB8"/>
    <w:rsid w:val="007530B2"/>
    <w:rsid w:val="007562E9"/>
    <w:rsid w:val="0076024F"/>
    <w:rsid w:val="00760644"/>
    <w:rsid w:val="00782447"/>
    <w:rsid w:val="00797C22"/>
    <w:rsid w:val="00805380"/>
    <w:rsid w:val="0090184E"/>
    <w:rsid w:val="00903909"/>
    <w:rsid w:val="00922724"/>
    <w:rsid w:val="0092526B"/>
    <w:rsid w:val="00972CD5"/>
    <w:rsid w:val="00981B26"/>
    <w:rsid w:val="00AA3AA4"/>
    <w:rsid w:val="00AB23F7"/>
    <w:rsid w:val="00AC43F7"/>
    <w:rsid w:val="00AD68A4"/>
    <w:rsid w:val="00B2529A"/>
    <w:rsid w:val="00B35EE3"/>
    <w:rsid w:val="00B63B25"/>
    <w:rsid w:val="00B93635"/>
    <w:rsid w:val="00B94C69"/>
    <w:rsid w:val="00BE2A5C"/>
    <w:rsid w:val="00BF0D52"/>
    <w:rsid w:val="00CC20DA"/>
    <w:rsid w:val="00CE3B1B"/>
    <w:rsid w:val="00D73D96"/>
    <w:rsid w:val="00DB073D"/>
    <w:rsid w:val="00DC28C0"/>
    <w:rsid w:val="00E01E41"/>
    <w:rsid w:val="00E36ACA"/>
    <w:rsid w:val="00E53230"/>
    <w:rsid w:val="00E75240"/>
    <w:rsid w:val="00E94CC2"/>
    <w:rsid w:val="00EA616A"/>
    <w:rsid w:val="00ED7097"/>
    <w:rsid w:val="00F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72B4D-1FB9-44AF-9D51-BBA3AE311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933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6053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CHADLI Y Said</cp:lastModifiedBy>
  <cp:revision>3</cp:revision>
  <cp:lastPrinted>2000-02-29T10:31:00Z</cp:lastPrinted>
  <dcterms:created xsi:type="dcterms:W3CDTF">2016-02-18T10:15:00Z</dcterms:created>
  <dcterms:modified xsi:type="dcterms:W3CDTF">2016-02-18T10:19:00Z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