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47B82" w14:textId="535BDE0B" w:rsidR="0036166E" w:rsidRPr="0036166E" w:rsidRDefault="0036166E" w:rsidP="0036166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6166E">
        <w:rPr>
          <w:b/>
          <w:noProof/>
          <w:sz w:val="24"/>
        </w:rPr>
        <w:t>3GPP TSG-CT WG1 Meeting #159</w:t>
      </w:r>
      <w:r w:rsidRPr="0036166E">
        <w:rPr>
          <w:b/>
          <w:noProof/>
          <w:sz w:val="24"/>
        </w:rPr>
        <w:tab/>
        <w:t>C1-260</w:t>
      </w:r>
      <w:r w:rsidR="0005535C">
        <w:rPr>
          <w:b/>
          <w:noProof/>
          <w:sz w:val="24"/>
        </w:rPr>
        <w:t>466</w:t>
      </w:r>
    </w:p>
    <w:p w14:paraId="4568E946" w14:textId="39E8490B" w:rsidR="0036166E" w:rsidRPr="0036166E" w:rsidRDefault="0036166E" w:rsidP="00361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6C879332" w14:textId="77777777" w:rsidR="0036166E" w:rsidRPr="0036166E" w:rsidRDefault="0036166E" w:rsidP="00361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104459E1" w:rsidR="00FB2ECF" w:rsidRPr="0036166E" w:rsidRDefault="00FB2ECF" w:rsidP="0036166E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eastAsia="zh-CN"/>
        </w:rPr>
      </w:pPr>
      <w:r w:rsidRPr="0036166E">
        <w:rPr>
          <w:b/>
          <w:noProof/>
          <w:color w:val="BFBFBF" w:themeColor="background1" w:themeShade="BF"/>
          <w:sz w:val="24"/>
        </w:rPr>
        <w:t>3GPP TSG-CT WG3 Meeting #145</w:t>
      </w:r>
      <w:r w:rsidRPr="0036166E">
        <w:rPr>
          <w:b/>
          <w:noProof/>
          <w:color w:val="BFBFBF" w:themeColor="background1" w:themeShade="BF"/>
          <w:sz w:val="24"/>
        </w:rPr>
        <w:tab/>
        <w:t>C3-260</w:t>
      </w:r>
      <w:r w:rsidR="0005535C">
        <w:rPr>
          <w:b/>
          <w:noProof/>
          <w:color w:val="BFBFBF" w:themeColor="background1" w:themeShade="BF"/>
          <w:sz w:val="24"/>
        </w:rPr>
        <w:t>417</w:t>
      </w:r>
    </w:p>
    <w:p w14:paraId="3120184E" w14:textId="5B49B820" w:rsidR="00FB2ECF" w:rsidRPr="0036166E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36166E">
        <w:rPr>
          <w:b/>
          <w:noProof/>
          <w:color w:val="BFBFBF" w:themeColor="background1" w:themeShade="BF"/>
          <w:sz w:val="24"/>
        </w:rPr>
        <w:t>Goa, India; 09</w:t>
      </w:r>
      <w:r w:rsidRPr="0036166E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36166E">
        <w:rPr>
          <w:b/>
          <w:noProof/>
          <w:color w:val="BFBFBF" w:themeColor="background1" w:themeShade="BF"/>
          <w:sz w:val="24"/>
        </w:rPr>
        <w:t xml:space="preserve"> – 13</w:t>
      </w:r>
      <w:r w:rsidRPr="0036166E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36166E">
        <w:rPr>
          <w:b/>
          <w:noProof/>
          <w:color w:val="BFBFBF" w:themeColor="background1" w:themeShade="BF"/>
          <w:sz w:val="24"/>
        </w:rPr>
        <w:t xml:space="preserve"> February, 202</w:t>
      </w:r>
      <w:r w:rsidR="00413521" w:rsidRPr="0036166E">
        <w:rPr>
          <w:b/>
          <w:noProof/>
          <w:color w:val="BFBFBF" w:themeColor="background1" w:themeShade="BF"/>
          <w:sz w:val="24"/>
        </w:rPr>
        <w:t>6</w:t>
      </w:r>
      <w:r w:rsidRPr="0036166E">
        <w:rPr>
          <w:b/>
          <w:noProof/>
          <w:color w:val="BFBFBF" w:themeColor="background1" w:themeShade="BF"/>
          <w:sz w:val="24"/>
        </w:rPr>
        <w:tab/>
      </w:r>
    </w:p>
    <w:p w14:paraId="15E4B8BF" w14:textId="77777777" w:rsidR="009B24F2" w:rsidRPr="0036166E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2221BEF8" w14:textId="77777777" w:rsidR="00F011D3" w:rsidRPr="006C2E80" w:rsidRDefault="00F011D3" w:rsidP="00F011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for </w:t>
      </w:r>
      <w:r w:rsidRPr="000A4FD7">
        <w:rPr>
          <w:rFonts w:ascii="Arial" w:hAnsi="Arial"/>
          <w:b/>
          <w:sz w:val="24"/>
        </w:rPr>
        <w:t>Service Enabler Architecture Layer (SEAL) Phase</w:t>
      </w:r>
      <w:r>
        <w:rPr>
          <w:rFonts w:ascii="Arial" w:hAnsi="Arial"/>
          <w:b/>
          <w:sz w:val="24"/>
        </w:rPr>
        <w:t> </w:t>
      </w:r>
      <w:r w:rsidRPr="000A4FD7">
        <w:rPr>
          <w:rFonts w:ascii="Arial" w:hAnsi="Arial"/>
          <w:b/>
          <w:sz w:val="24"/>
        </w:rPr>
        <w:t>4</w:t>
      </w:r>
    </w:p>
    <w:p w14:paraId="3275589E" w14:textId="1BC8AC0A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GoBack"/>
      <w:bookmarkEnd w:id="0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166E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5AD580E2" w14:textId="4412AA03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36166E">
        <w:rPr>
          <w:rFonts w:ascii="Arial" w:eastAsia="Batang" w:hAnsi="Arial"/>
          <w:b/>
          <w:sz w:val="24"/>
          <w:szCs w:val="24"/>
          <w:lang w:val="en-US" w:eastAsia="zh-CN"/>
        </w:rPr>
        <w:t>.2 (CT1)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63F73E3" w14:textId="77777777" w:rsidR="0005535C" w:rsidRPr="001E489F" w:rsidRDefault="00FB2ECF" w:rsidP="0005535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535C">
        <w:rPr>
          <w:lang w:eastAsia="ja-JP"/>
        </w:rPr>
        <w:t xml:space="preserve">CT Aspects for </w:t>
      </w:r>
      <w:r w:rsidR="0005535C" w:rsidRPr="000A4FD7">
        <w:rPr>
          <w:lang w:eastAsia="ja-JP"/>
        </w:rPr>
        <w:t>Service Enabler Architecture Layer (SEAL) Phase</w:t>
      </w:r>
      <w:r w:rsidR="0005535C">
        <w:rPr>
          <w:lang w:eastAsia="ja-JP"/>
        </w:rPr>
        <w:t> </w:t>
      </w:r>
      <w:r w:rsidR="0005535C" w:rsidRPr="000A4FD7">
        <w:rPr>
          <w:lang w:eastAsia="ja-JP"/>
        </w:rPr>
        <w:t>4</w:t>
      </w:r>
    </w:p>
    <w:p w14:paraId="0B4D957F" w14:textId="77777777" w:rsidR="0005535C" w:rsidRPr="00EC2B5E" w:rsidRDefault="0005535C" w:rsidP="0005535C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Pr="000A4FD7">
        <w:rPr>
          <w:lang w:val="en-US" w:eastAsia="ja-JP"/>
        </w:rPr>
        <w:t>SEAL_Ph4-</w:t>
      </w:r>
      <w:r>
        <w:rPr>
          <w:lang w:val="en-US" w:eastAsia="ja-JP"/>
        </w:rPr>
        <w:t>CT</w:t>
      </w:r>
    </w:p>
    <w:p w14:paraId="3A6CEE4C" w14:textId="77777777" w:rsidR="0005535C" w:rsidRPr="00EC2B5E" w:rsidRDefault="0005535C" w:rsidP="0005535C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7FFEA62F" w14:textId="77777777" w:rsidR="0005535C" w:rsidRPr="00EC2B5E" w:rsidRDefault="0005535C" w:rsidP="0005535C">
      <w:pPr>
        <w:pStyle w:val="Guidance"/>
        <w:rPr>
          <w:lang w:val="en-US"/>
        </w:rPr>
      </w:pPr>
    </w:p>
    <w:p w14:paraId="673A4B56" w14:textId="77777777" w:rsidR="0005535C" w:rsidRPr="001E489F" w:rsidRDefault="0005535C" w:rsidP="0005535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42692298" w14:textId="77777777" w:rsidR="0005535C" w:rsidRPr="006C2E80" w:rsidRDefault="0005535C" w:rsidP="0005535C">
      <w:pPr>
        <w:pStyle w:val="Guidance"/>
      </w:pPr>
    </w:p>
    <w:p w14:paraId="566100D4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2699629" w14:textId="77777777" w:rsidR="0005535C" w:rsidRDefault="0005535C" w:rsidP="0005535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5535C" w14:paraId="704BD92E" w14:textId="77777777" w:rsidTr="00177A6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B2983C" w14:textId="77777777" w:rsidR="0005535C" w:rsidRDefault="0005535C" w:rsidP="00177A6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86FA81" w14:textId="77777777" w:rsidR="0005535C" w:rsidRDefault="0005535C" w:rsidP="00177A6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45165A" w14:textId="77777777" w:rsidR="0005535C" w:rsidRDefault="0005535C" w:rsidP="00177A6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7785B0" w14:textId="77777777" w:rsidR="0005535C" w:rsidRDefault="0005535C" w:rsidP="00177A6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5088AE" w14:textId="77777777" w:rsidR="0005535C" w:rsidRDefault="0005535C" w:rsidP="00177A6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F984996" w14:textId="77777777" w:rsidR="0005535C" w:rsidRDefault="0005535C" w:rsidP="00177A6B">
            <w:pPr>
              <w:pStyle w:val="TAH"/>
            </w:pPr>
            <w:r>
              <w:t>Others (specify)</w:t>
            </w:r>
          </w:p>
        </w:tc>
      </w:tr>
      <w:tr w:rsidR="0005535C" w14:paraId="303382F0" w14:textId="77777777" w:rsidTr="00177A6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8D7A3D0" w14:textId="77777777" w:rsidR="0005535C" w:rsidRDefault="0005535C" w:rsidP="00177A6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B41DD4" w14:textId="77777777" w:rsidR="0005535C" w:rsidRPr="007907E1" w:rsidRDefault="0005535C" w:rsidP="00177A6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E941DA" w14:textId="77777777" w:rsidR="0005535C" w:rsidRDefault="0005535C" w:rsidP="00177A6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2904182" w14:textId="77777777" w:rsidR="0005535C" w:rsidRDefault="0005535C" w:rsidP="00177A6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32DCEA0" w14:textId="77777777" w:rsidR="0005535C" w:rsidRDefault="0005535C" w:rsidP="00177A6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F5CA505" w14:textId="77777777" w:rsidR="0005535C" w:rsidRDefault="0005535C" w:rsidP="00177A6B">
            <w:pPr>
              <w:pStyle w:val="TAC"/>
            </w:pPr>
          </w:p>
        </w:tc>
      </w:tr>
      <w:tr w:rsidR="0005535C" w14:paraId="3EA8B1FB" w14:textId="77777777" w:rsidTr="00177A6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330E06" w14:textId="77777777" w:rsidR="0005535C" w:rsidRDefault="0005535C" w:rsidP="00177A6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8ADD80B" w14:textId="77777777" w:rsidR="0005535C" w:rsidRDefault="0005535C" w:rsidP="00177A6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045EBFF" w14:textId="77777777" w:rsidR="0005535C" w:rsidRDefault="0005535C" w:rsidP="00177A6B">
            <w:pPr>
              <w:pStyle w:val="TAC"/>
            </w:pPr>
          </w:p>
        </w:tc>
        <w:tc>
          <w:tcPr>
            <w:tcW w:w="850" w:type="dxa"/>
          </w:tcPr>
          <w:p w14:paraId="757B72D8" w14:textId="77777777" w:rsidR="0005535C" w:rsidRDefault="0005535C" w:rsidP="00177A6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1BF1C72D" w14:textId="77777777" w:rsidR="0005535C" w:rsidRDefault="0005535C" w:rsidP="00177A6B">
            <w:pPr>
              <w:pStyle w:val="TAC"/>
            </w:pPr>
          </w:p>
        </w:tc>
        <w:tc>
          <w:tcPr>
            <w:tcW w:w="1752" w:type="dxa"/>
          </w:tcPr>
          <w:p w14:paraId="2572C2D2" w14:textId="77777777" w:rsidR="0005535C" w:rsidRDefault="0005535C" w:rsidP="00177A6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05535C" w14:paraId="19E85CF4" w14:textId="77777777" w:rsidTr="00177A6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C0ACCB" w14:textId="77777777" w:rsidR="0005535C" w:rsidRDefault="0005535C" w:rsidP="00177A6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B1D3F1" w14:textId="77777777" w:rsidR="0005535C" w:rsidRDefault="0005535C" w:rsidP="00177A6B">
            <w:pPr>
              <w:pStyle w:val="TAC"/>
            </w:pPr>
          </w:p>
        </w:tc>
        <w:tc>
          <w:tcPr>
            <w:tcW w:w="1037" w:type="dxa"/>
          </w:tcPr>
          <w:p w14:paraId="3B1CA97B" w14:textId="77777777" w:rsidR="0005535C" w:rsidRDefault="0005535C" w:rsidP="00177A6B">
            <w:pPr>
              <w:pStyle w:val="TAC"/>
            </w:pPr>
          </w:p>
        </w:tc>
        <w:tc>
          <w:tcPr>
            <w:tcW w:w="850" w:type="dxa"/>
          </w:tcPr>
          <w:p w14:paraId="559EA0DC" w14:textId="77777777" w:rsidR="0005535C" w:rsidRDefault="0005535C" w:rsidP="00177A6B">
            <w:pPr>
              <w:pStyle w:val="TAC"/>
            </w:pPr>
          </w:p>
        </w:tc>
        <w:tc>
          <w:tcPr>
            <w:tcW w:w="851" w:type="dxa"/>
          </w:tcPr>
          <w:p w14:paraId="418DF535" w14:textId="77777777" w:rsidR="0005535C" w:rsidRDefault="0005535C" w:rsidP="00177A6B">
            <w:pPr>
              <w:pStyle w:val="TAC"/>
            </w:pPr>
          </w:p>
        </w:tc>
        <w:tc>
          <w:tcPr>
            <w:tcW w:w="1752" w:type="dxa"/>
          </w:tcPr>
          <w:p w14:paraId="7E04D18F" w14:textId="77777777" w:rsidR="0005535C" w:rsidRDefault="0005535C" w:rsidP="00177A6B">
            <w:pPr>
              <w:pStyle w:val="TAC"/>
            </w:pPr>
          </w:p>
        </w:tc>
      </w:tr>
    </w:tbl>
    <w:p w14:paraId="0242B5D1" w14:textId="77777777" w:rsidR="0005535C" w:rsidRPr="006C2E80" w:rsidRDefault="0005535C" w:rsidP="0005535C"/>
    <w:p w14:paraId="5445B6BE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1806A20" w14:textId="77777777" w:rsidR="0005535C" w:rsidRPr="007861B8" w:rsidRDefault="0005535C" w:rsidP="0005535C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674029A" w14:textId="77777777" w:rsidR="0005535C" w:rsidRDefault="0005535C" w:rsidP="0005535C">
      <w:pPr>
        <w:pStyle w:val="Heading3"/>
      </w:pPr>
      <w:r w:rsidRPr="00A36378">
        <w:t>This work item is a</w:t>
      </w:r>
      <w:r>
        <w:t>:</w:t>
      </w:r>
    </w:p>
    <w:p w14:paraId="2B949188" w14:textId="77777777" w:rsidR="0005535C" w:rsidRPr="00C278EB" w:rsidRDefault="0005535C" w:rsidP="0005535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5535C" w14:paraId="364B7E4E" w14:textId="77777777" w:rsidTr="00177A6B">
        <w:trPr>
          <w:cantSplit/>
          <w:jc w:val="center"/>
        </w:trPr>
        <w:tc>
          <w:tcPr>
            <w:tcW w:w="452" w:type="dxa"/>
          </w:tcPr>
          <w:p w14:paraId="7D9FE219" w14:textId="77777777" w:rsidR="0005535C" w:rsidRDefault="0005535C" w:rsidP="00177A6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B1D529" w14:textId="77777777" w:rsidR="0005535C" w:rsidRPr="0006543E" w:rsidRDefault="0005535C" w:rsidP="00177A6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5535C" w14:paraId="304B36E5" w14:textId="77777777" w:rsidTr="00177A6B">
        <w:trPr>
          <w:cantSplit/>
          <w:jc w:val="center"/>
        </w:trPr>
        <w:tc>
          <w:tcPr>
            <w:tcW w:w="452" w:type="dxa"/>
          </w:tcPr>
          <w:p w14:paraId="09394C48" w14:textId="77777777" w:rsidR="0005535C" w:rsidRDefault="0005535C" w:rsidP="00177A6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63026BE" w14:textId="77777777" w:rsidR="0005535C" w:rsidRPr="0006543E" w:rsidRDefault="0005535C" w:rsidP="00177A6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05535C" w14:paraId="23630D6C" w14:textId="77777777" w:rsidTr="00177A6B">
        <w:trPr>
          <w:cantSplit/>
          <w:jc w:val="center"/>
        </w:trPr>
        <w:tc>
          <w:tcPr>
            <w:tcW w:w="452" w:type="dxa"/>
          </w:tcPr>
          <w:p w14:paraId="5085AA02" w14:textId="77777777" w:rsidR="0005535C" w:rsidRDefault="0005535C" w:rsidP="00177A6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7FF1F" w14:textId="77777777" w:rsidR="0005535C" w:rsidRPr="0006543E" w:rsidRDefault="0005535C" w:rsidP="00177A6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05535C" w14:paraId="3EE8BE25" w14:textId="77777777" w:rsidTr="00177A6B">
        <w:trPr>
          <w:cantSplit/>
          <w:jc w:val="center"/>
        </w:trPr>
        <w:tc>
          <w:tcPr>
            <w:tcW w:w="452" w:type="dxa"/>
          </w:tcPr>
          <w:p w14:paraId="2A06B4D0" w14:textId="77777777" w:rsidR="0005535C" w:rsidRDefault="0005535C" w:rsidP="00177A6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535B77" w14:textId="77777777" w:rsidR="0005535C" w:rsidRPr="0006543E" w:rsidRDefault="0005535C" w:rsidP="00177A6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05535C" w14:paraId="69595228" w14:textId="77777777" w:rsidTr="00177A6B">
        <w:trPr>
          <w:cantSplit/>
          <w:jc w:val="center"/>
        </w:trPr>
        <w:tc>
          <w:tcPr>
            <w:tcW w:w="452" w:type="dxa"/>
          </w:tcPr>
          <w:p w14:paraId="01D36A16" w14:textId="77777777" w:rsidR="0005535C" w:rsidRDefault="0005535C" w:rsidP="00177A6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97CE6" w14:textId="77777777" w:rsidR="0005535C" w:rsidRPr="0006543E" w:rsidRDefault="0005535C" w:rsidP="00177A6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2B1A7C4" w14:textId="77777777" w:rsidR="0005535C" w:rsidRDefault="0005535C" w:rsidP="0005535C">
      <w:pPr>
        <w:ind w:right="-99"/>
        <w:rPr>
          <w:b/>
        </w:rPr>
      </w:pPr>
      <w:r>
        <w:rPr>
          <w:b/>
        </w:rPr>
        <w:t>* Other = e.g. testing</w:t>
      </w:r>
    </w:p>
    <w:p w14:paraId="147DDEE0" w14:textId="77777777" w:rsidR="0005535C" w:rsidRPr="007861B8" w:rsidRDefault="0005535C" w:rsidP="0005535C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3BDBF498" w14:textId="77777777" w:rsidR="0005535C" w:rsidRPr="009A6092" w:rsidRDefault="0005535C" w:rsidP="0005535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05535C" w14:paraId="2C4AA9D3" w14:textId="77777777" w:rsidTr="00177A6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0432E0F" w14:textId="77777777" w:rsidR="0005535C" w:rsidRDefault="0005535C" w:rsidP="00177A6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535C" w14:paraId="0EA5AE3A" w14:textId="77777777" w:rsidTr="00177A6B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761DC38" w14:textId="77777777" w:rsidR="0005535C" w:rsidDel="00C02DF6" w:rsidRDefault="0005535C" w:rsidP="00177A6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04A2D09" w14:textId="77777777" w:rsidR="0005535C" w:rsidDel="00C02DF6" w:rsidRDefault="0005535C" w:rsidP="00177A6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08AE59D6" w14:textId="77777777" w:rsidR="0005535C" w:rsidRDefault="0005535C" w:rsidP="00177A6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23B916A0" w14:textId="77777777" w:rsidR="0005535C" w:rsidRDefault="0005535C" w:rsidP="00177A6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535C" w14:paraId="3968104D" w14:textId="77777777" w:rsidTr="00177A6B">
        <w:trPr>
          <w:cantSplit/>
          <w:jc w:val="center"/>
        </w:trPr>
        <w:tc>
          <w:tcPr>
            <w:tcW w:w="1552" w:type="dxa"/>
          </w:tcPr>
          <w:p w14:paraId="0519A018" w14:textId="77777777" w:rsidR="0005535C" w:rsidRDefault="0005535C" w:rsidP="00177A6B">
            <w:pPr>
              <w:pStyle w:val="TAL"/>
            </w:pPr>
            <w:r w:rsidRPr="003D7ADC">
              <w:t>SEAL_Ph</w:t>
            </w:r>
            <w:r>
              <w:t>4-APP</w:t>
            </w:r>
          </w:p>
        </w:tc>
        <w:tc>
          <w:tcPr>
            <w:tcW w:w="992" w:type="dxa"/>
          </w:tcPr>
          <w:p w14:paraId="431F74F6" w14:textId="77777777" w:rsidR="0005535C" w:rsidRDefault="0005535C" w:rsidP="00177A6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28D6DCB5" w14:textId="77777777" w:rsidR="0005535C" w:rsidRDefault="0005535C" w:rsidP="00177A6B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55DDCF57" w14:textId="77777777" w:rsidR="0005535C" w:rsidRPr="00251D80" w:rsidRDefault="0005535C" w:rsidP="00177A6B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68462FB0" w14:textId="77777777" w:rsidR="0005535C" w:rsidRDefault="0005535C" w:rsidP="0005535C"/>
    <w:p w14:paraId="67A06B58" w14:textId="77777777" w:rsidR="0005535C" w:rsidRPr="007861B8" w:rsidRDefault="0005535C" w:rsidP="0005535C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0430B34" w14:textId="77777777" w:rsidR="0005535C" w:rsidRPr="006C2E80" w:rsidRDefault="0005535C" w:rsidP="0005535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535C" w14:paraId="75EF0636" w14:textId="77777777" w:rsidTr="00177A6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7118382" w14:textId="77777777" w:rsidR="0005535C" w:rsidRDefault="0005535C" w:rsidP="00177A6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535C" w14:paraId="238CC51F" w14:textId="77777777" w:rsidTr="00177A6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DCE4CB6" w14:textId="77777777" w:rsidR="0005535C" w:rsidRDefault="0005535C" w:rsidP="00177A6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61CF24" w14:textId="77777777" w:rsidR="0005535C" w:rsidRDefault="0005535C" w:rsidP="00177A6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5456A5" w14:textId="77777777" w:rsidR="0005535C" w:rsidRDefault="0005535C" w:rsidP="00177A6B">
            <w:pPr>
              <w:pStyle w:val="TAH"/>
            </w:pPr>
            <w:r>
              <w:t>Nature of relationship</w:t>
            </w:r>
          </w:p>
        </w:tc>
      </w:tr>
      <w:tr w:rsidR="0005535C" w:rsidRPr="000A31D9" w14:paraId="4B84DD9E" w14:textId="77777777" w:rsidTr="00177A6B">
        <w:trPr>
          <w:cantSplit/>
          <w:jc w:val="center"/>
        </w:trPr>
        <w:tc>
          <w:tcPr>
            <w:tcW w:w="1101" w:type="dxa"/>
            <w:vAlign w:val="center"/>
          </w:tcPr>
          <w:p w14:paraId="6A72ED2F" w14:textId="77777777" w:rsidR="0005535C" w:rsidRDefault="0005535C" w:rsidP="00177A6B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56020362" w14:textId="77777777" w:rsidR="0005535C" w:rsidRDefault="0005535C" w:rsidP="00177A6B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648A23E" w14:textId="77777777" w:rsidR="0005535C" w:rsidRPr="000A31D9" w:rsidRDefault="0005535C" w:rsidP="00177A6B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4336DFF9" w14:textId="77777777" w:rsidR="0005535C" w:rsidRDefault="0005535C" w:rsidP="0005535C">
      <w:pPr>
        <w:pStyle w:val="FP"/>
      </w:pPr>
    </w:p>
    <w:p w14:paraId="2B3B2AAD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7E0F2CF" w14:textId="77777777" w:rsidR="0005535C" w:rsidRDefault="0005535C" w:rsidP="0005535C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Pr="00183DAC">
        <w:rPr>
          <w:lang w:val="en-US"/>
        </w:rPr>
        <w:t xml:space="preserve">Network Capability Exposure framework defined </w:t>
      </w:r>
      <w:r>
        <w:rPr>
          <w:lang w:val="en-US"/>
        </w:rPr>
        <w:t xml:space="preserve">by 3GPP </w:t>
      </w:r>
      <w:r w:rsidRPr="00183DAC">
        <w:rPr>
          <w:lang w:val="en-US"/>
        </w:rPr>
        <w:t xml:space="preserve">to expose </w:t>
      </w:r>
      <w:r>
        <w:rPr>
          <w:lang w:val="en-US"/>
        </w:rPr>
        <w:t xml:space="preserve">mobile </w:t>
      </w:r>
      <w:r w:rsidRPr="00183DAC">
        <w:rPr>
          <w:lang w:val="en-US"/>
        </w:rPr>
        <w:t>network capabilities to applications and application providers</w:t>
      </w:r>
      <w:r>
        <w:rPr>
          <w:lang w:val="en-US"/>
        </w:rPr>
        <w:t>/developers</w:t>
      </w:r>
      <w:r w:rsidRPr="00183DAC">
        <w:rPr>
          <w:lang w:val="en-US"/>
        </w:rPr>
        <w:t xml:space="preserve"> so as to enable their easy, efficient, scalable and lucrative monetization by Mobile Network Operators (MNOs).</w:t>
      </w:r>
      <w:r>
        <w:rPr>
          <w:lang w:val="en-US"/>
        </w:rPr>
        <w:t xml:space="preserve"> SEAL was initially introduced in Rel-16 and has been since enhanced and extended with new functionalities in the following releases. The stage 2 "SEAL_Ph4-APP" work item (agreed at SA#109 plenary in September 2025, see SP-251215) in SA WG 6 introduces the 4</w:t>
      </w:r>
      <w:r w:rsidRPr="00AF2576">
        <w:rPr>
          <w:vertAlign w:val="superscript"/>
          <w:lang w:val="en-US"/>
        </w:rPr>
        <w:t>th</w:t>
      </w:r>
      <w:r>
        <w:rPr>
          <w:lang w:val="en-US"/>
        </w:rPr>
        <w:t xml:space="preserve"> phase of the enhancements to the SEAL Enabler Layer with new improvements mainly considering the following aspects:</w:t>
      </w:r>
    </w:p>
    <w:p w14:paraId="2BCFBF60" w14:textId="77777777" w:rsidR="0005535C" w:rsidRDefault="0005535C" w:rsidP="000553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5BED86FC" w14:textId="77777777" w:rsidR="0005535C" w:rsidRDefault="0005535C" w:rsidP="000553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42606BD4" w14:textId="77777777" w:rsidR="0005535C" w:rsidRDefault="0005535C" w:rsidP="0005535C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08158EA4" w14:textId="77777777" w:rsidR="0005535C" w:rsidRDefault="0005535C" w:rsidP="0005535C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3E0DEF43" w14:textId="77777777" w:rsidR="0005535C" w:rsidRDefault="0005535C" w:rsidP="000553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37A0B455" w14:textId="77777777" w:rsidR="0005535C" w:rsidRDefault="0005535C" w:rsidP="000553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B32F64C" w14:textId="77777777" w:rsidR="0005535C" w:rsidRDefault="0005535C" w:rsidP="000553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5D1F9E25" w14:textId="77777777" w:rsidR="0005535C" w:rsidRDefault="0005535C" w:rsidP="000553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2102D7CC" w14:textId="77777777" w:rsidR="0005535C" w:rsidRPr="00066CE0" w:rsidRDefault="0005535C" w:rsidP="0005535C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051D653C" w14:textId="77777777" w:rsidR="0005535C" w:rsidRDefault="0005535C" w:rsidP="0005535C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53C16425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D2BC5DE" w14:textId="77777777" w:rsidR="0005535C" w:rsidRPr="0068211D" w:rsidRDefault="0005535C" w:rsidP="0005535C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 xml:space="preserve">SEAL Phase 4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 6.</w:t>
      </w:r>
    </w:p>
    <w:p w14:paraId="5352BB1A" w14:textId="77777777" w:rsidR="0005535C" w:rsidRPr="0068211D" w:rsidRDefault="0005535C" w:rsidP="0005535C">
      <w:r w:rsidRPr="0068211D">
        <w:t xml:space="preserve">The </w:t>
      </w:r>
      <w:r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>
        <w:t> </w:t>
      </w:r>
      <w:r w:rsidRPr="0068211D">
        <w:t>6).</w:t>
      </w:r>
    </w:p>
    <w:p w14:paraId="27E0AC0A" w14:textId="77777777" w:rsidR="0005535C" w:rsidRPr="0068211D" w:rsidRDefault="0005535C" w:rsidP="0005535C">
      <w:r w:rsidRPr="0068211D">
        <w:lastRenderedPageBreak/>
        <w:t>For CT1, the expected work includes</w:t>
      </w:r>
      <w:r w:rsidRPr="008D60D2">
        <w:t xml:space="preserve"> </w:t>
      </w:r>
      <w:r>
        <w:t>the following</w:t>
      </w:r>
      <w:r w:rsidRPr="0068211D">
        <w:t>:</w:t>
      </w:r>
    </w:p>
    <w:p w14:paraId="7134BC12" w14:textId="77777777" w:rsidR="0005535C" w:rsidRDefault="0005535C" w:rsidP="0005535C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 xml:space="preserve">SEALDD-UU interface to support application signalling or application data transmission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different applications with different data transmission QoS requirements.</w:t>
      </w:r>
    </w:p>
    <w:p w14:paraId="0F1FE079" w14:textId="77777777" w:rsidR="0005535C" w:rsidRDefault="0005535C" w:rsidP="0005535C">
      <w:pPr>
        <w:pStyle w:val="B1"/>
      </w:pPr>
      <w:r>
        <w:t>b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NRM-UU interface to support the power saving configuration for VAL UEs.</w:t>
      </w:r>
    </w:p>
    <w:p w14:paraId="54F34504" w14:textId="77777777" w:rsidR="0005535C" w:rsidRPr="0068211D" w:rsidRDefault="0005535C" w:rsidP="0005535C">
      <w:r w:rsidRPr="0068211D">
        <w:t>For CT3, the expected work includes</w:t>
      </w:r>
      <w:r>
        <w:t xml:space="preserve"> the following</w:t>
      </w:r>
      <w:r w:rsidRPr="0068211D">
        <w:t>:</w:t>
      </w:r>
    </w:p>
    <w:p w14:paraId="13AB9A19" w14:textId="77777777" w:rsidR="0005535C" w:rsidRDefault="0005535C" w:rsidP="0005535C">
      <w:pPr>
        <w:pStyle w:val="B1"/>
      </w:pPr>
      <w:r>
        <w:t>a</w:t>
      </w:r>
      <w:r w:rsidRPr="0068211D">
        <w:t>)</w:t>
      </w:r>
      <w:r w:rsidRPr="0068211D">
        <w:tab/>
      </w:r>
      <w:r>
        <w:t>Potential enhancements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39437D49" w14:textId="77777777" w:rsidR="0005535C" w:rsidRDefault="0005535C" w:rsidP="0005535C">
      <w:pPr>
        <w:pStyle w:val="B1"/>
      </w:pPr>
      <w:r>
        <w:t>b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support application signalling or application data transmission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different applications with different data transmission QoS requirements.</w:t>
      </w:r>
    </w:p>
    <w:p w14:paraId="6D2A28F1" w14:textId="77777777" w:rsidR="0005535C" w:rsidRPr="0068211D" w:rsidRDefault="0005535C" w:rsidP="0005535C">
      <w:pPr>
        <w:pStyle w:val="B1"/>
      </w:pPr>
      <w:r>
        <w:t>c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APIs exposed by the </w:t>
      </w:r>
      <w:r>
        <w:t>NRM</w:t>
      </w:r>
      <w:r w:rsidRPr="0068211D">
        <w:t xml:space="preserve"> </w:t>
      </w:r>
      <w:r>
        <w:t>S</w:t>
      </w:r>
      <w:r w:rsidRPr="0068211D">
        <w:t xml:space="preserve">erver </w:t>
      </w:r>
      <w:r>
        <w:t>to support the power saving configuration for VAL UEs.</w:t>
      </w:r>
    </w:p>
    <w:p w14:paraId="05719413" w14:textId="77777777" w:rsidR="0005535C" w:rsidRPr="0068211D" w:rsidRDefault="0005535C" w:rsidP="0005535C">
      <w:pPr>
        <w:pStyle w:val="B1"/>
      </w:pPr>
      <w:r>
        <w:t>d</w:t>
      </w:r>
      <w:r w:rsidRPr="0068211D">
        <w:t>)</w:t>
      </w:r>
      <w:r w:rsidRPr="0068211D">
        <w:tab/>
      </w:r>
      <w:r>
        <w:t xml:space="preserve">Potential enhancements to the terminology used in the SEAL specifications to </w:t>
      </w:r>
      <w:r w:rsidRPr="006F5142">
        <w:t>removes unnecessary restriction on the consumers of SEAL services</w:t>
      </w:r>
      <w:r>
        <w:t>.</w:t>
      </w:r>
    </w:p>
    <w:p w14:paraId="714A4D61" w14:textId="77777777" w:rsidR="0005535C" w:rsidRPr="0068211D" w:rsidRDefault="0005535C" w:rsidP="0005535C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A877015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8E3BA8F" w14:textId="77777777" w:rsidR="0005535C" w:rsidRPr="007861B8" w:rsidRDefault="0005535C" w:rsidP="0005535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5535C" w:rsidRPr="00E10367" w14:paraId="2C6221EA" w14:textId="77777777" w:rsidTr="00177A6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78CD20" w14:textId="77777777" w:rsidR="0005535C" w:rsidRPr="00E10367" w:rsidRDefault="0005535C" w:rsidP="00177A6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5535C" w14:paraId="134D191D" w14:textId="77777777" w:rsidTr="00177A6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BBC6F4" w14:textId="77777777" w:rsidR="0005535C" w:rsidRPr="00FF3F0C" w:rsidRDefault="0005535C" w:rsidP="00177A6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DCC5A46" w14:textId="77777777" w:rsidR="0005535C" w:rsidRPr="000C5FE3" w:rsidRDefault="0005535C" w:rsidP="00177A6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3B03541" w14:textId="77777777" w:rsidR="0005535C" w:rsidRPr="00E10367" w:rsidRDefault="0005535C" w:rsidP="00177A6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F7C1F9" w14:textId="77777777" w:rsidR="0005535C" w:rsidRPr="00E10367" w:rsidRDefault="0005535C" w:rsidP="00177A6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D9529C" w14:textId="77777777" w:rsidR="0005535C" w:rsidRPr="00E10367" w:rsidRDefault="0005535C" w:rsidP="00177A6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C430CC0" w14:textId="77777777" w:rsidR="0005535C" w:rsidRPr="00E10367" w:rsidRDefault="0005535C" w:rsidP="00177A6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5535C" w:rsidRPr="00251D80" w14:paraId="31848D7F" w14:textId="77777777" w:rsidTr="00177A6B">
        <w:trPr>
          <w:cantSplit/>
          <w:jc w:val="center"/>
        </w:trPr>
        <w:tc>
          <w:tcPr>
            <w:tcW w:w="1617" w:type="dxa"/>
          </w:tcPr>
          <w:p w14:paraId="0FC92E94" w14:textId="77777777" w:rsidR="0005535C" w:rsidRPr="00FF3F0C" w:rsidRDefault="0005535C" w:rsidP="00177A6B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340C8A5B" w14:textId="77777777" w:rsidR="0005535C" w:rsidRPr="00251D80" w:rsidRDefault="0005535C" w:rsidP="00177A6B">
            <w:pPr>
              <w:pStyle w:val="TAL"/>
            </w:pPr>
          </w:p>
        </w:tc>
        <w:tc>
          <w:tcPr>
            <w:tcW w:w="2409" w:type="dxa"/>
          </w:tcPr>
          <w:p w14:paraId="60248D70" w14:textId="77777777" w:rsidR="0005535C" w:rsidRPr="00251D80" w:rsidRDefault="0005535C" w:rsidP="00177A6B">
            <w:pPr>
              <w:pStyle w:val="TAL"/>
            </w:pPr>
          </w:p>
        </w:tc>
        <w:tc>
          <w:tcPr>
            <w:tcW w:w="993" w:type="dxa"/>
          </w:tcPr>
          <w:p w14:paraId="7552ED5B" w14:textId="77777777" w:rsidR="0005535C" w:rsidRPr="00251D80" w:rsidRDefault="0005535C" w:rsidP="00177A6B">
            <w:pPr>
              <w:pStyle w:val="TAL"/>
            </w:pPr>
          </w:p>
        </w:tc>
        <w:tc>
          <w:tcPr>
            <w:tcW w:w="1074" w:type="dxa"/>
          </w:tcPr>
          <w:p w14:paraId="0968BCF0" w14:textId="77777777" w:rsidR="0005535C" w:rsidRPr="00251D80" w:rsidRDefault="0005535C" w:rsidP="00177A6B">
            <w:pPr>
              <w:pStyle w:val="TAL"/>
            </w:pPr>
          </w:p>
        </w:tc>
        <w:tc>
          <w:tcPr>
            <w:tcW w:w="2186" w:type="dxa"/>
          </w:tcPr>
          <w:p w14:paraId="122506DA" w14:textId="77777777" w:rsidR="0005535C" w:rsidRPr="00251D80" w:rsidRDefault="0005535C" w:rsidP="00177A6B">
            <w:pPr>
              <w:pStyle w:val="TAL"/>
            </w:pPr>
          </w:p>
        </w:tc>
      </w:tr>
    </w:tbl>
    <w:p w14:paraId="453512BC" w14:textId="77777777" w:rsidR="0005535C" w:rsidRDefault="0005535C" w:rsidP="0005535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05535C" w:rsidRPr="00C50F7C" w14:paraId="01B5CD32" w14:textId="77777777" w:rsidTr="00177A6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1C88B8" w14:textId="77777777" w:rsidR="0005535C" w:rsidRPr="00C50F7C" w:rsidRDefault="0005535C" w:rsidP="00177A6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5535C" w:rsidRPr="00C50F7C" w14:paraId="6F5618AD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8D9C2E" w14:textId="77777777" w:rsidR="0005535C" w:rsidRPr="00C50F7C" w:rsidRDefault="0005535C" w:rsidP="00177A6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AD6036" w14:textId="77777777" w:rsidR="0005535C" w:rsidRPr="00C50F7C" w:rsidRDefault="0005535C" w:rsidP="00177A6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50DDBF" w14:textId="77777777" w:rsidR="0005535C" w:rsidRPr="00C50F7C" w:rsidRDefault="0005535C" w:rsidP="00177A6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57B20A" w14:textId="77777777" w:rsidR="0005535C" w:rsidRDefault="0005535C" w:rsidP="00177A6B">
            <w:pPr>
              <w:pStyle w:val="TAH"/>
            </w:pPr>
            <w:r>
              <w:t>Remarks</w:t>
            </w:r>
          </w:p>
        </w:tc>
      </w:tr>
      <w:tr w:rsidR="0005535C" w:rsidRPr="001A7C84" w14:paraId="4961FD7D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62E" w14:textId="77777777" w:rsidR="0005535C" w:rsidRPr="00C74AD1" w:rsidRDefault="0005535C" w:rsidP="00177A6B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AC1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3200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334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70E675F3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77F4" w14:textId="77777777" w:rsidR="0005535C" w:rsidRPr="001A7C84" w:rsidRDefault="0005535C" w:rsidP="00177A6B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B9C9" w14:textId="77777777" w:rsidR="0005535C" w:rsidRPr="00013F2F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SEALDD-UU interface to support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E4E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1D1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610E0990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E230" w14:textId="77777777" w:rsidR="0005535C" w:rsidRPr="00C74AD1" w:rsidRDefault="0005535C" w:rsidP="00177A6B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F77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4E0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7DC0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3D09065D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8D8" w14:textId="77777777" w:rsidR="0005535C" w:rsidRPr="00C74AD1" w:rsidRDefault="0005535C" w:rsidP="00177A6B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2702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157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283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1BF4C471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168" w14:textId="77777777" w:rsidR="0005535C" w:rsidRPr="00C74AD1" w:rsidRDefault="0005535C" w:rsidP="00177A6B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187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C492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10C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531572A6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6AE" w14:textId="77777777" w:rsidR="0005535C" w:rsidRPr="00C74AD1" w:rsidRDefault="0005535C" w:rsidP="00177A6B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8A75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BA7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4A5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57923F96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9CB" w14:textId="77777777" w:rsidR="0005535C" w:rsidRPr="001A7C84" w:rsidRDefault="0005535C" w:rsidP="00177A6B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BBD" w14:textId="77777777" w:rsidR="0005535C" w:rsidRPr="001A7C84" w:rsidRDefault="0005535C" w:rsidP="00177A6B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966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42CA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2B0AB21D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2F3E" w14:textId="77777777" w:rsidR="0005535C" w:rsidRPr="00C74AD1" w:rsidRDefault="0005535C" w:rsidP="00177A6B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784" w14:textId="77777777" w:rsidR="0005535C" w:rsidRPr="003F1694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36C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270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33FE2DF0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CAB1" w14:textId="77777777" w:rsidR="0005535C" w:rsidRPr="00C74AD1" w:rsidRDefault="0005535C" w:rsidP="00177A6B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F11" w14:textId="77777777" w:rsidR="0005535C" w:rsidRPr="003F1694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60D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9B2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276149C9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5CC" w14:textId="77777777" w:rsidR="0005535C" w:rsidRPr="001A7C84" w:rsidRDefault="0005535C" w:rsidP="00177A6B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322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8E4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EFD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4564311A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0D2" w14:textId="77777777" w:rsidR="0005535C" w:rsidRPr="001A7C84" w:rsidRDefault="0005535C" w:rsidP="00177A6B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91A" w14:textId="77777777" w:rsidR="0005535C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1A2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D9F" w14:textId="77777777" w:rsidR="0005535C" w:rsidRPr="001A7C84" w:rsidRDefault="0005535C" w:rsidP="00177A6B">
            <w:pPr>
              <w:pStyle w:val="TAL"/>
            </w:pPr>
            <w:r w:rsidRPr="001A7C84">
              <w:t>CT1</w:t>
            </w:r>
          </w:p>
        </w:tc>
      </w:tr>
      <w:tr w:rsidR="0005535C" w:rsidRPr="001A7C84" w14:paraId="40232E1E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FF5" w14:textId="77777777" w:rsidR="0005535C" w:rsidRPr="001A7C84" w:rsidRDefault="0005535C" w:rsidP="00177A6B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7DA" w14:textId="77777777" w:rsidR="0005535C" w:rsidRPr="001A7C84" w:rsidRDefault="0005535C" w:rsidP="00177A6B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BD5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B1D" w14:textId="77777777" w:rsidR="0005535C" w:rsidRPr="001A7C84" w:rsidRDefault="0005535C" w:rsidP="00177A6B">
            <w:pPr>
              <w:pStyle w:val="TAL"/>
            </w:pPr>
            <w:r w:rsidRPr="001A7C84">
              <w:t>CT3</w:t>
            </w:r>
          </w:p>
        </w:tc>
      </w:tr>
      <w:tr w:rsidR="0005535C" w:rsidRPr="001A7C84" w14:paraId="4298CFED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2C9" w14:textId="77777777" w:rsidR="0005535C" w:rsidRPr="001A7C84" w:rsidRDefault="0005535C" w:rsidP="00177A6B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735A" w14:textId="77777777" w:rsidR="0005535C" w:rsidRPr="001A7C84" w:rsidRDefault="0005535C" w:rsidP="00177A6B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E5D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83D" w14:textId="77777777" w:rsidR="0005535C" w:rsidRPr="001A7C84" w:rsidRDefault="0005535C" w:rsidP="00177A6B">
            <w:pPr>
              <w:pStyle w:val="TAL"/>
            </w:pPr>
            <w:r w:rsidRPr="001A7C84">
              <w:t>CT3</w:t>
            </w:r>
          </w:p>
        </w:tc>
      </w:tr>
      <w:tr w:rsidR="0005535C" w:rsidRPr="001A7C84" w14:paraId="26E14A87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2EC" w14:textId="77777777" w:rsidR="0005535C" w:rsidRPr="001A7C84" w:rsidRDefault="0005535C" w:rsidP="00177A6B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910B" w14:textId="77777777" w:rsidR="0005535C" w:rsidRPr="0026327A" w:rsidRDefault="0005535C" w:rsidP="00177A6B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FD5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A3E" w14:textId="77777777" w:rsidR="0005535C" w:rsidRPr="001A7C84" w:rsidRDefault="0005535C" w:rsidP="00177A6B">
            <w:pPr>
              <w:pStyle w:val="TAL"/>
            </w:pPr>
            <w:r w:rsidRPr="001A7C84">
              <w:t>CT3</w:t>
            </w:r>
          </w:p>
        </w:tc>
      </w:tr>
      <w:tr w:rsidR="0005535C" w:rsidRPr="00D53BD0" w14:paraId="11826EED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D3E4" w14:textId="77777777" w:rsidR="0005535C" w:rsidRPr="001A7C84" w:rsidRDefault="0005535C" w:rsidP="00177A6B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A2B" w14:textId="77777777" w:rsidR="0005535C" w:rsidRPr="0026327A" w:rsidRDefault="0005535C" w:rsidP="00177A6B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259A1362" w14:textId="77777777" w:rsidR="0005535C" w:rsidRPr="001A7C84" w:rsidRDefault="0005535C" w:rsidP="00177A6B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F53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E9E2" w14:textId="77777777" w:rsidR="0005535C" w:rsidRPr="001A7C84" w:rsidRDefault="0005535C" w:rsidP="00177A6B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05535C" w:rsidRPr="00D53BD0" w14:paraId="1062AC65" w14:textId="77777777" w:rsidTr="00177A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3C42" w14:textId="77777777" w:rsidR="0005535C" w:rsidRPr="001A7C84" w:rsidRDefault="0005535C" w:rsidP="00177A6B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8BA" w14:textId="77777777" w:rsidR="0005535C" w:rsidRPr="0026327A" w:rsidRDefault="0005535C" w:rsidP="00177A6B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</w:t>
            </w:r>
            <w:r>
              <w:rPr>
                <w:rFonts w:ascii="Arial" w:hAnsi="Arial" w:cs="Arial"/>
                <w:sz w:val="18"/>
                <w:szCs w:val="18"/>
              </w:rPr>
              <w:t>enhancements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72C9EEDC" w14:textId="77777777" w:rsidR="0005535C" w:rsidRPr="0026327A" w:rsidRDefault="0005535C" w:rsidP="00177A6B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APIs exposed by the NRM Server </w:t>
            </w:r>
            <w:r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47DD5F37" w14:textId="77777777" w:rsidR="0005535C" w:rsidRPr="0026327A" w:rsidRDefault="0005535C" w:rsidP="00177A6B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Potential e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29A8D09" w14:textId="77777777" w:rsidR="0005535C" w:rsidRPr="001A7C84" w:rsidRDefault="0005535C" w:rsidP="00177A6B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53C2" w14:textId="77777777" w:rsidR="0005535C" w:rsidRPr="001A7C84" w:rsidRDefault="0005535C" w:rsidP="00177A6B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9DF" w14:textId="77777777" w:rsidR="0005535C" w:rsidRPr="001A7C84" w:rsidRDefault="0005535C" w:rsidP="00177A6B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347C6640" w14:textId="77777777" w:rsidR="0005535C" w:rsidRDefault="0005535C" w:rsidP="0005535C"/>
    <w:p w14:paraId="236B6AA3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AE6AA55" w14:textId="77777777" w:rsidR="0005535C" w:rsidRDefault="0005535C" w:rsidP="0005535C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2E2164C8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522427B1" w14:textId="77777777" w:rsidR="0005535C" w:rsidRDefault="0005535C" w:rsidP="0005535C">
      <w:pPr>
        <w:ind w:right="-99"/>
      </w:pPr>
      <w:r>
        <w:t>CT3</w:t>
      </w:r>
    </w:p>
    <w:p w14:paraId="5013A5BD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CCA27D7" w14:textId="77777777" w:rsidR="0005535C" w:rsidRDefault="0005535C" w:rsidP="0005535C">
      <w:pPr>
        <w:ind w:right="-99"/>
      </w:pPr>
      <w:r>
        <w:t>None.</w:t>
      </w:r>
    </w:p>
    <w:p w14:paraId="12673754" w14:textId="77777777" w:rsidR="0005535C" w:rsidRPr="007861B8" w:rsidRDefault="0005535C" w:rsidP="0005535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CC24B4A" w14:textId="77777777" w:rsidR="0005535C" w:rsidRPr="006C2E80" w:rsidRDefault="0005535C" w:rsidP="0005535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5535C" w14:paraId="75E8FD1E" w14:textId="77777777" w:rsidTr="00177A6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4CF0B14" w14:textId="77777777" w:rsidR="0005535C" w:rsidRDefault="0005535C" w:rsidP="00177A6B">
            <w:pPr>
              <w:pStyle w:val="TAH"/>
            </w:pPr>
            <w:r>
              <w:t>Supporting IM name</w:t>
            </w:r>
          </w:p>
        </w:tc>
      </w:tr>
      <w:tr w:rsidR="0005535C" w14:paraId="60377F0F" w14:textId="77777777" w:rsidTr="00177A6B">
        <w:trPr>
          <w:cantSplit/>
          <w:jc w:val="center"/>
        </w:trPr>
        <w:tc>
          <w:tcPr>
            <w:tcW w:w="5029" w:type="dxa"/>
          </w:tcPr>
          <w:p w14:paraId="06435599" w14:textId="77777777" w:rsidR="0005535C" w:rsidRDefault="0005535C" w:rsidP="00177A6B">
            <w:pPr>
              <w:pStyle w:val="TAL"/>
            </w:pPr>
            <w:r>
              <w:t>Huawei</w:t>
            </w:r>
          </w:p>
        </w:tc>
      </w:tr>
      <w:tr w:rsidR="0005535C" w14:paraId="759F3206" w14:textId="77777777" w:rsidTr="00177A6B">
        <w:trPr>
          <w:cantSplit/>
          <w:jc w:val="center"/>
        </w:trPr>
        <w:tc>
          <w:tcPr>
            <w:tcW w:w="5029" w:type="dxa"/>
          </w:tcPr>
          <w:p w14:paraId="4C12504B" w14:textId="77777777" w:rsidR="0005535C" w:rsidRDefault="0005535C" w:rsidP="00177A6B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5535C" w14:paraId="2B37DF30" w14:textId="77777777" w:rsidTr="00177A6B">
        <w:trPr>
          <w:cantSplit/>
          <w:jc w:val="center"/>
        </w:trPr>
        <w:tc>
          <w:tcPr>
            <w:tcW w:w="5029" w:type="dxa"/>
          </w:tcPr>
          <w:p w14:paraId="774EF5C8" w14:textId="77777777" w:rsidR="0005535C" w:rsidRDefault="0005535C" w:rsidP="00177A6B">
            <w:pPr>
              <w:pStyle w:val="TAL"/>
            </w:pPr>
            <w:r>
              <w:t>CATT</w:t>
            </w:r>
          </w:p>
        </w:tc>
      </w:tr>
      <w:tr w:rsidR="0005535C" w14:paraId="757AC566" w14:textId="77777777" w:rsidTr="00177A6B">
        <w:trPr>
          <w:cantSplit/>
          <w:jc w:val="center"/>
        </w:trPr>
        <w:tc>
          <w:tcPr>
            <w:tcW w:w="5029" w:type="dxa"/>
          </w:tcPr>
          <w:p w14:paraId="1979ECB6" w14:textId="77777777" w:rsidR="0005535C" w:rsidRDefault="0005535C" w:rsidP="00177A6B">
            <w:pPr>
              <w:pStyle w:val="TAL"/>
            </w:pPr>
            <w:r>
              <w:t>Lenovo</w:t>
            </w:r>
          </w:p>
        </w:tc>
      </w:tr>
      <w:tr w:rsidR="0005535C" w14:paraId="03AFA03A" w14:textId="77777777" w:rsidTr="00177A6B">
        <w:trPr>
          <w:cantSplit/>
          <w:jc w:val="center"/>
        </w:trPr>
        <w:tc>
          <w:tcPr>
            <w:tcW w:w="5029" w:type="dxa"/>
          </w:tcPr>
          <w:p w14:paraId="01F3DE9B" w14:textId="77777777" w:rsidR="0005535C" w:rsidRDefault="0005535C" w:rsidP="00177A6B">
            <w:pPr>
              <w:pStyle w:val="TAL"/>
            </w:pPr>
          </w:p>
        </w:tc>
      </w:tr>
      <w:tr w:rsidR="0005535C" w14:paraId="0C6ABB8A" w14:textId="77777777" w:rsidTr="00177A6B">
        <w:trPr>
          <w:cantSplit/>
          <w:jc w:val="center"/>
        </w:trPr>
        <w:tc>
          <w:tcPr>
            <w:tcW w:w="5029" w:type="dxa"/>
          </w:tcPr>
          <w:p w14:paraId="03A2823B" w14:textId="77777777" w:rsidR="0005535C" w:rsidRDefault="0005535C" w:rsidP="00177A6B">
            <w:pPr>
              <w:pStyle w:val="TAL"/>
            </w:pPr>
          </w:p>
        </w:tc>
      </w:tr>
      <w:tr w:rsidR="0005535C" w14:paraId="79B5AB3E" w14:textId="77777777" w:rsidTr="00177A6B">
        <w:trPr>
          <w:cantSplit/>
          <w:jc w:val="center"/>
        </w:trPr>
        <w:tc>
          <w:tcPr>
            <w:tcW w:w="5029" w:type="dxa"/>
          </w:tcPr>
          <w:p w14:paraId="75A9447F" w14:textId="77777777" w:rsidR="0005535C" w:rsidRDefault="0005535C" w:rsidP="00177A6B">
            <w:pPr>
              <w:pStyle w:val="TAL"/>
            </w:pPr>
          </w:p>
        </w:tc>
      </w:tr>
      <w:tr w:rsidR="0005535C" w14:paraId="04FD57DF" w14:textId="77777777" w:rsidTr="00177A6B">
        <w:trPr>
          <w:cantSplit/>
          <w:jc w:val="center"/>
        </w:trPr>
        <w:tc>
          <w:tcPr>
            <w:tcW w:w="5029" w:type="dxa"/>
          </w:tcPr>
          <w:p w14:paraId="497768D4" w14:textId="77777777" w:rsidR="0005535C" w:rsidRDefault="0005535C" w:rsidP="00177A6B">
            <w:pPr>
              <w:pStyle w:val="TAL"/>
            </w:pPr>
          </w:p>
        </w:tc>
      </w:tr>
      <w:tr w:rsidR="0005535C" w14:paraId="331C43B1" w14:textId="77777777" w:rsidTr="00177A6B">
        <w:trPr>
          <w:cantSplit/>
          <w:jc w:val="center"/>
        </w:trPr>
        <w:tc>
          <w:tcPr>
            <w:tcW w:w="5029" w:type="dxa"/>
          </w:tcPr>
          <w:p w14:paraId="0620CB19" w14:textId="77777777" w:rsidR="0005535C" w:rsidRDefault="0005535C" w:rsidP="00177A6B">
            <w:pPr>
              <w:pStyle w:val="TAL"/>
            </w:pPr>
          </w:p>
        </w:tc>
      </w:tr>
      <w:tr w:rsidR="0005535C" w14:paraId="4ACF22B1" w14:textId="77777777" w:rsidTr="00177A6B">
        <w:trPr>
          <w:cantSplit/>
          <w:jc w:val="center"/>
        </w:trPr>
        <w:tc>
          <w:tcPr>
            <w:tcW w:w="5029" w:type="dxa"/>
          </w:tcPr>
          <w:p w14:paraId="5E5DAD53" w14:textId="77777777" w:rsidR="0005535C" w:rsidRDefault="0005535C" w:rsidP="00177A6B">
            <w:pPr>
              <w:pStyle w:val="TAL"/>
            </w:pPr>
          </w:p>
        </w:tc>
      </w:tr>
      <w:tr w:rsidR="0005535C" w14:paraId="57B4E4BD" w14:textId="77777777" w:rsidTr="00177A6B">
        <w:trPr>
          <w:cantSplit/>
          <w:jc w:val="center"/>
        </w:trPr>
        <w:tc>
          <w:tcPr>
            <w:tcW w:w="5029" w:type="dxa"/>
          </w:tcPr>
          <w:p w14:paraId="0772BC77" w14:textId="77777777" w:rsidR="0005535C" w:rsidRDefault="0005535C" w:rsidP="00177A6B">
            <w:pPr>
              <w:pStyle w:val="TAL"/>
            </w:pPr>
          </w:p>
        </w:tc>
      </w:tr>
      <w:tr w:rsidR="0005535C" w14:paraId="1EC0B497" w14:textId="77777777" w:rsidTr="00177A6B">
        <w:trPr>
          <w:cantSplit/>
          <w:jc w:val="center"/>
        </w:trPr>
        <w:tc>
          <w:tcPr>
            <w:tcW w:w="5029" w:type="dxa"/>
          </w:tcPr>
          <w:p w14:paraId="51B819C0" w14:textId="77777777" w:rsidR="0005535C" w:rsidRDefault="0005535C" w:rsidP="00177A6B">
            <w:pPr>
              <w:pStyle w:val="TAL"/>
            </w:pPr>
          </w:p>
        </w:tc>
      </w:tr>
      <w:tr w:rsidR="0005535C" w14:paraId="701ED26E" w14:textId="77777777" w:rsidTr="00177A6B">
        <w:trPr>
          <w:cantSplit/>
          <w:jc w:val="center"/>
        </w:trPr>
        <w:tc>
          <w:tcPr>
            <w:tcW w:w="5029" w:type="dxa"/>
          </w:tcPr>
          <w:p w14:paraId="61DCD687" w14:textId="77777777" w:rsidR="0005535C" w:rsidRDefault="0005535C" w:rsidP="00177A6B">
            <w:pPr>
              <w:pStyle w:val="TAL"/>
            </w:pPr>
          </w:p>
        </w:tc>
      </w:tr>
      <w:tr w:rsidR="0005535C" w14:paraId="4AB07EFA" w14:textId="77777777" w:rsidTr="00177A6B">
        <w:trPr>
          <w:cantSplit/>
          <w:jc w:val="center"/>
        </w:trPr>
        <w:tc>
          <w:tcPr>
            <w:tcW w:w="5029" w:type="dxa"/>
          </w:tcPr>
          <w:p w14:paraId="697BBA8C" w14:textId="77777777" w:rsidR="0005535C" w:rsidRDefault="0005535C" w:rsidP="00177A6B">
            <w:pPr>
              <w:pStyle w:val="TAL"/>
            </w:pPr>
          </w:p>
        </w:tc>
      </w:tr>
      <w:tr w:rsidR="0005535C" w14:paraId="65D25AFD" w14:textId="77777777" w:rsidTr="00177A6B">
        <w:trPr>
          <w:cantSplit/>
          <w:jc w:val="center"/>
        </w:trPr>
        <w:tc>
          <w:tcPr>
            <w:tcW w:w="5029" w:type="dxa"/>
          </w:tcPr>
          <w:p w14:paraId="700408CC" w14:textId="77777777" w:rsidR="0005535C" w:rsidRDefault="0005535C" w:rsidP="00177A6B">
            <w:pPr>
              <w:pStyle w:val="TAL"/>
            </w:pPr>
          </w:p>
        </w:tc>
      </w:tr>
      <w:tr w:rsidR="0005535C" w14:paraId="6F1D9F42" w14:textId="77777777" w:rsidTr="00177A6B">
        <w:trPr>
          <w:cantSplit/>
          <w:jc w:val="center"/>
        </w:trPr>
        <w:tc>
          <w:tcPr>
            <w:tcW w:w="5029" w:type="dxa"/>
          </w:tcPr>
          <w:p w14:paraId="51F996DE" w14:textId="77777777" w:rsidR="0005535C" w:rsidRDefault="0005535C" w:rsidP="00177A6B">
            <w:pPr>
              <w:pStyle w:val="TAL"/>
            </w:pPr>
          </w:p>
        </w:tc>
      </w:tr>
    </w:tbl>
    <w:p w14:paraId="30E19F71" w14:textId="4C3FCA44" w:rsidR="001E489F" w:rsidRPr="00641ED8" w:rsidRDefault="001E489F" w:rsidP="0005535C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FF8EB" w14:textId="77777777" w:rsidR="008469EC" w:rsidRDefault="008469EC">
      <w:r>
        <w:separator/>
      </w:r>
    </w:p>
  </w:endnote>
  <w:endnote w:type="continuationSeparator" w:id="0">
    <w:p w14:paraId="6F7931AA" w14:textId="77777777" w:rsidR="008469EC" w:rsidRDefault="0084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51F6F" w14:textId="77777777" w:rsidR="008469EC" w:rsidRDefault="008469EC">
      <w:r>
        <w:separator/>
      </w:r>
    </w:p>
  </w:footnote>
  <w:footnote w:type="continuationSeparator" w:id="0">
    <w:p w14:paraId="1C19F629" w14:textId="77777777" w:rsidR="008469EC" w:rsidRDefault="0084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CFC"/>
    <w:rsid w:val="00031EF9"/>
    <w:rsid w:val="000344A1"/>
    <w:rsid w:val="00042051"/>
    <w:rsid w:val="00046686"/>
    <w:rsid w:val="00046FDD"/>
    <w:rsid w:val="000475F1"/>
    <w:rsid w:val="00050925"/>
    <w:rsid w:val="000536F8"/>
    <w:rsid w:val="00054884"/>
    <w:rsid w:val="0005535C"/>
    <w:rsid w:val="0005594E"/>
    <w:rsid w:val="00057E1E"/>
    <w:rsid w:val="0006182E"/>
    <w:rsid w:val="00062324"/>
    <w:rsid w:val="00063827"/>
    <w:rsid w:val="0006619D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6166E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A56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E1010"/>
    <w:rsid w:val="004E59AB"/>
    <w:rsid w:val="004E70E7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BFC"/>
    <w:rsid w:val="005A5FF6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52DF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8F3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CBF"/>
    <w:rsid w:val="007814A8"/>
    <w:rsid w:val="00781A62"/>
    <w:rsid w:val="00781F2F"/>
    <w:rsid w:val="00783C0E"/>
    <w:rsid w:val="007861B8"/>
    <w:rsid w:val="00787383"/>
    <w:rsid w:val="00791556"/>
    <w:rsid w:val="00791B51"/>
    <w:rsid w:val="00795AD1"/>
    <w:rsid w:val="007A3637"/>
    <w:rsid w:val="007A633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119C"/>
    <w:rsid w:val="008469E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D5E48"/>
    <w:rsid w:val="009D6D9F"/>
    <w:rsid w:val="009E0B41"/>
    <w:rsid w:val="009E1910"/>
    <w:rsid w:val="009E1C8F"/>
    <w:rsid w:val="009E5DBA"/>
    <w:rsid w:val="009F6047"/>
    <w:rsid w:val="00A03D2A"/>
    <w:rsid w:val="00A10ADB"/>
    <w:rsid w:val="00A1239F"/>
    <w:rsid w:val="00A144AB"/>
    <w:rsid w:val="00A151A1"/>
    <w:rsid w:val="00A17F01"/>
    <w:rsid w:val="00A20F3A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5B51"/>
    <w:rsid w:val="00AD7B78"/>
    <w:rsid w:val="00AE0C17"/>
    <w:rsid w:val="00AE379A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310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ED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2EE7"/>
    <w:rsid w:val="00CC58ED"/>
    <w:rsid w:val="00D0135E"/>
    <w:rsid w:val="00D145EC"/>
    <w:rsid w:val="00D26842"/>
    <w:rsid w:val="00D355FB"/>
    <w:rsid w:val="00D43C0B"/>
    <w:rsid w:val="00D44A7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0B8F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1D3"/>
    <w:rsid w:val="00F0218C"/>
    <w:rsid w:val="00F0251A"/>
    <w:rsid w:val="00F0393B"/>
    <w:rsid w:val="00F05F5A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55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3</cp:revision>
  <cp:lastPrinted>2001-04-23T09:30:00Z</cp:lastPrinted>
  <dcterms:created xsi:type="dcterms:W3CDTF">2026-02-12T02:40:00Z</dcterms:created>
  <dcterms:modified xsi:type="dcterms:W3CDTF">2026-02-12T02:41:00Z</dcterms:modified>
</cp:coreProperties>
</file>