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C59FF" w14:textId="3106B450" w:rsidR="00383086" w:rsidRPr="002105E2" w:rsidRDefault="00383086" w:rsidP="00383086">
      <w:pPr>
        <w:pStyle w:val="Header"/>
        <w:tabs>
          <w:tab w:val="right" w:pos="9638"/>
        </w:tabs>
        <w:rPr>
          <w:sz w:val="24"/>
          <w:szCs w:val="24"/>
        </w:rPr>
      </w:pPr>
      <w:r w:rsidRPr="002105E2">
        <w:rPr>
          <w:sz w:val="24"/>
          <w:szCs w:val="24"/>
          <w:lang w:eastAsia="ja-JP"/>
        </w:rPr>
        <w:t>3GPP TSG CT WG1 Meeting #159</w:t>
      </w:r>
      <w:r w:rsidRPr="002105E2">
        <w:rPr>
          <w:sz w:val="24"/>
          <w:szCs w:val="24"/>
          <w:lang w:eastAsia="ja-JP"/>
        </w:rPr>
        <w:tab/>
        <w:t>C1-260415</w:t>
      </w:r>
    </w:p>
    <w:p w14:paraId="0DE58912" w14:textId="77777777" w:rsidR="00383086" w:rsidRPr="002105E2" w:rsidRDefault="00383086" w:rsidP="0038308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2105E2">
        <w:rPr>
          <w:sz w:val="24"/>
          <w:szCs w:val="24"/>
          <w:lang w:eastAsia="ja-JP"/>
        </w:rPr>
        <w:t>Goa, India, 9 - 13 February, 2026</w:t>
      </w:r>
      <w:r w:rsidRPr="002105E2">
        <w:tab/>
      </w:r>
      <w:r w:rsidRPr="002105E2">
        <w:rPr>
          <w:rFonts w:eastAsia="Batang" w:cs="Arial"/>
          <w:lang w:eastAsia="zh-CN"/>
        </w:rPr>
        <w:t>(revision of xx-yyxxxx)</w:t>
      </w:r>
    </w:p>
    <w:p w14:paraId="39C82DB7" w14:textId="77777777" w:rsidR="00383086" w:rsidRPr="002105E2" w:rsidRDefault="00383086" w:rsidP="0038308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238A02" w14:textId="615F95CF" w:rsidR="00F740E4" w:rsidRPr="002105E2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2105E2">
        <w:rPr>
          <w:sz w:val="24"/>
          <w:szCs w:val="24"/>
          <w:lang w:eastAsia="ja-JP"/>
        </w:rPr>
        <w:t>3GPP TSG CT WG3 Meeting #145</w:t>
      </w:r>
      <w:r w:rsidRPr="002105E2">
        <w:rPr>
          <w:sz w:val="24"/>
          <w:szCs w:val="24"/>
          <w:lang w:eastAsia="ja-JP"/>
        </w:rPr>
        <w:tab/>
        <w:t>C3-26</w:t>
      </w:r>
      <w:r w:rsidR="00A20C17" w:rsidRPr="002105E2">
        <w:rPr>
          <w:sz w:val="24"/>
          <w:szCs w:val="24"/>
          <w:lang w:eastAsia="ja-JP"/>
        </w:rPr>
        <w:t>0</w:t>
      </w:r>
      <w:r w:rsidR="005576ED" w:rsidRPr="002105E2">
        <w:rPr>
          <w:sz w:val="24"/>
          <w:szCs w:val="24"/>
          <w:lang w:eastAsia="ja-JP"/>
        </w:rPr>
        <w:t>514</w:t>
      </w:r>
    </w:p>
    <w:p w14:paraId="49723CCD" w14:textId="77777777" w:rsidR="00F740E4" w:rsidRPr="002105E2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2105E2">
        <w:rPr>
          <w:sz w:val="24"/>
          <w:szCs w:val="24"/>
          <w:lang w:eastAsia="ja-JP"/>
        </w:rPr>
        <w:t>Goa, India, 9 - 13 February, 2026</w:t>
      </w:r>
      <w:r w:rsidRPr="002105E2">
        <w:tab/>
      </w:r>
      <w:r w:rsidRPr="002105E2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2105E2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7A2E26D3" w:rsidR="00DD5C92" w:rsidRPr="002105E2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2105E2">
        <w:rPr>
          <w:sz w:val="24"/>
          <w:szCs w:val="24"/>
          <w:lang w:eastAsia="ja-JP"/>
        </w:rPr>
        <w:t>3GPP TSG CT WG4 Meeting #133</w:t>
      </w:r>
      <w:r w:rsidRPr="002105E2">
        <w:rPr>
          <w:sz w:val="24"/>
          <w:szCs w:val="24"/>
          <w:lang w:eastAsia="ja-JP"/>
        </w:rPr>
        <w:tab/>
        <w:t>C4-26</w:t>
      </w:r>
      <w:r w:rsidR="00A20C17" w:rsidRPr="002105E2">
        <w:rPr>
          <w:sz w:val="24"/>
          <w:szCs w:val="24"/>
          <w:lang w:eastAsia="ja-JP"/>
        </w:rPr>
        <w:t>0</w:t>
      </w:r>
      <w:r w:rsidR="001F05B6" w:rsidRPr="002105E2">
        <w:rPr>
          <w:sz w:val="24"/>
          <w:szCs w:val="24"/>
          <w:lang w:eastAsia="ja-JP"/>
        </w:rPr>
        <w:t>3</w:t>
      </w:r>
      <w:r w:rsidR="005576ED" w:rsidRPr="002105E2">
        <w:rPr>
          <w:sz w:val="24"/>
          <w:szCs w:val="24"/>
          <w:lang w:eastAsia="ja-JP"/>
        </w:rPr>
        <w:t>84</w:t>
      </w:r>
    </w:p>
    <w:p w14:paraId="21498BD7" w14:textId="77777777" w:rsidR="00DD5C92" w:rsidRPr="002105E2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2105E2">
        <w:rPr>
          <w:sz w:val="24"/>
          <w:szCs w:val="24"/>
          <w:lang w:eastAsia="ja-JP"/>
        </w:rPr>
        <w:t>Goa, India, 9 - 13 February, 2026</w:t>
      </w:r>
      <w:r w:rsidRPr="002105E2">
        <w:tab/>
      </w:r>
      <w:r w:rsidRPr="002105E2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2105E2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374C13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lastRenderedPageBreak/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lastRenderedPageBreak/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D252" w14:textId="77777777" w:rsidR="00DB4651" w:rsidRDefault="00DB4651">
      <w:r>
        <w:separator/>
      </w:r>
    </w:p>
  </w:endnote>
  <w:endnote w:type="continuationSeparator" w:id="0">
    <w:p w14:paraId="7B63B7D0" w14:textId="77777777" w:rsidR="00DB4651" w:rsidRDefault="00DB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45B9" w14:textId="77777777" w:rsidR="00DB4651" w:rsidRDefault="00DB4651">
      <w:r>
        <w:separator/>
      </w:r>
    </w:p>
  </w:footnote>
  <w:footnote w:type="continuationSeparator" w:id="0">
    <w:p w14:paraId="3C45F1D4" w14:textId="77777777" w:rsidR="00DB4651" w:rsidRDefault="00DB4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105E2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0C66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83086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3EA0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218A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A7DA0"/>
    <w:rsid w:val="00DB4651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479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2026-02-16T12:30:00Z</dcterms:created>
  <dcterms:modified xsi:type="dcterms:W3CDTF">2026-02-16T12:41:00Z</dcterms:modified>
</cp:coreProperties>
</file>