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03AB8DC5"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9A40D1">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66FE5756"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 xml:space="preserve">The present document specifies the stage 3 protocol and data model for the Application Data Analytics Enablement (ADAE) Services. It provides stage 3 protocol definitions and message </w:t>
      </w:r>
      <w:proofErr w:type="gramStart"/>
      <w:r w:rsidRPr="00EC23CF">
        <w:t>flows, and</w:t>
      </w:r>
      <w:proofErr w:type="gramEnd"/>
      <w:r w:rsidRPr="00EC23CF">
        <w:t xml:space="preserve">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2162870"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44"/>
      <w:bookmarkEnd w:id="845"/>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proofErr w:type="spellStart"/>
            <w:r>
              <w:rPr>
                <w:lang w:eastAsia="zh-CN"/>
              </w:rPr>
              <w:t>thrMatchDirect</w:t>
            </w:r>
            <w:bookmarkEnd w:id="851"/>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566781A3" w:rsidR="00335118" w:rsidRPr="00703651" w:rsidRDefault="0027229B" w:rsidP="00335118">
      <w:pPr>
        <w:rPr>
          <w:noProof/>
        </w:rPr>
      </w:pPr>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561091F8"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2B92E83B" w:rsidR="00335118" w:rsidRPr="00703651" w:rsidRDefault="00335118" w:rsidP="00335118">
      <w:pPr>
        <w:pStyle w:val="PL"/>
      </w:pPr>
      <w:r w:rsidRPr="00703651">
        <w:t xml:space="preserve">  version: 1.</w:t>
      </w:r>
      <w:r w:rsidR="002B6549">
        <w:t>1</w:t>
      </w:r>
      <w:r w:rsidRPr="00703651">
        <w:t>.0</w:t>
      </w:r>
      <w:r w:rsidR="004138D5">
        <w:t>-alpha.1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3DE3D7C8"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68D9DDE8" w:rsidR="00DC5C9A" w:rsidRPr="00703651" w:rsidRDefault="00DC5C9A" w:rsidP="00DC5C9A">
      <w:pPr>
        <w:pStyle w:val="PL"/>
      </w:pPr>
      <w:r w:rsidRPr="00703651">
        <w:t xml:space="preserve">    3GPP TS 24.559 V</w:t>
      </w:r>
      <w:r w:rsidR="006B6E56">
        <w:t>1</w:t>
      </w:r>
      <w:r w:rsidR="002B6549">
        <w:t>9</w:t>
      </w:r>
      <w:r w:rsidRPr="00703651">
        <w:t>.</w:t>
      </w:r>
      <w:r w:rsidR="002B6549">
        <w:t>0</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w:t>
      </w:r>
      <w:proofErr w:type="spellStart"/>
      <w:r w:rsidRPr="00703651">
        <w:t>appPerfId</w:t>
      </w:r>
      <w:proofErr w:type="spellEnd"/>
      <w:r w:rsidRPr="00703651">
        <w:t>}</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r>
        <w:t>ue</w:t>
      </w:r>
      <w:proofErr w:type="spell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w:t>
      </w:r>
      <w:proofErr w:type="spellStart"/>
      <w:r>
        <w:t>ue</w:t>
      </w:r>
      <w:proofErr w:type="spellEnd"/>
      <w:r>
        <w:t>-group-loc-analytics/{</w:t>
      </w:r>
      <w:bookmarkStart w:id="1013" w:name="_Hlk183505286"/>
      <w:proofErr w:type="spellStart"/>
      <w:r w:rsidR="00574669">
        <w:t>u</w:t>
      </w:r>
      <w:r>
        <w:t>eGroupLocId</w:t>
      </w:r>
      <w:bookmarkEnd w:id="1013"/>
      <w:proofErr w:type="spellEnd"/>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lastRenderedPageBreak/>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w:t>
      </w:r>
      <w:proofErr w:type="spellStart"/>
      <w:r>
        <w:t>Uinteger</w:t>
      </w:r>
      <w:proofErr w:type="spellEnd"/>
      <w:r>
        <w:t>'</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1F772C0D" w:rsidR="0027229B" w:rsidRDefault="0027229B" w:rsidP="005B1B16">
            <w:pPr>
              <w:pStyle w:val="TAC"/>
              <w:rPr>
                <w:noProof/>
                <w:sz w:val="16"/>
                <w:szCs w:val="16"/>
              </w:rPr>
            </w:pPr>
            <w:r>
              <w:rPr>
                <w:noProof/>
                <w:sz w:val="16"/>
                <w:szCs w:val="16"/>
              </w:rPr>
              <w:t>CP-25XXXX</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D81384" w:rsidRDefault="0027229B" w:rsidP="005B1B16">
            <w:pPr>
              <w:pStyle w:val="TAL"/>
              <w:rPr>
                <w:noProof/>
                <w:sz w:val="16"/>
              </w:rPr>
            </w:pPr>
            <w:r w:rsidRPr="00B6285A">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F40D" w14:textId="77777777" w:rsidR="00A960DB" w:rsidRDefault="00A960DB">
      <w:r>
        <w:separator/>
      </w:r>
    </w:p>
  </w:endnote>
  <w:endnote w:type="continuationSeparator" w:id="0">
    <w:p w14:paraId="24CF0FD6" w14:textId="77777777" w:rsidR="00A960DB" w:rsidRDefault="00A9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3C59" w14:textId="77777777" w:rsidR="00A960DB" w:rsidRDefault="00A960DB">
      <w:r>
        <w:separator/>
      </w:r>
    </w:p>
  </w:footnote>
  <w:footnote w:type="continuationSeparator" w:id="0">
    <w:p w14:paraId="59ABEA1B" w14:textId="77777777" w:rsidR="00A960DB" w:rsidRDefault="00A96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FCF1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1DD">
      <w:rPr>
        <w:rFonts w:ascii="Arial" w:hAnsi="Arial" w:cs="Arial"/>
        <w:b/>
        <w:noProof/>
        <w:sz w:val="18"/>
        <w:szCs w:val="18"/>
      </w:rPr>
      <w:t>3GPP TS 24.559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77C9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1D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A4A62"/>
    <w:rsid w:val="003C3971"/>
    <w:rsid w:val="003D1B18"/>
    <w:rsid w:val="003E15C7"/>
    <w:rsid w:val="003E4FCF"/>
    <w:rsid w:val="003E7B92"/>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A40D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60DB"/>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01DD"/>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59</Pages>
  <Words>20777</Words>
  <Characters>118434</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2025-02-27T20:01:00Z</dcterms:created>
  <dcterms:modified xsi:type="dcterms:W3CDTF">2025-02-27T20:01:00Z</dcterms:modified>
</cp:coreProperties>
</file>