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3CFB3B7D"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8220F5">
              <w:t>0.</w:t>
            </w:r>
            <w:r w:rsidR="00273707">
              <w:t>5</w:t>
            </w:r>
            <w:r w:rsidR="008220F5">
              <w:t>.0</w:t>
            </w:r>
            <w:r w:rsidRPr="004D3578">
              <w:t xml:space="preserve"> </w:t>
            </w:r>
            <w:r w:rsidRPr="00133525">
              <w:rPr>
                <w:sz w:val="32"/>
              </w:rPr>
              <w:t>(</w:t>
            </w:r>
            <w:r w:rsidR="008220F5">
              <w:rPr>
                <w:sz w:val="32"/>
              </w:rPr>
              <w:t>202</w:t>
            </w:r>
            <w:r w:rsidR="00273707">
              <w:rPr>
                <w:sz w:val="32"/>
              </w:rPr>
              <w:t>5</w:t>
            </w:r>
            <w:r w:rsidR="008220F5">
              <w:rPr>
                <w:sz w:val="32"/>
              </w:rPr>
              <w:t>-</w:t>
            </w:r>
            <w:r w:rsidR="00273707">
              <w:rPr>
                <w:sz w:val="32"/>
              </w:rPr>
              <w:t>02</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5E4BB2" w:rsidRDefault="004F0988" w:rsidP="00133525">
            <w:pPr>
              <w:pStyle w:val="ZT"/>
              <w:framePr w:wrap="auto" w:hAnchor="text" w:yAlign="inline"/>
              <w:rPr>
                <w:highlight w:val="yellow"/>
              </w:rPr>
            </w:pPr>
            <w:r w:rsidRPr="004D3578">
              <w:t xml:space="preserve">Technical Specification Group </w:t>
            </w:r>
            <w:bookmarkStart w:id="3" w:name="specTitle"/>
            <w:r w:rsidR="008220F5">
              <w:t>Core Network and Terminals</w:t>
            </w:r>
            <w:r w:rsidRPr="008220F5">
              <w:t>;</w:t>
            </w:r>
          </w:p>
          <w:bookmarkEnd w:id="3"/>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970F4A"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B56740">
              <w:rPr>
                <w:noProof/>
                <w:sz w:val="18"/>
              </w:rPr>
              <w:t>4</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7D13BF55" w14:textId="0FA7FFAB" w:rsidR="00EE68DA" w:rsidRDefault="004D3578">
      <w:pPr>
        <w:pStyle w:val="TOC1"/>
        <w:rPr>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EE68DA">
        <w:t>Foreword</w:t>
      </w:r>
      <w:r w:rsidR="00EE68DA">
        <w:tab/>
      </w:r>
      <w:r w:rsidR="00EE68DA">
        <w:fldChar w:fldCharType="begin"/>
      </w:r>
      <w:r w:rsidR="00EE68DA">
        <w:instrText xml:space="preserve"> PAGEREF _Toc191015536 \h </w:instrText>
      </w:r>
      <w:r w:rsidR="00EE68DA">
        <w:fldChar w:fldCharType="separate"/>
      </w:r>
      <w:r w:rsidR="00EE68DA">
        <w:t>14</w:t>
      </w:r>
      <w:r w:rsidR="00EE68DA">
        <w:fldChar w:fldCharType="end"/>
      </w:r>
    </w:p>
    <w:p w14:paraId="79A02D0A" w14:textId="057D57E1"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_Toc191015537 \h </w:instrText>
      </w:r>
      <w:r>
        <w:fldChar w:fldCharType="separate"/>
      </w:r>
      <w:r>
        <w:t>16</w:t>
      </w:r>
      <w:r>
        <w:fldChar w:fldCharType="end"/>
      </w:r>
    </w:p>
    <w:p w14:paraId="10ECE0EE" w14:textId="750ECB62"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_Toc191015538 \h </w:instrText>
      </w:r>
      <w:r>
        <w:fldChar w:fldCharType="separate"/>
      </w:r>
      <w:r>
        <w:t>16</w:t>
      </w:r>
      <w:r>
        <w:fldChar w:fldCharType="end"/>
      </w:r>
    </w:p>
    <w:p w14:paraId="6A7DCD85" w14:textId="2E313113"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_Toc191015539 \h </w:instrText>
      </w:r>
      <w:r>
        <w:fldChar w:fldCharType="separate"/>
      </w:r>
      <w:r>
        <w:t>17</w:t>
      </w:r>
      <w:r>
        <w:fldChar w:fldCharType="end"/>
      </w:r>
    </w:p>
    <w:p w14:paraId="774256F5" w14:textId="74373AFD"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_Toc191015540 \h </w:instrText>
      </w:r>
      <w:r>
        <w:fldChar w:fldCharType="separate"/>
      </w:r>
      <w:r>
        <w:t>17</w:t>
      </w:r>
      <w:r>
        <w:fldChar w:fldCharType="end"/>
      </w:r>
    </w:p>
    <w:p w14:paraId="470EE792" w14:textId="6E885745"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_Toc191015541 \h </w:instrText>
      </w:r>
      <w:r>
        <w:fldChar w:fldCharType="separate"/>
      </w:r>
      <w:r>
        <w:t>17</w:t>
      </w:r>
      <w:r>
        <w:fldChar w:fldCharType="end"/>
      </w:r>
    </w:p>
    <w:p w14:paraId="21D69B8A" w14:textId="08D7FA25"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_Toc191015542 \h </w:instrText>
      </w:r>
      <w:r>
        <w:fldChar w:fldCharType="separate"/>
      </w:r>
      <w:r>
        <w:t>17</w:t>
      </w:r>
      <w:r>
        <w:fldChar w:fldCharType="end"/>
      </w:r>
    </w:p>
    <w:p w14:paraId="4119CC42" w14:textId="15713BF7"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_Toc191015543 \h </w:instrText>
      </w:r>
      <w:r>
        <w:fldChar w:fldCharType="separate"/>
      </w:r>
      <w:r>
        <w:t>17</w:t>
      </w:r>
      <w:r>
        <w:fldChar w:fldCharType="end"/>
      </w:r>
    </w:p>
    <w:p w14:paraId="15BDD2A0" w14:textId="1006DE57"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_Toc191015544 \h </w:instrText>
      </w:r>
      <w:r>
        <w:fldChar w:fldCharType="separate"/>
      </w:r>
      <w:r>
        <w:t>17</w:t>
      </w:r>
      <w:r>
        <w:fldChar w:fldCharType="end"/>
      </w:r>
    </w:p>
    <w:p w14:paraId="2E460504" w14:textId="1FB0E89B"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_Toc191015545 \h </w:instrText>
      </w:r>
      <w:r>
        <w:fldChar w:fldCharType="separate"/>
      </w:r>
      <w:r>
        <w:t>18</w:t>
      </w:r>
      <w:r>
        <w:fldChar w:fldCharType="end"/>
      </w:r>
    </w:p>
    <w:p w14:paraId="4F3B2978" w14:textId="4BF26356"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_Toc191015546 \h </w:instrText>
      </w:r>
      <w:r>
        <w:fldChar w:fldCharType="separate"/>
      </w:r>
      <w:r>
        <w:t>18</w:t>
      </w:r>
      <w:r>
        <w:fldChar w:fldCharType="end"/>
      </w:r>
    </w:p>
    <w:p w14:paraId="2BB2B138" w14:textId="73579E86"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_Toc191015547 \h </w:instrText>
      </w:r>
      <w:r>
        <w:fldChar w:fldCharType="separate"/>
      </w:r>
      <w:r>
        <w:t>18</w:t>
      </w:r>
      <w:r>
        <w:fldChar w:fldCharType="end"/>
      </w:r>
    </w:p>
    <w:p w14:paraId="014575E8" w14:textId="2587D1CB"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_Toc191015548 \h </w:instrText>
      </w:r>
      <w:r>
        <w:fldChar w:fldCharType="separate"/>
      </w:r>
      <w:r>
        <w:t>19</w:t>
      </w:r>
      <w:r>
        <w:fldChar w:fldCharType="end"/>
      </w:r>
    </w:p>
    <w:p w14:paraId="60C90079" w14:textId="221DF014"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_Toc191015549 \h </w:instrText>
      </w:r>
      <w:r>
        <w:fldChar w:fldCharType="separate"/>
      </w:r>
      <w:r>
        <w:t>19</w:t>
      </w:r>
      <w:r>
        <w:fldChar w:fldCharType="end"/>
      </w:r>
    </w:p>
    <w:p w14:paraId="1A240ED5" w14:textId="5841B849"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_Toc191015550 \h </w:instrText>
      </w:r>
      <w:r>
        <w:fldChar w:fldCharType="separate"/>
      </w:r>
      <w:r>
        <w:t>19</w:t>
      </w:r>
      <w:r>
        <w:fldChar w:fldCharType="end"/>
      </w:r>
    </w:p>
    <w:p w14:paraId="7459BD65" w14:textId="70B384A9"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_Toc191015551 \h </w:instrText>
      </w:r>
      <w:r>
        <w:fldChar w:fldCharType="separate"/>
      </w:r>
      <w:r>
        <w:t>19</w:t>
      </w:r>
      <w:r>
        <w:fldChar w:fldCharType="end"/>
      </w:r>
    </w:p>
    <w:p w14:paraId="31C3B87D" w14:textId="3ECBB334"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_Toc191015552 \h </w:instrText>
      </w:r>
      <w:r>
        <w:fldChar w:fldCharType="separate"/>
      </w:r>
      <w:r>
        <w:t>20</w:t>
      </w:r>
      <w:r>
        <w:fldChar w:fldCharType="end"/>
      </w:r>
    </w:p>
    <w:p w14:paraId="3C89635C" w14:textId="0B0BFFAB"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_Toc191015553 \h </w:instrText>
      </w:r>
      <w:r>
        <w:fldChar w:fldCharType="separate"/>
      </w:r>
      <w:r>
        <w:t>20</w:t>
      </w:r>
      <w:r>
        <w:fldChar w:fldCharType="end"/>
      </w:r>
    </w:p>
    <w:p w14:paraId="7DB592FD" w14:textId="15AF90D0"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_Toc191015554 \h </w:instrText>
      </w:r>
      <w:r>
        <w:fldChar w:fldCharType="separate"/>
      </w:r>
      <w:r>
        <w:t>20</w:t>
      </w:r>
      <w:r>
        <w:fldChar w:fldCharType="end"/>
      </w:r>
    </w:p>
    <w:p w14:paraId="39D4FA8F" w14:textId="213D64AC"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5.3.3</w:t>
      </w:r>
      <w:r>
        <w:rPr>
          <w:rFonts w:asciiTheme="minorHAnsi" w:eastAsiaTheme="minorEastAsia" w:hAnsiTheme="minorHAnsi" w:cstheme="minorBidi"/>
          <w:kern w:val="2"/>
          <w:sz w:val="24"/>
          <w:szCs w:val="24"/>
          <w:lang w:val="en-SE" w:eastAsia="zh-CN"/>
          <w14:ligatures w14:val="standardContextual"/>
        </w:rPr>
        <w:tab/>
      </w:r>
      <w:r>
        <w:t>Key management server (KMS)</w:t>
      </w:r>
      <w:r>
        <w:tab/>
      </w:r>
      <w:r>
        <w:fldChar w:fldCharType="begin"/>
      </w:r>
      <w:r>
        <w:instrText xml:space="preserve"> PAGEREF _Toc191015555 \h </w:instrText>
      </w:r>
      <w:r>
        <w:fldChar w:fldCharType="separate"/>
      </w:r>
      <w:r>
        <w:t>21</w:t>
      </w:r>
      <w:r>
        <w:fldChar w:fldCharType="end"/>
      </w:r>
    </w:p>
    <w:p w14:paraId="3A9D0329" w14:textId="11069EAC"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_Toc191015556 \h </w:instrText>
      </w:r>
      <w:r>
        <w:fldChar w:fldCharType="separate"/>
      </w:r>
      <w:r>
        <w:t>21</w:t>
      </w:r>
      <w:r>
        <w:fldChar w:fldCharType="end"/>
      </w:r>
    </w:p>
    <w:p w14:paraId="348F131D" w14:textId="2621D22D"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_Toc191015557 \h </w:instrText>
      </w:r>
      <w:r>
        <w:fldChar w:fldCharType="separate"/>
      </w:r>
      <w:r>
        <w:t>21</w:t>
      </w:r>
      <w:r>
        <w:fldChar w:fldCharType="end"/>
      </w:r>
    </w:p>
    <w:p w14:paraId="6FDD037E" w14:textId="64064B5D"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5.4.1</w:t>
      </w:r>
      <w:r>
        <w:rPr>
          <w:rFonts w:asciiTheme="minorHAnsi" w:eastAsiaTheme="minorEastAsia" w:hAnsiTheme="minorHAnsi" w:cstheme="minorBidi"/>
          <w:kern w:val="2"/>
          <w:sz w:val="24"/>
          <w:szCs w:val="24"/>
          <w:lang w:val="en-SE" w:eastAsia="zh-CN"/>
          <w14:ligatures w14:val="standardContextual"/>
        </w:rPr>
        <w:tab/>
      </w:r>
      <w:r>
        <w:t>Reference point CSC-9 (between the LMS and the key management server)</w:t>
      </w:r>
      <w:r>
        <w:tab/>
      </w:r>
      <w:r>
        <w:fldChar w:fldCharType="begin"/>
      </w:r>
      <w:r>
        <w:instrText xml:space="preserve"> PAGEREF _Toc191015558 \h </w:instrText>
      </w:r>
      <w:r>
        <w:fldChar w:fldCharType="separate"/>
      </w:r>
      <w:r>
        <w:t>21</w:t>
      </w:r>
      <w:r>
        <w:fldChar w:fldCharType="end"/>
      </w:r>
    </w:p>
    <w:p w14:paraId="0CDBEF50" w14:textId="6D4558D9"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_Toc191015559 \h </w:instrText>
      </w:r>
      <w:r>
        <w:fldChar w:fldCharType="separate"/>
      </w:r>
      <w:r>
        <w:t>21</w:t>
      </w:r>
      <w:r>
        <w:fldChar w:fldCharType="end"/>
      </w:r>
    </w:p>
    <w:p w14:paraId="6C789153" w14:textId="23A4F059"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server)</w:t>
      </w:r>
      <w:r>
        <w:tab/>
      </w:r>
      <w:r>
        <w:fldChar w:fldCharType="begin"/>
      </w:r>
      <w:r>
        <w:instrText xml:space="preserve"> PAGEREF _Toc191015560 \h </w:instrText>
      </w:r>
      <w:r>
        <w:fldChar w:fldCharType="separate"/>
      </w:r>
      <w:r>
        <w:t>21</w:t>
      </w:r>
      <w:r>
        <w:fldChar w:fldCharType="end"/>
      </w:r>
    </w:p>
    <w:p w14:paraId="686BFF02" w14:textId="7E589BC1"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_Toc191015561 \h </w:instrText>
      </w:r>
      <w:r>
        <w:fldChar w:fldCharType="separate"/>
      </w:r>
      <w:r>
        <w:t>21</w:t>
      </w:r>
      <w:r>
        <w:fldChar w:fldCharType="end"/>
      </w:r>
    </w:p>
    <w:p w14:paraId="1222D243" w14:textId="2DB770E2"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_Toc191015562 \h </w:instrText>
      </w:r>
      <w:r>
        <w:fldChar w:fldCharType="separate"/>
      </w:r>
      <w:r>
        <w:t>21</w:t>
      </w:r>
      <w:r>
        <w:fldChar w:fldCharType="end"/>
      </w:r>
    </w:p>
    <w:p w14:paraId="5CE90258" w14:textId="01CCEC60"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_Toc191015563 \h </w:instrText>
      </w:r>
      <w:r>
        <w:fldChar w:fldCharType="separate"/>
      </w:r>
      <w:r>
        <w:t>21</w:t>
      </w:r>
      <w:r>
        <w:fldChar w:fldCharType="end"/>
      </w:r>
    </w:p>
    <w:p w14:paraId="720BD809" w14:textId="6FA33FC3"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_Toc191015564 \h </w:instrText>
      </w:r>
      <w:r>
        <w:fldChar w:fldCharType="separate"/>
      </w:r>
      <w:r>
        <w:t>21</w:t>
      </w:r>
      <w:r>
        <w:fldChar w:fldCharType="end"/>
      </w:r>
    </w:p>
    <w:p w14:paraId="4B6BCAF4" w14:textId="36DBA49D"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_Toc191015565 \h </w:instrText>
      </w:r>
      <w:r>
        <w:fldChar w:fldCharType="separate"/>
      </w:r>
      <w:r>
        <w:t>22</w:t>
      </w:r>
      <w:r>
        <w:fldChar w:fldCharType="end"/>
      </w:r>
    </w:p>
    <w:p w14:paraId="0155CBE2" w14:textId="02BE6D4F"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_Toc191015566 \h </w:instrText>
      </w:r>
      <w:r>
        <w:fldChar w:fldCharType="separate"/>
      </w:r>
      <w:r>
        <w:t>22</w:t>
      </w:r>
      <w:r>
        <w:fldChar w:fldCharType="end"/>
      </w:r>
    </w:p>
    <w:p w14:paraId="537B5D64" w14:textId="354E86DD"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6.2</w:t>
      </w:r>
      <w:r>
        <w:rPr>
          <w:rFonts w:asciiTheme="minorHAnsi" w:eastAsiaTheme="minorEastAsia" w:hAnsiTheme="minorHAnsi" w:cstheme="minorBidi"/>
          <w:kern w:val="2"/>
          <w:sz w:val="24"/>
          <w:szCs w:val="24"/>
          <w:lang w:val="en-SE" w:eastAsia="zh-CN"/>
          <w14:ligatures w14:val="standardContextual"/>
        </w:rPr>
        <w:tab/>
      </w:r>
      <w:r>
        <w:t>LMS_Registration service</w:t>
      </w:r>
      <w:r>
        <w:tab/>
      </w:r>
      <w:r>
        <w:fldChar w:fldCharType="begin"/>
      </w:r>
      <w:r>
        <w:instrText xml:space="preserve"> PAGEREF _Toc191015567 \h </w:instrText>
      </w:r>
      <w:r>
        <w:fldChar w:fldCharType="separate"/>
      </w:r>
      <w:r>
        <w:t>22</w:t>
      </w:r>
      <w:r>
        <w:fldChar w:fldCharType="end"/>
      </w:r>
    </w:p>
    <w:p w14:paraId="3EBA9953" w14:textId="16D97477"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_Toc191015568 \h </w:instrText>
      </w:r>
      <w:r>
        <w:fldChar w:fldCharType="separate"/>
      </w:r>
      <w:r>
        <w:t>22</w:t>
      </w:r>
      <w:r>
        <w:fldChar w:fldCharType="end"/>
      </w:r>
    </w:p>
    <w:p w14:paraId="1798DBD9" w14:textId="70E3754B"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_Toc191015569 \h </w:instrText>
      </w:r>
      <w:r>
        <w:fldChar w:fldCharType="separate"/>
      </w:r>
      <w:r>
        <w:t>22</w:t>
      </w:r>
      <w:r>
        <w:fldChar w:fldCharType="end"/>
      </w:r>
    </w:p>
    <w:p w14:paraId="5E36CD60" w14:textId="01FAC979"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_Toc191015570 \h </w:instrText>
      </w:r>
      <w:r>
        <w:fldChar w:fldCharType="separate"/>
      </w:r>
      <w:r>
        <w:t>22</w:t>
      </w:r>
      <w:r>
        <w:fldChar w:fldCharType="end"/>
      </w:r>
    </w:p>
    <w:p w14:paraId="7771C8E5" w14:textId="6DB36E2B"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6.2.2.2</w:t>
      </w:r>
      <w:r>
        <w:rPr>
          <w:rFonts w:asciiTheme="minorHAnsi" w:eastAsiaTheme="minorEastAsia" w:hAnsiTheme="minorHAnsi" w:cstheme="minorBidi"/>
          <w:kern w:val="2"/>
          <w:sz w:val="24"/>
          <w:szCs w:val="24"/>
          <w:lang w:val="en-SE" w:eastAsia="zh-CN"/>
          <w14:ligatures w14:val="standardContextual"/>
        </w:rPr>
        <w:tab/>
      </w:r>
      <w:r>
        <w:t>LMS_Registration_Request</w:t>
      </w:r>
      <w:r>
        <w:tab/>
      </w:r>
      <w:r>
        <w:fldChar w:fldCharType="begin"/>
      </w:r>
      <w:r>
        <w:instrText xml:space="preserve"> PAGEREF _Toc191015571 \h </w:instrText>
      </w:r>
      <w:r>
        <w:fldChar w:fldCharType="separate"/>
      </w:r>
      <w:r>
        <w:t>23</w:t>
      </w:r>
      <w:r>
        <w:fldChar w:fldCharType="end"/>
      </w:r>
    </w:p>
    <w:p w14:paraId="6334DE0B" w14:textId="7F7A30B0"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_Toc191015572 \h </w:instrText>
      </w:r>
      <w:r>
        <w:fldChar w:fldCharType="separate"/>
      </w:r>
      <w:r>
        <w:t>23</w:t>
      </w:r>
      <w:r>
        <w:fldChar w:fldCharType="end"/>
      </w:r>
    </w:p>
    <w:p w14:paraId="7E3738B7" w14:textId="6E1788E4"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6.2.2.2.2</w:t>
      </w:r>
      <w:r>
        <w:rPr>
          <w:rFonts w:asciiTheme="minorHAnsi" w:eastAsiaTheme="minorEastAsia" w:hAnsiTheme="minorHAnsi" w:cstheme="minorBidi"/>
          <w:kern w:val="2"/>
          <w:sz w:val="24"/>
          <w:szCs w:val="24"/>
          <w:lang w:val="en-SE" w:eastAsia="zh-CN"/>
          <w14:ligatures w14:val="standardContextual"/>
        </w:rPr>
        <w:tab/>
      </w:r>
      <w:r>
        <w:t>LMC register to LMS using LMS_Registration_Request operation</w:t>
      </w:r>
      <w:r>
        <w:tab/>
      </w:r>
      <w:r>
        <w:fldChar w:fldCharType="begin"/>
      </w:r>
      <w:r>
        <w:instrText xml:space="preserve"> PAGEREF _Toc191015573 \h </w:instrText>
      </w:r>
      <w:r>
        <w:fldChar w:fldCharType="separate"/>
      </w:r>
      <w:r>
        <w:t>23</w:t>
      </w:r>
      <w:r>
        <w:fldChar w:fldCharType="end"/>
      </w:r>
    </w:p>
    <w:p w14:paraId="2787B3D3" w14:textId="7E81B823"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sidRPr="00B85530">
        <w:rPr>
          <w:lang w:val="en-SE"/>
        </w:rPr>
        <w:t>6.2.2.3</w:t>
      </w:r>
      <w:r>
        <w:rPr>
          <w:rFonts w:asciiTheme="minorHAnsi" w:eastAsiaTheme="minorEastAsia" w:hAnsiTheme="minorHAnsi" w:cstheme="minorBidi"/>
          <w:kern w:val="2"/>
          <w:sz w:val="24"/>
          <w:szCs w:val="24"/>
          <w:lang w:val="en-SE" w:eastAsia="zh-CN"/>
          <w14:ligatures w14:val="standardContextual"/>
        </w:rPr>
        <w:tab/>
      </w:r>
      <w:r w:rsidRPr="00B85530">
        <w:rPr>
          <w:lang w:val="en-SE"/>
        </w:rPr>
        <w:t>LMS_Registration_Update</w:t>
      </w:r>
      <w:r w:rsidRPr="00B85530">
        <w:rPr>
          <w:lang w:val="en-SE"/>
        </w:rPr>
        <w:tab/>
      </w:r>
      <w:r>
        <w:fldChar w:fldCharType="begin"/>
      </w:r>
      <w:r w:rsidRPr="00B85530">
        <w:rPr>
          <w:lang w:val="en-SE"/>
        </w:rPr>
        <w:instrText xml:space="preserve"> PAGEREF _Toc191015574 \h </w:instrText>
      </w:r>
      <w:r>
        <w:fldChar w:fldCharType="separate"/>
      </w:r>
      <w:r w:rsidRPr="00B85530">
        <w:rPr>
          <w:lang w:val="en-SE"/>
        </w:rPr>
        <w:t>24</w:t>
      </w:r>
      <w:r>
        <w:fldChar w:fldCharType="end"/>
      </w:r>
    </w:p>
    <w:p w14:paraId="1C0A7C7F" w14:textId="43DF1FD7"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sidRPr="00B85530">
        <w:rPr>
          <w:lang w:val="en-SE"/>
        </w:rPr>
        <w:t>6.2.2.3.1</w:t>
      </w:r>
      <w:r>
        <w:rPr>
          <w:rFonts w:asciiTheme="minorHAnsi" w:eastAsiaTheme="minorEastAsia" w:hAnsiTheme="minorHAnsi" w:cstheme="minorBidi"/>
          <w:kern w:val="2"/>
          <w:sz w:val="24"/>
          <w:szCs w:val="24"/>
          <w:lang w:val="en-SE" w:eastAsia="zh-CN"/>
          <w14:ligatures w14:val="standardContextual"/>
        </w:rPr>
        <w:tab/>
      </w:r>
      <w:r w:rsidRPr="00B85530">
        <w:rPr>
          <w:lang w:val="en-SE"/>
        </w:rPr>
        <w:t>General</w:t>
      </w:r>
      <w:r w:rsidRPr="00B85530">
        <w:rPr>
          <w:lang w:val="en-SE"/>
        </w:rPr>
        <w:tab/>
      </w:r>
      <w:r>
        <w:fldChar w:fldCharType="begin"/>
      </w:r>
      <w:r w:rsidRPr="00B85530">
        <w:rPr>
          <w:lang w:val="en-SE"/>
        </w:rPr>
        <w:instrText xml:space="preserve"> PAGEREF _Toc191015575 \h </w:instrText>
      </w:r>
      <w:r>
        <w:fldChar w:fldCharType="separate"/>
      </w:r>
      <w:r w:rsidRPr="00B85530">
        <w:rPr>
          <w:lang w:val="en-SE"/>
        </w:rPr>
        <w:t>24</w:t>
      </w:r>
      <w:r>
        <w:fldChar w:fldCharType="end"/>
      </w:r>
    </w:p>
    <w:p w14:paraId="5956DB9E" w14:textId="73816FD3"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sidRPr="00B85530">
        <w:rPr>
          <w:lang w:val="en-SE"/>
        </w:rPr>
        <w:t>6.2.2.3.2</w:t>
      </w:r>
      <w:r>
        <w:rPr>
          <w:rFonts w:asciiTheme="minorHAnsi" w:eastAsiaTheme="minorEastAsia" w:hAnsiTheme="minorHAnsi" w:cstheme="minorBidi"/>
          <w:kern w:val="2"/>
          <w:sz w:val="24"/>
          <w:szCs w:val="24"/>
          <w:lang w:val="en-SE" w:eastAsia="zh-CN"/>
          <w14:ligatures w14:val="standardContextual"/>
        </w:rPr>
        <w:tab/>
      </w:r>
      <w:r w:rsidRPr="00B85530">
        <w:rPr>
          <w:lang w:val="en-SE"/>
        </w:rPr>
        <w:t>LMC updating registration using LMS_Registration_Update operation</w:t>
      </w:r>
      <w:r w:rsidRPr="00B85530">
        <w:rPr>
          <w:lang w:val="en-SE"/>
        </w:rPr>
        <w:tab/>
      </w:r>
      <w:r>
        <w:fldChar w:fldCharType="begin"/>
      </w:r>
      <w:r w:rsidRPr="00B85530">
        <w:rPr>
          <w:lang w:val="en-SE"/>
        </w:rPr>
        <w:instrText xml:space="preserve"> PAGEREF _Toc191015576 \h </w:instrText>
      </w:r>
      <w:r>
        <w:fldChar w:fldCharType="separate"/>
      </w:r>
      <w:r w:rsidRPr="00B85530">
        <w:rPr>
          <w:lang w:val="en-SE"/>
        </w:rPr>
        <w:t>24</w:t>
      </w:r>
      <w:r>
        <w:fldChar w:fldCharType="end"/>
      </w:r>
    </w:p>
    <w:p w14:paraId="7434212D" w14:textId="670A1672"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sidRPr="00B85530">
        <w:rPr>
          <w:lang w:val="en-SE"/>
        </w:rPr>
        <w:t>6.2.2.4</w:t>
      </w:r>
      <w:r>
        <w:rPr>
          <w:rFonts w:asciiTheme="minorHAnsi" w:eastAsiaTheme="minorEastAsia" w:hAnsiTheme="minorHAnsi" w:cstheme="minorBidi"/>
          <w:kern w:val="2"/>
          <w:sz w:val="24"/>
          <w:szCs w:val="24"/>
          <w:lang w:val="en-SE" w:eastAsia="zh-CN"/>
          <w14:ligatures w14:val="standardContextual"/>
        </w:rPr>
        <w:tab/>
      </w:r>
      <w:r w:rsidRPr="00B85530">
        <w:rPr>
          <w:lang w:val="en-SE"/>
        </w:rPr>
        <w:t>LMS_Registration_Deregister</w:t>
      </w:r>
      <w:r w:rsidRPr="00B85530">
        <w:rPr>
          <w:lang w:val="en-SE"/>
        </w:rPr>
        <w:tab/>
      </w:r>
      <w:r>
        <w:fldChar w:fldCharType="begin"/>
      </w:r>
      <w:r w:rsidRPr="00B85530">
        <w:rPr>
          <w:lang w:val="en-SE"/>
        </w:rPr>
        <w:instrText xml:space="preserve"> PAGEREF _Toc191015577 \h </w:instrText>
      </w:r>
      <w:r>
        <w:fldChar w:fldCharType="separate"/>
      </w:r>
      <w:r w:rsidRPr="00B85530">
        <w:rPr>
          <w:lang w:val="en-SE"/>
        </w:rPr>
        <w:t>25</w:t>
      </w:r>
      <w:r>
        <w:fldChar w:fldCharType="end"/>
      </w:r>
    </w:p>
    <w:p w14:paraId="0EE9A0F4" w14:textId="239F6915"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sidRPr="00B85530">
        <w:rPr>
          <w:lang w:val="en-SE"/>
        </w:rPr>
        <w:t>6.2.2.4.1</w:t>
      </w:r>
      <w:r>
        <w:rPr>
          <w:rFonts w:asciiTheme="minorHAnsi" w:eastAsiaTheme="minorEastAsia" w:hAnsiTheme="minorHAnsi" w:cstheme="minorBidi"/>
          <w:kern w:val="2"/>
          <w:sz w:val="24"/>
          <w:szCs w:val="24"/>
          <w:lang w:val="en-SE" w:eastAsia="zh-CN"/>
          <w14:ligatures w14:val="standardContextual"/>
        </w:rPr>
        <w:tab/>
      </w:r>
      <w:r w:rsidRPr="00B85530">
        <w:rPr>
          <w:lang w:val="en-SE"/>
        </w:rPr>
        <w:t>General</w:t>
      </w:r>
      <w:r w:rsidRPr="00B85530">
        <w:rPr>
          <w:lang w:val="en-SE"/>
        </w:rPr>
        <w:tab/>
      </w:r>
      <w:r>
        <w:fldChar w:fldCharType="begin"/>
      </w:r>
      <w:r w:rsidRPr="00B85530">
        <w:rPr>
          <w:lang w:val="en-SE"/>
        </w:rPr>
        <w:instrText xml:space="preserve"> PAGEREF _Toc191015578 \h </w:instrText>
      </w:r>
      <w:r>
        <w:fldChar w:fldCharType="separate"/>
      </w:r>
      <w:r w:rsidRPr="00B85530">
        <w:rPr>
          <w:lang w:val="en-SE"/>
        </w:rPr>
        <w:t>25</w:t>
      </w:r>
      <w:r>
        <w:fldChar w:fldCharType="end"/>
      </w:r>
    </w:p>
    <w:p w14:paraId="33D06FCE" w14:textId="36977DD2"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sidRPr="00B85530">
        <w:rPr>
          <w:lang w:val="en-SE"/>
        </w:rPr>
        <w:t>6.2.2.4.2</w:t>
      </w:r>
      <w:r>
        <w:rPr>
          <w:rFonts w:asciiTheme="minorHAnsi" w:eastAsiaTheme="minorEastAsia" w:hAnsiTheme="minorHAnsi" w:cstheme="minorBidi"/>
          <w:kern w:val="2"/>
          <w:sz w:val="24"/>
          <w:szCs w:val="24"/>
          <w:lang w:val="en-SE" w:eastAsia="zh-CN"/>
          <w14:ligatures w14:val="standardContextual"/>
        </w:rPr>
        <w:tab/>
      </w:r>
      <w:r w:rsidRPr="00B85530">
        <w:rPr>
          <w:lang w:val="en-SE"/>
        </w:rPr>
        <w:t>LMC deregistering using LMS_Registration_Deregister operation</w:t>
      </w:r>
      <w:r w:rsidRPr="00B85530">
        <w:rPr>
          <w:lang w:val="en-SE"/>
        </w:rPr>
        <w:tab/>
      </w:r>
      <w:r>
        <w:fldChar w:fldCharType="begin"/>
      </w:r>
      <w:r w:rsidRPr="00B85530">
        <w:rPr>
          <w:lang w:val="en-SE"/>
        </w:rPr>
        <w:instrText xml:space="preserve"> PAGEREF _Toc191015579 \h </w:instrText>
      </w:r>
      <w:r>
        <w:fldChar w:fldCharType="separate"/>
      </w:r>
      <w:r w:rsidRPr="00B85530">
        <w:rPr>
          <w:lang w:val="en-SE"/>
        </w:rPr>
        <w:t>25</w:t>
      </w:r>
      <w:r>
        <w:fldChar w:fldCharType="end"/>
      </w:r>
    </w:p>
    <w:p w14:paraId="5E5E1065" w14:textId="0E1ADB91"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6.2.2.5</w:t>
      </w:r>
      <w:r>
        <w:rPr>
          <w:rFonts w:asciiTheme="minorHAnsi" w:eastAsiaTheme="minorEastAsia" w:hAnsiTheme="minorHAnsi" w:cstheme="minorBidi"/>
          <w:kern w:val="2"/>
          <w:sz w:val="24"/>
          <w:szCs w:val="24"/>
          <w:lang w:val="en-SE" w:eastAsia="zh-CN"/>
          <w14:ligatures w14:val="standardContextual"/>
        </w:rPr>
        <w:tab/>
      </w:r>
      <w:r>
        <w:t>LMS_Configuration</w:t>
      </w:r>
      <w:r>
        <w:tab/>
      </w:r>
      <w:r>
        <w:fldChar w:fldCharType="begin"/>
      </w:r>
      <w:r>
        <w:instrText xml:space="preserve"> PAGEREF _Toc191015580 \h </w:instrText>
      </w:r>
      <w:r>
        <w:fldChar w:fldCharType="separate"/>
      </w:r>
      <w:r>
        <w:t>25</w:t>
      </w:r>
      <w:r>
        <w:fldChar w:fldCharType="end"/>
      </w:r>
    </w:p>
    <w:p w14:paraId="59A7D55F" w14:textId="10A13D3C"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_Toc191015581 \h </w:instrText>
      </w:r>
      <w:r>
        <w:fldChar w:fldCharType="separate"/>
      </w:r>
      <w:r>
        <w:t>25</w:t>
      </w:r>
      <w:r>
        <w:fldChar w:fldCharType="end"/>
      </w:r>
    </w:p>
    <w:p w14:paraId="16B17FD2" w14:textId="0BC62777"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6.2.2.5.2</w:t>
      </w:r>
      <w:r>
        <w:rPr>
          <w:rFonts w:asciiTheme="minorHAnsi" w:eastAsiaTheme="minorEastAsia" w:hAnsiTheme="minorHAnsi" w:cstheme="minorBidi"/>
          <w:kern w:val="2"/>
          <w:sz w:val="24"/>
          <w:szCs w:val="24"/>
          <w:lang w:val="en-SE" w:eastAsia="zh-CN"/>
          <w14:ligatures w14:val="standardContextual"/>
        </w:rPr>
        <w:tab/>
      </w:r>
      <w:r>
        <w:t>LMS send configuration using LMS_Configuration operation</w:t>
      </w:r>
      <w:r>
        <w:tab/>
      </w:r>
      <w:r>
        <w:fldChar w:fldCharType="begin"/>
      </w:r>
      <w:r>
        <w:instrText xml:space="preserve"> PAGEREF _Toc191015582 \h </w:instrText>
      </w:r>
      <w:r>
        <w:fldChar w:fldCharType="separate"/>
      </w:r>
      <w:r>
        <w:t>26</w:t>
      </w:r>
      <w:r>
        <w:fldChar w:fldCharType="end"/>
      </w:r>
    </w:p>
    <w:p w14:paraId="32815AC1" w14:textId="447DE411"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6.2.2.6</w:t>
      </w:r>
      <w:r>
        <w:rPr>
          <w:rFonts w:asciiTheme="minorHAnsi" w:eastAsiaTheme="minorEastAsia" w:hAnsiTheme="minorHAnsi" w:cstheme="minorBidi"/>
          <w:kern w:val="2"/>
          <w:sz w:val="24"/>
          <w:szCs w:val="24"/>
          <w:lang w:val="en-SE" w:eastAsia="zh-CN"/>
          <w14:ligatures w14:val="standardContextual"/>
        </w:rPr>
        <w:tab/>
      </w:r>
      <w:r>
        <w:t>LMS_LocationRequest</w:t>
      </w:r>
      <w:r>
        <w:tab/>
      </w:r>
      <w:r>
        <w:fldChar w:fldCharType="begin"/>
      </w:r>
      <w:r>
        <w:instrText xml:space="preserve"> PAGEREF _Toc191015583 \h </w:instrText>
      </w:r>
      <w:r>
        <w:fldChar w:fldCharType="separate"/>
      </w:r>
      <w:r>
        <w:t>26</w:t>
      </w:r>
      <w:r>
        <w:fldChar w:fldCharType="end"/>
      </w:r>
    </w:p>
    <w:p w14:paraId="2783722F" w14:textId="680F025C"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_Toc191015584 \h </w:instrText>
      </w:r>
      <w:r>
        <w:fldChar w:fldCharType="separate"/>
      </w:r>
      <w:r>
        <w:t>26</w:t>
      </w:r>
      <w:r>
        <w:fldChar w:fldCharType="end"/>
      </w:r>
    </w:p>
    <w:p w14:paraId="78C04744" w14:textId="4DC1E628"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6.2.2.6.2</w:t>
      </w:r>
      <w:r>
        <w:rPr>
          <w:rFonts w:asciiTheme="minorHAnsi" w:eastAsiaTheme="minorEastAsia" w:hAnsiTheme="minorHAnsi" w:cstheme="minorBidi"/>
          <w:kern w:val="2"/>
          <w:sz w:val="24"/>
          <w:szCs w:val="24"/>
          <w:lang w:val="en-SE" w:eastAsia="zh-CN"/>
          <w14:ligatures w14:val="standardContextual"/>
        </w:rPr>
        <w:tab/>
      </w:r>
      <w:r>
        <w:t>LMS send location request using LMS_Registration_operation</w:t>
      </w:r>
      <w:r>
        <w:tab/>
      </w:r>
      <w:r>
        <w:fldChar w:fldCharType="begin"/>
      </w:r>
      <w:r>
        <w:instrText xml:space="preserve"> PAGEREF _Toc191015585 \h </w:instrText>
      </w:r>
      <w:r>
        <w:fldChar w:fldCharType="separate"/>
      </w:r>
      <w:r>
        <w:t>26</w:t>
      </w:r>
      <w:r>
        <w:fldChar w:fldCharType="end"/>
      </w:r>
    </w:p>
    <w:p w14:paraId="037B05E0" w14:textId="0A7076CB"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6.3</w:t>
      </w:r>
      <w:r>
        <w:rPr>
          <w:rFonts w:asciiTheme="minorHAnsi" w:eastAsiaTheme="minorEastAsia" w:hAnsiTheme="minorHAnsi" w:cstheme="minorBidi"/>
          <w:kern w:val="2"/>
          <w:sz w:val="24"/>
          <w:szCs w:val="24"/>
          <w:lang w:val="en-SE" w:eastAsia="zh-CN"/>
          <w14:ligatures w14:val="standardContextual"/>
        </w:rPr>
        <w:tab/>
      </w:r>
      <w:r>
        <w:t>LMS_LocationReport service</w:t>
      </w:r>
      <w:r>
        <w:tab/>
      </w:r>
      <w:r>
        <w:fldChar w:fldCharType="begin"/>
      </w:r>
      <w:r>
        <w:instrText xml:space="preserve"> PAGEREF _Toc191015586 \h </w:instrText>
      </w:r>
      <w:r>
        <w:fldChar w:fldCharType="separate"/>
      </w:r>
      <w:r>
        <w:t>27</w:t>
      </w:r>
      <w:r>
        <w:fldChar w:fldCharType="end"/>
      </w:r>
    </w:p>
    <w:p w14:paraId="219D13C1" w14:textId="301DFE24"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_Toc191015587 \h </w:instrText>
      </w:r>
      <w:r>
        <w:fldChar w:fldCharType="separate"/>
      </w:r>
      <w:r>
        <w:t>27</w:t>
      </w:r>
      <w:r>
        <w:fldChar w:fldCharType="end"/>
      </w:r>
    </w:p>
    <w:p w14:paraId="220BA17E" w14:textId="5F7DC7E6"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_Toc191015588 \h </w:instrText>
      </w:r>
      <w:r>
        <w:fldChar w:fldCharType="separate"/>
      </w:r>
      <w:r>
        <w:t>27</w:t>
      </w:r>
      <w:r>
        <w:fldChar w:fldCharType="end"/>
      </w:r>
    </w:p>
    <w:p w14:paraId="333F121A" w14:textId="3A8091E0"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_Toc191015589 \h </w:instrText>
      </w:r>
      <w:r>
        <w:fldChar w:fldCharType="separate"/>
      </w:r>
      <w:r>
        <w:t>27</w:t>
      </w:r>
      <w:r>
        <w:fldChar w:fldCharType="end"/>
      </w:r>
    </w:p>
    <w:p w14:paraId="15A6332F" w14:textId="08A1B0F6"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lastRenderedPageBreak/>
        <w:t>6.3.2.2</w:t>
      </w:r>
      <w:r>
        <w:rPr>
          <w:rFonts w:asciiTheme="minorHAnsi" w:eastAsiaTheme="minorEastAsia" w:hAnsiTheme="minorHAnsi" w:cstheme="minorBidi"/>
          <w:kern w:val="2"/>
          <w:sz w:val="24"/>
          <w:szCs w:val="24"/>
          <w:lang w:val="en-SE" w:eastAsia="zh-CN"/>
          <w14:ligatures w14:val="standardContextual"/>
        </w:rPr>
        <w:tab/>
      </w:r>
      <w:r>
        <w:t>LMS_LocationReport_Request</w:t>
      </w:r>
      <w:r>
        <w:tab/>
      </w:r>
      <w:r>
        <w:fldChar w:fldCharType="begin"/>
      </w:r>
      <w:r>
        <w:instrText xml:space="preserve"> PAGEREF _Toc191015590 \h </w:instrText>
      </w:r>
      <w:r>
        <w:fldChar w:fldCharType="separate"/>
      </w:r>
      <w:r>
        <w:t>27</w:t>
      </w:r>
      <w:r>
        <w:fldChar w:fldCharType="end"/>
      </w:r>
    </w:p>
    <w:p w14:paraId="24064D58" w14:textId="1322EE67"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_Toc191015591 \h </w:instrText>
      </w:r>
      <w:r>
        <w:fldChar w:fldCharType="separate"/>
      </w:r>
      <w:r>
        <w:t>27</w:t>
      </w:r>
      <w:r>
        <w:fldChar w:fldCharType="end"/>
      </w:r>
    </w:p>
    <w:p w14:paraId="20D1F672" w14:textId="2811BC3F"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6.3.2.2.2</w:t>
      </w:r>
      <w:r>
        <w:rPr>
          <w:rFonts w:asciiTheme="minorHAnsi" w:eastAsiaTheme="minorEastAsia" w:hAnsiTheme="minorHAnsi" w:cstheme="minorBidi"/>
          <w:kern w:val="2"/>
          <w:sz w:val="24"/>
          <w:szCs w:val="24"/>
          <w:lang w:val="en-SE" w:eastAsia="zh-CN"/>
          <w14:ligatures w14:val="standardContextual"/>
        </w:rPr>
        <w:tab/>
      </w:r>
      <w:r>
        <w:t>LMC reporting to LMS using LMS_LocationReport_Request</w:t>
      </w:r>
      <w:r>
        <w:tab/>
      </w:r>
      <w:r>
        <w:fldChar w:fldCharType="begin"/>
      </w:r>
      <w:r>
        <w:instrText xml:space="preserve"> PAGEREF _Toc191015592 \h </w:instrText>
      </w:r>
      <w:r>
        <w:fldChar w:fldCharType="separate"/>
      </w:r>
      <w:r>
        <w:t>27</w:t>
      </w:r>
      <w:r>
        <w:fldChar w:fldCharType="end"/>
      </w:r>
    </w:p>
    <w:p w14:paraId="31E84636" w14:textId="50C2E6AC"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6.4</w:t>
      </w:r>
      <w:r>
        <w:rPr>
          <w:rFonts w:asciiTheme="minorHAnsi" w:eastAsiaTheme="minorEastAsia" w:hAnsiTheme="minorHAnsi" w:cstheme="minorBidi"/>
          <w:kern w:val="2"/>
          <w:sz w:val="24"/>
          <w:szCs w:val="24"/>
          <w:lang w:val="en-SE" w:eastAsia="zh-CN"/>
          <w14:ligatures w14:val="standardContextual"/>
        </w:rPr>
        <w:tab/>
      </w:r>
      <w:r>
        <w:t>LMS_LocationInformation service</w:t>
      </w:r>
      <w:r>
        <w:tab/>
      </w:r>
      <w:r>
        <w:fldChar w:fldCharType="begin"/>
      </w:r>
      <w:r>
        <w:instrText xml:space="preserve"> PAGEREF _Toc191015593 \h </w:instrText>
      </w:r>
      <w:r>
        <w:fldChar w:fldCharType="separate"/>
      </w:r>
      <w:r>
        <w:t>29</w:t>
      </w:r>
      <w:r>
        <w:fldChar w:fldCharType="end"/>
      </w:r>
    </w:p>
    <w:p w14:paraId="36DA5471" w14:textId="0B4914D2"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6.4.1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_Toc191015594 \h </w:instrText>
      </w:r>
      <w:r>
        <w:fldChar w:fldCharType="separate"/>
      </w:r>
      <w:r>
        <w:t>29</w:t>
      </w:r>
      <w:r>
        <w:fldChar w:fldCharType="end"/>
      </w:r>
    </w:p>
    <w:p w14:paraId="70E6502F" w14:textId="02D8DDA3"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6.4.2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_Toc191015595 \h </w:instrText>
      </w:r>
      <w:r>
        <w:fldChar w:fldCharType="separate"/>
      </w:r>
      <w:r>
        <w:t>29</w:t>
      </w:r>
      <w:r>
        <w:fldChar w:fldCharType="end"/>
      </w:r>
    </w:p>
    <w:p w14:paraId="4E9F12CF" w14:textId="6E77EB19"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6.4.2.1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_Toc191015596 \h </w:instrText>
      </w:r>
      <w:r>
        <w:fldChar w:fldCharType="separate"/>
      </w:r>
      <w:r>
        <w:t>29</w:t>
      </w:r>
      <w:r>
        <w:fldChar w:fldCharType="end"/>
      </w:r>
    </w:p>
    <w:p w14:paraId="47A1733A" w14:textId="32B4067E"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6.4.2.2</w:t>
      </w:r>
      <w:r>
        <w:rPr>
          <w:rFonts w:asciiTheme="minorHAnsi" w:eastAsiaTheme="minorEastAsia" w:hAnsiTheme="minorHAnsi" w:cstheme="minorBidi"/>
          <w:kern w:val="2"/>
          <w:sz w:val="24"/>
          <w:szCs w:val="24"/>
          <w:lang w:val="en-SE" w:eastAsia="zh-CN"/>
          <w14:ligatures w14:val="standardContextual"/>
        </w:rPr>
        <w:tab/>
      </w:r>
      <w:r>
        <w:t>LMS_LocationInformation_Request</w:t>
      </w:r>
      <w:r>
        <w:tab/>
      </w:r>
      <w:r>
        <w:fldChar w:fldCharType="begin"/>
      </w:r>
      <w:r>
        <w:instrText xml:space="preserve"> PAGEREF _Toc191015597 \h </w:instrText>
      </w:r>
      <w:r>
        <w:fldChar w:fldCharType="separate"/>
      </w:r>
      <w:r>
        <w:t>29</w:t>
      </w:r>
      <w:r>
        <w:fldChar w:fldCharType="end"/>
      </w:r>
    </w:p>
    <w:p w14:paraId="17CE64B8" w14:textId="2CF0384B"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6.4.2.2.1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_Toc191015598 \h </w:instrText>
      </w:r>
      <w:r>
        <w:fldChar w:fldCharType="separate"/>
      </w:r>
      <w:r>
        <w:t>29</w:t>
      </w:r>
      <w:r>
        <w:fldChar w:fldCharType="end"/>
      </w:r>
    </w:p>
    <w:p w14:paraId="63FAA8DB" w14:textId="0D5F24E3"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6.4.2.2.2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LMS_LocationInformation_Request operation</w:t>
      </w:r>
      <w:r>
        <w:tab/>
      </w:r>
      <w:r>
        <w:fldChar w:fldCharType="begin"/>
      </w:r>
      <w:r>
        <w:instrText xml:space="preserve"> PAGEREF _Toc191015599 \h </w:instrText>
      </w:r>
      <w:r>
        <w:fldChar w:fldCharType="separate"/>
      </w:r>
      <w:r>
        <w:t>30</w:t>
      </w:r>
      <w:r>
        <w:fldChar w:fldCharType="end"/>
      </w:r>
    </w:p>
    <w:p w14:paraId="222CB460" w14:textId="1B1B25BA"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6.4.2.3</w:t>
      </w:r>
      <w:r>
        <w:rPr>
          <w:rFonts w:asciiTheme="minorHAnsi" w:eastAsiaTheme="minorEastAsia" w:hAnsiTheme="minorHAnsi" w:cstheme="minorBidi"/>
          <w:kern w:val="2"/>
          <w:sz w:val="24"/>
          <w:szCs w:val="24"/>
          <w:lang w:val="en-SE" w:eastAsia="zh-CN"/>
          <w14:ligatures w14:val="standardContextual"/>
        </w:rPr>
        <w:tab/>
      </w:r>
      <w:r>
        <w:t>LMS_LocationInformation_Subscribe</w:t>
      </w:r>
      <w:r>
        <w:tab/>
      </w:r>
      <w:r>
        <w:fldChar w:fldCharType="begin"/>
      </w:r>
      <w:r>
        <w:instrText xml:space="preserve"> PAGEREF _Toc191015600 \h </w:instrText>
      </w:r>
      <w:r>
        <w:fldChar w:fldCharType="separate"/>
      </w:r>
      <w:r>
        <w:t>31</w:t>
      </w:r>
      <w:r>
        <w:fldChar w:fldCharType="end"/>
      </w:r>
    </w:p>
    <w:p w14:paraId="2810800C" w14:textId="2D043374"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6.4.2.3.1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_Toc191015601 \h </w:instrText>
      </w:r>
      <w:r>
        <w:fldChar w:fldCharType="separate"/>
      </w:r>
      <w:r>
        <w:t>31</w:t>
      </w:r>
      <w:r>
        <w:fldChar w:fldCharType="end"/>
      </w:r>
    </w:p>
    <w:p w14:paraId="1C0D168A" w14:textId="645400FF"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6.4.2.3.2</w:t>
      </w:r>
      <w:r>
        <w:rPr>
          <w:rFonts w:asciiTheme="minorHAnsi" w:eastAsiaTheme="minorEastAsia" w:hAnsiTheme="minorHAnsi" w:cstheme="minorBidi"/>
          <w:kern w:val="2"/>
          <w:sz w:val="24"/>
          <w:szCs w:val="24"/>
          <w:lang w:val="en-SE" w:eastAsia="zh-CN"/>
          <w14:ligatures w14:val="standardContextual"/>
        </w:rPr>
        <w:tab/>
      </w:r>
      <w:r>
        <w:t>Client request subscription using LMS_LocationInformation_Subscribe operation</w:t>
      </w:r>
      <w:r>
        <w:tab/>
      </w:r>
      <w:r>
        <w:fldChar w:fldCharType="begin"/>
      </w:r>
      <w:r>
        <w:instrText xml:space="preserve"> PAGEREF _Toc191015602 \h </w:instrText>
      </w:r>
      <w:r>
        <w:fldChar w:fldCharType="separate"/>
      </w:r>
      <w:r>
        <w:t>31</w:t>
      </w:r>
      <w:r>
        <w:fldChar w:fldCharType="end"/>
      </w:r>
    </w:p>
    <w:p w14:paraId="3D267F3B" w14:textId="7D1C41D2"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6.4.2.4</w:t>
      </w:r>
      <w:r>
        <w:rPr>
          <w:rFonts w:asciiTheme="minorHAnsi" w:eastAsiaTheme="minorEastAsia" w:hAnsiTheme="minorHAnsi" w:cstheme="minorBidi"/>
          <w:kern w:val="2"/>
          <w:sz w:val="24"/>
          <w:szCs w:val="24"/>
          <w:lang w:val="en-SE" w:eastAsia="zh-CN"/>
          <w14:ligatures w14:val="standardContextual"/>
        </w:rPr>
        <w:tab/>
      </w:r>
      <w:r>
        <w:t>LMS_LocationInformation_Notify</w:t>
      </w:r>
      <w:r>
        <w:tab/>
      </w:r>
      <w:r>
        <w:fldChar w:fldCharType="begin"/>
      </w:r>
      <w:r>
        <w:instrText xml:space="preserve"> PAGEREF _Toc191015603 \h </w:instrText>
      </w:r>
      <w:r>
        <w:fldChar w:fldCharType="separate"/>
      </w:r>
      <w:r>
        <w:t>31</w:t>
      </w:r>
      <w:r>
        <w:fldChar w:fldCharType="end"/>
      </w:r>
    </w:p>
    <w:p w14:paraId="08EBBEC6" w14:textId="5265CD48"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6.4.2.4.1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_Toc191015604 \h </w:instrText>
      </w:r>
      <w:r>
        <w:fldChar w:fldCharType="separate"/>
      </w:r>
      <w:r>
        <w:t>31</w:t>
      </w:r>
      <w:r>
        <w:fldChar w:fldCharType="end"/>
      </w:r>
    </w:p>
    <w:p w14:paraId="57025838" w14:textId="31A0FCC1"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6.4.2.4.2</w:t>
      </w:r>
      <w:r>
        <w:rPr>
          <w:rFonts w:asciiTheme="minorHAnsi" w:eastAsiaTheme="minorEastAsia" w:hAnsiTheme="minorHAnsi" w:cstheme="minorBidi"/>
          <w:kern w:val="2"/>
          <w:sz w:val="24"/>
          <w:szCs w:val="24"/>
          <w:lang w:val="en-SE" w:eastAsia="zh-CN"/>
          <w14:ligatures w14:val="standardContextual"/>
        </w:rPr>
        <w:tab/>
      </w:r>
      <w:r>
        <w:t>LMS Notify clients using LMS_LocationInformation_Notify operation</w:t>
      </w:r>
      <w:r>
        <w:tab/>
      </w:r>
      <w:r>
        <w:fldChar w:fldCharType="begin"/>
      </w:r>
      <w:r>
        <w:instrText xml:space="preserve"> PAGEREF _Toc191015605 \h </w:instrText>
      </w:r>
      <w:r>
        <w:fldChar w:fldCharType="separate"/>
      </w:r>
      <w:r>
        <w:t>31</w:t>
      </w:r>
      <w:r>
        <w:fldChar w:fldCharType="end"/>
      </w:r>
    </w:p>
    <w:p w14:paraId="0FFF2F38" w14:textId="7C5E67B0"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6.4.2.5</w:t>
      </w:r>
      <w:r>
        <w:rPr>
          <w:rFonts w:asciiTheme="minorHAnsi" w:eastAsiaTheme="minorEastAsia" w:hAnsiTheme="minorHAnsi" w:cstheme="minorBidi"/>
          <w:kern w:val="2"/>
          <w:sz w:val="24"/>
          <w:szCs w:val="24"/>
          <w:lang w:val="en-SE" w:eastAsia="zh-CN"/>
          <w14:ligatures w14:val="standardContextual"/>
        </w:rPr>
        <w:tab/>
      </w:r>
      <w:r>
        <w:t>LMS_LocationInformation_UpdateSubscription</w:t>
      </w:r>
      <w:r>
        <w:tab/>
      </w:r>
      <w:r>
        <w:fldChar w:fldCharType="begin"/>
      </w:r>
      <w:r>
        <w:instrText xml:space="preserve"> PAGEREF _Toc191015606 \h </w:instrText>
      </w:r>
      <w:r>
        <w:fldChar w:fldCharType="separate"/>
      </w:r>
      <w:r>
        <w:t>31</w:t>
      </w:r>
      <w:r>
        <w:fldChar w:fldCharType="end"/>
      </w:r>
    </w:p>
    <w:p w14:paraId="4BC326C6" w14:textId="59870A8C"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6.4.2.5.1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_Toc191015607 \h </w:instrText>
      </w:r>
      <w:r>
        <w:fldChar w:fldCharType="separate"/>
      </w:r>
      <w:r>
        <w:t>31</w:t>
      </w:r>
      <w:r>
        <w:fldChar w:fldCharType="end"/>
      </w:r>
    </w:p>
    <w:p w14:paraId="18B352F2" w14:textId="7A0B30CD"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6.4.2.5.2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LMS_LocationInformation_UpdateSubscription operation</w:t>
      </w:r>
      <w:r>
        <w:tab/>
      </w:r>
      <w:r>
        <w:fldChar w:fldCharType="begin"/>
      </w:r>
      <w:r>
        <w:instrText xml:space="preserve"> PAGEREF _Toc191015608 \h </w:instrText>
      </w:r>
      <w:r>
        <w:fldChar w:fldCharType="separate"/>
      </w:r>
      <w:r>
        <w:t>32</w:t>
      </w:r>
      <w:r>
        <w:fldChar w:fldCharType="end"/>
      </w:r>
    </w:p>
    <w:p w14:paraId="3281DFA9" w14:textId="388E7E4C"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6.4.2.6</w:t>
      </w:r>
      <w:r>
        <w:rPr>
          <w:rFonts w:asciiTheme="minorHAnsi" w:eastAsiaTheme="minorEastAsia" w:hAnsiTheme="minorHAnsi" w:cstheme="minorBidi"/>
          <w:kern w:val="2"/>
          <w:sz w:val="24"/>
          <w:szCs w:val="24"/>
          <w:lang w:val="en-SE" w:eastAsia="zh-CN"/>
          <w14:ligatures w14:val="standardContextual"/>
        </w:rPr>
        <w:tab/>
      </w:r>
      <w:r>
        <w:t>LMS_LocationInformation_Unsubscribe</w:t>
      </w:r>
      <w:r>
        <w:tab/>
      </w:r>
      <w:r>
        <w:fldChar w:fldCharType="begin"/>
      </w:r>
      <w:r>
        <w:instrText xml:space="preserve"> PAGEREF _Toc191015609 \h </w:instrText>
      </w:r>
      <w:r>
        <w:fldChar w:fldCharType="separate"/>
      </w:r>
      <w:r>
        <w:t>32</w:t>
      </w:r>
      <w:r>
        <w:fldChar w:fldCharType="end"/>
      </w:r>
    </w:p>
    <w:p w14:paraId="3B6E36C1" w14:textId="07BF57BB"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6.4.2.6.1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_Toc191015610 \h </w:instrText>
      </w:r>
      <w:r>
        <w:fldChar w:fldCharType="separate"/>
      </w:r>
      <w:r>
        <w:t>32</w:t>
      </w:r>
      <w:r>
        <w:fldChar w:fldCharType="end"/>
      </w:r>
    </w:p>
    <w:p w14:paraId="0E375439" w14:textId="0169EC16"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6.4.2.6.2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LMS_LocationInformation_Unsubscribe operation</w:t>
      </w:r>
      <w:r>
        <w:tab/>
      </w:r>
      <w:r>
        <w:fldChar w:fldCharType="begin"/>
      </w:r>
      <w:r>
        <w:instrText xml:space="preserve"> PAGEREF _Toc191015611 \h </w:instrText>
      </w:r>
      <w:r>
        <w:fldChar w:fldCharType="separate"/>
      </w:r>
      <w:r>
        <w:t>32</w:t>
      </w:r>
      <w:r>
        <w:fldChar w:fldCharType="end"/>
      </w:r>
    </w:p>
    <w:p w14:paraId="7BA6B478" w14:textId="22BB2758"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6a</w:t>
      </w:r>
      <w:r>
        <w:rPr>
          <w:rFonts w:asciiTheme="minorHAnsi" w:eastAsiaTheme="minorEastAsia" w:hAnsiTheme="minorHAnsi" w:cstheme="minorBidi"/>
          <w:kern w:val="2"/>
          <w:sz w:val="24"/>
          <w:szCs w:val="24"/>
          <w:lang w:val="en-SE" w:eastAsia="zh-CN"/>
          <w14:ligatures w14:val="standardContextual"/>
        </w:rPr>
        <w:tab/>
      </w:r>
      <w:r>
        <w:t>Services offered by the &lt;NF &gt;</w:t>
      </w:r>
      <w:r>
        <w:tab/>
      </w:r>
      <w:r>
        <w:fldChar w:fldCharType="begin"/>
      </w:r>
      <w:r>
        <w:instrText xml:space="preserve"> PAGEREF _Toc191015612 \h </w:instrText>
      </w:r>
      <w:r>
        <w:fldChar w:fldCharType="separate"/>
      </w:r>
      <w:r>
        <w:t>32</w:t>
      </w:r>
      <w:r>
        <w:fldChar w:fldCharType="end"/>
      </w:r>
    </w:p>
    <w:p w14:paraId="45664E6A" w14:textId="51F98BF6"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6a.1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_Toc191015613 \h </w:instrText>
      </w:r>
      <w:r>
        <w:fldChar w:fldCharType="separate"/>
      </w:r>
      <w:r>
        <w:t>32</w:t>
      </w:r>
      <w:r>
        <w:fldChar w:fldCharType="end"/>
      </w:r>
    </w:p>
    <w:p w14:paraId="00DB04DD" w14:textId="5AE0BD83"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6a.2</w:t>
      </w:r>
      <w:r>
        <w:rPr>
          <w:rFonts w:asciiTheme="minorHAnsi" w:eastAsiaTheme="minorEastAsia" w:hAnsiTheme="minorHAnsi" w:cstheme="minorBidi"/>
          <w:kern w:val="2"/>
          <w:sz w:val="24"/>
          <w:szCs w:val="24"/>
          <w:lang w:val="en-SE" w:eastAsia="zh-CN"/>
          <w14:ligatures w14:val="standardContextual"/>
        </w:rPr>
        <w:tab/>
      </w:r>
      <w:r>
        <w:t>&lt;Service 1&gt; Service</w:t>
      </w:r>
      <w:r>
        <w:tab/>
      </w:r>
      <w:r>
        <w:fldChar w:fldCharType="begin"/>
      </w:r>
      <w:r>
        <w:instrText xml:space="preserve"> PAGEREF _Toc191015614 \h </w:instrText>
      </w:r>
      <w:r>
        <w:fldChar w:fldCharType="separate"/>
      </w:r>
      <w:r>
        <w:t>32</w:t>
      </w:r>
      <w:r>
        <w:fldChar w:fldCharType="end"/>
      </w:r>
    </w:p>
    <w:p w14:paraId="6D564948" w14:textId="6551506F"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6a.2.1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_Toc191015615 \h </w:instrText>
      </w:r>
      <w:r>
        <w:fldChar w:fldCharType="separate"/>
      </w:r>
      <w:r>
        <w:t>32</w:t>
      </w:r>
      <w:r>
        <w:fldChar w:fldCharType="end"/>
      </w:r>
    </w:p>
    <w:p w14:paraId="22463570" w14:textId="0D132647"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6a.2.2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_Toc191015616 \h </w:instrText>
      </w:r>
      <w:r>
        <w:fldChar w:fldCharType="separate"/>
      </w:r>
      <w:r>
        <w:t>32</w:t>
      </w:r>
      <w:r>
        <w:fldChar w:fldCharType="end"/>
      </w:r>
    </w:p>
    <w:p w14:paraId="7A7CC673" w14:textId="29F2E778"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6a.2.2.1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_Toc191015617 \h </w:instrText>
      </w:r>
      <w:r>
        <w:fldChar w:fldCharType="separate"/>
      </w:r>
      <w:r>
        <w:t>33</w:t>
      </w:r>
      <w:r>
        <w:fldChar w:fldCharType="end"/>
      </w:r>
    </w:p>
    <w:p w14:paraId="1FD635E5" w14:textId="38F10217"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6a.2.2.2</w:t>
      </w:r>
      <w:r>
        <w:rPr>
          <w:rFonts w:asciiTheme="minorHAnsi" w:eastAsiaTheme="minorEastAsia" w:hAnsiTheme="minorHAnsi" w:cstheme="minorBidi"/>
          <w:kern w:val="2"/>
          <w:sz w:val="24"/>
          <w:szCs w:val="24"/>
          <w:lang w:val="en-SE" w:eastAsia="zh-CN"/>
          <w14:ligatures w14:val="standardContextual"/>
        </w:rPr>
        <w:tab/>
      </w:r>
      <w:r>
        <w:t>&lt;Service operation 1&gt;</w:t>
      </w:r>
      <w:r>
        <w:tab/>
      </w:r>
      <w:r>
        <w:fldChar w:fldCharType="begin"/>
      </w:r>
      <w:r>
        <w:instrText xml:space="preserve"> PAGEREF _Toc191015618 \h </w:instrText>
      </w:r>
      <w:r>
        <w:fldChar w:fldCharType="separate"/>
      </w:r>
      <w:r>
        <w:t>33</w:t>
      </w:r>
      <w:r>
        <w:fldChar w:fldCharType="end"/>
      </w:r>
    </w:p>
    <w:p w14:paraId="77DE5F70" w14:textId="6A504E62"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6a.2.2.2.1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_Toc191015619 \h </w:instrText>
      </w:r>
      <w:r>
        <w:fldChar w:fldCharType="separate"/>
      </w:r>
      <w:r>
        <w:t>33</w:t>
      </w:r>
      <w:r>
        <w:fldChar w:fldCharType="end"/>
      </w:r>
    </w:p>
    <w:p w14:paraId="2900564E" w14:textId="394223AD"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6a.2.2.2.2</w:t>
      </w:r>
      <w:r>
        <w:rPr>
          <w:rFonts w:asciiTheme="minorHAnsi" w:eastAsiaTheme="minorEastAsia" w:hAnsiTheme="minorHAnsi" w:cstheme="minorBidi"/>
          <w:kern w:val="2"/>
          <w:sz w:val="24"/>
          <w:szCs w:val="24"/>
          <w:lang w:val="en-SE" w:eastAsia="zh-CN"/>
          <w14:ligatures w14:val="standardContextual"/>
        </w:rPr>
        <w:tab/>
      </w:r>
      <w:r>
        <w:t>&lt;Procedure 1 using service operation 1 of service 1&gt;</w:t>
      </w:r>
      <w:r>
        <w:tab/>
      </w:r>
      <w:r>
        <w:fldChar w:fldCharType="begin"/>
      </w:r>
      <w:r>
        <w:instrText xml:space="preserve"> PAGEREF _Toc191015620 \h </w:instrText>
      </w:r>
      <w:r>
        <w:fldChar w:fldCharType="separate"/>
      </w:r>
      <w:r>
        <w:t>33</w:t>
      </w:r>
      <w:r>
        <w:fldChar w:fldCharType="end"/>
      </w:r>
    </w:p>
    <w:p w14:paraId="0CFBC9AD" w14:textId="39949153"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6a.2.2.2.3</w:t>
      </w:r>
      <w:r>
        <w:rPr>
          <w:rFonts w:asciiTheme="minorHAnsi" w:eastAsiaTheme="minorEastAsia" w:hAnsiTheme="minorHAnsi" w:cstheme="minorBidi"/>
          <w:kern w:val="2"/>
          <w:sz w:val="24"/>
          <w:szCs w:val="24"/>
          <w:lang w:val="en-SE" w:eastAsia="zh-CN"/>
          <w14:ligatures w14:val="standardContextual"/>
        </w:rPr>
        <w:tab/>
      </w:r>
      <w:r>
        <w:t>&lt;Procedure 2 using service operation 1 of service 1&gt;</w:t>
      </w:r>
      <w:r>
        <w:tab/>
      </w:r>
      <w:r>
        <w:fldChar w:fldCharType="begin"/>
      </w:r>
      <w:r>
        <w:instrText xml:space="preserve"> PAGEREF _Toc191015621 \h </w:instrText>
      </w:r>
      <w:r>
        <w:fldChar w:fldCharType="separate"/>
      </w:r>
      <w:r>
        <w:t>33</w:t>
      </w:r>
      <w:r>
        <w:fldChar w:fldCharType="end"/>
      </w:r>
    </w:p>
    <w:p w14:paraId="3274B56F" w14:textId="178BA595"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6a.2.2.3</w:t>
      </w:r>
      <w:r>
        <w:rPr>
          <w:rFonts w:asciiTheme="minorHAnsi" w:eastAsiaTheme="minorEastAsia" w:hAnsiTheme="minorHAnsi" w:cstheme="minorBidi"/>
          <w:kern w:val="2"/>
          <w:sz w:val="24"/>
          <w:szCs w:val="24"/>
          <w:lang w:val="en-SE" w:eastAsia="zh-CN"/>
          <w14:ligatures w14:val="standardContextual"/>
        </w:rPr>
        <w:tab/>
      </w:r>
      <w:r>
        <w:t>&lt;Service operation 2&gt;</w:t>
      </w:r>
      <w:r>
        <w:tab/>
      </w:r>
      <w:r>
        <w:fldChar w:fldCharType="begin"/>
      </w:r>
      <w:r>
        <w:instrText xml:space="preserve"> PAGEREF _Toc191015622 \h </w:instrText>
      </w:r>
      <w:r>
        <w:fldChar w:fldCharType="separate"/>
      </w:r>
      <w:r>
        <w:t>33</w:t>
      </w:r>
      <w:r>
        <w:fldChar w:fldCharType="end"/>
      </w:r>
    </w:p>
    <w:p w14:paraId="42613705" w14:textId="49F4DAEF"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6a.3</w:t>
      </w:r>
      <w:r>
        <w:rPr>
          <w:rFonts w:asciiTheme="minorHAnsi" w:eastAsiaTheme="minorEastAsia" w:hAnsiTheme="minorHAnsi" w:cstheme="minorBidi"/>
          <w:kern w:val="2"/>
          <w:sz w:val="24"/>
          <w:szCs w:val="24"/>
          <w:lang w:val="en-SE" w:eastAsia="zh-CN"/>
          <w14:ligatures w14:val="standardContextual"/>
        </w:rPr>
        <w:tab/>
      </w:r>
      <w:r>
        <w:t>&lt;Service 2 &gt; Service</w:t>
      </w:r>
      <w:r>
        <w:tab/>
      </w:r>
      <w:r>
        <w:fldChar w:fldCharType="begin"/>
      </w:r>
      <w:r>
        <w:instrText xml:space="preserve"> PAGEREF _Toc191015623 \h </w:instrText>
      </w:r>
      <w:r>
        <w:fldChar w:fldCharType="separate"/>
      </w:r>
      <w:r>
        <w:t>33</w:t>
      </w:r>
      <w:r>
        <w:fldChar w:fldCharType="end"/>
      </w:r>
    </w:p>
    <w:p w14:paraId="26889089" w14:textId="0FFB961D"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_Toc191015624 \h </w:instrText>
      </w:r>
      <w:r>
        <w:fldChar w:fldCharType="separate"/>
      </w:r>
      <w:r>
        <w:t>33</w:t>
      </w:r>
      <w:r>
        <w:fldChar w:fldCharType="end"/>
      </w:r>
    </w:p>
    <w:p w14:paraId="601DA9D0" w14:textId="3C32CFEF"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7.1</w:t>
      </w:r>
      <w:r>
        <w:rPr>
          <w:rFonts w:asciiTheme="minorHAnsi" w:eastAsiaTheme="minorEastAsia" w:hAnsiTheme="minorHAnsi" w:cstheme="minorBidi"/>
          <w:kern w:val="2"/>
          <w:sz w:val="24"/>
          <w:szCs w:val="24"/>
          <w:lang w:val="en-SE" w:eastAsia="zh-CN"/>
          <w14:ligatures w14:val="standardContextual"/>
        </w:rPr>
        <w:tab/>
      </w:r>
      <w:r>
        <w:t>LMS_Registration API</w:t>
      </w:r>
      <w:r>
        <w:tab/>
      </w:r>
      <w:r>
        <w:fldChar w:fldCharType="begin"/>
      </w:r>
      <w:r>
        <w:instrText xml:space="preserve"> PAGEREF _Toc191015625 \h </w:instrText>
      </w:r>
      <w:r>
        <w:fldChar w:fldCharType="separate"/>
      </w:r>
      <w:r>
        <w:t>33</w:t>
      </w:r>
      <w:r>
        <w:fldChar w:fldCharType="end"/>
      </w:r>
    </w:p>
    <w:p w14:paraId="6D088CCB" w14:textId="35D56AD1"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_Toc191015626 \h </w:instrText>
      </w:r>
      <w:r>
        <w:fldChar w:fldCharType="separate"/>
      </w:r>
      <w:r>
        <w:t>33</w:t>
      </w:r>
      <w:r>
        <w:fldChar w:fldCharType="end"/>
      </w:r>
    </w:p>
    <w:p w14:paraId="7C0E27BA" w14:textId="6EBE5BF4"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_Toc191015627 \h </w:instrText>
      </w:r>
      <w:r>
        <w:fldChar w:fldCharType="separate"/>
      </w:r>
      <w:r>
        <w:t>34</w:t>
      </w:r>
      <w:r>
        <w:fldChar w:fldCharType="end"/>
      </w:r>
    </w:p>
    <w:p w14:paraId="4616FEA2" w14:textId="2C01471E"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_Toc191015628 \h </w:instrText>
      </w:r>
      <w:r>
        <w:fldChar w:fldCharType="separate"/>
      </w:r>
      <w:r>
        <w:t>34</w:t>
      </w:r>
      <w:r>
        <w:fldChar w:fldCharType="end"/>
      </w:r>
    </w:p>
    <w:p w14:paraId="7B3374A0" w14:textId="61407921"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_Toc191015629 \h </w:instrText>
      </w:r>
      <w:r>
        <w:fldChar w:fldCharType="separate"/>
      </w:r>
      <w:r>
        <w:t>34</w:t>
      </w:r>
      <w:r>
        <w:fldChar w:fldCharType="end"/>
      </w:r>
    </w:p>
    <w:p w14:paraId="000E0DEC" w14:textId="5B1C878E"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_Toc191015630 \h </w:instrText>
      </w:r>
      <w:r>
        <w:fldChar w:fldCharType="separate"/>
      </w:r>
      <w:r>
        <w:t>34</w:t>
      </w:r>
      <w:r>
        <w:fldChar w:fldCharType="end"/>
      </w:r>
    </w:p>
    <w:p w14:paraId="3638CA83" w14:textId="58C4D4ED"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_Toc191015631 \h </w:instrText>
      </w:r>
      <w:r>
        <w:fldChar w:fldCharType="separate"/>
      </w:r>
      <w:r>
        <w:t>34</w:t>
      </w:r>
      <w:r>
        <w:fldChar w:fldCharType="end"/>
      </w:r>
    </w:p>
    <w:p w14:paraId="3BBDCAC6" w14:textId="3020877E"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_Toc191015632 \h </w:instrText>
      </w:r>
      <w:r>
        <w:fldChar w:fldCharType="separate"/>
      </w:r>
      <w:r>
        <w:t>34</w:t>
      </w:r>
      <w:r>
        <w:fldChar w:fldCharType="end"/>
      </w:r>
    </w:p>
    <w:p w14:paraId="7B18E478" w14:textId="4565341B"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_Toc191015633 \h </w:instrText>
      </w:r>
      <w:r>
        <w:fldChar w:fldCharType="separate"/>
      </w:r>
      <w:r>
        <w:t>34</w:t>
      </w:r>
      <w:r>
        <w:fldChar w:fldCharType="end"/>
      </w:r>
    </w:p>
    <w:p w14:paraId="0501C7EF" w14:textId="021C40E1"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_Toc191015634 \h </w:instrText>
      </w:r>
      <w:r>
        <w:fldChar w:fldCharType="separate"/>
      </w:r>
      <w:r>
        <w:t>34</w:t>
      </w:r>
      <w:r>
        <w:fldChar w:fldCharType="end"/>
      </w:r>
    </w:p>
    <w:p w14:paraId="305FC483" w14:textId="231D3D5F"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_Toc191015635 \h </w:instrText>
      </w:r>
      <w:r>
        <w:fldChar w:fldCharType="separate"/>
      </w:r>
      <w:r>
        <w:t>35</w:t>
      </w:r>
      <w:r>
        <w:fldChar w:fldCharType="end"/>
      </w:r>
    </w:p>
    <w:p w14:paraId="6502A144" w14:textId="535E2C48"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_Toc191015636 \h </w:instrText>
      </w:r>
      <w:r>
        <w:fldChar w:fldCharType="separate"/>
      </w:r>
      <w:r>
        <w:t>35</w:t>
      </w:r>
      <w:r>
        <w:fldChar w:fldCharType="end"/>
      </w:r>
    </w:p>
    <w:p w14:paraId="30F19914" w14:textId="0BEB10CD"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_Toc191015637 \h </w:instrText>
      </w:r>
      <w:r>
        <w:fldChar w:fldCharType="separate"/>
      </w:r>
      <w:r>
        <w:t>35</w:t>
      </w:r>
      <w:r>
        <w:fldChar w:fldCharType="end"/>
      </w:r>
    </w:p>
    <w:p w14:paraId="3F8A52E8" w14:textId="2C774924"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_Toc191015638 \h </w:instrText>
      </w:r>
      <w:r>
        <w:fldChar w:fldCharType="separate"/>
      </w:r>
      <w:r>
        <w:t>35</w:t>
      </w:r>
      <w:r>
        <w:fldChar w:fldCharType="end"/>
      </w:r>
    </w:p>
    <w:p w14:paraId="389B626D" w14:textId="001C4BC0"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_Toc191015639 \h </w:instrText>
      </w:r>
      <w:r>
        <w:fldChar w:fldCharType="separate"/>
      </w:r>
      <w:r>
        <w:t>36</w:t>
      </w:r>
      <w:r>
        <w:fldChar w:fldCharType="end"/>
      </w:r>
    </w:p>
    <w:p w14:paraId="3C1BC8C3" w14:textId="1ECAE312"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_Toc191015640 \h </w:instrText>
      </w:r>
      <w:r>
        <w:fldChar w:fldCharType="separate"/>
      </w:r>
      <w:r>
        <w:t>36</w:t>
      </w:r>
      <w:r>
        <w:fldChar w:fldCharType="end"/>
      </w:r>
    </w:p>
    <w:p w14:paraId="10F1C087" w14:textId="32B0844E"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_Toc191015641 \h </w:instrText>
      </w:r>
      <w:r>
        <w:fldChar w:fldCharType="separate"/>
      </w:r>
      <w:r>
        <w:t>36</w:t>
      </w:r>
      <w:r>
        <w:fldChar w:fldCharType="end"/>
      </w:r>
    </w:p>
    <w:p w14:paraId="2573ACCC" w14:textId="47C79290"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_Toc191015642 \h </w:instrText>
      </w:r>
      <w:r>
        <w:fldChar w:fldCharType="separate"/>
      </w:r>
      <w:r>
        <w:t>36</w:t>
      </w:r>
      <w:r>
        <w:fldChar w:fldCharType="end"/>
      </w:r>
    </w:p>
    <w:p w14:paraId="61B8D8F6" w14:textId="670D023F"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_Toc191015643 \h </w:instrText>
      </w:r>
      <w:r>
        <w:fldChar w:fldCharType="separate"/>
      </w:r>
      <w:r>
        <w:t>36</w:t>
      </w:r>
      <w:r>
        <w:fldChar w:fldCharType="end"/>
      </w:r>
    </w:p>
    <w:p w14:paraId="0B6840D1" w14:textId="3A7D1AB5"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_Toc191015644 \h </w:instrText>
      </w:r>
      <w:r>
        <w:fldChar w:fldCharType="separate"/>
      </w:r>
      <w:r>
        <w:t>38</w:t>
      </w:r>
      <w:r>
        <w:fldChar w:fldCharType="end"/>
      </w:r>
    </w:p>
    <w:p w14:paraId="398B5789" w14:textId="0D451697"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_Toc191015645 \h </w:instrText>
      </w:r>
      <w:r>
        <w:fldChar w:fldCharType="separate"/>
      </w:r>
      <w:r>
        <w:t>39</w:t>
      </w:r>
      <w:r>
        <w:fldChar w:fldCharType="end"/>
      </w:r>
    </w:p>
    <w:p w14:paraId="31A9F2CB" w14:textId="70A949E0"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_Toc191015646 \h </w:instrText>
      </w:r>
      <w:r>
        <w:fldChar w:fldCharType="separate"/>
      </w:r>
      <w:r>
        <w:t>39</w:t>
      </w:r>
      <w:r>
        <w:fldChar w:fldCharType="end"/>
      </w:r>
    </w:p>
    <w:p w14:paraId="5FD42F49" w14:textId="4364023A"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_Toc191015647 \h </w:instrText>
      </w:r>
      <w:r>
        <w:fldChar w:fldCharType="separate"/>
      </w:r>
      <w:r>
        <w:t>39</w:t>
      </w:r>
      <w:r>
        <w:fldChar w:fldCharType="end"/>
      </w:r>
    </w:p>
    <w:p w14:paraId="6A26DFAE" w14:textId="44768C59"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Pr>
          <w:lang w:eastAsia="zh-CN"/>
        </w:rPr>
        <w:lastRenderedPageBreak/>
        <w:t>7.1.5.2</w:t>
      </w:r>
      <w:r>
        <w:rPr>
          <w:rFonts w:asciiTheme="minorHAnsi" w:eastAsiaTheme="minorEastAsia" w:hAnsiTheme="minorHAnsi" w:cstheme="minorBidi"/>
          <w:kern w:val="2"/>
          <w:sz w:val="24"/>
          <w:szCs w:val="24"/>
          <w:lang w:val="en-SE" w:eastAsia="zh-CN"/>
          <w14:ligatures w14:val="standardContextual"/>
        </w:rPr>
        <w:tab/>
      </w:r>
      <w:r>
        <w:rPr>
          <w:lang w:eastAsia="zh-CN"/>
        </w:rPr>
        <w:t>Location configuration no</w:t>
      </w:r>
      <w:r>
        <w:t>tification</w:t>
      </w:r>
      <w:r>
        <w:tab/>
      </w:r>
      <w:r>
        <w:fldChar w:fldCharType="begin"/>
      </w:r>
      <w:r>
        <w:instrText xml:space="preserve"> PAGEREF _Toc191015648 \h </w:instrText>
      </w:r>
      <w:r>
        <w:fldChar w:fldCharType="separate"/>
      </w:r>
      <w:r>
        <w:t>39</w:t>
      </w:r>
      <w:r>
        <w:fldChar w:fldCharType="end"/>
      </w:r>
    </w:p>
    <w:p w14:paraId="70600015" w14:textId="396336E6"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_Toc191015649 \h </w:instrText>
      </w:r>
      <w:r>
        <w:fldChar w:fldCharType="separate"/>
      </w:r>
      <w:r>
        <w:t>39</w:t>
      </w:r>
      <w:r>
        <w:fldChar w:fldCharType="end"/>
      </w:r>
    </w:p>
    <w:p w14:paraId="2DF018B8" w14:textId="7223A489"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_Toc191015650 \h </w:instrText>
      </w:r>
      <w:r>
        <w:fldChar w:fldCharType="separate"/>
      </w:r>
      <w:r>
        <w:t>39</w:t>
      </w:r>
      <w:r>
        <w:fldChar w:fldCharType="end"/>
      </w:r>
    </w:p>
    <w:p w14:paraId="6EF124AE" w14:textId="4DE96534"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_Toc191015651 \h </w:instrText>
      </w:r>
      <w:r>
        <w:fldChar w:fldCharType="separate"/>
      </w:r>
      <w:r>
        <w:t>39</w:t>
      </w:r>
      <w:r>
        <w:fldChar w:fldCharType="end"/>
      </w:r>
    </w:p>
    <w:p w14:paraId="34191F3F" w14:textId="0EAED6CA"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 request</w:t>
      </w:r>
      <w:r>
        <w:tab/>
      </w:r>
      <w:r>
        <w:fldChar w:fldCharType="begin"/>
      </w:r>
      <w:r>
        <w:instrText xml:space="preserve"> PAGEREF _Toc191015652 \h </w:instrText>
      </w:r>
      <w:r>
        <w:fldChar w:fldCharType="separate"/>
      </w:r>
      <w:r>
        <w:t>40</w:t>
      </w:r>
      <w:r>
        <w:fldChar w:fldCharType="end"/>
      </w:r>
    </w:p>
    <w:p w14:paraId="42D08D6D" w14:textId="3A46960A"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_Toc191015653 \h </w:instrText>
      </w:r>
      <w:r>
        <w:fldChar w:fldCharType="separate"/>
      </w:r>
      <w:r>
        <w:t>40</w:t>
      </w:r>
      <w:r>
        <w:fldChar w:fldCharType="end"/>
      </w:r>
    </w:p>
    <w:p w14:paraId="55CE6AC2" w14:textId="5EE196EE"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_Toc191015654 \h </w:instrText>
      </w:r>
      <w:r>
        <w:fldChar w:fldCharType="separate"/>
      </w:r>
      <w:r>
        <w:t>40</w:t>
      </w:r>
      <w:r>
        <w:fldChar w:fldCharType="end"/>
      </w:r>
    </w:p>
    <w:p w14:paraId="6AE27E59" w14:textId="23EA1299"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_Toc191015655 \h </w:instrText>
      </w:r>
      <w:r>
        <w:fldChar w:fldCharType="separate"/>
      </w:r>
      <w:r>
        <w:t>40</w:t>
      </w:r>
      <w:r>
        <w:fldChar w:fldCharType="end"/>
      </w:r>
    </w:p>
    <w:p w14:paraId="0E160F6D" w14:textId="181870F1"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_Toc191015656 \h </w:instrText>
      </w:r>
      <w:r>
        <w:fldChar w:fldCharType="separate"/>
      </w:r>
      <w:r>
        <w:t>40</w:t>
      </w:r>
      <w:r>
        <w:fldChar w:fldCharType="end"/>
      </w:r>
    </w:p>
    <w:p w14:paraId="7F5A7C12" w14:textId="4A032CCF"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_Toc191015657 \h </w:instrText>
      </w:r>
      <w:r>
        <w:fldChar w:fldCharType="separate"/>
      </w:r>
      <w:r>
        <w:t>40</w:t>
      </w:r>
      <w:r>
        <w:fldChar w:fldCharType="end"/>
      </w:r>
    </w:p>
    <w:p w14:paraId="4D56B693" w14:textId="169F3C63"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sidRPr="00DB1FD5">
        <w:rPr>
          <w:lang w:val="en-US"/>
        </w:rPr>
        <w:t>7.1.6.2</w:t>
      </w:r>
      <w:r>
        <w:rPr>
          <w:rFonts w:asciiTheme="minorHAnsi" w:eastAsiaTheme="minorEastAsia" w:hAnsiTheme="minorHAnsi" w:cstheme="minorBidi"/>
          <w:kern w:val="2"/>
          <w:sz w:val="24"/>
          <w:szCs w:val="24"/>
          <w:lang w:val="en-SE" w:eastAsia="zh-CN"/>
          <w14:ligatures w14:val="standardContextual"/>
        </w:rPr>
        <w:tab/>
      </w:r>
      <w:r w:rsidRPr="00DB1FD5">
        <w:rPr>
          <w:lang w:val="en-US"/>
        </w:rPr>
        <w:t>Structured data types</w:t>
      </w:r>
      <w:r>
        <w:tab/>
      </w:r>
      <w:r>
        <w:fldChar w:fldCharType="begin"/>
      </w:r>
      <w:r>
        <w:instrText xml:space="preserve"> PAGEREF _Toc191015658 \h </w:instrText>
      </w:r>
      <w:r>
        <w:fldChar w:fldCharType="separate"/>
      </w:r>
      <w:r>
        <w:t>41</w:t>
      </w:r>
      <w:r>
        <w:fldChar w:fldCharType="end"/>
      </w:r>
    </w:p>
    <w:p w14:paraId="12A6FEF2" w14:textId="6D3F3F59"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_Toc191015659 \h </w:instrText>
      </w:r>
      <w:r>
        <w:fldChar w:fldCharType="separate"/>
      </w:r>
      <w:r>
        <w:t>41</w:t>
      </w:r>
      <w:r>
        <w:fldChar w:fldCharType="end"/>
      </w:r>
    </w:p>
    <w:p w14:paraId="2B8F3FB7" w14:textId="1C849791"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_Toc191015660 \h </w:instrText>
      </w:r>
      <w:r>
        <w:fldChar w:fldCharType="separate"/>
      </w:r>
      <w:r>
        <w:t>41</w:t>
      </w:r>
      <w:r>
        <w:fldChar w:fldCharType="end"/>
      </w:r>
    </w:p>
    <w:p w14:paraId="318C12FE" w14:textId="4B9B3029"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_Toc191015661 \h </w:instrText>
      </w:r>
      <w:r>
        <w:fldChar w:fldCharType="separate"/>
      </w:r>
      <w:r>
        <w:t>42</w:t>
      </w:r>
      <w:r>
        <w:fldChar w:fldCharType="end"/>
      </w:r>
    </w:p>
    <w:p w14:paraId="65C166FF" w14:textId="3522A8B9"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_Toc191015662 \h </w:instrText>
      </w:r>
      <w:r>
        <w:fldChar w:fldCharType="separate"/>
      </w:r>
      <w:r>
        <w:t>42</w:t>
      </w:r>
      <w:r>
        <w:fldChar w:fldCharType="end"/>
      </w:r>
    </w:p>
    <w:p w14:paraId="479944D7" w14:textId="41C28FB5"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_Toc191015663 \h </w:instrText>
      </w:r>
      <w:r>
        <w:fldChar w:fldCharType="separate"/>
      </w:r>
      <w:r>
        <w:t>43</w:t>
      </w:r>
      <w:r>
        <w:fldChar w:fldCharType="end"/>
      </w:r>
    </w:p>
    <w:p w14:paraId="5DF2BDC7" w14:textId="23340A97"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_Toc191015664 \h </w:instrText>
      </w:r>
      <w:r>
        <w:fldChar w:fldCharType="separate"/>
      </w:r>
      <w:r>
        <w:t>43</w:t>
      </w:r>
      <w:r>
        <w:fldChar w:fldCharType="end"/>
      </w:r>
    </w:p>
    <w:p w14:paraId="446754AF" w14:textId="620DB571"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_Toc191015665 \h </w:instrText>
      </w:r>
      <w:r>
        <w:fldChar w:fldCharType="separate"/>
      </w:r>
      <w:r>
        <w:t>43</w:t>
      </w:r>
      <w:r>
        <w:fldChar w:fldCharType="end"/>
      </w:r>
    </w:p>
    <w:p w14:paraId="4B288BCD" w14:textId="739001FB"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_Toc191015666 \h </w:instrText>
      </w:r>
      <w:r>
        <w:fldChar w:fldCharType="separate"/>
      </w:r>
      <w:r>
        <w:t>43</w:t>
      </w:r>
      <w:r>
        <w:fldChar w:fldCharType="end"/>
      </w:r>
    </w:p>
    <w:p w14:paraId="6D880339" w14:textId="31DC2FD6"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_Toc191015667 \h </w:instrText>
      </w:r>
      <w:r>
        <w:fldChar w:fldCharType="separate"/>
      </w:r>
      <w:r>
        <w:t>43</w:t>
      </w:r>
      <w:r>
        <w:fldChar w:fldCharType="end"/>
      </w:r>
    </w:p>
    <w:p w14:paraId="15F0940D" w14:textId="38A0E1C7"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_Toc191015668 \h </w:instrText>
      </w:r>
      <w:r>
        <w:fldChar w:fldCharType="separate"/>
      </w:r>
      <w:r>
        <w:t>44</w:t>
      </w:r>
      <w:r>
        <w:fldChar w:fldCharType="end"/>
      </w:r>
    </w:p>
    <w:p w14:paraId="496C7164" w14:textId="39CEDA22"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_Toc191015669 \h </w:instrText>
      </w:r>
      <w:r>
        <w:fldChar w:fldCharType="separate"/>
      </w:r>
      <w:r>
        <w:t>44</w:t>
      </w:r>
      <w:r>
        <w:fldChar w:fldCharType="end"/>
      </w:r>
    </w:p>
    <w:p w14:paraId="6046EBC8" w14:textId="40814D1B"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_Toc191015670 \h </w:instrText>
      </w:r>
      <w:r>
        <w:fldChar w:fldCharType="separate"/>
      </w:r>
      <w:r>
        <w:t>44</w:t>
      </w:r>
      <w:r>
        <w:fldChar w:fldCharType="end"/>
      </w:r>
    </w:p>
    <w:p w14:paraId="1BD04B6C" w14:textId="738929FF"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_Toc191015671 \h </w:instrText>
      </w:r>
      <w:r>
        <w:fldChar w:fldCharType="separate"/>
      </w:r>
      <w:r>
        <w:t>44</w:t>
      </w:r>
      <w:r>
        <w:fldChar w:fldCharType="end"/>
      </w:r>
    </w:p>
    <w:p w14:paraId="20EA3A10" w14:textId="4E9F08C7"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_Toc191015672 \h </w:instrText>
      </w:r>
      <w:r>
        <w:fldChar w:fldCharType="separate"/>
      </w:r>
      <w:r>
        <w:t>45</w:t>
      </w:r>
      <w:r>
        <w:fldChar w:fldCharType="end"/>
      </w:r>
    </w:p>
    <w:p w14:paraId="54C24AC2" w14:textId="6D356D74"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_Toc191015673 \h </w:instrText>
      </w:r>
      <w:r>
        <w:fldChar w:fldCharType="separate"/>
      </w:r>
      <w:r>
        <w:t>45</w:t>
      </w:r>
      <w:r>
        <w:fldChar w:fldCharType="end"/>
      </w:r>
    </w:p>
    <w:p w14:paraId="3CBAD13D" w14:textId="1CB1BF3D"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_Toc191015674 \h </w:instrText>
      </w:r>
      <w:r>
        <w:fldChar w:fldCharType="separate"/>
      </w:r>
      <w:r>
        <w:t>45</w:t>
      </w:r>
      <w:r>
        <w:fldChar w:fldCharType="end"/>
      </w:r>
    </w:p>
    <w:p w14:paraId="65F9E60D" w14:textId="13E174DB"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_Toc191015675 \h </w:instrText>
      </w:r>
      <w:r>
        <w:fldChar w:fldCharType="separate"/>
      </w:r>
      <w:r>
        <w:t>45</w:t>
      </w:r>
      <w:r>
        <w:fldChar w:fldCharType="end"/>
      </w:r>
    </w:p>
    <w:p w14:paraId="3EFB7935" w14:textId="36FBA1C9"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_Toc191015676 \h </w:instrText>
      </w:r>
      <w:r>
        <w:fldChar w:fldCharType="separate"/>
      </w:r>
      <w:r>
        <w:t>45</w:t>
      </w:r>
      <w:r>
        <w:fldChar w:fldCharType="end"/>
      </w:r>
    </w:p>
    <w:p w14:paraId="5065C317" w14:textId="4BC2FCDB"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_Toc191015677 \h </w:instrText>
      </w:r>
      <w:r>
        <w:fldChar w:fldCharType="separate"/>
      </w:r>
      <w:r>
        <w:t>46</w:t>
      </w:r>
      <w:r>
        <w:fldChar w:fldCharType="end"/>
      </w:r>
    </w:p>
    <w:p w14:paraId="6AFA2537" w14:textId="625E817E"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_Toc191015678 \h </w:instrText>
      </w:r>
      <w:r>
        <w:fldChar w:fldCharType="separate"/>
      </w:r>
      <w:r>
        <w:t>46</w:t>
      </w:r>
      <w:r>
        <w:fldChar w:fldCharType="end"/>
      </w:r>
    </w:p>
    <w:p w14:paraId="1972A359" w14:textId="722AF1C4"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_Toc191015679 \h </w:instrText>
      </w:r>
      <w:r>
        <w:fldChar w:fldCharType="separate"/>
      </w:r>
      <w:r>
        <w:t>46</w:t>
      </w:r>
      <w:r>
        <w:fldChar w:fldCharType="end"/>
      </w:r>
    </w:p>
    <w:p w14:paraId="5DF14441" w14:textId="700DE078"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_Toc191015680 \h </w:instrText>
      </w:r>
      <w:r>
        <w:fldChar w:fldCharType="separate"/>
      </w:r>
      <w:r>
        <w:t>46</w:t>
      </w:r>
      <w:r>
        <w:fldChar w:fldCharType="end"/>
      </w:r>
    </w:p>
    <w:p w14:paraId="0BD450ED" w14:textId="7829A492"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_Toc191015681 \h </w:instrText>
      </w:r>
      <w:r>
        <w:fldChar w:fldCharType="separate"/>
      </w:r>
      <w:r>
        <w:t>46</w:t>
      </w:r>
      <w:r>
        <w:fldChar w:fldCharType="end"/>
      </w:r>
    </w:p>
    <w:p w14:paraId="6B31495F" w14:textId="055E4779"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_Toc191015682 \h </w:instrText>
      </w:r>
      <w:r>
        <w:fldChar w:fldCharType="separate"/>
      </w:r>
      <w:r>
        <w:t>47</w:t>
      </w:r>
      <w:r>
        <w:fldChar w:fldCharType="end"/>
      </w:r>
    </w:p>
    <w:p w14:paraId="5CD8A0F8" w14:textId="41D234AC"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_Toc191015683 \h </w:instrText>
      </w:r>
      <w:r>
        <w:fldChar w:fldCharType="separate"/>
      </w:r>
      <w:r>
        <w:t>47</w:t>
      </w:r>
      <w:r>
        <w:fldChar w:fldCharType="end"/>
      </w:r>
    </w:p>
    <w:p w14:paraId="7DA433D0" w14:textId="561F8831"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_Toc191015684 \h </w:instrText>
      </w:r>
      <w:r>
        <w:fldChar w:fldCharType="separate"/>
      </w:r>
      <w:r>
        <w:t>47</w:t>
      </w:r>
      <w:r>
        <w:fldChar w:fldCharType="end"/>
      </w:r>
    </w:p>
    <w:p w14:paraId="1F64BE15" w14:textId="4C4DC163"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_Toc191015685 \h </w:instrText>
      </w:r>
      <w:r>
        <w:fldChar w:fldCharType="separate"/>
      </w:r>
      <w:r>
        <w:t>47</w:t>
      </w:r>
      <w:r>
        <w:fldChar w:fldCharType="end"/>
      </w:r>
    </w:p>
    <w:p w14:paraId="76DCE77E" w14:textId="5BF6753E"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_Toc191015686 \h </w:instrText>
      </w:r>
      <w:r>
        <w:fldChar w:fldCharType="separate"/>
      </w:r>
      <w:r>
        <w:t>47</w:t>
      </w:r>
      <w:r>
        <w:fldChar w:fldCharType="end"/>
      </w:r>
    </w:p>
    <w:p w14:paraId="13A9D200" w14:textId="661005FC"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_Toc191015687 \h </w:instrText>
      </w:r>
      <w:r>
        <w:fldChar w:fldCharType="separate"/>
      </w:r>
      <w:r>
        <w:t>48</w:t>
      </w:r>
      <w:r>
        <w:fldChar w:fldCharType="end"/>
      </w:r>
    </w:p>
    <w:p w14:paraId="74E9FBF9" w14:textId="44B4BCF4"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_Toc191015688 \h </w:instrText>
      </w:r>
      <w:r>
        <w:fldChar w:fldCharType="separate"/>
      </w:r>
      <w:r>
        <w:t>48</w:t>
      </w:r>
      <w:r>
        <w:fldChar w:fldCharType="end"/>
      </w:r>
    </w:p>
    <w:p w14:paraId="4F748594" w14:textId="4D3DE01F"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_Toc191015689 \h </w:instrText>
      </w:r>
      <w:r>
        <w:fldChar w:fldCharType="separate"/>
      </w:r>
      <w:r>
        <w:t>48</w:t>
      </w:r>
      <w:r>
        <w:fldChar w:fldCharType="end"/>
      </w:r>
    </w:p>
    <w:p w14:paraId="44355E00" w14:textId="02810199"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_Toc191015690 \h </w:instrText>
      </w:r>
      <w:r>
        <w:fldChar w:fldCharType="separate"/>
      </w:r>
      <w:r>
        <w:t>48</w:t>
      </w:r>
      <w:r>
        <w:fldChar w:fldCharType="end"/>
      </w:r>
    </w:p>
    <w:p w14:paraId="4E63FAAB" w14:textId="4AF68211"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_Toc191015691 \h </w:instrText>
      </w:r>
      <w:r>
        <w:fldChar w:fldCharType="separate"/>
      </w:r>
      <w:r>
        <w:t>49</w:t>
      </w:r>
      <w:r>
        <w:fldChar w:fldCharType="end"/>
      </w:r>
    </w:p>
    <w:p w14:paraId="6C9455B3" w14:textId="0BA6C93D"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_Toc191015692 \h </w:instrText>
      </w:r>
      <w:r>
        <w:fldChar w:fldCharType="separate"/>
      </w:r>
      <w:r>
        <w:t>50</w:t>
      </w:r>
      <w:r>
        <w:fldChar w:fldCharType="end"/>
      </w:r>
    </w:p>
    <w:p w14:paraId="11A89D3B" w14:textId="42B73CE8"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7.1.6.2.35</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_Toc191015693 \h </w:instrText>
      </w:r>
      <w:r>
        <w:fldChar w:fldCharType="separate"/>
      </w:r>
      <w:r>
        <w:t>52</w:t>
      </w:r>
      <w:r>
        <w:fldChar w:fldCharType="end"/>
      </w:r>
    </w:p>
    <w:p w14:paraId="0CA494D0" w14:textId="583E6E67"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_Toc191015694 \h </w:instrText>
      </w:r>
      <w:r>
        <w:fldChar w:fldCharType="separate"/>
      </w:r>
      <w:r>
        <w:t>52</w:t>
      </w:r>
      <w:r>
        <w:fldChar w:fldCharType="end"/>
      </w:r>
    </w:p>
    <w:p w14:paraId="20EDA1C4" w14:textId="62B19B7D"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_Toc191015695 \h </w:instrText>
      </w:r>
      <w:r>
        <w:fldChar w:fldCharType="separate"/>
      </w:r>
      <w:r>
        <w:t>52</w:t>
      </w:r>
      <w:r>
        <w:fldChar w:fldCharType="end"/>
      </w:r>
    </w:p>
    <w:p w14:paraId="5763AA81" w14:textId="70DDDEFD"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_Toc191015696 \h </w:instrText>
      </w:r>
      <w:r>
        <w:fldChar w:fldCharType="separate"/>
      </w:r>
      <w:r>
        <w:t>52</w:t>
      </w:r>
      <w:r>
        <w:fldChar w:fldCharType="end"/>
      </w:r>
    </w:p>
    <w:p w14:paraId="2590E996" w14:textId="6C779AC3"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7.1.6.2.39</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_Toc191015697 \h </w:instrText>
      </w:r>
      <w:r>
        <w:fldChar w:fldCharType="separate"/>
      </w:r>
      <w:r>
        <w:t>52</w:t>
      </w:r>
      <w:r>
        <w:fldChar w:fldCharType="end"/>
      </w:r>
    </w:p>
    <w:p w14:paraId="435DE759" w14:textId="19349199"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_Toc191015698 \h </w:instrText>
      </w:r>
      <w:r>
        <w:fldChar w:fldCharType="separate"/>
      </w:r>
      <w:r>
        <w:t>53</w:t>
      </w:r>
      <w:r>
        <w:fldChar w:fldCharType="end"/>
      </w:r>
    </w:p>
    <w:p w14:paraId="04812298" w14:textId="1F51BFB9"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_Toc191015699 \h </w:instrText>
      </w:r>
      <w:r>
        <w:fldChar w:fldCharType="separate"/>
      </w:r>
      <w:r>
        <w:t>53</w:t>
      </w:r>
      <w:r>
        <w:fldChar w:fldCharType="end"/>
      </w:r>
    </w:p>
    <w:p w14:paraId="6918CBDA" w14:textId="5146198C"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_Toc191015700 \h </w:instrText>
      </w:r>
      <w:r>
        <w:fldChar w:fldCharType="separate"/>
      </w:r>
      <w:r>
        <w:t>53</w:t>
      </w:r>
      <w:r>
        <w:fldChar w:fldCharType="end"/>
      </w:r>
    </w:p>
    <w:p w14:paraId="77515198" w14:textId="56618E7B"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_Toc191015701 \h </w:instrText>
      </w:r>
      <w:r>
        <w:fldChar w:fldCharType="separate"/>
      </w:r>
      <w:r>
        <w:t>53</w:t>
      </w:r>
      <w:r>
        <w:fldChar w:fldCharType="end"/>
      </w:r>
    </w:p>
    <w:p w14:paraId="05B4278A" w14:textId="01A5E671"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_Toc191015702 \h </w:instrText>
      </w:r>
      <w:r>
        <w:fldChar w:fldCharType="separate"/>
      </w:r>
      <w:r>
        <w:t>53</w:t>
      </w:r>
      <w:r>
        <w:fldChar w:fldCharType="end"/>
      </w:r>
    </w:p>
    <w:p w14:paraId="6B5D7B39" w14:textId="51ABE573"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_Toc191015703 \h </w:instrText>
      </w:r>
      <w:r>
        <w:fldChar w:fldCharType="separate"/>
      </w:r>
      <w:r>
        <w:t>54</w:t>
      </w:r>
      <w:r>
        <w:fldChar w:fldCharType="end"/>
      </w:r>
    </w:p>
    <w:p w14:paraId="7C4D2C58" w14:textId="4F532620"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_Toc191015704 \h </w:instrText>
      </w:r>
      <w:r>
        <w:fldChar w:fldCharType="separate"/>
      </w:r>
      <w:r>
        <w:t>54</w:t>
      </w:r>
      <w:r>
        <w:fldChar w:fldCharType="end"/>
      </w:r>
    </w:p>
    <w:p w14:paraId="37AB28E0" w14:textId="2CCD0949"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_Toc191015705 \h </w:instrText>
      </w:r>
      <w:r>
        <w:fldChar w:fldCharType="separate"/>
      </w:r>
      <w:r>
        <w:t>54</w:t>
      </w:r>
      <w:r>
        <w:fldChar w:fldCharType="end"/>
      </w:r>
    </w:p>
    <w:p w14:paraId="3C4BEB6C" w14:textId="5197B7E4"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sidRPr="00DB1FD5">
        <w:rPr>
          <w:lang w:val="en-US"/>
        </w:rPr>
        <w:t>7.1.6.3</w:t>
      </w:r>
      <w:r>
        <w:rPr>
          <w:rFonts w:asciiTheme="minorHAnsi" w:eastAsiaTheme="minorEastAsia" w:hAnsiTheme="minorHAnsi" w:cstheme="minorBidi"/>
          <w:kern w:val="2"/>
          <w:sz w:val="24"/>
          <w:szCs w:val="24"/>
          <w:lang w:val="en-SE" w:eastAsia="zh-CN"/>
          <w14:ligatures w14:val="standardContextual"/>
        </w:rPr>
        <w:tab/>
      </w:r>
      <w:r w:rsidRPr="00DB1FD5">
        <w:rPr>
          <w:lang w:val="en-US"/>
        </w:rPr>
        <w:t>Simple data types and enumerations</w:t>
      </w:r>
      <w:r>
        <w:tab/>
      </w:r>
      <w:r>
        <w:fldChar w:fldCharType="begin"/>
      </w:r>
      <w:r>
        <w:instrText xml:space="preserve"> PAGEREF _Toc191015706 \h </w:instrText>
      </w:r>
      <w:r>
        <w:fldChar w:fldCharType="separate"/>
      </w:r>
      <w:r>
        <w:t>54</w:t>
      </w:r>
      <w:r>
        <w:fldChar w:fldCharType="end"/>
      </w:r>
    </w:p>
    <w:p w14:paraId="4793641A" w14:textId="126CFB17"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_Toc191015707 \h </w:instrText>
      </w:r>
      <w:r>
        <w:fldChar w:fldCharType="separate"/>
      </w:r>
      <w:r>
        <w:t>54</w:t>
      </w:r>
      <w:r>
        <w:fldChar w:fldCharType="end"/>
      </w:r>
    </w:p>
    <w:p w14:paraId="7C74196D" w14:textId="610EADD4"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_Toc191015708 \h </w:instrText>
      </w:r>
      <w:r>
        <w:fldChar w:fldCharType="separate"/>
      </w:r>
      <w:r>
        <w:t>54</w:t>
      </w:r>
      <w:r>
        <w:fldChar w:fldCharType="end"/>
      </w:r>
    </w:p>
    <w:p w14:paraId="0D005E97" w14:textId="315108D1"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_Toc191015709 \h </w:instrText>
      </w:r>
      <w:r>
        <w:fldChar w:fldCharType="separate"/>
      </w:r>
      <w:r>
        <w:t>55</w:t>
      </w:r>
      <w:r>
        <w:fldChar w:fldCharType="end"/>
      </w:r>
    </w:p>
    <w:p w14:paraId="62398139" w14:textId="674692A1"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lastRenderedPageBreak/>
        <w:t>7.1.7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_Toc191015710 \h </w:instrText>
      </w:r>
      <w:r>
        <w:fldChar w:fldCharType="separate"/>
      </w:r>
      <w:r>
        <w:t>55</w:t>
      </w:r>
      <w:r>
        <w:fldChar w:fldCharType="end"/>
      </w:r>
    </w:p>
    <w:p w14:paraId="531F54A7" w14:textId="1E913229"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_Toc191015711 \h </w:instrText>
      </w:r>
      <w:r>
        <w:fldChar w:fldCharType="separate"/>
      </w:r>
      <w:r>
        <w:t>55</w:t>
      </w:r>
      <w:r>
        <w:fldChar w:fldCharType="end"/>
      </w:r>
    </w:p>
    <w:p w14:paraId="73FF688D" w14:textId="26679811"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_Toc191015712 \h </w:instrText>
      </w:r>
      <w:r>
        <w:fldChar w:fldCharType="separate"/>
      </w:r>
      <w:r>
        <w:t>55</w:t>
      </w:r>
      <w:r>
        <w:fldChar w:fldCharType="end"/>
      </w:r>
    </w:p>
    <w:p w14:paraId="285AD9EB" w14:textId="4EFF1EFF"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_Toc191015713 \h </w:instrText>
      </w:r>
      <w:r>
        <w:fldChar w:fldCharType="separate"/>
      </w:r>
      <w:r>
        <w:t>55</w:t>
      </w:r>
      <w:r>
        <w:fldChar w:fldCharType="end"/>
      </w:r>
    </w:p>
    <w:p w14:paraId="4066C70A" w14:textId="27CC600D"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_Toc191015714 \h </w:instrText>
      </w:r>
      <w:r>
        <w:fldChar w:fldCharType="separate"/>
      </w:r>
      <w:r>
        <w:t>55</w:t>
      </w:r>
      <w:r>
        <w:fldChar w:fldCharType="end"/>
      </w:r>
    </w:p>
    <w:p w14:paraId="41EEAD17" w14:textId="566E2DD3"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_Toc191015715 \h </w:instrText>
      </w:r>
      <w:r>
        <w:fldChar w:fldCharType="separate"/>
      </w:r>
      <w:r>
        <w:t>55</w:t>
      </w:r>
      <w:r>
        <w:fldChar w:fldCharType="end"/>
      </w:r>
    </w:p>
    <w:p w14:paraId="7C7318C1" w14:textId="5427FD4C"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rsidRPr="00DB1FD5">
        <w:rPr>
          <w:lang w:val="en-US"/>
        </w:rPr>
        <w:t>7.1.10</w:t>
      </w:r>
      <w:r>
        <w:rPr>
          <w:rFonts w:asciiTheme="minorHAnsi" w:eastAsiaTheme="minorEastAsia" w:hAnsiTheme="minorHAnsi" w:cstheme="minorBidi"/>
          <w:kern w:val="2"/>
          <w:sz w:val="24"/>
          <w:szCs w:val="24"/>
          <w:lang w:val="en-SE" w:eastAsia="zh-CN"/>
          <w14:ligatures w14:val="standardContextual"/>
        </w:rPr>
        <w:tab/>
      </w:r>
      <w:r w:rsidRPr="00DB1FD5">
        <w:rPr>
          <w:lang w:val="en-US"/>
        </w:rPr>
        <w:t>HTTP redirection</w:t>
      </w:r>
      <w:r>
        <w:tab/>
      </w:r>
      <w:r>
        <w:fldChar w:fldCharType="begin"/>
      </w:r>
      <w:r>
        <w:instrText xml:space="preserve"> PAGEREF _Toc191015716 \h </w:instrText>
      </w:r>
      <w:r>
        <w:fldChar w:fldCharType="separate"/>
      </w:r>
      <w:r>
        <w:t>55</w:t>
      </w:r>
      <w:r>
        <w:fldChar w:fldCharType="end"/>
      </w:r>
    </w:p>
    <w:p w14:paraId="6689964D" w14:textId="35DC9F8A"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7.2</w:t>
      </w:r>
      <w:r>
        <w:rPr>
          <w:rFonts w:asciiTheme="minorHAnsi" w:eastAsiaTheme="minorEastAsia" w:hAnsiTheme="minorHAnsi" w:cstheme="minorBidi"/>
          <w:kern w:val="2"/>
          <w:sz w:val="24"/>
          <w:szCs w:val="24"/>
          <w:lang w:val="en-SE" w:eastAsia="zh-CN"/>
          <w14:ligatures w14:val="standardContextual"/>
        </w:rPr>
        <w:tab/>
      </w:r>
      <w:r>
        <w:t>LMS_LocationReport API</w:t>
      </w:r>
      <w:r>
        <w:tab/>
      </w:r>
      <w:r>
        <w:fldChar w:fldCharType="begin"/>
      </w:r>
      <w:r>
        <w:instrText xml:space="preserve"> PAGEREF _Toc191015717 \h </w:instrText>
      </w:r>
      <w:r>
        <w:fldChar w:fldCharType="separate"/>
      </w:r>
      <w:r>
        <w:t>55</w:t>
      </w:r>
      <w:r>
        <w:fldChar w:fldCharType="end"/>
      </w:r>
    </w:p>
    <w:p w14:paraId="47580148" w14:textId="7403D346"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_Toc191015718 \h </w:instrText>
      </w:r>
      <w:r>
        <w:fldChar w:fldCharType="separate"/>
      </w:r>
      <w:r>
        <w:t>55</w:t>
      </w:r>
      <w:r>
        <w:fldChar w:fldCharType="end"/>
      </w:r>
    </w:p>
    <w:p w14:paraId="163603EC" w14:textId="4870AFB8"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_Toc191015719 \h </w:instrText>
      </w:r>
      <w:r>
        <w:fldChar w:fldCharType="separate"/>
      </w:r>
      <w:r>
        <w:t>56</w:t>
      </w:r>
      <w:r>
        <w:fldChar w:fldCharType="end"/>
      </w:r>
    </w:p>
    <w:p w14:paraId="31412344" w14:textId="1ABE20DF"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_Toc191015720 \h </w:instrText>
      </w:r>
      <w:r>
        <w:fldChar w:fldCharType="separate"/>
      </w:r>
      <w:r>
        <w:t>56</w:t>
      </w:r>
      <w:r>
        <w:fldChar w:fldCharType="end"/>
      </w:r>
    </w:p>
    <w:p w14:paraId="2AF2B9D3" w14:textId="2AF533F3"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_Toc191015721 \h </w:instrText>
      </w:r>
      <w:r>
        <w:fldChar w:fldCharType="separate"/>
      </w:r>
      <w:r>
        <w:t>56</w:t>
      </w:r>
      <w:r>
        <w:fldChar w:fldCharType="end"/>
      </w:r>
    </w:p>
    <w:p w14:paraId="3CCFB07D" w14:textId="24B185FA"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_Toc191015722 \h </w:instrText>
      </w:r>
      <w:r>
        <w:fldChar w:fldCharType="separate"/>
      </w:r>
      <w:r>
        <w:t>56</w:t>
      </w:r>
      <w:r>
        <w:fldChar w:fldCharType="end"/>
      </w:r>
    </w:p>
    <w:p w14:paraId="06B28747" w14:textId="7B67FD51"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_Toc191015723 \h </w:instrText>
      </w:r>
      <w:r>
        <w:fldChar w:fldCharType="separate"/>
      </w:r>
      <w:r>
        <w:t>56</w:t>
      </w:r>
      <w:r>
        <w:fldChar w:fldCharType="end"/>
      </w:r>
    </w:p>
    <w:p w14:paraId="09FC566F" w14:textId="29D423EE"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_Toc191015724 \h </w:instrText>
      </w:r>
      <w:r>
        <w:fldChar w:fldCharType="separate"/>
      </w:r>
      <w:r>
        <w:t>56</w:t>
      </w:r>
      <w:r>
        <w:fldChar w:fldCharType="end"/>
      </w:r>
    </w:p>
    <w:p w14:paraId="308C972C" w14:textId="2F1C5731"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_Toc191015725 \h </w:instrText>
      </w:r>
      <w:r>
        <w:fldChar w:fldCharType="separate"/>
      </w:r>
      <w:r>
        <w:t>56</w:t>
      </w:r>
      <w:r>
        <w:fldChar w:fldCharType="end"/>
      </w:r>
    </w:p>
    <w:p w14:paraId="1C904B54" w14:textId="4EC53A07"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_Toc191015726 \h </w:instrText>
      </w:r>
      <w:r>
        <w:fldChar w:fldCharType="separate"/>
      </w:r>
      <w:r>
        <w:t>56</w:t>
      </w:r>
      <w:r>
        <w:fldChar w:fldCharType="end"/>
      </w:r>
    </w:p>
    <w:p w14:paraId="66A68EE9" w14:textId="09240452"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7.2.3.2</w:t>
      </w:r>
      <w:r>
        <w:rPr>
          <w:rFonts w:asciiTheme="minorHAnsi" w:eastAsiaTheme="minorEastAsia" w:hAnsiTheme="minorHAnsi" w:cstheme="minorBidi"/>
          <w:kern w:val="2"/>
          <w:sz w:val="24"/>
          <w:szCs w:val="24"/>
          <w:lang w:val="en-SE" w:eastAsia="zh-CN"/>
          <w14:ligatures w14:val="standardContextual"/>
        </w:rPr>
        <w:tab/>
      </w:r>
      <w:r>
        <w:t>Resource: MC UE Location Reports</w:t>
      </w:r>
      <w:r>
        <w:tab/>
      </w:r>
      <w:r>
        <w:fldChar w:fldCharType="begin"/>
      </w:r>
      <w:r>
        <w:instrText xml:space="preserve"> PAGEREF _Toc191015727 \h </w:instrText>
      </w:r>
      <w:r>
        <w:fldChar w:fldCharType="separate"/>
      </w:r>
      <w:r>
        <w:t>57</w:t>
      </w:r>
      <w:r>
        <w:fldChar w:fldCharType="end"/>
      </w:r>
    </w:p>
    <w:p w14:paraId="1EC55FBB" w14:textId="1914842A"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7.2.3.2.1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_Toc191015728 \h </w:instrText>
      </w:r>
      <w:r>
        <w:fldChar w:fldCharType="separate"/>
      </w:r>
      <w:r>
        <w:t>57</w:t>
      </w:r>
      <w:r>
        <w:fldChar w:fldCharType="end"/>
      </w:r>
    </w:p>
    <w:p w14:paraId="14F64FAB" w14:textId="631E05AE"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_Toc191015729 \h </w:instrText>
      </w:r>
      <w:r>
        <w:fldChar w:fldCharType="separate"/>
      </w:r>
      <w:r>
        <w:t>57</w:t>
      </w:r>
      <w:r>
        <w:fldChar w:fldCharType="end"/>
      </w:r>
    </w:p>
    <w:p w14:paraId="485B1894" w14:textId="4AE324FC"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_Toc191015730 \h </w:instrText>
      </w:r>
      <w:r>
        <w:fldChar w:fldCharType="separate"/>
      </w:r>
      <w:r>
        <w:t>57</w:t>
      </w:r>
      <w:r>
        <w:fldChar w:fldCharType="end"/>
      </w:r>
    </w:p>
    <w:p w14:paraId="69CACE37" w14:textId="52162BCA"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7.2.3.2.4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_Toc191015731 \h </w:instrText>
      </w:r>
      <w:r>
        <w:fldChar w:fldCharType="separate"/>
      </w:r>
      <w:r>
        <w:t>58</w:t>
      </w:r>
      <w:r>
        <w:fldChar w:fldCharType="end"/>
      </w:r>
    </w:p>
    <w:p w14:paraId="2455F5C4" w14:textId="22F6ED85"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_Toc191015732 \h </w:instrText>
      </w:r>
      <w:r>
        <w:fldChar w:fldCharType="separate"/>
      </w:r>
      <w:r>
        <w:t>58</w:t>
      </w:r>
      <w:r>
        <w:fldChar w:fldCharType="end"/>
      </w:r>
    </w:p>
    <w:p w14:paraId="10C21541" w14:textId="6DE374AA"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_Toc191015733 \h </w:instrText>
      </w:r>
      <w:r>
        <w:fldChar w:fldCharType="separate"/>
      </w:r>
      <w:r>
        <w:t>58</w:t>
      </w:r>
      <w:r>
        <w:fldChar w:fldCharType="end"/>
      </w:r>
    </w:p>
    <w:p w14:paraId="00B6292C" w14:textId="00D6B0C1"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_Toc191015734 \h </w:instrText>
      </w:r>
      <w:r>
        <w:fldChar w:fldCharType="separate"/>
      </w:r>
      <w:r>
        <w:t>58</w:t>
      </w:r>
      <w:r>
        <w:fldChar w:fldCharType="end"/>
      </w:r>
    </w:p>
    <w:p w14:paraId="67562631" w14:textId="61FCC795"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_Toc191015735 \h </w:instrText>
      </w:r>
      <w:r>
        <w:fldChar w:fldCharType="separate"/>
      </w:r>
      <w:r>
        <w:t>58</w:t>
      </w:r>
      <w:r>
        <w:fldChar w:fldCharType="end"/>
      </w:r>
    </w:p>
    <w:p w14:paraId="6F042241" w14:textId="3517D9B3"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sidRPr="00DB1FD5">
        <w:rPr>
          <w:lang w:val="en-US"/>
        </w:rPr>
        <w:t>7.2.6.2</w:t>
      </w:r>
      <w:r>
        <w:rPr>
          <w:rFonts w:asciiTheme="minorHAnsi" w:eastAsiaTheme="minorEastAsia" w:hAnsiTheme="minorHAnsi" w:cstheme="minorBidi"/>
          <w:kern w:val="2"/>
          <w:sz w:val="24"/>
          <w:szCs w:val="24"/>
          <w:lang w:val="en-SE" w:eastAsia="zh-CN"/>
          <w14:ligatures w14:val="standardContextual"/>
        </w:rPr>
        <w:tab/>
      </w:r>
      <w:r w:rsidRPr="00DB1FD5">
        <w:rPr>
          <w:lang w:val="en-US"/>
        </w:rPr>
        <w:t>Structured data types</w:t>
      </w:r>
      <w:r>
        <w:tab/>
      </w:r>
      <w:r>
        <w:fldChar w:fldCharType="begin"/>
      </w:r>
      <w:r>
        <w:instrText xml:space="preserve"> PAGEREF _Toc191015736 \h </w:instrText>
      </w:r>
      <w:r>
        <w:fldChar w:fldCharType="separate"/>
      </w:r>
      <w:r>
        <w:t>59</w:t>
      </w:r>
      <w:r>
        <w:fldChar w:fldCharType="end"/>
      </w:r>
    </w:p>
    <w:p w14:paraId="0CA317F8" w14:textId="0B7417AC"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_Toc191015737 \h </w:instrText>
      </w:r>
      <w:r>
        <w:fldChar w:fldCharType="separate"/>
      </w:r>
      <w:r>
        <w:t>59</w:t>
      </w:r>
      <w:r>
        <w:fldChar w:fldCharType="end"/>
      </w:r>
    </w:p>
    <w:p w14:paraId="67DB3E69" w14:textId="708BADFF"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7.2.6.2.2</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_Toc191015738 \h </w:instrText>
      </w:r>
      <w:r>
        <w:fldChar w:fldCharType="separate"/>
      </w:r>
      <w:r>
        <w:t>60</w:t>
      </w:r>
      <w:r>
        <w:fldChar w:fldCharType="end"/>
      </w:r>
    </w:p>
    <w:p w14:paraId="60F6409F" w14:textId="32C0FFA6"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7.2.6.2.3</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_Toc191015739 \h </w:instrText>
      </w:r>
      <w:r>
        <w:fldChar w:fldCharType="separate"/>
      </w:r>
      <w:r>
        <w:t>60</w:t>
      </w:r>
      <w:r>
        <w:fldChar w:fldCharType="end"/>
      </w:r>
    </w:p>
    <w:p w14:paraId="621A04FA" w14:textId="689B6411"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7.2.6.2.4</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_Toc191015740 \h </w:instrText>
      </w:r>
      <w:r>
        <w:fldChar w:fldCharType="separate"/>
      </w:r>
      <w:r>
        <w:t>61</w:t>
      </w:r>
      <w:r>
        <w:fldChar w:fldCharType="end"/>
      </w:r>
    </w:p>
    <w:p w14:paraId="1B3DD645" w14:textId="37BA85C4"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sidRPr="00DB1FD5">
        <w:rPr>
          <w:lang w:val="en-US"/>
        </w:rPr>
        <w:t>7.2.6.3</w:t>
      </w:r>
      <w:r>
        <w:rPr>
          <w:rFonts w:asciiTheme="minorHAnsi" w:eastAsiaTheme="minorEastAsia" w:hAnsiTheme="minorHAnsi" w:cstheme="minorBidi"/>
          <w:kern w:val="2"/>
          <w:sz w:val="24"/>
          <w:szCs w:val="24"/>
          <w:lang w:val="en-SE" w:eastAsia="zh-CN"/>
          <w14:ligatures w14:val="standardContextual"/>
        </w:rPr>
        <w:tab/>
      </w:r>
      <w:r w:rsidRPr="00DB1FD5">
        <w:rPr>
          <w:lang w:val="en-US"/>
        </w:rPr>
        <w:t>Simple data types and enumerations</w:t>
      </w:r>
      <w:r>
        <w:tab/>
      </w:r>
      <w:r>
        <w:fldChar w:fldCharType="begin"/>
      </w:r>
      <w:r>
        <w:instrText xml:space="preserve"> PAGEREF _Toc191015741 \h </w:instrText>
      </w:r>
      <w:r>
        <w:fldChar w:fldCharType="separate"/>
      </w:r>
      <w:r>
        <w:t>61</w:t>
      </w:r>
      <w:r>
        <w:fldChar w:fldCharType="end"/>
      </w:r>
    </w:p>
    <w:p w14:paraId="2E51DAAD" w14:textId="21A5A822"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7.2.6.3.1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_Toc191015742 \h </w:instrText>
      </w:r>
      <w:r>
        <w:fldChar w:fldCharType="separate"/>
      </w:r>
      <w:r>
        <w:t>61</w:t>
      </w:r>
      <w:r>
        <w:fldChar w:fldCharType="end"/>
      </w:r>
    </w:p>
    <w:p w14:paraId="153EEEE0" w14:textId="37373F50"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7.2.6.3.2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_Toc191015743 \h </w:instrText>
      </w:r>
      <w:r>
        <w:fldChar w:fldCharType="separate"/>
      </w:r>
      <w:r>
        <w:t>61</w:t>
      </w:r>
      <w:r>
        <w:fldChar w:fldCharType="end"/>
      </w:r>
    </w:p>
    <w:p w14:paraId="2A5EBA8D" w14:textId="220F220B"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7.2.6.3.3</w:t>
      </w:r>
      <w:r>
        <w:rPr>
          <w:rFonts w:asciiTheme="minorHAnsi" w:eastAsiaTheme="minorEastAsia" w:hAnsiTheme="minorHAnsi" w:cstheme="minorBidi"/>
          <w:kern w:val="2"/>
          <w:sz w:val="24"/>
          <w:szCs w:val="24"/>
          <w:lang w:val="en-SE" w:eastAsia="zh-CN"/>
          <w14:ligatures w14:val="standardContextual"/>
        </w:rPr>
        <w:tab/>
      </w:r>
      <w:r>
        <w:t>Enumeration: ReportType</w:t>
      </w:r>
      <w:r>
        <w:tab/>
      </w:r>
      <w:r>
        <w:fldChar w:fldCharType="begin"/>
      </w:r>
      <w:r>
        <w:instrText xml:space="preserve"> PAGEREF _Toc191015744 \h </w:instrText>
      </w:r>
      <w:r>
        <w:fldChar w:fldCharType="separate"/>
      </w:r>
      <w:r>
        <w:t>61</w:t>
      </w:r>
      <w:r>
        <w:fldChar w:fldCharType="end"/>
      </w:r>
    </w:p>
    <w:p w14:paraId="0F278F63" w14:textId="6E97D9D1"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sidRPr="00B85530">
        <w:rPr>
          <w:lang w:val="sv-SE"/>
        </w:rPr>
        <w:t>7.2.6.3.4</w:t>
      </w:r>
      <w:r>
        <w:rPr>
          <w:rFonts w:asciiTheme="minorHAnsi" w:eastAsiaTheme="minorEastAsia" w:hAnsiTheme="minorHAnsi" w:cstheme="minorBidi"/>
          <w:kern w:val="2"/>
          <w:sz w:val="24"/>
          <w:szCs w:val="24"/>
          <w:lang w:val="en-SE" w:eastAsia="zh-CN"/>
          <w14:ligatures w14:val="standardContextual"/>
        </w:rPr>
        <w:tab/>
      </w:r>
      <w:r w:rsidRPr="00B85530">
        <w:rPr>
          <w:lang w:val="sv-SE"/>
        </w:rPr>
        <w:t>Enumeration: InterRatType</w:t>
      </w:r>
      <w:r w:rsidRPr="00B85530">
        <w:rPr>
          <w:lang w:val="sv-SE"/>
        </w:rPr>
        <w:tab/>
      </w:r>
      <w:r>
        <w:fldChar w:fldCharType="begin"/>
      </w:r>
      <w:r w:rsidRPr="00B85530">
        <w:rPr>
          <w:lang w:val="sv-SE"/>
        </w:rPr>
        <w:instrText xml:space="preserve"> PAGEREF _Toc191015745 \h </w:instrText>
      </w:r>
      <w:r>
        <w:fldChar w:fldCharType="separate"/>
      </w:r>
      <w:r w:rsidRPr="00B85530">
        <w:rPr>
          <w:lang w:val="sv-SE"/>
        </w:rPr>
        <w:t>62</w:t>
      </w:r>
      <w:r>
        <w:fldChar w:fldCharType="end"/>
      </w:r>
    </w:p>
    <w:p w14:paraId="7BB48C79" w14:textId="4A72036B"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rsidRPr="00B85530">
        <w:rPr>
          <w:lang w:val="sv-SE"/>
        </w:rPr>
        <w:t>7.2.7</w:t>
      </w:r>
      <w:r>
        <w:rPr>
          <w:rFonts w:asciiTheme="minorHAnsi" w:eastAsiaTheme="minorEastAsia" w:hAnsiTheme="minorHAnsi" w:cstheme="minorBidi"/>
          <w:kern w:val="2"/>
          <w:sz w:val="24"/>
          <w:szCs w:val="24"/>
          <w:lang w:val="en-SE" w:eastAsia="zh-CN"/>
          <w14:ligatures w14:val="standardContextual"/>
        </w:rPr>
        <w:tab/>
      </w:r>
      <w:r w:rsidRPr="00B85530">
        <w:rPr>
          <w:lang w:val="sv-SE"/>
        </w:rPr>
        <w:t>Error Handling</w:t>
      </w:r>
      <w:r w:rsidRPr="00B85530">
        <w:rPr>
          <w:lang w:val="sv-SE"/>
        </w:rPr>
        <w:tab/>
      </w:r>
      <w:r>
        <w:fldChar w:fldCharType="begin"/>
      </w:r>
      <w:r w:rsidRPr="00B85530">
        <w:rPr>
          <w:lang w:val="sv-SE"/>
        </w:rPr>
        <w:instrText xml:space="preserve"> PAGEREF _Toc191015746 \h </w:instrText>
      </w:r>
      <w:r>
        <w:fldChar w:fldCharType="separate"/>
      </w:r>
      <w:r w:rsidRPr="00B85530">
        <w:rPr>
          <w:lang w:val="sv-SE"/>
        </w:rPr>
        <w:t>62</w:t>
      </w:r>
      <w:r>
        <w:fldChar w:fldCharType="end"/>
      </w:r>
    </w:p>
    <w:p w14:paraId="587DF10C" w14:textId="249650ED"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sidRPr="00B85530">
        <w:rPr>
          <w:lang w:val="sv-SE"/>
        </w:rPr>
        <w:t>7.2.7.1</w:t>
      </w:r>
      <w:r>
        <w:rPr>
          <w:rFonts w:asciiTheme="minorHAnsi" w:eastAsiaTheme="minorEastAsia" w:hAnsiTheme="minorHAnsi" w:cstheme="minorBidi"/>
          <w:kern w:val="2"/>
          <w:sz w:val="24"/>
          <w:szCs w:val="24"/>
          <w:lang w:val="en-SE" w:eastAsia="zh-CN"/>
          <w14:ligatures w14:val="standardContextual"/>
        </w:rPr>
        <w:tab/>
      </w:r>
      <w:r w:rsidRPr="00B85530">
        <w:rPr>
          <w:lang w:val="sv-SE"/>
        </w:rPr>
        <w:t>General</w:t>
      </w:r>
      <w:r w:rsidRPr="00B85530">
        <w:rPr>
          <w:lang w:val="sv-SE"/>
        </w:rPr>
        <w:tab/>
      </w:r>
      <w:r>
        <w:fldChar w:fldCharType="begin"/>
      </w:r>
      <w:r w:rsidRPr="00B85530">
        <w:rPr>
          <w:lang w:val="sv-SE"/>
        </w:rPr>
        <w:instrText xml:space="preserve"> PAGEREF _Toc191015747 \h </w:instrText>
      </w:r>
      <w:r>
        <w:fldChar w:fldCharType="separate"/>
      </w:r>
      <w:r w:rsidRPr="00B85530">
        <w:rPr>
          <w:lang w:val="sv-SE"/>
        </w:rPr>
        <w:t>62</w:t>
      </w:r>
      <w:r>
        <w:fldChar w:fldCharType="end"/>
      </w:r>
    </w:p>
    <w:p w14:paraId="72953332" w14:textId="7F8E6806"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_Toc191015748 \h </w:instrText>
      </w:r>
      <w:r>
        <w:fldChar w:fldCharType="separate"/>
      </w:r>
      <w:r>
        <w:t>62</w:t>
      </w:r>
      <w:r>
        <w:fldChar w:fldCharType="end"/>
      </w:r>
    </w:p>
    <w:p w14:paraId="60D9FD33" w14:textId="55FE3D51"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_Toc191015749 \h </w:instrText>
      </w:r>
      <w:r>
        <w:fldChar w:fldCharType="separate"/>
      </w:r>
      <w:r>
        <w:t>62</w:t>
      </w:r>
      <w:r>
        <w:fldChar w:fldCharType="end"/>
      </w:r>
    </w:p>
    <w:p w14:paraId="25D36712" w14:textId="1F09A95C"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_Toc191015750 \h </w:instrText>
      </w:r>
      <w:r>
        <w:fldChar w:fldCharType="separate"/>
      </w:r>
      <w:r>
        <w:t>62</w:t>
      </w:r>
      <w:r>
        <w:fldChar w:fldCharType="end"/>
      </w:r>
    </w:p>
    <w:p w14:paraId="3A25D357" w14:textId="0A19B4E6"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_Toc191015751 \h </w:instrText>
      </w:r>
      <w:r>
        <w:fldChar w:fldCharType="separate"/>
      </w:r>
      <w:r>
        <w:t>62</w:t>
      </w:r>
      <w:r>
        <w:fldChar w:fldCharType="end"/>
      </w:r>
    </w:p>
    <w:p w14:paraId="5829741D" w14:textId="33D23B36"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rsidRPr="00DB1FD5">
        <w:rPr>
          <w:lang w:val="en-US"/>
        </w:rPr>
        <w:t>7.2.10</w:t>
      </w:r>
      <w:r>
        <w:rPr>
          <w:rFonts w:asciiTheme="minorHAnsi" w:eastAsiaTheme="minorEastAsia" w:hAnsiTheme="minorHAnsi" w:cstheme="minorBidi"/>
          <w:kern w:val="2"/>
          <w:sz w:val="24"/>
          <w:szCs w:val="24"/>
          <w:lang w:val="en-SE" w:eastAsia="zh-CN"/>
          <w14:ligatures w14:val="standardContextual"/>
        </w:rPr>
        <w:tab/>
      </w:r>
      <w:r w:rsidRPr="00DB1FD5">
        <w:rPr>
          <w:lang w:val="en-US"/>
        </w:rPr>
        <w:t>HTTP redirection</w:t>
      </w:r>
      <w:r>
        <w:tab/>
      </w:r>
      <w:r>
        <w:fldChar w:fldCharType="begin"/>
      </w:r>
      <w:r>
        <w:instrText xml:space="preserve"> PAGEREF _Toc191015752 \h </w:instrText>
      </w:r>
      <w:r>
        <w:fldChar w:fldCharType="separate"/>
      </w:r>
      <w:r>
        <w:t>62</w:t>
      </w:r>
      <w:r>
        <w:fldChar w:fldCharType="end"/>
      </w:r>
    </w:p>
    <w:p w14:paraId="49586FA0" w14:textId="37827A02"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7.3</w:t>
      </w:r>
      <w:r>
        <w:rPr>
          <w:rFonts w:asciiTheme="minorHAnsi" w:eastAsiaTheme="minorEastAsia" w:hAnsiTheme="minorHAnsi" w:cstheme="minorBidi"/>
          <w:kern w:val="2"/>
          <w:sz w:val="24"/>
          <w:szCs w:val="24"/>
          <w:lang w:val="en-SE" w:eastAsia="zh-CN"/>
          <w14:ligatures w14:val="standardContextual"/>
        </w:rPr>
        <w:tab/>
      </w:r>
      <w:r>
        <w:t>LMS_LocationInformation API</w:t>
      </w:r>
      <w:r>
        <w:tab/>
      </w:r>
      <w:r>
        <w:fldChar w:fldCharType="begin"/>
      </w:r>
      <w:r>
        <w:instrText xml:space="preserve"> PAGEREF _Toc191015753 \h </w:instrText>
      </w:r>
      <w:r>
        <w:fldChar w:fldCharType="separate"/>
      </w:r>
      <w:r>
        <w:t>63</w:t>
      </w:r>
      <w:r>
        <w:fldChar w:fldCharType="end"/>
      </w:r>
    </w:p>
    <w:p w14:paraId="60BF26F6" w14:textId="322943C7"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_Toc191015754 \h </w:instrText>
      </w:r>
      <w:r>
        <w:fldChar w:fldCharType="separate"/>
      </w:r>
      <w:r>
        <w:t>63</w:t>
      </w:r>
      <w:r>
        <w:fldChar w:fldCharType="end"/>
      </w:r>
    </w:p>
    <w:p w14:paraId="2046A368" w14:textId="31658FE7"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7.3.2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_Toc191015755 \h </w:instrText>
      </w:r>
      <w:r>
        <w:fldChar w:fldCharType="separate"/>
      </w:r>
      <w:r>
        <w:t>63</w:t>
      </w:r>
      <w:r>
        <w:fldChar w:fldCharType="end"/>
      </w:r>
    </w:p>
    <w:p w14:paraId="50F77FCF" w14:textId="65DFC44B"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7.3.2.1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_Toc191015756 \h </w:instrText>
      </w:r>
      <w:r>
        <w:fldChar w:fldCharType="separate"/>
      </w:r>
      <w:r>
        <w:t>63</w:t>
      </w:r>
      <w:r>
        <w:fldChar w:fldCharType="end"/>
      </w:r>
    </w:p>
    <w:p w14:paraId="41EEF66D" w14:textId="191ED1AA"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7.3.2.2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_Toc191015757 \h </w:instrText>
      </w:r>
      <w:r>
        <w:fldChar w:fldCharType="separate"/>
      </w:r>
      <w:r>
        <w:t>63</w:t>
      </w:r>
      <w:r>
        <w:fldChar w:fldCharType="end"/>
      </w:r>
    </w:p>
    <w:p w14:paraId="07707F5B" w14:textId="151EC358"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7.3.2.2.1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_Toc191015758 \h </w:instrText>
      </w:r>
      <w:r>
        <w:fldChar w:fldCharType="separate"/>
      </w:r>
      <w:r>
        <w:t>63</w:t>
      </w:r>
      <w:r>
        <w:fldChar w:fldCharType="end"/>
      </w:r>
    </w:p>
    <w:p w14:paraId="01D26BAD" w14:textId="62503C10"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7.3.2.2.2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_Toc191015759 \h </w:instrText>
      </w:r>
      <w:r>
        <w:fldChar w:fldCharType="separate"/>
      </w:r>
      <w:r>
        <w:t>63</w:t>
      </w:r>
      <w:r>
        <w:fldChar w:fldCharType="end"/>
      </w:r>
    </w:p>
    <w:p w14:paraId="0079865F" w14:textId="1DBDF950"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7.3.2.3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_Toc191015760 \h </w:instrText>
      </w:r>
      <w:r>
        <w:fldChar w:fldCharType="separate"/>
      </w:r>
      <w:r>
        <w:t>63</w:t>
      </w:r>
      <w:r>
        <w:fldChar w:fldCharType="end"/>
      </w:r>
    </w:p>
    <w:p w14:paraId="512498AB" w14:textId="0CA6B3C3"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7.3.3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_Toc191015761 \h </w:instrText>
      </w:r>
      <w:r>
        <w:fldChar w:fldCharType="separate"/>
      </w:r>
      <w:r>
        <w:t>63</w:t>
      </w:r>
      <w:r>
        <w:fldChar w:fldCharType="end"/>
      </w:r>
    </w:p>
    <w:p w14:paraId="0401C4C4" w14:textId="6D4B20FF"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7.3.3.1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_Toc191015762 \h </w:instrText>
      </w:r>
      <w:r>
        <w:fldChar w:fldCharType="separate"/>
      </w:r>
      <w:r>
        <w:t>63</w:t>
      </w:r>
      <w:r>
        <w:fldChar w:fldCharType="end"/>
      </w:r>
    </w:p>
    <w:p w14:paraId="52E6421B" w14:textId="1A5A101C"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7.3.3.2</w:t>
      </w:r>
      <w:r>
        <w:rPr>
          <w:rFonts w:asciiTheme="minorHAnsi" w:eastAsiaTheme="minorEastAsia" w:hAnsiTheme="minorHAnsi" w:cstheme="minorBidi"/>
          <w:kern w:val="2"/>
          <w:sz w:val="24"/>
          <w:szCs w:val="24"/>
          <w:lang w:val="en-SE" w:eastAsia="zh-CN"/>
          <w14:ligatures w14:val="standardContextual"/>
        </w:rPr>
        <w:tab/>
      </w:r>
      <w:r>
        <w:t>Resource: Client Location Information request</w:t>
      </w:r>
      <w:r>
        <w:tab/>
      </w:r>
      <w:r>
        <w:fldChar w:fldCharType="begin"/>
      </w:r>
      <w:r>
        <w:instrText xml:space="preserve"> PAGEREF _Toc191015763 \h </w:instrText>
      </w:r>
      <w:r>
        <w:fldChar w:fldCharType="separate"/>
      </w:r>
      <w:r>
        <w:t>64</w:t>
      </w:r>
      <w:r>
        <w:fldChar w:fldCharType="end"/>
      </w:r>
    </w:p>
    <w:p w14:paraId="6682FAC5" w14:textId="16E31D14"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7.3.3.2.1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_Toc191015764 \h </w:instrText>
      </w:r>
      <w:r>
        <w:fldChar w:fldCharType="separate"/>
      </w:r>
      <w:r>
        <w:t>64</w:t>
      </w:r>
      <w:r>
        <w:fldChar w:fldCharType="end"/>
      </w:r>
    </w:p>
    <w:p w14:paraId="49DB4629" w14:textId="1F2DC450"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7.3.3.2.2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_Toc191015765 \h </w:instrText>
      </w:r>
      <w:r>
        <w:fldChar w:fldCharType="separate"/>
      </w:r>
      <w:r>
        <w:t>64</w:t>
      </w:r>
      <w:r>
        <w:fldChar w:fldCharType="end"/>
      </w:r>
    </w:p>
    <w:p w14:paraId="7C1F70A0" w14:textId="55202871"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7.3.3.2.3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_Toc191015766 \h </w:instrText>
      </w:r>
      <w:r>
        <w:fldChar w:fldCharType="separate"/>
      </w:r>
      <w:r>
        <w:t>65</w:t>
      </w:r>
      <w:r>
        <w:fldChar w:fldCharType="end"/>
      </w:r>
    </w:p>
    <w:p w14:paraId="5D30B33E" w14:textId="28605CDE"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_Toc191015767 \h </w:instrText>
      </w:r>
      <w:r>
        <w:fldChar w:fldCharType="separate"/>
      </w:r>
      <w:r>
        <w:t>65</w:t>
      </w:r>
      <w:r>
        <w:fldChar w:fldCharType="end"/>
      </w:r>
    </w:p>
    <w:p w14:paraId="30593AF3" w14:textId="3493C1CE"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7.3.3.3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_Toc191015768 \h </w:instrText>
      </w:r>
      <w:r>
        <w:fldChar w:fldCharType="separate"/>
      </w:r>
      <w:r>
        <w:t>65</w:t>
      </w:r>
      <w:r>
        <w:fldChar w:fldCharType="end"/>
      </w:r>
    </w:p>
    <w:p w14:paraId="6A37458E" w14:textId="002234A4"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7.3.3.3.1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_Toc191015769 \h </w:instrText>
      </w:r>
      <w:r>
        <w:fldChar w:fldCharType="separate"/>
      </w:r>
      <w:r>
        <w:t>65</w:t>
      </w:r>
      <w:r>
        <w:fldChar w:fldCharType="end"/>
      </w:r>
    </w:p>
    <w:p w14:paraId="65744B26" w14:textId="25C603E6"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7.3.3.3.2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_Toc191015770 \h </w:instrText>
      </w:r>
      <w:r>
        <w:fldChar w:fldCharType="separate"/>
      </w:r>
      <w:r>
        <w:t>65</w:t>
      </w:r>
      <w:r>
        <w:fldChar w:fldCharType="end"/>
      </w:r>
    </w:p>
    <w:p w14:paraId="3973E698" w14:textId="5EF70E50"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7.3.3.3.3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_Toc191015771 \h </w:instrText>
      </w:r>
      <w:r>
        <w:fldChar w:fldCharType="separate"/>
      </w:r>
      <w:r>
        <w:t>66</w:t>
      </w:r>
      <w:r>
        <w:fldChar w:fldCharType="end"/>
      </w:r>
    </w:p>
    <w:p w14:paraId="2E621D60" w14:textId="6F39C1FA"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lastRenderedPageBreak/>
        <w:t>7.3.3.4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_Toc191015772 \h </w:instrText>
      </w:r>
      <w:r>
        <w:fldChar w:fldCharType="separate"/>
      </w:r>
      <w:r>
        <w:t>67</w:t>
      </w:r>
      <w:r>
        <w:fldChar w:fldCharType="end"/>
      </w:r>
    </w:p>
    <w:p w14:paraId="050DC2A5" w14:textId="1EB54212"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7.3.3.4.1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_Toc191015773 \h </w:instrText>
      </w:r>
      <w:r>
        <w:fldChar w:fldCharType="separate"/>
      </w:r>
      <w:r>
        <w:t>67</w:t>
      </w:r>
      <w:r>
        <w:fldChar w:fldCharType="end"/>
      </w:r>
    </w:p>
    <w:p w14:paraId="7BF0F474" w14:textId="4858E3E8"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7.3.3.4.2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_Toc191015774 \h </w:instrText>
      </w:r>
      <w:r>
        <w:fldChar w:fldCharType="separate"/>
      </w:r>
      <w:r>
        <w:t>67</w:t>
      </w:r>
      <w:r>
        <w:fldChar w:fldCharType="end"/>
      </w:r>
    </w:p>
    <w:p w14:paraId="65DEEF0A" w14:textId="1356C78B"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7.3.3.4.3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_Toc191015775 \h </w:instrText>
      </w:r>
      <w:r>
        <w:fldChar w:fldCharType="separate"/>
      </w:r>
      <w:r>
        <w:t>67</w:t>
      </w:r>
      <w:r>
        <w:fldChar w:fldCharType="end"/>
      </w:r>
    </w:p>
    <w:p w14:paraId="348537DD" w14:textId="378D7DFD"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_Toc191015776 \h </w:instrText>
      </w:r>
      <w:r>
        <w:fldChar w:fldCharType="separate"/>
      </w:r>
      <w:r>
        <w:t>70</w:t>
      </w:r>
      <w:r>
        <w:fldChar w:fldCharType="end"/>
      </w:r>
    </w:p>
    <w:p w14:paraId="75BCDBF8" w14:textId="7EB77FF5"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_Toc191015777 \h </w:instrText>
      </w:r>
      <w:r>
        <w:fldChar w:fldCharType="separate"/>
      </w:r>
      <w:r>
        <w:t>70</w:t>
      </w:r>
      <w:r>
        <w:fldChar w:fldCharType="end"/>
      </w:r>
    </w:p>
    <w:p w14:paraId="694FAC42" w14:textId="58B685E6"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7.3.4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_Toc191015778 \h </w:instrText>
      </w:r>
      <w:r>
        <w:fldChar w:fldCharType="separate"/>
      </w:r>
      <w:r>
        <w:t>70</w:t>
      </w:r>
      <w:r>
        <w:fldChar w:fldCharType="end"/>
      </w:r>
    </w:p>
    <w:p w14:paraId="309040DC" w14:textId="46F2A184"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7.3.5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_Toc191015779 \h </w:instrText>
      </w:r>
      <w:r>
        <w:fldChar w:fldCharType="separate"/>
      </w:r>
      <w:r>
        <w:t>70</w:t>
      </w:r>
      <w:r>
        <w:fldChar w:fldCharType="end"/>
      </w:r>
    </w:p>
    <w:p w14:paraId="29150C71" w14:textId="674E4FEF"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7.3.5.1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_Toc191015780 \h </w:instrText>
      </w:r>
      <w:r>
        <w:fldChar w:fldCharType="separate"/>
      </w:r>
      <w:r>
        <w:t>70</w:t>
      </w:r>
      <w:r>
        <w:fldChar w:fldCharType="end"/>
      </w:r>
    </w:p>
    <w:p w14:paraId="278B20B2" w14:textId="1CA20DAC"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Pr>
          <w:lang w:eastAsia="zh-CN"/>
        </w:rPr>
        <w:t>7.3.5.2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_Toc191015781 \h </w:instrText>
      </w:r>
      <w:r>
        <w:fldChar w:fldCharType="separate"/>
      </w:r>
      <w:r>
        <w:t>70</w:t>
      </w:r>
      <w:r>
        <w:fldChar w:fldCharType="end"/>
      </w:r>
    </w:p>
    <w:p w14:paraId="1F7217BF" w14:textId="1A078E8D"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7.3.5.2.1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_Toc191015782 \h </w:instrText>
      </w:r>
      <w:r>
        <w:fldChar w:fldCharType="separate"/>
      </w:r>
      <w:r>
        <w:t>70</w:t>
      </w:r>
      <w:r>
        <w:fldChar w:fldCharType="end"/>
      </w:r>
    </w:p>
    <w:p w14:paraId="7705AE02" w14:textId="3CA8283F"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7.3.5.2.2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_Toc191015783 \h </w:instrText>
      </w:r>
      <w:r>
        <w:fldChar w:fldCharType="separate"/>
      </w:r>
      <w:r>
        <w:t>70</w:t>
      </w:r>
      <w:r>
        <w:fldChar w:fldCharType="end"/>
      </w:r>
    </w:p>
    <w:p w14:paraId="2FF188B3" w14:textId="267FA218"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rPr>
          <w:lang w:eastAsia="zh-CN"/>
        </w:rPr>
        <w:t>7.3.5.2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_Toc191015784 \h </w:instrText>
      </w:r>
      <w:r>
        <w:fldChar w:fldCharType="separate"/>
      </w:r>
      <w:r>
        <w:t>70</w:t>
      </w:r>
      <w:r>
        <w:fldChar w:fldCharType="end"/>
      </w:r>
    </w:p>
    <w:p w14:paraId="60160C2C" w14:textId="34883B09"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7.3.6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_Toc191015785 \h </w:instrText>
      </w:r>
      <w:r>
        <w:fldChar w:fldCharType="separate"/>
      </w:r>
      <w:r>
        <w:t>71</w:t>
      </w:r>
      <w:r>
        <w:fldChar w:fldCharType="end"/>
      </w:r>
    </w:p>
    <w:p w14:paraId="48DDE952" w14:textId="47B3EE43"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7.3.6.1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_Toc191015786 \h </w:instrText>
      </w:r>
      <w:r>
        <w:fldChar w:fldCharType="separate"/>
      </w:r>
      <w:r>
        <w:t>71</w:t>
      </w:r>
      <w:r>
        <w:fldChar w:fldCharType="end"/>
      </w:r>
    </w:p>
    <w:p w14:paraId="044CD9DE" w14:textId="55F51EF9"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sidRPr="00DB1FD5">
        <w:rPr>
          <w:lang w:val="en-US"/>
        </w:rPr>
        <w:t>7.3.6.2</w:t>
      </w:r>
      <w:r>
        <w:rPr>
          <w:rFonts w:asciiTheme="minorHAnsi" w:eastAsiaTheme="minorEastAsia" w:hAnsiTheme="minorHAnsi" w:cstheme="minorBidi"/>
          <w:kern w:val="2"/>
          <w:sz w:val="24"/>
          <w:szCs w:val="24"/>
          <w:lang w:val="en-SE" w:eastAsia="zh-CN"/>
          <w14:ligatures w14:val="standardContextual"/>
        </w:rPr>
        <w:tab/>
      </w:r>
      <w:r w:rsidRPr="00DB1FD5">
        <w:rPr>
          <w:lang w:val="en-US"/>
        </w:rPr>
        <w:t>Structured data types</w:t>
      </w:r>
      <w:r>
        <w:tab/>
      </w:r>
      <w:r>
        <w:fldChar w:fldCharType="begin"/>
      </w:r>
      <w:r>
        <w:instrText xml:space="preserve"> PAGEREF _Toc191015787 \h </w:instrText>
      </w:r>
      <w:r>
        <w:fldChar w:fldCharType="separate"/>
      </w:r>
      <w:r>
        <w:t>71</w:t>
      </w:r>
      <w:r>
        <w:fldChar w:fldCharType="end"/>
      </w:r>
    </w:p>
    <w:p w14:paraId="134EBC6B" w14:textId="392C256C"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7.3.6.2.1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_Toc191015788 \h </w:instrText>
      </w:r>
      <w:r>
        <w:fldChar w:fldCharType="separate"/>
      </w:r>
      <w:r>
        <w:t>71</w:t>
      </w:r>
      <w:r>
        <w:fldChar w:fldCharType="end"/>
      </w:r>
    </w:p>
    <w:p w14:paraId="4E9F1323" w14:textId="4DA2C430"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7.3.6.2.2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_Toc191015789 \h </w:instrText>
      </w:r>
      <w:r>
        <w:fldChar w:fldCharType="separate"/>
      </w:r>
      <w:r>
        <w:t>71</w:t>
      </w:r>
      <w:r>
        <w:fldChar w:fldCharType="end"/>
      </w:r>
    </w:p>
    <w:p w14:paraId="47ADFD61" w14:textId="5198461E"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7.3.6.2.3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_Toc191015790 \h </w:instrText>
      </w:r>
      <w:r>
        <w:fldChar w:fldCharType="separate"/>
      </w:r>
      <w:r>
        <w:t>72</w:t>
      </w:r>
      <w:r>
        <w:fldChar w:fldCharType="end"/>
      </w:r>
    </w:p>
    <w:p w14:paraId="78DE6001" w14:textId="56B49827"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7.3.6.2.4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_Toc191015791 \h </w:instrText>
      </w:r>
      <w:r>
        <w:fldChar w:fldCharType="separate"/>
      </w:r>
      <w:r>
        <w:t>72</w:t>
      </w:r>
      <w:r>
        <w:fldChar w:fldCharType="end"/>
      </w:r>
    </w:p>
    <w:p w14:paraId="06160A8A" w14:textId="1B0F8CDD"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sidRPr="00DB1FD5">
        <w:rPr>
          <w:lang w:val="en-US"/>
        </w:rPr>
        <w:t>7.3.6.3</w:t>
      </w:r>
      <w:r>
        <w:rPr>
          <w:rFonts w:asciiTheme="minorHAnsi" w:eastAsiaTheme="minorEastAsia" w:hAnsiTheme="minorHAnsi" w:cstheme="minorBidi"/>
          <w:kern w:val="2"/>
          <w:sz w:val="24"/>
          <w:szCs w:val="24"/>
          <w:lang w:val="en-SE" w:eastAsia="zh-CN"/>
          <w14:ligatures w14:val="standardContextual"/>
        </w:rPr>
        <w:tab/>
      </w:r>
      <w:r w:rsidRPr="00DB1FD5">
        <w:rPr>
          <w:lang w:val="en-US"/>
        </w:rPr>
        <w:t>Simple data types and enumerations</w:t>
      </w:r>
      <w:r>
        <w:tab/>
      </w:r>
      <w:r>
        <w:fldChar w:fldCharType="begin"/>
      </w:r>
      <w:r>
        <w:instrText xml:space="preserve"> PAGEREF _Toc191015792 \h </w:instrText>
      </w:r>
      <w:r>
        <w:fldChar w:fldCharType="separate"/>
      </w:r>
      <w:r>
        <w:t>72</w:t>
      </w:r>
      <w:r>
        <w:fldChar w:fldCharType="end"/>
      </w:r>
    </w:p>
    <w:p w14:paraId="169F137F" w14:textId="005C38F8"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7.3.7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_Toc191015793 \h </w:instrText>
      </w:r>
      <w:r>
        <w:fldChar w:fldCharType="separate"/>
      </w:r>
      <w:r>
        <w:t>72</w:t>
      </w:r>
      <w:r>
        <w:fldChar w:fldCharType="end"/>
      </w:r>
    </w:p>
    <w:p w14:paraId="6FBBADED" w14:textId="3908BAC3"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7.3.7.1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_Toc191015794 \h </w:instrText>
      </w:r>
      <w:r>
        <w:fldChar w:fldCharType="separate"/>
      </w:r>
      <w:r>
        <w:t>72</w:t>
      </w:r>
      <w:r>
        <w:fldChar w:fldCharType="end"/>
      </w:r>
    </w:p>
    <w:p w14:paraId="0E0C3F2F" w14:textId="4C52A6D0"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7.3.7.2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_Toc191015795 \h </w:instrText>
      </w:r>
      <w:r>
        <w:fldChar w:fldCharType="separate"/>
      </w:r>
      <w:r>
        <w:t>72</w:t>
      </w:r>
      <w:r>
        <w:fldChar w:fldCharType="end"/>
      </w:r>
    </w:p>
    <w:p w14:paraId="06E098B6" w14:textId="6E603B55"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7.3.7.3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_Toc191015796 \h </w:instrText>
      </w:r>
      <w:r>
        <w:fldChar w:fldCharType="separate"/>
      </w:r>
      <w:r>
        <w:t>72</w:t>
      </w:r>
      <w:r>
        <w:fldChar w:fldCharType="end"/>
      </w:r>
    </w:p>
    <w:p w14:paraId="714F3F27" w14:textId="0AB6DB19"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7.3.8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_Toc191015797 \h </w:instrText>
      </w:r>
      <w:r>
        <w:fldChar w:fldCharType="separate"/>
      </w:r>
      <w:r>
        <w:t>72</w:t>
      </w:r>
      <w:r>
        <w:fldChar w:fldCharType="end"/>
      </w:r>
    </w:p>
    <w:p w14:paraId="0836AE7D" w14:textId="64606276"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7.3.9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_Toc191015798 \h </w:instrText>
      </w:r>
      <w:r>
        <w:fldChar w:fldCharType="separate"/>
      </w:r>
      <w:r>
        <w:t>73</w:t>
      </w:r>
      <w:r>
        <w:fldChar w:fldCharType="end"/>
      </w:r>
    </w:p>
    <w:p w14:paraId="34D09381" w14:textId="2BE94784"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rsidRPr="00DB1FD5">
        <w:rPr>
          <w:lang w:val="en-US"/>
        </w:rPr>
        <w:t>7.3.10</w:t>
      </w:r>
      <w:r>
        <w:rPr>
          <w:rFonts w:asciiTheme="minorHAnsi" w:eastAsiaTheme="minorEastAsia" w:hAnsiTheme="minorHAnsi" w:cstheme="minorBidi"/>
          <w:kern w:val="2"/>
          <w:sz w:val="24"/>
          <w:szCs w:val="24"/>
          <w:lang w:val="en-SE" w:eastAsia="zh-CN"/>
          <w14:ligatures w14:val="standardContextual"/>
        </w:rPr>
        <w:tab/>
      </w:r>
      <w:r w:rsidRPr="00DB1FD5">
        <w:rPr>
          <w:lang w:val="en-US"/>
        </w:rPr>
        <w:t>HTTP redirection</w:t>
      </w:r>
      <w:r>
        <w:tab/>
      </w:r>
      <w:r>
        <w:fldChar w:fldCharType="begin"/>
      </w:r>
      <w:r>
        <w:instrText xml:space="preserve"> PAGEREF _Toc191015799 \h </w:instrText>
      </w:r>
      <w:r>
        <w:fldChar w:fldCharType="separate"/>
      </w:r>
      <w:r>
        <w:t>73</w:t>
      </w:r>
      <w:r>
        <w:fldChar w:fldCharType="end"/>
      </w:r>
    </w:p>
    <w:p w14:paraId="40B78824" w14:textId="4AB8A1C9"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7a</w:t>
      </w:r>
      <w:r>
        <w:rPr>
          <w:rFonts w:asciiTheme="minorHAnsi" w:eastAsiaTheme="minorEastAsia" w:hAnsiTheme="minorHAnsi" w:cstheme="minorBidi"/>
          <w:kern w:val="2"/>
          <w:sz w:val="24"/>
          <w:szCs w:val="24"/>
          <w:lang w:val="en-SE" w:eastAsia="zh-CN"/>
          <w14:ligatures w14:val="standardContextual"/>
        </w:rPr>
        <w:tab/>
      </w:r>
      <w:r>
        <w:t>API Definitions</w:t>
      </w:r>
      <w:r>
        <w:tab/>
      </w:r>
      <w:r>
        <w:fldChar w:fldCharType="begin"/>
      </w:r>
      <w:r>
        <w:instrText xml:space="preserve"> PAGEREF _Toc191015800 \h </w:instrText>
      </w:r>
      <w:r>
        <w:fldChar w:fldCharType="separate"/>
      </w:r>
      <w:r>
        <w:t>73</w:t>
      </w:r>
      <w:r>
        <w:fldChar w:fldCharType="end"/>
      </w:r>
    </w:p>
    <w:p w14:paraId="5BEEA378" w14:textId="56D1541A"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7a.1</w:t>
      </w:r>
      <w:r>
        <w:rPr>
          <w:rFonts w:asciiTheme="minorHAnsi" w:eastAsiaTheme="minorEastAsia" w:hAnsiTheme="minorHAnsi" w:cstheme="minorBidi"/>
          <w:kern w:val="2"/>
          <w:sz w:val="24"/>
          <w:szCs w:val="24"/>
          <w:lang w:val="en-SE" w:eastAsia="zh-CN"/>
          <w14:ligatures w14:val="standardContextual"/>
        </w:rPr>
        <w:tab/>
      </w:r>
      <w:r>
        <w:t>&lt; Service 1&gt; Service API</w:t>
      </w:r>
      <w:r>
        <w:tab/>
      </w:r>
      <w:r>
        <w:fldChar w:fldCharType="begin"/>
      </w:r>
      <w:r>
        <w:instrText xml:space="preserve"> PAGEREF _Toc191015801 \h </w:instrText>
      </w:r>
      <w:r>
        <w:fldChar w:fldCharType="separate"/>
      </w:r>
      <w:r>
        <w:t>73</w:t>
      </w:r>
      <w:r>
        <w:fldChar w:fldCharType="end"/>
      </w:r>
    </w:p>
    <w:p w14:paraId="6D021CFD" w14:textId="36A23A8A"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7a.1.1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_Toc191015802 \h </w:instrText>
      </w:r>
      <w:r>
        <w:fldChar w:fldCharType="separate"/>
      </w:r>
      <w:r>
        <w:t>73</w:t>
      </w:r>
      <w:r>
        <w:fldChar w:fldCharType="end"/>
      </w:r>
    </w:p>
    <w:p w14:paraId="051F136B" w14:textId="439C270A"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7a.1.2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_Toc191015803 \h </w:instrText>
      </w:r>
      <w:r>
        <w:fldChar w:fldCharType="separate"/>
      </w:r>
      <w:r>
        <w:t>73</w:t>
      </w:r>
      <w:r>
        <w:fldChar w:fldCharType="end"/>
      </w:r>
    </w:p>
    <w:p w14:paraId="1438ACF1" w14:textId="5FD6832E"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_Toc191015804 \h </w:instrText>
      </w:r>
      <w:r>
        <w:fldChar w:fldCharType="separate"/>
      </w:r>
      <w:r>
        <w:t>73</w:t>
      </w:r>
      <w:r>
        <w:fldChar w:fldCharType="end"/>
      </w:r>
    </w:p>
    <w:p w14:paraId="5D4F4E73" w14:textId="080A241D"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_Toc191015805 \h </w:instrText>
      </w:r>
      <w:r>
        <w:fldChar w:fldCharType="separate"/>
      </w:r>
      <w:r>
        <w:t>73</w:t>
      </w:r>
      <w:r>
        <w:fldChar w:fldCharType="end"/>
      </w:r>
    </w:p>
    <w:p w14:paraId="468174C2" w14:textId="0D000DC5"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_Toc191015806 \h </w:instrText>
      </w:r>
      <w:r>
        <w:fldChar w:fldCharType="separate"/>
      </w:r>
      <w:r>
        <w:t>73</w:t>
      </w:r>
      <w:r>
        <w:fldChar w:fldCharType="end"/>
      </w:r>
    </w:p>
    <w:p w14:paraId="6F690E4A" w14:textId="55C7971D"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_Toc191015807 \h </w:instrText>
      </w:r>
      <w:r>
        <w:fldChar w:fldCharType="separate"/>
      </w:r>
      <w:r>
        <w:t>74</w:t>
      </w:r>
      <w:r>
        <w:fldChar w:fldCharType="end"/>
      </w:r>
    </w:p>
    <w:p w14:paraId="2C562897" w14:textId="37A2C344"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_Toc191015808 \h </w:instrText>
      </w:r>
      <w:r>
        <w:fldChar w:fldCharType="separate"/>
      </w:r>
      <w:r>
        <w:t>74</w:t>
      </w:r>
      <w:r>
        <w:fldChar w:fldCharType="end"/>
      </w:r>
    </w:p>
    <w:p w14:paraId="005FFE81" w14:textId="42183307"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7a.1.3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_Toc191015809 \h </w:instrText>
      </w:r>
      <w:r>
        <w:fldChar w:fldCharType="separate"/>
      </w:r>
      <w:r>
        <w:t>74</w:t>
      </w:r>
      <w:r>
        <w:fldChar w:fldCharType="end"/>
      </w:r>
    </w:p>
    <w:p w14:paraId="7DB33F93" w14:textId="497E305E"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_Toc191015810 \h </w:instrText>
      </w:r>
      <w:r>
        <w:fldChar w:fldCharType="separate"/>
      </w:r>
      <w:r>
        <w:t>74</w:t>
      </w:r>
      <w:r>
        <w:fldChar w:fldCharType="end"/>
      </w:r>
    </w:p>
    <w:p w14:paraId="609AEAC1" w14:textId="63649C36"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7a.1.3.2</w:t>
      </w:r>
      <w:r>
        <w:rPr>
          <w:rFonts w:asciiTheme="minorHAnsi" w:eastAsiaTheme="minorEastAsia" w:hAnsiTheme="minorHAnsi" w:cstheme="minorBidi"/>
          <w:kern w:val="2"/>
          <w:sz w:val="24"/>
          <w:szCs w:val="24"/>
          <w:lang w:val="en-SE" w:eastAsia="zh-CN"/>
          <w14:ligatures w14:val="standardContextual"/>
        </w:rPr>
        <w:tab/>
      </w:r>
      <w:r>
        <w:t>Resource: &lt;resource 1&gt;</w:t>
      </w:r>
      <w:r>
        <w:tab/>
      </w:r>
      <w:r>
        <w:fldChar w:fldCharType="begin"/>
      </w:r>
      <w:r>
        <w:instrText xml:space="preserve"> PAGEREF _Toc191015811 \h </w:instrText>
      </w:r>
      <w:r>
        <w:fldChar w:fldCharType="separate"/>
      </w:r>
      <w:r>
        <w:t>75</w:t>
      </w:r>
      <w:r>
        <w:fldChar w:fldCharType="end"/>
      </w:r>
    </w:p>
    <w:p w14:paraId="322CDC2F" w14:textId="54BF3521"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_Toc191015812 \h </w:instrText>
      </w:r>
      <w:r>
        <w:fldChar w:fldCharType="separate"/>
      </w:r>
      <w:r>
        <w:t>75</w:t>
      </w:r>
      <w:r>
        <w:fldChar w:fldCharType="end"/>
      </w:r>
    </w:p>
    <w:p w14:paraId="7E07CA64" w14:textId="7859463B"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_Toc191015813 \h </w:instrText>
      </w:r>
      <w:r>
        <w:fldChar w:fldCharType="separate"/>
      </w:r>
      <w:r>
        <w:t>76</w:t>
      </w:r>
      <w:r>
        <w:fldChar w:fldCharType="end"/>
      </w:r>
    </w:p>
    <w:p w14:paraId="0BEC5DEF" w14:textId="5B5DE213"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_Toc191015814 \h </w:instrText>
      </w:r>
      <w:r>
        <w:fldChar w:fldCharType="separate"/>
      </w:r>
      <w:r>
        <w:t>76</w:t>
      </w:r>
      <w:r>
        <w:fldChar w:fldCharType="end"/>
      </w:r>
    </w:p>
    <w:p w14:paraId="05DC5A31" w14:textId="71A25E77"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_Toc191015815 \h </w:instrText>
      </w:r>
      <w:r>
        <w:fldChar w:fldCharType="separate"/>
      </w:r>
      <w:r>
        <w:t>77</w:t>
      </w:r>
      <w:r>
        <w:fldChar w:fldCharType="end"/>
      </w:r>
    </w:p>
    <w:p w14:paraId="717CBE66" w14:textId="66D97AD8"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7a.1.3.3</w:t>
      </w:r>
      <w:r>
        <w:rPr>
          <w:rFonts w:asciiTheme="minorHAnsi" w:eastAsiaTheme="minorEastAsia" w:hAnsiTheme="minorHAnsi" w:cstheme="minorBidi"/>
          <w:kern w:val="2"/>
          <w:sz w:val="24"/>
          <w:szCs w:val="24"/>
          <w:lang w:val="en-SE" w:eastAsia="zh-CN"/>
          <w14:ligatures w14:val="standardContextual"/>
        </w:rPr>
        <w:tab/>
      </w:r>
      <w:r>
        <w:t>Resource: &lt;resource 2&gt;</w:t>
      </w:r>
      <w:r>
        <w:tab/>
      </w:r>
      <w:r>
        <w:fldChar w:fldCharType="begin"/>
      </w:r>
      <w:r>
        <w:instrText xml:space="preserve"> PAGEREF _Toc191015816 \h </w:instrText>
      </w:r>
      <w:r>
        <w:fldChar w:fldCharType="separate"/>
      </w:r>
      <w:r>
        <w:t>78</w:t>
      </w:r>
      <w:r>
        <w:fldChar w:fldCharType="end"/>
      </w:r>
    </w:p>
    <w:p w14:paraId="59A13C86" w14:textId="000D4F17"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7a.1.4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_Toc191015817 \h </w:instrText>
      </w:r>
      <w:r>
        <w:fldChar w:fldCharType="separate"/>
      </w:r>
      <w:r>
        <w:t>79</w:t>
      </w:r>
      <w:r>
        <w:fldChar w:fldCharType="end"/>
      </w:r>
    </w:p>
    <w:p w14:paraId="199BC90F" w14:textId="1670D996"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_Toc191015818 \h </w:instrText>
      </w:r>
      <w:r>
        <w:fldChar w:fldCharType="separate"/>
      </w:r>
      <w:r>
        <w:t>79</w:t>
      </w:r>
      <w:r>
        <w:fldChar w:fldCharType="end"/>
      </w:r>
    </w:p>
    <w:p w14:paraId="087CF8E7" w14:textId="0E6A90D3"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7a.1.4.2</w:t>
      </w:r>
      <w:r>
        <w:rPr>
          <w:rFonts w:asciiTheme="minorHAnsi" w:eastAsiaTheme="minorEastAsia" w:hAnsiTheme="minorHAnsi" w:cstheme="minorBidi"/>
          <w:kern w:val="2"/>
          <w:sz w:val="24"/>
          <w:szCs w:val="24"/>
          <w:lang w:val="en-SE" w:eastAsia="zh-CN"/>
          <w14:ligatures w14:val="standardContextual"/>
        </w:rPr>
        <w:tab/>
      </w:r>
      <w:r>
        <w:t>Operation: &lt;operation 1&gt;</w:t>
      </w:r>
      <w:r>
        <w:tab/>
      </w:r>
      <w:r>
        <w:fldChar w:fldCharType="begin"/>
      </w:r>
      <w:r>
        <w:instrText xml:space="preserve"> PAGEREF _Toc191015819 \h </w:instrText>
      </w:r>
      <w:r>
        <w:fldChar w:fldCharType="separate"/>
      </w:r>
      <w:r>
        <w:t>79</w:t>
      </w:r>
      <w:r>
        <w:fldChar w:fldCharType="end"/>
      </w:r>
    </w:p>
    <w:p w14:paraId="3D656F17" w14:textId="14230802"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7a.1.4.2.1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_Toc191015820 \h </w:instrText>
      </w:r>
      <w:r>
        <w:fldChar w:fldCharType="separate"/>
      </w:r>
      <w:r>
        <w:t>79</w:t>
      </w:r>
      <w:r>
        <w:fldChar w:fldCharType="end"/>
      </w:r>
    </w:p>
    <w:p w14:paraId="77638F88" w14:textId="109D33C4"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7a.1.4.2.2</w:t>
      </w:r>
      <w:r>
        <w:rPr>
          <w:rFonts w:asciiTheme="minorHAnsi" w:eastAsiaTheme="minorEastAsia" w:hAnsiTheme="minorHAnsi" w:cstheme="minorBidi"/>
          <w:kern w:val="2"/>
          <w:sz w:val="24"/>
          <w:szCs w:val="24"/>
          <w:lang w:val="en-SE" w:eastAsia="zh-CN"/>
          <w14:ligatures w14:val="standardContextual"/>
        </w:rPr>
        <w:tab/>
      </w:r>
      <w:r>
        <w:t>Operation Definition</w:t>
      </w:r>
      <w:r>
        <w:tab/>
      </w:r>
      <w:r>
        <w:fldChar w:fldCharType="begin"/>
      </w:r>
      <w:r>
        <w:instrText xml:space="preserve"> PAGEREF _Toc191015821 \h </w:instrText>
      </w:r>
      <w:r>
        <w:fldChar w:fldCharType="separate"/>
      </w:r>
      <w:r>
        <w:t>79</w:t>
      </w:r>
      <w:r>
        <w:fldChar w:fldCharType="end"/>
      </w:r>
    </w:p>
    <w:p w14:paraId="41864DDE" w14:textId="5F3640F9"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7a.1.4.3</w:t>
      </w:r>
      <w:r>
        <w:rPr>
          <w:rFonts w:asciiTheme="minorHAnsi" w:eastAsiaTheme="minorEastAsia" w:hAnsiTheme="minorHAnsi" w:cstheme="minorBidi"/>
          <w:kern w:val="2"/>
          <w:sz w:val="24"/>
          <w:szCs w:val="24"/>
          <w:lang w:val="en-SE" w:eastAsia="zh-CN"/>
          <w14:ligatures w14:val="standardContextual"/>
        </w:rPr>
        <w:tab/>
      </w:r>
      <w:r>
        <w:t>Operation: &lt; operation 2&gt;</w:t>
      </w:r>
      <w:r>
        <w:tab/>
      </w:r>
      <w:r>
        <w:fldChar w:fldCharType="begin"/>
      </w:r>
      <w:r>
        <w:instrText xml:space="preserve"> PAGEREF _Toc191015822 \h </w:instrText>
      </w:r>
      <w:r>
        <w:fldChar w:fldCharType="separate"/>
      </w:r>
      <w:r>
        <w:t>79</w:t>
      </w:r>
      <w:r>
        <w:fldChar w:fldCharType="end"/>
      </w:r>
    </w:p>
    <w:p w14:paraId="5866020F" w14:textId="57BC7CC8"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7a.1.5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_Toc191015823 \h </w:instrText>
      </w:r>
      <w:r>
        <w:fldChar w:fldCharType="separate"/>
      </w:r>
      <w:r>
        <w:t>80</w:t>
      </w:r>
      <w:r>
        <w:fldChar w:fldCharType="end"/>
      </w:r>
    </w:p>
    <w:p w14:paraId="5C69CD11" w14:textId="222DBBE0"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_Toc191015824 \h </w:instrText>
      </w:r>
      <w:r>
        <w:fldChar w:fldCharType="separate"/>
      </w:r>
      <w:r>
        <w:t>80</w:t>
      </w:r>
      <w:r>
        <w:fldChar w:fldCharType="end"/>
      </w:r>
    </w:p>
    <w:p w14:paraId="61ECFA49" w14:textId="008D1A47"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7a.1.5.2</w:t>
      </w:r>
      <w:r>
        <w:rPr>
          <w:rFonts w:asciiTheme="minorHAnsi" w:eastAsiaTheme="minorEastAsia" w:hAnsiTheme="minorHAnsi" w:cstheme="minorBidi"/>
          <w:kern w:val="2"/>
          <w:sz w:val="24"/>
          <w:szCs w:val="24"/>
          <w:lang w:val="en-SE" w:eastAsia="zh-CN"/>
          <w14:ligatures w14:val="standardContextual"/>
        </w:rPr>
        <w:tab/>
      </w:r>
      <w:r>
        <w:t>&lt;notification 1&gt;</w:t>
      </w:r>
      <w:r>
        <w:tab/>
      </w:r>
      <w:r>
        <w:fldChar w:fldCharType="begin"/>
      </w:r>
      <w:r>
        <w:instrText xml:space="preserve"> PAGEREF _Toc191015825 \h </w:instrText>
      </w:r>
      <w:r>
        <w:fldChar w:fldCharType="separate"/>
      </w:r>
      <w:r>
        <w:t>80</w:t>
      </w:r>
      <w:r>
        <w:fldChar w:fldCharType="end"/>
      </w:r>
    </w:p>
    <w:p w14:paraId="5B4ABF0D" w14:textId="4820EDA2"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7a.1.5.2.1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_Toc191015826 \h </w:instrText>
      </w:r>
      <w:r>
        <w:fldChar w:fldCharType="separate"/>
      </w:r>
      <w:r>
        <w:t>80</w:t>
      </w:r>
      <w:r>
        <w:fldChar w:fldCharType="end"/>
      </w:r>
    </w:p>
    <w:p w14:paraId="5D902B37" w14:textId="29888823"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7a.1.5.2.2</w:t>
      </w:r>
      <w:r>
        <w:rPr>
          <w:rFonts w:asciiTheme="minorHAnsi" w:eastAsiaTheme="minorEastAsia" w:hAnsiTheme="minorHAnsi" w:cstheme="minorBidi"/>
          <w:kern w:val="2"/>
          <w:sz w:val="24"/>
          <w:szCs w:val="24"/>
          <w:lang w:val="en-SE" w:eastAsia="zh-CN"/>
          <w14:ligatures w14:val="standardContextual"/>
        </w:rPr>
        <w:tab/>
      </w:r>
      <w:r>
        <w:t>Target URI</w:t>
      </w:r>
      <w:r>
        <w:tab/>
      </w:r>
      <w:r>
        <w:fldChar w:fldCharType="begin"/>
      </w:r>
      <w:r>
        <w:instrText xml:space="preserve"> PAGEREF _Toc191015827 \h </w:instrText>
      </w:r>
      <w:r>
        <w:fldChar w:fldCharType="separate"/>
      </w:r>
      <w:r>
        <w:t>80</w:t>
      </w:r>
      <w:r>
        <w:fldChar w:fldCharType="end"/>
      </w:r>
    </w:p>
    <w:p w14:paraId="7ED6C07B" w14:textId="2988B0CA"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7a.1.5.2.3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_Toc191015828 \h </w:instrText>
      </w:r>
      <w:r>
        <w:fldChar w:fldCharType="separate"/>
      </w:r>
      <w:r>
        <w:t>80</w:t>
      </w:r>
      <w:r>
        <w:fldChar w:fldCharType="end"/>
      </w:r>
    </w:p>
    <w:p w14:paraId="0FA33748" w14:textId="30AA8A15"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7a.1.5.3</w:t>
      </w:r>
      <w:r>
        <w:rPr>
          <w:rFonts w:asciiTheme="minorHAnsi" w:eastAsiaTheme="minorEastAsia" w:hAnsiTheme="minorHAnsi" w:cstheme="minorBidi"/>
          <w:kern w:val="2"/>
          <w:sz w:val="24"/>
          <w:szCs w:val="24"/>
          <w:lang w:val="en-SE" w:eastAsia="zh-CN"/>
          <w14:ligatures w14:val="standardContextual"/>
        </w:rPr>
        <w:tab/>
      </w:r>
      <w:r>
        <w:t>&lt;notification 2&gt;</w:t>
      </w:r>
      <w:r>
        <w:tab/>
      </w:r>
      <w:r>
        <w:fldChar w:fldCharType="begin"/>
      </w:r>
      <w:r>
        <w:instrText xml:space="preserve"> PAGEREF _Toc191015829 \h </w:instrText>
      </w:r>
      <w:r>
        <w:fldChar w:fldCharType="separate"/>
      </w:r>
      <w:r>
        <w:t>81</w:t>
      </w:r>
      <w:r>
        <w:fldChar w:fldCharType="end"/>
      </w:r>
    </w:p>
    <w:p w14:paraId="038C7DBB" w14:textId="4A803564"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7a.1.6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_Toc191015830 \h </w:instrText>
      </w:r>
      <w:r>
        <w:fldChar w:fldCharType="separate"/>
      </w:r>
      <w:r>
        <w:t>81</w:t>
      </w:r>
      <w:r>
        <w:fldChar w:fldCharType="end"/>
      </w:r>
    </w:p>
    <w:p w14:paraId="3FC027BB" w14:textId="724C4E13"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_Toc191015831 \h </w:instrText>
      </w:r>
      <w:r>
        <w:fldChar w:fldCharType="separate"/>
      </w:r>
      <w:r>
        <w:t>81</w:t>
      </w:r>
      <w:r>
        <w:fldChar w:fldCharType="end"/>
      </w:r>
    </w:p>
    <w:p w14:paraId="49C0FEA2" w14:textId="562FAA46"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sidRPr="00DB1FD5">
        <w:rPr>
          <w:lang w:val="en-US"/>
        </w:rPr>
        <w:t>7a.1.6.2</w:t>
      </w:r>
      <w:r>
        <w:rPr>
          <w:rFonts w:asciiTheme="minorHAnsi" w:eastAsiaTheme="minorEastAsia" w:hAnsiTheme="minorHAnsi" w:cstheme="minorBidi"/>
          <w:kern w:val="2"/>
          <w:sz w:val="24"/>
          <w:szCs w:val="24"/>
          <w:lang w:val="en-SE" w:eastAsia="zh-CN"/>
          <w14:ligatures w14:val="standardContextual"/>
        </w:rPr>
        <w:tab/>
      </w:r>
      <w:r w:rsidRPr="00DB1FD5">
        <w:rPr>
          <w:lang w:val="en-US"/>
        </w:rPr>
        <w:t>Structured data types</w:t>
      </w:r>
      <w:r>
        <w:tab/>
      </w:r>
      <w:r>
        <w:fldChar w:fldCharType="begin"/>
      </w:r>
      <w:r>
        <w:instrText xml:space="preserve"> PAGEREF _Toc191015832 \h </w:instrText>
      </w:r>
      <w:r>
        <w:fldChar w:fldCharType="separate"/>
      </w:r>
      <w:r>
        <w:t>81</w:t>
      </w:r>
      <w:r>
        <w:fldChar w:fldCharType="end"/>
      </w:r>
    </w:p>
    <w:p w14:paraId="0BF5748E" w14:textId="6157CA9D"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lastRenderedPageBreak/>
        <w:t>7a.1.6.2.1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_Toc191015833 \h </w:instrText>
      </w:r>
      <w:r>
        <w:fldChar w:fldCharType="separate"/>
      </w:r>
      <w:r>
        <w:t>81</w:t>
      </w:r>
      <w:r>
        <w:fldChar w:fldCharType="end"/>
      </w:r>
    </w:p>
    <w:p w14:paraId="62852E0C" w14:textId="1A59CCF7"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7a.1.6.2.2</w:t>
      </w:r>
      <w:r>
        <w:rPr>
          <w:rFonts w:asciiTheme="minorHAnsi" w:eastAsiaTheme="minorEastAsia" w:hAnsiTheme="minorHAnsi" w:cstheme="minorBidi"/>
          <w:kern w:val="2"/>
          <w:sz w:val="24"/>
          <w:szCs w:val="24"/>
          <w:lang w:val="en-SE" w:eastAsia="zh-CN"/>
          <w14:ligatures w14:val="standardContextual"/>
        </w:rPr>
        <w:tab/>
      </w:r>
      <w:r>
        <w:t>Type: &lt;TypeName 1&gt;</w:t>
      </w:r>
      <w:r>
        <w:tab/>
      </w:r>
      <w:r>
        <w:fldChar w:fldCharType="begin"/>
      </w:r>
      <w:r>
        <w:instrText xml:space="preserve"> PAGEREF _Toc191015834 \h </w:instrText>
      </w:r>
      <w:r>
        <w:fldChar w:fldCharType="separate"/>
      </w:r>
      <w:r>
        <w:t>81</w:t>
      </w:r>
      <w:r>
        <w:fldChar w:fldCharType="end"/>
      </w:r>
    </w:p>
    <w:p w14:paraId="2A44609F" w14:textId="1650B239"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7a.1.6.2.3</w:t>
      </w:r>
      <w:r>
        <w:rPr>
          <w:rFonts w:asciiTheme="minorHAnsi" w:eastAsiaTheme="minorEastAsia" w:hAnsiTheme="minorHAnsi" w:cstheme="minorBidi"/>
          <w:kern w:val="2"/>
          <w:sz w:val="24"/>
          <w:szCs w:val="24"/>
          <w:lang w:val="en-SE" w:eastAsia="zh-CN"/>
          <w14:ligatures w14:val="standardContextual"/>
        </w:rPr>
        <w:tab/>
      </w:r>
      <w:r>
        <w:t>Type: &lt;TypeName 2&gt;</w:t>
      </w:r>
      <w:r>
        <w:tab/>
      </w:r>
      <w:r>
        <w:fldChar w:fldCharType="begin"/>
      </w:r>
      <w:r>
        <w:instrText xml:space="preserve"> PAGEREF _Toc191015835 \h </w:instrText>
      </w:r>
      <w:r>
        <w:fldChar w:fldCharType="separate"/>
      </w:r>
      <w:r>
        <w:t>82</w:t>
      </w:r>
      <w:r>
        <w:fldChar w:fldCharType="end"/>
      </w:r>
    </w:p>
    <w:p w14:paraId="1C3B7A92" w14:textId="1193B195"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sidRPr="00DB1FD5">
        <w:rPr>
          <w:lang w:val="en-US"/>
        </w:rPr>
        <w:t>7a.1.6.3</w:t>
      </w:r>
      <w:r>
        <w:rPr>
          <w:rFonts w:asciiTheme="minorHAnsi" w:eastAsiaTheme="minorEastAsia" w:hAnsiTheme="minorHAnsi" w:cstheme="minorBidi"/>
          <w:kern w:val="2"/>
          <w:sz w:val="24"/>
          <w:szCs w:val="24"/>
          <w:lang w:val="en-SE" w:eastAsia="zh-CN"/>
          <w14:ligatures w14:val="standardContextual"/>
        </w:rPr>
        <w:tab/>
      </w:r>
      <w:r w:rsidRPr="00DB1FD5">
        <w:rPr>
          <w:lang w:val="en-US"/>
        </w:rPr>
        <w:t>Simple data types and enumerations</w:t>
      </w:r>
      <w:r>
        <w:tab/>
      </w:r>
      <w:r>
        <w:fldChar w:fldCharType="begin"/>
      </w:r>
      <w:r>
        <w:instrText xml:space="preserve"> PAGEREF _Toc191015836 \h </w:instrText>
      </w:r>
      <w:r>
        <w:fldChar w:fldCharType="separate"/>
      </w:r>
      <w:r>
        <w:t>82</w:t>
      </w:r>
      <w:r>
        <w:fldChar w:fldCharType="end"/>
      </w:r>
    </w:p>
    <w:p w14:paraId="30D9FF78" w14:textId="1FD973D9"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_Toc191015837 \h </w:instrText>
      </w:r>
      <w:r>
        <w:fldChar w:fldCharType="separate"/>
      </w:r>
      <w:r>
        <w:t>82</w:t>
      </w:r>
      <w:r>
        <w:fldChar w:fldCharType="end"/>
      </w:r>
    </w:p>
    <w:p w14:paraId="362A5C8F" w14:textId="06577EEF"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_Toc191015838 \h </w:instrText>
      </w:r>
      <w:r>
        <w:fldChar w:fldCharType="separate"/>
      </w:r>
      <w:r>
        <w:t>82</w:t>
      </w:r>
      <w:r>
        <w:fldChar w:fldCharType="end"/>
      </w:r>
    </w:p>
    <w:p w14:paraId="122DBC1C" w14:textId="75E8984E"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7a.1.6.3.3</w:t>
      </w:r>
      <w:r>
        <w:rPr>
          <w:rFonts w:asciiTheme="minorHAnsi" w:eastAsiaTheme="minorEastAsia" w:hAnsiTheme="minorHAnsi" w:cstheme="minorBidi"/>
          <w:kern w:val="2"/>
          <w:sz w:val="24"/>
          <w:szCs w:val="24"/>
          <w:lang w:val="en-SE" w:eastAsia="zh-CN"/>
          <w14:ligatures w14:val="standardContextual"/>
        </w:rPr>
        <w:tab/>
      </w:r>
      <w:r>
        <w:t>Enumeration: &lt;EnumType1&gt;</w:t>
      </w:r>
      <w:r>
        <w:tab/>
      </w:r>
      <w:r>
        <w:fldChar w:fldCharType="begin"/>
      </w:r>
      <w:r>
        <w:instrText xml:space="preserve"> PAGEREF _Toc191015839 \h </w:instrText>
      </w:r>
      <w:r>
        <w:fldChar w:fldCharType="separate"/>
      </w:r>
      <w:r>
        <w:t>83</w:t>
      </w:r>
      <w:r>
        <w:fldChar w:fldCharType="end"/>
      </w:r>
    </w:p>
    <w:p w14:paraId="7F962FB2" w14:textId="7668A20A"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7a.1.6.3.4</w:t>
      </w:r>
      <w:r>
        <w:rPr>
          <w:rFonts w:asciiTheme="minorHAnsi" w:eastAsiaTheme="minorEastAsia" w:hAnsiTheme="minorHAnsi" w:cstheme="minorBidi"/>
          <w:kern w:val="2"/>
          <w:sz w:val="24"/>
          <w:szCs w:val="24"/>
          <w:lang w:val="en-SE" w:eastAsia="zh-CN"/>
          <w14:ligatures w14:val="standardContextual"/>
        </w:rPr>
        <w:tab/>
      </w:r>
      <w:r>
        <w:t>Enumeration: &lt;EnumType2&gt;</w:t>
      </w:r>
      <w:r>
        <w:tab/>
      </w:r>
      <w:r>
        <w:fldChar w:fldCharType="begin"/>
      </w:r>
      <w:r>
        <w:instrText xml:space="preserve"> PAGEREF _Toc191015840 \h </w:instrText>
      </w:r>
      <w:r>
        <w:fldChar w:fldCharType="separate"/>
      </w:r>
      <w:r>
        <w:t>83</w:t>
      </w:r>
      <w:r>
        <w:fldChar w:fldCharType="end"/>
      </w:r>
    </w:p>
    <w:p w14:paraId="3FB0C257" w14:textId="277EF0CD"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rsidRPr="00DB1FD5">
        <w:rPr>
          <w:lang w:val="en-US"/>
        </w:rPr>
        <w:t>7a.1.6.4</w:t>
      </w:r>
      <w:r>
        <w:rPr>
          <w:rFonts w:asciiTheme="minorHAnsi" w:eastAsiaTheme="minorEastAsia" w:hAnsiTheme="minorHAnsi" w:cstheme="minorBidi"/>
          <w:kern w:val="2"/>
          <w:sz w:val="24"/>
          <w:szCs w:val="24"/>
          <w:lang w:val="en-SE" w:eastAsia="zh-CN"/>
          <w14:ligatures w14:val="standardContextual"/>
        </w:rPr>
        <w:tab/>
      </w:r>
      <w:r>
        <w:rPr>
          <w:lang w:eastAsia="zh-CN"/>
        </w:rPr>
        <w:t>Data types describing alternative data types or combinations of data types</w:t>
      </w:r>
      <w:r>
        <w:tab/>
      </w:r>
      <w:r>
        <w:fldChar w:fldCharType="begin"/>
      </w:r>
      <w:r>
        <w:instrText xml:space="preserve"> PAGEREF _Toc191015841 \h </w:instrText>
      </w:r>
      <w:r>
        <w:fldChar w:fldCharType="separate"/>
      </w:r>
      <w:r>
        <w:t>83</w:t>
      </w:r>
      <w:r>
        <w:fldChar w:fldCharType="end"/>
      </w:r>
    </w:p>
    <w:p w14:paraId="7B1C550D" w14:textId="7A5E7A85"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7a.1.6.4.1</w:t>
      </w:r>
      <w:r>
        <w:rPr>
          <w:rFonts w:asciiTheme="minorHAnsi" w:eastAsiaTheme="minorEastAsia" w:hAnsiTheme="minorHAnsi" w:cstheme="minorBidi"/>
          <w:kern w:val="2"/>
          <w:sz w:val="24"/>
          <w:szCs w:val="24"/>
          <w:lang w:val="en-SE" w:eastAsia="zh-CN"/>
          <w14:ligatures w14:val="standardContextual"/>
        </w:rPr>
        <w:tab/>
      </w:r>
      <w:r>
        <w:t>Type: &lt;TypeName 1&gt;</w:t>
      </w:r>
      <w:r>
        <w:tab/>
      </w:r>
      <w:r>
        <w:fldChar w:fldCharType="begin"/>
      </w:r>
      <w:r>
        <w:instrText xml:space="preserve"> PAGEREF _Toc191015842 \h </w:instrText>
      </w:r>
      <w:r>
        <w:fldChar w:fldCharType="separate"/>
      </w:r>
      <w:r>
        <w:t>83</w:t>
      </w:r>
      <w:r>
        <w:fldChar w:fldCharType="end"/>
      </w:r>
    </w:p>
    <w:p w14:paraId="08F7BE93" w14:textId="676C1937"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7a.1.6.4.2</w:t>
      </w:r>
      <w:r>
        <w:rPr>
          <w:rFonts w:asciiTheme="minorHAnsi" w:eastAsiaTheme="minorEastAsia" w:hAnsiTheme="minorHAnsi" w:cstheme="minorBidi"/>
          <w:kern w:val="2"/>
          <w:sz w:val="24"/>
          <w:szCs w:val="24"/>
          <w:lang w:val="en-SE" w:eastAsia="zh-CN"/>
          <w14:ligatures w14:val="standardContextual"/>
        </w:rPr>
        <w:tab/>
      </w:r>
      <w:r>
        <w:t>Type: &lt;TypeName 2&gt;</w:t>
      </w:r>
      <w:r>
        <w:tab/>
      </w:r>
      <w:r>
        <w:fldChar w:fldCharType="begin"/>
      </w:r>
      <w:r>
        <w:instrText xml:space="preserve"> PAGEREF _Toc191015843 \h </w:instrText>
      </w:r>
      <w:r>
        <w:fldChar w:fldCharType="separate"/>
      </w:r>
      <w:r>
        <w:t>84</w:t>
      </w:r>
      <w:r>
        <w:fldChar w:fldCharType="end"/>
      </w:r>
    </w:p>
    <w:p w14:paraId="2356C1C8" w14:textId="328FEA9C"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7a.1.6.5</w:t>
      </w:r>
      <w:r>
        <w:rPr>
          <w:rFonts w:asciiTheme="minorHAnsi" w:eastAsiaTheme="minorEastAsia" w:hAnsiTheme="minorHAnsi" w:cstheme="minorBidi"/>
          <w:kern w:val="2"/>
          <w:sz w:val="24"/>
          <w:szCs w:val="24"/>
          <w:lang w:val="en-SE" w:eastAsia="zh-CN"/>
          <w14:ligatures w14:val="standardContextual"/>
        </w:rPr>
        <w:tab/>
      </w:r>
      <w:r>
        <w:t>Binary data</w:t>
      </w:r>
      <w:r>
        <w:tab/>
      </w:r>
      <w:r>
        <w:fldChar w:fldCharType="begin"/>
      </w:r>
      <w:r>
        <w:instrText xml:space="preserve"> PAGEREF _Toc191015844 \h </w:instrText>
      </w:r>
      <w:r>
        <w:fldChar w:fldCharType="separate"/>
      </w:r>
      <w:r>
        <w:t>84</w:t>
      </w:r>
      <w:r>
        <w:fldChar w:fldCharType="end"/>
      </w:r>
    </w:p>
    <w:p w14:paraId="5254C7DB" w14:textId="66DBC7E6"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7a.1.6.5.1</w:t>
      </w:r>
      <w:r>
        <w:rPr>
          <w:rFonts w:asciiTheme="minorHAnsi" w:eastAsiaTheme="minorEastAsia" w:hAnsiTheme="minorHAnsi" w:cstheme="minorBidi"/>
          <w:kern w:val="2"/>
          <w:sz w:val="24"/>
          <w:szCs w:val="24"/>
          <w:lang w:val="en-SE" w:eastAsia="zh-CN"/>
          <w14:ligatures w14:val="standardContextual"/>
        </w:rPr>
        <w:tab/>
      </w:r>
      <w:r>
        <w:t>Binary Data Types</w:t>
      </w:r>
      <w:r>
        <w:tab/>
      </w:r>
      <w:r>
        <w:fldChar w:fldCharType="begin"/>
      </w:r>
      <w:r>
        <w:instrText xml:space="preserve"> PAGEREF _Toc191015845 \h </w:instrText>
      </w:r>
      <w:r>
        <w:fldChar w:fldCharType="separate"/>
      </w:r>
      <w:r>
        <w:t>84</w:t>
      </w:r>
      <w:r>
        <w:fldChar w:fldCharType="end"/>
      </w:r>
    </w:p>
    <w:p w14:paraId="1984113A" w14:textId="5D8099FE" w:rsidR="00EE68DA" w:rsidRDefault="00EE68DA">
      <w:pPr>
        <w:pStyle w:val="TOC5"/>
        <w:rPr>
          <w:rFonts w:asciiTheme="minorHAnsi" w:eastAsiaTheme="minorEastAsia" w:hAnsiTheme="minorHAnsi" w:cstheme="minorBidi"/>
          <w:kern w:val="2"/>
          <w:sz w:val="24"/>
          <w:szCs w:val="24"/>
          <w:lang w:val="en-SE" w:eastAsia="zh-CN"/>
          <w14:ligatures w14:val="standardContextual"/>
        </w:rPr>
      </w:pPr>
      <w:r>
        <w:t>7a.1.6.5.2</w:t>
      </w:r>
      <w:r>
        <w:rPr>
          <w:rFonts w:asciiTheme="minorHAnsi" w:eastAsiaTheme="minorEastAsia" w:hAnsiTheme="minorHAnsi" w:cstheme="minorBidi"/>
          <w:kern w:val="2"/>
          <w:sz w:val="24"/>
          <w:szCs w:val="24"/>
          <w:lang w:val="en-SE" w:eastAsia="zh-CN"/>
          <w14:ligatures w14:val="standardContextual"/>
        </w:rPr>
        <w:tab/>
      </w:r>
      <w:r>
        <w:t>&lt; Binary Data 1 &gt;</w:t>
      </w:r>
      <w:r>
        <w:tab/>
      </w:r>
      <w:r>
        <w:fldChar w:fldCharType="begin"/>
      </w:r>
      <w:r>
        <w:instrText xml:space="preserve"> PAGEREF _Toc191015846 \h </w:instrText>
      </w:r>
      <w:r>
        <w:fldChar w:fldCharType="separate"/>
      </w:r>
      <w:r>
        <w:t>84</w:t>
      </w:r>
      <w:r>
        <w:fldChar w:fldCharType="end"/>
      </w:r>
    </w:p>
    <w:p w14:paraId="7A958A6D" w14:textId="36241EE3"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7a.1.7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_Toc191015847 \h </w:instrText>
      </w:r>
      <w:r>
        <w:fldChar w:fldCharType="separate"/>
      </w:r>
      <w:r>
        <w:t>84</w:t>
      </w:r>
      <w:r>
        <w:fldChar w:fldCharType="end"/>
      </w:r>
    </w:p>
    <w:p w14:paraId="55EC65D1" w14:textId="221E5C8B"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_Toc191015848 \h </w:instrText>
      </w:r>
      <w:r>
        <w:fldChar w:fldCharType="separate"/>
      </w:r>
      <w:r>
        <w:t>84</w:t>
      </w:r>
      <w:r>
        <w:fldChar w:fldCharType="end"/>
      </w:r>
    </w:p>
    <w:p w14:paraId="690AE441" w14:textId="7E4B4D71"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_Toc191015849 \h </w:instrText>
      </w:r>
      <w:r>
        <w:fldChar w:fldCharType="separate"/>
      </w:r>
      <w:r>
        <w:t>84</w:t>
      </w:r>
      <w:r>
        <w:fldChar w:fldCharType="end"/>
      </w:r>
    </w:p>
    <w:p w14:paraId="61E38FF1" w14:textId="119CAD7A" w:rsidR="00EE68DA" w:rsidRDefault="00EE68DA">
      <w:pPr>
        <w:pStyle w:val="TOC4"/>
        <w:rPr>
          <w:rFonts w:asciiTheme="minorHAnsi" w:eastAsiaTheme="minorEastAsia" w:hAnsiTheme="minorHAnsi" w:cstheme="minorBidi"/>
          <w:kern w:val="2"/>
          <w:sz w:val="24"/>
          <w:szCs w:val="24"/>
          <w:lang w:val="en-SE" w:eastAsia="zh-CN"/>
          <w14:ligatures w14:val="standardContextual"/>
        </w:rPr>
      </w:pPr>
      <w:r>
        <w:t>7a.1.7.3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_Toc191015850 \h </w:instrText>
      </w:r>
      <w:r>
        <w:fldChar w:fldCharType="separate"/>
      </w:r>
      <w:r>
        <w:t>84</w:t>
      </w:r>
      <w:r>
        <w:fldChar w:fldCharType="end"/>
      </w:r>
    </w:p>
    <w:p w14:paraId="7215F3D4" w14:textId="366C2374"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7a.1.8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_Toc191015851 \h </w:instrText>
      </w:r>
      <w:r>
        <w:fldChar w:fldCharType="separate"/>
      </w:r>
      <w:r>
        <w:t>85</w:t>
      </w:r>
      <w:r>
        <w:fldChar w:fldCharType="end"/>
      </w:r>
    </w:p>
    <w:p w14:paraId="4F37FFB4" w14:textId="57B005FF"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t>7a.1.9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_Toc191015852 \h </w:instrText>
      </w:r>
      <w:r>
        <w:fldChar w:fldCharType="separate"/>
      </w:r>
      <w:r>
        <w:t>85</w:t>
      </w:r>
      <w:r>
        <w:fldChar w:fldCharType="end"/>
      </w:r>
    </w:p>
    <w:p w14:paraId="3259879D" w14:textId="19704960" w:rsidR="00EE68DA" w:rsidRDefault="00EE68DA">
      <w:pPr>
        <w:pStyle w:val="TOC3"/>
        <w:rPr>
          <w:rFonts w:asciiTheme="minorHAnsi" w:eastAsiaTheme="minorEastAsia" w:hAnsiTheme="minorHAnsi" w:cstheme="minorBidi"/>
          <w:kern w:val="2"/>
          <w:sz w:val="24"/>
          <w:szCs w:val="24"/>
          <w:lang w:val="en-SE" w:eastAsia="zh-CN"/>
          <w14:ligatures w14:val="standardContextual"/>
        </w:rPr>
      </w:pPr>
      <w:r w:rsidRPr="00DB1FD5">
        <w:rPr>
          <w:lang w:val="en-US"/>
        </w:rPr>
        <w:t>7a.1.10</w:t>
      </w:r>
      <w:r>
        <w:rPr>
          <w:rFonts w:asciiTheme="minorHAnsi" w:eastAsiaTheme="minorEastAsia" w:hAnsiTheme="minorHAnsi" w:cstheme="minorBidi"/>
          <w:kern w:val="2"/>
          <w:sz w:val="24"/>
          <w:szCs w:val="24"/>
          <w:lang w:val="en-SE" w:eastAsia="zh-CN"/>
          <w14:ligatures w14:val="standardContextual"/>
        </w:rPr>
        <w:tab/>
      </w:r>
      <w:r w:rsidRPr="00DB1FD5">
        <w:rPr>
          <w:lang w:val="en-US"/>
        </w:rPr>
        <w:t>HTTP redirection</w:t>
      </w:r>
      <w:r>
        <w:tab/>
      </w:r>
      <w:r>
        <w:fldChar w:fldCharType="begin"/>
      </w:r>
      <w:r>
        <w:instrText xml:space="preserve"> PAGEREF _Toc191015853 \h </w:instrText>
      </w:r>
      <w:r>
        <w:fldChar w:fldCharType="separate"/>
      </w:r>
      <w:r>
        <w:t>85</w:t>
      </w:r>
      <w:r>
        <w:fldChar w:fldCharType="end"/>
      </w:r>
    </w:p>
    <w:p w14:paraId="2FB4691A" w14:textId="096D3C03" w:rsidR="00EE68DA" w:rsidRDefault="00EE68DA">
      <w:pPr>
        <w:pStyle w:val="TOC2"/>
        <w:rPr>
          <w:rFonts w:asciiTheme="minorHAnsi" w:eastAsiaTheme="minorEastAsia" w:hAnsiTheme="minorHAnsi" w:cstheme="minorBidi"/>
          <w:kern w:val="2"/>
          <w:sz w:val="24"/>
          <w:szCs w:val="24"/>
          <w:lang w:val="en-SE" w:eastAsia="zh-CN"/>
          <w14:ligatures w14:val="standardContextual"/>
        </w:rPr>
      </w:pPr>
      <w:r>
        <w:t>7a.2</w:t>
      </w:r>
      <w:r>
        <w:rPr>
          <w:rFonts w:asciiTheme="minorHAnsi" w:eastAsiaTheme="minorEastAsia" w:hAnsiTheme="minorHAnsi" w:cstheme="minorBidi"/>
          <w:kern w:val="2"/>
          <w:sz w:val="24"/>
          <w:szCs w:val="24"/>
          <w:lang w:val="en-SE" w:eastAsia="zh-CN"/>
          <w14:ligatures w14:val="standardContextual"/>
        </w:rPr>
        <w:tab/>
      </w:r>
      <w:r>
        <w:t>&lt; Service 2&gt; Service API</w:t>
      </w:r>
      <w:r>
        <w:tab/>
      </w:r>
      <w:r>
        <w:fldChar w:fldCharType="begin"/>
      </w:r>
      <w:r>
        <w:instrText xml:space="preserve"> PAGEREF _Toc191015854 \h </w:instrText>
      </w:r>
      <w:r>
        <w:fldChar w:fldCharType="separate"/>
      </w:r>
      <w:r>
        <w:t>85</w:t>
      </w:r>
      <w:r>
        <w:fldChar w:fldCharType="end"/>
      </w:r>
    </w:p>
    <w:p w14:paraId="3730E6D5" w14:textId="18754208"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Annex A (normative): OpenAPI specification</w:t>
      </w:r>
      <w:r>
        <w:tab/>
      </w:r>
      <w:r>
        <w:fldChar w:fldCharType="begin"/>
      </w:r>
      <w:r>
        <w:instrText xml:space="preserve"> PAGEREF _Toc191015855 \h </w:instrText>
      </w:r>
      <w:r>
        <w:fldChar w:fldCharType="separate"/>
      </w:r>
      <w:r>
        <w:t>86</w:t>
      </w:r>
      <w:r>
        <w:fldChar w:fldCharType="end"/>
      </w:r>
    </w:p>
    <w:p w14:paraId="6A1451CB" w14:textId="66B36C41"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_Toc191015856 \h </w:instrText>
      </w:r>
      <w:r>
        <w:fldChar w:fldCharType="separate"/>
      </w:r>
      <w:r>
        <w:t>86</w:t>
      </w:r>
      <w:r>
        <w:fldChar w:fldCharType="end"/>
      </w:r>
    </w:p>
    <w:p w14:paraId="2892BF79" w14:textId="6BF31466"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A.2</w:t>
      </w:r>
      <w:r>
        <w:rPr>
          <w:rFonts w:asciiTheme="minorHAnsi" w:eastAsiaTheme="minorEastAsia" w:hAnsiTheme="minorHAnsi" w:cstheme="minorBidi"/>
          <w:kern w:val="2"/>
          <w:sz w:val="24"/>
          <w:szCs w:val="24"/>
          <w:lang w:val="en-SE" w:eastAsia="zh-CN"/>
          <w14:ligatures w14:val="standardContextual"/>
        </w:rPr>
        <w:tab/>
      </w:r>
      <w:r>
        <w:t>LMS_Registration API</w:t>
      </w:r>
      <w:r>
        <w:tab/>
      </w:r>
      <w:r>
        <w:fldChar w:fldCharType="begin"/>
      </w:r>
      <w:r>
        <w:instrText xml:space="preserve"> PAGEREF _Toc191015857 \h </w:instrText>
      </w:r>
      <w:r>
        <w:fldChar w:fldCharType="separate"/>
      </w:r>
      <w:r>
        <w:t>86</w:t>
      </w:r>
      <w:r>
        <w:fldChar w:fldCharType="end"/>
      </w:r>
    </w:p>
    <w:p w14:paraId="20C85FEC" w14:textId="08668AEA"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A.3</w:t>
      </w:r>
      <w:r>
        <w:rPr>
          <w:rFonts w:asciiTheme="minorHAnsi" w:eastAsiaTheme="minorEastAsia" w:hAnsiTheme="minorHAnsi" w:cstheme="minorBidi"/>
          <w:kern w:val="2"/>
          <w:sz w:val="24"/>
          <w:szCs w:val="24"/>
          <w:lang w:val="en-SE" w:eastAsia="zh-CN"/>
          <w14:ligatures w14:val="standardContextual"/>
        </w:rPr>
        <w:tab/>
      </w:r>
      <w:r>
        <w:t>LMS_LocationReport API</w:t>
      </w:r>
      <w:r>
        <w:tab/>
      </w:r>
      <w:r>
        <w:fldChar w:fldCharType="begin"/>
      </w:r>
      <w:r>
        <w:instrText xml:space="preserve"> PAGEREF _Toc191015858 \h </w:instrText>
      </w:r>
      <w:r>
        <w:fldChar w:fldCharType="separate"/>
      </w:r>
      <w:r>
        <w:t>98</w:t>
      </w:r>
      <w:r>
        <w:fldChar w:fldCharType="end"/>
      </w:r>
    </w:p>
    <w:p w14:paraId="4214A7D7" w14:textId="71379BE9"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A.4</w:t>
      </w:r>
      <w:r>
        <w:rPr>
          <w:rFonts w:asciiTheme="minorHAnsi" w:eastAsiaTheme="minorEastAsia" w:hAnsiTheme="minorHAnsi" w:cstheme="minorBidi"/>
          <w:kern w:val="2"/>
          <w:sz w:val="24"/>
          <w:szCs w:val="24"/>
          <w:lang w:val="en-SE" w:eastAsia="zh-CN"/>
          <w14:ligatures w14:val="standardContextual"/>
        </w:rPr>
        <w:tab/>
      </w:r>
      <w:r>
        <w:t>LMS_LocationInformation API</w:t>
      </w:r>
      <w:r>
        <w:tab/>
      </w:r>
      <w:r>
        <w:fldChar w:fldCharType="begin"/>
      </w:r>
      <w:r>
        <w:instrText xml:space="preserve"> PAGEREF _Toc191015859 \h </w:instrText>
      </w:r>
      <w:r>
        <w:fldChar w:fldCharType="separate"/>
      </w:r>
      <w:r>
        <w:t>101</w:t>
      </w:r>
      <w:r>
        <w:fldChar w:fldCharType="end"/>
      </w:r>
    </w:p>
    <w:p w14:paraId="2D77CB68" w14:textId="11645AB8"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Annex A1 (normative): OpenAPI specification</w:t>
      </w:r>
      <w:r>
        <w:tab/>
      </w:r>
      <w:r>
        <w:fldChar w:fldCharType="begin"/>
      </w:r>
      <w:r>
        <w:instrText xml:space="preserve"> PAGEREF _Toc191015860 \h </w:instrText>
      </w:r>
      <w:r>
        <w:fldChar w:fldCharType="separate"/>
      </w:r>
      <w:r>
        <w:t>104</w:t>
      </w:r>
      <w:r>
        <w:fldChar w:fldCharType="end"/>
      </w:r>
    </w:p>
    <w:p w14:paraId="67C328A0" w14:textId="73F61500"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A1.1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_Toc191015861 \h </w:instrText>
      </w:r>
      <w:r>
        <w:fldChar w:fldCharType="separate"/>
      </w:r>
      <w:r>
        <w:t>104</w:t>
      </w:r>
      <w:r>
        <w:fldChar w:fldCharType="end"/>
      </w:r>
    </w:p>
    <w:p w14:paraId="44FA65C8" w14:textId="1ECC0A31"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A1.2</w:t>
      </w:r>
      <w:r>
        <w:rPr>
          <w:rFonts w:asciiTheme="minorHAnsi" w:eastAsiaTheme="minorEastAsia" w:hAnsiTheme="minorHAnsi" w:cstheme="minorBidi"/>
          <w:kern w:val="2"/>
          <w:sz w:val="24"/>
          <w:szCs w:val="24"/>
          <w:lang w:val="en-SE" w:eastAsia="zh-CN"/>
          <w14:ligatures w14:val="standardContextual"/>
        </w:rPr>
        <w:tab/>
      </w:r>
      <w:r>
        <w:t>&lt;Service 1&gt; API</w:t>
      </w:r>
      <w:r>
        <w:tab/>
      </w:r>
      <w:r>
        <w:fldChar w:fldCharType="begin"/>
      </w:r>
      <w:r>
        <w:instrText xml:space="preserve"> PAGEREF _Toc191015862 \h </w:instrText>
      </w:r>
      <w:r>
        <w:fldChar w:fldCharType="separate"/>
      </w:r>
      <w:r>
        <w:t>104</w:t>
      </w:r>
      <w:r>
        <w:fldChar w:fldCharType="end"/>
      </w:r>
    </w:p>
    <w:p w14:paraId="551F7376" w14:textId="6953C5B9" w:rsidR="00EE68DA" w:rsidRDefault="00EE68DA">
      <w:pPr>
        <w:pStyle w:val="TOC1"/>
        <w:rPr>
          <w:rFonts w:asciiTheme="minorHAnsi" w:eastAsiaTheme="minorEastAsia" w:hAnsiTheme="minorHAnsi" w:cstheme="minorBidi"/>
          <w:kern w:val="2"/>
          <w:sz w:val="24"/>
          <w:szCs w:val="24"/>
          <w:lang w:val="en-SE" w:eastAsia="zh-CN"/>
          <w14:ligatures w14:val="standardContextual"/>
        </w:rPr>
      </w:pPr>
      <w:r>
        <w:t>A1.3</w:t>
      </w:r>
      <w:r>
        <w:rPr>
          <w:rFonts w:asciiTheme="minorHAnsi" w:eastAsiaTheme="minorEastAsia" w:hAnsiTheme="minorHAnsi" w:cstheme="minorBidi"/>
          <w:kern w:val="2"/>
          <w:sz w:val="24"/>
          <w:szCs w:val="24"/>
          <w:lang w:val="en-SE" w:eastAsia="zh-CN"/>
          <w14:ligatures w14:val="standardContextual"/>
        </w:rPr>
        <w:tab/>
      </w:r>
      <w:r>
        <w:t>&lt;Service 2&gt; API</w:t>
      </w:r>
      <w:r>
        <w:tab/>
      </w:r>
      <w:r>
        <w:fldChar w:fldCharType="begin"/>
      </w:r>
      <w:r>
        <w:instrText xml:space="preserve"> PAGEREF _Toc191015863 \h </w:instrText>
      </w:r>
      <w:r>
        <w:fldChar w:fldCharType="separate"/>
      </w:r>
      <w:r>
        <w:t>107</w:t>
      </w:r>
      <w:r>
        <w:fldChar w:fldCharType="end"/>
      </w:r>
    </w:p>
    <w:p w14:paraId="329D4C7C" w14:textId="66C5CEB8" w:rsidR="00EE68DA" w:rsidRDefault="00EE68DA">
      <w:pPr>
        <w:pStyle w:val="TOC8"/>
        <w:rPr>
          <w:rFonts w:asciiTheme="minorHAnsi" w:eastAsiaTheme="minorEastAsia" w:hAnsiTheme="minorHAnsi" w:cstheme="minorBidi"/>
          <w:b w:val="0"/>
          <w:kern w:val="2"/>
          <w:sz w:val="24"/>
          <w:szCs w:val="24"/>
          <w:lang w:val="en-SE" w:eastAsia="zh-CN"/>
          <w14:ligatures w14:val="standardContextual"/>
        </w:rPr>
      </w:pPr>
      <w:r>
        <w:t>Annex B (informative): Change history</w:t>
      </w:r>
      <w:r>
        <w:tab/>
      </w:r>
      <w:r>
        <w:fldChar w:fldCharType="begin"/>
      </w:r>
      <w:r>
        <w:instrText xml:space="preserve"> PAGEREF _Toc191015864 \h </w:instrText>
      </w:r>
      <w:r>
        <w:fldChar w:fldCharType="separate"/>
      </w:r>
      <w:r>
        <w:t>108</w:t>
      </w:r>
      <w:r>
        <w:fldChar w:fldCharType="end"/>
      </w:r>
    </w:p>
    <w:p w14:paraId="0B9E3498" w14:textId="38246569"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191015536"/>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191015537"/>
      <w:r w:rsidRPr="004D3578">
        <w:lastRenderedPageBreak/>
        <w:t>1</w:t>
      </w:r>
      <w:r w:rsidRPr="004D3578">
        <w:tab/>
        <w:t>Scope</w:t>
      </w:r>
      <w:bookmarkEnd w:id="16"/>
    </w:p>
    <w:p w14:paraId="74D7FF64" w14:textId="6E18EEBB" w:rsidR="005A00B4" w:rsidRDefault="005A00B4" w:rsidP="005A00B4">
      <w:bookmarkStart w:id="17" w:name="references"/>
      <w:bookmarkEnd w:id="17"/>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8" w:name="_Toc191015538"/>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029A6B28" w:rsidR="005A00B4" w:rsidRPr="00730857" w:rsidRDefault="003548C2" w:rsidP="005A00B4">
      <w:pPr>
        <w:pStyle w:val="EX"/>
      </w:pPr>
      <w:r>
        <w:rPr>
          <w:lang w:val="en-US"/>
        </w:rPr>
        <w:t>[</w:t>
      </w:r>
      <w:r w:rsidR="00EC61CA">
        <w:rPr>
          <w:lang w:val="en-US"/>
        </w:rPr>
        <w:t>3</w:t>
      </w:r>
      <w:r>
        <w:rPr>
          <w:lang w:val="en-US"/>
        </w:rPr>
        <w:t>]</w:t>
      </w:r>
      <w:r>
        <w:rPr>
          <w:lang w:val="en-US"/>
        </w:rPr>
        <w:tab/>
      </w:r>
      <w:r>
        <w:t>3GPP TS </w:t>
      </w:r>
      <w:r w:rsidRPr="004D73FF">
        <w:t>23.032</w:t>
      </w:r>
      <w:r>
        <w:t>: "Universal Geographical Area Description (GAD)".</w:t>
      </w:r>
      <w:r w:rsidR="005A00B4" w:rsidRPr="00730857">
        <w:t>[</w:t>
      </w:r>
      <w:r w:rsidR="004041B4" w:rsidRPr="00730857">
        <w:t>4</w:t>
      </w:r>
      <w:r w:rsidR="005A00B4" w:rsidRPr="00730857">
        <w:t>]</w:t>
      </w:r>
      <w:r w:rsidR="005A00B4" w:rsidRPr="00730857">
        <w:tab/>
        <w:t>3GPP TS 23.280: "Common functional architecture to support mission critical services; Stage 2"</w:t>
      </w:r>
      <w:r w:rsidR="00BE228A" w:rsidRPr="00730857">
        <w:t>.</w:t>
      </w:r>
    </w:p>
    <w:p w14:paraId="1549EEE3" w14:textId="790D9786" w:rsidR="00BE228A" w:rsidRDefault="00BE228A" w:rsidP="008149C0">
      <w:pPr>
        <w:pStyle w:val="EX"/>
      </w:pPr>
      <w:r w:rsidRPr="00730857">
        <w:t>[</w:t>
      </w:r>
      <w:r w:rsidR="004041B4" w:rsidRPr="00730857">
        <w:t>5</w:t>
      </w:r>
      <w:r w:rsidRPr="00730857">
        <w:t>]</w:t>
      </w:r>
      <w:r w:rsidRPr="00730857">
        <w:tab/>
        <w:t>3GPP TS 23.283: "</w:t>
      </w:r>
      <w:r w:rsidR="008149C0" w:rsidRPr="00730857">
        <w:t>Mission Critical Communication Interworking with Land Mobile Radio Systems; Stage 2</w:t>
      </w:r>
      <w:r w:rsidRPr="00730857">
        <w:t>"</w:t>
      </w:r>
      <w:r w:rsidR="008149C0" w:rsidRPr="00730857">
        <w:t>.</w:t>
      </w:r>
    </w:p>
    <w:p w14:paraId="386A0F83" w14:textId="3DC184F5" w:rsidR="003E6C8E" w:rsidRDefault="003E6C8E" w:rsidP="003E6C8E">
      <w:pPr>
        <w:pStyle w:val="EX"/>
      </w:pPr>
      <w:r>
        <w:t>[</w:t>
      </w:r>
      <w:r w:rsidR="00824FA0">
        <w:t>6</w:t>
      </w:r>
      <w:r>
        <w:t>]</w:t>
      </w:r>
      <w:r>
        <w:tab/>
        <w:t>3GPP TS 24.483</w:t>
      </w:r>
      <w:r w:rsidRPr="0073469F">
        <w:t xml:space="preserve">: "Mission Critical </w:t>
      </w:r>
      <w:r>
        <w:t>Services (MCS)</w:t>
      </w:r>
      <w:r w:rsidRPr="0073469F">
        <w:t xml:space="preserve"> </w:t>
      </w:r>
      <w:r>
        <w:t>Management Object (MO)</w:t>
      </w:r>
      <w:r w:rsidRPr="0073469F">
        <w:t>".</w:t>
      </w:r>
    </w:p>
    <w:p w14:paraId="700109AB" w14:textId="2B985FBD" w:rsidR="003E6C8E" w:rsidRPr="004D3578" w:rsidRDefault="003E6C8E" w:rsidP="003E6C8E">
      <w:pPr>
        <w:pStyle w:val="EX"/>
      </w:pPr>
      <w:r>
        <w:t>[</w:t>
      </w:r>
      <w:r w:rsidR="00824FA0">
        <w:t>7</w:t>
      </w:r>
      <w:r>
        <w:t>]</w:t>
      </w:r>
      <w:r>
        <w:tab/>
        <w:t>3GPP TS 29.500: "</w:t>
      </w:r>
      <w:r w:rsidRPr="0020249F">
        <w:t>5G System; Technical Realization of Service Based Architecture; Stage 3</w:t>
      </w:r>
      <w:r>
        <w:t>".</w:t>
      </w:r>
    </w:p>
    <w:p w14:paraId="72DCE0D3" w14:textId="7E8EA9CA" w:rsidR="003E6C8E" w:rsidRDefault="003E6C8E" w:rsidP="003E6C8E">
      <w:pPr>
        <w:pStyle w:val="EX"/>
      </w:pPr>
      <w:r>
        <w:t>[</w:t>
      </w:r>
      <w:r w:rsidR="00824FA0">
        <w:t>8</w:t>
      </w:r>
      <w:r>
        <w:t>]</w:t>
      </w:r>
      <w:r>
        <w:tab/>
        <w:t>3GPP TS 29.501: "5G System; Principles and Guidelines for Services Definition; Stage 3".</w:t>
      </w:r>
    </w:p>
    <w:p w14:paraId="14B10B04" w14:textId="1896930A" w:rsidR="003C5B2E" w:rsidRDefault="003C5B2E" w:rsidP="003C5B2E">
      <w:pPr>
        <w:pStyle w:val="EX"/>
      </w:pPr>
      <w:r>
        <w:t>[</w:t>
      </w:r>
      <w:r w:rsidR="007C10D9">
        <w:t>9</w:t>
      </w:r>
      <w:r>
        <w:t>]</w:t>
      </w:r>
      <w:r>
        <w:tab/>
        <w:t>3GPP TS 29.571: "5G System; Common Data Types for Service Based Interfaces; Stage 3".</w:t>
      </w:r>
    </w:p>
    <w:p w14:paraId="55A2397E" w14:textId="2644C37F" w:rsidR="003C5B2E" w:rsidRDefault="003C5B2E" w:rsidP="007C10D9">
      <w:pPr>
        <w:pStyle w:val="EX"/>
      </w:pPr>
      <w:r w:rsidRPr="00F00A7A">
        <w:rPr>
          <w:lang w:val="en-US"/>
        </w:rPr>
        <w:t>[</w:t>
      </w:r>
      <w:r w:rsidR="007C10D9">
        <w:rPr>
          <w:lang w:val="en-US"/>
        </w:rPr>
        <w:t>10</w:t>
      </w:r>
      <w:r w:rsidRPr="00F00A7A">
        <w:rPr>
          <w:lang w:val="en-US"/>
        </w:rPr>
        <w:t>]</w:t>
      </w:r>
      <w:r w:rsidRPr="00F00A7A">
        <w:rPr>
          <w:lang w:val="en-US"/>
        </w:rPr>
        <w:tab/>
        <w:t xml:space="preserve">3GPP TS 29.572: "5G System; </w:t>
      </w:r>
      <w:r>
        <w:t>Location Management Services; Stage 3".</w:t>
      </w:r>
    </w:p>
    <w:p w14:paraId="5CB96D76" w14:textId="3D055734" w:rsidR="00E56362" w:rsidRPr="00730857" w:rsidRDefault="008149C0" w:rsidP="008149C0">
      <w:pPr>
        <w:pStyle w:val="EX"/>
      </w:pPr>
      <w:r w:rsidRPr="00730857">
        <w:t>[</w:t>
      </w:r>
      <w:r w:rsidR="007C10D9">
        <w:t>11</w:t>
      </w:r>
      <w:r w:rsidRPr="00730857">
        <w:t>]</w:t>
      </w:r>
      <w:r w:rsidRPr="00730857">
        <w:tab/>
        <w:t>3GPP TS 33.180: "Security of the mission critical service".</w:t>
      </w:r>
    </w:p>
    <w:p w14:paraId="31A7AF0F" w14:textId="10EF3B9D" w:rsidR="0093750A" w:rsidRPr="00730857" w:rsidRDefault="0093750A" w:rsidP="004756CC">
      <w:pPr>
        <w:pStyle w:val="EX"/>
      </w:pPr>
      <w:r w:rsidRPr="00730857">
        <w:t>[</w:t>
      </w:r>
      <w:r w:rsidR="004041B4" w:rsidRPr="00730857">
        <w:t>1</w:t>
      </w:r>
      <w:r w:rsidR="00973BC7">
        <w:t>2</w:t>
      </w:r>
      <w:r w:rsidRPr="00730857">
        <w:t>]</w:t>
      </w:r>
      <w:r w:rsidRPr="00730857">
        <w:tab/>
        <w:t>IETF RFC </w:t>
      </w:r>
      <w:r w:rsidRPr="00730857">
        <w:rPr>
          <w:rFonts w:eastAsia="SimSun"/>
          <w:lang w:val="en-US"/>
        </w:rPr>
        <w:t>4122</w:t>
      </w:r>
      <w:r w:rsidRPr="00730857">
        <w:t>: "A Universally Unique IDentifier (UUID) URN Namespace".</w:t>
      </w:r>
    </w:p>
    <w:p w14:paraId="60A73020" w14:textId="44CEA1B8" w:rsidR="00925C36" w:rsidRDefault="00925C36" w:rsidP="00925C36">
      <w:pPr>
        <w:pStyle w:val="EX"/>
      </w:pPr>
      <w:r>
        <w:t>[</w:t>
      </w:r>
      <w:r w:rsidR="00824FA0">
        <w:t>1</w:t>
      </w:r>
      <w:r w:rsidR="00973BC7">
        <w:t>3</w:t>
      </w:r>
      <w:r>
        <w:t>]</w:t>
      </w:r>
      <w:r>
        <w:tab/>
      </w:r>
      <w:r w:rsidRPr="00EA26B3">
        <w:t>IETF</w:t>
      </w:r>
      <w:r>
        <w:t> </w:t>
      </w:r>
      <w:r w:rsidRPr="00EA26B3">
        <w:t>RFC</w:t>
      </w:r>
      <w:r>
        <w:t> </w:t>
      </w:r>
      <w:r w:rsidRPr="00EA26B3">
        <w:t>6750: "The OAuth 2.0 Authorization Framework: Bearer Token Usage".</w:t>
      </w:r>
    </w:p>
    <w:p w14:paraId="241F39CA" w14:textId="461EE5B6" w:rsidR="00B94312" w:rsidRPr="00D91CBF" w:rsidRDefault="00B94312" w:rsidP="00B94312">
      <w:pPr>
        <w:pStyle w:val="EX"/>
        <w:rPr>
          <w:lang w:eastAsia="zh-CN"/>
        </w:rPr>
      </w:pPr>
      <w:r w:rsidRPr="00D1205D">
        <w:rPr>
          <w:lang w:eastAsia="zh-CN"/>
        </w:rPr>
        <w:t>[</w:t>
      </w:r>
      <w:r w:rsidR="00824FA0">
        <w:rPr>
          <w:lang w:eastAsia="zh-CN"/>
        </w:rPr>
        <w:t>1</w:t>
      </w:r>
      <w:r w:rsidR="00973BC7">
        <w:rPr>
          <w:lang w:eastAsia="zh-CN"/>
        </w:rPr>
        <w:t>4</w:t>
      </w:r>
      <w:r w:rsidRPr="00D1205D">
        <w:rPr>
          <w:lang w:eastAsia="zh-CN"/>
        </w:rPr>
        <w:t>]</w:t>
      </w:r>
      <w:r w:rsidRPr="00D1205D">
        <w:rPr>
          <w:lang w:eastAsia="zh-CN"/>
        </w:rPr>
        <w:tab/>
      </w:r>
      <w:r w:rsidRPr="00D1205D">
        <w:t>IETF RFC 8259: "The JavaScript Object Notation (JSON) Data Interchange Format".</w:t>
      </w:r>
    </w:p>
    <w:p w14:paraId="08EE1F6F" w14:textId="2A5F571A" w:rsidR="00925C36" w:rsidRDefault="00925C36" w:rsidP="00925C36">
      <w:pPr>
        <w:pStyle w:val="EX"/>
      </w:pPr>
      <w:r>
        <w:t>[</w:t>
      </w:r>
      <w:r w:rsidR="00824FA0">
        <w:t>1</w:t>
      </w:r>
      <w:r w:rsidR="00973BC7">
        <w:t>5</w:t>
      </w:r>
      <w:r>
        <w:t>]</w:t>
      </w:r>
      <w:r>
        <w:tab/>
      </w:r>
      <w:r w:rsidRPr="0086220A">
        <w:t>IETF RFC </w:t>
      </w:r>
      <w:r>
        <w:t>9113</w:t>
      </w:r>
      <w:r w:rsidRPr="0086220A">
        <w:t>: "HTTP/2"</w:t>
      </w:r>
      <w:r w:rsidRPr="00EA26B3">
        <w:t>.</w:t>
      </w:r>
    </w:p>
    <w:p w14:paraId="323896B4" w14:textId="269D4E13" w:rsidR="00925C36" w:rsidRDefault="00925C36" w:rsidP="00925C36">
      <w:pPr>
        <w:pStyle w:val="EX"/>
        <w:rPr>
          <w:lang w:val="en-US"/>
        </w:rPr>
      </w:pPr>
      <w:r>
        <w:t>[</w:t>
      </w:r>
      <w:r w:rsidR="00824FA0">
        <w:t>1</w:t>
      </w:r>
      <w:r w:rsidR="00973BC7">
        <w:t>6</w:t>
      </w:r>
      <w:r>
        <w:t>]</w:t>
      </w:r>
      <w:r>
        <w:tab/>
      </w:r>
      <w:bookmarkStart w:id="19"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9"/>
    </w:p>
    <w:p w14:paraId="7E409326" w14:textId="77777777" w:rsidR="00154B99" w:rsidRPr="001208FB" w:rsidRDefault="00154B99" w:rsidP="004756CC">
      <w:pPr>
        <w:pStyle w:val="EX"/>
      </w:pPr>
    </w:p>
    <w:p w14:paraId="24ACB616" w14:textId="77777777" w:rsidR="00080512" w:rsidRPr="004D3578" w:rsidRDefault="00080512">
      <w:pPr>
        <w:pStyle w:val="Heading1"/>
      </w:pPr>
      <w:bookmarkStart w:id="20" w:name="definitions"/>
      <w:bookmarkStart w:id="21" w:name="_Toc191015539"/>
      <w:bookmarkEnd w:id="20"/>
      <w:r w:rsidRPr="004D3578">
        <w:lastRenderedPageBreak/>
        <w:t>3</w:t>
      </w:r>
      <w:r w:rsidRPr="004D3578">
        <w:tab/>
        <w:t>Definitions</w:t>
      </w:r>
      <w:r w:rsidR="00602AEA">
        <w:t xml:space="preserve"> of terms, symbols and abbreviations</w:t>
      </w:r>
      <w:bookmarkEnd w:id="2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 w:name="_Toc191015540"/>
      <w:r w:rsidRPr="004D3578">
        <w:t>3.1</w:t>
      </w:r>
      <w:r w:rsidRPr="004D3578">
        <w:tab/>
      </w:r>
      <w:r w:rsidR="002B6339">
        <w:t>Terms</w:t>
      </w:r>
      <w:bookmarkEnd w:id="22"/>
    </w:p>
    <w:p w14:paraId="52F085A8" w14:textId="79EC2F67"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5D442D">
        <w:t>4</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5D442D">
        <w:t>4</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06DB709B"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Pr="00B34245">
        <w:t>4122</w:t>
      </w:r>
      <w:r>
        <w:t> </w:t>
      </w:r>
      <w:r w:rsidRPr="00B34245">
        <w:t>[</w:t>
      </w:r>
      <w:r w:rsidR="00B21C6C">
        <w:t>1</w:t>
      </w:r>
      <w:r w:rsidR="005F191B">
        <w:t>2</w:t>
      </w:r>
      <w:r w:rsidRPr="00B34245">
        <w:t>]</w:t>
      </w:r>
      <w:r>
        <w:t>.</w:t>
      </w:r>
    </w:p>
    <w:p w14:paraId="748FAD21" w14:textId="77777777" w:rsidR="00080512" w:rsidRPr="004D3578" w:rsidRDefault="00080512">
      <w:pPr>
        <w:pStyle w:val="Heading2"/>
      </w:pPr>
      <w:bookmarkStart w:id="23" w:name="_Toc191015541"/>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50F83E7B" w14:textId="281997F5" w:rsidR="00080512" w:rsidRPr="004D3578" w:rsidRDefault="00EC5055" w:rsidP="00891DBE">
      <w:pPr>
        <w:pStyle w:val="EditorsNote"/>
      </w:pPr>
      <w:r>
        <w:t>Editor’s Note: This section may end up being void.</w:t>
      </w:r>
    </w:p>
    <w:p w14:paraId="5E81C5C1" w14:textId="77777777" w:rsidR="00080512" w:rsidRPr="004D3578" w:rsidRDefault="00080512">
      <w:pPr>
        <w:pStyle w:val="Heading2"/>
      </w:pPr>
      <w:bookmarkStart w:id="24" w:name="_Toc191015542"/>
      <w:r w:rsidRPr="004D3578">
        <w:t>3.3</w:t>
      </w:r>
      <w:r w:rsidRPr="004D3578">
        <w:tab/>
        <w:t>Abbreviations</w:t>
      </w:r>
      <w:bookmarkEnd w:id="24"/>
    </w:p>
    <w:p w14:paraId="338C6B7C" w14:textId="06E02B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5D442D">
        <w:t>4</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5D442D">
        <w:t>4</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191015543"/>
      <w:bookmarkEnd w:id="25"/>
      <w:r w:rsidRPr="0073469F">
        <w:t>4</w:t>
      </w:r>
      <w:r w:rsidRPr="0073469F">
        <w:tab/>
        <w:t>General</w:t>
      </w:r>
      <w:bookmarkEnd w:id="26"/>
      <w:bookmarkEnd w:id="27"/>
      <w:bookmarkEnd w:id="28"/>
      <w:bookmarkEnd w:id="29"/>
      <w:bookmarkEnd w:id="30"/>
      <w:bookmarkEnd w:id="31"/>
      <w:bookmarkEnd w:id="32"/>
    </w:p>
    <w:p w14:paraId="2B9CD544" w14:textId="22DCC032" w:rsidR="004B297E"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191015544"/>
      <w:r w:rsidRPr="0073469F">
        <w:t>4.1</w:t>
      </w:r>
      <w:r w:rsidRPr="0073469F">
        <w:tab/>
      </w:r>
      <w:bookmarkEnd w:id="33"/>
      <w:bookmarkEnd w:id="34"/>
      <w:bookmarkEnd w:id="35"/>
      <w:bookmarkEnd w:id="36"/>
      <w:bookmarkEnd w:id="37"/>
      <w:bookmarkEnd w:id="38"/>
      <w:r w:rsidR="004B297E">
        <w:t>Overview</w:t>
      </w:r>
      <w:bookmarkEnd w:id="39"/>
    </w:p>
    <w:p w14:paraId="3AAE6EEA" w14:textId="60F01F63"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5D442D">
        <w:t>4</w:t>
      </w:r>
      <w:r>
        <w:t>]) and is consistent with the general design principles of the mission critical system. Salient features include:</w:t>
      </w:r>
    </w:p>
    <w:p w14:paraId="50E1DF59" w14:textId="77777777" w:rsidR="004B297E" w:rsidRDefault="004B297E" w:rsidP="004B297E">
      <w:pPr>
        <w:pStyle w:val="B1"/>
        <w:numPr>
          <w:ilvl w:val="0"/>
          <w:numId w:val="21"/>
        </w:numPr>
      </w:pPr>
      <w:r>
        <w:rPr>
          <w:b/>
          <w:bCs/>
        </w:rPr>
        <w:t>Trust domains.</w:t>
      </w:r>
      <w:r>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77777777" w:rsidR="004B297E" w:rsidRDefault="004B297E" w:rsidP="004B297E">
      <w:pPr>
        <w:pStyle w:val="B1"/>
        <w:numPr>
          <w:ilvl w:val="0"/>
          <w:numId w:val="21"/>
        </w:numPr>
      </w:pPr>
      <w:r>
        <w:rPr>
          <w:b/>
          <w:bCs/>
        </w:rPr>
        <w:t>Controlled list of users.</w:t>
      </w:r>
      <w:r>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7777777" w:rsidR="004B297E" w:rsidRDefault="004B297E" w:rsidP="004B297E">
      <w:pPr>
        <w:pStyle w:val="B1"/>
        <w:numPr>
          <w:ilvl w:val="0"/>
          <w:numId w:val="21"/>
        </w:numPr>
      </w:pPr>
      <w:r>
        <w:rPr>
          <w:b/>
          <w:bCs/>
        </w:rPr>
        <w:t>Multiple devices</w:t>
      </w:r>
      <w:r>
        <w:rPr>
          <w:rFonts w:eastAsia="SimSun"/>
        </w:rPr>
        <w:t>.</w:t>
      </w:r>
      <w:r>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77777777" w:rsidR="004B297E" w:rsidRDefault="004B297E" w:rsidP="004B297E">
      <w:pPr>
        <w:pStyle w:val="B1"/>
        <w:numPr>
          <w:ilvl w:val="0"/>
          <w:numId w:val="21"/>
        </w:numPr>
      </w:pPr>
      <w:r>
        <w:rPr>
          <w:b/>
          <w:bCs/>
        </w:rPr>
        <w:lastRenderedPageBreak/>
        <w:t>Support for aliases.</w:t>
      </w:r>
      <w:r>
        <w:t xml:space="preserve"> MCLoc supports addressing by, reporting from, and notifications to, users identified via mission critical aliases.</w:t>
      </w:r>
    </w:p>
    <w:p w14:paraId="65435B7A" w14:textId="77777777" w:rsidR="004B297E" w:rsidRDefault="004B297E" w:rsidP="004B297E">
      <w:pPr>
        <w:pStyle w:val="B1"/>
        <w:numPr>
          <w:ilvl w:val="0"/>
          <w:numId w:val="21"/>
        </w:numPr>
      </w:pPr>
      <w:r>
        <w:rPr>
          <w:b/>
          <w:bCs/>
        </w:rPr>
        <w:t>Support of group operations</w:t>
      </w:r>
      <w:r>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77777777" w:rsidR="004B297E" w:rsidRDefault="004B297E" w:rsidP="004B297E">
      <w:pPr>
        <w:pStyle w:val="B1"/>
        <w:numPr>
          <w:ilvl w:val="0"/>
          <w:numId w:val="21"/>
        </w:numPr>
      </w:pPr>
      <w:r>
        <w:rPr>
          <w:b/>
          <w:bCs/>
        </w:rPr>
        <w:t>Rich set of</w:t>
      </w:r>
      <w:r>
        <w:t xml:space="preserve"> </w:t>
      </w:r>
      <w:r>
        <w:rPr>
          <w:b/>
          <w:bCs/>
        </w:rPr>
        <w:t>location</w:t>
      </w:r>
      <w:r>
        <w:t xml:space="preserve"> </w:t>
      </w:r>
      <w:r>
        <w:rPr>
          <w:b/>
          <w:bCs/>
        </w:rPr>
        <w:t>trigger types and variables.</w:t>
      </w:r>
      <w:r>
        <w:t xml:space="preserve"> MCLoc supports location event triggering on many various conditions and reporting of values of location variables, beyond just longitude and latitude: for example, z</w:t>
      </w:r>
      <w:r>
        <w:noBreakHyphen/>
        <w:t>axis values, speed, etc. In addition, the time and accuracy of the measurement or data acquisition is also recorded and can be reported by the LMC and/or notified by the LMS.</w:t>
      </w:r>
    </w:p>
    <w:p w14:paraId="37B04A59" w14:textId="77777777" w:rsidR="004B297E" w:rsidRDefault="004B297E" w:rsidP="004B297E">
      <w:pPr>
        <w:pStyle w:val="B1"/>
        <w:numPr>
          <w:ilvl w:val="0"/>
          <w:numId w:val="21"/>
        </w:numPr>
      </w:pPr>
      <w:r>
        <w:rPr>
          <w:b/>
          <w:bCs/>
        </w:rPr>
        <w:t>Context sensitive and adaptive operation</w:t>
      </w:r>
      <w:r>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77777777" w:rsidR="004B297E" w:rsidRDefault="004B297E" w:rsidP="004B297E">
      <w:pPr>
        <w:pStyle w:val="B1"/>
        <w:numPr>
          <w:ilvl w:val="0"/>
          <w:numId w:val="21"/>
        </w:numPr>
      </w:pPr>
      <w:r>
        <w:rPr>
          <w:b/>
          <w:bCs/>
        </w:rPr>
        <w:t>Off-network / on-network operation.</w:t>
      </w:r>
      <w:r>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77777777" w:rsidR="004B297E" w:rsidRDefault="004B297E" w:rsidP="004B297E">
      <w:pPr>
        <w:pStyle w:val="B1"/>
        <w:numPr>
          <w:ilvl w:val="0"/>
          <w:numId w:val="21"/>
        </w:numPr>
      </w:pPr>
      <w:r>
        <w:rPr>
          <w:b/>
          <w:bCs/>
        </w:rPr>
        <w:t>Interworking with LMR systems.</w:t>
      </w:r>
      <w:r>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191015545"/>
      <w:r>
        <w:t>4.2</w:t>
      </w:r>
      <w:r>
        <w:tab/>
      </w:r>
      <w:bookmarkEnd w:id="40"/>
      <w:bookmarkEnd w:id="41"/>
      <w:bookmarkEnd w:id="42"/>
      <w:bookmarkEnd w:id="43"/>
      <w:bookmarkEnd w:id="44"/>
      <w:bookmarkEnd w:id="45"/>
      <w:r w:rsidR="0086175F">
        <w:t>LMS</w:t>
      </w:r>
      <w:r w:rsidR="00480288">
        <w:t xml:space="preserve"> </w:t>
      </w:r>
      <w:r>
        <w:t>Registration</w:t>
      </w:r>
      <w:bookmarkEnd w:id="46"/>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018B9643" w14:textId="73E08847" w:rsidR="004B297E" w:rsidRDefault="00627B9F" w:rsidP="00627B9F">
      <w:pPr>
        <w:pStyle w:val="EditorsNote"/>
      </w:pPr>
      <w:r>
        <w:t>Editor</w:t>
      </w:r>
      <w:r w:rsidRPr="002E7D6B">
        <w:rPr>
          <w:rFonts w:cs="Arial"/>
          <w:sz w:val="16"/>
          <w:szCs w:val="16"/>
        </w:rPr>
        <w:t>'</w:t>
      </w:r>
      <w:r>
        <w:t>s note:</w:t>
      </w:r>
      <w:r>
        <w:tab/>
        <w:t>How other types of clients (e.g. MC service server, IWF) register to the LMS is FFS.</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47" w:name="_Toc191015546"/>
      <w:r>
        <w:t>4.3</w:t>
      </w:r>
      <w:r>
        <w:tab/>
        <w:t>Identities</w:t>
      </w:r>
      <w:bookmarkEnd w:id="47"/>
    </w:p>
    <w:p w14:paraId="3BB5B2C0" w14:textId="77777777" w:rsidR="009A71D6" w:rsidRDefault="009A71D6" w:rsidP="009A71D6">
      <w:pPr>
        <w:pStyle w:val="Heading3"/>
      </w:pPr>
      <w:bookmarkStart w:id="48" w:name="_Toc191015547"/>
      <w:r>
        <w:t>4.3.1</w:t>
      </w:r>
      <w:r>
        <w:tab/>
        <w:t>General</w:t>
      </w:r>
      <w:bookmarkEnd w:id="48"/>
    </w:p>
    <w:p w14:paraId="449744B8" w14:textId="2B7BB0AB" w:rsidR="009A71D6" w:rsidRDefault="009A71D6" w:rsidP="009A71D6">
      <w:r>
        <w:t>The LMC is provided with MC service IDs as defined 3GPPP TS 23.280 [4] from the IdMS during user authentication procedure according to 3GPP TS 33.180 [</w:t>
      </w:r>
      <w:r w:rsidR="00F37A4C">
        <w:t>11</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49" w:name="_Toc191015548"/>
      <w:r>
        <w:lastRenderedPageBreak/>
        <w:t>4.3.2</w:t>
      </w:r>
      <w:r>
        <w:tab/>
        <w:t>MCLOC client ID</w:t>
      </w:r>
      <w:bookmarkEnd w:id="49"/>
    </w:p>
    <w:p w14:paraId="75FC74FD" w14:textId="4335591A"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Pr="00B34245">
        <w:t>4122</w:t>
      </w:r>
      <w:r>
        <w:t> </w:t>
      </w:r>
      <w:r w:rsidRPr="00B34245">
        <w:t>[</w:t>
      </w:r>
      <w:r w:rsidR="00B21C6C">
        <w:t>1</w:t>
      </w:r>
      <w:r w:rsidR="005F191B">
        <w:t>2</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52165CF1" w14:textId="77777777" w:rsidR="009A71D6" w:rsidRDefault="009A71D6" w:rsidP="009A71D6">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41DF6BF7" w14:textId="77777777" w:rsidR="009A71D6" w:rsidRDefault="009A71D6" w:rsidP="004B297E"/>
    <w:p w14:paraId="3DA7E9C1" w14:textId="33D1910C" w:rsidR="0024387C" w:rsidRPr="004D3E8B" w:rsidRDefault="00362401" w:rsidP="0024387C">
      <w:pPr>
        <w:pStyle w:val="Heading1"/>
      </w:pPr>
      <w:bookmarkStart w:id="50" w:name="_Toc191015549"/>
      <w:r w:rsidRPr="004D3E8B">
        <w:t>5</w:t>
      </w:r>
      <w:r w:rsidR="0024387C" w:rsidRPr="004D3E8B">
        <w:tab/>
        <w:t>Functional entities and reference points</w:t>
      </w:r>
      <w:bookmarkEnd w:id="50"/>
    </w:p>
    <w:p w14:paraId="6DBF6A5A" w14:textId="6E257BB0" w:rsidR="0024387C" w:rsidRPr="004D3E8B" w:rsidRDefault="00362401" w:rsidP="0024387C">
      <w:pPr>
        <w:pStyle w:val="Heading2"/>
      </w:pPr>
      <w:bookmarkStart w:id="51" w:name="_Toc191015550"/>
      <w:r w:rsidRPr="004D3E8B">
        <w:t>5</w:t>
      </w:r>
      <w:r w:rsidR="0024387C" w:rsidRPr="004D3E8B">
        <w:t>.1</w:t>
      </w:r>
      <w:r w:rsidR="0024387C" w:rsidRPr="004D3E8B">
        <w:tab/>
        <w:t>Introduction</w:t>
      </w:r>
      <w:bookmarkEnd w:id="51"/>
      <w:r w:rsidR="0024387C" w:rsidRPr="004D3E8B">
        <w:t xml:space="preserve"> </w:t>
      </w:r>
    </w:p>
    <w:p w14:paraId="635FE558" w14:textId="3EAE6597"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5D442D">
        <w:t>4</w:t>
      </w:r>
      <w:r w:rsidRPr="004D3E8B">
        <w:t>]).</w:t>
      </w:r>
    </w:p>
    <w:p w14:paraId="70EE5B79" w14:textId="437C1D62" w:rsidR="0024387C" w:rsidRPr="004D3E8B" w:rsidRDefault="00362401" w:rsidP="0024387C">
      <w:pPr>
        <w:pStyle w:val="Heading2"/>
      </w:pPr>
      <w:bookmarkStart w:id="52" w:name="_Toc191015551"/>
      <w:bookmarkStart w:id="53" w:name="_Toc20155509"/>
      <w:bookmarkStart w:id="54" w:name="_Toc27500664"/>
      <w:bookmarkStart w:id="55" w:name="_Toc36048789"/>
      <w:bookmarkStart w:id="56" w:name="_Toc45209552"/>
      <w:bookmarkStart w:id="57" w:name="_Toc51860377"/>
      <w:bookmarkStart w:id="58" w:name="_Toc131399675"/>
      <w:r w:rsidRPr="004D3E8B">
        <w:t>5</w:t>
      </w:r>
      <w:r w:rsidR="0024387C" w:rsidRPr="004D3E8B">
        <w:t>.2</w:t>
      </w:r>
      <w:r w:rsidR="0024387C" w:rsidRPr="004D3E8B">
        <w:tab/>
        <w:t>Location management service functional architecture</w:t>
      </w:r>
      <w:bookmarkEnd w:id="52"/>
    </w:p>
    <w:p w14:paraId="0338307D" w14:textId="4BDA4484" w:rsidR="0024387C"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5D442D">
        <w:t>4</w:t>
      </w:r>
      <w:r>
        <w:t>] clause 7.3.</w:t>
      </w:r>
    </w:p>
    <w:p w14:paraId="1DA8E4E2" w14:textId="77777777" w:rsidR="0024387C" w:rsidRPr="004D3E8B" w:rsidRDefault="0024387C" w:rsidP="0024387C">
      <w:pPr>
        <w:rPr>
          <w:rFonts w:ascii="Arial" w:eastAsia="Calibri" w:hAnsi="Arial" w:cs="Arial"/>
          <w:iCs/>
          <w:sz w:val="22"/>
          <w:szCs w:val="22"/>
        </w:rPr>
      </w:pPr>
    </w:p>
    <w:p w14:paraId="736171CA" w14:textId="77777777" w:rsidR="0024387C" w:rsidRDefault="0024387C" w:rsidP="0024387C">
      <w:pPr>
        <w:jc w:val="center"/>
        <w:rPr>
          <w:rFonts w:ascii="Arial" w:eastAsia="Calibri" w:hAnsi="Arial" w:cs="Arial"/>
          <w:iCs/>
          <w:sz w:val="22"/>
          <w:szCs w:val="22"/>
          <w:lang w:val="nl-NL"/>
        </w:rPr>
      </w:pPr>
      <w:r>
        <w:rPr>
          <w:rFonts w:ascii="Arial" w:eastAsia="Calibri" w:hAnsi="Arial" w:cs="Arial"/>
          <w:iCs/>
          <w:sz w:val="22"/>
          <w:szCs w:val="22"/>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5pt;height:330pt" o:ole="">
            <v:imagedata r:id="rId14" o:title=""/>
          </v:shape>
          <o:OLEObject Type="Embed" ProgID="Visio.Drawing.15" ShapeID="_x0000_i1025" DrawAspect="Content" ObjectID="_1801631218"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59" w:name="_Toc191015552"/>
      <w:r>
        <w:t>5</w:t>
      </w:r>
      <w:r w:rsidRPr="0073469F">
        <w:t>.</w:t>
      </w:r>
      <w:r>
        <w:t>3</w:t>
      </w:r>
      <w:r w:rsidRPr="0073469F">
        <w:tab/>
      </w:r>
      <w:r>
        <w:t>Functional entities</w:t>
      </w:r>
      <w:bookmarkEnd w:id="59"/>
    </w:p>
    <w:p w14:paraId="3CFF768D" w14:textId="3B87E98A" w:rsidR="0024387C" w:rsidRPr="004D3E8B" w:rsidRDefault="00362401" w:rsidP="000F66E7">
      <w:pPr>
        <w:pStyle w:val="Heading3"/>
      </w:pPr>
      <w:bookmarkStart w:id="60" w:name="_Toc191015553"/>
      <w:r w:rsidRPr="004D3E8B">
        <w:t>5</w:t>
      </w:r>
      <w:r w:rsidR="0024387C" w:rsidRPr="004D3E8B">
        <w:t>.3</w:t>
      </w:r>
      <w:r w:rsidR="000F66E7">
        <w:t>.1</w:t>
      </w:r>
      <w:r w:rsidR="0024387C" w:rsidRPr="004D3E8B">
        <w:tab/>
        <w:t>MCLoc client</w:t>
      </w:r>
      <w:bookmarkEnd w:id="53"/>
      <w:bookmarkEnd w:id="54"/>
      <w:bookmarkEnd w:id="55"/>
      <w:bookmarkEnd w:id="56"/>
      <w:bookmarkEnd w:id="57"/>
      <w:bookmarkEnd w:id="58"/>
      <w:r w:rsidR="0024387C" w:rsidRPr="004D3E8B">
        <w:t xml:space="preserve"> (LMC)</w:t>
      </w:r>
      <w:bookmarkEnd w:id="60"/>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3592FBFC" w:rsidR="0024387C" w:rsidRPr="004D3E8B" w:rsidRDefault="0024387C" w:rsidP="0024387C">
      <w:pPr>
        <w:pStyle w:val="B1"/>
      </w:pPr>
      <w:r w:rsidRPr="004D3E8B">
        <w:t>-</w:t>
      </w:r>
      <w:r w:rsidRPr="004D3E8B">
        <w:tab/>
        <w:t>interacts with the MCLoc server, executing procedures defined in 3GPP TS 23.280 [</w:t>
      </w:r>
      <w:r w:rsidR="005D442D">
        <w:t>4</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1" w:name="_Toc191015554"/>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1"/>
    </w:p>
    <w:p w14:paraId="37CD79EC" w14:textId="1E2EC97C" w:rsidR="0024387C" w:rsidRDefault="0024387C" w:rsidP="0024387C">
      <w:bookmarkStart w:id="62" w:name="_Toc20155511"/>
      <w:bookmarkStart w:id="63" w:name="_Toc27500666"/>
      <w:bookmarkStart w:id="64" w:name="_Toc36048791"/>
      <w:bookmarkStart w:id="65" w:name="_Toc45209554"/>
      <w:bookmarkStart w:id="66" w:name="_Toc51860379"/>
      <w:bookmarkStart w:id="67" w:name="_Toc131399677"/>
      <w:r>
        <w:t>The</w:t>
      </w:r>
      <w:r w:rsidRPr="0073469F">
        <w:t xml:space="preserve"> MC</w:t>
      </w:r>
      <w:r>
        <w:t>Loc</w:t>
      </w:r>
      <w:r w:rsidRPr="0073469F">
        <w:t xml:space="preserve"> </w:t>
      </w:r>
      <w:r>
        <w:t>server executes location related procedures defined in 3GPP TS 23.280 [</w:t>
      </w:r>
      <w:r w:rsidR="005D442D">
        <w:t>4</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68" w:name="_Toc191015555"/>
      <w:bookmarkStart w:id="69" w:name="_Toc468105321"/>
      <w:bookmarkStart w:id="70" w:name="_Toc468110416"/>
      <w:bookmarkStart w:id="71" w:name="_Toc131207382"/>
      <w:bookmarkEnd w:id="62"/>
      <w:bookmarkEnd w:id="63"/>
      <w:bookmarkEnd w:id="64"/>
      <w:bookmarkEnd w:id="65"/>
      <w:bookmarkEnd w:id="66"/>
      <w:bookmarkEnd w:id="67"/>
      <w:r w:rsidRPr="008243A6">
        <w:t>5</w:t>
      </w:r>
      <w:r w:rsidR="00601BB8">
        <w:t>.3.3</w:t>
      </w:r>
      <w:r w:rsidR="0024387C" w:rsidRPr="004D3E8B">
        <w:tab/>
        <w:t>Key management server (KMS)</w:t>
      </w:r>
      <w:bookmarkEnd w:id="68"/>
    </w:p>
    <w:p w14:paraId="308E847A" w14:textId="2947F882" w:rsidR="0024387C" w:rsidRPr="004D3E8B" w:rsidRDefault="0024387C" w:rsidP="0024387C">
      <w:r w:rsidRPr="004D3E8B">
        <w:t>See 3GPP TS 23.280 [</w:t>
      </w:r>
      <w:r w:rsidR="005D442D">
        <w:t>4</w:t>
      </w:r>
      <w:r w:rsidRPr="004D3E8B">
        <w:t>] clause 7.4.2.2.8.</w:t>
      </w:r>
    </w:p>
    <w:p w14:paraId="667D0FB7" w14:textId="538D934C" w:rsidR="0024387C" w:rsidRPr="0073469F" w:rsidRDefault="004D3E8B" w:rsidP="004F0C66">
      <w:pPr>
        <w:pStyle w:val="Heading3"/>
      </w:pPr>
      <w:bookmarkStart w:id="72" w:name="_Toc191015556"/>
      <w:r w:rsidRPr="008243A6">
        <w:t>5</w:t>
      </w:r>
      <w:r w:rsidR="0024387C" w:rsidRPr="004D3E8B">
        <w:t>.</w:t>
      </w:r>
      <w:r w:rsidR="00AE16EA">
        <w:t>3.4</w:t>
      </w:r>
      <w:r w:rsidR="0024387C" w:rsidRPr="004D3E8B">
        <w:tab/>
        <w:t>Configuration</w:t>
      </w:r>
      <w:r w:rsidR="0024387C">
        <w:t xml:space="preserve"> management server (CMS)</w:t>
      </w:r>
      <w:bookmarkEnd w:id="72"/>
    </w:p>
    <w:p w14:paraId="66D0CB30" w14:textId="7958BC46" w:rsidR="0024387C" w:rsidRDefault="0024387C" w:rsidP="0024387C">
      <w:r>
        <w:t>See 3GPP TS 23.280 [</w:t>
      </w:r>
      <w:r w:rsidR="005D442D">
        <w:t>4</w:t>
      </w:r>
      <w:r>
        <w:t>] clause 7.4.2.2.2.</w:t>
      </w:r>
    </w:p>
    <w:p w14:paraId="55D1CC81" w14:textId="28AC54A7" w:rsidR="00C40830" w:rsidRPr="0073469F" w:rsidRDefault="00195E82" w:rsidP="004F0C66">
      <w:pPr>
        <w:pStyle w:val="Heading2"/>
      </w:pPr>
      <w:bookmarkStart w:id="73" w:name="_Toc191015557"/>
      <w:r>
        <w:t>5.4.</w:t>
      </w:r>
      <w:r>
        <w:tab/>
        <w:t>Reference points</w:t>
      </w:r>
      <w:bookmarkEnd w:id="73"/>
    </w:p>
    <w:p w14:paraId="730FE194" w14:textId="7A1B1B65" w:rsidR="0024387C" w:rsidRPr="0023242D" w:rsidRDefault="004D3E8B" w:rsidP="005D6E0C">
      <w:pPr>
        <w:pStyle w:val="Heading3"/>
      </w:pPr>
      <w:bookmarkStart w:id="74" w:name="_Toc191015558"/>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74"/>
    </w:p>
    <w:p w14:paraId="434DCF3F" w14:textId="7CF6EA53" w:rsidR="0024387C" w:rsidRDefault="0024387C" w:rsidP="0024387C">
      <w:r w:rsidRPr="0023242D">
        <w:t>The CSC-9 reference point, which exists between the LMS and the key management server, is described in 3GPP TS 23.280</w:t>
      </w:r>
      <w:r>
        <w:t> [</w:t>
      </w:r>
      <w:r w:rsidR="005D442D">
        <w:t>4</w:t>
      </w:r>
      <w:r>
        <w:t>]</w:t>
      </w:r>
      <w:r w:rsidRPr="0023242D">
        <w:t xml:space="preserve"> clause</w:t>
      </w:r>
      <w:r>
        <w:t> </w:t>
      </w:r>
      <w:r w:rsidRPr="0023242D">
        <w:t>7.5.2.9.</w:t>
      </w:r>
    </w:p>
    <w:p w14:paraId="1B146DB2" w14:textId="35678389" w:rsidR="0024387C" w:rsidRDefault="004D3E8B" w:rsidP="005D6E0C">
      <w:pPr>
        <w:pStyle w:val="Heading3"/>
      </w:pPr>
      <w:bookmarkStart w:id="75" w:name="_Toc191015559"/>
      <w:r>
        <w:t>5</w:t>
      </w:r>
      <w:r w:rsidR="0024387C">
        <w:t>.</w:t>
      </w:r>
      <w:r w:rsidR="005D6E0C">
        <w:t>4.2</w:t>
      </w:r>
      <w:r w:rsidR="0024387C">
        <w:tab/>
        <w:t>Reference point CSC-14 (between the LMS and the LMC)</w:t>
      </w:r>
      <w:bookmarkEnd w:id="69"/>
      <w:bookmarkEnd w:id="70"/>
      <w:bookmarkEnd w:id="71"/>
      <w:bookmarkEnd w:id="75"/>
    </w:p>
    <w:p w14:paraId="79C0F5EA" w14:textId="34B14531" w:rsidR="0024387C" w:rsidRDefault="0024387C" w:rsidP="0024387C">
      <w:r>
        <w:t>The CSC-14 reference point, which exists between the LMC and the LMS, is described in 3GPP TS 23.280 [</w:t>
      </w:r>
      <w:r w:rsidR="005D442D">
        <w:t>4</w:t>
      </w:r>
      <w:r>
        <w:t>] clause 7.5.2.14.</w:t>
      </w:r>
    </w:p>
    <w:p w14:paraId="7AA7114F" w14:textId="299F6DBC" w:rsidR="0024387C" w:rsidRDefault="004D3E8B" w:rsidP="005D6E0C">
      <w:pPr>
        <w:pStyle w:val="Heading3"/>
      </w:pPr>
      <w:bookmarkStart w:id="76" w:name="_Toc191015560"/>
      <w:r w:rsidRPr="008243A6">
        <w:t>5</w:t>
      </w:r>
      <w:r w:rsidR="0024387C">
        <w:t>.</w:t>
      </w:r>
      <w:r w:rsidR="005D6E0C">
        <w:t>4.3</w:t>
      </w:r>
      <w:r w:rsidR="0024387C">
        <w:tab/>
        <w:t>Reference point CSC-15 (between the LMS and the</w:t>
      </w:r>
      <w:r w:rsidR="0024387C" w:rsidRPr="00BE0D7A">
        <w:t xml:space="preserve"> </w:t>
      </w:r>
      <w:r w:rsidR="0024387C">
        <w:t>MC server)</w:t>
      </w:r>
      <w:bookmarkEnd w:id="76"/>
    </w:p>
    <w:p w14:paraId="764FF4EA" w14:textId="7E9CD14F" w:rsidR="0024387C" w:rsidRPr="004D3E8B" w:rsidRDefault="0024387C" w:rsidP="0024387C">
      <w:r>
        <w:t>The CSC-15 reference point, which exists between the LMS and the</w:t>
      </w:r>
      <w:r w:rsidRPr="00BE0D7A">
        <w:t xml:space="preserve"> </w:t>
      </w:r>
      <w:r>
        <w:t>MC server, is described in 3GPP TS 23.280 [</w:t>
      </w:r>
      <w:r w:rsidR="005D442D">
        <w:t>4</w:t>
      </w:r>
      <w:r>
        <w:t xml:space="preserve">] </w:t>
      </w:r>
      <w:r w:rsidRPr="004D3E8B">
        <w:t>clause 7.5.2.15.</w:t>
      </w:r>
    </w:p>
    <w:p w14:paraId="7473A087" w14:textId="3FC2998C" w:rsidR="0024387C" w:rsidRDefault="004D3E8B" w:rsidP="005D6E0C">
      <w:pPr>
        <w:pStyle w:val="Heading3"/>
      </w:pPr>
      <w:bookmarkStart w:id="77" w:name="_Toc191015561"/>
      <w:r w:rsidRPr="008243A6">
        <w:t>5</w:t>
      </w:r>
      <w:r w:rsidR="0024387C" w:rsidRPr="004D3E8B">
        <w:t>.</w:t>
      </w:r>
      <w:r w:rsidR="005D6E0C">
        <w:t>4.4</w:t>
      </w:r>
      <w:r w:rsidR="0024387C" w:rsidRPr="004D3E8B">
        <w:tab/>
        <w:t>Reference point CSC-22 (between the LMS and another</w:t>
      </w:r>
      <w:r w:rsidR="0024387C">
        <w:t xml:space="preserve"> LMS)</w:t>
      </w:r>
      <w:bookmarkEnd w:id="77"/>
    </w:p>
    <w:p w14:paraId="12E24E10" w14:textId="019DA4E5" w:rsidR="0024387C" w:rsidRDefault="0024387C" w:rsidP="0024387C">
      <w:r>
        <w:t>The CSC-22 reference point, which exists between the LMS and another LMS, is described in 3GPP TS 23.280 [</w:t>
      </w:r>
      <w:r w:rsidR="005D442D">
        <w:t>4</w:t>
      </w:r>
      <w:r>
        <w:t>] clause 7.5.2.23.</w:t>
      </w:r>
    </w:p>
    <w:p w14:paraId="0ED96866" w14:textId="75E6A9BC" w:rsidR="0024387C" w:rsidRPr="004D3E8B" w:rsidRDefault="004D3E8B" w:rsidP="005D6E0C">
      <w:pPr>
        <w:pStyle w:val="Heading3"/>
      </w:pPr>
      <w:bookmarkStart w:id="78" w:name="_Toc191015562"/>
      <w:r>
        <w:t>5</w:t>
      </w:r>
      <w:r w:rsidR="0024387C" w:rsidRPr="004D3E8B">
        <w:t>.</w:t>
      </w:r>
      <w:r w:rsidR="005D6E0C">
        <w:t>4.5</w:t>
      </w:r>
      <w:r w:rsidR="0024387C" w:rsidRPr="004D3E8B">
        <w:tab/>
        <w:t>Reference point CSC-24 (between the LMS and the configuration management server)</w:t>
      </w:r>
      <w:bookmarkEnd w:id="78"/>
    </w:p>
    <w:p w14:paraId="4586C774" w14:textId="2EEA9D7E" w:rsidR="0024387C" w:rsidRPr="004D3E8B" w:rsidRDefault="0024387C" w:rsidP="0024387C">
      <w:r w:rsidRPr="004D3E8B">
        <w:t>The CSC-24 reference point, which exists between the LMS and the configuration management server, is described in 3GPP TS 23.280 [</w:t>
      </w:r>
      <w:r w:rsidR="005D442D">
        <w:t>4</w:t>
      </w:r>
      <w:r w:rsidRPr="004D3E8B">
        <w:t>] clause 7.5.2.25.</w:t>
      </w:r>
    </w:p>
    <w:p w14:paraId="5E9E8208" w14:textId="5AC22A40" w:rsidR="0024387C" w:rsidRPr="004D3E8B" w:rsidRDefault="004D3E8B" w:rsidP="005D6E0C">
      <w:pPr>
        <w:pStyle w:val="Heading3"/>
      </w:pPr>
      <w:bookmarkStart w:id="79" w:name="_Toc191015563"/>
      <w:r>
        <w:t>5</w:t>
      </w:r>
      <w:r w:rsidR="0024387C" w:rsidRPr="004D3E8B">
        <w:t>.</w:t>
      </w:r>
      <w:r w:rsidR="005D6E0C">
        <w:t>4.6</w:t>
      </w:r>
      <w:r w:rsidR="0024387C" w:rsidRPr="004D3E8B">
        <w:tab/>
        <w:t>Reference point IWF-4 (between the LMS and the IWF)</w:t>
      </w:r>
      <w:bookmarkEnd w:id="79"/>
    </w:p>
    <w:p w14:paraId="01EF6565" w14:textId="51968DC7" w:rsidR="0024387C" w:rsidRPr="004D3E8B" w:rsidRDefault="0024387C" w:rsidP="0024387C">
      <w:r w:rsidRPr="004D3E8B">
        <w:t>The IWF-4 reference point, which exists between the LMS and the IWF, is described in 3GPP TS 23.283 [</w:t>
      </w:r>
      <w:r w:rsidR="003B29DD">
        <w:t>5</w:t>
      </w:r>
      <w:r w:rsidRPr="004D3E8B">
        <w:t>] clause 7.4.4.</w:t>
      </w:r>
    </w:p>
    <w:p w14:paraId="58118A2A" w14:textId="3784D9BB" w:rsidR="0024387C" w:rsidRDefault="004D3E8B" w:rsidP="005D6E0C">
      <w:pPr>
        <w:pStyle w:val="Heading3"/>
      </w:pPr>
      <w:bookmarkStart w:id="80" w:name="_Toc191015564"/>
      <w:r>
        <w:t>5</w:t>
      </w:r>
      <w:r w:rsidR="0024387C" w:rsidRPr="004D3E8B">
        <w:t>.</w:t>
      </w:r>
      <w:r w:rsidR="005D6E0C">
        <w:t>4.7</w:t>
      </w:r>
      <w:r w:rsidR="0024387C">
        <w:tab/>
        <w:t>Reference points HTTP-1, HTTP-2 and HTTP-3</w:t>
      </w:r>
      <w:bookmarkEnd w:id="80"/>
    </w:p>
    <w:p w14:paraId="33EE4920" w14:textId="56BC5E0A" w:rsidR="0024387C" w:rsidRDefault="0024387C" w:rsidP="0024387C">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5D442D">
        <w:t>4</w:t>
      </w:r>
      <w:r>
        <w:t>] clause 7.5.3.</w:t>
      </w:r>
    </w:p>
    <w:p w14:paraId="12B8BE31" w14:textId="77777777" w:rsidR="00D46F3B" w:rsidRPr="00D46F3B" w:rsidRDefault="00D46F3B" w:rsidP="00D46F3B"/>
    <w:p w14:paraId="2CB9D21E" w14:textId="77777777" w:rsidR="00A073D9" w:rsidRDefault="00A073D9" w:rsidP="00A073D9">
      <w:pPr>
        <w:pStyle w:val="Heading1"/>
        <w:pBdr>
          <w:top w:val="none" w:sz="0" w:space="0" w:color="auto"/>
        </w:pBdr>
      </w:pPr>
      <w:bookmarkStart w:id="81" w:name="startOfAnnexes"/>
      <w:bookmarkStart w:id="82" w:name="_Toc191015565"/>
      <w:bookmarkEnd w:id="81"/>
      <w:r>
        <w:lastRenderedPageBreak/>
        <w:t>6</w:t>
      </w:r>
      <w:r w:rsidRPr="004D3578">
        <w:tab/>
      </w:r>
      <w:r>
        <w:t>Services offered by the location management server</w:t>
      </w:r>
      <w:bookmarkEnd w:id="82"/>
    </w:p>
    <w:p w14:paraId="6FBE99AB" w14:textId="77777777" w:rsidR="00A073D9" w:rsidRDefault="00A073D9" w:rsidP="00A073D9">
      <w:pPr>
        <w:pStyle w:val="Heading2"/>
      </w:pPr>
      <w:bookmarkStart w:id="83" w:name="_Toc510696586"/>
      <w:bookmarkStart w:id="84" w:name="_Toc35971378"/>
      <w:bookmarkStart w:id="85" w:name="_Toc191015566"/>
      <w:r>
        <w:t>6.1</w:t>
      </w:r>
      <w:r>
        <w:tab/>
        <w:t>Introduction</w:t>
      </w:r>
      <w:bookmarkEnd w:id="83"/>
      <w:bookmarkEnd w:id="84"/>
      <w:bookmarkEnd w:id="85"/>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C21234">
        <w:trPr>
          <w:jc w:val="center"/>
        </w:trPr>
        <w:tc>
          <w:tcPr>
            <w:tcW w:w="2782"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A073D9" w14:paraId="7278DD1A" w14:textId="77777777" w:rsidTr="00C21234">
        <w:trPr>
          <w:trHeight w:val="136"/>
          <w:jc w:val="center"/>
        </w:trPr>
        <w:tc>
          <w:tcPr>
            <w:tcW w:w="2782" w:type="dxa"/>
            <w:vMerge w:val="restart"/>
            <w:shd w:val="clear" w:color="auto" w:fill="auto"/>
          </w:tcPr>
          <w:p w14:paraId="4485FAE3" w14:textId="77777777" w:rsidR="00A073D9" w:rsidRPr="00366EFF" w:rsidRDefault="00A073D9" w:rsidP="00C21234">
            <w:pPr>
              <w:pStyle w:val="TAL"/>
            </w:pPr>
            <w:r>
              <w:t>LMS_Registration</w:t>
            </w:r>
          </w:p>
        </w:tc>
        <w:tc>
          <w:tcPr>
            <w:tcW w:w="2127" w:type="dxa"/>
            <w:shd w:val="clear" w:color="auto" w:fill="auto"/>
          </w:tcPr>
          <w:p w14:paraId="62F6AA62" w14:textId="77777777" w:rsidR="00A073D9" w:rsidRDefault="00A073D9" w:rsidP="00C21234">
            <w:pPr>
              <w:pStyle w:val="TAL"/>
            </w:pPr>
            <w:r>
              <w:t>Request</w:t>
            </w:r>
          </w:p>
        </w:tc>
        <w:tc>
          <w:tcPr>
            <w:tcW w:w="2268" w:type="dxa"/>
          </w:tcPr>
          <w:p w14:paraId="2BF35C3A" w14:textId="77777777" w:rsidR="00A073D9" w:rsidRDefault="00A073D9" w:rsidP="00C21234">
            <w:pPr>
              <w:pStyle w:val="TAL"/>
            </w:pPr>
            <w:r>
              <w:t>Request/Response</w:t>
            </w:r>
          </w:p>
        </w:tc>
        <w:tc>
          <w:tcPr>
            <w:tcW w:w="2356" w:type="dxa"/>
            <w:shd w:val="clear" w:color="auto" w:fill="auto"/>
          </w:tcPr>
          <w:p w14:paraId="3225E2C1" w14:textId="77777777" w:rsidR="00A073D9" w:rsidRDefault="00A073D9" w:rsidP="00C21234">
            <w:pPr>
              <w:pStyle w:val="TAL"/>
              <w:rPr>
                <w:lang w:eastAsia="zh-CN"/>
              </w:rPr>
            </w:pPr>
            <w:r>
              <w:rPr>
                <w:lang w:eastAsia="zh-CN"/>
              </w:rPr>
              <w:t>LMC</w:t>
            </w:r>
          </w:p>
        </w:tc>
      </w:tr>
      <w:tr w:rsidR="00A073D9" w14:paraId="086A4B32" w14:textId="77777777" w:rsidTr="00C21234">
        <w:trPr>
          <w:trHeight w:val="136"/>
          <w:jc w:val="center"/>
        </w:trPr>
        <w:tc>
          <w:tcPr>
            <w:tcW w:w="2782" w:type="dxa"/>
            <w:vMerge/>
            <w:shd w:val="clear" w:color="auto" w:fill="auto"/>
          </w:tcPr>
          <w:p w14:paraId="21C72A3B" w14:textId="77777777" w:rsidR="00A073D9" w:rsidRDefault="00A073D9" w:rsidP="00C21234">
            <w:pPr>
              <w:pStyle w:val="TAL"/>
            </w:pPr>
          </w:p>
        </w:tc>
        <w:tc>
          <w:tcPr>
            <w:tcW w:w="2127" w:type="dxa"/>
            <w:shd w:val="clear" w:color="auto" w:fill="auto"/>
          </w:tcPr>
          <w:p w14:paraId="70ABCF9B" w14:textId="77777777" w:rsidR="00A073D9" w:rsidRDefault="00A073D9" w:rsidP="00C21234">
            <w:pPr>
              <w:pStyle w:val="TAL"/>
            </w:pPr>
            <w:r>
              <w:t>Update</w:t>
            </w:r>
          </w:p>
        </w:tc>
        <w:tc>
          <w:tcPr>
            <w:tcW w:w="2268" w:type="dxa"/>
          </w:tcPr>
          <w:p w14:paraId="0A4853AA" w14:textId="77777777" w:rsidR="00A073D9" w:rsidRDefault="00A073D9" w:rsidP="00C21234">
            <w:pPr>
              <w:pStyle w:val="TAL"/>
            </w:pPr>
            <w:r>
              <w:t>Request/Response</w:t>
            </w:r>
          </w:p>
        </w:tc>
        <w:tc>
          <w:tcPr>
            <w:tcW w:w="2356" w:type="dxa"/>
            <w:shd w:val="clear" w:color="auto" w:fill="auto"/>
          </w:tcPr>
          <w:p w14:paraId="13BE5908" w14:textId="77777777" w:rsidR="00A073D9" w:rsidRDefault="00A073D9" w:rsidP="00C21234">
            <w:pPr>
              <w:pStyle w:val="TAL"/>
              <w:rPr>
                <w:lang w:eastAsia="zh-CN"/>
              </w:rPr>
            </w:pPr>
            <w:r>
              <w:rPr>
                <w:lang w:eastAsia="zh-CN"/>
              </w:rPr>
              <w:t>LMC</w:t>
            </w:r>
          </w:p>
        </w:tc>
      </w:tr>
      <w:tr w:rsidR="00A073D9" w14:paraId="1638EBDD" w14:textId="77777777" w:rsidTr="00C21234">
        <w:trPr>
          <w:trHeight w:val="136"/>
          <w:jc w:val="center"/>
        </w:trPr>
        <w:tc>
          <w:tcPr>
            <w:tcW w:w="2782" w:type="dxa"/>
            <w:vMerge/>
            <w:shd w:val="clear" w:color="auto" w:fill="auto"/>
          </w:tcPr>
          <w:p w14:paraId="70D374FC" w14:textId="77777777" w:rsidR="00A073D9" w:rsidRDefault="00A073D9" w:rsidP="00C21234">
            <w:pPr>
              <w:pStyle w:val="TAL"/>
            </w:pPr>
          </w:p>
        </w:tc>
        <w:tc>
          <w:tcPr>
            <w:tcW w:w="2127" w:type="dxa"/>
            <w:shd w:val="clear" w:color="auto" w:fill="auto"/>
          </w:tcPr>
          <w:p w14:paraId="7B3BCDBF" w14:textId="77777777" w:rsidR="00A073D9" w:rsidRDefault="00A073D9" w:rsidP="00C21234">
            <w:pPr>
              <w:pStyle w:val="TAL"/>
            </w:pPr>
            <w:r>
              <w:t>Deregister</w:t>
            </w:r>
          </w:p>
        </w:tc>
        <w:tc>
          <w:tcPr>
            <w:tcW w:w="2268" w:type="dxa"/>
          </w:tcPr>
          <w:p w14:paraId="40510F4C" w14:textId="77777777" w:rsidR="00A073D9" w:rsidRDefault="00A073D9" w:rsidP="00C21234">
            <w:pPr>
              <w:pStyle w:val="TAL"/>
            </w:pPr>
            <w:r>
              <w:t>Request/Response</w:t>
            </w:r>
          </w:p>
        </w:tc>
        <w:tc>
          <w:tcPr>
            <w:tcW w:w="2356" w:type="dxa"/>
            <w:shd w:val="clear" w:color="auto" w:fill="auto"/>
          </w:tcPr>
          <w:p w14:paraId="00C4BAA5" w14:textId="77777777" w:rsidR="00A073D9" w:rsidRDefault="00A073D9" w:rsidP="00C21234">
            <w:pPr>
              <w:pStyle w:val="TAL"/>
              <w:rPr>
                <w:lang w:eastAsia="zh-CN"/>
              </w:rPr>
            </w:pPr>
            <w:r>
              <w:rPr>
                <w:lang w:eastAsia="zh-CN"/>
              </w:rPr>
              <w:t>LMC</w:t>
            </w:r>
          </w:p>
        </w:tc>
      </w:tr>
      <w:tr w:rsidR="00A073D9" w14:paraId="7B6CDFA4" w14:textId="77777777" w:rsidTr="00C21234">
        <w:trPr>
          <w:trHeight w:val="136"/>
          <w:jc w:val="center"/>
        </w:trPr>
        <w:tc>
          <w:tcPr>
            <w:tcW w:w="2782" w:type="dxa"/>
            <w:shd w:val="clear" w:color="auto" w:fill="auto"/>
          </w:tcPr>
          <w:p w14:paraId="20BD3F4D" w14:textId="77777777" w:rsidR="00A073D9" w:rsidRDefault="00A073D9" w:rsidP="00C21234">
            <w:pPr>
              <w:pStyle w:val="TAL"/>
            </w:pPr>
            <w:r>
              <w:t>LMS_LocationReport</w:t>
            </w:r>
          </w:p>
        </w:tc>
        <w:tc>
          <w:tcPr>
            <w:tcW w:w="2127" w:type="dxa"/>
            <w:shd w:val="clear" w:color="auto" w:fill="auto"/>
          </w:tcPr>
          <w:p w14:paraId="17322CED" w14:textId="77777777" w:rsidR="00A073D9" w:rsidRDefault="00A073D9" w:rsidP="00C21234">
            <w:pPr>
              <w:pStyle w:val="TAL"/>
            </w:pPr>
            <w:r>
              <w:t>Publish</w:t>
            </w:r>
          </w:p>
        </w:tc>
        <w:tc>
          <w:tcPr>
            <w:tcW w:w="2268" w:type="dxa"/>
          </w:tcPr>
          <w:p w14:paraId="7AF247EA" w14:textId="77777777" w:rsidR="00A073D9" w:rsidRPr="00DF5E9D" w:rsidRDefault="00A073D9" w:rsidP="00C21234">
            <w:pPr>
              <w:pStyle w:val="TAL"/>
            </w:pPr>
            <w:r>
              <w:t>Request/Response</w:t>
            </w:r>
          </w:p>
        </w:tc>
        <w:tc>
          <w:tcPr>
            <w:tcW w:w="2356" w:type="dxa"/>
            <w:shd w:val="clear" w:color="auto" w:fill="auto"/>
          </w:tcPr>
          <w:p w14:paraId="3BBDCCF6" w14:textId="77777777" w:rsidR="00A073D9" w:rsidRDefault="00A073D9" w:rsidP="00C21234">
            <w:pPr>
              <w:pStyle w:val="TAL"/>
              <w:rPr>
                <w:lang w:eastAsia="zh-CN"/>
              </w:rPr>
            </w:pPr>
            <w:r>
              <w:rPr>
                <w:lang w:eastAsia="zh-CN"/>
              </w:rPr>
              <w:t>LMC</w:t>
            </w:r>
          </w:p>
        </w:tc>
      </w:tr>
      <w:tr w:rsidR="00A073D9" w14:paraId="018BCB9F" w14:textId="77777777" w:rsidTr="00C21234">
        <w:trPr>
          <w:trHeight w:val="136"/>
          <w:jc w:val="center"/>
        </w:trPr>
        <w:tc>
          <w:tcPr>
            <w:tcW w:w="2782" w:type="dxa"/>
            <w:vMerge w:val="restart"/>
            <w:shd w:val="clear" w:color="auto" w:fill="auto"/>
          </w:tcPr>
          <w:p w14:paraId="1ACC9476" w14:textId="17CF009F" w:rsidR="00A073D9" w:rsidRDefault="00A073D9" w:rsidP="00C21234">
            <w:pPr>
              <w:pStyle w:val="TAL"/>
            </w:pPr>
            <w:r>
              <w:t>LMS_Location</w:t>
            </w:r>
            <w:r w:rsidR="005C13FB">
              <w:t>Information</w:t>
            </w:r>
          </w:p>
        </w:tc>
        <w:tc>
          <w:tcPr>
            <w:tcW w:w="2127" w:type="dxa"/>
            <w:shd w:val="clear" w:color="auto" w:fill="auto"/>
          </w:tcPr>
          <w:p w14:paraId="35682C57" w14:textId="77777777" w:rsidR="00A073D9" w:rsidRDefault="00A073D9" w:rsidP="00C21234">
            <w:pPr>
              <w:pStyle w:val="TAL"/>
            </w:pPr>
            <w:r>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C21234">
        <w:trPr>
          <w:trHeight w:val="136"/>
          <w:jc w:val="center"/>
        </w:trPr>
        <w:tc>
          <w:tcPr>
            <w:tcW w:w="2782"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7777777" w:rsidR="00A073D9" w:rsidRDefault="00A073D9" w:rsidP="00C21234">
            <w:pPr>
              <w:pStyle w:val="TAL"/>
            </w:pPr>
            <w:r>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C21234">
        <w:trPr>
          <w:trHeight w:val="136"/>
          <w:jc w:val="center"/>
        </w:trPr>
        <w:tc>
          <w:tcPr>
            <w:tcW w:w="2782"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77777777" w:rsidR="00A073D9" w:rsidRDefault="00A073D9" w:rsidP="00C21234">
            <w:pPr>
              <w:pStyle w:val="TAL"/>
            </w:pPr>
            <w:r>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A073D9" w14:paraId="1AA17845" w14:textId="77777777" w:rsidTr="00C21234">
        <w:trPr>
          <w:trHeight w:val="136"/>
          <w:jc w:val="center"/>
        </w:trPr>
        <w:tc>
          <w:tcPr>
            <w:tcW w:w="2782"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77777777" w:rsidR="00A073D9" w:rsidRDefault="00A073D9" w:rsidP="00C21234">
            <w:pPr>
              <w:pStyle w:val="TAL"/>
            </w:pPr>
            <w:r>
              <w:t>UpdateSubscription</w:t>
            </w:r>
          </w:p>
        </w:tc>
        <w:tc>
          <w:tcPr>
            <w:tcW w:w="2268" w:type="dxa"/>
          </w:tcPr>
          <w:p w14:paraId="398259B1" w14:textId="77777777" w:rsidR="00A073D9" w:rsidRDefault="00A073D9" w:rsidP="00C21234">
            <w:pPr>
              <w:pStyle w:val="TAL"/>
            </w:pPr>
            <w:r>
              <w:t>Subscribe/Notify</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r w:rsidR="00A073D9" w14:paraId="7851F84A" w14:textId="77777777" w:rsidTr="00C21234">
        <w:trPr>
          <w:trHeight w:val="136"/>
          <w:jc w:val="center"/>
        </w:trPr>
        <w:tc>
          <w:tcPr>
            <w:tcW w:w="2782" w:type="dxa"/>
            <w:vMerge/>
            <w:shd w:val="clear" w:color="auto" w:fill="auto"/>
          </w:tcPr>
          <w:p w14:paraId="3F8FB294" w14:textId="77777777" w:rsidR="00A073D9" w:rsidRDefault="00A073D9" w:rsidP="00C21234">
            <w:pPr>
              <w:pStyle w:val="TAL"/>
            </w:pPr>
          </w:p>
        </w:tc>
        <w:tc>
          <w:tcPr>
            <w:tcW w:w="2127" w:type="dxa"/>
            <w:shd w:val="clear" w:color="auto" w:fill="auto"/>
          </w:tcPr>
          <w:p w14:paraId="06C2A47F" w14:textId="77777777" w:rsidR="00A073D9" w:rsidRDefault="00A073D9" w:rsidP="00C21234">
            <w:pPr>
              <w:pStyle w:val="TAL"/>
            </w:pPr>
            <w:r>
              <w:t>Unsubscribe</w:t>
            </w:r>
          </w:p>
        </w:tc>
        <w:tc>
          <w:tcPr>
            <w:tcW w:w="2268" w:type="dxa"/>
          </w:tcPr>
          <w:p w14:paraId="742D4F9C" w14:textId="77777777" w:rsidR="00A073D9" w:rsidRDefault="00A073D9" w:rsidP="00C21234">
            <w:pPr>
              <w:pStyle w:val="TAL"/>
            </w:pPr>
            <w:r>
              <w:t>Subscribe/Notify</w:t>
            </w:r>
          </w:p>
        </w:tc>
        <w:tc>
          <w:tcPr>
            <w:tcW w:w="2356" w:type="dxa"/>
            <w:shd w:val="clear" w:color="auto" w:fill="auto"/>
          </w:tcPr>
          <w:p w14:paraId="09540BB6" w14:textId="22DEF768"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77777777" w:rsidR="00A073D9" w:rsidRPr="00140838" w:rsidRDefault="00A073D9" w:rsidP="00C21234">
            <w:pPr>
              <w:pStyle w:val="TAL"/>
            </w:pPr>
            <w:r w:rsidRPr="00140838">
              <w:t>LMS_Registration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77777777" w:rsidR="00A073D9" w:rsidRPr="00080A17" w:rsidRDefault="00A073D9" w:rsidP="00C21234">
            <w:pPr>
              <w:pStyle w:val="TAL"/>
            </w:pPr>
            <w:r w:rsidRPr="00080A17">
              <w:t>LMS registration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77777777" w:rsidR="00A073D9" w:rsidRPr="00080A17" w:rsidRDefault="00A073D9" w:rsidP="00C21234">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77777777" w:rsidR="00A073D9" w:rsidRPr="00080A17" w:rsidRDefault="00A073D9" w:rsidP="00C21234">
            <w:pPr>
              <w:pStyle w:val="TAL"/>
            </w:pPr>
            <w:r w:rsidRPr="00080A17">
              <w:rPr>
                <w:noProof/>
              </w:rPr>
              <w:t>lms-registration</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A073D9" w14:paraId="61A20924"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hideMark/>
          </w:tcPr>
          <w:p w14:paraId="4B68AAEC" w14:textId="77777777" w:rsidR="00A073D9" w:rsidRPr="00140838" w:rsidRDefault="00A073D9" w:rsidP="00C21234">
            <w:pPr>
              <w:pStyle w:val="TAL"/>
            </w:pPr>
            <w:r w:rsidRPr="00140838">
              <w:t>LMS_LocationReport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1ED70" w14:textId="50C49F3E" w:rsidR="00A073D9" w:rsidRPr="00080A17" w:rsidRDefault="00A073D9" w:rsidP="00C21234">
            <w:pPr>
              <w:pStyle w:val="TAL"/>
            </w:pPr>
            <w:r w:rsidRPr="00080A17">
              <w:t>7.</w:t>
            </w:r>
            <w:r w:rsidR="00FE1728" w:rsidRPr="00080A17">
              <w:t>2</w:t>
            </w:r>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EA306" w14:textId="77777777" w:rsidR="00A073D9" w:rsidRPr="00080A17" w:rsidRDefault="00A073D9" w:rsidP="00C21234">
            <w:pPr>
              <w:pStyle w:val="TAL"/>
            </w:pPr>
            <w:r w:rsidRPr="00080A17">
              <w:t>LMS location report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10601" w14:textId="77777777" w:rsidR="00A073D9" w:rsidRPr="00080A17" w:rsidRDefault="00A073D9" w:rsidP="00C21234">
            <w:pPr>
              <w:pStyle w:val="TAL"/>
            </w:pPr>
            <w:r w:rsidRPr="00080A17">
              <w:t>TS24283_Lms_LocationReport.yaml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32B3" w14:textId="77777777" w:rsidR="00A073D9" w:rsidRPr="00080A17" w:rsidRDefault="00A073D9" w:rsidP="00C21234">
            <w:pPr>
              <w:pStyle w:val="TAL"/>
            </w:pPr>
            <w:r w:rsidRPr="00080A17">
              <w:t>lms-location-report</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CACE" w14:textId="4A79D7B5" w:rsidR="00A073D9" w:rsidRPr="00080A17" w:rsidRDefault="00A073D9" w:rsidP="00C21234">
            <w:pPr>
              <w:pStyle w:val="TAL"/>
            </w:pPr>
            <w:r w:rsidRPr="00080A17">
              <w:t>A.</w:t>
            </w:r>
            <w:r w:rsidR="00080A17" w:rsidRPr="00080A17">
              <w:t>3</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6A280718" w:rsidR="0022682A" w:rsidRPr="00140838" w:rsidRDefault="0022682A" w:rsidP="0022682A">
            <w:pPr>
              <w:pStyle w:val="TAL"/>
            </w:pPr>
            <w:r w:rsidRPr="00140838">
              <w:t>LMS_Location</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A83E729" w:rsidR="0022682A" w:rsidRPr="00140838" w:rsidRDefault="0022682A" w:rsidP="0022682A">
            <w:pPr>
              <w:pStyle w:val="TAL"/>
            </w:pPr>
            <w:r>
              <w:t>7.</w:t>
            </w:r>
            <w:r w:rsidR="00026EE9" w:rsidRPr="00F458A6">
              <w:t>3</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3A6E125A" w:rsidR="0022682A" w:rsidRPr="00140838" w:rsidRDefault="0022682A" w:rsidP="0022682A">
            <w:pPr>
              <w:pStyle w:val="TAL"/>
            </w:pPr>
            <w:r>
              <w:t>LMS location information request</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2BC2DF7D" w:rsidR="0022682A" w:rsidRPr="00140838" w:rsidRDefault="0022682A" w:rsidP="0022682A">
            <w:pPr>
              <w:pStyle w:val="TAL"/>
            </w:pPr>
            <w:r>
              <w:t>TS24283_Lms_LocationInformation.yaml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3053A45" w:rsidR="0022682A" w:rsidRPr="00140838" w:rsidRDefault="00BA2EB8" w:rsidP="0022682A">
            <w:pPr>
              <w:pStyle w:val="TAL"/>
            </w:pPr>
            <w:r>
              <w:t>l</w:t>
            </w:r>
            <w:r w:rsidR="0022682A">
              <w:t>ms-location-information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12F2D126" w:rsidR="0022682A" w:rsidRPr="00140838" w:rsidRDefault="0022682A" w:rsidP="0022682A">
            <w:pPr>
              <w:pStyle w:val="TAL"/>
            </w:pPr>
            <w:r>
              <w:t>A.</w:t>
            </w:r>
            <w:r w:rsidR="00026EE9" w:rsidRPr="00F458A6">
              <w:t>4</w:t>
            </w:r>
          </w:p>
        </w:tc>
      </w:tr>
    </w:tbl>
    <w:p w14:paraId="1306C6BD" w14:textId="77777777" w:rsidR="00A073D9" w:rsidRDefault="00A073D9" w:rsidP="00A073D9">
      <w:pPr>
        <w:rPr>
          <w:lang w:val="en-US"/>
        </w:rPr>
      </w:pPr>
    </w:p>
    <w:p w14:paraId="06030346" w14:textId="77777777" w:rsidR="00A073D9" w:rsidRDefault="00A073D9" w:rsidP="00A073D9">
      <w:pPr>
        <w:pStyle w:val="EditorsNote"/>
      </w:pPr>
      <w:r>
        <w:rPr>
          <w:noProof/>
        </w:rPr>
        <w:t>Editor</w:t>
      </w:r>
      <w:r>
        <w:t>'</w:t>
      </w:r>
      <w:r>
        <w:rPr>
          <w:noProof/>
        </w:rPr>
        <w:t>s Note:</w:t>
      </w:r>
      <w:r>
        <w:rPr>
          <w:noProof/>
        </w:rPr>
        <w:tab/>
        <w:t>Additional services TBD</w:t>
      </w:r>
      <w:r>
        <w:t>.</w:t>
      </w:r>
    </w:p>
    <w:p w14:paraId="0B7325B0" w14:textId="06F179B9" w:rsidR="00411677" w:rsidRDefault="00411677" w:rsidP="00411677">
      <w:pPr>
        <w:pStyle w:val="Heading2"/>
      </w:pPr>
      <w:bookmarkStart w:id="86" w:name="_Toc191015567"/>
      <w:r>
        <w:t>6.</w:t>
      </w:r>
      <w:r w:rsidR="00AE6485">
        <w:t>2</w:t>
      </w:r>
      <w:r>
        <w:tab/>
        <w:t>LMS_Registration service</w:t>
      </w:r>
      <w:bookmarkEnd w:id="86"/>
    </w:p>
    <w:p w14:paraId="5B79805E" w14:textId="33E49408" w:rsidR="00411677" w:rsidRDefault="00411677" w:rsidP="00411677">
      <w:pPr>
        <w:pStyle w:val="Heading3"/>
      </w:pPr>
      <w:bookmarkStart w:id="87" w:name="_Toc510696588"/>
      <w:bookmarkStart w:id="88" w:name="_Toc35971380"/>
      <w:bookmarkStart w:id="89" w:name="_Toc191015568"/>
      <w:r>
        <w:t>6.</w:t>
      </w:r>
      <w:r w:rsidR="00AE6485">
        <w:t>2</w:t>
      </w:r>
      <w:r>
        <w:t>.1</w:t>
      </w:r>
      <w:r>
        <w:tab/>
        <w:t>Service description</w:t>
      </w:r>
      <w:bookmarkEnd w:id="87"/>
      <w:bookmarkEnd w:id="88"/>
      <w:bookmarkEnd w:id="89"/>
    </w:p>
    <w:p w14:paraId="5F3E6F29" w14:textId="70A81122" w:rsidR="00411677" w:rsidRDefault="00411677" w:rsidP="00411677">
      <w:bookmarkStart w:id="90" w:name="_Toc510696589"/>
      <w:bookmarkStart w:id="91" w:name="_Toc35971381"/>
      <w:r>
        <w:t>The LMS_Registration service allows the LMC to register, update the registration and to deregister in the LMS. At registration the LMS performs the service authorization according to 3GPP TS 33.180</w:t>
      </w:r>
      <w:r w:rsidR="00A41D6F">
        <w:t> </w:t>
      </w:r>
      <w:r>
        <w:t>[</w:t>
      </w:r>
      <w:r w:rsidR="00F37A4C">
        <w:t>11</w:t>
      </w:r>
      <w:r>
        <w:t>].</w:t>
      </w:r>
    </w:p>
    <w:p w14:paraId="793B7000" w14:textId="6D285A1E" w:rsidR="00411677" w:rsidRDefault="00411677" w:rsidP="00411677">
      <w:pPr>
        <w:pStyle w:val="Heading3"/>
      </w:pPr>
      <w:bookmarkStart w:id="92" w:name="_Toc191015569"/>
      <w:r>
        <w:t>6.</w:t>
      </w:r>
      <w:r w:rsidR="00AE6485">
        <w:t>2</w:t>
      </w:r>
      <w:r>
        <w:t>.2</w:t>
      </w:r>
      <w:r>
        <w:tab/>
        <w:t>Service operations</w:t>
      </w:r>
      <w:bookmarkEnd w:id="90"/>
      <w:bookmarkEnd w:id="91"/>
      <w:bookmarkEnd w:id="92"/>
    </w:p>
    <w:p w14:paraId="5AA955CA" w14:textId="1BBDD059" w:rsidR="00324385" w:rsidRPr="00324385" w:rsidRDefault="00CF6594" w:rsidP="00814AA4">
      <w:pPr>
        <w:pStyle w:val="Heading4"/>
      </w:pPr>
      <w:bookmarkStart w:id="93" w:name="_Toc191015570"/>
      <w:r>
        <w:t>6.2.2.1</w:t>
      </w:r>
      <w:r>
        <w:tab/>
        <w:t>Introduction</w:t>
      </w:r>
      <w:bookmarkEnd w:id="93"/>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lastRenderedPageBreak/>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7777777" w:rsidR="00411677" w:rsidRPr="00BF35EC" w:rsidRDefault="00411677" w:rsidP="00C21234">
            <w:pPr>
              <w:pStyle w:val="TAL"/>
              <w:rPr>
                <w:highlight w:val="darkCyan"/>
              </w:rPr>
            </w:pPr>
            <w:r w:rsidRPr="007E09F3">
              <w:t>LMS_</w:t>
            </w:r>
            <w:r>
              <w:t>Registration_Request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77777777" w:rsidR="00411677" w:rsidRPr="007E09F3" w:rsidRDefault="00411677" w:rsidP="00C21234">
            <w:pPr>
              <w:pStyle w:val="TAL"/>
            </w:pPr>
            <w:r w:rsidRPr="007E09F3">
              <w:t>LMS_</w:t>
            </w:r>
            <w:r>
              <w:t>Registration_Update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77777777" w:rsidR="00411677" w:rsidRPr="007E09F3" w:rsidRDefault="00411677" w:rsidP="00C21234">
            <w:pPr>
              <w:pStyle w:val="TAL"/>
            </w:pPr>
            <w:r w:rsidRPr="007E09F3">
              <w:t>LMS_</w:t>
            </w:r>
            <w:r>
              <w:t>Registration_Deregister</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45B726D2" w:rsidR="00CE2C2C" w:rsidRPr="007E09F3" w:rsidRDefault="00CE2C2C" w:rsidP="00CE2C2C">
            <w:pPr>
              <w:pStyle w:val="TAL"/>
            </w:pPr>
            <w:r>
              <w:t>LMS_Configuration</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CE2C2C" w14:paraId="77964577" w14:textId="77777777" w:rsidTr="00CE2C2C">
        <w:trPr>
          <w:jc w:val="center"/>
        </w:trPr>
        <w:tc>
          <w:tcPr>
            <w:tcW w:w="3492" w:type="dxa"/>
          </w:tcPr>
          <w:p w14:paraId="24A13AEB" w14:textId="25DFB9E5" w:rsidR="00CE2C2C" w:rsidRPr="007E09F3" w:rsidRDefault="00CE2C2C" w:rsidP="00CE2C2C">
            <w:pPr>
              <w:pStyle w:val="TAL"/>
            </w:pPr>
            <w:r>
              <w:t>LMS_LocationRequest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bl>
    <w:p w14:paraId="771FC0B0" w14:textId="77777777" w:rsidR="00411677" w:rsidRPr="003A17C2" w:rsidRDefault="00411677" w:rsidP="00411677"/>
    <w:p w14:paraId="18301D85" w14:textId="0209B409" w:rsidR="00411677" w:rsidRDefault="00411677" w:rsidP="00411677">
      <w:pPr>
        <w:pStyle w:val="Heading4"/>
      </w:pPr>
      <w:bookmarkStart w:id="94" w:name="_Toc510696591"/>
      <w:bookmarkStart w:id="95" w:name="_Toc35971383"/>
      <w:bookmarkStart w:id="96" w:name="_Toc191015571"/>
      <w:r>
        <w:t>6.</w:t>
      </w:r>
      <w:r w:rsidR="004E311C">
        <w:t>2</w:t>
      </w:r>
      <w:r>
        <w:t>.2.2</w:t>
      </w:r>
      <w:r>
        <w:tab/>
      </w:r>
      <w:bookmarkEnd w:id="94"/>
      <w:bookmarkEnd w:id="95"/>
      <w:r w:rsidRPr="007E09F3">
        <w:t>LMS_</w:t>
      </w:r>
      <w:r>
        <w:t>Registration_Request</w:t>
      </w:r>
      <w:bookmarkEnd w:id="96"/>
    </w:p>
    <w:p w14:paraId="08E93B48" w14:textId="0ABB0C52" w:rsidR="00411677" w:rsidRDefault="00411677" w:rsidP="00411677">
      <w:pPr>
        <w:pStyle w:val="Heading5"/>
      </w:pPr>
      <w:bookmarkStart w:id="97" w:name="_Toc510696592"/>
      <w:bookmarkStart w:id="98" w:name="_Toc35971384"/>
      <w:bookmarkStart w:id="99" w:name="_Toc191015572"/>
      <w:r>
        <w:t>6.</w:t>
      </w:r>
      <w:r w:rsidR="004E311C">
        <w:t>2</w:t>
      </w:r>
      <w:r>
        <w:t>.2.2.1</w:t>
      </w:r>
      <w:r>
        <w:tab/>
        <w:t>General</w:t>
      </w:r>
      <w:bookmarkEnd w:id="97"/>
      <w:bookmarkEnd w:id="98"/>
      <w:bookmarkEnd w:id="99"/>
    </w:p>
    <w:p w14:paraId="7693E2F7" w14:textId="77777777" w:rsidR="00411677" w:rsidRDefault="00411677" w:rsidP="00411677">
      <w:bookmarkStart w:id="100" w:name="_Toc510696593"/>
      <w:bookmarkStart w:id="101" w:name="_Toc35971385"/>
      <w:r>
        <w:t xml:space="preserve">This service operation is used by LMC to </w:t>
      </w:r>
      <w:r w:rsidRPr="00502871">
        <w:t xml:space="preserve">register itself </w:t>
      </w:r>
      <w:r>
        <w:t xml:space="preserve">in </w:t>
      </w:r>
      <w:r w:rsidRPr="00502871">
        <w:t>a given LMS.</w:t>
      </w:r>
    </w:p>
    <w:p w14:paraId="22770535" w14:textId="140BA1F6" w:rsidR="00411677" w:rsidRPr="00C32C9D" w:rsidRDefault="00411677" w:rsidP="00411677">
      <w:pPr>
        <w:pStyle w:val="Heading5"/>
      </w:pPr>
      <w:bookmarkStart w:id="102" w:name="_Toc191015573"/>
      <w:r>
        <w:t>6.</w:t>
      </w:r>
      <w:r w:rsidR="00FB10E8">
        <w:t>2</w:t>
      </w:r>
      <w:r w:rsidRPr="000E53F8">
        <w:t>.2.2.2</w:t>
      </w:r>
      <w:r w:rsidRPr="000E53F8">
        <w:tab/>
      </w:r>
      <w:r w:rsidRPr="00C32C9D">
        <w:t>LMC register to LMS using LMS_Registration_Request</w:t>
      </w:r>
      <w:bookmarkEnd w:id="100"/>
      <w:bookmarkEnd w:id="101"/>
      <w:r w:rsidRPr="00C32C9D">
        <w:t xml:space="preserve"> operation</w:t>
      </w:r>
      <w:bookmarkEnd w:id="102"/>
    </w:p>
    <w:p w14:paraId="4B0F9640" w14:textId="77777777" w:rsidR="00411677" w:rsidRDefault="00411677" w:rsidP="00411677">
      <w:r w:rsidRPr="00587D2A">
        <w:t xml:space="preserve">For a LMC to register in the LMS, the LMC shall send an HTTP POST message to the LMS on the LMS_Registration collection resource (i.e., LMC Registration)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77F9C88E"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6525DC">
        <w:t>3</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4EBE5480"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 shall include:</w:t>
      </w:r>
    </w:p>
    <w:p w14:paraId="67523A8A" w14:textId="77777777" w:rsidR="00411677" w:rsidRDefault="00411677" w:rsidP="00411677">
      <w:pPr>
        <w:pStyle w:val="B1"/>
        <w:ind w:left="284" w:firstLine="0"/>
      </w:pPr>
      <w:r>
        <w:t>1)</w:t>
      </w:r>
      <w:r>
        <w:tab/>
        <w:t>an expTime attribute containing the time and date for the registration expiry;</w:t>
      </w:r>
    </w:p>
    <w:p w14:paraId="589CB372" w14:textId="77777777" w:rsidR="00411677" w:rsidRDefault="00411677" w:rsidP="00411677">
      <w:pPr>
        <w:pStyle w:val="B1"/>
        <w:ind w:left="284" w:firstLine="0"/>
      </w:pPr>
      <w:r>
        <w:t>2)</w:t>
      </w:r>
      <w:r>
        <w:tab/>
        <w:t>a mclocClientId attribute identifying the instance of the LMC;</w:t>
      </w:r>
    </w:p>
    <w:p w14:paraId="0E9D0B29" w14:textId="77777777" w:rsidR="00411677" w:rsidRDefault="00411677" w:rsidP="00411677">
      <w:pPr>
        <w:pStyle w:val="B1"/>
        <w:ind w:left="284" w:firstLine="0"/>
      </w:pPr>
      <w:r>
        <w:t>3)</w:t>
      </w:r>
      <w:r>
        <w:tab/>
        <w:t>a locationConfigUri attribute specifying the URI of the LMC to which location configuration request shall be sent to; and</w:t>
      </w:r>
    </w:p>
    <w:p w14:paraId="39C1E934" w14:textId="77777777" w:rsidR="00411677" w:rsidRDefault="00411677" w:rsidP="00411677">
      <w:pPr>
        <w:pStyle w:val="B1"/>
        <w:ind w:left="284" w:firstLine="0"/>
      </w:pPr>
      <w:r>
        <w:t>4)</w:t>
      </w:r>
      <w:r>
        <w:tab/>
        <w:t>a locationRequestUri attribute specifying the URI of the LMC to which location request shall be sent to.</w:t>
      </w:r>
    </w:p>
    <w:p w14:paraId="5F1C4A67" w14:textId="7C40DB42" w:rsidR="00411677" w:rsidRPr="00CB5C2A" w:rsidRDefault="00411677" w:rsidP="00411677">
      <w:r w:rsidRPr="00CB5C2A">
        <w:t>Upon receiving the HTTP POST message from the LMC, the LMS:</w:t>
      </w:r>
    </w:p>
    <w:p w14:paraId="5B5F3B71" w14:textId="448FDCD5"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11</w:t>
      </w:r>
      <w:r>
        <w:t>]</w:t>
      </w:r>
      <w:r w:rsidRPr="006C461B">
        <w:rPr>
          <w:lang w:val="en-US"/>
        </w:rPr>
        <w:t>;</w:t>
      </w:r>
    </w:p>
    <w:p w14:paraId="6F7838B6" w14:textId="3FEE9DC8"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LMS_Registration request;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2CA870D4" w:rsidR="00411677" w:rsidRPr="00CB5C2A" w:rsidRDefault="00411677" w:rsidP="00411677">
      <w:pPr>
        <w:pStyle w:val="B2"/>
        <w:rPr>
          <w:lang w:val="en-US"/>
        </w:rPr>
      </w:pPr>
      <w:r w:rsidRPr="00CB5C2A">
        <w:rPr>
          <w:lang w:val="en-US"/>
        </w:rPr>
        <w:lastRenderedPageBreak/>
        <w:t>b)</w:t>
      </w:r>
      <w:r w:rsidRPr="00CB5C2A">
        <w:rPr>
          <w:lang w:val="en-US"/>
        </w:rPr>
        <w:tab/>
      </w:r>
      <w:r>
        <w:rPr>
          <w:lang w:val="en-US"/>
        </w:rPr>
        <w:t>m</w:t>
      </w:r>
      <w:r>
        <w:t>ay initiate a LocationConfiguration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AF6F2FF" w14:textId="77777777" w:rsidR="00411677" w:rsidRPr="00683539" w:rsidRDefault="00411677" w:rsidP="00411677">
      <w:pPr>
        <w:pStyle w:val="B3"/>
      </w:pPr>
      <w:r w:rsidRPr="00683539">
        <w:t>i)</w:t>
      </w:r>
      <w:r w:rsidRPr="00683539">
        <w:tab/>
        <w:t xml:space="preserve">the response message may include </w:t>
      </w:r>
      <w:r>
        <w:t xml:space="preserve">an updated </w:t>
      </w:r>
      <w:r w:rsidRPr="00683539">
        <w:t>expiration time to indicate when the LMC registration will automatically expire; and</w:t>
      </w:r>
    </w:p>
    <w:p w14:paraId="7ED4F0CE" w14:textId="77777777" w:rsidR="00411677" w:rsidRPr="00CB5C2A" w:rsidRDefault="00411677" w:rsidP="00411677">
      <w:pPr>
        <w:pStyle w:val="B3"/>
        <w:rPr>
          <w:lang w:val="en-US"/>
        </w:rPr>
      </w:pPr>
      <w:r w:rsidRPr="00683539">
        <w:t>ii)</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546D4175" w:rsidR="00411677" w:rsidRPr="00AC7671" w:rsidRDefault="00501425" w:rsidP="00AC7671">
      <w:pPr>
        <w:pStyle w:val="B1"/>
      </w:pPr>
      <w:r>
        <w:t>1)</w:t>
      </w:r>
      <w:r>
        <w:tab/>
      </w:r>
      <w:r w:rsidR="00411677" w:rsidRPr="00AC7671">
        <w:t>Location</w:t>
      </w:r>
      <w:r w:rsidR="00705BE6">
        <w:t xml:space="preserve"> c</w:t>
      </w:r>
      <w:r w:rsidR="00411677" w:rsidRPr="00AC7671">
        <w:t>onfiguration messages as specified in clause</w:t>
      </w:r>
      <w:r w:rsidR="00C90AA2">
        <w:t> </w:t>
      </w:r>
      <w:r w:rsidR="00901FB5">
        <w:t>6.2.2</w:t>
      </w:r>
      <w:r w:rsidR="00907590">
        <w:t>.5</w:t>
      </w:r>
      <w:r w:rsidR="00411677" w:rsidRPr="00AC7671">
        <w:t>; and</w:t>
      </w:r>
    </w:p>
    <w:p w14:paraId="3521E5B3" w14:textId="3757C918" w:rsidR="00411677" w:rsidRDefault="00501425" w:rsidP="006D0082">
      <w:pPr>
        <w:pStyle w:val="B1"/>
      </w:pPr>
      <w:r>
        <w:t>2)</w:t>
      </w:r>
      <w:r>
        <w:tab/>
      </w:r>
      <w:r w:rsidR="00411677" w:rsidRPr="00AC7671">
        <w:t>Location</w:t>
      </w:r>
      <w:r w:rsidR="00705BE6">
        <w:t xml:space="preserve"> r</w:t>
      </w:r>
      <w:r w:rsidR="00411677" w:rsidRPr="00AC7671">
        <w:t>equest message as specified in clause</w:t>
      </w:r>
      <w:r w:rsidR="00C90AA2">
        <w:t> 6.2.2</w:t>
      </w:r>
      <w:r w:rsidR="00C504C9">
        <w:t>.6</w:t>
      </w:r>
      <w:r w:rsidR="00411677" w:rsidRPr="00AC7671">
        <w:t>.</w:t>
      </w:r>
    </w:p>
    <w:p w14:paraId="71E0ACC4" w14:textId="46A50801" w:rsidR="000E2A15" w:rsidRPr="00AC7671" w:rsidRDefault="00FE7B6C" w:rsidP="00AC7671">
      <w:pPr>
        <w:pStyle w:val="EditorsNote"/>
      </w:pPr>
      <w:r w:rsidRPr="00C77826">
        <w:t>Editor</w:t>
      </w:r>
      <w:r w:rsidR="00A05197">
        <w:t>'</w:t>
      </w:r>
      <w:r w:rsidRPr="00C77826">
        <w:t>s Note:</w:t>
      </w:r>
      <w:r w:rsidR="00A05197">
        <w:tab/>
      </w:r>
      <w:r w:rsidRPr="00C77826">
        <w:t>When LMS response messages are defined (i.e. LocationConfiguration, LocationRequest, etc.), and if an expTime attribute is provided in the LMS re</w:t>
      </w:r>
      <w:r>
        <w:t>s</w:t>
      </w:r>
      <w:r w:rsidRPr="00C77826">
        <w:t>ponse message, it needs to be stated that the expTime attribute in the LMS response message overrides the expTime attribute maintained by the LMC (which was initially provided in the LMCRegistration message).</w:t>
      </w:r>
    </w:p>
    <w:p w14:paraId="7075C596" w14:textId="11871ADF" w:rsidR="00411677" w:rsidRPr="002F44AF"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00193121">
        <w:rPr>
          <w:lang w:val="en-US" w:eastAsia="zh-CN"/>
        </w:rPr>
        <w:t>1</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712A0938" w14:textId="15418C6B" w:rsidR="00411677" w:rsidRPr="000B0CEE"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191015574"/>
      <w:r>
        <w:t>6.</w:t>
      </w:r>
      <w:r w:rsidR="00570F8B">
        <w:t>2</w:t>
      </w:r>
      <w:r w:rsidRPr="000B0CEE">
        <w:t>.2.3</w:t>
      </w:r>
      <w:r w:rsidRPr="000B0CEE">
        <w:tab/>
      </w:r>
      <w:r>
        <w:t>LMS_R</w:t>
      </w:r>
      <w:r w:rsidRPr="000B0CEE">
        <w:t>egistration_Update</w:t>
      </w:r>
      <w:bookmarkEnd w:id="103"/>
      <w:bookmarkEnd w:id="104"/>
      <w:bookmarkEnd w:id="105"/>
      <w:bookmarkEnd w:id="106"/>
      <w:bookmarkEnd w:id="107"/>
      <w:bookmarkEnd w:id="108"/>
      <w:bookmarkEnd w:id="109"/>
    </w:p>
    <w:p w14:paraId="74B0A1C0" w14:textId="1FF10D11" w:rsidR="00411677" w:rsidRPr="000B0CEE"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191015575"/>
      <w:r>
        <w:t>6.</w:t>
      </w:r>
      <w:r w:rsidR="00570F8B">
        <w:t>2</w:t>
      </w:r>
      <w:r w:rsidRPr="000B0CEE">
        <w:t>.2.3.1</w:t>
      </w:r>
      <w:r w:rsidRPr="000B0CEE">
        <w:tab/>
        <w:t>General</w:t>
      </w:r>
      <w:bookmarkEnd w:id="110"/>
      <w:bookmarkEnd w:id="111"/>
      <w:bookmarkEnd w:id="112"/>
      <w:bookmarkEnd w:id="113"/>
      <w:bookmarkEnd w:id="114"/>
      <w:bookmarkEnd w:id="115"/>
      <w:bookmarkEnd w:id="11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4E6A0F88" w:rsidR="00411677" w:rsidRPr="00815B52"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191015576"/>
      <w:r>
        <w:t>6.</w:t>
      </w:r>
      <w:r w:rsidR="00570F8B">
        <w:t>2</w:t>
      </w:r>
      <w:r w:rsidRPr="00815B52">
        <w:t>.2.3.2</w:t>
      </w:r>
      <w:r w:rsidRPr="00815B52">
        <w:tab/>
        <w:t>LMC updating registration using LMS_Registration_Update operation</w:t>
      </w:r>
      <w:bookmarkEnd w:id="117"/>
      <w:bookmarkEnd w:id="118"/>
      <w:bookmarkEnd w:id="119"/>
      <w:bookmarkEnd w:id="120"/>
      <w:bookmarkEnd w:id="121"/>
      <w:bookmarkEnd w:id="122"/>
      <w:bookmarkEnd w:id="123"/>
    </w:p>
    <w:p w14:paraId="07C2A003" w14:textId="46AAD10B" w:rsidR="00411677" w:rsidRDefault="00411677" w:rsidP="00411677">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3DCA5C49"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6525DC">
        <w:t>3</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79D120F6" w:rsidR="00411677" w:rsidRPr="001F4DED" w:rsidRDefault="00411677" w:rsidP="00AC7671">
      <w:pPr>
        <w:pStyle w:val="B1"/>
      </w:pPr>
      <w:r w:rsidRPr="001F4DED">
        <w:t>2)</w:t>
      </w:r>
      <w:r w:rsidRPr="001F4DED">
        <w:tab/>
        <w:t>a mclocClientId attribute identifying the instance of the LMC</w:t>
      </w:r>
      <w:r w:rsidR="003F7D65">
        <w:t xml:space="preserve"> as defined in section 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174329B3"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11</w:t>
      </w:r>
      <w:r>
        <w:t>]</w:t>
      </w:r>
      <w:r w:rsidRPr="006C461B">
        <w:rPr>
          <w:lang w:val="en-US"/>
        </w:rPr>
        <w:t>;</w:t>
      </w:r>
    </w:p>
    <w:p w14:paraId="4316B834" w14:textId="4446AE28" w:rsidR="00411677" w:rsidRDefault="00411677" w:rsidP="00411677">
      <w:pPr>
        <w:pStyle w:val="B1"/>
      </w:pPr>
      <w:r>
        <w:rPr>
          <w:lang w:val="en-US"/>
        </w:rPr>
        <w:lastRenderedPageBreak/>
        <w:t>2)</w:t>
      </w:r>
      <w:r>
        <w:rPr>
          <w:lang w:val="en-US"/>
        </w:rPr>
        <w:tab/>
      </w:r>
      <w:r w:rsidR="003B2767">
        <w:rPr>
          <w:lang w:val="en-US"/>
        </w:rPr>
        <w:t xml:space="preserve">shall </w:t>
      </w:r>
      <w:r>
        <w:t>consider the MC service IDs derived from the bearer access tokens as the identities of the sender of the LMS_Registration request;</w:t>
      </w:r>
    </w:p>
    <w:p w14:paraId="59A58C9D"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Default="00411677" w:rsidP="00411677">
      <w:pPr>
        <w:pStyle w:val="B2"/>
        <w:rPr>
          <w:highlight w:val="cyan"/>
        </w:rPr>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604097AE"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sidR="00090524">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9F32A4B" w14:textId="470F9C4A" w:rsidR="00411677" w:rsidRPr="00C3206F"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191015577"/>
      <w:r>
        <w:t>6.</w:t>
      </w:r>
      <w:r w:rsidR="00090524">
        <w:t>2</w:t>
      </w:r>
      <w:r w:rsidRPr="00C3206F">
        <w:t>.2.4</w:t>
      </w:r>
      <w:r w:rsidRPr="00C3206F">
        <w:tab/>
        <w:t>LMS_Registration_Deregister</w:t>
      </w:r>
      <w:bookmarkEnd w:id="124"/>
      <w:bookmarkEnd w:id="125"/>
      <w:bookmarkEnd w:id="126"/>
      <w:bookmarkEnd w:id="127"/>
      <w:bookmarkEnd w:id="128"/>
      <w:bookmarkEnd w:id="129"/>
      <w:bookmarkEnd w:id="130"/>
    </w:p>
    <w:p w14:paraId="20AA4741" w14:textId="31905BE5" w:rsidR="00411677" w:rsidRPr="00C3206F"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191015578"/>
      <w:r>
        <w:t>6.</w:t>
      </w:r>
      <w:r w:rsidR="00A94DE1">
        <w:t>2</w:t>
      </w:r>
      <w:r w:rsidRPr="00C3206F">
        <w:t>.2.4.1</w:t>
      </w:r>
      <w:r w:rsidRPr="00C3206F">
        <w:tab/>
        <w:t>General</w:t>
      </w:r>
      <w:bookmarkEnd w:id="131"/>
      <w:bookmarkEnd w:id="132"/>
      <w:bookmarkEnd w:id="133"/>
      <w:bookmarkEnd w:id="134"/>
      <w:bookmarkEnd w:id="135"/>
      <w:bookmarkEnd w:id="136"/>
      <w:bookmarkEnd w:id="137"/>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0CB72E59" w:rsidR="00411677" w:rsidRPr="009B0B8D" w:rsidRDefault="00411677" w:rsidP="00411677">
      <w:pPr>
        <w:pStyle w:val="Heading5"/>
        <w:rPr>
          <w:highlight w:val="cyan"/>
        </w:rPr>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191015579"/>
      <w:r>
        <w:t>6.</w:t>
      </w:r>
      <w:r w:rsidR="00A94DE1">
        <w:t>2</w:t>
      </w:r>
      <w:r w:rsidRPr="00354307">
        <w:t>.2.4.2</w:t>
      </w:r>
      <w:r w:rsidRPr="00354307">
        <w:tab/>
        <w:t>LMC deregistering using LMS_Registration_Deregister operation</w:t>
      </w:r>
      <w:bookmarkEnd w:id="138"/>
      <w:bookmarkEnd w:id="139"/>
      <w:bookmarkEnd w:id="140"/>
      <w:bookmarkEnd w:id="141"/>
      <w:bookmarkEnd w:id="142"/>
      <w:bookmarkEnd w:id="143"/>
      <w:bookmarkEnd w:id="144"/>
    </w:p>
    <w:p w14:paraId="734998C5" w14:textId="12E2BE41" w:rsidR="00411677" w:rsidRDefault="00411677" w:rsidP="00411677">
      <w:r w:rsidRPr="00ED41BC">
        <w:t>To deregister itself from the LMS, the LMC shall send HTTP DELETE message to the LMS, on the resource URI identifying the Individual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46E43F96"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6525DC">
        <w:t>3</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16145BB1" w:rsidR="00D676AC" w:rsidRPr="00C3206F" w:rsidRDefault="00D676AC" w:rsidP="00D676AC">
      <w:pPr>
        <w:pStyle w:val="Heading4"/>
      </w:pPr>
      <w:bookmarkStart w:id="145" w:name="_Toc191015580"/>
      <w:r>
        <w:t>6.2</w:t>
      </w:r>
      <w:r w:rsidRPr="00C3206F">
        <w:t>.2.</w:t>
      </w:r>
      <w:r w:rsidR="007212BB">
        <w:t>5</w:t>
      </w:r>
      <w:r w:rsidRPr="00C3206F">
        <w:tab/>
        <w:t>LMS_</w:t>
      </w:r>
      <w:r>
        <w:t>Configuration</w:t>
      </w:r>
      <w:bookmarkEnd w:id="145"/>
    </w:p>
    <w:p w14:paraId="20DBE8E0" w14:textId="63B1C3B9" w:rsidR="00D676AC" w:rsidRPr="00C3206F" w:rsidRDefault="00D676AC" w:rsidP="00D676AC">
      <w:pPr>
        <w:pStyle w:val="Heading5"/>
      </w:pPr>
      <w:bookmarkStart w:id="146" w:name="_Toc191015581"/>
      <w:r>
        <w:t>6.2</w:t>
      </w:r>
      <w:r w:rsidRPr="00C3206F">
        <w:t>.2.</w:t>
      </w:r>
      <w:r w:rsidR="007212BB">
        <w:t>5</w:t>
      </w:r>
      <w:r w:rsidRPr="00C3206F">
        <w:t>.1</w:t>
      </w:r>
      <w:r w:rsidRPr="00C3206F">
        <w:tab/>
        <w:t>General</w:t>
      </w:r>
      <w:bookmarkEnd w:id="146"/>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2CEC4830" w:rsidR="00D676AC" w:rsidRPr="009B0B8D" w:rsidRDefault="00D676AC" w:rsidP="00D676AC">
      <w:pPr>
        <w:pStyle w:val="Heading5"/>
        <w:rPr>
          <w:highlight w:val="cyan"/>
        </w:rPr>
      </w:pPr>
      <w:bookmarkStart w:id="147" w:name="_Toc191015582"/>
      <w:r>
        <w:lastRenderedPageBreak/>
        <w:t>6.2</w:t>
      </w:r>
      <w:r w:rsidRPr="00354307">
        <w:t>.2.</w:t>
      </w:r>
      <w:r w:rsidR="007212BB">
        <w:t>5</w:t>
      </w:r>
      <w:r w:rsidRPr="00354307">
        <w:t>.2</w:t>
      </w:r>
      <w:r w:rsidRPr="00354307">
        <w:tab/>
        <w:t>LM</w:t>
      </w:r>
      <w:r>
        <w:t>S</w:t>
      </w:r>
      <w:r w:rsidRPr="00354307">
        <w:t xml:space="preserve"> </w:t>
      </w:r>
      <w:r>
        <w:t xml:space="preserve">send configuration </w:t>
      </w:r>
      <w:r w:rsidRPr="00354307">
        <w:t>using LMS_</w:t>
      </w:r>
      <w:r>
        <w:t>Configuration</w:t>
      </w:r>
      <w:r w:rsidRPr="00354307">
        <w:t xml:space="preserve"> operation</w:t>
      </w:r>
      <w:bookmarkEnd w:id="147"/>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77777777"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 and</w:t>
      </w:r>
    </w:p>
    <w:p w14:paraId="79E4594C" w14:textId="77777777" w:rsidR="00D676AC" w:rsidRDefault="00D676AC" w:rsidP="00D676AC">
      <w:pPr>
        <w:pStyle w:val="B1"/>
      </w:pPr>
      <w:r w:rsidRPr="00C0288E">
        <w:t>3)</w:t>
      </w:r>
      <w:r w:rsidRPr="00C0288E">
        <w:tab/>
        <w:t>may include the configScope attribute</w:t>
      </w:r>
      <w:r>
        <w:t xml:space="preserve"> set to "FULL" or "UPDATE". </w:t>
      </w:r>
      <w:bookmarkStart w:id="148"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p>
    <w:bookmarkEnd w:id="148"/>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777777" w:rsidR="00D676AC" w:rsidRDefault="00D676AC" w:rsidP="00D676AC">
      <w:pPr>
        <w:pStyle w:val="B1"/>
      </w:pPr>
      <w:r>
        <w:t>2)</w:t>
      </w:r>
      <w:r>
        <w:tab/>
        <w:t>shall</w:t>
      </w:r>
      <w:r w:rsidRPr="0073469F">
        <w:t xml:space="preserve"> set the location reporting triggers accordingly</w:t>
      </w:r>
      <w:r>
        <w:t>; and</w:t>
      </w:r>
    </w:p>
    <w:p w14:paraId="6EB3EAC4" w14:textId="77777777" w:rsidR="00D676AC" w:rsidRDefault="00D676AC" w:rsidP="00D676AC">
      <w:pPr>
        <w:pStyle w:val="B1"/>
      </w:pPr>
      <w:r>
        <w:t>3)</w:t>
      </w:r>
      <w:r>
        <w:tab/>
        <w:t>shall start</w:t>
      </w:r>
      <w:r>
        <w:rPr>
          <w:lang w:val="en-US"/>
        </w:rPr>
        <w:t xml:space="preserve"> </w:t>
      </w:r>
      <w:r>
        <w:t>the minimumReportInterval</w:t>
      </w:r>
      <w:r>
        <w:rPr>
          <w:lang w:val="en-US"/>
        </w:rPr>
        <w:t xml:space="preserve"> t</w:t>
      </w:r>
      <w:r>
        <w:t>imer</w:t>
      </w:r>
      <w:r w:rsidRPr="0073469F">
        <w:t>.</w:t>
      </w:r>
    </w:p>
    <w:p w14:paraId="074241A4" w14:textId="7BA7F588" w:rsidR="00D676AC" w:rsidRPr="00C3206F" w:rsidRDefault="00D676AC" w:rsidP="00D676AC">
      <w:pPr>
        <w:pStyle w:val="Heading4"/>
      </w:pPr>
      <w:bookmarkStart w:id="149" w:name="_Toc191015583"/>
      <w:r>
        <w:t>6.2</w:t>
      </w:r>
      <w:r w:rsidRPr="00C3206F">
        <w:t>.2.</w:t>
      </w:r>
      <w:r w:rsidR="005B7564">
        <w:t>6</w:t>
      </w:r>
      <w:r w:rsidRPr="00C3206F">
        <w:tab/>
        <w:t>LMS_</w:t>
      </w:r>
      <w:r>
        <w:t>LocationRequest</w:t>
      </w:r>
      <w:bookmarkEnd w:id="149"/>
    </w:p>
    <w:p w14:paraId="13DCDB5D" w14:textId="74F0332C" w:rsidR="00D676AC" w:rsidRPr="00C3206F" w:rsidRDefault="00D676AC" w:rsidP="00D676AC">
      <w:pPr>
        <w:pStyle w:val="Heading5"/>
      </w:pPr>
      <w:bookmarkStart w:id="150" w:name="_Toc191015584"/>
      <w:r>
        <w:t>6.2</w:t>
      </w:r>
      <w:r w:rsidRPr="00C3206F">
        <w:t>.2.</w:t>
      </w:r>
      <w:r w:rsidR="005B7564">
        <w:t>6</w:t>
      </w:r>
      <w:r>
        <w:t>.</w:t>
      </w:r>
      <w:r w:rsidRPr="00C3206F">
        <w:t>1</w:t>
      </w:r>
      <w:r w:rsidRPr="00C3206F">
        <w:tab/>
        <w:t>General</w:t>
      </w:r>
      <w:bookmarkEnd w:id="150"/>
    </w:p>
    <w:p w14:paraId="1AD84DC3" w14:textId="77777777" w:rsidR="00D676AC" w:rsidRPr="00C3206F" w:rsidRDefault="00D676AC" w:rsidP="00D676AC">
      <w:r w:rsidRPr="00C3206F">
        <w:t xml:space="preserve">This service operation is used by </w:t>
      </w:r>
      <w:r>
        <w:t>LMS</w:t>
      </w:r>
      <w:r w:rsidRPr="00C3206F">
        <w:t xml:space="preserve"> to </w:t>
      </w:r>
      <w:r>
        <w:t>send a new location request to a registered LMC.</w:t>
      </w:r>
    </w:p>
    <w:p w14:paraId="772BF68C" w14:textId="56BA8476" w:rsidR="00D676AC" w:rsidRPr="009B0B8D" w:rsidRDefault="00D676AC" w:rsidP="00D676AC">
      <w:pPr>
        <w:pStyle w:val="Heading5"/>
        <w:rPr>
          <w:highlight w:val="cyan"/>
        </w:rPr>
      </w:pPr>
      <w:bookmarkStart w:id="151" w:name="_Toc191015585"/>
      <w:r>
        <w:t>6.2</w:t>
      </w:r>
      <w:r w:rsidRPr="00354307">
        <w:t>.2.</w:t>
      </w:r>
      <w:r w:rsidR="005B7564">
        <w:t>6</w:t>
      </w:r>
      <w:r w:rsidRPr="00354307">
        <w:t>.2</w:t>
      </w:r>
      <w:r w:rsidRPr="00354307">
        <w:tab/>
        <w:t>LM</w:t>
      </w:r>
      <w:r>
        <w:t>S</w:t>
      </w:r>
      <w:r w:rsidRPr="00354307">
        <w:t xml:space="preserve"> </w:t>
      </w:r>
      <w:r>
        <w:t xml:space="preserve">send location request </w:t>
      </w:r>
      <w:r w:rsidRPr="00354307">
        <w:t>using LMS_Registration_operation</w:t>
      </w:r>
      <w:bookmarkEnd w:id="151"/>
    </w:p>
    <w:p w14:paraId="6C9E485A" w14:textId="77777777" w:rsidR="00D676AC" w:rsidRDefault="00D676AC" w:rsidP="00D676AC">
      <w:r>
        <w:t>The LMS may at any time determine to send a location request to a registered LMC.</w:t>
      </w:r>
    </w:p>
    <w:p w14:paraId="0F4A8954" w14:textId="77777777" w:rsidR="00D676AC" w:rsidRDefault="00D676AC" w:rsidP="00D676AC">
      <w:r w:rsidRPr="00ED41BC">
        <w:t xml:space="preserve">To </w:t>
      </w:r>
      <w:r>
        <w:t>request a new location report from a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77777777" w:rsidR="00D676AC" w:rsidRPr="00292EBC" w:rsidRDefault="00D676AC" w:rsidP="00D676AC">
      <w:pPr>
        <w:pStyle w:val="B1"/>
      </w:pPr>
      <w:r>
        <w:t>4)</w:t>
      </w:r>
      <w:r>
        <w:tab/>
        <w:t>may include the requestingFunctionalAliasId attribute set to the activated functional alias of the MC user that request the location information; and</w:t>
      </w:r>
    </w:p>
    <w:p w14:paraId="04CB2AEF" w14:textId="77777777" w:rsidR="00D676AC" w:rsidRDefault="00D676AC" w:rsidP="00D676AC">
      <w:pPr>
        <w:pStyle w:val="B1"/>
      </w:pPr>
      <w:r>
        <w:lastRenderedPageBreak/>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77777777" w:rsidR="00D676AC" w:rsidRDefault="00D676AC" w:rsidP="00D676AC">
      <w:pPr>
        <w:pStyle w:val="B1"/>
      </w:pPr>
      <w:r w:rsidRPr="0073469F">
        <w:t>1)</w:t>
      </w:r>
      <w:r w:rsidRPr="0073469F">
        <w:tab/>
        <w:t xml:space="preserve">shall send a location report as specified in </w:t>
      </w:r>
      <w:r>
        <w:t>clause</w:t>
      </w:r>
      <w:r w:rsidRPr="0073469F">
        <w:t> </w:t>
      </w:r>
      <w:r>
        <w:t>6.3.2.2; and</w:t>
      </w:r>
    </w:p>
    <w:p w14:paraId="2DF75F3A" w14:textId="7BB6C1AE" w:rsidR="00D676AC" w:rsidRDefault="00D676AC" w:rsidP="00D676AC">
      <w:pPr>
        <w:pStyle w:val="B1"/>
      </w:pPr>
      <w:r>
        <w:t>2)</w:t>
      </w:r>
      <w:r>
        <w:tab/>
        <w:t>shall reset the minimumReportInterval timer</w:t>
      </w:r>
      <w:r w:rsidRPr="0073469F">
        <w:t>.</w:t>
      </w:r>
    </w:p>
    <w:p w14:paraId="28E99E2A" w14:textId="52F70A81" w:rsidR="000775C1" w:rsidRDefault="000775C1" w:rsidP="000775C1">
      <w:pPr>
        <w:pStyle w:val="Heading2"/>
      </w:pPr>
      <w:bookmarkStart w:id="152" w:name="_Toc510696587"/>
      <w:bookmarkStart w:id="153" w:name="_Toc35971379"/>
      <w:bookmarkStart w:id="154" w:name="_Toc191015586"/>
      <w:r>
        <w:t>6.</w:t>
      </w:r>
      <w:r w:rsidR="00F74900">
        <w:t>3</w:t>
      </w:r>
      <w:r>
        <w:tab/>
        <w:t>LMS_LocationReport</w:t>
      </w:r>
      <w:r w:rsidRPr="00AF47A0">
        <w:t xml:space="preserve"> </w:t>
      </w:r>
      <w:r>
        <w:t>service</w:t>
      </w:r>
      <w:bookmarkEnd w:id="152"/>
      <w:bookmarkEnd w:id="153"/>
      <w:bookmarkEnd w:id="154"/>
    </w:p>
    <w:p w14:paraId="25657D3D" w14:textId="42FA0353" w:rsidR="000775C1" w:rsidRDefault="000775C1" w:rsidP="000775C1">
      <w:pPr>
        <w:pStyle w:val="Heading3"/>
      </w:pPr>
      <w:bookmarkStart w:id="155" w:name="_Toc191015587"/>
      <w:r>
        <w:t>6.</w:t>
      </w:r>
      <w:r w:rsidR="00F74900">
        <w:t>3</w:t>
      </w:r>
      <w:r>
        <w:t>.1</w:t>
      </w:r>
      <w:r>
        <w:tab/>
        <w:t>Service description</w:t>
      </w:r>
      <w:bookmarkEnd w:id="155"/>
    </w:p>
    <w:p w14:paraId="418247AE" w14:textId="646DD432" w:rsidR="000775C1" w:rsidRDefault="000775C1" w:rsidP="000775C1">
      <w:r>
        <w:t>The LMS_LocationReport is defined based on the procedure for location report as defined in 3GPP TS 23.280 [</w:t>
      </w:r>
      <w:r w:rsidR="00812B74">
        <w:t>4</w:t>
      </w:r>
      <w:r>
        <w:t>], which allows an LMC to send a location information report to the LMS.</w:t>
      </w:r>
    </w:p>
    <w:p w14:paraId="3E04B2BB" w14:textId="1058B96A" w:rsidR="000775C1" w:rsidRDefault="000775C1" w:rsidP="000775C1">
      <w:pPr>
        <w:pStyle w:val="Heading3"/>
      </w:pPr>
      <w:bookmarkStart w:id="156" w:name="_Toc191015588"/>
      <w:r>
        <w:t>6.</w:t>
      </w:r>
      <w:r w:rsidR="00F74900">
        <w:t>3</w:t>
      </w:r>
      <w:r>
        <w:t>.2</w:t>
      </w:r>
      <w:r>
        <w:tab/>
        <w:t>Service operations</w:t>
      </w:r>
      <w:bookmarkEnd w:id="156"/>
    </w:p>
    <w:p w14:paraId="394B71B1" w14:textId="1353E84C" w:rsidR="00477875" w:rsidRPr="00477875" w:rsidRDefault="00477875" w:rsidP="00477875">
      <w:pPr>
        <w:pStyle w:val="Heading4"/>
      </w:pPr>
      <w:bookmarkStart w:id="157" w:name="_Toc191015589"/>
      <w:r>
        <w:t>6.3.2.1</w:t>
      </w:r>
      <w:r>
        <w:tab/>
        <w:t>Introduction</w:t>
      </w:r>
      <w:bookmarkEnd w:id="157"/>
    </w:p>
    <w:p w14:paraId="55498593" w14:textId="3685BBD6" w:rsidR="000775C1" w:rsidRDefault="000775C1" w:rsidP="000775C1">
      <w:r>
        <w:t xml:space="preserve">The service operation defined for </w:t>
      </w:r>
      <w:r>
        <w:rPr>
          <w:noProof/>
        </w:rPr>
        <w:t>LMS_LocationReport</w:t>
      </w:r>
      <w:r>
        <w:t xml:space="preserve"> API is shown in the table 6.</w:t>
      </w:r>
      <w:r w:rsidR="00F74900">
        <w:t>3</w:t>
      </w:r>
      <w:r w:rsidRPr="007E5C37">
        <w:t>.</w:t>
      </w:r>
      <w:r>
        <w:t>2.1-1.</w:t>
      </w:r>
    </w:p>
    <w:p w14:paraId="009649D9" w14:textId="56AFF476" w:rsidR="000775C1" w:rsidRDefault="000775C1" w:rsidP="000775C1">
      <w:pPr>
        <w:pStyle w:val="TH"/>
      </w:pPr>
      <w:r>
        <w:t>Table 6.</w:t>
      </w:r>
      <w:r w:rsidR="00477875">
        <w:t>3</w:t>
      </w:r>
      <w:r w:rsidRPr="007E5C37">
        <w:t>.</w:t>
      </w:r>
      <w:r>
        <w:t>2.1-1: Operations of the LMS_LocationReport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538"/>
        <w:gridCol w:w="1789"/>
      </w:tblGrid>
      <w:tr w:rsidR="000775C1" w14:paraId="698C82B2" w14:textId="77777777" w:rsidTr="00C21234">
        <w:trPr>
          <w:jc w:val="center"/>
        </w:trPr>
        <w:tc>
          <w:tcPr>
            <w:tcW w:w="3207" w:type="dxa"/>
            <w:shd w:val="clear" w:color="auto" w:fill="D9D9D9"/>
          </w:tcPr>
          <w:p w14:paraId="209BBD76" w14:textId="77777777" w:rsidR="000775C1" w:rsidRDefault="000775C1" w:rsidP="00C21234">
            <w:pPr>
              <w:pStyle w:val="TAH"/>
            </w:pPr>
            <w:r>
              <w:t>Service operation name</w:t>
            </w:r>
          </w:p>
        </w:tc>
        <w:tc>
          <w:tcPr>
            <w:tcW w:w="4537" w:type="dxa"/>
            <w:shd w:val="clear" w:color="auto" w:fill="D9D9D9"/>
          </w:tcPr>
          <w:p w14:paraId="11C0111E" w14:textId="77777777" w:rsidR="000775C1" w:rsidRDefault="000775C1" w:rsidP="00C21234">
            <w:pPr>
              <w:pStyle w:val="TAH"/>
            </w:pPr>
            <w:r>
              <w:t>Description</w:t>
            </w:r>
          </w:p>
        </w:tc>
        <w:tc>
          <w:tcPr>
            <w:tcW w:w="1789" w:type="dxa"/>
            <w:shd w:val="clear" w:color="auto" w:fill="D9D9D9"/>
          </w:tcPr>
          <w:p w14:paraId="105D6230" w14:textId="77777777" w:rsidR="000775C1" w:rsidRDefault="000775C1" w:rsidP="00C21234">
            <w:pPr>
              <w:pStyle w:val="TAH"/>
            </w:pPr>
            <w:r>
              <w:t>Initiated by</w:t>
            </w:r>
          </w:p>
        </w:tc>
      </w:tr>
      <w:tr w:rsidR="000775C1" w14:paraId="1B35C2E5" w14:textId="77777777" w:rsidTr="00C21234">
        <w:trPr>
          <w:jc w:val="center"/>
        </w:trPr>
        <w:tc>
          <w:tcPr>
            <w:tcW w:w="3207" w:type="dxa"/>
          </w:tcPr>
          <w:p w14:paraId="4E7ED226" w14:textId="77777777" w:rsidR="000775C1" w:rsidRPr="00BF35EC" w:rsidRDefault="000775C1" w:rsidP="00C21234">
            <w:pPr>
              <w:pStyle w:val="TAL"/>
              <w:rPr>
                <w:highlight w:val="darkCyan"/>
              </w:rPr>
            </w:pPr>
            <w:r w:rsidRPr="007E09F3">
              <w:t>LMS_LocationReport</w:t>
            </w:r>
            <w:r>
              <w:t>_Request</w:t>
            </w:r>
          </w:p>
        </w:tc>
        <w:tc>
          <w:tcPr>
            <w:tcW w:w="4537" w:type="dxa"/>
          </w:tcPr>
          <w:p w14:paraId="7250D81D" w14:textId="77777777" w:rsidR="000775C1" w:rsidRDefault="000775C1" w:rsidP="00C21234">
            <w:pPr>
              <w:pStyle w:val="TAL"/>
            </w:pPr>
            <w:r>
              <w:t xml:space="preserve">This service operation is used by the LMC to send a location report to LMS. </w:t>
            </w:r>
          </w:p>
        </w:tc>
        <w:tc>
          <w:tcPr>
            <w:tcW w:w="1789" w:type="dxa"/>
          </w:tcPr>
          <w:p w14:paraId="227FC859" w14:textId="77777777" w:rsidR="000775C1" w:rsidRDefault="000775C1" w:rsidP="00C21234">
            <w:pPr>
              <w:pStyle w:val="TAL"/>
            </w:pPr>
            <w:r>
              <w:t>LMC</w:t>
            </w:r>
          </w:p>
        </w:tc>
      </w:tr>
    </w:tbl>
    <w:p w14:paraId="78828662" w14:textId="77777777" w:rsidR="000775C1" w:rsidRPr="0022439F" w:rsidRDefault="000775C1" w:rsidP="000775C1"/>
    <w:p w14:paraId="426A4A79" w14:textId="6A2468FB" w:rsidR="000775C1" w:rsidRDefault="000775C1" w:rsidP="000775C1">
      <w:pPr>
        <w:pStyle w:val="Heading4"/>
      </w:pPr>
      <w:bookmarkStart w:id="158" w:name="_Toc191015590"/>
      <w:r>
        <w:t>6.</w:t>
      </w:r>
      <w:r w:rsidR="00477875">
        <w:t>3</w:t>
      </w:r>
      <w:r>
        <w:t>.2.2</w:t>
      </w:r>
      <w:r>
        <w:tab/>
      </w:r>
      <w:r w:rsidRPr="007E09F3">
        <w:t>LMS_LocationReport</w:t>
      </w:r>
      <w:r>
        <w:t>_Request</w:t>
      </w:r>
      <w:bookmarkEnd w:id="158"/>
    </w:p>
    <w:p w14:paraId="02B7DAF4" w14:textId="5B84E2F9" w:rsidR="000775C1" w:rsidRDefault="000775C1" w:rsidP="000775C1">
      <w:pPr>
        <w:pStyle w:val="Heading5"/>
      </w:pPr>
      <w:bookmarkStart w:id="159" w:name="_Toc191015591"/>
      <w:r>
        <w:t>6.</w:t>
      </w:r>
      <w:r w:rsidR="00C40A50">
        <w:t>3</w:t>
      </w:r>
      <w:r>
        <w:t>.2.2.1</w:t>
      </w:r>
      <w:r>
        <w:tab/>
        <w:t>General</w:t>
      </w:r>
      <w:bookmarkEnd w:id="159"/>
    </w:p>
    <w:p w14:paraId="625771B2" w14:textId="77777777" w:rsidR="000775C1" w:rsidRDefault="000775C1" w:rsidP="000775C1">
      <w:r>
        <w:t>This service operation is used by LMC to send a location report to a given LMS.</w:t>
      </w:r>
    </w:p>
    <w:p w14:paraId="6FD1E7F3" w14:textId="77777777" w:rsidR="00BF682F" w:rsidRDefault="00BF682F" w:rsidP="00BF682F">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62BC5A33" w14:textId="77777777" w:rsidR="00BF682F" w:rsidRDefault="00BF682F" w:rsidP="00BF682F">
      <w:pPr>
        <w:pStyle w:val="B1"/>
      </w:pPr>
      <w:r>
        <w:t>1)</w:t>
      </w:r>
      <w:r>
        <w:tab/>
        <w:t>shall, if any of the reporting triggers are still true, send a location report as specified in clause 6.3.2.2.2.</w:t>
      </w:r>
    </w:p>
    <w:p w14:paraId="7434AE77" w14:textId="67714A56" w:rsidR="00BF682F" w:rsidRDefault="00BF682F" w:rsidP="000775C1">
      <w:r>
        <w:t>If the</w:t>
      </w:r>
      <w:r w:rsidRPr="0073469F">
        <w:t xml:space="preserve"> </w:t>
      </w:r>
      <w:r>
        <w:t>LMC</w:t>
      </w:r>
      <w:r w:rsidRPr="0073469F">
        <w:t xml:space="preserve"> receives a </w:t>
      </w:r>
      <w:r w:rsidRPr="005162F9">
        <w:t>LocationRequest message as specified in clause</w:t>
      </w:r>
      <w:r>
        <w:t> </w:t>
      </w:r>
      <w:r w:rsidRPr="005162F9">
        <w:t>7.1.5.3</w:t>
      </w:r>
      <w:r w:rsidRPr="0073469F">
        <w:t xml:space="preserve">, the </w:t>
      </w:r>
      <w:r>
        <w:t>LMC</w:t>
      </w:r>
      <w:r w:rsidRPr="0073469F">
        <w:t xml:space="preserve"> shall send a location report</w:t>
      </w:r>
      <w:r w:rsidRPr="00FD03D6">
        <w:t xml:space="preserve"> </w:t>
      </w:r>
      <w:r>
        <w:t>as specified in clause 6.3.2.2.2</w:t>
      </w:r>
      <w:r w:rsidRPr="0073469F">
        <w:t>.</w:t>
      </w:r>
    </w:p>
    <w:p w14:paraId="4FB19634" w14:textId="6007E4C0" w:rsidR="000775C1" w:rsidRPr="000E53F8" w:rsidRDefault="000775C1" w:rsidP="000775C1">
      <w:pPr>
        <w:pStyle w:val="Heading5"/>
      </w:pPr>
      <w:bookmarkStart w:id="160" w:name="_Toc191015592"/>
      <w:r>
        <w:t>6.</w:t>
      </w:r>
      <w:r w:rsidR="00C40A50">
        <w:t>3</w:t>
      </w:r>
      <w:r w:rsidRPr="000E53F8">
        <w:t>.2.2.2</w:t>
      </w:r>
      <w:r w:rsidRPr="000E53F8">
        <w:tab/>
        <w:t>LMC reporting to LMS using LMS_LocationReport_Request</w:t>
      </w:r>
      <w:bookmarkEnd w:id="160"/>
    </w:p>
    <w:p w14:paraId="6ADC1FE1" w14:textId="77777777" w:rsidR="000775C1" w:rsidRDefault="000775C1" w:rsidP="000775C1">
      <w:r w:rsidRPr="00A54CDD">
        <w:t>For a LMC to send location reports to the LMS, the LMC shall send an HTTP POST message to the LMS on the LMS_LocationReport collection resource (i.e., MC UE Location Reports) to publish the location report representing the location information of the LMC.</w:t>
      </w:r>
    </w:p>
    <w:p w14:paraId="19BFF686" w14:textId="430793D7" w:rsidR="000775C1" w:rsidRPr="00A54CDD" w:rsidRDefault="000775C1" w:rsidP="000775C1">
      <w:r>
        <w:rPr>
          <w:lang w:eastAsia="zh-CN"/>
        </w:rPr>
        <w:t>The request URI shall be set according to clause</w:t>
      </w:r>
      <w:r w:rsidR="009E51CF">
        <w:rPr>
          <w:lang w:eastAsia="zh-CN"/>
        </w:rPr>
        <w:t> </w:t>
      </w:r>
      <w:r>
        <w:rPr>
          <w:lang w:eastAsia="zh-CN"/>
        </w:rPr>
        <w:t>7.</w:t>
      </w:r>
      <w:r w:rsidR="00BE5CC4">
        <w:rPr>
          <w:lang w:eastAsia="zh-CN"/>
        </w:rPr>
        <w:t>2</w:t>
      </w:r>
      <w:r>
        <w:rPr>
          <w:lang w:eastAsia="zh-CN"/>
        </w:rPr>
        <w:t>.1.</w:t>
      </w:r>
    </w:p>
    <w:p w14:paraId="746128DA" w14:textId="5554DF62" w:rsidR="000775C1" w:rsidRDefault="000775C1" w:rsidP="000775C1">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rsidR="00891AFC">
        <w:t>1</w:t>
      </w:r>
      <w:r w:rsidR="006525DC">
        <w:t>3</w:t>
      </w:r>
      <w:r w:rsidRPr="00A54CDD">
        <w:t>]</w:t>
      </w:r>
      <w:r w:rsidRPr="00A54CDD">
        <w:rPr>
          <w:lang w:eastAsia="zh-CN"/>
        </w:rPr>
        <w:t xml:space="preserve">. </w:t>
      </w:r>
    </w:p>
    <w:p w14:paraId="4E69198C" w14:textId="77777777" w:rsidR="000775C1" w:rsidRDefault="000775C1" w:rsidP="000775C1">
      <w:pPr>
        <w:pStyle w:val="NO"/>
        <w:rPr>
          <w:lang w:eastAsia="zh-CN"/>
        </w:rPr>
      </w:pPr>
      <w:r>
        <w:rPr>
          <w:lang w:eastAsia="zh-CN"/>
        </w:rPr>
        <w:t>NOTE:</w:t>
      </w:r>
      <w:r>
        <w:rPr>
          <w:lang w:eastAsia="zh-CN"/>
        </w:rPr>
        <w:tab/>
        <w:t>The location report is relevant for all valid MC service IDs, hence the request includes all access tokens.</w:t>
      </w:r>
    </w:p>
    <w:p w14:paraId="3105EE7F" w14:textId="67B6CEAB" w:rsidR="000775C1" w:rsidRDefault="000775C1" w:rsidP="000775C1">
      <w:pPr>
        <w:rPr>
          <w:lang w:eastAsia="zh-CN"/>
        </w:rPr>
      </w:pPr>
      <w:r>
        <w:rPr>
          <w:lang w:eastAsia="zh-CN"/>
        </w:rPr>
        <w:t>Other HTTP headers shall be set according to clause</w:t>
      </w:r>
      <w:r w:rsidR="009E51CF">
        <w:rPr>
          <w:lang w:eastAsia="zh-CN"/>
        </w:rPr>
        <w:t> </w:t>
      </w:r>
      <w:r>
        <w:rPr>
          <w:lang w:eastAsia="zh-CN"/>
        </w:rPr>
        <w:t>7.</w:t>
      </w:r>
      <w:r w:rsidR="00BE5CC4">
        <w:rPr>
          <w:lang w:eastAsia="zh-CN"/>
        </w:rPr>
        <w:t>2</w:t>
      </w:r>
      <w:r>
        <w:rPr>
          <w:lang w:eastAsia="zh-CN"/>
        </w:rPr>
        <w:t>.2.2.</w:t>
      </w:r>
    </w:p>
    <w:p w14:paraId="4B9B416C" w14:textId="72E1B86D" w:rsidR="000775C1" w:rsidRDefault="000775C1" w:rsidP="000775C1">
      <w:r w:rsidRPr="00A54CDD">
        <w:rPr>
          <w:lang w:eastAsia="zh-CN"/>
        </w:rPr>
        <w:lastRenderedPageBreak/>
        <w:t xml:space="preserve">The body of the HTTP POST message shall include the </w:t>
      </w:r>
      <w:r w:rsidRPr="00A54CDD">
        <w:t xml:space="preserve">MCUELocation </w:t>
      </w:r>
      <w:r>
        <w:t xml:space="preserve">data type </w:t>
      </w:r>
      <w:r w:rsidRPr="00A54CDD">
        <w:t>as specified in clause</w:t>
      </w:r>
      <w:r>
        <w:t> 7.</w:t>
      </w:r>
      <w:r w:rsidR="00362289">
        <w:t>2</w:t>
      </w:r>
      <w:r>
        <w:t>.6.2.2. The MCUELocation datatype shall include:</w:t>
      </w:r>
    </w:p>
    <w:p w14:paraId="1E29AA6C" w14:textId="77777777" w:rsidR="000775C1" w:rsidRDefault="000775C1" w:rsidP="000775C1">
      <w:pPr>
        <w:pStyle w:val="B1"/>
        <w:ind w:left="284" w:firstLine="0"/>
      </w:pPr>
      <w:r>
        <w:t>1)</w:t>
      </w:r>
      <w:r>
        <w:tab/>
        <w:t>a reportID attribute if the report was triggered by a location request, set to the value of the requestID attribute in the received request</w:t>
      </w:r>
      <w:r w:rsidRPr="0073469F">
        <w:t>;</w:t>
      </w:r>
    </w:p>
    <w:p w14:paraId="3F7BB113" w14:textId="77777777" w:rsidR="000775C1" w:rsidRDefault="000775C1" w:rsidP="000775C1">
      <w:pPr>
        <w:pStyle w:val="B1"/>
        <w:ind w:left="284" w:firstLine="0"/>
      </w:pPr>
      <w:r>
        <w:t>2)</w:t>
      </w:r>
      <w:r>
        <w:tab/>
        <w:t>a reportType attribute indicating if the report is sent during emergency state or not;</w:t>
      </w:r>
    </w:p>
    <w:p w14:paraId="0744F674" w14:textId="77777777" w:rsidR="000775C1" w:rsidRDefault="000775C1" w:rsidP="000775C1">
      <w:pPr>
        <w:pStyle w:val="B1"/>
        <w:ind w:left="284" w:firstLine="0"/>
      </w:pPr>
      <w:r>
        <w:t>3)</w:t>
      </w:r>
      <w:r>
        <w:tab/>
        <w:t>a locTimstamp attribute set to the date and time of the location measurement;</w:t>
      </w:r>
    </w:p>
    <w:p w14:paraId="7BAF7DBA" w14:textId="77777777" w:rsidR="000775C1" w:rsidRDefault="000775C1" w:rsidP="000775C1">
      <w:pPr>
        <w:pStyle w:val="B1"/>
        <w:ind w:left="284" w:firstLine="0"/>
      </w:pPr>
      <w:r>
        <w:t>4)</w:t>
      </w:r>
      <w:r>
        <w:tab/>
        <w:t>an array with triggerId attributes, where each item is set to the value associated with the trigger that have fired;</w:t>
      </w:r>
    </w:p>
    <w:p w14:paraId="1677549D" w14:textId="77777777" w:rsidR="000775C1" w:rsidRDefault="000775C1" w:rsidP="000775C1">
      <w:pPr>
        <w:pStyle w:val="B1"/>
        <w:ind w:left="284" w:firstLine="0"/>
      </w:pPr>
      <w:r>
        <w:t>5)</w:t>
      </w:r>
      <w:r>
        <w:tab/>
        <w:t>a mclocClientId attribute identifying the instance of the LMC; and</w:t>
      </w:r>
    </w:p>
    <w:p w14:paraId="7AF5D13D" w14:textId="77777777" w:rsidR="000775C1" w:rsidRDefault="000775C1" w:rsidP="000775C1">
      <w:pPr>
        <w:pStyle w:val="B1"/>
        <w:ind w:left="284" w:firstLine="0"/>
      </w:pPr>
      <w:r>
        <w:t>6)</w:t>
      </w:r>
      <w:r>
        <w:tab/>
        <w:t>a locationData attribute including subitems corresponding to the location configuration, and shall include at least one of the following attributes:</w:t>
      </w:r>
    </w:p>
    <w:p w14:paraId="436918EE" w14:textId="7D3B990F" w:rsidR="000775C1" w:rsidRDefault="000775C1" w:rsidP="000775C1">
      <w:pPr>
        <w:pStyle w:val="B2"/>
      </w:pPr>
      <w:r>
        <w:t>a)</w:t>
      </w:r>
      <w:r>
        <w:tab/>
        <w:t>c</w:t>
      </w:r>
      <w:r w:rsidR="00653EC8">
        <w:t>urrentC</w:t>
      </w:r>
      <w:r>
        <w:t xml:space="preserve">oordinate, containing the </w:t>
      </w:r>
      <w:r w:rsidRPr="00232ECA">
        <w:t>geospatial coordinate</w:t>
      </w:r>
      <w:r>
        <w:t xml:space="preserve"> of the MC UE, with the following clarification:</w:t>
      </w:r>
    </w:p>
    <w:p w14:paraId="31EE4165" w14:textId="1B585134" w:rsidR="000775C1" w:rsidRDefault="000775C1" w:rsidP="000775C1">
      <w:pPr>
        <w:pStyle w:val="B3"/>
      </w:pPr>
      <w:r>
        <w:t>i)</w:t>
      </w:r>
      <w:r>
        <w:tab/>
        <w:t xml:space="preserve">shall include the </w:t>
      </w:r>
      <w:r w:rsidR="00865A53">
        <w:t>geographicalCoordinates</w:t>
      </w:r>
      <w:r>
        <w:t xml:space="preserve">attribute </w:t>
      </w:r>
      <w:r w:rsidRPr="0034092D">
        <w:t xml:space="preserve">coded as </w:t>
      </w:r>
      <w:r w:rsidR="00C0479B">
        <w:t xml:space="preserve">defined </w:t>
      </w:r>
      <w:r w:rsidRPr="0034092D">
        <w:t>in 3GPP TS 2</w:t>
      </w:r>
      <w:r w:rsidR="00F07C67">
        <w:t>9.572</w:t>
      </w:r>
      <w:r w:rsidRPr="0034092D">
        <w:t> [</w:t>
      </w:r>
      <w:r w:rsidR="0013390D">
        <w:t>10</w:t>
      </w:r>
      <w:r w:rsidRPr="0034092D">
        <w:t>]</w:t>
      </w:r>
      <w:r>
        <w:t>;</w:t>
      </w:r>
    </w:p>
    <w:p w14:paraId="358DDEE6" w14:textId="260F3B8A" w:rsidR="000775C1" w:rsidRDefault="000775C1" w:rsidP="000775C1">
      <w:pPr>
        <w:pStyle w:val="B3"/>
      </w:pPr>
      <w:r>
        <w:t xml:space="preserve">ii) may include </w:t>
      </w:r>
      <w:r w:rsidRPr="00105ECA">
        <w:t>altitude</w:t>
      </w:r>
      <w:r>
        <w:t xml:space="preserve"> attribute </w:t>
      </w:r>
      <w:r w:rsidR="00B22189">
        <w:t>coded</w:t>
      </w:r>
      <w:r w:rsidR="00BF2014">
        <w:t xml:space="preserve"> as defined </w:t>
      </w:r>
      <w:r w:rsidR="00376297">
        <w:t>in</w:t>
      </w:r>
      <w:r>
        <w:t xml:space="preserve"> 3GPP TS 2</w:t>
      </w:r>
      <w:r w:rsidR="007F51C4">
        <w:t>9.572</w:t>
      </w:r>
      <w:r>
        <w:t> </w:t>
      </w:r>
      <w:r w:rsidRPr="0034092D">
        <w:t>[</w:t>
      </w:r>
      <w:r w:rsidR="0013390D">
        <w:t>10</w:t>
      </w:r>
      <w:r w:rsidRPr="0034092D">
        <w:t>]</w:t>
      </w:r>
      <w:r>
        <w:t>;</w:t>
      </w:r>
    </w:p>
    <w:p w14:paraId="1EACDEE5" w14:textId="21560234" w:rsidR="000775C1" w:rsidRDefault="000775C1" w:rsidP="000775C1">
      <w:pPr>
        <w:pStyle w:val="B3"/>
      </w:pPr>
      <w:r>
        <w:t>i</w:t>
      </w:r>
      <w:r w:rsidR="00683EEF">
        <w:t>ii</w:t>
      </w:r>
      <w:r>
        <w:t>)</w:t>
      </w:r>
      <w:r>
        <w:tab/>
        <w:t xml:space="preserve">may include the </w:t>
      </w:r>
      <w:r w:rsidRPr="008458B3">
        <w:t>horizontalaccuracy</w:t>
      </w:r>
      <w:r>
        <w:t xml:space="preserve"> attribute </w:t>
      </w:r>
      <w:r w:rsidRPr="00FF178F">
        <w:t xml:space="preserve">coded as </w:t>
      </w:r>
      <w:r w:rsidR="009E7D12">
        <w:t>defined</w:t>
      </w:r>
      <w:r w:rsidRPr="00FF178F">
        <w:t xml:space="preserve"> in </w:t>
      </w:r>
      <w:r>
        <w:t>3GPP TS 2</w:t>
      </w:r>
      <w:r w:rsidR="00B71B8F">
        <w:t>9.572</w:t>
      </w:r>
      <w:r>
        <w:t> </w:t>
      </w:r>
      <w:r w:rsidRPr="0034092D">
        <w:t>[</w:t>
      </w:r>
      <w:r w:rsidR="0013390D">
        <w:t>10</w:t>
      </w:r>
      <w:r w:rsidRPr="0034092D">
        <w:t>]</w:t>
      </w:r>
      <w:r>
        <w:t>;</w:t>
      </w:r>
    </w:p>
    <w:p w14:paraId="68EFB9A7" w14:textId="64359BDE" w:rsidR="000775C1" w:rsidRDefault="00020F48" w:rsidP="000775C1">
      <w:pPr>
        <w:pStyle w:val="B3"/>
      </w:pPr>
      <w:r>
        <w:t>i</w:t>
      </w:r>
      <w:r w:rsidR="000775C1">
        <w:t>v)</w:t>
      </w:r>
      <w:r w:rsidR="000775C1">
        <w:tab/>
        <w:t>may include the vertical</w:t>
      </w:r>
      <w:r w:rsidR="000775C1" w:rsidRPr="008458B3">
        <w:t>accuracy</w:t>
      </w:r>
      <w:r w:rsidR="000775C1">
        <w:t xml:space="preserve"> attribute </w:t>
      </w:r>
      <w:r w:rsidR="000775C1" w:rsidRPr="00FF178F">
        <w:t xml:space="preserve">coded as </w:t>
      </w:r>
      <w:r w:rsidR="00746AAD">
        <w:t xml:space="preserve">defined </w:t>
      </w:r>
      <w:r w:rsidR="000775C1" w:rsidRPr="00FF178F">
        <w:t xml:space="preserve">in </w:t>
      </w:r>
      <w:r w:rsidR="000775C1">
        <w:t>3GPP TS</w:t>
      </w:r>
      <w:r w:rsidR="003F65CF">
        <w:t> </w:t>
      </w:r>
      <w:r w:rsidR="000775C1">
        <w:t>2</w:t>
      </w:r>
      <w:r w:rsidR="005947F7">
        <w:t>9.572</w:t>
      </w:r>
      <w:r w:rsidR="000775C1">
        <w:t> </w:t>
      </w:r>
      <w:r w:rsidR="000775C1" w:rsidRPr="0034092D">
        <w:t>[</w:t>
      </w:r>
      <w:r w:rsidR="0013390D">
        <w:t>10</w:t>
      </w:r>
      <w:r w:rsidR="000775C1" w:rsidRPr="0034092D">
        <w:t>]</w:t>
      </w:r>
      <w:r w:rsidR="000775C1">
        <w:t>; and</w:t>
      </w:r>
    </w:p>
    <w:p w14:paraId="4FB219ED" w14:textId="72A9A9F9" w:rsidR="000775C1" w:rsidRDefault="000775C1" w:rsidP="000775C1">
      <w:pPr>
        <w:pStyle w:val="B3"/>
      </w:pPr>
      <w:r>
        <w:t>v)</w:t>
      </w:r>
      <w:r>
        <w:tab/>
        <w:t xml:space="preserve">may include the bearingAndSpeed attribute </w:t>
      </w:r>
      <w:r w:rsidR="001676F1">
        <w:t xml:space="preserve"> coded as defined in</w:t>
      </w:r>
      <w:r w:rsidRPr="0034092D">
        <w:t>3GPP TS 2</w:t>
      </w:r>
      <w:r w:rsidR="002668FB">
        <w:t>9.572</w:t>
      </w:r>
      <w:r w:rsidRPr="0034092D">
        <w:t> [</w:t>
      </w:r>
      <w:r w:rsidR="003175A6">
        <w:t>10</w:t>
      </w:r>
      <w:r w:rsidRPr="0034092D">
        <w:t>].</w:t>
      </w:r>
    </w:p>
    <w:p w14:paraId="7E998644" w14:textId="77777777" w:rsidR="000775C1" w:rsidRDefault="000775C1" w:rsidP="000775C1">
      <w:pPr>
        <w:pStyle w:val="B2"/>
      </w:pPr>
      <w:r>
        <w:t>b)</w:t>
      </w:r>
      <w:r>
        <w:tab/>
        <w:t>ecgi attribute containing the current served EUTRAN cell;</w:t>
      </w:r>
    </w:p>
    <w:p w14:paraId="62C0D17E" w14:textId="71EA9DD4" w:rsidR="000775C1" w:rsidRDefault="000775C1" w:rsidP="000775C1">
      <w:pPr>
        <w:pStyle w:val="B2"/>
      </w:pPr>
      <w:r>
        <w:t>c)</w:t>
      </w:r>
      <w:r>
        <w:tab/>
        <w:t xml:space="preserve">neighbouringEcgi attribute </w:t>
      </w:r>
      <w:r w:rsidR="001C5031">
        <w:t>containing</w:t>
      </w:r>
      <w:r>
        <w:t xml:space="preserve"> an array of </w:t>
      </w:r>
      <w:r w:rsidRPr="00270899">
        <w:t xml:space="preserve">ECGI of any neighbouring cell the </w:t>
      </w:r>
      <w:r>
        <w:t xml:space="preserve">MC UE </w:t>
      </w:r>
      <w:r w:rsidRPr="00270899">
        <w:t>can detect</w:t>
      </w:r>
      <w:r>
        <w:t>;</w:t>
      </w:r>
    </w:p>
    <w:p w14:paraId="1A31B31B" w14:textId="77777777" w:rsidR="000775C1" w:rsidRDefault="000775C1" w:rsidP="000775C1">
      <w:pPr>
        <w:pStyle w:val="B2"/>
      </w:pPr>
      <w:r>
        <w:t>d)</w:t>
      </w:r>
      <w:r>
        <w:tab/>
        <w:t xml:space="preserve">mbmsSaiId attribute containing </w:t>
      </w:r>
      <w:r w:rsidRPr="00017681">
        <w:t>the MBMS Service Area Id the LMC is located in</w:t>
      </w:r>
      <w:r>
        <w:t>;</w:t>
      </w:r>
    </w:p>
    <w:p w14:paraId="7FB0CE99" w14:textId="77777777" w:rsidR="000775C1" w:rsidRDefault="000775C1" w:rsidP="000775C1">
      <w:pPr>
        <w:pStyle w:val="B2"/>
      </w:pPr>
      <w:r>
        <w:t>e)</w:t>
      </w:r>
      <w:r>
        <w:tab/>
        <w:t xml:space="preserve">mbsfnArea attribute containing </w:t>
      </w:r>
      <w:r w:rsidRPr="006A277D">
        <w:t>the MBSFN Area the LMC is located in</w:t>
      </w:r>
      <w:r>
        <w:t>;</w:t>
      </w:r>
    </w:p>
    <w:p w14:paraId="3CF2C1D6" w14:textId="77777777" w:rsidR="000775C1" w:rsidRDefault="000775C1" w:rsidP="000775C1">
      <w:pPr>
        <w:pStyle w:val="B2"/>
      </w:pPr>
      <w:r>
        <w:t>f)</w:t>
      </w:r>
      <w:r>
        <w:tab/>
        <w:t>ncgi attribute containing the current served NR cell;</w:t>
      </w:r>
    </w:p>
    <w:p w14:paraId="48030B21" w14:textId="2F67ED8C" w:rsidR="000775C1" w:rsidRDefault="000775C1" w:rsidP="000775C1">
      <w:pPr>
        <w:pStyle w:val="B2"/>
      </w:pPr>
      <w:r>
        <w:t>g)</w:t>
      </w:r>
      <w:r>
        <w:tab/>
        <w:t>neig</w:t>
      </w:r>
      <w:r w:rsidR="00326492">
        <w:t>h</w:t>
      </w:r>
      <w:r>
        <w:t>bouringNcgi attribute containing an array of N</w:t>
      </w:r>
      <w:r w:rsidRPr="00270899">
        <w:t xml:space="preserve">CGI of any neighbouring cell the </w:t>
      </w:r>
      <w:r>
        <w:t xml:space="preserve">MC UE </w:t>
      </w:r>
      <w:r w:rsidRPr="00270899">
        <w:t>can detect</w:t>
      </w:r>
      <w:r>
        <w:t>; and</w:t>
      </w:r>
    </w:p>
    <w:p w14:paraId="37CEC968" w14:textId="77777777" w:rsidR="000775C1" w:rsidRDefault="000775C1" w:rsidP="000775C1">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13115B26" w14:textId="77777777" w:rsidR="000775C1" w:rsidRDefault="000775C1" w:rsidP="000775C1">
      <w:r>
        <w:t>and may include:</w:t>
      </w:r>
    </w:p>
    <w:p w14:paraId="1BE27568" w14:textId="5C81114F" w:rsidR="000775C1" w:rsidRDefault="000775C1" w:rsidP="000775C1">
      <w:pPr>
        <w:pStyle w:val="B1"/>
      </w:pPr>
      <w:r>
        <w:t>1)</w:t>
      </w:r>
      <w:r>
        <w:tab/>
        <w:t>a functionalAlias Attribute containing the functional alias status change that t</w:t>
      </w:r>
      <w:r w:rsidR="00AB48E2">
        <w:t>r</w:t>
      </w:r>
      <w:r>
        <w:t xml:space="preserve">iggered the location measurement; </w:t>
      </w:r>
    </w:p>
    <w:p w14:paraId="59BEDDE3" w14:textId="77777777" w:rsidR="000775C1" w:rsidRPr="00AD7BE6" w:rsidRDefault="000775C1" w:rsidP="000775C1">
      <w:pPr>
        <w:pStyle w:val="EditorsNote"/>
        <w:rPr>
          <w:lang w:val="en-US"/>
        </w:rPr>
      </w:pPr>
      <w:r>
        <w:t>Editor</w:t>
      </w:r>
      <w:r>
        <w:rPr>
          <w:sz w:val="16"/>
          <w:szCs w:val="16"/>
        </w:rPr>
        <w:t>'</w:t>
      </w:r>
      <w:r>
        <w:t>s Note: The meaning of "functional alias status change" requires further study.</w:t>
      </w:r>
    </w:p>
    <w:p w14:paraId="0A5335C5" w14:textId="77777777" w:rsidR="000775C1" w:rsidRDefault="000775C1" w:rsidP="000775C1">
      <w:pPr>
        <w:pStyle w:val="B1"/>
        <w:ind w:left="284" w:firstLine="0"/>
      </w:pPr>
      <w:r>
        <w:t>2)</w:t>
      </w:r>
      <w:r>
        <w:tab/>
        <w:t>an interRatType a</w:t>
      </w:r>
      <w:r w:rsidRPr="009F7960">
        <w:t>ttribute containing the inter-RAT change type</w:t>
      </w:r>
      <w:r>
        <w:t>; and</w:t>
      </w:r>
    </w:p>
    <w:p w14:paraId="3542740D" w14:textId="77777777" w:rsidR="000775C1" w:rsidRDefault="000775C1" w:rsidP="000775C1">
      <w:pPr>
        <w:pStyle w:val="B1"/>
        <w:ind w:left="284" w:firstLine="0"/>
      </w:pPr>
      <w:r>
        <w:t>3)</w:t>
      </w:r>
      <w:r>
        <w:tab/>
        <w:t>an mcServiceUELabel attribute containing the MC Service UE label</w:t>
      </w:r>
      <w:r w:rsidRPr="009F7960">
        <w:t>.</w:t>
      </w:r>
    </w:p>
    <w:p w14:paraId="516AD403" w14:textId="77777777" w:rsidR="000775C1" w:rsidRDefault="000775C1" w:rsidP="000775C1">
      <w:r>
        <w:t>When the Location report request is sent the LMC shall set the minimumReportInterval timer to the minimumReportInterval time from the location configuration and start the timer.</w:t>
      </w:r>
    </w:p>
    <w:p w14:paraId="0A546743" w14:textId="67B4034E" w:rsidR="000775C1" w:rsidRPr="0042527F" w:rsidRDefault="000775C1" w:rsidP="000775C1">
      <w:r w:rsidRPr="0042527F">
        <w:t>Upon receiving the HTTP POST message from the LMC, the LMS:</w:t>
      </w:r>
    </w:p>
    <w:p w14:paraId="630A2598" w14:textId="50B5CF44" w:rsidR="000775C1" w:rsidRPr="00A36DFC" w:rsidRDefault="000775C1" w:rsidP="000775C1">
      <w:pPr>
        <w:pStyle w:val="B1"/>
        <w:rPr>
          <w:lang w:val="en-US"/>
        </w:rPr>
      </w:pPr>
      <w:r w:rsidRPr="00A36DFC">
        <w:t>1)</w:t>
      </w:r>
      <w:r w:rsidRPr="00A36DFC">
        <w:tab/>
      </w:r>
      <w:r w:rsidRPr="00A36DFC">
        <w:rPr>
          <w:lang w:val="en-US"/>
        </w:rPr>
        <w:t xml:space="preserve">shall perform service authorization as described in </w:t>
      </w:r>
      <w:r w:rsidRPr="00A36DFC">
        <w:t>3GPP TS 33.180 [</w:t>
      </w:r>
      <w:r w:rsidR="00FF794A">
        <w:t>11</w:t>
      </w:r>
      <w:r w:rsidRPr="00A36DFC">
        <w:t>]</w:t>
      </w:r>
      <w:r w:rsidRPr="00A36DFC">
        <w:rPr>
          <w:lang w:val="en-US"/>
        </w:rPr>
        <w:t>;</w:t>
      </w:r>
    </w:p>
    <w:p w14:paraId="17511129" w14:textId="36E04B00" w:rsidR="000775C1" w:rsidRDefault="000775C1" w:rsidP="000775C1">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sidR="005D02A8">
        <w:rPr>
          <w:lang w:val="en-US"/>
        </w:rPr>
        <w:t xml:space="preserve"> the LMS</w:t>
      </w:r>
      <w:r w:rsidRPr="00A36DFC">
        <w:rPr>
          <w:lang w:val="en-US"/>
        </w:rPr>
        <w:t>:</w:t>
      </w:r>
    </w:p>
    <w:p w14:paraId="1C0C1CAD" w14:textId="77777777" w:rsidR="000775C1" w:rsidRDefault="000775C1" w:rsidP="000775C1">
      <w:pPr>
        <w:pStyle w:val="B2"/>
        <w:rPr>
          <w:lang w:val="en-US"/>
        </w:rPr>
      </w:pPr>
      <w:r>
        <w:rPr>
          <w:lang w:val="en-US"/>
        </w:rPr>
        <w:t>a)</w:t>
      </w:r>
      <w:r>
        <w:rPr>
          <w:lang w:val="en-US"/>
        </w:rPr>
        <w:tab/>
        <w:t>shall store the location information received in the location report;</w:t>
      </w:r>
    </w:p>
    <w:p w14:paraId="17B4D6F7" w14:textId="77777777" w:rsidR="000775C1" w:rsidRDefault="000775C1" w:rsidP="000775C1">
      <w:pPr>
        <w:pStyle w:val="B2"/>
        <w:rPr>
          <w:lang w:val="en-US"/>
        </w:rPr>
      </w:pPr>
      <w:r>
        <w:rPr>
          <w:lang w:val="en-US"/>
        </w:rPr>
        <w:t>b)</w:t>
      </w:r>
      <w:r>
        <w:rPr>
          <w:lang w:val="en-US"/>
        </w:rPr>
        <w:tab/>
      </w:r>
      <w:r>
        <w:t xml:space="preserve">shall use the location information as needed; </w:t>
      </w:r>
      <w:r>
        <w:rPr>
          <w:lang w:val="en-US"/>
        </w:rPr>
        <w:t>and</w:t>
      </w:r>
    </w:p>
    <w:p w14:paraId="0FA78B77" w14:textId="77777777" w:rsidR="000775C1" w:rsidRDefault="000775C1" w:rsidP="000775C1">
      <w:pPr>
        <w:pStyle w:val="B2"/>
        <w:rPr>
          <w:lang w:val="en-US"/>
        </w:rPr>
      </w:pPr>
      <w:r>
        <w:rPr>
          <w:lang w:val="en-US"/>
        </w:rPr>
        <w:t>c)</w:t>
      </w:r>
      <w:r>
        <w:rPr>
          <w:lang w:val="en-US"/>
        </w:rPr>
        <w:tab/>
        <w:t>shall send a HTTP 201 Created to the LMC; and</w:t>
      </w:r>
    </w:p>
    <w:p w14:paraId="299DFD85" w14:textId="77777777" w:rsidR="000775C1" w:rsidRDefault="000775C1" w:rsidP="000775C1">
      <w:pPr>
        <w:pStyle w:val="B1"/>
        <w:rPr>
          <w:lang w:val="en-US"/>
        </w:rPr>
      </w:pPr>
      <w:r>
        <w:rPr>
          <w:lang w:val="en-US"/>
        </w:rPr>
        <w:lastRenderedPageBreak/>
        <w:t>3)</w:t>
      </w:r>
      <w:r>
        <w:rPr>
          <w:lang w:val="en-US"/>
        </w:rPr>
        <w:tab/>
        <w:t>If the LMC is not service authorized, the LMS shall reject the request with a HTTP 401 (Unauthorized) response.</w:t>
      </w:r>
    </w:p>
    <w:p w14:paraId="56E1B2CA" w14:textId="4AE06C17" w:rsidR="00D26D92" w:rsidRDefault="00D26D92" w:rsidP="00D26D92">
      <w:pPr>
        <w:pStyle w:val="Heading2"/>
      </w:pPr>
      <w:bookmarkStart w:id="161" w:name="_Toc180029773"/>
      <w:bookmarkStart w:id="162" w:name="_Toc191015593"/>
      <w:r>
        <w:t>6.</w:t>
      </w:r>
      <w:r w:rsidR="00B326F9">
        <w:t>4</w:t>
      </w:r>
      <w:r>
        <w:tab/>
        <w:t>LMS_LocationInformation service</w:t>
      </w:r>
      <w:bookmarkEnd w:id="161"/>
      <w:bookmarkEnd w:id="162"/>
    </w:p>
    <w:p w14:paraId="2B94CEC5" w14:textId="2524EA93" w:rsidR="00D26D92" w:rsidRDefault="00D26D92" w:rsidP="00D26D92">
      <w:pPr>
        <w:pStyle w:val="Heading3"/>
      </w:pPr>
      <w:bookmarkStart w:id="163" w:name="_Toc180029774"/>
      <w:bookmarkStart w:id="164" w:name="_Toc191015594"/>
      <w:r>
        <w:t>6.</w:t>
      </w:r>
      <w:r w:rsidR="00B326F9">
        <w:t>4</w:t>
      </w:r>
      <w:r>
        <w:t>.1</w:t>
      </w:r>
      <w:r>
        <w:tab/>
        <w:t>Service description</w:t>
      </w:r>
      <w:bookmarkEnd w:id="163"/>
      <w:bookmarkEnd w:id="164"/>
    </w:p>
    <w:p w14:paraId="06CD17D0" w14:textId="77777777" w:rsidR="00D26D92" w:rsidRDefault="00D26D92" w:rsidP="00D26D92">
      <w:r>
        <w:t>The LMS_LocationInformation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77777777" w:rsidR="00D26D92" w:rsidRDefault="00D26D92" w:rsidP="00D26D92">
      <w:pPr>
        <w:pStyle w:val="B1"/>
      </w:pPr>
      <w:r>
        <w:t>-</w:t>
      </w:r>
      <w:r>
        <w:tab/>
        <w:t>update an existing subscription for location information notification; and</w:t>
      </w:r>
    </w:p>
    <w:p w14:paraId="5B758A3E" w14:textId="77777777" w:rsidR="00D26D92" w:rsidRDefault="00D26D92" w:rsidP="00D26D92">
      <w:pPr>
        <w:pStyle w:val="B1"/>
      </w:pPr>
      <w:r>
        <w:t>-</w:t>
      </w:r>
      <w:r>
        <w:tab/>
        <w:t>unsubscribe to an existing subscription for location information notifications.</w:t>
      </w:r>
    </w:p>
    <w:p w14:paraId="47454264" w14:textId="6BFEBA1F" w:rsidR="00D26D92" w:rsidRDefault="00D26D92" w:rsidP="00D26D92">
      <w:pPr>
        <w:pStyle w:val="Heading3"/>
      </w:pPr>
      <w:bookmarkStart w:id="165" w:name="_Toc180029775"/>
      <w:bookmarkStart w:id="166" w:name="_Toc191015595"/>
      <w:r>
        <w:t>6.</w:t>
      </w:r>
      <w:r w:rsidR="00B326F9">
        <w:t>4</w:t>
      </w:r>
      <w:r>
        <w:t>.2</w:t>
      </w:r>
      <w:r>
        <w:tab/>
        <w:t>Service operations</w:t>
      </w:r>
      <w:bookmarkEnd w:id="165"/>
      <w:bookmarkEnd w:id="166"/>
    </w:p>
    <w:p w14:paraId="4710D650" w14:textId="3F488829" w:rsidR="00D26D92" w:rsidRPr="00324385" w:rsidRDefault="00D26D92" w:rsidP="00D26D92">
      <w:pPr>
        <w:pStyle w:val="Heading4"/>
      </w:pPr>
      <w:bookmarkStart w:id="167" w:name="_Toc180029776"/>
      <w:bookmarkStart w:id="168" w:name="_Toc191015596"/>
      <w:r>
        <w:t>6.</w:t>
      </w:r>
      <w:r w:rsidR="00B326F9">
        <w:t>4</w:t>
      </w:r>
      <w:r>
        <w:t>.2.1</w:t>
      </w:r>
      <w:r>
        <w:tab/>
        <w:t>Introduction</w:t>
      </w:r>
      <w:bookmarkEnd w:id="167"/>
      <w:bookmarkEnd w:id="168"/>
    </w:p>
    <w:p w14:paraId="6BFA88B0" w14:textId="3A39B79F" w:rsidR="00D26D92" w:rsidRDefault="00D26D92" w:rsidP="00D26D92">
      <w:r>
        <w:t xml:space="preserve">The service operation defined for </w:t>
      </w:r>
      <w:r>
        <w:rPr>
          <w:noProof/>
        </w:rPr>
        <w:t>LMS_</w:t>
      </w:r>
      <w:r>
        <w:t>LocationInformation service is shown in the table 6.</w:t>
      </w:r>
      <w:r w:rsidR="00B326F9">
        <w:t>4</w:t>
      </w:r>
      <w:r w:rsidRPr="007E5C37">
        <w:t>.</w:t>
      </w:r>
      <w:r>
        <w:t>2.1-1.</w:t>
      </w:r>
    </w:p>
    <w:p w14:paraId="055AA8AD" w14:textId="60D95D26" w:rsidR="00D26D92" w:rsidRDefault="00D26D92" w:rsidP="00D26D92">
      <w:pPr>
        <w:pStyle w:val="TH"/>
      </w:pPr>
      <w:r>
        <w:t>Table 6.</w:t>
      </w:r>
      <w:r w:rsidR="008B108F">
        <w:t>4</w:t>
      </w:r>
      <w:r w:rsidRPr="007E5C37">
        <w:t>.</w:t>
      </w:r>
      <w:r>
        <w:t>2.1-1: Operations of the LMS_LocationInformation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BE6196">
        <w:trPr>
          <w:jc w:val="center"/>
        </w:trPr>
        <w:tc>
          <w:tcPr>
            <w:tcW w:w="3491" w:type="dxa"/>
            <w:shd w:val="clear" w:color="auto" w:fill="D9D9D9"/>
          </w:tcPr>
          <w:p w14:paraId="02059525" w14:textId="77777777" w:rsidR="00D26D92" w:rsidRDefault="00D26D92" w:rsidP="00BE6196">
            <w:pPr>
              <w:pStyle w:val="TAH"/>
            </w:pPr>
            <w:r>
              <w:t>Service operation name</w:t>
            </w:r>
          </w:p>
        </w:tc>
        <w:tc>
          <w:tcPr>
            <w:tcW w:w="4253"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BE6196">
        <w:trPr>
          <w:jc w:val="center"/>
        </w:trPr>
        <w:tc>
          <w:tcPr>
            <w:tcW w:w="3491" w:type="dxa"/>
          </w:tcPr>
          <w:p w14:paraId="6C27394B" w14:textId="77777777" w:rsidR="00D26D92" w:rsidRPr="00BF35EC" w:rsidRDefault="00D26D92" w:rsidP="00BE6196">
            <w:pPr>
              <w:pStyle w:val="TAL"/>
              <w:rPr>
                <w:highlight w:val="darkCyan"/>
              </w:rPr>
            </w:pPr>
            <w:r w:rsidRPr="007E09F3">
              <w:t>LMS_</w:t>
            </w:r>
            <w:r>
              <w:t>LocationInformation_Request</w:t>
            </w:r>
          </w:p>
        </w:tc>
        <w:tc>
          <w:tcPr>
            <w:tcW w:w="4253"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BE6196">
        <w:trPr>
          <w:jc w:val="center"/>
        </w:trPr>
        <w:tc>
          <w:tcPr>
            <w:tcW w:w="3491" w:type="dxa"/>
          </w:tcPr>
          <w:p w14:paraId="6F7D828B" w14:textId="77777777" w:rsidR="00D26D92" w:rsidRPr="007E09F3" w:rsidRDefault="00D26D92" w:rsidP="00BE6196">
            <w:pPr>
              <w:pStyle w:val="TAL"/>
            </w:pPr>
            <w:r w:rsidRPr="007E09F3">
              <w:t>LMS_</w:t>
            </w:r>
            <w:r>
              <w:t>LocationInformation_Subscribe</w:t>
            </w:r>
          </w:p>
        </w:tc>
        <w:tc>
          <w:tcPr>
            <w:tcW w:w="4253"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BE6196">
        <w:trPr>
          <w:jc w:val="center"/>
        </w:trPr>
        <w:tc>
          <w:tcPr>
            <w:tcW w:w="3491" w:type="dxa"/>
          </w:tcPr>
          <w:p w14:paraId="6373ACD7" w14:textId="77777777" w:rsidR="00D26D92" w:rsidRPr="007E09F3" w:rsidRDefault="00D26D92" w:rsidP="00BE6196">
            <w:pPr>
              <w:pStyle w:val="TAL"/>
            </w:pPr>
            <w:r>
              <w:t>LMS_LocationInformation_Notify</w:t>
            </w:r>
          </w:p>
        </w:tc>
        <w:tc>
          <w:tcPr>
            <w:tcW w:w="4253"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BE6196">
        <w:trPr>
          <w:jc w:val="center"/>
        </w:trPr>
        <w:tc>
          <w:tcPr>
            <w:tcW w:w="3491" w:type="dxa"/>
          </w:tcPr>
          <w:p w14:paraId="013EFA04" w14:textId="77777777" w:rsidR="00D26D92" w:rsidRPr="007E09F3" w:rsidRDefault="00D26D92" w:rsidP="00BE6196">
            <w:pPr>
              <w:pStyle w:val="TAL"/>
            </w:pPr>
            <w:r w:rsidRPr="007E09F3">
              <w:t>LMS_</w:t>
            </w:r>
            <w:r>
              <w:t>LocationInformation_UpdateSubscription</w:t>
            </w:r>
          </w:p>
        </w:tc>
        <w:tc>
          <w:tcPr>
            <w:tcW w:w="4253"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BE6196">
        <w:trPr>
          <w:jc w:val="center"/>
        </w:trPr>
        <w:tc>
          <w:tcPr>
            <w:tcW w:w="3491" w:type="dxa"/>
          </w:tcPr>
          <w:p w14:paraId="326DB6E8" w14:textId="77777777" w:rsidR="00D26D92" w:rsidRPr="007E09F3" w:rsidRDefault="00D26D92" w:rsidP="00BE6196">
            <w:pPr>
              <w:pStyle w:val="TAL"/>
            </w:pPr>
            <w:r>
              <w:t>LMS_LocationInformation_Unsubscribe</w:t>
            </w:r>
          </w:p>
        </w:tc>
        <w:tc>
          <w:tcPr>
            <w:tcW w:w="4253"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bl>
    <w:p w14:paraId="25F0A513" w14:textId="77777777" w:rsidR="00D26D92" w:rsidRPr="003A17C2" w:rsidRDefault="00D26D92" w:rsidP="00D26D92"/>
    <w:p w14:paraId="1BF99522" w14:textId="367A201E" w:rsidR="00D26D92" w:rsidRDefault="00D26D92" w:rsidP="00D26D92">
      <w:pPr>
        <w:pStyle w:val="Heading4"/>
      </w:pPr>
      <w:bookmarkStart w:id="169" w:name="_Toc180029777"/>
      <w:bookmarkStart w:id="170" w:name="_Toc191015597"/>
      <w:r>
        <w:t>6.</w:t>
      </w:r>
      <w:r w:rsidR="008B108F">
        <w:t>4</w:t>
      </w:r>
      <w:r>
        <w:t>.2.2</w:t>
      </w:r>
      <w:r>
        <w:tab/>
      </w:r>
      <w:r w:rsidRPr="007E09F3">
        <w:t>LMS_</w:t>
      </w:r>
      <w:r>
        <w:t>LocationInformation_Request</w:t>
      </w:r>
      <w:bookmarkEnd w:id="169"/>
      <w:bookmarkEnd w:id="170"/>
    </w:p>
    <w:p w14:paraId="50DAFAEA" w14:textId="57AE6EC2" w:rsidR="00D26D92" w:rsidRDefault="00D26D92" w:rsidP="00D26D92">
      <w:pPr>
        <w:pStyle w:val="Heading5"/>
      </w:pPr>
      <w:bookmarkStart w:id="171" w:name="_Toc180029778"/>
      <w:bookmarkStart w:id="172" w:name="_Toc191015598"/>
      <w:r>
        <w:t>6.</w:t>
      </w:r>
      <w:r w:rsidR="008B108F">
        <w:t>4</w:t>
      </w:r>
      <w:r>
        <w:t>.2.2.1</w:t>
      </w:r>
      <w:r>
        <w:tab/>
        <w:t>General</w:t>
      </w:r>
      <w:bookmarkEnd w:id="171"/>
      <w:bookmarkEnd w:id="172"/>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59B22070" w:rsidR="00D26D92" w:rsidRPr="00C32C9D" w:rsidRDefault="00D26D92" w:rsidP="00D26D92">
      <w:pPr>
        <w:pStyle w:val="Heading5"/>
      </w:pPr>
      <w:bookmarkStart w:id="173" w:name="_Toc180029779"/>
      <w:bookmarkStart w:id="174" w:name="_Toc191015599"/>
      <w:r>
        <w:t>6.</w:t>
      </w:r>
      <w:r w:rsidR="008B108F">
        <w:t>4</w:t>
      </w:r>
      <w:r w:rsidRPr="000E53F8">
        <w:t>.2.2.2</w:t>
      </w:r>
      <w:r w:rsidRPr="000E53F8">
        <w:tab/>
      </w:r>
      <w:r>
        <w:t>Client</w:t>
      </w:r>
      <w:r w:rsidRPr="00C32C9D">
        <w:t xml:space="preserve"> </w:t>
      </w:r>
      <w:r>
        <w:t>request location information</w:t>
      </w:r>
      <w:r w:rsidRPr="00C32C9D">
        <w:t xml:space="preserve"> </w:t>
      </w:r>
      <w:r>
        <w:t xml:space="preserve">to </w:t>
      </w:r>
      <w:r w:rsidRPr="00C32C9D">
        <w:t>LMS using LMS_</w:t>
      </w:r>
      <w:r>
        <w:t>LocationInformation</w:t>
      </w:r>
      <w:r w:rsidRPr="00C32C9D">
        <w:t>_Request operation</w:t>
      </w:r>
      <w:bookmarkEnd w:id="173"/>
      <w:bookmarkEnd w:id="174"/>
    </w:p>
    <w:p w14:paraId="024061F1" w14:textId="77777777"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LocationInformation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2B9F3B9F" w:rsidR="00D26D92" w:rsidRPr="00587D2A" w:rsidRDefault="00D26D92" w:rsidP="00D26D92">
      <w:r>
        <w:rPr>
          <w:lang w:eastAsia="zh-CN"/>
        </w:rPr>
        <w:t>The request URI shall be set according to clause 7.</w:t>
      </w:r>
      <w:r w:rsidR="00DE25E6">
        <w:rPr>
          <w:lang w:eastAsia="zh-CN"/>
        </w:rPr>
        <w:t>3</w:t>
      </w:r>
      <w:r>
        <w:rPr>
          <w:lang w:eastAsia="zh-CN"/>
        </w:rPr>
        <w:t>.1.</w:t>
      </w:r>
    </w:p>
    <w:p w14:paraId="636C7193" w14:textId="69DD4A47"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C37C9F">
        <w:t>3</w:t>
      </w:r>
      <w:r w:rsidRPr="00587D2A">
        <w:t>]</w:t>
      </w:r>
      <w:r w:rsidRPr="00587D2A">
        <w:rPr>
          <w:lang w:eastAsia="zh-CN"/>
        </w:rPr>
        <w:t xml:space="preserve">. </w:t>
      </w:r>
    </w:p>
    <w:p w14:paraId="524DED31" w14:textId="77777777" w:rsidR="00D26D92" w:rsidRDefault="00D26D92" w:rsidP="00D26D92">
      <w:pPr>
        <w:pStyle w:val="NO"/>
        <w:rPr>
          <w:lang w:eastAsia="zh-CN"/>
        </w:rPr>
      </w:pPr>
      <w:r>
        <w:rPr>
          <w:lang w:eastAsia="zh-CN"/>
        </w:rPr>
        <w:lastRenderedPageBreak/>
        <w:t>NOTE:</w:t>
      </w:r>
      <w:r>
        <w:rPr>
          <w:lang w:eastAsia="zh-CN"/>
        </w:rPr>
        <w:tab/>
        <w:t>The LMS_LocationInformation_Request is relevant for all valid MC service IDs, hence the request includes all access tokens.</w:t>
      </w:r>
    </w:p>
    <w:p w14:paraId="12915402" w14:textId="6E7E7402" w:rsidR="00D26D92" w:rsidRDefault="00D26D92" w:rsidP="00D26D92">
      <w:pPr>
        <w:rPr>
          <w:lang w:eastAsia="zh-CN"/>
        </w:rPr>
      </w:pPr>
      <w:r>
        <w:rPr>
          <w:lang w:eastAsia="zh-CN"/>
        </w:rPr>
        <w:t>Other HTTP headers shall be set according to clause 7.</w:t>
      </w:r>
      <w:r w:rsidR="00DE25E6">
        <w:rPr>
          <w:lang w:eastAsia="zh-CN"/>
        </w:rPr>
        <w:t>3</w:t>
      </w:r>
      <w:r>
        <w:rPr>
          <w:lang w:eastAsia="zh-CN"/>
        </w:rPr>
        <w:t>.2.2.</w:t>
      </w:r>
    </w:p>
    <w:p w14:paraId="6C509715" w14:textId="4C9B9F54"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DE25E6">
        <w:t>3</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6977792E" w:rsidR="00D26D92" w:rsidRDefault="00D26D92" w:rsidP="00D26D92">
      <w:pPr>
        <w:pStyle w:val="B1"/>
        <w:ind w:left="284" w:firstLine="0"/>
      </w:pPr>
      <w:r>
        <w:t>2</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77777777" w:rsidR="00D26D92" w:rsidRDefault="00D26D92" w:rsidP="00D26D92">
      <w:pPr>
        <w:pStyle w:val="B2"/>
      </w:pPr>
      <w:r>
        <w:t>a)</w:t>
      </w:r>
      <w:r>
        <w:tab/>
        <w:t>an array of mcServiceId attributes specifying the MC service Ids of MC users for which location information are requested; and</w:t>
      </w:r>
    </w:p>
    <w:p w14:paraId="6B00916F" w14:textId="2DD249C9" w:rsidR="006C6947" w:rsidRDefault="00D26D92" w:rsidP="006C6947">
      <w:pPr>
        <w:pStyle w:val="B2"/>
      </w:pPr>
      <w:r>
        <w:t>b)</w:t>
      </w:r>
      <w:r>
        <w:tab/>
        <w:t>an array of functionalAliasId attributes specifying activated functional aliases of MC users for which location information are requested</w:t>
      </w:r>
      <w:r w:rsidR="006C6947">
        <w:t>; and</w:t>
      </w:r>
    </w:p>
    <w:p w14:paraId="0FD82DBD" w14:textId="77777777" w:rsidR="006C6947" w:rsidRDefault="006C6947" w:rsidP="006C6947">
      <w:pPr>
        <w:pStyle w:val="B1"/>
      </w:pPr>
      <w:r>
        <w:t>4)</w:t>
      </w:r>
      <w:r>
        <w:tab/>
        <w:t>may include a refresh attribute to indicate that the location information shall be updated immediately from the requested LMC.</w:t>
      </w:r>
    </w:p>
    <w:p w14:paraId="1F9705FA" w14:textId="35B2B8CC" w:rsidR="00D26D92" w:rsidRDefault="006C6947" w:rsidP="00D9164D">
      <w:pPr>
        <w:pStyle w:val="EditorsNote"/>
      </w:pPr>
      <w:r>
        <w:t>Editor</w:t>
      </w:r>
      <w:r w:rsidRPr="002E7D6B">
        <w:rPr>
          <w:rFonts w:cs="Arial"/>
          <w:sz w:val="16"/>
          <w:szCs w:val="16"/>
        </w:rPr>
        <w:t>'</w:t>
      </w:r>
      <w:r>
        <w:t>s note: The usage of an LocationFilter attribute according to TS 24.379 is FFS.</w:t>
      </w:r>
    </w:p>
    <w:p w14:paraId="7FCD1272" w14:textId="77777777" w:rsidR="00D26D92" w:rsidRPr="00CB5C2A" w:rsidRDefault="00D26D92" w:rsidP="00D26D92">
      <w:r w:rsidRPr="00CB5C2A">
        <w:t>Upon receiving the HTTP POST message from the LMC, the LMS shall:</w:t>
      </w:r>
    </w:p>
    <w:p w14:paraId="79499C51" w14:textId="77657EE8"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11</w:t>
      </w:r>
      <w:r>
        <w:t>]</w:t>
      </w:r>
      <w:r w:rsidRPr="006C461B">
        <w:rPr>
          <w:lang w:val="en-US"/>
        </w:rPr>
        <w:t>;</w:t>
      </w:r>
    </w:p>
    <w:p w14:paraId="17FEC7D7" w14:textId="77777777" w:rsidR="00D26D92" w:rsidRDefault="00D26D92" w:rsidP="00D26D92">
      <w:pPr>
        <w:pStyle w:val="B1"/>
      </w:pPr>
      <w:r>
        <w:rPr>
          <w:lang w:val="en-US"/>
        </w:rPr>
        <w:t>2)</w:t>
      </w:r>
      <w:r>
        <w:rPr>
          <w:lang w:val="en-US"/>
        </w:rPr>
        <w:tab/>
      </w:r>
      <w:r>
        <w:t>consider the MC service IDs derived from the bearer access tokens as the identities of the sender of the LMS_LocationInformation_request;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0DB64A87" w14:textId="77777777" w:rsidR="00D26D92" w:rsidRPr="00F846DD" w:rsidRDefault="00D26D92" w:rsidP="00D26D92">
      <w:pPr>
        <w:pStyle w:val="EditorsNote"/>
      </w:pPr>
      <w:r>
        <w:t>Editor</w:t>
      </w:r>
      <w:r w:rsidRPr="002E7D6B">
        <w:rPr>
          <w:rFonts w:cs="Arial"/>
          <w:sz w:val="16"/>
          <w:szCs w:val="16"/>
        </w:rPr>
        <w:t>'</w:t>
      </w:r>
      <w:r>
        <w:t xml:space="preserve">s note: How the LMS authorize a request from IWF, MC service server or another LMS is FFS. </w:t>
      </w:r>
    </w:p>
    <w:p w14:paraId="2555E68D" w14:textId="77777777" w:rsidR="00D26D92" w:rsidRDefault="00D26D92" w:rsidP="00D26D92">
      <w:pPr>
        <w:pStyle w:val="B1"/>
        <w:rPr>
          <w:lang w:val="en-US"/>
        </w:rPr>
      </w:pPr>
      <w:r>
        <w:rPr>
          <w:lang w:val="en-US"/>
        </w:rPr>
        <w:t>4)</w:t>
      </w:r>
      <w:r>
        <w:rPr>
          <w:lang w:val="en-US"/>
        </w:rPr>
        <w:tab/>
      </w:r>
      <w:r>
        <w:t xml:space="preserve">if the array of mcServiceIds and the array of functionalAliasId are both empty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52401227" w14:textId="3D501B85" w:rsidR="00D26D92" w:rsidRDefault="00D26D92" w:rsidP="00D26D92">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rsidR="00335C25">
        <w:t>3</w:t>
      </w:r>
      <w:r w:rsidRPr="00FA42E7">
        <w:t>.3.3.2 with</w:t>
      </w:r>
      <w:r>
        <w:t xml:space="preserve"> the following clarification:</w:t>
      </w:r>
    </w:p>
    <w:p w14:paraId="7F0551E2" w14:textId="77777777" w:rsidR="00D26D92" w:rsidRDefault="00D26D92" w:rsidP="00D26D92">
      <w:pPr>
        <w:pStyle w:val="B3"/>
      </w:pPr>
      <w:r>
        <w:t>i)</w:t>
      </w:r>
      <w:r>
        <w:tab/>
      </w:r>
      <w:r>
        <w:tab/>
        <w:t>the LMS shall check that the MC service ID identified in step 2) is authorized to request location information from the mcServiceIDs and functionalAlias Ids provided in the request; and</w:t>
      </w:r>
    </w:p>
    <w:p w14:paraId="0A2344A4" w14:textId="77777777" w:rsidR="00D26D92" w:rsidRPr="00F846DD" w:rsidRDefault="00D26D92" w:rsidP="00D26D92">
      <w:pPr>
        <w:pStyle w:val="EditorsNote"/>
      </w:pPr>
      <w:r>
        <w:t>Editor</w:t>
      </w:r>
      <w:r w:rsidRPr="002E7D6B">
        <w:rPr>
          <w:rFonts w:cs="Arial"/>
          <w:sz w:val="16"/>
          <w:szCs w:val="16"/>
        </w:rPr>
        <w:t>'</w:t>
      </w:r>
      <w:r>
        <w:t xml:space="preserve">s note: How the LMS performs this authorization is FFS.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665675A4" w14:textId="77777777" w:rsidR="00A36B31" w:rsidRDefault="00A36B31" w:rsidP="00A36B31">
      <w:pPr>
        <w:pStyle w:val="B1"/>
        <w:rPr>
          <w:lang w:val="en-US"/>
        </w:rPr>
      </w:pPr>
      <w:r>
        <w:rPr>
          <w:lang w:val="en-US"/>
        </w:rPr>
        <w:t>6)</w:t>
      </w:r>
      <w:r>
        <w:rPr>
          <w:lang w:val="en-US"/>
        </w:rPr>
        <w:tab/>
        <w:t>if the request includes functionalAliasIds determine all mcServiceIds that has activated each provided functionalAliasIds;</w:t>
      </w:r>
    </w:p>
    <w:p w14:paraId="1DEBF58A" w14:textId="77777777" w:rsidR="00A36B31" w:rsidRPr="00173DFF" w:rsidRDefault="00A36B31" w:rsidP="00A36B31">
      <w:pPr>
        <w:pStyle w:val="EditorsNote"/>
      </w:pPr>
      <w:r>
        <w:t>Editor</w:t>
      </w:r>
      <w:r w:rsidRPr="002E7D6B">
        <w:rPr>
          <w:rFonts w:cs="Arial"/>
          <w:sz w:val="16"/>
          <w:szCs w:val="16"/>
        </w:rPr>
        <w:t>'</w:t>
      </w:r>
      <w:r>
        <w:t>s note:</w:t>
      </w:r>
      <w:r>
        <w:tab/>
        <w:t>How the LMS determines the mcServiceIds based on an activated functionalAliasId is FFS.</w:t>
      </w:r>
    </w:p>
    <w:p w14:paraId="00376443" w14:textId="77777777" w:rsidR="00A36B31" w:rsidRDefault="00A36B31" w:rsidP="00A36B31">
      <w:pPr>
        <w:pStyle w:val="B1"/>
        <w:rPr>
          <w:lang w:val="en-US"/>
        </w:rPr>
      </w:pPr>
      <w:r>
        <w:rPr>
          <w:lang w:val="en-US"/>
        </w:rPr>
        <w:t>7)</w:t>
      </w:r>
      <w:r>
        <w:rPr>
          <w:lang w:val="en-US"/>
        </w:rPr>
        <w:tab/>
        <w:t xml:space="preserve">determine the identities of each registered LMC identified by the </w:t>
      </w:r>
      <w:r>
        <w:t>included mcServiceIds and the mcServiceIDs for activated functionalAliasIds; and</w:t>
      </w:r>
    </w:p>
    <w:p w14:paraId="060CECAC" w14:textId="782CE78D" w:rsidR="00D26D92" w:rsidRDefault="00A36B31" w:rsidP="00A36B31">
      <w:pPr>
        <w:pStyle w:val="B1"/>
        <w:rPr>
          <w:lang w:val="en-US"/>
        </w:rPr>
      </w:pPr>
      <w:r>
        <w:rPr>
          <w:lang w:val="en-US"/>
        </w:rPr>
        <w:t>8)</w:t>
      </w:r>
      <w:r>
        <w:rPr>
          <w:lang w:val="en-US"/>
        </w:rPr>
        <w:tab/>
        <w:t xml:space="preserve">if the refresh attribute is present and set to true, initiate </w:t>
      </w:r>
      <w:r>
        <w:t>LMS_Registration_LocationRequest operations (see clause 6.2.2</w:t>
      </w:r>
      <w:r w:rsidR="00E3029E">
        <w:t>.6</w:t>
      </w:r>
      <w:r>
        <w:t>.2) to each LMC identified in step 7).</w:t>
      </w:r>
    </w:p>
    <w:p w14:paraId="38E03297" w14:textId="3D6D9514"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9237A7">
        <w:t>4</w:t>
      </w:r>
      <w:r w:rsidRPr="00FA7234">
        <w:t xml:space="preserve">.2.4. </w:t>
      </w:r>
    </w:p>
    <w:p w14:paraId="0C0195DD" w14:textId="77777777" w:rsidR="00D26D92" w:rsidRDefault="00D26D92" w:rsidP="00D26D92">
      <w:r w:rsidRPr="00FA7234">
        <w:lastRenderedPageBreak/>
        <w:t>The location information notification message shall include the MC UE location details</w:t>
      </w:r>
      <w:r>
        <w:t>.</w:t>
      </w:r>
    </w:p>
    <w:p w14:paraId="0A0E6049" w14:textId="3847ADA2" w:rsidR="00D26D92" w:rsidRPr="000B0CEE" w:rsidRDefault="00D26D92" w:rsidP="00D26D92">
      <w:pPr>
        <w:pStyle w:val="Heading4"/>
      </w:pPr>
      <w:bookmarkStart w:id="175" w:name="_Toc180029780"/>
      <w:bookmarkStart w:id="176" w:name="_Toc191015600"/>
      <w:r>
        <w:t>6.</w:t>
      </w:r>
      <w:r w:rsidR="00036DB4">
        <w:t>4</w:t>
      </w:r>
      <w:r w:rsidRPr="000B0CEE">
        <w:t>.2.3</w:t>
      </w:r>
      <w:r w:rsidRPr="000B0CEE">
        <w:tab/>
      </w:r>
      <w:bookmarkEnd w:id="175"/>
      <w:r w:rsidRPr="007E09F3">
        <w:t>LMS_</w:t>
      </w:r>
      <w:r>
        <w:t>LocationInformation_Subscribe</w:t>
      </w:r>
      <w:bookmarkEnd w:id="176"/>
    </w:p>
    <w:p w14:paraId="64907AED" w14:textId="67BC3E40" w:rsidR="00D26D92" w:rsidRPr="000B0CEE" w:rsidRDefault="00D26D92" w:rsidP="00D26D92">
      <w:pPr>
        <w:pStyle w:val="Heading5"/>
      </w:pPr>
      <w:bookmarkStart w:id="177" w:name="_Toc180029781"/>
      <w:bookmarkStart w:id="178" w:name="_Toc191015601"/>
      <w:r>
        <w:t>6.</w:t>
      </w:r>
      <w:r w:rsidR="00036DB4">
        <w:t>4</w:t>
      </w:r>
      <w:r w:rsidRPr="000B0CEE">
        <w:t>.2.3.1</w:t>
      </w:r>
      <w:r w:rsidRPr="000B0CEE">
        <w:tab/>
        <w:t>General</w:t>
      </w:r>
      <w:bookmarkEnd w:id="177"/>
      <w:bookmarkEnd w:id="178"/>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7DC1D5AE" w:rsidR="00D26D92" w:rsidRPr="00815B52" w:rsidRDefault="00D26D92" w:rsidP="00D26D92">
      <w:pPr>
        <w:pStyle w:val="Heading5"/>
      </w:pPr>
      <w:bookmarkStart w:id="179" w:name="_Toc180029782"/>
      <w:bookmarkStart w:id="180" w:name="_Toc191015602"/>
      <w:r>
        <w:t>6.</w:t>
      </w:r>
      <w:r w:rsidR="00036DB4">
        <w:t>4</w:t>
      </w:r>
      <w:r w:rsidRPr="00815B52">
        <w:t>.2.3.2</w:t>
      </w:r>
      <w:r w:rsidRPr="00815B52">
        <w:tab/>
      </w:r>
      <w:r>
        <w:t>Client</w:t>
      </w:r>
      <w:r w:rsidRPr="00815B52">
        <w:t xml:space="preserve"> </w:t>
      </w:r>
      <w:r>
        <w:t xml:space="preserve">request subscription </w:t>
      </w:r>
      <w:r w:rsidRPr="00815B52">
        <w:t xml:space="preserve">using </w:t>
      </w:r>
      <w:r w:rsidRPr="007E09F3">
        <w:t>LMS_</w:t>
      </w:r>
      <w:r>
        <w:t>LocationInformation_Subscribe</w:t>
      </w:r>
      <w:r w:rsidRPr="00815B52">
        <w:t xml:space="preserve"> operation</w:t>
      </w:r>
      <w:bookmarkEnd w:id="179"/>
      <w:bookmarkEnd w:id="180"/>
    </w:p>
    <w:p w14:paraId="643A1F0B" w14:textId="28FC5E91"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PUT message to the LMS on resource URI identifying the Individual LMC </w:t>
      </w:r>
      <w:r>
        <w:t>subscription</w:t>
      </w:r>
      <w:r w:rsidRPr="00CF116F">
        <w:t xml:space="preserve"> resource representation as specified in clause </w:t>
      </w:r>
      <w:r w:rsidRPr="00CF116F">
        <w:rPr>
          <w:lang w:eastAsia="zh-CN"/>
        </w:rPr>
        <w:t>7.</w:t>
      </w:r>
      <w:r w:rsidR="00036DB4">
        <w:rPr>
          <w:lang w:eastAsia="zh-CN"/>
        </w:rPr>
        <w:t>3</w:t>
      </w:r>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p>
    <w:p w14:paraId="24C5DF3C" w14:textId="1653966B" w:rsidR="00D26D92" w:rsidRPr="00587D2A" w:rsidRDefault="00D26D92" w:rsidP="00D26D92">
      <w:r>
        <w:rPr>
          <w:lang w:eastAsia="zh-CN"/>
        </w:rPr>
        <w:t>The request URI shall be set according to clause 7.</w:t>
      </w:r>
      <w:r w:rsidR="00482FA6">
        <w:rPr>
          <w:lang w:eastAsia="zh-CN"/>
        </w:rPr>
        <w:t>3</w:t>
      </w:r>
      <w:r>
        <w:rPr>
          <w:lang w:eastAsia="zh-CN"/>
        </w:rPr>
        <w:t>.1.</w:t>
      </w:r>
    </w:p>
    <w:p w14:paraId="5611CC66" w14:textId="30B58AAA"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C37C9F">
        <w:t>3</w:t>
      </w:r>
      <w:r w:rsidRPr="00587D2A">
        <w:t>]</w:t>
      </w:r>
      <w:r w:rsidRPr="00587D2A">
        <w:rPr>
          <w:lang w:eastAsia="zh-CN"/>
        </w:rPr>
        <w:t xml:space="preserve">. </w:t>
      </w:r>
    </w:p>
    <w:p w14:paraId="03DB4976" w14:textId="77777777" w:rsidR="00D26D92" w:rsidRDefault="00D26D92" w:rsidP="00D26D92">
      <w:pPr>
        <w:pStyle w:val="NO"/>
        <w:rPr>
          <w:lang w:eastAsia="zh-CN"/>
        </w:rPr>
      </w:pPr>
      <w:r>
        <w:rPr>
          <w:lang w:eastAsia="zh-CN"/>
        </w:rPr>
        <w:t>NOTE:</w:t>
      </w:r>
      <w:r>
        <w:rPr>
          <w:lang w:eastAsia="zh-CN"/>
        </w:rPr>
        <w:tab/>
        <w:t>The LMS_LocationInformation_Subscribe operations is relevant for all valid MC service IDs, hence the request includes all access tokens.</w:t>
      </w:r>
    </w:p>
    <w:p w14:paraId="0E9DF6A2" w14:textId="6720763A" w:rsidR="00D26D92" w:rsidRDefault="00D26D92" w:rsidP="00D26D92">
      <w:pPr>
        <w:rPr>
          <w:lang w:eastAsia="zh-CN"/>
        </w:rPr>
      </w:pPr>
      <w:r>
        <w:rPr>
          <w:lang w:eastAsia="zh-CN"/>
        </w:rPr>
        <w:t>Other HTTP headers shall be set according to clause 7.</w:t>
      </w:r>
      <w:r w:rsidR="00482FA6">
        <w:rPr>
          <w:lang w:eastAsia="zh-CN"/>
        </w:rPr>
        <w:t>3</w:t>
      </w:r>
      <w:r>
        <w:rPr>
          <w:lang w:eastAsia="zh-CN"/>
        </w:rPr>
        <w:t>.2.2.</w:t>
      </w:r>
    </w:p>
    <w:p w14:paraId="5D0B5242" w14:textId="3E0029EA" w:rsidR="00D26D92" w:rsidRDefault="00D26D92" w:rsidP="00D26D92">
      <w:r w:rsidRPr="00587D2A">
        <w:rPr>
          <w:lang w:eastAsia="zh-CN"/>
        </w:rPr>
        <w:t xml:space="preserve">The body of the HTTP </w:t>
      </w:r>
      <w:r>
        <w:rPr>
          <w:lang w:eastAsia="zh-CN"/>
        </w:rPr>
        <w:t>PUT</w:t>
      </w:r>
      <w:r w:rsidRPr="00587D2A">
        <w:rPr>
          <w:lang w:eastAsia="zh-CN"/>
        </w:rPr>
        <w:t xml:space="preserve"> message shall include the </w:t>
      </w:r>
      <w:r w:rsidRPr="00DF4F12">
        <w:rPr>
          <w:lang w:eastAsia="zh-CN"/>
        </w:rPr>
        <w:t>Client</w:t>
      </w:r>
      <w:r w:rsidRPr="00DF4F12">
        <w:t xml:space="preserve">OriginatingLocationRequest </w:t>
      </w:r>
      <w:r w:rsidRPr="00587D2A">
        <w:t>as specified in clause 7.</w:t>
      </w:r>
      <w:r w:rsidR="00482FA6">
        <w:t>3</w:t>
      </w:r>
      <w:r>
        <w:t>.6.2.2</w:t>
      </w:r>
      <w:r w:rsidRPr="00587D2A">
        <w:t xml:space="preserve">. </w:t>
      </w:r>
    </w:p>
    <w:p w14:paraId="165F8AAA" w14:textId="77777777" w:rsidR="00D26D92" w:rsidRDefault="00D26D92" w:rsidP="00D26D92">
      <w:pPr>
        <w:pStyle w:val="EditorsNote"/>
      </w:pPr>
      <w:r>
        <w:t>Editor's note:</w:t>
      </w:r>
      <w:r>
        <w:tab/>
        <w:t>The details of this procedure is FFS.</w:t>
      </w:r>
    </w:p>
    <w:p w14:paraId="6A5769AE" w14:textId="6A201DFA" w:rsidR="00D26D92" w:rsidRPr="00C3206F" w:rsidRDefault="00D26D92" w:rsidP="00D26D92">
      <w:pPr>
        <w:pStyle w:val="Heading4"/>
      </w:pPr>
      <w:bookmarkStart w:id="181" w:name="_Toc180029783"/>
      <w:bookmarkStart w:id="182" w:name="_Toc191015603"/>
      <w:r>
        <w:t>6.</w:t>
      </w:r>
      <w:r w:rsidR="00482FA6">
        <w:t>4</w:t>
      </w:r>
      <w:r w:rsidRPr="00C3206F">
        <w:t>.2.4</w:t>
      </w:r>
      <w:r w:rsidRPr="00C3206F">
        <w:tab/>
        <w:t>LMS_</w:t>
      </w:r>
      <w:r>
        <w:t>LocationInformation</w:t>
      </w:r>
      <w:r w:rsidRPr="00C3206F">
        <w:t>_</w:t>
      </w:r>
      <w:bookmarkEnd w:id="181"/>
      <w:r>
        <w:t>Notify</w:t>
      </w:r>
      <w:bookmarkEnd w:id="182"/>
    </w:p>
    <w:p w14:paraId="367E34D1" w14:textId="1036BC89" w:rsidR="00D26D92" w:rsidRPr="00C3206F" w:rsidRDefault="00D26D92" w:rsidP="00D26D92">
      <w:pPr>
        <w:pStyle w:val="Heading5"/>
      </w:pPr>
      <w:bookmarkStart w:id="183" w:name="_Toc180029784"/>
      <w:bookmarkStart w:id="184" w:name="_Toc191015604"/>
      <w:r>
        <w:t>6.</w:t>
      </w:r>
      <w:r w:rsidR="00482FA6">
        <w:t>4</w:t>
      </w:r>
      <w:r w:rsidRPr="00C3206F">
        <w:t>.2.4.1</w:t>
      </w:r>
      <w:r w:rsidRPr="00C3206F">
        <w:tab/>
        <w:t>General</w:t>
      </w:r>
      <w:bookmarkEnd w:id="183"/>
      <w:bookmarkEnd w:id="184"/>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617D1323" w:rsidR="00D26D92" w:rsidRPr="009B0B8D" w:rsidRDefault="00D26D92" w:rsidP="00D26D92">
      <w:pPr>
        <w:pStyle w:val="Heading5"/>
        <w:rPr>
          <w:highlight w:val="cyan"/>
        </w:rPr>
      </w:pPr>
      <w:bookmarkStart w:id="185" w:name="_Toc180029785"/>
      <w:bookmarkStart w:id="186" w:name="_Toc191015605"/>
      <w:r>
        <w:t>6.</w:t>
      </w:r>
      <w:r w:rsidR="00482FA6">
        <w:t>4</w:t>
      </w:r>
      <w:r w:rsidRPr="00354307">
        <w:t>.2.4.2</w:t>
      </w:r>
      <w:r w:rsidRPr="00354307">
        <w:tab/>
      </w:r>
      <w:r>
        <w:t xml:space="preserve">LMS Notify clients </w:t>
      </w:r>
      <w:r w:rsidRPr="00354307">
        <w:t>using LMS_</w:t>
      </w:r>
      <w:r>
        <w:t>LocationInformation_Notify</w:t>
      </w:r>
      <w:r w:rsidRPr="00354307">
        <w:t xml:space="preserve"> operation</w:t>
      </w:r>
      <w:bookmarkEnd w:id="185"/>
      <w:bookmarkEnd w:id="186"/>
    </w:p>
    <w:p w14:paraId="5BC61BF0" w14:textId="77777777" w:rsidR="00D26D92" w:rsidRDefault="00D26D92" w:rsidP="00D26D92">
      <w:pPr>
        <w:pStyle w:val="EditorsNote"/>
      </w:pPr>
      <w:r>
        <w:t>Editor's note:</w:t>
      </w:r>
      <w:r>
        <w:tab/>
        <w:t>The details of this procedure is FFS.</w:t>
      </w:r>
    </w:p>
    <w:p w14:paraId="5A2AA186" w14:textId="7A4BCBD6" w:rsidR="00D26D92" w:rsidRPr="00C3206F" w:rsidRDefault="00D26D92" w:rsidP="00D26D92">
      <w:pPr>
        <w:pStyle w:val="Heading4"/>
      </w:pPr>
      <w:bookmarkStart w:id="187" w:name="_Toc191015606"/>
      <w:r>
        <w:t>6.</w:t>
      </w:r>
      <w:r w:rsidR="00482FA6">
        <w:t>4</w:t>
      </w:r>
      <w:r w:rsidRPr="00C3206F">
        <w:t>.2.</w:t>
      </w:r>
      <w:r>
        <w:t>5</w:t>
      </w:r>
      <w:r w:rsidRPr="00C3206F">
        <w:tab/>
        <w:t>LMS_</w:t>
      </w:r>
      <w:r>
        <w:t>LocationInformation</w:t>
      </w:r>
      <w:r w:rsidRPr="00C3206F">
        <w:t>_</w:t>
      </w:r>
      <w:r>
        <w:t>UpdateSubscription</w:t>
      </w:r>
      <w:bookmarkEnd w:id="187"/>
    </w:p>
    <w:p w14:paraId="30837BA1" w14:textId="0BFEAD47" w:rsidR="00D26D92" w:rsidRPr="00C3206F" w:rsidRDefault="00D26D92" w:rsidP="00D26D92">
      <w:pPr>
        <w:pStyle w:val="Heading5"/>
      </w:pPr>
      <w:bookmarkStart w:id="188" w:name="_Toc191015607"/>
      <w:r>
        <w:t>6.</w:t>
      </w:r>
      <w:r w:rsidR="00482FA6">
        <w:t>4</w:t>
      </w:r>
      <w:r w:rsidRPr="00C3206F">
        <w:t>.2.</w:t>
      </w:r>
      <w:r>
        <w:t>5</w:t>
      </w:r>
      <w:r w:rsidRPr="00C3206F">
        <w:t>.1</w:t>
      </w:r>
      <w:r w:rsidRPr="00C3206F">
        <w:tab/>
        <w:t>General</w:t>
      </w:r>
      <w:bookmarkEnd w:id="188"/>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7D554ED3" w:rsidR="00D26D92" w:rsidRPr="009B0B8D" w:rsidRDefault="00D26D92" w:rsidP="00D26D92">
      <w:pPr>
        <w:pStyle w:val="Heading5"/>
        <w:rPr>
          <w:highlight w:val="cyan"/>
        </w:rPr>
      </w:pPr>
      <w:bookmarkStart w:id="189" w:name="_Toc191015608"/>
      <w:r>
        <w:t>6.</w:t>
      </w:r>
      <w:r w:rsidR="00482FA6">
        <w:t>4</w:t>
      </w:r>
      <w:r w:rsidRPr="00354307">
        <w:t>.2.</w:t>
      </w:r>
      <w:r>
        <w:t>5</w:t>
      </w:r>
      <w:r w:rsidRPr="00354307">
        <w:t>.2</w:t>
      </w:r>
      <w:r w:rsidRPr="00354307">
        <w:tab/>
      </w:r>
      <w:r>
        <w:t xml:space="preserve">Client requests update of subscription </w:t>
      </w:r>
      <w:r w:rsidRPr="00354307">
        <w:t>using LMS_</w:t>
      </w:r>
      <w:r>
        <w:t>LocationInformation_UpdateSubscription</w:t>
      </w:r>
      <w:r w:rsidRPr="00354307">
        <w:t xml:space="preserve"> operation</w:t>
      </w:r>
      <w:bookmarkEnd w:id="189"/>
    </w:p>
    <w:p w14:paraId="147498CC" w14:textId="77777777" w:rsidR="00D26D92" w:rsidRDefault="00D26D92" w:rsidP="00D26D92">
      <w:pPr>
        <w:pStyle w:val="EditorsNote"/>
      </w:pPr>
      <w:r>
        <w:t>Editor's note:</w:t>
      </w:r>
      <w:r>
        <w:tab/>
        <w:t>The details of this procedure is FFS.</w:t>
      </w:r>
    </w:p>
    <w:p w14:paraId="5816799D" w14:textId="56B4A750" w:rsidR="00D26D92" w:rsidRPr="00C3206F" w:rsidRDefault="00D26D92" w:rsidP="00D26D92">
      <w:pPr>
        <w:pStyle w:val="Heading4"/>
      </w:pPr>
      <w:bookmarkStart w:id="190" w:name="_Toc191015609"/>
      <w:r>
        <w:t>6.</w:t>
      </w:r>
      <w:r w:rsidR="00482FA6">
        <w:t>4</w:t>
      </w:r>
      <w:r w:rsidRPr="00C3206F">
        <w:t>.2.</w:t>
      </w:r>
      <w:r>
        <w:t>6</w:t>
      </w:r>
      <w:r w:rsidRPr="00C3206F">
        <w:tab/>
        <w:t>LMS_</w:t>
      </w:r>
      <w:r>
        <w:t>LocationInformation</w:t>
      </w:r>
      <w:r w:rsidRPr="00C3206F">
        <w:t>_</w:t>
      </w:r>
      <w:r>
        <w:t>Unsubscribe</w:t>
      </w:r>
      <w:bookmarkEnd w:id="190"/>
    </w:p>
    <w:p w14:paraId="71445C04" w14:textId="7FFD4F12" w:rsidR="00D26D92" w:rsidRPr="00C3206F" w:rsidRDefault="00D26D92" w:rsidP="00D26D92">
      <w:pPr>
        <w:pStyle w:val="Heading5"/>
      </w:pPr>
      <w:bookmarkStart w:id="191" w:name="_Toc191015610"/>
      <w:r>
        <w:t>6.</w:t>
      </w:r>
      <w:r w:rsidR="00482FA6">
        <w:t>4</w:t>
      </w:r>
      <w:r w:rsidRPr="00C3206F">
        <w:t>.2.</w:t>
      </w:r>
      <w:r>
        <w:t>6.</w:t>
      </w:r>
      <w:r w:rsidRPr="00C3206F">
        <w:t>1</w:t>
      </w:r>
      <w:r w:rsidRPr="00C3206F">
        <w:tab/>
        <w:t>General</w:t>
      </w:r>
      <w:bookmarkEnd w:id="191"/>
    </w:p>
    <w:p w14:paraId="668AF971" w14:textId="77777777" w:rsidR="00D26D92" w:rsidRPr="00C3206F" w:rsidRDefault="00D26D92" w:rsidP="00D26D92">
      <w:r w:rsidRPr="00C3206F">
        <w:t xml:space="preserve">This service operation is used by </w:t>
      </w:r>
      <w:r>
        <w:t>clients to remove a subscription of a location information</w:t>
      </w:r>
      <w:r w:rsidRPr="00C3206F">
        <w:t>.</w:t>
      </w:r>
    </w:p>
    <w:p w14:paraId="7C9044C8" w14:textId="3F957752" w:rsidR="00D26D92" w:rsidRPr="009B0B8D" w:rsidRDefault="00D26D92" w:rsidP="00D26D92">
      <w:pPr>
        <w:pStyle w:val="Heading5"/>
        <w:rPr>
          <w:highlight w:val="cyan"/>
        </w:rPr>
      </w:pPr>
      <w:bookmarkStart w:id="192" w:name="_Toc191015611"/>
      <w:r>
        <w:lastRenderedPageBreak/>
        <w:t>6.</w:t>
      </w:r>
      <w:r w:rsidR="00482FA6">
        <w:t>4</w:t>
      </w:r>
      <w:r w:rsidRPr="00354307">
        <w:t>.2.</w:t>
      </w:r>
      <w:r>
        <w:t>6</w:t>
      </w:r>
      <w:r w:rsidRPr="00354307">
        <w:t>.2</w:t>
      </w:r>
      <w:r w:rsidRPr="00354307">
        <w:tab/>
      </w:r>
      <w:r>
        <w:t xml:space="preserve">Client requests unsubscribe </w:t>
      </w:r>
      <w:r w:rsidRPr="00354307">
        <w:t>using LMS_</w:t>
      </w:r>
      <w:r>
        <w:t>LocationInformation_Unsubs</w:t>
      </w:r>
      <w:r w:rsidR="000F6842">
        <w:t>c</w:t>
      </w:r>
      <w:r>
        <w:t>ribe</w:t>
      </w:r>
      <w:r w:rsidRPr="00354307">
        <w:t xml:space="preserve"> operation</w:t>
      </w:r>
      <w:bookmarkEnd w:id="192"/>
    </w:p>
    <w:p w14:paraId="41E74E25" w14:textId="79690417" w:rsidR="00D26D92" w:rsidRDefault="00D26D92" w:rsidP="00AC7671">
      <w:pPr>
        <w:pStyle w:val="EditorsNote"/>
      </w:pPr>
      <w:r>
        <w:t>Editor's note:</w:t>
      </w:r>
      <w:r>
        <w:tab/>
        <w:t>The details of this procedure is FFS.</w:t>
      </w:r>
    </w:p>
    <w:p w14:paraId="07B2F17D" w14:textId="77777777" w:rsidR="00851F2B" w:rsidRDefault="00851F2B" w:rsidP="00851F2B">
      <w:pPr>
        <w:pStyle w:val="Heading1"/>
        <w:pBdr>
          <w:top w:val="none" w:sz="0" w:space="0" w:color="auto"/>
        </w:pBdr>
      </w:pPr>
      <w:bookmarkStart w:id="193" w:name="_Toc191015612"/>
      <w:bookmarkStart w:id="194" w:name="_Toc130662188"/>
      <w:r>
        <w:t>6a</w:t>
      </w:r>
      <w:r w:rsidRPr="004D3578">
        <w:tab/>
      </w:r>
      <w:r>
        <w:t>Services offered by the &lt;NF &gt;</w:t>
      </w:r>
      <w:bookmarkEnd w:id="193"/>
    </w:p>
    <w:p w14:paraId="76E70B3E" w14:textId="77777777" w:rsidR="00851F2B" w:rsidRDefault="00851F2B" w:rsidP="00851F2B">
      <w:pPr>
        <w:pStyle w:val="Guidance"/>
      </w:pPr>
      <w:r>
        <w:t>where &lt;NF&gt; is to be replaced with SMF, UDM, AMF, … as appropriate.</w:t>
      </w:r>
    </w:p>
    <w:p w14:paraId="18A74AA1" w14:textId="77777777" w:rsidR="00851F2B" w:rsidRDefault="00851F2B" w:rsidP="00851F2B">
      <w:pPr>
        <w:pStyle w:val="Heading2"/>
      </w:pPr>
      <w:bookmarkStart w:id="195" w:name="_Toc67903502"/>
      <w:bookmarkStart w:id="196" w:name="_Toc191015613"/>
      <w:r>
        <w:t>6a.1</w:t>
      </w:r>
      <w:r>
        <w:tab/>
        <w:t>Introduction</w:t>
      </w:r>
      <w:bookmarkEnd w:id="195"/>
      <w:bookmarkEnd w:id="196"/>
    </w:p>
    <w:p w14:paraId="64E6B4C3" w14:textId="77777777" w:rsidR="00851F2B" w:rsidRDefault="00851F2B" w:rsidP="00851F2B">
      <w:pPr>
        <w:pStyle w:val="Guidance"/>
      </w:pPr>
      <w:r>
        <w:t>This clause will list the</w:t>
      </w:r>
      <w:r w:rsidRPr="005A7F36">
        <w:t xml:space="preserve"> </w:t>
      </w:r>
      <w:r>
        <w:t>different services produced by the NF.</w:t>
      </w:r>
    </w:p>
    <w:p w14:paraId="01B1987A" w14:textId="77777777" w:rsidR="00851F2B" w:rsidRDefault="00851F2B" w:rsidP="00851F2B">
      <w:pPr>
        <w:pStyle w:val="Guidance"/>
      </w:pPr>
    </w:p>
    <w:p w14:paraId="1533288F" w14:textId="0E8C9B8C" w:rsidR="00851F2B" w:rsidRPr="002D1C72" w:rsidRDefault="00851F2B" w:rsidP="00851F2B">
      <w:r w:rsidRPr="002D1C72">
        <w:t>Table</w:t>
      </w:r>
      <w:r>
        <w:t> 6a.</w:t>
      </w:r>
      <w:r w:rsidRPr="002D1C72">
        <w:t>1-</w:t>
      </w:r>
      <w:r w:rsidR="001B7716">
        <w:t>1</w:t>
      </w:r>
      <w:r w:rsidRPr="002D1C72">
        <w:t xml:space="preserve"> summarizes the corresponding APIs defined for this specification.</w:t>
      </w:r>
    </w:p>
    <w:p w14:paraId="66A7BE2E" w14:textId="7999E1E2" w:rsidR="00851F2B" w:rsidRPr="002D1C72" w:rsidRDefault="00851F2B" w:rsidP="00851F2B">
      <w:pPr>
        <w:pStyle w:val="TH"/>
      </w:pPr>
      <w:r w:rsidRPr="002D1C72">
        <w:t>Table</w:t>
      </w:r>
      <w:r>
        <w:t> 6a.</w:t>
      </w:r>
      <w:r w:rsidRPr="002D1C72">
        <w:t>1-</w:t>
      </w:r>
      <w:r w:rsidR="001B7716">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851F2B" w:rsidRPr="00B54FF5" w14:paraId="00524178" w14:textId="77777777" w:rsidTr="00C21234">
        <w:tc>
          <w:tcPr>
            <w:tcW w:w="2073" w:type="dxa"/>
            <w:shd w:val="clear" w:color="auto" w:fill="C0C0C0"/>
            <w:vAlign w:val="center"/>
          </w:tcPr>
          <w:p w14:paraId="4C37DF73" w14:textId="77777777" w:rsidR="00851F2B" w:rsidRPr="0016361A" w:rsidRDefault="00851F2B" w:rsidP="00C21234">
            <w:pPr>
              <w:pStyle w:val="TAH"/>
            </w:pPr>
            <w:r w:rsidRPr="00F112E4">
              <w:t>Service Name</w:t>
            </w:r>
          </w:p>
        </w:tc>
        <w:tc>
          <w:tcPr>
            <w:tcW w:w="807" w:type="dxa"/>
            <w:shd w:val="clear" w:color="auto" w:fill="C0C0C0"/>
            <w:vAlign w:val="center"/>
          </w:tcPr>
          <w:p w14:paraId="16841878" w14:textId="77777777" w:rsidR="00851F2B" w:rsidRPr="0016361A" w:rsidRDefault="00851F2B" w:rsidP="00C21234">
            <w:pPr>
              <w:pStyle w:val="TAH"/>
            </w:pPr>
            <w:r w:rsidRPr="00F112E4">
              <w:t>Clause</w:t>
            </w:r>
          </w:p>
        </w:tc>
        <w:tc>
          <w:tcPr>
            <w:tcW w:w="2160" w:type="dxa"/>
            <w:shd w:val="clear" w:color="auto" w:fill="C0C0C0"/>
            <w:vAlign w:val="center"/>
          </w:tcPr>
          <w:p w14:paraId="64AB7754" w14:textId="77777777" w:rsidR="00851F2B" w:rsidRPr="0016361A" w:rsidRDefault="00851F2B" w:rsidP="00C21234">
            <w:pPr>
              <w:pStyle w:val="TAH"/>
            </w:pPr>
            <w:r w:rsidRPr="00F112E4">
              <w:t>Description</w:t>
            </w:r>
          </w:p>
        </w:tc>
        <w:tc>
          <w:tcPr>
            <w:tcW w:w="2245" w:type="dxa"/>
            <w:shd w:val="clear" w:color="auto" w:fill="C0C0C0"/>
            <w:vAlign w:val="center"/>
          </w:tcPr>
          <w:p w14:paraId="210DB326" w14:textId="77777777" w:rsidR="00851F2B" w:rsidRPr="0016361A" w:rsidRDefault="00851F2B" w:rsidP="00C21234">
            <w:pPr>
              <w:pStyle w:val="TAH"/>
            </w:pPr>
            <w:r w:rsidRPr="00F112E4">
              <w:t>OpenAPI Specification File</w:t>
            </w:r>
          </w:p>
        </w:tc>
        <w:tc>
          <w:tcPr>
            <w:tcW w:w="1197" w:type="dxa"/>
            <w:shd w:val="clear" w:color="auto" w:fill="C0C0C0"/>
            <w:vAlign w:val="center"/>
          </w:tcPr>
          <w:p w14:paraId="259E8648" w14:textId="77777777" w:rsidR="00851F2B" w:rsidRPr="0016361A" w:rsidRDefault="00851F2B" w:rsidP="00C21234">
            <w:pPr>
              <w:pStyle w:val="TAH"/>
            </w:pPr>
            <w:r w:rsidRPr="00F112E4">
              <w:t>apiName</w:t>
            </w:r>
          </w:p>
        </w:tc>
        <w:tc>
          <w:tcPr>
            <w:tcW w:w="1147" w:type="dxa"/>
            <w:shd w:val="clear" w:color="auto" w:fill="C0C0C0"/>
            <w:vAlign w:val="center"/>
          </w:tcPr>
          <w:p w14:paraId="4D924AF4" w14:textId="77777777" w:rsidR="00851F2B" w:rsidRPr="00E20840" w:rsidRDefault="00851F2B" w:rsidP="00C21234">
            <w:pPr>
              <w:pStyle w:val="TAH"/>
            </w:pPr>
            <w:r w:rsidRPr="00E20840">
              <w:t>Annex</w:t>
            </w:r>
          </w:p>
        </w:tc>
      </w:tr>
      <w:tr w:rsidR="00851F2B" w:rsidRPr="00B54FF5" w14:paraId="18B7F3ED" w14:textId="77777777" w:rsidTr="00C21234">
        <w:tc>
          <w:tcPr>
            <w:tcW w:w="2073" w:type="dxa"/>
            <w:shd w:val="clear" w:color="auto" w:fill="auto"/>
            <w:vAlign w:val="center"/>
          </w:tcPr>
          <w:p w14:paraId="6EA64F5D" w14:textId="77777777" w:rsidR="00851F2B" w:rsidRPr="0016361A" w:rsidRDefault="00851F2B" w:rsidP="00C21234">
            <w:pPr>
              <w:pStyle w:val="TAL"/>
            </w:pPr>
            <w:r w:rsidRPr="00F112E4">
              <w:t>&lt;service name&gt;</w:t>
            </w:r>
          </w:p>
        </w:tc>
        <w:tc>
          <w:tcPr>
            <w:tcW w:w="807" w:type="dxa"/>
            <w:shd w:val="clear" w:color="auto" w:fill="auto"/>
            <w:vAlign w:val="center"/>
          </w:tcPr>
          <w:p w14:paraId="7D3F9A85" w14:textId="77777777" w:rsidR="00851F2B" w:rsidRPr="00E20840" w:rsidRDefault="00851F2B" w:rsidP="00C21234">
            <w:pPr>
              <w:pStyle w:val="TAC"/>
            </w:pPr>
            <w:r w:rsidRPr="00E20840">
              <w:t>&lt;ref clause&gt;</w:t>
            </w:r>
          </w:p>
        </w:tc>
        <w:tc>
          <w:tcPr>
            <w:tcW w:w="2160" w:type="dxa"/>
            <w:shd w:val="clear" w:color="auto" w:fill="auto"/>
            <w:vAlign w:val="center"/>
          </w:tcPr>
          <w:p w14:paraId="0C17D296" w14:textId="77777777" w:rsidR="00851F2B" w:rsidRPr="0016361A" w:rsidRDefault="00851F2B" w:rsidP="00C21234">
            <w:pPr>
              <w:pStyle w:val="TAL"/>
            </w:pPr>
            <w:r w:rsidRPr="00F112E4">
              <w:t>&lt;short description as included in the OpenAPI file&gt;</w:t>
            </w:r>
          </w:p>
        </w:tc>
        <w:tc>
          <w:tcPr>
            <w:tcW w:w="2245" w:type="dxa"/>
            <w:shd w:val="clear" w:color="auto" w:fill="auto"/>
            <w:vAlign w:val="center"/>
          </w:tcPr>
          <w:p w14:paraId="08F6781F" w14:textId="77777777" w:rsidR="00851F2B" w:rsidRPr="0016361A" w:rsidRDefault="00851F2B" w:rsidP="00C21234">
            <w:pPr>
              <w:pStyle w:val="TAL"/>
            </w:pPr>
            <w:r w:rsidRPr="00F112E4">
              <w:t>&lt;file name&gt;</w:t>
            </w:r>
          </w:p>
        </w:tc>
        <w:tc>
          <w:tcPr>
            <w:tcW w:w="1197" w:type="dxa"/>
            <w:shd w:val="clear" w:color="auto" w:fill="auto"/>
            <w:vAlign w:val="center"/>
          </w:tcPr>
          <w:p w14:paraId="726AF681" w14:textId="77777777" w:rsidR="00851F2B" w:rsidRPr="0016361A" w:rsidRDefault="00851F2B" w:rsidP="00C21234">
            <w:pPr>
              <w:pStyle w:val="TAL"/>
            </w:pPr>
            <w:r w:rsidRPr="00F112E4">
              <w:t>&lt;apiName in the URI&gt;</w:t>
            </w:r>
          </w:p>
        </w:tc>
        <w:tc>
          <w:tcPr>
            <w:tcW w:w="1147" w:type="dxa"/>
            <w:shd w:val="clear" w:color="auto" w:fill="auto"/>
            <w:vAlign w:val="center"/>
          </w:tcPr>
          <w:p w14:paraId="0C7FAA61" w14:textId="77777777" w:rsidR="00851F2B" w:rsidRPr="0016361A" w:rsidRDefault="00851F2B" w:rsidP="00C21234">
            <w:pPr>
              <w:pStyle w:val="TAC"/>
            </w:pPr>
            <w:r w:rsidRPr="0016361A">
              <w:t>&lt;ref Annex&gt;</w:t>
            </w:r>
          </w:p>
        </w:tc>
      </w:tr>
    </w:tbl>
    <w:p w14:paraId="641596C6" w14:textId="77777777" w:rsidR="00851F2B" w:rsidRPr="00F112E4" w:rsidRDefault="00851F2B" w:rsidP="00851F2B"/>
    <w:p w14:paraId="2B46154E" w14:textId="77777777" w:rsidR="00851F2B" w:rsidRDefault="00851F2B" w:rsidP="00851F2B">
      <w:pPr>
        <w:pStyle w:val="Guidance"/>
        <w:rPr>
          <w:lang w:val="en-US"/>
        </w:rPr>
      </w:pPr>
    </w:p>
    <w:p w14:paraId="3AAC0FFA" w14:textId="77777777" w:rsidR="00851F2B" w:rsidRDefault="00851F2B" w:rsidP="00851F2B">
      <w:pPr>
        <w:pStyle w:val="Heading2"/>
      </w:pPr>
      <w:bookmarkStart w:id="197" w:name="_Toc67903503"/>
      <w:bookmarkStart w:id="198" w:name="_Toc191015614"/>
      <w:r>
        <w:t>6a.2</w:t>
      </w:r>
      <w:r>
        <w:tab/>
        <w:t>&lt;Service 1&gt;</w:t>
      </w:r>
      <w:r w:rsidRPr="00AF47A0">
        <w:t xml:space="preserve"> </w:t>
      </w:r>
      <w:r>
        <w:t>Service</w:t>
      </w:r>
      <w:bookmarkEnd w:id="197"/>
      <w:bookmarkEnd w:id="198"/>
    </w:p>
    <w:p w14:paraId="75EDBDF6" w14:textId="77777777" w:rsidR="00851F2B" w:rsidRDefault="00851F2B" w:rsidP="00851F2B">
      <w:pPr>
        <w:pStyle w:val="Guidance"/>
      </w:pPr>
      <w:r>
        <w:t>One clause per service, where &lt;service 1&gt; is to be replaced by the service name (e.g. Nsmf_PDUSession).</w:t>
      </w:r>
    </w:p>
    <w:p w14:paraId="3C9D85E5" w14:textId="77777777" w:rsidR="00851F2B" w:rsidRDefault="00851F2B" w:rsidP="00851F2B">
      <w:pPr>
        <w:pStyle w:val="Heading3"/>
      </w:pPr>
      <w:bookmarkStart w:id="199" w:name="_Toc67903504"/>
      <w:bookmarkStart w:id="200" w:name="_Toc191015615"/>
      <w:r>
        <w:t>6a.2.1</w:t>
      </w:r>
      <w:r>
        <w:tab/>
        <w:t>Service Description</w:t>
      </w:r>
      <w:bookmarkEnd w:id="199"/>
      <w:bookmarkEnd w:id="200"/>
    </w:p>
    <w:p w14:paraId="02268207" w14:textId="77777777" w:rsidR="00851F2B" w:rsidRPr="0002353F" w:rsidRDefault="00851F2B" w:rsidP="00851F2B">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A57063C" w14:textId="77777777" w:rsidR="00851F2B" w:rsidRDefault="00851F2B" w:rsidP="00851F2B">
      <w:pPr>
        <w:pStyle w:val="Heading3"/>
      </w:pPr>
      <w:bookmarkStart w:id="201" w:name="_Toc67903505"/>
      <w:bookmarkStart w:id="202" w:name="_Toc191015616"/>
      <w:r>
        <w:t>6a.2.2</w:t>
      </w:r>
      <w:r>
        <w:tab/>
        <w:t>Service Operations</w:t>
      </w:r>
      <w:bookmarkEnd w:id="201"/>
      <w:bookmarkEnd w:id="202"/>
    </w:p>
    <w:p w14:paraId="1796EE6A" w14:textId="77777777" w:rsidR="00851F2B" w:rsidRDefault="00851F2B" w:rsidP="00851F2B">
      <w:pPr>
        <w:pStyle w:val="Guidance"/>
      </w:pPr>
      <w:r>
        <w:t>One clause per service operation.</w:t>
      </w:r>
    </w:p>
    <w:p w14:paraId="14450EFC" w14:textId="77777777" w:rsidR="00851F2B" w:rsidRDefault="00851F2B" w:rsidP="00851F2B">
      <w:pPr>
        <w:pStyle w:val="Guidance"/>
      </w:pPr>
      <w:r>
        <w:t>This clause will include a description of the different service operations supported by the service. For RESTful service operations, the service operations depict the resources and the methods they support.</w:t>
      </w:r>
    </w:p>
    <w:p w14:paraId="385C8F0C" w14:textId="77777777" w:rsidR="00851F2B" w:rsidRDefault="00851F2B" w:rsidP="00851F2B">
      <w:pPr>
        <w:pStyle w:val="Heading4"/>
      </w:pPr>
      <w:bookmarkStart w:id="203" w:name="_Toc67903506"/>
      <w:bookmarkStart w:id="204" w:name="_Toc191015617"/>
      <w:r>
        <w:t>6a.2.2.1</w:t>
      </w:r>
      <w:r>
        <w:tab/>
        <w:t>Introduction</w:t>
      </w:r>
      <w:bookmarkEnd w:id="203"/>
      <w:bookmarkEnd w:id="204"/>
    </w:p>
    <w:p w14:paraId="51E88D5C" w14:textId="77777777" w:rsidR="00851F2B" w:rsidRDefault="00851F2B" w:rsidP="00851F2B">
      <w:pPr>
        <w:pStyle w:val="Guidance"/>
      </w:pPr>
      <w:r>
        <w:t>This clause will contain a generic introduction of the service operations described in the following clauses.</w:t>
      </w:r>
    </w:p>
    <w:p w14:paraId="6183DFA2" w14:textId="77777777" w:rsidR="00851F2B" w:rsidRDefault="00851F2B" w:rsidP="00851F2B">
      <w:pPr>
        <w:pStyle w:val="Heading4"/>
      </w:pPr>
      <w:bookmarkStart w:id="205" w:name="_Toc67903507"/>
      <w:bookmarkStart w:id="206" w:name="_Toc191015618"/>
      <w:r>
        <w:t>6a.2.2.2</w:t>
      </w:r>
      <w:r>
        <w:tab/>
        <w:t>&lt;Service operation 1&gt;</w:t>
      </w:r>
      <w:bookmarkEnd w:id="205"/>
      <w:bookmarkEnd w:id="206"/>
    </w:p>
    <w:p w14:paraId="1B272232" w14:textId="77777777" w:rsidR="00851F2B" w:rsidRDefault="00851F2B" w:rsidP="00851F2B">
      <w:pPr>
        <w:pStyle w:val="Heading5"/>
      </w:pPr>
      <w:bookmarkStart w:id="207" w:name="_Toc67903508"/>
      <w:bookmarkStart w:id="208" w:name="_Toc191015619"/>
      <w:r>
        <w:t>6a.2.2.2.1</w:t>
      </w:r>
      <w:r>
        <w:tab/>
        <w:t>General</w:t>
      </w:r>
      <w:bookmarkEnd w:id="207"/>
      <w:bookmarkEnd w:id="208"/>
    </w:p>
    <w:p w14:paraId="4757918F" w14:textId="77777777" w:rsidR="00851F2B" w:rsidRPr="00D93024" w:rsidRDefault="00851F2B" w:rsidP="00851F2B">
      <w:r>
        <w:t>This clause provides a general description of the service operation.</w:t>
      </w:r>
    </w:p>
    <w:p w14:paraId="0577FA0A" w14:textId="77777777" w:rsidR="00851F2B" w:rsidRDefault="00851F2B" w:rsidP="00851F2B">
      <w:pPr>
        <w:pStyle w:val="Heading5"/>
      </w:pPr>
      <w:bookmarkStart w:id="209" w:name="_Toc67903509"/>
      <w:bookmarkStart w:id="210" w:name="_Toc191015620"/>
      <w:r>
        <w:lastRenderedPageBreak/>
        <w:t>6a.2.2.2.2</w:t>
      </w:r>
      <w:r>
        <w:tab/>
        <w:t>&lt;Procedure 1 using service operation 1 of service 1&gt;</w:t>
      </w:r>
      <w:bookmarkEnd w:id="209"/>
      <w:bookmarkEnd w:id="210"/>
    </w:p>
    <w:p w14:paraId="66BFF200" w14:textId="77777777" w:rsidR="00851F2B" w:rsidRDefault="00851F2B" w:rsidP="00851F2B">
      <w:pPr>
        <w:pStyle w:val="Heading5"/>
      </w:pPr>
      <w:bookmarkStart w:id="211" w:name="_Toc67903510"/>
      <w:bookmarkStart w:id="212" w:name="_Toc191015621"/>
      <w:r>
        <w:t>6a.2.2.2.3</w:t>
      </w:r>
      <w:r>
        <w:tab/>
        <w:t>&lt;Procedure 2 using service operation 1 of service 1&gt;</w:t>
      </w:r>
      <w:bookmarkEnd w:id="211"/>
      <w:bookmarkEnd w:id="212"/>
    </w:p>
    <w:p w14:paraId="6CB3D5D2" w14:textId="77777777" w:rsidR="00851F2B" w:rsidRDefault="00851F2B" w:rsidP="00851F2B">
      <w:pPr>
        <w:pStyle w:val="Guidance"/>
      </w:pPr>
      <w:r>
        <w:t>And so on if there are more than 2 procedures that need to be described for the service.</w:t>
      </w:r>
    </w:p>
    <w:p w14:paraId="4A1EC1BD" w14:textId="77777777" w:rsidR="00851F2B" w:rsidRDefault="00851F2B" w:rsidP="00851F2B">
      <w:pPr>
        <w:pStyle w:val="Guidance"/>
      </w:pPr>
      <w:r>
        <w:t>Clauses 6a.2.2.2.x are optional to include. They can be specified e.g. if a service operation is implemented using different combinations of resources and methods.</w:t>
      </w:r>
    </w:p>
    <w:p w14:paraId="18FB5198" w14:textId="77777777" w:rsidR="00851F2B" w:rsidRDefault="00851F2B" w:rsidP="00851F2B">
      <w:pPr>
        <w:pStyle w:val="Heading4"/>
      </w:pPr>
      <w:bookmarkStart w:id="213" w:name="_Toc67903511"/>
      <w:bookmarkStart w:id="214" w:name="_Toc191015622"/>
      <w:r>
        <w:t>6a.2.2.3</w:t>
      </w:r>
      <w:r>
        <w:tab/>
        <w:t>&lt;Service operation 2&gt;</w:t>
      </w:r>
      <w:bookmarkEnd w:id="213"/>
      <w:bookmarkEnd w:id="214"/>
    </w:p>
    <w:p w14:paraId="7C75F734" w14:textId="77777777" w:rsidR="00851F2B" w:rsidRPr="00D93024" w:rsidRDefault="00851F2B" w:rsidP="00851F2B">
      <w:r>
        <w:t>And so on if there are more than 2 service operations to be described for the service.</w:t>
      </w:r>
    </w:p>
    <w:p w14:paraId="54996E91" w14:textId="77777777" w:rsidR="00851F2B" w:rsidRDefault="00851F2B" w:rsidP="00851F2B">
      <w:pPr>
        <w:pStyle w:val="Heading2"/>
      </w:pPr>
      <w:bookmarkStart w:id="215" w:name="_Toc67903512"/>
      <w:bookmarkStart w:id="216" w:name="_Toc191015623"/>
      <w:r>
        <w:t>6a.3</w:t>
      </w:r>
      <w:r>
        <w:tab/>
        <w:t>&lt;Service 2 &gt;</w:t>
      </w:r>
      <w:r w:rsidRPr="00AF47A0">
        <w:t xml:space="preserve"> </w:t>
      </w:r>
      <w:r>
        <w:t>Service</w:t>
      </w:r>
      <w:bookmarkEnd w:id="215"/>
      <w:bookmarkEnd w:id="216"/>
    </w:p>
    <w:p w14:paraId="1D338114" w14:textId="77777777" w:rsidR="00851F2B" w:rsidRDefault="00851F2B" w:rsidP="00851F2B">
      <w:pPr>
        <w:pStyle w:val="Guidance"/>
      </w:pPr>
      <w:r>
        <w:t>And so on if there are more than two services offered by the NF. Same structure as in clause 5.2.</w:t>
      </w:r>
    </w:p>
    <w:p w14:paraId="0E8EF5F1" w14:textId="77777777" w:rsidR="004903A7" w:rsidRDefault="004903A7" w:rsidP="004903A7">
      <w:pPr>
        <w:pStyle w:val="Heading1"/>
        <w:pBdr>
          <w:top w:val="none" w:sz="0" w:space="0" w:color="auto"/>
        </w:pBdr>
      </w:pPr>
      <w:bookmarkStart w:id="217" w:name="_Toc191015624"/>
      <w:r>
        <w:t>7</w:t>
      </w:r>
      <w:r>
        <w:tab/>
        <w:t>LMS API Definitions</w:t>
      </w:r>
      <w:bookmarkEnd w:id="217"/>
    </w:p>
    <w:p w14:paraId="09EACEA4" w14:textId="196DCC0C" w:rsidR="00451495" w:rsidRDefault="00451495" w:rsidP="00451495">
      <w:pPr>
        <w:pStyle w:val="Heading2"/>
      </w:pPr>
      <w:bookmarkStart w:id="218" w:name="_Toc191015625"/>
      <w:r>
        <w:t>7.</w:t>
      </w:r>
      <w:r w:rsidR="008F6F82">
        <w:t>1</w:t>
      </w:r>
      <w:r>
        <w:tab/>
        <w:t>LMS_Registration API</w:t>
      </w:r>
      <w:bookmarkEnd w:id="218"/>
    </w:p>
    <w:p w14:paraId="10061F4E" w14:textId="6F111D8F" w:rsidR="00451495" w:rsidRDefault="00451495" w:rsidP="00451495">
      <w:pPr>
        <w:pStyle w:val="Heading3"/>
      </w:pPr>
      <w:bookmarkStart w:id="219" w:name="_Toc510696599"/>
      <w:bookmarkStart w:id="220" w:name="_Toc35971391"/>
      <w:bookmarkStart w:id="221" w:name="_Toc191015626"/>
      <w:r>
        <w:t>7.</w:t>
      </w:r>
      <w:r w:rsidR="008F6F82">
        <w:t>1</w:t>
      </w:r>
      <w:r>
        <w:t>.1</w:t>
      </w:r>
      <w:r>
        <w:tab/>
        <w:t>Introduction</w:t>
      </w:r>
      <w:bookmarkEnd w:id="219"/>
      <w:bookmarkEnd w:id="220"/>
      <w:bookmarkEnd w:id="221"/>
    </w:p>
    <w:p w14:paraId="55EBAFE1" w14:textId="77777777" w:rsidR="00451495" w:rsidRDefault="00451495" w:rsidP="00451495">
      <w:pPr>
        <w:rPr>
          <w:noProof/>
          <w:lang w:eastAsia="zh-CN"/>
        </w:rPr>
      </w:pPr>
      <w:bookmarkStart w:id="222" w:name="_Toc510696600"/>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p>
    <w:p w14:paraId="4DC71B96" w14:textId="77777777" w:rsidR="00451495" w:rsidRDefault="00451495" w:rsidP="00451495">
      <w:pPr>
        <w:rPr>
          <w:noProof/>
          <w:lang w:eastAsia="zh-CN"/>
        </w:rPr>
      </w:pPr>
      <w:r>
        <w:rPr>
          <w:rFonts w:hint="eastAsia"/>
          <w:noProof/>
          <w:lang w:eastAsia="zh-CN"/>
        </w:rPr>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13F38B7E"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8E6B6C">
        <w:rPr>
          <w:noProof/>
          <w:lang w:eastAsia="zh-CN"/>
        </w:rPr>
        <w:t>8</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7E64D6DC"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BF36F3">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77777777"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23" w:name="_Toc35971392"/>
      <w:bookmarkStart w:id="224" w:name="_Toc191015627"/>
      <w:r>
        <w:t>7.</w:t>
      </w:r>
      <w:r w:rsidR="00A634F8">
        <w:t>1</w:t>
      </w:r>
      <w:r>
        <w:t>.2</w:t>
      </w:r>
      <w:r>
        <w:tab/>
        <w:t>Usage of HTTP</w:t>
      </w:r>
      <w:bookmarkEnd w:id="222"/>
      <w:bookmarkEnd w:id="223"/>
      <w:bookmarkEnd w:id="224"/>
    </w:p>
    <w:p w14:paraId="373E51B6" w14:textId="42D01C2B" w:rsidR="00451495" w:rsidRPr="000C5200" w:rsidRDefault="00451495" w:rsidP="00451495">
      <w:pPr>
        <w:pStyle w:val="Heading4"/>
      </w:pPr>
      <w:bookmarkStart w:id="225" w:name="_Toc191015628"/>
      <w:r>
        <w:t>7.</w:t>
      </w:r>
      <w:r w:rsidR="00A634F8">
        <w:t>1</w:t>
      </w:r>
      <w:r>
        <w:t>.2.1</w:t>
      </w:r>
      <w:r>
        <w:tab/>
        <w:t>General</w:t>
      </w:r>
      <w:bookmarkEnd w:id="225"/>
    </w:p>
    <w:p w14:paraId="6CD17AD2" w14:textId="4544327F"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1C444A">
        <w:rPr>
          <w:noProof/>
          <w:lang w:eastAsia="zh-CN"/>
        </w:rPr>
        <w:t>1</w:t>
      </w:r>
      <w:r w:rsidR="00A4241A">
        <w:rPr>
          <w:noProof/>
          <w:lang w:eastAsia="zh-CN"/>
        </w:rPr>
        <w:t>5</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3F186F">
        <w:rPr>
          <w:noProof/>
        </w:rPr>
        <w:t>7</w:t>
      </w:r>
      <w:r w:rsidRPr="00986E88">
        <w:rPr>
          <w:noProof/>
        </w:rPr>
        <w:t>].</w:t>
      </w:r>
    </w:p>
    <w:p w14:paraId="3B61C3F9" w14:textId="4B6F464F"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3F186F">
        <w:rPr>
          <w:noProof/>
        </w:rPr>
        <w:t>7</w:t>
      </w:r>
      <w:r w:rsidRPr="00986E88">
        <w:rPr>
          <w:noProof/>
        </w:rPr>
        <w:t>].</w:t>
      </w:r>
    </w:p>
    <w:p w14:paraId="30A800B3" w14:textId="3C659330" w:rsidR="00451495" w:rsidRPr="00986E88" w:rsidRDefault="00451495" w:rsidP="00451495">
      <w:pPr>
        <w:rPr>
          <w:noProof/>
        </w:rPr>
      </w:pPr>
      <w:r w:rsidRPr="00986E88">
        <w:rPr>
          <w:noProof/>
        </w:rPr>
        <w:t>The OpenAPI [</w:t>
      </w:r>
      <w:r w:rsidR="00363D5E">
        <w:rPr>
          <w:noProof/>
        </w:rPr>
        <w:t>1</w:t>
      </w:r>
      <w:r w:rsidR="008F05BE">
        <w:rPr>
          <w:noProof/>
        </w:rPr>
        <w:t>6</w:t>
      </w:r>
      <w:r w:rsidRPr="00986E88">
        <w:rPr>
          <w:noProof/>
        </w:rPr>
        <w:t xml:space="preserve">] specification of HTTP messages and content bodies for the </w:t>
      </w:r>
      <w:r>
        <w:rPr>
          <w:noProof/>
        </w:rPr>
        <w:t>LMS_Registration 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26" w:name="_Toc191015629"/>
      <w:r>
        <w:lastRenderedPageBreak/>
        <w:t>7.</w:t>
      </w:r>
      <w:r w:rsidR="00AA1A48">
        <w:t>1</w:t>
      </w:r>
      <w:r>
        <w:t>.2.2</w:t>
      </w:r>
      <w:r>
        <w:tab/>
        <w:t>HTTP standard headers</w:t>
      </w:r>
      <w:bookmarkEnd w:id="226"/>
    </w:p>
    <w:p w14:paraId="14335E6C" w14:textId="4A4B8C08" w:rsidR="00451495" w:rsidRDefault="00451495" w:rsidP="00451495">
      <w:pPr>
        <w:pStyle w:val="Heading5"/>
        <w:rPr>
          <w:lang w:eastAsia="zh-CN"/>
        </w:rPr>
      </w:pPr>
      <w:bookmarkStart w:id="227" w:name="_Toc191015630"/>
      <w:r>
        <w:t>7.</w:t>
      </w:r>
      <w:r w:rsidR="00AA1A48">
        <w:t>1</w:t>
      </w:r>
      <w:r>
        <w:t>.2.2.1</w:t>
      </w:r>
      <w:r>
        <w:rPr>
          <w:rFonts w:hint="eastAsia"/>
          <w:lang w:eastAsia="zh-CN"/>
        </w:rPr>
        <w:tab/>
      </w:r>
      <w:r>
        <w:rPr>
          <w:lang w:eastAsia="zh-CN"/>
        </w:rPr>
        <w:t>General</w:t>
      </w:r>
      <w:bookmarkEnd w:id="227"/>
    </w:p>
    <w:p w14:paraId="11BA2077" w14:textId="4E340EEA"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3F186F">
        <w:rPr>
          <w:noProof/>
        </w:rPr>
        <w:t>7</w:t>
      </w:r>
      <w:r w:rsidRPr="00986E88">
        <w:rPr>
          <w:noProof/>
        </w:rPr>
        <w:t>] for the usage of HTTP standard headers.</w:t>
      </w:r>
    </w:p>
    <w:p w14:paraId="2C7C36CB" w14:textId="7DEE9BD4" w:rsidR="00451495" w:rsidRDefault="00451495" w:rsidP="00451495">
      <w:pPr>
        <w:pStyle w:val="Heading5"/>
      </w:pPr>
      <w:bookmarkStart w:id="228" w:name="_Toc191015631"/>
      <w:r>
        <w:t>7.</w:t>
      </w:r>
      <w:r w:rsidR="00AA1A48">
        <w:t>1</w:t>
      </w:r>
      <w:r>
        <w:t>.2.2.2</w:t>
      </w:r>
      <w:r>
        <w:tab/>
        <w:t>Content type</w:t>
      </w:r>
      <w:bookmarkEnd w:id="228"/>
    </w:p>
    <w:p w14:paraId="344EE11D" w14:textId="1FCC7700" w:rsidR="00451495" w:rsidRDefault="00451495" w:rsidP="00451495">
      <w:r w:rsidRPr="00986E88">
        <w:rPr>
          <w:noProof/>
        </w:rPr>
        <w:t xml:space="preserve">JSON, </w:t>
      </w:r>
      <w:r w:rsidRPr="00986E88">
        <w:rPr>
          <w:noProof/>
          <w:lang w:eastAsia="zh-CN"/>
        </w:rPr>
        <w:t>IETF RFC 8259 [</w:t>
      </w:r>
      <w:r w:rsidRPr="00891AFC">
        <w:rPr>
          <w:noProof/>
          <w:lang w:eastAsia="zh-CN"/>
        </w:rPr>
        <w:t>1</w:t>
      </w:r>
      <w:r w:rsidR="00C37C9F">
        <w:rPr>
          <w:noProof/>
          <w:lang w:eastAsia="zh-CN"/>
        </w:rPr>
        <w:t>4</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3F186F">
        <w:rPr>
          <w:noProof/>
        </w:rPr>
        <w:t>7</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29" w:name="_Toc191015632"/>
      <w:r>
        <w:t>7.</w:t>
      </w:r>
      <w:r w:rsidR="00AA1A48">
        <w:t>1</w:t>
      </w:r>
      <w:r>
        <w:t>.2.3</w:t>
      </w:r>
      <w:r>
        <w:tab/>
        <w:t>HTTP custom headers</w:t>
      </w:r>
      <w:bookmarkEnd w:id="229"/>
    </w:p>
    <w:p w14:paraId="29A15542" w14:textId="7A9359F8"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3F186F">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3F186F">
        <w:rPr>
          <w:noProof/>
        </w:rPr>
        <w:t>7</w:t>
      </w:r>
      <w:r w:rsidRPr="00810C4F">
        <w:rPr>
          <w:noProof/>
        </w:rPr>
        <w:t>]</w:t>
      </w:r>
      <w:r>
        <w:rPr>
          <w:noProof/>
        </w:rPr>
        <w:t xml:space="preserve"> may be supported.</w:t>
      </w:r>
    </w:p>
    <w:p w14:paraId="2D5086D7" w14:textId="7208A9B3" w:rsidR="00451495" w:rsidRDefault="00451495" w:rsidP="00451495">
      <w:pPr>
        <w:pStyle w:val="Heading3"/>
      </w:pPr>
      <w:bookmarkStart w:id="230" w:name="_Toc510696607"/>
      <w:bookmarkStart w:id="231" w:name="_Toc35971398"/>
      <w:bookmarkStart w:id="232" w:name="_Toc191015633"/>
      <w:r>
        <w:t>7.</w:t>
      </w:r>
      <w:r w:rsidR="00AA1A48">
        <w:t>1</w:t>
      </w:r>
      <w:r>
        <w:t>.3</w:t>
      </w:r>
      <w:r>
        <w:tab/>
        <w:t>Resources</w:t>
      </w:r>
      <w:bookmarkEnd w:id="230"/>
      <w:bookmarkEnd w:id="231"/>
      <w:bookmarkEnd w:id="232"/>
    </w:p>
    <w:p w14:paraId="0551B2FC" w14:textId="0D0D4527" w:rsidR="00451495" w:rsidRPr="000A7435" w:rsidRDefault="00451495" w:rsidP="00451495">
      <w:pPr>
        <w:pStyle w:val="Heading4"/>
      </w:pPr>
      <w:bookmarkStart w:id="233" w:name="_Toc510696608"/>
      <w:bookmarkStart w:id="234" w:name="_Toc35971399"/>
      <w:bookmarkStart w:id="235" w:name="_Toc191015634"/>
      <w:bookmarkStart w:id="236" w:name="_Toc510696609"/>
      <w:bookmarkStart w:id="237" w:name="_Toc35971400"/>
      <w:r>
        <w:t>7.</w:t>
      </w:r>
      <w:r w:rsidR="00B806E6">
        <w:t>1</w:t>
      </w:r>
      <w:r>
        <w:t>.3.1</w:t>
      </w:r>
      <w:r>
        <w:tab/>
        <w:t>Overview</w:t>
      </w:r>
      <w:bookmarkEnd w:id="233"/>
      <w:bookmarkEnd w:id="234"/>
      <w:bookmarkEnd w:id="235"/>
    </w:p>
    <w:p w14:paraId="2A4C2EF6" w14:textId="77777777" w:rsidR="00451495" w:rsidRDefault="00451495" w:rsidP="00451495">
      <w:r>
        <w:t>This clause describes the structure for the Resource URIs and the resources and methods used for the service.</w:t>
      </w:r>
    </w:p>
    <w:p w14:paraId="47B25CCC" w14:textId="70CD3A29" w:rsidR="00451495" w:rsidRDefault="00451495" w:rsidP="00451495">
      <w:r>
        <w:t>Figure 7.</w:t>
      </w:r>
      <w:r w:rsidR="00B806E6">
        <w:t>1</w:t>
      </w:r>
      <w:r>
        <w:t>.3.1-1 depicts the resource URIs structure for the LMS_Registration API.</w:t>
      </w:r>
    </w:p>
    <w:p w14:paraId="209ED840" w14:textId="77777777" w:rsidR="00451495" w:rsidRPr="00A258AF" w:rsidRDefault="00451495" w:rsidP="00451495">
      <w:pPr>
        <w:pStyle w:val="TH"/>
        <w:rPr>
          <w:lang w:val="en-US"/>
        </w:rPr>
      </w:pPr>
      <w:r>
        <w:rPr>
          <w:lang w:val="en-US"/>
        </w:rPr>
        <w:object w:dxaOrig="5175" w:dyaOrig="3060" w14:anchorId="19D134FF">
          <v:shape id="_x0000_i1026" type="#_x0000_t75" style="width:257.45pt;height:148.9pt" o:ole="">
            <v:imagedata r:id="rId16" o:title=""/>
          </v:shape>
          <o:OLEObject Type="Embed" ProgID="Visio.Drawing.15" ShapeID="_x0000_i1026" DrawAspect="Content" ObjectID="_1801631219" r:id="rId17"/>
        </w:object>
      </w:r>
    </w:p>
    <w:p w14:paraId="08DAD670" w14:textId="623600CD"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LMS_Registration</w:t>
      </w:r>
      <w:r w:rsidRPr="008C18E3">
        <w:t xml:space="preserve"> 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7777777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77777777" w:rsidR="00451495" w:rsidRPr="00287C73" w:rsidRDefault="00451495" w:rsidP="00C21234">
            <w:pPr>
              <w:pStyle w:val="TAL"/>
            </w:pPr>
            <w:r w:rsidRPr="00287C73">
              <w:t xml:space="preserve">Remove an existing </w:t>
            </w:r>
            <w:r>
              <w:t>LMC registration</w:t>
            </w:r>
            <w:r w:rsidRPr="00287C73">
              <w:t xml:space="preserve"> </w:t>
            </w:r>
            <w:r>
              <w:t>in the LMS</w:t>
            </w:r>
          </w:p>
        </w:tc>
      </w:tr>
    </w:tbl>
    <w:p w14:paraId="29A9B4FE" w14:textId="77777777" w:rsidR="00451495" w:rsidRPr="00407648" w:rsidRDefault="00451495" w:rsidP="00451495"/>
    <w:p w14:paraId="6E913EF9" w14:textId="4AEAA890" w:rsidR="00451495" w:rsidRDefault="00451495" w:rsidP="00451495">
      <w:pPr>
        <w:pStyle w:val="Heading4"/>
      </w:pPr>
      <w:bookmarkStart w:id="238" w:name="_Toc191015635"/>
      <w:r>
        <w:t>7.</w:t>
      </w:r>
      <w:r w:rsidR="00076BBB">
        <w:t>1</w:t>
      </w:r>
      <w:r>
        <w:t>.3.2</w:t>
      </w:r>
      <w:r>
        <w:tab/>
        <w:t xml:space="preserve">Resource: </w:t>
      </w:r>
      <w:bookmarkEnd w:id="236"/>
      <w:bookmarkEnd w:id="237"/>
      <w:r>
        <w:t>LMC Registrations</w:t>
      </w:r>
      <w:bookmarkEnd w:id="238"/>
    </w:p>
    <w:p w14:paraId="5529DA54" w14:textId="69A4C56B" w:rsidR="00451495" w:rsidRDefault="00451495" w:rsidP="00451495">
      <w:pPr>
        <w:pStyle w:val="Heading5"/>
      </w:pPr>
      <w:bookmarkStart w:id="239" w:name="_Toc510696610"/>
      <w:bookmarkStart w:id="240" w:name="_Toc35971401"/>
      <w:bookmarkStart w:id="241" w:name="_Toc191015636"/>
      <w:r>
        <w:t>7.</w:t>
      </w:r>
      <w:r w:rsidR="00076BBB">
        <w:t>1</w:t>
      </w:r>
      <w:r>
        <w:t>.3.2.1</w:t>
      </w:r>
      <w:r>
        <w:tab/>
        <w:t>Description</w:t>
      </w:r>
      <w:bookmarkEnd w:id="239"/>
      <w:bookmarkEnd w:id="240"/>
      <w:bookmarkEnd w:id="241"/>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42" w:name="_Toc35971402"/>
      <w:bookmarkStart w:id="243" w:name="_Toc191015637"/>
      <w:bookmarkStart w:id="244" w:name="_Toc510696612"/>
      <w:bookmarkStart w:id="245" w:name="_Toc35971403"/>
      <w:r>
        <w:lastRenderedPageBreak/>
        <w:t>7.</w:t>
      </w:r>
      <w:r w:rsidR="00076BBB">
        <w:t>1</w:t>
      </w:r>
      <w:r>
        <w:t>.3.2.2</w:t>
      </w:r>
      <w:r>
        <w:tab/>
        <w:t>Resource Definition</w:t>
      </w:r>
      <w:bookmarkEnd w:id="242"/>
      <w:bookmarkEnd w:id="243"/>
    </w:p>
    <w:p w14:paraId="2A98CED7" w14:textId="77777777" w:rsidR="00451495" w:rsidRDefault="00451495" w:rsidP="00451495">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46" w:name="_Toc191015638"/>
      <w:r>
        <w:t>7.</w:t>
      </w:r>
      <w:r w:rsidR="00037C25">
        <w:t>1</w:t>
      </w:r>
      <w:r>
        <w:t>.3.2.3</w:t>
      </w:r>
      <w:r>
        <w:tab/>
        <w:t>Resource Standard Methods</w:t>
      </w:r>
      <w:bookmarkEnd w:id="244"/>
      <w:bookmarkEnd w:id="245"/>
      <w:bookmarkEnd w:id="246"/>
    </w:p>
    <w:p w14:paraId="3995E1A1" w14:textId="6EBFF508" w:rsidR="00451495" w:rsidRPr="00384E92" w:rsidRDefault="00451495" w:rsidP="00451495">
      <w:pPr>
        <w:pStyle w:val="H6"/>
      </w:pPr>
      <w:bookmarkStart w:id="247" w:name="_Toc510696613"/>
      <w:bookmarkStart w:id="248" w:name="_Toc35971404"/>
      <w:bookmarkStart w:id="249" w:name="_Toc510696635"/>
      <w:bookmarkStart w:id="250" w:name="_Toc35971430"/>
      <w:r>
        <w:t>7.</w:t>
      </w:r>
      <w:r w:rsidR="00037C25">
        <w:t>1</w:t>
      </w:r>
      <w:r>
        <w:t>.3.2.3</w:t>
      </w:r>
      <w:r w:rsidRPr="00384E92">
        <w:t>.1</w:t>
      </w:r>
      <w:r w:rsidRPr="00384E92">
        <w:tab/>
      </w:r>
      <w:bookmarkEnd w:id="247"/>
      <w:bookmarkEnd w:id="248"/>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01FDF752"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942B65">
              <w:t>7</w:t>
            </w:r>
            <w:r w:rsidRPr="0016361A">
              <w:t>]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51" w:name="_Toc191015639"/>
      <w:r>
        <w:t>7.</w:t>
      </w:r>
      <w:r w:rsidR="00854175">
        <w:t>1</w:t>
      </w:r>
      <w:r>
        <w:t>.3.</w:t>
      </w:r>
      <w:r w:rsidR="00605091">
        <w:t>2</w:t>
      </w:r>
      <w:r>
        <w:t>.4</w:t>
      </w:r>
      <w:r>
        <w:tab/>
        <w:t>Resource Custom Operations</w:t>
      </w:r>
      <w:bookmarkEnd w:id="251"/>
    </w:p>
    <w:p w14:paraId="66EDE65D" w14:textId="77777777" w:rsidR="00451495" w:rsidRDefault="00451495" w:rsidP="00451495">
      <w:r>
        <w:t>None.</w:t>
      </w:r>
    </w:p>
    <w:p w14:paraId="4FAB7C6A" w14:textId="4278C14F" w:rsidR="00451495" w:rsidRPr="00F35F4A" w:rsidRDefault="00451495" w:rsidP="00451495">
      <w:pPr>
        <w:pStyle w:val="Heading4"/>
      </w:pPr>
      <w:bookmarkStart w:id="252" w:name="_Toc101529300"/>
      <w:bookmarkStart w:id="253" w:name="_Toc114864126"/>
      <w:bookmarkStart w:id="254" w:name="_Toc143871270"/>
      <w:bookmarkStart w:id="255" w:name="_Toc144134766"/>
      <w:bookmarkStart w:id="256" w:name="_Toc160609243"/>
      <w:bookmarkStart w:id="257" w:name="_Toc168502664"/>
      <w:bookmarkStart w:id="258" w:name="_Toc191015640"/>
      <w:r>
        <w:lastRenderedPageBreak/>
        <w:t>7.</w:t>
      </w:r>
      <w:r w:rsidR="00854175">
        <w:t>1</w:t>
      </w:r>
      <w:r w:rsidRPr="00F35F4A">
        <w:t>.</w:t>
      </w:r>
      <w:r>
        <w:t>3</w:t>
      </w:r>
      <w:r w:rsidRPr="00F35F4A">
        <w:t>.3</w:t>
      </w:r>
      <w:r w:rsidRPr="00F35F4A">
        <w:tab/>
        <w:t xml:space="preserve">Resource: Individual </w:t>
      </w:r>
      <w:r>
        <w:t>LMC</w:t>
      </w:r>
      <w:r w:rsidRPr="00F35F4A">
        <w:t xml:space="preserve"> registration</w:t>
      </w:r>
      <w:bookmarkEnd w:id="252"/>
      <w:bookmarkEnd w:id="253"/>
      <w:bookmarkEnd w:id="254"/>
      <w:bookmarkEnd w:id="255"/>
      <w:bookmarkEnd w:id="256"/>
      <w:bookmarkEnd w:id="257"/>
      <w:bookmarkEnd w:id="258"/>
    </w:p>
    <w:p w14:paraId="00D0C74D" w14:textId="36B96FFA" w:rsidR="00451495" w:rsidRPr="00F35F4A" w:rsidRDefault="00451495" w:rsidP="00451495">
      <w:pPr>
        <w:pStyle w:val="Heading5"/>
        <w:rPr>
          <w:lang w:eastAsia="zh-CN"/>
        </w:rPr>
      </w:pPr>
      <w:bookmarkStart w:id="259" w:name="_Toc101529301"/>
      <w:bookmarkStart w:id="260" w:name="_Toc114864127"/>
      <w:bookmarkStart w:id="261" w:name="_Toc143871271"/>
      <w:bookmarkStart w:id="262" w:name="_Toc144134767"/>
      <w:bookmarkStart w:id="263" w:name="_Toc160609244"/>
      <w:bookmarkStart w:id="264" w:name="_Toc168502665"/>
      <w:bookmarkStart w:id="265" w:name="_Toc191015641"/>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59"/>
      <w:bookmarkEnd w:id="260"/>
      <w:bookmarkEnd w:id="261"/>
      <w:bookmarkEnd w:id="262"/>
      <w:bookmarkEnd w:id="263"/>
      <w:bookmarkEnd w:id="264"/>
      <w:bookmarkEnd w:id="265"/>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66" w:name="_Toc101529302"/>
      <w:bookmarkStart w:id="267" w:name="_Toc114864128"/>
      <w:bookmarkStart w:id="268" w:name="_Toc143871272"/>
      <w:bookmarkStart w:id="269" w:name="_Toc144134768"/>
      <w:bookmarkStart w:id="270" w:name="_Toc160609245"/>
      <w:bookmarkStart w:id="271" w:name="_Toc168502666"/>
      <w:bookmarkStart w:id="272" w:name="_Toc191015642"/>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66"/>
      <w:bookmarkEnd w:id="267"/>
      <w:bookmarkEnd w:id="268"/>
      <w:bookmarkEnd w:id="269"/>
      <w:bookmarkEnd w:id="270"/>
      <w:bookmarkEnd w:id="271"/>
      <w:bookmarkEnd w:id="272"/>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73" w:name="_Toc101529303"/>
      <w:bookmarkStart w:id="274" w:name="_Toc114864129"/>
      <w:bookmarkStart w:id="275" w:name="_Toc143871273"/>
      <w:bookmarkStart w:id="276" w:name="_Toc144134769"/>
      <w:bookmarkStart w:id="277" w:name="_Toc160609246"/>
      <w:bookmarkStart w:id="278" w:name="_Toc168502667"/>
      <w:bookmarkStart w:id="279" w:name="_Toc191015643"/>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73"/>
      <w:bookmarkEnd w:id="274"/>
      <w:bookmarkEnd w:id="275"/>
      <w:bookmarkEnd w:id="276"/>
      <w:bookmarkEnd w:id="277"/>
      <w:bookmarkEnd w:id="278"/>
      <w:bookmarkEnd w:id="279"/>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1A19913C"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942B65" w:rsidRPr="00942B65">
              <w:t>7</w:t>
            </w:r>
            <w:r w:rsidRPr="005B0483">
              <w:rPr>
                <w:highlight w:val="yellow"/>
              </w:rPr>
              <w:t>]</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lastRenderedPageBreak/>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lastRenderedPageBreak/>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61548D12"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Pr="00646838">
              <w:t>[</w:t>
            </w:r>
            <w:r w:rsidR="00941884">
              <w:t>7</w:t>
            </w:r>
            <w:r w:rsidRPr="00646838">
              <w:t>]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80" w:name="_Toc510696615"/>
      <w:bookmarkStart w:id="281" w:name="_Toc35971406"/>
      <w:bookmarkStart w:id="282" w:name="_Toc191015644"/>
      <w:r>
        <w:t>7.</w:t>
      </w:r>
      <w:r w:rsidR="00BD0A7B">
        <w:t>1</w:t>
      </w:r>
      <w:r>
        <w:t>.3.3.4</w:t>
      </w:r>
      <w:r>
        <w:tab/>
        <w:t>Resource Custom Operations</w:t>
      </w:r>
      <w:bookmarkEnd w:id="280"/>
      <w:bookmarkEnd w:id="281"/>
      <w:bookmarkEnd w:id="282"/>
    </w:p>
    <w:p w14:paraId="5439A069" w14:textId="77777777" w:rsidR="00451495" w:rsidRPr="00535331" w:rsidRDefault="00451495" w:rsidP="00451495">
      <w:r>
        <w:t>None.</w:t>
      </w:r>
    </w:p>
    <w:p w14:paraId="41CBB649" w14:textId="57654613" w:rsidR="00451495" w:rsidRDefault="00451495" w:rsidP="00451495">
      <w:pPr>
        <w:pStyle w:val="Heading3"/>
      </w:pPr>
      <w:bookmarkStart w:id="283" w:name="_Toc510696622"/>
      <w:bookmarkStart w:id="284" w:name="_Toc35971413"/>
      <w:bookmarkStart w:id="285" w:name="_Toc191015645"/>
      <w:r>
        <w:t>7.</w:t>
      </w:r>
      <w:r w:rsidR="00BD0A7B">
        <w:t>1</w:t>
      </w:r>
      <w:r>
        <w:t>.4</w:t>
      </w:r>
      <w:r>
        <w:tab/>
        <w:t>Custom Operations without associated resources</w:t>
      </w:r>
      <w:bookmarkEnd w:id="283"/>
      <w:bookmarkEnd w:id="284"/>
      <w:bookmarkEnd w:id="285"/>
    </w:p>
    <w:p w14:paraId="3F1CD5B4" w14:textId="77777777" w:rsidR="00451495" w:rsidRDefault="00451495" w:rsidP="00451495">
      <w:r>
        <w:t>None.</w:t>
      </w:r>
    </w:p>
    <w:p w14:paraId="503F234C" w14:textId="460340F9" w:rsidR="00451495" w:rsidRDefault="00451495" w:rsidP="00451495">
      <w:pPr>
        <w:pStyle w:val="Heading3"/>
      </w:pPr>
      <w:bookmarkStart w:id="286" w:name="_Toc510696628"/>
      <w:bookmarkStart w:id="287" w:name="_Toc35971419"/>
      <w:bookmarkStart w:id="288" w:name="_Toc191015646"/>
      <w:r>
        <w:lastRenderedPageBreak/>
        <w:t>7.</w:t>
      </w:r>
      <w:r w:rsidR="00603236">
        <w:t>1</w:t>
      </w:r>
      <w:r>
        <w:t>.5</w:t>
      </w:r>
      <w:r>
        <w:tab/>
        <w:t>Notifications</w:t>
      </w:r>
      <w:bookmarkEnd w:id="286"/>
      <w:bookmarkEnd w:id="287"/>
      <w:bookmarkEnd w:id="288"/>
    </w:p>
    <w:p w14:paraId="2139EA56" w14:textId="15ACFA93" w:rsidR="00451495" w:rsidRPr="00AF7276" w:rsidRDefault="00451495" w:rsidP="00451495">
      <w:pPr>
        <w:pStyle w:val="Heading4"/>
      </w:pPr>
      <w:bookmarkStart w:id="289" w:name="_Toc70160827"/>
      <w:bookmarkStart w:id="290" w:name="_Toc101529341"/>
      <w:bookmarkStart w:id="291" w:name="_Toc114864171"/>
      <w:bookmarkStart w:id="292" w:name="_Toc143871316"/>
      <w:bookmarkStart w:id="293" w:name="_Toc144134812"/>
      <w:bookmarkStart w:id="294" w:name="_Toc160609290"/>
      <w:bookmarkStart w:id="295" w:name="_Toc168502711"/>
      <w:bookmarkStart w:id="296" w:name="_Toc191015647"/>
      <w:r>
        <w:t>7.</w:t>
      </w:r>
      <w:r w:rsidR="00603236">
        <w:t>1</w:t>
      </w:r>
      <w:r w:rsidRPr="00AF7276">
        <w:t>.</w:t>
      </w:r>
      <w:r>
        <w:t>5.</w:t>
      </w:r>
      <w:r w:rsidRPr="00AF7276">
        <w:t>1</w:t>
      </w:r>
      <w:r w:rsidRPr="00AF7276">
        <w:tab/>
        <w:t>General</w:t>
      </w:r>
      <w:bookmarkEnd w:id="289"/>
      <w:bookmarkEnd w:id="290"/>
      <w:bookmarkEnd w:id="291"/>
      <w:bookmarkEnd w:id="292"/>
      <w:bookmarkEnd w:id="293"/>
      <w:bookmarkEnd w:id="294"/>
      <w:bookmarkEnd w:id="295"/>
      <w:bookmarkEnd w:id="296"/>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7777777" w:rsidR="00451495" w:rsidRPr="00A15F2C" w:rsidRDefault="00451495" w:rsidP="00C21234">
            <w:pPr>
              <w:pStyle w:val="TAL"/>
            </w:pPr>
            <w:r>
              <w:t>Location configuration</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77777777" w:rsidR="00451495" w:rsidRDefault="00451495" w:rsidP="00C21234">
            <w:pPr>
              <w:pStyle w:val="TAL"/>
            </w:pPr>
            <w:r>
              <w:t>Location 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1DCE121D" w:rsidR="00451495" w:rsidRDefault="00451495" w:rsidP="00451495">
      <w:pPr>
        <w:pStyle w:val="Heading4"/>
        <w:rPr>
          <w:lang w:eastAsia="zh-CN"/>
        </w:rPr>
      </w:pPr>
      <w:bookmarkStart w:id="297" w:name="_Toc70160828"/>
      <w:bookmarkStart w:id="298" w:name="_Toc101529342"/>
      <w:bookmarkStart w:id="299" w:name="_Toc114864172"/>
      <w:bookmarkStart w:id="300" w:name="_Toc143871317"/>
      <w:bookmarkStart w:id="301" w:name="_Toc144134813"/>
      <w:bookmarkStart w:id="302" w:name="_Toc160609291"/>
      <w:bookmarkStart w:id="303" w:name="_Toc168502712"/>
      <w:bookmarkStart w:id="304" w:name="_Toc191015648"/>
      <w:r>
        <w:rPr>
          <w:lang w:eastAsia="zh-CN"/>
        </w:rPr>
        <w:t>7.</w:t>
      </w:r>
      <w:r w:rsidR="00AB2CFD">
        <w:rPr>
          <w:lang w:eastAsia="zh-CN"/>
        </w:rPr>
        <w:t>1</w:t>
      </w:r>
      <w:r>
        <w:rPr>
          <w:lang w:eastAsia="zh-CN"/>
        </w:rPr>
        <w:t>.5.2</w:t>
      </w:r>
      <w:r>
        <w:rPr>
          <w:lang w:eastAsia="zh-CN"/>
        </w:rPr>
        <w:tab/>
      </w:r>
      <w:bookmarkEnd w:id="297"/>
      <w:r>
        <w:rPr>
          <w:lang w:eastAsia="zh-CN"/>
        </w:rPr>
        <w:t>Location configuration no</w:t>
      </w:r>
      <w:r w:rsidRPr="00A15F2C">
        <w:t>tification</w:t>
      </w:r>
      <w:bookmarkEnd w:id="298"/>
      <w:bookmarkEnd w:id="299"/>
      <w:bookmarkEnd w:id="300"/>
      <w:bookmarkEnd w:id="301"/>
      <w:bookmarkEnd w:id="302"/>
      <w:bookmarkEnd w:id="303"/>
      <w:bookmarkEnd w:id="304"/>
    </w:p>
    <w:p w14:paraId="050DAD42" w14:textId="28750CDF" w:rsidR="00451495" w:rsidRDefault="00451495" w:rsidP="00451495">
      <w:pPr>
        <w:pStyle w:val="Heading5"/>
        <w:rPr>
          <w:lang w:eastAsia="zh-CN"/>
        </w:rPr>
      </w:pPr>
      <w:bookmarkStart w:id="305" w:name="_Toc70160829"/>
      <w:bookmarkStart w:id="306" w:name="_Toc101529343"/>
      <w:bookmarkStart w:id="307" w:name="_Toc114864173"/>
      <w:bookmarkStart w:id="308" w:name="_Toc143871318"/>
      <w:bookmarkStart w:id="309" w:name="_Toc144134814"/>
      <w:bookmarkStart w:id="310" w:name="_Toc160609292"/>
      <w:bookmarkStart w:id="311" w:name="_Toc168502713"/>
      <w:bookmarkStart w:id="312" w:name="_Toc191015649"/>
      <w:r>
        <w:rPr>
          <w:lang w:eastAsia="zh-CN"/>
        </w:rPr>
        <w:t>7.</w:t>
      </w:r>
      <w:r w:rsidR="00AB2CFD">
        <w:rPr>
          <w:lang w:eastAsia="zh-CN"/>
        </w:rPr>
        <w:t>1</w:t>
      </w:r>
      <w:r>
        <w:rPr>
          <w:lang w:eastAsia="zh-CN"/>
        </w:rPr>
        <w:t>.5.2.1</w:t>
      </w:r>
      <w:r>
        <w:rPr>
          <w:lang w:eastAsia="zh-CN"/>
        </w:rPr>
        <w:tab/>
        <w:t>Description</w:t>
      </w:r>
      <w:bookmarkEnd w:id="305"/>
      <w:bookmarkEnd w:id="306"/>
      <w:bookmarkEnd w:id="307"/>
      <w:bookmarkEnd w:id="308"/>
      <w:bookmarkEnd w:id="309"/>
      <w:bookmarkEnd w:id="310"/>
      <w:bookmarkEnd w:id="311"/>
      <w:bookmarkEnd w:id="312"/>
    </w:p>
    <w:p w14:paraId="78BC6236" w14:textId="77777777" w:rsidR="00451495" w:rsidRPr="0022068F" w:rsidRDefault="00451495" w:rsidP="00451495">
      <w:pPr>
        <w:rPr>
          <w:lang w:eastAsia="zh-CN"/>
        </w:rPr>
      </w:pPr>
      <w:r>
        <w:t>Location configuration notification</w:t>
      </w:r>
      <w:r>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313" w:name="_Toc70160830"/>
      <w:bookmarkStart w:id="314" w:name="_Toc101529344"/>
      <w:bookmarkStart w:id="315" w:name="_Toc114864174"/>
      <w:bookmarkStart w:id="316" w:name="_Toc143871319"/>
      <w:bookmarkStart w:id="317" w:name="_Toc144134815"/>
      <w:bookmarkStart w:id="318" w:name="_Toc160609293"/>
      <w:bookmarkStart w:id="319" w:name="_Toc168502714"/>
      <w:bookmarkStart w:id="320" w:name="_Toc191015650"/>
      <w:r>
        <w:rPr>
          <w:lang w:eastAsia="zh-CN"/>
        </w:rPr>
        <w:t>7.</w:t>
      </w:r>
      <w:r w:rsidR="00AB2CFD">
        <w:rPr>
          <w:lang w:eastAsia="zh-CN"/>
        </w:rPr>
        <w:t>1</w:t>
      </w:r>
      <w:r>
        <w:rPr>
          <w:lang w:eastAsia="zh-CN"/>
        </w:rPr>
        <w:t>.5.2.2</w:t>
      </w:r>
      <w:r>
        <w:rPr>
          <w:lang w:eastAsia="zh-CN"/>
        </w:rPr>
        <w:tab/>
        <w:t>Target URI</w:t>
      </w:r>
      <w:bookmarkEnd w:id="313"/>
      <w:bookmarkEnd w:id="314"/>
      <w:bookmarkEnd w:id="315"/>
      <w:bookmarkEnd w:id="316"/>
      <w:bookmarkEnd w:id="317"/>
      <w:bookmarkEnd w:id="318"/>
      <w:bookmarkEnd w:id="319"/>
      <w:bookmarkEnd w:id="320"/>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Pr>
          <w:lang w:val="fr-FR"/>
        </w:rPr>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21" w:name="_Toc532994457"/>
      <w:bookmarkStart w:id="322" w:name="_Toc35971424"/>
      <w:bookmarkStart w:id="323" w:name="_Toc114864175"/>
      <w:bookmarkStart w:id="324" w:name="_Toc143871320"/>
      <w:bookmarkStart w:id="325" w:name="_Toc144134816"/>
      <w:bookmarkStart w:id="326" w:name="_Toc160609294"/>
      <w:bookmarkStart w:id="327" w:name="_Toc168502715"/>
      <w:bookmarkStart w:id="328" w:name="_Toc191015651"/>
      <w:r>
        <w:rPr>
          <w:lang w:eastAsia="zh-CN"/>
        </w:rPr>
        <w:t>7.</w:t>
      </w:r>
      <w:r w:rsidR="00AB2CFD">
        <w:rPr>
          <w:lang w:eastAsia="zh-CN"/>
        </w:rPr>
        <w:t>1</w:t>
      </w:r>
      <w:r>
        <w:rPr>
          <w:lang w:eastAsia="zh-CN"/>
        </w:rPr>
        <w:t>.5.2</w:t>
      </w:r>
      <w:r w:rsidRPr="00986E88">
        <w:rPr>
          <w:noProof/>
        </w:rPr>
        <w:t>.3</w:t>
      </w:r>
      <w:r w:rsidRPr="00986E88">
        <w:rPr>
          <w:noProof/>
        </w:rPr>
        <w:tab/>
        <w:t>Standard Methods</w:t>
      </w:r>
      <w:bookmarkEnd w:id="321"/>
      <w:bookmarkEnd w:id="322"/>
      <w:bookmarkEnd w:id="323"/>
      <w:bookmarkEnd w:id="324"/>
      <w:bookmarkEnd w:id="325"/>
      <w:bookmarkEnd w:id="326"/>
      <w:bookmarkEnd w:id="327"/>
      <w:bookmarkEnd w:id="328"/>
    </w:p>
    <w:p w14:paraId="33E2D2EA" w14:textId="58C669BA" w:rsidR="00451495" w:rsidRPr="00986E88" w:rsidRDefault="00451495" w:rsidP="00451495">
      <w:pPr>
        <w:pStyle w:val="H6"/>
        <w:rPr>
          <w:noProof/>
        </w:rPr>
      </w:pPr>
      <w:bookmarkStart w:id="329" w:name="_Toc532994458"/>
      <w:bookmarkStart w:id="330"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29"/>
      <w:bookmarkEnd w:id="330"/>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22E0BE05"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941884" w:rsidRPr="00406C32">
              <w:t>7</w:t>
            </w:r>
            <w:r w:rsidRPr="00406C32">
              <w:t>] also</w:t>
            </w:r>
            <w:r w:rsidRPr="0016361A">
              <w:t xml:space="preserve"> apply.</w:t>
            </w:r>
          </w:p>
        </w:tc>
      </w:tr>
    </w:tbl>
    <w:p w14:paraId="4B4E44A1" w14:textId="77777777" w:rsidR="00451495" w:rsidRDefault="00451495" w:rsidP="00451495"/>
    <w:p w14:paraId="14ABAE8E" w14:textId="380329F3" w:rsidR="00451495" w:rsidRDefault="00451495" w:rsidP="00451495">
      <w:pPr>
        <w:pStyle w:val="Heading4"/>
        <w:rPr>
          <w:lang w:eastAsia="zh-CN"/>
        </w:rPr>
      </w:pPr>
      <w:bookmarkStart w:id="331" w:name="_Toc191015652"/>
      <w:r>
        <w:rPr>
          <w:lang w:eastAsia="zh-CN"/>
        </w:rPr>
        <w:t>7.</w:t>
      </w:r>
      <w:r w:rsidR="00FF163D">
        <w:rPr>
          <w:lang w:eastAsia="zh-CN"/>
        </w:rPr>
        <w:t>1</w:t>
      </w:r>
      <w:r>
        <w:rPr>
          <w:lang w:eastAsia="zh-CN"/>
        </w:rPr>
        <w:t>.5.3</w:t>
      </w:r>
      <w:r>
        <w:rPr>
          <w:lang w:eastAsia="zh-CN"/>
        </w:rPr>
        <w:tab/>
        <w:t>Location request</w:t>
      </w:r>
      <w:bookmarkEnd w:id="331"/>
    </w:p>
    <w:p w14:paraId="19543DCD" w14:textId="4B1D6D74" w:rsidR="00451495" w:rsidRDefault="00451495" w:rsidP="00451495">
      <w:pPr>
        <w:pStyle w:val="Heading5"/>
        <w:rPr>
          <w:lang w:eastAsia="zh-CN"/>
        </w:rPr>
      </w:pPr>
      <w:bookmarkStart w:id="332" w:name="_Toc191015653"/>
      <w:r>
        <w:rPr>
          <w:lang w:eastAsia="zh-CN"/>
        </w:rPr>
        <w:t>7.</w:t>
      </w:r>
      <w:r w:rsidR="00FF163D">
        <w:rPr>
          <w:lang w:eastAsia="zh-CN"/>
        </w:rPr>
        <w:t>1</w:t>
      </w:r>
      <w:r>
        <w:rPr>
          <w:lang w:eastAsia="zh-CN"/>
        </w:rPr>
        <w:t>.5.3.1</w:t>
      </w:r>
      <w:r>
        <w:rPr>
          <w:lang w:eastAsia="zh-CN"/>
        </w:rPr>
        <w:tab/>
        <w:t>Description</w:t>
      </w:r>
      <w:bookmarkEnd w:id="332"/>
    </w:p>
    <w:p w14:paraId="4FD3AE80" w14:textId="77777777" w:rsidR="00451495" w:rsidRPr="0022068F" w:rsidRDefault="00451495" w:rsidP="00451495">
      <w:pPr>
        <w:rPr>
          <w:lang w:eastAsia="zh-CN"/>
        </w:rPr>
      </w:pPr>
      <w:r>
        <w:t>Location request notification</w:t>
      </w:r>
      <w:r>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33" w:name="_Toc191015654"/>
      <w:r>
        <w:rPr>
          <w:lang w:eastAsia="zh-CN"/>
        </w:rPr>
        <w:lastRenderedPageBreak/>
        <w:t>7.</w:t>
      </w:r>
      <w:r w:rsidR="00616245">
        <w:rPr>
          <w:lang w:eastAsia="zh-CN"/>
        </w:rPr>
        <w:t>1</w:t>
      </w:r>
      <w:r>
        <w:rPr>
          <w:lang w:eastAsia="zh-CN"/>
        </w:rPr>
        <w:t>.5.3.2</w:t>
      </w:r>
      <w:r>
        <w:rPr>
          <w:lang w:eastAsia="zh-CN"/>
        </w:rPr>
        <w:tab/>
        <w:t>Target URI</w:t>
      </w:r>
      <w:bookmarkEnd w:id="333"/>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Pr>
          <w:lang w:val="fr-FR"/>
        </w:rPr>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34" w:name="_Toc191015655"/>
      <w:r>
        <w:rPr>
          <w:lang w:eastAsia="zh-CN"/>
        </w:rPr>
        <w:t>7.</w:t>
      </w:r>
      <w:r w:rsidR="00616245">
        <w:rPr>
          <w:lang w:eastAsia="zh-CN"/>
        </w:rPr>
        <w:t>1</w:t>
      </w:r>
      <w:r>
        <w:rPr>
          <w:lang w:eastAsia="zh-CN"/>
        </w:rPr>
        <w:t>.5.3</w:t>
      </w:r>
      <w:r w:rsidRPr="00986E88">
        <w:rPr>
          <w:noProof/>
        </w:rPr>
        <w:t>.3</w:t>
      </w:r>
      <w:r w:rsidRPr="00986E88">
        <w:rPr>
          <w:noProof/>
        </w:rPr>
        <w:tab/>
        <w:t>Standard Methods</w:t>
      </w:r>
      <w:bookmarkEnd w:id="334"/>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57832E95"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rsidR="00941884" w:rsidRPr="00406C32">
              <w:t>7</w:t>
            </w:r>
            <w:r w:rsidRPr="00646838">
              <w:t>]</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35" w:name="_Toc510696632"/>
      <w:bookmarkStart w:id="336" w:name="_Toc35971427"/>
      <w:bookmarkStart w:id="337" w:name="_Toc191015656"/>
      <w:r>
        <w:t>7.</w:t>
      </w:r>
      <w:r w:rsidR="00577DF2">
        <w:t>1</w:t>
      </w:r>
      <w:r>
        <w:t>.6</w:t>
      </w:r>
      <w:r>
        <w:tab/>
        <w:t>Data Model</w:t>
      </w:r>
      <w:bookmarkEnd w:id="335"/>
      <w:bookmarkEnd w:id="336"/>
      <w:bookmarkEnd w:id="337"/>
    </w:p>
    <w:p w14:paraId="2B6FAF71" w14:textId="37B0CE5D" w:rsidR="00451495" w:rsidRDefault="00451495" w:rsidP="00451495">
      <w:pPr>
        <w:pStyle w:val="Heading4"/>
      </w:pPr>
      <w:bookmarkStart w:id="338" w:name="_Toc510696633"/>
      <w:bookmarkStart w:id="339" w:name="_Toc35971428"/>
      <w:bookmarkStart w:id="340" w:name="_Toc191015657"/>
      <w:bookmarkStart w:id="341" w:name="_Toc510696634"/>
      <w:bookmarkStart w:id="342" w:name="_Toc35971429"/>
      <w:r>
        <w:t>7.</w:t>
      </w:r>
      <w:r w:rsidR="00577DF2">
        <w:t>1</w:t>
      </w:r>
      <w:r>
        <w:t>.6.1</w:t>
      </w:r>
      <w:r>
        <w:tab/>
        <w:t>General</w:t>
      </w:r>
      <w:bookmarkEnd w:id="338"/>
      <w:bookmarkEnd w:id="339"/>
      <w:bookmarkEnd w:id="340"/>
    </w:p>
    <w:p w14:paraId="76AA5B23" w14:textId="77777777" w:rsidR="00451495" w:rsidRDefault="00451495" w:rsidP="00451495">
      <w:r>
        <w:t xml:space="preserve">This clause specifies the application data model supported by the </w:t>
      </w:r>
      <w:r>
        <w:rPr>
          <w:noProof/>
        </w:rPr>
        <w:t>LMS_Registration Service</w:t>
      </w:r>
      <w:r w:rsidRPr="00E23840">
        <w:rPr>
          <w:noProof/>
        </w:rPr>
        <w:t xml:space="preserve"> </w:t>
      </w:r>
      <w:r>
        <w:t>API.</w:t>
      </w:r>
    </w:p>
    <w:p w14:paraId="00774CCC" w14:textId="2BEA57A2"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p>
    <w:p w14:paraId="7BC9E3FB" w14:textId="33544BA9" w:rsidR="00451495" w:rsidRPr="009C4D60" w:rsidRDefault="00451495" w:rsidP="00451495">
      <w:pPr>
        <w:pStyle w:val="TH"/>
      </w:pPr>
      <w:r w:rsidRPr="009C4D60">
        <w:t>Table</w:t>
      </w:r>
      <w:r>
        <w:t> 7.</w:t>
      </w:r>
      <w:r w:rsidR="00577DF2">
        <w:t>1</w:t>
      </w:r>
      <w:r>
        <w:t>.6.1-</w:t>
      </w:r>
      <w:r w:rsidRPr="009C4D60">
        <w:t xml:space="preserve">1: </w:t>
      </w:r>
      <w:r>
        <w:rPr>
          <w:noProof/>
        </w:rPr>
        <w:t>LMS_Registration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77777777" w:rsidR="00451495" w:rsidRPr="0016361A" w:rsidRDefault="00451495" w:rsidP="00C21234">
            <w:pPr>
              <w:pStyle w:val="TAL"/>
              <w:rPr>
                <w:rFonts w:cs="Arial"/>
                <w:szCs w:val="18"/>
              </w:rPr>
            </w:pPr>
            <w:r>
              <w:rPr>
                <w:rFonts w:cs="Arial"/>
                <w:szCs w:val="18"/>
              </w:rPr>
              <w:t>Includes detailed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bl>
    <w:p w14:paraId="0D845B66" w14:textId="77777777" w:rsidR="00451495" w:rsidRDefault="00451495" w:rsidP="00451495"/>
    <w:p w14:paraId="29B31BB7" w14:textId="5D38648F"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LMS_Registration service based interface</w:t>
      </w:r>
      <w:r w:rsidRPr="009C4D60">
        <w:t xml:space="preserve"> protocol</w:t>
      </w:r>
      <w:r>
        <w:t xml:space="preserve"> from other specifications, including a reference to their respective specifications and when needed, a short description of their use within the LMS_Registration service based interface.</w:t>
      </w:r>
    </w:p>
    <w:p w14:paraId="573B1625" w14:textId="07B75301" w:rsidR="00451495" w:rsidRPr="009C4D60" w:rsidRDefault="00451495" w:rsidP="00451495">
      <w:pPr>
        <w:pStyle w:val="TH"/>
      </w:pPr>
      <w:r w:rsidRPr="009C4D60">
        <w:lastRenderedPageBreak/>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2D78185B" w:rsidR="00BF1656" w:rsidRPr="00D67EB0" w:rsidRDefault="00BF1656" w:rsidP="00BF1656">
            <w:pPr>
              <w:pStyle w:val="TAL"/>
              <w:rPr>
                <w:rFonts w:cs="Arial"/>
              </w:rPr>
            </w:pPr>
            <w:r>
              <w:rPr>
                <w:rFonts w:cs="Arial"/>
              </w:rPr>
              <w:t>3GPP TS 29.571 [</w:t>
            </w:r>
            <w:r w:rsidR="001536BB">
              <w:rPr>
                <w:rFonts w:cs="Arial"/>
              </w:rPr>
              <w:t>9</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695DD19D" w14:textId="734B18F2" w:rsidR="00BF1656" w:rsidRPr="00F25C88" w:rsidRDefault="00BF1656" w:rsidP="00BF1656">
            <w:pPr>
              <w:pStyle w:val="TAL"/>
              <w:rPr>
                <w:lang w:eastAsia="zh-CN"/>
              </w:rPr>
            </w:pPr>
            <w:r w:rsidRPr="001D2CEF">
              <w:t>String with format "date-time" as defined in OpenAPI Specification [</w:t>
            </w:r>
            <w:r>
              <w:t>1</w:t>
            </w:r>
            <w:r w:rsidR="008F05BE">
              <w:t>6</w:t>
            </w:r>
            <w:r w:rsidRPr="001D2CEF">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2AF09A52" w:rsidR="00BF1656" w:rsidRPr="00393E50" w:rsidRDefault="00BF1656" w:rsidP="00BF1656">
            <w:pPr>
              <w:pStyle w:val="TAL"/>
            </w:pPr>
            <w:r w:rsidRPr="00393E50">
              <w:t>3GPP TS</w:t>
            </w:r>
            <w:r w:rsidR="000F7855">
              <w:t> </w:t>
            </w:r>
            <w:r w:rsidRPr="00393E50">
              <w:t>29.571 [</w:t>
            </w:r>
            <w:r w:rsidR="001536BB">
              <w:rPr>
                <w:rFonts w:cs="Arial"/>
              </w:rPr>
              <w:t>9</w:t>
            </w:r>
            <w:r w:rsidRPr="00393E50">
              <w:t>]</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6F242E59" w:rsidR="002579B3" w:rsidRPr="00393E50" w:rsidRDefault="002579B3" w:rsidP="002579B3">
            <w:pPr>
              <w:pStyle w:val="TAL"/>
            </w:pPr>
            <w:r w:rsidRPr="0055373D">
              <w:t>3GPP TS 29.572 [</w:t>
            </w:r>
            <w:r w:rsidR="001536BB" w:rsidRPr="0055373D">
              <w:t>10</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68AFA5B9" w:rsidR="002579B3" w:rsidRPr="00393E50" w:rsidRDefault="002579B3" w:rsidP="002579B3">
            <w:pPr>
              <w:pStyle w:val="TAL"/>
              <w:rPr>
                <w:rFonts w:cs="Arial"/>
              </w:rPr>
            </w:pPr>
            <w:r w:rsidRPr="00393E50">
              <w:t>3GPP TS</w:t>
            </w:r>
            <w:r w:rsidR="000F7855">
              <w:t> </w:t>
            </w:r>
            <w:r w:rsidRPr="00393E50">
              <w:t>29.571 [</w:t>
            </w:r>
            <w:r w:rsidR="00880AE5">
              <w:rPr>
                <w:rFonts w:cs="Arial"/>
              </w:rPr>
              <w:t>9</w:t>
            </w:r>
            <w:r w:rsidRPr="00393E50">
              <w:t>]</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7E0BD055" w:rsidR="002579B3" w:rsidRPr="00393E50" w:rsidRDefault="002579B3" w:rsidP="002579B3">
            <w:pPr>
              <w:pStyle w:val="TAL"/>
              <w:rPr>
                <w:rFonts w:cs="Arial"/>
              </w:rPr>
            </w:pPr>
            <w:r w:rsidRPr="00393E50">
              <w:t>3GPP TS</w:t>
            </w:r>
            <w:r w:rsidR="000F7855">
              <w:t> </w:t>
            </w:r>
            <w:r w:rsidRPr="00393E50">
              <w:t>29.571 [</w:t>
            </w:r>
            <w:r w:rsidR="00880AE5">
              <w:rPr>
                <w:rFonts w:cs="Arial"/>
              </w:rPr>
              <w:t>9</w:t>
            </w:r>
            <w:r w:rsidRPr="00393E50">
              <w:t>]</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21F556EB" w:rsidR="002579B3" w:rsidRPr="00393E50" w:rsidRDefault="002579B3" w:rsidP="002579B3">
            <w:pPr>
              <w:pStyle w:val="TAL"/>
              <w:rPr>
                <w:rFonts w:cs="Arial"/>
              </w:rPr>
            </w:pPr>
            <w:r w:rsidRPr="00393E50">
              <w:t>3GPP TS</w:t>
            </w:r>
            <w:r w:rsidR="000F7855">
              <w:t> </w:t>
            </w:r>
            <w:r w:rsidRPr="00393E50">
              <w:t>29.571 [</w:t>
            </w:r>
            <w:r w:rsidR="00880AE5">
              <w:rPr>
                <w:rFonts w:cs="Arial"/>
              </w:rPr>
              <w:t>9</w:t>
            </w:r>
            <w:r w:rsidRPr="00393E50">
              <w:t>]</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0D7B327B" w:rsidR="002579B3" w:rsidRPr="00393E50" w:rsidRDefault="002579B3" w:rsidP="002579B3">
            <w:pPr>
              <w:pStyle w:val="TAL"/>
              <w:rPr>
                <w:rFonts w:cs="Arial"/>
              </w:rPr>
            </w:pPr>
            <w:r w:rsidRPr="00393E50">
              <w:t>3GPP TS</w:t>
            </w:r>
            <w:r w:rsidR="000F7855">
              <w:t> </w:t>
            </w:r>
            <w:r w:rsidRPr="00393E50">
              <w:t>29.571 [</w:t>
            </w:r>
            <w:r w:rsidR="00880AE5">
              <w:rPr>
                <w:rFonts w:cs="Arial"/>
              </w:rPr>
              <w:t>9</w:t>
            </w:r>
            <w:r w:rsidRPr="00393E50">
              <w:t>]</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4A4C4C16" w:rsidR="002579B3" w:rsidRPr="00D67EB0" w:rsidRDefault="002579B3" w:rsidP="002579B3">
            <w:pPr>
              <w:pStyle w:val="TAL"/>
            </w:pPr>
            <w:r w:rsidRPr="00D67EB0">
              <w:rPr>
                <w:rFonts w:cs="Arial"/>
              </w:rPr>
              <w:t>3GPP TS 29.571 [</w:t>
            </w:r>
            <w:r w:rsidR="00880AE5">
              <w:rPr>
                <w:rFonts w:cs="Arial"/>
              </w:rPr>
              <w:t>9</w:t>
            </w:r>
            <w:r w:rsidRPr="00D67EB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43" w:name="_Toc191015658"/>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1"/>
      <w:bookmarkEnd w:id="342"/>
      <w:bookmarkEnd w:id="343"/>
    </w:p>
    <w:p w14:paraId="0A48256F" w14:textId="27243542" w:rsidR="00451495" w:rsidRDefault="00451495" w:rsidP="00451495">
      <w:pPr>
        <w:pStyle w:val="Heading5"/>
      </w:pPr>
      <w:bookmarkStart w:id="344" w:name="_Toc191015659"/>
      <w:r>
        <w:t>7.</w:t>
      </w:r>
      <w:r w:rsidR="00D80E4B">
        <w:t>1</w:t>
      </w:r>
      <w:r>
        <w:t>.6.2.1</w:t>
      </w:r>
      <w:r>
        <w:tab/>
        <w:t>Introduction</w:t>
      </w:r>
      <w:bookmarkEnd w:id="249"/>
      <w:bookmarkEnd w:id="250"/>
      <w:bookmarkEnd w:id="344"/>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45" w:name="_Toc510696636"/>
      <w:bookmarkStart w:id="346" w:name="_Toc35971431"/>
      <w:bookmarkStart w:id="347" w:name="_Toc191015660"/>
      <w:r>
        <w:t>7.</w:t>
      </w:r>
      <w:r w:rsidR="00D80E4B">
        <w:t>1</w:t>
      </w:r>
      <w:r>
        <w:t>.6.2.2</w:t>
      </w:r>
      <w:r>
        <w:tab/>
        <w:t xml:space="preserve">Type: </w:t>
      </w:r>
      <w:bookmarkEnd w:id="345"/>
      <w:bookmarkEnd w:id="346"/>
      <w:r>
        <w:t>LMCRegistration</w:t>
      </w:r>
      <w:bookmarkEnd w:id="347"/>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C21234">
        <w:trPr>
          <w:jc w:val="center"/>
        </w:trPr>
        <w:tc>
          <w:tcPr>
            <w:tcW w:w="1929"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19"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C21234">
        <w:trPr>
          <w:jc w:val="center"/>
        </w:trPr>
        <w:tc>
          <w:tcPr>
            <w:tcW w:w="1929"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19"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C21234">
        <w:trPr>
          <w:jc w:val="center"/>
        </w:trPr>
        <w:tc>
          <w:tcPr>
            <w:tcW w:w="1929"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19"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C21234">
        <w:trPr>
          <w:jc w:val="center"/>
        </w:trPr>
        <w:tc>
          <w:tcPr>
            <w:tcW w:w="1929"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19"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C21234">
        <w:trPr>
          <w:jc w:val="center"/>
        </w:trPr>
        <w:tc>
          <w:tcPr>
            <w:tcW w:w="1929"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19"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48" w:name="_Toc191015661"/>
      <w:r>
        <w:t>7.1.6.2.</w:t>
      </w:r>
      <w:r w:rsidR="00C81DDB">
        <w:t>3</w:t>
      </w:r>
      <w:r>
        <w:tab/>
        <w:t>Type: LocationConfiguration</w:t>
      </w:r>
      <w:bookmarkEnd w:id="348"/>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47D338D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FF584A" w:rsidRPr="00B54FF5" w14:paraId="5EE2866B" w14:textId="77777777" w:rsidTr="00B6605A">
        <w:trPr>
          <w:jc w:val="center"/>
        </w:trPr>
        <w:tc>
          <w:tcPr>
            <w:tcW w:w="9529" w:type="dxa"/>
            <w:gridSpan w:val="6"/>
          </w:tcPr>
          <w:p w14:paraId="4C0109D1" w14:textId="2A0332A6" w:rsidR="00FF584A" w:rsidRPr="0016361A" w:rsidRDefault="000F57BC" w:rsidP="00BE6196">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349" w:name="_Toc191015662"/>
      <w:r>
        <w:lastRenderedPageBreak/>
        <w:t>7.1.6.2.</w:t>
      </w:r>
      <w:r w:rsidR="008B55FA">
        <w:t>4</w:t>
      </w:r>
      <w:r>
        <w:tab/>
        <w:t>Type: TriggeringCriteria</w:t>
      </w:r>
      <w:bookmarkEnd w:id="349"/>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50" w:name="_Toc191015663"/>
      <w:r>
        <w:t>7.1.6.2</w:t>
      </w:r>
      <w:r w:rsidR="008B55FA">
        <w:t>.5</w:t>
      </w:r>
      <w:r>
        <w:tab/>
        <w:t>Type: CellChange</w:t>
      </w:r>
      <w:bookmarkEnd w:id="350"/>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351" w:name="_Hlk180876734"/>
            <w:r>
              <w:t>SpecificCellChange</w:t>
            </w:r>
            <w:bookmarkEnd w:id="351"/>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52" w:name="_Toc191015664"/>
      <w:r>
        <w:t>7.1.6.2</w:t>
      </w:r>
      <w:r w:rsidR="008B55FA">
        <w:t>.6</w:t>
      </w:r>
      <w:r>
        <w:tab/>
        <w:t>Type: AnyCellChange</w:t>
      </w:r>
      <w:bookmarkEnd w:id="352"/>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53" w:name="_Toc191015665"/>
      <w:r>
        <w:lastRenderedPageBreak/>
        <w:t>7.1.6.2</w:t>
      </w:r>
      <w:r w:rsidR="008B55FA">
        <w:t>.7</w:t>
      </w:r>
      <w:r>
        <w:tab/>
        <w:t>Type: SpecificCellChange</w:t>
      </w:r>
      <w:bookmarkEnd w:id="353"/>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354" w:name="_Toc191015666"/>
      <w:r>
        <w:t>7.1.6.2</w:t>
      </w:r>
      <w:r w:rsidR="008B55FA">
        <w:t>.8</w:t>
      </w:r>
      <w:r>
        <w:tab/>
        <w:t>Type: EutranCell</w:t>
      </w:r>
      <w:bookmarkEnd w:id="354"/>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55" w:name="_Toc191015667"/>
      <w:r>
        <w:t>7.1.6.2</w:t>
      </w:r>
      <w:r w:rsidR="008B55FA">
        <w:t>.9</w:t>
      </w:r>
      <w:r>
        <w:tab/>
        <w:t>Type: NrCell</w:t>
      </w:r>
      <w:bookmarkEnd w:id="355"/>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56" w:name="_Toc191015668"/>
      <w:r>
        <w:t>7.1.6.2</w:t>
      </w:r>
      <w:r w:rsidR="008B55FA">
        <w:t>.10</w:t>
      </w:r>
      <w:r>
        <w:tab/>
        <w:t xml:space="preserve">Type: </w:t>
      </w:r>
      <w:r w:rsidRPr="00205537">
        <w:t>GeographicalAreaChange</w:t>
      </w:r>
      <w:bookmarkEnd w:id="356"/>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r>
              <w:t>anyAreaChange</w:t>
            </w:r>
          </w:p>
        </w:tc>
        <w:tc>
          <w:tcPr>
            <w:tcW w:w="1217" w:type="dxa"/>
          </w:tcPr>
          <w:p w14:paraId="27F42437" w14:textId="30FEEC06" w:rsidR="00151008" w:rsidRPr="0016361A" w:rsidRDefault="00151008" w:rsidP="00151008">
            <w:pPr>
              <w:pStyle w:val="TAL"/>
              <w:tabs>
                <w:tab w:val="left" w:pos="398"/>
              </w:tabs>
            </w:pPr>
            <w:r>
              <w:t>AnyAreaChange</w:t>
            </w:r>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r>
              <w:t>0..</w:t>
            </w:r>
            <w:r w:rsidR="00151008">
              <w:t>1</w:t>
            </w:r>
          </w:p>
        </w:tc>
        <w:tc>
          <w:tcPr>
            <w:tcW w:w="3320" w:type="dxa"/>
          </w:tcPr>
          <w:p w14:paraId="5DB4D872" w14:textId="42EC9ED7" w:rsidR="00151008" w:rsidRPr="0016361A" w:rsidRDefault="00151008" w:rsidP="00151008">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147342D" w:rsidR="00B65C8E" w:rsidRDefault="00B65C8E" w:rsidP="00B65C8E">
      <w:pPr>
        <w:pStyle w:val="EditorsNote"/>
      </w:pPr>
      <w:r>
        <w:t>Editor's note:</w:t>
      </w:r>
      <w:r>
        <w:tab/>
      </w:r>
      <w:r w:rsidR="00237256">
        <w:t>The purpose of the datatype anyAreaChange is questionable. It is unclear how the LMC shall act on this attribute.</w:t>
      </w:r>
    </w:p>
    <w:p w14:paraId="02554F57" w14:textId="568B7655" w:rsidR="00B65C8E" w:rsidRDefault="00B65C8E" w:rsidP="00B65C8E">
      <w:pPr>
        <w:pStyle w:val="Heading5"/>
      </w:pPr>
      <w:bookmarkStart w:id="357" w:name="_Toc191015669"/>
      <w:r>
        <w:lastRenderedPageBreak/>
        <w:t>7.1.6.2</w:t>
      </w:r>
      <w:r w:rsidR="008B55FA">
        <w:t>.11</w:t>
      </w:r>
      <w:r>
        <w:tab/>
        <w:t>Type: MbsfnAreaChange</w:t>
      </w:r>
      <w:bookmarkEnd w:id="357"/>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58" w:name="_Toc191015670"/>
      <w:r>
        <w:t>7.1.6.2</w:t>
      </w:r>
      <w:r w:rsidR="008B55FA">
        <w:t>.12</w:t>
      </w:r>
      <w:r>
        <w:tab/>
        <w:t>Type: AnyMbsfnAreaChange</w:t>
      </w:r>
      <w:bookmarkEnd w:id="358"/>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59" w:name="_Toc191015671"/>
      <w:r>
        <w:t>7.1.6.2</w:t>
      </w:r>
      <w:r w:rsidR="008B55FA">
        <w:t>.13</w:t>
      </w:r>
      <w:r>
        <w:tab/>
        <w:t xml:space="preserve">Type: </w:t>
      </w:r>
      <w:r w:rsidRPr="0070535B">
        <w:t>SpecificMb</w:t>
      </w:r>
      <w:r>
        <w:t>sfnArea</w:t>
      </w:r>
      <w:bookmarkEnd w:id="359"/>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60" w:name="_Toc191015672"/>
      <w:r>
        <w:t>7.1.6.2</w:t>
      </w:r>
      <w:r w:rsidR="008B55FA">
        <w:t>.14</w:t>
      </w:r>
      <w:r>
        <w:tab/>
        <w:t>Type: MbsfnAreaId</w:t>
      </w:r>
      <w:bookmarkEnd w:id="360"/>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61" w:name="_Toc191015673"/>
      <w:r>
        <w:t>7.1.6.2</w:t>
      </w:r>
      <w:r w:rsidR="008B55FA">
        <w:t>.15</w:t>
      </w:r>
      <w:r>
        <w:tab/>
        <w:t>Type: MbmsSaChange</w:t>
      </w:r>
      <w:bookmarkEnd w:id="361"/>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62" w:name="_Toc191015674"/>
      <w:r>
        <w:lastRenderedPageBreak/>
        <w:t>7.1.6.2</w:t>
      </w:r>
      <w:r w:rsidR="008B55FA">
        <w:t>.16</w:t>
      </w:r>
      <w:r>
        <w:tab/>
        <w:t>Type: A</w:t>
      </w:r>
      <w:r w:rsidRPr="001E1D8F">
        <w:t>nyM</w:t>
      </w:r>
      <w:r>
        <w:t>bmsSa</w:t>
      </w:r>
      <w:r w:rsidRPr="001E1D8F">
        <w:t>Change</w:t>
      </w:r>
      <w:bookmarkEnd w:id="362"/>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63" w:name="_Toc191015675"/>
      <w:r>
        <w:t>7.1.6.2</w:t>
      </w:r>
      <w:r w:rsidR="008B55FA">
        <w:t>.17</w:t>
      </w:r>
      <w:r>
        <w:tab/>
        <w:t xml:space="preserve">Type: </w:t>
      </w:r>
      <w:r w:rsidRPr="00D4298C">
        <w:t>Specific</w:t>
      </w:r>
      <w:r w:rsidRPr="001E1D8F">
        <w:t>M</w:t>
      </w:r>
      <w:r>
        <w:t>bmsSaIdentity</w:t>
      </w:r>
      <w:bookmarkEnd w:id="363"/>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64" w:name="_Toc191015676"/>
      <w:r>
        <w:t>7.1.6.2</w:t>
      </w:r>
      <w:r w:rsidR="008B55FA">
        <w:t>.18</w:t>
      </w:r>
      <w:r>
        <w:tab/>
        <w:t>Type: MbmsSaIdentity</w:t>
      </w:r>
      <w:bookmarkEnd w:id="364"/>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65" w:name="_Toc191015677"/>
      <w:r>
        <w:t>7.1.6.2</w:t>
      </w:r>
      <w:r w:rsidR="008B55FA">
        <w:t>.19</w:t>
      </w:r>
      <w:r>
        <w:tab/>
        <w:t>Type: NR5G</w:t>
      </w:r>
      <w:r w:rsidRPr="00397207">
        <w:t>Mbsf</w:t>
      </w:r>
      <w:r>
        <w:t>saArea</w:t>
      </w:r>
      <w:r w:rsidRPr="00397207">
        <w:t>Change</w:t>
      </w:r>
      <w:bookmarkEnd w:id="365"/>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66" w:name="_Toc191015678"/>
      <w:r>
        <w:t>7.1.6.2</w:t>
      </w:r>
      <w:r w:rsidR="008B55FA">
        <w:t>.20</w:t>
      </w:r>
      <w:r>
        <w:tab/>
        <w:t>Type: AnyNR5G</w:t>
      </w:r>
      <w:r w:rsidRPr="00397207">
        <w:t>Mbsf</w:t>
      </w:r>
      <w:r>
        <w:t>saAreaChange</w:t>
      </w:r>
      <w:bookmarkEnd w:id="366"/>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67" w:name="_Toc191015679"/>
      <w:r>
        <w:lastRenderedPageBreak/>
        <w:t>7.1.6.2</w:t>
      </w:r>
      <w:r w:rsidR="008B55FA">
        <w:t>.21</w:t>
      </w:r>
      <w:r>
        <w:tab/>
        <w:t>Type: SpecificNR5G</w:t>
      </w:r>
      <w:r w:rsidRPr="00397207">
        <w:t>Mbsf</w:t>
      </w:r>
      <w:r>
        <w:t>saArea</w:t>
      </w:r>
      <w:bookmarkEnd w:id="367"/>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68" w:name="_Toc191015680"/>
      <w:r>
        <w:t>7.1.6.2</w:t>
      </w:r>
      <w:r w:rsidR="008B55FA">
        <w:t>.22</w:t>
      </w:r>
      <w:r>
        <w:tab/>
        <w:t>Type: NR5GMbsfsaAreaIdentity</w:t>
      </w:r>
      <w:bookmarkEnd w:id="368"/>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69" w:name="_Toc191015681"/>
      <w:r>
        <w:t>7.1.6.2</w:t>
      </w:r>
      <w:r w:rsidR="008B55FA">
        <w:t>.23</w:t>
      </w:r>
      <w:r>
        <w:tab/>
        <w:t>Type: PeriodicReport</w:t>
      </w:r>
      <w:bookmarkEnd w:id="369"/>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70" w:name="_Toc191015682"/>
      <w:r>
        <w:t>7.1.6.2</w:t>
      </w:r>
      <w:r w:rsidR="008B55FA">
        <w:t>.24</w:t>
      </w:r>
      <w:r>
        <w:tab/>
        <w:t>Type: PlmnChange</w:t>
      </w:r>
      <w:bookmarkEnd w:id="370"/>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71" w:name="_Toc191015683"/>
      <w:r>
        <w:t>7.1.6.2</w:t>
      </w:r>
      <w:r w:rsidR="008B55FA">
        <w:t>.25</w:t>
      </w:r>
      <w:r>
        <w:tab/>
        <w:t>Type: AnyPlmnChange</w:t>
      </w:r>
      <w:bookmarkEnd w:id="371"/>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72" w:name="_Toc191015684"/>
      <w:r>
        <w:lastRenderedPageBreak/>
        <w:t>7.1.6.2</w:t>
      </w:r>
      <w:r w:rsidR="008B55FA">
        <w:t>.26</w:t>
      </w:r>
      <w:r>
        <w:tab/>
        <w:t>Type: SpecificPlmnChange</w:t>
      </w:r>
      <w:bookmarkEnd w:id="372"/>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73" w:name="_Toc191015685"/>
      <w:r>
        <w:t>7.1.6.2</w:t>
      </w:r>
      <w:r w:rsidR="008B55FA">
        <w:t>.27</w:t>
      </w:r>
      <w:r>
        <w:tab/>
        <w:t>Type: Plmn</w:t>
      </w:r>
      <w:bookmarkEnd w:id="373"/>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74" w:name="_Toc191015686"/>
      <w:r>
        <w:t>7.1.6.2</w:t>
      </w:r>
      <w:r w:rsidR="00837C55">
        <w:t>.28</w:t>
      </w:r>
      <w:r>
        <w:tab/>
        <w:t>Type: TrackingAreaChange</w:t>
      </w:r>
      <w:bookmarkEnd w:id="374"/>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75" w:name="_Toc191015687"/>
      <w:r>
        <w:t>7.1.6.2</w:t>
      </w:r>
      <w:r w:rsidR="00837C55">
        <w:t>.29</w:t>
      </w:r>
      <w:r>
        <w:tab/>
        <w:t>Type: AnyTrackingAreaChange</w:t>
      </w:r>
      <w:bookmarkEnd w:id="375"/>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76" w:name="_Toc191015688"/>
      <w:r>
        <w:t>7.1.6.2</w:t>
      </w:r>
      <w:r w:rsidR="00837C55">
        <w:t>.30</w:t>
      </w:r>
      <w:r>
        <w:tab/>
        <w:t>Type: SpecificTrackingAreaChange</w:t>
      </w:r>
      <w:bookmarkEnd w:id="376"/>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77" w:name="_Toc191015689"/>
      <w:r>
        <w:lastRenderedPageBreak/>
        <w:t>7.1.6.2</w:t>
      </w:r>
      <w:r w:rsidR="00837C55">
        <w:t>.31</w:t>
      </w:r>
      <w:r>
        <w:tab/>
        <w:t>Type: TrackingArea</w:t>
      </w:r>
      <w:bookmarkEnd w:id="377"/>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78" w:name="_Toc191015690"/>
      <w:r>
        <w:t>7.1.6.2</w:t>
      </w:r>
      <w:r w:rsidR="00837C55">
        <w:t>.32</w:t>
      </w:r>
      <w:r>
        <w:tab/>
        <w:t>Type: TravelledDistance</w:t>
      </w:r>
      <w:bookmarkEnd w:id="378"/>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79" w:name="_Toc191015691"/>
      <w:r>
        <w:t>7.1.6.2</w:t>
      </w:r>
      <w:r w:rsidR="00837C55">
        <w:t>.33</w:t>
      </w:r>
      <w:r>
        <w:tab/>
        <w:t>Type: RequestedLocationInfo</w:t>
      </w:r>
      <w:bookmarkEnd w:id="379"/>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380" w:name="_Toc191015692"/>
      <w:r>
        <w:lastRenderedPageBreak/>
        <w:t>7.1.6.2.</w:t>
      </w:r>
      <w:r w:rsidR="001737EB">
        <w:t>34</w:t>
      </w:r>
      <w:r>
        <w:tab/>
        <w:t>Type: AdaptiveTrigger</w:t>
      </w:r>
      <w:bookmarkEnd w:id="380"/>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shd w:val="clear" w:color="auto" w:fill="auto"/>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shd w:val="clear" w:color="auto" w:fill="auto"/>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shd w:val="clear" w:color="auto" w:fill="auto"/>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shd w:val="clear" w:color="auto" w:fill="auto"/>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shd w:val="clear" w:color="auto" w:fill="auto"/>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shd w:val="clear" w:color="auto" w:fill="auto"/>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shd w:val="clear" w:color="auto" w:fill="auto"/>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shd w:val="clear" w:color="auto" w:fill="auto"/>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lastRenderedPageBreak/>
              <w:t>rrcInactiveadditionalTime</w:t>
            </w:r>
          </w:p>
        </w:tc>
        <w:tc>
          <w:tcPr>
            <w:tcW w:w="1311" w:type="dxa"/>
            <w:shd w:val="clear" w:color="auto" w:fill="auto"/>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430335A4" w:rsidR="00124602" w:rsidRDefault="00124602" w:rsidP="00124602">
      <w:pPr>
        <w:pStyle w:val="Heading5"/>
      </w:pPr>
      <w:bookmarkStart w:id="381" w:name="_Toc191015693"/>
      <w:r>
        <w:t>7.1.6.2.</w:t>
      </w:r>
      <w:r w:rsidR="001737EB">
        <w:t>35</w:t>
      </w:r>
      <w:r>
        <w:tab/>
        <w:t>Type: AnyAreaChange</w:t>
      </w:r>
      <w:bookmarkEnd w:id="381"/>
    </w:p>
    <w:p w14:paraId="75BA6DCF" w14:textId="1F5620D8" w:rsidR="00124602" w:rsidRDefault="00124602" w:rsidP="00124602">
      <w:pPr>
        <w:pStyle w:val="TH"/>
      </w:pPr>
      <w:r>
        <w:rPr>
          <w:noProof/>
        </w:rPr>
        <w:t>Table </w:t>
      </w:r>
      <w:r>
        <w:t>7.1.6.2.</w:t>
      </w:r>
      <w:r w:rsidR="00053171">
        <w:t>35</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trPr>
        <w:tc>
          <w:tcPr>
            <w:tcW w:w="1929" w:type="dxa"/>
            <w:shd w:val="clear" w:color="auto" w:fill="C0C0C0"/>
            <w:hideMark/>
          </w:tcPr>
          <w:p w14:paraId="0C13A539" w14:textId="77777777" w:rsidR="00124602" w:rsidRPr="0016361A" w:rsidRDefault="00124602" w:rsidP="00F14909">
            <w:pPr>
              <w:pStyle w:val="TAH"/>
            </w:pPr>
            <w:r w:rsidRPr="0016361A">
              <w:t>Attribute name</w:t>
            </w:r>
          </w:p>
        </w:tc>
        <w:tc>
          <w:tcPr>
            <w:tcW w:w="1217" w:type="dxa"/>
            <w:shd w:val="clear" w:color="auto" w:fill="C0C0C0"/>
            <w:hideMark/>
          </w:tcPr>
          <w:p w14:paraId="68B63B78" w14:textId="77777777" w:rsidR="00124602" w:rsidRPr="0016361A" w:rsidRDefault="00124602" w:rsidP="00F14909">
            <w:pPr>
              <w:pStyle w:val="TAH"/>
            </w:pPr>
            <w:r w:rsidRPr="0016361A">
              <w:t>Data type</w:t>
            </w:r>
          </w:p>
        </w:tc>
        <w:tc>
          <w:tcPr>
            <w:tcW w:w="425" w:type="dxa"/>
            <w:shd w:val="clear" w:color="auto" w:fill="C0C0C0"/>
            <w:hideMark/>
          </w:tcPr>
          <w:p w14:paraId="32145A8A" w14:textId="77777777" w:rsidR="00124602" w:rsidRPr="0016361A" w:rsidRDefault="00124602" w:rsidP="00F14909">
            <w:pPr>
              <w:pStyle w:val="TAH"/>
            </w:pPr>
            <w:r w:rsidRPr="0016361A">
              <w:t>P</w:t>
            </w:r>
          </w:p>
        </w:tc>
        <w:tc>
          <w:tcPr>
            <w:tcW w:w="1134" w:type="dxa"/>
            <w:shd w:val="clear" w:color="auto" w:fill="C0C0C0"/>
          </w:tcPr>
          <w:p w14:paraId="51E221D8" w14:textId="77777777" w:rsidR="00124602" w:rsidRPr="0016361A" w:rsidRDefault="00124602" w:rsidP="00F14909">
            <w:pPr>
              <w:pStyle w:val="TAH"/>
            </w:pPr>
            <w:r w:rsidRPr="00F112E4">
              <w:t>Cardinality</w:t>
            </w:r>
          </w:p>
        </w:tc>
        <w:tc>
          <w:tcPr>
            <w:tcW w:w="3319" w:type="dxa"/>
            <w:shd w:val="clear" w:color="auto" w:fill="C0C0C0"/>
            <w:hideMark/>
          </w:tcPr>
          <w:p w14:paraId="6B3940C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E76B59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792ABBA" w14:textId="77777777" w:rsidTr="00F14909">
        <w:trPr>
          <w:jc w:val="center"/>
        </w:trPr>
        <w:tc>
          <w:tcPr>
            <w:tcW w:w="1929" w:type="dxa"/>
          </w:tcPr>
          <w:p w14:paraId="3CACCD0A" w14:textId="77777777" w:rsidR="00124602" w:rsidRPr="0016361A" w:rsidRDefault="00124602" w:rsidP="00F14909">
            <w:pPr>
              <w:pStyle w:val="TAL"/>
            </w:pPr>
            <w:r>
              <w:t>triggerId</w:t>
            </w:r>
          </w:p>
        </w:tc>
        <w:tc>
          <w:tcPr>
            <w:tcW w:w="1217" w:type="dxa"/>
          </w:tcPr>
          <w:p w14:paraId="4C42BEB1" w14:textId="77777777" w:rsidR="00124602" w:rsidRPr="0016361A" w:rsidRDefault="00124602" w:rsidP="00F14909">
            <w:pPr>
              <w:pStyle w:val="TAL"/>
              <w:tabs>
                <w:tab w:val="left" w:pos="398"/>
              </w:tabs>
            </w:pPr>
            <w:r>
              <w:t>TriggerId</w:t>
            </w:r>
          </w:p>
        </w:tc>
        <w:tc>
          <w:tcPr>
            <w:tcW w:w="425" w:type="dxa"/>
          </w:tcPr>
          <w:p w14:paraId="379A5FC6" w14:textId="77777777" w:rsidR="00124602" w:rsidRPr="0016361A" w:rsidRDefault="00124602" w:rsidP="00F14909">
            <w:pPr>
              <w:pStyle w:val="TAC"/>
            </w:pPr>
            <w:r>
              <w:t>M</w:t>
            </w:r>
          </w:p>
        </w:tc>
        <w:tc>
          <w:tcPr>
            <w:tcW w:w="1134" w:type="dxa"/>
          </w:tcPr>
          <w:p w14:paraId="3858EFBE" w14:textId="77777777" w:rsidR="00124602" w:rsidRPr="0016361A" w:rsidRDefault="00124602" w:rsidP="00F14909">
            <w:pPr>
              <w:pStyle w:val="TAL"/>
            </w:pPr>
            <w:r>
              <w:t>1</w:t>
            </w:r>
          </w:p>
        </w:tc>
        <w:tc>
          <w:tcPr>
            <w:tcW w:w="3319" w:type="dxa"/>
          </w:tcPr>
          <w:p w14:paraId="46F22A6F"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5352B911" w14:textId="77777777" w:rsidR="00124602" w:rsidRPr="0016361A" w:rsidRDefault="00124602" w:rsidP="00F14909">
            <w:pPr>
              <w:pStyle w:val="TAL"/>
              <w:rPr>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382" w:name="_Toc191015694"/>
      <w:r>
        <w:t>7.1.6.2.</w:t>
      </w:r>
      <w:r w:rsidR="00053171">
        <w:t>36</w:t>
      </w:r>
      <w:r>
        <w:tab/>
        <w:t>Type: SpecificArea</w:t>
      </w:r>
      <w:bookmarkEnd w:id="382"/>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shd w:val="clear" w:color="auto" w:fill="auto"/>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383" w:name="_Toc191015695"/>
      <w:r>
        <w:t>7.1.6.2.</w:t>
      </w:r>
      <w:r w:rsidR="007F0913">
        <w:t>37</w:t>
      </w:r>
      <w:r>
        <w:tab/>
        <w:t>Type: RatTypeChange</w:t>
      </w:r>
      <w:bookmarkEnd w:id="383"/>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384" w:name="_Toc191015696"/>
      <w:r>
        <w:t>7.1.6.2.</w:t>
      </w:r>
      <w:r w:rsidR="007F0913">
        <w:t>38</w:t>
      </w:r>
      <w:r>
        <w:tab/>
        <w:t>Type: AnyRatTypeChange</w:t>
      </w:r>
      <w:bookmarkEnd w:id="384"/>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shd w:val="clear" w:color="auto" w:fill="auto"/>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22CCDC07" w:rsidR="00124602" w:rsidRDefault="00124602" w:rsidP="00124602">
      <w:pPr>
        <w:pStyle w:val="Heading5"/>
      </w:pPr>
      <w:bookmarkStart w:id="385" w:name="_Toc191015697"/>
      <w:r>
        <w:t>7.1.6.2.</w:t>
      </w:r>
      <w:r w:rsidR="0037710A">
        <w:t>39</w:t>
      </w:r>
      <w:r>
        <w:tab/>
        <w:t>Type: AnyAreaChange</w:t>
      </w:r>
      <w:bookmarkEnd w:id="385"/>
    </w:p>
    <w:p w14:paraId="1599119E" w14:textId="53B1195B" w:rsidR="00124602" w:rsidRDefault="00124602" w:rsidP="00124602">
      <w:pPr>
        <w:pStyle w:val="TH"/>
      </w:pPr>
      <w:r>
        <w:rPr>
          <w:noProof/>
        </w:rPr>
        <w:t>Table </w:t>
      </w:r>
      <w:r>
        <w:t>7.1.6.2.</w:t>
      </w:r>
      <w:r w:rsidR="0037710A">
        <w:t>39</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trPr>
        <w:tc>
          <w:tcPr>
            <w:tcW w:w="1929" w:type="dxa"/>
            <w:shd w:val="clear" w:color="auto" w:fill="C0C0C0"/>
            <w:hideMark/>
          </w:tcPr>
          <w:p w14:paraId="2C45A9E6" w14:textId="77777777" w:rsidR="00124602" w:rsidRPr="0016361A" w:rsidRDefault="00124602" w:rsidP="00F14909">
            <w:pPr>
              <w:pStyle w:val="TAH"/>
            </w:pPr>
            <w:r w:rsidRPr="0016361A">
              <w:t>Attribute name</w:t>
            </w:r>
          </w:p>
        </w:tc>
        <w:tc>
          <w:tcPr>
            <w:tcW w:w="1217" w:type="dxa"/>
            <w:shd w:val="clear" w:color="auto" w:fill="C0C0C0"/>
            <w:hideMark/>
          </w:tcPr>
          <w:p w14:paraId="0793ABAF" w14:textId="77777777" w:rsidR="00124602" w:rsidRPr="0016361A" w:rsidRDefault="00124602" w:rsidP="00F14909">
            <w:pPr>
              <w:pStyle w:val="TAH"/>
            </w:pPr>
            <w:r w:rsidRPr="0016361A">
              <w:t>Data type</w:t>
            </w:r>
          </w:p>
        </w:tc>
        <w:tc>
          <w:tcPr>
            <w:tcW w:w="425" w:type="dxa"/>
            <w:shd w:val="clear" w:color="auto" w:fill="C0C0C0"/>
            <w:hideMark/>
          </w:tcPr>
          <w:p w14:paraId="472E04DB" w14:textId="77777777" w:rsidR="00124602" w:rsidRPr="0016361A" w:rsidRDefault="00124602" w:rsidP="00F14909">
            <w:pPr>
              <w:pStyle w:val="TAH"/>
            </w:pPr>
            <w:r w:rsidRPr="0016361A">
              <w:t>P</w:t>
            </w:r>
          </w:p>
        </w:tc>
        <w:tc>
          <w:tcPr>
            <w:tcW w:w="1134" w:type="dxa"/>
            <w:shd w:val="clear" w:color="auto" w:fill="C0C0C0"/>
          </w:tcPr>
          <w:p w14:paraId="4B7D2CCF" w14:textId="77777777" w:rsidR="00124602" w:rsidRPr="0016361A" w:rsidRDefault="00124602" w:rsidP="00F14909">
            <w:pPr>
              <w:pStyle w:val="TAH"/>
            </w:pPr>
            <w:r w:rsidRPr="00F112E4">
              <w:t>Cardinality</w:t>
            </w:r>
          </w:p>
        </w:tc>
        <w:tc>
          <w:tcPr>
            <w:tcW w:w="3319" w:type="dxa"/>
            <w:shd w:val="clear" w:color="auto" w:fill="C0C0C0"/>
            <w:hideMark/>
          </w:tcPr>
          <w:p w14:paraId="1C2CE69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1968C65"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688BE310" w14:textId="77777777" w:rsidTr="00F14909">
        <w:trPr>
          <w:jc w:val="center"/>
        </w:trPr>
        <w:tc>
          <w:tcPr>
            <w:tcW w:w="1929" w:type="dxa"/>
          </w:tcPr>
          <w:p w14:paraId="6B539205" w14:textId="77777777" w:rsidR="00124602" w:rsidRPr="0016361A" w:rsidRDefault="00124602" w:rsidP="00F14909">
            <w:pPr>
              <w:pStyle w:val="TAL"/>
            </w:pPr>
            <w:r>
              <w:t>triggerId</w:t>
            </w:r>
          </w:p>
        </w:tc>
        <w:tc>
          <w:tcPr>
            <w:tcW w:w="1217" w:type="dxa"/>
          </w:tcPr>
          <w:p w14:paraId="0015C231" w14:textId="77777777" w:rsidR="00124602" w:rsidRPr="0016361A" w:rsidRDefault="00124602" w:rsidP="00F14909">
            <w:pPr>
              <w:pStyle w:val="TAL"/>
              <w:tabs>
                <w:tab w:val="left" w:pos="398"/>
              </w:tabs>
            </w:pPr>
            <w:r>
              <w:t>TriggerId</w:t>
            </w:r>
          </w:p>
        </w:tc>
        <w:tc>
          <w:tcPr>
            <w:tcW w:w="425" w:type="dxa"/>
          </w:tcPr>
          <w:p w14:paraId="5DC7911D" w14:textId="77777777" w:rsidR="00124602" w:rsidRPr="0016361A" w:rsidRDefault="00124602" w:rsidP="00F14909">
            <w:pPr>
              <w:pStyle w:val="TAC"/>
            </w:pPr>
            <w:r>
              <w:t>M</w:t>
            </w:r>
          </w:p>
        </w:tc>
        <w:tc>
          <w:tcPr>
            <w:tcW w:w="1134" w:type="dxa"/>
          </w:tcPr>
          <w:p w14:paraId="4C16F208" w14:textId="77777777" w:rsidR="00124602" w:rsidRPr="0016361A" w:rsidRDefault="00124602" w:rsidP="00F14909">
            <w:pPr>
              <w:pStyle w:val="TAL"/>
            </w:pPr>
            <w:r>
              <w:t>1</w:t>
            </w:r>
          </w:p>
        </w:tc>
        <w:tc>
          <w:tcPr>
            <w:tcW w:w="3319" w:type="dxa"/>
          </w:tcPr>
          <w:p w14:paraId="275004FC"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43DBF67D" w14:textId="77777777" w:rsidR="00124602" w:rsidRPr="0016361A" w:rsidRDefault="00124602" w:rsidP="00F14909">
            <w:pPr>
              <w:pStyle w:val="TAL"/>
              <w:rPr>
                <w:rFonts w:cs="Arial"/>
                <w:szCs w:val="18"/>
              </w:rPr>
            </w:pPr>
          </w:p>
        </w:tc>
      </w:tr>
    </w:tbl>
    <w:p w14:paraId="5992CBDB" w14:textId="77777777" w:rsidR="00124602" w:rsidRDefault="00124602" w:rsidP="00124602"/>
    <w:p w14:paraId="6FA371BD" w14:textId="419F607A" w:rsidR="00124602" w:rsidRDefault="00124602" w:rsidP="00124602">
      <w:pPr>
        <w:pStyle w:val="Heading5"/>
      </w:pPr>
      <w:bookmarkStart w:id="386" w:name="_Toc191015698"/>
      <w:r>
        <w:lastRenderedPageBreak/>
        <w:t>7.1.6.2.</w:t>
      </w:r>
      <w:r w:rsidR="0037710A">
        <w:t>40</w:t>
      </w:r>
      <w:r>
        <w:tab/>
        <w:t>Type: SignallingEvent</w:t>
      </w:r>
      <w:bookmarkEnd w:id="386"/>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shd w:val="clear" w:color="auto" w:fill="auto"/>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shd w:val="clear" w:color="auto" w:fill="auto"/>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shd w:val="clear" w:color="auto" w:fill="auto"/>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shd w:val="clear" w:color="auto" w:fill="auto"/>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shd w:val="clear" w:color="auto" w:fill="auto"/>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shd w:val="clear" w:color="auto" w:fill="auto"/>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387" w:name="_Toc191015699"/>
      <w:r>
        <w:t>7.1.6.2.</w:t>
      </w:r>
      <w:r w:rsidR="0037710A">
        <w:t>41</w:t>
      </w:r>
      <w:r>
        <w:tab/>
        <w:t>Type: FunctionalAliasActivation</w:t>
      </w:r>
      <w:bookmarkEnd w:id="387"/>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388" w:name="_Toc191015700"/>
      <w:r>
        <w:t>7.1.6.2.</w:t>
      </w:r>
      <w:r w:rsidR="0037710A">
        <w:t>42</w:t>
      </w:r>
      <w:r>
        <w:tab/>
        <w:t>Type: FunctionalAliasDeactivation</w:t>
      </w:r>
      <w:bookmarkEnd w:id="388"/>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389" w:name="_Toc191015701"/>
      <w:r>
        <w:t>7.1.6.2.</w:t>
      </w:r>
      <w:r w:rsidR="0037710A">
        <w:t>43</w:t>
      </w:r>
      <w:r>
        <w:tab/>
        <w:t xml:space="preserve">Type: </w:t>
      </w:r>
      <w:r w:rsidRPr="009354AB">
        <w:t>InitialLogOn</w:t>
      </w:r>
      <w:bookmarkEnd w:id="389"/>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390" w:name="_Toc191015702"/>
      <w:r>
        <w:t>7.1.6.2.</w:t>
      </w:r>
      <w:r w:rsidR="0037710A">
        <w:t>44</w:t>
      </w:r>
      <w:r>
        <w:tab/>
        <w:t xml:space="preserve">Type: </w:t>
      </w:r>
      <w:r w:rsidRPr="009354AB">
        <w:t>GroupCallNonEmergency</w:t>
      </w:r>
      <w:bookmarkEnd w:id="390"/>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391" w:name="_Toc191015703"/>
      <w:r>
        <w:lastRenderedPageBreak/>
        <w:t>7.1.6.2.</w:t>
      </w:r>
      <w:r w:rsidR="0037710A">
        <w:t>45</w:t>
      </w:r>
      <w:r>
        <w:tab/>
        <w:t xml:space="preserve">Type: </w:t>
      </w:r>
      <w:r w:rsidRPr="009354AB">
        <w:t>PrivateCallNonEmergency</w:t>
      </w:r>
      <w:bookmarkEnd w:id="391"/>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392" w:name="_Toc191015704"/>
      <w:r>
        <w:t>7.1.6.2.</w:t>
      </w:r>
      <w:r w:rsidR="00F133D4">
        <w:t>46</w:t>
      </w:r>
      <w:r>
        <w:tab/>
        <w:t>Type: L</w:t>
      </w:r>
      <w:r w:rsidRPr="009354AB">
        <w:t>ocationConfigurationReceived</w:t>
      </w:r>
      <w:bookmarkEnd w:id="392"/>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393" w:name="_Toc191015705"/>
      <w:r>
        <w:t>7.1.6.2.</w:t>
      </w:r>
      <w:r w:rsidR="00F133D4">
        <w:t>47</w:t>
      </w:r>
      <w:r>
        <w:tab/>
        <w:t>Type: LocationRequest</w:t>
      </w:r>
      <w:bookmarkEnd w:id="393"/>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F14909">
        <w:trPr>
          <w:jc w:val="center"/>
        </w:trPr>
        <w:tc>
          <w:tcPr>
            <w:tcW w:w="1977"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19"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F14909">
        <w:trPr>
          <w:jc w:val="center"/>
        </w:trPr>
        <w:tc>
          <w:tcPr>
            <w:tcW w:w="1977"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19"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F14909">
        <w:trPr>
          <w:jc w:val="center"/>
        </w:trPr>
        <w:tc>
          <w:tcPr>
            <w:tcW w:w="1977"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19"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F14909">
        <w:trPr>
          <w:jc w:val="center"/>
        </w:trPr>
        <w:tc>
          <w:tcPr>
            <w:tcW w:w="1977"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19"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F14909">
        <w:trPr>
          <w:jc w:val="center"/>
        </w:trPr>
        <w:tc>
          <w:tcPr>
            <w:tcW w:w="1977"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19"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F14909">
        <w:trPr>
          <w:jc w:val="center"/>
        </w:trPr>
        <w:tc>
          <w:tcPr>
            <w:tcW w:w="1977"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19"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bl>
    <w:p w14:paraId="3230C94E" w14:textId="77777777" w:rsidR="00124602" w:rsidRPr="00AC7671" w:rsidRDefault="00124602" w:rsidP="00451495"/>
    <w:p w14:paraId="03ABF3FA" w14:textId="7B15F182" w:rsidR="00451495" w:rsidRDefault="00451495" w:rsidP="00451495">
      <w:pPr>
        <w:pStyle w:val="Heading4"/>
        <w:rPr>
          <w:lang w:val="en-US"/>
        </w:rPr>
      </w:pPr>
      <w:bookmarkStart w:id="394" w:name="_Toc510696638"/>
      <w:bookmarkStart w:id="395" w:name="_Toc35971433"/>
      <w:bookmarkStart w:id="396" w:name="_Toc191015706"/>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4"/>
      <w:bookmarkEnd w:id="395"/>
      <w:bookmarkEnd w:id="396"/>
    </w:p>
    <w:p w14:paraId="4AAA551F" w14:textId="77777777" w:rsidR="00463841" w:rsidRPr="00384E92" w:rsidRDefault="00463841" w:rsidP="00463841">
      <w:pPr>
        <w:pStyle w:val="Heading5"/>
      </w:pPr>
      <w:bookmarkStart w:id="397" w:name="_Toc191015707"/>
      <w:bookmarkStart w:id="398" w:name="_Toc510696641"/>
      <w:bookmarkStart w:id="399" w:name="_Toc35971436"/>
      <w:r>
        <w:t>7.1.6.3.1</w:t>
      </w:r>
      <w:r w:rsidRPr="00384E92">
        <w:tab/>
        <w:t>Introduction</w:t>
      </w:r>
      <w:bookmarkEnd w:id="397"/>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400" w:name="_Toc191015708"/>
      <w:r>
        <w:t>7.1.6.3.2</w:t>
      </w:r>
      <w:r w:rsidRPr="00384E92">
        <w:tab/>
        <w:t>Simple data types</w:t>
      </w:r>
      <w:bookmarkEnd w:id="400"/>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401" w:name="_Toc191015709"/>
      <w:r>
        <w:lastRenderedPageBreak/>
        <w:t>7.1.6.3</w:t>
      </w:r>
      <w:r w:rsidR="008F5FAD">
        <w:t>.3</w:t>
      </w:r>
      <w:r w:rsidRPr="00BC662F">
        <w:tab/>
        <w:t xml:space="preserve">Enumeration: </w:t>
      </w:r>
      <w:r>
        <w:t>ConfigScope</w:t>
      </w:r>
      <w:bookmarkEnd w:id="401"/>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402" w:name="_Toc510696647"/>
      <w:bookmarkStart w:id="403" w:name="_Toc35971443"/>
      <w:bookmarkStart w:id="404" w:name="_Toc191015710"/>
      <w:bookmarkEnd w:id="398"/>
      <w:bookmarkEnd w:id="399"/>
      <w:r>
        <w:t>7.</w:t>
      </w:r>
      <w:r w:rsidR="0014407A">
        <w:t>1</w:t>
      </w:r>
      <w:r>
        <w:t>.</w:t>
      </w:r>
      <w:r w:rsidRPr="002612B3">
        <w:t>7</w:t>
      </w:r>
      <w:r w:rsidRPr="002612B3">
        <w:tab/>
        <w:t>Error Handling</w:t>
      </w:r>
      <w:bookmarkEnd w:id="402"/>
      <w:bookmarkEnd w:id="403"/>
      <w:bookmarkEnd w:id="404"/>
    </w:p>
    <w:p w14:paraId="63BF24B1" w14:textId="520187F3" w:rsidR="00451495" w:rsidRPr="002612B3" w:rsidRDefault="00451495" w:rsidP="00451495">
      <w:pPr>
        <w:pStyle w:val="Heading4"/>
      </w:pPr>
      <w:bookmarkStart w:id="405" w:name="_Toc35971444"/>
      <w:bookmarkStart w:id="406" w:name="_Toc191015711"/>
      <w:r>
        <w:t>7.</w:t>
      </w:r>
      <w:r w:rsidR="0014407A">
        <w:t>1</w:t>
      </w:r>
      <w:r w:rsidRPr="002612B3">
        <w:t>.7.1</w:t>
      </w:r>
      <w:r w:rsidRPr="002612B3">
        <w:tab/>
        <w:t>General</w:t>
      </w:r>
      <w:bookmarkEnd w:id="405"/>
      <w:bookmarkEnd w:id="406"/>
    </w:p>
    <w:p w14:paraId="36EF84DA" w14:textId="50D8F335"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8E6B6C">
        <w:t>8</w:t>
      </w:r>
      <w:r w:rsidRPr="002612B3">
        <w:t>]. Protocol errors and application errors specified in table 5.2.7.2-1 of 3GPP TS 29.</w:t>
      </w:r>
      <w:r w:rsidRPr="00194230">
        <w:t>500 [</w:t>
      </w:r>
      <w:r w:rsidR="00941884" w:rsidRPr="00194230">
        <w:t>7</w:t>
      </w:r>
      <w:r w:rsidRPr="00194230">
        <w:t>] shall be supported for an HTTP method if the corresponding HTTP status codes are specified as mandatory for that HTTP method in table 5.2.7.1-1 of 3GPP TS 29.500 [</w:t>
      </w:r>
      <w:r w:rsidR="00941884" w:rsidRPr="00194230">
        <w:t>7</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407" w:name="_Toc35971445"/>
      <w:bookmarkStart w:id="408" w:name="_Toc191015712"/>
      <w:r>
        <w:t>7.</w:t>
      </w:r>
      <w:r w:rsidR="00884F7E">
        <w:t>1</w:t>
      </w:r>
      <w:r w:rsidRPr="002612B3">
        <w:t>.7.2</w:t>
      </w:r>
      <w:r w:rsidRPr="002612B3">
        <w:tab/>
        <w:t>Protocol Errors</w:t>
      </w:r>
      <w:bookmarkEnd w:id="407"/>
      <w:bookmarkEnd w:id="408"/>
    </w:p>
    <w:p w14:paraId="44BC7D85" w14:textId="77777777" w:rsidR="00451495" w:rsidRPr="002612B3" w:rsidRDefault="00451495" w:rsidP="00451495">
      <w:r w:rsidRPr="002612B3">
        <w:t xml:space="preserve">No specific procedures for the </w:t>
      </w:r>
      <w:r w:rsidRPr="002612B3">
        <w:rPr>
          <w:noProof/>
        </w:rPr>
        <w:t>LMS_</w:t>
      </w:r>
      <w:r>
        <w:rPr>
          <w:noProof/>
        </w:rPr>
        <w:t>Registration</w:t>
      </w:r>
      <w:r w:rsidRPr="002612B3">
        <w:t xml:space="preserve"> service are specified.</w:t>
      </w:r>
    </w:p>
    <w:p w14:paraId="0E283761" w14:textId="269D2379" w:rsidR="00451495" w:rsidRPr="002612B3" w:rsidRDefault="00451495" w:rsidP="00451495">
      <w:pPr>
        <w:pStyle w:val="Heading4"/>
      </w:pPr>
      <w:bookmarkStart w:id="409" w:name="_Toc35971446"/>
      <w:bookmarkStart w:id="410" w:name="_Toc191015713"/>
      <w:r>
        <w:t>7.</w:t>
      </w:r>
      <w:r w:rsidR="00884F7E">
        <w:t>1</w:t>
      </w:r>
      <w:r w:rsidRPr="002612B3">
        <w:t>.7.3</w:t>
      </w:r>
      <w:r w:rsidRPr="002612B3">
        <w:tab/>
        <w:t>Application Errors</w:t>
      </w:r>
      <w:bookmarkEnd w:id="409"/>
      <w:bookmarkEnd w:id="410"/>
    </w:p>
    <w:p w14:paraId="37E13278" w14:textId="7BD6BBD4" w:rsidR="00451495" w:rsidRPr="002612B3" w:rsidRDefault="00451495" w:rsidP="00451495">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411" w:name="_Toc492899751"/>
      <w:bookmarkStart w:id="412" w:name="_Toc492900030"/>
      <w:bookmarkStart w:id="413" w:name="_Toc492967832"/>
      <w:bookmarkStart w:id="414" w:name="_Toc492972920"/>
      <w:bookmarkStart w:id="415" w:name="_Toc492973140"/>
      <w:bookmarkStart w:id="416" w:name="_Toc493774060"/>
      <w:bookmarkStart w:id="417" w:name="_Toc508285804"/>
      <w:bookmarkStart w:id="418" w:name="_Toc508287269"/>
      <w:bookmarkStart w:id="419" w:name="_Toc510696648"/>
      <w:bookmarkStart w:id="420" w:name="_Toc35971447"/>
    </w:p>
    <w:p w14:paraId="0A8B6398" w14:textId="5F70AE89" w:rsidR="00451495" w:rsidRPr="006B2C68" w:rsidRDefault="00451495" w:rsidP="00451495">
      <w:pPr>
        <w:pStyle w:val="Heading3"/>
        <w:rPr>
          <w:lang w:eastAsia="zh-CN"/>
        </w:rPr>
      </w:pPr>
      <w:bookmarkStart w:id="421" w:name="_Toc191015714"/>
      <w:r>
        <w:t>7.</w:t>
      </w:r>
      <w:r w:rsidR="00884F7E">
        <w:t>1</w:t>
      </w:r>
      <w:r>
        <w:t>.</w:t>
      </w:r>
      <w:r w:rsidRPr="006B2C68">
        <w:t>8</w:t>
      </w:r>
      <w:r w:rsidRPr="006B2C68">
        <w:rPr>
          <w:lang w:eastAsia="zh-CN"/>
        </w:rPr>
        <w:tab/>
        <w:t>Feature negotiation</w:t>
      </w:r>
      <w:bookmarkEnd w:id="411"/>
      <w:bookmarkEnd w:id="412"/>
      <w:bookmarkEnd w:id="413"/>
      <w:bookmarkEnd w:id="414"/>
      <w:bookmarkEnd w:id="415"/>
      <w:bookmarkEnd w:id="416"/>
      <w:bookmarkEnd w:id="417"/>
      <w:bookmarkEnd w:id="418"/>
      <w:bookmarkEnd w:id="419"/>
      <w:bookmarkEnd w:id="420"/>
      <w:bookmarkEnd w:id="421"/>
    </w:p>
    <w:p w14:paraId="207884BB" w14:textId="77777777" w:rsidR="00451495" w:rsidRPr="006B2C68" w:rsidRDefault="00451495" w:rsidP="00451495">
      <w:pPr>
        <w:pStyle w:val="EditorsNote"/>
      </w:pPr>
      <w:r>
        <w:t>Editor</w:t>
      </w:r>
      <w:r w:rsidRPr="002E7D6B">
        <w:rPr>
          <w:rFonts w:cs="Arial"/>
          <w:sz w:val="16"/>
          <w:szCs w:val="16"/>
        </w:rPr>
        <w:t>'</w:t>
      </w:r>
      <w:r>
        <w:t>s note:</w:t>
      </w:r>
      <w:r>
        <w:tab/>
        <w:t>FFS</w:t>
      </w:r>
    </w:p>
    <w:p w14:paraId="4A88AA7D" w14:textId="58FDFBFA" w:rsidR="00451495" w:rsidRPr="006B2C68" w:rsidRDefault="00451495" w:rsidP="00451495">
      <w:pPr>
        <w:pStyle w:val="Heading3"/>
      </w:pPr>
      <w:bookmarkStart w:id="422" w:name="_Toc532994477"/>
      <w:bookmarkStart w:id="423" w:name="_Toc35971448"/>
      <w:bookmarkStart w:id="424" w:name="_Toc191015715"/>
      <w:bookmarkStart w:id="425" w:name="_Toc510696649"/>
      <w:r>
        <w:t>7.</w:t>
      </w:r>
      <w:r w:rsidR="00884F7E">
        <w:t>1</w:t>
      </w:r>
      <w:r w:rsidRPr="006B2C68">
        <w:t>.9</w:t>
      </w:r>
      <w:r w:rsidRPr="006B2C68">
        <w:tab/>
        <w:t>Security</w:t>
      </w:r>
      <w:bookmarkEnd w:id="422"/>
      <w:bookmarkEnd w:id="423"/>
      <w:bookmarkEnd w:id="424"/>
    </w:p>
    <w:p w14:paraId="78014BDB" w14:textId="77777777" w:rsidR="00451495" w:rsidRPr="006B2C68" w:rsidRDefault="00451495" w:rsidP="00451495">
      <w:pPr>
        <w:pStyle w:val="EditorsNote"/>
      </w:pPr>
      <w:bookmarkStart w:id="426" w:name="_Toc35971449"/>
      <w:r>
        <w:t>Editor</w:t>
      </w:r>
      <w:r w:rsidRPr="002E7D6B">
        <w:rPr>
          <w:rFonts w:cs="Arial"/>
          <w:sz w:val="16"/>
          <w:szCs w:val="16"/>
        </w:rPr>
        <w:t>'</w:t>
      </w:r>
      <w:r>
        <w:t>s note:</w:t>
      </w:r>
      <w:r>
        <w:tab/>
        <w:t>FFS</w:t>
      </w:r>
    </w:p>
    <w:p w14:paraId="64C81794" w14:textId="7138316B" w:rsidR="00451495" w:rsidRPr="006B2C68" w:rsidRDefault="00451495" w:rsidP="00451495">
      <w:pPr>
        <w:pStyle w:val="Heading3"/>
        <w:rPr>
          <w:lang w:val="en-US"/>
        </w:rPr>
      </w:pPr>
      <w:bookmarkStart w:id="427" w:name="_Toc191015716"/>
      <w:r>
        <w:rPr>
          <w:lang w:val="en-US"/>
        </w:rPr>
        <w:t>7.</w:t>
      </w:r>
      <w:r w:rsidR="00884F7E">
        <w:rPr>
          <w:lang w:val="en-US"/>
        </w:rPr>
        <w:t>1</w:t>
      </w:r>
      <w:r w:rsidRPr="006B2C68">
        <w:rPr>
          <w:lang w:val="en-US"/>
        </w:rPr>
        <w:t>.10</w:t>
      </w:r>
      <w:r w:rsidRPr="006B2C68">
        <w:rPr>
          <w:lang w:val="en-US"/>
        </w:rPr>
        <w:tab/>
        <w:t>HTTP redirection</w:t>
      </w:r>
      <w:bookmarkEnd w:id="427"/>
    </w:p>
    <w:bookmarkEnd w:id="425"/>
    <w:bookmarkEnd w:id="426"/>
    <w:p w14:paraId="6B3D6EE4" w14:textId="77777777" w:rsidR="00451495" w:rsidRPr="006B2C68" w:rsidRDefault="00451495" w:rsidP="00451495">
      <w:pPr>
        <w:pStyle w:val="EditorsNote"/>
      </w:pPr>
      <w:r>
        <w:t>Editor</w:t>
      </w:r>
      <w:r w:rsidRPr="002E7D6B">
        <w:rPr>
          <w:rFonts w:cs="Arial"/>
          <w:sz w:val="16"/>
          <w:szCs w:val="16"/>
        </w:rPr>
        <w:t>'</w:t>
      </w:r>
      <w:r>
        <w:t>s note:</w:t>
      </w:r>
      <w:r>
        <w:tab/>
        <w:t>FFS</w:t>
      </w:r>
    </w:p>
    <w:p w14:paraId="5ADFD3E8" w14:textId="0CA9ED90" w:rsidR="00ED3CA9" w:rsidRDefault="00ED3CA9" w:rsidP="00ED3CA9">
      <w:pPr>
        <w:pStyle w:val="Heading2"/>
      </w:pPr>
      <w:bookmarkStart w:id="428" w:name="_Toc510696598"/>
      <w:bookmarkStart w:id="429" w:name="_Toc35971390"/>
      <w:bookmarkStart w:id="430" w:name="_Toc191015717"/>
      <w:r>
        <w:t>7.</w:t>
      </w:r>
      <w:r w:rsidR="00884F7E">
        <w:t>2</w:t>
      </w:r>
      <w:r>
        <w:tab/>
        <w:t>LMS_LocationReport API</w:t>
      </w:r>
      <w:bookmarkEnd w:id="428"/>
      <w:bookmarkEnd w:id="429"/>
      <w:bookmarkEnd w:id="430"/>
    </w:p>
    <w:p w14:paraId="57D15BAC" w14:textId="47DCBAA3" w:rsidR="00ED3CA9" w:rsidRDefault="00ED3CA9" w:rsidP="00ED3CA9">
      <w:pPr>
        <w:pStyle w:val="Heading3"/>
      </w:pPr>
      <w:bookmarkStart w:id="431" w:name="_Toc191015718"/>
      <w:r>
        <w:t>7.</w:t>
      </w:r>
      <w:r w:rsidR="009F46A8">
        <w:t>2</w:t>
      </w:r>
      <w:r>
        <w:t>.1</w:t>
      </w:r>
      <w:r>
        <w:tab/>
        <w:t>Introduction</w:t>
      </w:r>
      <w:bookmarkEnd w:id="431"/>
    </w:p>
    <w:p w14:paraId="15B6C102" w14:textId="77777777" w:rsidR="00ED3CA9" w:rsidRDefault="00ED3CA9" w:rsidP="00ED3CA9">
      <w:pPr>
        <w:rPr>
          <w:noProof/>
          <w:lang w:eastAsia="zh-CN"/>
        </w:rPr>
      </w:pPr>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p>
    <w:p w14:paraId="1F17364E" w14:textId="77777777" w:rsidR="00ED3CA9" w:rsidRDefault="00ED3CA9" w:rsidP="00ED3CA9">
      <w:pPr>
        <w:rPr>
          <w:noProof/>
          <w:lang w:eastAsia="zh-CN"/>
        </w:rPr>
      </w:pPr>
      <w:r>
        <w:rPr>
          <w:rFonts w:hint="eastAsia"/>
          <w:noProof/>
          <w:lang w:eastAsia="zh-CN"/>
        </w:rPr>
        <w:lastRenderedPageBreak/>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p>
    <w:p w14:paraId="588B1A3D" w14:textId="77777777" w:rsidR="00ED3CA9" w:rsidRPr="00E23840" w:rsidRDefault="00ED3CA9" w:rsidP="00ED3CA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B7A7012" w14:textId="283C6233" w:rsidR="00ED3CA9" w:rsidRPr="00E23840" w:rsidRDefault="00ED3CA9" w:rsidP="00ED3CA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8E6B6C">
        <w:rPr>
          <w:noProof/>
          <w:lang w:eastAsia="zh-CN"/>
        </w:rPr>
        <w:t>8</w:t>
      </w:r>
      <w:r w:rsidRPr="00A03CE8">
        <w:rPr>
          <w:noProof/>
          <w:lang w:eastAsia="zh-CN"/>
        </w:rPr>
        <w:t>], i.e.:</w:t>
      </w:r>
    </w:p>
    <w:p w14:paraId="532A618B" w14:textId="77777777" w:rsidR="00ED3CA9" w:rsidRPr="00E23840" w:rsidRDefault="00ED3CA9" w:rsidP="00ED3CA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BECE6D8" w14:textId="77777777" w:rsidR="00ED3CA9" w:rsidRPr="00E23840" w:rsidRDefault="00ED3CA9" w:rsidP="00ED3CA9">
      <w:pPr>
        <w:rPr>
          <w:noProof/>
          <w:lang w:eastAsia="zh-CN"/>
        </w:rPr>
      </w:pPr>
      <w:r w:rsidRPr="00E23840">
        <w:rPr>
          <w:noProof/>
          <w:lang w:eastAsia="zh-CN"/>
        </w:rPr>
        <w:t>with the following components:</w:t>
      </w:r>
    </w:p>
    <w:p w14:paraId="6A609BAC" w14:textId="583461C5" w:rsidR="00ED3CA9" w:rsidRPr="00E23840" w:rsidRDefault="00ED3CA9" w:rsidP="00ED3CA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00BF36F3">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1740FFF6" w14:textId="77777777" w:rsidR="00ED3CA9" w:rsidRPr="00E23840" w:rsidRDefault="00ED3CA9" w:rsidP="00ED3CA9">
      <w:pPr>
        <w:pStyle w:val="B1"/>
        <w:rPr>
          <w:noProof/>
        </w:rPr>
      </w:pPr>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p>
    <w:p w14:paraId="33A8381D" w14:textId="77777777" w:rsidR="00ED3CA9" w:rsidRPr="00E23840" w:rsidRDefault="00ED3CA9" w:rsidP="00ED3CA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77D8FC5" w14:textId="10D38B0B" w:rsidR="00ED3CA9" w:rsidRPr="00E23840" w:rsidRDefault="00ED3CA9" w:rsidP="00ED3CA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19E5">
        <w:rPr>
          <w:noProof/>
        </w:rPr>
        <w:t>7.2</w:t>
      </w:r>
      <w:r>
        <w:rPr>
          <w:noProof/>
        </w:rPr>
        <w:t>.3</w:t>
      </w:r>
      <w:r w:rsidRPr="00E23840">
        <w:rPr>
          <w:noProof/>
        </w:rPr>
        <w:t>.</w:t>
      </w:r>
    </w:p>
    <w:p w14:paraId="07014D3D" w14:textId="6F4477D0" w:rsidR="00ED3CA9" w:rsidRDefault="003819E5" w:rsidP="00ED3CA9">
      <w:pPr>
        <w:pStyle w:val="Heading3"/>
      </w:pPr>
      <w:bookmarkStart w:id="432" w:name="_Toc191015719"/>
      <w:r>
        <w:t>7.2</w:t>
      </w:r>
      <w:r w:rsidR="00ED3CA9">
        <w:t>.2</w:t>
      </w:r>
      <w:r w:rsidR="00ED3CA9">
        <w:tab/>
        <w:t>Usage of HTTP</w:t>
      </w:r>
      <w:bookmarkEnd w:id="432"/>
    </w:p>
    <w:p w14:paraId="57FCDA60" w14:textId="0D043DC2" w:rsidR="00ED3CA9" w:rsidRPr="000C5200" w:rsidRDefault="003819E5" w:rsidP="00ED3CA9">
      <w:pPr>
        <w:pStyle w:val="Heading4"/>
      </w:pPr>
      <w:bookmarkStart w:id="433" w:name="_Toc191015720"/>
      <w:r>
        <w:t>7.2</w:t>
      </w:r>
      <w:r w:rsidR="00ED3CA9">
        <w:t>.2.1</w:t>
      </w:r>
      <w:r w:rsidR="00ED3CA9">
        <w:tab/>
        <w:t>General</w:t>
      </w:r>
      <w:bookmarkEnd w:id="433"/>
    </w:p>
    <w:p w14:paraId="1A527E14" w14:textId="2D600819" w:rsidR="00ED3CA9" w:rsidRPr="00656C0E" w:rsidRDefault="00ED3CA9" w:rsidP="00ED3CA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907EE5">
        <w:rPr>
          <w:noProof/>
          <w:lang w:eastAsia="zh-CN"/>
        </w:rPr>
        <w:t>1</w:t>
      </w:r>
      <w:r w:rsidR="00A4241A">
        <w:rPr>
          <w:noProof/>
          <w:lang w:eastAsia="zh-CN"/>
        </w:rPr>
        <w:t>5</w:t>
      </w:r>
      <w:r w:rsidRPr="00986E88">
        <w:rPr>
          <w:noProof/>
          <w:lang w:eastAsia="zh-CN"/>
        </w:rPr>
        <w:t xml:space="preserve">], </w:t>
      </w:r>
      <w:r w:rsidRPr="00986E88">
        <w:rPr>
          <w:noProof/>
        </w:rPr>
        <w:t>shall be used as specified in clause </w:t>
      </w:r>
      <w:r w:rsidRPr="00656C0E">
        <w:rPr>
          <w:noProof/>
        </w:rPr>
        <w:t>5 of 3GPP TS 29.500 [</w:t>
      </w:r>
      <w:r w:rsidR="00941884" w:rsidRPr="00656C0E">
        <w:rPr>
          <w:noProof/>
        </w:rPr>
        <w:t>7</w:t>
      </w:r>
      <w:r w:rsidRPr="00656C0E">
        <w:rPr>
          <w:noProof/>
        </w:rPr>
        <w:t>].</w:t>
      </w:r>
    </w:p>
    <w:p w14:paraId="69BB79A3" w14:textId="3861EF76" w:rsidR="00ED3CA9" w:rsidRPr="00986E88" w:rsidRDefault="00ED3CA9" w:rsidP="00ED3CA9">
      <w:pPr>
        <w:rPr>
          <w:noProof/>
        </w:rPr>
      </w:pPr>
      <w:r w:rsidRPr="00656C0E">
        <w:rPr>
          <w:noProof/>
        </w:rPr>
        <w:t>HTTP</w:t>
      </w:r>
      <w:r w:rsidRPr="00656C0E">
        <w:rPr>
          <w:noProof/>
          <w:lang w:eastAsia="zh-CN"/>
        </w:rPr>
        <w:t xml:space="preserve">/2 </w:t>
      </w:r>
      <w:r w:rsidRPr="00656C0E">
        <w:rPr>
          <w:noProof/>
        </w:rPr>
        <w:t>shall be transported as specified in clause 5.3 of 3GPP TS 29.500 [</w:t>
      </w:r>
      <w:r w:rsidR="00941884" w:rsidRPr="00656C0E">
        <w:rPr>
          <w:noProof/>
        </w:rPr>
        <w:t>7</w:t>
      </w:r>
      <w:r w:rsidRPr="00656C0E">
        <w:rPr>
          <w:noProof/>
        </w:rPr>
        <w:t>].</w:t>
      </w:r>
    </w:p>
    <w:p w14:paraId="58366124" w14:textId="582366D8" w:rsidR="00ED3CA9" w:rsidRPr="00986E88" w:rsidRDefault="00ED3CA9" w:rsidP="00ED3CA9">
      <w:pPr>
        <w:rPr>
          <w:noProof/>
        </w:rPr>
      </w:pPr>
      <w:r w:rsidRPr="00986E88">
        <w:rPr>
          <w:noProof/>
        </w:rPr>
        <w:t>The OpenAPI [</w:t>
      </w:r>
      <w:r w:rsidR="00363D5E">
        <w:rPr>
          <w:noProof/>
        </w:rPr>
        <w:t>1</w:t>
      </w:r>
      <w:r w:rsidR="008F05BE">
        <w:rPr>
          <w:noProof/>
        </w:rPr>
        <w:t>6</w:t>
      </w:r>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00492536" w:rsidRPr="00492536">
        <w:rPr>
          <w:noProof/>
        </w:rPr>
        <w:t>2</w:t>
      </w:r>
      <w:r w:rsidRPr="00986E88">
        <w:rPr>
          <w:noProof/>
        </w:rPr>
        <w:t>.</w:t>
      </w:r>
    </w:p>
    <w:p w14:paraId="393996BE" w14:textId="3D731263" w:rsidR="00ED3CA9" w:rsidRPr="000C5200" w:rsidRDefault="003819E5" w:rsidP="00ED3CA9">
      <w:pPr>
        <w:pStyle w:val="Heading4"/>
      </w:pPr>
      <w:bookmarkStart w:id="434" w:name="_Toc191015721"/>
      <w:r>
        <w:t>7.2</w:t>
      </w:r>
      <w:r w:rsidR="00ED3CA9">
        <w:t>.2.2</w:t>
      </w:r>
      <w:r w:rsidR="00ED3CA9">
        <w:tab/>
        <w:t>HTTP standard headers</w:t>
      </w:r>
      <w:bookmarkEnd w:id="434"/>
    </w:p>
    <w:p w14:paraId="7158C9BE" w14:textId="49B7114D" w:rsidR="00ED3CA9" w:rsidRDefault="003819E5" w:rsidP="00ED3CA9">
      <w:pPr>
        <w:pStyle w:val="Heading5"/>
        <w:rPr>
          <w:lang w:eastAsia="zh-CN"/>
        </w:rPr>
      </w:pPr>
      <w:bookmarkStart w:id="435" w:name="_Toc191015722"/>
      <w:r>
        <w:t>7.2</w:t>
      </w:r>
      <w:r w:rsidR="00ED3CA9">
        <w:t>.2.2.1</w:t>
      </w:r>
      <w:r w:rsidR="00ED3CA9">
        <w:rPr>
          <w:rFonts w:hint="eastAsia"/>
          <w:lang w:eastAsia="zh-CN"/>
        </w:rPr>
        <w:tab/>
      </w:r>
      <w:r w:rsidR="00ED3CA9">
        <w:rPr>
          <w:lang w:eastAsia="zh-CN"/>
        </w:rPr>
        <w:t>General</w:t>
      </w:r>
      <w:bookmarkEnd w:id="435"/>
    </w:p>
    <w:p w14:paraId="76406C3D" w14:textId="5537BD1F" w:rsidR="00ED3CA9" w:rsidRPr="00986E88" w:rsidRDefault="00ED3CA9" w:rsidP="00ED3CA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941884" w:rsidRPr="00AC65C0">
        <w:rPr>
          <w:noProof/>
        </w:rPr>
        <w:t>7</w:t>
      </w:r>
      <w:r w:rsidRPr="00986E88">
        <w:rPr>
          <w:noProof/>
        </w:rPr>
        <w:t>] for the usage of HTTP standard headers.</w:t>
      </w:r>
    </w:p>
    <w:p w14:paraId="208567DC" w14:textId="418D8763" w:rsidR="00ED3CA9" w:rsidRDefault="003819E5" w:rsidP="00ED3CA9">
      <w:pPr>
        <w:pStyle w:val="Heading5"/>
      </w:pPr>
      <w:bookmarkStart w:id="436" w:name="_Toc191015723"/>
      <w:r>
        <w:t>7.2</w:t>
      </w:r>
      <w:r w:rsidR="00ED3CA9">
        <w:t>.2.2.2</w:t>
      </w:r>
      <w:r w:rsidR="00ED3CA9">
        <w:tab/>
        <w:t>Content type</w:t>
      </w:r>
      <w:bookmarkEnd w:id="436"/>
    </w:p>
    <w:p w14:paraId="38EE149A" w14:textId="612D5C69" w:rsidR="00ED3CA9" w:rsidRDefault="00ED3CA9" w:rsidP="00ED3CA9">
      <w:r w:rsidRPr="00986E88">
        <w:rPr>
          <w:noProof/>
        </w:rPr>
        <w:t xml:space="preserve">JSON, </w:t>
      </w:r>
      <w:r w:rsidRPr="00986E88">
        <w:rPr>
          <w:noProof/>
          <w:lang w:eastAsia="zh-CN"/>
        </w:rPr>
        <w:t>IETF RFC 8259 [</w:t>
      </w:r>
      <w:r w:rsidR="003B0008">
        <w:rPr>
          <w:noProof/>
          <w:lang w:eastAsia="zh-CN"/>
        </w:rPr>
        <w:t>1</w:t>
      </w:r>
      <w:r w:rsidR="00C37C9F">
        <w:rPr>
          <w:noProof/>
          <w:lang w:eastAsia="zh-CN"/>
        </w:rPr>
        <w:t>4</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941884" w:rsidRPr="00AC65C0">
        <w:rPr>
          <w:noProof/>
        </w:rPr>
        <w:t>7</w:t>
      </w:r>
      <w:r w:rsidRPr="00986E88">
        <w:rPr>
          <w:noProof/>
        </w:rPr>
        <w:t>].</w:t>
      </w:r>
      <w:r w:rsidRPr="00F00EFD">
        <w:t xml:space="preserve"> </w:t>
      </w:r>
      <w:r>
        <w:t>The use of the JSON format shall be signalled by the content type "application/json".</w:t>
      </w:r>
    </w:p>
    <w:p w14:paraId="20991BD5" w14:textId="71C72F8F" w:rsidR="00ED3CA9" w:rsidRPr="000C5200" w:rsidRDefault="003819E5" w:rsidP="00ED3CA9">
      <w:pPr>
        <w:pStyle w:val="Heading4"/>
      </w:pPr>
      <w:bookmarkStart w:id="437" w:name="_Toc191015724"/>
      <w:r>
        <w:t>7.2</w:t>
      </w:r>
      <w:r w:rsidR="00ED3CA9">
        <w:t>.2.3</w:t>
      </w:r>
      <w:r w:rsidR="00ED3CA9">
        <w:tab/>
        <w:t>HTTP custom headers</w:t>
      </w:r>
      <w:bookmarkEnd w:id="437"/>
    </w:p>
    <w:p w14:paraId="2CCD8396" w14:textId="571BA340" w:rsidR="00ED3CA9" w:rsidRDefault="00ED3CA9" w:rsidP="00ED3CA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941884" w:rsidRPr="00AC65C0">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941884" w:rsidRPr="00AC65C0">
        <w:rPr>
          <w:noProof/>
        </w:rPr>
        <w:t>7</w:t>
      </w:r>
      <w:r w:rsidRPr="00810C4F">
        <w:rPr>
          <w:noProof/>
        </w:rPr>
        <w:t>]</w:t>
      </w:r>
      <w:r>
        <w:rPr>
          <w:noProof/>
        </w:rPr>
        <w:t xml:space="preserve"> may be supported.</w:t>
      </w:r>
    </w:p>
    <w:p w14:paraId="633DD6B9" w14:textId="702D3404" w:rsidR="00ED3CA9" w:rsidRDefault="003819E5" w:rsidP="00ED3CA9">
      <w:pPr>
        <w:pStyle w:val="Heading3"/>
      </w:pPr>
      <w:bookmarkStart w:id="438" w:name="_Toc191015725"/>
      <w:r>
        <w:t>7.2</w:t>
      </w:r>
      <w:r w:rsidR="00ED3CA9">
        <w:t>.3</w:t>
      </w:r>
      <w:r w:rsidR="00ED3CA9">
        <w:tab/>
        <w:t>Resources</w:t>
      </w:r>
      <w:bookmarkEnd w:id="438"/>
    </w:p>
    <w:p w14:paraId="5663711D" w14:textId="2FCEBE1F" w:rsidR="00ED3CA9" w:rsidRPr="000A7435" w:rsidRDefault="003819E5" w:rsidP="00ED3CA9">
      <w:pPr>
        <w:pStyle w:val="Heading4"/>
      </w:pPr>
      <w:bookmarkStart w:id="439" w:name="_Toc191015726"/>
      <w:r>
        <w:t>7.2</w:t>
      </w:r>
      <w:r w:rsidR="00ED3CA9">
        <w:t>.3.1</w:t>
      </w:r>
      <w:r w:rsidR="00ED3CA9">
        <w:tab/>
        <w:t>Overview</w:t>
      </w:r>
      <w:bookmarkEnd w:id="439"/>
    </w:p>
    <w:p w14:paraId="3FF753AE" w14:textId="77777777" w:rsidR="00ED3CA9" w:rsidRDefault="00ED3CA9" w:rsidP="00ED3CA9">
      <w:r>
        <w:t>This clause describes the structure for the Resource URIs and the resources and methods used for the service.</w:t>
      </w:r>
    </w:p>
    <w:p w14:paraId="0E521481" w14:textId="77246F92" w:rsidR="00ED3CA9" w:rsidRDefault="00ED3CA9" w:rsidP="00ED3CA9">
      <w:r>
        <w:t>Figure </w:t>
      </w:r>
      <w:r w:rsidR="003819E5">
        <w:t>7.2</w:t>
      </w:r>
      <w:r>
        <w:t>.3.1-1 depicts the resource URIs structure for the LMS_LocationReport API.</w:t>
      </w:r>
    </w:p>
    <w:p w14:paraId="7DE9479D" w14:textId="77777777" w:rsidR="00ED3CA9" w:rsidRDefault="00ED3CA9" w:rsidP="00ED3CA9">
      <w:pPr>
        <w:pStyle w:val="EX"/>
      </w:pPr>
      <w:r w:rsidRPr="0085686F">
        <w:t>Example:</w:t>
      </w:r>
    </w:p>
    <w:p w14:paraId="796D5F6C" w14:textId="77777777" w:rsidR="00ED3CA9" w:rsidRPr="00A258AF" w:rsidRDefault="00ED3CA9" w:rsidP="00ED3CA9">
      <w:pPr>
        <w:pStyle w:val="TH"/>
        <w:rPr>
          <w:lang w:val="en-US"/>
        </w:rPr>
      </w:pPr>
      <w:r>
        <w:object w:dxaOrig="7380" w:dyaOrig="3300" w14:anchorId="53E6DE02">
          <v:shape id="_x0000_i1027" type="#_x0000_t75" style="width:4in;height:127.1pt" o:ole="">
            <v:imagedata r:id="rId18" o:title=""/>
          </v:shape>
          <o:OLEObject Type="Embed" ProgID="Visio.Drawing.15" ShapeID="_x0000_i1027" DrawAspect="Content" ObjectID="_1801631220" r:id="rId19"/>
        </w:object>
      </w:r>
    </w:p>
    <w:p w14:paraId="73F2A925" w14:textId="48ECEA63" w:rsidR="00ED3CA9" w:rsidRPr="008C18E3" w:rsidRDefault="00ED3CA9" w:rsidP="00ED3CA9">
      <w:pPr>
        <w:pStyle w:val="TF"/>
      </w:pPr>
      <w:r w:rsidRPr="008C18E3">
        <w:t>Figure</w:t>
      </w:r>
      <w:r>
        <w:t> </w:t>
      </w:r>
      <w:r w:rsidR="003819E5">
        <w:t>7.2</w:t>
      </w:r>
      <w:r>
        <w:t>.3.1</w:t>
      </w:r>
      <w:r w:rsidRPr="008C18E3">
        <w:t xml:space="preserve">-1: </w:t>
      </w:r>
      <w:r>
        <w:t xml:space="preserve">Resource </w:t>
      </w:r>
      <w:r w:rsidRPr="008C18E3">
        <w:t xml:space="preserve">URI structure of the </w:t>
      </w:r>
      <w:r>
        <w:t>LMS_LocationReport</w:t>
      </w:r>
      <w:r w:rsidRPr="008C18E3">
        <w:t xml:space="preserve"> API</w:t>
      </w:r>
    </w:p>
    <w:p w14:paraId="3F4FD479" w14:textId="1227FAC6" w:rsidR="00ED3CA9" w:rsidRDefault="00ED3CA9" w:rsidP="00ED3CA9">
      <w:r>
        <w:t>Table </w:t>
      </w:r>
      <w:r w:rsidR="003819E5">
        <w:t>7.2</w:t>
      </w:r>
      <w:r>
        <w:t>.3.1-1 provides an overview of the resources and applicable HTTP methods.</w:t>
      </w:r>
    </w:p>
    <w:p w14:paraId="7496EC50" w14:textId="6ABAEA00" w:rsidR="00ED3CA9" w:rsidRPr="00384E92" w:rsidRDefault="00ED3CA9" w:rsidP="00ED3CA9">
      <w:pPr>
        <w:pStyle w:val="TH"/>
      </w:pPr>
      <w:r w:rsidRPr="00384E92">
        <w:t>Table</w:t>
      </w:r>
      <w:r>
        <w:t> </w:t>
      </w:r>
      <w:r w:rsidR="003819E5">
        <w:t>7.2</w:t>
      </w:r>
      <w:r>
        <w:t>.3.1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30"/>
        <w:gridCol w:w="2977"/>
        <w:gridCol w:w="1702"/>
        <w:gridCol w:w="2920"/>
      </w:tblGrid>
      <w:tr w:rsidR="00ED3CA9" w:rsidRPr="00B54FF5" w14:paraId="58654198" w14:textId="77777777" w:rsidTr="00C21234">
        <w:trPr>
          <w:jc w:val="center"/>
        </w:trPr>
        <w:tc>
          <w:tcPr>
            <w:tcW w:w="1012" w:type="pct"/>
            <w:shd w:val="clear" w:color="auto" w:fill="C0C0C0"/>
            <w:vAlign w:val="center"/>
            <w:hideMark/>
          </w:tcPr>
          <w:p w14:paraId="5CF4A868" w14:textId="77777777" w:rsidR="00ED3CA9" w:rsidRPr="0016361A" w:rsidRDefault="00ED3CA9" w:rsidP="00C21234">
            <w:pPr>
              <w:pStyle w:val="TAH"/>
            </w:pPr>
            <w:r w:rsidRPr="008C18E3">
              <w:t xml:space="preserve">Resource </w:t>
            </w:r>
            <w:r>
              <w:t>purpose/</w:t>
            </w:r>
            <w:r w:rsidRPr="008C18E3">
              <w:t>name</w:t>
            </w:r>
          </w:p>
        </w:tc>
        <w:tc>
          <w:tcPr>
            <w:tcW w:w="1562" w:type="pct"/>
            <w:shd w:val="clear" w:color="auto" w:fill="C0C0C0"/>
            <w:vAlign w:val="center"/>
            <w:hideMark/>
          </w:tcPr>
          <w:p w14:paraId="30ED74A0" w14:textId="77777777" w:rsidR="00ED3CA9" w:rsidRPr="0016361A" w:rsidRDefault="00ED3CA9" w:rsidP="00C21234">
            <w:pPr>
              <w:pStyle w:val="TAH"/>
            </w:pPr>
            <w:r w:rsidRPr="008C18E3">
              <w:t>Resource URI</w:t>
            </w:r>
            <w:r>
              <w:t xml:space="preserve"> (relative path after API URI)</w:t>
            </w:r>
          </w:p>
        </w:tc>
        <w:tc>
          <w:tcPr>
            <w:tcW w:w="893" w:type="pct"/>
            <w:shd w:val="clear" w:color="auto" w:fill="C0C0C0"/>
            <w:vAlign w:val="center"/>
            <w:hideMark/>
          </w:tcPr>
          <w:p w14:paraId="209FE59C" w14:textId="77777777" w:rsidR="00ED3CA9" w:rsidRPr="0016361A" w:rsidRDefault="00ED3CA9" w:rsidP="00C21234">
            <w:pPr>
              <w:pStyle w:val="TAH"/>
            </w:pPr>
            <w:r w:rsidRPr="008C18E3">
              <w:t>HTTP method</w:t>
            </w:r>
            <w:r>
              <w:t xml:space="preserve"> or custom operation</w:t>
            </w:r>
          </w:p>
        </w:tc>
        <w:tc>
          <w:tcPr>
            <w:tcW w:w="1532" w:type="pct"/>
            <w:shd w:val="clear" w:color="auto" w:fill="C0C0C0"/>
            <w:vAlign w:val="center"/>
            <w:hideMark/>
          </w:tcPr>
          <w:p w14:paraId="31385017" w14:textId="77777777" w:rsidR="00ED3CA9" w:rsidRPr="0016361A" w:rsidRDefault="00ED3CA9" w:rsidP="00C21234">
            <w:pPr>
              <w:pStyle w:val="TAH"/>
            </w:pPr>
            <w:r>
              <w:t>Description (service operation)</w:t>
            </w:r>
          </w:p>
        </w:tc>
      </w:tr>
      <w:tr w:rsidR="00ED3CA9" w:rsidRPr="00B54FF5" w14:paraId="19143F83" w14:textId="77777777" w:rsidTr="00C21234">
        <w:trPr>
          <w:trHeight w:val="636"/>
          <w:jc w:val="center"/>
        </w:trPr>
        <w:tc>
          <w:tcPr>
            <w:tcW w:w="1012" w:type="pct"/>
            <w:hideMark/>
          </w:tcPr>
          <w:p w14:paraId="3F9249BF" w14:textId="77777777" w:rsidR="00ED3CA9" w:rsidRPr="0016361A" w:rsidRDefault="00ED3CA9" w:rsidP="00C21234">
            <w:pPr>
              <w:pStyle w:val="TAL"/>
            </w:pPr>
            <w:r>
              <w:t>MC UE Location Reports</w:t>
            </w:r>
          </w:p>
        </w:tc>
        <w:tc>
          <w:tcPr>
            <w:tcW w:w="1562" w:type="pct"/>
            <w:hideMark/>
          </w:tcPr>
          <w:p w14:paraId="6A2402F2" w14:textId="77777777" w:rsidR="00ED3CA9" w:rsidRPr="0016361A" w:rsidRDefault="00ED3CA9" w:rsidP="00C21234">
            <w:pPr>
              <w:pStyle w:val="TAL"/>
            </w:pPr>
            <w:r>
              <w:t>/locationreports</w:t>
            </w:r>
          </w:p>
        </w:tc>
        <w:tc>
          <w:tcPr>
            <w:tcW w:w="893" w:type="pct"/>
            <w:hideMark/>
          </w:tcPr>
          <w:p w14:paraId="0291E099" w14:textId="77777777" w:rsidR="00ED3CA9" w:rsidRPr="0016361A" w:rsidRDefault="00ED3CA9" w:rsidP="00C21234">
            <w:pPr>
              <w:pStyle w:val="TAL"/>
            </w:pPr>
            <w:r w:rsidRPr="0016361A">
              <w:t>POST</w:t>
            </w:r>
          </w:p>
        </w:tc>
        <w:tc>
          <w:tcPr>
            <w:tcW w:w="1532" w:type="pct"/>
            <w:hideMark/>
          </w:tcPr>
          <w:p w14:paraId="31620987" w14:textId="77777777" w:rsidR="00ED3CA9" w:rsidRPr="0016361A" w:rsidRDefault="00ED3CA9" w:rsidP="00C21234">
            <w:pPr>
              <w:pStyle w:val="TAL"/>
            </w:pPr>
            <w:r>
              <w:t>Creates a new MC UE Location report.</w:t>
            </w:r>
          </w:p>
        </w:tc>
      </w:tr>
      <w:tr w:rsidR="00ED3CA9" w:rsidRPr="00B54FF5" w14:paraId="67176A72" w14:textId="77777777" w:rsidTr="00C21234">
        <w:trPr>
          <w:trHeight w:val="636"/>
          <w:jc w:val="center"/>
        </w:trPr>
        <w:tc>
          <w:tcPr>
            <w:tcW w:w="1012" w:type="pct"/>
          </w:tcPr>
          <w:p w14:paraId="38D5494D" w14:textId="77777777" w:rsidR="00ED3CA9" w:rsidRDefault="00ED3CA9" w:rsidP="00C21234">
            <w:pPr>
              <w:pStyle w:val="TAL"/>
            </w:pPr>
            <w:r>
              <w:t>Individual MC UE Location Report</w:t>
            </w:r>
          </w:p>
        </w:tc>
        <w:tc>
          <w:tcPr>
            <w:tcW w:w="1562" w:type="pct"/>
          </w:tcPr>
          <w:p w14:paraId="6969D81A" w14:textId="77777777" w:rsidR="00ED3CA9" w:rsidRDefault="00ED3CA9" w:rsidP="00C21234">
            <w:pPr>
              <w:pStyle w:val="TAL"/>
            </w:pPr>
            <w:r>
              <w:t>/locationreports/{locationreportId}</w:t>
            </w:r>
          </w:p>
        </w:tc>
        <w:tc>
          <w:tcPr>
            <w:tcW w:w="893" w:type="pct"/>
          </w:tcPr>
          <w:p w14:paraId="1C944214" w14:textId="77777777" w:rsidR="00ED3CA9" w:rsidRPr="0016361A" w:rsidRDefault="00ED3CA9" w:rsidP="00C21234">
            <w:pPr>
              <w:pStyle w:val="TAL"/>
            </w:pPr>
          </w:p>
        </w:tc>
        <w:tc>
          <w:tcPr>
            <w:tcW w:w="1532" w:type="pct"/>
          </w:tcPr>
          <w:p w14:paraId="7EB7AA91" w14:textId="77777777" w:rsidR="00ED3CA9" w:rsidRDefault="00ED3CA9" w:rsidP="00C21234">
            <w:pPr>
              <w:pStyle w:val="TAL"/>
            </w:pPr>
          </w:p>
        </w:tc>
      </w:tr>
    </w:tbl>
    <w:p w14:paraId="085B754E" w14:textId="77777777" w:rsidR="00ED3CA9" w:rsidRPr="00407648" w:rsidRDefault="00ED3CA9" w:rsidP="00ED3CA9"/>
    <w:p w14:paraId="37AFD54D" w14:textId="7437089B" w:rsidR="00ED3CA9" w:rsidRDefault="003819E5" w:rsidP="00ED3CA9">
      <w:pPr>
        <w:pStyle w:val="Heading4"/>
      </w:pPr>
      <w:bookmarkStart w:id="440" w:name="_Toc191015727"/>
      <w:r>
        <w:t>7.2</w:t>
      </w:r>
      <w:r w:rsidR="00ED3CA9">
        <w:t>.3.2</w:t>
      </w:r>
      <w:r w:rsidR="00ED3CA9">
        <w:tab/>
        <w:t>Resource: MC UE Location Reports</w:t>
      </w:r>
      <w:bookmarkEnd w:id="440"/>
    </w:p>
    <w:p w14:paraId="6F96CC01" w14:textId="7D1379AA" w:rsidR="00ED3CA9" w:rsidRDefault="003819E5" w:rsidP="00ED3CA9">
      <w:pPr>
        <w:pStyle w:val="Heading5"/>
      </w:pPr>
      <w:bookmarkStart w:id="441" w:name="_Toc191015728"/>
      <w:r>
        <w:t>7.2</w:t>
      </w:r>
      <w:r w:rsidR="00ED3CA9">
        <w:t>.3.2.1</w:t>
      </w:r>
      <w:r w:rsidR="00ED3CA9">
        <w:tab/>
        <w:t>Description</w:t>
      </w:r>
      <w:bookmarkEnd w:id="441"/>
    </w:p>
    <w:p w14:paraId="071D24D3" w14:textId="77777777" w:rsidR="00ED3CA9" w:rsidRDefault="00ED3CA9" w:rsidP="00ED3CA9">
      <w:r>
        <w:t>The resource represents the MC UE location reports collection.</w:t>
      </w:r>
    </w:p>
    <w:p w14:paraId="041A59D8" w14:textId="3F541EC1" w:rsidR="00ED3CA9" w:rsidRDefault="003819E5" w:rsidP="00ED3CA9">
      <w:pPr>
        <w:pStyle w:val="Heading5"/>
      </w:pPr>
      <w:bookmarkStart w:id="442" w:name="_Toc191015729"/>
      <w:r>
        <w:t>7.2</w:t>
      </w:r>
      <w:r w:rsidR="00ED3CA9">
        <w:t>.3.2.2</w:t>
      </w:r>
      <w:r w:rsidR="00ED3CA9">
        <w:tab/>
        <w:t>Resource Definition</w:t>
      </w:r>
      <w:bookmarkEnd w:id="442"/>
    </w:p>
    <w:p w14:paraId="01F566E0" w14:textId="77777777" w:rsidR="00ED3CA9" w:rsidRDefault="00ED3CA9" w:rsidP="00ED3CA9">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p>
    <w:p w14:paraId="3E7843B7" w14:textId="76323A4F" w:rsidR="00ED3CA9" w:rsidRDefault="00ED3CA9" w:rsidP="00ED3CA9">
      <w:pPr>
        <w:rPr>
          <w:rFonts w:ascii="Arial" w:hAnsi="Arial" w:cs="Arial"/>
        </w:rPr>
      </w:pPr>
      <w:r w:rsidRPr="00F112E4">
        <w:t>This resource shall support the resource URI variables defined in table </w:t>
      </w:r>
      <w:r w:rsidR="003819E5">
        <w:t>7.2</w:t>
      </w:r>
      <w:r w:rsidRPr="00F112E4">
        <w:t>.3.2.2-1.</w:t>
      </w:r>
    </w:p>
    <w:p w14:paraId="26CAA0FF" w14:textId="2F0529D2" w:rsidR="00ED3CA9" w:rsidRDefault="00ED3CA9" w:rsidP="00ED3CA9">
      <w:pPr>
        <w:pStyle w:val="TH"/>
        <w:rPr>
          <w:rFonts w:cs="Arial"/>
        </w:rPr>
      </w:pPr>
      <w:r>
        <w:t>Table </w:t>
      </w:r>
      <w:r w:rsidR="003819E5">
        <w:t>7.2</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ED3CA9" w:rsidRPr="00B54FF5" w14:paraId="0D9823FA"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68F1520" w14:textId="77777777" w:rsidR="00ED3CA9" w:rsidRPr="0016361A" w:rsidRDefault="00ED3CA9" w:rsidP="00C21234">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7A2A5931" w14:textId="77777777" w:rsidR="00ED3CA9" w:rsidRPr="0016361A" w:rsidRDefault="00ED3CA9" w:rsidP="00C21234">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CB492" w14:textId="77777777" w:rsidR="00ED3CA9" w:rsidRPr="0016361A" w:rsidRDefault="00ED3CA9" w:rsidP="00C21234">
            <w:pPr>
              <w:pStyle w:val="TAH"/>
            </w:pPr>
            <w:r w:rsidRPr="0016361A">
              <w:t>Definition</w:t>
            </w:r>
          </w:p>
        </w:tc>
      </w:tr>
      <w:tr w:rsidR="00ED3CA9" w:rsidRPr="00B54FF5" w14:paraId="154B407C"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0A8E69E" w14:textId="77777777" w:rsidR="00ED3CA9" w:rsidRPr="0016361A" w:rsidRDefault="00ED3CA9" w:rsidP="00C21234">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0AA4091A" w14:textId="77777777" w:rsidR="00ED3CA9" w:rsidRPr="0016361A" w:rsidRDefault="00ED3CA9" w:rsidP="00C21234">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51FDEBC8" w14:textId="1621945E" w:rsidR="00ED3CA9" w:rsidRPr="0016361A" w:rsidRDefault="00ED3CA9" w:rsidP="00C21234">
            <w:pPr>
              <w:pStyle w:val="TAL"/>
            </w:pPr>
            <w:r w:rsidRPr="0016361A">
              <w:t>See clause</w:t>
            </w:r>
            <w:r w:rsidRPr="0016361A">
              <w:rPr>
                <w:lang w:val="en-US" w:eastAsia="zh-CN"/>
              </w:rPr>
              <w:t> </w:t>
            </w:r>
            <w:r w:rsidR="003819E5">
              <w:t>7.2</w:t>
            </w:r>
            <w:r w:rsidRPr="0016361A">
              <w:t>.1</w:t>
            </w:r>
          </w:p>
        </w:tc>
      </w:tr>
    </w:tbl>
    <w:p w14:paraId="02F58CF3" w14:textId="77777777" w:rsidR="00ED3CA9" w:rsidRPr="00384E92" w:rsidRDefault="00ED3CA9" w:rsidP="00ED3CA9"/>
    <w:p w14:paraId="212CE6B9" w14:textId="10C894B7" w:rsidR="00ED3CA9" w:rsidRDefault="003819E5" w:rsidP="00ED3CA9">
      <w:pPr>
        <w:pStyle w:val="Heading5"/>
      </w:pPr>
      <w:bookmarkStart w:id="443" w:name="_Toc191015730"/>
      <w:r>
        <w:t>7.2</w:t>
      </w:r>
      <w:r w:rsidR="00ED3CA9">
        <w:t>.3.2.3</w:t>
      </w:r>
      <w:r w:rsidR="00ED3CA9">
        <w:tab/>
        <w:t>Resource Standard Methods</w:t>
      </w:r>
      <w:bookmarkEnd w:id="443"/>
    </w:p>
    <w:p w14:paraId="529C13A3" w14:textId="41A21CE6" w:rsidR="00ED3CA9" w:rsidRPr="00384E92" w:rsidRDefault="003819E5" w:rsidP="00ED3CA9">
      <w:pPr>
        <w:pStyle w:val="H6"/>
      </w:pPr>
      <w:r>
        <w:t>7.2</w:t>
      </w:r>
      <w:r w:rsidR="00ED3CA9">
        <w:t>.3.2.3</w:t>
      </w:r>
      <w:r w:rsidR="00ED3CA9" w:rsidRPr="00384E92">
        <w:t>.1</w:t>
      </w:r>
      <w:r w:rsidR="00ED3CA9" w:rsidRPr="00384E92">
        <w:tab/>
      </w:r>
      <w:r w:rsidR="00ED3CA9">
        <w:t>POST</w:t>
      </w:r>
    </w:p>
    <w:p w14:paraId="48AA292F" w14:textId="728D23C4" w:rsidR="00ED3CA9" w:rsidRDefault="00ED3CA9" w:rsidP="00ED3CA9">
      <w:r>
        <w:t>This method shall support the URI query parameters specified in table </w:t>
      </w:r>
      <w:r w:rsidR="003819E5">
        <w:t>7.2</w:t>
      </w:r>
      <w:r>
        <w:t>.3.2.3.1-1.</w:t>
      </w:r>
    </w:p>
    <w:p w14:paraId="42FAC92A" w14:textId="6E8A09A2" w:rsidR="00ED3CA9" w:rsidRPr="00384E92" w:rsidRDefault="00ED3CA9" w:rsidP="00ED3CA9">
      <w:pPr>
        <w:pStyle w:val="TH"/>
        <w:rPr>
          <w:rFonts w:cs="Arial"/>
        </w:rPr>
      </w:pPr>
      <w:r w:rsidRPr="00384E92">
        <w:t>Table</w:t>
      </w:r>
      <w:r>
        <w:t> </w:t>
      </w:r>
      <w:r w:rsidR="003819E5">
        <w:t>7.2</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ED3CA9" w:rsidRPr="00B54FF5" w14:paraId="43CDD2C7" w14:textId="77777777" w:rsidTr="00C21234">
        <w:trPr>
          <w:jc w:val="center"/>
        </w:trPr>
        <w:tc>
          <w:tcPr>
            <w:tcW w:w="938" w:type="pct"/>
            <w:shd w:val="clear" w:color="auto" w:fill="C0C0C0"/>
          </w:tcPr>
          <w:p w14:paraId="2A0428F9" w14:textId="77777777" w:rsidR="00ED3CA9" w:rsidRPr="0016361A" w:rsidRDefault="00ED3CA9" w:rsidP="00C21234">
            <w:pPr>
              <w:pStyle w:val="TAH"/>
            </w:pPr>
            <w:r w:rsidRPr="0016361A">
              <w:t>Name</w:t>
            </w:r>
          </w:p>
        </w:tc>
        <w:tc>
          <w:tcPr>
            <w:tcW w:w="619" w:type="pct"/>
            <w:shd w:val="clear" w:color="auto" w:fill="C0C0C0"/>
          </w:tcPr>
          <w:p w14:paraId="7CA4B4B1" w14:textId="77777777" w:rsidR="00ED3CA9" w:rsidRPr="0016361A" w:rsidRDefault="00ED3CA9" w:rsidP="00C21234">
            <w:pPr>
              <w:pStyle w:val="TAH"/>
            </w:pPr>
            <w:r w:rsidRPr="0016361A">
              <w:t>Data type</w:t>
            </w:r>
          </w:p>
        </w:tc>
        <w:tc>
          <w:tcPr>
            <w:tcW w:w="274" w:type="pct"/>
            <w:shd w:val="clear" w:color="auto" w:fill="C0C0C0"/>
          </w:tcPr>
          <w:p w14:paraId="55B4DB24" w14:textId="77777777" w:rsidR="00ED3CA9" w:rsidRPr="0016361A" w:rsidRDefault="00ED3CA9" w:rsidP="00C21234">
            <w:pPr>
              <w:pStyle w:val="TAH"/>
            </w:pPr>
            <w:r w:rsidRPr="0016361A">
              <w:t>P</w:t>
            </w:r>
          </w:p>
        </w:tc>
        <w:tc>
          <w:tcPr>
            <w:tcW w:w="669" w:type="pct"/>
            <w:shd w:val="clear" w:color="auto" w:fill="C0C0C0"/>
          </w:tcPr>
          <w:p w14:paraId="1647E333" w14:textId="77777777" w:rsidR="00ED3CA9" w:rsidRPr="0016361A" w:rsidRDefault="00ED3CA9" w:rsidP="00C21234">
            <w:pPr>
              <w:pStyle w:val="TAH"/>
            </w:pPr>
            <w:r w:rsidRPr="0016361A">
              <w:t>Cardinality</w:t>
            </w:r>
          </w:p>
        </w:tc>
        <w:tc>
          <w:tcPr>
            <w:tcW w:w="1704" w:type="pct"/>
            <w:shd w:val="clear" w:color="auto" w:fill="C0C0C0"/>
            <w:vAlign w:val="center"/>
          </w:tcPr>
          <w:p w14:paraId="5EE3DD50" w14:textId="77777777" w:rsidR="00ED3CA9" w:rsidRPr="0016361A" w:rsidRDefault="00ED3CA9" w:rsidP="00C21234">
            <w:pPr>
              <w:pStyle w:val="TAH"/>
            </w:pPr>
            <w:r w:rsidRPr="0016361A">
              <w:t>Description</w:t>
            </w:r>
          </w:p>
        </w:tc>
        <w:tc>
          <w:tcPr>
            <w:tcW w:w="796" w:type="pct"/>
            <w:shd w:val="clear" w:color="auto" w:fill="C0C0C0"/>
          </w:tcPr>
          <w:p w14:paraId="66AE3255" w14:textId="77777777" w:rsidR="00ED3CA9" w:rsidRPr="0016361A" w:rsidRDefault="00ED3CA9" w:rsidP="00C21234">
            <w:pPr>
              <w:pStyle w:val="TAH"/>
            </w:pPr>
            <w:r w:rsidRPr="0016361A">
              <w:t>Applicability</w:t>
            </w:r>
          </w:p>
        </w:tc>
      </w:tr>
      <w:tr w:rsidR="00ED3CA9" w:rsidRPr="00B54FF5" w14:paraId="660B8EF7" w14:textId="77777777" w:rsidTr="00C21234">
        <w:trPr>
          <w:jc w:val="center"/>
        </w:trPr>
        <w:tc>
          <w:tcPr>
            <w:tcW w:w="938" w:type="pct"/>
            <w:shd w:val="clear" w:color="auto" w:fill="auto"/>
          </w:tcPr>
          <w:p w14:paraId="4A1BE559" w14:textId="77777777" w:rsidR="00ED3CA9" w:rsidRPr="0016361A" w:rsidRDefault="00ED3CA9" w:rsidP="00C21234">
            <w:pPr>
              <w:pStyle w:val="TAL"/>
            </w:pPr>
            <w:r w:rsidRPr="0016361A">
              <w:t>n/a</w:t>
            </w:r>
          </w:p>
        </w:tc>
        <w:tc>
          <w:tcPr>
            <w:tcW w:w="619" w:type="pct"/>
          </w:tcPr>
          <w:p w14:paraId="2B3A64FE" w14:textId="77777777" w:rsidR="00ED3CA9" w:rsidRPr="0016361A" w:rsidRDefault="00ED3CA9" w:rsidP="00C21234">
            <w:pPr>
              <w:pStyle w:val="TAL"/>
            </w:pPr>
          </w:p>
        </w:tc>
        <w:tc>
          <w:tcPr>
            <w:tcW w:w="274" w:type="pct"/>
          </w:tcPr>
          <w:p w14:paraId="7A41400F" w14:textId="77777777" w:rsidR="00ED3CA9" w:rsidRPr="0016361A" w:rsidRDefault="00ED3CA9" w:rsidP="00C21234">
            <w:pPr>
              <w:pStyle w:val="TAC"/>
            </w:pPr>
          </w:p>
        </w:tc>
        <w:tc>
          <w:tcPr>
            <w:tcW w:w="669" w:type="pct"/>
          </w:tcPr>
          <w:p w14:paraId="34436CD8" w14:textId="77777777" w:rsidR="00ED3CA9" w:rsidRPr="0016361A" w:rsidRDefault="00ED3CA9" w:rsidP="00C21234">
            <w:pPr>
              <w:pStyle w:val="TAL"/>
            </w:pPr>
          </w:p>
        </w:tc>
        <w:tc>
          <w:tcPr>
            <w:tcW w:w="1704" w:type="pct"/>
            <w:shd w:val="clear" w:color="auto" w:fill="auto"/>
            <w:vAlign w:val="center"/>
          </w:tcPr>
          <w:p w14:paraId="19B37BCE" w14:textId="77777777" w:rsidR="00ED3CA9" w:rsidRPr="0016361A" w:rsidRDefault="00ED3CA9" w:rsidP="00C21234">
            <w:pPr>
              <w:pStyle w:val="TAL"/>
            </w:pPr>
          </w:p>
        </w:tc>
        <w:tc>
          <w:tcPr>
            <w:tcW w:w="796" w:type="pct"/>
          </w:tcPr>
          <w:p w14:paraId="15A13F71" w14:textId="77777777" w:rsidR="00ED3CA9" w:rsidRPr="0016361A" w:rsidRDefault="00ED3CA9" w:rsidP="00C21234">
            <w:pPr>
              <w:pStyle w:val="TAL"/>
            </w:pPr>
          </w:p>
        </w:tc>
      </w:tr>
    </w:tbl>
    <w:p w14:paraId="64788D6B" w14:textId="77777777" w:rsidR="00ED3CA9" w:rsidRDefault="00ED3CA9" w:rsidP="00ED3CA9"/>
    <w:p w14:paraId="7FD62D17" w14:textId="13E6AF50" w:rsidR="00ED3CA9" w:rsidRPr="00384E92" w:rsidRDefault="00ED3CA9" w:rsidP="00ED3CA9">
      <w:r>
        <w:t>This method shall support the request data structures specified in table </w:t>
      </w:r>
      <w:r w:rsidR="003819E5">
        <w:t>7.2</w:t>
      </w:r>
      <w:r>
        <w:t>.3.2.3.1-2 and the response data structures and response codes specified in table </w:t>
      </w:r>
      <w:r w:rsidR="003819E5">
        <w:t>7.2</w:t>
      </w:r>
      <w:r>
        <w:t>.3.2.3.1-3.</w:t>
      </w:r>
    </w:p>
    <w:p w14:paraId="568CC8C9" w14:textId="6B2F554B" w:rsidR="00ED3CA9" w:rsidRPr="001769FF" w:rsidRDefault="00ED3CA9" w:rsidP="00ED3CA9">
      <w:pPr>
        <w:pStyle w:val="TH"/>
      </w:pPr>
      <w:r w:rsidRPr="001769FF">
        <w:lastRenderedPageBreak/>
        <w:t>Table</w:t>
      </w:r>
      <w:r>
        <w:t> </w:t>
      </w:r>
      <w:r w:rsidR="003819E5">
        <w:t>7.2</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ED3CA9" w:rsidRPr="00B54FF5" w14:paraId="006D233F" w14:textId="77777777" w:rsidTr="00C21234">
        <w:trPr>
          <w:jc w:val="center"/>
        </w:trPr>
        <w:tc>
          <w:tcPr>
            <w:tcW w:w="2212" w:type="dxa"/>
            <w:shd w:val="clear" w:color="auto" w:fill="C0C0C0"/>
          </w:tcPr>
          <w:p w14:paraId="71FFA38E" w14:textId="77777777" w:rsidR="00ED3CA9" w:rsidRPr="0016361A" w:rsidRDefault="00ED3CA9" w:rsidP="00C21234">
            <w:pPr>
              <w:pStyle w:val="TAH"/>
            </w:pPr>
            <w:r w:rsidRPr="0016361A">
              <w:t>Data type</w:t>
            </w:r>
          </w:p>
        </w:tc>
        <w:tc>
          <w:tcPr>
            <w:tcW w:w="426" w:type="dxa"/>
            <w:shd w:val="clear" w:color="auto" w:fill="C0C0C0"/>
          </w:tcPr>
          <w:p w14:paraId="773264EF" w14:textId="77777777" w:rsidR="00ED3CA9" w:rsidRPr="0016361A" w:rsidRDefault="00ED3CA9" w:rsidP="00C21234">
            <w:pPr>
              <w:pStyle w:val="TAH"/>
            </w:pPr>
            <w:r w:rsidRPr="0016361A">
              <w:t>P</w:t>
            </w:r>
          </w:p>
        </w:tc>
        <w:tc>
          <w:tcPr>
            <w:tcW w:w="1275" w:type="dxa"/>
            <w:shd w:val="clear" w:color="auto" w:fill="C0C0C0"/>
          </w:tcPr>
          <w:p w14:paraId="635729D2" w14:textId="77777777" w:rsidR="00ED3CA9" w:rsidRPr="0016361A" w:rsidRDefault="00ED3CA9" w:rsidP="00C21234">
            <w:pPr>
              <w:pStyle w:val="TAH"/>
            </w:pPr>
            <w:r w:rsidRPr="0016361A">
              <w:t>Cardinality</w:t>
            </w:r>
          </w:p>
        </w:tc>
        <w:tc>
          <w:tcPr>
            <w:tcW w:w="5614" w:type="dxa"/>
            <w:shd w:val="clear" w:color="auto" w:fill="C0C0C0"/>
            <w:vAlign w:val="center"/>
          </w:tcPr>
          <w:p w14:paraId="21EC4704" w14:textId="77777777" w:rsidR="00ED3CA9" w:rsidRPr="0016361A" w:rsidRDefault="00ED3CA9" w:rsidP="00C21234">
            <w:pPr>
              <w:pStyle w:val="TAH"/>
            </w:pPr>
            <w:r w:rsidRPr="0016361A">
              <w:t>Description</w:t>
            </w:r>
          </w:p>
        </w:tc>
      </w:tr>
      <w:tr w:rsidR="00ED3CA9" w:rsidRPr="00B54FF5" w14:paraId="1C5F0E61" w14:textId="77777777" w:rsidTr="00C21234">
        <w:trPr>
          <w:jc w:val="center"/>
        </w:trPr>
        <w:tc>
          <w:tcPr>
            <w:tcW w:w="2212" w:type="dxa"/>
            <w:shd w:val="clear" w:color="auto" w:fill="auto"/>
          </w:tcPr>
          <w:p w14:paraId="75EDE39A" w14:textId="77777777" w:rsidR="00ED3CA9" w:rsidRPr="00746BB9" w:rsidRDefault="00ED3CA9" w:rsidP="00C21234">
            <w:pPr>
              <w:pStyle w:val="TAL"/>
            </w:pPr>
            <w:r w:rsidRPr="00746BB9">
              <w:t>MCUELocation</w:t>
            </w:r>
          </w:p>
        </w:tc>
        <w:tc>
          <w:tcPr>
            <w:tcW w:w="426" w:type="dxa"/>
            <w:shd w:val="clear" w:color="auto" w:fill="auto"/>
          </w:tcPr>
          <w:p w14:paraId="4241823C" w14:textId="77777777" w:rsidR="00ED3CA9" w:rsidRPr="00746BB9" w:rsidRDefault="00ED3CA9" w:rsidP="00C21234">
            <w:pPr>
              <w:pStyle w:val="TAC"/>
            </w:pPr>
            <w:r w:rsidRPr="00746BB9">
              <w:t>M</w:t>
            </w:r>
          </w:p>
        </w:tc>
        <w:tc>
          <w:tcPr>
            <w:tcW w:w="1275" w:type="dxa"/>
            <w:shd w:val="clear" w:color="auto" w:fill="auto"/>
          </w:tcPr>
          <w:p w14:paraId="662DFD67" w14:textId="77777777" w:rsidR="00ED3CA9" w:rsidRPr="00746BB9" w:rsidRDefault="00ED3CA9" w:rsidP="00C21234">
            <w:pPr>
              <w:pStyle w:val="TAL"/>
            </w:pPr>
            <w:r w:rsidRPr="00746BB9">
              <w:t>1</w:t>
            </w:r>
          </w:p>
        </w:tc>
        <w:tc>
          <w:tcPr>
            <w:tcW w:w="5614" w:type="dxa"/>
            <w:shd w:val="clear" w:color="auto" w:fill="auto"/>
          </w:tcPr>
          <w:p w14:paraId="0D5F4ECF" w14:textId="77777777" w:rsidR="00ED3CA9" w:rsidRPr="00746BB9" w:rsidRDefault="00ED3CA9" w:rsidP="00C21234">
            <w:pPr>
              <w:pStyle w:val="TAL"/>
            </w:pPr>
            <w:r w:rsidRPr="00746BB9">
              <w:t>MC UE Location information</w:t>
            </w:r>
          </w:p>
        </w:tc>
      </w:tr>
    </w:tbl>
    <w:p w14:paraId="05B7550A" w14:textId="77777777" w:rsidR="00ED3CA9" w:rsidRDefault="00ED3CA9" w:rsidP="00ED3CA9"/>
    <w:p w14:paraId="65462424" w14:textId="6F9077BE" w:rsidR="00ED3CA9" w:rsidRPr="001769FF" w:rsidRDefault="00ED3CA9" w:rsidP="00ED3CA9">
      <w:pPr>
        <w:pStyle w:val="TH"/>
      </w:pPr>
      <w:r w:rsidRPr="001769FF">
        <w:t>Table</w:t>
      </w:r>
      <w:r>
        <w:t> </w:t>
      </w:r>
      <w:r w:rsidR="003819E5">
        <w:t>7.2</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ED3CA9" w:rsidRPr="00B54FF5" w14:paraId="25E66009"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E56C2B" w14:textId="77777777" w:rsidR="00ED3CA9" w:rsidRPr="0016361A" w:rsidRDefault="00ED3CA9" w:rsidP="00C21234">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52738776" w14:textId="77777777" w:rsidR="00ED3CA9" w:rsidRPr="0016361A" w:rsidRDefault="00ED3CA9" w:rsidP="00C21234">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35208B8A" w14:textId="77777777" w:rsidR="00ED3CA9" w:rsidRPr="0016361A" w:rsidRDefault="00ED3CA9" w:rsidP="00C21234">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C960686" w14:textId="77777777" w:rsidR="00ED3CA9" w:rsidRPr="0016361A" w:rsidRDefault="00ED3CA9" w:rsidP="00C21234">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28510E7" w14:textId="77777777" w:rsidR="00ED3CA9" w:rsidRPr="0016361A" w:rsidRDefault="00ED3CA9" w:rsidP="00C21234">
            <w:pPr>
              <w:pStyle w:val="TAH"/>
            </w:pPr>
            <w:r w:rsidRPr="0016361A">
              <w:t>Description</w:t>
            </w:r>
          </w:p>
        </w:tc>
      </w:tr>
      <w:tr w:rsidR="00ED3CA9" w:rsidRPr="00B54FF5" w14:paraId="652F5882"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FF0540" w14:textId="77777777" w:rsidR="00ED3CA9" w:rsidRPr="006663EC" w:rsidRDefault="00ED3CA9" w:rsidP="00C21234">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7F7922C4" w14:textId="77777777" w:rsidR="00ED3CA9" w:rsidRPr="006663EC" w:rsidRDefault="00ED3CA9" w:rsidP="00C21234">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537B415" w14:textId="77777777" w:rsidR="00ED3CA9" w:rsidRPr="006663EC" w:rsidRDefault="00ED3CA9" w:rsidP="00C21234">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50485A3" w14:textId="77777777" w:rsidR="00ED3CA9" w:rsidRPr="006663EC" w:rsidRDefault="00ED3CA9" w:rsidP="00C21234">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987894B" w14:textId="77777777" w:rsidR="00ED3CA9" w:rsidRPr="006663EC" w:rsidRDefault="00ED3CA9" w:rsidP="00C21234">
            <w:pPr>
              <w:pStyle w:val="TAL"/>
            </w:pPr>
            <w:r w:rsidRPr="006663EC">
              <w:t>MC UE Location report is successfully submitted to the LMS.</w:t>
            </w:r>
          </w:p>
          <w:p w14:paraId="1FAADC3D" w14:textId="77777777" w:rsidR="00ED3CA9" w:rsidRDefault="00ED3CA9" w:rsidP="00C21234">
            <w:pPr>
              <w:pStyle w:val="TAL"/>
            </w:pPr>
            <w:r w:rsidRPr="006663EC">
              <w:t>The LMC location data submitted to the LMS is provided in the response body.</w:t>
            </w:r>
          </w:p>
          <w:p w14:paraId="78CFC967" w14:textId="77777777" w:rsidR="00ED3CA9" w:rsidRDefault="00ED3CA9" w:rsidP="00C21234">
            <w:pPr>
              <w:pStyle w:val="TAL"/>
            </w:pPr>
          </w:p>
          <w:p w14:paraId="566E6BED" w14:textId="77777777" w:rsidR="00ED3CA9" w:rsidRPr="006663EC" w:rsidRDefault="00ED3CA9" w:rsidP="00C21234">
            <w:pPr>
              <w:pStyle w:val="TAL"/>
            </w:pPr>
            <w:r>
              <w:t xml:space="preserve">The URI of the created resource shall be returned in the </w:t>
            </w:r>
            <w:r w:rsidRPr="00646838">
              <w:t>"</w:t>
            </w:r>
            <w:r>
              <w:t>Location</w:t>
            </w:r>
            <w:r w:rsidRPr="00646838">
              <w:t>"</w:t>
            </w:r>
            <w:r>
              <w:t xml:space="preserve"> HTTP header. </w:t>
            </w:r>
          </w:p>
        </w:tc>
      </w:tr>
      <w:tr w:rsidR="00ED3CA9" w:rsidRPr="00B54FF5" w14:paraId="5430CD13"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636544" w14:textId="71EC77AD" w:rsidR="00ED3CA9" w:rsidRPr="0016361A" w:rsidRDefault="00ED3CA9"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941884" w:rsidRPr="003F7F8F">
              <w:t>7</w:t>
            </w:r>
            <w:r w:rsidRPr="0016361A">
              <w:t>] also apply.</w:t>
            </w:r>
          </w:p>
        </w:tc>
      </w:tr>
    </w:tbl>
    <w:p w14:paraId="6F3836E7" w14:textId="77777777" w:rsidR="00ED3CA9" w:rsidRDefault="00ED3CA9" w:rsidP="00ED3CA9"/>
    <w:p w14:paraId="5A9F366D" w14:textId="2BE3EC6F" w:rsidR="00ED3CA9" w:rsidRPr="00A04126" w:rsidRDefault="00ED3CA9" w:rsidP="00ED3CA9">
      <w:pPr>
        <w:pStyle w:val="TH"/>
        <w:rPr>
          <w:rFonts w:cs="Arial"/>
        </w:rPr>
      </w:pPr>
      <w:r w:rsidRPr="00A04126">
        <w:t>Table</w:t>
      </w:r>
      <w:r>
        <w:t> </w:t>
      </w:r>
      <w:r w:rsidR="003819E5">
        <w:t>7.2</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ED3CA9" w:rsidRPr="00B54FF5" w14:paraId="14914E72" w14:textId="77777777" w:rsidTr="00C21234">
        <w:trPr>
          <w:jc w:val="center"/>
        </w:trPr>
        <w:tc>
          <w:tcPr>
            <w:tcW w:w="938" w:type="pct"/>
            <w:shd w:val="clear" w:color="auto" w:fill="C0C0C0"/>
          </w:tcPr>
          <w:p w14:paraId="28F7CCD7" w14:textId="77777777" w:rsidR="00ED3CA9" w:rsidRPr="0016361A" w:rsidRDefault="00ED3CA9" w:rsidP="00C21234">
            <w:pPr>
              <w:pStyle w:val="TAH"/>
            </w:pPr>
            <w:r w:rsidRPr="0016361A">
              <w:t>Name</w:t>
            </w:r>
          </w:p>
        </w:tc>
        <w:tc>
          <w:tcPr>
            <w:tcW w:w="835" w:type="pct"/>
            <w:shd w:val="clear" w:color="auto" w:fill="C0C0C0"/>
          </w:tcPr>
          <w:p w14:paraId="457A1465" w14:textId="77777777" w:rsidR="00ED3CA9" w:rsidRPr="0016361A" w:rsidRDefault="00ED3CA9" w:rsidP="00C21234">
            <w:pPr>
              <w:pStyle w:val="TAH"/>
            </w:pPr>
            <w:r w:rsidRPr="0016361A">
              <w:t>Data type</w:t>
            </w:r>
          </w:p>
        </w:tc>
        <w:tc>
          <w:tcPr>
            <w:tcW w:w="281" w:type="pct"/>
            <w:shd w:val="clear" w:color="auto" w:fill="C0C0C0"/>
          </w:tcPr>
          <w:p w14:paraId="776D3AAF" w14:textId="77777777" w:rsidR="00ED3CA9" w:rsidRPr="0016361A" w:rsidRDefault="00ED3CA9" w:rsidP="00C21234">
            <w:pPr>
              <w:pStyle w:val="TAH"/>
            </w:pPr>
            <w:r w:rsidRPr="0016361A">
              <w:t>P</w:t>
            </w:r>
          </w:p>
        </w:tc>
        <w:tc>
          <w:tcPr>
            <w:tcW w:w="595" w:type="pct"/>
            <w:shd w:val="clear" w:color="auto" w:fill="C0C0C0"/>
          </w:tcPr>
          <w:p w14:paraId="34713D2B" w14:textId="77777777" w:rsidR="00ED3CA9" w:rsidRPr="0016361A" w:rsidRDefault="00ED3CA9" w:rsidP="00C21234">
            <w:pPr>
              <w:pStyle w:val="TAH"/>
            </w:pPr>
            <w:r w:rsidRPr="0016361A">
              <w:t>Cardinality</w:t>
            </w:r>
          </w:p>
        </w:tc>
        <w:tc>
          <w:tcPr>
            <w:tcW w:w="2351" w:type="pct"/>
            <w:shd w:val="clear" w:color="auto" w:fill="C0C0C0"/>
            <w:vAlign w:val="center"/>
          </w:tcPr>
          <w:p w14:paraId="77445C2E" w14:textId="77777777" w:rsidR="00ED3CA9" w:rsidRPr="0016361A" w:rsidRDefault="00ED3CA9" w:rsidP="00C21234">
            <w:pPr>
              <w:pStyle w:val="TAH"/>
            </w:pPr>
            <w:r w:rsidRPr="0016361A">
              <w:t>Description</w:t>
            </w:r>
          </w:p>
        </w:tc>
      </w:tr>
      <w:tr w:rsidR="00ED3CA9" w:rsidRPr="00B54FF5" w14:paraId="62BA39B4" w14:textId="77777777" w:rsidTr="00C21234">
        <w:trPr>
          <w:jc w:val="center"/>
        </w:trPr>
        <w:tc>
          <w:tcPr>
            <w:tcW w:w="938" w:type="pct"/>
            <w:shd w:val="clear" w:color="auto" w:fill="auto"/>
          </w:tcPr>
          <w:p w14:paraId="257B1719" w14:textId="77777777" w:rsidR="00ED3CA9" w:rsidRPr="00DD3793" w:rsidRDefault="00ED3CA9" w:rsidP="00C21234">
            <w:pPr>
              <w:pStyle w:val="TAL"/>
              <w:rPr>
                <w:highlight w:val="yellow"/>
              </w:rPr>
            </w:pPr>
            <w:r w:rsidRPr="008B3A1D">
              <w:t xml:space="preserve">n/a </w:t>
            </w:r>
          </w:p>
        </w:tc>
        <w:tc>
          <w:tcPr>
            <w:tcW w:w="835" w:type="pct"/>
          </w:tcPr>
          <w:p w14:paraId="7E31EFF2" w14:textId="77777777" w:rsidR="00ED3CA9" w:rsidRPr="00DD3793" w:rsidRDefault="00ED3CA9" w:rsidP="00C21234">
            <w:pPr>
              <w:pStyle w:val="TAL"/>
              <w:rPr>
                <w:highlight w:val="yellow"/>
              </w:rPr>
            </w:pPr>
          </w:p>
        </w:tc>
        <w:tc>
          <w:tcPr>
            <w:tcW w:w="281" w:type="pct"/>
          </w:tcPr>
          <w:p w14:paraId="5CCF1D42" w14:textId="77777777" w:rsidR="00ED3CA9" w:rsidRPr="00DD3793" w:rsidRDefault="00ED3CA9" w:rsidP="00C21234">
            <w:pPr>
              <w:pStyle w:val="TAC"/>
              <w:rPr>
                <w:highlight w:val="yellow"/>
              </w:rPr>
            </w:pPr>
          </w:p>
        </w:tc>
        <w:tc>
          <w:tcPr>
            <w:tcW w:w="595" w:type="pct"/>
          </w:tcPr>
          <w:p w14:paraId="10A2610B" w14:textId="77777777" w:rsidR="00ED3CA9" w:rsidRPr="00DD3793" w:rsidRDefault="00ED3CA9" w:rsidP="00C21234">
            <w:pPr>
              <w:pStyle w:val="TAL"/>
              <w:rPr>
                <w:highlight w:val="yellow"/>
              </w:rPr>
            </w:pPr>
          </w:p>
        </w:tc>
        <w:tc>
          <w:tcPr>
            <w:tcW w:w="2351" w:type="pct"/>
            <w:shd w:val="clear" w:color="auto" w:fill="auto"/>
            <w:vAlign w:val="center"/>
          </w:tcPr>
          <w:p w14:paraId="4071A455" w14:textId="77777777" w:rsidR="00ED3CA9" w:rsidRPr="00DD3793" w:rsidRDefault="00ED3CA9" w:rsidP="00C21234">
            <w:pPr>
              <w:pStyle w:val="TAL"/>
              <w:rPr>
                <w:highlight w:val="yellow"/>
              </w:rPr>
            </w:pPr>
          </w:p>
        </w:tc>
      </w:tr>
    </w:tbl>
    <w:p w14:paraId="1D448CA7" w14:textId="77777777" w:rsidR="00ED3CA9" w:rsidRPr="00A04126" w:rsidRDefault="00ED3CA9" w:rsidP="00ED3CA9"/>
    <w:p w14:paraId="69D4A979" w14:textId="536EE53A" w:rsidR="00ED3CA9" w:rsidRPr="00A04126" w:rsidRDefault="00ED3CA9" w:rsidP="00ED3CA9">
      <w:pPr>
        <w:pStyle w:val="TH"/>
        <w:rPr>
          <w:rFonts w:cs="Arial"/>
        </w:rPr>
      </w:pPr>
      <w:r w:rsidRPr="00A04126">
        <w:t>Table</w:t>
      </w:r>
      <w:r>
        <w:t> </w:t>
      </w:r>
      <w:r w:rsidR="003819E5">
        <w:t>7.2</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ED3CA9" w:rsidRPr="00B54FF5" w14:paraId="43B669B5" w14:textId="77777777" w:rsidTr="00C21234">
        <w:trPr>
          <w:jc w:val="center"/>
        </w:trPr>
        <w:tc>
          <w:tcPr>
            <w:tcW w:w="937" w:type="pct"/>
            <w:shd w:val="clear" w:color="auto" w:fill="C0C0C0"/>
          </w:tcPr>
          <w:p w14:paraId="1E7679C0" w14:textId="77777777" w:rsidR="00ED3CA9" w:rsidRPr="0016361A" w:rsidRDefault="00ED3CA9" w:rsidP="00C21234">
            <w:pPr>
              <w:pStyle w:val="TAH"/>
            </w:pPr>
            <w:r w:rsidRPr="0016361A">
              <w:t>Name</w:t>
            </w:r>
          </w:p>
        </w:tc>
        <w:tc>
          <w:tcPr>
            <w:tcW w:w="670" w:type="pct"/>
            <w:shd w:val="clear" w:color="auto" w:fill="C0C0C0"/>
          </w:tcPr>
          <w:p w14:paraId="422978B7" w14:textId="77777777" w:rsidR="00ED3CA9" w:rsidRPr="0016361A" w:rsidRDefault="00ED3CA9" w:rsidP="00C21234">
            <w:pPr>
              <w:pStyle w:val="TAH"/>
            </w:pPr>
            <w:r w:rsidRPr="0016361A">
              <w:t>Data type</w:t>
            </w:r>
          </w:p>
        </w:tc>
        <w:tc>
          <w:tcPr>
            <w:tcW w:w="224" w:type="pct"/>
            <w:shd w:val="clear" w:color="auto" w:fill="C0C0C0"/>
          </w:tcPr>
          <w:p w14:paraId="4C08E6A3" w14:textId="77777777" w:rsidR="00ED3CA9" w:rsidRPr="0016361A" w:rsidRDefault="00ED3CA9" w:rsidP="00C21234">
            <w:pPr>
              <w:pStyle w:val="TAH"/>
            </w:pPr>
            <w:r w:rsidRPr="0016361A">
              <w:t>P</w:t>
            </w:r>
          </w:p>
        </w:tc>
        <w:tc>
          <w:tcPr>
            <w:tcW w:w="669" w:type="pct"/>
            <w:shd w:val="clear" w:color="auto" w:fill="C0C0C0"/>
          </w:tcPr>
          <w:p w14:paraId="0C84D31C" w14:textId="77777777" w:rsidR="00ED3CA9" w:rsidRPr="0016361A" w:rsidRDefault="00ED3CA9" w:rsidP="00C21234">
            <w:pPr>
              <w:pStyle w:val="TAH"/>
            </w:pPr>
            <w:r w:rsidRPr="0016361A">
              <w:t>Cardinality</w:t>
            </w:r>
          </w:p>
        </w:tc>
        <w:tc>
          <w:tcPr>
            <w:tcW w:w="2501" w:type="pct"/>
            <w:shd w:val="clear" w:color="auto" w:fill="C0C0C0"/>
            <w:vAlign w:val="center"/>
          </w:tcPr>
          <w:p w14:paraId="5EA38F1E" w14:textId="77777777" w:rsidR="00ED3CA9" w:rsidRPr="0016361A" w:rsidRDefault="00ED3CA9" w:rsidP="00C21234">
            <w:pPr>
              <w:pStyle w:val="TAH"/>
            </w:pPr>
            <w:r w:rsidRPr="0016361A">
              <w:t>Description</w:t>
            </w:r>
          </w:p>
        </w:tc>
      </w:tr>
      <w:tr w:rsidR="00ED3CA9" w:rsidRPr="00B54FF5" w14:paraId="2BC73B7D" w14:textId="77777777" w:rsidTr="00C21234">
        <w:trPr>
          <w:jc w:val="center"/>
        </w:trPr>
        <w:tc>
          <w:tcPr>
            <w:tcW w:w="937" w:type="pct"/>
            <w:shd w:val="clear" w:color="auto" w:fill="auto"/>
          </w:tcPr>
          <w:p w14:paraId="48022F9A" w14:textId="77777777" w:rsidR="00ED3CA9" w:rsidRPr="00F94E87" w:rsidRDefault="00ED3CA9" w:rsidP="00C21234">
            <w:pPr>
              <w:pStyle w:val="TAL"/>
            </w:pPr>
            <w:r>
              <w:t>Location</w:t>
            </w:r>
          </w:p>
        </w:tc>
        <w:tc>
          <w:tcPr>
            <w:tcW w:w="670" w:type="pct"/>
          </w:tcPr>
          <w:p w14:paraId="16E90189" w14:textId="77777777" w:rsidR="00ED3CA9" w:rsidRPr="00F94E87" w:rsidRDefault="00ED3CA9" w:rsidP="00C21234">
            <w:pPr>
              <w:pStyle w:val="TAL"/>
            </w:pPr>
            <w:r>
              <w:t>String</w:t>
            </w:r>
          </w:p>
        </w:tc>
        <w:tc>
          <w:tcPr>
            <w:tcW w:w="224" w:type="pct"/>
          </w:tcPr>
          <w:p w14:paraId="03ECAF67" w14:textId="77777777" w:rsidR="00ED3CA9" w:rsidRPr="00F94E87" w:rsidRDefault="00ED3CA9" w:rsidP="00C21234">
            <w:pPr>
              <w:pStyle w:val="TAC"/>
            </w:pPr>
            <w:r>
              <w:t>M</w:t>
            </w:r>
          </w:p>
        </w:tc>
        <w:tc>
          <w:tcPr>
            <w:tcW w:w="669" w:type="pct"/>
          </w:tcPr>
          <w:p w14:paraId="2A11B299" w14:textId="77777777" w:rsidR="00ED3CA9" w:rsidRPr="00F94E87" w:rsidRDefault="00ED3CA9" w:rsidP="00C21234">
            <w:pPr>
              <w:pStyle w:val="TAL"/>
            </w:pPr>
            <w:r>
              <w:t>1</w:t>
            </w:r>
          </w:p>
        </w:tc>
        <w:tc>
          <w:tcPr>
            <w:tcW w:w="2501" w:type="pct"/>
            <w:shd w:val="clear" w:color="auto" w:fill="auto"/>
            <w:vAlign w:val="center"/>
          </w:tcPr>
          <w:p w14:paraId="03FD698F" w14:textId="77777777" w:rsidR="00ED3CA9" w:rsidRPr="00F94E87" w:rsidRDefault="00ED3CA9" w:rsidP="00C21234">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1541E827" w14:textId="77777777" w:rsidR="00ED3CA9" w:rsidRPr="00A04126" w:rsidRDefault="00ED3CA9" w:rsidP="00ED3CA9"/>
    <w:p w14:paraId="1C73ED6C" w14:textId="08C172E1" w:rsidR="00ED3CA9" w:rsidRDefault="003819E5" w:rsidP="00ED3CA9">
      <w:pPr>
        <w:pStyle w:val="Heading5"/>
      </w:pPr>
      <w:bookmarkStart w:id="444" w:name="_Toc191015731"/>
      <w:r>
        <w:t>7.2</w:t>
      </w:r>
      <w:r w:rsidR="00ED3CA9">
        <w:t>.3.2.4</w:t>
      </w:r>
      <w:r w:rsidR="00ED3CA9">
        <w:tab/>
        <w:t>Resource Custom Operations</w:t>
      </w:r>
      <w:bookmarkEnd w:id="444"/>
    </w:p>
    <w:p w14:paraId="26680621" w14:textId="77777777" w:rsidR="00ED3CA9" w:rsidRPr="00535331" w:rsidRDefault="00ED3CA9" w:rsidP="00ED3CA9">
      <w:r>
        <w:t>None.</w:t>
      </w:r>
    </w:p>
    <w:p w14:paraId="7FBFD4CF" w14:textId="70B7A5BE" w:rsidR="00ED3CA9" w:rsidRDefault="003819E5" w:rsidP="00ED3CA9">
      <w:pPr>
        <w:pStyle w:val="Heading3"/>
      </w:pPr>
      <w:bookmarkStart w:id="445" w:name="_Toc191015732"/>
      <w:r>
        <w:t>7.2</w:t>
      </w:r>
      <w:r w:rsidR="00ED3CA9">
        <w:t>.4</w:t>
      </w:r>
      <w:r w:rsidR="00ED3CA9">
        <w:tab/>
        <w:t>Custom Operations without associated resources</w:t>
      </w:r>
      <w:bookmarkEnd w:id="445"/>
    </w:p>
    <w:p w14:paraId="7D540B92" w14:textId="77777777" w:rsidR="00ED3CA9" w:rsidRDefault="00ED3CA9" w:rsidP="00ED3CA9">
      <w:r>
        <w:t>None.</w:t>
      </w:r>
    </w:p>
    <w:p w14:paraId="1C4CE258" w14:textId="64EC60A4" w:rsidR="00ED3CA9" w:rsidRDefault="003819E5" w:rsidP="00ED3CA9">
      <w:pPr>
        <w:pStyle w:val="Heading3"/>
      </w:pPr>
      <w:bookmarkStart w:id="446" w:name="_Toc191015733"/>
      <w:r>
        <w:t>7.2</w:t>
      </w:r>
      <w:r w:rsidR="00ED3CA9">
        <w:t>.5</w:t>
      </w:r>
      <w:r w:rsidR="00ED3CA9">
        <w:tab/>
        <w:t>Notifications</w:t>
      </w:r>
      <w:bookmarkEnd w:id="446"/>
    </w:p>
    <w:p w14:paraId="4C93F8A6" w14:textId="77777777" w:rsidR="00ED3CA9" w:rsidRPr="00D33C31" w:rsidRDefault="00ED3CA9" w:rsidP="00ED3CA9">
      <w:r>
        <w:t>None.</w:t>
      </w:r>
    </w:p>
    <w:p w14:paraId="63B6D85C" w14:textId="184FBF66" w:rsidR="00ED3CA9" w:rsidRDefault="003819E5" w:rsidP="00ED3CA9">
      <w:pPr>
        <w:pStyle w:val="Heading3"/>
      </w:pPr>
      <w:bookmarkStart w:id="447" w:name="_Toc191015734"/>
      <w:r>
        <w:t>7.2</w:t>
      </w:r>
      <w:r w:rsidR="00ED3CA9">
        <w:t>.6</w:t>
      </w:r>
      <w:r w:rsidR="00ED3CA9">
        <w:tab/>
        <w:t>Data Model</w:t>
      </w:r>
      <w:bookmarkEnd w:id="447"/>
    </w:p>
    <w:p w14:paraId="78973C60" w14:textId="65EF3BE5" w:rsidR="00ED3CA9" w:rsidRDefault="003819E5" w:rsidP="00ED3CA9">
      <w:pPr>
        <w:pStyle w:val="Heading4"/>
      </w:pPr>
      <w:bookmarkStart w:id="448" w:name="_Toc191015735"/>
      <w:r>
        <w:t>7.2</w:t>
      </w:r>
      <w:r w:rsidR="00ED3CA9">
        <w:t>.6.1</w:t>
      </w:r>
      <w:r w:rsidR="00ED3CA9">
        <w:tab/>
        <w:t>General</w:t>
      </w:r>
      <w:bookmarkEnd w:id="448"/>
    </w:p>
    <w:p w14:paraId="5CF431D9" w14:textId="77777777" w:rsidR="00ED3CA9" w:rsidRDefault="00ED3CA9" w:rsidP="00ED3CA9">
      <w:r>
        <w:t xml:space="preserve">This clause specifies the application data model supported by the </w:t>
      </w:r>
      <w:r>
        <w:rPr>
          <w:noProof/>
        </w:rPr>
        <w:t>LMS_LocationReport Service</w:t>
      </w:r>
      <w:r w:rsidRPr="00E23840">
        <w:rPr>
          <w:noProof/>
        </w:rPr>
        <w:t xml:space="preserve"> </w:t>
      </w:r>
      <w:r>
        <w:t>API.</w:t>
      </w:r>
    </w:p>
    <w:p w14:paraId="1F293F28" w14:textId="375A7BF3" w:rsidR="00ED3CA9" w:rsidRDefault="00ED3CA9" w:rsidP="00ED3CA9">
      <w:r>
        <w:t>T</w:t>
      </w:r>
      <w:r w:rsidRPr="009C4D60">
        <w:t>able</w:t>
      </w:r>
      <w:r>
        <w:t> </w:t>
      </w:r>
      <w:r w:rsidR="003819E5">
        <w:t>7.2</w:t>
      </w:r>
      <w:r>
        <w:t xml:space="preserve">.6.1-1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p>
    <w:p w14:paraId="0C689589" w14:textId="396BF50B" w:rsidR="00ED3CA9" w:rsidRPr="009C4D60" w:rsidRDefault="00ED3CA9" w:rsidP="00ED3CA9">
      <w:pPr>
        <w:pStyle w:val="TH"/>
      </w:pPr>
      <w:r w:rsidRPr="009C4D60">
        <w:lastRenderedPageBreak/>
        <w:t>Table</w:t>
      </w:r>
      <w:r>
        <w:t> </w:t>
      </w:r>
      <w:r w:rsidR="003819E5">
        <w:t>7.2</w:t>
      </w:r>
      <w:r>
        <w:t>.6.1-</w:t>
      </w:r>
      <w:r w:rsidRPr="009C4D60">
        <w:t xml:space="preserve">1: </w:t>
      </w:r>
      <w:r>
        <w:rPr>
          <w:noProof/>
        </w:rPr>
        <w:t>LMS_LocationReport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ED3CA9" w:rsidRPr="00B54FF5" w14:paraId="6BC33433"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shd w:val="clear" w:color="auto" w:fill="C0C0C0"/>
            <w:hideMark/>
          </w:tcPr>
          <w:p w14:paraId="233D5E7F" w14:textId="77777777" w:rsidR="00ED3CA9" w:rsidRPr="0016361A" w:rsidRDefault="00ED3CA9"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5EEAAF" w14:textId="77777777" w:rsidR="00ED3CA9" w:rsidRPr="0016361A" w:rsidRDefault="00ED3CA9"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485DE60F" w14:textId="77777777" w:rsidR="00ED3CA9" w:rsidRPr="0016361A" w:rsidRDefault="00ED3CA9" w:rsidP="00C21234">
            <w:pPr>
              <w:pStyle w:val="TAH"/>
            </w:pPr>
            <w:r w:rsidRPr="0016361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54FA6EA" w14:textId="77777777" w:rsidR="00ED3CA9" w:rsidRPr="0016361A" w:rsidRDefault="00ED3CA9" w:rsidP="00C21234">
            <w:pPr>
              <w:pStyle w:val="TAH"/>
            </w:pPr>
            <w:r w:rsidRPr="0016361A">
              <w:t>Applicability</w:t>
            </w:r>
          </w:p>
        </w:tc>
      </w:tr>
      <w:tr w:rsidR="00ED3CA9" w:rsidRPr="00B54FF5" w14:paraId="1CA3BC1D"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75CA5BDC" w14:textId="2C34B123" w:rsidR="00ED3CA9" w:rsidRDefault="00BD7C20" w:rsidP="00C21234">
            <w:pPr>
              <w:pStyle w:val="TAL"/>
            </w:pPr>
            <w:r>
              <w:t>Current</w:t>
            </w:r>
            <w:r w:rsidR="00ED3CA9">
              <w:t>Coordinate</w:t>
            </w:r>
          </w:p>
        </w:tc>
        <w:tc>
          <w:tcPr>
            <w:tcW w:w="1559" w:type="dxa"/>
            <w:tcBorders>
              <w:top w:val="single" w:sz="4" w:space="0" w:color="auto"/>
              <w:left w:val="single" w:sz="4" w:space="0" w:color="auto"/>
              <w:bottom w:val="single" w:sz="4" w:space="0" w:color="auto"/>
              <w:right w:val="single" w:sz="4" w:space="0" w:color="auto"/>
            </w:tcBorders>
          </w:tcPr>
          <w:p w14:paraId="6F32ECF9" w14:textId="7D1079A7" w:rsidR="00ED3CA9" w:rsidRDefault="003819E5" w:rsidP="00C21234">
            <w:pPr>
              <w:pStyle w:val="TAL"/>
            </w:pPr>
            <w:r>
              <w:t>7.2</w:t>
            </w:r>
            <w:r w:rsidR="00ED3CA9">
              <w:t>.6.2.4</w:t>
            </w:r>
          </w:p>
        </w:tc>
        <w:tc>
          <w:tcPr>
            <w:tcW w:w="4112" w:type="dxa"/>
            <w:tcBorders>
              <w:top w:val="single" w:sz="4" w:space="0" w:color="auto"/>
              <w:left w:val="single" w:sz="4" w:space="0" w:color="auto"/>
              <w:bottom w:val="single" w:sz="4" w:space="0" w:color="auto"/>
              <w:right w:val="single" w:sz="4" w:space="0" w:color="auto"/>
            </w:tcBorders>
          </w:tcPr>
          <w:p w14:paraId="0FB9F596" w14:textId="77777777" w:rsidR="00ED3CA9" w:rsidRDefault="00ED3CA9" w:rsidP="00C21234">
            <w:pPr>
              <w:pStyle w:val="TAL"/>
              <w:rPr>
                <w:rFonts w:cs="Arial"/>
                <w:szCs w:val="18"/>
              </w:rPr>
            </w:pPr>
            <w:r>
              <w:rPr>
                <w:rFonts w:cs="Arial"/>
                <w:szCs w:val="18"/>
              </w:rPr>
              <w:t>Contains coordination data.</w:t>
            </w:r>
          </w:p>
        </w:tc>
        <w:tc>
          <w:tcPr>
            <w:tcW w:w="1364" w:type="dxa"/>
            <w:tcBorders>
              <w:top w:val="single" w:sz="4" w:space="0" w:color="auto"/>
              <w:left w:val="single" w:sz="4" w:space="0" w:color="auto"/>
              <w:bottom w:val="single" w:sz="4" w:space="0" w:color="auto"/>
              <w:right w:val="single" w:sz="4" w:space="0" w:color="auto"/>
            </w:tcBorders>
          </w:tcPr>
          <w:p w14:paraId="6C0F28F9" w14:textId="77777777" w:rsidR="00ED3CA9" w:rsidRPr="0016361A" w:rsidRDefault="00ED3CA9" w:rsidP="00C21234">
            <w:pPr>
              <w:pStyle w:val="TAL"/>
              <w:rPr>
                <w:rFonts w:cs="Arial"/>
                <w:szCs w:val="18"/>
              </w:rPr>
            </w:pPr>
          </w:p>
        </w:tc>
      </w:tr>
      <w:tr w:rsidR="00ED3CA9" w:rsidRPr="00B54FF5" w14:paraId="2D15C0D9"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50746E7D" w14:textId="77777777" w:rsidR="00ED3CA9" w:rsidRDefault="00ED3CA9" w:rsidP="00C21234">
            <w:pPr>
              <w:pStyle w:val="TAL"/>
            </w:pPr>
            <w:r>
              <w:t>InterRatType</w:t>
            </w:r>
          </w:p>
        </w:tc>
        <w:tc>
          <w:tcPr>
            <w:tcW w:w="1559" w:type="dxa"/>
            <w:tcBorders>
              <w:top w:val="single" w:sz="4" w:space="0" w:color="auto"/>
              <w:left w:val="single" w:sz="4" w:space="0" w:color="auto"/>
              <w:bottom w:val="single" w:sz="4" w:space="0" w:color="auto"/>
              <w:right w:val="single" w:sz="4" w:space="0" w:color="auto"/>
            </w:tcBorders>
          </w:tcPr>
          <w:p w14:paraId="1DBF95F7" w14:textId="020538EF" w:rsidR="00ED3CA9" w:rsidRDefault="003819E5" w:rsidP="00C21234">
            <w:pPr>
              <w:pStyle w:val="TAL"/>
            </w:pPr>
            <w:r>
              <w:t>7.2</w:t>
            </w:r>
            <w:r w:rsidR="00ED3CA9">
              <w:t>.6.3.4</w:t>
            </w:r>
          </w:p>
        </w:tc>
        <w:tc>
          <w:tcPr>
            <w:tcW w:w="4112" w:type="dxa"/>
            <w:tcBorders>
              <w:top w:val="single" w:sz="4" w:space="0" w:color="auto"/>
              <w:left w:val="single" w:sz="4" w:space="0" w:color="auto"/>
              <w:bottom w:val="single" w:sz="4" w:space="0" w:color="auto"/>
              <w:right w:val="single" w:sz="4" w:space="0" w:color="auto"/>
            </w:tcBorders>
          </w:tcPr>
          <w:p w14:paraId="59E8F56D" w14:textId="77777777" w:rsidR="00ED3CA9" w:rsidRDefault="00ED3CA9" w:rsidP="00C21234">
            <w:pPr>
              <w:pStyle w:val="TAL"/>
              <w:rPr>
                <w:rFonts w:cs="Arial"/>
                <w:szCs w:val="18"/>
              </w:rPr>
            </w:pPr>
            <w:r>
              <w:t>Indicates type of inter RAT status change.</w:t>
            </w:r>
          </w:p>
        </w:tc>
        <w:tc>
          <w:tcPr>
            <w:tcW w:w="1364" w:type="dxa"/>
            <w:tcBorders>
              <w:top w:val="single" w:sz="4" w:space="0" w:color="auto"/>
              <w:left w:val="single" w:sz="4" w:space="0" w:color="auto"/>
              <w:bottom w:val="single" w:sz="4" w:space="0" w:color="auto"/>
              <w:right w:val="single" w:sz="4" w:space="0" w:color="auto"/>
            </w:tcBorders>
          </w:tcPr>
          <w:p w14:paraId="591C487D" w14:textId="77777777" w:rsidR="00ED3CA9" w:rsidRPr="0016361A" w:rsidRDefault="00ED3CA9" w:rsidP="00C21234">
            <w:pPr>
              <w:pStyle w:val="TAL"/>
              <w:rPr>
                <w:rFonts w:cs="Arial"/>
                <w:szCs w:val="18"/>
              </w:rPr>
            </w:pPr>
          </w:p>
        </w:tc>
      </w:tr>
      <w:tr w:rsidR="00ED3CA9" w:rsidRPr="00B54FF5" w14:paraId="0623B4C5"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36940BB7" w14:textId="77777777" w:rsidR="00ED3CA9" w:rsidRDefault="00ED3CA9" w:rsidP="00C21234">
            <w:pPr>
              <w:pStyle w:val="TAL"/>
            </w:pPr>
            <w:r>
              <w:t>LocationData</w:t>
            </w:r>
          </w:p>
        </w:tc>
        <w:tc>
          <w:tcPr>
            <w:tcW w:w="1559" w:type="dxa"/>
            <w:tcBorders>
              <w:top w:val="single" w:sz="4" w:space="0" w:color="auto"/>
              <w:left w:val="single" w:sz="4" w:space="0" w:color="auto"/>
              <w:bottom w:val="single" w:sz="4" w:space="0" w:color="auto"/>
              <w:right w:val="single" w:sz="4" w:space="0" w:color="auto"/>
            </w:tcBorders>
          </w:tcPr>
          <w:p w14:paraId="68923EE0" w14:textId="76D3BF8D" w:rsidR="00ED3CA9" w:rsidRDefault="003819E5" w:rsidP="00C21234">
            <w:pPr>
              <w:pStyle w:val="TAL"/>
            </w:pPr>
            <w:r>
              <w:t>7.2</w:t>
            </w:r>
            <w:r w:rsidR="00ED3CA9">
              <w:t>.6.2.3</w:t>
            </w:r>
          </w:p>
        </w:tc>
        <w:tc>
          <w:tcPr>
            <w:tcW w:w="4112" w:type="dxa"/>
            <w:tcBorders>
              <w:top w:val="single" w:sz="4" w:space="0" w:color="auto"/>
              <w:left w:val="single" w:sz="4" w:space="0" w:color="auto"/>
              <w:bottom w:val="single" w:sz="4" w:space="0" w:color="auto"/>
              <w:right w:val="single" w:sz="4" w:space="0" w:color="auto"/>
            </w:tcBorders>
          </w:tcPr>
          <w:p w14:paraId="4D82F795" w14:textId="77777777" w:rsidR="00ED3CA9" w:rsidRDefault="00ED3CA9" w:rsidP="00C21234">
            <w:pPr>
              <w:pStyle w:val="TAL"/>
              <w:rPr>
                <w:rFonts w:cs="Arial"/>
                <w:szCs w:val="18"/>
              </w:rPr>
            </w:pPr>
            <w:r>
              <w:rPr>
                <w:rFonts w:cs="Arial"/>
                <w:szCs w:val="18"/>
              </w:rPr>
              <w:t>Includes all location data provided in the location report.</w:t>
            </w:r>
          </w:p>
        </w:tc>
        <w:tc>
          <w:tcPr>
            <w:tcW w:w="1364" w:type="dxa"/>
            <w:tcBorders>
              <w:top w:val="single" w:sz="4" w:space="0" w:color="auto"/>
              <w:left w:val="single" w:sz="4" w:space="0" w:color="auto"/>
              <w:bottom w:val="single" w:sz="4" w:space="0" w:color="auto"/>
              <w:right w:val="single" w:sz="4" w:space="0" w:color="auto"/>
            </w:tcBorders>
          </w:tcPr>
          <w:p w14:paraId="3460F1A9" w14:textId="77777777" w:rsidR="00ED3CA9" w:rsidRPr="0016361A" w:rsidRDefault="00ED3CA9" w:rsidP="00C21234">
            <w:pPr>
              <w:pStyle w:val="TAL"/>
              <w:rPr>
                <w:rFonts w:cs="Arial"/>
                <w:szCs w:val="18"/>
              </w:rPr>
            </w:pPr>
          </w:p>
        </w:tc>
      </w:tr>
      <w:tr w:rsidR="00ED3CA9" w:rsidRPr="00B54FF5" w14:paraId="74D25A61"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22DA8AE9" w14:textId="77777777" w:rsidR="00ED3CA9" w:rsidRPr="0016361A" w:rsidRDefault="00ED3CA9" w:rsidP="00C21234">
            <w:pPr>
              <w:pStyle w:val="TAL"/>
            </w:pPr>
            <w:r>
              <w:t>MCUELocation</w:t>
            </w:r>
          </w:p>
        </w:tc>
        <w:tc>
          <w:tcPr>
            <w:tcW w:w="1559" w:type="dxa"/>
            <w:tcBorders>
              <w:top w:val="single" w:sz="4" w:space="0" w:color="auto"/>
              <w:left w:val="single" w:sz="4" w:space="0" w:color="auto"/>
              <w:bottom w:val="single" w:sz="4" w:space="0" w:color="auto"/>
              <w:right w:val="single" w:sz="4" w:space="0" w:color="auto"/>
            </w:tcBorders>
          </w:tcPr>
          <w:p w14:paraId="350FDFF7" w14:textId="0EF69877" w:rsidR="00ED3CA9" w:rsidRPr="0016361A" w:rsidRDefault="003819E5" w:rsidP="00C21234">
            <w:pPr>
              <w:pStyle w:val="TAL"/>
            </w:pPr>
            <w:r>
              <w:t>7.2</w:t>
            </w:r>
            <w:r w:rsidR="00ED3CA9">
              <w:t>.6.2.2</w:t>
            </w:r>
          </w:p>
        </w:tc>
        <w:tc>
          <w:tcPr>
            <w:tcW w:w="4112" w:type="dxa"/>
            <w:tcBorders>
              <w:top w:val="single" w:sz="4" w:space="0" w:color="auto"/>
              <w:left w:val="single" w:sz="4" w:space="0" w:color="auto"/>
              <w:bottom w:val="single" w:sz="4" w:space="0" w:color="auto"/>
              <w:right w:val="single" w:sz="4" w:space="0" w:color="auto"/>
            </w:tcBorders>
          </w:tcPr>
          <w:p w14:paraId="3D0FDFF8" w14:textId="77777777" w:rsidR="00ED3CA9" w:rsidRPr="0016361A" w:rsidRDefault="00ED3CA9" w:rsidP="00C21234">
            <w:pPr>
              <w:pStyle w:val="TAL"/>
              <w:rPr>
                <w:rFonts w:cs="Arial"/>
                <w:szCs w:val="18"/>
              </w:rPr>
            </w:pPr>
            <w:r>
              <w:rPr>
                <w:rFonts w:cs="Arial"/>
                <w:szCs w:val="18"/>
              </w:rPr>
              <w:t>Includes detailed location information about a MC UE.</w:t>
            </w:r>
          </w:p>
        </w:tc>
        <w:tc>
          <w:tcPr>
            <w:tcW w:w="1364" w:type="dxa"/>
            <w:tcBorders>
              <w:top w:val="single" w:sz="4" w:space="0" w:color="auto"/>
              <w:left w:val="single" w:sz="4" w:space="0" w:color="auto"/>
              <w:bottom w:val="single" w:sz="4" w:space="0" w:color="auto"/>
              <w:right w:val="single" w:sz="4" w:space="0" w:color="auto"/>
            </w:tcBorders>
          </w:tcPr>
          <w:p w14:paraId="251013BF" w14:textId="77777777" w:rsidR="00ED3CA9" w:rsidRPr="0016361A" w:rsidRDefault="00ED3CA9" w:rsidP="00C21234">
            <w:pPr>
              <w:pStyle w:val="TAL"/>
              <w:rPr>
                <w:rFonts w:cs="Arial"/>
                <w:szCs w:val="18"/>
              </w:rPr>
            </w:pPr>
          </w:p>
        </w:tc>
      </w:tr>
    </w:tbl>
    <w:p w14:paraId="31B72E30" w14:textId="77777777" w:rsidR="00ED3CA9" w:rsidRDefault="00ED3CA9" w:rsidP="00ED3CA9"/>
    <w:p w14:paraId="5B73B1B1" w14:textId="089FE692" w:rsidR="00ED3CA9" w:rsidRDefault="00ED3CA9" w:rsidP="00ED3CA9">
      <w:r>
        <w:t>T</w:t>
      </w:r>
      <w:r w:rsidRPr="009C4D60">
        <w:t>able</w:t>
      </w:r>
      <w:r>
        <w:t> </w:t>
      </w:r>
      <w:r w:rsidR="003819E5">
        <w:t>7.2</w:t>
      </w:r>
      <w:r>
        <w:t>.6.1-2 specifies data types</w:t>
      </w:r>
      <w:r w:rsidRPr="009C4D60">
        <w:t xml:space="preserve"> </w:t>
      </w:r>
      <w:r>
        <w:t xml:space="preserve">re-used by </w:t>
      </w:r>
      <w:r w:rsidRPr="009C4D60">
        <w:t xml:space="preserve">the </w:t>
      </w:r>
      <w:r>
        <w:t>LMS_LocationReport service based interface</w:t>
      </w:r>
      <w:r w:rsidRPr="009C4D60">
        <w:t xml:space="preserve"> protocol</w:t>
      </w:r>
      <w:r>
        <w:t xml:space="preserve"> from other specifications, including a reference to their respective specifications and when needed, a short description of their use within the LMS_LocationReport service based interface.</w:t>
      </w:r>
    </w:p>
    <w:p w14:paraId="0074AD5E" w14:textId="70BC39D2" w:rsidR="00ED3CA9" w:rsidRPr="009C4D60" w:rsidRDefault="00ED3CA9" w:rsidP="00ED3CA9">
      <w:pPr>
        <w:pStyle w:val="TH"/>
      </w:pPr>
      <w:r w:rsidRPr="009C4D60">
        <w:t>Table</w:t>
      </w:r>
      <w:r>
        <w:t> </w:t>
      </w:r>
      <w:r w:rsidR="003819E5">
        <w:t>7.2</w:t>
      </w:r>
      <w:r>
        <w:t>.6.1-2</w:t>
      </w:r>
      <w:r w:rsidRPr="009C4D60">
        <w:t xml:space="preserve">: </w:t>
      </w:r>
      <w:r>
        <w:rPr>
          <w:noProof/>
        </w:rPr>
        <w:t>LMS_LocationReport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3970"/>
        <w:gridCol w:w="1648"/>
      </w:tblGrid>
      <w:tr w:rsidR="00ED3CA9" w:rsidRPr="00B54FF5" w14:paraId="436A0D6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72BAF5D" w14:textId="77777777" w:rsidR="00ED3CA9" w:rsidRPr="0016361A" w:rsidRDefault="00ED3CA9"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1F34FD1" w14:textId="77777777" w:rsidR="00ED3CA9" w:rsidRPr="0016361A" w:rsidRDefault="00ED3CA9"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E49B969" w14:textId="77777777" w:rsidR="00ED3CA9" w:rsidRPr="0016361A" w:rsidRDefault="00ED3CA9" w:rsidP="00C21234">
            <w:pPr>
              <w:pStyle w:val="TAH"/>
            </w:pPr>
            <w:r w:rsidRPr="0016361A">
              <w:t>Comments</w:t>
            </w:r>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1D5AE759" w14:textId="77777777" w:rsidR="00ED3CA9" w:rsidRPr="0016361A" w:rsidRDefault="00ED3CA9" w:rsidP="00C21234">
            <w:pPr>
              <w:pStyle w:val="TAH"/>
            </w:pPr>
            <w:r w:rsidRPr="0016361A">
              <w:t>Applicability</w:t>
            </w:r>
          </w:p>
        </w:tc>
      </w:tr>
      <w:tr w:rsidR="00582F4D" w:rsidRPr="00B54FF5" w14:paraId="4CF355F4"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56905073" w14:textId="4EA9D8BB" w:rsidR="00582F4D" w:rsidRPr="001608B2" w:rsidRDefault="00582F4D" w:rsidP="00582F4D">
            <w:pPr>
              <w:pStyle w:val="TAL"/>
              <w:rPr>
                <w:highlight w:val="yellow"/>
              </w:rPr>
            </w:pPr>
            <w:r>
              <w:t>DateTime</w:t>
            </w:r>
          </w:p>
        </w:tc>
        <w:tc>
          <w:tcPr>
            <w:tcW w:w="1984" w:type="dxa"/>
            <w:tcBorders>
              <w:top w:val="single" w:sz="4" w:space="0" w:color="auto"/>
              <w:left w:val="single" w:sz="4" w:space="0" w:color="auto"/>
              <w:bottom w:val="single" w:sz="4" w:space="0" w:color="auto"/>
              <w:right w:val="single" w:sz="4" w:space="0" w:color="auto"/>
            </w:tcBorders>
          </w:tcPr>
          <w:p w14:paraId="796B4289" w14:textId="443B5780" w:rsidR="00582F4D" w:rsidRPr="00922FAF" w:rsidRDefault="00582F4D" w:rsidP="00582F4D">
            <w:pPr>
              <w:pStyle w:val="TAL"/>
            </w:pPr>
            <w:r w:rsidRPr="00922FAF">
              <w:t>3GPP TS 29.571 [</w:t>
            </w:r>
            <w:r w:rsidR="00FA672F">
              <w:t>9</w:t>
            </w:r>
            <w:r w:rsidRPr="00922FAF">
              <w:t>]</w:t>
            </w:r>
          </w:p>
        </w:tc>
        <w:tc>
          <w:tcPr>
            <w:tcW w:w="3970" w:type="dxa"/>
            <w:tcBorders>
              <w:top w:val="single" w:sz="4" w:space="0" w:color="auto"/>
              <w:left w:val="single" w:sz="4" w:space="0" w:color="auto"/>
              <w:bottom w:val="single" w:sz="4" w:space="0" w:color="auto"/>
              <w:right w:val="single" w:sz="4" w:space="0" w:color="auto"/>
            </w:tcBorders>
          </w:tcPr>
          <w:p w14:paraId="22E47E27" w14:textId="339899F9" w:rsidR="00582F4D" w:rsidRPr="0016361A" w:rsidRDefault="00582F4D" w:rsidP="00582F4D">
            <w:pPr>
              <w:pStyle w:val="TAL"/>
              <w:rPr>
                <w:rFonts w:cs="Arial"/>
                <w:szCs w:val="18"/>
              </w:rPr>
            </w:pPr>
            <w:r w:rsidRPr="001D2CEF">
              <w:t>String with format "date-time" as defined in OpenAPI Specification [</w:t>
            </w:r>
            <w:r>
              <w:t>1</w:t>
            </w:r>
            <w:r w:rsidR="008F05BE">
              <w:t>6</w:t>
            </w:r>
            <w:r w:rsidRPr="001D2CEF">
              <w:t>]</w:t>
            </w:r>
          </w:p>
        </w:tc>
        <w:tc>
          <w:tcPr>
            <w:tcW w:w="1648" w:type="dxa"/>
            <w:tcBorders>
              <w:top w:val="single" w:sz="4" w:space="0" w:color="auto"/>
              <w:left w:val="single" w:sz="4" w:space="0" w:color="auto"/>
              <w:bottom w:val="single" w:sz="4" w:space="0" w:color="auto"/>
              <w:right w:val="single" w:sz="4" w:space="0" w:color="auto"/>
            </w:tcBorders>
          </w:tcPr>
          <w:p w14:paraId="32C865BA" w14:textId="77777777" w:rsidR="00582F4D" w:rsidRPr="0016361A" w:rsidRDefault="00582F4D" w:rsidP="00582F4D">
            <w:pPr>
              <w:pStyle w:val="TAL"/>
              <w:rPr>
                <w:rFonts w:cs="Arial"/>
                <w:szCs w:val="18"/>
              </w:rPr>
            </w:pPr>
          </w:p>
        </w:tc>
      </w:tr>
      <w:tr w:rsidR="00582F4D" w:rsidRPr="00B54FF5" w14:paraId="4A9B803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13442005" w14:textId="4A91C9C4" w:rsidR="00582F4D" w:rsidRDefault="00582F4D" w:rsidP="00582F4D">
            <w:pPr>
              <w:pStyle w:val="TAL"/>
            </w:pPr>
            <w:r w:rsidRPr="00E16B95">
              <w:t>Ecgi</w:t>
            </w:r>
          </w:p>
        </w:tc>
        <w:tc>
          <w:tcPr>
            <w:tcW w:w="1984" w:type="dxa"/>
            <w:tcBorders>
              <w:top w:val="single" w:sz="4" w:space="0" w:color="auto"/>
              <w:left w:val="single" w:sz="4" w:space="0" w:color="auto"/>
              <w:bottom w:val="single" w:sz="4" w:space="0" w:color="auto"/>
              <w:right w:val="single" w:sz="4" w:space="0" w:color="auto"/>
            </w:tcBorders>
          </w:tcPr>
          <w:p w14:paraId="378D0BF3" w14:textId="0057C272" w:rsidR="00582F4D" w:rsidRPr="00922FAF" w:rsidRDefault="00582F4D" w:rsidP="00582F4D">
            <w:pPr>
              <w:pStyle w:val="TAL"/>
            </w:pPr>
            <w:r w:rsidRPr="00922FAF">
              <w:t>3GPP TS 29.571 [</w:t>
            </w:r>
            <w:r w:rsidR="00FA672F">
              <w:t>9</w:t>
            </w:r>
            <w:r w:rsidRPr="00922FAF">
              <w:t>]</w:t>
            </w:r>
          </w:p>
        </w:tc>
        <w:tc>
          <w:tcPr>
            <w:tcW w:w="3970" w:type="dxa"/>
            <w:tcBorders>
              <w:top w:val="single" w:sz="4" w:space="0" w:color="auto"/>
              <w:left w:val="single" w:sz="4" w:space="0" w:color="auto"/>
              <w:bottom w:val="single" w:sz="4" w:space="0" w:color="auto"/>
              <w:right w:val="single" w:sz="4" w:space="0" w:color="auto"/>
            </w:tcBorders>
          </w:tcPr>
          <w:p w14:paraId="39104298" w14:textId="644C4B6E" w:rsidR="00582F4D" w:rsidRPr="001D2CEF" w:rsidRDefault="00582F4D" w:rsidP="00582F4D">
            <w:pPr>
              <w:pStyle w:val="TAL"/>
            </w:pPr>
            <w:r>
              <w:rPr>
                <w:rFonts w:cs="Arial"/>
                <w:szCs w:val="18"/>
              </w:rPr>
              <w:t>Represents a E-UTRA cell identity.</w:t>
            </w:r>
          </w:p>
        </w:tc>
        <w:tc>
          <w:tcPr>
            <w:tcW w:w="1648" w:type="dxa"/>
            <w:tcBorders>
              <w:top w:val="single" w:sz="4" w:space="0" w:color="auto"/>
              <w:left w:val="single" w:sz="4" w:space="0" w:color="auto"/>
              <w:bottom w:val="single" w:sz="4" w:space="0" w:color="auto"/>
              <w:right w:val="single" w:sz="4" w:space="0" w:color="auto"/>
            </w:tcBorders>
          </w:tcPr>
          <w:p w14:paraId="3FD7887A" w14:textId="77777777" w:rsidR="00582F4D" w:rsidRPr="0016361A" w:rsidRDefault="00582F4D" w:rsidP="00582F4D">
            <w:pPr>
              <w:pStyle w:val="TAL"/>
              <w:rPr>
                <w:rFonts w:cs="Arial"/>
                <w:szCs w:val="18"/>
              </w:rPr>
            </w:pPr>
          </w:p>
        </w:tc>
      </w:tr>
      <w:tr w:rsidR="00582F4D" w:rsidRPr="00B54FF5" w14:paraId="149D9E1C"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6D6CDD19" w14:textId="7DC745E0" w:rsidR="00582F4D" w:rsidRPr="00E16B95" w:rsidRDefault="00582F4D" w:rsidP="00582F4D">
            <w:pPr>
              <w:pStyle w:val="TAL"/>
            </w:pPr>
            <w:r>
              <w:t>Ncgi</w:t>
            </w:r>
          </w:p>
        </w:tc>
        <w:tc>
          <w:tcPr>
            <w:tcW w:w="1984" w:type="dxa"/>
            <w:tcBorders>
              <w:top w:val="single" w:sz="4" w:space="0" w:color="auto"/>
              <w:left w:val="single" w:sz="4" w:space="0" w:color="auto"/>
              <w:bottom w:val="single" w:sz="4" w:space="0" w:color="auto"/>
              <w:right w:val="single" w:sz="4" w:space="0" w:color="auto"/>
            </w:tcBorders>
          </w:tcPr>
          <w:p w14:paraId="046AE778" w14:textId="41CB52DA" w:rsidR="00582F4D" w:rsidRPr="00922FAF" w:rsidRDefault="00582F4D" w:rsidP="00582F4D">
            <w:pPr>
              <w:pStyle w:val="TAL"/>
            </w:pPr>
            <w:r w:rsidRPr="00922FAF">
              <w:t>3GPP TS 29.571 [</w:t>
            </w:r>
            <w:r w:rsidR="00FA672F">
              <w:t>9</w:t>
            </w:r>
            <w:r w:rsidRPr="00922FAF">
              <w:t>]</w:t>
            </w:r>
          </w:p>
        </w:tc>
        <w:tc>
          <w:tcPr>
            <w:tcW w:w="3970" w:type="dxa"/>
            <w:tcBorders>
              <w:top w:val="single" w:sz="4" w:space="0" w:color="auto"/>
              <w:left w:val="single" w:sz="4" w:space="0" w:color="auto"/>
              <w:bottom w:val="single" w:sz="4" w:space="0" w:color="auto"/>
              <w:right w:val="single" w:sz="4" w:space="0" w:color="auto"/>
            </w:tcBorders>
          </w:tcPr>
          <w:p w14:paraId="143EA2EA" w14:textId="3DD4A6B4" w:rsidR="00582F4D" w:rsidRDefault="00582F4D" w:rsidP="00582F4D">
            <w:pPr>
              <w:pStyle w:val="TAL"/>
              <w:rPr>
                <w:rFonts w:cs="Arial"/>
                <w:szCs w:val="18"/>
              </w:rPr>
            </w:pPr>
            <w:r>
              <w:rPr>
                <w:rFonts w:cs="Arial"/>
                <w:szCs w:val="18"/>
              </w:rPr>
              <w:t>Represents a NR cell identity.</w:t>
            </w:r>
          </w:p>
        </w:tc>
        <w:tc>
          <w:tcPr>
            <w:tcW w:w="1648" w:type="dxa"/>
            <w:tcBorders>
              <w:top w:val="single" w:sz="4" w:space="0" w:color="auto"/>
              <w:left w:val="single" w:sz="4" w:space="0" w:color="auto"/>
              <w:bottom w:val="single" w:sz="4" w:space="0" w:color="auto"/>
              <w:right w:val="single" w:sz="4" w:space="0" w:color="auto"/>
            </w:tcBorders>
          </w:tcPr>
          <w:p w14:paraId="41FCA6F3" w14:textId="77777777" w:rsidR="00582F4D" w:rsidRPr="0016361A" w:rsidRDefault="00582F4D" w:rsidP="00582F4D">
            <w:pPr>
              <w:pStyle w:val="TAL"/>
              <w:rPr>
                <w:rFonts w:cs="Arial"/>
                <w:szCs w:val="18"/>
              </w:rPr>
            </w:pPr>
          </w:p>
        </w:tc>
      </w:tr>
      <w:tr w:rsidR="00582F4D" w:rsidRPr="00B54FF5" w14:paraId="7FBBF2F5"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950DBED" w14:textId="68649BCF" w:rsidR="00582F4D" w:rsidRDefault="00582F4D" w:rsidP="00582F4D">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3E11E97E" w14:textId="30363AF5" w:rsidR="00582F4D" w:rsidRPr="00922FAF" w:rsidRDefault="00582F4D" w:rsidP="00582F4D">
            <w:pPr>
              <w:pStyle w:val="TAL"/>
            </w:pPr>
            <w:r w:rsidRPr="00922FAF">
              <w:t>3GPP TS 29.571 [</w:t>
            </w:r>
            <w:r w:rsidR="00FA672F">
              <w:t>9</w:t>
            </w:r>
            <w:r w:rsidRPr="00922FAF">
              <w:t>]</w:t>
            </w:r>
          </w:p>
        </w:tc>
        <w:tc>
          <w:tcPr>
            <w:tcW w:w="3970" w:type="dxa"/>
            <w:tcBorders>
              <w:top w:val="single" w:sz="4" w:space="0" w:color="auto"/>
              <w:left w:val="single" w:sz="4" w:space="0" w:color="auto"/>
              <w:bottom w:val="single" w:sz="4" w:space="0" w:color="auto"/>
              <w:right w:val="single" w:sz="4" w:space="0" w:color="auto"/>
            </w:tcBorders>
          </w:tcPr>
          <w:p w14:paraId="50374ACF" w14:textId="639B583A" w:rsidR="00582F4D" w:rsidRDefault="00582F4D" w:rsidP="00582F4D">
            <w:pPr>
              <w:pStyle w:val="TAL"/>
              <w:rPr>
                <w:rFonts w:cs="Arial"/>
                <w:szCs w:val="18"/>
              </w:rPr>
            </w:pPr>
            <w:r>
              <w:rPr>
                <w:rFonts w:cs="Arial"/>
                <w:szCs w:val="18"/>
              </w:rPr>
              <w:t>Represents an MBSFN area Identifier</w:t>
            </w:r>
          </w:p>
        </w:tc>
        <w:tc>
          <w:tcPr>
            <w:tcW w:w="1648" w:type="dxa"/>
            <w:tcBorders>
              <w:top w:val="single" w:sz="4" w:space="0" w:color="auto"/>
              <w:left w:val="single" w:sz="4" w:space="0" w:color="auto"/>
              <w:bottom w:val="single" w:sz="4" w:space="0" w:color="auto"/>
              <w:right w:val="single" w:sz="4" w:space="0" w:color="auto"/>
            </w:tcBorders>
          </w:tcPr>
          <w:p w14:paraId="743DBE57" w14:textId="77777777" w:rsidR="00582F4D" w:rsidRPr="0016361A" w:rsidRDefault="00582F4D" w:rsidP="00582F4D">
            <w:pPr>
              <w:pStyle w:val="TAL"/>
              <w:rPr>
                <w:rFonts w:cs="Arial"/>
                <w:szCs w:val="18"/>
              </w:rPr>
            </w:pPr>
          </w:p>
        </w:tc>
      </w:tr>
      <w:tr w:rsidR="00582F4D" w:rsidRPr="00B54FF5" w14:paraId="0EEFB86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B5E8E2E" w14:textId="1D82F287" w:rsidR="00582F4D" w:rsidRDefault="00582F4D" w:rsidP="00582F4D">
            <w:pPr>
              <w:pStyle w:val="TAL"/>
            </w:pPr>
            <w:r>
              <w:t>MbsFsaId</w:t>
            </w:r>
          </w:p>
        </w:tc>
        <w:tc>
          <w:tcPr>
            <w:tcW w:w="1984" w:type="dxa"/>
            <w:tcBorders>
              <w:top w:val="single" w:sz="4" w:space="0" w:color="auto"/>
              <w:left w:val="single" w:sz="4" w:space="0" w:color="auto"/>
              <w:bottom w:val="single" w:sz="4" w:space="0" w:color="auto"/>
              <w:right w:val="single" w:sz="4" w:space="0" w:color="auto"/>
            </w:tcBorders>
          </w:tcPr>
          <w:p w14:paraId="7581700C" w14:textId="2B808EFD" w:rsidR="00582F4D" w:rsidRPr="00922FAF" w:rsidRDefault="00582F4D" w:rsidP="00582F4D">
            <w:pPr>
              <w:pStyle w:val="TAL"/>
            </w:pPr>
            <w:r w:rsidRPr="00922FAF">
              <w:t>3GPP TS 29.571 [</w:t>
            </w:r>
            <w:r w:rsidR="00FA672F">
              <w:t>9</w:t>
            </w:r>
            <w:r w:rsidRPr="00922FAF">
              <w:t>]</w:t>
            </w:r>
          </w:p>
        </w:tc>
        <w:tc>
          <w:tcPr>
            <w:tcW w:w="3970" w:type="dxa"/>
            <w:tcBorders>
              <w:top w:val="single" w:sz="4" w:space="0" w:color="auto"/>
              <w:left w:val="single" w:sz="4" w:space="0" w:color="auto"/>
              <w:bottom w:val="single" w:sz="4" w:space="0" w:color="auto"/>
              <w:right w:val="single" w:sz="4" w:space="0" w:color="auto"/>
            </w:tcBorders>
          </w:tcPr>
          <w:p w14:paraId="01B46796" w14:textId="4368378F" w:rsidR="00582F4D" w:rsidRDefault="00582F4D" w:rsidP="00582F4D">
            <w:pPr>
              <w:pStyle w:val="TAL"/>
              <w:rPr>
                <w:rFonts w:cs="Arial"/>
                <w:szCs w:val="18"/>
              </w:rPr>
            </w:pPr>
            <w:r>
              <w:rPr>
                <w:rFonts w:cs="Arial"/>
                <w:szCs w:val="18"/>
              </w:rPr>
              <w:t>Represents an MBS Frequency Selection Area ID, for a broadcast MBS session</w:t>
            </w:r>
          </w:p>
        </w:tc>
        <w:tc>
          <w:tcPr>
            <w:tcW w:w="1648" w:type="dxa"/>
            <w:tcBorders>
              <w:top w:val="single" w:sz="4" w:space="0" w:color="auto"/>
              <w:left w:val="single" w:sz="4" w:space="0" w:color="auto"/>
              <w:bottom w:val="single" w:sz="4" w:space="0" w:color="auto"/>
              <w:right w:val="single" w:sz="4" w:space="0" w:color="auto"/>
            </w:tcBorders>
          </w:tcPr>
          <w:p w14:paraId="00F69646" w14:textId="77777777" w:rsidR="00582F4D" w:rsidRPr="0016361A" w:rsidRDefault="00582F4D" w:rsidP="00582F4D">
            <w:pPr>
              <w:pStyle w:val="TAL"/>
              <w:rPr>
                <w:rFonts w:cs="Arial"/>
                <w:szCs w:val="18"/>
              </w:rPr>
            </w:pPr>
          </w:p>
        </w:tc>
      </w:tr>
      <w:tr w:rsidR="00582F4D" w:rsidRPr="00B54FF5" w14:paraId="2BCF9440"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F116E23" w14:textId="55771625" w:rsidR="00582F4D" w:rsidRDefault="00582F4D" w:rsidP="00582F4D">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5ABB2DF1" w14:textId="7DFA4C69" w:rsidR="00582F4D" w:rsidRPr="00922FAF" w:rsidRDefault="00582F4D" w:rsidP="00582F4D">
            <w:pPr>
              <w:pStyle w:val="TAL"/>
            </w:pPr>
            <w:r w:rsidRPr="00922FAF">
              <w:rPr>
                <w:rFonts w:cs="Arial"/>
              </w:rPr>
              <w:t>3GPP TS 29.571 [</w:t>
            </w:r>
            <w:r w:rsidR="00FA672F">
              <w:rPr>
                <w:rFonts w:cs="Arial"/>
              </w:rPr>
              <w:t>9</w:t>
            </w:r>
            <w:r w:rsidRPr="00922FAF">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59DE6B36" w14:textId="1A2F6217" w:rsidR="00582F4D" w:rsidRDefault="00582F4D" w:rsidP="00582F4D">
            <w:pPr>
              <w:pStyle w:val="TAL"/>
              <w:rPr>
                <w:rFonts w:cs="Arial"/>
                <w:szCs w:val="18"/>
              </w:rPr>
            </w:pPr>
            <w:r w:rsidRPr="00F25C88">
              <w:rPr>
                <w:lang w:eastAsia="zh-CN"/>
              </w:rPr>
              <w:t>String providing an URI.</w:t>
            </w:r>
          </w:p>
        </w:tc>
        <w:tc>
          <w:tcPr>
            <w:tcW w:w="1648" w:type="dxa"/>
            <w:tcBorders>
              <w:top w:val="single" w:sz="4" w:space="0" w:color="auto"/>
              <w:left w:val="single" w:sz="4" w:space="0" w:color="auto"/>
              <w:bottom w:val="single" w:sz="4" w:space="0" w:color="auto"/>
              <w:right w:val="single" w:sz="4" w:space="0" w:color="auto"/>
            </w:tcBorders>
          </w:tcPr>
          <w:p w14:paraId="44C3EFB4" w14:textId="77777777" w:rsidR="00582F4D" w:rsidRPr="0016361A" w:rsidRDefault="00582F4D" w:rsidP="00582F4D">
            <w:pPr>
              <w:pStyle w:val="TAL"/>
              <w:rPr>
                <w:rFonts w:cs="Arial"/>
                <w:szCs w:val="18"/>
              </w:rPr>
            </w:pPr>
          </w:p>
        </w:tc>
      </w:tr>
      <w:tr w:rsidR="00BD7187" w:rsidRPr="00B54FF5" w14:paraId="20B2B011"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25BB0847" w14:textId="4335AEC4" w:rsidR="00BD7187" w:rsidRPr="00F25C88" w:rsidRDefault="00BD7187" w:rsidP="00BD7187">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133957A0" w14:textId="126397D6" w:rsidR="00BD7187" w:rsidRPr="00922FAF" w:rsidRDefault="00BD7187" w:rsidP="00BD7187">
            <w:pPr>
              <w:pStyle w:val="TAL"/>
              <w:rPr>
                <w:rFonts w:cs="Arial"/>
              </w:rPr>
            </w:pPr>
            <w:r>
              <w:rPr>
                <w:rFonts w:cs="Arial"/>
              </w:rPr>
              <w:t>3GPP TS 29.572 [</w:t>
            </w:r>
            <w:r w:rsidR="00622485">
              <w:rPr>
                <w:rFonts w:cs="Arial"/>
              </w:rPr>
              <w:t>10</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9E34D36" w14:textId="76BEA76F" w:rsidR="00BD7187" w:rsidRPr="00F25C88" w:rsidRDefault="00BD7187" w:rsidP="00BD7187">
            <w:pPr>
              <w:pStyle w:val="TAL"/>
              <w:rPr>
                <w:lang w:eastAsia="zh-CN"/>
              </w:rPr>
            </w:pPr>
            <w:r>
              <w:rPr>
                <w:rFonts w:cs="Arial"/>
                <w:szCs w:val="18"/>
              </w:rPr>
              <w:t xml:space="preserve">Double-precision </w:t>
            </w:r>
            <w:r>
              <w:t>float value of the altitude, expressed in meters.</w:t>
            </w:r>
          </w:p>
        </w:tc>
        <w:tc>
          <w:tcPr>
            <w:tcW w:w="1648" w:type="dxa"/>
            <w:tcBorders>
              <w:top w:val="single" w:sz="4" w:space="0" w:color="auto"/>
              <w:left w:val="single" w:sz="4" w:space="0" w:color="auto"/>
              <w:bottom w:val="single" w:sz="4" w:space="0" w:color="auto"/>
              <w:right w:val="single" w:sz="4" w:space="0" w:color="auto"/>
            </w:tcBorders>
          </w:tcPr>
          <w:p w14:paraId="4015D5AA" w14:textId="77777777" w:rsidR="00BD7187" w:rsidRPr="0016361A" w:rsidRDefault="00BD7187" w:rsidP="00BD7187">
            <w:pPr>
              <w:pStyle w:val="TAL"/>
              <w:rPr>
                <w:rFonts w:cs="Arial"/>
                <w:szCs w:val="18"/>
              </w:rPr>
            </w:pPr>
          </w:p>
        </w:tc>
      </w:tr>
      <w:tr w:rsidR="00BD7187" w:rsidRPr="00B54FF5" w14:paraId="7EE6163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28590A90" w14:textId="0B2A32DB" w:rsidR="00BD7187" w:rsidRPr="00F25C88" w:rsidRDefault="00BD7187" w:rsidP="00BD7187">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7AF70AE7" w14:textId="2FB14C25" w:rsidR="00BD7187" w:rsidRPr="00922FAF" w:rsidRDefault="00BD7187" w:rsidP="00BD7187">
            <w:pPr>
              <w:pStyle w:val="TAL"/>
              <w:rPr>
                <w:rFonts w:cs="Arial"/>
              </w:rPr>
            </w:pPr>
            <w:r>
              <w:rPr>
                <w:rFonts w:cs="Arial"/>
              </w:rPr>
              <w:t>3GPP TS 29.572 [</w:t>
            </w:r>
            <w:r w:rsidR="00622485">
              <w:rPr>
                <w:rFonts w:cs="Arial"/>
              </w:rPr>
              <w:t>10</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26A42E4" w14:textId="7618B5A9" w:rsidR="00BD7187" w:rsidRPr="00F25C88" w:rsidRDefault="00BD7187" w:rsidP="00BD7187">
            <w:pPr>
              <w:pStyle w:val="TAL"/>
              <w:rPr>
                <w:lang w:eastAsia="zh-CN"/>
              </w:rPr>
            </w:pPr>
            <w:r>
              <w:rPr>
                <w:rFonts w:cs="Arial"/>
                <w:szCs w:val="18"/>
              </w:rPr>
              <w:t>Velocity estimate including horizontal speed and bearing, and also vertical speed and vertical direction.</w:t>
            </w:r>
          </w:p>
        </w:tc>
        <w:tc>
          <w:tcPr>
            <w:tcW w:w="1648" w:type="dxa"/>
            <w:tcBorders>
              <w:top w:val="single" w:sz="4" w:space="0" w:color="auto"/>
              <w:left w:val="single" w:sz="4" w:space="0" w:color="auto"/>
              <w:bottom w:val="single" w:sz="4" w:space="0" w:color="auto"/>
              <w:right w:val="single" w:sz="4" w:space="0" w:color="auto"/>
            </w:tcBorders>
          </w:tcPr>
          <w:p w14:paraId="71951225" w14:textId="77777777" w:rsidR="00BD7187" w:rsidRPr="0016361A" w:rsidRDefault="00BD7187" w:rsidP="00BD7187">
            <w:pPr>
              <w:pStyle w:val="TAL"/>
              <w:rPr>
                <w:rFonts w:cs="Arial"/>
                <w:szCs w:val="18"/>
              </w:rPr>
            </w:pPr>
          </w:p>
        </w:tc>
      </w:tr>
      <w:tr w:rsidR="00BD7187" w:rsidRPr="00B54FF5" w14:paraId="0259843A"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3D944204" w14:textId="2CFE1918" w:rsidR="00BD7187" w:rsidRPr="00F25C88" w:rsidRDefault="00BD7187" w:rsidP="00BD7187">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7BB57874" w14:textId="5D077B0C" w:rsidR="00BD7187" w:rsidRPr="00922FAF" w:rsidRDefault="00BD7187" w:rsidP="00BD7187">
            <w:pPr>
              <w:pStyle w:val="TAL"/>
              <w:rPr>
                <w:rFonts w:cs="Arial"/>
              </w:rPr>
            </w:pPr>
            <w:r>
              <w:rPr>
                <w:rFonts w:cs="Arial"/>
              </w:rPr>
              <w:t>3GPP TS 29.572 [</w:t>
            </w:r>
            <w:r w:rsidR="00622485">
              <w:rPr>
                <w:rFonts w:cs="Arial"/>
              </w:rPr>
              <w:t>10</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BDAF4A5" w14:textId="72325F4F" w:rsidR="00BD7187" w:rsidRPr="00F25C88" w:rsidRDefault="00BD7187" w:rsidP="00BD7187">
            <w:pPr>
              <w:pStyle w:val="TAL"/>
              <w:rPr>
                <w:lang w:eastAsia="zh-CN"/>
              </w:rPr>
            </w:pPr>
            <w:r>
              <w:t>Geographical coordinates.</w:t>
            </w:r>
          </w:p>
        </w:tc>
        <w:tc>
          <w:tcPr>
            <w:tcW w:w="1648" w:type="dxa"/>
            <w:tcBorders>
              <w:top w:val="single" w:sz="4" w:space="0" w:color="auto"/>
              <w:left w:val="single" w:sz="4" w:space="0" w:color="auto"/>
              <w:bottom w:val="single" w:sz="4" w:space="0" w:color="auto"/>
              <w:right w:val="single" w:sz="4" w:space="0" w:color="auto"/>
            </w:tcBorders>
          </w:tcPr>
          <w:p w14:paraId="19E85D8C" w14:textId="77777777" w:rsidR="00BD7187" w:rsidRPr="0016361A" w:rsidRDefault="00BD7187" w:rsidP="00BD7187">
            <w:pPr>
              <w:pStyle w:val="TAL"/>
              <w:rPr>
                <w:rFonts w:cs="Arial"/>
                <w:szCs w:val="18"/>
              </w:rPr>
            </w:pPr>
          </w:p>
        </w:tc>
      </w:tr>
      <w:tr w:rsidR="00BD7187" w:rsidRPr="00B54FF5" w14:paraId="383D500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72FB382" w14:textId="117F60A6" w:rsidR="00BD7187" w:rsidRPr="00F25C88" w:rsidRDefault="00BD7187" w:rsidP="00BD7187">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C065C12" w14:textId="5B042DB9" w:rsidR="00BD7187" w:rsidRPr="00922FAF" w:rsidRDefault="00BD7187" w:rsidP="00BD7187">
            <w:pPr>
              <w:pStyle w:val="TAL"/>
              <w:rPr>
                <w:rFonts w:cs="Arial"/>
              </w:rPr>
            </w:pPr>
            <w:r>
              <w:rPr>
                <w:rFonts w:cs="Arial"/>
              </w:rPr>
              <w:t>3GPP TS 29.572 [</w:t>
            </w:r>
            <w:r w:rsidR="00622485">
              <w:rPr>
                <w:rFonts w:cs="Arial"/>
              </w:rPr>
              <w:t>10</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6B06C9D8" w14:textId="734EC846" w:rsidR="00BD7187" w:rsidRPr="00F25C88" w:rsidRDefault="00BD7187" w:rsidP="00BD7187">
            <w:pPr>
              <w:pStyle w:val="TAL"/>
              <w:rPr>
                <w:lang w:eastAsia="zh-CN"/>
              </w:rPr>
            </w:pPr>
            <w:r>
              <w:t>Float value of accuracy, expressed in meters.</w:t>
            </w:r>
          </w:p>
        </w:tc>
        <w:tc>
          <w:tcPr>
            <w:tcW w:w="1648" w:type="dxa"/>
            <w:tcBorders>
              <w:top w:val="single" w:sz="4" w:space="0" w:color="auto"/>
              <w:left w:val="single" w:sz="4" w:space="0" w:color="auto"/>
              <w:bottom w:val="single" w:sz="4" w:space="0" w:color="auto"/>
              <w:right w:val="single" w:sz="4" w:space="0" w:color="auto"/>
            </w:tcBorders>
          </w:tcPr>
          <w:p w14:paraId="7E7A6338" w14:textId="77777777" w:rsidR="00BD7187" w:rsidRPr="0016361A" w:rsidRDefault="00BD7187" w:rsidP="00BD7187">
            <w:pPr>
              <w:pStyle w:val="TAL"/>
              <w:rPr>
                <w:rFonts w:cs="Arial"/>
                <w:szCs w:val="18"/>
              </w:rPr>
            </w:pPr>
          </w:p>
        </w:tc>
      </w:tr>
    </w:tbl>
    <w:p w14:paraId="2E355320" w14:textId="77777777" w:rsidR="00ED3CA9" w:rsidRPr="006B5418" w:rsidRDefault="00ED3CA9" w:rsidP="00ED3CA9">
      <w:pPr>
        <w:rPr>
          <w:lang w:val="en-US"/>
        </w:rPr>
      </w:pPr>
    </w:p>
    <w:p w14:paraId="4EC2B22A" w14:textId="35F442DC" w:rsidR="00ED3CA9" w:rsidRDefault="003819E5" w:rsidP="00ED3CA9">
      <w:pPr>
        <w:pStyle w:val="Heading4"/>
        <w:rPr>
          <w:lang w:val="en-US"/>
        </w:rPr>
      </w:pPr>
      <w:bookmarkStart w:id="449" w:name="_Toc191015736"/>
      <w:r>
        <w:rPr>
          <w:lang w:val="en-US"/>
        </w:rPr>
        <w:t>7.2</w:t>
      </w:r>
      <w:r w:rsidR="00ED3CA9">
        <w:rPr>
          <w:lang w:val="en-US"/>
        </w:rPr>
        <w:t>.6</w:t>
      </w:r>
      <w:r w:rsidR="00ED3CA9" w:rsidRPr="00445F4F">
        <w:rPr>
          <w:lang w:val="en-US"/>
        </w:rPr>
        <w:t>.2</w:t>
      </w:r>
      <w:r w:rsidR="00ED3CA9" w:rsidRPr="00445F4F">
        <w:rPr>
          <w:lang w:val="en-US"/>
        </w:rPr>
        <w:tab/>
      </w:r>
      <w:r w:rsidR="00ED3CA9">
        <w:rPr>
          <w:lang w:val="en-US"/>
        </w:rPr>
        <w:t>Structured</w:t>
      </w:r>
      <w:r w:rsidR="00ED3CA9" w:rsidRPr="00445F4F">
        <w:rPr>
          <w:lang w:val="en-US"/>
        </w:rPr>
        <w:t xml:space="preserve"> </w:t>
      </w:r>
      <w:r w:rsidR="00ED3CA9">
        <w:rPr>
          <w:lang w:val="en-US"/>
        </w:rPr>
        <w:t>d</w:t>
      </w:r>
      <w:r w:rsidR="00ED3CA9" w:rsidRPr="00445F4F">
        <w:rPr>
          <w:lang w:val="en-US"/>
        </w:rPr>
        <w:t>ata types</w:t>
      </w:r>
      <w:bookmarkEnd w:id="449"/>
    </w:p>
    <w:p w14:paraId="1E39D04C" w14:textId="64D633CC" w:rsidR="00ED3CA9" w:rsidRDefault="003819E5" w:rsidP="00ED3CA9">
      <w:pPr>
        <w:pStyle w:val="Heading5"/>
      </w:pPr>
      <w:bookmarkStart w:id="450" w:name="_Toc191015737"/>
      <w:r>
        <w:t>7.2</w:t>
      </w:r>
      <w:r w:rsidR="00ED3CA9">
        <w:t>.6.2.1</w:t>
      </w:r>
      <w:r w:rsidR="00ED3CA9">
        <w:tab/>
        <w:t>Introduction</w:t>
      </w:r>
      <w:bookmarkEnd w:id="450"/>
    </w:p>
    <w:p w14:paraId="2AF8C1B0" w14:textId="77777777" w:rsidR="00ED3CA9" w:rsidRDefault="00ED3CA9" w:rsidP="00ED3CA9">
      <w:r>
        <w:t>This clause defines the structures to be used in resource representations.</w:t>
      </w:r>
    </w:p>
    <w:p w14:paraId="242B3AC1" w14:textId="7F8F560D" w:rsidR="00ED3CA9" w:rsidRDefault="003819E5" w:rsidP="00ED3CA9">
      <w:pPr>
        <w:pStyle w:val="Heading5"/>
      </w:pPr>
      <w:bookmarkStart w:id="451" w:name="_Hlk178953143"/>
      <w:bookmarkStart w:id="452" w:name="_Toc191015738"/>
      <w:r>
        <w:lastRenderedPageBreak/>
        <w:t>7.2</w:t>
      </w:r>
      <w:r w:rsidR="00ED3CA9">
        <w:t>.6.2.2</w:t>
      </w:r>
      <w:bookmarkEnd w:id="451"/>
      <w:r w:rsidR="00ED3CA9">
        <w:tab/>
        <w:t>Type: MCUELocation</w:t>
      </w:r>
      <w:bookmarkEnd w:id="452"/>
    </w:p>
    <w:p w14:paraId="2979D256" w14:textId="161D7471" w:rsidR="00ED3CA9" w:rsidRDefault="00ED3CA9" w:rsidP="00ED3CA9">
      <w:pPr>
        <w:pStyle w:val="TH"/>
      </w:pPr>
      <w:r>
        <w:rPr>
          <w:noProof/>
        </w:rPr>
        <w:t>Table </w:t>
      </w:r>
      <w:r w:rsidR="003819E5">
        <w:t>7.2</w:t>
      </w:r>
      <w:r>
        <w:t xml:space="preserve">.6.2.2-1: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6E47D764" w14:textId="77777777" w:rsidTr="00C21234">
        <w:trPr>
          <w:jc w:val="center"/>
        </w:trPr>
        <w:tc>
          <w:tcPr>
            <w:tcW w:w="1702" w:type="dxa"/>
            <w:shd w:val="clear" w:color="auto" w:fill="C0C0C0"/>
            <w:hideMark/>
          </w:tcPr>
          <w:p w14:paraId="4186E703" w14:textId="77777777" w:rsidR="00ED3CA9" w:rsidRPr="0016361A" w:rsidRDefault="00ED3CA9" w:rsidP="00C21234">
            <w:pPr>
              <w:pStyle w:val="TAH"/>
            </w:pPr>
            <w:r w:rsidRPr="0016361A">
              <w:t>Attribute name</w:t>
            </w:r>
          </w:p>
        </w:tc>
        <w:tc>
          <w:tcPr>
            <w:tcW w:w="1444" w:type="dxa"/>
            <w:shd w:val="clear" w:color="auto" w:fill="C0C0C0"/>
            <w:hideMark/>
          </w:tcPr>
          <w:p w14:paraId="6F5939A6" w14:textId="77777777" w:rsidR="00ED3CA9" w:rsidRPr="0016361A" w:rsidRDefault="00ED3CA9" w:rsidP="00C21234">
            <w:pPr>
              <w:pStyle w:val="TAH"/>
            </w:pPr>
            <w:r w:rsidRPr="0016361A">
              <w:t>Data type</w:t>
            </w:r>
          </w:p>
        </w:tc>
        <w:tc>
          <w:tcPr>
            <w:tcW w:w="425" w:type="dxa"/>
            <w:shd w:val="clear" w:color="auto" w:fill="C0C0C0"/>
            <w:hideMark/>
          </w:tcPr>
          <w:p w14:paraId="4D059428" w14:textId="77777777" w:rsidR="00ED3CA9" w:rsidRPr="0016361A" w:rsidRDefault="00ED3CA9" w:rsidP="00C21234">
            <w:pPr>
              <w:pStyle w:val="TAH"/>
            </w:pPr>
            <w:r w:rsidRPr="0016361A">
              <w:t>P</w:t>
            </w:r>
          </w:p>
        </w:tc>
        <w:tc>
          <w:tcPr>
            <w:tcW w:w="1134" w:type="dxa"/>
            <w:shd w:val="clear" w:color="auto" w:fill="C0C0C0"/>
          </w:tcPr>
          <w:p w14:paraId="6A11B04D" w14:textId="77777777" w:rsidR="00ED3CA9" w:rsidRPr="0016361A" w:rsidRDefault="00ED3CA9" w:rsidP="00C21234">
            <w:pPr>
              <w:pStyle w:val="TAH"/>
            </w:pPr>
            <w:r w:rsidRPr="00F112E4">
              <w:t>Cardinality</w:t>
            </w:r>
          </w:p>
        </w:tc>
        <w:tc>
          <w:tcPr>
            <w:tcW w:w="3177" w:type="dxa"/>
            <w:shd w:val="clear" w:color="auto" w:fill="C0C0C0"/>
            <w:hideMark/>
          </w:tcPr>
          <w:p w14:paraId="43A557C8"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39257D61"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A735957" w14:textId="77777777" w:rsidTr="00C21234">
        <w:trPr>
          <w:jc w:val="center"/>
        </w:trPr>
        <w:tc>
          <w:tcPr>
            <w:tcW w:w="1702" w:type="dxa"/>
          </w:tcPr>
          <w:p w14:paraId="551EF969" w14:textId="77777777" w:rsidR="00ED3CA9" w:rsidRPr="0016361A" w:rsidRDefault="00ED3CA9" w:rsidP="00C21234">
            <w:pPr>
              <w:pStyle w:val="TAL"/>
            </w:pPr>
            <w:r>
              <w:t>functionalAlias</w:t>
            </w:r>
          </w:p>
        </w:tc>
        <w:tc>
          <w:tcPr>
            <w:tcW w:w="1444" w:type="dxa"/>
          </w:tcPr>
          <w:p w14:paraId="20530225" w14:textId="64EC4EDB" w:rsidR="00ED3CA9" w:rsidRPr="0016361A" w:rsidRDefault="003B096F" w:rsidP="00C21234">
            <w:pPr>
              <w:pStyle w:val="TAL"/>
            </w:pPr>
            <w:r>
              <w:t>Uri</w:t>
            </w:r>
          </w:p>
        </w:tc>
        <w:tc>
          <w:tcPr>
            <w:tcW w:w="425" w:type="dxa"/>
          </w:tcPr>
          <w:p w14:paraId="2B86067B" w14:textId="77777777" w:rsidR="00ED3CA9" w:rsidRPr="0016361A" w:rsidRDefault="00ED3CA9" w:rsidP="00C21234">
            <w:pPr>
              <w:pStyle w:val="TAC"/>
            </w:pPr>
            <w:r>
              <w:t>O</w:t>
            </w:r>
          </w:p>
        </w:tc>
        <w:tc>
          <w:tcPr>
            <w:tcW w:w="1134" w:type="dxa"/>
          </w:tcPr>
          <w:p w14:paraId="4FB369A2" w14:textId="77777777" w:rsidR="00ED3CA9" w:rsidRPr="0016361A" w:rsidRDefault="00ED3CA9" w:rsidP="00C21234">
            <w:pPr>
              <w:pStyle w:val="TAL"/>
            </w:pPr>
            <w:r>
              <w:t>0..1</w:t>
            </w:r>
          </w:p>
        </w:tc>
        <w:tc>
          <w:tcPr>
            <w:tcW w:w="3177" w:type="dxa"/>
          </w:tcPr>
          <w:p w14:paraId="30E85A99" w14:textId="77777777" w:rsidR="00ED3CA9" w:rsidRPr="0016361A" w:rsidRDefault="00ED3CA9" w:rsidP="00C21234">
            <w:pPr>
              <w:pStyle w:val="TAL"/>
              <w:rPr>
                <w:rFonts w:cs="Arial"/>
                <w:szCs w:val="18"/>
              </w:rPr>
            </w:pPr>
            <w:r>
              <w:rPr>
                <w:rFonts w:cs="Arial"/>
                <w:szCs w:val="18"/>
              </w:rPr>
              <w:t>Includes functional alias change that triggered the location report.</w:t>
            </w:r>
          </w:p>
        </w:tc>
        <w:tc>
          <w:tcPr>
            <w:tcW w:w="1645" w:type="dxa"/>
          </w:tcPr>
          <w:p w14:paraId="5CE864E4" w14:textId="77777777" w:rsidR="00ED3CA9" w:rsidRPr="0016361A" w:rsidRDefault="00ED3CA9" w:rsidP="00C21234">
            <w:pPr>
              <w:pStyle w:val="TAL"/>
              <w:rPr>
                <w:rFonts w:cs="Arial"/>
                <w:szCs w:val="18"/>
              </w:rPr>
            </w:pPr>
          </w:p>
        </w:tc>
      </w:tr>
      <w:tr w:rsidR="00ED3CA9" w:rsidRPr="00B54FF5" w14:paraId="39D04CBE" w14:textId="77777777" w:rsidTr="00C21234">
        <w:trPr>
          <w:jc w:val="center"/>
        </w:trPr>
        <w:tc>
          <w:tcPr>
            <w:tcW w:w="1702" w:type="dxa"/>
          </w:tcPr>
          <w:p w14:paraId="163748A2" w14:textId="77777777" w:rsidR="00ED3CA9" w:rsidRDefault="00ED3CA9" w:rsidP="00C21234">
            <w:pPr>
              <w:pStyle w:val="TAL"/>
            </w:pPr>
            <w:r>
              <w:t>interRatType</w:t>
            </w:r>
          </w:p>
        </w:tc>
        <w:tc>
          <w:tcPr>
            <w:tcW w:w="1444" w:type="dxa"/>
          </w:tcPr>
          <w:p w14:paraId="61EA2326" w14:textId="77777777" w:rsidR="00ED3CA9" w:rsidRDefault="00ED3CA9" w:rsidP="00C21234">
            <w:pPr>
              <w:pStyle w:val="TAL"/>
            </w:pPr>
            <w:r>
              <w:t>InterRatType</w:t>
            </w:r>
          </w:p>
        </w:tc>
        <w:tc>
          <w:tcPr>
            <w:tcW w:w="425" w:type="dxa"/>
          </w:tcPr>
          <w:p w14:paraId="6E5360C3" w14:textId="77777777" w:rsidR="00ED3CA9" w:rsidRDefault="00ED3CA9" w:rsidP="00C21234">
            <w:pPr>
              <w:pStyle w:val="TAC"/>
            </w:pPr>
            <w:r>
              <w:t>O</w:t>
            </w:r>
          </w:p>
        </w:tc>
        <w:tc>
          <w:tcPr>
            <w:tcW w:w="1134" w:type="dxa"/>
          </w:tcPr>
          <w:p w14:paraId="0FB411A1" w14:textId="77777777" w:rsidR="00ED3CA9" w:rsidRDefault="00ED3CA9" w:rsidP="00C21234">
            <w:pPr>
              <w:pStyle w:val="TAL"/>
            </w:pPr>
            <w:r>
              <w:t>0..1</w:t>
            </w:r>
          </w:p>
        </w:tc>
        <w:tc>
          <w:tcPr>
            <w:tcW w:w="3177" w:type="dxa"/>
          </w:tcPr>
          <w:p w14:paraId="0A14F97A" w14:textId="77777777" w:rsidR="00ED3CA9" w:rsidRDefault="00ED3CA9" w:rsidP="00C21234">
            <w:pPr>
              <w:pStyle w:val="TAL"/>
              <w:rPr>
                <w:rFonts w:cs="Arial"/>
                <w:szCs w:val="18"/>
              </w:rPr>
            </w:pPr>
            <w:r>
              <w:rPr>
                <w:rFonts w:cs="Arial"/>
                <w:szCs w:val="18"/>
              </w:rPr>
              <w:t>Includes the RAT change type.</w:t>
            </w:r>
          </w:p>
        </w:tc>
        <w:tc>
          <w:tcPr>
            <w:tcW w:w="1645" w:type="dxa"/>
          </w:tcPr>
          <w:p w14:paraId="61B36255" w14:textId="77777777" w:rsidR="00ED3CA9" w:rsidRPr="0016361A" w:rsidRDefault="00ED3CA9" w:rsidP="00C21234">
            <w:pPr>
              <w:pStyle w:val="TAL"/>
              <w:rPr>
                <w:rFonts w:cs="Arial"/>
                <w:szCs w:val="18"/>
              </w:rPr>
            </w:pPr>
          </w:p>
        </w:tc>
      </w:tr>
      <w:tr w:rsidR="00ED3CA9" w:rsidRPr="00B54FF5" w14:paraId="5A91F5E3" w14:textId="77777777" w:rsidTr="00C21234">
        <w:trPr>
          <w:jc w:val="center"/>
        </w:trPr>
        <w:tc>
          <w:tcPr>
            <w:tcW w:w="1702" w:type="dxa"/>
          </w:tcPr>
          <w:p w14:paraId="071CE427" w14:textId="77777777" w:rsidR="00ED3CA9" w:rsidRDefault="00ED3CA9" w:rsidP="00C21234">
            <w:pPr>
              <w:pStyle w:val="TAL"/>
            </w:pPr>
            <w:r>
              <w:t>locationData</w:t>
            </w:r>
          </w:p>
        </w:tc>
        <w:tc>
          <w:tcPr>
            <w:tcW w:w="1444" w:type="dxa"/>
          </w:tcPr>
          <w:p w14:paraId="7A695873" w14:textId="06524372" w:rsidR="00ED3CA9" w:rsidRDefault="00ED3CA9" w:rsidP="00C21234">
            <w:pPr>
              <w:pStyle w:val="TAL"/>
            </w:pPr>
            <w:r>
              <w:t>Location</w:t>
            </w:r>
            <w:r w:rsidR="004C61FC">
              <w:t>Info</w:t>
            </w:r>
          </w:p>
        </w:tc>
        <w:tc>
          <w:tcPr>
            <w:tcW w:w="425" w:type="dxa"/>
          </w:tcPr>
          <w:p w14:paraId="36731B08" w14:textId="77777777" w:rsidR="00ED3CA9" w:rsidRDefault="00ED3CA9" w:rsidP="00C21234">
            <w:pPr>
              <w:pStyle w:val="TAC"/>
            </w:pPr>
            <w:r>
              <w:t>M</w:t>
            </w:r>
          </w:p>
        </w:tc>
        <w:tc>
          <w:tcPr>
            <w:tcW w:w="1134" w:type="dxa"/>
          </w:tcPr>
          <w:p w14:paraId="78E0C111" w14:textId="77777777" w:rsidR="00ED3CA9" w:rsidRDefault="00ED3CA9" w:rsidP="00C21234">
            <w:pPr>
              <w:pStyle w:val="TAL"/>
            </w:pPr>
            <w:r>
              <w:t>1</w:t>
            </w:r>
          </w:p>
        </w:tc>
        <w:tc>
          <w:tcPr>
            <w:tcW w:w="3177" w:type="dxa"/>
          </w:tcPr>
          <w:p w14:paraId="615BAE19" w14:textId="77777777" w:rsidR="00ED3CA9" w:rsidRDefault="00ED3CA9" w:rsidP="00C21234">
            <w:pPr>
              <w:pStyle w:val="TAL"/>
              <w:rPr>
                <w:rFonts w:cs="Arial"/>
                <w:szCs w:val="18"/>
              </w:rPr>
            </w:pPr>
            <w:r>
              <w:rPr>
                <w:rFonts w:cs="Arial"/>
                <w:szCs w:val="18"/>
              </w:rPr>
              <w:t>Includes all location data provided in the location report.</w:t>
            </w:r>
          </w:p>
        </w:tc>
        <w:tc>
          <w:tcPr>
            <w:tcW w:w="1645" w:type="dxa"/>
          </w:tcPr>
          <w:p w14:paraId="1532D7EA" w14:textId="77777777" w:rsidR="00ED3CA9" w:rsidRPr="0016361A" w:rsidRDefault="00ED3CA9" w:rsidP="00C21234">
            <w:pPr>
              <w:pStyle w:val="TAL"/>
              <w:rPr>
                <w:rFonts w:cs="Arial"/>
                <w:szCs w:val="18"/>
              </w:rPr>
            </w:pPr>
          </w:p>
        </w:tc>
      </w:tr>
      <w:tr w:rsidR="00ED3CA9" w:rsidRPr="00B54FF5" w14:paraId="6DBA925D" w14:textId="77777777" w:rsidTr="00C21234">
        <w:trPr>
          <w:jc w:val="center"/>
        </w:trPr>
        <w:tc>
          <w:tcPr>
            <w:tcW w:w="1702" w:type="dxa"/>
          </w:tcPr>
          <w:p w14:paraId="2C92E30D" w14:textId="77777777" w:rsidR="00ED3CA9" w:rsidRDefault="00ED3CA9" w:rsidP="00C21234">
            <w:pPr>
              <w:pStyle w:val="TAL"/>
            </w:pPr>
            <w:r>
              <w:t>locTimestamp</w:t>
            </w:r>
          </w:p>
        </w:tc>
        <w:tc>
          <w:tcPr>
            <w:tcW w:w="1444" w:type="dxa"/>
          </w:tcPr>
          <w:p w14:paraId="1A1D3E8B" w14:textId="589A15A1" w:rsidR="00ED3CA9" w:rsidRDefault="00F337A4" w:rsidP="00C21234">
            <w:pPr>
              <w:pStyle w:val="TAL"/>
            </w:pPr>
            <w:r>
              <w:t>DateTime</w:t>
            </w:r>
          </w:p>
        </w:tc>
        <w:tc>
          <w:tcPr>
            <w:tcW w:w="425" w:type="dxa"/>
          </w:tcPr>
          <w:p w14:paraId="6EF525A6" w14:textId="77777777" w:rsidR="00ED3CA9" w:rsidRDefault="00ED3CA9" w:rsidP="00C21234">
            <w:pPr>
              <w:pStyle w:val="TAC"/>
            </w:pPr>
            <w:r>
              <w:t>M</w:t>
            </w:r>
          </w:p>
        </w:tc>
        <w:tc>
          <w:tcPr>
            <w:tcW w:w="1134" w:type="dxa"/>
          </w:tcPr>
          <w:p w14:paraId="4DB23243" w14:textId="77777777" w:rsidR="00ED3CA9" w:rsidRDefault="00ED3CA9" w:rsidP="00C21234">
            <w:pPr>
              <w:pStyle w:val="TAL"/>
            </w:pPr>
            <w:r>
              <w:t>1</w:t>
            </w:r>
          </w:p>
        </w:tc>
        <w:tc>
          <w:tcPr>
            <w:tcW w:w="3177" w:type="dxa"/>
          </w:tcPr>
          <w:p w14:paraId="483F0FFA" w14:textId="77777777" w:rsidR="00ED3CA9" w:rsidRDefault="00ED3CA9" w:rsidP="00C21234">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3654C948" w14:textId="77777777" w:rsidR="00ED3CA9" w:rsidRPr="0016361A" w:rsidRDefault="00ED3CA9" w:rsidP="00C21234">
            <w:pPr>
              <w:pStyle w:val="TAL"/>
              <w:rPr>
                <w:rFonts w:cs="Arial"/>
                <w:szCs w:val="18"/>
              </w:rPr>
            </w:pPr>
          </w:p>
        </w:tc>
      </w:tr>
      <w:tr w:rsidR="00ED3CA9" w:rsidRPr="00B54FF5" w14:paraId="3E68BC8C" w14:textId="77777777" w:rsidTr="00C21234">
        <w:trPr>
          <w:jc w:val="center"/>
        </w:trPr>
        <w:tc>
          <w:tcPr>
            <w:tcW w:w="1702" w:type="dxa"/>
          </w:tcPr>
          <w:p w14:paraId="298DF75E" w14:textId="77777777" w:rsidR="00ED3CA9" w:rsidRDefault="00ED3CA9" w:rsidP="00C21234">
            <w:pPr>
              <w:pStyle w:val="TAL"/>
            </w:pPr>
            <w:r>
              <w:t>mclocClientId</w:t>
            </w:r>
          </w:p>
        </w:tc>
        <w:tc>
          <w:tcPr>
            <w:tcW w:w="1444" w:type="dxa"/>
          </w:tcPr>
          <w:p w14:paraId="4657951C" w14:textId="2A3C94CF" w:rsidR="00ED3CA9" w:rsidRDefault="00EA2B36" w:rsidP="00C21234">
            <w:pPr>
              <w:pStyle w:val="TAL"/>
            </w:pPr>
            <w:r>
              <w:t>Mcloc</w:t>
            </w:r>
            <w:r w:rsidR="00FC49F9">
              <w:t>Client</w:t>
            </w:r>
            <w:r w:rsidR="00D6211B">
              <w:t>Id</w:t>
            </w:r>
          </w:p>
        </w:tc>
        <w:tc>
          <w:tcPr>
            <w:tcW w:w="425" w:type="dxa"/>
          </w:tcPr>
          <w:p w14:paraId="29002359" w14:textId="77777777" w:rsidR="00ED3CA9" w:rsidRDefault="00ED3CA9" w:rsidP="00C21234">
            <w:pPr>
              <w:pStyle w:val="TAC"/>
            </w:pPr>
            <w:r>
              <w:t>M</w:t>
            </w:r>
          </w:p>
        </w:tc>
        <w:tc>
          <w:tcPr>
            <w:tcW w:w="1134" w:type="dxa"/>
          </w:tcPr>
          <w:p w14:paraId="0558CE73" w14:textId="77777777" w:rsidR="00ED3CA9" w:rsidRDefault="00ED3CA9" w:rsidP="00C21234">
            <w:pPr>
              <w:pStyle w:val="TAL"/>
            </w:pPr>
            <w:r>
              <w:t>1</w:t>
            </w:r>
          </w:p>
        </w:tc>
        <w:tc>
          <w:tcPr>
            <w:tcW w:w="3177" w:type="dxa"/>
          </w:tcPr>
          <w:p w14:paraId="3AF4BF56" w14:textId="77777777" w:rsidR="00ED3CA9" w:rsidRDefault="00ED3CA9" w:rsidP="00C21234">
            <w:pPr>
              <w:pStyle w:val="TAL"/>
              <w:rPr>
                <w:rFonts w:cs="Arial"/>
                <w:szCs w:val="18"/>
              </w:rPr>
            </w:pPr>
            <w:r w:rsidRPr="00FD1BB5">
              <w:rPr>
                <w:rFonts w:cs="Arial"/>
                <w:szCs w:val="18"/>
              </w:rPr>
              <w:t>Used to identify the reporting LMC</w:t>
            </w:r>
          </w:p>
        </w:tc>
        <w:tc>
          <w:tcPr>
            <w:tcW w:w="1645" w:type="dxa"/>
          </w:tcPr>
          <w:p w14:paraId="5A5D0A80" w14:textId="77777777" w:rsidR="00ED3CA9" w:rsidRPr="0016361A" w:rsidRDefault="00ED3CA9" w:rsidP="00C21234">
            <w:pPr>
              <w:pStyle w:val="TAL"/>
              <w:rPr>
                <w:rFonts w:cs="Arial"/>
                <w:szCs w:val="18"/>
              </w:rPr>
            </w:pPr>
          </w:p>
        </w:tc>
      </w:tr>
      <w:tr w:rsidR="00ED3CA9" w:rsidRPr="00B54FF5" w14:paraId="7C04F7A2" w14:textId="77777777" w:rsidTr="00C21234">
        <w:trPr>
          <w:jc w:val="center"/>
        </w:trPr>
        <w:tc>
          <w:tcPr>
            <w:tcW w:w="1702" w:type="dxa"/>
          </w:tcPr>
          <w:p w14:paraId="53161DDA" w14:textId="77777777" w:rsidR="00ED3CA9" w:rsidRDefault="00ED3CA9" w:rsidP="00C21234">
            <w:pPr>
              <w:pStyle w:val="TAL"/>
            </w:pPr>
            <w:r>
              <w:t>mcServiceUELabel</w:t>
            </w:r>
          </w:p>
        </w:tc>
        <w:tc>
          <w:tcPr>
            <w:tcW w:w="1444" w:type="dxa"/>
          </w:tcPr>
          <w:p w14:paraId="1284099E" w14:textId="77777777" w:rsidR="00ED3CA9" w:rsidRDefault="00ED3CA9" w:rsidP="00C21234">
            <w:pPr>
              <w:pStyle w:val="TAL"/>
            </w:pPr>
            <w:r>
              <w:t>string</w:t>
            </w:r>
          </w:p>
        </w:tc>
        <w:tc>
          <w:tcPr>
            <w:tcW w:w="425" w:type="dxa"/>
          </w:tcPr>
          <w:p w14:paraId="6E71A892" w14:textId="77777777" w:rsidR="00ED3CA9" w:rsidRDefault="00ED3CA9" w:rsidP="00C21234">
            <w:pPr>
              <w:pStyle w:val="TAC"/>
            </w:pPr>
            <w:r>
              <w:t>O</w:t>
            </w:r>
          </w:p>
        </w:tc>
        <w:tc>
          <w:tcPr>
            <w:tcW w:w="1134" w:type="dxa"/>
          </w:tcPr>
          <w:p w14:paraId="195CCF65" w14:textId="77777777" w:rsidR="00ED3CA9" w:rsidRDefault="00ED3CA9" w:rsidP="00C21234">
            <w:pPr>
              <w:pStyle w:val="TAL"/>
            </w:pPr>
            <w:r>
              <w:t>0..1</w:t>
            </w:r>
          </w:p>
        </w:tc>
        <w:tc>
          <w:tcPr>
            <w:tcW w:w="3177" w:type="dxa"/>
          </w:tcPr>
          <w:p w14:paraId="188D0DF7" w14:textId="77777777" w:rsidR="00ED3CA9" w:rsidRPr="00FD1BB5" w:rsidRDefault="00ED3CA9" w:rsidP="00C21234">
            <w:pPr>
              <w:pStyle w:val="TAL"/>
              <w:rPr>
                <w:rFonts w:cs="Arial"/>
                <w:szCs w:val="18"/>
              </w:rPr>
            </w:pPr>
            <w:r>
              <w:rPr>
                <w:rFonts w:cs="Arial"/>
                <w:szCs w:val="18"/>
              </w:rPr>
              <w:t>Used to identify the MC service UE.</w:t>
            </w:r>
          </w:p>
        </w:tc>
        <w:tc>
          <w:tcPr>
            <w:tcW w:w="1645" w:type="dxa"/>
          </w:tcPr>
          <w:p w14:paraId="765D8003" w14:textId="77777777" w:rsidR="00ED3CA9" w:rsidRPr="0016361A" w:rsidRDefault="00ED3CA9" w:rsidP="00C21234">
            <w:pPr>
              <w:pStyle w:val="TAL"/>
              <w:rPr>
                <w:rFonts w:cs="Arial"/>
                <w:szCs w:val="18"/>
              </w:rPr>
            </w:pPr>
          </w:p>
        </w:tc>
      </w:tr>
      <w:tr w:rsidR="00ED3CA9" w:rsidRPr="00B54FF5" w14:paraId="7AF47828" w14:textId="77777777" w:rsidTr="00C21234">
        <w:trPr>
          <w:jc w:val="center"/>
        </w:trPr>
        <w:tc>
          <w:tcPr>
            <w:tcW w:w="1702" w:type="dxa"/>
          </w:tcPr>
          <w:p w14:paraId="659D0E7D" w14:textId="77777777" w:rsidR="00ED3CA9" w:rsidRDefault="00ED3CA9" w:rsidP="00C21234">
            <w:pPr>
              <w:pStyle w:val="TAL"/>
            </w:pPr>
            <w:r>
              <w:t>reportId</w:t>
            </w:r>
          </w:p>
        </w:tc>
        <w:tc>
          <w:tcPr>
            <w:tcW w:w="1444" w:type="dxa"/>
          </w:tcPr>
          <w:p w14:paraId="5541CF5D" w14:textId="77777777" w:rsidR="00ED3CA9" w:rsidRDefault="00ED3CA9" w:rsidP="00C21234">
            <w:pPr>
              <w:pStyle w:val="TAL"/>
            </w:pPr>
            <w:r>
              <w:t>string</w:t>
            </w:r>
          </w:p>
        </w:tc>
        <w:tc>
          <w:tcPr>
            <w:tcW w:w="425" w:type="dxa"/>
          </w:tcPr>
          <w:p w14:paraId="58BD0996" w14:textId="77777777" w:rsidR="00ED3CA9" w:rsidRDefault="00ED3CA9" w:rsidP="00C21234">
            <w:pPr>
              <w:pStyle w:val="TAC"/>
            </w:pPr>
            <w:r>
              <w:t>O</w:t>
            </w:r>
          </w:p>
        </w:tc>
        <w:tc>
          <w:tcPr>
            <w:tcW w:w="1134" w:type="dxa"/>
          </w:tcPr>
          <w:p w14:paraId="6725A16C" w14:textId="77777777" w:rsidR="00ED3CA9" w:rsidRDefault="00ED3CA9" w:rsidP="00C21234">
            <w:pPr>
              <w:pStyle w:val="TAL"/>
            </w:pPr>
            <w:r>
              <w:t>0..1</w:t>
            </w:r>
          </w:p>
        </w:tc>
        <w:tc>
          <w:tcPr>
            <w:tcW w:w="3177" w:type="dxa"/>
          </w:tcPr>
          <w:p w14:paraId="29AE9596" w14:textId="77777777" w:rsidR="00ED3CA9" w:rsidRDefault="00ED3CA9" w:rsidP="00C21234">
            <w:pPr>
              <w:pStyle w:val="TAL"/>
              <w:rPr>
                <w:rFonts w:cs="Arial"/>
                <w:szCs w:val="18"/>
              </w:rPr>
            </w:pPr>
            <w:r>
              <w:rPr>
                <w:rFonts w:cs="Arial"/>
                <w:szCs w:val="18"/>
              </w:rPr>
              <w:t>Used to return the request id when the location report is triggered by a location request.</w:t>
            </w:r>
          </w:p>
        </w:tc>
        <w:tc>
          <w:tcPr>
            <w:tcW w:w="1645" w:type="dxa"/>
          </w:tcPr>
          <w:p w14:paraId="29AD5DCE" w14:textId="77777777" w:rsidR="00ED3CA9" w:rsidRPr="0016361A" w:rsidRDefault="00ED3CA9" w:rsidP="00C21234">
            <w:pPr>
              <w:pStyle w:val="TAL"/>
              <w:rPr>
                <w:rFonts w:cs="Arial"/>
                <w:szCs w:val="18"/>
              </w:rPr>
            </w:pPr>
          </w:p>
        </w:tc>
      </w:tr>
      <w:tr w:rsidR="00ED3CA9" w:rsidRPr="00B54FF5" w14:paraId="7B22AD44" w14:textId="77777777" w:rsidTr="00C21234">
        <w:trPr>
          <w:jc w:val="center"/>
        </w:trPr>
        <w:tc>
          <w:tcPr>
            <w:tcW w:w="1702" w:type="dxa"/>
          </w:tcPr>
          <w:p w14:paraId="0FB28BF2" w14:textId="77777777" w:rsidR="00ED3CA9" w:rsidRPr="0016361A" w:rsidRDefault="00ED3CA9" w:rsidP="00C21234">
            <w:pPr>
              <w:pStyle w:val="TAL"/>
            </w:pPr>
            <w:r>
              <w:t>reportType</w:t>
            </w:r>
          </w:p>
        </w:tc>
        <w:tc>
          <w:tcPr>
            <w:tcW w:w="1444" w:type="dxa"/>
          </w:tcPr>
          <w:p w14:paraId="4FAF8EAA" w14:textId="77777777" w:rsidR="00ED3CA9" w:rsidRPr="0016361A" w:rsidRDefault="00ED3CA9" w:rsidP="00C21234">
            <w:pPr>
              <w:pStyle w:val="TAL"/>
            </w:pPr>
            <w:r>
              <w:t>ReportType</w:t>
            </w:r>
          </w:p>
        </w:tc>
        <w:tc>
          <w:tcPr>
            <w:tcW w:w="425" w:type="dxa"/>
          </w:tcPr>
          <w:p w14:paraId="1D01021A" w14:textId="77777777" w:rsidR="00ED3CA9" w:rsidRPr="0016361A" w:rsidRDefault="00ED3CA9" w:rsidP="00C21234">
            <w:pPr>
              <w:pStyle w:val="TAC"/>
            </w:pPr>
            <w:r>
              <w:t>M</w:t>
            </w:r>
          </w:p>
        </w:tc>
        <w:tc>
          <w:tcPr>
            <w:tcW w:w="1134" w:type="dxa"/>
          </w:tcPr>
          <w:p w14:paraId="4ABA59F7" w14:textId="77777777" w:rsidR="00ED3CA9" w:rsidRPr="0016361A" w:rsidRDefault="00ED3CA9" w:rsidP="00C21234">
            <w:pPr>
              <w:pStyle w:val="TAL"/>
            </w:pPr>
            <w:r>
              <w:t>1</w:t>
            </w:r>
          </w:p>
        </w:tc>
        <w:tc>
          <w:tcPr>
            <w:tcW w:w="3177" w:type="dxa"/>
          </w:tcPr>
          <w:p w14:paraId="6A1A2D3F" w14:textId="77777777" w:rsidR="00ED3CA9" w:rsidRPr="0016361A" w:rsidRDefault="00ED3CA9" w:rsidP="00C21234">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0946C5E6" w14:textId="77777777" w:rsidR="00ED3CA9" w:rsidRPr="0016361A" w:rsidRDefault="00ED3CA9" w:rsidP="00C21234">
            <w:pPr>
              <w:pStyle w:val="TAL"/>
              <w:rPr>
                <w:rFonts w:cs="Arial"/>
                <w:szCs w:val="18"/>
              </w:rPr>
            </w:pPr>
          </w:p>
        </w:tc>
      </w:tr>
      <w:tr w:rsidR="00ED3CA9" w:rsidRPr="00B54FF5" w14:paraId="03C71AA4" w14:textId="77777777" w:rsidTr="00C21234">
        <w:trPr>
          <w:jc w:val="center"/>
        </w:trPr>
        <w:tc>
          <w:tcPr>
            <w:tcW w:w="1702" w:type="dxa"/>
          </w:tcPr>
          <w:p w14:paraId="7C5E0A0D" w14:textId="77777777" w:rsidR="00ED3CA9" w:rsidRPr="0016361A" w:rsidRDefault="00ED3CA9" w:rsidP="00C21234">
            <w:pPr>
              <w:pStyle w:val="TAL"/>
            </w:pPr>
            <w:r>
              <w:t>triggerId</w:t>
            </w:r>
          </w:p>
        </w:tc>
        <w:tc>
          <w:tcPr>
            <w:tcW w:w="1444" w:type="dxa"/>
          </w:tcPr>
          <w:p w14:paraId="3EB49AC5" w14:textId="77777777" w:rsidR="00ED3CA9" w:rsidRPr="0016361A" w:rsidRDefault="00ED3CA9" w:rsidP="00C21234">
            <w:pPr>
              <w:pStyle w:val="TAL"/>
            </w:pPr>
            <w:r>
              <w:t>array(string)</w:t>
            </w:r>
          </w:p>
        </w:tc>
        <w:tc>
          <w:tcPr>
            <w:tcW w:w="425" w:type="dxa"/>
          </w:tcPr>
          <w:p w14:paraId="31A24FC2" w14:textId="77777777" w:rsidR="00ED3CA9" w:rsidRPr="0016361A" w:rsidRDefault="00ED3CA9" w:rsidP="00C21234">
            <w:pPr>
              <w:pStyle w:val="TAC"/>
            </w:pPr>
            <w:r>
              <w:t>O</w:t>
            </w:r>
          </w:p>
        </w:tc>
        <w:tc>
          <w:tcPr>
            <w:tcW w:w="1134" w:type="dxa"/>
          </w:tcPr>
          <w:p w14:paraId="3ADA974D" w14:textId="77777777" w:rsidR="00ED3CA9" w:rsidRPr="0016361A" w:rsidRDefault="00ED3CA9" w:rsidP="00C21234">
            <w:pPr>
              <w:pStyle w:val="TAL"/>
            </w:pPr>
            <w:r>
              <w:t>1..N</w:t>
            </w:r>
          </w:p>
        </w:tc>
        <w:tc>
          <w:tcPr>
            <w:tcW w:w="3177" w:type="dxa"/>
          </w:tcPr>
          <w:p w14:paraId="6EEB25EF" w14:textId="77777777" w:rsidR="00ED3CA9" w:rsidRPr="0016361A" w:rsidRDefault="00ED3CA9" w:rsidP="00C21234">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4E1B2E2C" w14:textId="77777777" w:rsidR="00ED3CA9" w:rsidRPr="0016361A" w:rsidRDefault="00ED3CA9" w:rsidP="00C21234">
            <w:pPr>
              <w:pStyle w:val="TAL"/>
              <w:rPr>
                <w:rFonts w:cs="Arial"/>
                <w:szCs w:val="18"/>
              </w:rPr>
            </w:pPr>
          </w:p>
        </w:tc>
      </w:tr>
    </w:tbl>
    <w:p w14:paraId="0855B217" w14:textId="77777777" w:rsidR="00ED3CA9" w:rsidRDefault="00ED3CA9" w:rsidP="00ED3CA9">
      <w:pPr>
        <w:rPr>
          <w:lang w:val="en-US"/>
        </w:rPr>
      </w:pPr>
    </w:p>
    <w:p w14:paraId="3664B5B2" w14:textId="6C46D902" w:rsidR="003C79B9" w:rsidRPr="003700FC" w:rsidRDefault="003C79B9" w:rsidP="00CE1C90">
      <w:pPr>
        <w:pStyle w:val="EditorsNote"/>
      </w:pPr>
      <w:r>
        <w:t>Editor</w:t>
      </w:r>
      <w:r>
        <w:rPr>
          <w:sz w:val="16"/>
          <w:szCs w:val="16"/>
        </w:rPr>
        <w:t>'</w:t>
      </w:r>
      <w:r>
        <w:t>s Note:</w:t>
      </w:r>
      <w:r>
        <w:tab/>
        <w:t>How the LMS provides one or more triggerIds to the LMC is FFS.</w:t>
      </w:r>
    </w:p>
    <w:p w14:paraId="729FB708" w14:textId="1CF22417" w:rsidR="00ED3CA9" w:rsidRDefault="003819E5" w:rsidP="00ED3CA9">
      <w:pPr>
        <w:pStyle w:val="Heading5"/>
      </w:pPr>
      <w:bookmarkStart w:id="453" w:name="_Toc510696637"/>
      <w:bookmarkStart w:id="454" w:name="_Toc35971432"/>
      <w:bookmarkStart w:id="455" w:name="_Toc191015739"/>
      <w:r>
        <w:t>7.2</w:t>
      </w:r>
      <w:r w:rsidR="00ED3CA9">
        <w:t>.6.2.3</w:t>
      </w:r>
      <w:r w:rsidR="00ED3CA9">
        <w:tab/>
        <w:t xml:space="preserve">Type: </w:t>
      </w:r>
      <w:bookmarkEnd w:id="453"/>
      <w:bookmarkEnd w:id="454"/>
      <w:r w:rsidR="00ED3CA9">
        <w:t>Location</w:t>
      </w:r>
      <w:r w:rsidR="004C61FC">
        <w:t>Info</w:t>
      </w:r>
      <w:bookmarkEnd w:id="455"/>
    </w:p>
    <w:p w14:paraId="743DA603" w14:textId="105F3843" w:rsidR="00ED3CA9" w:rsidRDefault="00ED3CA9" w:rsidP="00ED3CA9">
      <w:pPr>
        <w:pStyle w:val="TH"/>
      </w:pPr>
      <w:r>
        <w:rPr>
          <w:noProof/>
        </w:rPr>
        <w:t>Table </w:t>
      </w:r>
      <w:r w:rsidR="003819E5">
        <w:t>7.2</w:t>
      </w:r>
      <w:r>
        <w:t xml:space="preserve">.6.2.3-1: </w:t>
      </w:r>
      <w:r>
        <w:rPr>
          <w:noProof/>
        </w:rPr>
        <w:t xml:space="preserve">Definition of type </w:t>
      </w:r>
      <w:r>
        <w:t>location</w:t>
      </w:r>
      <w:r w:rsidR="00A11593">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153BE050" w14:textId="77777777" w:rsidTr="00C21234">
        <w:trPr>
          <w:jc w:val="center"/>
        </w:trPr>
        <w:tc>
          <w:tcPr>
            <w:tcW w:w="1702" w:type="dxa"/>
            <w:shd w:val="clear" w:color="auto" w:fill="C0C0C0"/>
            <w:hideMark/>
          </w:tcPr>
          <w:p w14:paraId="7C16C7E2" w14:textId="77777777" w:rsidR="00ED3CA9" w:rsidRPr="0016361A" w:rsidRDefault="00ED3CA9" w:rsidP="00C21234">
            <w:pPr>
              <w:pStyle w:val="TAH"/>
            </w:pPr>
            <w:r w:rsidRPr="0016361A">
              <w:t>Attribute name</w:t>
            </w:r>
          </w:p>
        </w:tc>
        <w:tc>
          <w:tcPr>
            <w:tcW w:w="1444" w:type="dxa"/>
            <w:shd w:val="clear" w:color="auto" w:fill="C0C0C0"/>
            <w:hideMark/>
          </w:tcPr>
          <w:p w14:paraId="10FF209E" w14:textId="77777777" w:rsidR="00ED3CA9" w:rsidRPr="0016361A" w:rsidRDefault="00ED3CA9" w:rsidP="00C21234">
            <w:pPr>
              <w:pStyle w:val="TAH"/>
            </w:pPr>
            <w:r w:rsidRPr="0016361A">
              <w:t>Data type</w:t>
            </w:r>
          </w:p>
        </w:tc>
        <w:tc>
          <w:tcPr>
            <w:tcW w:w="425" w:type="dxa"/>
            <w:shd w:val="clear" w:color="auto" w:fill="C0C0C0"/>
            <w:hideMark/>
          </w:tcPr>
          <w:p w14:paraId="2692F616" w14:textId="77777777" w:rsidR="00ED3CA9" w:rsidRPr="0016361A" w:rsidRDefault="00ED3CA9" w:rsidP="00C21234">
            <w:pPr>
              <w:pStyle w:val="TAH"/>
            </w:pPr>
            <w:r w:rsidRPr="0016361A">
              <w:t>P</w:t>
            </w:r>
          </w:p>
        </w:tc>
        <w:tc>
          <w:tcPr>
            <w:tcW w:w="1134" w:type="dxa"/>
            <w:shd w:val="clear" w:color="auto" w:fill="C0C0C0"/>
          </w:tcPr>
          <w:p w14:paraId="6EF775AB" w14:textId="77777777" w:rsidR="00ED3CA9" w:rsidRPr="0016361A" w:rsidRDefault="00ED3CA9" w:rsidP="00C21234">
            <w:pPr>
              <w:pStyle w:val="TAH"/>
            </w:pPr>
            <w:r w:rsidRPr="00F112E4">
              <w:t>Cardinality</w:t>
            </w:r>
          </w:p>
        </w:tc>
        <w:tc>
          <w:tcPr>
            <w:tcW w:w="3177" w:type="dxa"/>
            <w:shd w:val="clear" w:color="auto" w:fill="C0C0C0"/>
            <w:hideMark/>
          </w:tcPr>
          <w:p w14:paraId="266A0C7F"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4D6E22D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0337BBD7" w14:textId="77777777" w:rsidTr="00C21234">
        <w:trPr>
          <w:jc w:val="center"/>
        </w:trPr>
        <w:tc>
          <w:tcPr>
            <w:tcW w:w="1702" w:type="dxa"/>
          </w:tcPr>
          <w:p w14:paraId="35190BBE" w14:textId="2FCFD08D" w:rsidR="00ED3CA9" w:rsidRPr="0016361A" w:rsidRDefault="00ED3CA9" w:rsidP="00C21234">
            <w:pPr>
              <w:pStyle w:val="TAL"/>
            </w:pPr>
            <w:r>
              <w:t>c</w:t>
            </w:r>
            <w:r w:rsidR="00665833">
              <w:t>urrentC</w:t>
            </w:r>
            <w:r>
              <w:t>oordinate</w:t>
            </w:r>
          </w:p>
        </w:tc>
        <w:tc>
          <w:tcPr>
            <w:tcW w:w="1444" w:type="dxa"/>
          </w:tcPr>
          <w:p w14:paraId="1CE45815" w14:textId="0E2421A8" w:rsidR="00ED3CA9" w:rsidRPr="0016361A" w:rsidRDefault="00E04013" w:rsidP="00C21234">
            <w:pPr>
              <w:pStyle w:val="TAL"/>
            </w:pPr>
            <w:r>
              <w:t>Current</w:t>
            </w:r>
            <w:r w:rsidR="00ED3CA9">
              <w:t>Coordinate</w:t>
            </w:r>
          </w:p>
        </w:tc>
        <w:tc>
          <w:tcPr>
            <w:tcW w:w="425" w:type="dxa"/>
          </w:tcPr>
          <w:p w14:paraId="7F13F238" w14:textId="77777777" w:rsidR="00ED3CA9" w:rsidRPr="0016361A" w:rsidRDefault="00ED3CA9" w:rsidP="00C21234">
            <w:pPr>
              <w:pStyle w:val="TAC"/>
            </w:pPr>
            <w:r>
              <w:t>O</w:t>
            </w:r>
          </w:p>
        </w:tc>
        <w:tc>
          <w:tcPr>
            <w:tcW w:w="1134" w:type="dxa"/>
          </w:tcPr>
          <w:p w14:paraId="3B405152" w14:textId="77777777" w:rsidR="00ED3CA9" w:rsidRPr="0016361A" w:rsidRDefault="00ED3CA9" w:rsidP="00C21234">
            <w:pPr>
              <w:pStyle w:val="TAL"/>
            </w:pPr>
            <w:r>
              <w:t>0..1</w:t>
            </w:r>
          </w:p>
        </w:tc>
        <w:tc>
          <w:tcPr>
            <w:tcW w:w="3177" w:type="dxa"/>
          </w:tcPr>
          <w:p w14:paraId="2D7C7DBF" w14:textId="26C96DEF" w:rsidR="00ED3CA9" w:rsidRPr="0016361A" w:rsidRDefault="00ED3CA9" w:rsidP="00C21234">
            <w:pPr>
              <w:pStyle w:val="TAL"/>
              <w:rPr>
                <w:rFonts w:cs="Arial"/>
                <w:szCs w:val="18"/>
              </w:rPr>
            </w:pPr>
            <w:r>
              <w:rPr>
                <w:rFonts w:cs="Arial"/>
                <w:szCs w:val="18"/>
              </w:rPr>
              <w:t xml:space="preserve">Object that includes </w:t>
            </w:r>
            <w:r w:rsidR="00F90DFD">
              <w:rPr>
                <w:rFonts w:cs="Arial"/>
                <w:szCs w:val="18"/>
              </w:rPr>
              <w:t xml:space="preserve">the current </w:t>
            </w:r>
            <w:r>
              <w:rPr>
                <w:rFonts w:cs="Arial"/>
                <w:szCs w:val="18"/>
              </w:rPr>
              <w:t>coordination data.</w:t>
            </w:r>
          </w:p>
        </w:tc>
        <w:tc>
          <w:tcPr>
            <w:tcW w:w="1645" w:type="dxa"/>
          </w:tcPr>
          <w:p w14:paraId="1BF0E2C1" w14:textId="77777777" w:rsidR="00ED3CA9" w:rsidRPr="0016361A" w:rsidRDefault="00ED3CA9" w:rsidP="00C21234">
            <w:pPr>
              <w:pStyle w:val="TAL"/>
              <w:rPr>
                <w:rFonts w:cs="Arial"/>
                <w:szCs w:val="18"/>
              </w:rPr>
            </w:pPr>
          </w:p>
        </w:tc>
      </w:tr>
      <w:tr w:rsidR="00ED3CA9" w:rsidRPr="00B54FF5" w14:paraId="36EFD0EC" w14:textId="77777777" w:rsidTr="00C21234">
        <w:trPr>
          <w:jc w:val="center"/>
        </w:trPr>
        <w:tc>
          <w:tcPr>
            <w:tcW w:w="1702" w:type="dxa"/>
          </w:tcPr>
          <w:p w14:paraId="0C2DE3A7" w14:textId="77777777" w:rsidR="00ED3CA9" w:rsidRPr="0016361A" w:rsidRDefault="00ED3CA9" w:rsidP="00C21234">
            <w:pPr>
              <w:pStyle w:val="TAL"/>
            </w:pPr>
            <w:r>
              <w:t>ecgi</w:t>
            </w:r>
          </w:p>
        </w:tc>
        <w:tc>
          <w:tcPr>
            <w:tcW w:w="1444" w:type="dxa"/>
          </w:tcPr>
          <w:p w14:paraId="57832827" w14:textId="2DC5C1BA" w:rsidR="00ED3CA9" w:rsidRPr="0016361A" w:rsidRDefault="002E5BEE" w:rsidP="00C21234">
            <w:pPr>
              <w:pStyle w:val="TAL"/>
            </w:pPr>
            <w:r>
              <w:t>Ecgi</w:t>
            </w:r>
          </w:p>
        </w:tc>
        <w:tc>
          <w:tcPr>
            <w:tcW w:w="425" w:type="dxa"/>
          </w:tcPr>
          <w:p w14:paraId="5DA850A0" w14:textId="77777777" w:rsidR="00ED3CA9" w:rsidRPr="0016361A" w:rsidRDefault="00ED3CA9" w:rsidP="00C21234">
            <w:pPr>
              <w:pStyle w:val="TAC"/>
            </w:pPr>
            <w:r>
              <w:t>O</w:t>
            </w:r>
          </w:p>
        </w:tc>
        <w:tc>
          <w:tcPr>
            <w:tcW w:w="1134" w:type="dxa"/>
          </w:tcPr>
          <w:p w14:paraId="1D29ED55" w14:textId="77777777" w:rsidR="00ED3CA9" w:rsidRPr="0016361A" w:rsidRDefault="00ED3CA9" w:rsidP="00C21234">
            <w:pPr>
              <w:pStyle w:val="TAL"/>
            </w:pPr>
            <w:r>
              <w:t>0..1</w:t>
            </w:r>
          </w:p>
        </w:tc>
        <w:tc>
          <w:tcPr>
            <w:tcW w:w="3177" w:type="dxa"/>
          </w:tcPr>
          <w:p w14:paraId="6C829C3C" w14:textId="77777777" w:rsidR="00ED3CA9" w:rsidRPr="009662AC" w:rsidRDefault="00ED3CA9" w:rsidP="00C21234">
            <w:pPr>
              <w:pStyle w:val="TAL"/>
            </w:pPr>
            <w:r>
              <w:t>Attribute containing the ECGI that the LMC is located in.</w:t>
            </w:r>
          </w:p>
        </w:tc>
        <w:tc>
          <w:tcPr>
            <w:tcW w:w="1645" w:type="dxa"/>
          </w:tcPr>
          <w:p w14:paraId="69B09923" w14:textId="77777777" w:rsidR="00ED3CA9" w:rsidRPr="0016361A" w:rsidRDefault="00ED3CA9" w:rsidP="00C21234">
            <w:pPr>
              <w:pStyle w:val="TAL"/>
              <w:rPr>
                <w:rFonts w:cs="Arial"/>
                <w:szCs w:val="18"/>
              </w:rPr>
            </w:pPr>
          </w:p>
        </w:tc>
      </w:tr>
      <w:tr w:rsidR="00ED3CA9" w:rsidRPr="00B54FF5" w14:paraId="2A5579A7" w14:textId="77777777" w:rsidTr="00C21234">
        <w:trPr>
          <w:jc w:val="center"/>
        </w:trPr>
        <w:tc>
          <w:tcPr>
            <w:tcW w:w="1702" w:type="dxa"/>
          </w:tcPr>
          <w:p w14:paraId="292EB538" w14:textId="77777777" w:rsidR="00ED3CA9" w:rsidRPr="0016361A" w:rsidRDefault="00ED3CA9" w:rsidP="00C21234">
            <w:pPr>
              <w:pStyle w:val="TAL"/>
            </w:pPr>
            <w:r>
              <w:t>mbmsSaiId</w:t>
            </w:r>
          </w:p>
        </w:tc>
        <w:tc>
          <w:tcPr>
            <w:tcW w:w="1444" w:type="dxa"/>
          </w:tcPr>
          <w:p w14:paraId="7FEAE3C1" w14:textId="77777777" w:rsidR="00ED3CA9" w:rsidRPr="0016361A" w:rsidRDefault="00ED3CA9" w:rsidP="00C21234">
            <w:pPr>
              <w:pStyle w:val="TAL"/>
            </w:pPr>
            <w:r>
              <w:t>string</w:t>
            </w:r>
          </w:p>
        </w:tc>
        <w:tc>
          <w:tcPr>
            <w:tcW w:w="425" w:type="dxa"/>
          </w:tcPr>
          <w:p w14:paraId="71306F14" w14:textId="77777777" w:rsidR="00ED3CA9" w:rsidRPr="0016361A" w:rsidRDefault="00ED3CA9" w:rsidP="00C21234">
            <w:pPr>
              <w:pStyle w:val="TAC"/>
            </w:pPr>
            <w:r>
              <w:t>O</w:t>
            </w:r>
          </w:p>
        </w:tc>
        <w:tc>
          <w:tcPr>
            <w:tcW w:w="1134" w:type="dxa"/>
          </w:tcPr>
          <w:p w14:paraId="6A2237CB" w14:textId="77777777" w:rsidR="00ED3CA9" w:rsidRPr="0016361A" w:rsidRDefault="00ED3CA9" w:rsidP="00C21234">
            <w:pPr>
              <w:pStyle w:val="TAL"/>
            </w:pPr>
            <w:r>
              <w:t>0..1</w:t>
            </w:r>
          </w:p>
        </w:tc>
        <w:tc>
          <w:tcPr>
            <w:tcW w:w="3177" w:type="dxa"/>
          </w:tcPr>
          <w:p w14:paraId="3DC34562" w14:textId="77777777" w:rsidR="00ED3CA9" w:rsidRPr="0016361A" w:rsidRDefault="00ED3CA9" w:rsidP="00C21234">
            <w:pPr>
              <w:pStyle w:val="TAL"/>
              <w:rPr>
                <w:rFonts w:cs="Arial"/>
                <w:szCs w:val="18"/>
              </w:rPr>
            </w:pPr>
            <w:r w:rsidRPr="009662AC">
              <w:rPr>
                <w:rFonts w:cs="Arial"/>
                <w:szCs w:val="18"/>
              </w:rPr>
              <w:t>Attribute containing the MBMS Service Area Id the LMC is located in.</w:t>
            </w:r>
          </w:p>
        </w:tc>
        <w:tc>
          <w:tcPr>
            <w:tcW w:w="1645" w:type="dxa"/>
          </w:tcPr>
          <w:p w14:paraId="074983E4" w14:textId="77777777" w:rsidR="00ED3CA9" w:rsidRPr="0016361A" w:rsidRDefault="00ED3CA9" w:rsidP="00C21234">
            <w:pPr>
              <w:pStyle w:val="TAL"/>
              <w:rPr>
                <w:rFonts w:cs="Arial"/>
                <w:szCs w:val="18"/>
              </w:rPr>
            </w:pPr>
          </w:p>
        </w:tc>
      </w:tr>
      <w:tr w:rsidR="00ED3CA9" w:rsidRPr="00B54FF5" w14:paraId="58B30C58" w14:textId="77777777" w:rsidTr="00C21234">
        <w:trPr>
          <w:jc w:val="center"/>
        </w:trPr>
        <w:tc>
          <w:tcPr>
            <w:tcW w:w="1702" w:type="dxa"/>
          </w:tcPr>
          <w:p w14:paraId="2C28BB82" w14:textId="77777777" w:rsidR="00ED3CA9" w:rsidRPr="0016361A" w:rsidRDefault="00ED3CA9" w:rsidP="00C21234">
            <w:pPr>
              <w:pStyle w:val="TAL"/>
            </w:pPr>
            <w:r>
              <w:t>mbsfnArea</w:t>
            </w:r>
          </w:p>
        </w:tc>
        <w:tc>
          <w:tcPr>
            <w:tcW w:w="1444" w:type="dxa"/>
          </w:tcPr>
          <w:p w14:paraId="31AE3AC7" w14:textId="16A5C1A8" w:rsidR="00ED3CA9" w:rsidRPr="0016361A" w:rsidRDefault="00935E30" w:rsidP="00C21234">
            <w:pPr>
              <w:pStyle w:val="TAL"/>
            </w:pPr>
            <w:r>
              <w:t>MbsfnArea</w:t>
            </w:r>
          </w:p>
        </w:tc>
        <w:tc>
          <w:tcPr>
            <w:tcW w:w="425" w:type="dxa"/>
          </w:tcPr>
          <w:p w14:paraId="0411A1E3" w14:textId="77777777" w:rsidR="00ED3CA9" w:rsidRPr="0016361A" w:rsidRDefault="00ED3CA9" w:rsidP="00C21234">
            <w:pPr>
              <w:pStyle w:val="TAC"/>
            </w:pPr>
            <w:r>
              <w:t>O</w:t>
            </w:r>
          </w:p>
        </w:tc>
        <w:tc>
          <w:tcPr>
            <w:tcW w:w="1134" w:type="dxa"/>
          </w:tcPr>
          <w:p w14:paraId="337C40C8" w14:textId="77777777" w:rsidR="00ED3CA9" w:rsidRPr="0016361A" w:rsidRDefault="00ED3CA9" w:rsidP="00C21234">
            <w:pPr>
              <w:pStyle w:val="TAL"/>
            </w:pPr>
            <w:r>
              <w:t>0..1</w:t>
            </w:r>
          </w:p>
        </w:tc>
        <w:tc>
          <w:tcPr>
            <w:tcW w:w="3177" w:type="dxa"/>
          </w:tcPr>
          <w:p w14:paraId="40CDFECA" w14:textId="77777777" w:rsidR="00ED3CA9" w:rsidRPr="009662AC" w:rsidRDefault="00ED3CA9" w:rsidP="00C21234">
            <w:pPr>
              <w:pStyle w:val="TAL"/>
              <w:rPr>
                <w:rFonts w:cs="Arial"/>
                <w:szCs w:val="18"/>
              </w:rPr>
            </w:pPr>
            <w:r w:rsidRPr="009662AC">
              <w:rPr>
                <w:rFonts w:cs="Arial"/>
                <w:szCs w:val="18"/>
              </w:rPr>
              <w:t>Attribute containing the MBSFN Area the LMC is located in.</w:t>
            </w:r>
          </w:p>
        </w:tc>
        <w:tc>
          <w:tcPr>
            <w:tcW w:w="1645" w:type="dxa"/>
          </w:tcPr>
          <w:p w14:paraId="39B465D2" w14:textId="77777777" w:rsidR="00ED3CA9" w:rsidRPr="0016361A" w:rsidRDefault="00ED3CA9" w:rsidP="00C21234">
            <w:pPr>
              <w:pStyle w:val="TAL"/>
              <w:rPr>
                <w:rFonts w:cs="Arial"/>
                <w:szCs w:val="18"/>
              </w:rPr>
            </w:pPr>
          </w:p>
        </w:tc>
      </w:tr>
      <w:tr w:rsidR="00ED3CA9" w:rsidRPr="00B54FF5" w14:paraId="489EB3A8" w14:textId="77777777" w:rsidTr="00C21234">
        <w:trPr>
          <w:jc w:val="center"/>
        </w:trPr>
        <w:tc>
          <w:tcPr>
            <w:tcW w:w="1702" w:type="dxa"/>
          </w:tcPr>
          <w:p w14:paraId="67ED6AC0" w14:textId="77777777" w:rsidR="00ED3CA9" w:rsidRPr="0016361A" w:rsidRDefault="00ED3CA9" w:rsidP="00C21234">
            <w:pPr>
              <w:pStyle w:val="TAL"/>
            </w:pPr>
            <w:r>
              <w:t>ncgi</w:t>
            </w:r>
          </w:p>
        </w:tc>
        <w:tc>
          <w:tcPr>
            <w:tcW w:w="1444" w:type="dxa"/>
          </w:tcPr>
          <w:p w14:paraId="1A253F57" w14:textId="70030FA3" w:rsidR="00ED3CA9" w:rsidRPr="0016361A" w:rsidRDefault="00EB0595" w:rsidP="00C21234">
            <w:pPr>
              <w:pStyle w:val="TAL"/>
            </w:pPr>
            <w:r>
              <w:t>Ncgi</w:t>
            </w:r>
          </w:p>
        </w:tc>
        <w:tc>
          <w:tcPr>
            <w:tcW w:w="425" w:type="dxa"/>
          </w:tcPr>
          <w:p w14:paraId="21FB9C30" w14:textId="77777777" w:rsidR="00ED3CA9" w:rsidRPr="0016361A" w:rsidRDefault="00ED3CA9" w:rsidP="00C21234">
            <w:pPr>
              <w:pStyle w:val="TAC"/>
            </w:pPr>
            <w:r>
              <w:t>O</w:t>
            </w:r>
          </w:p>
        </w:tc>
        <w:tc>
          <w:tcPr>
            <w:tcW w:w="1134" w:type="dxa"/>
          </w:tcPr>
          <w:p w14:paraId="4CA39E06" w14:textId="77777777" w:rsidR="00ED3CA9" w:rsidRPr="0016361A" w:rsidRDefault="00ED3CA9" w:rsidP="00C21234">
            <w:pPr>
              <w:pStyle w:val="TAL"/>
            </w:pPr>
            <w:r>
              <w:t>0..1</w:t>
            </w:r>
          </w:p>
        </w:tc>
        <w:tc>
          <w:tcPr>
            <w:tcW w:w="3177" w:type="dxa"/>
          </w:tcPr>
          <w:p w14:paraId="3BF23C0C" w14:textId="77777777" w:rsidR="00ED3CA9" w:rsidRPr="0016361A" w:rsidRDefault="00ED3CA9" w:rsidP="00C21234">
            <w:pPr>
              <w:pStyle w:val="TAL"/>
              <w:rPr>
                <w:rFonts w:cs="Arial"/>
                <w:szCs w:val="18"/>
              </w:rPr>
            </w:pPr>
            <w:r>
              <w:t>Attribute containing the NGCI that the LMC is located in.</w:t>
            </w:r>
          </w:p>
        </w:tc>
        <w:tc>
          <w:tcPr>
            <w:tcW w:w="1645" w:type="dxa"/>
          </w:tcPr>
          <w:p w14:paraId="56F67977" w14:textId="77777777" w:rsidR="00ED3CA9" w:rsidRPr="0016361A" w:rsidRDefault="00ED3CA9" w:rsidP="00C21234">
            <w:pPr>
              <w:pStyle w:val="TAL"/>
              <w:rPr>
                <w:rFonts w:cs="Arial"/>
                <w:szCs w:val="18"/>
              </w:rPr>
            </w:pPr>
          </w:p>
        </w:tc>
      </w:tr>
      <w:tr w:rsidR="00ED3CA9" w:rsidRPr="00B54FF5" w14:paraId="19981AC9" w14:textId="77777777" w:rsidTr="00C21234">
        <w:trPr>
          <w:jc w:val="center"/>
        </w:trPr>
        <w:tc>
          <w:tcPr>
            <w:tcW w:w="1702" w:type="dxa"/>
          </w:tcPr>
          <w:p w14:paraId="0B5EFD51" w14:textId="77777777" w:rsidR="00ED3CA9" w:rsidRDefault="00ED3CA9" w:rsidP="00C21234">
            <w:pPr>
              <w:pStyle w:val="TAL"/>
            </w:pPr>
            <w:r>
              <w:t>neighbouringEcgi</w:t>
            </w:r>
          </w:p>
        </w:tc>
        <w:tc>
          <w:tcPr>
            <w:tcW w:w="1444" w:type="dxa"/>
          </w:tcPr>
          <w:p w14:paraId="5628B243" w14:textId="407BD69A" w:rsidR="00ED3CA9" w:rsidRDefault="00ED3CA9" w:rsidP="00C21234">
            <w:pPr>
              <w:pStyle w:val="TAL"/>
            </w:pPr>
            <w:r>
              <w:t>array(</w:t>
            </w:r>
            <w:r w:rsidR="005D4C58">
              <w:t>Ecgi</w:t>
            </w:r>
            <w:r>
              <w:t>)</w:t>
            </w:r>
          </w:p>
        </w:tc>
        <w:tc>
          <w:tcPr>
            <w:tcW w:w="425" w:type="dxa"/>
          </w:tcPr>
          <w:p w14:paraId="724BAA20" w14:textId="77777777" w:rsidR="00ED3CA9" w:rsidRDefault="00ED3CA9" w:rsidP="00C21234">
            <w:pPr>
              <w:pStyle w:val="TAC"/>
            </w:pPr>
            <w:r>
              <w:t>O</w:t>
            </w:r>
          </w:p>
        </w:tc>
        <w:tc>
          <w:tcPr>
            <w:tcW w:w="1134" w:type="dxa"/>
          </w:tcPr>
          <w:p w14:paraId="5BCA7C25" w14:textId="77777777" w:rsidR="00ED3CA9" w:rsidRDefault="00ED3CA9" w:rsidP="00C21234">
            <w:pPr>
              <w:pStyle w:val="TAL"/>
            </w:pPr>
            <w:r>
              <w:t>1..N</w:t>
            </w:r>
          </w:p>
        </w:tc>
        <w:tc>
          <w:tcPr>
            <w:tcW w:w="3177" w:type="dxa"/>
          </w:tcPr>
          <w:p w14:paraId="02096E4A" w14:textId="77777777" w:rsidR="00ED3CA9" w:rsidRDefault="00ED3CA9" w:rsidP="00C21234">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3ED8AE00" w14:textId="77777777" w:rsidR="00ED3CA9" w:rsidRPr="0016361A" w:rsidRDefault="00ED3CA9" w:rsidP="00C21234">
            <w:pPr>
              <w:pStyle w:val="TAL"/>
              <w:rPr>
                <w:rFonts w:cs="Arial"/>
                <w:szCs w:val="18"/>
              </w:rPr>
            </w:pPr>
          </w:p>
        </w:tc>
      </w:tr>
      <w:tr w:rsidR="00ED3CA9" w:rsidRPr="00B54FF5" w14:paraId="30E46FD8" w14:textId="77777777" w:rsidTr="00C21234">
        <w:trPr>
          <w:jc w:val="center"/>
        </w:trPr>
        <w:tc>
          <w:tcPr>
            <w:tcW w:w="1702" w:type="dxa"/>
          </w:tcPr>
          <w:p w14:paraId="7B4840E5" w14:textId="77777777" w:rsidR="00ED3CA9" w:rsidRPr="0016361A" w:rsidRDefault="00ED3CA9" w:rsidP="00C21234">
            <w:pPr>
              <w:pStyle w:val="TAL"/>
            </w:pPr>
            <w:r>
              <w:t>neighbouringNcgi</w:t>
            </w:r>
          </w:p>
        </w:tc>
        <w:tc>
          <w:tcPr>
            <w:tcW w:w="1444" w:type="dxa"/>
          </w:tcPr>
          <w:p w14:paraId="1DEE9405" w14:textId="69E4AB7B" w:rsidR="00ED3CA9" w:rsidRPr="0016361A" w:rsidRDefault="00ED3CA9" w:rsidP="00C21234">
            <w:pPr>
              <w:pStyle w:val="TAL"/>
            </w:pPr>
            <w:r>
              <w:t>array(</w:t>
            </w:r>
            <w:r w:rsidR="005D4C58">
              <w:t>Ncgi</w:t>
            </w:r>
            <w:r>
              <w:t>)</w:t>
            </w:r>
          </w:p>
        </w:tc>
        <w:tc>
          <w:tcPr>
            <w:tcW w:w="425" w:type="dxa"/>
          </w:tcPr>
          <w:p w14:paraId="64B13CFC" w14:textId="77777777" w:rsidR="00ED3CA9" w:rsidRPr="0016361A" w:rsidRDefault="00ED3CA9" w:rsidP="00C21234">
            <w:pPr>
              <w:pStyle w:val="TAC"/>
            </w:pPr>
            <w:r>
              <w:t>O</w:t>
            </w:r>
          </w:p>
        </w:tc>
        <w:tc>
          <w:tcPr>
            <w:tcW w:w="1134" w:type="dxa"/>
          </w:tcPr>
          <w:p w14:paraId="7E7D8016" w14:textId="77777777" w:rsidR="00ED3CA9" w:rsidRPr="0016361A" w:rsidRDefault="00ED3CA9" w:rsidP="00C21234">
            <w:pPr>
              <w:pStyle w:val="TAL"/>
            </w:pPr>
            <w:r>
              <w:t>1..N</w:t>
            </w:r>
          </w:p>
        </w:tc>
        <w:tc>
          <w:tcPr>
            <w:tcW w:w="3177" w:type="dxa"/>
          </w:tcPr>
          <w:p w14:paraId="2FA7C574" w14:textId="77777777" w:rsidR="00ED3CA9" w:rsidRPr="00A40C95" w:rsidRDefault="00ED3CA9" w:rsidP="00C21234">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524EB78D" w14:textId="77777777" w:rsidR="00ED3CA9" w:rsidRPr="0016361A" w:rsidRDefault="00ED3CA9" w:rsidP="00C21234">
            <w:pPr>
              <w:pStyle w:val="TAL"/>
              <w:rPr>
                <w:rFonts w:cs="Arial"/>
                <w:szCs w:val="18"/>
              </w:rPr>
            </w:pPr>
          </w:p>
        </w:tc>
      </w:tr>
      <w:tr w:rsidR="00ED3CA9" w:rsidRPr="00B54FF5" w14:paraId="1F07BC1A" w14:textId="77777777" w:rsidTr="00C21234">
        <w:trPr>
          <w:jc w:val="center"/>
        </w:trPr>
        <w:tc>
          <w:tcPr>
            <w:tcW w:w="1702" w:type="dxa"/>
          </w:tcPr>
          <w:p w14:paraId="46A38038" w14:textId="77777777" w:rsidR="00ED3CA9" w:rsidRPr="0016361A" w:rsidRDefault="00ED3CA9" w:rsidP="00C21234">
            <w:pPr>
              <w:pStyle w:val="TAL"/>
            </w:pPr>
            <w:r>
              <w:t>nr5GMbsfsaArea</w:t>
            </w:r>
          </w:p>
        </w:tc>
        <w:tc>
          <w:tcPr>
            <w:tcW w:w="1444" w:type="dxa"/>
          </w:tcPr>
          <w:p w14:paraId="097ABA84" w14:textId="04939036" w:rsidR="00ED3CA9" w:rsidRPr="0016361A" w:rsidRDefault="00A33BD1" w:rsidP="00C21234">
            <w:pPr>
              <w:pStyle w:val="TAL"/>
            </w:pPr>
            <w:r>
              <w:t>MbsFsaId</w:t>
            </w:r>
          </w:p>
        </w:tc>
        <w:tc>
          <w:tcPr>
            <w:tcW w:w="425" w:type="dxa"/>
          </w:tcPr>
          <w:p w14:paraId="44520915" w14:textId="77777777" w:rsidR="00ED3CA9" w:rsidRPr="0016361A" w:rsidRDefault="00ED3CA9" w:rsidP="00C21234">
            <w:pPr>
              <w:pStyle w:val="TAC"/>
            </w:pPr>
            <w:r>
              <w:t>O</w:t>
            </w:r>
          </w:p>
        </w:tc>
        <w:tc>
          <w:tcPr>
            <w:tcW w:w="1134" w:type="dxa"/>
          </w:tcPr>
          <w:p w14:paraId="1A334E23" w14:textId="77777777" w:rsidR="00ED3CA9" w:rsidRPr="0016361A" w:rsidRDefault="00ED3CA9" w:rsidP="00C21234">
            <w:pPr>
              <w:pStyle w:val="TAL"/>
            </w:pPr>
            <w:r>
              <w:t>0..1</w:t>
            </w:r>
          </w:p>
        </w:tc>
        <w:tc>
          <w:tcPr>
            <w:tcW w:w="3177" w:type="dxa"/>
          </w:tcPr>
          <w:p w14:paraId="3D495095" w14:textId="2C102B21" w:rsidR="00ED3CA9" w:rsidRPr="0016361A" w:rsidRDefault="00ED3CA9" w:rsidP="00C21234">
            <w:pPr>
              <w:pStyle w:val="TAL"/>
              <w:rPr>
                <w:rFonts w:cs="Arial"/>
                <w:szCs w:val="18"/>
              </w:rPr>
            </w:pPr>
            <w:r w:rsidRPr="00856F8E">
              <w:t xml:space="preserve">Attribute containing the </w:t>
            </w:r>
            <w:r>
              <w:t xml:space="preserve">5G </w:t>
            </w:r>
            <w:r w:rsidRPr="00856F8E">
              <w:t xml:space="preserve">MBS </w:t>
            </w:r>
            <w:r w:rsidR="003F7885">
              <w:rPr>
                <w:rFonts w:cs="Arial"/>
                <w:szCs w:val="18"/>
              </w:rPr>
              <w:t>Frequency Selection</w:t>
            </w:r>
            <w:r w:rsidR="003F7885" w:rsidRPr="00856F8E" w:rsidDel="003F7885">
              <w:t xml:space="preserve"> </w:t>
            </w:r>
            <w:r w:rsidRPr="00856F8E">
              <w:t>Area Id the LMC is located in</w:t>
            </w:r>
            <w:r>
              <w:t>.</w:t>
            </w:r>
          </w:p>
        </w:tc>
        <w:tc>
          <w:tcPr>
            <w:tcW w:w="1645" w:type="dxa"/>
          </w:tcPr>
          <w:p w14:paraId="40A542FD" w14:textId="77777777" w:rsidR="00ED3CA9" w:rsidRPr="0016361A" w:rsidRDefault="00ED3CA9" w:rsidP="00C21234">
            <w:pPr>
              <w:pStyle w:val="TAL"/>
              <w:rPr>
                <w:rFonts w:cs="Arial"/>
                <w:szCs w:val="18"/>
              </w:rPr>
            </w:pPr>
          </w:p>
        </w:tc>
      </w:tr>
    </w:tbl>
    <w:p w14:paraId="06C80345" w14:textId="77777777" w:rsidR="00ED3CA9" w:rsidRDefault="00ED3CA9" w:rsidP="00ED3CA9"/>
    <w:p w14:paraId="1A430BE4" w14:textId="1625537C" w:rsidR="00ED3CA9" w:rsidRDefault="003819E5" w:rsidP="00ED3CA9">
      <w:pPr>
        <w:pStyle w:val="Heading5"/>
      </w:pPr>
      <w:bookmarkStart w:id="456" w:name="_Toc191015740"/>
      <w:r>
        <w:lastRenderedPageBreak/>
        <w:t>7.2</w:t>
      </w:r>
      <w:r w:rsidR="00ED3CA9">
        <w:t>.6.2.4</w:t>
      </w:r>
      <w:r w:rsidR="00ED3CA9">
        <w:tab/>
        <w:t xml:space="preserve">Type: </w:t>
      </w:r>
      <w:r w:rsidR="00DF26F2">
        <w:t>Current</w:t>
      </w:r>
      <w:r w:rsidR="00ED3CA9">
        <w:t>Coordinate</w:t>
      </w:r>
      <w:bookmarkEnd w:id="456"/>
    </w:p>
    <w:p w14:paraId="192BF655" w14:textId="51DF06B7" w:rsidR="00ED3CA9" w:rsidRDefault="00ED3CA9" w:rsidP="00ED3CA9">
      <w:pPr>
        <w:pStyle w:val="TH"/>
      </w:pPr>
      <w:r>
        <w:rPr>
          <w:noProof/>
        </w:rPr>
        <w:t>Table </w:t>
      </w:r>
      <w:r w:rsidR="003819E5">
        <w:t>7.2</w:t>
      </w:r>
      <w:r>
        <w:t xml:space="preserve">.6.2.4-1: </w:t>
      </w:r>
      <w:r>
        <w:rPr>
          <w:noProof/>
        </w:rPr>
        <w:t xml:space="preserve">Definition of type </w:t>
      </w:r>
      <w:r w:rsidR="00DF26F2">
        <w:rPr>
          <w:noProof/>
        </w:rPr>
        <w:t>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ED3CA9" w:rsidRPr="00B54FF5" w14:paraId="7C270D6A" w14:textId="77777777" w:rsidTr="0041740C">
        <w:trPr>
          <w:jc w:val="center"/>
        </w:trPr>
        <w:tc>
          <w:tcPr>
            <w:tcW w:w="1703" w:type="dxa"/>
            <w:shd w:val="clear" w:color="auto" w:fill="C0C0C0"/>
            <w:hideMark/>
          </w:tcPr>
          <w:p w14:paraId="4695DFD0" w14:textId="77777777" w:rsidR="00ED3CA9" w:rsidRPr="0016361A" w:rsidRDefault="00ED3CA9" w:rsidP="00C21234">
            <w:pPr>
              <w:pStyle w:val="TAH"/>
            </w:pPr>
            <w:r w:rsidRPr="0016361A">
              <w:t>Attribute name</w:t>
            </w:r>
          </w:p>
        </w:tc>
        <w:tc>
          <w:tcPr>
            <w:tcW w:w="1644" w:type="dxa"/>
            <w:shd w:val="clear" w:color="auto" w:fill="C0C0C0"/>
            <w:hideMark/>
          </w:tcPr>
          <w:p w14:paraId="7EB80C98" w14:textId="77777777" w:rsidR="00ED3CA9" w:rsidRPr="0016361A" w:rsidRDefault="00ED3CA9" w:rsidP="00C21234">
            <w:pPr>
              <w:pStyle w:val="TAH"/>
            </w:pPr>
            <w:r w:rsidRPr="0016361A">
              <w:t>Data type</w:t>
            </w:r>
          </w:p>
        </w:tc>
        <w:tc>
          <w:tcPr>
            <w:tcW w:w="426" w:type="dxa"/>
            <w:shd w:val="clear" w:color="auto" w:fill="C0C0C0"/>
            <w:hideMark/>
          </w:tcPr>
          <w:p w14:paraId="75C821D8" w14:textId="77777777" w:rsidR="00ED3CA9" w:rsidRPr="0016361A" w:rsidRDefault="00ED3CA9" w:rsidP="00C21234">
            <w:pPr>
              <w:pStyle w:val="TAH"/>
            </w:pPr>
            <w:r w:rsidRPr="0016361A">
              <w:t>P</w:t>
            </w:r>
          </w:p>
        </w:tc>
        <w:tc>
          <w:tcPr>
            <w:tcW w:w="1275" w:type="dxa"/>
            <w:shd w:val="clear" w:color="auto" w:fill="C0C0C0"/>
          </w:tcPr>
          <w:p w14:paraId="19C75AC6" w14:textId="77777777" w:rsidR="00ED3CA9" w:rsidRPr="0016361A" w:rsidRDefault="00ED3CA9" w:rsidP="00C21234">
            <w:pPr>
              <w:pStyle w:val="TAH"/>
            </w:pPr>
            <w:r w:rsidRPr="00F112E4">
              <w:t>Cardinality</w:t>
            </w:r>
          </w:p>
        </w:tc>
        <w:tc>
          <w:tcPr>
            <w:tcW w:w="2978" w:type="dxa"/>
            <w:shd w:val="clear" w:color="auto" w:fill="C0C0C0"/>
            <w:hideMark/>
          </w:tcPr>
          <w:p w14:paraId="0FF228C9" w14:textId="77777777" w:rsidR="00ED3CA9" w:rsidRPr="0016361A" w:rsidRDefault="00ED3CA9" w:rsidP="00C21234">
            <w:pPr>
              <w:pStyle w:val="TAH"/>
              <w:rPr>
                <w:rFonts w:cs="Arial"/>
                <w:szCs w:val="18"/>
              </w:rPr>
            </w:pPr>
            <w:r w:rsidRPr="0016361A">
              <w:rPr>
                <w:rFonts w:cs="Arial"/>
                <w:szCs w:val="18"/>
              </w:rPr>
              <w:t>Description</w:t>
            </w:r>
          </w:p>
        </w:tc>
        <w:tc>
          <w:tcPr>
            <w:tcW w:w="1503" w:type="dxa"/>
            <w:shd w:val="clear" w:color="auto" w:fill="C0C0C0"/>
          </w:tcPr>
          <w:p w14:paraId="58136C1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39BB7CF" w14:textId="77777777" w:rsidTr="0041740C">
        <w:trPr>
          <w:jc w:val="center"/>
        </w:trPr>
        <w:tc>
          <w:tcPr>
            <w:tcW w:w="1703" w:type="dxa"/>
          </w:tcPr>
          <w:p w14:paraId="013A91E6" w14:textId="77777777" w:rsidR="00ED3CA9" w:rsidRDefault="00ED3CA9" w:rsidP="00C21234">
            <w:pPr>
              <w:pStyle w:val="TAL"/>
            </w:pPr>
            <w:r>
              <w:t>altitude</w:t>
            </w:r>
          </w:p>
        </w:tc>
        <w:tc>
          <w:tcPr>
            <w:tcW w:w="1644" w:type="dxa"/>
          </w:tcPr>
          <w:p w14:paraId="3EFBD7BB" w14:textId="2FFE14C5" w:rsidR="00ED3CA9" w:rsidRDefault="00AD723B" w:rsidP="00C21234">
            <w:pPr>
              <w:pStyle w:val="TAL"/>
            </w:pPr>
            <w:r>
              <w:t>Altitude</w:t>
            </w:r>
          </w:p>
        </w:tc>
        <w:tc>
          <w:tcPr>
            <w:tcW w:w="426" w:type="dxa"/>
          </w:tcPr>
          <w:p w14:paraId="5E8FFD18" w14:textId="77777777" w:rsidR="00ED3CA9" w:rsidRDefault="00ED3CA9" w:rsidP="00C21234">
            <w:pPr>
              <w:pStyle w:val="TAC"/>
            </w:pPr>
            <w:r>
              <w:t>O</w:t>
            </w:r>
          </w:p>
        </w:tc>
        <w:tc>
          <w:tcPr>
            <w:tcW w:w="1275" w:type="dxa"/>
          </w:tcPr>
          <w:p w14:paraId="54ED770E" w14:textId="77777777" w:rsidR="00ED3CA9" w:rsidRDefault="00ED3CA9" w:rsidP="00C21234">
            <w:pPr>
              <w:pStyle w:val="TAL"/>
            </w:pPr>
            <w:r>
              <w:t>0..1</w:t>
            </w:r>
          </w:p>
        </w:tc>
        <w:tc>
          <w:tcPr>
            <w:tcW w:w="2978" w:type="dxa"/>
          </w:tcPr>
          <w:p w14:paraId="34FD3F29" w14:textId="670522A7" w:rsidR="00ED3CA9" w:rsidRPr="00C73574" w:rsidRDefault="00D576DD" w:rsidP="00C21234">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726CD106" w14:textId="77777777" w:rsidR="00ED3CA9" w:rsidRPr="0016361A" w:rsidRDefault="00ED3CA9" w:rsidP="00C21234">
            <w:pPr>
              <w:pStyle w:val="TAL"/>
              <w:rPr>
                <w:rFonts w:cs="Arial"/>
                <w:szCs w:val="18"/>
              </w:rPr>
            </w:pPr>
          </w:p>
        </w:tc>
      </w:tr>
      <w:tr w:rsidR="00ED3CA9" w:rsidRPr="00B54FF5" w14:paraId="437FEEE6" w14:textId="77777777" w:rsidTr="0041740C">
        <w:trPr>
          <w:jc w:val="center"/>
        </w:trPr>
        <w:tc>
          <w:tcPr>
            <w:tcW w:w="1703" w:type="dxa"/>
          </w:tcPr>
          <w:p w14:paraId="17E757F1" w14:textId="77777777" w:rsidR="00ED3CA9" w:rsidRDefault="00ED3CA9" w:rsidP="00C21234">
            <w:pPr>
              <w:pStyle w:val="TAL"/>
            </w:pPr>
            <w:r>
              <w:t>bearingAndSpeed</w:t>
            </w:r>
          </w:p>
        </w:tc>
        <w:tc>
          <w:tcPr>
            <w:tcW w:w="1644" w:type="dxa"/>
          </w:tcPr>
          <w:p w14:paraId="212586EE" w14:textId="4B0F3EDA" w:rsidR="00ED3CA9" w:rsidRDefault="00807B38" w:rsidP="00C21234">
            <w:pPr>
              <w:pStyle w:val="TAL"/>
            </w:pPr>
            <w:r w:rsidRPr="00412F80">
              <w:t>HorizontalWithVerticalVelocity</w:t>
            </w:r>
          </w:p>
        </w:tc>
        <w:tc>
          <w:tcPr>
            <w:tcW w:w="426" w:type="dxa"/>
          </w:tcPr>
          <w:p w14:paraId="37B60BCA" w14:textId="77777777" w:rsidR="00ED3CA9" w:rsidRDefault="00ED3CA9" w:rsidP="00C21234">
            <w:pPr>
              <w:pStyle w:val="TAC"/>
            </w:pPr>
            <w:r>
              <w:t>O</w:t>
            </w:r>
          </w:p>
        </w:tc>
        <w:tc>
          <w:tcPr>
            <w:tcW w:w="1275" w:type="dxa"/>
          </w:tcPr>
          <w:p w14:paraId="5DEF081E" w14:textId="77777777" w:rsidR="00ED3CA9" w:rsidRDefault="00ED3CA9" w:rsidP="00C21234">
            <w:pPr>
              <w:pStyle w:val="TAL"/>
            </w:pPr>
            <w:r>
              <w:t>0..1</w:t>
            </w:r>
          </w:p>
        </w:tc>
        <w:tc>
          <w:tcPr>
            <w:tcW w:w="2978" w:type="dxa"/>
          </w:tcPr>
          <w:p w14:paraId="36174888" w14:textId="0AF4BA8B" w:rsidR="00ED3CA9" w:rsidRPr="00C73574" w:rsidRDefault="0061000A" w:rsidP="00C21234">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364656E2" w14:textId="77777777" w:rsidR="00ED3CA9" w:rsidRPr="0016361A" w:rsidRDefault="00ED3CA9" w:rsidP="00C21234">
            <w:pPr>
              <w:pStyle w:val="TAL"/>
              <w:rPr>
                <w:rFonts w:cs="Arial"/>
                <w:szCs w:val="18"/>
              </w:rPr>
            </w:pPr>
          </w:p>
        </w:tc>
      </w:tr>
      <w:tr w:rsidR="00ED3CA9" w:rsidRPr="00B54FF5" w14:paraId="5059A44B" w14:textId="77777777" w:rsidTr="0041740C">
        <w:trPr>
          <w:jc w:val="center"/>
        </w:trPr>
        <w:tc>
          <w:tcPr>
            <w:tcW w:w="1703" w:type="dxa"/>
          </w:tcPr>
          <w:p w14:paraId="1DFCBC62" w14:textId="77777777" w:rsidR="00ED3CA9" w:rsidRDefault="00ED3CA9" w:rsidP="00C21234">
            <w:pPr>
              <w:pStyle w:val="TAL"/>
            </w:pPr>
            <w:r>
              <w:t>horizonalaccuracy</w:t>
            </w:r>
          </w:p>
        </w:tc>
        <w:tc>
          <w:tcPr>
            <w:tcW w:w="1644" w:type="dxa"/>
          </w:tcPr>
          <w:p w14:paraId="03D3B261" w14:textId="69A53000" w:rsidR="00ED3CA9" w:rsidRPr="00EC3DC8" w:rsidRDefault="003B0A37" w:rsidP="00C21234">
            <w:pPr>
              <w:pStyle w:val="TAL"/>
            </w:pPr>
            <w:r>
              <w:t>Accuracy</w:t>
            </w:r>
          </w:p>
        </w:tc>
        <w:tc>
          <w:tcPr>
            <w:tcW w:w="426" w:type="dxa"/>
          </w:tcPr>
          <w:p w14:paraId="6B6EDE3F" w14:textId="77777777" w:rsidR="00ED3CA9" w:rsidRDefault="00ED3CA9" w:rsidP="00C21234">
            <w:pPr>
              <w:pStyle w:val="TAC"/>
            </w:pPr>
            <w:r>
              <w:t>O</w:t>
            </w:r>
          </w:p>
        </w:tc>
        <w:tc>
          <w:tcPr>
            <w:tcW w:w="1275" w:type="dxa"/>
          </w:tcPr>
          <w:p w14:paraId="1750FAC5" w14:textId="77777777" w:rsidR="00ED3CA9" w:rsidRDefault="00ED3CA9" w:rsidP="00C21234">
            <w:pPr>
              <w:pStyle w:val="TAL"/>
            </w:pPr>
            <w:r>
              <w:t>0..1</w:t>
            </w:r>
          </w:p>
        </w:tc>
        <w:tc>
          <w:tcPr>
            <w:tcW w:w="2978" w:type="dxa"/>
          </w:tcPr>
          <w:p w14:paraId="18B10FFD" w14:textId="4D48EDE1" w:rsidR="00ED3CA9" w:rsidRDefault="00376565" w:rsidP="00C21234">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5BBF2E22" w14:textId="77777777" w:rsidR="00ED3CA9" w:rsidRPr="0016361A" w:rsidRDefault="00ED3CA9" w:rsidP="00C21234">
            <w:pPr>
              <w:pStyle w:val="TAL"/>
              <w:rPr>
                <w:rFonts w:cs="Arial"/>
                <w:szCs w:val="18"/>
              </w:rPr>
            </w:pPr>
          </w:p>
        </w:tc>
      </w:tr>
      <w:tr w:rsidR="00ED3CA9" w:rsidRPr="00B54FF5" w14:paraId="4E82F86C" w14:textId="77777777" w:rsidTr="0041740C">
        <w:trPr>
          <w:jc w:val="center"/>
        </w:trPr>
        <w:tc>
          <w:tcPr>
            <w:tcW w:w="1703" w:type="dxa"/>
          </w:tcPr>
          <w:p w14:paraId="1A00B833" w14:textId="01DA9D8B" w:rsidR="00ED3CA9" w:rsidRPr="0016361A" w:rsidRDefault="00692A13" w:rsidP="00C21234">
            <w:pPr>
              <w:pStyle w:val="TAL"/>
            </w:pPr>
            <w:r>
              <w:t>geographicalCoordinates</w:t>
            </w:r>
          </w:p>
        </w:tc>
        <w:tc>
          <w:tcPr>
            <w:tcW w:w="1644" w:type="dxa"/>
          </w:tcPr>
          <w:p w14:paraId="28A74609" w14:textId="3ADA97F1" w:rsidR="00ED3CA9" w:rsidRPr="0016361A" w:rsidRDefault="00750A74" w:rsidP="00C21234">
            <w:pPr>
              <w:pStyle w:val="TAL"/>
            </w:pPr>
            <w:r>
              <w:t>GeographicalCoordinates</w:t>
            </w:r>
          </w:p>
        </w:tc>
        <w:tc>
          <w:tcPr>
            <w:tcW w:w="426" w:type="dxa"/>
          </w:tcPr>
          <w:p w14:paraId="34368204" w14:textId="6F03C61A" w:rsidR="00ED3CA9" w:rsidRPr="0016361A" w:rsidRDefault="00932CBE" w:rsidP="00C21234">
            <w:pPr>
              <w:pStyle w:val="TAC"/>
            </w:pPr>
            <w:r>
              <w:t>M</w:t>
            </w:r>
          </w:p>
        </w:tc>
        <w:tc>
          <w:tcPr>
            <w:tcW w:w="1275" w:type="dxa"/>
          </w:tcPr>
          <w:p w14:paraId="2A269684" w14:textId="7ED3C435" w:rsidR="00ED3CA9" w:rsidRPr="0016361A" w:rsidRDefault="00ED3CA9" w:rsidP="00C21234">
            <w:pPr>
              <w:pStyle w:val="TAL"/>
            </w:pPr>
            <w:r>
              <w:t>1</w:t>
            </w:r>
          </w:p>
        </w:tc>
        <w:tc>
          <w:tcPr>
            <w:tcW w:w="2978" w:type="dxa"/>
          </w:tcPr>
          <w:p w14:paraId="25690F3C" w14:textId="2DC39278" w:rsidR="00ED3CA9" w:rsidRPr="0016361A" w:rsidRDefault="009F0B38" w:rsidP="00C21234">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4A7A3D00" w14:textId="77777777" w:rsidR="00ED3CA9" w:rsidRPr="0016361A" w:rsidRDefault="00ED3CA9" w:rsidP="00C21234">
            <w:pPr>
              <w:pStyle w:val="TAL"/>
              <w:rPr>
                <w:rFonts w:cs="Arial"/>
                <w:szCs w:val="18"/>
              </w:rPr>
            </w:pPr>
          </w:p>
        </w:tc>
      </w:tr>
      <w:tr w:rsidR="00ED3CA9" w:rsidRPr="00B54FF5" w14:paraId="07EA0BCC" w14:textId="77777777" w:rsidTr="0041740C">
        <w:trPr>
          <w:jc w:val="center"/>
        </w:trPr>
        <w:tc>
          <w:tcPr>
            <w:tcW w:w="1703" w:type="dxa"/>
          </w:tcPr>
          <w:p w14:paraId="2428EF7C" w14:textId="77777777" w:rsidR="00ED3CA9" w:rsidRPr="0016361A" w:rsidRDefault="00ED3CA9" w:rsidP="00C21234">
            <w:pPr>
              <w:pStyle w:val="TAL"/>
            </w:pPr>
            <w:r>
              <w:t>verticalaccuracy</w:t>
            </w:r>
          </w:p>
        </w:tc>
        <w:tc>
          <w:tcPr>
            <w:tcW w:w="1644" w:type="dxa"/>
          </w:tcPr>
          <w:p w14:paraId="51782D5B" w14:textId="2BEDEEB3" w:rsidR="00ED3CA9" w:rsidRPr="0016361A" w:rsidRDefault="00D95DA3" w:rsidP="00C21234">
            <w:pPr>
              <w:pStyle w:val="TAL"/>
            </w:pPr>
            <w:r>
              <w:t>Accuracy</w:t>
            </w:r>
          </w:p>
        </w:tc>
        <w:tc>
          <w:tcPr>
            <w:tcW w:w="426" w:type="dxa"/>
          </w:tcPr>
          <w:p w14:paraId="0A70D693" w14:textId="77777777" w:rsidR="00ED3CA9" w:rsidRPr="0016361A" w:rsidRDefault="00ED3CA9" w:rsidP="00C21234">
            <w:pPr>
              <w:pStyle w:val="TAC"/>
            </w:pPr>
            <w:r>
              <w:t>O</w:t>
            </w:r>
          </w:p>
        </w:tc>
        <w:tc>
          <w:tcPr>
            <w:tcW w:w="1275" w:type="dxa"/>
          </w:tcPr>
          <w:p w14:paraId="25E48911" w14:textId="77777777" w:rsidR="00ED3CA9" w:rsidRPr="0016361A" w:rsidRDefault="00ED3CA9" w:rsidP="00C21234">
            <w:pPr>
              <w:pStyle w:val="TAL"/>
            </w:pPr>
            <w:r>
              <w:t>0..1</w:t>
            </w:r>
          </w:p>
        </w:tc>
        <w:tc>
          <w:tcPr>
            <w:tcW w:w="2978" w:type="dxa"/>
          </w:tcPr>
          <w:p w14:paraId="4B6B057A" w14:textId="517AC9B6" w:rsidR="00ED3CA9" w:rsidRPr="00FE1CE1" w:rsidRDefault="00FC24D4" w:rsidP="00C21234">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63BDEAEA" w14:textId="77777777" w:rsidR="00ED3CA9" w:rsidRPr="0016361A" w:rsidRDefault="00ED3CA9" w:rsidP="00C21234">
            <w:pPr>
              <w:pStyle w:val="TAL"/>
              <w:rPr>
                <w:rFonts w:cs="Arial"/>
                <w:szCs w:val="18"/>
              </w:rPr>
            </w:pPr>
          </w:p>
        </w:tc>
      </w:tr>
    </w:tbl>
    <w:p w14:paraId="38D33D18" w14:textId="77777777" w:rsidR="00ED3CA9" w:rsidRDefault="00ED3CA9" w:rsidP="00ED3CA9"/>
    <w:p w14:paraId="73C0C794" w14:textId="2DB35A7C" w:rsidR="00ED3CA9" w:rsidRDefault="003819E5" w:rsidP="00ED3CA9">
      <w:pPr>
        <w:pStyle w:val="Heading4"/>
        <w:rPr>
          <w:lang w:val="en-US"/>
        </w:rPr>
      </w:pPr>
      <w:bookmarkStart w:id="457" w:name="_Toc191015741"/>
      <w:r>
        <w:rPr>
          <w:lang w:val="en-US"/>
        </w:rPr>
        <w:t>7.2</w:t>
      </w:r>
      <w:r w:rsidR="00ED3CA9">
        <w:rPr>
          <w:lang w:val="en-US"/>
        </w:rPr>
        <w:t>.6</w:t>
      </w:r>
      <w:r w:rsidR="00ED3CA9" w:rsidRPr="00087ED8">
        <w:rPr>
          <w:lang w:val="en-US"/>
        </w:rPr>
        <w:t>.</w:t>
      </w:r>
      <w:r w:rsidR="00ED3CA9">
        <w:rPr>
          <w:lang w:val="en-US"/>
        </w:rPr>
        <w:t>3</w:t>
      </w:r>
      <w:r w:rsidR="00ED3CA9" w:rsidRPr="00087ED8">
        <w:rPr>
          <w:lang w:val="en-US"/>
        </w:rPr>
        <w:tab/>
      </w:r>
      <w:r w:rsidR="00ED3CA9">
        <w:rPr>
          <w:lang w:val="en-US"/>
        </w:rPr>
        <w:t>S</w:t>
      </w:r>
      <w:r w:rsidR="00ED3CA9" w:rsidRPr="00087ED8">
        <w:rPr>
          <w:lang w:val="en-US"/>
        </w:rPr>
        <w:t>imple data types and enumerations</w:t>
      </w:r>
      <w:bookmarkEnd w:id="457"/>
    </w:p>
    <w:p w14:paraId="45B56E41" w14:textId="69C34724" w:rsidR="00ED3CA9" w:rsidRPr="00384E92" w:rsidRDefault="003819E5" w:rsidP="00ED3CA9">
      <w:pPr>
        <w:pStyle w:val="Heading5"/>
      </w:pPr>
      <w:bookmarkStart w:id="458" w:name="_Toc510696639"/>
      <w:bookmarkStart w:id="459" w:name="_Toc35971434"/>
      <w:bookmarkStart w:id="460" w:name="_Toc191015742"/>
      <w:r>
        <w:t>7.2</w:t>
      </w:r>
      <w:r w:rsidR="00ED3CA9">
        <w:t>.6.3.1</w:t>
      </w:r>
      <w:r w:rsidR="00ED3CA9" w:rsidRPr="00384E92">
        <w:tab/>
        <w:t>Introduction</w:t>
      </w:r>
      <w:bookmarkEnd w:id="458"/>
      <w:bookmarkEnd w:id="459"/>
      <w:bookmarkEnd w:id="460"/>
    </w:p>
    <w:p w14:paraId="5C538642" w14:textId="77777777" w:rsidR="00ED3CA9" w:rsidRPr="00384E92" w:rsidRDefault="00ED3CA9" w:rsidP="00ED3CA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52793B" w14:textId="63D2F0E2" w:rsidR="00ED3CA9" w:rsidRPr="00384E92" w:rsidRDefault="003819E5" w:rsidP="00ED3CA9">
      <w:pPr>
        <w:pStyle w:val="Heading5"/>
      </w:pPr>
      <w:bookmarkStart w:id="461" w:name="_Toc510696640"/>
      <w:bookmarkStart w:id="462" w:name="_Toc35971435"/>
      <w:bookmarkStart w:id="463" w:name="_Toc191015743"/>
      <w:r>
        <w:t>7.2</w:t>
      </w:r>
      <w:r w:rsidR="00ED3CA9">
        <w:t>.6.3.2</w:t>
      </w:r>
      <w:r w:rsidR="00ED3CA9" w:rsidRPr="00384E92">
        <w:tab/>
        <w:t>Simple data types</w:t>
      </w:r>
      <w:bookmarkEnd w:id="461"/>
      <w:bookmarkEnd w:id="462"/>
      <w:bookmarkEnd w:id="463"/>
    </w:p>
    <w:p w14:paraId="4EF79922" w14:textId="77777777" w:rsidR="004E198C" w:rsidRPr="00384E92" w:rsidRDefault="004E198C" w:rsidP="004E198C">
      <w:r>
        <w:t>No simple data types or enumerations defined.</w:t>
      </w:r>
    </w:p>
    <w:p w14:paraId="74250A36" w14:textId="77777777" w:rsidR="00ED3CA9" w:rsidRPr="00384E92" w:rsidRDefault="00ED3CA9" w:rsidP="00ED3CA9"/>
    <w:p w14:paraId="4C05A451" w14:textId="07E97D7A" w:rsidR="00ED3CA9" w:rsidRPr="00BC662F" w:rsidRDefault="003819E5" w:rsidP="00ED3CA9">
      <w:pPr>
        <w:pStyle w:val="Heading5"/>
      </w:pPr>
      <w:bookmarkStart w:id="464" w:name="_Toc191015744"/>
      <w:r>
        <w:t>7.2</w:t>
      </w:r>
      <w:r w:rsidR="00ED3CA9">
        <w:t>.6.3.3</w:t>
      </w:r>
      <w:r w:rsidR="00ED3CA9" w:rsidRPr="00BC662F">
        <w:tab/>
        <w:t xml:space="preserve">Enumeration: </w:t>
      </w:r>
      <w:r w:rsidR="00ED3CA9">
        <w:t>ReportType</w:t>
      </w:r>
      <w:bookmarkEnd w:id="464"/>
    </w:p>
    <w:p w14:paraId="0F7D8415" w14:textId="4C6B3E75" w:rsidR="00ED3CA9" w:rsidRPr="00384E92" w:rsidRDefault="00ED3CA9" w:rsidP="00ED3CA9">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w:t>
      </w:r>
      <w:r w:rsidR="003819E5">
        <w:t>7.2</w:t>
      </w:r>
      <w:r>
        <w:t>.6.3.3</w:t>
      </w:r>
      <w:r w:rsidRPr="00384E92">
        <w:t>-1.</w:t>
      </w:r>
    </w:p>
    <w:p w14:paraId="5D40C623" w14:textId="3FED4CD6" w:rsidR="00ED3CA9" w:rsidRDefault="00ED3CA9" w:rsidP="00ED3CA9">
      <w:pPr>
        <w:pStyle w:val="TH"/>
      </w:pPr>
      <w:r>
        <w:t>Table </w:t>
      </w:r>
      <w:r w:rsidR="003819E5">
        <w:t>7.2</w:t>
      </w:r>
      <w:r>
        <w:t>.6.3.3-1: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ED3CA9" w:rsidRPr="00B54FF5" w14:paraId="2533616D" w14:textId="77777777" w:rsidTr="00C21234">
        <w:trPr>
          <w:jc w:val="center"/>
        </w:trPr>
        <w:tc>
          <w:tcPr>
            <w:tcW w:w="1392" w:type="pct"/>
            <w:shd w:val="clear" w:color="auto" w:fill="C0C0C0"/>
            <w:tcMar>
              <w:top w:w="0" w:type="dxa"/>
              <w:left w:w="108" w:type="dxa"/>
              <w:bottom w:w="0" w:type="dxa"/>
              <w:right w:w="108" w:type="dxa"/>
            </w:tcMar>
            <w:hideMark/>
          </w:tcPr>
          <w:p w14:paraId="18FE0283" w14:textId="77777777" w:rsidR="00ED3CA9" w:rsidRPr="0016361A" w:rsidRDefault="00ED3CA9" w:rsidP="00C21234">
            <w:pPr>
              <w:pStyle w:val="TAH"/>
            </w:pPr>
            <w:r w:rsidRPr="0016361A">
              <w:t>Enumeration value</w:t>
            </w:r>
          </w:p>
        </w:tc>
        <w:tc>
          <w:tcPr>
            <w:tcW w:w="2671" w:type="pct"/>
            <w:shd w:val="clear" w:color="auto" w:fill="C0C0C0"/>
            <w:tcMar>
              <w:top w:w="0" w:type="dxa"/>
              <w:left w:w="108" w:type="dxa"/>
              <w:bottom w:w="0" w:type="dxa"/>
              <w:right w:w="108" w:type="dxa"/>
            </w:tcMar>
            <w:hideMark/>
          </w:tcPr>
          <w:p w14:paraId="63B30E3D" w14:textId="77777777" w:rsidR="00ED3CA9" w:rsidRPr="0016361A" w:rsidRDefault="00ED3CA9" w:rsidP="00C21234">
            <w:pPr>
              <w:pStyle w:val="TAH"/>
            </w:pPr>
            <w:r w:rsidRPr="0016361A">
              <w:t>Description</w:t>
            </w:r>
          </w:p>
        </w:tc>
        <w:tc>
          <w:tcPr>
            <w:tcW w:w="937" w:type="pct"/>
            <w:shd w:val="clear" w:color="auto" w:fill="C0C0C0"/>
          </w:tcPr>
          <w:p w14:paraId="67363245" w14:textId="77777777" w:rsidR="00ED3CA9" w:rsidRPr="0016361A" w:rsidRDefault="00ED3CA9" w:rsidP="00C21234">
            <w:pPr>
              <w:pStyle w:val="TAH"/>
            </w:pPr>
            <w:r w:rsidRPr="0016361A">
              <w:t>Applicability</w:t>
            </w:r>
          </w:p>
        </w:tc>
      </w:tr>
      <w:tr w:rsidR="00ED3CA9" w:rsidRPr="00B54FF5" w14:paraId="7A7E0F34" w14:textId="77777777" w:rsidTr="00C21234">
        <w:trPr>
          <w:jc w:val="center"/>
        </w:trPr>
        <w:tc>
          <w:tcPr>
            <w:tcW w:w="1392" w:type="pct"/>
            <w:tcMar>
              <w:top w:w="0" w:type="dxa"/>
              <w:left w:w="108" w:type="dxa"/>
              <w:bottom w:w="0" w:type="dxa"/>
              <w:right w:w="108" w:type="dxa"/>
            </w:tcMar>
          </w:tcPr>
          <w:p w14:paraId="3F2D5CB4" w14:textId="77777777" w:rsidR="00ED3CA9" w:rsidRPr="0016361A" w:rsidRDefault="00ED3CA9" w:rsidP="00C21234">
            <w:pPr>
              <w:pStyle w:val="TAL"/>
            </w:pPr>
            <w:r>
              <w:t>EMERGENCY</w:t>
            </w:r>
          </w:p>
        </w:tc>
        <w:tc>
          <w:tcPr>
            <w:tcW w:w="2671" w:type="pct"/>
            <w:tcMar>
              <w:top w:w="0" w:type="dxa"/>
              <w:left w:w="108" w:type="dxa"/>
              <w:bottom w:w="0" w:type="dxa"/>
              <w:right w:w="108" w:type="dxa"/>
            </w:tcMar>
          </w:tcPr>
          <w:p w14:paraId="4A4A3184" w14:textId="77777777" w:rsidR="00ED3CA9" w:rsidRPr="0016361A" w:rsidRDefault="00ED3CA9" w:rsidP="00C21234">
            <w:pPr>
              <w:pStyle w:val="TAL"/>
            </w:pPr>
            <w:r>
              <w:t>Indicates that the MC UE that sends the Location reports is in emergency state.</w:t>
            </w:r>
          </w:p>
        </w:tc>
        <w:tc>
          <w:tcPr>
            <w:tcW w:w="937" w:type="pct"/>
          </w:tcPr>
          <w:p w14:paraId="1B5A83C6" w14:textId="77777777" w:rsidR="00ED3CA9" w:rsidRPr="0016361A" w:rsidRDefault="00ED3CA9" w:rsidP="00C21234">
            <w:pPr>
              <w:pStyle w:val="TAL"/>
            </w:pPr>
          </w:p>
        </w:tc>
      </w:tr>
      <w:tr w:rsidR="00ED3CA9" w:rsidRPr="00B54FF5" w14:paraId="108B32A3" w14:textId="77777777" w:rsidTr="00C21234">
        <w:trPr>
          <w:jc w:val="center"/>
        </w:trPr>
        <w:tc>
          <w:tcPr>
            <w:tcW w:w="1392" w:type="pct"/>
            <w:tcMar>
              <w:top w:w="0" w:type="dxa"/>
              <w:left w:w="108" w:type="dxa"/>
              <w:bottom w:w="0" w:type="dxa"/>
              <w:right w:w="108" w:type="dxa"/>
            </w:tcMar>
          </w:tcPr>
          <w:p w14:paraId="511A3AA5" w14:textId="77777777" w:rsidR="00ED3CA9" w:rsidRDefault="00ED3CA9" w:rsidP="00C21234">
            <w:pPr>
              <w:pStyle w:val="TAL"/>
            </w:pPr>
            <w:r>
              <w:t>NONEMERGENCY</w:t>
            </w:r>
          </w:p>
        </w:tc>
        <w:tc>
          <w:tcPr>
            <w:tcW w:w="2671" w:type="pct"/>
            <w:tcMar>
              <w:top w:w="0" w:type="dxa"/>
              <w:left w:w="108" w:type="dxa"/>
              <w:bottom w:w="0" w:type="dxa"/>
              <w:right w:w="108" w:type="dxa"/>
            </w:tcMar>
          </w:tcPr>
          <w:p w14:paraId="7648B669" w14:textId="77777777" w:rsidR="00ED3CA9" w:rsidRPr="0016361A" w:rsidRDefault="00ED3CA9" w:rsidP="00C21234">
            <w:pPr>
              <w:pStyle w:val="TAL"/>
            </w:pPr>
            <w:r>
              <w:t>Indicates that the MC UE that sends the Location reports is not in emergency state.</w:t>
            </w:r>
          </w:p>
        </w:tc>
        <w:tc>
          <w:tcPr>
            <w:tcW w:w="937" w:type="pct"/>
          </w:tcPr>
          <w:p w14:paraId="5E8ADE9E" w14:textId="77777777" w:rsidR="00ED3CA9" w:rsidRPr="0016361A" w:rsidRDefault="00ED3CA9" w:rsidP="00C21234">
            <w:pPr>
              <w:pStyle w:val="TAL"/>
            </w:pPr>
          </w:p>
        </w:tc>
      </w:tr>
    </w:tbl>
    <w:p w14:paraId="47224585" w14:textId="77777777" w:rsidR="00ED3CA9" w:rsidRDefault="00ED3CA9" w:rsidP="00ED3CA9">
      <w:pPr>
        <w:rPr>
          <w:lang w:val="en-US"/>
        </w:rPr>
      </w:pPr>
    </w:p>
    <w:p w14:paraId="08D1E2E6" w14:textId="4A9892D5" w:rsidR="00ED3CA9" w:rsidRPr="00BC662F" w:rsidRDefault="003819E5" w:rsidP="00ED3CA9">
      <w:pPr>
        <w:pStyle w:val="Heading5"/>
      </w:pPr>
      <w:bookmarkStart w:id="465" w:name="_Toc510696642"/>
      <w:bookmarkStart w:id="466" w:name="_Toc35971437"/>
      <w:bookmarkStart w:id="467" w:name="_Toc191015745"/>
      <w:r>
        <w:t>7.2</w:t>
      </w:r>
      <w:r w:rsidR="00ED3CA9">
        <w:t>.6.3.4</w:t>
      </w:r>
      <w:r w:rsidR="00ED3CA9" w:rsidRPr="00BC662F">
        <w:tab/>
        <w:t xml:space="preserve">Enumeration: </w:t>
      </w:r>
      <w:bookmarkEnd w:id="465"/>
      <w:bookmarkEnd w:id="466"/>
      <w:r w:rsidR="00ED3CA9">
        <w:t>InterRatType</w:t>
      </w:r>
      <w:bookmarkEnd w:id="467"/>
    </w:p>
    <w:p w14:paraId="76FA5463" w14:textId="4E56A8FE" w:rsidR="00ED3CA9" w:rsidRPr="00384E92" w:rsidRDefault="00ED3CA9" w:rsidP="00ED3CA9">
      <w:r w:rsidRPr="00384E92">
        <w:t xml:space="preserve">The enumeration </w:t>
      </w:r>
      <w:r>
        <w:t>InterRatType indicates type of inter RAT status change.</w:t>
      </w:r>
      <w:r w:rsidRPr="00384E92">
        <w:t xml:space="preserve"> It shall comply with the provisions defined in table</w:t>
      </w:r>
      <w:r>
        <w:t> </w:t>
      </w:r>
      <w:r w:rsidR="003819E5">
        <w:t>7.2</w:t>
      </w:r>
      <w:r>
        <w:t>.6.3.4</w:t>
      </w:r>
      <w:r w:rsidRPr="00384E92">
        <w:t>-1.</w:t>
      </w:r>
    </w:p>
    <w:p w14:paraId="7C845B10" w14:textId="5D3B7745" w:rsidR="00ED3CA9" w:rsidRDefault="00ED3CA9" w:rsidP="00ED3CA9">
      <w:pPr>
        <w:pStyle w:val="TH"/>
      </w:pPr>
      <w:r>
        <w:t>Table </w:t>
      </w:r>
      <w:r w:rsidR="003819E5">
        <w:t>7.2</w:t>
      </w:r>
      <w:r>
        <w:t>.6.3.4-1: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ED3CA9" w:rsidRPr="00B54FF5" w14:paraId="2CA8EB32" w14:textId="77777777" w:rsidTr="00C21234">
        <w:trPr>
          <w:jc w:val="center"/>
        </w:trPr>
        <w:tc>
          <w:tcPr>
            <w:tcW w:w="1608" w:type="pct"/>
            <w:shd w:val="clear" w:color="auto" w:fill="C0C0C0"/>
            <w:tcMar>
              <w:top w:w="0" w:type="dxa"/>
              <w:left w:w="108" w:type="dxa"/>
              <w:bottom w:w="0" w:type="dxa"/>
              <w:right w:w="108" w:type="dxa"/>
            </w:tcMar>
            <w:hideMark/>
          </w:tcPr>
          <w:p w14:paraId="7CA673D0" w14:textId="77777777" w:rsidR="00ED3CA9" w:rsidRPr="0016361A" w:rsidRDefault="00ED3CA9" w:rsidP="00C21234">
            <w:pPr>
              <w:pStyle w:val="TAH"/>
            </w:pPr>
            <w:r w:rsidRPr="0016361A">
              <w:t>Enumeration value</w:t>
            </w:r>
          </w:p>
        </w:tc>
        <w:tc>
          <w:tcPr>
            <w:tcW w:w="2530" w:type="pct"/>
            <w:shd w:val="clear" w:color="auto" w:fill="C0C0C0"/>
            <w:tcMar>
              <w:top w:w="0" w:type="dxa"/>
              <w:left w:w="108" w:type="dxa"/>
              <w:bottom w:w="0" w:type="dxa"/>
              <w:right w:w="108" w:type="dxa"/>
            </w:tcMar>
            <w:hideMark/>
          </w:tcPr>
          <w:p w14:paraId="18B5EE46" w14:textId="77777777" w:rsidR="00ED3CA9" w:rsidRPr="0016361A" w:rsidRDefault="00ED3CA9" w:rsidP="00C21234">
            <w:pPr>
              <w:pStyle w:val="TAH"/>
            </w:pPr>
            <w:r w:rsidRPr="0016361A">
              <w:t>Description</w:t>
            </w:r>
          </w:p>
        </w:tc>
        <w:tc>
          <w:tcPr>
            <w:tcW w:w="863" w:type="pct"/>
            <w:shd w:val="clear" w:color="auto" w:fill="C0C0C0"/>
          </w:tcPr>
          <w:p w14:paraId="1682A2B6" w14:textId="77777777" w:rsidR="00ED3CA9" w:rsidRPr="0016361A" w:rsidRDefault="00ED3CA9" w:rsidP="00C21234">
            <w:pPr>
              <w:pStyle w:val="TAH"/>
            </w:pPr>
            <w:r w:rsidRPr="0016361A">
              <w:t>Applicability</w:t>
            </w:r>
          </w:p>
        </w:tc>
      </w:tr>
      <w:tr w:rsidR="00ED3CA9" w:rsidRPr="00B54FF5" w14:paraId="2A343707" w14:textId="77777777" w:rsidTr="00C21234">
        <w:trPr>
          <w:jc w:val="center"/>
        </w:trPr>
        <w:tc>
          <w:tcPr>
            <w:tcW w:w="1608" w:type="pct"/>
            <w:tcMar>
              <w:top w:w="0" w:type="dxa"/>
              <w:left w:w="108" w:type="dxa"/>
              <w:bottom w:w="0" w:type="dxa"/>
              <w:right w:w="108" w:type="dxa"/>
            </w:tcMar>
          </w:tcPr>
          <w:p w14:paraId="6753B727" w14:textId="35A5C6EC" w:rsidR="00ED3CA9" w:rsidRPr="0016361A"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rsidRPr="00150C44">
              <w:t>MBMS</w:t>
            </w:r>
          </w:p>
        </w:tc>
        <w:tc>
          <w:tcPr>
            <w:tcW w:w="2530" w:type="pct"/>
            <w:tcMar>
              <w:top w:w="0" w:type="dxa"/>
              <w:left w:w="108" w:type="dxa"/>
              <w:bottom w:w="0" w:type="dxa"/>
              <w:right w:w="108" w:type="dxa"/>
            </w:tcMar>
          </w:tcPr>
          <w:p w14:paraId="11A632C8" w14:textId="77777777" w:rsidR="00ED3CA9" w:rsidRPr="0016361A" w:rsidRDefault="00ED3CA9" w:rsidP="00C21234">
            <w:pPr>
              <w:pStyle w:val="TAL"/>
            </w:pPr>
            <w:r>
              <w:t>The inter RAT change is from 5G-MBS to LTE-MBMS</w:t>
            </w:r>
          </w:p>
        </w:tc>
        <w:tc>
          <w:tcPr>
            <w:tcW w:w="863" w:type="pct"/>
          </w:tcPr>
          <w:p w14:paraId="2FF6CD71" w14:textId="77777777" w:rsidR="00ED3CA9" w:rsidRPr="0016361A" w:rsidRDefault="00ED3CA9" w:rsidP="00C21234">
            <w:pPr>
              <w:pStyle w:val="TAL"/>
            </w:pPr>
          </w:p>
        </w:tc>
      </w:tr>
      <w:tr w:rsidR="00ED3CA9" w:rsidRPr="00B54FF5" w14:paraId="68E6D955" w14:textId="77777777" w:rsidTr="00C21234">
        <w:trPr>
          <w:jc w:val="center"/>
        </w:trPr>
        <w:tc>
          <w:tcPr>
            <w:tcW w:w="1608" w:type="pct"/>
            <w:tcMar>
              <w:top w:w="0" w:type="dxa"/>
              <w:left w:w="108" w:type="dxa"/>
              <w:bottom w:w="0" w:type="dxa"/>
              <w:right w:w="108" w:type="dxa"/>
            </w:tcMar>
          </w:tcPr>
          <w:p w14:paraId="302FCC41" w14:textId="21F3829C" w:rsidR="00ED3CA9"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t>UNICAST</w:t>
            </w:r>
          </w:p>
        </w:tc>
        <w:tc>
          <w:tcPr>
            <w:tcW w:w="2530" w:type="pct"/>
            <w:tcMar>
              <w:top w:w="0" w:type="dxa"/>
              <w:left w:w="108" w:type="dxa"/>
              <w:bottom w:w="0" w:type="dxa"/>
              <w:right w:w="108" w:type="dxa"/>
            </w:tcMar>
          </w:tcPr>
          <w:p w14:paraId="34BBA2BF" w14:textId="77777777" w:rsidR="00ED3CA9" w:rsidRPr="0016361A" w:rsidRDefault="00ED3CA9" w:rsidP="00C21234">
            <w:pPr>
              <w:pStyle w:val="TAL"/>
            </w:pPr>
            <w:r>
              <w:t>The inter RAT change is from 5G-MBS to LTE-unicast</w:t>
            </w:r>
          </w:p>
        </w:tc>
        <w:tc>
          <w:tcPr>
            <w:tcW w:w="863" w:type="pct"/>
          </w:tcPr>
          <w:p w14:paraId="1D5F37A8" w14:textId="77777777" w:rsidR="00ED3CA9" w:rsidRPr="0016361A" w:rsidRDefault="00ED3CA9" w:rsidP="00C21234">
            <w:pPr>
              <w:pStyle w:val="TAL"/>
            </w:pPr>
          </w:p>
        </w:tc>
      </w:tr>
      <w:tr w:rsidR="00ED3CA9" w:rsidRPr="00B54FF5" w14:paraId="48266C34" w14:textId="77777777" w:rsidTr="00C21234">
        <w:trPr>
          <w:jc w:val="center"/>
        </w:trPr>
        <w:tc>
          <w:tcPr>
            <w:tcW w:w="1608" w:type="pct"/>
            <w:tcMar>
              <w:top w:w="0" w:type="dxa"/>
              <w:left w:w="108" w:type="dxa"/>
              <w:bottom w:w="0" w:type="dxa"/>
              <w:right w:w="108" w:type="dxa"/>
            </w:tcMar>
          </w:tcPr>
          <w:p w14:paraId="7B2C7FA5" w14:textId="449F05E8" w:rsidR="00ED3CA9" w:rsidRDefault="00ED3CA9" w:rsidP="00C21234">
            <w:pPr>
              <w:pStyle w:val="TAL"/>
            </w:pPr>
            <w:r w:rsidRPr="00150C44">
              <w:t>LTE</w:t>
            </w:r>
            <w:r w:rsidR="00534ADC">
              <w:t>_</w:t>
            </w:r>
            <w:r w:rsidRPr="00150C44">
              <w:t>MBMS</w:t>
            </w:r>
            <w:r w:rsidR="00534ADC">
              <w:t>_</w:t>
            </w:r>
            <w:r>
              <w:t>TO</w:t>
            </w:r>
            <w:r w:rsidR="00534ADC">
              <w:t>_</w:t>
            </w:r>
            <w:r w:rsidRPr="00150C44">
              <w:t>5G</w:t>
            </w:r>
            <w:r w:rsidR="00534ADC">
              <w:t>_</w:t>
            </w:r>
            <w:r w:rsidRPr="00150C44">
              <w:t>MBS</w:t>
            </w:r>
          </w:p>
        </w:tc>
        <w:tc>
          <w:tcPr>
            <w:tcW w:w="2530" w:type="pct"/>
            <w:tcMar>
              <w:top w:w="0" w:type="dxa"/>
              <w:left w:w="108" w:type="dxa"/>
              <w:bottom w:w="0" w:type="dxa"/>
              <w:right w:w="108" w:type="dxa"/>
            </w:tcMar>
          </w:tcPr>
          <w:p w14:paraId="7529E11D" w14:textId="77777777" w:rsidR="00ED3CA9" w:rsidRPr="0016361A" w:rsidRDefault="00ED3CA9" w:rsidP="00C21234">
            <w:pPr>
              <w:pStyle w:val="TAL"/>
            </w:pPr>
            <w:r>
              <w:t>The inter RAT change is from LTE-MBMS to 5G-MBS</w:t>
            </w:r>
          </w:p>
        </w:tc>
        <w:tc>
          <w:tcPr>
            <w:tcW w:w="863" w:type="pct"/>
          </w:tcPr>
          <w:p w14:paraId="62ADFF42" w14:textId="77777777" w:rsidR="00ED3CA9" w:rsidRPr="0016361A" w:rsidRDefault="00ED3CA9" w:rsidP="00C21234">
            <w:pPr>
              <w:pStyle w:val="TAL"/>
            </w:pPr>
          </w:p>
        </w:tc>
      </w:tr>
      <w:tr w:rsidR="00ED3CA9" w:rsidRPr="00B54FF5" w14:paraId="02BD506B" w14:textId="77777777" w:rsidTr="00C21234">
        <w:trPr>
          <w:jc w:val="center"/>
        </w:trPr>
        <w:tc>
          <w:tcPr>
            <w:tcW w:w="1608" w:type="pct"/>
            <w:tcMar>
              <w:top w:w="0" w:type="dxa"/>
              <w:left w:w="108" w:type="dxa"/>
              <w:bottom w:w="0" w:type="dxa"/>
              <w:right w:w="108" w:type="dxa"/>
            </w:tcMar>
          </w:tcPr>
          <w:p w14:paraId="0511EFF2" w14:textId="26521220" w:rsidR="00ED3CA9" w:rsidRDefault="00ED3CA9" w:rsidP="00C21234">
            <w:pPr>
              <w:pStyle w:val="TAL"/>
            </w:pPr>
            <w:r>
              <w:t>LTE</w:t>
            </w:r>
            <w:r w:rsidR="00534ADC">
              <w:t>_</w:t>
            </w:r>
            <w:r w:rsidRPr="00150C44">
              <w:t>MBMS</w:t>
            </w:r>
            <w:r w:rsidR="00534ADC">
              <w:t>_</w:t>
            </w:r>
            <w:r>
              <w:t>TO</w:t>
            </w:r>
            <w:r w:rsidR="00534ADC">
              <w:t>_</w:t>
            </w:r>
            <w:r w:rsidRPr="00150C44">
              <w:t>5G</w:t>
            </w:r>
            <w:r w:rsidR="00534ADC">
              <w:t>_</w:t>
            </w:r>
            <w:r>
              <w:t>UNICAST</w:t>
            </w:r>
          </w:p>
        </w:tc>
        <w:tc>
          <w:tcPr>
            <w:tcW w:w="2530" w:type="pct"/>
            <w:tcMar>
              <w:top w:w="0" w:type="dxa"/>
              <w:left w:w="108" w:type="dxa"/>
              <w:bottom w:w="0" w:type="dxa"/>
              <w:right w:w="108" w:type="dxa"/>
            </w:tcMar>
          </w:tcPr>
          <w:p w14:paraId="1C2EBD5B" w14:textId="77777777" w:rsidR="00ED3CA9" w:rsidRPr="0016361A" w:rsidRDefault="00ED3CA9" w:rsidP="00C21234">
            <w:pPr>
              <w:pStyle w:val="TAL"/>
            </w:pPr>
            <w:r>
              <w:t>The inter RAT change is from LTE-MBMS to 5G-unicast</w:t>
            </w:r>
          </w:p>
        </w:tc>
        <w:tc>
          <w:tcPr>
            <w:tcW w:w="863" w:type="pct"/>
          </w:tcPr>
          <w:p w14:paraId="48230681" w14:textId="77777777" w:rsidR="00ED3CA9" w:rsidRPr="0016361A" w:rsidRDefault="00ED3CA9" w:rsidP="00C21234">
            <w:pPr>
              <w:pStyle w:val="TAL"/>
            </w:pPr>
          </w:p>
        </w:tc>
      </w:tr>
    </w:tbl>
    <w:p w14:paraId="33C2CC46" w14:textId="77777777" w:rsidR="00ED3CA9" w:rsidRDefault="00ED3CA9" w:rsidP="00ED3CA9">
      <w:pPr>
        <w:rPr>
          <w:lang w:val="en-US"/>
        </w:rPr>
      </w:pPr>
    </w:p>
    <w:p w14:paraId="53236422" w14:textId="271457A6" w:rsidR="00ED3CA9" w:rsidRPr="002612B3" w:rsidRDefault="003819E5" w:rsidP="00ED3CA9">
      <w:pPr>
        <w:pStyle w:val="Heading3"/>
      </w:pPr>
      <w:bookmarkStart w:id="468" w:name="_Toc191015746"/>
      <w:r>
        <w:lastRenderedPageBreak/>
        <w:t>7.2</w:t>
      </w:r>
      <w:r w:rsidR="00ED3CA9">
        <w:t>.</w:t>
      </w:r>
      <w:r w:rsidR="00ED3CA9" w:rsidRPr="002612B3">
        <w:t>7</w:t>
      </w:r>
      <w:r w:rsidR="00ED3CA9" w:rsidRPr="002612B3">
        <w:tab/>
        <w:t>Error Handling</w:t>
      </w:r>
      <w:bookmarkEnd w:id="468"/>
    </w:p>
    <w:p w14:paraId="0FC560DE" w14:textId="20ED9E6E" w:rsidR="00ED3CA9" w:rsidRPr="002612B3" w:rsidRDefault="003819E5" w:rsidP="00ED3CA9">
      <w:pPr>
        <w:pStyle w:val="Heading4"/>
      </w:pPr>
      <w:bookmarkStart w:id="469" w:name="_Toc191015747"/>
      <w:r>
        <w:t>7.2</w:t>
      </w:r>
      <w:r w:rsidR="00ED3CA9" w:rsidRPr="002612B3">
        <w:t>.7.1</w:t>
      </w:r>
      <w:r w:rsidR="00ED3CA9" w:rsidRPr="002612B3">
        <w:tab/>
        <w:t>General</w:t>
      </w:r>
      <w:bookmarkEnd w:id="469"/>
    </w:p>
    <w:p w14:paraId="2221E96F" w14:textId="73C4E25E" w:rsidR="00ED3CA9" w:rsidRPr="002612B3" w:rsidRDefault="00ED3CA9" w:rsidP="00ED3CA9">
      <w:r w:rsidRPr="002612B3">
        <w:t xml:space="preserve">For the </w:t>
      </w:r>
      <w:r w:rsidRPr="002612B3">
        <w:rPr>
          <w:noProof/>
        </w:rPr>
        <w:t>LMS_LocationReport</w:t>
      </w:r>
      <w:r w:rsidRPr="002612B3">
        <w:t xml:space="preserve"> API, HTTP error responses shall be supported as specified in clause 4.8 of 3GPP TS 29.501 [</w:t>
      </w:r>
      <w:r w:rsidR="008E6B6C">
        <w:t>8</w:t>
      </w:r>
      <w:r w:rsidRPr="002612B3">
        <w:t xml:space="preserve">]. Protocol errors and application errors </w:t>
      </w:r>
      <w:r w:rsidRPr="00807E0A">
        <w:t>specified in table 5.2.7.2-1 of 3GPP TS 29.500 [</w:t>
      </w:r>
      <w:r w:rsidR="00941884" w:rsidRPr="00807E0A">
        <w:t>7</w:t>
      </w:r>
      <w:r w:rsidRPr="00807E0A">
        <w:t>] shall be supported for an HTTP method if the corresponding HTTP status codes are specified as mandatory for that HTTP method in table 5.2.7.1-1 of 3GPP TS 29.500 [</w:t>
      </w:r>
      <w:r w:rsidR="00941884" w:rsidRPr="00807E0A">
        <w:t>7</w:t>
      </w:r>
      <w:r w:rsidRPr="00807E0A">
        <w:t>].</w:t>
      </w:r>
    </w:p>
    <w:p w14:paraId="0A05176D" w14:textId="77777777" w:rsidR="00ED3CA9" w:rsidRPr="002612B3" w:rsidRDefault="00ED3CA9" w:rsidP="00ED3CA9">
      <w:pPr>
        <w:rPr>
          <w:rFonts w:eastAsia="Calibri"/>
        </w:rPr>
      </w:pPr>
      <w:r w:rsidRPr="002612B3">
        <w:t xml:space="preserve">In addition, the requirements in the following clauses are applicable for the </w:t>
      </w:r>
      <w:r w:rsidRPr="002612B3">
        <w:rPr>
          <w:noProof/>
        </w:rPr>
        <w:t>LMS_LocationReport</w:t>
      </w:r>
      <w:r w:rsidRPr="002612B3">
        <w:t xml:space="preserve"> API.</w:t>
      </w:r>
    </w:p>
    <w:p w14:paraId="00606ABF" w14:textId="7F8CCBE6" w:rsidR="00ED3CA9" w:rsidRPr="002612B3" w:rsidRDefault="003819E5" w:rsidP="00ED3CA9">
      <w:pPr>
        <w:pStyle w:val="Heading4"/>
      </w:pPr>
      <w:bookmarkStart w:id="470" w:name="_Toc191015748"/>
      <w:r>
        <w:t>7.2</w:t>
      </w:r>
      <w:r w:rsidR="00ED3CA9" w:rsidRPr="002612B3">
        <w:t>.7.2</w:t>
      </w:r>
      <w:r w:rsidR="00ED3CA9" w:rsidRPr="002612B3">
        <w:tab/>
        <w:t>Protocol Errors</w:t>
      </w:r>
      <w:bookmarkEnd w:id="470"/>
    </w:p>
    <w:p w14:paraId="0DEBD311" w14:textId="77777777" w:rsidR="00ED3CA9" w:rsidRPr="002612B3" w:rsidRDefault="00ED3CA9" w:rsidP="00ED3CA9">
      <w:r w:rsidRPr="002612B3">
        <w:t xml:space="preserve">No specific procedures for the </w:t>
      </w:r>
      <w:r w:rsidRPr="002612B3">
        <w:rPr>
          <w:noProof/>
        </w:rPr>
        <w:t>LMS_LocationReport</w:t>
      </w:r>
      <w:r w:rsidRPr="002612B3">
        <w:t xml:space="preserve"> service are specified.</w:t>
      </w:r>
    </w:p>
    <w:p w14:paraId="2B0CF710" w14:textId="7EEB87D4" w:rsidR="00ED3CA9" w:rsidRPr="002612B3" w:rsidRDefault="003819E5" w:rsidP="00ED3CA9">
      <w:pPr>
        <w:pStyle w:val="Heading4"/>
      </w:pPr>
      <w:bookmarkStart w:id="471" w:name="_Toc191015749"/>
      <w:r>
        <w:t>7.2</w:t>
      </w:r>
      <w:r w:rsidR="00ED3CA9" w:rsidRPr="002612B3">
        <w:t>.7.3</w:t>
      </w:r>
      <w:r w:rsidR="00ED3CA9" w:rsidRPr="002612B3">
        <w:tab/>
        <w:t>Application Errors</w:t>
      </w:r>
      <w:bookmarkEnd w:id="471"/>
    </w:p>
    <w:p w14:paraId="2B6EF863" w14:textId="12AFB2CC" w:rsidR="00ED3CA9" w:rsidRPr="002612B3" w:rsidRDefault="00ED3CA9" w:rsidP="00ED3CA9">
      <w:r w:rsidRPr="002612B3">
        <w:t xml:space="preserve">The application errors defined for the </w:t>
      </w:r>
      <w:r w:rsidRPr="002612B3">
        <w:rPr>
          <w:noProof/>
        </w:rPr>
        <w:t>LMS_LocationReport</w:t>
      </w:r>
      <w:r w:rsidRPr="002612B3">
        <w:t xml:space="preserve"> service are listed in Table </w:t>
      </w:r>
      <w:r w:rsidR="003819E5">
        <w:t>7.2</w:t>
      </w:r>
      <w:r w:rsidRPr="002612B3">
        <w:t>.7.3-1.</w:t>
      </w:r>
    </w:p>
    <w:p w14:paraId="5B3BB645" w14:textId="7B173EC8" w:rsidR="00ED3CA9" w:rsidRPr="002612B3" w:rsidRDefault="00ED3CA9" w:rsidP="00ED3CA9">
      <w:pPr>
        <w:pStyle w:val="TH"/>
      </w:pPr>
      <w:r w:rsidRPr="002612B3">
        <w:t>Table </w:t>
      </w:r>
      <w:r w:rsidR="003819E5">
        <w:t>7.2</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985"/>
        <w:gridCol w:w="4764"/>
      </w:tblGrid>
      <w:tr w:rsidR="00ED3CA9" w:rsidRPr="00B54FF5" w14:paraId="4B417388" w14:textId="77777777" w:rsidTr="00C21234">
        <w:trPr>
          <w:jc w:val="center"/>
        </w:trPr>
        <w:tc>
          <w:tcPr>
            <w:tcW w:w="2779" w:type="dxa"/>
            <w:shd w:val="clear" w:color="auto" w:fill="C0C0C0"/>
            <w:hideMark/>
          </w:tcPr>
          <w:p w14:paraId="1CCC59C6" w14:textId="77777777" w:rsidR="00ED3CA9" w:rsidRPr="002612B3" w:rsidRDefault="00ED3CA9" w:rsidP="00C21234">
            <w:pPr>
              <w:pStyle w:val="TAH"/>
            </w:pPr>
            <w:r w:rsidRPr="002612B3">
              <w:t>Application Error</w:t>
            </w:r>
          </w:p>
        </w:tc>
        <w:tc>
          <w:tcPr>
            <w:tcW w:w="1985" w:type="dxa"/>
            <w:shd w:val="clear" w:color="auto" w:fill="C0C0C0"/>
            <w:hideMark/>
          </w:tcPr>
          <w:p w14:paraId="669CB933" w14:textId="77777777" w:rsidR="00ED3CA9" w:rsidRPr="002612B3" w:rsidRDefault="00ED3CA9" w:rsidP="00C21234">
            <w:pPr>
              <w:pStyle w:val="TAH"/>
            </w:pPr>
            <w:r w:rsidRPr="002612B3">
              <w:t>HTTP status code</w:t>
            </w:r>
          </w:p>
        </w:tc>
        <w:tc>
          <w:tcPr>
            <w:tcW w:w="4763" w:type="dxa"/>
            <w:shd w:val="clear" w:color="auto" w:fill="C0C0C0"/>
            <w:hideMark/>
          </w:tcPr>
          <w:p w14:paraId="2579C32E" w14:textId="77777777" w:rsidR="00ED3CA9" w:rsidRPr="0016361A" w:rsidRDefault="00ED3CA9" w:rsidP="00C21234">
            <w:pPr>
              <w:pStyle w:val="TAH"/>
            </w:pPr>
            <w:r w:rsidRPr="002612B3">
              <w:t>Description</w:t>
            </w:r>
          </w:p>
        </w:tc>
      </w:tr>
      <w:tr w:rsidR="00ED3CA9" w:rsidRPr="00B54FF5" w14:paraId="62ED3049" w14:textId="77777777" w:rsidTr="00C21234">
        <w:trPr>
          <w:jc w:val="center"/>
        </w:trPr>
        <w:tc>
          <w:tcPr>
            <w:tcW w:w="2779" w:type="dxa"/>
          </w:tcPr>
          <w:p w14:paraId="28FA0E9C" w14:textId="77777777" w:rsidR="00ED3CA9" w:rsidRPr="0016361A" w:rsidRDefault="00ED3CA9" w:rsidP="00C21234">
            <w:pPr>
              <w:pStyle w:val="TAL"/>
            </w:pPr>
          </w:p>
        </w:tc>
        <w:tc>
          <w:tcPr>
            <w:tcW w:w="1985" w:type="dxa"/>
          </w:tcPr>
          <w:p w14:paraId="1C0F4739" w14:textId="77777777" w:rsidR="00ED3CA9" w:rsidRPr="0016361A" w:rsidRDefault="00ED3CA9" w:rsidP="00C21234">
            <w:pPr>
              <w:pStyle w:val="TAL"/>
            </w:pPr>
          </w:p>
        </w:tc>
        <w:tc>
          <w:tcPr>
            <w:tcW w:w="4763" w:type="dxa"/>
          </w:tcPr>
          <w:p w14:paraId="112C134D" w14:textId="77777777" w:rsidR="00ED3CA9" w:rsidRPr="0016361A" w:rsidRDefault="00ED3CA9" w:rsidP="00C21234">
            <w:pPr>
              <w:pStyle w:val="TAL"/>
              <w:rPr>
                <w:rFonts w:cs="Arial"/>
                <w:szCs w:val="18"/>
              </w:rPr>
            </w:pPr>
          </w:p>
        </w:tc>
      </w:tr>
    </w:tbl>
    <w:p w14:paraId="40624D04" w14:textId="77777777" w:rsidR="00ED3CA9" w:rsidRDefault="00ED3CA9" w:rsidP="00ED3CA9"/>
    <w:p w14:paraId="16316CE5" w14:textId="4F39EF31" w:rsidR="00ED3CA9" w:rsidRPr="006B2C68" w:rsidRDefault="003819E5" w:rsidP="00ED3CA9">
      <w:pPr>
        <w:pStyle w:val="Heading3"/>
        <w:rPr>
          <w:lang w:eastAsia="zh-CN"/>
        </w:rPr>
      </w:pPr>
      <w:bookmarkStart w:id="472" w:name="_Toc191015750"/>
      <w:r>
        <w:t>7.2</w:t>
      </w:r>
      <w:r w:rsidR="00ED3CA9">
        <w:t>.</w:t>
      </w:r>
      <w:r w:rsidR="00ED3CA9" w:rsidRPr="006B2C68">
        <w:t>8</w:t>
      </w:r>
      <w:r w:rsidR="00ED3CA9" w:rsidRPr="006B2C68">
        <w:rPr>
          <w:lang w:eastAsia="zh-CN"/>
        </w:rPr>
        <w:tab/>
        <w:t>Feature negotiation</w:t>
      </w:r>
      <w:bookmarkEnd w:id="472"/>
    </w:p>
    <w:p w14:paraId="012B49E3" w14:textId="77777777" w:rsidR="00ED3CA9" w:rsidRPr="006B2C68" w:rsidRDefault="00ED3CA9" w:rsidP="00ED3CA9">
      <w:pPr>
        <w:pStyle w:val="EditorsNote"/>
      </w:pPr>
      <w:r>
        <w:t>Editor</w:t>
      </w:r>
      <w:r w:rsidRPr="002E7D6B">
        <w:rPr>
          <w:rFonts w:cs="Arial"/>
          <w:sz w:val="16"/>
          <w:szCs w:val="16"/>
        </w:rPr>
        <w:t>'</w:t>
      </w:r>
      <w:r>
        <w:t>s note:</w:t>
      </w:r>
      <w:r>
        <w:tab/>
        <w:t>FFS</w:t>
      </w:r>
    </w:p>
    <w:p w14:paraId="74BE41E2" w14:textId="7DF0F219" w:rsidR="00ED3CA9" w:rsidRPr="006B2C68" w:rsidRDefault="003819E5" w:rsidP="00ED3CA9">
      <w:pPr>
        <w:pStyle w:val="Heading3"/>
      </w:pPr>
      <w:bookmarkStart w:id="473" w:name="_Toc191015751"/>
      <w:r>
        <w:t>7.2</w:t>
      </w:r>
      <w:r w:rsidR="00ED3CA9" w:rsidRPr="006B2C68">
        <w:t>.9</w:t>
      </w:r>
      <w:r w:rsidR="00ED3CA9" w:rsidRPr="006B2C68">
        <w:tab/>
        <w:t>Security</w:t>
      </w:r>
      <w:bookmarkEnd w:id="473"/>
    </w:p>
    <w:p w14:paraId="41F272B0" w14:textId="77777777" w:rsidR="00ED3CA9" w:rsidRPr="006B2C68" w:rsidRDefault="00ED3CA9" w:rsidP="00ED3CA9">
      <w:pPr>
        <w:pStyle w:val="EditorsNote"/>
      </w:pPr>
      <w:r>
        <w:t>Editor</w:t>
      </w:r>
      <w:r w:rsidRPr="002E7D6B">
        <w:rPr>
          <w:rFonts w:cs="Arial"/>
          <w:sz w:val="16"/>
          <w:szCs w:val="16"/>
        </w:rPr>
        <w:t>'</w:t>
      </w:r>
      <w:r>
        <w:t>s note:</w:t>
      </w:r>
      <w:r>
        <w:tab/>
        <w:t>FFS</w:t>
      </w:r>
    </w:p>
    <w:p w14:paraId="0D26AB6C" w14:textId="795ADE8A" w:rsidR="00ED3CA9" w:rsidRPr="006B2C68" w:rsidRDefault="003819E5" w:rsidP="00ED3CA9">
      <w:pPr>
        <w:pStyle w:val="Heading3"/>
        <w:rPr>
          <w:lang w:val="en-US"/>
        </w:rPr>
      </w:pPr>
      <w:bookmarkStart w:id="474" w:name="_Toc191015752"/>
      <w:r>
        <w:rPr>
          <w:lang w:val="en-US"/>
        </w:rPr>
        <w:t>7.2</w:t>
      </w:r>
      <w:r w:rsidR="00ED3CA9" w:rsidRPr="006B2C68">
        <w:rPr>
          <w:lang w:val="en-US"/>
        </w:rPr>
        <w:t>.10</w:t>
      </w:r>
      <w:r w:rsidR="00ED3CA9" w:rsidRPr="006B2C68">
        <w:rPr>
          <w:lang w:val="en-US"/>
        </w:rPr>
        <w:tab/>
        <w:t>HTTP redirection</w:t>
      </w:r>
      <w:bookmarkEnd w:id="474"/>
    </w:p>
    <w:p w14:paraId="1F8B0DC7" w14:textId="77777777" w:rsidR="00ED3CA9" w:rsidRDefault="00ED3CA9" w:rsidP="00ED3CA9">
      <w:pPr>
        <w:pStyle w:val="EditorsNote"/>
      </w:pPr>
      <w:r>
        <w:t>Editor</w:t>
      </w:r>
      <w:r w:rsidRPr="002E7D6B">
        <w:rPr>
          <w:rFonts w:cs="Arial"/>
          <w:sz w:val="16"/>
          <w:szCs w:val="16"/>
        </w:rPr>
        <w:t>'</w:t>
      </w:r>
      <w:r>
        <w:t>s note:</w:t>
      </w:r>
      <w:r>
        <w:tab/>
        <w:t>FFS</w:t>
      </w:r>
    </w:p>
    <w:p w14:paraId="40BD5DA4" w14:textId="32E78C60" w:rsidR="002936AA" w:rsidRDefault="002936AA" w:rsidP="002936AA">
      <w:pPr>
        <w:pStyle w:val="Heading2"/>
      </w:pPr>
      <w:bookmarkStart w:id="475" w:name="_Toc191015753"/>
      <w:r>
        <w:t>7.</w:t>
      </w:r>
      <w:r w:rsidR="00454196">
        <w:t>3</w:t>
      </w:r>
      <w:r>
        <w:tab/>
        <w:t>LMS_LocationInformation API</w:t>
      </w:r>
      <w:bookmarkEnd w:id="475"/>
    </w:p>
    <w:p w14:paraId="3BBE3FC9" w14:textId="4BB91207" w:rsidR="002936AA" w:rsidRDefault="002936AA" w:rsidP="002936AA">
      <w:pPr>
        <w:pStyle w:val="Heading3"/>
      </w:pPr>
      <w:bookmarkStart w:id="476" w:name="_Toc191015754"/>
      <w:r>
        <w:t>7.</w:t>
      </w:r>
      <w:r w:rsidR="001E32C0">
        <w:t>3</w:t>
      </w:r>
      <w:r>
        <w:t>.1</w:t>
      </w:r>
      <w:r>
        <w:tab/>
        <w:t>Introduction</w:t>
      </w:r>
      <w:bookmarkEnd w:id="476"/>
    </w:p>
    <w:p w14:paraId="0CA1C861" w14:textId="77777777" w:rsidR="002936AA" w:rsidRDefault="002936AA" w:rsidP="002936AA">
      <w:pPr>
        <w:rPr>
          <w:noProof/>
          <w:lang w:eastAsia="zh-CN"/>
        </w:rPr>
      </w:pPr>
      <w:r w:rsidRPr="00E23840">
        <w:rPr>
          <w:noProof/>
        </w:rPr>
        <w:t>The</w:t>
      </w:r>
      <w:r>
        <w:rPr>
          <w:noProof/>
        </w:rPr>
        <w:t xml:space="preserve"> LMS_</w:t>
      </w:r>
      <w:r>
        <w:t>LocationInformation</w:t>
      </w:r>
      <w:r w:rsidRPr="00E23840">
        <w:rPr>
          <w:noProof/>
        </w:rPr>
        <w:t xml:space="preserve"> shall use the </w:t>
      </w:r>
      <w:r>
        <w:rPr>
          <w:noProof/>
        </w:rPr>
        <w:t>LMS_LocationInformation Service</w:t>
      </w:r>
      <w:r w:rsidRPr="00E23840">
        <w:rPr>
          <w:noProof/>
        </w:rPr>
        <w:t xml:space="preserve"> </w:t>
      </w:r>
      <w:r w:rsidRPr="00E23840">
        <w:rPr>
          <w:noProof/>
          <w:lang w:eastAsia="zh-CN"/>
        </w:rPr>
        <w:t>API.</w:t>
      </w:r>
    </w:p>
    <w:p w14:paraId="3590FA38" w14:textId="77777777" w:rsidR="002936AA" w:rsidRDefault="002936AA" w:rsidP="002936AA">
      <w:pPr>
        <w:rPr>
          <w:noProof/>
          <w:lang w:eastAsia="zh-CN"/>
        </w:rPr>
      </w:pPr>
      <w:r>
        <w:rPr>
          <w:rFonts w:hint="eastAsia"/>
          <w:noProof/>
          <w:lang w:eastAsia="zh-CN"/>
        </w:rPr>
        <w:t xml:space="preserve">The API URI of the </w:t>
      </w:r>
      <w:r>
        <w:rPr>
          <w:noProof/>
        </w:rPr>
        <w:t>LMS_</w:t>
      </w:r>
      <w:r>
        <w:t>LocationInformation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7777777"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Pr>
          <w:noProof/>
          <w:lang w:eastAsia="zh-CN"/>
        </w:rPr>
        <w:t>8</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7777777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77777777"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location-information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0F1A4B7" w:rsidR="002936AA" w:rsidRPr="00E23840" w:rsidRDefault="002936AA" w:rsidP="002936AA">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1E32C0">
        <w:rPr>
          <w:noProof/>
        </w:rPr>
        <w:t>3</w:t>
      </w:r>
      <w:r>
        <w:rPr>
          <w:noProof/>
        </w:rPr>
        <w:t>.3</w:t>
      </w:r>
      <w:r w:rsidRPr="00E23840">
        <w:rPr>
          <w:noProof/>
        </w:rPr>
        <w:t>.</w:t>
      </w:r>
    </w:p>
    <w:p w14:paraId="2D31E67A" w14:textId="1AD303D1" w:rsidR="002936AA" w:rsidRDefault="002936AA" w:rsidP="002936AA">
      <w:pPr>
        <w:pStyle w:val="Heading3"/>
      </w:pPr>
      <w:bookmarkStart w:id="477" w:name="_Toc191015755"/>
      <w:r>
        <w:t>7.</w:t>
      </w:r>
      <w:r w:rsidR="00D835F2">
        <w:t>3</w:t>
      </w:r>
      <w:r>
        <w:t>.2</w:t>
      </w:r>
      <w:r>
        <w:tab/>
        <w:t>Usage of HTTP</w:t>
      </w:r>
      <w:bookmarkEnd w:id="477"/>
    </w:p>
    <w:p w14:paraId="6E6397A8" w14:textId="1C4C5E5A" w:rsidR="002936AA" w:rsidRPr="000C5200" w:rsidRDefault="002936AA" w:rsidP="002936AA">
      <w:pPr>
        <w:pStyle w:val="Heading4"/>
      </w:pPr>
      <w:bookmarkStart w:id="478" w:name="_Toc191015756"/>
      <w:r>
        <w:t>7.</w:t>
      </w:r>
      <w:r w:rsidR="00D835F2">
        <w:t>3</w:t>
      </w:r>
      <w:r>
        <w:t>.2.1</w:t>
      </w:r>
      <w:r>
        <w:tab/>
        <w:t>General</w:t>
      </w:r>
      <w:bookmarkEnd w:id="478"/>
    </w:p>
    <w:p w14:paraId="7DBDF0DA" w14:textId="02DB1866"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w:t>
      </w:r>
      <w:r w:rsidR="00A4241A">
        <w:rPr>
          <w:noProof/>
          <w:lang w:eastAsia="zh-CN"/>
        </w:rPr>
        <w:t>5</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Pr>
          <w:noProof/>
        </w:rPr>
        <w:t>7</w:t>
      </w:r>
      <w:r w:rsidRPr="00986E88">
        <w:rPr>
          <w:noProof/>
        </w:rPr>
        <w:t>].</w:t>
      </w:r>
    </w:p>
    <w:p w14:paraId="7ACDDFE4" w14:textId="77777777"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Pr>
          <w:noProof/>
        </w:rPr>
        <w:t>7</w:t>
      </w:r>
      <w:r w:rsidRPr="00986E88">
        <w:rPr>
          <w:noProof/>
        </w:rPr>
        <w:t>].</w:t>
      </w:r>
    </w:p>
    <w:p w14:paraId="4713220B" w14:textId="2A43AD6A" w:rsidR="002936AA" w:rsidRPr="00986E88" w:rsidRDefault="002936AA" w:rsidP="002936AA">
      <w:pPr>
        <w:rPr>
          <w:noProof/>
        </w:rPr>
      </w:pPr>
      <w:r w:rsidRPr="00986E88">
        <w:rPr>
          <w:noProof/>
        </w:rPr>
        <w:t>The OpenAPI [</w:t>
      </w:r>
      <w:r>
        <w:rPr>
          <w:noProof/>
        </w:rPr>
        <w:t>1</w:t>
      </w:r>
      <w:r w:rsidR="008F05BE">
        <w:rPr>
          <w:noProof/>
        </w:rPr>
        <w:t>6</w:t>
      </w:r>
      <w:r w:rsidRPr="00986E88">
        <w:rPr>
          <w:noProof/>
        </w:rPr>
        <w:t xml:space="preserve">] specification of HTTP messages and content bodies for the </w:t>
      </w:r>
      <w:r>
        <w:rPr>
          <w:noProof/>
        </w:rPr>
        <w:t>LMS_locationInformation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18BBBA5B" w:rsidR="002936AA" w:rsidRPr="000C5200" w:rsidRDefault="002936AA" w:rsidP="002936AA">
      <w:pPr>
        <w:pStyle w:val="Heading4"/>
      </w:pPr>
      <w:bookmarkStart w:id="479" w:name="_Toc191015757"/>
      <w:r>
        <w:t>7.</w:t>
      </w:r>
      <w:r w:rsidR="00025363">
        <w:t>3</w:t>
      </w:r>
      <w:r>
        <w:t>.2.2</w:t>
      </w:r>
      <w:r>
        <w:tab/>
        <w:t>HTTP standard headers</w:t>
      </w:r>
      <w:bookmarkEnd w:id="479"/>
    </w:p>
    <w:p w14:paraId="60D84A85" w14:textId="5B0971F1" w:rsidR="002936AA" w:rsidRDefault="002936AA" w:rsidP="002936AA">
      <w:pPr>
        <w:pStyle w:val="Heading5"/>
        <w:rPr>
          <w:lang w:eastAsia="zh-CN"/>
        </w:rPr>
      </w:pPr>
      <w:bookmarkStart w:id="480" w:name="_Toc191015758"/>
      <w:r>
        <w:t>7.</w:t>
      </w:r>
      <w:r w:rsidR="00025363">
        <w:t>3</w:t>
      </w:r>
      <w:r>
        <w:t>.2.2.1</w:t>
      </w:r>
      <w:r>
        <w:rPr>
          <w:rFonts w:hint="eastAsia"/>
          <w:lang w:eastAsia="zh-CN"/>
        </w:rPr>
        <w:tab/>
      </w:r>
      <w:r>
        <w:rPr>
          <w:lang w:eastAsia="zh-CN"/>
        </w:rPr>
        <w:t>General</w:t>
      </w:r>
      <w:bookmarkEnd w:id="480"/>
    </w:p>
    <w:p w14:paraId="64AFAB34" w14:textId="77777777"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Pr>
          <w:noProof/>
        </w:rPr>
        <w:t>7</w:t>
      </w:r>
      <w:r w:rsidRPr="00986E88">
        <w:rPr>
          <w:noProof/>
        </w:rPr>
        <w:t>] for the usage of HTTP standard headers.</w:t>
      </w:r>
    </w:p>
    <w:p w14:paraId="4247D065" w14:textId="5DFEC328" w:rsidR="002936AA" w:rsidRDefault="002936AA" w:rsidP="002936AA">
      <w:pPr>
        <w:pStyle w:val="Heading5"/>
      </w:pPr>
      <w:bookmarkStart w:id="481" w:name="_Toc191015759"/>
      <w:r>
        <w:t>7.</w:t>
      </w:r>
      <w:r w:rsidR="00025363">
        <w:t>3</w:t>
      </w:r>
      <w:r>
        <w:t>.2.2.2</w:t>
      </w:r>
      <w:r>
        <w:tab/>
        <w:t>Content type</w:t>
      </w:r>
      <w:bookmarkEnd w:id="481"/>
    </w:p>
    <w:p w14:paraId="581278C0" w14:textId="0160835F" w:rsidR="002936AA" w:rsidRDefault="002936AA" w:rsidP="002936AA">
      <w:r w:rsidRPr="00986E88">
        <w:rPr>
          <w:noProof/>
        </w:rPr>
        <w:t xml:space="preserve">JSON, </w:t>
      </w:r>
      <w:r w:rsidRPr="00986E88">
        <w:rPr>
          <w:noProof/>
          <w:lang w:eastAsia="zh-CN"/>
        </w:rPr>
        <w:t>IETF RFC 8259 [</w:t>
      </w:r>
      <w:r>
        <w:rPr>
          <w:noProof/>
          <w:lang w:eastAsia="zh-CN"/>
        </w:rPr>
        <w:t>1</w:t>
      </w:r>
      <w:r w:rsidR="00C37C9F">
        <w:rPr>
          <w:noProof/>
          <w:lang w:eastAsia="zh-CN"/>
        </w:rPr>
        <w:t>4</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Pr>
          <w:noProof/>
        </w:rPr>
        <w:t>7</w:t>
      </w:r>
      <w:r w:rsidRPr="00986E88">
        <w:rPr>
          <w:noProof/>
        </w:rPr>
        <w:t>].</w:t>
      </w:r>
      <w:r w:rsidRPr="00F00EFD">
        <w:t xml:space="preserve"> </w:t>
      </w:r>
      <w:r>
        <w:t>The use of the JSON format shall be signalled by the content type "application/json".</w:t>
      </w:r>
    </w:p>
    <w:p w14:paraId="57AF3138" w14:textId="13BEAECA" w:rsidR="002936AA" w:rsidRPr="000C5200" w:rsidRDefault="002936AA" w:rsidP="002936AA">
      <w:pPr>
        <w:pStyle w:val="Heading4"/>
      </w:pPr>
      <w:bookmarkStart w:id="482" w:name="_Toc191015760"/>
      <w:r>
        <w:t>7.</w:t>
      </w:r>
      <w:r w:rsidR="00025363">
        <w:t>3</w:t>
      </w:r>
      <w:r>
        <w:t>.2.3</w:t>
      </w:r>
      <w:r>
        <w:tab/>
        <w:t>HTTP custom headers</w:t>
      </w:r>
      <w:bookmarkEnd w:id="482"/>
    </w:p>
    <w:p w14:paraId="77001884" w14:textId="77777777"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[7]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Pr>
          <w:noProof/>
        </w:rPr>
        <w:t>7</w:t>
      </w:r>
      <w:r w:rsidRPr="00810C4F">
        <w:rPr>
          <w:noProof/>
        </w:rPr>
        <w:t>]</w:t>
      </w:r>
      <w:r>
        <w:rPr>
          <w:noProof/>
        </w:rPr>
        <w:t xml:space="preserve"> may be supported.</w:t>
      </w:r>
    </w:p>
    <w:p w14:paraId="59B984BA" w14:textId="56CD7E50" w:rsidR="002936AA" w:rsidRDefault="002936AA" w:rsidP="002936AA">
      <w:pPr>
        <w:pStyle w:val="Heading3"/>
      </w:pPr>
      <w:bookmarkStart w:id="483" w:name="_Toc191015761"/>
      <w:r>
        <w:t>7.</w:t>
      </w:r>
      <w:r w:rsidR="00025363">
        <w:t>3</w:t>
      </w:r>
      <w:r>
        <w:t>.3</w:t>
      </w:r>
      <w:r>
        <w:tab/>
        <w:t>Resources</w:t>
      </w:r>
      <w:bookmarkEnd w:id="483"/>
    </w:p>
    <w:p w14:paraId="3D25A851" w14:textId="467B1938" w:rsidR="002936AA" w:rsidRPr="000A7435" w:rsidRDefault="002936AA" w:rsidP="002936AA">
      <w:pPr>
        <w:pStyle w:val="Heading4"/>
      </w:pPr>
      <w:bookmarkStart w:id="484" w:name="_Toc191015762"/>
      <w:bookmarkStart w:id="485" w:name="_Toc67903524"/>
      <w:r>
        <w:t>7.</w:t>
      </w:r>
      <w:r w:rsidR="00025363">
        <w:t>3</w:t>
      </w:r>
      <w:r>
        <w:t>.3.1</w:t>
      </w:r>
      <w:r>
        <w:tab/>
        <w:t>Overview</w:t>
      </w:r>
      <w:bookmarkEnd w:id="484"/>
    </w:p>
    <w:p w14:paraId="68B6EF9C" w14:textId="77777777" w:rsidR="002936AA" w:rsidRDefault="002936AA" w:rsidP="002936AA">
      <w:r>
        <w:t>This clause describes the structure for the Resource URIs and the resources and methods used for the service.</w:t>
      </w:r>
    </w:p>
    <w:p w14:paraId="4D1318C0" w14:textId="5FEBBE5D" w:rsidR="002936AA" w:rsidRDefault="002936AA" w:rsidP="002936AA">
      <w:r>
        <w:t>Figure 7.</w:t>
      </w:r>
      <w:r w:rsidR="00AD293C">
        <w:t>3</w:t>
      </w:r>
      <w:r>
        <w:t>.3.1-1 depicts the resource URIs structure for the LMS_LocationInformation API.</w:t>
      </w:r>
    </w:p>
    <w:p w14:paraId="70A958DC" w14:textId="77777777" w:rsidR="002936AA" w:rsidRPr="00A258AF" w:rsidRDefault="002936AA" w:rsidP="002936AA">
      <w:pPr>
        <w:pStyle w:val="TH"/>
        <w:rPr>
          <w:lang w:val="en-US"/>
        </w:rPr>
      </w:pPr>
      <w:r w:rsidRPr="004277DC">
        <w:lastRenderedPageBreak/>
        <w:t xml:space="preserve"> </w:t>
      </w:r>
      <w:r>
        <w:object w:dxaOrig="5461" w:dyaOrig="5269" w14:anchorId="663956A1">
          <v:shape id="_x0000_i1028" type="#_x0000_t75" style="width:273.25pt;height:265.1pt" o:ole="">
            <v:imagedata r:id="rId20" o:title=""/>
          </v:shape>
          <o:OLEObject Type="Embed" ProgID="Visio.Drawing.15" ShapeID="_x0000_i1028" DrawAspect="Content" ObjectID="_1801631221" r:id="rId21"/>
        </w:object>
      </w:r>
    </w:p>
    <w:p w14:paraId="2BC2EB55" w14:textId="3E3F0A36" w:rsidR="002936AA" w:rsidRPr="008C18E3" w:rsidRDefault="002936AA" w:rsidP="002936AA">
      <w:pPr>
        <w:pStyle w:val="TF"/>
      </w:pPr>
      <w:r w:rsidRPr="008C18E3">
        <w:t>Figure</w:t>
      </w:r>
      <w:r>
        <w:t> 7.</w:t>
      </w:r>
      <w:r w:rsidR="00AD293C">
        <w:t>3</w:t>
      </w:r>
      <w:r>
        <w:t>.3.1</w:t>
      </w:r>
      <w:r w:rsidRPr="008C18E3">
        <w:t xml:space="preserve">-1: </w:t>
      </w:r>
      <w:r>
        <w:t xml:space="preserve">Resource </w:t>
      </w:r>
      <w:r w:rsidRPr="008C18E3">
        <w:t xml:space="preserve">URI structure of the </w:t>
      </w:r>
      <w:r>
        <w:t xml:space="preserve">LMS_LocationInformation </w:t>
      </w:r>
      <w:r w:rsidRPr="008C18E3">
        <w:t>API</w:t>
      </w:r>
    </w:p>
    <w:p w14:paraId="6FCAD5A5" w14:textId="27F154CB" w:rsidR="002936AA" w:rsidRDefault="002936AA" w:rsidP="002936AA">
      <w:r>
        <w:t>Table 7.</w:t>
      </w:r>
      <w:r w:rsidR="00AD293C">
        <w:t>3</w:t>
      </w:r>
      <w:r>
        <w:t>.3.1-1 provides an overview of the resources and applicable HTTP methods.</w:t>
      </w:r>
    </w:p>
    <w:p w14:paraId="53731CDE" w14:textId="5C359DB6" w:rsidR="002936AA" w:rsidRDefault="002936AA" w:rsidP="002936AA">
      <w:pPr>
        <w:pStyle w:val="TH"/>
      </w:pPr>
      <w:r w:rsidRPr="00384E92">
        <w:t>Table</w:t>
      </w:r>
      <w:r>
        <w:t> 7.</w:t>
      </w:r>
      <w:r w:rsidR="00AD293C">
        <w:t>3</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77777777" w:rsidR="002936AA" w:rsidRPr="007C3D18" w:rsidRDefault="002936AA" w:rsidP="00BE6196">
            <w:pPr>
              <w:pStyle w:val="TAL"/>
            </w:pPr>
            <w:r w:rsidRPr="007C3D18">
              <w:t>Location 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BF6B739" w14:textId="77777777" w:rsidTr="00BE6196">
        <w:trPr>
          <w:trHeight w:val="424"/>
          <w:jc w:val="center"/>
        </w:trPr>
        <w:tc>
          <w:tcPr>
            <w:tcW w:w="1088" w:type="pct"/>
            <w:tcBorders>
              <w:top w:val="single" w:sz="4" w:space="0" w:color="auto"/>
              <w:left w:val="single" w:sz="4" w:space="0" w:color="auto"/>
              <w:right w:val="single" w:sz="4" w:space="0" w:color="auto"/>
            </w:tcBorders>
          </w:tcPr>
          <w:p w14:paraId="30444E67" w14:textId="77777777" w:rsidR="002936AA" w:rsidRPr="00CB0D74" w:rsidRDefault="002936AA" w:rsidP="00BE6196">
            <w:pPr>
              <w:pStyle w:val="TAL"/>
            </w:pPr>
            <w:r w:rsidRPr="00CB0D74">
              <w:t>Individual location request</w:t>
            </w:r>
          </w:p>
        </w:tc>
        <w:tc>
          <w:tcPr>
            <w:tcW w:w="1412" w:type="pct"/>
            <w:tcBorders>
              <w:top w:val="single" w:sz="4" w:space="0" w:color="auto"/>
              <w:left w:val="single" w:sz="4" w:space="0" w:color="auto"/>
              <w:right w:val="single" w:sz="4" w:space="0" w:color="auto"/>
            </w:tcBorders>
          </w:tcPr>
          <w:p w14:paraId="47808D46" w14:textId="77777777" w:rsidR="002936AA" w:rsidRPr="00CB0D74" w:rsidRDefault="002936AA" w:rsidP="00BE6196">
            <w:pPr>
              <w:pStyle w:val="TAL"/>
            </w:pPr>
            <w:r w:rsidRPr="00CB0D74">
              <w:t>/requests/{requestId}</w:t>
            </w:r>
          </w:p>
        </w:tc>
        <w:tc>
          <w:tcPr>
            <w:tcW w:w="1041" w:type="pct"/>
            <w:tcBorders>
              <w:top w:val="single" w:sz="4" w:space="0" w:color="auto"/>
              <w:left w:val="single" w:sz="4" w:space="0" w:color="auto"/>
              <w:right w:val="single" w:sz="4" w:space="0" w:color="auto"/>
            </w:tcBorders>
          </w:tcPr>
          <w:p w14:paraId="29B897B0" w14:textId="77777777" w:rsidR="002936AA" w:rsidRPr="00CB0D74" w:rsidRDefault="002936AA" w:rsidP="00BE6196">
            <w:pPr>
              <w:pStyle w:val="TAL"/>
            </w:pPr>
          </w:p>
        </w:tc>
        <w:tc>
          <w:tcPr>
            <w:tcW w:w="1459" w:type="pct"/>
            <w:tcBorders>
              <w:top w:val="single" w:sz="4" w:space="0" w:color="auto"/>
              <w:left w:val="single" w:sz="4" w:space="0" w:color="auto"/>
              <w:right w:val="single" w:sz="4" w:space="0" w:color="auto"/>
            </w:tcBorders>
          </w:tcPr>
          <w:p w14:paraId="29A00BF0" w14:textId="77777777" w:rsidR="002936AA" w:rsidRPr="00CB0D74" w:rsidRDefault="002936AA" w:rsidP="00BE6196">
            <w:pPr>
              <w:pStyle w:val="TAL"/>
            </w:pP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77777777" w:rsidR="002936AA" w:rsidRPr="00CB0D74" w:rsidRDefault="002936AA" w:rsidP="00BE6196">
            <w:pPr>
              <w:pStyle w:val="TAL"/>
            </w:pPr>
            <w:r w:rsidRPr="00CB0D74">
              <w:t>Location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2936AA"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6E9C7F0B" w:rsidR="002936AA" w:rsidRPr="00CB0D74" w:rsidRDefault="002936AA" w:rsidP="00BE6196">
            <w:pPr>
              <w:pStyle w:val="TAL"/>
            </w:pPr>
            <w:r w:rsidRPr="00CB0D74">
              <w:t>Individual location subscription</w:t>
            </w:r>
          </w:p>
        </w:tc>
        <w:tc>
          <w:tcPr>
            <w:tcW w:w="1412" w:type="pct"/>
            <w:vMerge w:val="restart"/>
            <w:tcBorders>
              <w:left w:val="single" w:sz="4" w:space="0" w:color="auto"/>
              <w:right w:val="single" w:sz="4" w:space="0" w:color="auto"/>
            </w:tcBorders>
          </w:tcPr>
          <w:p w14:paraId="0D03146B" w14:textId="77777777" w:rsidR="002936AA" w:rsidRPr="00CB0D74" w:rsidRDefault="002936AA"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2936AA" w:rsidRPr="00CB0D74" w:rsidRDefault="002936AA"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77777777" w:rsidR="002936AA" w:rsidRPr="00CB0D74" w:rsidRDefault="002936AA" w:rsidP="00BE6196">
            <w:pPr>
              <w:pStyle w:val="TAL"/>
            </w:pPr>
            <w:r w:rsidRPr="00CB0D74">
              <w:t>Update an existing subscription</w:t>
            </w:r>
          </w:p>
        </w:tc>
      </w:tr>
      <w:tr w:rsidR="002936AA" w:rsidRPr="00646838" w14:paraId="3030D173" w14:textId="77777777" w:rsidTr="00BE6196">
        <w:trPr>
          <w:jc w:val="center"/>
        </w:trPr>
        <w:tc>
          <w:tcPr>
            <w:tcW w:w="1088" w:type="pct"/>
            <w:vMerge/>
            <w:tcBorders>
              <w:left w:val="single" w:sz="4" w:space="0" w:color="auto"/>
              <w:right w:val="single" w:sz="4" w:space="0" w:color="auto"/>
            </w:tcBorders>
          </w:tcPr>
          <w:p w14:paraId="5576B931" w14:textId="77777777" w:rsidR="002936AA" w:rsidRPr="00CB0D74" w:rsidRDefault="002936AA" w:rsidP="00BE6196">
            <w:pPr>
              <w:pStyle w:val="TAL"/>
            </w:pPr>
          </w:p>
        </w:tc>
        <w:tc>
          <w:tcPr>
            <w:tcW w:w="1412" w:type="pct"/>
            <w:vMerge/>
            <w:tcBorders>
              <w:left w:val="single" w:sz="4" w:space="0" w:color="auto"/>
              <w:right w:val="single" w:sz="4" w:space="0" w:color="auto"/>
            </w:tcBorders>
          </w:tcPr>
          <w:p w14:paraId="46AB6272" w14:textId="77777777" w:rsidR="002936AA" w:rsidRPr="00CB0D74" w:rsidRDefault="002936AA"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7EC7A7E" w14:textId="77777777" w:rsidR="002936AA" w:rsidRPr="00CB0D74" w:rsidRDefault="002936AA" w:rsidP="00BE6196">
            <w:pPr>
              <w:pStyle w:val="TAL"/>
            </w:pPr>
            <w:r w:rsidRPr="00CB0D74">
              <w:t>DELETE</w:t>
            </w:r>
          </w:p>
        </w:tc>
        <w:tc>
          <w:tcPr>
            <w:tcW w:w="1459" w:type="pct"/>
            <w:tcBorders>
              <w:top w:val="single" w:sz="4" w:space="0" w:color="auto"/>
              <w:left w:val="single" w:sz="4" w:space="0" w:color="auto"/>
              <w:bottom w:val="single" w:sz="4" w:space="0" w:color="auto"/>
              <w:right w:val="single" w:sz="4" w:space="0" w:color="auto"/>
            </w:tcBorders>
          </w:tcPr>
          <w:p w14:paraId="06240DC4" w14:textId="77777777" w:rsidR="002936AA" w:rsidRPr="00CB0D74" w:rsidRDefault="002936AA" w:rsidP="00BE6196">
            <w:pPr>
              <w:pStyle w:val="TAL"/>
            </w:pPr>
            <w:r w:rsidRPr="00CB0D74">
              <w:t>Remove an existing subscription</w:t>
            </w:r>
          </w:p>
        </w:tc>
      </w:tr>
    </w:tbl>
    <w:p w14:paraId="5BDFF9EC" w14:textId="77777777" w:rsidR="002936AA" w:rsidRPr="00407648" w:rsidRDefault="002936AA" w:rsidP="002936AA"/>
    <w:p w14:paraId="3A83C813" w14:textId="78769022" w:rsidR="002936AA" w:rsidRDefault="00670C0F" w:rsidP="002936AA">
      <w:pPr>
        <w:pStyle w:val="Heading4"/>
      </w:pPr>
      <w:bookmarkStart w:id="486" w:name="_Toc191015763"/>
      <w:r>
        <w:t>7.3.</w:t>
      </w:r>
      <w:r w:rsidR="002936AA">
        <w:t>3.2</w:t>
      </w:r>
      <w:r w:rsidR="002936AA">
        <w:tab/>
        <w:t xml:space="preserve">Resource: </w:t>
      </w:r>
      <w:bookmarkEnd w:id="485"/>
      <w:r w:rsidR="002936AA">
        <w:t>Client Location Information request</w:t>
      </w:r>
      <w:bookmarkEnd w:id="486"/>
    </w:p>
    <w:p w14:paraId="6C9F459C" w14:textId="58054C78" w:rsidR="002936AA" w:rsidRDefault="00670C0F" w:rsidP="002936AA">
      <w:pPr>
        <w:pStyle w:val="Heading5"/>
      </w:pPr>
      <w:bookmarkStart w:id="487" w:name="_Toc191015764"/>
      <w:r>
        <w:t>7.3.</w:t>
      </w:r>
      <w:r w:rsidR="002936AA">
        <w:t>3.2.1</w:t>
      </w:r>
      <w:r w:rsidR="002936AA">
        <w:tab/>
        <w:t>Description</w:t>
      </w:r>
      <w:bookmarkEnd w:id="487"/>
    </w:p>
    <w:p w14:paraId="353E612B" w14:textId="77777777" w:rsidR="002936AA" w:rsidRDefault="002936AA" w:rsidP="002936AA">
      <w:r>
        <w:t>The resource represents all client location information request.</w:t>
      </w:r>
    </w:p>
    <w:p w14:paraId="35226CE3" w14:textId="16DBAEF9" w:rsidR="002936AA" w:rsidRDefault="00670C0F" w:rsidP="002936AA">
      <w:pPr>
        <w:pStyle w:val="Heading5"/>
      </w:pPr>
      <w:bookmarkStart w:id="488" w:name="_Toc191015765"/>
      <w:r>
        <w:t>7.3.</w:t>
      </w:r>
      <w:r w:rsidR="002936AA">
        <w:t>3.2.2</w:t>
      </w:r>
      <w:r w:rsidR="002936AA">
        <w:tab/>
        <w:t>Resource Definition</w:t>
      </w:r>
      <w:bookmarkEnd w:id="488"/>
    </w:p>
    <w:p w14:paraId="04B81823" w14:textId="77777777" w:rsidR="002936AA" w:rsidRDefault="002936AA" w:rsidP="002936AA">
      <w:r>
        <w:t xml:space="preserve">Resource URI: </w:t>
      </w:r>
      <w:r w:rsidRPr="00E23840">
        <w:rPr>
          <w:b/>
          <w:noProof/>
        </w:rPr>
        <w:t>{apiRoot}/</w:t>
      </w:r>
      <w:r>
        <w:rPr>
          <w:b/>
          <w:noProof/>
        </w:rPr>
        <w:t>lms-location-information</w:t>
      </w:r>
      <w:r w:rsidRPr="00E23840">
        <w:rPr>
          <w:b/>
          <w:noProof/>
        </w:rPr>
        <w:t>/</w:t>
      </w:r>
      <w:r>
        <w:rPr>
          <w:b/>
          <w:noProof/>
        </w:rPr>
        <w:t>&lt;apiVersion&gt;</w:t>
      </w:r>
      <w:r w:rsidRPr="00E23840">
        <w:rPr>
          <w:b/>
          <w:noProof/>
        </w:rPr>
        <w:t>/</w:t>
      </w:r>
      <w:r>
        <w:rPr>
          <w:b/>
          <w:noProof/>
        </w:rPr>
        <w:t>requests</w:t>
      </w:r>
    </w:p>
    <w:p w14:paraId="258297C3" w14:textId="0A50468A" w:rsidR="002936AA" w:rsidRDefault="002936AA" w:rsidP="002936AA">
      <w:pPr>
        <w:rPr>
          <w:rFonts w:ascii="Arial" w:hAnsi="Arial" w:cs="Arial"/>
        </w:rPr>
      </w:pPr>
      <w:r w:rsidRPr="00F112E4">
        <w:t>This resource shall support the resource URI variables defined in table </w:t>
      </w:r>
      <w:r w:rsidR="00670C0F">
        <w:t>7.3.</w:t>
      </w:r>
      <w:r w:rsidRPr="00F112E4">
        <w:t>3.2.2-1.</w:t>
      </w:r>
    </w:p>
    <w:p w14:paraId="1E04CB4A" w14:textId="33EE3487" w:rsidR="002936AA" w:rsidRDefault="002936AA" w:rsidP="002936AA">
      <w:pPr>
        <w:pStyle w:val="TH"/>
        <w:rPr>
          <w:rFonts w:cs="Arial"/>
        </w:rPr>
      </w:pPr>
      <w:r>
        <w:t>Table </w:t>
      </w:r>
      <w:r w:rsidR="00670C0F">
        <w:t>7.3.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950E3EB" w:rsidR="002936AA" w:rsidRPr="0016361A" w:rsidRDefault="002936AA" w:rsidP="00BE6196">
            <w:pPr>
              <w:pStyle w:val="TAL"/>
            </w:pPr>
            <w:r w:rsidRPr="0016361A">
              <w:t>See clause</w:t>
            </w:r>
            <w:r w:rsidRPr="0016361A">
              <w:rPr>
                <w:lang w:val="en-US" w:eastAsia="zh-CN"/>
              </w:rPr>
              <w:t> </w:t>
            </w:r>
            <w:r w:rsidR="00670C0F">
              <w:t>7.3.</w:t>
            </w:r>
            <w:r w:rsidRPr="0016361A">
              <w:t>1</w:t>
            </w:r>
          </w:p>
        </w:tc>
      </w:tr>
    </w:tbl>
    <w:p w14:paraId="2F88146D" w14:textId="77777777" w:rsidR="002936AA" w:rsidRPr="00384E92" w:rsidRDefault="002936AA" w:rsidP="002936AA"/>
    <w:p w14:paraId="12845B76" w14:textId="2C0546D6" w:rsidR="002936AA" w:rsidRDefault="00670C0F" w:rsidP="002936AA">
      <w:pPr>
        <w:pStyle w:val="Heading5"/>
      </w:pPr>
      <w:bookmarkStart w:id="489" w:name="_Toc191015766"/>
      <w:r>
        <w:lastRenderedPageBreak/>
        <w:t>7.3.</w:t>
      </w:r>
      <w:r w:rsidR="002936AA">
        <w:t>3.2.3</w:t>
      </w:r>
      <w:r w:rsidR="002936AA">
        <w:tab/>
        <w:t>Resource Standard Methods</w:t>
      </w:r>
      <w:bookmarkEnd w:id="489"/>
    </w:p>
    <w:p w14:paraId="7AB58ABE" w14:textId="383B46AD" w:rsidR="002936AA" w:rsidRPr="00384E92" w:rsidRDefault="00670C0F" w:rsidP="002936AA">
      <w:pPr>
        <w:pStyle w:val="H6"/>
      </w:pPr>
      <w:r>
        <w:t>7.3.</w:t>
      </w:r>
      <w:r w:rsidR="002936AA">
        <w:t>3.2.3</w:t>
      </w:r>
      <w:r w:rsidR="002936AA" w:rsidRPr="00384E92">
        <w:t>.1</w:t>
      </w:r>
      <w:r w:rsidR="002936AA" w:rsidRPr="00384E92">
        <w:tab/>
      </w:r>
      <w:r w:rsidR="002936AA">
        <w:t>POST</w:t>
      </w:r>
    </w:p>
    <w:p w14:paraId="219882CD" w14:textId="536035D2" w:rsidR="002936AA" w:rsidRDefault="002936AA" w:rsidP="002936AA">
      <w:r>
        <w:t>This method shall support the URI query parameters specified in table </w:t>
      </w:r>
      <w:r w:rsidR="00670C0F">
        <w:t>7.3.</w:t>
      </w:r>
      <w:r>
        <w:t>3.2.3.1-1.</w:t>
      </w:r>
    </w:p>
    <w:p w14:paraId="72DEBBF9" w14:textId="3F0B7630" w:rsidR="002936AA" w:rsidRPr="00384E92" w:rsidRDefault="002936AA" w:rsidP="002936AA">
      <w:pPr>
        <w:pStyle w:val="TH"/>
        <w:rPr>
          <w:rFonts w:cs="Arial"/>
        </w:rPr>
      </w:pPr>
      <w:r w:rsidRPr="00384E92">
        <w:t>Table</w:t>
      </w:r>
      <w:r>
        <w:t> </w:t>
      </w:r>
      <w:r w:rsidR="00670C0F">
        <w:t>7.3.</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58D95A19" w:rsidR="002936AA" w:rsidRPr="00384E92" w:rsidRDefault="002936AA" w:rsidP="002936AA">
      <w:r>
        <w:t>This method shall support the request data structures specified in table </w:t>
      </w:r>
      <w:r w:rsidR="00670C0F">
        <w:t>7.3.</w:t>
      </w:r>
      <w:r>
        <w:t>3.2.3.1-2 and the response data structures and response codes specified in table </w:t>
      </w:r>
      <w:r w:rsidR="00670C0F">
        <w:t>7.3.</w:t>
      </w:r>
      <w:r>
        <w:t>3.2.3.1-3.</w:t>
      </w:r>
    </w:p>
    <w:p w14:paraId="576AB5D6" w14:textId="4FC925A3" w:rsidR="002936AA" w:rsidRPr="001769FF" w:rsidRDefault="002936AA" w:rsidP="002936AA">
      <w:pPr>
        <w:pStyle w:val="TH"/>
      </w:pPr>
      <w:r w:rsidRPr="001769FF">
        <w:t>Table</w:t>
      </w:r>
      <w:r>
        <w:t> </w:t>
      </w:r>
      <w:r w:rsidR="00670C0F">
        <w:t>7.3.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637A42F7" w:rsidR="002936AA" w:rsidRPr="001769FF" w:rsidRDefault="002936AA" w:rsidP="002936AA">
      <w:pPr>
        <w:pStyle w:val="TH"/>
      </w:pPr>
      <w:r w:rsidRPr="001769FF">
        <w:t>Table</w:t>
      </w:r>
      <w:r>
        <w:t> </w:t>
      </w:r>
      <w:r w:rsidR="00670C0F">
        <w:t>7.3.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77777777"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t>7</w:t>
            </w:r>
            <w:r w:rsidRPr="0016361A">
              <w:t>] also apply.</w:t>
            </w:r>
          </w:p>
        </w:tc>
      </w:tr>
    </w:tbl>
    <w:p w14:paraId="431A5F7E" w14:textId="77777777" w:rsidR="002936AA" w:rsidRDefault="002936AA" w:rsidP="002936AA"/>
    <w:p w14:paraId="65CE334C" w14:textId="4D5185D2" w:rsidR="002936AA" w:rsidRPr="00A04126" w:rsidRDefault="002936AA" w:rsidP="002936AA">
      <w:pPr>
        <w:pStyle w:val="TH"/>
        <w:rPr>
          <w:rFonts w:cs="Arial"/>
        </w:rPr>
      </w:pPr>
      <w:r w:rsidRPr="00A04126">
        <w:t>Table</w:t>
      </w:r>
      <w:r>
        <w:t> </w:t>
      </w:r>
      <w:r w:rsidR="00670C0F">
        <w:t>7.3.</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4EFE8325" w:rsidR="002936AA" w:rsidRPr="00A04126" w:rsidRDefault="002936AA" w:rsidP="002936AA">
      <w:pPr>
        <w:pStyle w:val="TH"/>
        <w:rPr>
          <w:rFonts w:cs="Arial"/>
        </w:rPr>
      </w:pPr>
      <w:r w:rsidRPr="00A04126">
        <w:t>Table</w:t>
      </w:r>
      <w:r>
        <w:t> </w:t>
      </w:r>
      <w:r w:rsidR="00670C0F">
        <w:t>7.3.</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0A9C3AEC" w:rsidR="002936AA" w:rsidRDefault="00670C0F" w:rsidP="002936AA">
      <w:pPr>
        <w:pStyle w:val="Heading5"/>
      </w:pPr>
      <w:bookmarkStart w:id="490" w:name="_Toc191015767"/>
      <w:r>
        <w:t>7.3.</w:t>
      </w:r>
      <w:r w:rsidR="002936AA">
        <w:t>3.3.4</w:t>
      </w:r>
      <w:r w:rsidR="002936AA">
        <w:tab/>
        <w:t>Resource Custom Operations</w:t>
      </w:r>
      <w:bookmarkEnd w:id="490"/>
    </w:p>
    <w:p w14:paraId="1F5754FE" w14:textId="77777777" w:rsidR="002936AA" w:rsidRDefault="002936AA" w:rsidP="002936AA">
      <w:r>
        <w:t>None.</w:t>
      </w:r>
    </w:p>
    <w:p w14:paraId="7464480C" w14:textId="7D92A786" w:rsidR="002936AA" w:rsidRPr="00F35F4A" w:rsidRDefault="00670C0F" w:rsidP="002936AA">
      <w:pPr>
        <w:pStyle w:val="Heading4"/>
      </w:pPr>
      <w:bookmarkStart w:id="491" w:name="_Toc191015768"/>
      <w:r>
        <w:t>7.3.</w:t>
      </w:r>
      <w:r w:rsidR="002936AA">
        <w:t>3</w:t>
      </w:r>
      <w:r w:rsidR="002936AA" w:rsidRPr="00F35F4A">
        <w:t>.3</w:t>
      </w:r>
      <w:r w:rsidR="002936AA" w:rsidRPr="00F35F4A">
        <w:tab/>
        <w:t xml:space="preserve">Resource: </w:t>
      </w:r>
      <w:r w:rsidR="002936AA">
        <w:t>Location information subscriptions</w:t>
      </w:r>
      <w:bookmarkEnd w:id="491"/>
    </w:p>
    <w:p w14:paraId="462CE1E8" w14:textId="725733C8" w:rsidR="002936AA" w:rsidRPr="00F35F4A" w:rsidRDefault="00670C0F" w:rsidP="002936AA">
      <w:pPr>
        <w:pStyle w:val="Heading5"/>
        <w:rPr>
          <w:lang w:eastAsia="zh-CN"/>
        </w:rPr>
      </w:pPr>
      <w:bookmarkStart w:id="492" w:name="_Toc191015769"/>
      <w:r>
        <w:rPr>
          <w:lang w:eastAsia="zh-CN"/>
        </w:rPr>
        <w:t>7.3.</w:t>
      </w:r>
      <w:r w:rsidR="002936AA">
        <w:rPr>
          <w:lang w:eastAsia="zh-CN"/>
        </w:rPr>
        <w:t>3</w:t>
      </w:r>
      <w:r w:rsidR="002936AA" w:rsidRPr="00F35F4A">
        <w:rPr>
          <w:lang w:eastAsia="zh-CN"/>
        </w:rPr>
        <w:t>.3.1</w:t>
      </w:r>
      <w:r w:rsidR="002936AA" w:rsidRPr="00F35F4A">
        <w:rPr>
          <w:lang w:eastAsia="zh-CN"/>
        </w:rPr>
        <w:tab/>
        <w:t>Description</w:t>
      </w:r>
      <w:bookmarkEnd w:id="492"/>
    </w:p>
    <w:p w14:paraId="42E34A56" w14:textId="77777777" w:rsidR="002936AA" w:rsidRDefault="002936AA" w:rsidP="002936AA">
      <w:r>
        <w:t>The resource represents all location information subscriptions.</w:t>
      </w:r>
    </w:p>
    <w:p w14:paraId="24A7A2E8" w14:textId="6271B8D9" w:rsidR="002936AA" w:rsidRPr="00F35F4A" w:rsidRDefault="00670C0F" w:rsidP="002936AA">
      <w:pPr>
        <w:pStyle w:val="Heading5"/>
        <w:rPr>
          <w:lang w:eastAsia="zh-CN"/>
        </w:rPr>
      </w:pPr>
      <w:bookmarkStart w:id="493" w:name="_Toc191015770"/>
      <w:r>
        <w:rPr>
          <w:lang w:eastAsia="zh-CN"/>
        </w:rPr>
        <w:t>7.3.</w:t>
      </w:r>
      <w:r w:rsidR="002936AA">
        <w:rPr>
          <w:lang w:eastAsia="zh-CN"/>
        </w:rPr>
        <w:t>3</w:t>
      </w:r>
      <w:r w:rsidR="002936AA" w:rsidRPr="00F35F4A">
        <w:rPr>
          <w:lang w:eastAsia="zh-CN"/>
        </w:rPr>
        <w:t>.3.2</w:t>
      </w:r>
      <w:r w:rsidR="002936AA" w:rsidRPr="00F35F4A">
        <w:rPr>
          <w:lang w:eastAsia="zh-CN"/>
        </w:rPr>
        <w:tab/>
        <w:t>Resource Definition</w:t>
      </w:r>
      <w:bookmarkEnd w:id="493"/>
    </w:p>
    <w:p w14:paraId="4E2153B4"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w:t>
      </w:r>
    </w:p>
    <w:p w14:paraId="6F950DC9" w14:textId="682A6CD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443EB95A" w14:textId="621DBDF5" w:rsidR="002936AA" w:rsidRPr="00F35F4A" w:rsidRDefault="002936AA" w:rsidP="002936AA">
      <w:pPr>
        <w:pStyle w:val="TH"/>
        <w:rPr>
          <w:rFonts w:cs="Arial"/>
        </w:rPr>
      </w:pPr>
      <w:r w:rsidRPr="00F35F4A">
        <w:lastRenderedPageBreak/>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08725E39" w:rsidR="002936AA" w:rsidRPr="00646838" w:rsidRDefault="002936AA" w:rsidP="00BE6196">
            <w:pPr>
              <w:pStyle w:val="TAL"/>
            </w:pPr>
            <w:r w:rsidRPr="00646838">
              <w:t>See clause </w:t>
            </w:r>
            <w:r w:rsidR="00670C0F">
              <w:t>7.3.</w:t>
            </w:r>
            <w:r>
              <w:t>1</w:t>
            </w:r>
          </w:p>
        </w:tc>
      </w:tr>
    </w:tbl>
    <w:p w14:paraId="5D4EE2A3" w14:textId="77777777" w:rsidR="002936AA" w:rsidRDefault="002936AA" w:rsidP="002936AA">
      <w:pPr>
        <w:rPr>
          <w:lang w:val="x-none"/>
        </w:rPr>
      </w:pPr>
    </w:p>
    <w:p w14:paraId="36597A88" w14:textId="25D38305" w:rsidR="002936AA" w:rsidRPr="00F35F4A" w:rsidRDefault="00670C0F" w:rsidP="002936AA">
      <w:pPr>
        <w:pStyle w:val="Heading5"/>
        <w:rPr>
          <w:lang w:eastAsia="zh-CN"/>
        </w:rPr>
      </w:pPr>
      <w:bookmarkStart w:id="494" w:name="_Toc191015771"/>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94"/>
    </w:p>
    <w:p w14:paraId="21BE7BCA" w14:textId="102E1C06" w:rsidR="002936AA" w:rsidRPr="00F35F4A" w:rsidRDefault="00670C0F" w:rsidP="002936AA">
      <w:pPr>
        <w:pStyle w:val="H6"/>
      </w:pPr>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7D1A68FB"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7.3.</w:t>
      </w:r>
      <w:r>
        <w:t>3</w:t>
      </w:r>
      <w:r w:rsidRPr="00F35F4A">
        <w:t>.3.</w:t>
      </w:r>
      <w:r>
        <w:t>3</w:t>
      </w:r>
      <w:r w:rsidRPr="00F35F4A">
        <w:t>.1-1.</w:t>
      </w:r>
    </w:p>
    <w:p w14:paraId="41A395D0" w14:textId="4C0D1E37" w:rsidR="002936AA" w:rsidRPr="00F35F4A" w:rsidRDefault="002936AA" w:rsidP="002936AA">
      <w:pPr>
        <w:pStyle w:val="TH"/>
        <w:rPr>
          <w:rFonts w:cs="Arial"/>
        </w:rPr>
      </w:pPr>
      <w:r w:rsidRPr="00F35F4A">
        <w:t xml:space="preserve">Table </w:t>
      </w:r>
      <w:r w:rsidR="00670C0F">
        <w:t>7.3.</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659EE4F8" w:rsidR="002936AA" w:rsidRPr="00F35F4A" w:rsidRDefault="002936AA" w:rsidP="002936AA">
      <w:r w:rsidRPr="00F35F4A">
        <w:t>This method shall support the request data structures specified in table </w:t>
      </w:r>
      <w:r w:rsidR="00670C0F">
        <w:t>7.3.</w:t>
      </w:r>
      <w:r>
        <w:t>3</w:t>
      </w:r>
      <w:r w:rsidRPr="00F35F4A">
        <w:t>.3.</w:t>
      </w:r>
      <w:r>
        <w:t>3</w:t>
      </w:r>
      <w:r w:rsidRPr="00F35F4A">
        <w:t>.1-2 and the response data structures and response codes specified in table </w:t>
      </w:r>
      <w:r w:rsidR="00670C0F">
        <w:t>7.3.</w:t>
      </w:r>
      <w:r>
        <w:t>3</w:t>
      </w:r>
      <w:r w:rsidRPr="00F35F4A">
        <w:t>.3.</w:t>
      </w:r>
      <w:r>
        <w:t>3</w:t>
      </w:r>
      <w:r w:rsidRPr="00F35F4A">
        <w:t>.1-3.</w:t>
      </w:r>
    </w:p>
    <w:p w14:paraId="221CA4C0" w14:textId="07FD2485" w:rsidR="002936AA" w:rsidRPr="00F35F4A" w:rsidRDefault="002936AA" w:rsidP="002936AA">
      <w:pPr>
        <w:pStyle w:val="TH"/>
      </w:pPr>
      <w:r w:rsidRPr="00F35F4A">
        <w:t xml:space="preserve">Table </w:t>
      </w:r>
      <w:r w:rsidR="00670C0F">
        <w:t>7.3.</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77777777" w:rsidR="002936AA" w:rsidRPr="00646838" w:rsidRDefault="002936AA" w:rsidP="00BE6196">
            <w:pPr>
              <w:pStyle w:val="TAL"/>
            </w:pPr>
            <w:r w:rsidRPr="00AC7671">
              <w:t>TBD</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1F58F82" w14:textId="77777777" w:rsidR="002936AA" w:rsidRDefault="002936AA" w:rsidP="002936AA">
      <w:pPr>
        <w:pStyle w:val="EditorsNote"/>
      </w:pPr>
      <w:r>
        <w:t>Editor's note:</w:t>
      </w:r>
      <w:r>
        <w:tab/>
        <w:t>The details of this data structure is FFS.</w:t>
      </w:r>
    </w:p>
    <w:p w14:paraId="748F63A3" w14:textId="2D32AF29" w:rsidR="002936AA" w:rsidRPr="00F35F4A" w:rsidRDefault="002936AA" w:rsidP="002936AA">
      <w:pPr>
        <w:pStyle w:val="TH"/>
      </w:pPr>
      <w:r w:rsidRPr="00F35F4A">
        <w:t xml:space="preserve">Table </w:t>
      </w:r>
      <w:r w:rsidR="00670C0F">
        <w:t>7.3.</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77777777" w:rsidR="002936AA" w:rsidRPr="00B512DE" w:rsidRDefault="002936AA" w:rsidP="00BE6196">
            <w:pPr>
              <w:pStyle w:val="TAL"/>
            </w:pPr>
            <w:r w:rsidRPr="00AC7671">
              <w:t>TBD</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77777777"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Pr="008538CC">
              <w:t>[7] also</w:t>
            </w:r>
            <w:r w:rsidRPr="00646838">
              <w:t xml:space="preserve"> apply.</w:t>
            </w:r>
          </w:p>
        </w:tc>
      </w:tr>
    </w:tbl>
    <w:p w14:paraId="0DEEBB5C" w14:textId="77777777" w:rsidR="002936AA" w:rsidRDefault="002936AA" w:rsidP="002936AA"/>
    <w:p w14:paraId="1A9660D0" w14:textId="77777777" w:rsidR="002936AA" w:rsidRDefault="002936AA" w:rsidP="002936AA">
      <w:pPr>
        <w:pStyle w:val="EditorsNote"/>
      </w:pPr>
      <w:r>
        <w:t>Editor's note:</w:t>
      </w:r>
      <w:r>
        <w:tab/>
        <w:t>The details of this data structure is FFS.</w:t>
      </w:r>
    </w:p>
    <w:p w14:paraId="160CBB5F" w14:textId="30A103E9" w:rsidR="002936AA" w:rsidRPr="00A04126" w:rsidRDefault="002936AA" w:rsidP="002936AA">
      <w:pPr>
        <w:pStyle w:val="TH"/>
        <w:rPr>
          <w:rFonts w:cs="Arial"/>
        </w:rPr>
      </w:pPr>
      <w:r>
        <w:t xml:space="preserve">Table </w:t>
      </w:r>
      <w:r w:rsidR="00670C0F">
        <w:t>7.3.</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2B86E902" w:rsidR="002936AA" w:rsidRPr="00A04126" w:rsidRDefault="002936AA" w:rsidP="002936AA">
      <w:pPr>
        <w:pStyle w:val="TH"/>
        <w:rPr>
          <w:rFonts w:cs="Arial"/>
        </w:rPr>
      </w:pPr>
      <w:r w:rsidRPr="00A04126">
        <w:t xml:space="preserve">Table </w:t>
      </w:r>
      <w:r w:rsidR="00670C0F">
        <w:t>7.3.</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45656942"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2936AA" w:rsidRPr="00B54FF5" w14:paraId="06B64B92"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5E83D4CE"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87CCCA"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2EC80EB7"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BE95833"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77777777" w:rsidR="002936AA" w:rsidRPr="0016361A" w:rsidRDefault="002936AA" w:rsidP="00BE6196">
            <w:pPr>
              <w:pStyle w:val="TAL"/>
            </w:pPr>
          </w:p>
        </w:tc>
      </w:tr>
    </w:tbl>
    <w:p w14:paraId="1A7DDA7C" w14:textId="77777777" w:rsidR="002936AA" w:rsidRPr="00A04126" w:rsidRDefault="002936AA" w:rsidP="002936AA"/>
    <w:p w14:paraId="69339498" w14:textId="5FED525D" w:rsidR="002936AA" w:rsidRPr="00A04126" w:rsidRDefault="002936AA" w:rsidP="002936AA">
      <w:pPr>
        <w:pStyle w:val="TH"/>
      </w:pPr>
      <w:r w:rsidRPr="00A04126">
        <w:t xml:space="preserve">Table </w:t>
      </w:r>
      <w:r w:rsidR="00670C0F">
        <w:t>7.3.</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886654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AD88B58"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066A009"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5C1656DB"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600EE460"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65C2864" w14:textId="77777777" w:rsidR="002936AA" w:rsidRPr="0016361A" w:rsidRDefault="002936AA" w:rsidP="00BE6196">
            <w:pPr>
              <w:pStyle w:val="TAH"/>
            </w:pPr>
            <w:r w:rsidRPr="0016361A">
              <w:t>Description</w:t>
            </w:r>
          </w:p>
        </w:tc>
      </w:tr>
      <w:tr w:rsidR="002936AA" w:rsidRPr="00B54FF5" w14:paraId="0A7F7932"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E87D02"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0108740"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55216DB4"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7E7A68DB"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39158AED" w14:textId="77777777" w:rsidR="002936AA" w:rsidRPr="0016361A" w:rsidRDefault="002936AA" w:rsidP="00BE6196">
            <w:pPr>
              <w:pStyle w:val="TAL"/>
            </w:pPr>
          </w:p>
        </w:tc>
      </w:tr>
    </w:tbl>
    <w:p w14:paraId="5759377F" w14:textId="77777777" w:rsidR="002936AA" w:rsidRDefault="002936AA" w:rsidP="002936AA"/>
    <w:p w14:paraId="14B2F628" w14:textId="3CBF721C" w:rsidR="002936AA" w:rsidRDefault="002936AA" w:rsidP="002936AA">
      <w:pPr>
        <w:pStyle w:val="TH"/>
      </w:pPr>
      <w:r>
        <w:lastRenderedPageBreak/>
        <w:t xml:space="preserve">Table </w:t>
      </w:r>
      <w:r w:rsidR="00670C0F">
        <w:t>7.3.</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071975C0" w:rsidR="002936AA" w:rsidRDefault="002936AA" w:rsidP="002936AA">
      <w:pPr>
        <w:pStyle w:val="TH"/>
      </w:pPr>
      <w:r>
        <w:t>Table</w:t>
      </w:r>
      <w:r>
        <w:rPr>
          <w:noProof/>
        </w:rPr>
        <w:t xml:space="preserve"> </w:t>
      </w:r>
      <w:r w:rsidR="00670C0F">
        <w:t>7.3.</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7B5BAC95" w:rsidR="002936AA" w:rsidRPr="00F35F4A" w:rsidRDefault="00670C0F" w:rsidP="002936AA">
      <w:pPr>
        <w:pStyle w:val="Heading4"/>
      </w:pPr>
      <w:bookmarkStart w:id="495" w:name="_Toc191015772"/>
      <w:r>
        <w:t>7.3.</w:t>
      </w:r>
      <w:r w:rsidR="002936AA">
        <w:t>3</w:t>
      </w:r>
      <w:r w:rsidR="002936AA" w:rsidRPr="00F35F4A">
        <w:t>.</w:t>
      </w:r>
      <w:r w:rsidR="002936AA">
        <w:t>4</w:t>
      </w:r>
      <w:r w:rsidR="002936AA" w:rsidRPr="00F35F4A">
        <w:tab/>
        <w:t xml:space="preserve">Resource: </w:t>
      </w:r>
      <w:r w:rsidR="002936AA">
        <w:t>Individual location information subscription</w:t>
      </w:r>
      <w:bookmarkEnd w:id="495"/>
    </w:p>
    <w:p w14:paraId="53B22F43" w14:textId="0052089B" w:rsidR="002936AA" w:rsidRPr="00F35F4A" w:rsidRDefault="00670C0F" w:rsidP="002936AA">
      <w:pPr>
        <w:pStyle w:val="Heading5"/>
        <w:rPr>
          <w:lang w:eastAsia="zh-CN"/>
        </w:rPr>
      </w:pPr>
      <w:bookmarkStart w:id="496" w:name="_Toc191015773"/>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96"/>
    </w:p>
    <w:p w14:paraId="75CC069C" w14:textId="77777777" w:rsidR="002936AA" w:rsidRDefault="002936AA" w:rsidP="002936AA">
      <w:r>
        <w:t>The resource represents a location information subscription.</w:t>
      </w:r>
    </w:p>
    <w:p w14:paraId="2F2696BE" w14:textId="6E5FFFAE" w:rsidR="002936AA" w:rsidRPr="00F35F4A" w:rsidRDefault="00670C0F" w:rsidP="002936AA">
      <w:pPr>
        <w:pStyle w:val="Heading5"/>
        <w:rPr>
          <w:lang w:eastAsia="zh-CN"/>
        </w:rPr>
      </w:pPr>
      <w:bookmarkStart w:id="497" w:name="_Toc191015774"/>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97"/>
    </w:p>
    <w:p w14:paraId="7671CB77"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subscription/{subscriptionID}</w:t>
      </w:r>
    </w:p>
    <w:p w14:paraId="06978946" w14:textId="2D4DEEEE"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7E79EB69" w14:textId="07A64F5E" w:rsidR="002936AA" w:rsidRPr="00F35F4A" w:rsidRDefault="002936AA" w:rsidP="002936AA">
      <w:pPr>
        <w:pStyle w:val="TH"/>
        <w:rPr>
          <w:rFonts w:cs="Arial"/>
        </w:rPr>
      </w:pPr>
      <w:r w:rsidRPr="00F35F4A">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0F35A22D" w:rsidR="002936AA" w:rsidRPr="00F35F4A" w:rsidRDefault="00670C0F" w:rsidP="002936AA">
      <w:pPr>
        <w:pStyle w:val="Heading5"/>
        <w:rPr>
          <w:lang w:eastAsia="zh-CN"/>
        </w:rPr>
      </w:pPr>
      <w:bookmarkStart w:id="498" w:name="_Toc191015775"/>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98"/>
    </w:p>
    <w:p w14:paraId="170CC7E1" w14:textId="7DF97B17"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A97FBDC"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.1-1.</w:t>
      </w:r>
    </w:p>
    <w:p w14:paraId="639B618D" w14:textId="7E79ECDC"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3400872A" w:rsidR="002936AA" w:rsidRPr="00F35F4A" w:rsidRDefault="002936AA" w:rsidP="002936AA">
      <w:r w:rsidRPr="00F35F4A">
        <w:t>This method shall support the request data structures specified in table </w:t>
      </w:r>
      <w:r w:rsidR="00670C0F">
        <w:t>7.3.</w:t>
      </w:r>
      <w:r>
        <w:t>3</w:t>
      </w:r>
      <w:r w:rsidRPr="00F35F4A">
        <w:t>.</w:t>
      </w:r>
      <w:r>
        <w:t>4</w:t>
      </w:r>
      <w:r w:rsidRPr="00F35F4A">
        <w:t>.</w:t>
      </w:r>
      <w:r>
        <w:t>3</w:t>
      </w:r>
      <w:r w:rsidRPr="00F35F4A">
        <w:t>.1-2 and the response data structures and response codes specified in table </w:t>
      </w:r>
      <w:r w:rsidR="00670C0F">
        <w:t>7.3.</w:t>
      </w:r>
      <w:r>
        <w:t>3</w:t>
      </w:r>
      <w:r w:rsidRPr="00F35F4A">
        <w:t>.</w:t>
      </w:r>
      <w:r>
        <w:t>4</w:t>
      </w:r>
      <w:r w:rsidRPr="00F35F4A">
        <w:t>.</w:t>
      </w:r>
      <w:r>
        <w:t>3</w:t>
      </w:r>
      <w:r w:rsidRPr="00F35F4A">
        <w:t>.1-3.</w:t>
      </w:r>
    </w:p>
    <w:p w14:paraId="68BB813A" w14:textId="2B248557"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77777777" w:rsidR="002936AA" w:rsidRPr="00646838" w:rsidRDefault="002936AA" w:rsidP="00BE6196">
            <w:pPr>
              <w:pStyle w:val="TAL"/>
            </w:pPr>
            <w:r w:rsidRPr="00AC7671">
              <w:t>TBD</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56FA6A5A" w14:textId="77777777" w:rsidR="002936AA" w:rsidRDefault="002936AA" w:rsidP="002936AA">
      <w:pPr>
        <w:pStyle w:val="EditorsNote"/>
      </w:pPr>
      <w:r>
        <w:t>Editor's note:</w:t>
      </w:r>
      <w:r>
        <w:tab/>
        <w:t>The details of this data structure is FFS.</w:t>
      </w:r>
    </w:p>
    <w:p w14:paraId="5FCEDA2E" w14:textId="77777777" w:rsidR="002936AA" w:rsidRPr="00F35F4A" w:rsidRDefault="002936AA" w:rsidP="002936AA"/>
    <w:p w14:paraId="1D950E99" w14:textId="196B477A" w:rsidR="002936AA" w:rsidRPr="00F35F4A" w:rsidRDefault="002936AA" w:rsidP="002936AA">
      <w:pPr>
        <w:pStyle w:val="TH"/>
      </w:pPr>
      <w:r w:rsidRPr="00F35F4A">
        <w:lastRenderedPageBreak/>
        <w:t xml:space="preserve">Table </w:t>
      </w:r>
      <w:r w:rsidR="00670C0F">
        <w:t>7.3.</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7FA399CA"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CFF4914" w14:textId="77777777" w:rsidR="002936AA" w:rsidRPr="00646838" w:rsidRDefault="002936AA" w:rsidP="00BE6196">
            <w:pPr>
              <w:pStyle w:val="TAL"/>
            </w:pPr>
            <w:r w:rsidRPr="00AC7671">
              <w:t>TBD</w:t>
            </w:r>
          </w:p>
        </w:tc>
        <w:tc>
          <w:tcPr>
            <w:tcW w:w="224" w:type="pct"/>
            <w:tcBorders>
              <w:top w:val="single" w:sz="4" w:space="0" w:color="auto"/>
              <w:left w:val="single" w:sz="6" w:space="0" w:color="000000"/>
              <w:bottom w:val="single" w:sz="4" w:space="0" w:color="auto"/>
              <w:right w:val="single" w:sz="6" w:space="0" w:color="000000"/>
            </w:tcBorders>
          </w:tcPr>
          <w:p w14:paraId="28A35737"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D558F61"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66A5121" w14:textId="77777777" w:rsidR="002936AA" w:rsidRPr="00646838" w:rsidRDefault="002936AA" w:rsidP="00BE6196">
            <w:pPr>
              <w:pStyle w:val="TAL"/>
            </w:pPr>
            <w:r w:rsidRPr="006663EC">
              <w:t>20</w:t>
            </w:r>
            <w:r>
              <w:t>0</w:t>
            </w:r>
            <w:r w:rsidRPr="006663EC">
              <w:t xml:space="preserve"> </w:t>
            </w:r>
            <w:r>
              <w:t>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67B75779"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updated</w:t>
            </w:r>
            <w:r w:rsidRPr="00646838">
              <w:t xml:space="preserve"> successfully.</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77777777"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t>3]</w:t>
            </w:r>
            <w:r w:rsidRPr="00646838">
              <w:t xml:space="preserve"> also apply.</w:t>
            </w:r>
          </w:p>
        </w:tc>
      </w:tr>
    </w:tbl>
    <w:p w14:paraId="552AC094" w14:textId="77777777" w:rsidR="002936AA" w:rsidRDefault="002936AA" w:rsidP="002936AA"/>
    <w:p w14:paraId="642ACF65" w14:textId="77777777" w:rsidR="002936AA" w:rsidRDefault="002936AA" w:rsidP="002936AA">
      <w:pPr>
        <w:pStyle w:val="EditorsNote"/>
      </w:pPr>
      <w:r>
        <w:t>Editor's note:</w:t>
      </w:r>
      <w:r>
        <w:tab/>
        <w:t>The details of this data structure is FFS.</w:t>
      </w:r>
    </w:p>
    <w:p w14:paraId="59634988" w14:textId="6121CB7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4FD3CD28"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5BFC3159"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36BB72EE" w:rsidR="002936AA" w:rsidRDefault="002936AA" w:rsidP="002936AA">
      <w:pPr>
        <w:pStyle w:val="TH"/>
      </w:pPr>
      <w:r>
        <w:t xml:space="preserve">Table </w:t>
      </w:r>
      <w:r w:rsidR="00670C0F">
        <w:t>7.3.</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6893727C"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075EF04D"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0B021F6"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w:t>
      </w:r>
      <w:r>
        <w:t>2</w:t>
      </w:r>
      <w:r w:rsidRPr="00F35F4A">
        <w:t>-1.</w:t>
      </w:r>
    </w:p>
    <w:p w14:paraId="437951C9" w14:textId="798AE413"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5777C554" w:rsidR="002936AA" w:rsidRPr="00F35F4A" w:rsidRDefault="002936AA" w:rsidP="002936AA">
      <w:r w:rsidRPr="00F35F4A">
        <w:lastRenderedPageBreak/>
        <w:t>This method shall support the request data structures specified in table </w:t>
      </w:r>
      <w:r w:rsidR="00670C0F">
        <w:t>7.3.</w:t>
      </w:r>
      <w:r>
        <w:t>3</w:t>
      </w:r>
      <w:r w:rsidRPr="00F35F4A">
        <w:t>.</w:t>
      </w:r>
      <w:r>
        <w:t>4</w:t>
      </w:r>
      <w:r w:rsidRPr="00F35F4A">
        <w:t>.</w:t>
      </w:r>
      <w:r>
        <w:t>3</w:t>
      </w:r>
      <w:r w:rsidRPr="00F35F4A">
        <w:t>.</w:t>
      </w:r>
      <w:r>
        <w:t>2</w:t>
      </w:r>
      <w:r w:rsidRPr="00F35F4A">
        <w:t>-2 and the response data structures and response codes specified in table </w:t>
      </w:r>
      <w:r w:rsidR="00670C0F">
        <w:t>7.3.</w:t>
      </w:r>
      <w:r>
        <w:t>3</w:t>
      </w:r>
      <w:r w:rsidRPr="00F35F4A">
        <w:t>.</w:t>
      </w:r>
      <w:r>
        <w:t>4</w:t>
      </w:r>
      <w:r w:rsidRPr="00F35F4A">
        <w:t>.</w:t>
      </w:r>
      <w:r>
        <w:t>3</w:t>
      </w:r>
      <w:r w:rsidRPr="00F35F4A">
        <w:t>.</w:t>
      </w:r>
      <w:r>
        <w:t>2</w:t>
      </w:r>
      <w:r w:rsidRPr="00F35F4A">
        <w:t>-3.</w:t>
      </w:r>
    </w:p>
    <w:p w14:paraId="554A2100" w14:textId="33B6BF35"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4FAAE3E9"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77777777"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[3]</w:t>
            </w:r>
            <w:r w:rsidRPr="00646838">
              <w:t xml:space="preserve"> also apply.</w:t>
            </w:r>
          </w:p>
        </w:tc>
      </w:tr>
    </w:tbl>
    <w:p w14:paraId="260A54E1" w14:textId="77777777" w:rsidR="002936AA" w:rsidRDefault="002936AA" w:rsidP="002936AA"/>
    <w:p w14:paraId="0BB1431A" w14:textId="2A5277E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25E4F61F"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27ABD854"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58A12125" w:rsidR="002936AA" w:rsidRDefault="002936AA" w:rsidP="002936AA">
      <w:pPr>
        <w:pStyle w:val="TH"/>
      </w:pPr>
      <w:r>
        <w:t xml:space="preserve">Table </w:t>
      </w:r>
      <w:r w:rsidR="00670C0F">
        <w:t>7.3.</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717635E0"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1C33CB63" w:rsidR="002936AA" w:rsidRDefault="00670C0F" w:rsidP="002936AA">
      <w:pPr>
        <w:pStyle w:val="Heading5"/>
      </w:pPr>
      <w:bookmarkStart w:id="499" w:name="_Toc191015776"/>
      <w:r>
        <w:t>7.3.</w:t>
      </w:r>
      <w:r w:rsidR="002936AA">
        <w:t>3.3.4</w:t>
      </w:r>
      <w:r w:rsidR="002936AA">
        <w:tab/>
        <w:t>Resource Custom Operations</w:t>
      </w:r>
      <w:bookmarkEnd w:id="499"/>
    </w:p>
    <w:p w14:paraId="072AABFD" w14:textId="77777777" w:rsidR="002936AA" w:rsidRPr="00535331" w:rsidRDefault="002936AA" w:rsidP="002936AA">
      <w:r>
        <w:t>None.</w:t>
      </w:r>
    </w:p>
    <w:p w14:paraId="0B14C4C8" w14:textId="050405FD" w:rsidR="002936AA" w:rsidRDefault="00670C0F" w:rsidP="002936AA">
      <w:pPr>
        <w:pStyle w:val="Heading5"/>
      </w:pPr>
      <w:bookmarkStart w:id="500" w:name="_Toc191015777"/>
      <w:r>
        <w:lastRenderedPageBreak/>
        <w:t>7.3.</w:t>
      </w:r>
      <w:r w:rsidR="002936AA">
        <w:t>3.3.4</w:t>
      </w:r>
      <w:r w:rsidR="002936AA">
        <w:tab/>
        <w:t>Resource Custom Operations</w:t>
      </w:r>
      <w:bookmarkEnd w:id="500"/>
    </w:p>
    <w:p w14:paraId="36CDE527" w14:textId="77777777" w:rsidR="002936AA" w:rsidRPr="00535331" w:rsidRDefault="002936AA" w:rsidP="002936AA">
      <w:r>
        <w:t>None.</w:t>
      </w:r>
    </w:p>
    <w:p w14:paraId="13DCE15D" w14:textId="23143690" w:rsidR="002936AA" w:rsidRDefault="00670C0F" w:rsidP="002936AA">
      <w:pPr>
        <w:pStyle w:val="Heading3"/>
      </w:pPr>
      <w:bookmarkStart w:id="501" w:name="_Toc191015778"/>
      <w:r>
        <w:t>7.3.</w:t>
      </w:r>
      <w:r w:rsidR="002936AA">
        <w:t>4</w:t>
      </w:r>
      <w:r w:rsidR="002936AA">
        <w:tab/>
        <w:t>Custom Operations without associated resources</w:t>
      </w:r>
      <w:bookmarkEnd w:id="501"/>
    </w:p>
    <w:p w14:paraId="1BBE583F" w14:textId="77777777" w:rsidR="002936AA" w:rsidRDefault="002936AA" w:rsidP="002936AA">
      <w:r>
        <w:t>None.</w:t>
      </w:r>
    </w:p>
    <w:p w14:paraId="704C29D9" w14:textId="46EAC98B" w:rsidR="002936AA" w:rsidRDefault="00670C0F" w:rsidP="002936AA">
      <w:pPr>
        <w:pStyle w:val="Heading3"/>
      </w:pPr>
      <w:bookmarkStart w:id="502" w:name="_Toc191015779"/>
      <w:r>
        <w:t>7.3.</w:t>
      </w:r>
      <w:r w:rsidR="002936AA">
        <w:t>5</w:t>
      </w:r>
      <w:r w:rsidR="002936AA">
        <w:tab/>
        <w:t>Notifications</w:t>
      </w:r>
      <w:bookmarkEnd w:id="502"/>
    </w:p>
    <w:p w14:paraId="34EE562E" w14:textId="760E6A0E" w:rsidR="002936AA" w:rsidRPr="00AF7276" w:rsidRDefault="00670C0F" w:rsidP="002936AA">
      <w:pPr>
        <w:pStyle w:val="Heading4"/>
      </w:pPr>
      <w:bookmarkStart w:id="503" w:name="_Toc191015780"/>
      <w:r>
        <w:t>7.3.</w:t>
      </w:r>
      <w:r w:rsidR="002936AA">
        <w:t>5.</w:t>
      </w:r>
      <w:r w:rsidR="002936AA" w:rsidRPr="00AF7276">
        <w:t>1</w:t>
      </w:r>
      <w:r w:rsidR="002936AA" w:rsidRPr="00AF7276">
        <w:tab/>
        <w:t>General</w:t>
      </w:r>
      <w:bookmarkEnd w:id="503"/>
    </w:p>
    <w:p w14:paraId="366CEF5D" w14:textId="3147D2FC" w:rsidR="002936AA" w:rsidRPr="00384E92" w:rsidRDefault="002936AA" w:rsidP="002936AA">
      <w:pPr>
        <w:pStyle w:val="TH"/>
      </w:pPr>
      <w:r w:rsidRPr="00384E92">
        <w:t>Table</w:t>
      </w:r>
      <w:r>
        <w:t> </w:t>
      </w:r>
      <w:r w:rsidR="00670C0F">
        <w:t>7.3.</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7777777" w:rsidR="002936AA" w:rsidRPr="00713737" w:rsidDel="005E0502" w:rsidRDefault="002936AA" w:rsidP="00BE6196">
            <w:pPr>
              <w:pStyle w:val="TAL"/>
            </w:pPr>
            <w:r w:rsidRPr="00713737">
              <w:t>{</w:t>
            </w:r>
            <w:r>
              <w:t>locationRequestResponseUri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77777777" w:rsidR="002936AA" w:rsidRPr="00A15F2C" w:rsidRDefault="002936AA" w:rsidP="00BE6196">
            <w:pPr>
              <w:pStyle w:val="TAL"/>
            </w:pPr>
            <w:r>
              <w:t>Notification to an client containing location information.</w:t>
            </w:r>
          </w:p>
        </w:tc>
      </w:tr>
    </w:tbl>
    <w:p w14:paraId="71D3A63E" w14:textId="77777777" w:rsidR="002936AA" w:rsidRPr="00B9045D" w:rsidRDefault="002936AA" w:rsidP="002936AA">
      <w:pPr>
        <w:rPr>
          <w:lang w:eastAsia="zh-CN"/>
        </w:rPr>
      </w:pPr>
    </w:p>
    <w:p w14:paraId="5F9D8F82" w14:textId="1EB36CEE" w:rsidR="002936AA" w:rsidRDefault="00670C0F" w:rsidP="002936AA">
      <w:pPr>
        <w:pStyle w:val="Heading4"/>
        <w:rPr>
          <w:lang w:eastAsia="zh-CN"/>
        </w:rPr>
      </w:pPr>
      <w:bookmarkStart w:id="504" w:name="_Toc191015781"/>
      <w:r>
        <w:rPr>
          <w:lang w:eastAsia="zh-CN"/>
        </w:rPr>
        <w:t>7.3.</w:t>
      </w:r>
      <w:r w:rsidR="002936AA">
        <w:rPr>
          <w:lang w:eastAsia="zh-CN"/>
        </w:rPr>
        <w:t>5.2</w:t>
      </w:r>
      <w:r w:rsidR="002936AA">
        <w:rPr>
          <w:lang w:eastAsia="zh-CN"/>
        </w:rPr>
        <w:tab/>
        <w:t>Location information no</w:t>
      </w:r>
      <w:r w:rsidR="002936AA" w:rsidRPr="00A15F2C">
        <w:t>tification</w:t>
      </w:r>
      <w:bookmarkEnd w:id="504"/>
    </w:p>
    <w:p w14:paraId="3A975926" w14:textId="265A6A70" w:rsidR="002936AA" w:rsidRDefault="00670C0F" w:rsidP="002936AA">
      <w:pPr>
        <w:pStyle w:val="Heading5"/>
        <w:rPr>
          <w:lang w:eastAsia="zh-CN"/>
        </w:rPr>
      </w:pPr>
      <w:bookmarkStart w:id="505" w:name="_Toc191015782"/>
      <w:r>
        <w:rPr>
          <w:lang w:eastAsia="zh-CN"/>
        </w:rPr>
        <w:t>7.3.</w:t>
      </w:r>
      <w:r w:rsidR="002936AA">
        <w:rPr>
          <w:lang w:eastAsia="zh-CN"/>
        </w:rPr>
        <w:t>5.2.1</w:t>
      </w:r>
      <w:r w:rsidR="002936AA">
        <w:rPr>
          <w:lang w:eastAsia="zh-CN"/>
        </w:rPr>
        <w:tab/>
        <w:t>Description</w:t>
      </w:r>
      <w:bookmarkEnd w:id="505"/>
    </w:p>
    <w:p w14:paraId="5B43E85C" w14:textId="77777777" w:rsidR="002936AA" w:rsidRPr="0022068F" w:rsidRDefault="002936AA" w:rsidP="002936AA">
      <w:pPr>
        <w:rPr>
          <w:lang w:eastAsia="zh-CN"/>
        </w:rPr>
      </w:pPr>
      <w:r>
        <w:t>Location configuration notification</w:t>
      </w:r>
      <w:r>
        <w:rPr>
          <w:lang w:eastAsia="zh-CN"/>
        </w:rPr>
        <w:t xml:space="preserve"> is used by the LMS to notify an client on a new location information.</w:t>
      </w:r>
    </w:p>
    <w:p w14:paraId="5735FE4B" w14:textId="19EE5C26" w:rsidR="002936AA" w:rsidRDefault="00670C0F" w:rsidP="002936AA">
      <w:pPr>
        <w:pStyle w:val="Heading5"/>
        <w:rPr>
          <w:lang w:eastAsia="zh-CN"/>
        </w:rPr>
      </w:pPr>
      <w:bookmarkStart w:id="506" w:name="_Toc191015783"/>
      <w:r>
        <w:rPr>
          <w:lang w:eastAsia="zh-CN"/>
        </w:rPr>
        <w:t>7.3.</w:t>
      </w:r>
      <w:r w:rsidR="002936AA">
        <w:rPr>
          <w:lang w:eastAsia="zh-CN"/>
        </w:rPr>
        <w:t>5.2.2</w:t>
      </w:r>
      <w:r w:rsidR="002936AA">
        <w:rPr>
          <w:lang w:eastAsia="zh-CN"/>
        </w:rPr>
        <w:tab/>
        <w:t>Target URI</w:t>
      </w:r>
      <w:bookmarkEnd w:id="506"/>
    </w:p>
    <w:p w14:paraId="4D695A2A" w14:textId="0F03E344" w:rsidR="002936AA" w:rsidRPr="00986E88" w:rsidRDefault="002936AA" w:rsidP="002936AA">
      <w:pPr>
        <w:rPr>
          <w:rFonts w:ascii="Arial" w:hAnsi="Arial" w:cs="Arial"/>
          <w:noProof/>
        </w:rPr>
      </w:pPr>
      <w:r w:rsidRPr="00F112E4">
        <w:t xml:space="preserve">The Callback URI </w:t>
      </w:r>
      <w:r w:rsidRPr="00F112E4">
        <w:rPr>
          <w:b/>
        </w:rPr>
        <w:t>"{</w:t>
      </w:r>
      <w:r>
        <w:t>locationRequestResponseUri</w:t>
      </w:r>
      <w:r w:rsidRPr="00F112E4">
        <w:rPr>
          <w:b/>
        </w:rPr>
        <w:t>}"</w:t>
      </w:r>
      <w:r w:rsidRPr="00F112E4">
        <w:t xml:space="preserve"> shall be used with the callback URI variables defined in table </w:t>
      </w:r>
      <w:r w:rsidR="00670C0F">
        <w:t>7.3.</w:t>
      </w:r>
      <w:r>
        <w:rPr>
          <w:lang w:eastAsia="zh-CN"/>
        </w:rPr>
        <w:t>5</w:t>
      </w:r>
      <w:r w:rsidRPr="00F112E4">
        <w:t>.2.2-1.</w:t>
      </w:r>
    </w:p>
    <w:p w14:paraId="5DB4CBB5" w14:textId="7AE1CA77" w:rsidR="002936AA" w:rsidRPr="00986E88" w:rsidRDefault="002936AA" w:rsidP="002936AA">
      <w:pPr>
        <w:pStyle w:val="TH"/>
        <w:rPr>
          <w:rFonts w:cs="Arial"/>
          <w:noProof/>
        </w:rPr>
      </w:pPr>
      <w:r w:rsidRPr="00986E88">
        <w:rPr>
          <w:noProof/>
        </w:rPr>
        <w:t>Table </w:t>
      </w:r>
      <w:r w:rsidR="00670C0F">
        <w:rPr>
          <w:lang w:eastAsia="zh-CN"/>
        </w:rPr>
        <w:t>7.3.</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7777777" w:rsidR="002936AA" w:rsidRPr="0016361A" w:rsidRDefault="002936AA" w:rsidP="00BE6196">
            <w:pPr>
              <w:pStyle w:val="TAL"/>
              <w:rPr>
                <w:noProof/>
              </w:rPr>
            </w:pPr>
            <w:r>
              <w:t>locationRequestResponseUri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5464DEEA" w:rsidR="002936AA" w:rsidRPr="00986E88" w:rsidRDefault="00670C0F" w:rsidP="002936AA">
      <w:pPr>
        <w:pStyle w:val="Heading5"/>
        <w:rPr>
          <w:noProof/>
        </w:rPr>
      </w:pPr>
      <w:bookmarkStart w:id="507" w:name="_Toc191015784"/>
      <w:r>
        <w:rPr>
          <w:lang w:eastAsia="zh-CN"/>
        </w:rPr>
        <w:t>7.3.</w:t>
      </w:r>
      <w:r w:rsidR="002936AA">
        <w:rPr>
          <w:lang w:eastAsia="zh-CN"/>
        </w:rPr>
        <w:t>5.2</w:t>
      </w:r>
      <w:r w:rsidR="002936AA" w:rsidRPr="00986E88">
        <w:rPr>
          <w:noProof/>
        </w:rPr>
        <w:t>.3</w:t>
      </w:r>
      <w:r w:rsidR="002936AA" w:rsidRPr="00986E88">
        <w:rPr>
          <w:noProof/>
        </w:rPr>
        <w:tab/>
        <w:t>Standard Methods</w:t>
      </w:r>
      <w:bookmarkEnd w:id="507"/>
    </w:p>
    <w:p w14:paraId="21888BC7" w14:textId="05D758C8" w:rsidR="002936AA" w:rsidRPr="00986E88" w:rsidRDefault="00670C0F" w:rsidP="002936AA">
      <w:pPr>
        <w:pStyle w:val="H6"/>
        <w:rPr>
          <w:noProof/>
        </w:rPr>
      </w:pPr>
      <w:r>
        <w:rPr>
          <w:lang w:eastAsia="zh-CN"/>
        </w:rPr>
        <w:t>7.3.</w:t>
      </w:r>
      <w:r w:rsidR="002936AA">
        <w:rPr>
          <w:lang w:eastAsia="zh-CN"/>
        </w:rPr>
        <w:t>5.2</w:t>
      </w:r>
      <w:r w:rsidR="002936AA" w:rsidRPr="00986E88">
        <w:rPr>
          <w:noProof/>
        </w:rPr>
        <w:t>.3.1</w:t>
      </w:r>
      <w:r w:rsidR="002936AA" w:rsidRPr="00986E88">
        <w:rPr>
          <w:noProof/>
        </w:rPr>
        <w:tab/>
        <w:t>POST</w:t>
      </w:r>
    </w:p>
    <w:p w14:paraId="0E671315" w14:textId="71F3E3C4" w:rsidR="002936AA" w:rsidRPr="00E73566" w:rsidRDefault="002936AA" w:rsidP="002936AA">
      <w:r w:rsidRPr="00E73566">
        <w:t>This method shall support the request data structures specified in table </w:t>
      </w:r>
      <w:r>
        <w:t>7.</w:t>
      </w:r>
      <w:r w:rsidR="00670C0F">
        <w:t>3</w:t>
      </w:r>
      <w:r>
        <w:t>.5.2.3.1</w:t>
      </w:r>
      <w:r w:rsidRPr="00E73566">
        <w:t>-</w:t>
      </w:r>
      <w:r>
        <w:t>1</w:t>
      </w:r>
      <w:r w:rsidRPr="00E73566">
        <w:t xml:space="preserve"> and the response data structures and response codes specified in table </w:t>
      </w:r>
      <w:r>
        <w:t>7.</w:t>
      </w:r>
      <w:r w:rsidR="00670C0F">
        <w:t>3</w:t>
      </w:r>
      <w:r>
        <w:t>.5.2.3.1-2</w:t>
      </w:r>
      <w:r w:rsidRPr="00E73566">
        <w:t>.</w:t>
      </w:r>
    </w:p>
    <w:p w14:paraId="2353D28A" w14:textId="350A01CA" w:rsidR="002936AA" w:rsidRPr="00E73566" w:rsidRDefault="002936AA" w:rsidP="002936AA">
      <w:pPr>
        <w:pStyle w:val="TH"/>
      </w:pPr>
      <w:r w:rsidRPr="00E73566">
        <w:t>Table </w:t>
      </w:r>
      <w:r>
        <w:t>7.</w:t>
      </w:r>
      <w:r w:rsidR="00670C0F">
        <w:t>3</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77777777"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31406517" w:rsidR="002936AA" w:rsidRPr="00E73566" w:rsidRDefault="002936AA" w:rsidP="002936AA">
      <w:pPr>
        <w:pStyle w:val="TH"/>
      </w:pPr>
      <w:r w:rsidRPr="00E73566">
        <w:t>Table </w:t>
      </w:r>
      <w:r>
        <w:t>7.</w:t>
      </w:r>
      <w:r w:rsidR="00670C0F">
        <w:t>3</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77777777"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t>3</w:t>
            </w:r>
            <w:r w:rsidRPr="00646838">
              <w:t>]</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3FF3E81" w:rsidR="002936AA" w:rsidRDefault="00670C0F" w:rsidP="002936AA">
      <w:pPr>
        <w:pStyle w:val="Heading3"/>
      </w:pPr>
      <w:bookmarkStart w:id="508" w:name="_Toc191015785"/>
      <w:r>
        <w:lastRenderedPageBreak/>
        <w:t>7.3.</w:t>
      </w:r>
      <w:r w:rsidR="002936AA">
        <w:t>6</w:t>
      </w:r>
      <w:r w:rsidR="002936AA">
        <w:tab/>
        <w:t>Data Model</w:t>
      </w:r>
      <w:bookmarkEnd w:id="508"/>
    </w:p>
    <w:p w14:paraId="525213F6" w14:textId="309BE8F1" w:rsidR="002936AA" w:rsidRDefault="00670C0F" w:rsidP="002936AA">
      <w:pPr>
        <w:pStyle w:val="Heading4"/>
      </w:pPr>
      <w:bookmarkStart w:id="509" w:name="_Toc191015786"/>
      <w:r>
        <w:t>7.3.</w:t>
      </w:r>
      <w:r w:rsidR="002936AA">
        <w:t>6.1</w:t>
      </w:r>
      <w:r w:rsidR="002936AA">
        <w:tab/>
        <w:t>General</w:t>
      </w:r>
      <w:bookmarkEnd w:id="509"/>
    </w:p>
    <w:p w14:paraId="31D4A4F3" w14:textId="77777777" w:rsidR="002936AA" w:rsidRDefault="002936AA" w:rsidP="002936AA">
      <w:r>
        <w:t xml:space="preserve">This clause specifies the application data model supported by the </w:t>
      </w:r>
      <w:r>
        <w:rPr>
          <w:noProof/>
        </w:rPr>
        <w:t>LMS_LocationInformation Service</w:t>
      </w:r>
      <w:r w:rsidRPr="00E23840">
        <w:rPr>
          <w:noProof/>
        </w:rPr>
        <w:t xml:space="preserve"> </w:t>
      </w:r>
      <w:r>
        <w:t>API.</w:t>
      </w:r>
    </w:p>
    <w:p w14:paraId="45C8DD49" w14:textId="419CC84D" w:rsidR="002936AA" w:rsidRDefault="002936AA" w:rsidP="002936AA">
      <w:r>
        <w:t>T</w:t>
      </w:r>
      <w:r w:rsidRPr="009C4D60">
        <w:t>able</w:t>
      </w:r>
      <w:r>
        <w:t> </w:t>
      </w:r>
      <w:r w:rsidR="00670C0F">
        <w:t>7.3.</w:t>
      </w:r>
      <w:r>
        <w:t xml:space="preserve">6.1-1 specifies </w:t>
      </w:r>
      <w:r w:rsidRPr="009C4D60">
        <w:t xml:space="preserve">the </w:t>
      </w:r>
      <w:r>
        <w:t>data types</w:t>
      </w:r>
      <w:r w:rsidRPr="009C4D60">
        <w:t xml:space="preserve"> defined for the </w:t>
      </w:r>
      <w:r>
        <w:rPr>
          <w:noProof/>
        </w:rPr>
        <w:t>LMS_LocationInformation Service</w:t>
      </w:r>
      <w:r w:rsidRPr="00E23840">
        <w:rPr>
          <w:noProof/>
        </w:rPr>
        <w:t xml:space="preserve"> </w:t>
      </w:r>
      <w:r>
        <w:t>interface</w:t>
      </w:r>
      <w:r w:rsidRPr="009C4D60">
        <w:t xml:space="preserve"> protocol</w:t>
      </w:r>
      <w:r>
        <w:t>.</w:t>
      </w:r>
    </w:p>
    <w:p w14:paraId="45DE1FA6" w14:textId="53AECC4A" w:rsidR="002936AA" w:rsidRPr="009C4D60" w:rsidRDefault="002936AA" w:rsidP="002936AA">
      <w:pPr>
        <w:pStyle w:val="TH"/>
      </w:pPr>
      <w:r w:rsidRPr="009C4D60">
        <w:t>Table</w:t>
      </w:r>
      <w:r>
        <w:t> </w:t>
      </w:r>
      <w:r w:rsidR="00670C0F">
        <w:t>7.3.</w:t>
      </w:r>
      <w:r>
        <w:t>6.1-</w:t>
      </w:r>
      <w:r w:rsidRPr="009C4D60">
        <w:t xml:space="preserve">1: </w:t>
      </w:r>
      <w:r>
        <w:rPr>
          <w:noProof/>
        </w:rPr>
        <w:t>LMS_LocationInformation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66E86353" w:rsidR="002936AA" w:rsidRPr="0016361A" w:rsidRDefault="00670C0F" w:rsidP="00BE6196">
            <w:pPr>
              <w:pStyle w:val="TAL"/>
            </w:pPr>
            <w:r>
              <w:t>7.3.</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1CDC513D" w:rsidR="002936AA" w:rsidRDefault="002936AA" w:rsidP="002936AA">
      <w:r>
        <w:t>T</w:t>
      </w:r>
      <w:r w:rsidRPr="009C4D60">
        <w:t>able</w:t>
      </w:r>
      <w:r>
        <w:t> </w:t>
      </w:r>
      <w:r w:rsidR="00670C0F">
        <w:t>7.3.</w:t>
      </w:r>
      <w:r>
        <w:t>6.1-2 specifies data types</w:t>
      </w:r>
      <w:r w:rsidRPr="009C4D60">
        <w:t xml:space="preserve"> </w:t>
      </w:r>
      <w:r>
        <w:t xml:space="preserve">re-used by </w:t>
      </w:r>
      <w:r w:rsidRPr="009C4D60">
        <w:t xml:space="preserve">the </w:t>
      </w:r>
      <w:r>
        <w:t>LMS_LocationInformation service based interface</w:t>
      </w:r>
      <w:r w:rsidRPr="009C4D60">
        <w:t xml:space="preserve"> protocol</w:t>
      </w:r>
      <w:r>
        <w:t xml:space="preserve"> from other specifications, including a reference to their respective specifications and when needed, a short description of their use within the LMS_LocationInformation service based interface.</w:t>
      </w:r>
    </w:p>
    <w:p w14:paraId="663B58C0" w14:textId="6AAAEE0A" w:rsidR="002936AA" w:rsidRPr="009C4D60" w:rsidRDefault="002936AA" w:rsidP="002936AA">
      <w:pPr>
        <w:pStyle w:val="TH"/>
      </w:pPr>
      <w:r w:rsidRPr="009C4D60">
        <w:t>Table</w:t>
      </w:r>
      <w:r>
        <w:t> </w:t>
      </w:r>
      <w:r w:rsidR="00670C0F">
        <w:t>7.3.</w:t>
      </w:r>
      <w:r>
        <w:t>6.1-2</w:t>
      </w:r>
      <w:r w:rsidRPr="009C4D60">
        <w:t xml:space="preserve">: </w:t>
      </w:r>
      <w:r>
        <w:rPr>
          <w:noProof/>
        </w:rPr>
        <w:t>LMS_LocationInformation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113A376D" w:rsidR="002936AA" w:rsidRDefault="00670C0F" w:rsidP="002936AA">
      <w:pPr>
        <w:pStyle w:val="Heading4"/>
        <w:rPr>
          <w:lang w:val="en-US"/>
        </w:rPr>
      </w:pPr>
      <w:bookmarkStart w:id="510" w:name="_Toc191015787"/>
      <w:r>
        <w:rPr>
          <w:lang w:val="en-US"/>
        </w:rPr>
        <w:t>7.3.</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510"/>
    </w:p>
    <w:p w14:paraId="5BF0F001" w14:textId="272EBD96" w:rsidR="002936AA" w:rsidRDefault="00670C0F" w:rsidP="002936AA">
      <w:pPr>
        <w:pStyle w:val="Heading5"/>
      </w:pPr>
      <w:bookmarkStart w:id="511" w:name="_Toc191015788"/>
      <w:r>
        <w:t>7.3.</w:t>
      </w:r>
      <w:r w:rsidR="002936AA">
        <w:t>6.2.1</w:t>
      </w:r>
      <w:r w:rsidR="002936AA">
        <w:tab/>
        <w:t>Introduction</w:t>
      </w:r>
      <w:bookmarkEnd w:id="511"/>
    </w:p>
    <w:p w14:paraId="453436A5" w14:textId="77777777" w:rsidR="002936AA" w:rsidRDefault="002936AA" w:rsidP="002936AA">
      <w:r>
        <w:t>This clause defines the structures to be used in resource representations.</w:t>
      </w:r>
    </w:p>
    <w:p w14:paraId="7F214170" w14:textId="172B2D7C" w:rsidR="002936AA" w:rsidRDefault="00670C0F" w:rsidP="002936AA">
      <w:pPr>
        <w:pStyle w:val="Heading5"/>
      </w:pPr>
      <w:bookmarkStart w:id="512" w:name="_Toc191015789"/>
      <w:r>
        <w:t>7.3.</w:t>
      </w:r>
      <w:r w:rsidR="002936AA">
        <w:t>6.2.2</w:t>
      </w:r>
      <w:r w:rsidR="002936AA">
        <w:tab/>
        <w:t>Type: ClientOriginatingLocationRequest</w:t>
      </w:r>
      <w:bookmarkEnd w:id="512"/>
    </w:p>
    <w:p w14:paraId="39D85C4D" w14:textId="7114B14E" w:rsidR="002936AA" w:rsidRDefault="002936AA" w:rsidP="002936AA">
      <w:pPr>
        <w:pStyle w:val="TH"/>
      </w:pPr>
      <w:r>
        <w:rPr>
          <w:noProof/>
        </w:rPr>
        <w:t>Table </w:t>
      </w:r>
      <w:r w:rsidR="00670C0F">
        <w:t>7.3.</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676DC1" w:rsidRPr="00B54FF5" w14:paraId="1B21A31D" w14:textId="77777777" w:rsidTr="00676DC1">
        <w:trPr>
          <w:jc w:val="center"/>
        </w:trPr>
        <w:tc>
          <w:tcPr>
            <w:tcW w:w="1930" w:type="dxa"/>
          </w:tcPr>
          <w:p w14:paraId="3E1CB114" w14:textId="0965935B" w:rsidR="00676DC1" w:rsidRDefault="00676DC1" w:rsidP="00676DC1">
            <w:pPr>
              <w:pStyle w:val="TAL"/>
            </w:pPr>
            <w:r>
              <w:t>refresh</w:t>
            </w:r>
          </w:p>
        </w:tc>
        <w:tc>
          <w:tcPr>
            <w:tcW w:w="1217" w:type="dxa"/>
          </w:tcPr>
          <w:p w14:paraId="6DC2262D" w14:textId="26851900" w:rsidR="00676DC1" w:rsidRDefault="00676DC1" w:rsidP="00676DC1">
            <w:pPr>
              <w:pStyle w:val="TAL"/>
            </w:pPr>
            <w:r>
              <w:t>boolean</w:t>
            </w:r>
          </w:p>
        </w:tc>
        <w:tc>
          <w:tcPr>
            <w:tcW w:w="425" w:type="dxa"/>
          </w:tcPr>
          <w:p w14:paraId="4C3F8B5A" w14:textId="5B1CD7C3" w:rsidR="00676DC1" w:rsidRDefault="00676DC1" w:rsidP="00676DC1">
            <w:pPr>
              <w:pStyle w:val="TAC"/>
            </w:pPr>
            <w:r>
              <w:t>O</w:t>
            </w:r>
          </w:p>
        </w:tc>
        <w:tc>
          <w:tcPr>
            <w:tcW w:w="1134" w:type="dxa"/>
          </w:tcPr>
          <w:p w14:paraId="3CD1D10A" w14:textId="7C8E279B" w:rsidR="00676DC1" w:rsidRPr="00C9763D" w:rsidRDefault="00676DC1" w:rsidP="00676DC1">
            <w:pPr>
              <w:pStyle w:val="TAL"/>
            </w:pPr>
            <w:r>
              <w:t>0..1</w:t>
            </w:r>
          </w:p>
        </w:tc>
        <w:tc>
          <w:tcPr>
            <w:tcW w:w="3320" w:type="dxa"/>
          </w:tcPr>
          <w:p w14:paraId="584D4233" w14:textId="7492685B" w:rsidR="00676DC1" w:rsidRPr="00DE42AC" w:rsidRDefault="00676DC1" w:rsidP="00676DC1">
            <w:pPr>
              <w:pStyle w:val="TAL"/>
              <w:rPr>
                <w:rFonts w:cs="Arial"/>
                <w:szCs w:val="18"/>
              </w:rPr>
            </w:pPr>
            <w:r>
              <w:rPr>
                <w:rFonts w:cs="Arial"/>
                <w:szCs w:val="18"/>
              </w:rPr>
              <w:t>Indicates that the location report shall be refreshed immediately.</w:t>
            </w:r>
          </w:p>
        </w:tc>
        <w:tc>
          <w:tcPr>
            <w:tcW w:w="1503" w:type="dxa"/>
          </w:tcPr>
          <w:p w14:paraId="26F18901" w14:textId="77777777" w:rsidR="00676DC1" w:rsidRPr="0016361A" w:rsidRDefault="00676DC1" w:rsidP="00676DC1">
            <w:pPr>
              <w:pStyle w:val="TAL"/>
              <w:rPr>
                <w:rFonts w:cs="Arial"/>
                <w:szCs w:val="18"/>
              </w:rPr>
            </w:pPr>
          </w:p>
        </w:tc>
      </w:tr>
      <w:tr w:rsidR="002936AA" w:rsidRPr="00B54FF5" w14:paraId="3825C5B0" w14:textId="77777777" w:rsidTr="00676DC1">
        <w:trPr>
          <w:jc w:val="center"/>
        </w:trPr>
        <w:tc>
          <w:tcPr>
            <w:tcW w:w="9529" w:type="dxa"/>
            <w:gridSpan w:val="6"/>
          </w:tcPr>
          <w:p w14:paraId="1797DDD4" w14:textId="77777777" w:rsidR="002936AA" w:rsidRPr="0016361A" w:rsidRDefault="002936AA" w:rsidP="00BE6196">
            <w:pPr>
              <w:pStyle w:val="TAN"/>
              <w:rPr>
                <w:rFonts w:cs="Arial"/>
                <w:szCs w:val="18"/>
              </w:rPr>
            </w:pPr>
            <w:r>
              <w:rPr>
                <w:rFonts w:cs="Arial"/>
                <w:szCs w:val="18"/>
              </w:rPr>
              <w:t>NOTE:</w:t>
            </w:r>
            <w:r>
              <w:t xml:space="preserve"> </w:t>
            </w:r>
            <w:r>
              <w:tab/>
              <w:t>At least one of functionalAliasIDs or mcServiceIds shall be present.</w:t>
            </w:r>
          </w:p>
        </w:tc>
      </w:tr>
    </w:tbl>
    <w:p w14:paraId="1C1DC935" w14:textId="77777777" w:rsidR="002936AA" w:rsidRDefault="002936AA" w:rsidP="002936AA">
      <w:pPr>
        <w:rPr>
          <w:lang w:val="en-US"/>
        </w:rPr>
      </w:pPr>
    </w:p>
    <w:p w14:paraId="2671F295" w14:textId="0ABE1B44" w:rsidR="00F25318" w:rsidRDefault="00F25318" w:rsidP="00F25318">
      <w:pPr>
        <w:pStyle w:val="Heading5"/>
      </w:pPr>
      <w:bookmarkStart w:id="513" w:name="_Toc191015790"/>
      <w:r>
        <w:t>7.3.6.2.</w:t>
      </w:r>
      <w:r w:rsidR="0019538F">
        <w:t>3</w:t>
      </w:r>
      <w:r>
        <w:tab/>
        <w:t>Type: MCUserLocation</w:t>
      </w:r>
      <w:bookmarkEnd w:id="513"/>
    </w:p>
    <w:p w14:paraId="7C73F666" w14:textId="0A83DE68" w:rsidR="00F25318" w:rsidRDefault="00F25318" w:rsidP="00F25318">
      <w:pPr>
        <w:pStyle w:val="TH"/>
      </w:pPr>
      <w:r>
        <w:rPr>
          <w:noProof/>
        </w:rPr>
        <w:t>Table </w:t>
      </w:r>
      <w:r>
        <w:t>7.3.6.2.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0871287E" w:rsidR="00F25318" w:rsidRDefault="00F25318" w:rsidP="00F25318">
      <w:pPr>
        <w:pStyle w:val="Heading5"/>
      </w:pPr>
      <w:bookmarkStart w:id="514" w:name="_Toc191015791"/>
      <w:r>
        <w:lastRenderedPageBreak/>
        <w:t>7.3.6.2.</w:t>
      </w:r>
      <w:r w:rsidR="009D1AC5">
        <w:t>4</w:t>
      </w:r>
      <w:r>
        <w:tab/>
        <w:t>Type: LocationNotification</w:t>
      </w:r>
      <w:bookmarkEnd w:id="514"/>
    </w:p>
    <w:p w14:paraId="5318A3AD" w14:textId="007BCFE8" w:rsidR="00F25318" w:rsidRDefault="00F25318" w:rsidP="00F25318">
      <w:pPr>
        <w:pStyle w:val="TH"/>
      </w:pPr>
      <w:r>
        <w:rPr>
          <w:noProof/>
        </w:rPr>
        <w:t>Table </w:t>
      </w:r>
      <w:r>
        <w:t>7.3.6.2.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F14909">
        <w:trPr>
          <w:jc w:val="center"/>
        </w:trPr>
        <w:tc>
          <w:tcPr>
            <w:tcW w:w="1929"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19"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F14909">
        <w:trPr>
          <w:jc w:val="center"/>
        </w:trPr>
        <w:tc>
          <w:tcPr>
            <w:tcW w:w="1929" w:type="dxa"/>
          </w:tcPr>
          <w:p w14:paraId="65DC0507" w14:textId="77777777" w:rsidR="00F25318" w:rsidRDefault="00F25318" w:rsidP="00F14909">
            <w:pPr>
              <w:pStyle w:val="TAL"/>
            </w:pPr>
            <w:r w:rsidRPr="00F12CBE">
              <w:t>mcUserResponseList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19"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F14909">
        <w:trPr>
          <w:jc w:val="center"/>
        </w:trPr>
        <w:tc>
          <w:tcPr>
            <w:tcW w:w="1929"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19"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F14909">
        <w:trPr>
          <w:jc w:val="center"/>
        </w:trPr>
        <w:tc>
          <w:tcPr>
            <w:tcW w:w="1929"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19"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bl>
    <w:p w14:paraId="5D0B0920" w14:textId="77777777" w:rsidR="00F25318" w:rsidRPr="009D1AC5" w:rsidRDefault="00F25318" w:rsidP="002936AA"/>
    <w:p w14:paraId="3DBCA8AE" w14:textId="0280BD67" w:rsidR="002936AA" w:rsidRDefault="00670C0F" w:rsidP="002936AA">
      <w:pPr>
        <w:pStyle w:val="Heading4"/>
        <w:rPr>
          <w:lang w:val="en-US"/>
        </w:rPr>
      </w:pPr>
      <w:bookmarkStart w:id="515" w:name="_Toc191015792"/>
      <w:r>
        <w:rPr>
          <w:lang w:val="en-US"/>
        </w:rPr>
        <w:t>7.3.</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515"/>
    </w:p>
    <w:p w14:paraId="099FFE6B" w14:textId="77777777" w:rsidR="002936AA" w:rsidRPr="00384E92" w:rsidRDefault="002936AA" w:rsidP="002936AA">
      <w:r>
        <w:t>No simple data types or enumerations defined.</w:t>
      </w:r>
    </w:p>
    <w:p w14:paraId="59F0153A" w14:textId="78FFC0F0" w:rsidR="002936AA" w:rsidRPr="002612B3" w:rsidRDefault="00670C0F" w:rsidP="002936AA">
      <w:pPr>
        <w:pStyle w:val="Heading3"/>
      </w:pPr>
      <w:bookmarkStart w:id="516" w:name="_Toc191015793"/>
      <w:r>
        <w:t>7.3.</w:t>
      </w:r>
      <w:r w:rsidR="002936AA" w:rsidRPr="002612B3">
        <w:t>7</w:t>
      </w:r>
      <w:r w:rsidR="002936AA" w:rsidRPr="002612B3">
        <w:tab/>
        <w:t>Error Handling</w:t>
      </w:r>
      <w:bookmarkEnd w:id="516"/>
    </w:p>
    <w:p w14:paraId="6A6B4169" w14:textId="78AFD764" w:rsidR="002936AA" w:rsidRPr="002612B3" w:rsidRDefault="00670C0F" w:rsidP="002936AA">
      <w:pPr>
        <w:pStyle w:val="Heading4"/>
      </w:pPr>
      <w:bookmarkStart w:id="517" w:name="_Toc191015794"/>
      <w:r>
        <w:t>7.3.</w:t>
      </w:r>
      <w:r w:rsidR="002936AA" w:rsidRPr="002612B3">
        <w:t>7.1</w:t>
      </w:r>
      <w:r w:rsidR="002936AA" w:rsidRPr="002612B3">
        <w:tab/>
        <w:t>General</w:t>
      </w:r>
      <w:bookmarkEnd w:id="517"/>
    </w:p>
    <w:p w14:paraId="2FB95633" w14:textId="77777777" w:rsidR="002936AA" w:rsidRPr="002612B3" w:rsidRDefault="002936AA" w:rsidP="002936AA">
      <w:r w:rsidRPr="002612B3">
        <w:t xml:space="preserve">For the </w:t>
      </w:r>
      <w:r w:rsidRPr="002612B3">
        <w:rPr>
          <w:noProof/>
        </w:rPr>
        <w:t>LMS_</w:t>
      </w:r>
      <w:r>
        <w:rPr>
          <w:noProof/>
        </w:rPr>
        <w:t>LocationInformation</w:t>
      </w:r>
      <w:r w:rsidRPr="002612B3">
        <w:t xml:space="preserve"> API, HTTP error responses shall be supported as specified in clause 4.8 of 3GPP TS 29.501 [</w:t>
      </w:r>
      <w:r>
        <w:t>8</w:t>
      </w:r>
      <w:r w:rsidRPr="002612B3">
        <w:t>]. Protocol errors and application errors specified in table 5.2.7.2-1 of 3GPP TS 29.500 [</w:t>
      </w:r>
      <w:r>
        <w:t>7</w:t>
      </w:r>
      <w:r w:rsidRPr="002612B3">
        <w:t>] shall be supported for an HTTP method if the corresponding HTTP status codes are specified as mandatory for that HTTP method in table 5.2.7.1-1 of 3GPP TS 29.500 [</w:t>
      </w:r>
      <w:r>
        <w:t>7</w:t>
      </w:r>
      <w:r w:rsidRPr="002612B3">
        <w:t>].</w:t>
      </w:r>
    </w:p>
    <w:p w14:paraId="742CC26F" w14:textId="77777777"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LocationInformation</w:t>
      </w:r>
      <w:r w:rsidRPr="002612B3">
        <w:t xml:space="preserve"> API.</w:t>
      </w:r>
    </w:p>
    <w:p w14:paraId="742C0958" w14:textId="2345C581" w:rsidR="002936AA" w:rsidRPr="002612B3" w:rsidRDefault="00670C0F" w:rsidP="002936AA">
      <w:pPr>
        <w:pStyle w:val="Heading4"/>
      </w:pPr>
      <w:bookmarkStart w:id="518" w:name="_Toc191015795"/>
      <w:r>
        <w:t>7.3.</w:t>
      </w:r>
      <w:r w:rsidR="002936AA" w:rsidRPr="002612B3">
        <w:t>7.2</w:t>
      </w:r>
      <w:r w:rsidR="002936AA" w:rsidRPr="002612B3">
        <w:tab/>
        <w:t>Protocol Errors</w:t>
      </w:r>
      <w:bookmarkEnd w:id="518"/>
    </w:p>
    <w:p w14:paraId="586F59E5" w14:textId="77777777" w:rsidR="002936AA" w:rsidRPr="002612B3" w:rsidRDefault="002936AA" w:rsidP="002936AA">
      <w:r w:rsidRPr="002612B3">
        <w:t xml:space="preserve">No specific procedures for the </w:t>
      </w:r>
      <w:r w:rsidRPr="002612B3">
        <w:rPr>
          <w:noProof/>
        </w:rPr>
        <w:t>LMS_</w:t>
      </w:r>
      <w:r>
        <w:rPr>
          <w:noProof/>
        </w:rPr>
        <w:t>LocationInformation</w:t>
      </w:r>
      <w:r w:rsidRPr="002612B3">
        <w:t xml:space="preserve"> service are specified.</w:t>
      </w:r>
    </w:p>
    <w:p w14:paraId="42D899CE" w14:textId="7DBFB07A" w:rsidR="002936AA" w:rsidRPr="002612B3" w:rsidRDefault="00670C0F" w:rsidP="002936AA">
      <w:pPr>
        <w:pStyle w:val="Heading4"/>
      </w:pPr>
      <w:bookmarkStart w:id="519" w:name="_Toc191015796"/>
      <w:r>
        <w:t>7.3.</w:t>
      </w:r>
      <w:r w:rsidR="002936AA" w:rsidRPr="002612B3">
        <w:t>7.3</w:t>
      </w:r>
      <w:r w:rsidR="002936AA" w:rsidRPr="002612B3">
        <w:tab/>
        <w:t>Application Errors</w:t>
      </w:r>
      <w:bookmarkEnd w:id="519"/>
    </w:p>
    <w:p w14:paraId="0A915818" w14:textId="097C0561" w:rsidR="002936AA" w:rsidRPr="002612B3" w:rsidRDefault="002936AA" w:rsidP="002936AA">
      <w:r w:rsidRPr="002612B3">
        <w:t xml:space="preserve">The application errors defined for the </w:t>
      </w:r>
      <w:r w:rsidRPr="002612B3">
        <w:rPr>
          <w:noProof/>
        </w:rPr>
        <w:t>LMS_</w:t>
      </w:r>
      <w:r>
        <w:rPr>
          <w:noProof/>
        </w:rPr>
        <w:t>LocationInformation</w:t>
      </w:r>
      <w:r w:rsidRPr="002612B3">
        <w:t xml:space="preserve"> service are listed in </w:t>
      </w:r>
      <w:r>
        <w:t>t</w:t>
      </w:r>
      <w:r w:rsidRPr="002612B3">
        <w:t>able </w:t>
      </w:r>
      <w:r w:rsidR="00670C0F">
        <w:t>7.3.</w:t>
      </w:r>
      <w:r w:rsidRPr="002612B3">
        <w:t>7.3-1.</w:t>
      </w:r>
    </w:p>
    <w:p w14:paraId="04ED458C" w14:textId="58C9AF06" w:rsidR="002936AA" w:rsidRPr="002612B3" w:rsidRDefault="002936AA" w:rsidP="002936AA">
      <w:pPr>
        <w:pStyle w:val="TH"/>
      </w:pPr>
      <w:r w:rsidRPr="002612B3">
        <w:t>Table </w:t>
      </w:r>
      <w:r w:rsidR="00670C0F">
        <w:t>7.3.</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F170583" w:rsidR="002936AA" w:rsidRPr="006B2C68" w:rsidRDefault="00670C0F" w:rsidP="002936AA">
      <w:pPr>
        <w:pStyle w:val="Heading3"/>
        <w:rPr>
          <w:lang w:eastAsia="zh-CN"/>
        </w:rPr>
      </w:pPr>
      <w:bookmarkStart w:id="520" w:name="_Toc191015797"/>
      <w:r>
        <w:t>7.3.</w:t>
      </w:r>
      <w:r w:rsidR="002936AA" w:rsidRPr="006B2C68">
        <w:t>8</w:t>
      </w:r>
      <w:r w:rsidR="002936AA" w:rsidRPr="006B2C68">
        <w:rPr>
          <w:lang w:eastAsia="zh-CN"/>
        </w:rPr>
        <w:tab/>
        <w:t>Feature negotiation</w:t>
      </w:r>
      <w:bookmarkEnd w:id="520"/>
    </w:p>
    <w:p w14:paraId="7209D622" w14:textId="77777777" w:rsidR="002936AA" w:rsidRPr="006B2C68" w:rsidRDefault="002936AA" w:rsidP="002936AA">
      <w:pPr>
        <w:pStyle w:val="EditorsNote"/>
      </w:pPr>
      <w:r>
        <w:t>Editor</w:t>
      </w:r>
      <w:r w:rsidRPr="002E7D6B">
        <w:rPr>
          <w:rFonts w:cs="Arial"/>
          <w:sz w:val="16"/>
          <w:szCs w:val="16"/>
        </w:rPr>
        <w:t>'</w:t>
      </w:r>
      <w:r>
        <w:t>s note:</w:t>
      </w:r>
      <w:r>
        <w:tab/>
        <w:t>FFS</w:t>
      </w:r>
    </w:p>
    <w:p w14:paraId="7E68BE93" w14:textId="22F34151" w:rsidR="002936AA" w:rsidRPr="006B2C68" w:rsidRDefault="00670C0F" w:rsidP="002936AA">
      <w:pPr>
        <w:pStyle w:val="Heading3"/>
      </w:pPr>
      <w:bookmarkStart w:id="521" w:name="_Toc191015798"/>
      <w:r>
        <w:t>7.3.</w:t>
      </w:r>
      <w:r w:rsidR="002936AA" w:rsidRPr="006B2C68">
        <w:t>9</w:t>
      </w:r>
      <w:r w:rsidR="002936AA" w:rsidRPr="006B2C68">
        <w:tab/>
        <w:t>Security</w:t>
      </w:r>
      <w:bookmarkEnd w:id="521"/>
    </w:p>
    <w:p w14:paraId="136400B8" w14:textId="77777777" w:rsidR="002936AA" w:rsidRPr="006B2C68" w:rsidRDefault="002936AA" w:rsidP="002936AA">
      <w:pPr>
        <w:pStyle w:val="EditorsNote"/>
      </w:pPr>
      <w:r>
        <w:t>Editor</w:t>
      </w:r>
      <w:r w:rsidRPr="002E7D6B">
        <w:rPr>
          <w:rFonts w:cs="Arial"/>
          <w:sz w:val="16"/>
          <w:szCs w:val="16"/>
        </w:rPr>
        <w:t>'</w:t>
      </w:r>
      <w:r>
        <w:t>s note:</w:t>
      </w:r>
      <w:r>
        <w:tab/>
        <w:t>FFS</w:t>
      </w:r>
    </w:p>
    <w:p w14:paraId="7E7C5B4C" w14:textId="344E9EBA" w:rsidR="002936AA" w:rsidRPr="006B2C68" w:rsidRDefault="00670C0F" w:rsidP="002936AA">
      <w:pPr>
        <w:pStyle w:val="Heading3"/>
        <w:rPr>
          <w:lang w:val="en-US"/>
        </w:rPr>
      </w:pPr>
      <w:bookmarkStart w:id="522" w:name="_Toc191015799"/>
      <w:r>
        <w:rPr>
          <w:lang w:val="en-US"/>
        </w:rPr>
        <w:t>7.3.</w:t>
      </w:r>
      <w:r w:rsidR="002936AA" w:rsidRPr="006B2C68">
        <w:rPr>
          <w:lang w:val="en-US"/>
        </w:rPr>
        <w:t>10</w:t>
      </w:r>
      <w:r w:rsidR="002936AA" w:rsidRPr="006B2C68">
        <w:rPr>
          <w:lang w:val="en-US"/>
        </w:rPr>
        <w:tab/>
        <w:t>HTTP redirection</w:t>
      </w:r>
      <w:bookmarkEnd w:id="522"/>
    </w:p>
    <w:p w14:paraId="41530938" w14:textId="63294C9D" w:rsidR="002936AA" w:rsidRDefault="002936AA" w:rsidP="00CA528F">
      <w:pPr>
        <w:pStyle w:val="EditorsNote"/>
      </w:pPr>
      <w:r>
        <w:t>Editor</w:t>
      </w:r>
      <w:r w:rsidRPr="002E7D6B">
        <w:rPr>
          <w:rFonts w:cs="Arial"/>
          <w:sz w:val="16"/>
          <w:szCs w:val="16"/>
        </w:rPr>
        <w:t>'</w:t>
      </w:r>
      <w:r>
        <w:t>s note:</w:t>
      </w:r>
      <w:r>
        <w:tab/>
        <w:t>FFS</w:t>
      </w:r>
    </w:p>
    <w:p w14:paraId="4B011AF8" w14:textId="77777777" w:rsidR="00CF5452" w:rsidRDefault="00CF5452" w:rsidP="00CF5452">
      <w:pPr>
        <w:pStyle w:val="Heading1"/>
        <w:pBdr>
          <w:top w:val="none" w:sz="0" w:space="0" w:color="auto"/>
        </w:pBdr>
      </w:pPr>
      <w:bookmarkStart w:id="523" w:name="_Toc510696597"/>
      <w:bookmarkStart w:id="524" w:name="_Toc35971389"/>
      <w:bookmarkStart w:id="525" w:name="_Toc67903513"/>
      <w:bookmarkStart w:id="526" w:name="_Toc191015800"/>
      <w:r>
        <w:lastRenderedPageBreak/>
        <w:t>7a</w:t>
      </w:r>
      <w:r>
        <w:tab/>
        <w:t>API Definitions</w:t>
      </w:r>
      <w:bookmarkEnd w:id="523"/>
      <w:bookmarkEnd w:id="524"/>
      <w:bookmarkEnd w:id="525"/>
      <w:bookmarkEnd w:id="526"/>
    </w:p>
    <w:p w14:paraId="04747F01" w14:textId="77777777" w:rsidR="00CF5452" w:rsidRDefault="00CF5452" w:rsidP="00CF5452">
      <w:pPr>
        <w:pStyle w:val="Heading2"/>
      </w:pPr>
      <w:bookmarkStart w:id="527" w:name="_Toc67903514"/>
      <w:bookmarkStart w:id="528" w:name="_Toc191015801"/>
      <w:r>
        <w:t>7a.1</w:t>
      </w:r>
      <w:r>
        <w:tab/>
        <w:t>&lt;</w:t>
      </w:r>
      <w:r w:rsidRPr="00532024">
        <w:t xml:space="preserve"> </w:t>
      </w:r>
      <w:r>
        <w:t>Service 1&gt; Service API</w:t>
      </w:r>
      <w:bookmarkEnd w:id="527"/>
      <w:bookmarkEnd w:id="528"/>
    </w:p>
    <w:p w14:paraId="0438F3DA" w14:textId="77777777" w:rsidR="00CF5452" w:rsidRDefault="00CF5452" w:rsidP="00CF5452">
      <w:pPr>
        <w:pStyle w:val="Guidance"/>
      </w:pPr>
      <w:r>
        <w:t>One clause per service, where &lt;service 1&gt; is to be replaced by the service name (e.g. Nsmf_PDUSession).</w:t>
      </w:r>
    </w:p>
    <w:p w14:paraId="17EFA54D" w14:textId="77777777" w:rsidR="00CF5452" w:rsidRDefault="00CF5452" w:rsidP="00CF5452">
      <w:pPr>
        <w:pStyle w:val="Heading3"/>
      </w:pPr>
      <w:bookmarkStart w:id="529" w:name="_Toc67903515"/>
      <w:bookmarkStart w:id="530" w:name="_Toc191015802"/>
      <w:r>
        <w:t>7a.1.1</w:t>
      </w:r>
      <w:r>
        <w:tab/>
        <w:t>Introduction</w:t>
      </w:r>
      <w:bookmarkEnd w:id="529"/>
      <w:bookmarkEnd w:id="530"/>
    </w:p>
    <w:p w14:paraId="5FA529CD" w14:textId="77777777" w:rsidR="00CF5452" w:rsidRDefault="00CF5452" w:rsidP="00CF5452">
      <w:pPr>
        <w:pStyle w:val="Guidance"/>
      </w:pPr>
      <w:r>
        <w:t>This clause specifies the API Name and Version.</w:t>
      </w:r>
    </w:p>
    <w:p w14:paraId="5E418B77" w14:textId="77777777" w:rsidR="00CF5452" w:rsidRDefault="00CF5452" w:rsidP="00CF5452">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39046F3" w14:textId="77777777" w:rsidR="00CF5452" w:rsidRDefault="00CF5452" w:rsidP="00CF5452">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0FE8F47" w14:textId="77777777" w:rsidR="00CF5452" w:rsidRPr="00E23840" w:rsidRDefault="00CF5452" w:rsidP="00CF545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0CB56B5" w14:textId="35F19826" w:rsidR="00CF5452" w:rsidRPr="00E23840" w:rsidRDefault="00CF5452" w:rsidP="00CF5452">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sidR="008E6B6C">
        <w:rPr>
          <w:noProof/>
          <w:lang w:eastAsia="zh-CN"/>
        </w:rPr>
        <w:t>8</w:t>
      </w:r>
      <w:r w:rsidRPr="00E23840">
        <w:rPr>
          <w:noProof/>
          <w:lang w:eastAsia="zh-CN"/>
        </w:rPr>
        <w:t>], i.e.:</w:t>
      </w:r>
    </w:p>
    <w:p w14:paraId="73CA3544" w14:textId="77777777" w:rsidR="00CF5452" w:rsidRPr="00E23840" w:rsidRDefault="00CF5452" w:rsidP="00CF545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F6A77E7" w14:textId="77777777" w:rsidR="00CF5452" w:rsidRPr="00E23840" w:rsidRDefault="00CF5452" w:rsidP="00CF5452">
      <w:pPr>
        <w:rPr>
          <w:noProof/>
          <w:lang w:eastAsia="zh-CN"/>
        </w:rPr>
      </w:pPr>
      <w:r w:rsidRPr="00E23840">
        <w:rPr>
          <w:noProof/>
          <w:lang w:eastAsia="zh-CN"/>
        </w:rPr>
        <w:t>with the following components:</w:t>
      </w:r>
    </w:p>
    <w:p w14:paraId="228698AF" w14:textId="5BA8F745" w:rsidR="00CF5452" w:rsidRPr="00E23840" w:rsidRDefault="00CF5452" w:rsidP="00CF545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sidR="00F65DB3">
        <w:rPr>
          <w:noProof/>
          <w:lang w:eastAsia="zh-CN"/>
        </w:rPr>
        <w:t>8</w:t>
      </w:r>
      <w:r w:rsidRPr="00E23840">
        <w:rPr>
          <w:noProof/>
          <w:lang w:eastAsia="zh-CN"/>
        </w:rPr>
        <w:t>].</w:t>
      </w:r>
    </w:p>
    <w:p w14:paraId="209C3B28" w14:textId="77777777" w:rsidR="00CF5452" w:rsidRPr="00E23840" w:rsidRDefault="00CF5452" w:rsidP="00CF545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24962F3F" w14:textId="77777777" w:rsidR="00CF5452" w:rsidRPr="00E23840" w:rsidRDefault="00CF5452" w:rsidP="00CF545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09F42D4" w14:textId="77777777" w:rsidR="00CF5452" w:rsidRPr="00E23840" w:rsidRDefault="00CF5452" w:rsidP="00CF545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7a.1.3</w:t>
      </w:r>
      <w:r w:rsidRPr="00E23840">
        <w:rPr>
          <w:noProof/>
        </w:rPr>
        <w:t>.</w:t>
      </w:r>
    </w:p>
    <w:p w14:paraId="68D388AB" w14:textId="77777777" w:rsidR="00CF5452" w:rsidRDefault="00CF5452" w:rsidP="00CF5452">
      <w:pPr>
        <w:pStyle w:val="Heading3"/>
      </w:pPr>
      <w:bookmarkStart w:id="531" w:name="_Toc67903516"/>
      <w:bookmarkStart w:id="532" w:name="_Toc191015803"/>
      <w:r>
        <w:t>7a.1.2</w:t>
      </w:r>
      <w:r>
        <w:tab/>
        <w:t>Usage of HTTP</w:t>
      </w:r>
      <w:bookmarkEnd w:id="531"/>
      <w:bookmarkEnd w:id="532"/>
    </w:p>
    <w:p w14:paraId="162EF72B" w14:textId="77777777" w:rsidR="00CF5452" w:rsidRPr="000C5200" w:rsidRDefault="00CF5452" w:rsidP="00CF5452">
      <w:pPr>
        <w:pStyle w:val="Heading4"/>
      </w:pPr>
      <w:bookmarkStart w:id="533" w:name="_Toc510696601"/>
      <w:bookmarkStart w:id="534" w:name="_Toc35971393"/>
      <w:bookmarkStart w:id="535" w:name="_Toc67903517"/>
      <w:bookmarkStart w:id="536" w:name="_Toc191015804"/>
      <w:r>
        <w:t>7a.1.2.1</w:t>
      </w:r>
      <w:r>
        <w:tab/>
        <w:t>General</w:t>
      </w:r>
      <w:bookmarkEnd w:id="533"/>
      <w:bookmarkEnd w:id="534"/>
      <w:bookmarkEnd w:id="535"/>
      <w:bookmarkEnd w:id="536"/>
    </w:p>
    <w:p w14:paraId="22CCE771" w14:textId="77777777" w:rsidR="00CF5452" w:rsidRDefault="00CF5452" w:rsidP="00CF5452">
      <w:pPr>
        <w:pStyle w:val="Guidance"/>
      </w:pPr>
      <w:r>
        <w:t>This clause will include a reference to TS 29.500 for the description of the Transport and HTTP/2.0 protocol requirements and for the security requirements.</w:t>
      </w:r>
    </w:p>
    <w:p w14:paraId="29D7A415" w14:textId="2080327A" w:rsidR="00CF5452" w:rsidRPr="00986E88" w:rsidRDefault="00CF5452" w:rsidP="00CF5452">
      <w:pPr>
        <w:rPr>
          <w:noProof/>
        </w:rPr>
      </w:pPr>
      <w:bookmarkStart w:id="537" w:name="_Toc510696602"/>
      <w:r w:rsidRPr="00986E88">
        <w:rPr>
          <w:noProof/>
        </w:rPr>
        <w:t>HTTP</w:t>
      </w:r>
      <w:r w:rsidRPr="00986E88">
        <w:rPr>
          <w:noProof/>
          <w:lang w:eastAsia="zh-CN"/>
        </w:rPr>
        <w:t>/2, IETF RFC 7540 [</w:t>
      </w:r>
      <w:r w:rsidR="000205F6" w:rsidRPr="00363D5E">
        <w:rPr>
          <w:noProof/>
          <w:lang w:eastAsia="zh-CN"/>
        </w:rPr>
        <w:t>ref</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897273">
        <w:rPr>
          <w:noProof/>
        </w:rPr>
        <w:t>7</w:t>
      </w:r>
      <w:r w:rsidRPr="00986E88">
        <w:rPr>
          <w:noProof/>
        </w:rPr>
        <w:t>].</w:t>
      </w:r>
    </w:p>
    <w:p w14:paraId="50BE7EC9" w14:textId="6F7804BB" w:rsidR="00CF5452" w:rsidRPr="00986E88" w:rsidRDefault="00CF5452" w:rsidP="00CF545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897273">
        <w:rPr>
          <w:noProof/>
        </w:rPr>
        <w:t>7</w:t>
      </w:r>
      <w:r w:rsidRPr="00986E88">
        <w:rPr>
          <w:noProof/>
        </w:rPr>
        <w:t>].</w:t>
      </w:r>
    </w:p>
    <w:p w14:paraId="3712D7F6" w14:textId="5980B85E" w:rsidR="00CF5452" w:rsidRPr="00986E88" w:rsidRDefault="00CF5452" w:rsidP="00CF5452">
      <w:pPr>
        <w:rPr>
          <w:noProof/>
        </w:rPr>
      </w:pPr>
      <w:r w:rsidRPr="00986E88">
        <w:rPr>
          <w:noProof/>
        </w:rPr>
        <w:t>The OpenAPI [</w:t>
      </w:r>
      <w:r w:rsidR="00363D5E">
        <w:rPr>
          <w:noProof/>
        </w:rPr>
        <w:t>1</w:t>
      </w:r>
      <w:r w:rsidR="008F05BE">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68F3C444" w14:textId="77777777" w:rsidR="00CF5452" w:rsidRPr="000C5200" w:rsidRDefault="00CF5452" w:rsidP="00CF5452">
      <w:pPr>
        <w:pStyle w:val="Heading4"/>
      </w:pPr>
      <w:bookmarkStart w:id="538" w:name="_Toc35971394"/>
      <w:bookmarkStart w:id="539" w:name="_Toc67903518"/>
      <w:bookmarkStart w:id="540" w:name="_Toc191015805"/>
      <w:r>
        <w:t>7a.1.2.2</w:t>
      </w:r>
      <w:r>
        <w:tab/>
        <w:t>HTTP standard headers</w:t>
      </w:r>
      <w:bookmarkEnd w:id="537"/>
      <w:bookmarkEnd w:id="538"/>
      <w:bookmarkEnd w:id="539"/>
      <w:bookmarkEnd w:id="540"/>
    </w:p>
    <w:p w14:paraId="6ABD64FA" w14:textId="77777777" w:rsidR="00CF5452" w:rsidRDefault="00CF5452" w:rsidP="00CF5452">
      <w:pPr>
        <w:pStyle w:val="Heading5"/>
        <w:rPr>
          <w:lang w:eastAsia="zh-CN"/>
        </w:rPr>
      </w:pPr>
      <w:bookmarkStart w:id="541" w:name="_Toc510696603"/>
      <w:bookmarkStart w:id="542" w:name="_Toc35971395"/>
      <w:bookmarkStart w:id="543" w:name="_Toc67903519"/>
      <w:bookmarkStart w:id="544" w:name="_Toc191015806"/>
      <w:r>
        <w:t>7a.1.2.2.1</w:t>
      </w:r>
      <w:r>
        <w:rPr>
          <w:rFonts w:hint="eastAsia"/>
          <w:lang w:eastAsia="zh-CN"/>
        </w:rPr>
        <w:tab/>
      </w:r>
      <w:r>
        <w:rPr>
          <w:lang w:eastAsia="zh-CN"/>
        </w:rPr>
        <w:t>General</w:t>
      </w:r>
      <w:bookmarkEnd w:id="541"/>
      <w:bookmarkEnd w:id="542"/>
      <w:bookmarkEnd w:id="543"/>
      <w:bookmarkEnd w:id="544"/>
    </w:p>
    <w:p w14:paraId="7ED7C9D2" w14:textId="2400B19E" w:rsidR="00CF5452" w:rsidRPr="00986E88" w:rsidRDefault="00CF5452" w:rsidP="00CF5452">
      <w:pPr>
        <w:rPr>
          <w:noProof/>
        </w:rPr>
      </w:pPr>
      <w:bookmarkStart w:id="545"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w:t>
      </w:r>
      <w:r w:rsidR="00897273">
        <w:rPr>
          <w:noProof/>
        </w:rPr>
        <w:t>7</w:t>
      </w:r>
      <w:r w:rsidRPr="00986E88">
        <w:rPr>
          <w:noProof/>
        </w:rPr>
        <w:t>] for the usage of HTTP standard headers.</w:t>
      </w:r>
    </w:p>
    <w:p w14:paraId="376678EC" w14:textId="77777777" w:rsidR="00CF5452" w:rsidRDefault="00CF5452" w:rsidP="00CF5452">
      <w:pPr>
        <w:pStyle w:val="Guidance"/>
      </w:pPr>
      <w:r>
        <w:t>Add specific information for the API if applicable.</w:t>
      </w:r>
    </w:p>
    <w:p w14:paraId="7139C47B" w14:textId="77777777" w:rsidR="00CF5452" w:rsidRDefault="00CF5452" w:rsidP="00CF5452">
      <w:pPr>
        <w:pStyle w:val="Heading5"/>
      </w:pPr>
      <w:bookmarkStart w:id="546" w:name="_Toc35971396"/>
      <w:bookmarkStart w:id="547" w:name="_Toc67903520"/>
      <w:bookmarkStart w:id="548" w:name="_Toc191015807"/>
      <w:r>
        <w:t>7a.1.2.2.2</w:t>
      </w:r>
      <w:r>
        <w:tab/>
        <w:t>Content type</w:t>
      </w:r>
      <w:bookmarkEnd w:id="545"/>
      <w:bookmarkEnd w:id="546"/>
      <w:bookmarkEnd w:id="547"/>
      <w:bookmarkEnd w:id="548"/>
    </w:p>
    <w:p w14:paraId="50339F37" w14:textId="77777777" w:rsidR="00CF5452" w:rsidRDefault="00CF5452" w:rsidP="00CF5452">
      <w:pPr>
        <w:pStyle w:val="Guidance"/>
      </w:pPr>
      <w:r>
        <w:t>This clause will indicate the encoding of HTTP requests/responses and the applicable MIME media type for the related Content-Type header. Adjust the text below if additional payload types are used e.g. for HATEOAS..</w:t>
      </w:r>
    </w:p>
    <w:p w14:paraId="676FD69F" w14:textId="3A2DDB52" w:rsidR="00CF5452" w:rsidRDefault="00CF5452" w:rsidP="00CF5452">
      <w:bookmarkStart w:id="549" w:name="_Toc510696605"/>
      <w:r w:rsidRPr="00986E88">
        <w:rPr>
          <w:noProof/>
        </w:rPr>
        <w:t xml:space="preserve">JSON, </w:t>
      </w:r>
      <w:r w:rsidRPr="00986E88">
        <w:rPr>
          <w:noProof/>
          <w:lang w:eastAsia="zh-CN"/>
        </w:rPr>
        <w:t>IETF RFC 8259 [</w:t>
      </w:r>
      <w:r>
        <w:rPr>
          <w:noProof/>
          <w:lang w:eastAsia="zh-CN"/>
        </w:rPr>
        <w:t>1</w:t>
      </w:r>
      <w:r w:rsidR="00C37C9F">
        <w:rPr>
          <w:noProof/>
          <w:lang w:eastAsia="zh-CN"/>
        </w:rPr>
        <w:t>4</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897273">
        <w:rPr>
          <w:noProof/>
        </w:rPr>
        <w:t>7</w:t>
      </w:r>
      <w:r w:rsidRPr="00986E88">
        <w:rPr>
          <w:noProof/>
        </w:rPr>
        <w:t>].</w:t>
      </w:r>
      <w:r w:rsidRPr="00F00EFD">
        <w:t xml:space="preserve"> </w:t>
      </w:r>
      <w:r>
        <w:t>The use of the JSON format shall be signalled by the content type "application/json".</w:t>
      </w:r>
    </w:p>
    <w:p w14:paraId="48898334" w14:textId="77777777" w:rsidR="00CF5452" w:rsidRPr="00986E88" w:rsidRDefault="00CF5452" w:rsidP="00CF5452">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E7B3BE1" w14:textId="77777777" w:rsidR="00CF5452" w:rsidRPr="000C5200" w:rsidRDefault="00CF5452" w:rsidP="00CF5452">
      <w:pPr>
        <w:pStyle w:val="Heading4"/>
      </w:pPr>
      <w:bookmarkStart w:id="550" w:name="_Toc35971397"/>
      <w:bookmarkStart w:id="551" w:name="_Toc67903521"/>
      <w:bookmarkStart w:id="552" w:name="_Toc191015808"/>
      <w:r>
        <w:t>7a.1.2.3</w:t>
      </w:r>
      <w:r>
        <w:tab/>
        <w:t>HTTP custom headers</w:t>
      </w:r>
      <w:bookmarkEnd w:id="549"/>
      <w:bookmarkEnd w:id="550"/>
      <w:bookmarkEnd w:id="551"/>
      <w:bookmarkEnd w:id="552"/>
    </w:p>
    <w:p w14:paraId="38B50659" w14:textId="23230E1E" w:rsidR="00CF5452" w:rsidRDefault="00CF5452" w:rsidP="00CF5452">
      <w:pPr>
        <w:rPr>
          <w:noProof/>
        </w:rPr>
      </w:pPr>
      <w:bookmarkStart w:id="553" w:name="_Toc489605322"/>
      <w:bookmarkStart w:id="554" w:name="_Toc492899753"/>
      <w:bookmarkStart w:id="555" w:name="_Toc492900032"/>
      <w:bookmarkStart w:id="556" w:name="_Toc492967834"/>
      <w:bookmarkStart w:id="557" w:name="_Toc492972922"/>
      <w:bookmarkStart w:id="558" w:name="_Toc492973142"/>
      <w:bookmarkStart w:id="559" w:name="_Toc492974840"/>
      <w:bookmarkStart w:id="56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897273">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897273">
        <w:rPr>
          <w:noProof/>
        </w:rPr>
        <w:t>7</w:t>
      </w:r>
      <w:r w:rsidRPr="00810C4F">
        <w:rPr>
          <w:noProof/>
        </w:rPr>
        <w:t>]</w:t>
      </w:r>
      <w:r>
        <w:rPr>
          <w:noProof/>
        </w:rPr>
        <w:t xml:space="preserve"> may be supported.</w:t>
      </w:r>
    </w:p>
    <w:p w14:paraId="13C1557B" w14:textId="77777777" w:rsidR="00CF5452" w:rsidRDefault="00CF5452" w:rsidP="00CF5452">
      <w:pPr>
        <w:pStyle w:val="Guidance"/>
      </w:pPr>
      <w:r>
        <w:t>Add specific information for the API if applicable.</w:t>
      </w:r>
    </w:p>
    <w:p w14:paraId="7AF91EA8" w14:textId="77777777" w:rsidR="00CF5452" w:rsidRDefault="00CF5452" w:rsidP="00CF5452">
      <w:pPr>
        <w:pStyle w:val="Heading3"/>
      </w:pPr>
      <w:bookmarkStart w:id="561" w:name="_Toc67903522"/>
      <w:bookmarkStart w:id="562" w:name="_Toc191015809"/>
      <w:bookmarkEnd w:id="553"/>
      <w:bookmarkEnd w:id="554"/>
      <w:bookmarkEnd w:id="555"/>
      <w:bookmarkEnd w:id="556"/>
      <w:bookmarkEnd w:id="557"/>
      <w:bookmarkEnd w:id="558"/>
      <w:bookmarkEnd w:id="559"/>
      <w:bookmarkEnd w:id="560"/>
      <w:r>
        <w:t>7a.1.3</w:t>
      </w:r>
      <w:r>
        <w:tab/>
        <w:t>Resources</w:t>
      </w:r>
      <w:bookmarkEnd w:id="561"/>
      <w:bookmarkEnd w:id="562"/>
    </w:p>
    <w:p w14:paraId="4219FE1B" w14:textId="77777777" w:rsidR="00CF5452" w:rsidRPr="000A7435" w:rsidRDefault="00CF5452" w:rsidP="00CF5452">
      <w:pPr>
        <w:pStyle w:val="Heading4"/>
      </w:pPr>
      <w:bookmarkStart w:id="563" w:name="_Toc67903523"/>
      <w:bookmarkStart w:id="564" w:name="_Toc191015810"/>
      <w:r>
        <w:t>7a.1.3.1</w:t>
      </w:r>
      <w:r>
        <w:tab/>
        <w:t>Overview</w:t>
      </w:r>
      <w:bookmarkEnd w:id="563"/>
      <w:bookmarkEnd w:id="564"/>
    </w:p>
    <w:p w14:paraId="7A361B03" w14:textId="77777777" w:rsidR="00CF5452" w:rsidRDefault="00CF5452" w:rsidP="00CF5452">
      <w:pPr>
        <w:pStyle w:val="Guidance"/>
      </w:pPr>
      <w:r>
        <w:t>This clause will describe the structure for the Resource URIs and the resources and methods used for the service.</w:t>
      </w:r>
    </w:p>
    <w:p w14:paraId="08B72DB1" w14:textId="77777777" w:rsidR="00CF5452" w:rsidRDefault="00CF5452" w:rsidP="00CF5452">
      <w:r>
        <w:t>This clause describes the structure for the Resource URIs and the resources and methods used for the service.</w:t>
      </w:r>
    </w:p>
    <w:p w14:paraId="76608C7B" w14:textId="77777777" w:rsidR="00CF5452" w:rsidRDefault="00CF5452" w:rsidP="00CF5452">
      <w:r>
        <w:t>Figure 7a.1.3.1-1 depicts the resource URIs structure for the &lt;Service1&gt; API.</w:t>
      </w:r>
    </w:p>
    <w:p w14:paraId="70FA38D3" w14:textId="77777777" w:rsidR="00CF5452" w:rsidRPr="0085686F" w:rsidRDefault="00CF5452" w:rsidP="00CF5452">
      <w:pPr>
        <w:pStyle w:val="EX"/>
      </w:pPr>
      <w:r w:rsidRPr="0085686F">
        <w:t>Example:</w:t>
      </w:r>
    </w:p>
    <w:p w14:paraId="4A62F774" w14:textId="77777777" w:rsidR="00CF5452" w:rsidRPr="00A258AF" w:rsidRDefault="00CF5452" w:rsidP="00CF5452">
      <w:pPr>
        <w:pStyle w:val="TH"/>
        <w:rPr>
          <w:lang w:val="en-US"/>
        </w:rPr>
      </w:pPr>
      <w:r w:rsidRPr="0069718D">
        <w:object w:dxaOrig="11952" w:dyaOrig="9564" w14:anchorId="49AB484A">
          <v:shape id="_x0000_i1029" type="#_x0000_t75" style="width:6in;height:348.55pt" o:ole="">
            <v:imagedata r:id="rId22" o:title=""/>
          </v:shape>
          <o:OLEObject Type="Embed" ProgID="Visio.Drawing.11" ShapeID="_x0000_i1029" DrawAspect="Content" ObjectID="_1801631222" r:id="rId23"/>
        </w:object>
      </w:r>
    </w:p>
    <w:p w14:paraId="51BC0045" w14:textId="77777777" w:rsidR="00CF5452" w:rsidRPr="008C18E3" w:rsidRDefault="00CF5452" w:rsidP="00CF5452">
      <w:pPr>
        <w:pStyle w:val="TF"/>
      </w:pPr>
      <w:r w:rsidRPr="008C18E3">
        <w:t>Figure</w:t>
      </w:r>
      <w:r>
        <w:t> 7a.1.3.1</w:t>
      </w:r>
      <w:r w:rsidRPr="008C18E3">
        <w:t xml:space="preserve">-1: </w:t>
      </w:r>
      <w:r>
        <w:t xml:space="preserve">Resource </w:t>
      </w:r>
      <w:r w:rsidRPr="008C18E3">
        <w:t xml:space="preserve">URI structure of the </w:t>
      </w:r>
      <w:r>
        <w:t>&lt;xyz &gt;</w:t>
      </w:r>
      <w:r w:rsidRPr="008C18E3">
        <w:t xml:space="preserve"> API</w:t>
      </w:r>
    </w:p>
    <w:p w14:paraId="34633CD2" w14:textId="2D844F49" w:rsidR="00CF5452" w:rsidRDefault="00CF5452" w:rsidP="00CF5452">
      <w:pPr>
        <w:pStyle w:val="Guidance"/>
      </w:pPr>
      <w:r w:rsidRPr="008C18E3">
        <w:t xml:space="preserve">Figure </w:t>
      </w:r>
      <w:r>
        <w:t>7a.1.3.1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w:t>
      </w:r>
      <w:r w:rsidR="00F65DB3">
        <w:t>8</w:t>
      </w:r>
      <w:r>
        <w:t xml:space="preserve">] </w:t>
      </w:r>
      <w:r>
        <w:rPr>
          <w:lang w:eastAsia="zh-CN"/>
        </w:rPr>
        <w:t xml:space="preserve">specifies graphical conventions used in the </w:t>
      </w:r>
      <w:r>
        <w:t>r</w:t>
      </w:r>
      <w:r w:rsidRPr="00BD4298">
        <w:t>esource URI structure</w:t>
      </w:r>
      <w:r>
        <w:t>s.</w:t>
      </w:r>
    </w:p>
    <w:p w14:paraId="5E211164" w14:textId="77777777" w:rsidR="00CF5452" w:rsidRDefault="00CF5452" w:rsidP="00CF5452">
      <w:r>
        <w:t>Table 7a.1.3.1-1 provides an overview of the resources and applicable HTTP methods.</w:t>
      </w:r>
    </w:p>
    <w:p w14:paraId="35A4FFA5" w14:textId="77777777" w:rsidR="00CF5452" w:rsidRPr="00384E92" w:rsidRDefault="00CF5452" w:rsidP="00CF5452">
      <w:pPr>
        <w:pStyle w:val="TH"/>
      </w:pPr>
      <w:r w:rsidRPr="00384E92">
        <w:lastRenderedPageBreak/>
        <w:t>Table</w:t>
      </w:r>
      <w:r>
        <w:t> 7a.1.3.1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CF5452" w:rsidRPr="00B54FF5" w14:paraId="7CE72F35" w14:textId="77777777" w:rsidTr="00C21234">
        <w:trPr>
          <w:jc w:val="center"/>
        </w:trPr>
        <w:tc>
          <w:tcPr>
            <w:tcW w:w="1339" w:type="pct"/>
            <w:shd w:val="clear" w:color="auto" w:fill="C0C0C0"/>
            <w:vAlign w:val="center"/>
            <w:hideMark/>
          </w:tcPr>
          <w:p w14:paraId="15F04060" w14:textId="77777777" w:rsidR="00CF5452" w:rsidRPr="0016361A" w:rsidRDefault="00CF5452" w:rsidP="00C21234">
            <w:pPr>
              <w:pStyle w:val="TAH"/>
            </w:pPr>
            <w:r w:rsidRPr="008C18E3">
              <w:t xml:space="preserve">Resource </w:t>
            </w:r>
            <w:r>
              <w:t>purpose/</w:t>
            </w:r>
            <w:r w:rsidRPr="008C18E3">
              <w:t>name</w:t>
            </w:r>
          </w:p>
        </w:tc>
        <w:tc>
          <w:tcPr>
            <w:tcW w:w="1501" w:type="pct"/>
            <w:shd w:val="clear" w:color="auto" w:fill="C0C0C0"/>
            <w:vAlign w:val="center"/>
            <w:hideMark/>
          </w:tcPr>
          <w:p w14:paraId="3CE257C6" w14:textId="77777777" w:rsidR="00CF5452" w:rsidRPr="0016361A" w:rsidRDefault="00CF5452" w:rsidP="00C21234">
            <w:pPr>
              <w:pStyle w:val="TAH"/>
            </w:pPr>
            <w:r w:rsidRPr="008C18E3">
              <w:t>Resource URI</w:t>
            </w:r>
            <w:r>
              <w:t xml:space="preserve"> (relative path after API URI)</w:t>
            </w:r>
          </w:p>
        </w:tc>
        <w:tc>
          <w:tcPr>
            <w:tcW w:w="504" w:type="pct"/>
            <w:shd w:val="clear" w:color="auto" w:fill="C0C0C0"/>
            <w:vAlign w:val="center"/>
            <w:hideMark/>
          </w:tcPr>
          <w:p w14:paraId="524E29E9" w14:textId="77777777" w:rsidR="00CF5452" w:rsidRPr="0016361A" w:rsidRDefault="00CF5452" w:rsidP="00C21234">
            <w:pPr>
              <w:pStyle w:val="TAH"/>
            </w:pPr>
            <w:r w:rsidRPr="008C18E3">
              <w:t>HTTP method</w:t>
            </w:r>
            <w:r>
              <w:t xml:space="preserve"> or custom operation</w:t>
            </w:r>
          </w:p>
        </w:tc>
        <w:tc>
          <w:tcPr>
            <w:tcW w:w="1656" w:type="pct"/>
            <w:shd w:val="clear" w:color="auto" w:fill="C0C0C0"/>
            <w:vAlign w:val="center"/>
            <w:hideMark/>
          </w:tcPr>
          <w:p w14:paraId="1BAAA777" w14:textId="77777777" w:rsidR="00CF5452" w:rsidRPr="0016361A" w:rsidRDefault="00CF5452" w:rsidP="00C21234">
            <w:pPr>
              <w:pStyle w:val="TAH"/>
            </w:pPr>
            <w:r>
              <w:t>Description (service operation)</w:t>
            </w:r>
          </w:p>
        </w:tc>
      </w:tr>
      <w:tr w:rsidR="00CF5452" w:rsidRPr="00B54FF5" w14:paraId="7206B196" w14:textId="77777777" w:rsidTr="00C21234">
        <w:trPr>
          <w:jc w:val="center"/>
        </w:trPr>
        <w:tc>
          <w:tcPr>
            <w:tcW w:w="1339" w:type="pct"/>
            <w:vMerge w:val="restart"/>
            <w:hideMark/>
          </w:tcPr>
          <w:p w14:paraId="4C0B002F" w14:textId="77777777" w:rsidR="00CF5452" w:rsidRPr="0016361A" w:rsidRDefault="00CF5452" w:rsidP="00C21234">
            <w:pPr>
              <w:pStyle w:val="TAL"/>
            </w:pPr>
            <w:r w:rsidRPr="0016361A">
              <w:t>&lt;Resource name&gt;</w:t>
            </w:r>
          </w:p>
        </w:tc>
        <w:tc>
          <w:tcPr>
            <w:tcW w:w="1501" w:type="pct"/>
            <w:vMerge w:val="restart"/>
            <w:hideMark/>
          </w:tcPr>
          <w:p w14:paraId="5D12F5B2" w14:textId="77777777" w:rsidR="00CF5452" w:rsidRPr="0016361A" w:rsidRDefault="00CF5452" w:rsidP="00C21234">
            <w:pPr>
              <w:pStyle w:val="TAL"/>
            </w:pPr>
            <w:r w:rsidRPr="0016361A">
              <w:t xml:space="preserve">&lt;relative </w:t>
            </w:r>
            <w:r>
              <w:t>path after</w:t>
            </w:r>
            <w:r w:rsidRPr="0016361A">
              <w:t xml:space="preserve"> </w:t>
            </w:r>
            <w:r>
              <w:t>API URI</w:t>
            </w:r>
            <w:r w:rsidRPr="0016361A">
              <w:t>&gt;</w:t>
            </w:r>
          </w:p>
        </w:tc>
        <w:tc>
          <w:tcPr>
            <w:tcW w:w="504" w:type="pct"/>
            <w:hideMark/>
          </w:tcPr>
          <w:p w14:paraId="3B6899B6" w14:textId="77777777" w:rsidR="00CF5452" w:rsidRPr="0016361A" w:rsidRDefault="00CF5452" w:rsidP="00C21234">
            <w:pPr>
              <w:pStyle w:val="TAL"/>
            </w:pPr>
            <w:r w:rsidRPr="0016361A">
              <w:t>GET</w:t>
            </w:r>
          </w:p>
        </w:tc>
        <w:tc>
          <w:tcPr>
            <w:tcW w:w="1656" w:type="pct"/>
            <w:hideMark/>
          </w:tcPr>
          <w:p w14:paraId="36DDB21C" w14:textId="77777777" w:rsidR="00CF5452" w:rsidRPr="0016361A" w:rsidRDefault="00CF5452" w:rsidP="00C21234">
            <w:pPr>
              <w:pStyle w:val="TAL"/>
            </w:pPr>
            <w:r w:rsidRPr="0016361A">
              <w:t>&lt;Operation executed by GET&gt;</w:t>
            </w:r>
          </w:p>
        </w:tc>
      </w:tr>
      <w:tr w:rsidR="00CF5452" w:rsidRPr="00B54FF5" w14:paraId="28018E82" w14:textId="77777777" w:rsidTr="00C21234">
        <w:trPr>
          <w:jc w:val="center"/>
        </w:trPr>
        <w:tc>
          <w:tcPr>
            <w:tcW w:w="0" w:type="auto"/>
            <w:vMerge/>
            <w:vAlign w:val="center"/>
            <w:hideMark/>
          </w:tcPr>
          <w:p w14:paraId="05D7CA65" w14:textId="77777777" w:rsidR="00CF5452" w:rsidRPr="0016361A" w:rsidRDefault="00CF5452" w:rsidP="00C21234">
            <w:pPr>
              <w:pStyle w:val="TAL"/>
            </w:pPr>
          </w:p>
        </w:tc>
        <w:tc>
          <w:tcPr>
            <w:tcW w:w="0" w:type="auto"/>
            <w:vMerge/>
            <w:vAlign w:val="center"/>
            <w:hideMark/>
          </w:tcPr>
          <w:p w14:paraId="427C44C1" w14:textId="77777777" w:rsidR="00CF5452" w:rsidRPr="0016361A" w:rsidRDefault="00CF5452" w:rsidP="00C21234">
            <w:pPr>
              <w:pStyle w:val="TAL"/>
            </w:pPr>
          </w:p>
        </w:tc>
        <w:tc>
          <w:tcPr>
            <w:tcW w:w="504" w:type="pct"/>
            <w:hideMark/>
          </w:tcPr>
          <w:p w14:paraId="34668591" w14:textId="77777777" w:rsidR="00CF5452" w:rsidRPr="0016361A" w:rsidRDefault="00CF5452" w:rsidP="00C21234">
            <w:pPr>
              <w:pStyle w:val="TAL"/>
            </w:pPr>
            <w:r w:rsidRPr="0016361A">
              <w:t>PUT</w:t>
            </w:r>
          </w:p>
        </w:tc>
        <w:tc>
          <w:tcPr>
            <w:tcW w:w="1656" w:type="pct"/>
            <w:hideMark/>
          </w:tcPr>
          <w:p w14:paraId="5C1EE344" w14:textId="77777777" w:rsidR="00CF5452" w:rsidRPr="0016361A" w:rsidRDefault="00CF5452" w:rsidP="00C21234">
            <w:pPr>
              <w:pStyle w:val="TAL"/>
            </w:pPr>
            <w:r w:rsidRPr="0016361A">
              <w:t>&lt;Operation executed by PUT&gt;</w:t>
            </w:r>
          </w:p>
        </w:tc>
      </w:tr>
      <w:tr w:rsidR="00CF5452" w:rsidRPr="00B54FF5" w14:paraId="46782D81" w14:textId="77777777" w:rsidTr="00C21234">
        <w:trPr>
          <w:jc w:val="center"/>
        </w:trPr>
        <w:tc>
          <w:tcPr>
            <w:tcW w:w="0" w:type="auto"/>
            <w:vMerge/>
            <w:vAlign w:val="center"/>
            <w:hideMark/>
          </w:tcPr>
          <w:p w14:paraId="5EC4CCCB" w14:textId="77777777" w:rsidR="00CF5452" w:rsidRPr="0016361A" w:rsidRDefault="00CF5452" w:rsidP="00C21234">
            <w:pPr>
              <w:pStyle w:val="TAL"/>
            </w:pPr>
          </w:p>
        </w:tc>
        <w:tc>
          <w:tcPr>
            <w:tcW w:w="0" w:type="auto"/>
            <w:vMerge/>
            <w:vAlign w:val="center"/>
            <w:hideMark/>
          </w:tcPr>
          <w:p w14:paraId="3EF17118" w14:textId="77777777" w:rsidR="00CF5452" w:rsidRPr="0016361A" w:rsidRDefault="00CF5452" w:rsidP="00C21234">
            <w:pPr>
              <w:pStyle w:val="TAL"/>
            </w:pPr>
          </w:p>
        </w:tc>
        <w:tc>
          <w:tcPr>
            <w:tcW w:w="504" w:type="pct"/>
            <w:hideMark/>
          </w:tcPr>
          <w:p w14:paraId="4F8C8E65" w14:textId="77777777" w:rsidR="00CF5452" w:rsidRPr="0016361A" w:rsidRDefault="00CF5452" w:rsidP="00C21234">
            <w:pPr>
              <w:pStyle w:val="TAL"/>
            </w:pPr>
            <w:r w:rsidRPr="0016361A">
              <w:t>PATCH</w:t>
            </w:r>
          </w:p>
        </w:tc>
        <w:tc>
          <w:tcPr>
            <w:tcW w:w="1656" w:type="pct"/>
            <w:hideMark/>
          </w:tcPr>
          <w:p w14:paraId="5E3F8903" w14:textId="77777777" w:rsidR="00CF5452" w:rsidRPr="0016361A" w:rsidRDefault="00CF5452" w:rsidP="00C21234">
            <w:pPr>
              <w:pStyle w:val="TAL"/>
            </w:pPr>
            <w:r w:rsidRPr="0016361A">
              <w:t>&lt;Operation executed by PATCH&gt;</w:t>
            </w:r>
          </w:p>
        </w:tc>
      </w:tr>
      <w:tr w:rsidR="00CF5452" w:rsidRPr="00B54FF5" w14:paraId="787383E8" w14:textId="77777777" w:rsidTr="00C21234">
        <w:trPr>
          <w:jc w:val="center"/>
        </w:trPr>
        <w:tc>
          <w:tcPr>
            <w:tcW w:w="0" w:type="auto"/>
            <w:vMerge/>
            <w:vAlign w:val="center"/>
            <w:hideMark/>
          </w:tcPr>
          <w:p w14:paraId="0B76798B" w14:textId="77777777" w:rsidR="00CF5452" w:rsidRPr="0016361A" w:rsidRDefault="00CF5452" w:rsidP="00C21234">
            <w:pPr>
              <w:pStyle w:val="TAL"/>
            </w:pPr>
          </w:p>
        </w:tc>
        <w:tc>
          <w:tcPr>
            <w:tcW w:w="0" w:type="auto"/>
            <w:vMerge/>
            <w:vAlign w:val="center"/>
            <w:hideMark/>
          </w:tcPr>
          <w:p w14:paraId="5B218E81" w14:textId="77777777" w:rsidR="00CF5452" w:rsidRPr="0016361A" w:rsidRDefault="00CF5452" w:rsidP="00C21234">
            <w:pPr>
              <w:pStyle w:val="TAL"/>
            </w:pPr>
          </w:p>
        </w:tc>
        <w:tc>
          <w:tcPr>
            <w:tcW w:w="504" w:type="pct"/>
            <w:hideMark/>
          </w:tcPr>
          <w:p w14:paraId="3164CFDE" w14:textId="77777777" w:rsidR="00CF5452" w:rsidRPr="0016361A" w:rsidRDefault="00CF5452" w:rsidP="00C21234">
            <w:pPr>
              <w:pStyle w:val="TAL"/>
            </w:pPr>
            <w:r w:rsidRPr="0016361A">
              <w:t>POST</w:t>
            </w:r>
          </w:p>
        </w:tc>
        <w:tc>
          <w:tcPr>
            <w:tcW w:w="1656" w:type="pct"/>
            <w:hideMark/>
          </w:tcPr>
          <w:p w14:paraId="03874BCC" w14:textId="77777777" w:rsidR="00CF5452" w:rsidRPr="0016361A" w:rsidRDefault="00CF5452" w:rsidP="00C21234">
            <w:pPr>
              <w:pStyle w:val="TAL"/>
            </w:pPr>
            <w:r w:rsidRPr="0016361A">
              <w:t>&lt;Operation executed by POST&gt;</w:t>
            </w:r>
          </w:p>
        </w:tc>
      </w:tr>
      <w:tr w:rsidR="00CF5452" w:rsidRPr="00B54FF5" w14:paraId="64C64A36" w14:textId="77777777" w:rsidTr="00C21234">
        <w:trPr>
          <w:jc w:val="center"/>
        </w:trPr>
        <w:tc>
          <w:tcPr>
            <w:tcW w:w="0" w:type="auto"/>
            <w:vMerge/>
            <w:vAlign w:val="center"/>
            <w:hideMark/>
          </w:tcPr>
          <w:p w14:paraId="02986155" w14:textId="77777777" w:rsidR="00CF5452" w:rsidRPr="0016361A" w:rsidRDefault="00CF5452" w:rsidP="00C21234">
            <w:pPr>
              <w:pStyle w:val="TAL"/>
            </w:pPr>
          </w:p>
        </w:tc>
        <w:tc>
          <w:tcPr>
            <w:tcW w:w="0" w:type="auto"/>
            <w:vMerge/>
            <w:vAlign w:val="center"/>
            <w:hideMark/>
          </w:tcPr>
          <w:p w14:paraId="2ADAABB5" w14:textId="77777777" w:rsidR="00CF5452" w:rsidRPr="0016361A" w:rsidRDefault="00CF5452" w:rsidP="00C21234">
            <w:pPr>
              <w:pStyle w:val="TAL"/>
            </w:pPr>
          </w:p>
        </w:tc>
        <w:tc>
          <w:tcPr>
            <w:tcW w:w="504" w:type="pct"/>
            <w:hideMark/>
          </w:tcPr>
          <w:p w14:paraId="21FA1095" w14:textId="77777777" w:rsidR="00CF5452" w:rsidRPr="0016361A" w:rsidRDefault="00CF5452" w:rsidP="00C21234">
            <w:pPr>
              <w:pStyle w:val="TAL"/>
            </w:pPr>
            <w:r w:rsidRPr="0016361A">
              <w:t>DELETE</w:t>
            </w:r>
          </w:p>
        </w:tc>
        <w:tc>
          <w:tcPr>
            <w:tcW w:w="1656" w:type="pct"/>
            <w:hideMark/>
          </w:tcPr>
          <w:p w14:paraId="115AD5BC" w14:textId="77777777" w:rsidR="00CF5452" w:rsidRPr="0016361A" w:rsidRDefault="00CF5452" w:rsidP="00C21234">
            <w:pPr>
              <w:pStyle w:val="TAL"/>
            </w:pPr>
            <w:r w:rsidRPr="0016361A">
              <w:t>&lt;Operation executed by DELETE&gt;</w:t>
            </w:r>
          </w:p>
        </w:tc>
      </w:tr>
      <w:tr w:rsidR="00CF5452" w:rsidRPr="00B54FF5" w14:paraId="2F604299" w14:textId="77777777" w:rsidTr="00C21234">
        <w:trPr>
          <w:jc w:val="center"/>
        </w:trPr>
        <w:tc>
          <w:tcPr>
            <w:tcW w:w="0" w:type="auto"/>
            <w:vMerge/>
            <w:vAlign w:val="center"/>
          </w:tcPr>
          <w:p w14:paraId="2619ED4F" w14:textId="77777777" w:rsidR="00CF5452" w:rsidRPr="0016361A" w:rsidRDefault="00CF5452" w:rsidP="00C21234">
            <w:pPr>
              <w:pStyle w:val="TAL"/>
            </w:pPr>
          </w:p>
        </w:tc>
        <w:tc>
          <w:tcPr>
            <w:tcW w:w="0" w:type="auto"/>
            <w:vMerge/>
            <w:vAlign w:val="center"/>
          </w:tcPr>
          <w:p w14:paraId="4BB1B48F" w14:textId="77777777" w:rsidR="00CF5452" w:rsidRPr="0016361A" w:rsidRDefault="00CF5452" w:rsidP="00C21234">
            <w:pPr>
              <w:pStyle w:val="TAL"/>
            </w:pPr>
          </w:p>
        </w:tc>
        <w:tc>
          <w:tcPr>
            <w:tcW w:w="504" w:type="pct"/>
          </w:tcPr>
          <w:p w14:paraId="7B68A903" w14:textId="77777777" w:rsidR="00CF5452" w:rsidRPr="0016361A" w:rsidRDefault="00CF5452" w:rsidP="00C21234">
            <w:pPr>
              <w:pStyle w:val="TAL"/>
            </w:pPr>
            <w:r w:rsidRPr="0016361A">
              <w:t>Custom operation</w:t>
            </w:r>
          </w:p>
        </w:tc>
        <w:tc>
          <w:tcPr>
            <w:tcW w:w="1656" w:type="pct"/>
          </w:tcPr>
          <w:p w14:paraId="7928DAD6" w14:textId="77777777" w:rsidR="00CF5452" w:rsidRPr="0016361A" w:rsidRDefault="00CF5452" w:rsidP="00C21234">
            <w:pPr>
              <w:pStyle w:val="TAL"/>
            </w:pPr>
            <w:r w:rsidRPr="0016361A">
              <w:t>&lt;Operation executed by custom operation&gt;</w:t>
            </w:r>
          </w:p>
        </w:tc>
      </w:tr>
    </w:tbl>
    <w:p w14:paraId="1AE7AEFE" w14:textId="77777777" w:rsidR="00CF5452" w:rsidRPr="006B5418" w:rsidRDefault="00CF5452" w:rsidP="00CF5452">
      <w:pPr>
        <w:rPr>
          <w:lang w:val="en-US"/>
        </w:rPr>
      </w:pPr>
    </w:p>
    <w:p w14:paraId="4530FDB8" w14:textId="77777777" w:rsidR="00CF5452" w:rsidRDefault="00CF5452" w:rsidP="00CF5452">
      <w:pPr>
        <w:pStyle w:val="Heading4"/>
      </w:pPr>
      <w:bookmarkStart w:id="565" w:name="_Toc191015811"/>
      <w:r>
        <w:t>7a.1.3.2</w:t>
      </w:r>
      <w:r>
        <w:tab/>
        <w:t>Resource: &lt;resource 1&gt;</w:t>
      </w:r>
      <w:bookmarkEnd w:id="565"/>
    </w:p>
    <w:p w14:paraId="03826592" w14:textId="77777777" w:rsidR="00CF5452" w:rsidRDefault="00CF5452" w:rsidP="00CF5452">
      <w:pPr>
        <w:pStyle w:val="Guidance"/>
      </w:pPr>
      <w:r>
        <w:t>Where &lt;resource 1&gt; is to be replaced by the resource name, e.g. PduSession.</w:t>
      </w:r>
    </w:p>
    <w:p w14:paraId="3C7F50D4" w14:textId="77777777" w:rsidR="00CF5452" w:rsidRDefault="00CF5452" w:rsidP="00CF5452">
      <w:pPr>
        <w:pStyle w:val="Heading5"/>
      </w:pPr>
      <w:bookmarkStart w:id="566" w:name="_Toc67903525"/>
      <w:bookmarkStart w:id="567" w:name="_Toc191015812"/>
      <w:r>
        <w:t>7a.1.3.2.1</w:t>
      </w:r>
      <w:r>
        <w:tab/>
        <w:t>Description</w:t>
      </w:r>
      <w:bookmarkEnd w:id="566"/>
      <w:bookmarkEnd w:id="567"/>
    </w:p>
    <w:p w14:paraId="7B4CB718" w14:textId="77777777" w:rsidR="00CF5452" w:rsidRDefault="00CF5452" w:rsidP="00CF5452">
      <w:pPr>
        <w:pStyle w:val="Guidance"/>
      </w:pPr>
      <w:r>
        <w:t>This clause will specify what the resource represents or what it is used for.</w:t>
      </w:r>
    </w:p>
    <w:p w14:paraId="49190B01" w14:textId="77777777" w:rsidR="00CF5452" w:rsidRDefault="00CF5452" w:rsidP="00CF5452">
      <w:pPr>
        <w:pStyle w:val="Heading5"/>
      </w:pPr>
      <w:bookmarkStart w:id="568" w:name="_Toc67903526"/>
      <w:bookmarkStart w:id="569" w:name="_Toc191015813"/>
      <w:bookmarkStart w:id="570" w:name="_Toc67903527"/>
      <w:r>
        <w:t>7a.1.3.2.2</w:t>
      </w:r>
      <w:r>
        <w:tab/>
        <w:t>Resource Definition</w:t>
      </w:r>
      <w:bookmarkEnd w:id="568"/>
      <w:bookmarkEnd w:id="569"/>
    </w:p>
    <w:p w14:paraId="60C805CB" w14:textId="77777777" w:rsidR="00CF5452" w:rsidRDefault="00CF5452" w:rsidP="00CF5452">
      <w:pPr>
        <w:pStyle w:val="Guidance"/>
      </w:pPr>
      <w:r>
        <w:t>This clause will describe the Resource URI and the supported resource variables. "&lt;apiName&gt;" and "&lt;apiVersion&gt;" are placeholders (not resource URI variables) which are ultimately replaced by their values defined in clause 7a.1.1. The "&lt;apiName&gt;" placeholder should hence be replaced by its value (e.g. "nudm-sdm") as defined in clause 7a.1.1. However, for the sake of simplicity and in order to avoid to have to update all the occurrences of the API version when the latter is changed, the "&lt;apiVersion&gt;" should be kept in the resource URI when present in the core of the specification.</w:t>
      </w:r>
    </w:p>
    <w:p w14:paraId="7493342E" w14:textId="77777777" w:rsidR="00CF5452" w:rsidRDefault="00CF5452" w:rsidP="00CF5452">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E45B714" w14:textId="77777777" w:rsidR="00CF5452" w:rsidRDefault="00CF5452" w:rsidP="00CF5452">
      <w:pPr>
        <w:rPr>
          <w:rFonts w:ascii="Arial" w:hAnsi="Arial" w:cs="Arial"/>
        </w:rPr>
      </w:pPr>
      <w:r w:rsidRPr="00F112E4">
        <w:t>This resource shall support the resource URI variables defined in table </w:t>
      </w:r>
      <w:r>
        <w:t>7a.</w:t>
      </w:r>
      <w:r w:rsidRPr="00F112E4">
        <w:t>1.3.2.2-1.</w:t>
      </w:r>
    </w:p>
    <w:p w14:paraId="638D6988" w14:textId="77777777" w:rsidR="00CF5452" w:rsidRDefault="00CF5452" w:rsidP="00CF5452">
      <w:pPr>
        <w:pStyle w:val="TH"/>
        <w:rPr>
          <w:rFonts w:cs="Arial"/>
        </w:rPr>
      </w:pPr>
      <w:r>
        <w:t>Table 7a.1.3.2.2-1: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F5452" w:rsidRPr="00B54FF5" w14:paraId="441D7146"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3167C7E" w14:textId="77777777" w:rsidR="00CF5452" w:rsidRPr="0016361A" w:rsidRDefault="00CF5452" w:rsidP="00C2123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0B2D1CD" w14:textId="77777777" w:rsidR="00CF5452" w:rsidRPr="0016361A" w:rsidRDefault="00CF5452" w:rsidP="00C2123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7921E" w14:textId="77777777" w:rsidR="00CF5452" w:rsidRPr="0016361A" w:rsidRDefault="00CF5452" w:rsidP="00C21234">
            <w:pPr>
              <w:pStyle w:val="TAH"/>
            </w:pPr>
            <w:r w:rsidRPr="0016361A">
              <w:t>Definition</w:t>
            </w:r>
          </w:p>
        </w:tc>
      </w:tr>
      <w:tr w:rsidR="00CF5452" w:rsidRPr="00B54FF5" w14:paraId="065B7BDE"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88F6552" w14:textId="77777777" w:rsidR="00CF5452" w:rsidRPr="0016361A" w:rsidRDefault="00CF5452" w:rsidP="00C2123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02EBAED" w14:textId="77777777" w:rsidR="00CF5452" w:rsidRPr="0016361A" w:rsidRDefault="00CF5452" w:rsidP="00C2123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C60285" w14:textId="77777777" w:rsidR="00CF5452" w:rsidRPr="0016361A" w:rsidRDefault="00CF5452" w:rsidP="00C21234">
            <w:pPr>
              <w:pStyle w:val="TAL"/>
            </w:pPr>
            <w:r w:rsidRPr="0016361A">
              <w:t>See clause</w:t>
            </w:r>
            <w:r w:rsidRPr="0016361A">
              <w:rPr>
                <w:lang w:val="en-US" w:eastAsia="zh-CN"/>
              </w:rPr>
              <w:t> </w:t>
            </w:r>
            <w:r>
              <w:t>7a.</w:t>
            </w:r>
            <w:r w:rsidRPr="0016361A">
              <w:t>1.1</w:t>
            </w:r>
          </w:p>
        </w:tc>
      </w:tr>
      <w:tr w:rsidR="00CF5452" w:rsidRPr="00B54FF5" w14:paraId="0EA3DE3C"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tcPr>
          <w:p w14:paraId="7EAB9510" w14:textId="77777777" w:rsidR="00CF5452" w:rsidRPr="0016361A" w:rsidRDefault="00CF5452" w:rsidP="00C21234">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17828778" w14:textId="77777777" w:rsidR="00CF5452" w:rsidRPr="0016361A" w:rsidRDefault="00CF5452" w:rsidP="00C21234">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593B56E" w14:textId="77777777" w:rsidR="00CF5452" w:rsidRPr="0016361A" w:rsidRDefault="00CF5452" w:rsidP="00C21234">
            <w:pPr>
              <w:pStyle w:val="TAL"/>
            </w:pPr>
            <w:r w:rsidRPr="0016361A">
              <w:t>&lt;definition&gt;</w:t>
            </w:r>
          </w:p>
        </w:tc>
      </w:tr>
    </w:tbl>
    <w:p w14:paraId="3F9149C9" w14:textId="77777777" w:rsidR="00CF5452" w:rsidRPr="00384E92" w:rsidRDefault="00CF5452" w:rsidP="00CF5452"/>
    <w:p w14:paraId="43C88161" w14:textId="77777777" w:rsidR="00CF5452" w:rsidRDefault="00CF5452" w:rsidP="00CF5452">
      <w:pPr>
        <w:pStyle w:val="Heading5"/>
      </w:pPr>
      <w:bookmarkStart w:id="571" w:name="_Toc191015814"/>
      <w:r>
        <w:t>7a.1.3.2.3</w:t>
      </w:r>
      <w:r>
        <w:tab/>
        <w:t>Resource Standard Methods</w:t>
      </w:r>
      <w:bookmarkEnd w:id="570"/>
      <w:bookmarkEnd w:id="571"/>
    </w:p>
    <w:p w14:paraId="7E184C83" w14:textId="77777777" w:rsidR="00CF5452" w:rsidRDefault="00CF5452" w:rsidP="00CF5452">
      <w:pPr>
        <w:pStyle w:val="Guidance"/>
      </w:pPr>
      <w:r>
        <w:t>The following clauses will specify the standard methods supported by the resource.</w:t>
      </w:r>
    </w:p>
    <w:p w14:paraId="053C3B79" w14:textId="77777777" w:rsidR="00CF5452" w:rsidRDefault="00CF5452" w:rsidP="00CF5452">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72C24A6D" w14:textId="77777777" w:rsidR="00CF5452" w:rsidRPr="00384E92" w:rsidRDefault="00CF5452" w:rsidP="00CF5452">
      <w:pPr>
        <w:pStyle w:val="H6"/>
      </w:pPr>
      <w:bookmarkStart w:id="572" w:name="_Toc67903546"/>
      <w:r>
        <w:t>7a.1.3.2.3</w:t>
      </w:r>
      <w:r w:rsidRPr="00384E92">
        <w:t>.1</w:t>
      </w:r>
      <w:r w:rsidRPr="00384E92">
        <w:tab/>
      </w:r>
      <w:r>
        <w:t>&lt; method 1 &gt;</w:t>
      </w:r>
    </w:p>
    <w:p w14:paraId="22AE1DA7" w14:textId="77777777" w:rsidR="00CF5452" w:rsidRDefault="00CF5452" w:rsidP="00CF5452">
      <w:pPr>
        <w:pStyle w:val="Guidance"/>
      </w:pPr>
      <w:r>
        <w:t>This clause will specify the meaning of the method applied on the resource.</w:t>
      </w:r>
    </w:p>
    <w:p w14:paraId="0CB4526F" w14:textId="77777777" w:rsidR="00CF5452" w:rsidRDefault="00CF5452" w:rsidP="00CF5452">
      <w:r>
        <w:t>This method shall support the URI query parameters specified in table 7a.1.3.2.3.1-1.</w:t>
      </w:r>
    </w:p>
    <w:p w14:paraId="7CCB19BA" w14:textId="77777777" w:rsidR="00CF5452" w:rsidRPr="00384E92" w:rsidRDefault="00CF5452" w:rsidP="00CF5452">
      <w:pPr>
        <w:pStyle w:val="TH"/>
        <w:rPr>
          <w:rFonts w:cs="Arial"/>
        </w:rPr>
      </w:pPr>
      <w:r w:rsidRPr="00384E92">
        <w:lastRenderedPageBreak/>
        <w:t>Table</w:t>
      </w:r>
      <w:r>
        <w:t> 7a.1.3.2.3.1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CF5452" w:rsidRPr="00B54FF5" w14:paraId="095A985C" w14:textId="77777777" w:rsidTr="00C21234">
        <w:trPr>
          <w:jc w:val="center"/>
        </w:trPr>
        <w:tc>
          <w:tcPr>
            <w:tcW w:w="825" w:type="pct"/>
            <w:shd w:val="clear" w:color="auto" w:fill="C0C0C0"/>
          </w:tcPr>
          <w:p w14:paraId="16A6F79F" w14:textId="77777777" w:rsidR="00CF5452" w:rsidRPr="0016361A" w:rsidRDefault="00CF5452" w:rsidP="00C21234">
            <w:pPr>
              <w:pStyle w:val="TAH"/>
            </w:pPr>
            <w:r w:rsidRPr="0016361A">
              <w:t>Name</w:t>
            </w:r>
          </w:p>
        </w:tc>
        <w:tc>
          <w:tcPr>
            <w:tcW w:w="731" w:type="pct"/>
            <w:shd w:val="clear" w:color="auto" w:fill="C0C0C0"/>
          </w:tcPr>
          <w:p w14:paraId="1E765CC4" w14:textId="77777777" w:rsidR="00CF5452" w:rsidRPr="0016361A" w:rsidRDefault="00CF5452" w:rsidP="00C21234">
            <w:pPr>
              <w:pStyle w:val="TAH"/>
            </w:pPr>
            <w:r w:rsidRPr="0016361A">
              <w:t>Data type</w:t>
            </w:r>
          </w:p>
        </w:tc>
        <w:tc>
          <w:tcPr>
            <w:tcW w:w="215" w:type="pct"/>
            <w:shd w:val="clear" w:color="auto" w:fill="C0C0C0"/>
          </w:tcPr>
          <w:p w14:paraId="3DD1820D" w14:textId="77777777" w:rsidR="00CF5452" w:rsidRPr="0016361A" w:rsidRDefault="00CF5452" w:rsidP="00C21234">
            <w:pPr>
              <w:pStyle w:val="TAH"/>
            </w:pPr>
            <w:r w:rsidRPr="0016361A">
              <w:t>P</w:t>
            </w:r>
          </w:p>
        </w:tc>
        <w:tc>
          <w:tcPr>
            <w:tcW w:w="580" w:type="pct"/>
            <w:shd w:val="clear" w:color="auto" w:fill="C0C0C0"/>
          </w:tcPr>
          <w:p w14:paraId="29770511" w14:textId="77777777" w:rsidR="00CF5452" w:rsidRPr="0016361A" w:rsidRDefault="00CF5452" w:rsidP="00C21234">
            <w:pPr>
              <w:pStyle w:val="TAH"/>
            </w:pPr>
            <w:r w:rsidRPr="0016361A">
              <w:t>Cardinality</w:t>
            </w:r>
          </w:p>
        </w:tc>
        <w:tc>
          <w:tcPr>
            <w:tcW w:w="1852" w:type="pct"/>
            <w:shd w:val="clear" w:color="auto" w:fill="C0C0C0"/>
            <w:vAlign w:val="center"/>
          </w:tcPr>
          <w:p w14:paraId="560A1692" w14:textId="77777777" w:rsidR="00CF5452" w:rsidRPr="0016361A" w:rsidRDefault="00CF5452" w:rsidP="00C21234">
            <w:pPr>
              <w:pStyle w:val="TAH"/>
            </w:pPr>
            <w:r w:rsidRPr="0016361A">
              <w:t>Description</w:t>
            </w:r>
          </w:p>
        </w:tc>
        <w:tc>
          <w:tcPr>
            <w:tcW w:w="796" w:type="pct"/>
            <w:shd w:val="clear" w:color="auto" w:fill="C0C0C0"/>
          </w:tcPr>
          <w:p w14:paraId="5C10BE1F" w14:textId="77777777" w:rsidR="00CF5452" w:rsidRPr="0016361A" w:rsidRDefault="00CF5452" w:rsidP="00C21234">
            <w:pPr>
              <w:pStyle w:val="TAH"/>
            </w:pPr>
            <w:r w:rsidRPr="0016361A">
              <w:t>Applicability</w:t>
            </w:r>
          </w:p>
        </w:tc>
      </w:tr>
      <w:tr w:rsidR="00CF5452" w:rsidRPr="00B54FF5" w14:paraId="08FE1A2B" w14:textId="77777777" w:rsidTr="00C21234">
        <w:trPr>
          <w:jc w:val="center"/>
        </w:trPr>
        <w:tc>
          <w:tcPr>
            <w:tcW w:w="825" w:type="pct"/>
            <w:shd w:val="clear" w:color="auto" w:fill="auto"/>
          </w:tcPr>
          <w:p w14:paraId="7393C6E1" w14:textId="77777777" w:rsidR="00CF5452" w:rsidRPr="0016361A" w:rsidRDefault="00CF5452" w:rsidP="00C21234">
            <w:pPr>
              <w:pStyle w:val="TAL"/>
            </w:pPr>
            <w:r w:rsidRPr="0016361A">
              <w:t>&lt;name&gt; or n/a</w:t>
            </w:r>
          </w:p>
        </w:tc>
        <w:tc>
          <w:tcPr>
            <w:tcW w:w="731" w:type="pct"/>
          </w:tcPr>
          <w:p w14:paraId="07418E31" w14:textId="77777777" w:rsidR="00CF5452" w:rsidRPr="0016361A" w:rsidRDefault="00CF5452" w:rsidP="00C21234">
            <w:pPr>
              <w:pStyle w:val="TAL"/>
            </w:pPr>
            <w:r w:rsidRPr="0016361A">
              <w:t>&lt;type&gt; or &lt;leave empty&gt;</w:t>
            </w:r>
          </w:p>
        </w:tc>
        <w:tc>
          <w:tcPr>
            <w:tcW w:w="215" w:type="pct"/>
          </w:tcPr>
          <w:p w14:paraId="78F8A95E" w14:textId="77777777" w:rsidR="00CF5452" w:rsidRPr="0016361A" w:rsidRDefault="00CF5452" w:rsidP="00C21234">
            <w:pPr>
              <w:pStyle w:val="TAC"/>
            </w:pPr>
            <w:r w:rsidRPr="0016361A">
              <w:t>&lt;M, C or O&gt;</w:t>
            </w:r>
          </w:p>
        </w:tc>
        <w:tc>
          <w:tcPr>
            <w:tcW w:w="580" w:type="pct"/>
          </w:tcPr>
          <w:p w14:paraId="7686647F" w14:textId="77777777" w:rsidR="00CF5452" w:rsidRPr="0016361A" w:rsidRDefault="00CF5452" w:rsidP="00C21234">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1CCA44F7" w14:textId="77777777" w:rsidR="00CF5452" w:rsidRPr="0016361A" w:rsidRDefault="00CF5452" w:rsidP="00C21234">
            <w:pPr>
              <w:pStyle w:val="TAL"/>
            </w:pPr>
            <w:r w:rsidRPr="0016361A">
              <w:t>&lt;only if applicable&gt;</w:t>
            </w:r>
          </w:p>
        </w:tc>
        <w:tc>
          <w:tcPr>
            <w:tcW w:w="796" w:type="pct"/>
          </w:tcPr>
          <w:p w14:paraId="16C46FB4" w14:textId="77777777" w:rsidR="00CF5452" w:rsidRPr="0016361A" w:rsidRDefault="00CF5452" w:rsidP="00C21234">
            <w:pPr>
              <w:pStyle w:val="TAL"/>
            </w:pPr>
          </w:p>
        </w:tc>
      </w:tr>
    </w:tbl>
    <w:p w14:paraId="173EABEE" w14:textId="77777777" w:rsidR="00CF5452" w:rsidRDefault="00CF5452" w:rsidP="00CF5452"/>
    <w:p w14:paraId="5A5687CD" w14:textId="77777777" w:rsidR="00CF5452" w:rsidRPr="00384E92" w:rsidRDefault="00CF5452" w:rsidP="00CF5452">
      <w:r>
        <w:t>This method shall support the request data structures specified in table 7a.1.3.2.3.1-2 and the response data structures and response codes specified in table 7a.1.3.2.3.1-3.</w:t>
      </w:r>
    </w:p>
    <w:p w14:paraId="44A4A21B" w14:textId="77777777" w:rsidR="00CF5452" w:rsidRPr="001769FF" w:rsidRDefault="00CF5452" w:rsidP="00CF5452">
      <w:pPr>
        <w:pStyle w:val="TH"/>
      </w:pPr>
      <w:r w:rsidRPr="001769FF">
        <w:t>Table</w:t>
      </w:r>
      <w:r>
        <w:t> 7a.1.3.2.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117F7BF9" w14:textId="77777777" w:rsidTr="00C21234">
        <w:trPr>
          <w:jc w:val="center"/>
        </w:trPr>
        <w:tc>
          <w:tcPr>
            <w:tcW w:w="1627" w:type="dxa"/>
            <w:shd w:val="clear" w:color="auto" w:fill="C0C0C0"/>
          </w:tcPr>
          <w:p w14:paraId="7AEBCF74" w14:textId="77777777" w:rsidR="00CF5452" w:rsidRPr="0016361A" w:rsidRDefault="00CF5452" w:rsidP="00C21234">
            <w:pPr>
              <w:pStyle w:val="TAH"/>
            </w:pPr>
            <w:r w:rsidRPr="0016361A">
              <w:t>Data type</w:t>
            </w:r>
          </w:p>
        </w:tc>
        <w:tc>
          <w:tcPr>
            <w:tcW w:w="425" w:type="dxa"/>
            <w:shd w:val="clear" w:color="auto" w:fill="C0C0C0"/>
          </w:tcPr>
          <w:p w14:paraId="438299B0" w14:textId="77777777" w:rsidR="00CF5452" w:rsidRPr="0016361A" w:rsidRDefault="00CF5452" w:rsidP="00C21234">
            <w:pPr>
              <w:pStyle w:val="TAH"/>
            </w:pPr>
            <w:r w:rsidRPr="0016361A">
              <w:t>P</w:t>
            </w:r>
          </w:p>
        </w:tc>
        <w:tc>
          <w:tcPr>
            <w:tcW w:w="1276" w:type="dxa"/>
            <w:shd w:val="clear" w:color="auto" w:fill="C0C0C0"/>
          </w:tcPr>
          <w:p w14:paraId="044EDB38" w14:textId="77777777" w:rsidR="00CF5452" w:rsidRPr="0016361A" w:rsidRDefault="00CF5452" w:rsidP="00C21234">
            <w:pPr>
              <w:pStyle w:val="TAH"/>
            </w:pPr>
            <w:r w:rsidRPr="0016361A">
              <w:t>Cardinality</w:t>
            </w:r>
          </w:p>
        </w:tc>
        <w:tc>
          <w:tcPr>
            <w:tcW w:w="6447" w:type="dxa"/>
            <w:shd w:val="clear" w:color="auto" w:fill="C0C0C0"/>
            <w:vAlign w:val="center"/>
          </w:tcPr>
          <w:p w14:paraId="603CA47F" w14:textId="77777777" w:rsidR="00CF5452" w:rsidRPr="0016361A" w:rsidRDefault="00CF5452" w:rsidP="00C21234">
            <w:pPr>
              <w:pStyle w:val="TAH"/>
            </w:pPr>
            <w:r w:rsidRPr="0016361A">
              <w:t>Description</w:t>
            </w:r>
          </w:p>
        </w:tc>
      </w:tr>
      <w:tr w:rsidR="00CF5452" w:rsidRPr="00B54FF5" w14:paraId="74E0ADF6" w14:textId="77777777" w:rsidTr="00C21234">
        <w:trPr>
          <w:jc w:val="center"/>
        </w:trPr>
        <w:tc>
          <w:tcPr>
            <w:tcW w:w="1627" w:type="dxa"/>
            <w:shd w:val="clear" w:color="auto" w:fill="auto"/>
          </w:tcPr>
          <w:p w14:paraId="62C3BF25" w14:textId="77777777" w:rsidR="00CF5452" w:rsidRPr="0016361A" w:rsidRDefault="00CF5452" w:rsidP="00C21234">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A88D76B" w14:textId="77777777" w:rsidR="00CF5452" w:rsidRPr="0016361A" w:rsidRDefault="00CF5452" w:rsidP="00C21234">
            <w:pPr>
              <w:pStyle w:val="TAC"/>
            </w:pPr>
            <w:r w:rsidRPr="0016361A">
              <w:t>"M", "C" or "O"</w:t>
            </w:r>
          </w:p>
        </w:tc>
        <w:tc>
          <w:tcPr>
            <w:tcW w:w="1276" w:type="dxa"/>
          </w:tcPr>
          <w:p w14:paraId="3EBCE9B4" w14:textId="77777777" w:rsidR="00CF5452" w:rsidRPr="0016361A" w:rsidRDefault="00CF5452" w:rsidP="00C21234">
            <w:pPr>
              <w:pStyle w:val="TAL"/>
            </w:pPr>
            <w:r w:rsidRPr="0016361A">
              <w:t>"0..1", "1", or "M..N", or &lt;leave empty&gt;</w:t>
            </w:r>
          </w:p>
        </w:tc>
        <w:tc>
          <w:tcPr>
            <w:tcW w:w="6447" w:type="dxa"/>
            <w:shd w:val="clear" w:color="auto" w:fill="auto"/>
          </w:tcPr>
          <w:p w14:paraId="705E8351" w14:textId="77777777" w:rsidR="00CF5452" w:rsidRPr="0016361A" w:rsidRDefault="00CF5452" w:rsidP="00C21234">
            <w:pPr>
              <w:pStyle w:val="TAL"/>
            </w:pPr>
            <w:r w:rsidRPr="0016361A">
              <w:t>&lt;only if applicable&gt;</w:t>
            </w:r>
          </w:p>
        </w:tc>
      </w:tr>
    </w:tbl>
    <w:p w14:paraId="6A7EBA2A" w14:textId="77777777" w:rsidR="00CF5452" w:rsidRDefault="00CF5452" w:rsidP="00CF5452"/>
    <w:p w14:paraId="1AB8CA95" w14:textId="77777777" w:rsidR="00CF5452" w:rsidRPr="001769FF" w:rsidRDefault="00CF5452" w:rsidP="00CF5452">
      <w:pPr>
        <w:pStyle w:val="TH"/>
      </w:pPr>
      <w:r w:rsidRPr="001769FF">
        <w:t>Table</w:t>
      </w:r>
      <w:r>
        <w:t> 7a.1.3.2.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55038976"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406A21"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345013"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F0CBCF"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5C7950C" w14:textId="77777777" w:rsidR="00CF5452" w:rsidRPr="0016361A" w:rsidRDefault="00CF5452" w:rsidP="00C21234">
            <w:pPr>
              <w:pStyle w:val="TAH"/>
            </w:pPr>
            <w:r w:rsidRPr="0016361A">
              <w:t>Response</w:t>
            </w:r>
          </w:p>
          <w:p w14:paraId="14ADC6D4"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9B161D8" w14:textId="77777777" w:rsidR="00CF5452" w:rsidRPr="0016361A" w:rsidRDefault="00CF5452" w:rsidP="00C21234">
            <w:pPr>
              <w:pStyle w:val="TAH"/>
            </w:pPr>
            <w:r w:rsidRPr="0016361A">
              <w:t>Description</w:t>
            </w:r>
          </w:p>
        </w:tc>
      </w:tr>
      <w:tr w:rsidR="00CF5452" w:rsidRPr="00B54FF5" w14:paraId="434C6A78"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BD669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14153F7E"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0E3184B1"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1CBC2B75"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9DBE0F9" w14:textId="77777777" w:rsidR="00CF5452" w:rsidRPr="0016361A" w:rsidRDefault="00CF5452" w:rsidP="00C21234">
            <w:pPr>
              <w:pStyle w:val="TAL"/>
            </w:pPr>
            <w:r w:rsidRPr="0016361A">
              <w:t>&lt;Meaning of the success case&gt;</w:t>
            </w:r>
          </w:p>
          <w:p w14:paraId="03529683" w14:textId="77777777" w:rsidR="00CF5452" w:rsidRPr="0016361A" w:rsidRDefault="00CF5452" w:rsidP="00C21234">
            <w:pPr>
              <w:pStyle w:val="TAL"/>
            </w:pPr>
            <w:r w:rsidRPr="0016361A">
              <w:t>or</w:t>
            </w:r>
          </w:p>
          <w:p w14:paraId="1264E25B" w14:textId="77777777" w:rsidR="00CF5452" w:rsidRPr="0016361A" w:rsidRDefault="00CF5452" w:rsidP="00C21234">
            <w:pPr>
              <w:pStyle w:val="TAL"/>
            </w:pPr>
            <w:r w:rsidRPr="0016361A">
              <w:t>&lt;Meaning of the error case with additional statement regarding error handling&gt;</w:t>
            </w:r>
          </w:p>
        </w:tc>
      </w:tr>
      <w:tr w:rsidR="00CF5452" w:rsidRPr="00B54FF5" w14:paraId="5E500498"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59D4AEB" w14:textId="458F9813" w:rsidR="00CF5452" w:rsidRPr="0016361A" w:rsidRDefault="00CF5452" w:rsidP="00C21234">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w:t>
            </w:r>
            <w:r w:rsidR="0037313D">
              <w:t>7</w:t>
            </w:r>
            <w:r w:rsidRPr="0016361A">
              <w:t>] also apply.</w:t>
            </w:r>
          </w:p>
        </w:tc>
      </w:tr>
    </w:tbl>
    <w:p w14:paraId="3ECD1249" w14:textId="77777777" w:rsidR="00CF5452" w:rsidRDefault="00CF5452" w:rsidP="00CF5452"/>
    <w:p w14:paraId="5C4356E8" w14:textId="77777777" w:rsidR="00CF5452" w:rsidRPr="00A04126" w:rsidRDefault="00CF5452" w:rsidP="00CF5452">
      <w:pPr>
        <w:pStyle w:val="TH"/>
        <w:rPr>
          <w:rFonts w:cs="Arial"/>
        </w:rPr>
      </w:pPr>
      <w:r w:rsidRPr="00A04126">
        <w:t>Table</w:t>
      </w:r>
      <w:r>
        <w:t> 7a.</w:t>
      </w:r>
      <w:r w:rsidRPr="00A04126">
        <w:t xml:space="preserve">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CF5452" w:rsidRPr="00B54FF5" w14:paraId="5F7E8A7B" w14:textId="77777777" w:rsidTr="00C21234">
        <w:trPr>
          <w:jc w:val="center"/>
        </w:trPr>
        <w:tc>
          <w:tcPr>
            <w:tcW w:w="982" w:type="pct"/>
            <w:shd w:val="clear" w:color="auto" w:fill="C0C0C0"/>
          </w:tcPr>
          <w:p w14:paraId="1E69DAB3" w14:textId="77777777" w:rsidR="00CF5452" w:rsidRPr="0016361A" w:rsidRDefault="00CF5452" w:rsidP="00C21234">
            <w:pPr>
              <w:pStyle w:val="TAH"/>
            </w:pPr>
            <w:r w:rsidRPr="0016361A">
              <w:t>Name</w:t>
            </w:r>
          </w:p>
        </w:tc>
        <w:tc>
          <w:tcPr>
            <w:tcW w:w="790" w:type="pct"/>
            <w:shd w:val="clear" w:color="auto" w:fill="C0C0C0"/>
          </w:tcPr>
          <w:p w14:paraId="5DF7C564" w14:textId="77777777" w:rsidR="00CF5452" w:rsidRPr="0016361A" w:rsidRDefault="00CF5452" w:rsidP="00C21234">
            <w:pPr>
              <w:pStyle w:val="TAH"/>
            </w:pPr>
            <w:r w:rsidRPr="0016361A">
              <w:t>Data type</w:t>
            </w:r>
          </w:p>
        </w:tc>
        <w:tc>
          <w:tcPr>
            <w:tcW w:w="335" w:type="pct"/>
            <w:shd w:val="clear" w:color="auto" w:fill="C0C0C0"/>
          </w:tcPr>
          <w:p w14:paraId="055C684C" w14:textId="77777777" w:rsidR="00CF5452" w:rsidRPr="0016361A" w:rsidRDefault="00CF5452" w:rsidP="00C21234">
            <w:pPr>
              <w:pStyle w:val="TAH"/>
            </w:pPr>
            <w:r w:rsidRPr="0016361A">
              <w:t>P</w:t>
            </w:r>
          </w:p>
        </w:tc>
        <w:tc>
          <w:tcPr>
            <w:tcW w:w="690" w:type="pct"/>
            <w:shd w:val="clear" w:color="auto" w:fill="C0C0C0"/>
          </w:tcPr>
          <w:p w14:paraId="4519CC5A" w14:textId="77777777" w:rsidR="00CF5452" w:rsidRPr="0016361A" w:rsidRDefault="00CF5452" w:rsidP="00C21234">
            <w:pPr>
              <w:pStyle w:val="TAH"/>
            </w:pPr>
            <w:r w:rsidRPr="0016361A">
              <w:t>Cardinality</w:t>
            </w:r>
          </w:p>
        </w:tc>
        <w:tc>
          <w:tcPr>
            <w:tcW w:w="2202" w:type="pct"/>
            <w:shd w:val="clear" w:color="auto" w:fill="C0C0C0"/>
            <w:vAlign w:val="center"/>
          </w:tcPr>
          <w:p w14:paraId="09C18100" w14:textId="77777777" w:rsidR="00CF5452" w:rsidRPr="0016361A" w:rsidRDefault="00CF5452" w:rsidP="00C21234">
            <w:pPr>
              <w:pStyle w:val="TAH"/>
            </w:pPr>
            <w:r w:rsidRPr="0016361A">
              <w:t>Description</w:t>
            </w:r>
          </w:p>
        </w:tc>
      </w:tr>
      <w:tr w:rsidR="00CF5452" w:rsidRPr="00B54FF5" w14:paraId="1001A392" w14:textId="77777777" w:rsidTr="00C21234">
        <w:trPr>
          <w:jc w:val="center"/>
        </w:trPr>
        <w:tc>
          <w:tcPr>
            <w:tcW w:w="982" w:type="pct"/>
            <w:shd w:val="clear" w:color="auto" w:fill="auto"/>
          </w:tcPr>
          <w:p w14:paraId="14937457" w14:textId="77777777" w:rsidR="00CF5452" w:rsidRPr="0016361A" w:rsidRDefault="00CF5452" w:rsidP="00C21234">
            <w:pPr>
              <w:pStyle w:val="TAL"/>
            </w:pPr>
            <w:r w:rsidRPr="0016361A">
              <w:t xml:space="preserve">&lt;header name&gt; </w:t>
            </w:r>
          </w:p>
        </w:tc>
        <w:tc>
          <w:tcPr>
            <w:tcW w:w="790" w:type="pct"/>
          </w:tcPr>
          <w:p w14:paraId="77E2F768" w14:textId="77777777" w:rsidR="00CF5452" w:rsidRPr="0016361A" w:rsidRDefault="00CF5452" w:rsidP="00C21234">
            <w:pPr>
              <w:pStyle w:val="TAL"/>
            </w:pPr>
            <w:r w:rsidRPr="0016361A">
              <w:t>&lt;data type&gt;</w:t>
            </w:r>
          </w:p>
          <w:p w14:paraId="593A4DC3" w14:textId="77777777" w:rsidR="00CF5452" w:rsidRPr="0016361A" w:rsidRDefault="00CF5452" w:rsidP="00C21234">
            <w:pPr>
              <w:pStyle w:val="TAL"/>
            </w:pPr>
            <w:r w:rsidRPr="0016361A">
              <w:t>e.g. string</w:t>
            </w:r>
          </w:p>
        </w:tc>
        <w:tc>
          <w:tcPr>
            <w:tcW w:w="335" w:type="pct"/>
          </w:tcPr>
          <w:p w14:paraId="2CC60AC8" w14:textId="77777777" w:rsidR="00CF5452" w:rsidRPr="0016361A" w:rsidRDefault="00CF5452" w:rsidP="00C21234">
            <w:pPr>
              <w:pStyle w:val="TAC"/>
            </w:pPr>
            <w:r w:rsidRPr="0016361A">
              <w:t>"M", "C" or "O"</w:t>
            </w:r>
          </w:p>
        </w:tc>
        <w:tc>
          <w:tcPr>
            <w:tcW w:w="690" w:type="pct"/>
          </w:tcPr>
          <w:p w14:paraId="4498656F" w14:textId="77777777" w:rsidR="00CF5452" w:rsidRPr="0016361A" w:rsidRDefault="00CF5452" w:rsidP="00C21234">
            <w:pPr>
              <w:pStyle w:val="TAL"/>
            </w:pPr>
            <w:r w:rsidRPr="0016361A">
              <w:t>"0..1", "1", "1..N",  "1..N", or &lt;leave empty&gt;</w:t>
            </w:r>
          </w:p>
        </w:tc>
        <w:tc>
          <w:tcPr>
            <w:tcW w:w="2202" w:type="pct"/>
            <w:shd w:val="clear" w:color="auto" w:fill="auto"/>
            <w:vAlign w:val="center"/>
          </w:tcPr>
          <w:p w14:paraId="257837CE" w14:textId="77777777" w:rsidR="00CF5452" w:rsidRPr="0016361A" w:rsidRDefault="00CF5452" w:rsidP="00C21234">
            <w:pPr>
              <w:pStyle w:val="TAL"/>
            </w:pPr>
            <w:r w:rsidRPr="0016361A">
              <w:t>&lt;description&gt;</w:t>
            </w:r>
          </w:p>
        </w:tc>
      </w:tr>
    </w:tbl>
    <w:p w14:paraId="29ECC154" w14:textId="77777777" w:rsidR="00CF5452" w:rsidRPr="00A04126" w:rsidRDefault="00CF5452" w:rsidP="00CF5452"/>
    <w:p w14:paraId="7AC16A36" w14:textId="77777777" w:rsidR="00CF5452" w:rsidRPr="00A04126" w:rsidRDefault="00CF5452" w:rsidP="00CF5452">
      <w:pPr>
        <w:pStyle w:val="TH"/>
        <w:rPr>
          <w:rFonts w:cs="Arial"/>
        </w:rPr>
      </w:pPr>
      <w:r w:rsidRPr="00A04126">
        <w:t>Table</w:t>
      </w:r>
      <w:r>
        <w:t> 7a.</w:t>
      </w:r>
      <w:r w:rsidRPr="00A04126">
        <w:t xml:space="preserve">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CF5452" w:rsidRPr="00B54FF5" w14:paraId="6977950F" w14:textId="77777777" w:rsidTr="00C21234">
        <w:trPr>
          <w:jc w:val="center"/>
        </w:trPr>
        <w:tc>
          <w:tcPr>
            <w:tcW w:w="981" w:type="pct"/>
            <w:shd w:val="clear" w:color="auto" w:fill="C0C0C0"/>
          </w:tcPr>
          <w:p w14:paraId="69148A62" w14:textId="77777777" w:rsidR="00CF5452" w:rsidRPr="0016361A" w:rsidRDefault="00CF5452" w:rsidP="00C21234">
            <w:pPr>
              <w:pStyle w:val="TAH"/>
            </w:pPr>
            <w:r w:rsidRPr="0016361A">
              <w:t>Name</w:t>
            </w:r>
          </w:p>
        </w:tc>
        <w:tc>
          <w:tcPr>
            <w:tcW w:w="871" w:type="pct"/>
            <w:shd w:val="clear" w:color="auto" w:fill="C0C0C0"/>
          </w:tcPr>
          <w:p w14:paraId="540DB9AD" w14:textId="77777777" w:rsidR="00CF5452" w:rsidRPr="0016361A" w:rsidRDefault="00CF5452" w:rsidP="00C21234">
            <w:pPr>
              <w:pStyle w:val="TAH"/>
            </w:pPr>
            <w:r w:rsidRPr="0016361A">
              <w:t>Data type</w:t>
            </w:r>
          </w:p>
        </w:tc>
        <w:tc>
          <w:tcPr>
            <w:tcW w:w="256" w:type="pct"/>
            <w:shd w:val="clear" w:color="auto" w:fill="C0C0C0"/>
          </w:tcPr>
          <w:p w14:paraId="2D990727" w14:textId="77777777" w:rsidR="00CF5452" w:rsidRPr="0016361A" w:rsidRDefault="00CF5452" w:rsidP="00C21234">
            <w:pPr>
              <w:pStyle w:val="TAH"/>
            </w:pPr>
            <w:r w:rsidRPr="0016361A">
              <w:t>P</w:t>
            </w:r>
          </w:p>
        </w:tc>
        <w:tc>
          <w:tcPr>
            <w:tcW w:w="776" w:type="pct"/>
            <w:shd w:val="clear" w:color="auto" w:fill="C0C0C0"/>
          </w:tcPr>
          <w:p w14:paraId="62B42CD2" w14:textId="77777777" w:rsidR="00CF5452" w:rsidRPr="0016361A" w:rsidRDefault="00CF5452" w:rsidP="00C21234">
            <w:pPr>
              <w:pStyle w:val="TAH"/>
            </w:pPr>
            <w:r w:rsidRPr="0016361A">
              <w:t>Cardinality</w:t>
            </w:r>
          </w:p>
        </w:tc>
        <w:tc>
          <w:tcPr>
            <w:tcW w:w="2117" w:type="pct"/>
            <w:shd w:val="clear" w:color="auto" w:fill="C0C0C0"/>
            <w:vAlign w:val="center"/>
          </w:tcPr>
          <w:p w14:paraId="35286355" w14:textId="77777777" w:rsidR="00CF5452" w:rsidRPr="0016361A" w:rsidRDefault="00CF5452" w:rsidP="00C21234">
            <w:pPr>
              <w:pStyle w:val="TAH"/>
            </w:pPr>
            <w:r w:rsidRPr="0016361A">
              <w:t>Description</w:t>
            </w:r>
          </w:p>
        </w:tc>
      </w:tr>
      <w:tr w:rsidR="00CF5452" w:rsidRPr="00B54FF5" w14:paraId="07A9E920" w14:textId="77777777" w:rsidTr="00C21234">
        <w:trPr>
          <w:jc w:val="center"/>
        </w:trPr>
        <w:tc>
          <w:tcPr>
            <w:tcW w:w="981" w:type="pct"/>
            <w:shd w:val="clear" w:color="auto" w:fill="auto"/>
          </w:tcPr>
          <w:p w14:paraId="2B9E50D8" w14:textId="77777777" w:rsidR="00CF5452" w:rsidRPr="0016361A" w:rsidRDefault="00CF5452" w:rsidP="00C21234">
            <w:pPr>
              <w:pStyle w:val="TAL"/>
            </w:pPr>
          </w:p>
          <w:p w14:paraId="739033A0" w14:textId="77777777" w:rsidR="00CF5452" w:rsidRPr="0016361A" w:rsidRDefault="00CF5452" w:rsidP="00C21234">
            <w:pPr>
              <w:pStyle w:val="TAL"/>
            </w:pPr>
            <w:r w:rsidRPr="0016361A">
              <w:t xml:space="preserve">&lt;header name&gt; </w:t>
            </w:r>
          </w:p>
        </w:tc>
        <w:tc>
          <w:tcPr>
            <w:tcW w:w="871" w:type="pct"/>
          </w:tcPr>
          <w:p w14:paraId="7E197410" w14:textId="77777777" w:rsidR="00CF5452" w:rsidRPr="0016361A" w:rsidRDefault="00CF5452" w:rsidP="00C21234">
            <w:pPr>
              <w:pStyle w:val="TAL"/>
            </w:pPr>
          </w:p>
          <w:p w14:paraId="31867C3B" w14:textId="77777777" w:rsidR="00CF5452" w:rsidRPr="0016361A" w:rsidRDefault="00CF5452" w:rsidP="00C21234">
            <w:pPr>
              <w:pStyle w:val="TAL"/>
            </w:pPr>
            <w:r w:rsidRPr="0016361A">
              <w:t>&lt;data type&gt;</w:t>
            </w:r>
          </w:p>
          <w:p w14:paraId="0F58A500" w14:textId="77777777" w:rsidR="00CF5452" w:rsidRPr="0016361A" w:rsidRDefault="00CF5452" w:rsidP="00C21234">
            <w:pPr>
              <w:pStyle w:val="TAL"/>
            </w:pPr>
            <w:r w:rsidRPr="0016361A">
              <w:t>e.g. string</w:t>
            </w:r>
          </w:p>
        </w:tc>
        <w:tc>
          <w:tcPr>
            <w:tcW w:w="256" w:type="pct"/>
          </w:tcPr>
          <w:p w14:paraId="56BEA201" w14:textId="77777777" w:rsidR="00CF5452" w:rsidRPr="0016361A" w:rsidRDefault="00CF5452" w:rsidP="00C21234">
            <w:pPr>
              <w:pStyle w:val="TAC"/>
            </w:pPr>
            <w:r w:rsidRPr="0016361A">
              <w:t>"M", "C" or "O"</w:t>
            </w:r>
          </w:p>
        </w:tc>
        <w:tc>
          <w:tcPr>
            <w:tcW w:w="776" w:type="pct"/>
          </w:tcPr>
          <w:p w14:paraId="6A59D242" w14:textId="77777777" w:rsidR="00CF5452" w:rsidRPr="0016361A" w:rsidRDefault="00CF5452" w:rsidP="00C21234">
            <w:pPr>
              <w:pStyle w:val="TAL"/>
            </w:pPr>
          </w:p>
          <w:p w14:paraId="12E41C46" w14:textId="0C43A538" w:rsidR="00CF5452" w:rsidRPr="0016361A" w:rsidRDefault="00CF5452" w:rsidP="00C21234">
            <w:pPr>
              <w:pStyle w:val="TAL"/>
            </w:pPr>
            <w:r w:rsidRPr="0016361A">
              <w:t>"0..1", "1", "1..N", "1..N", or &lt;leave empty&gt;</w:t>
            </w:r>
          </w:p>
        </w:tc>
        <w:tc>
          <w:tcPr>
            <w:tcW w:w="2117" w:type="pct"/>
            <w:shd w:val="clear" w:color="auto" w:fill="auto"/>
            <w:vAlign w:val="center"/>
          </w:tcPr>
          <w:p w14:paraId="541D6B4A" w14:textId="77777777" w:rsidR="00CF5452" w:rsidRPr="0016361A" w:rsidRDefault="00CF5452" w:rsidP="00C21234">
            <w:pPr>
              <w:pStyle w:val="TAL"/>
            </w:pPr>
            <w:r w:rsidRPr="0016361A">
              <w:t>&lt;description&gt;</w:t>
            </w:r>
          </w:p>
        </w:tc>
      </w:tr>
    </w:tbl>
    <w:p w14:paraId="1C61320A" w14:textId="77777777" w:rsidR="00CF5452" w:rsidRPr="00A04126" w:rsidRDefault="00CF5452" w:rsidP="00CF5452"/>
    <w:p w14:paraId="57C97310" w14:textId="77777777" w:rsidR="00CF5452" w:rsidRPr="00A04126" w:rsidRDefault="00CF5452" w:rsidP="00CF5452">
      <w:pPr>
        <w:pStyle w:val="TH"/>
      </w:pPr>
      <w:r w:rsidRPr="00A04126">
        <w:t>Table</w:t>
      </w:r>
      <w:r>
        <w:t> 7a.</w:t>
      </w:r>
      <w:r w:rsidRPr="00A04126">
        <w:t>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CF5452" w:rsidRPr="00B54FF5" w14:paraId="686FCD3C" w14:textId="77777777" w:rsidTr="00C21234">
        <w:trPr>
          <w:jc w:val="center"/>
        </w:trPr>
        <w:tc>
          <w:tcPr>
            <w:tcW w:w="698" w:type="pct"/>
            <w:shd w:val="clear" w:color="auto" w:fill="C0C0C0"/>
          </w:tcPr>
          <w:p w14:paraId="665006F3" w14:textId="77777777" w:rsidR="00CF5452" w:rsidRPr="0016361A" w:rsidRDefault="00CF5452" w:rsidP="00C21234">
            <w:pPr>
              <w:pStyle w:val="TAH"/>
            </w:pPr>
            <w:r w:rsidRPr="0016361A">
              <w:t>Name</w:t>
            </w:r>
          </w:p>
        </w:tc>
        <w:tc>
          <w:tcPr>
            <w:tcW w:w="904" w:type="pct"/>
            <w:shd w:val="clear" w:color="auto" w:fill="C0C0C0"/>
          </w:tcPr>
          <w:p w14:paraId="272785D3" w14:textId="77777777" w:rsidR="00CF5452" w:rsidRPr="0016361A" w:rsidRDefault="00CF5452" w:rsidP="00C21234">
            <w:pPr>
              <w:pStyle w:val="TAH"/>
            </w:pPr>
            <w:r w:rsidRPr="0016361A">
              <w:t>Resource name</w:t>
            </w:r>
          </w:p>
        </w:tc>
        <w:tc>
          <w:tcPr>
            <w:tcW w:w="679" w:type="pct"/>
            <w:shd w:val="clear" w:color="auto" w:fill="C0C0C0"/>
          </w:tcPr>
          <w:p w14:paraId="3245B88F" w14:textId="77777777" w:rsidR="00CF5452" w:rsidRPr="0016361A" w:rsidRDefault="00CF5452" w:rsidP="00C21234">
            <w:pPr>
              <w:pStyle w:val="TAH"/>
            </w:pPr>
            <w:r w:rsidRPr="0016361A">
              <w:t>HTTP method or custom operation</w:t>
            </w:r>
          </w:p>
        </w:tc>
        <w:tc>
          <w:tcPr>
            <w:tcW w:w="764" w:type="pct"/>
            <w:shd w:val="clear" w:color="auto" w:fill="C0C0C0"/>
          </w:tcPr>
          <w:p w14:paraId="37C615AC" w14:textId="77777777" w:rsidR="00CF5452" w:rsidRPr="0016361A" w:rsidRDefault="00CF5452" w:rsidP="00C21234">
            <w:pPr>
              <w:pStyle w:val="TAH"/>
            </w:pPr>
            <w:r w:rsidRPr="0016361A">
              <w:t>Link parameter(s)</w:t>
            </w:r>
          </w:p>
        </w:tc>
        <w:tc>
          <w:tcPr>
            <w:tcW w:w="1955" w:type="pct"/>
            <w:shd w:val="clear" w:color="auto" w:fill="C0C0C0"/>
            <w:vAlign w:val="center"/>
          </w:tcPr>
          <w:p w14:paraId="453A4B83" w14:textId="77777777" w:rsidR="00CF5452" w:rsidRPr="0016361A" w:rsidRDefault="00CF5452" w:rsidP="00C21234">
            <w:pPr>
              <w:pStyle w:val="TAH"/>
            </w:pPr>
            <w:r w:rsidRPr="0016361A">
              <w:t>Description</w:t>
            </w:r>
          </w:p>
        </w:tc>
      </w:tr>
      <w:tr w:rsidR="00CF5452" w:rsidRPr="00B54FF5" w14:paraId="03157080" w14:textId="77777777" w:rsidTr="00C21234">
        <w:trPr>
          <w:jc w:val="center"/>
        </w:trPr>
        <w:tc>
          <w:tcPr>
            <w:tcW w:w="698" w:type="pct"/>
            <w:shd w:val="clear" w:color="auto" w:fill="auto"/>
          </w:tcPr>
          <w:p w14:paraId="24215F2D" w14:textId="77777777" w:rsidR="00CF5452" w:rsidRPr="0016361A" w:rsidRDefault="00CF5452" w:rsidP="00C21234">
            <w:pPr>
              <w:pStyle w:val="TAL"/>
            </w:pPr>
            <w:r w:rsidRPr="0016361A">
              <w:t>&lt;link name&gt;</w:t>
            </w:r>
          </w:p>
          <w:p w14:paraId="2F4CF5CC" w14:textId="77777777" w:rsidR="00CF5452" w:rsidRPr="0016361A" w:rsidRDefault="00CF5452" w:rsidP="00C21234">
            <w:pPr>
              <w:pStyle w:val="TAL"/>
            </w:pPr>
            <w:r w:rsidRPr="0016361A">
              <w:t>e.g. search</w:t>
            </w:r>
          </w:p>
        </w:tc>
        <w:tc>
          <w:tcPr>
            <w:tcW w:w="904" w:type="pct"/>
          </w:tcPr>
          <w:p w14:paraId="367E72A5" w14:textId="77777777" w:rsidR="00CF5452" w:rsidRPr="0016361A" w:rsidRDefault="00CF5452" w:rsidP="00C21234">
            <w:pPr>
              <w:pStyle w:val="TAL"/>
            </w:pPr>
            <w:r w:rsidRPr="0016361A">
              <w:t>&lt;resource 1&gt;</w:t>
            </w:r>
          </w:p>
          <w:p w14:paraId="2C00EE1F" w14:textId="77777777" w:rsidR="00CF5452" w:rsidRPr="0016361A" w:rsidRDefault="00CF5452" w:rsidP="00C21234">
            <w:pPr>
              <w:pStyle w:val="TAL"/>
            </w:pPr>
            <w:r w:rsidRPr="0016361A">
              <w:t>e.g. Stored Search (Document)</w:t>
            </w:r>
          </w:p>
        </w:tc>
        <w:tc>
          <w:tcPr>
            <w:tcW w:w="679" w:type="pct"/>
          </w:tcPr>
          <w:p w14:paraId="3ABBEE5C" w14:textId="77777777" w:rsidR="00CF5452" w:rsidRPr="0016361A" w:rsidRDefault="00CF5452" w:rsidP="00C21234">
            <w:pPr>
              <w:pStyle w:val="TAC"/>
            </w:pPr>
            <w:r w:rsidRPr="0016361A">
              <w:t>&lt;method 1&gt;</w:t>
            </w:r>
          </w:p>
          <w:p w14:paraId="56B403C1" w14:textId="77777777" w:rsidR="00CF5452" w:rsidRPr="0016361A" w:rsidRDefault="00CF5452" w:rsidP="00C21234">
            <w:pPr>
              <w:pStyle w:val="TAC"/>
            </w:pPr>
            <w:r w:rsidRPr="0016361A">
              <w:t>e.g. GET</w:t>
            </w:r>
          </w:p>
        </w:tc>
        <w:tc>
          <w:tcPr>
            <w:tcW w:w="764" w:type="pct"/>
          </w:tcPr>
          <w:p w14:paraId="5300F621" w14:textId="77777777" w:rsidR="00CF5452" w:rsidRPr="0016361A" w:rsidRDefault="00CF5452" w:rsidP="00C21234">
            <w:pPr>
              <w:pStyle w:val="TAL"/>
            </w:pPr>
            <w:r w:rsidRPr="0016361A">
              <w:t>&lt;parameter&gt;</w:t>
            </w:r>
          </w:p>
          <w:p w14:paraId="66EF22DB" w14:textId="77777777" w:rsidR="00CF5452" w:rsidRPr="0016361A" w:rsidRDefault="00CF5452" w:rsidP="00C21234">
            <w:pPr>
              <w:pStyle w:val="TAL"/>
            </w:pPr>
            <w:r w:rsidRPr="0016361A">
              <w:t>e.g. searchId</w:t>
            </w:r>
          </w:p>
        </w:tc>
        <w:tc>
          <w:tcPr>
            <w:tcW w:w="1955" w:type="pct"/>
            <w:shd w:val="clear" w:color="auto" w:fill="auto"/>
            <w:vAlign w:val="center"/>
          </w:tcPr>
          <w:p w14:paraId="7F1927B6" w14:textId="77777777" w:rsidR="00CF5452" w:rsidRPr="0016361A" w:rsidRDefault="00CF5452" w:rsidP="00C21234">
            <w:pPr>
              <w:pStyle w:val="TAL"/>
            </w:pPr>
            <w:r w:rsidRPr="0016361A">
              <w:t>&lt;description of the link&gt;</w:t>
            </w:r>
          </w:p>
        </w:tc>
      </w:tr>
    </w:tbl>
    <w:p w14:paraId="688989E2" w14:textId="77777777" w:rsidR="00CF5452" w:rsidRPr="00384E92" w:rsidRDefault="00CF5452" w:rsidP="00CF5452"/>
    <w:p w14:paraId="7F7B8375" w14:textId="77777777" w:rsidR="00CF5452" w:rsidRPr="00384E92" w:rsidRDefault="00CF5452" w:rsidP="00CF5452">
      <w:pPr>
        <w:pStyle w:val="H6"/>
      </w:pPr>
      <w:r>
        <w:lastRenderedPageBreak/>
        <w:t>7a.1.3.2.3</w:t>
      </w:r>
      <w:r w:rsidRPr="00384E92">
        <w:t>.</w:t>
      </w:r>
      <w:r>
        <w:t>2</w:t>
      </w:r>
      <w:r w:rsidRPr="00384E92">
        <w:tab/>
      </w:r>
      <w:r>
        <w:t>&lt; method 2 &gt;</w:t>
      </w:r>
    </w:p>
    <w:p w14:paraId="406F26F9" w14:textId="77777777" w:rsidR="00CF5452" w:rsidRPr="00384E92" w:rsidRDefault="00CF5452" w:rsidP="00CF5452">
      <w:pPr>
        <w:pStyle w:val="Guidance"/>
      </w:pPr>
      <w:r>
        <w:t>And so on if there are more than two methods supported by the resource. Same structure as in clause 7a.1.3.2.3.1.</w:t>
      </w:r>
    </w:p>
    <w:p w14:paraId="033707E3" w14:textId="77777777" w:rsidR="00CF5452" w:rsidRDefault="00CF5452" w:rsidP="00CF5452">
      <w:pPr>
        <w:pStyle w:val="Heading5"/>
      </w:pPr>
      <w:bookmarkStart w:id="573" w:name="_Toc67903528"/>
      <w:bookmarkStart w:id="574" w:name="_Toc191015815"/>
      <w:r>
        <w:t>7a.1.3.2.4</w:t>
      </w:r>
      <w:r>
        <w:tab/>
        <w:t>Resource Custom Operations</w:t>
      </w:r>
      <w:bookmarkEnd w:id="573"/>
      <w:bookmarkEnd w:id="574"/>
    </w:p>
    <w:p w14:paraId="71363261" w14:textId="77777777" w:rsidR="00CF5452" w:rsidRDefault="00CF5452" w:rsidP="00CF5452">
      <w:pPr>
        <w:pStyle w:val="Guidance"/>
      </w:pPr>
      <w:r>
        <w:t>The following clauses will specify the custom operations supported by the resource.</w:t>
      </w:r>
    </w:p>
    <w:p w14:paraId="4737A5CE"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CE0B643" w14:textId="77777777" w:rsidR="00CF5452" w:rsidRPr="00384E92" w:rsidRDefault="00CF5452" w:rsidP="00CF5452">
      <w:pPr>
        <w:pStyle w:val="H6"/>
      </w:pPr>
      <w:r>
        <w:t>7a.1.3.2.4</w:t>
      </w:r>
      <w:r w:rsidRPr="00384E92">
        <w:t>.1</w:t>
      </w:r>
      <w:r w:rsidRPr="00384E92">
        <w:tab/>
      </w:r>
      <w:r>
        <w:t>Overview</w:t>
      </w:r>
    </w:p>
    <w:p w14:paraId="13BD0DCC" w14:textId="77777777" w:rsidR="00CF5452" w:rsidRPr="00384E92" w:rsidRDefault="00CF5452" w:rsidP="00CF5452">
      <w:pPr>
        <w:pStyle w:val="TH"/>
      </w:pPr>
      <w:r w:rsidRPr="00384E92">
        <w:t>Table</w:t>
      </w:r>
      <w:r>
        <w:t> 7a.1.3.2.4.1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CF5452" w:rsidRPr="00B54FF5" w14:paraId="701F4416" w14:textId="77777777" w:rsidTr="00C21234">
        <w:trPr>
          <w:jc w:val="center"/>
        </w:trPr>
        <w:tc>
          <w:tcPr>
            <w:tcW w:w="1214" w:type="pct"/>
            <w:shd w:val="clear" w:color="auto" w:fill="C0C0C0"/>
          </w:tcPr>
          <w:p w14:paraId="56C6FC56" w14:textId="77777777" w:rsidR="00CF5452" w:rsidRPr="0016361A" w:rsidRDefault="00CF5452" w:rsidP="00C21234">
            <w:pPr>
              <w:pStyle w:val="TAH"/>
            </w:pPr>
            <w:r w:rsidRPr="0016361A">
              <w:t>Operation name</w:t>
            </w:r>
          </w:p>
        </w:tc>
        <w:tc>
          <w:tcPr>
            <w:tcW w:w="1214" w:type="pct"/>
            <w:shd w:val="clear" w:color="auto" w:fill="C0C0C0"/>
            <w:vAlign w:val="center"/>
            <w:hideMark/>
          </w:tcPr>
          <w:p w14:paraId="2ACB560C" w14:textId="77777777" w:rsidR="00CF5452" w:rsidRPr="0016361A" w:rsidRDefault="00CF5452" w:rsidP="00C21234">
            <w:pPr>
              <w:pStyle w:val="TAH"/>
            </w:pPr>
            <w:r w:rsidRPr="0016361A">
              <w:t>Custom operaration URI</w:t>
            </w:r>
          </w:p>
        </w:tc>
        <w:tc>
          <w:tcPr>
            <w:tcW w:w="796" w:type="pct"/>
            <w:shd w:val="clear" w:color="auto" w:fill="C0C0C0"/>
            <w:vAlign w:val="center"/>
            <w:hideMark/>
          </w:tcPr>
          <w:p w14:paraId="55B0C5ED" w14:textId="77777777" w:rsidR="00CF5452" w:rsidRPr="0016361A" w:rsidRDefault="00CF5452" w:rsidP="00C21234">
            <w:pPr>
              <w:pStyle w:val="TAH"/>
            </w:pPr>
            <w:r w:rsidRPr="0016361A">
              <w:t>Mapped HTTP method</w:t>
            </w:r>
          </w:p>
        </w:tc>
        <w:tc>
          <w:tcPr>
            <w:tcW w:w="1776" w:type="pct"/>
            <w:shd w:val="clear" w:color="auto" w:fill="C0C0C0"/>
            <w:vAlign w:val="center"/>
            <w:hideMark/>
          </w:tcPr>
          <w:p w14:paraId="79A5FE72" w14:textId="77777777" w:rsidR="00CF5452" w:rsidRPr="0016361A" w:rsidRDefault="00CF5452" w:rsidP="00C21234">
            <w:pPr>
              <w:pStyle w:val="TAH"/>
            </w:pPr>
            <w:r w:rsidRPr="0016361A">
              <w:t>Description</w:t>
            </w:r>
          </w:p>
        </w:tc>
      </w:tr>
      <w:tr w:rsidR="00CF5452" w:rsidRPr="00B54FF5" w14:paraId="3FD54F1E" w14:textId="77777777" w:rsidTr="00C21234">
        <w:trPr>
          <w:jc w:val="center"/>
        </w:trPr>
        <w:tc>
          <w:tcPr>
            <w:tcW w:w="1214" w:type="pct"/>
          </w:tcPr>
          <w:p w14:paraId="7A83F6C0" w14:textId="77777777" w:rsidR="00CF5452" w:rsidRPr="0016361A" w:rsidRDefault="00CF5452" w:rsidP="00C21234">
            <w:pPr>
              <w:pStyle w:val="TAL"/>
            </w:pPr>
            <w:r w:rsidRPr="0016361A">
              <w:t>&lt;custom operation name&gt;</w:t>
            </w:r>
          </w:p>
        </w:tc>
        <w:tc>
          <w:tcPr>
            <w:tcW w:w="1214" w:type="pct"/>
            <w:hideMark/>
          </w:tcPr>
          <w:p w14:paraId="339E2035" w14:textId="77777777" w:rsidR="00CF5452" w:rsidRPr="0016361A" w:rsidRDefault="00CF5452" w:rsidP="00C21234">
            <w:pPr>
              <w:pStyle w:val="TAL"/>
            </w:pPr>
            <w:r w:rsidRPr="0016361A">
              <w:t>&lt;custom operation URI&gt;</w:t>
            </w:r>
          </w:p>
        </w:tc>
        <w:tc>
          <w:tcPr>
            <w:tcW w:w="796" w:type="pct"/>
            <w:hideMark/>
          </w:tcPr>
          <w:p w14:paraId="54465FDA" w14:textId="77777777" w:rsidR="00CF5452" w:rsidRPr="0016361A" w:rsidRDefault="00CF5452" w:rsidP="00C21234">
            <w:pPr>
              <w:pStyle w:val="TAL"/>
            </w:pPr>
            <w:r w:rsidRPr="0016361A">
              <w:t>e.g.POST</w:t>
            </w:r>
          </w:p>
        </w:tc>
        <w:tc>
          <w:tcPr>
            <w:tcW w:w="1776" w:type="pct"/>
            <w:hideMark/>
          </w:tcPr>
          <w:p w14:paraId="2AD81CCB" w14:textId="77777777" w:rsidR="00CF5452" w:rsidRPr="0016361A" w:rsidRDefault="00CF5452" w:rsidP="00C21234">
            <w:pPr>
              <w:pStyle w:val="TAL"/>
            </w:pPr>
            <w:r w:rsidRPr="0016361A">
              <w:t>&lt;Operation executed by Custom operation&gt;</w:t>
            </w:r>
          </w:p>
        </w:tc>
      </w:tr>
      <w:tr w:rsidR="00CF5452" w:rsidRPr="00B54FF5" w14:paraId="55DA75CC" w14:textId="77777777" w:rsidTr="00C21234">
        <w:trPr>
          <w:jc w:val="center"/>
        </w:trPr>
        <w:tc>
          <w:tcPr>
            <w:tcW w:w="1214" w:type="pct"/>
          </w:tcPr>
          <w:p w14:paraId="754914A7" w14:textId="77777777" w:rsidR="00CF5452" w:rsidRPr="0016361A" w:rsidRDefault="00CF5452" w:rsidP="00C21234">
            <w:pPr>
              <w:pStyle w:val="TAL"/>
            </w:pPr>
          </w:p>
        </w:tc>
        <w:tc>
          <w:tcPr>
            <w:tcW w:w="1214" w:type="pct"/>
          </w:tcPr>
          <w:p w14:paraId="0FAA33F2" w14:textId="77777777" w:rsidR="00CF5452" w:rsidRPr="0016361A" w:rsidRDefault="00CF5452" w:rsidP="00C21234">
            <w:pPr>
              <w:pStyle w:val="TAL"/>
            </w:pPr>
          </w:p>
        </w:tc>
        <w:tc>
          <w:tcPr>
            <w:tcW w:w="796" w:type="pct"/>
          </w:tcPr>
          <w:p w14:paraId="0F978656" w14:textId="77777777" w:rsidR="00CF5452" w:rsidRPr="0016361A" w:rsidRDefault="00CF5452" w:rsidP="00C21234">
            <w:pPr>
              <w:pStyle w:val="TAL"/>
            </w:pPr>
          </w:p>
        </w:tc>
        <w:tc>
          <w:tcPr>
            <w:tcW w:w="1776" w:type="pct"/>
          </w:tcPr>
          <w:p w14:paraId="4309464B" w14:textId="77777777" w:rsidR="00CF5452" w:rsidRPr="0016361A" w:rsidRDefault="00CF5452" w:rsidP="00C21234">
            <w:pPr>
              <w:pStyle w:val="TAL"/>
            </w:pPr>
          </w:p>
        </w:tc>
      </w:tr>
    </w:tbl>
    <w:p w14:paraId="38E6090C" w14:textId="77777777" w:rsidR="00CF5452" w:rsidRDefault="00CF5452" w:rsidP="00CF5452"/>
    <w:p w14:paraId="6BF5E773" w14:textId="77777777" w:rsidR="00CF5452" w:rsidRPr="00384E92" w:rsidRDefault="00CF5452" w:rsidP="00CF5452">
      <w:pPr>
        <w:pStyle w:val="H6"/>
      </w:pPr>
      <w:r>
        <w:t>7a.1.3.2.4</w:t>
      </w:r>
      <w:r w:rsidRPr="00384E92">
        <w:t>.</w:t>
      </w:r>
      <w:r>
        <w:t>2</w:t>
      </w:r>
      <w:r w:rsidRPr="00384E92">
        <w:tab/>
      </w:r>
      <w:r>
        <w:t>Operation: &lt; operation 1 &gt;</w:t>
      </w:r>
    </w:p>
    <w:p w14:paraId="53BD1BAA" w14:textId="77777777" w:rsidR="00CF5452" w:rsidRDefault="00CF5452" w:rsidP="00CF5452">
      <w:pPr>
        <w:pStyle w:val="Guidance"/>
      </w:pPr>
      <w:r>
        <w:t>This clause will specify the meaning of the operation applied on the resource.</w:t>
      </w:r>
    </w:p>
    <w:p w14:paraId="18DB3063" w14:textId="77777777" w:rsidR="00CF5452" w:rsidRPr="002B4468" w:rsidRDefault="00CF5452" w:rsidP="00CF5452">
      <w:pPr>
        <w:pStyle w:val="H6"/>
      </w:pPr>
      <w:r>
        <w:t>7a.1.3.2.4.2.1</w:t>
      </w:r>
      <w:r>
        <w:tab/>
      </w:r>
      <w:r w:rsidRPr="002B4468">
        <w:t>Description</w:t>
      </w:r>
    </w:p>
    <w:p w14:paraId="2BDC0176" w14:textId="77777777" w:rsidR="00CF5452" w:rsidRPr="00384E92" w:rsidRDefault="00CF5452" w:rsidP="00CF5452">
      <w:pPr>
        <w:pStyle w:val="Guidance"/>
      </w:pPr>
      <w:r>
        <w:t>This sublause will describe the custom operation and what it is used for, and the custom operation's URI.</w:t>
      </w:r>
    </w:p>
    <w:p w14:paraId="3230C7E3" w14:textId="77777777" w:rsidR="00CF5452" w:rsidRDefault="00CF5452" w:rsidP="00CF5452">
      <w:pPr>
        <w:pStyle w:val="H6"/>
      </w:pPr>
      <w:r>
        <w:t>7a.1.3.2.4.2.2</w:t>
      </w:r>
      <w:r>
        <w:tab/>
        <w:t>Operation Definition</w:t>
      </w:r>
    </w:p>
    <w:p w14:paraId="147115E7" w14:textId="77777777" w:rsidR="00CF5452" w:rsidRPr="00384E92" w:rsidRDefault="00CF5452" w:rsidP="00CF5452">
      <w:pPr>
        <w:pStyle w:val="Guidance"/>
      </w:pPr>
      <w:r>
        <w:t>This clause will specify the custom operation and the HTTP method on which it is mapped.</w:t>
      </w:r>
    </w:p>
    <w:p w14:paraId="5161E881" w14:textId="77777777" w:rsidR="00CF5452" w:rsidRPr="00384E92" w:rsidRDefault="00CF5452" w:rsidP="00CF5452">
      <w:r>
        <w:t>This operation shall support the request data structures specified in table 7a.1.3.2.4.2.2-1 and the response data structure and response codes specified in table 7a.1.3.2.4.2.2-2.</w:t>
      </w:r>
    </w:p>
    <w:p w14:paraId="34216F6F" w14:textId="77777777" w:rsidR="00CF5452" w:rsidRPr="001769FF" w:rsidRDefault="00CF5452" w:rsidP="00CF5452">
      <w:pPr>
        <w:pStyle w:val="TH"/>
      </w:pPr>
      <w:r w:rsidRPr="001769FF">
        <w:t>Table</w:t>
      </w:r>
      <w:r>
        <w:t> 7a.1.3.2.4.2.2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A8E2805" w14:textId="77777777" w:rsidTr="00C21234">
        <w:trPr>
          <w:jc w:val="center"/>
        </w:trPr>
        <w:tc>
          <w:tcPr>
            <w:tcW w:w="1627" w:type="dxa"/>
            <w:shd w:val="clear" w:color="auto" w:fill="C0C0C0"/>
          </w:tcPr>
          <w:p w14:paraId="01BCD59C" w14:textId="77777777" w:rsidR="00CF5452" w:rsidRPr="0016361A" w:rsidRDefault="00CF5452" w:rsidP="00C21234">
            <w:pPr>
              <w:pStyle w:val="TAH"/>
            </w:pPr>
            <w:r w:rsidRPr="0016361A">
              <w:t>Data type</w:t>
            </w:r>
          </w:p>
        </w:tc>
        <w:tc>
          <w:tcPr>
            <w:tcW w:w="425" w:type="dxa"/>
            <w:shd w:val="clear" w:color="auto" w:fill="C0C0C0"/>
          </w:tcPr>
          <w:p w14:paraId="445B84CF" w14:textId="77777777" w:rsidR="00CF5452" w:rsidRPr="0016361A" w:rsidRDefault="00CF5452" w:rsidP="00C21234">
            <w:pPr>
              <w:pStyle w:val="TAH"/>
            </w:pPr>
            <w:r w:rsidRPr="0016361A">
              <w:t>P</w:t>
            </w:r>
          </w:p>
        </w:tc>
        <w:tc>
          <w:tcPr>
            <w:tcW w:w="1276" w:type="dxa"/>
            <w:shd w:val="clear" w:color="auto" w:fill="C0C0C0"/>
          </w:tcPr>
          <w:p w14:paraId="0602C974" w14:textId="77777777" w:rsidR="00CF5452" w:rsidRPr="0016361A" w:rsidRDefault="00CF5452" w:rsidP="00C21234">
            <w:pPr>
              <w:pStyle w:val="TAH"/>
            </w:pPr>
            <w:r w:rsidRPr="0016361A">
              <w:t>Cardinality</w:t>
            </w:r>
          </w:p>
        </w:tc>
        <w:tc>
          <w:tcPr>
            <w:tcW w:w="6447" w:type="dxa"/>
            <w:shd w:val="clear" w:color="auto" w:fill="C0C0C0"/>
            <w:vAlign w:val="center"/>
          </w:tcPr>
          <w:p w14:paraId="33F71FDD" w14:textId="77777777" w:rsidR="00CF5452" w:rsidRPr="0016361A" w:rsidRDefault="00CF5452" w:rsidP="00C21234">
            <w:pPr>
              <w:pStyle w:val="TAH"/>
            </w:pPr>
            <w:r w:rsidRPr="0016361A">
              <w:t>Description</w:t>
            </w:r>
          </w:p>
        </w:tc>
      </w:tr>
      <w:tr w:rsidR="00CF5452" w:rsidRPr="00B54FF5" w14:paraId="68578C7C" w14:textId="77777777" w:rsidTr="00C21234">
        <w:trPr>
          <w:jc w:val="center"/>
        </w:trPr>
        <w:tc>
          <w:tcPr>
            <w:tcW w:w="1627" w:type="dxa"/>
            <w:shd w:val="clear" w:color="auto" w:fill="auto"/>
          </w:tcPr>
          <w:p w14:paraId="2AA20D47"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5E41EE2" w14:textId="77777777" w:rsidR="00CF5452" w:rsidRPr="0016361A" w:rsidRDefault="00CF5452" w:rsidP="00C21234">
            <w:pPr>
              <w:pStyle w:val="TAC"/>
            </w:pPr>
            <w:r w:rsidRPr="0016361A">
              <w:t>"M", "C" or "O"</w:t>
            </w:r>
          </w:p>
        </w:tc>
        <w:tc>
          <w:tcPr>
            <w:tcW w:w="1276" w:type="dxa"/>
          </w:tcPr>
          <w:p w14:paraId="3B817F85" w14:textId="77777777" w:rsidR="00CF5452" w:rsidRPr="0016361A" w:rsidRDefault="00CF5452" w:rsidP="00C21234">
            <w:pPr>
              <w:pStyle w:val="TAL"/>
            </w:pPr>
            <w:r w:rsidRPr="0016361A">
              <w:t>"0..1", "1", or "M..N", or &lt;leave empty&gt;</w:t>
            </w:r>
          </w:p>
        </w:tc>
        <w:tc>
          <w:tcPr>
            <w:tcW w:w="6447" w:type="dxa"/>
            <w:shd w:val="clear" w:color="auto" w:fill="auto"/>
          </w:tcPr>
          <w:p w14:paraId="7205ECBA" w14:textId="77777777" w:rsidR="00CF5452" w:rsidRPr="0016361A" w:rsidRDefault="00CF5452" w:rsidP="00C21234">
            <w:pPr>
              <w:pStyle w:val="TAL"/>
            </w:pPr>
            <w:r w:rsidRPr="0016361A">
              <w:t>&lt;only if applicable&gt;</w:t>
            </w:r>
          </w:p>
        </w:tc>
      </w:tr>
    </w:tbl>
    <w:p w14:paraId="01B56710" w14:textId="77777777" w:rsidR="00CF5452" w:rsidRDefault="00CF5452" w:rsidP="00CF5452"/>
    <w:p w14:paraId="273F8783" w14:textId="77777777" w:rsidR="00CF5452" w:rsidRPr="001769FF" w:rsidRDefault="00CF5452" w:rsidP="00CF5452">
      <w:pPr>
        <w:pStyle w:val="TH"/>
      </w:pPr>
      <w:r w:rsidRPr="001769FF">
        <w:t>Table</w:t>
      </w:r>
      <w:r>
        <w:t> 7a.1.3.2.4.2.2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193D2573"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3E76FF"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67ED47"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C06921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1E3E6A" w14:textId="77777777" w:rsidR="00CF5452" w:rsidRPr="0016361A" w:rsidRDefault="00CF5452" w:rsidP="00C21234">
            <w:pPr>
              <w:pStyle w:val="TAH"/>
            </w:pPr>
            <w:r w:rsidRPr="0016361A">
              <w:t>Response</w:t>
            </w:r>
          </w:p>
          <w:p w14:paraId="2A4D30BE"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E53A065" w14:textId="77777777" w:rsidR="00CF5452" w:rsidRPr="0016361A" w:rsidRDefault="00CF5452" w:rsidP="00C21234">
            <w:pPr>
              <w:pStyle w:val="TAH"/>
            </w:pPr>
            <w:r w:rsidRPr="0016361A">
              <w:t>Description</w:t>
            </w:r>
          </w:p>
        </w:tc>
      </w:tr>
      <w:tr w:rsidR="00CF5452" w:rsidRPr="00B54FF5" w14:paraId="3435F169"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9D26FD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79195462"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BC7262A"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2100F20"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20E763" w14:textId="77777777" w:rsidR="00CF5452" w:rsidRPr="0016361A" w:rsidRDefault="00CF5452" w:rsidP="00C21234">
            <w:pPr>
              <w:pStyle w:val="TAL"/>
            </w:pPr>
            <w:r w:rsidRPr="0016361A">
              <w:t>&lt;Meaning of the success case&gt;</w:t>
            </w:r>
          </w:p>
          <w:p w14:paraId="3259939D" w14:textId="77777777" w:rsidR="00CF5452" w:rsidRPr="0016361A" w:rsidRDefault="00CF5452" w:rsidP="00C21234">
            <w:pPr>
              <w:pStyle w:val="TAL"/>
            </w:pPr>
            <w:r w:rsidRPr="0016361A">
              <w:t>or</w:t>
            </w:r>
          </w:p>
          <w:p w14:paraId="3180C5ED" w14:textId="77777777" w:rsidR="00CF5452" w:rsidRPr="0016361A" w:rsidRDefault="00CF5452" w:rsidP="00C21234">
            <w:pPr>
              <w:pStyle w:val="TAL"/>
            </w:pPr>
            <w:r w:rsidRPr="0016361A">
              <w:t>&lt;Meaning of the error case with additional statement regarding error handling&gt;</w:t>
            </w:r>
          </w:p>
        </w:tc>
      </w:tr>
      <w:tr w:rsidR="00CF5452" w:rsidRPr="00B54FF5" w14:paraId="51B7FDB4"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47B1A98" w14:textId="5351BF80"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r w:rsidR="0037313D">
              <w:t>7</w:t>
            </w:r>
            <w:r w:rsidRPr="0016361A">
              <w:t>] also apply.</w:t>
            </w:r>
          </w:p>
        </w:tc>
      </w:tr>
    </w:tbl>
    <w:p w14:paraId="1A8CBCFB" w14:textId="77777777" w:rsidR="00CF5452" w:rsidRPr="00384E92" w:rsidRDefault="00CF5452" w:rsidP="00CF5452"/>
    <w:p w14:paraId="243AB3D0" w14:textId="77777777" w:rsidR="00CF5452" w:rsidRPr="00384E92" w:rsidRDefault="00CF5452" w:rsidP="00CF5452">
      <w:pPr>
        <w:pStyle w:val="H6"/>
      </w:pPr>
      <w:r>
        <w:lastRenderedPageBreak/>
        <w:t>7a.1.3.2.4</w:t>
      </w:r>
      <w:r w:rsidRPr="00384E92">
        <w:t>.</w:t>
      </w:r>
      <w:r>
        <w:t>3</w:t>
      </w:r>
      <w:r w:rsidRPr="00384E92">
        <w:tab/>
      </w:r>
      <w:r>
        <w:t>Operation: &lt; operation 2 &gt;</w:t>
      </w:r>
    </w:p>
    <w:p w14:paraId="7B11091A" w14:textId="77777777" w:rsidR="00CF5452" w:rsidRDefault="00CF5452" w:rsidP="00CF5452">
      <w:pPr>
        <w:pStyle w:val="Guidance"/>
      </w:pPr>
      <w:r>
        <w:t>And so on if there are more than two operations supported by the resource. Same structure as in clause 7a.1.3.2.4.1.</w:t>
      </w:r>
    </w:p>
    <w:p w14:paraId="579722C7" w14:textId="77777777" w:rsidR="00CF5452" w:rsidRDefault="00CF5452" w:rsidP="00CF5452">
      <w:pPr>
        <w:pStyle w:val="Heading4"/>
      </w:pPr>
      <w:bookmarkStart w:id="575" w:name="_Toc67903529"/>
      <w:bookmarkStart w:id="576" w:name="_Toc191015816"/>
      <w:r>
        <w:t>7a.1.3.3</w:t>
      </w:r>
      <w:r>
        <w:tab/>
        <w:t>Resource: &lt;resource 2&gt;</w:t>
      </w:r>
      <w:bookmarkEnd w:id="575"/>
      <w:bookmarkEnd w:id="576"/>
    </w:p>
    <w:p w14:paraId="5C1E21B4" w14:textId="77777777" w:rsidR="00CF5452" w:rsidRPr="00384E92" w:rsidRDefault="00CF5452" w:rsidP="00CF5452">
      <w:pPr>
        <w:pStyle w:val="Guidance"/>
      </w:pPr>
      <w:r>
        <w:t>And so on if there are more than two resources supported by the service. Same structure as in clause 7a.1.3.2.</w:t>
      </w:r>
    </w:p>
    <w:p w14:paraId="0AFFE86F" w14:textId="77777777" w:rsidR="00CF5452" w:rsidRDefault="00CF5452" w:rsidP="00CF5452">
      <w:pPr>
        <w:pStyle w:val="Heading3"/>
      </w:pPr>
      <w:bookmarkStart w:id="577" w:name="_Toc67903530"/>
      <w:bookmarkStart w:id="578" w:name="_Toc191015817"/>
      <w:r>
        <w:t>7a.1.4</w:t>
      </w:r>
      <w:r>
        <w:tab/>
        <w:t>Custom Operations without associated resources</w:t>
      </w:r>
      <w:bookmarkEnd w:id="577"/>
      <w:bookmarkEnd w:id="578"/>
    </w:p>
    <w:p w14:paraId="1684AF56" w14:textId="77777777" w:rsidR="00CF5452" w:rsidRPr="000A7435" w:rsidRDefault="00CF5452" w:rsidP="00CF5452">
      <w:pPr>
        <w:pStyle w:val="Heading4"/>
      </w:pPr>
      <w:bookmarkStart w:id="579" w:name="_Toc67903531"/>
      <w:bookmarkStart w:id="580" w:name="_Toc191015818"/>
      <w:r>
        <w:t>7a.1.4.1</w:t>
      </w:r>
      <w:r>
        <w:tab/>
        <w:t>Overview</w:t>
      </w:r>
      <w:bookmarkEnd w:id="579"/>
      <w:bookmarkEnd w:id="580"/>
    </w:p>
    <w:p w14:paraId="7B4734E1" w14:textId="77777777" w:rsidR="00CF5452" w:rsidRDefault="00CF5452" w:rsidP="00CF5452">
      <w:pPr>
        <w:pStyle w:val="Guidance"/>
      </w:pPr>
      <w:r>
        <w:t>This clause will specify custom operations without any associated resource (i.e. RPC) supported by this API.</w:t>
      </w:r>
    </w:p>
    <w:p w14:paraId="75C4963E" w14:textId="77777777" w:rsidR="00CF5452" w:rsidRPr="00384E92" w:rsidRDefault="00CF5452" w:rsidP="00CF5452">
      <w:r>
        <w:t xml:space="preserve">The URI structure for Custom Operations without associated resources is included as part of the </w:t>
      </w:r>
      <w:r w:rsidRPr="008C18E3">
        <w:t>Figure</w:t>
      </w:r>
      <w:r>
        <w:t> 7a.1.3.1</w:t>
      </w:r>
      <w:r w:rsidRPr="008C18E3">
        <w:t>-1</w:t>
      </w:r>
    </w:p>
    <w:p w14:paraId="11C4C821" w14:textId="77777777" w:rsidR="00CF5452" w:rsidRPr="00384E92" w:rsidRDefault="00CF5452" w:rsidP="00CF5452">
      <w:pPr>
        <w:pStyle w:val="TH"/>
      </w:pPr>
      <w:r w:rsidRPr="00384E92">
        <w:t>Table</w:t>
      </w:r>
      <w:r>
        <w:t> 7a.1.4.1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CF5452" w:rsidRPr="00B54FF5" w14:paraId="014499CE" w14:textId="77777777" w:rsidTr="00C21234">
        <w:trPr>
          <w:jc w:val="center"/>
        </w:trPr>
        <w:tc>
          <w:tcPr>
            <w:tcW w:w="1851" w:type="pct"/>
            <w:shd w:val="clear" w:color="auto" w:fill="C0C0C0"/>
            <w:vAlign w:val="center"/>
            <w:hideMark/>
          </w:tcPr>
          <w:p w14:paraId="453E5A5A" w14:textId="77777777" w:rsidR="00CF5452" w:rsidRPr="0016361A" w:rsidRDefault="00CF5452" w:rsidP="00C21234">
            <w:pPr>
              <w:pStyle w:val="TAH"/>
            </w:pPr>
            <w:r w:rsidRPr="0016361A">
              <w:t>Custom operation URI</w:t>
            </w:r>
          </w:p>
        </w:tc>
        <w:tc>
          <w:tcPr>
            <w:tcW w:w="964" w:type="pct"/>
            <w:shd w:val="clear" w:color="auto" w:fill="C0C0C0"/>
            <w:vAlign w:val="center"/>
            <w:hideMark/>
          </w:tcPr>
          <w:p w14:paraId="041D09AA" w14:textId="77777777" w:rsidR="00CF5452" w:rsidRPr="0016361A" w:rsidRDefault="00CF5452" w:rsidP="00C21234">
            <w:pPr>
              <w:pStyle w:val="TAH"/>
            </w:pPr>
            <w:r w:rsidRPr="0016361A">
              <w:t>Mapped HTTP method</w:t>
            </w:r>
          </w:p>
        </w:tc>
        <w:tc>
          <w:tcPr>
            <w:tcW w:w="2185" w:type="pct"/>
            <w:shd w:val="clear" w:color="auto" w:fill="C0C0C0"/>
            <w:vAlign w:val="center"/>
            <w:hideMark/>
          </w:tcPr>
          <w:p w14:paraId="69085F80" w14:textId="77777777" w:rsidR="00CF5452" w:rsidRPr="0016361A" w:rsidRDefault="00CF5452" w:rsidP="00C21234">
            <w:pPr>
              <w:pStyle w:val="TAH"/>
            </w:pPr>
            <w:r w:rsidRPr="0016361A">
              <w:t>Description</w:t>
            </w:r>
          </w:p>
        </w:tc>
      </w:tr>
      <w:tr w:rsidR="00CF5452" w:rsidRPr="00B54FF5" w14:paraId="7CB43C27" w14:textId="77777777" w:rsidTr="00C21234">
        <w:trPr>
          <w:jc w:val="center"/>
        </w:trPr>
        <w:tc>
          <w:tcPr>
            <w:tcW w:w="1851" w:type="pct"/>
            <w:hideMark/>
          </w:tcPr>
          <w:p w14:paraId="3FCD2151" w14:textId="77777777" w:rsidR="00CF5452" w:rsidRPr="0016361A" w:rsidRDefault="00CF5452" w:rsidP="00C21234">
            <w:pPr>
              <w:pStyle w:val="TAL"/>
            </w:pPr>
            <w:r w:rsidRPr="0016361A">
              <w:t>&lt;custom operation URI&gt;</w:t>
            </w:r>
          </w:p>
        </w:tc>
        <w:tc>
          <w:tcPr>
            <w:tcW w:w="964" w:type="pct"/>
            <w:hideMark/>
          </w:tcPr>
          <w:p w14:paraId="3B840415" w14:textId="77777777" w:rsidR="00CF5452" w:rsidRPr="0016361A" w:rsidRDefault="00CF5452" w:rsidP="00C21234">
            <w:pPr>
              <w:pStyle w:val="TAL"/>
            </w:pPr>
            <w:r w:rsidRPr="0016361A">
              <w:t>e.g.POST</w:t>
            </w:r>
          </w:p>
        </w:tc>
        <w:tc>
          <w:tcPr>
            <w:tcW w:w="2185" w:type="pct"/>
            <w:hideMark/>
          </w:tcPr>
          <w:p w14:paraId="529D6EE6" w14:textId="77777777" w:rsidR="00CF5452" w:rsidRPr="0016361A" w:rsidRDefault="00CF5452" w:rsidP="00C21234">
            <w:pPr>
              <w:pStyle w:val="TAL"/>
            </w:pPr>
            <w:r w:rsidRPr="0016361A">
              <w:t>&lt;Operation executed by Custom operation&gt;</w:t>
            </w:r>
          </w:p>
        </w:tc>
      </w:tr>
      <w:tr w:rsidR="00CF5452" w:rsidRPr="00B54FF5" w14:paraId="2D1E09F5" w14:textId="77777777" w:rsidTr="00C21234">
        <w:trPr>
          <w:jc w:val="center"/>
        </w:trPr>
        <w:tc>
          <w:tcPr>
            <w:tcW w:w="1851" w:type="pct"/>
          </w:tcPr>
          <w:p w14:paraId="297492C4" w14:textId="77777777" w:rsidR="00CF5452" w:rsidRPr="0016361A" w:rsidRDefault="00CF5452" w:rsidP="00C21234">
            <w:pPr>
              <w:pStyle w:val="TAL"/>
            </w:pPr>
          </w:p>
        </w:tc>
        <w:tc>
          <w:tcPr>
            <w:tcW w:w="964" w:type="pct"/>
          </w:tcPr>
          <w:p w14:paraId="782F2092" w14:textId="77777777" w:rsidR="00CF5452" w:rsidRPr="0016361A" w:rsidRDefault="00CF5452" w:rsidP="00C21234">
            <w:pPr>
              <w:pStyle w:val="TAL"/>
            </w:pPr>
          </w:p>
        </w:tc>
        <w:tc>
          <w:tcPr>
            <w:tcW w:w="2185" w:type="pct"/>
          </w:tcPr>
          <w:p w14:paraId="43018A28" w14:textId="77777777" w:rsidR="00CF5452" w:rsidRPr="0016361A" w:rsidRDefault="00CF5452" w:rsidP="00C21234">
            <w:pPr>
              <w:pStyle w:val="TAL"/>
            </w:pPr>
          </w:p>
        </w:tc>
      </w:tr>
    </w:tbl>
    <w:p w14:paraId="7470C548" w14:textId="77777777" w:rsidR="00CF5452" w:rsidRPr="00384E92" w:rsidRDefault="00CF5452" w:rsidP="00CF5452"/>
    <w:p w14:paraId="254D4DB9" w14:textId="77777777" w:rsidR="00CF5452" w:rsidRDefault="00CF5452" w:rsidP="00CF5452">
      <w:pPr>
        <w:pStyle w:val="Heading4"/>
      </w:pPr>
      <w:bookmarkStart w:id="581" w:name="_Toc67903532"/>
      <w:bookmarkStart w:id="582" w:name="_Toc191015819"/>
      <w:r>
        <w:t>7a.1.4.2</w:t>
      </w:r>
      <w:r>
        <w:tab/>
        <w:t>Operation: &lt;operation 1&gt;</w:t>
      </w:r>
      <w:bookmarkEnd w:id="581"/>
      <w:bookmarkEnd w:id="582"/>
    </w:p>
    <w:p w14:paraId="21AB81B5" w14:textId="77777777" w:rsidR="00CF5452" w:rsidRDefault="00CF5452" w:rsidP="00CF5452">
      <w:pPr>
        <w:pStyle w:val="Guidance"/>
      </w:pPr>
      <w:r>
        <w:t>Where &lt;operation 1&gt; is to be replaced by the name of the custom operation, e.g.</w:t>
      </w:r>
      <w:r w:rsidRPr="00662956">
        <w:t xml:space="preserve"> </w:t>
      </w:r>
      <w:r>
        <w:t>Authentication_Information_Request.</w:t>
      </w:r>
    </w:p>
    <w:p w14:paraId="4B9BCBE1"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94963" w14:textId="77777777" w:rsidR="00CF5452" w:rsidRDefault="00CF5452" w:rsidP="00CF5452">
      <w:pPr>
        <w:pStyle w:val="Heading5"/>
      </w:pPr>
      <w:bookmarkStart w:id="583" w:name="_Toc67903533"/>
      <w:bookmarkStart w:id="584" w:name="_Toc191015820"/>
      <w:r>
        <w:t>7a.1.4.2.1</w:t>
      </w:r>
      <w:r>
        <w:tab/>
        <w:t>Description</w:t>
      </w:r>
      <w:bookmarkEnd w:id="583"/>
      <w:bookmarkEnd w:id="584"/>
    </w:p>
    <w:p w14:paraId="3AB11BDA" w14:textId="77777777" w:rsidR="00CF5452" w:rsidRPr="00384E92" w:rsidRDefault="00CF5452" w:rsidP="00CF5452">
      <w:pPr>
        <w:pStyle w:val="Guidance"/>
      </w:pPr>
      <w:r>
        <w:t>This sublause will describe the custom operation and what it is used for, and the custom operation's URI.</w:t>
      </w:r>
    </w:p>
    <w:p w14:paraId="37865F93" w14:textId="77777777" w:rsidR="00CF5452" w:rsidRDefault="00CF5452" w:rsidP="00CF5452">
      <w:pPr>
        <w:pStyle w:val="Heading5"/>
      </w:pPr>
      <w:bookmarkStart w:id="585" w:name="_Toc67903534"/>
      <w:bookmarkStart w:id="586" w:name="_Toc191015821"/>
      <w:r>
        <w:t>7a.1.4.2.2</w:t>
      </w:r>
      <w:r>
        <w:tab/>
        <w:t>Operation Definition</w:t>
      </w:r>
      <w:bookmarkEnd w:id="585"/>
      <w:bookmarkEnd w:id="586"/>
    </w:p>
    <w:p w14:paraId="390D5B07" w14:textId="77777777" w:rsidR="00CF5452" w:rsidRPr="00384E92" w:rsidRDefault="00CF5452" w:rsidP="00CF5452">
      <w:pPr>
        <w:pStyle w:val="Guidance"/>
      </w:pPr>
      <w:r>
        <w:t>This clause will specify the custom operation and the HTTP method on which it is mapped.</w:t>
      </w:r>
    </w:p>
    <w:p w14:paraId="5069E01A" w14:textId="77777777" w:rsidR="00CF5452" w:rsidRPr="00384E92" w:rsidRDefault="00CF5452" w:rsidP="00CF5452">
      <w:r>
        <w:t>This operation shall support the response data structures and response codes specified in tables 7a.1.4.2.2-1 and 7a.1.4.2.2-2.</w:t>
      </w:r>
    </w:p>
    <w:p w14:paraId="08C72701" w14:textId="77777777" w:rsidR="00CF5452" w:rsidRPr="001769FF" w:rsidRDefault="00CF5452" w:rsidP="00CF5452">
      <w:pPr>
        <w:pStyle w:val="TH"/>
      </w:pPr>
      <w:r w:rsidRPr="001769FF">
        <w:t>Table</w:t>
      </w:r>
      <w:r>
        <w:t> 7a.1.4.2.2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67072F4" w14:textId="77777777" w:rsidTr="00C21234">
        <w:trPr>
          <w:jc w:val="center"/>
        </w:trPr>
        <w:tc>
          <w:tcPr>
            <w:tcW w:w="1627" w:type="dxa"/>
            <w:shd w:val="clear" w:color="auto" w:fill="C0C0C0"/>
          </w:tcPr>
          <w:p w14:paraId="5B3017DF" w14:textId="77777777" w:rsidR="00CF5452" w:rsidRPr="0016361A" w:rsidRDefault="00CF5452" w:rsidP="00C21234">
            <w:pPr>
              <w:pStyle w:val="TAH"/>
            </w:pPr>
            <w:r w:rsidRPr="0016361A">
              <w:t>Data type</w:t>
            </w:r>
          </w:p>
        </w:tc>
        <w:tc>
          <w:tcPr>
            <w:tcW w:w="425" w:type="dxa"/>
            <w:shd w:val="clear" w:color="auto" w:fill="C0C0C0"/>
          </w:tcPr>
          <w:p w14:paraId="5F109CED" w14:textId="77777777" w:rsidR="00CF5452" w:rsidRPr="0016361A" w:rsidRDefault="00CF5452" w:rsidP="00C21234">
            <w:pPr>
              <w:pStyle w:val="TAH"/>
            </w:pPr>
            <w:r w:rsidRPr="0016361A">
              <w:t>P</w:t>
            </w:r>
          </w:p>
        </w:tc>
        <w:tc>
          <w:tcPr>
            <w:tcW w:w="1276" w:type="dxa"/>
            <w:shd w:val="clear" w:color="auto" w:fill="C0C0C0"/>
          </w:tcPr>
          <w:p w14:paraId="1B6124EA" w14:textId="77777777" w:rsidR="00CF5452" w:rsidRPr="0016361A" w:rsidRDefault="00CF5452" w:rsidP="00C21234">
            <w:pPr>
              <w:pStyle w:val="TAH"/>
            </w:pPr>
            <w:r w:rsidRPr="0016361A">
              <w:t>Cardinality</w:t>
            </w:r>
          </w:p>
        </w:tc>
        <w:tc>
          <w:tcPr>
            <w:tcW w:w="6447" w:type="dxa"/>
            <w:shd w:val="clear" w:color="auto" w:fill="C0C0C0"/>
            <w:vAlign w:val="center"/>
          </w:tcPr>
          <w:p w14:paraId="78D1DF4D" w14:textId="77777777" w:rsidR="00CF5452" w:rsidRPr="0016361A" w:rsidRDefault="00CF5452" w:rsidP="00C21234">
            <w:pPr>
              <w:pStyle w:val="TAH"/>
            </w:pPr>
            <w:r w:rsidRPr="0016361A">
              <w:t>Description</w:t>
            </w:r>
          </w:p>
        </w:tc>
      </w:tr>
      <w:tr w:rsidR="00CF5452" w:rsidRPr="00B54FF5" w14:paraId="07A311C9" w14:textId="77777777" w:rsidTr="00C21234">
        <w:trPr>
          <w:jc w:val="center"/>
        </w:trPr>
        <w:tc>
          <w:tcPr>
            <w:tcW w:w="1627" w:type="dxa"/>
            <w:shd w:val="clear" w:color="auto" w:fill="auto"/>
          </w:tcPr>
          <w:p w14:paraId="42F6B65C"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0DBEB859" w14:textId="77777777" w:rsidR="00CF5452" w:rsidRPr="0016361A" w:rsidRDefault="00CF5452" w:rsidP="00C21234">
            <w:pPr>
              <w:pStyle w:val="TAC"/>
            </w:pPr>
            <w:r w:rsidRPr="0016361A">
              <w:t>"M", "C" or "O"</w:t>
            </w:r>
          </w:p>
        </w:tc>
        <w:tc>
          <w:tcPr>
            <w:tcW w:w="1276" w:type="dxa"/>
          </w:tcPr>
          <w:p w14:paraId="68B2E866" w14:textId="77777777" w:rsidR="00CF5452" w:rsidRPr="0016361A" w:rsidRDefault="00CF5452" w:rsidP="00C21234">
            <w:pPr>
              <w:pStyle w:val="TAL"/>
            </w:pPr>
            <w:r w:rsidRPr="0016361A">
              <w:t>"0..1", "1", or "M..N", or &lt;leave empty&gt;</w:t>
            </w:r>
          </w:p>
        </w:tc>
        <w:tc>
          <w:tcPr>
            <w:tcW w:w="6447" w:type="dxa"/>
            <w:shd w:val="clear" w:color="auto" w:fill="auto"/>
          </w:tcPr>
          <w:p w14:paraId="328A887E" w14:textId="77777777" w:rsidR="00CF5452" w:rsidRPr="0016361A" w:rsidRDefault="00CF5452" w:rsidP="00C21234">
            <w:pPr>
              <w:pStyle w:val="TAL"/>
            </w:pPr>
            <w:r w:rsidRPr="0016361A">
              <w:t>&lt;only if applicable&gt;</w:t>
            </w:r>
          </w:p>
        </w:tc>
      </w:tr>
    </w:tbl>
    <w:p w14:paraId="15EDEE7D" w14:textId="77777777" w:rsidR="00CF5452" w:rsidRDefault="00CF5452" w:rsidP="00CF5452"/>
    <w:p w14:paraId="63E2FA2A" w14:textId="77777777" w:rsidR="00CF5452" w:rsidRPr="001769FF" w:rsidRDefault="00CF5452" w:rsidP="00CF5452">
      <w:pPr>
        <w:pStyle w:val="TH"/>
      </w:pPr>
      <w:r w:rsidRPr="001769FF">
        <w:lastRenderedPageBreak/>
        <w:t>Table</w:t>
      </w:r>
      <w:r>
        <w:t> 7a.1.4.2.2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243ABE6F"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A40569"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0530D"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02F05A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6F76DD2" w14:textId="77777777" w:rsidR="00CF5452" w:rsidRPr="0016361A" w:rsidRDefault="00CF5452" w:rsidP="00C21234">
            <w:pPr>
              <w:pStyle w:val="TAH"/>
            </w:pPr>
            <w:r w:rsidRPr="0016361A">
              <w:t>Response</w:t>
            </w:r>
          </w:p>
          <w:p w14:paraId="7D3CC896"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FE80CAB" w14:textId="77777777" w:rsidR="00CF5452" w:rsidRPr="0016361A" w:rsidRDefault="00CF5452" w:rsidP="00C21234">
            <w:pPr>
              <w:pStyle w:val="TAH"/>
            </w:pPr>
            <w:r w:rsidRPr="0016361A">
              <w:t>Description</w:t>
            </w:r>
          </w:p>
        </w:tc>
      </w:tr>
      <w:tr w:rsidR="00CF5452" w:rsidRPr="00B54FF5" w14:paraId="6E8D4A85"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A878A5"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629475A"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8A339CF"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8EDAC8B"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1010B04" w14:textId="77777777" w:rsidR="00CF5452" w:rsidRPr="0016361A" w:rsidRDefault="00CF5452" w:rsidP="00C21234">
            <w:pPr>
              <w:pStyle w:val="TAL"/>
            </w:pPr>
            <w:r w:rsidRPr="0016361A">
              <w:t>&lt;Meaning of the success case&gt;</w:t>
            </w:r>
          </w:p>
          <w:p w14:paraId="40106CF9" w14:textId="77777777" w:rsidR="00CF5452" w:rsidRPr="0016361A" w:rsidRDefault="00CF5452" w:rsidP="00C21234">
            <w:pPr>
              <w:pStyle w:val="TAL"/>
            </w:pPr>
            <w:r w:rsidRPr="0016361A">
              <w:t>or</w:t>
            </w:r>
          </w:p>
          <w:p w14:paraId="51316219" w14:textId="77777777" w:rsidR="00CF5452" w:rsidRPr="0016361A" w:rsidRDefault="00CF5452" w:rsidP="00C21234">
            <w:pPr>
              <w:pStyle w:val="TAL"/>
            </w:pPr>
            <w:r w:rsidRPr="0016361A">
              <w:t>&lt;Meaning of the error case with additional statement regarding error handling&gt;</w:t>
            </w:r>
          </w:p>
        </w:tc>
      </w:tr>
      <w:tr w:rsidR="00CF5452" w:rsidRPr="00B54FF5" w14:paraId="2C020FCE"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D70D0AB" w14:textId="7E46373A"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r w:rsidR="0037313D">
              <w:t>7</w:t>
            </w:r>
            <w:r w:rsidRPr="0016361A">
              <w:t>] also apply.</w:t>
            </w:r>
          </w:p>
        </w:tc>
      </w:tr>
    </w:tbl>
    <w:p w14:paraId="662529F3" w14:textId="77777777" w:rsidR="00CF5452" w:rsidRPr="00384E92" w:rsidRDefault="00CF5452" w:rsidP="00CF5452"/>
    <w:p w14:paraId="3AC7407F" w14:textId="77777777" w:rsidR="00CF5452" w:rsidRDefault="00CF5452" w:rsidP="00CF5452">
      <w:pPr>
        <w:pStyle w:val="Heading4"/>
      </w:pPr>
      <w:bookmarkStart w:id="587" w:name="_Toc67903535"/>
      <w:bookmarkStart w:id="588" w:name="_Toc191015822"/>
      <w:r>
        <w:t>7a.1.4.3</w:t>
      </w:r>
      <w:r>
        <w:tab/>
        <w:t>Operation: &lt; operation 2&gt;</w:t>
      </w:r>
      <w:bookmarkEnd w:id="587"/>
      <w:bookmarkEnd w:id="588"/>
    </w:p>
    <w:p w14:paraId="09020D39" w14:textId="77777777" w:rsidR="00CF5452" w:rsidRDefault="00CF5452" w:rsidP="00CF5452">
      <w:pPr>
        <w:pStyle w:val="Guidance"/>
      </w:pPr>
      <w:r>
        <w:t>And so on if there are more than one custom operations supported by the service. Same structure as in clause 7a.1.4.2.</w:t>
      </w:r>
    </w:p>
    <w:p w14:paraId="2EC20951" w14:textId="77777777" w:rsidR="00CF5452" w:rsidRDefault="00CF5452" w:rsidP="00CF5452">
      <w:pPr>
        <w:pStyle w:val="Heading3"/>
      </w:pPr>
      <w:bookmarkStart w:id="589" w:name="_Toc67903536"/>
      <w:bookmarkStart w:id="590" w:name="_Toc191015823"/>
      <w:r>
        <w:t>7a.1.5</w:t>
      </w:r>
      <w:r>
        <w:tab/>
        <w:t>Notifications</w:t>
      </w:r>
      <w:bookmarkEnd w:id="589"/>
      <w:bookmarkEnd w:id="590"/>
    </w:p>
    <w:p w14:paraId="64EC3873" w14:textId="77777777" w:rsidR="00CF5452" w:rsidRPr="000A7435" w:rsidRDefault="00CF5452" w:rsidP="00CF5452">
      <w:pPr>
        <w:pStyle w:val="Heading4"/>
      </w:pPr>
      <w:bookmarkStart w:id="591" w:name="_Toc67903537"/>
      <w:bookmarkStart w:id="592" w:name="_Toc191015824"/>
      <w:r>
        <w:t>7a.1.5.1</w:t>
      </w:r>
      <w:r>
        <w:tab/>
        <w:t>General</w:t>
      </w:r>
      <w:bookmarkEnd w:id="591"/>
      <w:bookmarkEnd w:id="592"/>
    </w:p>
    <w:p w14:paraId="553E6D51" w14:textId="77777777" w:rsidR="00CF5452" w:rsidRPr="00384E92" w:rsidRDefault="00CF5452" w:rsidP="00CF5452">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56F49896" w14:textId="7E270B1C" w:rsidR="00CF5452" w:rsidRDefault="00CF5452" w:rsidP="00CF5452">
      <w:pPr>
        <w:rPr>
          <w:noProof/>
        </w:rPr>
      </w:pPr>
      <w:r w:rsidRPr="00986E88">
        <w:rPr>
          <w:noProof/>
        </w:rPr>
        <w:t xml:space="preserve">Notifications shall comply to </w:t>
      </w:r>
      <w:r>
        <w:rPr>
          <w:noProof/>
        </w:rPr>
        <w:t>clause</w:t>
      </w:r>
      <w:r w:rsidRPr="00986E88">
        <w:rPr>
          <w:noProof/>
        </w:rPr>
        <w:t> 6.2 of 3GPP TS 29.500 [</w:t>
      </w:r>
      <w:r w:rsidR="0037313D">
        <w:rPr>
          <w:noProof/>
        </w:rPr>
        <w:t>7</w:t>
      </w:r>
      <w:r w:rsidRPr="00986E88">
        <w:rPr>
          <w:noProof/>
        </w:rPr>
        <w:t xml:space="preserve">] and </w:t>
      </w:r>
      <w:r>
        <w:rPr>
          <w:noProof/>
        </w:rPr>
        <w:t>clause</w:t>
      </w:r>
      <w:r w:rsidRPr="00986E88">
        <w:rPr>
          <w:noProof/>
        </w:rPr>
        <w:t> 4.6.2.3 of 3GPP TS 29.501 [</w:t>
      </w:r>
      <w:r w:rsidR="00F21AAF">
        <w:rPr>
          <w:noProof/>
        </w:rPr>
        <w:t>8</w:t>
      </w:r>
      <w:r w:rsidRPr="00986E88">
        <w:rPr>
          <w:noProof/>
        </w:rPr>
        <w:t>].</w:t>
      </w:r>
    </w:p>
    <w:p w14:paraId="008E9C5F" w14:textId="77777777" w:rsidR="00CF5452" w:rsidRPr="00A04126" w:rsidRDefault="00CF5452" w:rsidP="00CF5452">
      <w:pPr>
        <w:pStyle w:val="TH"/>
      </w:pPr>
      <w:r w:rsidRPr="00A04126">
        <w:t>Table</w:t>
      </w:r>
      <w:r>
        <w:t> 7a.</w:t>
      </w:r>
      <w:r w:rsidRPr="00A04126">
        <w:t>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CF5452" w:rsidRPr="00B54FF5" w14:paraId="1279FD08" w14:textId="77777777" w:rsidTr="00C21234">
        <w:trPr>
          <w:jc w:val="center"/>
        </w:trPr>
        <w:tc>
          <w:tcPr>
            <w:tcW w:w="1091" w:type="pct"/>
            <w:shd w:val="clear" w:color="auto" w:fill="C0C0C0"/>
            <w:vAlign w:val="center"/>
            <w:hideMark/>
          </w:tcPr>
          <w:p w14:paraId="7A118EDF" w14:textId="77777777" w:rsidR="00CF5452" w:rsidRPr="0016361A" w:rsidRDefault="00CF5452" w:rsidP="00C21234">
            <w:pPr>
              <w:pStyle w:val="TAH"/>
            </w:pPr>
            <w:r w:rsidRPr="0016361A">
              <w:t>Notification</w:t>
            </w:r>
          </w:p>
        </w:tc>
        <w:tc>
          <w:tcPr>
            <w:tcW w:w="2083" w:type="pct"/>
            <w:shd w:val="clear" w:color="auto" w:fill="C0C0C0"/>
            <w:vAlign w:val="center"/>
            <w:hideMark/>
          </w:tcPr>
          <w:p w14:paraId="0EA30138" w14:textId="77777777" w:rsidR="00CF5452" w:rsidRPr="0016361A" w:rsidRDefault="00CF5452" w:rsidP="00C21234">
            <w:pPr>
              <w:pStyle w:val="TAH"/>
            </w:pPr>
            <w:r>
              <w:t>Callback</w:t>
            </w:r>
            <w:r w:rsidRPr="0016361A">
              <w:t xml:space="preserve"> URI</w:t>
            </w:r>
          </w:p>
        </w:tc>
        <w:tc>
          <w:tcPr>
            <w:tcW w:w="709" w:type="pct"/>
            <w:shd w:val="clear" w:color="auto" w:fill="C0C0C0"/>
            <w:vAlign w:val="center"/>
            <w:hideMark/>
          </w:tcPr>
          <w:p w14:paraId="1E727845" w14:textId="77777777" w:rsidR="00CF5452" w:rsidRPr="0016361A" w:rsidRDefault="00CF5452" w:rsidP="00C21234">
            <w:pPr>
              <w:pStyle w:val="TAH"/>
            </w:pPr>
            <w:r w:rsidRPr="0016361A">
              <w:t>HTTP method or custom operation</w:t>
            </w:r>
          </w:p>
        </w:tc>
        <w:tc>
          <w:tcPr>
            <w:tcW w:w="1116" w:type="pct"/>
            <w:shd w:val="clear" w:color="auto" w:fill="C0C0C0"/>
            <w:vAlign w:val="center"/>
            <w:hideMark/>
          </w:tcPr>
          <w:p w14:paraId="287CA804" w14:textId="77777777" w:rsidR="00CF5452" w:rsidRPr="0016361A" w:rsidRDefault="00CF5452" w:rsidP="00C21234">
            <w:pPr>
              <w:pStyle w:val="TAH"/>
            </w:pPr>
            <w:r w:rsidRPr="0016361A">
              <w:t>Description</w:t>
            </w:r>
          </w:p>
          <w:p w14:paraId="514656BA" w14:textId="77777777" w:rsidR="00CF5452" w:rsidRPr="0016361A" w:rsidRDefault="00CF5452" w:rsidP="00C21234">
            <w:pPr>
              <w:pStyle w:val="TAH"/>
            </w:pPr>
            <w:r w:rsidRPr="0016361A">
              <w:t>(service operation)</w:t>
            </w:r>
          </w:p>
        </w:tc>
      </w:tr>
      <w:tr w:rsidR="00CF5452" w:rsidRPr="00B54FF5" w14:paraId="27E5835E" w14:textId="77777777" w:rsidTr="00C21234">
        <w:trPr>
          <w:jc w:val="center"/>
        </w:trPr>
        <w:tc>
          <w:tcPr>
            <w:tcW w:w="1091" w:type="pct"/>
            <w:vAlign w:val="center"/>
          </w:tcPr>
          <w:p w14:paraId="6CECDF1D" w14:textId="77777777" w:rsidR="00CF5452" w:rsidRPr="0016361A" w:rsidRDefault="00CF5452" w:rsidP="00C21234">
            <w:pPr>
              <w:pStyle w:val="TAC"/>
              <w:rPr>
                <w:lang w:val="en-US"/>
              </w:rPr>
            </w:pPr>
            <w:r w:rsidRPr="0016361A">
              <w:rPr>
                <w:lang w:val="en-US"/>
              </w:rPr>
              <w:t>&lt;notification 1&gt;</w:t>
            </w:r>
          </w:p>
          <w:p w14:paraId="5638591D" w14:textId="77777777" w:rsidR="00CF5452" w:rsidRPr="0016361A" w:rsidRDefault="00CF5452" w:rsidP="00C21234">
            <w:pPr>
              <w:pStyle w:val="TAC"/>
              <w:rPr>
                <w:lang w:val="en-US"/>
              </w:rPr>
            </w:pPr>
            <w:r w:rsidRPr="0016361A">
              <w:rPr>
                <w:lang w:val="en-US"/>
              </w:rPr>
              <w:t>e.g. Status Change Notification</w:t>
            </w:r>
          </w:p>
          <w:p w14:paraId="4ABF97DC" w14:textId="77777777" w:rsidR="00CF5452" w:rsidRPr="0016361A" w:rsidRDefault="00CF5452" w:rsidP="00C21234">
            <w:pPr>
              <w:pStyle w:val="TAC"/>
              <w:rPr>
                <w:lang w:val="en-US"/>
              </w:rPr>
            </w:pPr>
          </w:p>
        </w:tc>
        <w:tc>
          <w:tcPr>
            <w:tcW w:w="2083" w:type="pct"/>
            <w:vAlign w:val="center"/>
          </w:tcPr>
          <w:p w14:paraId="3331A319" w14:textId="77777777" w:rsidR="00CF5452" w:rsidRPr="0016361A" w:rsidRDefault="00CF5452" w:rsidP="00C21234">
            <w:pPr>
              <w:pStyle w:val="TAL"/>
              <w:rPr>
                <w:lang w:val="en-US"/>
              </w:rPr>
            </w:pPr>
            <w:r w:rsidRPr="0016361A">
              <w:rPr>
                <w:lang w:val="en-US"/>
              </w:rPr>
              <w:t xml:space="preserve">&lt; </w:t>
            </w:r>
            <w:r>
              <w:rPr>
                <w:lang w:val="en-US"/>
              </w:rPr>
              <w:t>Callback</w:t>
            </w:r>
            <w:r w:rsidRPr="0016361A">
              <w:rPr>
                <w:lang w:val="en-US"/>
              </w:rPr>
              <w:t xml:space="preserve"> URI &gt;</w:t>
            </w:r>
          </w:p>
          <w:p w14:paraId="124AB733" w14:textId="77777777" w:rsidR="00CF5452" w:rsidRPr="0016361A" w:rsidDel="005E0502" w:rsidRDefault="00CF5452" w:rsidP="00C21234">
            <w:pPr>
              <w:pStyle w:val="TAL"/>
              <w:rPr>
                <w:lang w:val="en-US"/>
              </w:rPr>
            </w:pPr>
            <w:r w:rsidRPr="0016361A">
              <w:rPr>
                <w:lang w:val="en-US"/>
              </w:rPr>
              <w:t>e.g. {StatusCallbackUri}</w:t>
            </w:r>
          </w:p>
        </w:tc>
        <w:tc>
          <w:tcPr>
            <w:tcW w:w="709" w:type="pct"/>
          </w:tcPr>
          <w:p w14:paraId="5762CD15" w14:textId="77777777" w:rsidR="00CF5452" w:rsidRPr="00A65AFD" w:rsidRDefault="00CF5452" w:rsidP="00C21234">
            <w:pPr>
              <w:pStyle w:val="TAC"/>
              <w:rPr>
                <w:lang w:val="en-US"/>
              </w:rPr>
            </w:pPr>
          </w:p>
          <w:p w14:paraId="04628941" w14:textId="77777777" w:rsidR="00CF5452" w:rsidRPr="0016361A" w:rsidRDefault="00CF5452" w:rsidP="00C21234">
            <w:pPr>
              <w:pStyle w:val="TAC"/>
              <w:rPr>
                <w:lang w:val="fr-FR"/>
              </w:rPr>
            </w:pPr>
            <w:r w:rsidRPr="0016361A">
              <w:rPr>
                <w:lang w:val="fr-FR"/>
              </w:rPr>
              <w:t>e.g POST</w:t>
            </w:r>
          </w:p>
        </w:tc>
        <w:tc>
          <w:tcPr>
            <w:tcW w:w="1116" w:type="pct"/>
          </w:tcPr>
          <w:p w14:paraId="5338484C" w14:textId="77777777" w:rsidR="00CF5452" w:rsidRPr="0016361A" w:rsidRDefault="00CF5452" w:rsidP="00C21234">
            <w:pPr>
              <w:pStyle w:val="TAL"/>
              <w:rPr>
                <w:lang w:val="en-US"/>
              </w:rPr>
            </w:pPr>
          </w:p>
          <w:p w14:paraId="313A629A" w14:textId="77777777" w:rsidR="00CF5452" w:rsidRPr="0016361A" w:rsidRDefault="00CF5452" w:rsidP="00C21234">
            <w:pPr>
              <w:pStyle w:val="TAL"/>
              <w:rPr>
                <w:lang w:val="en-US"/>
              </w:rPr>
            </w:pPr>
            <w:r w:rsidRPr="0016361A">
              <w:rPr>
                <w:lang w:val="en-US"/>
              </w:rPr>
              <w:t xml:space="preserve">e.g. Notify Event </w:t>
            </w:r>
          </w:p>
        </w:tc>
      </w:tr>
      <w:tr w:rsidR="00CF5452" w:rsidRPr="00B54FF5" w14:paraId="00A1BA7B" w14:textId="77777777" w:rsidTr="00C21234">
        <w:trPr>
          <w:jc w:val="center"/>
        </w:trPr>
        <w:tc>
          <w:tcPr>
            <w:tcW w:w="1091" w:type="pct"/>
            <w:vAlign w:val="center"/>
          </w:tcPr>
          <w:p w14:paraId="2AED6353" w14:textId="77777777" w:rsidR="00CF5452" w:rsidRPr="0016361A" w:rsidRDefault="00CF5452" w:rsidP="00C21234">
            <w:pPr>
              <w:pStyle w:val="TAC"/>
              <w:rPr>
                <w:lang w:val="en-US"/>
              </w:rPr>
            </w:pPr>
          </w:p>
        </w:tc>
        <w:tc>
          <w:tcPr>
            <w:tcW w:w="2083" w:type="pct"/>
            <w:vAlign w:val="center"/>
          </w:tcPr>
          <w:p w14:paraId="70082723" w14:textId="77777777" w:rsidR="00CF5452" w:rsidRPr="0016361A" w:rsidRDefault="00CF5452" w:rsidP="00C21234">
            <w:pPr>
              <w:pStyle w:val="TAL"/>
              <w:rPr>
                <w:lang w:val="en-US"/>
              </w:rPr>
            </w:pPr>
          </w:p>
        </w:tc>
        <w:tc>
          <w:tcPr>
            <w:tcW w:w="709" w:type="pct"/>
          </w:tcPr>
          <w:p w14:paraId="03D26E91" w14:textId="77777777" w:rsidR="00CF5452" w:rsidRPr="0016361A" w:rsidRDefault="00CF5452" w:rsidP="00C21234">
            <w:pPr>
              <w:pStyle w:val="TAC"/>
              <w:rPr>
                <w:lang w:val="fr-FR"/>
              </w:rPr>
            </w:pPr>
          </w:p>
        </w:tc>
        <w:tc>
          <w:tcPr>
            <w:tcW w:w="1116" w:type="pct"/>
          </w:tcPr>
          <w:p w14:paraId="3AE8661A" w14:textId="77777777" w:rsidR="00CF5452" w:rsidRPr="0016361A" w:rsidRDefault="00CF5452" w:rsidP="00C21234">
            <w:pPr>
              <w:pStyle w:val="TAL"/>
              <w:rPr>
                <w:lang w:val="en-US"/>
              </w:rPr>
            </w:pPr>
          </w:p>
        </w:tc>
      </w:tr>
    </w:tbl>
    <w:p w14:paraId="577BBBA7" w14:textId="77777777" w:rsidR="00CF5452" w:rsidRPr="00986E88" w:rsidRDefault="00CF5452" w:rsidP="00CF5452">
      <w:pPr>
        <w:rPr>
          <w:noProof/>
        </w:rPr>
      </w:pPr>
    </w:p>
    <w:p w14:paraId="40DACDA3" w14:textId="77777777" w:rsidR="00CF5452" w:rsidRDefault="00CF5452" w:rsidP="00CF5452">
      <w:pPr>
        <w:pStyle w:val="Heading4"/>
      </w:pPr>
      <w:bookmarkStart w:id="593" w:name="_Toc67903538"/>
      <w:bookmarkStart w:id="594" w:name="_Toc191015825"/>
      <w:r>
        <w:t>7a.1.5.2</w:t>
      </w:r>
      <w:r>
        <w:tab/>
        <w:t>&lt;notification 1&gt;</w:t>
      </w:r>
      <w:bookmarkEnd w:id="593"/>
      <w:bookmarkEnd w:id="594"/>
    </w:p>
    <w:p w14:paraId="250FAE99" w14:textId="77777777" w:rsidR="00CF5452" w:rsidRPr="00986E88" w:rsidRDefault="00CF5452" w:rsidP="00CF5452">
      <w:pPr>
        <w:pStyle w:val="Heading5"/>
        <w:rPr>
          <w:noProof/>
        </w:rPr>
      </w:pPr>
      <w:bookmarkStart w:id="595" w:name="_Toc67903539"/>
      <w:bookmarkStart w:id="596" w:name="_Toc191015826"/>
      <w:r>
        <w:t>7a.1.5.2</w:t>
      </w:r>
      <w:r w:rsidRPr="00986E88">
        <w:rPr>
          <w:noProof/>
        </w:rPr>
        <w:t>.1</w:t>
      </w:r>
      <w:r w:rsidRPr="00986E88">
        <w:rPr>
          <w:noProof/>
        </w:rPr>
        <w:tab/>
        <w:t>Description</w:t>
      </w:r>
      <w:bookmarkEnd w:id="595"/>
      <w:bookmarkEnd w:id="596"/>
    </w:p>
    <w:p w14:paraId="65A9E8E4" w14:textId="77777777" w:rsidR="00CF5452" w:rsidRPr="00986E88" w:rsidRDefault="00CF5452" w:rsidP="00CF5452">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2584D57" w14:textId="77777777" w:rsidR="00CF5452" w:rsidRPr="00986E88" w:rsidRDefault="00CF5452" w:rsidP="00CF5452">
      <w:pPr>
        <w:pStyle w:val="Heading5"/>
        <w:rPr>
          <w:noProof/>
        </w:rPr>
      </w:pPr>
      <w:bookmarkStart w:id="597" w:name="_Toc67903540"/>
      <w:bookmarkStart w:id="598" w:name="_Toc191015827"/>
      <w:r>
        <w:t>7a.1.5.2</w:t>
      </w:r>
      <w:r w:rsidRPr="00986E88">
        <w:rPr>
          <w:noProof/>
        </w:rPr>
        <w:t>.2</w:t>
      </w:r>
      <w:r w:rsidRPr="00986E88">
        <w:rPr>
          <w:noProof/>
        </w:rPr>
        <w:tab/>
        <w:t>Target URI</w:t>
      </w:r>
      <w:bookmarkEnd w:id="597"/>
      <w:bookmarkEnd w:id="598"/>
    </w:p>
    <w:p w14:paraId="509BECA1" w14:textId="77777777" w:rsidR="00CF5452" w:rsidRPr="00986E88" w:rsidRDefault="00CF5452" w:rsidP="00CF5452">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7a.</w:t>
      </w:r>
      <w:r w:rsidRPr="00F112E4">
        <w:t>1.5.2.2-1.</w:t>
      </w:r>
    </w:p>
    <w:p w14:paraId="08D1B728" w14:textId="77777777" w:rsidR="00CF5452" w:rsidRPr="00986E88" w:rsidRDefault="00CF5452" w:rsidP="00CF5452">
      <w:pPr>
        <w:pStyle w:val="TH"/>
        <w:rPr>
          <w:rFonts w:cs="Arial"/>
          <w:noProof/>
        </w:rPr>
      </w:pPr>
      <w:r w:rsidRPr="00986E88">
        <w:rPr>
          <w:noProof/>
        </w:rPr>
        <w:t>Table </w:t>
      </w:r>
      <w:r>
        <w:t>7a.1.5.2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F5452" w:rsidRPr="00B54FF5" w14:paraId="343ADD79" w14:textId="77777777" w:rsidTr="00C21234">
        <w:trPr>
          <w:jc w:val="center"/>
        </w:trPr>
        <w:tc>
          <w:tcPr>
            <w:tcW w:w="1924" w:type="dxa"/>
            <w:shd w:val="clear" w:color="auto" w:fill="C0C0C0"/>
            <w:hideMark/>
          </w:tcPr>
          <w:p w14:paraId="706C24C3" w14:textId="77777777" w:rsidR="00CF5452" w:rsidRPr="0016361A" w:rsidRDefault="00CF5452" w:rsidP="00C21234">
            <w:pPr>
              <w:pStyle w:val="TAH"/>
              <w:rPr>
                <w:noProof/>
              </w:rPr>
            </w:pPr>
            <w:r w:rsidRPr="0016361A">
              <w:rPr>
                <w:noProof/>
              </w:rPr>
              <w:t>Name</w:t>
            </w:r>
          </w:p>
        </w:tc>
        <w:tc>
          <w:tcPr>
            <w:tcW w:w="7814" w:type="dxa"/>
            <w:shd w:val="clear" w:color="auto" w:fill="C0C0C0"/>
            <w:vAlign w:val="center"/>
            <w:hideMark/>
          </w:tcPr>
          <w:p w14:paraId="7FCB459F" w14:textId="77777777" w:rsidR="00CF5452" w:rsidRPr="0016361A" w:rsidRDefault="00CF5452" w:rsidP="00C21234">
            <w:pPr>
              <w:pStyle w:val="TAH"/>
              <w:rPr>
                <w:noProof/>
              </w:rPr>
            </w:pPr>
            <w:r w:rsidRPr="0016361A">
              <w:rPr>
                <w:noProof/>
              </w:rPr>
              <w:t>Definition</w:t>
            </w:r>
          </w:p>
        </w:tc>
      </w:tr>
      <w:tr w:rsidR="00CF5452" w:rsidRPr="00B54FF5" w14:paraId="4E40C20A" w14:textId="77777777" w:rsidTr="00C21234">
        <w:trPr>
          <w:jc w:val="center"/>
        </w:trPr>
        <w:tc>
          <w:tcPr>
            <w:tcW w:w="1924" w:type="dxa"/>
            <w:hideMark/>
          </w:tcPr>
          <w:p w14:paraId="514F3669" w14:textId="77777777" w:rsidR="00CF5452" w:rsidRPr="0016361A" w:rsidRDefault="00CF5452" w:rsidP="00C21234">
            <w:pPr>
              <w:pStyle w:val="TAL"/>
              <w:rPr>
                <w:noProof/>
              </w:rPr>
            </w:pPr>
            <w:r w:rsidRPr="0016361A">
              <w:rPr>
                <w:noProof/>
              </w:rPr>
              <w:t>notifUri</w:t>
            </w:r>
          </w:p>
        </w:tc>
        <w:tc>
          <w:tcPr>
            <w:tcW w:w="7814" w:type="dxa"/>
            <w:vAlign w:val="center"/>
            <w:hideMark/>
          </w:tcPr>
          <w:p w14:paraId="66E7309C" w14:textId="77777777" w:rsidR="00CF5452" w:rsidRPr="0016361A" w:rsidRDefault="00CF5452" w:rsidP="00C21234">
            <w:pPr>
              <w:pStyle w:val="TAL"/>
              <w:rPr>
                <w:noProof/>
              </w:rPr>
            </w:pPr>
            <w:r w:rsidRPr="0016361A">
              <w:rPr>
                <w:noProof/>
              </w:rPr>
              <w:t xml:space="preserve">String formatted as URI with the </w:t>
            </w:r>
            <w:r>
              <w:rPr>
                <w:noProof/>
              </w:rPr>
              <w:t>Callback</w:t>
            </w:r>
            <w:r w:rsidRPr="0016361A">
              <w:rPr>
                <w:noProof/>
              </w:rPr>
              <w:t xml:space="preserve"> Uri</w:t>
            </w:r>
          </w:p>
        </w:tc>
      </w:tr>
    </w:tbl>
    <w:p w14:paraId="2560CCA8" w14:textId="77777777" w:rsidR="00CF5452" w:rsidRPr="00986E88" w:rsidRDefault="00CF5452" w:rsidP="00CF5452">
      <w:pPr>
        <w:rPr>
          <w:noProof/>
        </w:rPr>
      </w:pPr>
    </w:p>
    <w:p w14:paraId="0D980667" w14:textId="77777777" w:rsidR="00CF5452" w:rsidRPr="00986E88" w:rsidRDefault="00CF5452" w:rsidP="00CF5452">
      <w:pPr>
        <w:pStyle w:val="Heading5"/>
        <w:rPr>
          <w:noProof/>
        </w:rPr>
      </w:pPr>
      <w:bookmarkStart w:id="599" w:name="_Toc67903541"/>
      <w:bookmarkStart w:id="600" w:name="_Toc191015828"/>
      <w:r>
        <w:lastRenderedPageBreak/>
        <w:t>7a.1.5.2</w:t>
      </w:r>
      <w:r w:rsidRPr="00986E88">
        <w:rPr>
          <w:noProof/>
        </w:rPr>
        <w:t>.3</w:t>
      </w:r>
      <w:r w:rsidRPr="00986E88">
        <w:rPr>
          <w:noProof/>
        </w:rPr>
        <w:tab/>
        <w:t>Standard Methods</w:t>
      </w:r>
      <w:bookmarkEnd w:id="599"/>
      <w:bookmarkEnd w:id="600"/>
    </w:p>
    <w:p w14:paraId="1C3A47D4" w14:textId="77777777" w:rsidR="00CF5452" w:rsidRPr="00986E88" w:rsidRDefault="00CF5452" w:rsidP="00CF5452">
      <w:pPr>
        <w:pStyle w:val="H6"/>
        <w:rPr>
          <w:noProof/>
        </w:rPr>
      </w:pPr>
      <w:r>
        <w:t>7a.1.5.2.3</w:t>
      </w:r>
      <w:r w:rsidRPr="00986E88">
        <w:rPr>
          <w:noProof/>
        </w:rPr>
        <w:t>.1</w:t>
      </w:r>
      <w:r w:rsidRPr="00986E88">
        <w:rPr>
          <w:noProof/>
        </w:rPr>
        <w:tab/>
        <w:t>POST</w:t>
      </w:r>
    </w:p>
    <w:p w14:paraId="02E26284" w14:textId="77777777" w:rsidR="00CF5452" w:rsidRPr="00986E88" w:rsidRDefault="00CF5452" w:rsidP="00CF5452">
      <w:pPr>
        <w:rPr>
          <w:noProof/>
        </w:rPr>
      </w:pPr>
      <w:r w:rsidRPr="00986E88">
        <w:rPr>
          <w:noProof/>
        </w:rPr>
        <w:t>This method shall support the request data structures specified in table </w:t>
      </w:r>
      <w:r>
        <w:t>7a.1.5.2</w:t>
      </w:r>
      <w:r w:rsidRPr="00986E88">
        <w:rPr>
          <w:noProof/>
        </w:rPr>
        <w:t>.3.1-</w:t>
      </w:r>
      <w:r>
        <w:rPr>
          <w:noProof/>
        </w:rPr>
        <w:t>1</w:t>
      </w:r>
      <w:r w:rsidRPr="00986E88">
        <w:rPr>
          <w:noProof/>
        </w:rPr>
        <w:t xml:space="preserve"> and the response data structures and response codes specified in table </w:t>
      </w:r>
      <w:r>
        <w:t>7a.1.5.2</w:t>
      </w:r>
      <w:r w:rsidRPr="00986E88">
        <w:rPr>
          <w:noProof/>
        </w:rPr>
        <w:t>.3.1-</w:t>
      </w:r>
      <w:r>
        <w:rPr>
          <w:noProof/>
        </w:rPr>
        <w:t>1</w:t>
      </w:r>
      <w:r w:rsidRPr="00986E88">
        <w:rPr>
          <w:noProof/>
        </w:rPr>
        <w:t>.</w:t>
      </w:r>
    </w:p>
    <w:p w14:paraId="41EA14E8" w14:textId="77777777" w:rsidR="00CF5452" w:rsidRPr="00986E88" w:rsidRDefault="00CF5452" w:rsidP="00CF5452">
      <w:pPr>
        <w:pStyle w:val="TH"/>
        <w:rPr>
          <w:noProof/>
        </w:rPr>
      </w:pPr>
      <w:r w:rsidRPr="00986E88">
        <w:rPr>
          <w:noProof/>
        </w:rPr>
        <w:t>Table </w:t>
      </w:r>
      <w:r>
        <w:t>7a.1.5.2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F5452" w:rsidRPr="00B54FF5" w14:paraId="434AEDBF" w14:textId="77777777" w:rsidTr="00C21234">
        <w:trPr>
          <w:jc w:val="center"/>
        </w:trPr>
        <w:tc>
          <w:tcPr>
            <w:tcW w:w="2899" w:type="dxa"/>
            <w:shd w:val="clear" w:color="auto" w:fill="C0C0C0"/>
            <w:hideMark/>
          </w:tcPr>
          <w:p w14:paraId="4C30CF8A" w14:textId="77777777" w:rsidR="00CF5452" w:rsidRPr="0016361A" w:rsidRDefault="00CF5452" w:rsidP="00C21234">
            <w:pPr>
              <w:pStyle w:val="TAH"/>
              <w:rPr>
                <w:noProof/>
              </w:rPr>
            </w:pPr>
            <w:r w:rsidRPr="0016361A">
              <w:rPr>
                <w:noProof/>
              </w:rPr>
              <w:t>Data type</w:t>
            </w:r>
          </w:p>
        </w:tc>
        <w:tc>
          <w:tcPr>
            <w:tcW w:w="450" w:type="dxa"/>
            <w:shd w:val="clear" w:color="auto" w:fill="C0C0C0"/>
            <w:hideMark/>
          </w:tcPr>
          <w:p w14:paraId="0796C803" w14:textId="77777777" w:rsidR="00CF5452" w:rsidRPr="0016361A" w:rsidRDefault="00CF5452" w:rsidP="00C21234">
            <w:pPr>
              <w:pStyle w:val="TAH"/>
              <w:rPr>
                <w:noProof/>
              </w:rPr>
            </w:pPr>
            <w:r w:rsidRPr="0016361A">
              <w:rPr>
                <w:noProof/>
              </w:rPr>
              <w:t>P</w:t>
            </w:r>
          </w:p>
        </w:tc>
        <w:tc>
          <w:tcPr>
            <w:tcW w:w="1170" w:type="dxa"/>
            <w:shd w:val="clear" w:color="auto" w:fill="C0C0C0"/>
            <w:hideMark/>
          </w:tcPr>
          <w:p w14:paraId="3E83DDA0" w14:textId="77777777" w:rsidR="00CF5452" w:rsidRPr="0016361A" w:rsidRDefault="00CF5452" w:rsidP="00C21234">
            <w:pPr>
              <w:pStyle w:val="TAH"/>
              <w:rPr>
                <w:noProof/>
              </w:rPr>
            </w:pPr>
            <w:r w:rsidRPr="0016361A">
              <w:rPr>
                <w:noProof/>
              </w:rPr>
              <w:t>Cardinality</w:t>
            </w:r>
          </w:p>
        </w:tc>
        <w:tc>
          <w:tcPr>
            <w:tcW w:w="5160" w:type="dxa"/>
            <w:shd w:val="clear" w:color="auto" w:fill="C0C0C0"/>
            <w:vAlign w:val="center"/>
            <w:hideMark/>
          </w:tcPr>
          <w:p w14:paraId="63DA285A" w14:textId="77777777" w:rsidR="00CF5452" w:rsidRPr="0016361A" w:rsidRDefault="00CF5452" w:rsidP="00C21234">
            <w:pPr>
              <w:pStyle w:val="TAH"/>
              <w:rPr>
                <w:noProof/>
              </w:rPr>
            </w:pPr>
            <w:r w:rsidRPr="0016361A">
              <w:rPr>
                <w:noProof/>
              </w:rPr>
              <w:t>Description</w:t>
            </w:r>
          </w:p>
        </w:tc>
      </w:tr>
      <w:tr w:rsidR="00CF5452" w:rsidRPr="00B54FF5" w14:paraId="184DA3D9" w14:textId="77777777" w:rsidTr="00C21234">
        <w:trPr>
          <w:jc w:val="center"/>
        </w:trPr>
        <w:tc>
          <w:tcPr>
            <w:tcW w:w="2899" w:type="dxa"/>
            <w:hideMark/>
          </w:tcPr>
          <w:p w14:paraId="2C8F8531"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18F5633F" w14:textId="77777777" w:rsidR="00CF5452" w:rsidRPr="0016361A" w:rsidRDefault="00CF5452" w:rsidP="00C21234">
            <w:pPr>
              <w:pStyle w:val="TAC"/>
              <w:rPr>
                <w:noProof/>
              </w:rPr>
            </w:pPr>
            <w:r w:rsidRPr="0016361A">
              <w:t>"M", "C" or "O"</w:t>
            </w:r>
          </w:p>
        </w:tc>
        <w:tc>
          <w:tcPr>
            <w:tcW w:w="1170" w:type="dxa"/>
            <w:hideMark/>
          </w:tcPr>
          <w:p w14:paraId="18ED3571" w14:textId="77777777" w:rsidR="00CF5452" w:rsidRPr="0016361A" w:rsidRDefault="00CF5452" w:rsidP="00C21234">
            <w:pPr>
              <w:pStyle w:val="TAC"/>
              <w:rPr>
                <w:noProof/>
              </w:rPr>
            </w:pPr>
            <w:r w:rsidRPr="0016361A">
              <w:t>"0..1", "1", or "M..N", or &lt;leave empty&gt;</w:t>
            </w:r>
          </w:p>
        </w:tc>
        <w:tc>
          <w:tcPr>
            <w:tcW w:w="5160" w:type="dxa"/>
            <w:hideMark/>
          </w:tcPr>
          <w:p w14:paraId="5F27E373" w14:textId="77777777" w:rsidR="00CF5452" w:rsidRPr="0016361A" w:rsidRDefault="00CF5452" w:rsidP="00C21234">
            <w:pPr>
              <w:pStyle w:val="TAL"/>
              <w:rPr>
                <w:noProof/>
              </w:rPr>
            </w:pPr>
            <w:r w:rsidRPr="0016361A">
              <w:t>&lt;only if applicable&gt;</w:t>
            </w:r>
          </w:p>
        </w:tc>
      </w:tr>
    </w:tbl>
    <w:p w14:paraId="759372FA" w14:textId="77777777" w:rsidR="00CF5452" w:rsidRPr="00986E88" w:rsidRDefault="00CF5452" w:rsidP="00CF5452">
      <w:pPr>
        <w:rPr>
          <w:noProof/>
        </w:rPr>
      </w:pPr>
    </w:p>
    <w:p w14:paraId="34AED509" w14:textId="77777777" w:rsidR="00CF5452" w:rsidRPr="00986E88" w:rsidRDefault="00CF5452" w:rsidP="00CF5452">
      <w:pPr>
        <w:pStyle w:val="TH"/>
        <w:rPr>
          <w:noProof/>
        </w:rPr>
      </w:pPr>
      <w:r w:rsidRPr="00986E88">
        <w:rPr>
          <w:noProof/>
        </w:rPr>
        <w:t>Table </w:t>
      </w:r>
      <w:r>
        <w:t>7a.1.5.2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F5452" w:rsidRPr="00B54FF5" w14:paraId="73480C06"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22F899F" w14:textId="77777777" w:rsidR="00CF5452" w:rsidRPr="0016361A" w:rsidRDefault="00CF5452" w:rsidP="00C2123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4BF59F3" w14:textId="77777777" w:rsidR="00CF5452" w:rsidRPr="0016361A" w:rsidRDefault="00CF5452" w:rsidP="00C2123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EA9A2B" w14:textId="77777777" w:rsidR="00CF5452" w:rsidRPr="0016361A" w:rsidRDefault="00CF5452" w:rsidP="00C2123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22923C3" w14:textId="77777777" w:rsidR="00CF5452" w:rsidRPr="0016361A" w:rsidRDefault="00CF5452" w:rsidP="00C2123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F4DB5E6" w14:textId="77777777" w:rsidR="00CF5452" w:rsidRPr="0016361A" w:rsidRDefault="00CF5452" w:rsidP="00C21234">
            <w:pPr>
              <w:pStyle w:val="TAH"/>
              <w:rPr>
                <w:noProof/>
              </w:rPr>
            </w:pPr>
            <w:r w:rsidRPr="0016361A">
              <w:rPr>
                <w:noProof/>
              </w:rPr>
              <w:t>Description</w:t>
            </w:r>
          </w:p>
        </w:tc>
      </w:tr>
      <w:tr w:rsidR="00CF5452" w:rsidRPr="00B54FF5" w14:paraId="1EC9D511"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hideMark/>
          </w:tcPr>
          <w:p w14:paraId="2E02295B"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23F9668C" w14:textId="77777777" w:rsidR="00CF5452" w:rsidRPr="0016361A" w:rsidRDefault="00CF5452" w:rsidP="00C21234">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31DFBE36" w14:textId="77777777" w:rsidR="00CF5452" w:rsidRPr="0016361A" w:rsidRDefault="00CF5452" w:rsidP="00C21234">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6F90DDAE" w14:textId="77777777" w:rsidR="00CF5452" w:rsidRPr="0016361A" w:rsidRDefault="00CF5452" w:rsidP="00C21234">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239541AA" w14:textId="77777777" w:rsidR="00CF5452" w:rsidRPr="0016361A" w:rsidRDefault="00CF5452" w:rsidP="00C21234">
            <w:pPr>
              <w:pStyle w:val="TAL"/>
            </w:pPr>
            <w:r w:rsidRPr="0016361A">
              <w:t>&lt;Meaning of the success case&gt;</w:t>
            </w:r>
          </w:p>
          <w:p w14:paraId="3004EE80" w14:textId="77777777" w:rsidR="00CF5452" w:rsidRPr="0016361A" w:rsidRDefault="00CF5452" w:rsidP="00C21234">
            <w:pPr>
              <w:pStyle w:val="TAL"/>
            </w:pPr>
            <w:r w:rsidRPr="0016361A">
              <w:t>or</w:t>
            </w:r>
          </w:p>
          <w:p w14:paraId="483E72E0" w14:textId="77777777" w:rsidR="00CF5452" w:rsidRPr="0016361A" w:rsidRDefault="00CF5452" w:rsidP="00C21234">
            <w:pPr>
              <w:pStyle w:val="TAL"/>
              <w:rPr>
                <w:noProof/>
              </w:rPr>
            </w:pPr>
            <w:r w:rsidRPr="0016361A">
              <w:t>&lt;Meaning of the error case with additional statement regarding error handling&gt;</w:t>
            </w:r>
          </w:p>
        </w:tc>
      </w:tr>
      <w:tr w:rsidR="00CF5452" w:rsidRPr="00B54FF5" w14:paraId="4F32BC47" w14:textId="77777777" w:rsidTr="00C2123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FFB0E9" w14:textId="212EA74C" w:rsidR="00CF5452" w:rsidRPr="0016361A" w:rsidRDefault="00CF5452" w:rsidP="00C21234">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w:t>
            </w:r>
            <w:r w:rsidR="0037313D">
              <w:t>7</w:t>
            </w:r>
            <w:r w:rsidRPr="0016361A">
              <w:t>] also apply.</w:t>
            </w:r>
          </w:p>
        </w:tc>
      </w:tr>
    </w:tbl>
    <w:p w14:paraId="686DBD44" w14:textId="77777777" w:rsidR="00CF5452" w:rsidRPr="00986E88" w:rsidRDefault="00CF5452" w:rsidP="00CF5452">
      <w:pPr>
        <w:rPr>
          <w:noProof/>
        </w:rPr>
      </w:pPr>
    </w:p>
    <w:p w14:paraId="5502D2DC" w14:textId="77777777" w:rsidR="00CF5452" w:rsidRDefault="00CF5452" w:rsidP="00CF5452">
      <w:pPr>
        <w:pStyle w:val="Heading4"/>
      </w:pPr>
      <w:bookmarkStart w:id="601" w:name="_Toc67903542"/>
      <w:bookmarkStart w:id="602" w:name="_Toc191015829"/>
      <w:r>
        <w:t>7a.1.5.3</w:t>
      </w:r>
      <w:r>
        <w:tab/>
        <w:t>&lt;notification 2&gt;</w:t>
      </w:r>
      <w:bookmarkEnd w:id="601"/>
      <w:bookmarkEnd w:id="602"/>
    </w:p>
    <w:p w14:paraId="6860371C" w14:textId="77777777" w:rsidR="00CF5452" w:rsidRDefault="00CF5452" w:rsidP="00CF5452">
      <w:pPr>
        <w:pStyle w:val="Guidance"/>
      </w:pPr>
      <w:r>
        <w:t>And so on if there are more than one notifications supported by the service. Same structure as in clause 7a.1.5.2.</w:t>
      </w:r>
    </w:p>
    <w:p w14:paraId="4E2F0A4F" w14:textId="77777777" w:rsidR="00CF5452" w:rsidRDefault="00CF5452" w:rsidP="00CF5452">
      <w:pPr>
        <w:pStyle w:val="Heading3"/>
      </w:pPr>
      <w:bookmarkStart w:id="603" w:name="_Toc67903543"/>
      <w:bookmarkStart w:id="604" w:name="_Toc191015830"/>
      <w:r>
        <w:t>7a.1.6</w:t>
      </w:r>
      <w:r>
        <w:tab/>
        <w:t>Data Model</w:t>
      </w:r>
      <w:bookmarkEnd w:id="603"/>
      <w:bookmarkEnd w:id="604"/>
    </w:p>
    <w:p w14:paraId="7DAB4A11" w14:textId="77777777" w:rsidR="00CF5452" w:rsidRDefault="00CF5452" w:rsidP="00CF5452">
      <w:pPr>
        <w:pStyle w:val="Heading4"/>
      </w:pPr>
      <w:bookmarkStart w:id="605" w:name="_Toc67903544"/>
      <w:bookmarkStart w:id="606" w:name="_Toc191015831"/>
      <w:bookmarkStart w:id="607" w:name="_Toc67903545"/>
      <w:r>
        <w:t>7a.1.6.1</w:t>
      </w:r>
      <w:r>
        <w:tab/>
        <w:t>General</w:t>
      </w:r>
      <w:bookmarkEnd w:id="605"/>
      <w:bookmarkEnd w:id="606"/>
    </w:p>
    <w:p w14:paraId="2F45786B" w14:textId="77777777" w:rsidR="00CF5452" w:rsidRDefault="00CF5452" w:rsidP="00CF5452">
      <w:r>
        <w:t>This clause specifies the application data model supported by the API.</w:t>
      </w:r>
    </w:p>
    <w:p w14:paraId="17297FA8" w14:textId="77777777" w:rsidR="00CF5452" w:rsidRDefault="00CF5452" w:rsidP="00CF5452">
      <w:pPr>
        <w:pStyle w:val="Guidance"/>
      </w:pPr>
      <w:r>
        <w:t>Data types that may be common to multiple APIs (offered by the same or different NFs) should be specified in a new separate TS (similar approach as for TS 29.230 for Diameter AVPs).</w:t>
      </w:r>
    </w:p>
    <w:p w14:paraId="2E132141" w14:textId="77777777" w:rsidR="00CF5452" w:rsidRDefault="00CF5452" w:rsidP="00CF5452">
      <w:r>
        <w:t>T</w:t>
      </w:r>
      <w:r w:rsidRPr="009C4D60">
        <w:t>able</w:t>
      </w:r>
      <w:r>
        <w:t xml:space="preserve"> 7a.1.6.1-1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2EEF908F" w14:textId="77777777" w:rsidR="00CF5452" w:rsidRPr="009C4D60" w:rsidRDefault="00CF5452" w:rsidP="00CF5452">
      <w:pPr>
        <w:pStyle w:val="TH"/>
      </w:pPr>
      <w:r w:rsidRPr="009C4D60">
        <w:t>Table</w:t>
      </w:r>
      <w:r>
        <w:t> 7a.1.6.1-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683FFD42"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7897E8A"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C83DA4" w14:textId="77777777" w:rsidR="00CF5452" w:rsidRPr="0016361A" w:rsidRDefault="00CF5452" w:rsidP="00C21234">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F17753" w14:textId="77777777" w:rsidR="00CF5452" w:rsidRPr="0016361A" w:rsidRDefault="00CF5452" w:rsidP="00C21234">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67B6E37" w14:textId="77777777" w:rsidR="00CF5452" w:rsidRPr="0016361A" w:rsidRDefault="00CF5452" w:rsidP="00C21234">
            <w:pPr>
              <w:pStyle w:val="TAH"/>
            </w:pPr>
            <w:r w:rsidRPr="0016361A">
              <w:t>Applicability</w:t>
            </w:r>
          </w:p>
        </w:tc>
      </w:tr>
      <w:tr w:rsidR="00CF5452" w:rsidRPr="00B54FF5" w14:paraId="21433619"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79E3BF8A"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313806EC"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D6E53E4"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C952899" w14:textId="77777777" w:rsidR="00CF5452" w:rsidRPr="0016361A" w:rsidRDefault="00CF5452" w:rsidP="00C21234">
            <w:pPr>
              <w:pStyle w:val="TAL"/>
              <w:rPr>
                <w:rFonts w:cs="Arial"/>
                <w:szCs w:val="18"/>
              </w:rPr>
            </w:pPr>
          </w:p>
        </w:tc>
      </w:tr>
    </w:tbl>
    <w:p w14:paraId="2A7F1F9F" w14:textId="77777777" w:rsidR="00CF5452" w:rsidRDefault="00CF5452" w:rsidP="00CF5452"/>
    <w:p w14:paraId="69ECD5A0" w14:textId="77777777" w:rsidR="00CF5452" w:rsidRDefault="00CF5452" w:rsidP="00CF5452">
      <w:r>
        <w:t>T</w:t>
      </w:r>
      <w:r w:rsidRPr="009C4D60">
        <w:t>able</w:t>
      </w:r>
      <w:r>
        <w:t> 7a.1.6.1-2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3DCC442D" w14:textId="77777777" w:rsidR="00CF5452" w:rsidRPr="009C4D60" w:rsidRDefault="00CF5452" w:rsidP="00CF5452">
      <w:pPr>
        <w:pStyle w:val="TH"/>
      </w:pPr>
      <w:r w:rsidRPr="009C4D60">
        <w:lastRenderedPageBreak/>
        <w:t>Table</w:t>
      </w:r>
      <w:r>
        <w:t> 7a.1.6.1-2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2A476FD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603F26"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63759C" w14:textId="77777777" w:rsidR="00CF5452" w:rsidRPr="0016361A" w:rsidRDefault="00CF5452" w:rsidP="00C2123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DA3D595" w14:textId="77777777" w:rsidR="00CF5452" w:rsidRPr="0016361A" w:rsidRDefault="00CF5452" w:rsidP="00C2123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45B542" w14:textId="77777777" w:rsidR="00CF5452" w:rsidRPr="0016361A" w:rsidRDefault="00CF5452" w:rsidP="00C21234">
            <w:pPr>
              <w:pStyle w:val="TAH"/>
            </w:pPr>
            <w:r w:rsidRPr="0016361A">
              <w:t>Applicability</w:t>
            </w:r>
          </w:p>
        </w:tc>
      </w:tr>
      <w:tr w:rsidR="00CF5452" w:rsidRPr="00B54FF5" w14:paraId="35D7933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119A0377"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5C83B1D6"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34A5521"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5B0AC88" w14:textId="77777777" w:rsidR="00CF5452" w:rsidRPr="0016361A" w:rsidRDefault="00CF5452" w:rsidP="00C21234">
            <w:pPr>
              <w:pStyle w:val="TAL"/>
              <w:rPr>
                <w:rFonts w:cs="Arial"/>
                <w:szCs w:val="18"/>
              </w:rPr>
            </w:pPr>
          </w:p>
        </w:tc>
      </w:tr>
    </w:tbl>
    <w:p w14:paraId="2A371BC4" w14:textId="77777777" w:rsidR="00CF5452" w:rsidRPr="006B5418" w:rsidRDefault="00CF5452" w:rsidP="00CF5452">
      <w:pPr>
        <w:rPr>
          <w:lang w:val="en-US"/>
        </w:rPr>
      </w:pPr>
    </w:p>
    <w:p w14:paraId="1F30FAEF" w14:textId="77777777" w:rsidR="00CF5452" w:rsidRDefault="00CF5452" w:rsidP="00CF5452">
      <w:pPr>
        <w:pStyle w:val="Heading4"/>
        <w:rPr>
          <w:lang w:val="en-US"/>
        </w:rPr>
      </w:pPr>
      <w:bookmarkStart w:id="608" w:name="_Toc191015832"/>
      <w:r>
        <w:rPr>
          <w:lang w:val="en-US"/>
        </w:rPr>
        <w:t>7a.1.6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7"/>
      <w:bookmarkEnd w:id="608"/>
    </w:p>
    <w:p w14:paraId="3517564D" w14:textId="77777777" w:rsidR="00CF5452" w:rsidRPr="00BA4F07" w:rsidRDefault="00CF5452" w:rsidP="00CF5452">
      <w:pPr>
        <w:pStyle w:val="Guidance"/>
      </w:pPr>
      <w:r>
        <w:t>This clause will specify the structured data types.</w:t>
      </w:r>
    </w:p>
    <w:p w14:paraId="5B5699A5" w14:textId="77777777" w:rsidR="00CF5452" w:rsidRDefault="00CF5452" w:rsidP="00CF5452">
      <w:pPr>
        <w:pStyle w:val="Heading5"/>
      </w:pPr>
      <w:bookmarkStart w:id="609" w:name="_Toc191015833"/>
      <w:r>
        <w:t>7a.1.6.2.1</w:t>
      </w:r>
      <w:r>
        <w:tab/>
        <w:t>Introduction</w:t>
      </w:r>
      <w:bookmarkEnd w:id="572"/>
      <w:bookmarkEnd w:id="609"/>
    </w:p>
    <w:p w14:paraId="24512855" w14:textId="77777777" w:rsidR="00CF5452" w:rsidRDefault="00CF5452" w:rsidP="00CF5452">
      <w:r>
        <w:t>This clause defines the structures to be used in resource representations.</w:t>
      </w:r>
    </w:p>
    <w:p w14:paraId="5885131A" w14:textId="77777777" w:rsidR="00CF5452" w:rsidRDefault="00CF5452" w:rsidP="00CF5452">
      <w:pPr>
        <w:pStyle w:val="Heading5"/>
      </w:pPr>
      <w:bookmarkStart w:id="610" w:name="_Toc67903547"/>
      <w:bookmarkStart w:id="611" w:name="_Toc191015834"/>
      <w:r>
        <w:t>7a.1.6.2.2</w:t>
      </w:r>
      <w:r>
        <w:tab/>
        <w:t>Type: &lt;TypeName 1&gt;</w:t>
      </w:r>
      <w:bookmarkEnd w:id="610"/>
      <w:bookmarkEnd w:id="611"/>
    </w:p>
    <w:p w14:paraId="043ABE91" w14:textId="77777777" w:rsidR="00CF5452" w:rsidRPr="00F11739" w:rsidRDefault="00CF5452" w:rsidP="00CF5452">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CAD664A" w14:textId="1A261350" w:rsidR="00CF5452" w:rsidRPr="00F11739" w:rsidRDefault="00CF5452" w:rsidP="00CF5452">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t> </w:t>
      </w:r>
      <w:r w:rsidRPr="00F11739">
        <w:t>[</w:t>
      </w:r>
      <w:r w:rsidR="009D3713">
        <w:t>1</w:t>
      </w:r>
      <w:r w:rsidR="008F05BE">
        <w:t>6</w:t>
      </w:r>
      <w:r w:rsidRPr="00F11739">
        <w:t>]), or a data type defined in a 3GPP specification.</w:t>
      </w:r>
    </w:p>
    <w:p w14:paraId="033A05C5" w14:textId="77777777" w:rsidR="00CF5452" w:rsidRPr="00F11739" w:rsidRDefault="00CF5452" w:rsidP="00CF5452">
      <w:pPr>
        <w:pStyle w:val="Guidance"/>
      </w:pPr>
      <w:r>
        <w:t>"</w:t>
      </w:r>
      <w:r w:rsidRPr="00F11739">
        <w:t>P</w:t>
      </w:r>
      <w:r>
        <w:t>"</w:t>
      </w:r>
      <w:r w:rsidRPr="00F11739">
        <w:t>: Presence condition of a data structure in request body. It shall be one of "M" (for Mandatory), "C" (for Conditional) and "O" (for Optional).</w:t>
      </w:r>
    </w:p>
    <w:p w14:paraId="63FC04B8" w14:textId="77777777" w:rsidR="00CF5452" w:rsidRPr="00F11739" w:rsidRDefault="00CF5452" w:rsidP="00CF5452">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64E02DA" w14:textId="77777777" w:rsidR="00CF5452" w:rsidRDefault="00CF5452" w:rsidP="00CF5452">
      <w:pPr>
        <w:pStyle w:val="Guidance"/>
      </w:pPr>
      <w:r>
        <w:t>"</w:t>
      </w:r>
      <w:r w:rsidRPr="00F11739">
        <w:t>Description</w:t>
      </w:r>
      <w:r>
        <w:t>"</w:t>
      </w:r>
      <w:r w:rsidRPr="00F11739">
        <w:t>: Describes the meaning and use of the attribute and may contain normative statements.</w:t>
      </w:r>
    </w:p>
    <w:p w14:paraId="09D04748" w14:textId="62BDFAF6" w:rsidR="00CF5452" w:rsidRPr="00384E92" w:rsidRDefault="00CF5452" w:rsidP="00CF5452">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rsidR="008E6F62">
        <w:t>7</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64B3FB8" w14:textId="77777777" w:rsidR="00CF5452" w:rsidRDefault="00CF5452" w:rsidP="00CF5452">
      <w:pPr>
        <w:pStyle w:val="TH"/>
      </w:pPr>
      <w:r>
        <w:rPr>
          <w:noProof/>
        </w:rPr>
        <w:t>Table </w:t>
      </w:r>
      <w:r>
        <w:t xml:space="preserve">7a.1.6.2.2-1: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F5452" w:rsidRPr="00B54FF5" w14:paraId="483DBED8" w14:textId="77777777" w:rsidTr="00C21234">
        <w:trPr>
          <w:jc w:val="center"/>
        </w:trPr>
        <w:tc>
          <w:tcPr>
            <w:tcW w:w="1701" w:type="dxa"/>
            <w:shd w:val="clear" w:color="auto" w:fill="C0C0C0"/>
            <w:hideMark/>
          </w:tcPr>
          <w:p w14:paraId="5FD82FE9" w14:textId="77777777" w:rsidR="00CF5452" w:rsidRPr="0016361A" w:rsidRDefault="00CF5452" w:rsidP="00C21234">
            <w:pPr>
              <w:pStyle w:val="TAH"/>
            </w:pPr>
            <w:r w:rsidRPr="0016361A">
              <w:t>Attribute name</w:t>
            </w:r>
          </w:p>
        </w:tc>
        <w:tc>
          <w:tcPr>
            <w:tcW w:w="1444" w:type="dxa"/>
            <w:shd w:val="clear" w:color="auto" w:fill="C0C0C0"/>
            <w:hideMark/>
          </w:tcPr>
          <w:p w14:paraId="03B2F516" w14:textId="77777777" w:rsidR="00CF5452" w:rsidRPr="0016361A" w:rsidRDefault="00CF5452" w:rsidP="00C21234">
            <w:pPr>
              <w:pStyle w:val="TAH"/>
            </w:pPr>
            <w:r w:rsidRPr="0016361A">
              <w:t>Data type</w:t>
            </w:r>
          </w:p>
        </w:tc>
        <w:tc>
          <w:tcPr>
            <w:tcW w:w="425" w:type="dxa"/>
            <w:shd w:val="clear" w:color="auto" w:fill="C0C0C0"/>
            <w:hideMark/>
          </w:tcPr>
          <w:p w14:paraId="0370EEA4" w14:textId="77777777" w:rsidR="00CF5452" w:rsidRPr="0016361A" w:rsidRDefault="00CF5452" w:rsidP="00C21234">
            <w:pPr>
              <w:pStyle w:val="TAH"/>
            </w:pPr>
            <w:r w:rsidRPr="0016361A">
              <w:t>P</w:t>
            </w:r>
          </w:p>
        </w:tc>
        <w:tc>
          <w:tcPr>
            <w:tcW w:w="1134" w:type="dxa"/>
            <w:shd w:val="clear" w:color="auto" w:fill="C0C0C0"/>
          </w:tcPr>
          <w:p w14:paraId="1E7FAC0C" w14:textId="77777777" w:rsidR="00CF5452" w:rsidRPr="0016361A" w:rsidRDefault="00CF5452" w:rsidP="00C21234">
            <w:pPr>
              <w:pStyle w:val="TAH"/>
            </w:pPr>
            <w:r w:rsidRPr="00F112E4">
              <w:t>Cardinality</w:t>
            </w:r>
          </w:p>
        </w:tc>
        <w:tc>
          <w:tcPr>
            <w:tcW w:w="2410" w:type="dxa"/>
            <w:shd w:val="clear" w:color="auto" w:fill="C0C0C0"/>
            <w:hideMark/>
          </w:tcPr>
          <w:p w14:paraId="22F8111E" w14:textId="77777777" w:rsidR="00CF5452" w:rsidRPr="0016361A" w:rsidRDefault="00CF5452" w:rsidP="00C21234">
            <w:pPr>
              <w:pStyle w:val="TAH"/>
              <w:rPr>
                <w:rFonts w:cs="Arial"/>
                <w:szCs w:val="18"/>
              </w:rPr>
            </w:pPr>
            <w:r w:rsidRPr="0016361A">
              <w:rPr>
                <w:rFonts w:cs="Arial"/>
                <w:szCs w:val="18"/>
              </w:rPr>
              <w:t>Description</w:t>
            </w:r>
          </w:p>
        </w:tc>
        <w:tc>
          <w:tcPr>
            <w:tcW w:w="2410" w:type="dxa"/>
            <w:shd w:val="clear" w:color="auto" w:fill="C0C0C0"/>
          </w:tcPr>
          <w:p w14:paraId="21B56DB0"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1F443330" w14:textId="77777777" w:rsidTr="00C21234">
        <w:trPr>
          <w:jc w:val="center"/>
        </w:trPr>
        <w:tc>
          <w:tcPr>
            <w:tcW w:w="1701" w:type="dxa"/>
          </w:tcPr>
          <w:p w14:paraId="03CF505F" w14:textId="77777777" w:rsidR="00CF5452" w:rsidRPr="0016361A" w:rsidRDefault="00CF5452" w:rsidP="00C21234">
            <w:pPr>
              <w:pStyle w:val="TAL"/>
            </w:pPr>
            <w:r w:rsidRPr="0016361A">
              <w:t>&lt;</w:t>
            </w:r>
            <w:r w:rsidRPr="0016361A">
              <w:rPr>
                <w:i/>
              </w:rPr>
              <w:t>attribute name</w:t>
            </w:r>
            <w:r w:rsidRPr="0016361A">
              <w:t>&gt;</w:t>
            </w:r>
          </w:p>
        </w:tc>
        <w:tc>
          <w:tcPr>
            <w:tcW w:w="1444" w:type="dxa"/>
          </w:tcPr>
          <w:p w14:paraId="434AEF34"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CC77B8D" w14:textId="77777777" w:rsidR="00CF5452" w:rsidRPr="0016361A" w:rsidRDefault="00CF5452" w:rsidP="00C21234">
            <w:pPr>
              <w:pStyle w:val="TAC"/>
            </w:pPr>
            <w:r w:rsidRPr="0016361A">
              <w:t>"M", "C" or "O"</w:t>
            </w:r>
          </w:p>
        </w:tc>
        <w:tc>
          <w:tcPr>
            <w:tcW w:w="1134" w:type="dxa"/>
          </w:tcPr>
          <w:p w14:paraId="7BDBAC02" w14:textId="77777777" w:rsidR="00CF5452" w:rsidRPr="0016361A" w:rsidRDefault="00CF5452" w:rsidP="00C21234">
            <w:pPr>
              <w:pStyle w:val="TAL"/>
            </w:pPr>
            <w:r w:rsidRPr="0016361A">
              <w:t>"0..1", "1" or "M..N"</w:t>
            </w:r>
          </w:p>
        </w:tc>
        <w:tc>
          <w:tcPr>
            <w:tcW w:w="2410" w:type="dxa"/>
          </w:tcPr>
          <w:p w14:paraId="3562B61F" w14:textId="77777777" w:rsidR="00CF5452" w:rsidRPr="0016361A" w:rsidRDefault="00CF5452" w:rsidP="00C21234">
            <w:pPr>
              <w:pStyle w:val="TAL"/>
              <w:rPr>
                <w:rFonts w:cs="Arial"/>
                <w:szCs w:val="18"/>
              </w:rPr>
            </w:pPr>
            <w:r w:rsidRPr="0016361A">
              <w:t>&lt;only if applicable&gt;</w:t>
            </w:r>
          </w:p>
        </w:tc>
        <w:tc>
          <w:tcPr>
            <w:tcW w:w="2410" w:type="dxa"/>
          </w:tcPr>
          <w:p w14:paraId="26F1A498" w14:textId="77777777" w:rsidR="00CF5452" w:rsidRPr="0016361A" w:rsidRDefault="00CF5452" w:rsidP="00C21234">
            <w:pPr>
              <w:pStyle w:val="TAL"/>
              <w:rPr>
                <w:rFonts w:cs="Arial"/>
                <w:szCs w:val="18"/>
              </w:rPr>
            </w:pPr>
          </w:p>
        </w:tc>
      </w:tr>
      <w:tr w:rsidR="00CF5452" w:rsidRPr="00B54FF5" w14:paraId="10E04590" w14:textId="77777777" w:rsidTr="00C21234">
        <w:trPr>
          <w:jc w:val="center"/>
        </w:trPr>
        <w:tc>
          <w:tcPr>
            <w:tcW w:w="1701" w:type="dxa"/>
          </w:tcPr>
          <w:p w14:paraId="166C755B" w14:textId="77777777" w:rsidR="00CF5452" w:rsidRPr="0016361A" w:rsidRDefault="00CF5452" w:rsidP="00C21234">
            <w:pPr>
              <w:pStyle w:val="TAL"/>
            </w:pPr>
          </w:p>
        </w:tc>
        <w:tc>
          <w:tcPr>
            <w:tcW w:w="1444" w:type="dxa"/>
          </w:tcPr>
          <w:p w14:paraId="59DEF162" w14:textId="77777777" w:rsidR="00CF5452" w:rsidRPr="0016361A" w:rsidRDefault="00CF5452" w:rsidP="00C21234">
            <w:pPr>
              <w:pStyle w:val="TAL"/>
            </w:pPr>
          </w:p>
        </w:tc>
        <w:tc>
          <w:tcPr>
            <w:tcW w:w="425" w:type="dxa"/>
          </w:tcPr>
          <w:p w14:paraId="58DF27D3" w14:textId="77777777" w:rsidR="00CF5452" w:rsidRPr="0016361A" w:rsidRDefault="00CF5452" w:rsidP="00C21234">
            <w:pPr>
              <w:pStyle w:val="TAC"/>
            </w:pPr>
          </w:p>
        </w:tc>
        <w:tc>
          <w:tcPr>
            <w:tcW w:w="1134" w:type="dxa"/>
          </w:tcPr>
          <w:p w14:paraId="0407A0B9" w14:textId="77777777" w:rsidR="00CF5452" w:rsidRPr="0016361A" w:rsidRDefault="00CF5452" w:rsidP="00C21234">
            <w:pPr>
              <w:pStyle w:val="TAL"/>
            </w:pPr>
          </w:p>
        </w:tc>
        <w:tc>
          <w:tcPr>
            <w:tcW w:w="2410" w:type="dxa"/>
          </w:tcPr>
          <w:p w14:paraId="33AD8F3B" w14:textId="77777777" w:rsidR="00CF5452" w:rsidRPr="0016361A" w:rsidRDefault="00CF5452" w:rsidP="00C21234">
            <w:pPr>
              <w:pStyle w:val="TAL"/>
              <w:rPr>
                <w:rFonts w:cs="Arial"/>
                <w:szCs w:val="18"/>
              </w:rPr>
            </w:pPr>
          </w:p>
        </w:tc>
        <w:tc>
          <w:tcPr>
            <w:tcW w:w="2410" w:type="dxa"/>
          </w:tcPr>
          <w:p w14:paraId="245CA2DA" w14:textId="77777777" w:rsidR="00CF5452" w:rsidRPr="0016361A" w:rsidRDefault="00CF5452" w:rsidP="00C21234">
            <w:pPr>
              <w:pStyle w:val="TAL"/>
              <w:rPr>
                <w:rFonts w:cs="Arial"/>
                <w:szCs w:val="18"/>
              </w:rPr>
            </w:pPr>
          </w:p>
        </w:tc>
      </w:tr>
      <w:tr w:rsidR="00CF5452" w:rsidRPr="00B54FF5" w14:paraId="3E5A165D" w14:textId="77777777" w:rsidTr="00C21234">
        <w:trPr>
          <w:jc w:val="center"/>
        </w:trPr>
        <w:tc>
          <w:tcPr>
            <w:tcW w:w="1701" w:type="dxa"/>
          </w:tcPr>
          <w:p w14:paraId="06D959EA" w14:textId="77777777" w:rsidR="00CF5452" w:rsidRPr="0016361A" w:rsidRDefault="00CF5452" w:rsidP="00C21234">
            <w:pPr>
              <w:pStyle w:val="TAL"/>
            </w:pPr>
          </w:p>
        </w:tc>
        <w:tc>
          <w:tcPr>
            <w:tcW w:w="1444" w:type="dxa"/>
          </w:tcPr>
          <w:p w14:paraId="5B5B2D1D" w14:textId="77777777" w:rsidR="00CF5452" w:rsidRPr="0016361A" w:rsidRDefault="00CF5452" w:rsidP="00C21234">
            <w:pPr>
              <w:pStyle w:val="TAL"/>
            </w:pPr>
          </w:p>
        </w:tc>
        <w:tc>
          <w:tcPr>
            <w:tcW w:w="425" w:type="dxa"/>
          </w:tcPr>
          <w:p w14:paraId="53DE99D6" w14:textId="77777777" w:rsidR="00CF5452" w:rsidRPr="0016361A" w:rsidRDefault="00CF5452" w:rsidP="00C21234">
            <w:pPr>
              <w:pStyle w:val="TAC"/>
            </w:pPr>
          </w:p>
        </w:tc>
        <w:tc>
          <w:tcPr>
            <w:tcW w:w="1134" w:type="dxa"/>
          </w:tcPr>
          <w:p w14:paraId="1DC07A97" w14:textId="77777777" w:rsidR="00CF5452" w:rsidRPr="0016361A" w:rsidRDefault="00CF5452" w:rsidP="00C21234">
            <w:pPr>
              <w:pStyle w:val="TAL"/>
            </w:pPr>
          </w:p>
        </w:tc>
        <w:tc>
          <w:tcPr>
            <w:tcW w:w="2410" w:type="dxa"/>
          </w:tcPr>
          <w:p w14:paraId="7C2BB025" w14:textId="77777777" w:rsidR="00CF5452" w:rsidRPr="0016361A" w:rsidRDefault="00CF5452" w:rsidP="00C21234">
            <w:pPr>
              <w:pStyle w:val="TAL"/>
              <w:rPr>
                <w:rFonts w:cs="Arial"/>
                <w:szCs w:val="18"/>
              </w:rPr>
            </w:pPr>
          </w:p>
        </w:tc>
        <w:tc>
          <w:tcPr>
            <w:tcW w:w="2410" w:type="dxa"/>
          </w:tcPr>
          <w:p w14:paraId="33116B9C" w14:textId="77777777" w:rsidR="00CF5452" w:rsidRPr="0016361A" w:rsidRDefault="00CF5452" w:rsidP="00C21234">
            <w:pPr>
              <w:pStyle w:val="TAL"/>
              <w:rPr>
                <w:rFonts w:cs="Arial"/>
                <w:szCs w:val="18"/>
              </w:rPr>
            </w:pPr>
          </w:p>
        </w:tc>
      </w:tr>
    </w:tbl>
    <w:p w14:paraId="2118CDB2" w14:textId="77777777" w:rsidR="00CF5452" w:rsidRDefault="00CF5452" w:rsidP="00CF5452">
      <w:pPr>
        <w:rPr>
          <w:lang w:val="en-US"/>
        </w:rPr>
      </w:pPr>
    </w:p>
    <w:p w14:paraId="4F97EC52" w14:textId="77777777" w:rsidR="00CF5452" w:rsidRDefault="00CF5452" w:rsidP="00CF5452">
      <w:pPr>
        <w:pStyle w:val="Heading5"/>
      </w:pPr>
      <w:bookmarkStart w:id="612" w:name="_Toc67903548"/>
      <w:bookmarkStart w:id="613" w:name="_Toc191015835"/>
      <w:r>
        <w:t>7a.1.6.2.3</w:t>
      </w:r>
      <w:r>
        <w:tab/>
        <w:t>Type: &lt;TypeName 2&gt;</w:t>
      </w:r>
      <w:bookmarkEnd w:id="612"/>
      <w:bookmarkEnd w:id="613"/>
    </w:p>
    <w:p w14:paraId="1251EAA5" w14:textId="77777777" w:rsidR="00CF5452" w:rsidRPr="00387BE7" w:rsidRDefault="00CF5452" w:rsidP="00CF5452">
      <w:pPr>
        <w:pStyle w:val="Guidance"/>
      </w:pPr>
      <w:r>
        <w:t>And so on if there are more types to specify.</w:t>
      </w:r>
    </w:p>
    <w:p w14:paraId="6BA38226" w14:textId="77777777" w:rsidR="00CF5452" w:rsidRDefault="00CF5452" w:rsidP="00CF5452">
      <w:pPr>
        <w:pStyle w:val="Heading4"/>
        <w:rPr>
          <w:lang w:val="en-US"/>
        </w:rPr>
      </w:pPr>
      <w:bookmarkStart w:id="614" w:name="_Toc67903549"/>
      <w:bookmarkStart w:id="615" w:name="_Toc191015836"/>
      <w:r>
        <w:rPr>
          <w:lang w:val="en-US"/>
        </w:rPr>
        <w:t>7a.1.6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14"/>
      <w:bookmarkEnd w:id="615"/>
    </w:p>
    <w:p w14:paraId="7AC4CD35" w14:textId="77777777" w:rsidR="00CF5452" w:rsidRPr="00FC5F63" w:rsidRDefault="00CF5452" w:rsidP="00CF5452">
      <w:pPr>
        <w:pStyle w:val="Guidance"/>
      </w:pPr>
      <w:r>
        <w:t>This clause will define simple data types and enumerations that can be referenced from data structures defined in the previous clauses.</w:t>
      </w:r>
    </w:p>
    <w:p w14:paraId="6B016F8D" w14:textId="77777777" w:rsidR="00CF5452" w:rsidRPr="00384E92" w:rsidRDefault="00CF5452" w:rsidP="00CF5452">
      <w:pPr>
        <w:pStyle w:val="Heading5"/>
      </w:pPr>
      <w:bookmarkStart w:id="616" w:name="_Toc67903550"/>
      <w:bookmarkStart w:id="617" w:name="_Toc191015837"/>
      <w:r>
        <w:lastRenderedPageBreak/>
        <w:t>7a.1.6.3.1</w:t>
      </w:r>
      <w:r w:rsidRPr="00384E92">
        <w:tab/>
        <w:t>Introduction</w:t>
      </w:r>
      <w:bookmarkEnd w:id="616"/>
      <w:bookmarkEnd w:id="617"/>
    </w:p>
    <w:p w14:paraId="31215375" w14:textId="77777777" w:rsidR="00CF5452" w:rsidRPr="00384E92" w:rsidRDefault="00CF5452" w:rsidP="00CF545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8B843F" w14:textId="77777777" w:rsidR="00CF5452" w:rsidRPr="00384E92" w:rsidRDefault="00CF5452" w:rsidP="00CF5452">
      <w:pPr>
        <w:pStyle w:val="Heading5"/>
      </w:pPr>
      <w:bookmarkStart w:id="618" w:name="_Toc67903551"/>
      <w:bookmarkStart w:id="619" w:name="_Toc191015838"/>
      <w:r>
        <w:t>7a.1.6.3.2</w:t>
      </w:r>
      <w:r w:rsidRPr="00384E92">
        <w:tab/>
        <w:t>Simple data types</w:t>
      </w:r>
      <w:bookmarkEnd w:id="618"/>
      <w:bookmarkEnd w:id="619"/>
    </w:p>
    <w:p w14:paraId="115D4F70" w14:textId="77777777" w:rsidR="00CF5452" w:rsidRPr="00384E92" w:rsidRDefault="00CF5452" w:rsidP="00CF5452">
      <w:bookmarkStart w:id="620" w:name="_Toc67903552"/>
      <w:r w:rsidRPr="00384E92">
        <w:t>The simple data types defined in table</w:t>
      </w:r>
      <w:r>
        <w:t> 7a.1.6.3.2-1</w:t>
      </w:r>
      <w:r w:rsidRPr="00384E92">
        <w:t xml:space="preserve"> shall be supported.</w:t>
      </w:r>
    </w:p>
    <w:p w14:paraId="43BD3A67" w14:textId="77777777" w:rsidR="00CF5452" w:rsidRPr="00384E92" w:rsidRDefault="00CF5452" w:rsidP="00CF5452">
      <w:pPr>
        <w:pStyle w:val="TH"/>
      </w:pPr>
      <w:r w:rsidRPr="00384E92">
        <w:t>Table</w:t>
      </w:r>
      <w:r>
        <w:t> 7a.1.6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F5452" w:rsidRPr="00B54FF5" w14:paraId="269AAADB" w14:textId="77777777" w:rsidTr="00C21234">
        <w:trPr>
          <w:jc w:val="center"/>
        </w:trPr>
        <w:tc>
          <w:tcPr>
            <w:tcW w:w="847" w:type="pct"/>
            <w:shd w:val="clear" w:color="auto" w:fill="C0C0C0"/>
            <w:tcMar>
              <w:top w:w="0" w:type="dxa"/>
              <w:left w:w="108" w:type="dxa"/>
              <w:bottom w:w="0" w:type="dxa"/>
              <w:right w:w="108" w:type="dxa"/>
            </w:tcMar>
          </w:tcPr>
          <w:p w14:paraId="4D765C88" w14:textId="77777777" w:rsidR="00CF5452" w:rsidRPr="0016361A" w:rsidRDefault="00CF5452" w:rsidP="00C21234">
            <w:pPr>
              <w:pStyle w:val="TAH"/>
            </w:pPr>
            <w:r w:rsidRPr="0016361A">
              <w:t>Type Name</w:t>
            </w:r>
          </w:p>
        </w:tc>
        <w:tc>
          <w:tcPr>
            <w:tcW w:w="837" w:type="pct"/>
            <w:shd w:val="clear" w:color="auto" w:fill="C0C0C0"/>
            <w:tcMar>
              <w:top w:w="0" w:type="dxa"/>
              <w:left w:w="108" w:type="dxa"/>
              <w:bottom w:w="0" w:type="dxa"/>
              <w:right w:w="108" w:type="dxa"/>
            </w:tcMar>
          </w:tcPr>
          <w:p w14:paraId="50C8A273" w14:textId="77777777" w:rsidR="00CF5452" w:rsidRPr="0016361A" w:rsidRDefault="00CF5452" w:rsidP="00C21234">
            <w:pPr>
              <w:pStyle w:val="TAH"/>
            </w:pPr>
            <w:r w:rsidRPr="0016361A">
              <w:t>Type Definition</w:t>
            </w:r>
          </w:p>
        </w:tc>
        <w:tc>
          <w:tcPr>
            <w:tcW w:w="2051" w:type="pct"/>
            <w:shd w:val="clear" w:color="auto" w:fill="C0C0C0"/>
          </w:tcPr>
          <w:p w14:paraId="3C0CF5D6" w14:textId="77777777" w:rsidR="00CF5452" w:rsidRPr="0016361A" w:rsidRDefault="00CF5452" w:rsidP="00C21234">
            <w:pPr>
              <w:pStyle w:val="TAH"/>
            </w:pPr>
            <w:r w:rsidRPr="0016361A">
              <w:t>Description</w:t>
            </w:r>
          </w:p>
        </w:tc>
        <w:tc>
          <w:tcPr>
            <w:tcW w:w="1265" w:type="pct"/>
            <w:shd w:val="clear" w:color="auto" w:fill="C0C0C0"/>
          </w:tcPr>
          <w:p w14:paraId="583FE756" w14:textId="77777777" w:rsidR="00CF5452" w:rsidRPr="0016361A" w:rsidRDefault="00CF5452" w:rsidP="00C21234">
            <w:pPr>
              <w:pStyle w:val="TAH"/>
            </w:pPr>
            <w:r w:rsidRPr="0016361A">
              <w:t>Applicability</w:t>
            </w:r>
          </w:p>
        </w:tc>
      </w:tr>
      <w:tr w:rsidR="00CF5452" w:rsidRPr="00B54FF5" w14:paraId="3806A7FC" w14:textId="77777777" w:rsidTr="00C21234">
        <w:trPr>
          <w:jc w:val="center"/>
        </w:trPr>
        <w:tc>
          <w:tcPr>
            <w:tcW w:w="847" w:type="pct"/>
            <w:tcMar>
              <w:top w:w="0" w:type="dxa"/>
              <w:left w:w="108" w:type="dxa"/>
              <w:bottom w:w="0" w:type="dxa"/>
              <w:right w:w="108" w:type="dxa"/>
            </w:tcMar>
          </w:tcPr>
          <w:p w14:paraId="16995A85" w14:textId="77777777" w:rsidR="00CF5452" w:rsidRPr="0016361A" w:rsidRDefault="00CF5452" w:rsidP="00C21234">
            <w:pPr>
              <w:pStyle w:val="TAL"/>
            </w:pPr>
          </w:p>
        </w:tc>
        <w:tc>
          <w:tcPr>
            <w:tcW w:w="837" w:type="pct"/>
            <w:tcMar>
              <w:top w:w="0" w:type="dxa"/>
              <w:left w:w="108" w:type="dxa"/>
              <w:bottom w:w="0" w:type="dxa"/>
              <w:right w:w="108" w:type="dxa"/>
            </w:tcMar>
          </w:tcPr>
          <w:p w14:paraId="14325452" w14:textId="77777777" w:rsidR="00CF5452" w:rsidRPr="0016361A" w:rsidRDefault="00CF5452" w:rsidP="00C21234">
            <w:pPr>
              <w:pStyle w:val="TAL"/>
            </w:pPr>
            <w:r w:rsidRPr="0016361A">
              <w:t>&lt;one simple data type, i.e. boolean, integer, number, or string&gt;</w:t>
            </w:r>
          </w:p>
        </w:tc>
        <w:tc>
          <w:tcPr>
            <w:tcW w:w="2051" w:type="pct"/>
          </w:tcPr>
          <w:p w14:paraId="69D98383" w14:textId="77777777" w:rsidR="00CF5452" w:rsidRPr="0016361A" w:rsidRDefault="00CF5452" w:rsidP="00C21234">
            <w:pPr>
              <w:pStyle w:val="TAL"/>
            </w:pPr>
          </w:p>
        </w:tc>
        <w:tc>
          <w:tcPr>
            <w:tcW w:w="1265" w:type="pct"/>
          </w:tcPr>
          <w:p w14:paraId="58971B7E" w14:textId="77777777" w:rsidR="00CF5452" w:rsidRPr="0016361A" w:rsidRDefault="00CF5452" w:rsidP="00C21234">
            <w:pPr>
              <w:pStyle w:val="TAL"/>
            </w:pPr>
          </w:p>
        </w:tc>
      </w:tr>
    </w:tbl>
    <w:p w14:paraId="72674802" w14:textId="77777777" w:rsidR="00CF5452" w:rsidRPr="00384E92" w:rsidRDefault="00CF5452" w:rsidP="00CF5452"/>
    <w:p w14:paraId="7F427048" w14:textId="77777777" w:rsidR="00CF5452" w:rsidRPr="00BC662F" w:rsidRDefault="00CF5452" w:rsidP="00CF5452">
      <w:pPr>
        <w:pStyle w:val="Heading5"/>
      </w:pPr>
      <w:bookmarkStart w:id="621" w:name="_Toc191015839"/>
      <w:r>
        <w:t>7a.1.6.3.3</w:t>
      </w:r>
      <w:r w:rsidRPr="00BC662F">
        <w:tab/>
        <w:t>Enumeration: &lt;EnumType1&gt;</w:t>
      </w:r>
      <w:bookmarkEnd w:id="620"/>
      <w:bookmarkEnd w:id="621"/>
    </w:p>
    <w:p w14:paraId="32DA683A" w14:textId="77777777" w:rsidR="00CF5452" w:rsidRPr="00384E92" w:rsidRDefault="00CF5452" w:rsidP="00CF5452">
      <w:r w:rsidRPr="00384E92">
        <w:t>The enumeration &lt;EnumType1&gt; represents &lt;something&gt;. It shall comply with the provisions defined in table</w:t>
      </w:r>
      <w:r>
        <w:t> 7a.1.6.3.3</w:t>
      </w:r>
      <w:r w:rsidRPr="00384E92">
        <w:t>-1.</w:t>
      </w:r>
    </w:p>
    <w:p w14:paraId="7FDD4C76" w14:textId="77777777" w:rsidR="00CF5452" w:rsidRDefault="00CF5452" w:rsidP="00CF5452">
      <w:pPr>
        <w:pStyle w:val="TH"/>
      </w:pPr>
      <w:r>
        <w:t>Table 7a.1.6.3.3-1: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CF5452" w:rsidRPr="00B54FF5" w14:paraId="7FF86455" w14:textId="77777777" w:rsidTr="00C21234">
        <w:tc>
          <w:tcPr>
            <w:tcW w:w="1392" w:type="pct"/>
            <w:shd w:val="clear" w:color="auto" w:fill="C0C0C0"/>
            <w:tcMar>
              <w:top w:w="0" w:type="dxa"/>
              <w:left w:w="108" w:type="dxa"/>
              <w:bottom w:w="0" w:type="dxa"/>
              <w:right w:w="108" w:type="dxa"/>
            </w:tcMar>
            <w:hideMark/>
          </w:tcPr>
          <w:p w14:paraId="67CB5170" w14:textId="77777777" w:rsidR="00CF5452" w:rsidRPr="0016361A" w:rsidRDefault="00CF5452" w:rsidP="00C21234">
            <w:pPr>
              <w:pStyle w:val="TAH"/>
            </w:pPr>
            <w:r w:rsidRPr="0016361A">
              <w:t>Enumeration value</w:t>
            </w:r>
          </w:p>
        </w:tc>
        <w:tc>
          <w:tcPr>
            <w:tcW w:w="2330" w:type="pct"/>
            <w:shd w:val="clear" w:color="auto" w:fill="C0C0C0"/>
            <w:tcMar>
              <w:top w:w="0" w:type="dxa"/>
              <w:left w:w="108" w:type="dxa"/>
              <w:bottom w:w="0" w:type="dxa"/>
              <w:right w:w="108" w:type="dxa"/>
            </w:tcMar>
            <w:hideMark/>
          </w:tcPr>
          <w:p w14:paraId="7E001837" w14:textId="77777777" w:rsidR="00CF5452" w:rsidRPr="0016361A" w:rsidRDefault="00CF5452" w:rsidP="00C21234">
            <w:pPr>
              <w:pStyle w:val="TAH"/>
            </w:pPr>
            <w:r w:rsidRPr="0016361A">
              <w:t>Description</w:t>
            </w:r>
          </w:p>
        </w:tc>
        <w:tc>
          <w:tcPr>
            <w:tcW w:w="1278" w:type="pct"/>
            <w:shd w:val="clear" w:color="auto" w:fill="C0C0C0"/>
          </w:tcPr>
          <w:p w14:paraId="64ADF0B6" w14:textId="77777777" w:rsidR="00CF5452" w:rsidRPr="0016361A" w:rsidRDefault="00CF5452" w:rsidP="00C21234">
            <w:pPr>
              <w:pStyle w:val="TAH"/>
            </w:pPr>
            <w:r w:rsidRPr="0016361A">
              <w:t>Applicability</w:t>
            </w:r>
          </w:p>
        </w:tc>
      </w:tr>
      <w:tr w:rsidR="00CF5452" w:rsidRPr="00B54FF5" w14:paraId="5ACDB0BC" w14:textId="77777777" w:rsidTr="00C21234">
        <w:tc>
          <w:tcPr>
            <w:tcW w:w="1392" w:type="pct"/>
            <w:tcMar>
              <w:top w:w="0" w:type="dxa"/>
              <w:left w:w="108" w:type="dxa"/>
              <w:bottom w:w="0" w:type="dxa"/>
              <w:right w:w="108" w:type="dxa"/>
            </w:tcMar>
          </w:tcPr>
          <w:p w14:paraId="772E187F" w14:textId="77777777" w:rsidR="00CF5452" w:rsidRPr="0016361A" w:rsidRDefault="00CF5452" w:rsidP="00C21234">
            <w:pPr>
              <w:pStyle w:val="TAL"/>
            </w:pPr>
          </w:p>
        </w:tc>
        <w:tc>
          <w:tcPr>
            <w:tcW w:w="2330" w:type="pct"/>
            <w:tcMar>
              <w:top w:w="0" w:type="dxa"/>
              <w:left w:w="108" w:type="dxa"/>
              <w:bottom w:w="0" w:type="dxa"/>
              <w:right w:w="108" w:type="dxa"/>
            </w:tcMar>
          </w:tcPr>
          <w:p w14:paraId="3E6EB7A6" w14:textId="77777777" w:rsidR="00CF5452" w:rsidRPr="0016361A" w:rsidRDefault="00CF5452" w:rsidP="00C21234">
            <w:pPr>
              <w:pStyle w:val="TAL"/>
            </w:pPr>
          </w:p>
        </w:tc>
        <w:tc>
          <w:tcPr>
            <w:tcW w:w="1278" w:type="pct"/>
          </w:tcPr>
          <w:p w14:paraId="38882A5B" w14:textId="77777777" w:rsidR="00CF5452" w:rsidRPr="0016361A" w:rsidRDefault="00CF5452" w:rsidP="00C21234">
            <w:pPr>
              <w:pStyle w:val="TAL"/>
            </w:pPr>
          </w:p>
        </w:tc>
      </w:tr>
    </w:tbl>
    <w:p w14:paraId="200207AC" w14:textId="77777777" w:rsidR="00CF5452" w:rsidRDefault="00CF5452" w:rsidP="00CF5452">
      <w:pPr>
        <w:rPr>
          <w:lang w:val="en-US"/>
        </w:rPr>
      </w:pPr>
    </w:p>
    <w:p w14:paraId="08ED1021" w14:textId="77777777" w:rsidR="00CF5452" w:rsidRPr="00BC662F" w:rsidRDefault="00CF5452" w:rsidP="00CF5452">
      <w:pPr>
        <w:pStyle w:val="Heading5"/>
      </w:pPr>
      <w:bookmarkStart w:id="622" w:name="_Toc67903553"/>
      <w:bookmarkStart w:id="623" w:name="_Toc191015840"/>
      <w:r>
        <w:t>7a.1.6.3.4</w:t>
      </w:r>
      <w:r w:rsidRPr="00BC662F">
        <w:tab/>
        <w:t>Enumeration: &lt;EnumType</w:t>
      </w:r>
      <w:r>
        <w:t>2</w:t>
      </w:r>
      <w:r w:rsidRPr="00BC662F">
        <w:t>&gt;</w:t>
      </w:r>
      <w:bookmarkEnd w:id="622"/>
      <w:bookmarkEnd w:id="623"/>
    </w:p>
    <w:p w14:paraId="09906FC6" w14:textId="77777777" w:rsidR="00CF5452" w:rsidRPr="00387BE7" w:rsidRDefault="00CF5452" w:rsidP="00CF5452">
      <w:pPr>
        <w:pStyle w:val="Guidance"/>
      </w:pPr>
      <w:r>
        <w:t>And so on if there are more enumerations to define.</w:t>
      </w:r>
    </w:p>
    <w:p w14:paraId="051CB1BC" w14:textId="77777777" w:rsidR="00CF5452" w:rsidRDefault="00CF5452" w:rsidP="00CF5452">
      <w:pPr>
        <w:pStyle w:val="Heading4"/>
        <w:rPr>
          <w:lang w:val="en-US"/>
        </w:rPr>
      </w:pPr>
      <w:bookmarkStart w:id="624" w:name="_Toc67903554"/>
      <w:bookmarkStart w:id="625" w:name="_Toc191015841"/>
      <w:r>
        <w:rPr>
          <w:lang w:val="en-US"/>
        </w:rPr>
        <w:t>7a.1.6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24"/>
      <w:bookmarkEnd w:id="625"/>
    </w:p>
    <w:p w14:paraId="38DB329E" w14:textId="77777777" w:rsidR="00CF5452" w:rsidRDefault="00CF5452" w:rsidP="00CF5452">
      <w:pPr>
        <w:pStyle w:val="Heading5"/>
      </w:pPr>
      <w:bookmarkStart w:id="626" w:name="_Toc67903555"/>
      <w:bookmarkStart w:id="627" w:name="_Toc191015842"/>
      <w:r>
        <w:t>7a.1.6.4.1</w:t>
      </w:r>
      <w:r>
        <w:tab/>
        <w:t>Type: &lt;TypeName 1&gt;</w:t>
      </w:r>
      <w:bookmarkEnd w:id="626"/>
      <w:bookmarkEnd w:id="627"/>
    </w:p>
    <w:p w14:paraId="4C31AF84" w14:textId="41BF9FDB" w:rsidR="00CF5452" w:rsidRDefault="00CF5452" w:rsidP="00CF5452">
      <w:pPr>
        <w:pStyle w:val="Guidance"/>
      </w:pPr>
      <w:r>
        <w:t>The data types describing alternative data types or combinations of data types shall represent an OpenAPI schema object using the "oneOf", "anyOf" or "allOf"  keyword to list alternative or to be combined data types (see the OpenAPI specification [</w:t>
      </w:r>
      <w:r w:rsidR="009D3713">
        <w:t>1</w:t>
      </w:r>
      <w:r w:rsidR="008F05BE">
        <w:t>6</w:t>
      </w:r>
      <w:r>
        <w:t>] and https://swagger.io/docs/specification/data-models/oneof-anyof-allof-not/).</w:t>
      </w:r>
    </w:p>
    <w:p w14:paraId="292725CF" w14:textId="77777777" w:rsidR="00CF5452" w:rsidRDefault="00CF5452" w:rsidP="00CF545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DE23B48" w14:textId="77777777" w:rsidR="00CF5452" w:rsidRDefault="00CF5452" w:rsidP="00CF5452">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4B092521" w14:textId="77777777" w:rsidR="00CF5452" w:rsidRPr="00F11739" w:rsidRDefault="00CF5452" w:rsidP="00CF545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8E23303" w14:textId="1A23C7CE" w:rsidR="00CF5452" w:rsidRDefault="00CF5452" w:rsidP="00CF545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t>
      </w:r>
      <w:r w:rsidR="003B0008">
        <w:t>1</w:t>
      </w:r>
      <w:r w:rsidR="00C37C9F">
        <w:t>4</w:t>
      </w:r>
      <w:r>
        <w:t>]) that contains elements of data type &lt;type&gt;. If the data type is indicated as "map(&lt;type&gt;)", the alternative or to be combined data type shall be an object (see IETF RFC 8259 [</w:t>
      </w:r>
      <w:r w:rsidR="003B0008">
        <w:t>1</w:t>
      </w:r>
      <w:r w:rsidR="00C37C9F">
        <w:t>4</w:t>
      </w:r>
      <w:r>
        <w:t xml:space="preserve">])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"boolean" (as defined in the OpenAPI specification [</w:t>
      </w:r>
      <w:r w:rsidR="009D3713">
        <w:t>1</w:t>
      </w:r>
      <w:r w:rsidR="008F05BE">
        <w:t>6</w:t>
      </w:r>
      <w:r>
        <w:t>]), or a data type defined in a 3GPP specification.</w:t>
      </w:r>
    </w:p>
    <w:p w14:paraId="58CBD3A1" w14:textId="77777777" w:rsidR="00CF5452" w:rsidRDefault="00CF5452" w:rsidP="00CF545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E82A3A7" w14:textId="4E50C43B" w:rsidR="00CF5452" w:rsidRPr="00384E92" w:rsidRDefault="00CF5452" w:rsidP="00CF5452">
      <w:pPr>
        <w:pStyle w:val="Guidance"/>
      </w:pPr>
      <w:r>
        <w:t>"Description": Describes the meaning and use of the attribute and may contain normative statements.</w:t>
      </w:r>
      <w:r w:rsidR="00C932D1">
        <w:t xml:space="preserve"> </w:t>
      </w: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rsidR="008E6F62">
        <w:t>7</w:t>
      </w:r>
      <w:r w:rsidRPr="00F11739">
        <w:t xml:space="preserve">], the name of the corresponding feature(s) shall be indicated in this column. If no feature is indicated. the </w:t>
      </w:r>
      <w:r>
        <w:t>attribute</w:t>
      </w:r>
      <w:r w:rsidRPr="00F11739">
        <w:t xml:space="preserve"> can be used with any feature.</w:t>
      </w:r>
    </w:p>
    <w:p w14:paraId="14CD012E" w14:textId="38875A2E" w:rsidR="00CF5452" w:rsidRPr="00971458" w:rsidRDefault="00CF5452" w:rsidP="00CF5452">
      <w:pPr>
        <w:pStyle w:val="Guidance"/>
      </w:pPr>
      <w:r w:rsidRPr="00971458">
        <w:t xml:space="preserve">Applicability: If the type is only applicable for optional feature(s) negotiated using the </w:t>
      </w:r>
      <w:r>
        <w:t>mechanism defined in clause 6.6 of 3GPP TS 29.500 [</w:t>
      </w:r>
      <w:r w:rsidR="008E6F62">
        <w:t>7</w:t>
      </w:r>
      <w:r>
        <w:t>],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7B30E71" w14:textId="77777777" w:rsidR="00CF5452" w:rsidRDefault="00CF5452" w:rsidP="00CF5452">
      <w:pPr>
        <w:pStyle w:val="TH"/>
      </w:pPr>
      <w:r>
        <w:rPr>
          <w:noProof/>
        </w:rPr>
        <w:t>Table </w:t>
      </w:r>
      <w:r>
        <w:t xml:space="preserve">7a.1.6.4.1-1: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F5452" w:rsidRPr="00B54FF5" w14:paraId="5F5645E9" w14:textId="77777777" w:rsidTr="00C21234">
        <w:trPr>
          <w:jc w:val="center"/>
        </w:trPr>
        <w:tc>
          <w:tcPr>
            <w:tcW w:w="2482" w:type="dxa"/>
            <w:shd w:val="clear" w:color="auto" w:fill="C0C0C0"/>
            <w:hideMark/>
          </w:tcPr>
          <w:p w14:paraId="4B3DB887" w14:textId="77777777" w:rsidR="00CF5452" w:rsidRPr="0016361A" w:rsidRDefault="00CF5452" w:rsidP="00C21234">
            <w:pPr>
              <w:pStyle w:val="TAH"/>
            </w:pPr>
            <w:r w:rsidRPr="0016361A">
              <w:t>Data type</w:t>
            </w:r>
          </w:p>
        </w:tc>
        <w:tc>
          <w:tcPr>
            <w:tcW w:w="1169" w:type="dxa"/>
            <w:shd w:val="clear" w:color="auto" w:fill="C0C0C0"/>
          </w:tcPr>
          <w:p w14:paraId="19DCE4B8" w14:textId="77777777" w:rsidR="00CF5452" w:rsidRPr="0016361A" w:rsidRDefault="00CF5452" w:rsidP="00C21234">
            <w:pPr>
              <w:pStyle w:val="TAH"/>
            </w:pPr>
            <w:r w:rsidRPr="00F112E4">
              <w:t>Cardinality</w:t>
            </w:r>
          </w:p>
        </w:tc>
        <w:tc>
          <w:tcPr>
            <w:tcW w:w="3827" w:type="dxa"/>
            <w:shd w:val="clear" w:color="auto" w:fill="C0C0C0"/>
            <w:hideMark/>
          </w:tcPr>
          <w:p w14:paraId="4A3F19DF" w14:textId="77777777" w:rsidR="00CF5452" w:rsidRPr="0016361A" w:rsidRDefault="00CF5452" w:rsidP="00C21234">
            <w:pPr>
              <w:pStyle w:val="TAH"/>
              <w:rPr>
                <w:rFonts w:cs="Arial"/>
                <w:szCs w:val="18"/>
              </w:rPr>
            </w:pPr>
            <w:r w:rsidRPr="0016361A">
              <w:rPr>
                <w:rFonts w:cs="Arial"/>
                <w:szCs w:val="18"/>
              </w:rPr>
              <w:t>Description</w:t>
            </w:r>
          </w:p>
        </w:tc>
        <w:tc>
          <w:tcPr>
            <w:tcW w:w="2092" w:type="dxa"/>
            <w:shd w:val="clear" w:color="auto" w:fill="C0C0C0"/>
          </w:tcPr>
          <w:p w14:paraId="71D04E3C"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797F6DF6" w14:textId="77777777" w:rsidTr="00C21234">
        <w:trPr>
          <w:jc w:val="center"/>
        </w:trPr>
        <w:tc>
          <w:tcPr>
            <w:tcW w:w="2482" w:type="dxa"/>
          </w:tcPr>
          <w:p w14:paraId="0BC4EE10"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1CED9D4D" w14:textId="77777777" w:rsidR="00CF5452" w:rsidRPr="0016361A" w:rsidRDefault="00CF5452" w:rsidP="00C21234">
            <w:pPr>
              <w:pStyle w:val="TAL"/>
            </w:pPr>
            <w:r w:rsidRPr="0016361A">
              <w:t>"1" or "</w:t>
            </w:r>
            <w:r w:rsidRPr="0016361A">
              <w:rPr>
                <w:i/>
              </w:rPr>
              <w:t>M</w:t>
            </w:r>
            <w:r w:rsidRPr="0016361A">
              <w:t>..</w:t>
            </w:r>
            <w:r w:rsidRPr="0016361A">
              <w:rPr>
                <w:i/>
              </w:rPr>
              <w:t>N</w:t>
            </w:r>
            <w:r w:rsidRPr="0016361A">
              <w:t>"</w:t>
            </w:r>
          </w:p>
        </w:tc>
        <w:tc>
          <w:tcPr>
            <w:tcW w:w="3827" w:type="dxa"/>
          </w:tcPr>
          <w:p w14:paraId="62B8635E" w14:textId="77777777" w:rsidR="00CF5452" w:rsidRPr="0016361A" w:rsidRDefault="00CF5452" w:rsidP="00C21234">
            <w:pPr>
              <w:pStyle w:val="TAL"/>
              <w:rPr>
                <w:rFonts w:cs="Arial"/>
                <w:szCs w:val="18"/>
              </w:rPr>
            </w:pPr>
            <w:r w:rsidRPr="0016361A">
              <w:t>&lt;only if applicable&gt;</w:t>
            </w:r>
          </w:p>
        </w:tc>
        <w:tc>
          <w:tcPr>
            <w:tcW w:w="2092" w:type="dxa"/>
          </w:tcPr>
          <w:p w14:paraId="56C90987" w14:textId="77777777" w:rsidR="00CF5452" w:rsidRPr="0016361A" w:rsidRDefault="00CF5452" w:rsidP="00C21234">
            <w:pPr>
              <w:pStyle w:val="TAL"/>
            </w:pPr>
          </w:p>
        </w:tc>
      </w:tr>
    </w:tbl>
    <w:p w14:paraId="28AA621E" w14:textId="77777777" w:rsidR="00CF5452" w:rsidRDefault="00CF5452" w:rsidP="00CF5452"/>
    <w:p w14:paraId="2B82D42B" w14:textId="77777777" w:rsidR="00CF5452" w:rsidRDefault="00CF5452" w:rsidP="00CF5452">
      <w:pPr>
        <w:pStyle w:val="Heading5"/>
      </w:pPr>
      <w:bookmarkStart w:id="628" w:name="_Toc67903556"/>
      <w:bookmarkStart w:id="629" w:name="_Toc191015843"/>
      <w:r>
        <w:t>7a.1.6.4.2</w:t>
      </w:r>
      <w:r>
        <w:tab/>
        <w:t>Type: &lt;TypeName 2&gt;</w:t>
      </w:r>
      <w:bookmarkEnd w:id="628"/>
      <w:bookmarkEnd w:id="629"/>
    </w:p>
    <w:p w14:paraId="55124319" w14:textId="77777777" w:rsidR="00CF5452" w:rsidRPr="00387BE7" w:rsidRDefault="00CF5452" w:rsidP="00CF5452">
      <w:pPr>
        <w:pStyle w:val="Guidance"/>
      </w:pPr>
      <w:r>
        <w:t>And so on if there are more types to specify.</w:t>
      </w:r>
    </w:p>
    <w:p w14:paraId="38A4E8E1" w14:textId="77777777" w:rsidR="00CF5452" w:rsidRDefault="00CF5452" w:rsidP="00CF5452">
      <w:pPr>
        <w:pStyle w:val="Heading4"/>
      </w:pPr>
      <w:bookmarkStart w:id="630" w:name="_Toc67903557"/>
      <w:bookmarkStart w:id="631" w:name="_Toc191015844"/>
      <w:r>
        <w:t>7a.1.6.5</w:t>
      </w:r>
      <w:r>
        <w:tab/>
        <w:t>Binary data</w:t>
      </w:r>
      <w:bookmarkEnd w:id="630"/>
      <w:bookmarkEnd w:id="631"/>
    </w:p>
    <w:p w14:paraId="2986CE91" w14:textId="77777777" w:rsidR="00CF5452" w:rsidRDefault="00CF5452" w:rsidP="00CF5452">
      <w:pPr>
        <w:pStyle w:val="Guidance"/>
      </w:pPr>
      <w:r>
        <w:t>This clause will specify what is encoded in binary part, if multipart media type is agreed to be supported by CT4 and is supported by the API. It shall be omitted if not applicable.</w:t>
      </w:r>
    </w:p>
    <w:p w14:paraId="33AF4773" w14:textId="77777777" w:rsidR="00CF5452" w:rsidRDefault="00CF5452" w:rsidP="00CF5452">
      <w:pPr>
        <w:pStyle w:val="Heading5"/>
      </w:pPr>
      <w:bookmarkStart w:id="632" w:name="_Toc67903558"/>
      <w:bookmarkStart w:id="633" w:name="_Toc191015845"/>
      <w:r>
        <w:t>7a.1.6.5.1</w:t>
      </w:r>
      <w:r>
        <w:tab/>
        <w:t>Binary Data Types</w:t>
      </w:r>
      <w:bookmarkEnd w:id="632"/>
      <w:bookmarkEnd w:id="633"/>
    </w:p>
    <w:p w14:paraId="6654D826" w14:textId="77777777" w:rsidR="00CF5452" w:rsidRPr="00A04126" w:rsidRDefault="00CF5452" w:rsidP="00CF5452">
      <w:pPr>
        <w:pStyle w:val="TH"/>
      </w:pPr>
      <w:bookmarkStart w:id="634" w:name="_Toc67903559"/>
      <w:r w:rsidRPr="00A04126">
        <w:t>Table</w:t>
      </w:r>
      <w:r>
        <w:t> 7a.</w:t>
      </w:r>
      <w:r w:rsidRPr="00A04126">
        <w:t>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F5452" w:rsidRPr="00B54FF5" w14:paraId="17C030FF" w14:textId="77777777" w:rsidTr="00C21234">
        <w:trPr>
          <w:jc w:val="center"/>
        </w:trPr>
        <w:tc>
          <w:tcPr>
            <w:tcW w:w="2718" w:type="dxa"/>
            <w:shd w:val="clear" w:color="auto" w:fill="C0C0C0"/>
          </w:tcPr>
          <w:p w14:paraId="5FF50DAF" w14:textId="77777777" w:rsidR="00CF5452" w:rsidRPr="0016361A" w:rsidRDefault="00CF5452" w:rsidP="00C21234">
            <w:pPr>
              <w:pStyle w:val="TAH"/>
            </w:pPr>
            <w:r w:rsidRPr="0016361A">
              <w:t>Name</w:t>
            </w:r>
          </w:p>
        </w:tc>
        <w:tc>
          <w:tcPr>
            <w:tcW w:w="1378" w:type="dxa"/>
            <w:shd w:val="clear" w:color="auto" w:fill="C0C0C0"/>
          </w:tcPr>
          <w:p w14:paraId="571AD148" w14:textId="77777777" w:rsidR="00CF5452" w:rsidRPr="0016361A" w:rsidRDefault="00CF5452" w:rsidP="00C21234">
            <w:pPr>
              <w:pStyle w:val="TAH"/>
            </w:pPr>
            <w:r w:rsidRPr="0016361A">
              <w:t>Clause defined</w:t>
            </w:r>
          </w:p>
        </w:tc>
        <w:tc>
          <w:tcPr>
            <w:tcW w:w="4381" w:type="dxa"/>
            <w:shd w:val="clear" w:color="auto" w:fill="C0C0C0"/>
          </w:tcPr>
          <w:p w14:paraId="3ADBA7C6" w14:textId="77777777" w:rsidR="00CF5452" w:rsidRPr="0016361A" w:rsidRDefault="00CF5452" w:rsidP="00C21234">
            <w:pPr>
              <w:pStyle w:val="TAH"/>
            </w:pPr>
            <w:r w:rsidRPr="0016361A">
              <w:t>Content type</w:t>
            </w:r>
          </w:p>
        </w:tc>
      </w:tr>
      <w:tr w:rsidR="00CF5452" w:rsidRPr="00B54FF5" w14:paraId="263C111F" w14:textId="77777777" w:rsidTr="00C21234">
        <w:trPr>
          <w:jc w:val="center"/>
        </w:trPr>
        <w:tc>
          <w:tcPr>
            <w:tcW w:w="2718" w:type="dxa"/>
          </w:tcPr>
          <w:p w14:paraId="432466DA" w14:textId="77777777" w:rsidR="00CF5452" w:rsidRPr="0016361A" w:rsidRDefault="00CF5452" w:rsidP="00C21234">
            <w:pPr>
              <w:pStyle w:val="TAL"/>
            </w:pPr>
            <w:r w:rsidRPr="0016361A">
              <w:t>&lt; Binary Data 1 &gt;</w:t>
            </w:r>
          </w:p>
          <w:p w14:paraId="668A8638" w14:textId="77777777" w:rsidR="00CF5452" w:rsidRPr="0016361A" w:rsidRDefault="00CF5452" w:rsidP="00C21234">
            <w:pPr>
              <w:pStyle w:val="TAL"/>
            </w:pPr>
            <w:r w:rsidRPr="0016361A">
              <w:t>e.g. N1 SM Message</w:t>
            </w:r>
          </w:p>
          <w:p w14:paraId="6B4C080E" w14:textId="77777777" w:rsidR="00CF5452" w:rsidRPr="0016361A" w:rsidRDefault="00CF5452" w:rsidP="00C21234">
            <w:pPr>
              <w:pStyle w:val="TAL"/>
            </w:pPr>
          </w:p>
        </w:tc>
        <w:tc>
          <w:tcPr>
            <w:tcW w:w="1378" w:type="dxa"/>
          </w:tcPr>
          <w:p w14:paraId="5EDDE8A3" w14:textId="77777777" w:rsidR="00CF5452" w:rsidRPr="0016361A" w:rsidRDefault="00CF5452" w:rsidP="00C21234">
            <w:pPr>
              <w:pStyle w:val="TAC"/>
            </w:pPr>
            <w:r w:rsidRPr="0016361A">
              <w:t>&lt; clause &gt;</w:t>
            </w:r>
          </w:p>
          <w:p w14:paraId="02329042" w14:textId="77777777" w:rsidR="00CF5452" w:rsidRPr="0016361A" w:rsidRDefault="00CF5452" w:rsidP="00C21234">
            <w:pPr>
              <w:pStyle w:val="TAC"/>
            </w:pPr>
            <w:r w:rsidRPr="0016361A">
              <w:t xml:space="preserve">e.g. </w:t>
            </w:r>
            <w:r>
              <w:t>7a.</w:t>
            </w:r>
            <w:r w:rsidRPr="0016361A">
              <w:t>1.6.5.2</w:t>
            </w:r>
          </w:p>
        </w:tc>
        <w:tc>
          <w:tcPr>
            <w:tcW w:w="4381" w:type="dxa"/>
          </w:tcPr>
          <w:p w14:paraId="68D4DBB0" w14:textId="77777777" w:rsidR="00CF5452" w:rsidRPr="0016361A" w:rsidRDefault="00CF5452" w:rsidP="00C21234">
            <w:pPr>
              <w:pStyle w:val="TAL"/>
              <w:rPr>
                <w:rFonts w:cs="Arial"/>
                <w:szCs w:val="18"/>
              </w:rPr>
            </w:pPr>
            <w:r w:rsidRPr="0016361A">
              <w:rPr>
                <w:rFonts w:cs="Arial"/>
                <w:szCs w:val="18"/>
              </w:rPr>
              <w:t>&lt;content type&gt;</w:t>
            </w:r>
          </w:p>
          <w:p w14:paraId="48FCD31E" w14:textId="77777777" w:rsidR="00CF5452" w:rsidRPr="0016361A" w:rsidRDefault="00CF5452" w:rsidP="00C21234">
            <w:pPr>
              <w:pStyle w:val="TAL"/>
              <w:rPr>
                <w:rFonts w:cs="Arial"/>
                <w:szCs w:val="18"/>
              </w:rPr>
            </w:pPr>
            <w:r w:rsidRPr="0016361A">
              <w:rPr>
                <w:rFonts w:cs="Arial"/>
                <w:szCs w:val="18"/>
              </w:rPr>
              <w:t>e.g. vnd.3gpp.5gnas</w:t>
            </w:r>
          </w:p>
        </w:tc>
      </w:tr>
      <w:tr w:rsidR="00CF5452" w:rsidRPr="00B54FF5" w14:paraId="0B18509C" w14:textId="77777777" w:rsidTr="00C21234">
        <w:trPr>
          <w:jc w:val="center"/>
        </w:trPr>
        <w:tc>
          <w:tcPr>
            <w:tcW w:w="2718" w:type="dxa"/>
          </w:tcPr>
          <w:p w14:paraId="6969A954" w14:textId="77777777" w:rsidR="00CF5452" w:rsidRPr="0016361A" w:rsidRDefault="00CF5452" w:rsidP="00C21234">
            <w:pPr>
              <w:pStyle w:val="TAL"/>
            </w:pPr>
          </w:p>
        </w:tc>
        <w:tc>
          <w:tcPr>
            <w:tcW w:w="1378" w:type="dxa"/>
          </w:tcPr>
          <w:p w14:paraId="1591D7E8" w14:textId="77777777" w:rsidR="00CF5452" w:rsidRPr="0016361A" w:rsidRDefault="00CF5452" w:rsidP="00C21234">
            <w:pPr>
              <w:pStyle w:val="TAC"/>
            </w:pPr>
          </w:p>
        </w:tc>
        <w:tc>
          <w:tcPr>
            <w:tcW w:w="4381" w:type="dxa"/>
          </w:tcPr>
          <w:p w14:paraId="17149156" w14:textId="77777777" w:rsidR="00CF5452" w:rsidRPr="0016361A" w:rsidRDefault="00CF5452" w:rsidP="00C21234">
            <w:pPr>
              <w:pStyle w:val="TAL"/>
              <w:rPr>
                <w:rFonts w:cs="Arial"/>
                <w:szCs w:val="18"/>
              </w:rPr>
            </w:pPr>
          </w:p>
        </w:tc>
      </w:tr>
    </w:tbl>
    <w:p w14:paraId="3ED92546" w14:textId="77777777" w:rsidR="00CF5452" w:rsidRPr="00A04126" w:rsidRDefault="00CF5452" w:rsidP="00CF5452"/>
    <w:p w14:paraId="2B77B58A" w14:textId="77777777" w:rsidR="00CF5452" w:rsidRDefault="00CF5452" w:rsidP="00CF5452">
      <w:pPr>
        <w:pStyle w:val="Heading5"/>
      </w:pPr>
      <w:bookmarkStart w:id="635" w:name="_Toc191015846"/>
      <w:r>
        <w:t>7a.1.6.5.2</w:t>
      </w:r>
      <w:r>
        <w:tab/>
        <w:t>&lt; Binary Data 1 &gt;</w:t>
      </w:r>
      <w:bookmarkEnd w:id="634"/>
      <w:bookmarkEnd w:id="635"/>
    </w:p>
    <w:p w14:paraId="2A7C3112" w14:textId="77777777" w:rsidR="00CF5452" w:rsidRPr="000602BD" w:rsidRDefault="00CF5452" w:rsidP="00CF5452">
      <w:pPr>
        <w:pStyle w:val="Guidance"/>
      </w:pPr>
      <w:r w:rsidRPr="000602BD">
        <w:t>And so on if there are more binary data to specify</w:t>
      </w:r>
    </w:p>
    <w:p w14:paraId="79735361" w14:textId="77777777" w:rsidR="00CF5452" w:rsidRDefault="00CF5452" w:rsidP="00CF5452">
      <w:pPr>
        <w:pStyle w:val="Heading3"/>
      </w:pPr>
      <w:bookmarkStart w:id="636" w:name="_Toc67903560"/>
      <w:bookmarkStart w:id="637" w:name="_Toc191015847"/>
      <w:r>
        <w:t>7a.1.7</w:t>
      </w:r>
      <w:r>
        <w:tab/>
        <w:t>Error Handling</w:t>
      </w:r>
      <w:bookmarkEnd w:id="636"/>
      <w:bookmarkEnd w:id="637"/>
    </w:p>
    <w:p w14:paraId="5852BA41" w14:textId="77777777" w:rsidR="00CF5452" w:rsidRDefault="00CF5452" w:rsidP="00CF545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7a.1.3. and 7a.1.4.</w:t>
      </w:r>
    </w:p>
    <w:p w14:paraId="78C03FED" w14:textId="77777777" w:rsidR="00CF5452" w:rsidRPr="00971458" w:rsidRDefault="00CF5452" w:rsidP="00CF5452">
      <w:pPr>
        <w:pStyle w:val="Heading4"/>
      </w:pPr>
      <w:bookmarkStart w:id="638" w:name="_Toc67903561"/>
      <w:bookmarkStart w:id="639" w:name="_Toc191015848"/>
      <w:r>
        <w:t>7a.</w:t>
      </w:r>
      <w:r w:rsidRPr="00971458">
        <w:t>1.7.1</w:t>
      </w:r>
      <w:r w:rsidRPr="00971458">
        <w:tab/>
        <w:t>General</w:t>
      </w:r>
      <w:bookmarkEnd w:id="638"/>
      <w:bookmarkEnd w:id="639"/>
    </w:p>
    <w:p w14:paraId="02617205" w14:textId="69A7F338" w:rsidR="00CF5452" w:rsidRDefault="00CF5452" w:rsidP="00CF5452">
      <w:r>
        <w:t xml:space="preserve">For the </w:t>
      </w:r>
      <w:r>
        <w:rPr>
          <w:noProof/>
        </w:rPr>
        <w:t>&lt;API Name&gt;</w:t>
      </w:r>
      <w:r>
        <w:t xml:space="preserve"> API, HTTP error responses shall be supported as specified in clause 4.8 of 3GPP TS 29.501 [</w:t>
      </w:r>
      <w:r w:rsidR="00F21AAF">
        <w:t>8</w:t>
      </w:r>
      <w:r>
        <w:t>]. Protocol errors and application errors specified in table 5.2.7.2-1 of 3GPP TS 29.500 [</w:t>
      </w:r>
      <w:r w:rsidR="009427D6">
        <w:t>7</w:t>
      </w:r>
      <w:r>
        <w:t xml:space="preserve">] shall be supported for an </w:t>
      </w:r>
      <w:r>
        <w:lastRenderedPageBreak/>
        <w:t>HTTP method if the corresponding HTTP status codes are specified as mandatory for that HTTP method in table 5.2.7.1-1 of 3GPP TS 29.500 [</w:t>
      </w:r>
      <w:r w:rsidR="009427D6">
        <w:t>7</w:t>
      </w:r>
      <w:r>
        <w:t>].</w:t>
      </w:r>
    </w:p>
    <w:p w14:paraId="6F5FD44C" w14:textId="77777777" w:rsidR="00CF5452" w:rsidRPr="00971458" w:rsidRDefault="00CF5452" w:rsidP="00CF5452">
      <w:pPr>
        <w:rPr>
          <w:rFonts w:eastAsia="Calibri"/>
        </w:rPr>
      </w:pPr>
      <w:r>
        <w:t xml:space="preserve">In addition, the requirements in the following clauses are applicable for the </w:t>
      </w:r>
      <w:r>
        <w:rPr>
          <w:noProof/>
        </w:rPr>
        <w:t>&lt;API Name&gt;</w:t>
      </w:r>
      <w:r>
        <w:t xml:space="preserve"> API.</w:t>
      </w:r>
    </w:p>
    <w:p w14:paraId="4A606770" w14:textId="77777777" w:rsidR="00CF5452" w:rsidRPr="00971458" w:rsidRDefault="00CF5452" w:rsidP="00CF5452">
      <w:pPr>
        <w:pStyle w:val="Heading4"/>
      </w:pPr>
      <w:bookmarkStart w:id="640" w:name="_Toc67903562"/>
      <w:bookmarkStart w:id="641" w:name="_Toc191015849"/>
      <w:r>
        <w:t>7a.</w:t>
      </w:r>
      <w:r w:rsidRPr="00971458">
        <w:t>1.7.2</w:t>
      </w:r>
      <w:r w:rsidRPr="00971458">
        <w:tab/>
        <w:t>Protocol Errors</w:t>
      </w:r>
      <w:bookmarkEnd w:id="640"/>
      <w:bookmarkEnd w:id="641"/>
    </w:p>
    <w:p w14:paraId="6F6D1FF5" w14:textId="77777777" w:rsidR="00CF5452" w:rsidRPr="00971458" w:rsidRDefault="00CF5452" w:rsidP="00CF5452">
      <w:r>
        <w:t xml:space="preserve">No specific procedures for the </w:t>
      </w:r>
      <w:r>
        <w:rPr>
          <w:noProof/>
        </w:rPr>
        <w:t>&lt;API name&gt;</w:t>
      </w:r>
      <w:r>
        <w:t xml:space="preserve"> service are specified.</w:t>
      </w:r>
    </w:p>
    <w:p w14:paraId="486FE5E7" w14:textId="77777777" w:rsidR="00CF5452" w:rsidRDefault="00CF5452" w:rsidP="00CF5452">
      <w:pPr>
        <w:pStyle w:val="Guidance"/>
      </w:pPr>
      <w:r>
        <w:t>Or add specific information for the API if applicable.</w:t>
      </w:r>
    </w:p>
    <w:p w14:paraId="07D397FA" w14:textId="77777777" w:rsidR="00CF5452" w:rsidRDefault="00CF5452" w:rsidP="00CF5452">
      <w:pPr>
        <w:pStyle w:val="Heading4"/>
      </w:pPr>
      <w:bookmarkStart w:id="642" w:name="_Toc67903563"/>
      <w:bookmarkStart w:id="643" w:name="_Toc191015850"/>
      <w:r>
        <w:t>7a.1.7.3</w:t>
      </w:r>
      <w:r>
        <w:tab/>
        <w:t>Application Errors</w:t>
      </w:r>
      <w:bookmarkEnd w:id="642"/>
      <w:bookmarkEnd w:id="643"/>
    </w:p>
    <w:p w14:paraId="5B7A091E" w14:textId="77777777" w:rsidR="00CF5452" w:rsidRDefault="00CF5452" w:rsidP="00CF5452">
      <w:r>
        <w:t>The application errors defined for the &lt;API name&gt;</w:t>
      </w:r>
      <w:r w:rsidRPr="002002FF">
        <w:rPr>
          <w:lang w:eastAsia="zh-CN"/>
        </w:rPr>
        <w:t xml:space="preserve"> </w:t>
      </w:r>
      <w:r>
        <w:t>service are listed in Table 7a.1.7.3-1.</w:t>
      </w:r>
    </w:p>
    <w:p w14:paraId="73BC9FAF" w14:textId="77777777" w:rsidR="00CF5452" w:rsidRDefault="00CF5452" w:rsidP="00CF5452">
      <w:pPr>
        <w:pStyle w:val="TH"/>
      </w:pPr>
      <w:r>
        <w:t>Table 7a.1.7.3-1: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F5452" w:rsidRPr="00B54FF5" w14:paraId="7B3E0097" w14:textId="77777777" w:rsidTr="00C21234">
        <w:trPr>
          <w:jc w:val="center"/>
        </w:trPr>
        <w:tc>
          <w:tcPr>
            <w:tcW w:w="2337" w:type="dxa"/>
            <w:shd w:val="clear" w:color="auto" w:fill="C0C0C0"/>
            <w:hideMark/>
          </w:tcPr>
          <w:p w14:paraId="2646E9F9" w14:textId="77777777" w:rsidR="00CF5452" w:rsidRPr="0016361A" w:rsidRDefault="00CF5452" w:rsidP="00C21234">
            <w:pPr>
              <w:pStyle w:val="TAH"/>
            </w:pPr>
            <w:r w:rsidRPr="0016361A">
              <w:t>Application Error</w:t>
            </w:r>
          </w:p>
        </w:tc>
        <w:tc>
          <w:tcPr>
            <w:tcW w:w="1701" w:type="dxa"/>
            <w:shd w:val="clear" w:color="auto" w:fill="C0C0C0"/>
            <w:hideMark/>
          </w:tcPr>
          <w:p w14:paraId="098AB06E" w14:textId="77777777" w:rsidR="00CF5452" w:rsidRPr="0016361A" w:rsidRDefault="00CF5452" w:rsidP="00C21234">
            <w:pPr>
              <w:pStyle w:val="TAH"/>
            </w:pPr>
            <w:r w:rsidRPr="0016361A">
              <w:t>HTTP status code</w:t>
            </w:r>
          </w:p>
        </w:tc>
        <w:tc>
          <w:tcPr>
            <w:tcW w:w="5456" w:type="dxa"/>
            <w:shd w:val="clear" w:color="auto" w:fill="C0C0C0"/>
            <w:hideMark/>
          </w:tcPr>
          <w:p w14:paraId="289F1D91" w14:textId="77777777" w:rsidR="00CF5452" w:rsidRPr="0016361A" w:rsidRDefault="00CF5452" w:rsidP="00C21234">
            <w:pPr>
              <w:pStyle w:val="TAH"/>
            </w:pPr>
            <w:r w:rsidRPr="0016361A">
              <w:t>Description</w:t>
            </w:r>
          </w:p>
        </w:tc>
      </w:tr>
      <w:tr w:rsidR="00CF5452" w:rsidRPr="00B54FF5" w14:paraId="0FE5C709" w14:textId="77777777" w:rsidTr="00C21234">
        <w:trPr>
          <w:jc w:val="center"/>
        </w:trPr>
        <w:tc>
          <w:tcPr>
            <w:tcW w:w="2337" w:type="dxa"/>
          </w:tcPr>
          <w:p w14:paraId="14A9948C" w14:textId="77777777" w:rsidR="00CF5452" w:rsidRPr="0016361A" w:rsidRDefault="00CF5452" w:rsidP="00C21234">
            <w:pPr>
              <w:pStyle w:val="TAL"/>
            </w:pPr>
          </w:p>
        </w:tc>
        <w:tc>
          <w:tcPr>
            <w:tcW w:w="1701" w:type="dxa"/>
          </w:tcPr>
          <w:p w14:paraId="48B483B8" w14:textId="77777777" w:rsidR="00CF5452" w:rsidRPr="0016361A" w:rsidRDefault="00CF5452" w:rsidP="00C21234">
            <w:pPr>
              <w:pStyle w:val="TAL"/>
            </w:pPr>
          </w:p>
        </w:tc>
        <w:tc>
          <w:tcPr>
            <w:tcW w:w="5456" w:type="dxa"/>
          </w:tcPr>
          <w:p w14:paraId="502E00E9" w14:textId="77777777" w:rsidR="00CF5452" w:rsidRPr="0016361A" w:rsidRDefault="00CF5452" w:rsidP="00C21234">
            <w:pPr>
              <w:pStyle w:val="TAL"/>
              <w:rPr>
                <w:rFonts w:cs="Arial"/>
                <w:szCs w:val="18"/>
              </w:rPr>
            </w:pPr>
          </w:p>
        </w:tc>
      </w:tr>
    </w:tbl>
    <w:p w14:paraId="7D115651" w14:textId="77777777" w:rsidR="00CF5452" w:rsidRDefault="00CF5452" w:rsidP="00CF5452"/>
    <w:p w14:paraId="1D296E85" w14:textId="77777777" w:rsidR="00CF5452" w:rsidRPr="0023018E" w:rsidRDefault="00CF5452" w:rsidP="00CF5452">
      <w:pPr>
        <w:pStyle w:val="Heading3"/>
        <w:rPr>
          <w:lang w:eastAsia="zh-CN"/>
        </w:rPr>
      </w:pPr>
      <w:bookmarkStart w:id="644" w:name="_Toc67903564"/>
      <w:bookmarkStart w:id="645" w:name="_Toc191015851"/>
      <w:r>
        <w:t>7a.1.8</w:t>
      </w:r>
      <w:r w:rsidRPr="0023018E">
        <w:rPr>
          <w:lang w:eastAsia="zh-CN"/>
        </w:rPr>
        <w:tab/>
        <w:t>Feature negotiation</w:t>
      </w:r>
      <w:bookmarkEnd w:id="644"/>
      <w:bookmarkEnd w:id="645"/>
    </w:p>
    <w:p w14:paraId="598198FD" w14:textId="25D22B94" w:rsidR="00CF5452" w:rsidRDefault="00CF5452" w:rsidP="00CF5452">
      <w:r>
        <w:t>The optional features in table 7a.1.8-1 are defined for the &lt;API name&gt;</w:t>
      </w:r>
      <w:r w:rsidRPr="002002FF">
        <w:rPr>
          <w:lang w:eastAsia="zh-CN"/>
        </w:rPr>
        <w:t xml:space="preserve"> API</w:t>
      </w:r>
      <w:r>
        <w:rPr>
          <w:lang w:eastAsia="zh-CN"/>
        </w:rPr>
        <w:t xml:space="preserve">. They shall be negotiated using the </w:t>
      </w:r>
      <w:r>
        <w:t>extensibility mechanism defined in clause 7a.6 of 3GPP TS 29.500 [</w:t>
      </w:r>
      <w:r w:rsidR="009427D6">
        <w:t>7</w:t>
      </w:r>
      <w:r>
        <w:t>].</w:t>
      </w:r>
    </w:p>
    <w:p w14:paraId="5BD71659" w14:textId="77777777" w:rsidR="00CF5452" w:rsidRPr="002002FF" w:rsidRDefault="00CF5452" w:rsidP="00CF5452">
      <w:pPr>
        <w:pStyle w:val="TH"/>
      </w:pPr>
      <w:r w:rsidRPr="002002FF">
        <w:t>Table</w:t>
      </w:r>
      <w:r>
        <w:t> 7a.1.8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5452" w:rsidRPr="00B54FF5" w14:paraId="232CBE72" w14:textId="77777777" w:rsidTr="00C21234">
        <w:trPr>
          <w:jc w:val="center"/>
        </w:trPr>
        <w:tc>
          <w:tcPr>
            <w:tcW w:w="1529" w:type="dxa"/>
            <w:shd w:val="clear" w:color="auto" w:fill="C0C0C0"/>
            <w:hideMark/>
          </w:tcPr>
          <w:p w14:paraId="65813882" w14:textId="77777777" w:rsidR="00CF5452" w:rsidRPr="0016361A" w:rsidRDefault="00CF5452" w:rsidP="00C21234">
            <w:pPr>
              <w:pStyle w:val="TAH"/>
            </w:pPr>
            <w:r w:rsidRPr="0016361A">
              <w:t>Feature number</w:t>
            </w:r>
          </w:p>
        </w:tc>
        <w:tc>
          <w:tcPr>
            <w:tcW w:w="2207" w:type="dxa"/>
            <w:shd w:val="clear" w:color="auto" w:fill="C0C0C0"/>
            <w:hideMark/>
          </w:tcPr>
          <w:p w14:paraId="2961CDD0" w14:textId="77777777" w:rsidR="00CF5452" w:rsidRPr="0016361A" w:rsidRDefault="00CF5452" w:rsidP="00C21234">
            <w:pPr>
              <w:pStyle w:val="TAH"/>
            </w:pPr>
            <w:r w:rsidRPr="0016361A">
              <w:t>Feature Name</w:t>
            </w:r>
          </w:p>
        </w:tc>
        <w:tc>
          <w:tcPr>
            <w:tcW w:w="5758" w:type="dxa"/>
            <w:shd w:val="clear" w:color="auto" w:fill="C0C0C0"/>
            <w:hideMark/>
          </w:tcPr>
          <w:p w14:paraId="28215E56" w14:textId="77777777" w:rsidR="00CF5452" w:rsidRPr="0016361A" w:rsidRDefault="00CF5452" w:rsidP="00C21234">
            <w:pPr>
              <w:pStyle w:val="TAH"/>
            </w:pPr>
            <w:r w:rsidRPr="0016361A">
              <w:t>Description</w:t>
            </w:r>
          </w:p>
        </w:tc>
      </w:tr>
      <w:tr w:rsidR="00CF5452" w:rsidRPr="00B54FF5" w14:paraId="233BC268" w14:textId="77777777" w:rsidTr="00C21234">
        <w:trPr>
          <w:jc w:val="center"/>
        </w:trPr>
        <w:tc>
          <w:tcPr>
            <w:tcW w:w="1529" w:type="dxa"/>
          </w:tcPr>
          <w:p w14:paraId="0692CD8C" w14:textId="77777777" w:rsidR="00CF5452" w:rsidRPr="0016361A" w:rsidRDefault="00CF5452" w:rsidP="00C21234">
            <w:pPr>
              <w:pStyle w:val="TAL"/>
            </w:pPr>
          </w:p>
        </w:tc>
        <w:tc>
          <w:tcPr>
            <w:tcW w:w="2207" w:type="dxa"/>
          </w:tcPr>
          <w:p w14:paraId="48E414D4" w14:textId="77777777" w:rsidR="00CF5452" w:rsidRPr="0016361A" w:rsidRDefault="00CF5452" w:rsidP="00C21234">
            <w:pPr>
              <w:pStyle w:val="TAL"/>
            </w:pPr>
          </w:p>
        </w:tc>
        <w:tc>
          <w:tcPr>
            <w:tcW w:w="5758" w:type="dxa"/>
          </w:tcPr>
          <w:p w14:paraId="70FFDFDB" w14:textId="77777777" w:rsidR="00CF5452" w:rsidRPr="0016361A" w:rsidRDefault="00CF5452" w:rsidP="00C21234">
            <w:pPr>
              <w:pStyle w:val="TAL"/>
              <w:rPr>
                <w:rFonts w:cs="Arial"/>
                <w:szCs w:val="18"/>
              </w:rPr>
            </w:pPr>
          </w:p>
        </w:tc>
      </w:tr>
    </w:tbl>
    <w:p w14:paraId="469DCE59" w14:textId="77777777" w:rsidR="00CF5452" w:rsidRDefault="00CF5452" w:rsidP="00CF5452">
      <w:pPr>
        <w:pStyle w:val="Guidance"/>
      </w:pPr>
      <w:r>
        <w:t>The feature number is a unique integer number within the API designating the feature. The first feature obtains the number 1, and subsequent features obtain the next numbers (2,3 …).</w:t>
      </w:r>
    </w:p>
    <w:p w14:paraId="2F01F982" w14:textId="77777777" w:rsidR="00CF5452" w:rsidRDefault="00CF5452" w:rsidP="00CF5452">
      <w:pPr>
        <w:pStyle w:val="Guidance"/>
      </w:pPr>
      <w:r>
        <w:t>The feature name is unique name within the API used to designate the feature e.g. in "Applicability" columns of various tables within the API definition.</w:t>
      </w:r>
    </w:p>
    <w:p w14:paraId="79CDCD82" w14:textId="77777777" w:rsidR="00CF5452" w:rsidRDefault="00CF5452" w:rsidP="00CF5452">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6751F9E6" w14:textId="77777777" w:rsidR="00CF5452" w:rsidRPr="001E7573" w:rsidRDefault="00CF5452" w:rsidP="00CF5452">
      <w:pPr>
        <w:pStyle w:val="Heading3"/>
      </w:pPr>
      <w:bookmarkStart w:id="646" w:name="_Toc67903565"/>
      <w:bookmarkStart w:id="647" w:name="_Toc191015852"/>
      <w:r>
        <w:t>7a.1.9</w:t>
      </w:r>
      <w:r w:rsidRPr="001E7573">
        <w:tab/>
        <w:t>Security</w:t>
      </w:r>
      <w:bookmarkEnd w:id="646"/>
      <w:bookmarkEnd w:id="647"/>
    </w:p>
    <w:p w14:paraId="4EECC831" w14:textId="1A22D516" w:rsidR="00CF5452" w:rsidRPr="00642D3E" w:rsidRDefault="00CF5452" w:rsidP="00CF5452">
      <w:r w:rsidRPr="00642D3E">
        <w:t xml:space="preserve">As indicated in </w:t>
      </w:r>
      <w:r>
        <w:t>3GPP TS</w:t>
      </w:r>
      <w:r w:rsidRPr="00642D3E">
        <w:t> 33.501 [</w:t>
      </w:r>
      <w:r>
        <w:t>8</w:t>
      </w:r>
      <w:r w:rsidRPr="00642D3E">
        <w:t>]</w:t>
      </w:r>
      <w:r>
        <w:t xml:space="preserve"> and 3GPP TS 29.500 </w:t>
      </w:r>
      <w:r w:rsidRPr="00911E1C">
        <w:t>[</w:t>
      </w:r>
      <w:r w:rsidR="009427D6">
        <w:t>7</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CC8DF42" w14:textId="77777777" w:rsidR="00CF5452" w:rsidRPr="00642D3E" w:rsidRDefault="00CF5452" w:rsidP="00CF5452">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7129D08C" w14:textId="77777777" w:rsidR="00CF5452" w:rsidRPr="00642D3E" w:rsidRDefault="00CF5452" w:rsidP="00CF5452">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C328883" w14:textId="77777777" w:rsidR="00CF5452" w:rsidRDefault="00CF5452" w:rsidP="00CF5452">
      <w:pPr>
        <w:rPr>
          <w:lang w:val="en-US"/>
        </w:rPr>
      </w:pPr>
      <w:bookmarkStart w:id="648"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69ABFAF4" w14:textId="77777777" w:rsidR="00CF5452" w:rsidRDefault="00CF5452" w:rsidP="00CF5452">
      <w:pPr>
        <w:pStyle w:val="Heading3"/>
        <w:rPr>
          <w:lang w:val="en-US"/>
        </w:rPr>
      </w:pPr>
      <w:bookmarkStart w:id="649" w:name="_Toc191015853"/>
      <w:r>
        <w:rPr>
          <w:lang w:val="en-US"/>
        </w:rPr>
        <w:t>7a.1.10</w:t>
      </w:r>
      <w:r>
        <w:rPr>
          <w:lang w:val="en-US"/>
        </w:rPr>
        <w:tab/>
        <w:t>HTTP redirection</w:t>
      </w:r>
      <w:bookmarkEnd w:id="649"/>
    </w:p>
    <w:p w14:paraId="05C75C1A" w14:textId="572B7668" w:rsidR="00CF5452" w:rsidRDefault="00CF5452" w:rsidP="00CF5452">
      <w:pPr>
        <w:rPr>
          <w:lang w:val="en-US"/>
        </w:rPr>
      </w:pPr>
      <w:r>
        <w:rPr>
          <w:lang w:val="en-US"/>
        </w:rPr>
        <w:t>An HTTP request may be redirected to a different &lt;NF&gt; service instance when using direct or indirect communications (see 3GPP TS 29.500 [</w:t>
      </w:r>
      <w:r w:rsidR="009427D6">
        <w:rPr>
          <w:lang w:val="en-US"/>
        </w:rPr>
        <w:t>7</w:t>
      </w:r>
      <w:r>
        <w:rPr>
          <w:lang w:val="en-US"/>
        </w:rPr>
        <w:t>]).</w:t>
      </w:r>
    </w:p>
    <w:p w14:paraId="4C2515C8" w14:textId="4DAAA29A" w:rsidR="00CF5452" w:rsidRDefault="00CF5452" w:rsidP="00CF5452">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w:t>
      </w:r>
      <w:r w:rsidR="009427D6">
        <w:rPr>
          <w:lang w:val="en-US"/>
        </w:rPr>
        <w:t>7</w:t>
      </w:r>
      <w:r>
        <w:rPr>
          <w:lang w:val="en-US"/>
        </w:rPr>
        <w:t>].</w:t>
      </w:r>
    </w:p>
    <w:p w14:paraId="45C1664F" w14:textId="1CFE7F5D" w:rsidR="00CF5452" w:rsidRDefault="00CF5452" w:rsidP="00CF5452">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9427D6">
        <w:rPr>
          <w:lang w:val="en-US"/>
        </w:rPr>
        <w:t>7</w:t>
      </w:r>
      <w:r>
        <w:rPr>
          <w:lang w:val="en-US"/>
        </w:rPr>
        <w:t>].</w:t>
      </w:r>
    </w:p>
    <w:p w14:paraId="277EB792" w14:textId="77777777" w:rsidR="00CF5452" w:rsidRDefault="00CF5452" w:rsidP="00CF5452">
      <w:pPr>
        <w:pStyle w:val="Heading2"/>
      </w:pPr>
      <w:bookmarkStart w:id="650" w:name="_Toc191015854"/>
      <w:r>
        <w:t>7a.2</w:t>
      </w:r>
      <w:r>
        <w:tab/>
        <w:t>&lt;</w:t>
      </w:r>
      <w:r w:rsidRPr="00532024">
        <w:t xml:space="preserve"> </w:t>
      </w:r>
      <w:r>
        <w:t>Service 2&gt; Service API</w:t>
      </w:r>
      <w:bookmarkEnd w:id="648"/>
      <w:bookmarkEnd w:id="650"/>
    </w:p>
    <w:p w14:paraId="435531D5" w14:textId="77777777" w:rsidR="00CF5452" w:rsidRDefault="00CF5452" w:rsidP="00CF5452">
      <w:pPr>
        <w:pStyle w:val="Guidance"/>
      </w:pPr>
      <w:r>
        <w:t>And so on if there are more than two services supported by the NF. Same structure as in clause 7a.1.</w:t>
      </w:r>
    </w:p>
    <w:p w14:paraId="7048330E" w14:textId="77777777" w:rsidR="00CF5452" w:rsidRPr="006B2C68" w:rsidRDefault="00CF5452" w:rsidP="00ED3CA9">
      <w:pPr>
        <w:pStyle w:val="EditorsNote"/>
      </w:pPr>
    </w:p>
    <w:p w14:paraId="144350F4" w14:textId="77777777" w:rsidR="001F1ED1" w:rsidRDefault="001F1ED1" w:rsidP="009A27EE">
      <w:pPr>
        <w:pStyle w:val="Heading1"/>
      </w:pPr>
      <w:bookmarkStart w:id="651" w:name="_Toc191015855"/>
      <w:r w:rsidRPr="004D3578">
        <w:t>Annex A (normative):</w:t>
      </w:r>
      <w:r w:rsidRPr="004D3578">
        <w:br/>
      </w:r>
      <w:r>
        <w:t>OpenAPI specification</w:t>
      </w:r>
      <w:bookmarkEnd w:id="651"/>
    </w:p>
    <w:p w14:paraId="75855191" w14:textId="77777777" w:rsidR="001F1ED1" w:rsidRDefault="001F1ED1" w:rsidP="001F1ED1">
      <w:pPr>
        <w:pStyle w:val="Heading1"/>
        <w:pBdr>
          <w:top w:val="none" w:sz="0" w:space="0" w:color="auto"/>
        </w:pBdr>
      </w:pPr>
      <w:bookmarkStart w:id="652" w:name="_Toc510696651"/>
      <w:bookmarkStart w:id="653" w:name="_Toc35971451"/>
      <w:bookmarkStart w:id="654" w:name="_Toc191015856"/>
      <w:r>
        <w:t>A.1</w:t>
      </w:r>
      <w:r>
        <w:tab/>
        <w:t>General</w:t>
      </w:r>
      <w:bookmarkEnd w:id="652"/>
      <w:bookmarkEnd w:id="653"/>
      <w:bookmarkEnd w:id="654"/>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0EC4715C"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F21AAF">
        <w:t>8</w:t>
      </w:r>
      <w:r>
        <w:t>] and clause 5B of 3GPP TR 21.900 [</w:t>
      </w:r>
      <w:r w:rsidR="00B158A3">
        <w:t>1</w:t>
      </w:r>
      <w:r>
        <w:t>]).</w:t>
      </w:r>
    </w:p>
    <w:p w14:paraId="74AA6B08" w14:textId="4DD53542" w:rsidR="004C556D" w:rsidRDefault="004C556D" w:rsidP="004C556D">
      <w:pPr>
        <w:pStyle w:val="Heading1"/>
        <w:pBdr>
          <w:top w:val="none" w:sz="0" w:space="0" w:color="auto"/>
        </w:pBdr>
      </w:pPr>
      <w:bookmarkStart w:id="655" w:name="_Toc191015857"/>
      <w:r>
        <w:t>A.</w:t>
      </w:r>
      <w:r w:rsidR="00D21412">
        <w:t>2</w:t>
      </w:r>
      <w:r>
        <w:tab/>
        <w:t>LMS_Registration API</w:t>
      </w:r>
      <w:bookmarkEnd w:id="655"/>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77777777" w:rsidR="004C556D" w:rsidRDefault="004C556D" w:rsidP="004C556D">
      <w:pPr>
        <w:pStyle w:val="PL"/>
      </w:pPr>
      <w:r>
        <w:t xml:space="preserve">  title: LMS_Registration</w:t>
      </w:r>
    </w:p>
    <w:p w14:paraId="63393390" w14:textId="43C72EBC" w:rsidR="004C556D" w:rsidRDefault="004C556D" w:rsidP="004C556D">
      <w:pPr>
        <w:pStyle w:val="PL"/>
      </w:pPr>
      <w:r>
        <w:t xml:space="preserve">  version: 1.0.0-alpha.</w:t>
      </w:r>
      <w:r w:rsidR="00C81717">
        <w:t>3</w:t>
      </w:r>
    </w:p>
    <w:p w14:paraId="247BFB73" w14:textId="77777777" w:rsidR="004C556D" w:rsidRDefault="004C556D" w:rsidP="004C556D">
      <w:pPr>
        <w:pStyle w:val="PL"/>
      </w:pPr>
      <w:r>
        <w:t xml:space="preserve">  description: |</w:t>
      </w:r>
    </w:p>
    <w:p w14:paraId="436A1FFA" w14:textId="77777777" w:rsidR="004C556D" w:rsidRDefault="004C556D" w:rsidP="004C556D">
      <w:pPr>
        <w:pStyle w:val="PL"/>
      </w:pPr>
      <w:r>
        <w:t xml:space="preserve">    API for Registration to LMS Service.  </w:t>
      </w:r>
    </w:p>
    <w:p w14:paraId="5959924F" w14:textId="77777777" w:rsidR="004C556D" w:rsidRDefault="004C556D" w:rsidP="004C556D">
      <w:pPr>
        <w:pStyle w:val="PL"/>
      </w:pPr>
      <w:r>
        <w:t xml:space="preserve">    © 2024,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Default="004C556D" w:rsidP="004C556D">
      <w:pPr>
        <w:pStyle w:val="PL"/>
      </w:pPr>
      <w:r>
        <w:t>externalDocs:</w:t>
      </w:r>
    </w:p>
    <w:p w14:paraId="472FB607" w14:textId="4B58C86C" w:rsidR="004C556D" w:rsidRDefault="004C556D" w:rsidP="004C556D">
      <w:pPr>
        <w:pStyle w:val="PL"/>
      </w:pPr>
      <w:r>
        <w:t xml:space="preserve">  description: 3GPP TS 24.283 V0.</w:t>
      </w:r>
      <w:r w:rsidR="00C81717">
        <w:t>5</w:t>
      </w:r>
      <w:r>
        <w:t>.0; Mission Critical Location Management (MCLoc).</w:t>
      </w:r>
    </w:p>
    <w:p w14:paraId="0C671039" w14:textId="77777777" w:rsidR="004C556D" w:rsidRPr="004B79F1" w:rsidRDefault="004C556D" w:rsidP="004C556D">
      <w:pPr>
        <w:pStyle w:val="PL"/>
        <w:rPr>
          <w:lang w:val="sv-SE"/>
        </w:rPr>
      </w:pPr>
      <w:r>
        <w:t xml:space="preserve">  </w:t>
      </w:r>
      <w:r w:rsidRPr="004B79F1">
        <w:rPr>
          <w:lang w:val="sv-SE"/>
        </w:rPr>
        <w:t>url: http://www.3gpp.org/ftp/Specs/archive/24_series/24.283/</w:t>
      </w:r>
    </w:p>
    <w:p w14:paraId="68E620D6" w14:textId="77777777" w:rsidR="004C556D" w:rsidRPr="00BA2850" w:rsidRDefault="004C556D" w:rsidP="004C556D">
      <w:pPr>
        <w:pStyle w:val="PL"/>
        <w:rPr>
          <w:lang w:val="sv-SE"/>
        </w:rPr>
      </w:pPr>
    </w:p>
    <w:p w14:paraId="5F86B28B" w14:textId="77777777" w:rsidR="004C556D" w:rsidRDefault="004C556D" w:rsidP="004C556D">
      <w:pPr>
        <w:pStyle w:val="PL"/>
      </w:pPr>
      <w:r>
        <w:t>servers:</w:t>
      </w:r>
    </w:p>
    <w:p w14:paraId="4D7C618D" w14:textId="77777777" w:rsidR="004C556D" w:rsidRDefault="004C556D" w:rsidP="004C556D">
      <w:pPr>
        <w:pStyle w:val="PL"/>
      </w:pPr>
      <w:r>
        <w:t xml:space="preserve">  - url: '{apiRoot}/lms-registration/v1'</w:t>
      </w:r>
    </w:p>
    <w:p w14:paraId="37B73D02" w14:textId="77777777" w:rsidR="004C556D" w:rsidRDefault="004C556D" w:rsidP="004C556D">
      <w:pPr>
        <w:pStyle w:val="PL"/>
      </w:pPr>
      <w:r>
        <w:t xml:space="preserve">    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lastRenderedPageBreak/>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D82297" w:rsidRDefault="004C556D" w:rsidP="004C556D">
      <w:pPr>
        <w:pStyle w:val="PL"/>
        <w:rPr>
          <w:lang w:val="fr-FR"/>
        </w:rPr>
      </w:pPr>
      <w:r w:rsidRPr="005061DC">
        <w:t xml:space="preserve">        </w:t>
      </w:r>
      <w:r>
        <w:t>locationC</w:t>
      </w:r>
      <w:r>
        <w:rPr>
          <w:lang w:val="fr-FR"/>
        </w:rPr>
        <w:t>onfiguration</w:t>
      </w:r>
      <w:r w:rsidRPr="00D82297">
        <w:rPr>
          <w:lang w:val="fr-FR"/>
        </w:rPr>
        <w:t>:</w:t>
      </w:r>
    </w:p>
    <w:p w14:paraId="2D175F98" w14:textId="77777777" w:rsidR="004C556D" w:rsidRPr="00D82297" w:rsidRDefault="004C556D" w:rsidP="004C556D">
      <w:pPr>
        <w:pStyle w:val="PL"/>
        <w:rPr>
          <w:lang w:val="fr-FR"/>
        </w:rPr>
      </w:pPr>
      <w:r w:rsidRPr="00D82297">
        <w:rPr>
          <w:lang w:val="fr-FR"/>
        </w:rPr>
        <w:t xml:space="preserve">          '{request.body#/</w:t>
      </w:r>
      <w:r>
        <w:t>locationConfig</w:t>
      </w:r>
      <w:r w:rsidRPr="00F25C88">
        <w:t>Uri</w:t>
      </w:r>
      <w:r w:rsidRPr="00D82297">
        <w:rPr>
          <w:lang w:val="fr-FR"/>
        </w:rPr>
        <w:t>}':</w:t>
      </w:r>
    </w:p>
    <w:p w14:paraId="74BB1033" w14:textId="77777777" w:rsidR="004C556D" w:rsidRPr="005061DC" w:rsidRDefault="004C556D" w:rsidP="004C556D">
      <w:pPr>
        <w:pStyle w:val="PL"/>
      </w:pPr>
      <w:r w:rsidRPr="00D82297">
        <w:rPr>
          <w:lang w:val="fr-FR"/>
        </w:rPr>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lastRenderedPageBreak/>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D82297" w:rsidRDefault="004C556D" w:rsidP="004C556D">
      <w:pPr>
        <w:pStyle w:val="PL"/>
        <w:rPr>
          <w:lang w:val="fr-FR"/>
        </w:rPr>
      </w:pPr>
      <w:r w:rsidRPr="005061DC">
        <w:t xml:space="preserve">        </w:t>
      </w:r>
      <w:r>
        <w:t>locationRequest</w:t>
      </w:r>
      <w:r w:rsidRPr="00D82297">
        <w:rPr>
          <w:lang w:val="fr-FR"/>
        </w:rPr>
        <w:t>:</w:t>
      </w:r>
    </w:p>
    <w:p w14:paraId="70E2A2D9" w14:textId="77777777" w:rsidR="004C556D" w:rsidRPr="00D82297" w:rsidRDefault="004C556D" w:rsidP="004C556D">
      <w:pPr>
        <w:pStyle w:val="PL"/>
        <w:rPr>
          <w:lang w:val="fr-FR"/>
        </w:rPr>
      </w:pPr>
      <w:r w:rsidRPr="00D82297">
        <w:rPr>
          <w:lang w:val="fr-FR"/>
        </w:rPr>
        <w:t xml:space="preserve">          '{request.body#/</w:t>
      </w:r>
      <w:r>
        <w:rPr>
          <w:lang w:val="fr-FR"/>
        </w:rPr>
        <w:t>locationRequest</w:t>
      </w:r>
      <w:r w:rsidRPr="00F25C88">
        <w:t>Uri</w:t>
      </w:r>
      <w:r w:rsidRPr="00D82297">
        <w:rPr>
          <w:lang w:val="fr-FR"/>
        </w:rPr>
        <w:t>}':</w:t>
      </w:r>
    </w:p>
    <w:p w14:paraId="418E5957" w14:textId="77777777" w:rsidR="004C556D" w:rsidRPr="005061DC" w:rsidRDefault="004C556D" w:rsidP="004C556D">
      <w:pPr>
        <w:pStyle w:val="PL"/>
      </w:pPr>
      <w:r w:rsidRPr="00D82297">
        <w:rPr>
          <w:lang w:val="fr-FR"/>
        </w:rPr>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073D8A2C" w:rsidR="004C556D" w:rsidRPr="00310D43" w:rsidRDefault="004C556D" w:rsidP="004C556D">
      <w:pPr>
        <w:pStyle w:val="PL"/>
      </w:pPr>
      <w:r w:rsidRPr="00310D43">
        <w:t xml:space="preserve">                        $ref: 'TS24283_</w:t>
      </w:r>
      <w:r w:rsidR="00D95583">
        <w:t>Lms_</w:t>
      </w:r>
      <w:r w:rsidRPr="00310D43">
        <w:t>LocationReport.yaml</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lastRenderedPageBreak/>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67812D4B" w14:textId="77777777" w:rsidR="004C556D" w:rsidRDefault="004C556D"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DD7D3E" w:rsidRDefault="004C556D" w:rsidP="004C556D">
      <w:pPr>
        <w:pStyle w:val="PL"/>
        <w:rPr>
          <w:highlight w:val="yellow"/>
        </w:rPr>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lastRenderedPageBreak/>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63EFFDEB" w14:textId="77777777" w:rsidR="00AE1AD4" w:rsidRDefault="00AE1AD4" w:rsidP="00AE1AD4">
      <w:pPr>
        <w:pStyle w:val="PL"/>
        <w:rPr>
          <w:rFonts w:cs="Arial"/>
          <w:szCs w:val="18"/>
        </w:rPr>
      </w:pPr>
      <w:r>
        <w:t xml:space="preserve">      description: </w:t>
      </w:r>
      <w:r>
        <w:rPr>
          <w:rFonts w:cs="Arial"/>
          <w:szCs w:val="18"/>
        </w:rPr>
        <w:t xml:space="preserve">Contains the location reporting trigger criteria used when the </w:t>
      </w:r>
    </w:p>
    <w:p w14:paraId="08ED1D6E" w14:textId="77777777" w:rsidR="00AE1AD4" w:rsidRDefault="00AE1AD4" w:rsidP="00AE1AD4">
      <w:pPr>
        <w:pStyle w:val="PL"/>
      </w:pPr>
      <w:r>
        <w:rPr>
          <w:rFonts w:cs="Arial"/>
          <w:szCs w:val="18"/>
        </w:rPr>
        <w:t xml:space="preserve">        MC UE is in emergency state.</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lastRenderedPageBreak/>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lastRenderedPageBreak/>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pPr>
      <w:r>
        <w:t xml:space="preserve">          $ref: '#/components/schemas/AnyAreaChange'</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77777777" w:rsidR="00940CC6" w:rsidRDefault="00940CC6" w:rsidP="00940CC6">
      <w:pPr>
        <w:pStyle w:val="PL"/>
      </w:pPr>
      <w:r>
        <w:t xml:space="preserve">    AnyAreaChange:</w:t>
      </w:r>
    </w:p>
    <w:p w14:paraId="04BFF12B" w14:textId="77777777" w:rsidR="00940CC6" w:rsidRDefault="00940CC6" w:rsidP="00940CC6">
      <w:pPr>
        <w:pStyle w:val="PL"/>
      </w:pPr>
      <w:r>
        <w:t xml:space="preserve">      description: The presence of this attribute specifies that any area change</w:t>
      </w:r>
    </w:p>
    <w:p w14:paraId="5293B565" w14:textId="77777777" w:rsidR="00940CC6" w:rsidRDefault="00940CC6" w:rsidP="00940CC6">
      <w:pPr>
        <w:pStyle w:val="PL"/>
      </w:pPr>
      <w:r>
        <w:t xml:space="preserve">        is a trigger for location reporting.</w:t>
      </w:r>
    </w:p>
    <w:p w14:paraId="07A2B511" w14:textId="77777777" w:rsidR="00940CC6" w:rsidRDefault="00940CC6" w:rsidP="00940CC6">
      <w:pPr>
        <w:pStyle w:val="PL"/>
      </w:pPr>
      <w:r>
        <w:t xml:space="preserve">      type: object</w:t>
      </w:r>
    </w:p>
    <w:p w14:paraId="08090AB2" w14:textId="77777777" w:rsidR="00940CC6" w:rsidRDefault="00940CC6" w:rsidP="00940CC6">
      <w:pPr>
        <w:pStyle w:val="PL"/>
      </w:pPr>
      <w:r>
        <w:t xml:space="preserve">      properties:</w:t>
      </w:r>
    </w:p>
    <w:p w14:paraId="5DEC0702" w14:textId="77777777" w:rsidR="00940CC6" w:rsidRDefault="00940CC6" w:rsidP="00940CC6">
      <w:pPr>
        <w:pStyle w:val="PL"/>
      </w:pPr>
      <w:r>
        <w:t xml:space="preserve">        triggerId:</w:t>
      </w:r>
    </w:p>
    <w:p w14:paraId="42D5C858" w14:textId="77777777" w:rsidR="00940CC6" w:rsidRDefault="00940CC6" w:rsidP="00940CC6">
      <w:pPr>
        <w:pStyle w:val="PL"/>
      </w:pPr>
      <w:r>
        <w:t xml:space="preserve">          $ref: '#/components/schemas/TriggerId'</w:t>
      </w: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lastRenderedPageBreak/>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lastRenderedPageBreak/>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lastRenderedPageBreak/>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lastRenderedPageBreak/>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lastRenderedPageBreak/>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lastRenderedPageBreak/>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4F4BC7A" w14:textId="77777777" w:rsidR="00D402CE" w:rsidRDefault="00D402CE" w:rsidP="004C556D">
      <w:pPr>
        <w:pStyle w:val="PL"/>
      </w:pPr>
    </w:p>
    <w:p w14:paraId="2CCC6344" w14:textId="2118D43C" w:rsidR="00E45F7E" w:rsidRDefault="00E45F7E" w:rsidP="00E45F7E">
      <w:pPr>
        <w:pStyle w:val="Heading1"/>
        <w:pBdr>
          <w:top w:val="none" w:sz="0" w:space="0" w:color="auto"/>
        </w:pBdr>
      </w:pPr>
      <w:bookmarkStart w:id="656" w:name="_Toc191015858"/>
      <w:r>
        <w:t>A.</w:t>
      </w:r>
      <w:r w:rsidR="00E778CE">
        <w:t>3</w:t>
      </w:r>
      <w:r>
        <w:tab/>
        <w:t>LMS_LocationReport API</w:t>
      </w:r>
      <w:bookmarkEnd w:id="656"/>
    </w:p>
    <w:p w14:paraId="380902F7" w14:textId="77777777" w:rsidR="00E45F7E" w:rsidRDefault="00E45F7E" w:rsidP="00E45F7E">
      <w:pPr>
        <w:pStyle w:val="PL"/>
      </w:pPr>
      <w:r>
        <w:t>openapi: 3.0.0</w:t>
      </w:r>
    </w:p>
    <w:p w14:paraId="4CC3A0B6" w14:textId="77777777" w:rsidR="00E45F7E" w:rsidRDefault="00E45F7E" w:rsidP="00E45F7E">
      <w:pPr>
        <w:pStyle w:val="PL"/>
      </w:pPr>
    </w:p>
    <w:p w14:paraId="07F93DF0" w14:textId="77777777" w:rsidR="00E45F7E" w:rsidRDefault="00E45F7E" w:rsidP="00E45F7E">
      <w:pPr>
        <w:pStyle w:val="PL"/>
      </w:pPr>
      <w:r>
        <w:t>info:</w:t>
      </w:r>
    </w:p>
    <w:p w14:paraId="7FC9CF2A" w14:textId="77777777" w:rsidR="00E45F7E" w:rsidRDefault="00E45F7E" w:rsidP="00E45F7E">
      <w:pPr>
        <w:pStyle w:val="PL"/>
      </w:pPr>
      <w:r>
        <w:t xml:space="preserve">  title: LMS_LocationReport</w:t>
      </w:r>
    </w:p>
    <w:p w14:paraId="7C1D7A30" w14:textId="4BD98921" w:rsidR="00E45F7E" w:rsidRDefault="00E45F7E" w:rsidP="00E45F7E">
      <w:pPr>
        <w:pStyle w:val="PL"/>
      </w:pPr>
      <w:r>
        <w:t xml:space="preserve">  version: 1.0.0-alpha.</w:t>
      </w:r>
      <w:r w:rsidR="00E71BD6">
        <w:t>3</w:t>
      </w:r>
    </w:p>
    <w:p w14:paraId="11E56E10" w14:textId="77777777" w:rsidR="00E45F7E" w:rsidRDefault="00E45F7E" w:rsidP="00E45F7E">
      <w:pPr>
        <w:pStyle w:val="PL"/>
      </w:pPr>
      <w:r>
        <w:t xml:space="preserve">  description: |</w:t>
      </w:r>
    </w:p>
    <w:p w14:paraId="29BC2193" w14:textId="77777777" w:rsidR="00E45F7E" w:rsidRDefault="00E45F7E" w:rsidP="00E45F7E">
      <w:pPr>
        <w:pStyle w:val="PL"/>
      </w:pPr>
      <w:r>
        <w:t xml:space="preserve">    API for LocationReports to LMS Service.</w:t>
      </w:r>
    </w:p>
    <w:p w14:paraId="3160BC00" w14:textId="77777777" w:rsidR="00E45F7E" w:rsidRDefault="00E45F7E" w:rsidP="00E45F7E">
      <w:pPr>
        <w:pStyle w:val="PL"/>
      </w:pPr>
      <w:r>
        <w:t xml:space="preserve">    © 2024, 3GPP Organizational Partners (ARIB, ATIS, CCSA, ETSI, TSDSI, TTA, TTC).</w:t>
      </w:r>
    </w:p>
    <w:p w14:paraId="67191D4C" w14:textId="77777777" w:rsidR="00E45F7E" w:rsidRDefault="00E45F7E" w:rsidP="00E45F7E">
      <w:pPr>
        <w:pStyle w:val="PL"/>
      </w:pPr>
      <w:r>
        <w:t xml:space="preserve">    All rights reserved.</w:t>
      </w:r>
    </w:p>
    <w:p w14:paraId="4985C985" w14:textId="77777777" w:rsidR="00E45F7E" w:rsidRDefault="00E45F7E" w:rsidP="00E45F7E">
      <w:pPr>
        <w:pStyle w:val="PL"/>
      </w:pPr>
    </w:p>
    <w:p w14:paraId="2C90D626" w14:textId="77777777" w:rsidR="00E45F7E" w:rsidRDefault="00E45F7E" w:rsidP="00E45F7E">
      <w:pPr>
        <w:pStyle w:val="PL"/>
      </w:pPr>
      <w:r>
        <w:t>externalDocs:</w:t>
      </w:r>
    </w:p>
    <w:p w14:paraId="4B7439AF" w14:textId="736E824A" w:rsidR="00E45F7E" w:rsidRDefault="00E45F7E" w:rsidP="00E45F7E">
      <w:pPr>
        <w:pStyle w:val="PL"/>
      </w:pPr>
      <w:r>
        <w:t xml:space="preserve">  description: 3GPP TS 24.283 v0.</w:t>
      </w:r>
      <w:r w:rsidR="00E71BD6">
        <w:t>5</w:t>
      </w:r>
      <w:r>
        <w:t>.0; Mission Critical Location Management (MCLoc).</w:t>
      </w:r>
    </w:p>
    <w:p w14:paraId="44D5CC29" w14:textId="77777777" w:rsidR="00E45F7E" w:rsidRPr="004B79F1" w:rsidRDefault="00E45F7E" w:rsidP="00E45F7E">
      <w:pPr>
        <w:pStyle w:val="PL"/>
        <w:rPr>
          <w:lang w:val="sv-SE"/>
        </w:rPr>
      </w:pPr>
      <w:r>
        <w:t xml:space="preserve">  </w:t>
      </w:r>
      <w:r w:rsidRPr="004B79F1">
        <w:rPr>
          <w:lang w:val="sv-SE"/>
        </w:rPr>
        <w:t>url: http://www.3gpp.org/ftp/Specs/archive/24_series/24.283/</w:t>
      </w:r>
    </w:p>
    <w:p w14:paraId="590615B6" w14:textId="77777777" w:rsidR="00E45F7E" w:rsidRPr="00BA2850" w:rsidRDefault="00E45F7E" w:rsidP="00E45F7E">
      <w:pPr>
        <w:pStyle w:val="PL"/>
        <w:rPr>
          <w:lang w:val="sv-SE"/>
        </w:rPr>
      </w:pPr>
    </w:p>
    <w:p w14:paraId="597BD8A2" w14:textId="77777777" w:rsidR="00E45F7E" w:rsidRDefault="00E45F7E" w:rsidP="00E45F7E">
      <w:pPr>
        <w:pStyle w:val="PL"/>
      </w:pPr>
      <w:r>
        <w:t>servers:</w:t>
      </w:r>
    </w:p>
    <w:p w14:paraId="7F329FCE" w14:textId="77777777" w:rsidR="00E45F7E" w:rsidRDefault="00E45F7E" w:rsidP="00E45F7E">
      <w:pPr>
        <w:pStyle w:val="PL"/>
      </w:pPr>
      <w:r>
        <w:t xml:space="preserve">  - url: '{apiRoot}/lms-location-report/v1'</w:t>
      </w:r>
    </w:p>
    <w:p w14:paraId="5429A3B0" w14:textId="77777777" w:rsidR="00E45F7E" w:rsidRDefault="00E45F7E" w:rsidP="00E45F7E">
      <w:pPr>
        <w:pStyle w:val="PL"/>
      </w:pPr>
      <w:r>
        <w:t xml:space="preserve">    variables:</w:t>
      </w:r>
    </w:p>
    <w:p w14:paraId="5C796888" w14:textId="77777777" w:rsidR="00E45F7E" w:rsidRDefault="00E45F7E" w:rsidP="00E45F7E">
      <w:pPr>
        <w:pStyle w:val="PL"/>
      </w:pPr>
      <w:r>
        <w:t xml:space="preserve">      apiRoot:</w:t>
      </w:r>
    </w:p>
    <w:p w14:paraId="38AC2231" w14:textId="77777777" w:rsidR="00E45F7E" w:rsidRDefault="00E45F7E" w:rsidP="00E45F7E">
      <w:pPr>
        <w:pStyle w:val="PL"/>
      </w:pPr>
      <w:r>
        <w:t xml:space="preserve">        default: https://example.com</w:t>
      </w:r>
    </w:p>
    <w:p w14:paraId="3EA88426" w14:textId="77777777" w:rsidR="00E45F7E" w:rsidRDefault="00E45F7E" w:rsidP="00E45F7E">
      <w:pPr>
        <w:pStyle w:val="PL"/>
      </w:pPr>
      <w:r>
        <w:t xml:space="preserve">        description: apiRoot as defined in </w:t>
      </w:r>
      <w:r w:rsidRPr="00133454">
        <w:t xml:space="preserve">clause </w:t>
      </w:r>
      <w:r w:rsidRPr="00133454">
        <w:rPr>
          <w:lang w:eastAsia="zh-CN"/>
        </w:rPr>
        <w:t>8.2.44D1</w:t>
      </w:r>
      <w:r w:rsidRPr="00133454">
        <w:t xml:space="preserve"> of 3GPP TS 24.483</w:t>
      </w:r>
    </w:p>
    <w:p w14:paraId="61E2712E" w14:textId="77777777" w:rsidR="00E45F7E" w:rsidRDefault="00E45F7E" w:rsidP="00E45F7E">
      <w:pPr>
        <w:pStyle w:val="PL"/>
      </w:pPr>
    </w:p>
    <w:p w14:paraId="471CE793" w14:textId="77777777" w:rsidR="00E45F7E" w:rsidRPr="002B39A2" w:rsidRDefault="00E45F7E" w:rsidP="00E45F7E">
      <w:pPr>
        <w:pStyle w:val="PL"/>
      </w:pPr>
      <w:r w:rsidRPr="002B39A2">
        <w:t>security:</w:t>
      </w:r>
    </w:p>
    <w:p w14:paraId="3AECC187" w14:textId="77777777" w:rsidR="00E45F7E" w:rsidRDefault="00E45F7E" w:rsidP="00E45F7E">
      <w:pPr>
        <w:pStyle w:val="PL"/>
      </w:pPr>
      <w:r>
        <w:rPr>
          <w:rStyle w:val="hljs-bullet"/>
        </w:rPr>
        <w:t xml:space="preserve">  -</w:t>
      </w:r>
      <w:r>
        <w:t xml:space="preserve"> </w:t>
      </w:r>
      <w:r>
        <w:rPr>
          <w:rStyle w:val="hljs-attr"/>
        </w:rPr>
        <w:t>BearerAuth:</w:t>
      </w:r>
      <w:r>
        <w:t xml:space="preserve"> []</w:t>
      </w:r>
    </w:p>
    <w:p w14:paraId="27C92AB1" w14:textId="77777777" w:rsidR="00E45F7E" w:rsidRDefault="00E45F7E" w:rsidP="00E45F7E">
      <w:pPr>
        <w:pStyle w:val="PL"/>
      </w:pPr>
    </w:p>
    <w:p w14:paraId="6B778930" w14:textId="77777777" w:rsidR="00E45F7E" w:rsidRDefault="00E45F7E" w:rsidP="00E45F7E">
      <w:pPr>
        <w:pStyle w:val="PL"/>
      </w:pPr>
      <w:r>
        <w:t>paths:</w:t>
      </w:r>
    </w:p>
    <w:p w14:paraId="63D6DBD0" w14:textId="77777777" w:rsidR="00E45F7E" w:rsidRDefault="00E45F7E" w:rsidP="00E45F7E">
      <w:pPr>
        <w:pStyle w:val="PL"/>
      </w:pPr>
      <w:r>
        <w:t xml:space="preserve">  /locationreports:</w:t>
      </w:r>
    </w:p>
    <w:p w14:paraId="44BBB1A0" w14:textId="77777777" w:rsidR="00E45F7E" w:rsidRDefault="00E45F7E" w:rsidP="00E45F7E">
      <w:pPr>
        <w:pStyle w:val="PL"/>
      </w:pPr>
      <w:r>
        <w:t xml:space="preserve">    post:</w:t>
      </w:r>
    </w:p>
    <w:p w14:paraId="6F9A12A6" w14:textId="77777777" w:rsidR="00E45F7E" w:rsidRDefault="00E45F7E" w:rsidP="00E45F7E">
      <w:pPr>
        <w:pStyle w:val="PL"/>
      </w:pPr>
      <w:r>
        <w:t xml:space="preserve">      summary: submit a MC UE location report</w:t>
      </w:r>
    </w:p>
    <w:p w14:paraId="04CA6E1C" w14:textId="77777777" w:rsidR="00E45F7E" w:rsidRDefault="00E45F7E" w:rsidP="00E45F7E">
      <w:pPr>
        <w:pStyle w:val="PL"/>
      </w:pPr>
      <w:r>
        <w:t xml:space="preserve">      </w:t>
      </w:r>
      <w:r>
        <w:rPr>
          <w:rStyle w:val="hljs-attr"/>
        </w:rPr>
        <w:t>security:</w:t>
      </w:r>
      <w:r>
        <w:t xml:space="preserve"> </w:t>
      </w:r>
    </w:p>
    <w:p w14:paraId="64EEC8C4" w14:textId="77777777" w:rsidR="00E45F7E" w:rsidRDefault="00E45F7E" w:rsidP="00E45F7E">
      <w:pPr>
        <w:pStyle w:val="PL"/>
      </w:pPr>
      <w:r>
        <w:t xml:space="preserve">        </w:t>
      </w:r>
      <w:r>
        <w:rPr>
          <w:rStyle w:val="hljs-bullet"/>
        </w:rPr>
        <w:t>-</w:t>
      </w:r>
      <w:r>
        <w:t xml:space="preserve"> </w:t>
      </w:r>
      <w:r>
        <w:rPr>
          <w:rStyle w:val="hljs-attr"/>
        </w:rPr>
        <w:t>BearerAuth:</w:t>
      </w:r>
      <w:r>
        <w:t xml:space="preserve"> []</w:t>
      </w:r>
    </w:p>
    <w:p w14:paraId="3798E191" w14:textId="77777777" w:rsidR="00E45F7E" w:rsidRDefault="00E45F7E" w:rsidP="00E45F7E">
      <w:pPr>
        <w:pStyle w:val="PL"/>
      </w:pPr>
      <w:r>
        <w:t xml:space="preserve">      operationId: submitLocationReport</w:t>
      </w:r>
    </w:p>
    <w:p w14:paraId="7F1253C2" w14:textId="77777777" w:rsidR="00E45F7E" w:rsidRDefault="00E45F7E" w:rsidP="00E45F7E">
      <w:pPr>
        <w:pStyle w:val="PL"/>
      </w:pPr>
      <w:r>
        <w:t xml:space="preserve">      tags:</w:t>
      </w:r>
    </w:p>
    <w:p w14:paraId="7D2442BE" w14:textId="77777777" w:rsidR="00E45F7E" w:rsidRDefault="00E45F7E" w:rsidP="00E45F7E">
      <w:pPr>
        <w:pStyle w:val="PL"/>
      </w:pPr>
      <w:r>
        <w:t xml:space="preserve">        - MC UE Location Report (Collection)</w:t>
      </w:r>
    </w:p>
    <w:p w14:paraId="73216A3B" w14:textId="77777777" w:rsidR="00E45F7E" w:rsidRDefault="00E45F7E" w:rsidP="00E45F7E">
      <w:pPr>
        <w:pStyle w:val="PL"/>
      </w:pPr>
      <w:r>
        <w:t xml:space="preserve">      requestBody:</w:t>
      </w:r>
    </w:p>
    <w:p w14:paraId="63F55956" w14:textId="77777777" w:rsidR="00E45F7E" w:rsidRDefault="00E45F7E" w:rsidP="00E45F7E">
      <w:pPr>
        <w:pStyle w:val="PL"/>
      </w:pPr>
      <w:r>
        <w:t xml:space="preserve">        required: true</w:t>
      </w:r>
    </w:p>
    <w:p w14:paraId="5671147A" w14:textId="77777777" w:rsidR="00E45F7E" w:rsidRDefault="00E45F7E" w:rsidP="00E45F7E">
      <w:pPr>
        <w:pStyle w:val="PL"/>
      </w:pPr>
      <w:r>
        <w:t xml:space="preserve">        content:</w:t>
      </w:r>
    </w:p>
    <w:p w14:paraId="4B2B7D29" w14:textId="77777777" w:rsidR="00E45F7E" w:rsidRDefault="00E45F7E" w:rsidP="00E45F7E">
      <w:pPr>
        <w:pStyle w:val="PL"/>
      </w:pPr>
      <w:r>
        <w:t xml:space="preserve">          application/json:</w:t>
      </w:r>
    </w:p>
    <w:p w14:paraId="5E6D7CDD" w14:textId="77777777" w:rsidR="00E45F7E" w:rsidRDefault="00E45F7E" w:rsidP="00E45F7E">
      <w:pPr>
        <w:pStyle w:val="PL"/>
      </w:pPr>
      <w:r>
        <w:t xml:space="preserve">            schema:</w:t>
      </w:r>
    </w:p>
    <w:p w14:paraId="295C0480" w14:textId="77777777" w:rsidR="00E45F7E" w:rsidRDefault="00E45F7E" w:rsidP="00E45F7E">
      <w:pPr>
        <w:pStyle w:val="PL"/>
      </w:pPr>
      <w:r>
        <w:lastRenderedPageBreak/>
        <w:t xml:space="preserve">              $ref: '#/components/schemas/MCUELocation'</w:t>
      </w:r>
    </w:p>
    <w:p w14:paraId="4A2570A6" w14:textId="77777777" w:rsidR="00E45F7E" w:rsidRDefault="00E45F7E" w:rsidP="00E45F7E">
      <w:pPr>
        <w:pStyle w:val="PL"/>
      </w:pPr>
      <w:r>
        <w:t xml:space="preserve">      responses:</w:t>
      </w:r>
    </w:p>
    <w:p w14:paraId="195F7B74" w14:textId="77777777" w:rsidR="00E45F7E" w:rsidRDefault="00E45F7E" w:rsidP="00E45F7E">
      <w:pPr>
        <w:pStyle w:val="PL"/>
      </w:pPr>
      <w:r>
        <w:t xml:space="preserve">        '201':</w:t>
      </w:r>
    </w:p>
    <w:p w14:paraId="7F0FE13C" w14:textId="77777777" w:rsidR="00E45F7E" w:rsidRDefault="00E45F7E" w:rsidP="00E45F7E">
      <w:pPr>
        <w:pStyle w:val="PL"/>
      </w:pPr>
      <w:r>
        <w:t xml:space="preserve">          description: Successful submission of location report.</w:t>
      </w:r>
    </w:p>
    <w:p w14:paraId="1F40C1AC" w14:textId="77777777" w:rsidR="00E45F7E" w:rsidRDefault="00E45F7E" w:rsidP="00E45F7E">
      <w:pPr>
        <w:pStyle w:val="PL"/>
      </w:pPr>
      <w:r>
        <w:t xml:space="preserve">          content:</w:t>
      </w:r>
    </w:p>
    <w:p w14:paraId="1252952A" w14:textId="77777777" w:rsidR="00E45F7E" w:rsidRDefault="00E45F7E" w:rsidP="00E45F7E">
      <w:pPr>
        <w:pStyle w:val="PL"/>
      </w:pPr>
      <w:r>
        <w:t xml:space="preserve">            application/json:</w:t>
      </w:r>
    </w:p>
    <w:p w14:paraId="05313026" w14:textId="77777777" w:rsidR="00E45F7E" w:rsidRDefault="00E45F7E" w:rsidP="00E45F7E">
      <w:pPr>
        <w:pStyle w:val="PL"/>
      </w:pPr>
      <w:r>
        <w:t xml:space="preserve">              schema:</w:t>
      </w:r>
    </w:p>
    <w:p w14:paraId="4B10C4A5" w14:textId="77777777" w:rsidR="00E45F7E" w:rsidRDefault="00E45F7E" w:rsidP="00E45F7E">
      <w:pPr>
        <w:pStyle w:val="PL"/>
      </w:pPr>
      <w:r>
        <w:t xml:space="preserve">                $ref: '#/components/schemas/MCUELocation'</w:t>
      </w:r>
    </w:p>
    <w:p w14:paraId="5D54D989" w14:textId="77777777" w:rsidR="00E45F7E" w:rsidRDefault="00E45F7E" w:rsidP="00E45F7E">
      <w:pPr>
        <w:pStyle w:val="PL"/>
      </w:pPr>
      <w:r>
        <w:t xml:space="preserve">        '400':</w:t>
      </w:r>
    </w:p>
    <w:p w14:paraId="1B2A56AE" w14:textId="77777777" w:rsidR="00E45F7E" w:rsidRDefault="00E45F7E" w:rsidP="00E45F7E">
      <w:pPr>
        <w:pStyle w:val="PL"/>
      </w:pPr>
      <w:r>
        <w:t xml:space="preserve">          $ref: 'TS29571_CommonData.yaml#/components/responses/400'</w:t>
      </w:r>
    </w:p>
    <w:p w14:paraId="424C18FE" w14:textId="77777777" w:rsidR="00E45F7E" w:rsidRDefault="00E45F7E" w:rsidP="00E45F7E">
      <w:pPr>
        <w:pStyle w:val="PL"/>
      </w:pPr>
      <w:r>
        <w:t xml:space="preserve">        '401':</w:t>
      </w:r>
    </w:p>
    <w:p w14:paraId="7C67A28F" w14:textId="77777777" w:rsidR="00E45F7E" w:rsidRDefault="00E45F7E" w:rsidP="00E45F7E">
      <w:pPr>
        <w:pStyle w:val="PL"/>
      </w:pPr>
      <w:r>
        <w:t xml:space="preserve">          $ref: 'TS29571_CommonData.yaml#/components/responses/401'</w:t>
      </w:r>
    </w:p>
    <w:p w14:paraId="2ED4436F" w14:textId="77777777" w:rsidR="00E45F7E" w:rsidRDefault="00E45F7E" w:rsidP="00E45F7E">
      <w:pPr>
        <w:pStyle w:val="PL"/>
      </w:pPr>
      <w:r>
        <w:t xml:space="preserve">        '403':</w:t>
      </w:r>
    </w:p>
    <w:p w14:paraId="202BB9FD" w14:textId="77777777" w:rsidR="00E45F7E" w:rsidRDefault="00E45F7E" w:rsidP="00E45F7E">
      <w:pPr>
        <w:pStyle w:val="PL"/>
      </w:pPr>
      <w:r>
        <w:t xml:space="preserve">          $ref: 'TS29571_CommonData.yaml#/components/responses/403'</w:t>
      </w:r>
    </w:p>
    <w:p w14:paraId="488AEF62" w14:textId="77777777" w:rsidR="00E45F7E" w:rsidRDefault="00E45F7E" w:rsidP="00E45F7E">
      <w:pPr>
        <w:pStyle w:val="PL"/>
      </w:pPr>
      <w:r>
        <w:t xml:space="preserve">        '404':</w:t>
      </w:r>
    </w:p>
    <w:p w14:paraId="150E5F97" w14:textId="77777777" w:rsidR="00E45F7E" w:rsidRDefault="00E45F7E" w:rsidP="00E45F7E">
      <w:pPr>
        <w:pStyle w:val="PL"/>
      </w:pPr>
      <w:r>
        <w:t xml:space="preserve">          $ref: 'TS29571_CommonData.yaml#/components/responses/404'</w:t>
      </w:r>
    </w:p>
    <w:p w14:paraId="6375E74A" w14:textId="77777777" w:rsidR="00E45F7E" w:rsidRDefault="00E45F7E" w:rsidP="00E45F7E">
      <w:pPr>
        <w:pStyle w:val="PL"/>
      </w:pPr>
      <w:r>
        <w:t xml:space="preserve">        '411':</w:t>
      </w:r>
    </w:p>
    <w:p w14:paraId="3D36EE01" w14:textId="77777777" w:rsidR="00E45F7E" w:rsidRDefault="00E45F7E" w:rsidP="00E45F7E">
      <w:pPr>
        <w:pStyle w:val="PL"/>
      </w:pPr>
      <w:r>
        <w:t xml:space="preserve">          $ref: 'TS29571_CommonData.yaml#/components/responses/411'</w:t>
      </w:r>
    </w:p>
    <w:p w14:paraId="7F557A52" w14:textId="77777777" w:rsidR="00E45F7E" w:rsidRDefault="00E45F7E" w:rsidP="00E45F7E">
      <w:pPr>
        <w:pStyle w:val="PL"/>
      </w:pPr>
      <w:r>
        <w:t xml:space="preserve">        '413':</w:t>
      </w:r>
    </w:p>
    <w:p w14:paraId="0D429374" w14:textId="77777777" w:rsidR="00E45F7E" w:rsidRDefault="00E45F7E" w:rsidP="00E45F7E">
      <w:pPr>
        <w:pStyle w:val="PL"/>
      </w:pPr>
      <w:r>
        <w:t xml:space="preserve">          $ref: 'TS29571_CommonData.yaml#/components/responses/413'</w:t>
      </w:r>
    </w:p>
    <w:p w14:paraId="4E1F7FC3" w14:textId="77777777" w:rsidR="00E45F7E" w:rsidRDefault="00E45F7E" w:rsidP="00E45F7E">
      <w:pPr>
        <w:pStyle w:val="PL"/>
      </w:pPr>
      <w:r>
        <w:t xml:space="preserve">        '415':</w:t>
      </w:r>
    </w:p>
    <w:p w14:paraId="297545A4" w14:textId="77777777" w:rsidR="00E45F7E" w:rsidRDefault="00E45F7E" w:rsidP="00E45F7E">
      <w:pPr>
        <w:pStyle w:val="PL"/>
      </w:pPr>
      <w:r>
        <w:t xml:space="preserve">          $ref: 'TS29571_CommonData.yaml#/components/responses/415'</w:t>
      </w:r>
    </w:p>
    <w:p w14:paraId="12FD6A57" w14:textId="77777777" w:rsidR="00E45F7E" w:rsidRDefault="00E45F7E" w:rsidP="00E45F7E">
      <w:pPr>
        <w:pStyle w:val="PL"/>
      </w:pPr>
      <w:r>
        <w:t xml:space="preserve">        '429':</w:t>
      </w:r>
    </w:p>
    <w:p w14:paraId="1EE54334" w14:textId="77777777" w:rsidR="00E45F7E" w:rsidRDefault="00E45F7E" w:rsidP="00E45F7E">
      <w:pPr>
        <w:pStyle w:val="PL"/>
      </w:pPr>
      <w:r>
        <w:t xml:space="preserve">          $ref: 'TS29571_CommonData.yaml#/components/responses/429'</w:t>
      </w:r>
    </w:p>
    <w:p w14:paraId="5C4FF330" w14:textId="77777777" w:rsidR="00E45F7E" w:rsidRDefault="00E45F7E" w:rsidP="00E45F7E">
      <w:pPr>
        <w:pStyle w:val="PL"/>
      </w:pPr>
      <w:r>
        <w:t xml:space="preserve">        '500':</w:t>
      </w:r>
    </w:p>
    <w:p w14:paraId="0231555A" w14:textId="77777777" w:rsidR="00E45F7E" w:rsidRDefault="00E45F7E" w:rsidP="00E45F7E">
      <w:pPr>
        <w:pStyle w:val="PL"/>
      </w:pPr>
      <w:r>
        <w:t xml:space="preserve">          $ref: 'TS29571_CommonData.yaml#/components/responses/500'</w:t>
      </w:r>
    </w:p>
    <w:p w14:paraId="39A41A2A" w14:textId="77777777" w:rsidR="00E45F7E" w:rsidRDefault="00E45F7E" w:rsidP="00E45F7E">
      <w:pPr>
        <w:pStyle w:val="PL"/>
      </w:pPr>
      <w:r>
        <w:t xml:space="preserve">        '503':</w:t>
      </w:r>
    </w:p>
    <w:p w14:paraId="678C8723" w14:textId="77777777" w:rsidR="00E45F7E" w:rsidRDefault="00E45F7E" w:rsidP="00E45F7E">
      <w:pPr>
        <w:pStyle w:val="PL"/>
      </w:pPr>
      <w:r>
        <w:t xml:space="preserve">          $ref: 'TS29571_CommonData.yaml#/components/responses/503'</w:t>
      </w:r>
    </w:p>
    <w:p w14:paraId="15293E4E" w14:textId="77777777" w:rsidR="00E45F7E" w:rsidRDefault="00E45F7E" w:rsidP="00E45F7E">
      <w:pPr>
        <w:pStyle w:val="PL"/>
      </w:pPr>
      <w:r>
        <w:t xml:space="preserve">        default:</w:t>
      </w:r>
    </w:p>
    <w:p w14:paraId="6A480216" w14:textId="77777777" w:rsidR="00E45F7E" w:rsidRDefault="00E45F7E" w:rsidP="00E45F7E">
      <w:pPr>
        <w:pStyle w:val="PL"/>
      </w:pPr>
      <w:r>
        <w:t xml:space="preserve">          $ref: 'TS29571_CommonData.yaml#/components/responses/default'</w:t>
      </w:r>
    </w:p>
    <w:p w14:paraId="6784F855" w14:textId="77777777" w:rsidR="00E45F7E" w:rsidRDefault="00E45F7E" w:rsidP="00E45F7E">
      <w:pPr>
        <w:pStyle w:val="PL"/>
      </w:pPr>
    </w:p>
    <w:p w14:paraId="7337B5C2" w14:textId="77777777" w:rsidR="00E45F7E" w:rsidRPr="002B39A2" w:rsidRDefault="00E45F7E" w:rsidP="00E45F7E">
      <w:pPr>
        <w:pStyle w:val="PL"/>
      </w:pPr>
      <w:r w:rsidRPr="002B39A2">
        <w:t>components:</w:t>
      </w:r>
    </w:p>
    <w:p w14:paraId="3B44CE5C" w14:textId="77777777" w:rsidR="00E45F7E" w:rsidRPr="002B39A2" w:rsidRDefault="00E45F7E" w:rsidP="00E45F7E">
      <w:pPr>
        <w:pStyle w:val="PL"/>
      </w:pPr>
      <w:r w:rsidRPr="002B39A2">
        <w:t xml:space="preserve">  securitySchemes:</w:t>
      </w:r>
    </w:p>
    <w:p w14:paraId="59AD7510" w14:textId="77777777" w:rsidR="00E45F7E" w:rsidRPr="002B39A2" w:rsidRDefault="00E45F7E" w:rsidP="00E45F7E">
      <w:pPr>
        <w:pStyle w:val="PL"/>
      </w:pPr>
      <w:r w:rsidRPr="002B39A2">
        <w:t xml:space="preserve">    BearerAuth:</w:t>
      </w:r>
    </w:p>
    <w:p w14:paraId="6E70D840" w14:textId="77777777" w:rsidR="00E45F7E" w:rsidRPr="002B39A2" w:rsidRDefault="00E45F7E" w:rsidP="00E45F7E">
      <w:pPr>
        <w:pStyle w:val="PL"/>
      </w:pPr>
      <w:r w:rsidRPr="002B39A2">
        <w:t xml:space="preserve">      type: http</w:t>
      </w:r>
    </w:p>
    <w:p w14:paraId="7A250F99" w14:textId="77777777" w:rsidR="00E45F7E" w:rsidRPr="002B39A2" w:rsidRDefault="00E45F7E" w:rsidP="00E45F7E">
      <w:pPr>
        <w:pStyle w:val="PL"/>
      </w:pPr>
      <w:r w:rsidRPr="002B39A2">
        <w:t xml:space="preserve">      scheme: bearer</w:t>
      </w:r>
    </w:p>
    <w:p w14:paraId="7AD466A0" w14:textId="77777777" w:rsidR="00E45F7E" w:rsidRPr="00DD7D3E" w:rsidRDefault="00E45F7E" w:rsidP="00E45F7E">
      <w:pPr>
        <w:pStyle w:val="PL"/>
        <w:rPr>
          <w:highlight w:val="yellow"/>
        </w:rPr>
      </w:pPr>
    </w:p>
    <w:p w14:paraId="417206AE" w14:textId="77777777" w:rsidR="00E45F7E" w:rsidRDefault="00E45F7E" w:rsidP="00E45F7E">
      <w:pPr>
        <w:pStyle w:val="PL"/>
      </w:pPr>
      <w:r w:rsidRPr="00E93D3B">
        <w:t># API specific definitions</w:t>
      </w:r>
    </w:p>
    <w:p w14:paraId="4E77131B" w14:textId="77777777" w:rsidR="00E45F7E" w:rsidRDefault="00E45F7E" w:rsidP="00E45F7E">
      <w:pPr>
        <w:pStyle w:val="PL"/>
      </w:pPr>
      <w:r>
        <w:t xml:space="preserve">  schemas:</w:t>
      </w:r>
    </w:p>
    <w:p w14:paraId="4924E11A" w14:textId="77777777" w:rsidR="00E45F7E" w:rsidRDefault="00E45F7E" w:rsidP="00E45F7E">
      <w:pPr>
        <w:pStyle w:val="PL"/>
      </w:pPr>
      <w:r>
        <w:t xml:space="preserve">    MCUELocation:</w:t>
      </w:r>
    </w:p>
    <w:p w14:paraId="26DC8AAC" w14:textId="77777777" w:rsidR="00E45F7E" w:rsidRDefault="00E45F7E" w:rsidP="00E45F7E">
      <w:pPr>
        <w:pStyle w:val="PL"/>
      </w:pPr>
      <w:r>
        <w:t xml:space="preserve">      description: Describes the parameters to perform LMS Location reports.</w:t>
      </w:r>
    </w:p>
    <w:p w14:paraId="75C0B55C" w14:textId="77777777" w:rsidR="00E45F7E" w:rsidRDefault="00E45F7E" w:rsidP="00E45F7E">
      <w:pPr>
        <w:pStyle w:val="PL"/>
      </w:pPr>
      <w:r>
        <w:t xml:space="preserve">      type: object</w:t>
      </w:r>
    </w:p>
    <w:p w14:paraId="7CFA7232" w14:textId="77777777" w:rsidR="00E45F7E" w:rsidRDefault="00E45F7E" w:rsidP="00E45F7E">
      <w:pPr>
        <w:pStyle w:val="PL"/>
      </w:pPr>
      <w:r>
        <w:t xml:space="preserve">      properties:</w:t>
      </w:r>
    </w:p>
    <w:p w14:paraId="6B1479BB" w14:textId="12F46A57" w:rsidR="00AA10A3" w:rsidRPr="002736A8" w:rsidRDefault="00E45F7E" w:rsidP="00E45F7E">
      <w:pPr>
        <w:pStyle w:val="PL"/>
      </w:pPr>
      <w:r>
        <w:t xml:space="preserve">        functionalAlias:</w:t>
      </w:r>
    </w:p>
    <w:p w14:paraId="03B967D4" w14:textId="77777777" w:rsidR="003F0319" w:rsidRDefault="00CB73CC" w:rsidP="00E45F7E">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08A7082F" w14:textId="018FC65C" w:rsidR="00E45F7E" w:rsidRDefault="00E45F7E" w:rsidP="00E45F7E">
      <w:pPr>
        <w:pStyle w:val="PL"/>
      </w:pPr>
      <w:r>
        <w:t xml:space="preserve">        interRatType:</w:t>
      </w:r>
    </w:p>
    <w:p w14:paraId="0AF1A1D5" w14:textId="77777777" w:rsidR="00E45F7E" w:rsidRDefault="00E45F7E" w:rsidP="00E45F7E">
      <w:pPr>
        <w:pStyle w:val="PL"/>
      </w:pPr>
      <w:r>
        <w:t xml:space="preserve">          $ref: '#/components/schemas/InterRatType'</w:t>
      </w:r>
    </w:p>
    <w:p w14:paraId="72DA290A" w14:textId="77777777" w:rsidR="00E45F7E" w:rsidRDefault="00E45F7E" w:rsidP="00E45F7E">
      <w:pPr>
        <w:pStyle w:val="PL"/>
      </w:pPr>
      <w:r w:rsidRPr="00397845">
        <w:t xml:space="preserve">        </w:t>
      </w:r>
      <w:r>
        <w:t>l</w:t>
      </w:r>
      <w:r w:rsidRPr="00397845">
        <w:t>ocation</w:t>
      </w:r>
      <w:r>
        <w:t>Data</w:t>
      </w:r>
      <w:r w:rsidRPr="00397845">
        <w:t>:</w:t>
      </w:r>
    </w:p>
    <w:p w14:paraId="36655B78" w14:textId="77777777" w:rsidR="00E45F7E" w:rsidRDefault="00E45F7E" w:rsidP="00E45F7E">
      <w:pPr>
        <w:pStyle w:val="PL"/>
      </w:pPr>
      <w:r>
        <w:t xml:space="preserve">          $ref: '#/components/schemas/LocationInfo'</w:t>
      </w:r>
    </w:p>
    <w:p w14:paraId="6972E7BA" w14:textId="77777777" w:rsidR="00E45F7E" w:rsidRDefault="00E45F7E" w:rsidP="00E45F7E">
      <w:pPr>
        <w:pStyle w:val="PL"/>
      </w:pPr>
      <w:r>
        <w:t xml:space="preserve">        locTimestamp:</w:t>
      </w:r>
    </w:p>
    <w:p w14:paraId="2AFD585A" w14:textId="77777777" w:rsidR="001063CC" w:rsidRDefault="001063CC" w:rsidP="00E45F7E">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2EC6E90B" w14:textId="77777777" w:rsidR="00E45F7E" w:rsidRDefault="00E45F7E" w:rsidP="00E45F7E">
      <w:pPr>
        <w:pStyle w:val="PL"/>
      </w:pPr>
      <w:r>
        <w:t xml:space="preserve">        mclocClientId:</w:t>
      </w:r>
    </w:p>
    <w:p w14:paraId="3D0BB829" w14:textId="77777777" w:rsidR="00FA5047" w:rsidRDefault="00FA5047" w:rsidP="00E45F7E">
      <w:pPr>
        <w:pStyle w:val="PL"/>
      </w:pPr>
      <w:r>
        <w:t xml:space="preserve">          $ref: '#/components/schemas/MclocClientId'</w:t>
      </w:r>
    </w:p>
    <w:p w14:paraId="1B04DC75" w14:textId="77777777" w:rsidR="00E45F7E" w:rsidRDefault="00E45F7E" w:rsidP="00E45F7E">
      <w:pPr>
        <w:pStyle w:val="PL"/>
      </w:pPr>
      <w:r>
        <w:t xml:space="preserve">        mcServiceUELabel:</w:t>
      </w:r>
    </w:p>
    <w:p w14:paraId="248A3D30" w14:textId="77777777" w:rsidR="00E45F7E" w:rsidRDefault="00E45F7E" w:rsidP="00E45F7E">
      <w:pPr>
        <w:pStyle w:val="PL"/>
      </w:pPr>
      <w:r>
        <w:t xml:space="preserve">          type: string</w:t>
      </w:r>
    </w:p>
    <w:p w14:paraId="665A1541" w14:textId="77777777" w:rsidR="00E45F7E" w:rsidRDefault="00E45F7E" w:rsidP="00E45F7E">
      <w:pPr>
        <w:pStyle w:val="PL"/>
      </w:pPr>
      <w:r>
        <w:t xml:space="preserve">          description: U</w:t>
      </w:r>
      <w:r w:rsidRPr="00397845">
        <w:t xml:space="preserve">sed to identify the reporting </w:t>
      </w:r>
      <w:r>
        <w:t>MC UE for the end users</w:t>
      </w:r>
      <w:r w:rsidRPr="00397845">
        <w:t xml:space="preserve">, this </w:t>
      </w:r>
      <w:r>
        <w:t>may be used</w:t>
      </w:r>
    </w:p>
    <w:p w14:paraId="28EE4F02" w14:textId="77777777" w:rsidR="00E45F7E" w:rsidRDefault="00E45F7E" w:rsidP="00E45F7E">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5959C4E2" w14:textId="77777777" w:rsidR="00E45F7E" w:rsidRDefault="00E45F7E" w:rsidP="00E45F7E">
      <w:pPr>
        <w:pStyle w:val="PL"/>
      </w:pPr>
      <w:r>
        <w:t xml:space="preserve">        reportId:</w:t>
      </w:r>
    </w:p>
    <w:p w14:paraId="63E3050A" w14:textId="77777777" w:rsidR="00E45F7E" w:rsidRDefault="00E45F7E" w:rsidP="00E45F7E">
      <w:pPr>
        <w:pStyle w:val="PL"/>
      </w:pPr>
      <w:r>
        <w:t xml:space="preserve">          type: string</w:t>
      </w:r>
    </w:p>
    <w:p w14:paraId="174542E7" w14:textId="77777777" w:rsidR="00E45F7E" w:rsidRDefault="00E45F7E" w:rsidP="00E45F7E">
      <w:pPr>
        <w:pStyle w:val="PL"/>
      </w:pPr>
      <w:r>
        <w:t xml:space="preserve">          description: Attribute is used to return the value in the RequestId attribute </w:t>
      </w:r>
    </w:p>
    <w:p w14:paraId="57244B78" w14:textId="77777777" w:rsidR="00E45F7E" w:rsidRDefault="00E45F7E" w:rsidP="00E45F7E">
      <w:pPr>
        <w:pStyle w:val="PL"/>
      </w:pPr>
      <w:r>
        <w:t xml:space="preserve">            in the an Location Request.</w:t>
      </w:r>
    </w:p>
    <w:p w14:paraId="2670133C" w14:textId="77777777" w:rsidR="00E45F7E" w:rsidRDefault="00E45F7E" w:rsidP="00E45F7E">
      <w:pPr>
        <w:pStyle w:val="PL"/>
      </w:pPr>
      <w:r>
        <w:t xml:space="preserve">        reportType:</w:t>
      </w:r>
    </w:p>
    <w:p w14:paraId="349EBA11" w14:textId="77777777" w:rsidR="00E45F7E" w:rsidRDefault="00E45F7E" w:rsidP="00E45F7E">
      <w:pPr>
        <w:pStyle w:val="PL"/>
      </w:pPr>
      <w:r>
        <w:t xml:space="preserve">          $ref: '#/components/schemas/ReportType'</w:t>
      </w:r>
    </w:p>
    <w:p w14:paraId="4854ECC6" w14:textId="77777777" w:rsidR="00E45F7E" w:rsidRDefault="00E45F7E" w:rsidP="00E45F7E">
      <w:pPr>
        <w:pStyle w:val="PL"/>
      </w:pPr>
      <w:r>
        <w:t xml:space="preserve">        triggerId:</w:t>
      </w:r>
    </w:p>
    <w:p w14:paraId="7D0C5685" w14:textId="77777777" w:rsidR="00E45F7E" w:rsidRDefault="00E45F7E" w:rsidP="00E45F7E">
      <w:pPr>
        <w:pStyle w:val="PL"/>
      </w:pPr>
      <w:r>
        <w:t xml:space="preserve">          type: array</w:t>
      </w:r>
    </w:p>
    <w:p w14:paraId="5D60306A" w14:textId="77777777" w:rsidR="00E45F7E" w:rsidRDefault="00E45F7E" w:rsidP="00E45F7E">
      <w:pPr>
        <w:pStyle w:val="PL"/>
      </w:pPr>
      <w:r>
        <w:t xml:space="preserve">          items:</w:t>
      </w:r>
    </w:p>
    <w:p w14:paraId="4E2E3556" w14:textId="77777777" w:rsidR="00E45F7E" w:rsidRDefault="00E45F7E" w:rsidP="00E45F7E">
      <w:pPr>
        <w:pStyle w:val="PL"/>
      </w:pPr>
      <w:r>
        <w:t xml:space="preserve">            type: string</w:t>
      </w:r>
    </w:p>
    <w:p w14:paraId="5DC1147C" w14:textId="77777777" w:rsidR="00E45F7E" w:rsidRDefault="00E45F7E" w:rsidP="00E45F7E">
      <w:pPr>
        <w:pStyle w:val="PL"/>
      </w:pPr>
      <w:r>
        <w:t xml:space="preserve">            description: Attribute</w:t>
      </w:r>
      <w:r w:rsidRPr="00434226">
        <w:t xml:space="preserve"> which can occur multiple times that contain the value </w:t>
      </w:r>
    </w:p>
    <w:p w14:paraId="533BB6A2" w14:textId="77777777" w:rsidR="00E45F7E" w:rsidRDefault="00E45F7E" w:rsidP="00E45F7E">
      <w:pPr>
        <w:pStyle w:val="PL"/>
      </w:pPr>
      <w:r>
        <w:t xml:space="preserve">              </w:t>
      </w:r>
      <w:r w:rsidRPr="00434226">
        <w:t>of the TriggerId</w:t>
      </w:r>
      <w:r>
        <w:t xml:space="preserve"> </w:t>
      </w:r>
      <w:r w:rsidRPr="00434226">
        <w:t>attribute associated with a trigger that has fired</w:t>
      </w:r>
      <w:r>
        <w:t>.</w:t>
      </w:r>
    </w:p>
    <w:p w14:paraId="79D051E5" w14:textId="77777777" w:rsidR="00C70F1D" w:rsidRDefault="00C70F1D" w:rsidP="00C70F1D">
      <w:pPr>
        <w:pStyle w:val="PL"/>
      </w:pPr>
    </w:p>
    <w:p w14:paraId="47E2A43E" w14:textId="77777777" w:rsidR="00C70F1D" w:rsidRDefault="00C70F1D" w:rsidP="00C70F1D">
      <w:pPr>
        <w:pStyle w:val="PL"/>
      </w:pPr>
      <w:r>
        <w:t xml:space="preserve">    MclocClientId:</w:t>
      </w:r>
    </w:p>
    <w:p w14:paraId="5CC3C7A5" w14:textId="77777777" w:rsidR="00C70F1D" w:rsidRDefault="00C70F1D" w:rsidP="00C70F1D">
      <w:pPr>
        <w:pStyle w:val="PL"/>
      </w:pPr>
      <w:r>
        <w:t xml:space="preserve">      type: string</w:t>
      </w:r>
    </w:p>
    <w:p w14:paraId="5DCEFF13" w14:textId="77777777" w:rsidR="00C70F1D" w:rsidRDefault="00C70F1D" w:rsidP="00C70F1D">
      <w:pPr>
        <w:pStyle w:val="PL"/>
      </w:pPr>
      <w:r>
        <w:t xml:space="preserve">      format: uuid</w:t>
      </w:r>
    </w:p>
    <w:p w14:paraId="691C5896" w14:textId="77777777" w:rsidR="00C70F1D" w:rsidRDefault="00C70F1D" w:rsidP="00C70F1D">
      <w:pPr>
        <w:pStyle w:val="PL"/>
      </w:pPr>
      <w:r>
        <w:t xml:space="preserve">      description: U</w:t>
      </w:r>
      <w:r w:rsidRPr="00397845">
        <w:t>sed to identify the reporting LMC, this is required when multiple location</w:t>
      </w:r>
    </w:p>
    <w:p w14:paraId="34DA39AC" w14:textId="7F7F66C7" w:rsidR="00E45F7E" w:rsidRDefault="00C70F1D" w:rsidP="00C70F1D">
      <w:pPr>
        <w:pStyle w:val="PL"/>
      </w:pPr>
      <w:r>
        <w:t xml:space="preserve">        </w:t>
      </w:r>
      <w:r w:rsidRPr="00397845">
        <w:t xml:space="preserve">information responses for different requested </w:t>
      </w:r>
      <w:r>
        <w:t>LMC</w:t>
      </w:r>
      <w:r w:rsidRPr="00397845">
        <w:t xml:space="preserve"> are sent.</w:t>
      </w:r>
    </w:p>
    <w:p w14:paraId="751D5834" w14:textId="77777777" w:rsidR="00C70F1D" w:rsidRDefault="00C70F1D" w:rsidP="00C70F1D">
      <w:pPr>
        <w:pStyle w:val="PL"/>
      </w:pPr>
    </w:p>
    <w:p w14:paraId="32E346A3" w14:textId="77777777" w:rsidR="00E45F7E" w:rsidRDefault="00E45F7E" w:rsidP="00E45F7E">
      <w:pPr>
        <w:pStyle w:val="PL"/>
      </w:pPr>
      <w:r>
        <w:t xml:space="preserve">    LocationInfo:</w:t>
      </w:r>
    </w:p>
    <w:p w14:paraId="5419BC2C" w14:textId="77777777" w:rsidR="00E45F7E" w:rsidRDefault="00E45F7E" w:rsidP="00E45F7E">
      <w:pPr>
        <w:pStyle w:val="PL"/>
      </w:pPr>
      <w:r>
        <w:t xml:space="preserve">      description: </w:t>
      </w:r>
      <w:r w:rsidRPr="00201A95">
        <w:t>object that includes coordinates typically obtained from GPS.</w:t>
      </w:r>
    </w:p>
    <w:p w14:paraId="7A54BF78" w14:textId="77777777" w:rsidR="00E45F7E" w:rsidRDefault="00E45F7E" w:rsidP="00E45F7E">
      <w:pPr>
        <w:pStyle w:val="PL"/>
      </w:pPr>
      <w:r>
        <w:lastRenderedPageBreak/>
        <w:t xml:space="preserve">      type: object</w:t>
      </w:r>
    </w:p>
    <w:p w14:paraId="2042567B" w14:textId="77777777" w:rsidR="00E45F7E" w:rsidRDefault="00E45F7E" w:rsidP="00E45F7E">
      <w:pPr>
        <w:pStyle w:val="PL"/>
      </w:pPr>
      <w:r>
        <w:t xml:space="preserve">      properties:</w:t>
      </w:r>
    </w:p>
    <w:p w14:paraId="2BFC7823" w14:textId="27E2A816" w:rsidR="00E45F7E" w:rsidRDefault="00E45F7E" w:rsidP="00E45F7E">
      <w:pPr>
        <w:pStyle w:val="PL"/>
      </w:pPr>
      <w:r>
        <w:t xml:space="preserve">        c</w:t>
      </w:r>
      <w:r w:rsidR="00B86EF9">
        <w:t>urrentC</w:t>
      </w:r>
      <w:r>
        <w:t>oordinate:</w:t>
      </w:r>
    </w:p>
    <w:p w14:paraId="0F99AD2F" w14:textId="31DBE0FF" w:rsidR="00E45F7E" w:rsidRDefault="00E45F7E" w:rsidP="00E45F7E">
      <w:pPr>
        <w:pStyle w:val="PL"/>
      </w:pPr>
      <w:r>
        <w:t xml:space="preserve">          $ref: '#/components/schemas/</w:t>
      </w:r>
      <w:r w:rsidR="00C17CFF">
        <w:t>Current</w:t>
      </w:r>
      <w:r>
        <w:t>Coordinate'</w:t>
      </w:r>
    </w:p>
    <w:p w14:paraId="1595AF15" w14:textId="77777777" w:rsidR="00E45F7E" w:rsidRPr="00AC7671" w:rsidRDefault="00E45F7E" w:rsidP="00E45F7E">
      <w:pPr>
        <w:pStyle w:val="PL"/>
        <w:rPr>
          <w:lang w:val="en-US"/>
        </w:rPr>
      </w:pPr>
      <w:r>
        <w:t xml:space="preserve">        </w:t>
      </w:r>
      <w:r w:rsidRPr="00AC7671">
        <w:rPr>
          <w:lang w:val="en-US"/>
        </w:rPr>
        <w:t>ecgi:</w:t>
      </w:r>
    </w:p>
    <w:p w14:paraId="2279B4E9" w14:textId="77777777" w:rsidR="003F0319" w:rsidRDefault="007830A1" w:rsidP="00E45F7E">
      <w:pPr>
        <w:pStyle w:val="PL"/>
      </w:pPr>
      <w:r w:rsidRPr="0092088B">
        <w:t xml:space="preserve">          $ref: 'TS29571_CommonData.yaml#/components/schemas/Ecgi'</w:t>
      </w:r>
    </w:p>
    <w:p w14:paraId="00D6EDAE" w14:textId="141FC949" w:rsidR="00E45F7E" w:rsidRPr="00856F8E" w:rsidRDefault="00E45F7E" w:rsidP="00E45F7E">
      <w:pPr>
        <w:pStyle w:val="PL"/>
      </w:pPr>
      <w:r w:rsidRPr="00856F8E">
        <w:t xml:space="preserve">        mbmsSaiId:</w:t>
      </w:r>
    </w:p>
    <w:p w14:paraId="5068DF29" w14:textId="77777777" w:rsidR="00E45F7E" w:rsidRPr="00856F8E" w:rsidRDefault="00E45F7E" w:rsidP="00E45F7E">
      <w:pPr>
        <w:pStyle w:val="PL"/>
      </w:pPr>
      <w:r w:rsidRPr="00856F8E">
        <w:t xml:space="preserve">          type: </w:t>
      </w:r>
      <w:r>
        <w:t>integer</w:t>
      </w:r>
    </w:p>
    <w:p w14:paraId="62461584" w14:textId="77777777" w:rsidR="00E45F7E" w:rsidRDefault="00E45F7E" w:rsidP="00E45F7E">
      <w:pPr>
        <w:pStyle w:val="PL"/>
      </w:pPr>
      <w:r>
        <w:t xml:space="preserve">          minimum: 0</w:t>
      </w:r>
    </w:p>
    <w:p w14:paraId="35B4444B" w14:textId="77777777" w:rsidR="00E45F7E" w:rsidRDefault="00E45F7E" w:rsidP="00E45F7E">
      <w:pPr>
        <w:pStyle w:val="PL"/>
      </w:pPr>
      <w:r>
        <w:t xml:space="preserve">          maximum: 65535</w:t>
      </w:r>
    </w:p>
    <w:p w14:paraId="5FACB4D4" w14:textId="77777777" w:rsidR="00E45F7E" w:rsidRPr="00856F8E" w:rsidRDefault="00E45F7E" w:rsidP="00E45F7E">
      <w:pPr>
        <w:pStyle w:val="PL"/>
      </w:pPr>
      <w:r w:rsidRPr="00856F8E">
        <w:t xml:space="preserve">          description: Attribute containing the MBMS Service Area Id the LMC is located in</w:t>
      </w:r>
      <w:r>
        <w:t>.</w:t>
      </w:r>
    </w:p>
    <w:p w14:paraId="7FA22312" w14:textId="77777777" w:rsidR="00E45F7E" w:rsidRPr="00856F8E" w:rsidRDefault="00E45F7E" w:rsidP="00E45F7E">
      <w:pPr>
        <w:pStyle w:val="PL"/>
      </w:pPr>
      <w:r w:rsidRPr="00856F8E">
        <w:t xml:space="preserve">        mbsfnArea:</w:t>
      </w:r>
    </w:p>
    <w:p w14:paraId="2C7AEE11" w14:textId="7FF2D0E5" w:rsidR="0069178A" w:rsidRPr="00F11966" w:rsidRDefault="0069178A" w:rsidP="0069178A">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280FCF86" w14:textId="77777777" w:rsidR="00E45F7E" w:rsidRPr="00AC7671" w:rsidRDefault="00E45F7E" w:rsidP="00E45F7E">
      <w:pPr>
        <w:pStyle w:val="PL"/>
        <w:rPr>
          <w:lang w:val="en-US"/>
        </w:rPr>
      </w:pPr>
      <w:r w:rsidRPr="002E03EA">
        <w:rPr>
          <w:lang w:val="en-US"/>
        </w:rPr>
        <w:t xml:space="preserve">        </w:t>
      </w:r>
      <w:r w:rsidRPr="00AC7671">
        <w:rPr>
          <w:lang w:val="en-US"/>
        </w:rPr>
        <w:t>ncgi:</w:t>
      </w:r>
    </w:p>
    <w:p w14:paraId="4CE75461" w14:textId="77777777" w:rsidR="00D56289" w:rsidRDefault="00D56289" w:rsidP="00E45F7E">
      <w:pPr>
        <w:pStyle w:val="PL"/>
      </w:pPr>
      <w:r w:rsidRPr="00767BC6">
        <w:t xml:space="preserve">          $ref: 'TS29571_CommonData.yaml#/components/schemas/Ncgi'</w:t>
      </w:r>
    </w:p>
    <w:p w14:paraId="73C6417F" w14:textId="77777777" w:rsidR="00E45F7E" w:rsidRDefault="00E45F7E" w:rsidP="00E45F7E">
      <w:pPr>
        <w:pStyle w:val="PL"/>
      </w:pPr>
      <w:r>
        <w:t xml:space="preserve">        neighbouringEcgi:</w:t>
      </w:r>
    </w:p>
    <w:p w14:paraId="17CBA485" w14:textId="77777777" w:rsidR="00E45F7E" w:rsidRDefault="00E45F7E" w:rsidP="00E45F7E">
      <w:pPr>
        <w:pStyle w:val="PL"/>
      </w:pPr>
      <w:r>
        <w:t xml:space="preserve">          type: array</w:t>
      </w:r>
    </w:p>
    <w:p w14:paraId="7A732DB2" w14:textId="77777777" w:rsidR="00E45F7E" w:rsidRDefault="00E45F7E" w:rsidP="00E45F7E">
      <w:pPr>
        <w:pStyle w:val="PL"/>
      </w:pPr>
      <w:r>
        <w:t xml:space="preserve">          items:</w:t>
      </w:r>
    </w:p>
    <w:p w14:paraId="3F9CDFD5" w14:textId="77777777" w:rsidR="00612B9D" w:rsidRPr="00767BC6" w:rsidRDefault="00612B9D" w:rsidP="00612B9D">
      <w:pPr>
        <w:pStyle w:val="PL"/>
      </w:pPr>
      <w:r w:rsidRPr="00767BC6">
        <w:t xml:space="preserve">            $ref: 'TS29571_CommonData.yaml#/components/schemas/Ecgi'</w:t>
      </w:r>
    </w:p>
    <w:p w14:paraId="6BF43C72" w14:textId="77777777" w:rsidR="00E45F7E" w:rsidRDefault="00E45F7E" w:rsidP="00E45F7E">
      <w:pPr>
        <w:pStyle w:val="PL"/>
      </w:pPr>
      <w:r>
        <w:t xml:space="preserve">        neighbouringNcgi:</w:t>
      </w:r>
    </w:p>
    <w:p w14:paraId="13BFD721" w14:textId="77777777" w:rsidR="00E45F7E" w:rsidRDefault="00E45F7E" w:rsidP="00E45F7E">
      <w:pPr>
        <w:pStyle w:val="PL"/>
      </w:pPr>
      <w:r>
        <w:t xml:space="preserve">          type: array</w:t>
      </w:r>
    </w:p>
    <w:p w14:paraId="41ACCE40" w14:textId="77777777" w:rsidR="00E45F7E" w:rsidRDefault="00E45F7E" w:rsidP="00E45F7E">
      <w:pPr>
        <w:pStyle w:val="PL"/>
      </w:pPr>
      <w:r>
        <w:t xml:space="preserve">          items:</w:t>
      </w:r>
    </w:p>
    <w:p w14:paraId="3F8D1E62" w14:textId="77777777" w:rsidR="006A46FF" w:rsidRPr="00767BC6" w:rsidRDefault="006A46FF" w:rsidP="006A46FF">
      <w:pPr>
        <w:pStyle w:val="PL"/>
      </w:pPr>
      <w:r w:rsidRPr="00767BC6">
        <w:t xml:space="preserve">            $ref: 'TS29571_CommonData.yaml#/components/schemas/Ncgi'</w:t>
      </w:r>
    </w:p>
    <w:p w14:paraId="19039DF6" w14:textId="77777777" w:rsidR="00E45F7E" w:rsidRPr="00856F8E" w:rsidRDefault="00E45F7E" w:rsidP="00E45F7E">
      <w:pPr>
        <w:pStyle w:val="PL"/>
      </w:pPr>
      <w:r w:rsidRPr="00856F8E">
        <w:t xml:space="preserve">        </w:t>
      </w:r>
      <w:r>
        <w:t>nr</w:t>
      </w:r>
      <w:r w:rsidRPr="00EA5413">
        <w:t>5GMbsfsaArea</w:t>
      </w:r>
      <w:r w:rsidRPr="00856F8E">
        <w:t>:</w:t>
      </w:r>
    </w:p>
    <w:p w14:paraId="7A63250D" w14:textId="77777777" w:rsidR="00167F53" w:rsidRPr="00767BC6" w:rsidRDefault="00167F53" w:rsidP="00167F53">
      <w:pPr>
        <w:pStyle w:val="PL"/>
      </w:pPr>
      <w:r w:rsidRPr="00767BC6">
        <w:t xml:space="preserve">          $ref: 'TS29571_CommonData.yaml#/components/schemas/</w:t>
      </w:r>
      <w:r>
        <w:t>MbsFsaId</w:t>
      </w:r>
      <w:r w:rsidRPr="00052626">
        <w:t>'</w:t>
      </w:r>
    </w:p>
    <w:p w14:paraId="3BAF8EAA" w14:textId="77777777" w:rsidR="00E45F7E" w:rsidRPr="00856F8E" w:rsidRDefault="00E45F7E" w:rsidP="00E45F7E">
      <w:pPr>
        <w:pStyle w:val="PL"/>
      </w:pPr>
    </w:p>
    <w:p w14:paraId="5900D883" w14:textId="5579282C" w:rsidR="00E45F7E" w:rsidRDefault="00E45F7E" w:rsidP="00E45F7E">
      <w:pPr>
        <w:pStyle w:val="PL"/>
      </w:pPr>
      <w:r>
        <w:t xml:space="preserve">    </w:t>
      </w:r>
      <w:r w:rsidR="008328C9">
        <w:t>Current</w:t>
      </w:r>
      <w:r>
        <w:t>Coordinate:</w:t>
      </w:r>
    </w:p>
    <w:p w14:paraId="107F01BE" w14:textId="77777777" w:rsidR="00E45F7E" w:rsidRDefault="00E45F7E" w:rsidP="00E45F7E">
      <w:pPr>
        <w:pStyle w:val="PL"/>
      </w:pPr>
      <w:r>
        <w:t xml:space="preserve">      description: This object contains one specific location point, speed and bearing (e.g., </w:t>
      </w:r>
    </w:p>
    <w:p w14:paraId="73729BEE" w14:textId="77777777" w:rsidR="00E45F7E" w:rsidRDefault="00E45F7E" w:rsidP="00E45F7E">
      <w:pPr>
        <w:pStyle w:val="PL"/>
      </w:pPr>
      <w:r>
        <w:t xml:space="preserve">        received from a GPS reciever).</w:t>
      </w:r>
    </w:p>
    <w:p w14:paraId="0ED4E55C" w14:textId="77777777" w:rsidR="00E45F7E" w:rsidRDefault="00E45F7E" w:rsidP="00E45F7E">
      <w:pPr>
        <w:pStyle w:val="PL"/>
      </w:pPr>
      <w:r>
        <w:t xml:space="preserve">      type: object</w:t>
      </w:r>
    </w:p>
    <w:p w14:paraId="186FC37B" w14:textId="77777777" w:rsidR="00E45F7E" w:rsidRDefault="00E45F7E" w:rsidP="00E45F7E">
      <w:pPr>
        <w:pStyle w:val="PL"/>
      </w:pPr>
      <w:r>
        <w:t xml:space="preserve">      properties:</w:t>
      </w:r>
    </w:p>
    <w:p w14:paraId="12AAFCFC" w14:textId="77777777" w:rsidR="00E45F7E" w:rsidRDefault="00E45F7E" w:rsidP="00E45F7E">
      <w:pPr>
        <w:pStyle w:val="PL"/>
      </w:pPr>
      <w:r>
        <w:t xml:space="preserve">        altitude:</w:t>
      </w:r>
    </w:p>
    <w:p w14:paraId="44B804F9" w14:textId="77777777" w:rsidR="00E45F7E" w:rsidRDefault="00E45F7E" w:rsidP="00E45F7E">
      <w:pPr>
        <w:pStyle w:val="PL"/>
      </w:pPr>
      <w:r>
        <w:t xml:space="preserve">          anyOf:</w:t>
      </w:r>
    </w:p>
    <w:p w14:paraId="62A38B7D" w14:textId="71893FC6" w:rsidR="00E45F7E" w:rsidRDefault="00E45F7E" w:rsidP="00E45F7E">
      <w:pPr>
        <w:pStyle w:val="PL"/>
      </w:pPr>
      <w:r>
        <w:t xml:space="preserve">            - $ref: '</w:t>
      </w:r>
      <w:r w:rsidR="00C36BAA" w:rsidRPr="00767BC6">
        <w:t>TS2957</w:t>
      </w:r>
      <w:r w:rsidR="00C36BAA">
        <w:t>2</w:t>
      </w:r>
      <w:r w:rsidR="00C36BAA" w:rsidRPr="0066062C">
        <w:t>_Nlmf_Location</w:t>
      </w:r>
      <w:r w:rsidR="00C36BAA" w:rsidRPr="00767BC6">
        <w:t>.yaml</w:t>
      </w:r>
      <w:r>
        <w:t>#/components/schemas/</w:t>
      </w:r>
      <w:r w:rsidR="00EC73BF">
        <w:t>Altitude</w:t>
      </w:r>
      <w:r>
        <w:t>'</w:t>
      </w:r>
    </w:p>
    <w:p w14:paraId="372B1BBE" w14:textId="77777777" w:rsidR="00E45F7E" w:rsidRDefault="00E45F7E" w:rsidP="00E45F7E">
      <w:pPr>
        <w:pStyle w:val="PL"/>
      </w:pPr>
      <w:r>
        <w:t xml:space="preserve">        bearingAndSpeed:</w:t>
      </w:r>
    </w:p>
    <w:p w14:paraId="0BD41FFE" w14:textId="77777777" w:rsidR="00E45F7E" w:rsidRDefault="00E45F7E" w:rsidP="00E45F7E">
      <w:pPr>
        <w:pStyle w:val="PL"/>
      </w:pPr>
      <w:r>
        <w:t xml:space="preserve">          anyOf:</w:t>
      </w:r>
    </w:p>
    <w:p w14:paraId="63DC1030" w14:textId="3960888A" w:rsidR="00E45F7E" w:rsidRDefault="00E45F7E" w:rsidP="00E45F7E">
      <w:pPr>
        <w:pStyle w:val="PL"/>
      </w:pPr>
      <w:r>
        <w:t xml:space="preserve">            </w:t>
      </w:r>
      <w:r w:rsidRPr="00E870D5">
        <w:t>- $ref: '</w:t>
      </w:r>
      <w:r w:rsidR="00A55913" w:rsidRPr="00767BC6">
        <w:t>TS2957</w:t>
      </w:r>
      <w:r w:rsidR="00A55913">
        <w:t>2</w:t>
      </w:r>
      <w:r w:rsidR="00A55913" w:rsidRPr="0066062C">
        <w:t>_Nlmf_Location</w:t>
      </w:r>
      <w:r w:rsidR="00A55913" w:rsidRPr="00767BC6">
        <w:t>.yaml</w:t>
      </w:r>
      <w:r w:rsidRPr="00E870D5">
        <w:t>#/components/schemas/</w:t>
      </w:r>
      <w:r w:rsidR="003B56BC">
        <w:t>HorizontalWithVerticalVelocity</w:t>
      </w:r>
      <w:r>
        <w:t>'</w:t>
      </w:r>
    </w:p>
    <w:p w14:paraId="1C3422AB" w14:textId="77777777" w:rsidR="001F452A" w:rsidRDefault="001F452A" w:rsidP="001F452A">
      <w:pPr>
        <w:pStyle w:val="PL"/>
      </w:pPr>
      <w:r>
        <w:t xml:space="preserve">        geographicalCoordinate:</w:t>
      </w:r>
    </w:p>
    <w:p w14:paraId="1722BA7D" w14:textId="77777777" w:rsidR="001F452A" w:rsidRDefault="001F452A" w:rsidP="001F452A">
      <w:pPr>
        <w:pStyle w:val="PL"/>
      </w:pPr>
      <w:r>
        <w:t xml:space="preserve">          anyOf:</w:t>
      </w:r>
    </w:p>
    <w:p w14:paraId="5191E8BA" w14:textId="631884C8" w:rsidR="001F452A" w:rsidRDefault="001F452A" w:rsidP="00E45F7E">
      <w:pPr>
        <w:pStyle w:val="PL"/>
      </w:pPr>
      <w:r>
        <w:t xml:space="preserve">            - $ref: </w:t>
      </w:r>
      <w:r w:rsidRPr="00767BC6">
        <w:t>'TS2957</w:t>
      </w:r>
      <w:r>
        <w:t>2</w:t>
      </w:r>
      <w:r w:rsidRPr="0066062C">
        <w:t>_Nlmf_Location</w:t>
      </w:r>
      <w:r w:rsidRPr="00767BC6">
        <w:t>.yaml#/components/schemas</w:t>
      </w:r>
      <w:r>
        <w:t>/GeographicalCoordinates'</w:t>
      </w:r>
    </w:p>
    <w:p w14:paraId="0C65F521" w14:textId="77777777" w:rsidR="00E45F7E" w:rsidRDefault="00E45F7E" w:rsidP="00E45F7E">
      <w:pPr>
        <w:pStyle w:val="PL"/>
      </w:pPr>
      <w:r>
        <w:t xml:space="preserve">        </w:t>
      </w:r>
      <w:r w:rsidRPr="000E0A07">
        <w:t>horizontalaccuracy</w:t>
      </w:r>
      <w:r>
        <w:t>:</w:t>
      </w:r>
    </w:p>
    <w:p w14:paraId="3E79B7D9" w14:textId="77777777" w:rsidR="00E45F7E" w:rsidRDefault="00E45F7E" w:rsidP="00E45F7E">
      <w:pPr>
        <w:pStyle w:val="PL"/>
      </w:pPr>
      <w:r>
        <w:t xml:space="preserve">          anyOf:</w:t>
      </w:r>
    </w:p>
    <w:p w14:paraId="5E8ED6E6" w14:textId="460BFD17" w:rsidR="00E45F7E" w:rsidRDefault="00E45F7E" w:rsidP="00E45F7E">
      <w:pPr>
        <w:pStyle w:val="PL"/>
      </w:pPr>
      <w:r>
        <w:t xml:space="preserve">            </w:t>
      </w:r>
      <w:r w:rsidRPr="00E870D5">
        <w:t>- $ref: '</w:t>
      </w:r>
      <w:r w:rsidR="000E2B1A" w:rsidRPr="00767BC6">
        <w:t>TS2957</w:t>
      </w:r>
      <w:r w:rsidR="000E2B1A">
        <w:t>2</w:t>
      </w:r>
      <w:r w:rsidR="000E2B1A" w:rsidRPr="0066062C">
        <w:t>_Nlmf_Location</w:t>
      </w:r>
      <w:r w:rsidR="000E2B1A" w:rsidRPr="00767BC6">
        <w:t>.yaml</w:t>
      </w:r>
      <w:r w:rsidRPr="00E870D5">
        <w:t>#/components/schemas/</w:t>
      </w:r>
      <w:r w:rsidR="00937487">
        <w:t>Accuracy</w:t>
      </w:r>
      <w:r>
        <w:t>'</w:t>
      </w:r>
    </w:p>
    <w:p w14:paraId="39903570" w14:textId="77777777" w:rsidR="00E45F7E" w:rsidRDefault="00E45F7E" w:rsidP="00E45F7E">
      <w:pPr>
        <w:pStyle w:val="PL"/>
      </w:pPr>
      <w:r>
        <w:t xml:space="preserve">        vertical</w:t>
      </w:r>
      <w:r w:rsidRPr="000E0A07">
        <w:t>accuracy</w:t>
      </w:r>
      <w:r>
        <w:t>:</w:t>
      </w:r>
    </w:p>
    <w:p w14:paraId="6C5EEB3E" w14:textId="77777777" w:rsidR="00E45F7E" w:rsidRDefault="00E45F7E" w:rsidP="00E45F7E">
      <w:pPr>
        <w:pStyle w:val="PL"/>
      </w:pPr>
      <w:r>
        <w:t xml:space="preserve">          anyOf:</w:t>
      </w:r>
    </w:p>
    <w:p w14:paraId="10739666" w14:textId="12B0F2B4" w:rsidR="00E45F7E" w:rsidRDefault="00E45F7E" w:rsidP="00E45F7E">
      <w:pPr>
        <w:pStyle w:val="PL"/>
      </w:pPr>
      <w:r>
        <w:t xml:space="preserve">            </w:t>
      </w:r>
      <w:r w:rsidRPr="00E870D5">
        <w:t>- $ref: '</w:t>
      </w:r>
      <w:r w:rsidR="001129B6" w:rsidRPr="00767BC6">
        <w:t>TS2957</w:t>
      </w:r>
      <w:r w:rsidR="001129B6">
        <w:t>2</w:t>
      </w:r>
      <w:r w:rsidR="001129B6" w:rsidRPr="0066062C">
        <w:t>_Nlmf_Location</w:t>
      </w:r>
      <w:r w:rsidR="001129B6" w:rsidRPr="00767BC6">
        <w:t>.yaml</w:t>
      </w:r>
      <w:r w:rsidRPr="00E870D5">
        <w:t>#/components/schemas/</w:t>
      </w:r>
      <w:r w:rsidR="00E85989">
        <w:t>Accuracy</w:t>
      </w:r>
      <w:r>
        <w:t>'</w:t>
      </w:r>
    </w:p>
    <w:p w14:paraId="3D5D77AF" w14:textId="77777777" w:rsidR="00E45F7E" w:rsidRDefault="00E45F7E" w:rsidP="00E45F7E">
      <w:pPr>
        <w:pStyle w:val="PL"/>
      </w:pPr>
    </w:p>
    <w:p w14:paraId="45C549FE" w14:textId="77777777" w:rsidR="00E45F7E" w:rsidRPr="00254116" w:rsidRDefault="00E45F7E" w:rsidP="00E45F7E">
      <w:pPr>
        <w:pStyle w:val="PL"/>
      </w:pPr>
      <w:r w:rsidRPr="00254116">
        <w:t>#</w:t>
      </w:r>
    </w:p>
    <w:p w14:paraId="3CB471CF" w14:textId="77777777" w:rsidR="00E45F7E" w:rsidRPr="00254116" w:rsidRDefault="00E45F7E" w:rsidP="00E45F7E">
      <w:pPr>
        <w:pStyle w:val="PL"/>
      </w:pPr>
      <w:r w:rsidRPr="00254116">
        <w:t xml:space="preserve"># </w:t>
      </w:r>
      <w:r>
        <w:t>Simple Types</w:t>
      </w:r>
      <w:r w:rsidRPr="00254116">
        <w:t>:</w:t>
      </w:r>
    </w:p>
    <w:p w14:paraId="717EF88C" w14:textId="77777777" w:rsidR="00E45F7E" w:rsidRPr="00254116" w:rsidRDefault="00E45F7E" w:rsidP="00E45F7E">
      <w:pPr>
        <w:pStyle w:val="PL"/>
      </w:pPr>
      <w:r w:rsidRPr="00254116">
        <w:t>#</w:t>
      </w:r>
    </w:p>
    <w:p w14:paraId="2F1217B5" w14:textId="77777777" w:rsidR="00E45F7E" w:rsidRPr="00254116" w:rsidRDefault="00E45F7E" w:rsidP="00E45F7E">
      <w:pPr>
        <w:pStyle w:val="PL"/>
      </w:pPr>
    </w:p>
    <w:p w14:paraId="4EC9D172" w14:textId="77777777" w:rsidR="00E45F7E" w:rsidRDefault="00E45F7E" w:rsidP="00E45F7E">
      <w:pPr>
        <w:pStyle w:val="PL"/>
      </w:pPr>
    </w:p>
    <w:p w14:paraId="2F74F402" w14:textId="77777777" w:rsidR="00E45F7E" w:rsidRDefault="00E45F7E" w:rsidP="00E45F7E">
      <w:pPr>
        <w:pStyle w:val="PL"/>
      </w:pPr>
      <w:r>
        <w:t>#</w:t>
      </w:r>
    </w:p>
    <w:p w14:paraId="34C1B24A" w14:textId="77777777" w:rsidR="00E45F7E" w:rsidRDefault="00E45F7E" w:rsidP="00E45F7E">
      <w:pPr>
        <w:pStyle w:val="PL"/>
      </w:pPr>
      <w:r>
        <w:t># Enumeration data types</w:t>
      </w:r>
    </w:p>
    <w:p w14:paraId="05E19841" w14:textId="77777777" w:rsidR="00E45F7E" w:rsidRDefault="00E45F7E" w:rsidP="00E45F7E">
      <w:pPr>
        <w:pStyle w:val="PL"/>
      </w:pPr>
      <w:r>
        <w:t>#</w:t>
      </w:r>
    </w:p>
    <w:p w14:paraId="3A9AA126" w14:textId="77777777" w:rsidR="00E45F7E" w:rsidRDefault="00E45F7E" w:rsidP="00E45F7E">
      <w:pPr>
        <w:pStyle w:val="PL"/>
      </w:pPr>
      <w:r>
        <w:t xml:space="preserve">    InterRatType:</w:t>
      </w:r>
    </w:p>
    <w:p w14:paraId="5924F6BC" w14:textId="77777777" w:rsidR="00E45F7E" w:rsidRDefault="00E45F7E" w:rsidP="00E45F7E">
      <w:pPr>
        <w:pStyle w:val="PL"/>
      </w:pPr>
      <w:r>
        <w:t xml:space="preserve">      description: Attribute </w:t>
      </w:r>
      <w:r w:rsidRPr="00180799">
        <w:t>containing the inter-RAT change type.</w:t>
      </w:r>
    </w:p>
    <w:p w14:paraId="7A1A7285" w14:textId="77777777" w:rsidR="00E45F7E" w:rsidRDefault="00E45F7E" w:rsidP="00E45F7E">
      <w:pPr>
        <w:pStyle w:val="PL"/>
      </w:pPr>
      <w:r>
        <w:t xml:space="preserve">      anyOf:</w:t>
      </w:r>
    </w:p>
    <w:p w14:paraId="63A84B8E" w14:textId="77777777" w:rsidR="00E45F7E" w:rsidRDefault="00E45F7E" w:rsidP="00E45F7E">
      <w:pPr>
        <w:pStyle w:val="PL"/>
      </w:pPr>
      <w:r>
        <w:t xml:space="preserve">        - type: string</w:t>
      </w:r>
    </w:p>
    <w:p w14:paraId="4A676E83" w14:textId="77777777" w:rsidR="00E45F7E" w:rsidRDefault="00E45F7E" w:rsidP="00E45F7E">
      <w:pPr>
        <w:pStyle w:val="PL"/>
      </w:pPr>
      <w:r>
        <w:t xml:space="preserve">          enum: </w:t>
      </w:r>
    </w:p>
    <w:p w14:paraId="7D076EF4" w14:textId="488C9833" w:rsidR="00E45F7E" w:rsidRPr="00150C44" w:rsidRDefault="00E45F7E" w:rsidP="00E45F7E">
      <w:pPr>
        <w:pStyle w:val="PL"/>
      </w:pPr>
      <w:r>
        <w:t xml:space="preserve">            </w:t>
      </w:r>
      <w:r w:rsidRPr="00150C44">
        <w:t>- 5G</w:t>
      </w:r>
      <w:r w:rsidR="00E37026">
        <w:t>_</w:t>
      </w:r>
      <w:r w:rsidRPr="00150C44">
        <w:t>MBS</w:t>
      </w:r>
      <w:r w:rsidR="00E37026">
        <w:t>_</w:t>
      </w:r>
      <w:r>
        <w:t>TO</w:t>
      </w:r>
      <w:r w:rsidR="00E37026">
        <w:t>_</w:t>
      </w:r>
      <w:r w:rsidRPr="00150C44">
        <w:t>LTE</w:t>
      </w:r>
      <w:r w:rsidR="00E37026">
        <w:t>_</w:t>
      </w:r>
      <w:r w:rsidRPr="00150C44">
        <w:t>MBMS</w:t>
      </w:r>
    </w:p>
    <w:p w14:paraId="21387EE7" w14:textId="7DD8B827" w:rsidR="00E45F7E" w:rsidRPr="00150C44" w:rsidRDefault="00E45F7E" w:rsidP="00E45F7E">
      <w:pPr>
        <w:pStyle w:val="PL"/>
      </w:pPr>
      <w:r w:rsidRPr="00150C44">
        <w:t xml:space="preserve">        </w:t>
      </w:r>
      <w:r>
        <w:t xml:space="preserve"> </w:t>
      </w:r>
      <w:r w:rsidRPr="00150C44">
        <w:t xml:space="preserve">   - 5G</w:t>
      </w:r>
      <w:r w:rsidR="00E37026">
        <w:t>_</w:t>
      </w:r>
      <w:r w:rsidRPr="00150C44">
        <w:t>MBS</w:t>
      </w:r>
      <w:r w:rsidR="00E37026">
        <w:t>_</w:t>
      </w:r>
      <w:r>
        <w:t>TO</w:t>
      </w:r>
      <w:r w:rsidR="00E37026">
        <w:t>_</w:t>
      </w:r>
      <w:r w:rsidRPr="00150C44">
        <w:t>LTE</w:t>
      </w:r>
      <w:r w:rsidR="00E37026">
        <w:t>_</w:t>
      </w:r>
      <w:r>
        <w:t>UNICAST</w:t>
      </w:r>
    </w:p>
    <w:p w14:paraId="0F692BED" w14:textId="2B8386AA" w:rsidR="00E45F7E" w:rsidRPr="00150C44"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rsidRPr="00150C44">
        <w:t>MBS</w:t>
      </w:r>
    </w:p>
    <w:p w14:paraId="50C6EBED" w14:textId="6188E0A3" w:rsidR="00E45F7E"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t>UNICAST</w:t>
      </w:r>
    </w:p>
    <w:p w14:paraId="7A55D237" w14:textId="77777777" w:rsidR="00E45F7E" w:rsidRDefault="00E45F7E" w:rsidP="00E45F7E">
      <w:pPr>
        <w:pStyle w:val="PL"/>
      </w:pPr>
      <w:r>
        <w:t xml:space="preserve">        - type: string</w:t>
      </w:r>
    </w:p>
    <w:p w14:paraId="496E7021" w14:textId="77777777" w:rsidR="00E45F7E" w:rsidRDefault="00E45F7E" w:rsidP="00E45F7E">
      <w:pPr>
        <w:pStyle w:val="PL"/>
      </w:pPr>
      <w:r>
        <w:t xml:space="preserve">          description: This string provides forward-compatibility with future extensions to the</w:t>
      </w:r>
    </w:p>
    <w:p w14:paraId="2CD08E69" w14:textId="77777777" w:rsidR="00E45F7E" w:rsidRDefault="00E45F7E" w:rsidP="00E45F7E">
      <w:pPr>
        <w:pStyle w:val="PL"/>
      </w:pPr>
      <w:r>
        <w:t xml:space="preserve">            enumeration and is not used to encode content defined in the present version</w:t>
      </w:r>
    </w:p>
    <w:p w14:paraId="57F4259D" w14:textId="77777777" w:rsidR="00E45F7E" w:rsidRDefault="00E45F7E" w:rsidP="00E45F7E">
      <w:pPr>
        <w:pStyle w:val="PL"/>
      </w:pPr>
      <w:r>
        <w:t xml:space="preserve">            of this API.</w:t>
      </w:r>
    </w:p>
    <w:p w14:paraId="4C53DF36" w14:textId="77777777" w:rsidR="00E45F7E" w:rsidRDefault="00E45F7E" w:rsidP="00E45F7E">
      <w:pPr>
        <w:pStyle w:val="PL"/>
      </w:pPr>
    </w:p>
    <w:p w14:paraId="48A6F907" w14:textId="77777777" w:rsidR="00E45F7E" w:rsidRDefault="00E45F7E" w:rsidP="00E45F7E">
      <w:pPr>
        <w:pStyle w:val="PL"/>
      </w:pPr>
      <w:r>
        <w:t xml:space="preserve">    ReportType:</w:t>
      </w:r>
    </w:p>
    <w:p w14:paraId="48AC5649" w14:textId="77777777" w:rsidR="00E45F7E" w:rsidRDefault="00E45F7E" w:rsidP="00E45F7E">
      <w:pPr>
        <w:pStyle w:val="PL"/>
      </w:pPr>
      <w:r>
        <w:t xml:space="preserve">      description: Used to inform whether the LMC is sending the report in an emergency</w:t>
      </w:r>
    </w:p>
    <w:p w14:paraId="16771912" w14:textId="77777777" w:rsidR="00E45F7E" w:rsidRDefault="00E45F7E" w:rsidP="00E45F7E">
      <w:pPr>
        <w:pStyle w:val="PL"/>
      </w:pPr>
      <w:r>
        <w:t xml:space="preserve">        situation or not.</w:t>
      </w:r>
    </w:p>
    <w:p w14:paraId="72098640" w14:textId="77777777" w:rsidR="00E45F7E" w:rsidRDefault="00E45F7E" w:rsidP="00E45F7E">
      <w:pPr>
        <w:pStyle w:val="PL"/>
      </w:pPr>
      <w:r>
        <w:t xml:space="preserve">      anyOf:</w:t>
      </w:r>
    </w:p>
    <w:p w14:paraId="727046B9" w14:textId="77777777" w:rsidR="00E45F7E" w:rsidRDefault="00E45F7E" w:rsidP="00E45F7E">
      <w:pPr>
        <w:pStyle w:val="PL"/>
      </w:pPr>
      <w:r>
        <w:t xml:space="preserve">        - type: string</w:t>
      </w:r>
    </w:p>
    <w:p w14:paraId="5856229D" w14:textId="77777777" w:rsidR="00E45F7E" w:rsidRDefault="00E45F7E" w:rsidP="00E45F7E">
      <w:pPr>
        <w:pStyle w:val="PL"/>
      </w:pPr>
      <w:r>
        <w:t xml:space="preserve">          enum: </w:t>
      </w:r>
    </w:p>
    <w:p w14:paraId="7B7AC12A" w14:textId="77777777" w:rsidR="00E45F7E" w:rsidRDefault="00E45F7E" w:rsidP="00E45F7E">
      <w:pPr>
        <w:pStyle w:val="PL"/>
      </w:pPr>
      <w:r>
        <w:t xml:space="preserve">            - EMERGENCY</w:t>
      </w:r>
    </w:p>
    <w:p w14:paraId="2F516A2F" w14:textId="77777777" w:rsidR="00E45F7E" w:rsidRDefault="00E45F7E" w:rsidP="00E45F7E">
      <w:pPr>
        <w:pStyle w:val="PL"/>
      </w:pPr>
      <w:r>
        <w:t xml:space="preserve">            - NONEMERGENCY</w:t>
      </w:r>
    </w:p>
    <w:p w14:paraId="616365B6" w14:textId="77777777" w:rsidR="00E45F7E" w:rsidRDefault="00E45F7E" w:rsidP="00E45F7E">
      <w:pPr>
        <w:pStyle w:val="PL"/>
      </w:pPr>
      <w:r>
        <w:t xml:space="preserve">        - type: string</w:t>
      </w:r>
    </w:p>
    <w:p w14:paraId="3D41F2C0" w14:textId="77777777" w:rsidR="00E45F7E" w:rsidRDefault="00E45F7E" w:rsidP="00E45F7E">
      <w:pPr>
        <w:pStyle w:val="PL"/>
      </w:pPr>
      <w:r>
        <w:lastRenderedPageBreak/>
        <w:t xml:space="preserve">          description: This string provides forward-compatibility with future extensions to the</w:t>
      </w:r>
    </w:p>
    <w:p w14:paraId="260A7E5A" w14:textId="77777777" w:rsidR="00E45F7E" w:rsidRDefault="00E45F7E" w:rsidP="00E45F7E">
      <w:pPr>
        <w:pStyle w:val="PL"/>
      </w:pPr>
      <w:r>
        <w:t xml:space="preserve">            enumeration and is not used to encode content defined in the present version</w:t>
      </w:r>
    </w:p>
    <w:p w14:paraId="15170FC9" w14:textId="47C28514" w:rsidR="00837EDF" w:rsidRDefault="00E45F7E" w:rsidP="00FB6EEF">
      <w:pPr>
        <w:pStyle w:val="PL"/>
      </w:pPr>
      <w:r>
        <w:t xml:space="preserve">            of this API.</w:t>
      </w:r>
    </w:p>
    <w:p w14:paraId="6AC8B9D0" w14:textId="77777777" w:rsidR="00E45F7E" w:rsidRDefault="00E45F7E" w:rsidP="00E45F7E">
      <w:pPr>
        <w:pStyle w:val="PL"/>
      </w:pPr>
    </w:p>
    <w:p w14:paraId="5773DA94" w14:textId="6B82E788" w:rsidR="00D80D5B" w:rsidRDefault="00D80D5B" w:rsidP="00D80D5B">
      <w:pPr>
        <w:pStyle w:val="Heading1"/>
        <w:pBdr>
          <w:top w:val="none" w:sz="0" w:space="0" w:color="auto"/>
        </w:pBdr>
      </w:pPr>
      <w:bookmarkStart w:id="657" w:name="_Toc191015859"/>
      <w:r>
        <w:t>A.</w:t>
      </w:r>
      <w:r w:rsidR="00670C0F">
        <w:t>4</w:t>
      </w:r>
      <w:r>
        <w:tab/>
        <w:t>LMS_LocationInformation API</w:t>
      </w:r>
      <w:bookmarkEnd w:id="657"/>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77777777" w:rsidR="00D80D5B" w:rsidRDefault="00D80D5B" w:rsidP="00D80D5B">
      <w:pPr>
        <w:pStyle w:val="PL"/>
      </w:pPr>
      <w:r>
        <w:t xml:space="preserve">  title: LMS_LocationInformation</w:t>
      </w:r>
    </w:p>
    <w:p w14:paraId="423191E0" w14:textId="7F075041" w:rsidR="00D80D5B" w:rsidRDefault="00D80D5B" w:rsidP="00D80D5B">
      <w:pPr>
        <w:pStyle w:val="PL"/>
      </w:pPr>
      <w:r>
        <w:t xml:space="preserve">  version: 1.0.0-alpha.</w:t>
      </w:r>
      <w:r w:rsidR="006D4C3A">
        <w:t>2</w:t>
      </w:r>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7777777" w:rsidR="00D80D5B" w:rsidRDefault="00D80D5B" w:rsidP="00D80D5B">
      <w:pPr>
        <w:pStyle w:val="PL"/>
      </w:pPr>
      <w:r>
        <w:t xml:space="preserve">    © 2024,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Default="00D80D5B" w:rsidP="00D80D5B">
      <w:pPr>
        <w:pStyle w:val="PL"/>
      </w:pPr>
      <w:r>
        <w:t>externalDocs:</w:t>
      </w:r>
    </w:p>
    <w:p w14:paraId="19420CF4" w14:textId="569ED9CE" w:rsidR="00D80D5B" w:rsidRDefault="00D80D5B" w:rsidP="00D80D5B">
      <w:pPr>
        <w:pStyle w:val="PL"/>
      </w:pPr>
      <w:r>
        <w:t xml:space="preserve">  description: 3GPP TS 24.283 V0.</w:t>
      </w:r>
      <w:r w:rsidR="006D4C3A">
        <w:t>5</w:t>
      </w:r>
      <w:r>
        <w:t>.0; Mission Critical Location Management (MCLoc).</w:t>
      </w:r>
    </w:p>
    <w:p w14:paraId="15F7A43E" w14:textId="77777777" w:rsidR="00D80D5B" w:rsidRPr="004B79F1" w:rsidRDefault="00D80D5B" w:rsidP="00D80D5B">
      <w:pPr>
        <w:pStyle w:val="PL"/>
        <w:rPr>
          <w:lang w:val="sv-SE"/>
        </w:rPr>
      </w:pPr>
      <w:r>
        <w:t xml:space="preserve">  </w:t>
      </w:r>
      <w:r w:rsidRPr="004B79F1">
        <w:rPr>
          <w:lang w:val="sv-SE"/>
        </w:rPr>
        <w:t>url: http://www.3gpp.org/ftp/Specs/archive/24_series/24.283/</w:t>
      </w:r>
    </w:p>
    <w:p w14:paraId="58648975" w14:textId="77777777" w:rsidR="00D80D5B" w:rsidRPr="00BA2850" w:rsidRDefault="00D80D5B" w:rsidP="00D80D5B">
      <w:pPr>
        <w:pStyle w:val="PL"/>
        <w:rPr>
          <w:lang w:val="sv-SE"/>
        </w:rPr>
      </w:pPr>
    </w:p>
    <w:p w14:paraId="23FA2A6B" w14:textId="77777777" w:rsidR="00D80D5B" w:rsidRDefault="00D80D5B" w:rsidP="00D80D5B">
      <w:pPr>
        <w:pStyle w:val="PL"/>
      </w:pPr>
      <w:r>
        <w:t>servers:</w:t>
      </w:r>
    </w:p>
    <w:p w14:paraId="4F3A0756" w14:textId="77777777" w:rsidR="00D80D5B" w:rsidRDefault="00D80D5B" w:rsidP="00D80D5B">
      <w:pPr>
        <w:pStyle w:val="PL"/>
      </w:pPr>
      <w:r>
        <w:t xml:space="preserve">  - url: '{apiRoot}/lms-location-information/v1'</w:t>
      </w:r>
    </w:p>
    <w:p w14:paraId="00385E7D" w14:textId="77777777" w:rsidR="00D80D5B" w:rsidRDefault="00D80D5B" w:rsidP="00D80D5B">
      <w:pPr>
        <w:pStyle w:val="PL"/>
      </w:pPr>
      <w:r>
        <w:t xml:space="preserve">    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lastRenderedPageBreak/>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D82297" w:rsidRDefault="00D80D5B" w:rsidP="00D80D5B">
      <w:pPr>
        <w:pStyle w:val="PL"/>
        <w:rPr>
          <w:lang w:val="fr-FR"/>
        </w:rPr>
      </w:pPr>
      <w:r w:rsidRPr="005061DC">
        <w:t xml:space="preserve">        </w:t>
      </w:r>
      <w:r>
        <w:t>locationRequestResponse</w:t>
      </w:r>
      <w:r w:rsidRPr="00D82297">
        <w:rPr>
          <w:lang w:val="fr-FR"/>
        </w:rPr>
        <w:t>:</w:t>
      </w:r>
    </w:p>
    <w:p w14:paraId="0A8DE56D" w14:textId="77777777" w:rsidR="00D80D5B" w:rsidRPr="00D82297" w:rsidRDefault="00D80D5B" w:rsidP="00D80D5B">
      <w:pPr>
        <w:pStyle w:val="PL"/>
        <w:rPr>
          <w:lang w:val="fr-FR"/>
        </w:rPr>
      </w:pPr>
      <w:r w:rsidRPr="00D82297">
        <w:rPr>
          <w:lang w:val="fr-FR"/>
        </w:rPr>
        <w:t xml:space="preserve">          '{request.body#/</w:t>
      </w:r>
      <w:r>
        <w:t>locationRequestResponseUri</w:t>
      </w:r>
      <w:r w:rsidRPr="00D82297">
        <w:rPr>
          <w:lang w:val="fr-FR"/>
        </w:rPr>
        <w:t>}':</w:t>
      </w:r>
    </w:p>
    <w:p w14:paraId="00A733A2" w14:textId="77777777" w:rsidR="00D80D5B" w:rsidRPr="005061DC" w:rsidRDefault="00D80D5B" w:rsidP="00D80D5B">
      <w:pPr>
        <w:pStyle w:val="PL"/>
      </w:pPr>
      <w:r w:rsidRPr="00D82297">
        <w:rPr>
          <w:lang w:val="fr-FR"/>
        </w:rPr>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Pr="005061DC" w:rsidRDefault="00D80D5B"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DD7D3E" w:rsidRDefault="00D80D5B" w:rsidP="00D80D5B">
      <w:pPr>
        <w:pStyle w:val="PL"/>
        <w:rPr>
          <w:highlight w:val="yellow"/>
        </w:rPr>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Pr="00310D43"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0F32FFCF" w14:textId="58AC8BD2" w:rsidR="00FD6537" w:rsidRDefault="00FD6537" w:rsidP="00D80D5B">
      <w:pPr>
        <w:pStyle w:val="PL"/>
      </w:pPr>
      <w:r>
        <w:t xml:space="preserve">            location report shall be refreshed immediately.</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lastRenderedPageBreak/>
        <w:t xml:space="preserve">        - required: [mcServiceIds]</w:t>
      </w:r>
    </w:p>
    <w:p w14:paraId="47A388C5" w14:textId="77777777" w:rsidR="00D80D5B" w:rsidRPr="00310D43" w:rsidRDefault="00D80D5B" w:rsidP="00D80D5B">
      <w:pPr>
        <w:pStyle w:val="PL"/>
      </w:pPr>
    </w:p>
    <w:p w14:paraId="6EFAD21E" w14:textId="77777777" w:rsidR="00712FFA" w:rsidRDefault="00712FFA"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054E1305" w:rsidR="00D80D5B" w:rsidRDefault="00712FFA" w:rsidP="00D80D5B">
      <w:pPr>
        <w:pStyle w:val="PL"/>
      </w:pPr>
      <w:r w:rsidRPr="00DD5A58">
        <w:t xml:space="preserve">          $ref: 'TS24283_Lms_LocationReport.yaml#/</w:t>
      </w:r>
      <w:r w:rsidRPr="0037318B">
        <w:t>components/schemas/LocationInfo'</w:t>
      </w: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33C22580" w14:textId="77777777" w:rsidR="00D80D5B" w:rsidRDefault="00D80D5B" w:rsidP="00D80D5B">
      <w:pPr>
        <w:pStyle w:val="PL"/>
      </w:pPr>
    </w:p>
    <w:p w14:paraId="693323CC" w14:textId="686F69D0" w:rsidR="00851F2B" w:rsidRDefault="00851F2B" w:rsidP="00E50088">
      <w:pPr>
        <w:pStyle w:val="Heading1"/>
      </w:pPr>
      <w:bookmarkStart w:id="658" w:name="_Toc67903567"/>
      <w:bookmarkStart w:id="659" w:name="_Toc191015860"/>
      <w:r w:rsidRPr="004D3578">
        <w:t>Annex A</w:t>
      </w:r>
      <w:r w:rsidR="00DB4D7D">
        <w:t>1</w:t>
      </w:r>
      <w:r w:rsidRPr="004D3578">
        <w:t xml:space="preserve"> (normative):</w:t>
      </w:r>
      <w:r w:rsidRPr="004D3578">
        <w:br/>
      </w:r>
      <w:r>
        <w:t>OpenAPI specification</w:t>
      </w:r>
      <w:bookmarkEnd w:id="658"/>
      <w:bookmarkEnd w:id="659"/>
    </w:p>
    <w:p w14:paraId="69F13887" w14:textId="77777777" w:rsidR="00851F2B" w:rsidRDefault="00851F2B" w:rsidP="00851F2B">
      <w:pPr>
        <w:pStyle w:val="Heading1"/>
        <w:pBdr>
          <w:top w:val="none" w:sz="0" w:space="0" w:color="auto"/>
        </w:pBdr>
      </w:pPr>
      <w:bookmarkStart w:id="660" w:name="_Toc67903568"/>
      <w:bookmarkStart w:id="661" w:name="_Toc191015861"/>
      <w:r>
        <w:t>A1.1</w:t>
      </w:r>
      <w:r>
        <w:tab/>
        <w:t>General</w:t>
      </w:r>
      <w:bookmarkEnd w:id="660"/>
      <w:bookmarkEnd w:id="661"/>
    </w:p>
    <w:p w14:paraId="661270B4" w14:textId="77777777" w:rsidR="00851F2B" w:rsidRPr="00540071" w:rsidRDefault="00851F2B" w:rsidP="00851F2B">
      <w:r w:rsidRPr="00540071">
        <w:t>This Annex specifies the formal definition of the API(s) defined in the present specification. It consists of OpenAPI specifications in YAML format.</w:t>
      </w:r>
    </w:p>
    <w:p w14:paraId="6C7A852D" w14:textId="77777777" w:rsidR="00851F2B" w:rsidRPr="00EA7D0A" w:rsidRDefault="00851F2B" w:rsidP="00851F2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353FCBE" w14:textId="77777777" w:rsidR="00851F2B" w:rsidRPr="004D2E9A" w:rsidRDefault="00851F2B" w:rsidP="00851F2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13E65B" w14:textId="21A936CF" w:rsidR="00851F2B" w:rsidRPr="006D6534" w:rsidRDefault="00851F2B" w:rsidP="00851F2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A41D6F">
        <w:t>8</w:t>
      </w:r>
      <w:r>
        <w:t>] and clause 5B of 3GPP TR 21.900 [</w:t>
      </w:r>
      <w:r w:rsidR="00B158A3">
        <w:t>1</w:t>
      </w:r>
      <w:r>
        <w:t>]).</w:t>
      </w:r>
    </w:p>
    <w:p w14:paraId="6E790906" w14:textId="77777777" w:rsidR="00851F2B" w:rsidRDefault="00851F2B" w:rsidP="00851F2B">
      <w:pPr>
        <w:pStyle w:val="Heading1"/>
        <w:pBdr>
          <w:top w:val="none" w:sz="0" w:space="0" w:color="auto"/>
        </w:pBdr>
      </w:pPr>
      <w:bookmarkStart w:id="662" w:name="_Toc191015862"/>
      <w:r>
        <w:lastRenderedPageBreak/>
        <w:t>A1.2</w:t>
      </w:r>
      <w:r>
        <w:tab/>
        <w:t>&lt;Service 1&gt; API</w:t>
      </w:r>
      <w:bookmarkEnd w:id="662"/>
    </w:p>
    <w:p w14:paraId="345C0E76" w14:textId="77777777" w:rsidR="00851F2B" w:rsidRDefault="00851F2B" w:rsidP="00851F2B">
      <w:pPr>
        <w:pStyle w:val="Guidance"/>
      </w:pPr>
      <w:r>
        <w:t>Where &lt;Service 1&gt; is to be replaced by the name of the Service (e.g. Nsmf_PDUSession).</w:t>
      </w:r>
    </w:p>
    <w:p w14:paraId="4AA39245" w14:textId="77777777" w:rsidR="00851F2B" w:rsidRDefault="00851F2B" w:rsidP="00851F2B">
      <w:pPr>
        <w:pStyle w:val="Guidance"/>
      </w:pPr>
      <w:r>
        <w:t>One clause is introduced per Service, with the corresponding OpenAPI 3.0.0 Document.</w:t>
      </w:r>
    </w:p>
    <w:p w14:paraId="002F2CE6" w14:textId="77777777" w:rsidR="00851F2B" w:rsidRDefault="00851F2B" w:rsidP="00851F2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2CDA2023" w14:textId="77777777" w:rsidR="00851F2B" w:rsidRPr="00986E88" w:rsidRDefault="00851F2B" w:rsidP="00851F2B">
      <w:pPr>
        <w:pStyle w:val="PL"/>
      </w:pPr>
      <w:r w:rsidRPr="00986E88">
        <w:t>openapi: 3.0.0</w:t>
      </w:r>
    </w:p>
    <w:p w14:paraId="470FBB7A" w14:textId="77777777" w:rsidR="00851F2B" w:rsidRPr="003B6423" w:rsidRDefault="00851F2B" w:rsidP="00851F2B">
      <w:pPr>
        <w:pStyle w:val="PL"/>
        <w:rPr>
          <w:lang w:val="fr-FR"/>
        </w:rPr>
      </w:pPr>
      <w:r w:rsidRPr="003B6423">
        <w:rPr>
          <w:lang w:val="fr-FR"/>
        </w:rPr>
        <w:t>info:</w:t>
      </w:r>
    </w:p>
    <w:p w14:paraId="41981A9A" w14:textId="77777777" w:rsidR="00851F2B" w:rsidRPr="003B6423" w:rsidRDefault="00851F2B" w:rsidP="00851F2B">
      <w:pPr>
        <w:pStyle w:val="PL"/>
        <w:rPr>
          <w:lang w:val="fr-FR"/>
        </w:rPr>
      </w:pPr>
      <w:r w:rsidRPr="003B6423">
        <w:rPr>
          <w:lang w:val="fr-FR"/>
        </w:rPr>
        <w:t xml:space="preserve">  title: </w:t>
      </w:r>
      <w:r>
        <w:rPr>
          <w:lang w:val="fr-FR"/>
        </w:rPr>
        <w:t>&lt;API Name&gt;</w:t>
      </w:r>
    </w:p>
    <w:p w14:paraId="03415346" w14:textId="77777777" w:rsidR="00851F2B" w:rsidRPr="003B6423" w:rsidRDefault="00851F2B" w:rsidP="00851F2B">
      <w:pPr>
        <w:pStyle w:val="PL"/>
        <w:rPr>
          <w:lang w:val="fr-FR"/>
        </w:rPr>
      </w:pPr>
      <w:r w:rsidRPr="003B6423">
        <w:rPr>
          <w:lang w:val="fr-FR"/>
        </w:rPr>
        <w:t xml:space="preserve">  version: </w:t>
      </w:r>
      <w:r>
        <w:rPr>
          <w:lang w:val="fr-FR"/>
        </w:rPr>
        <w:t>1.0.0-alpha.1</w:t>
      </w:r>
    </w:p>
    <w:p w14:paraId="7C246949" w14:textId="77777777" w:rsidR="00851F2B" w:rsidRDefault="00851F2B" w:rsidP="00851F2B">
      <w:pPr>
        <w:pStyle w:val="PL"/>
      </w:pPr>
      <w:r w:rsidRPr="003B6423">
        <w:rPr>
          <w:lang w:val="fr-FR"/>
        </w:rPr>
        <w:t xml:space="preserve">  description: </w:t>
      </w:r>
      <w:r>
        <w:t>|</w:t>
      </w:r>
    </w:p>
    <w:p w14:paraId="1BE812F4" w14:textId="77777777" w:rsidR="00851F2B" w:rsidRPr="003B6423" w:rsidRDefault="00851F2B" w:rsidP="00851F2B">
      <w:pPr>
        <w:pStyle w:val="PL"/>
        <w:rPr>
          <w:lang w:val="fr-FR"/>
        </w:rPr>
      </w:pPr>
      <w:r>
        <w:rPr>
          <w:lang w:val="fr-FR"/>
        </w:rPr>
        <w:t xml:space="preserve">    &lt;API Name&gt; Service.</w:t>
      </w:r>
    </w:p>
    <w:p w14:paraId="312BE7BE" w14:textId="77777777" w:rsidR="00851F2B" w:rsidRDefault="00851F2B" w:rsidP="00851F2B">
      <w:pPr>
        <w:pStyle w:val="PL"/>
      </w:pPr>
      <w:r>
        <w:t xml:space="preserve">    © &lt;yyyy&gt;, 3GPP Organizational Partners (ARIB, ATIS, CCSA, ETSI, TSDSI, TTA, TTC).</w:t>
      </w:r>
    </w:p>
    <w:p w14:paraId="7C663A56" w14:textId="77777777" w:rsidR="00851F2B" w:rsidRDefault="00851F2B" w:rsidP="00851F2B">
      <w:pPr>
        <w:pStyle w:val="PL"/>
      </w:pPr>
      <w:r>
        <w:t xml:space="preserve">    All rights reserved.</w:t>
      </w:r>
    </w:p>
    <w:p w14:paraId="78D8FF08" w14:textId="77777777" w:rsidR="00851F2B" w:rsidRPr="003B6423" w:rsidRDefault="00851F2B" w:rsidP="00851F2B">
      <w:pPr>
        <w:pStyle w:val="PL"/>
        <w:rPr>
          <w:lang w:val="fr-FR"/>
        </w:rPr>
      </w:pPr>
      <w:r w:rsidRPr="003B6423">
        <w:rPr>
          <w:lang w:val="fr-FR"/>
        </w:rPr>
        <w:t>externalDocs:</w:t>
      </w:r>
    </w:p>
    <w:p w14:paraId="37BCD79C" w14:textId="77777777" w:rsidR="00851F2B" w:rsidRPr="003B6423" w:rsidRDefault="00851F2B" w:rsidP="00851F2B">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62A83F55" w14:textId="77777777" w:rsidR="00851F2B" w:rsidRPr="003B6423" w:rsidRDefault="00851F2B" w:rsidP="00851F2B">
      <w:pPr>
        <w:pStyle w:val="PL"/>
        <w:rPr>
          <w:lang w:val="fr-FR"/>
        </w:rPr>
      </w:pPr>
      <w:r w:rsidRPr="003B6423">
        <w:rPr>
          <w:lang w:val="fr-FR"/>
        </w:rPr>
        <w:t xml:space="preserve">  url: http://www.3gpp.org/ftp/Specs/archive/29_series/29.</w:t>
      </w:r>
      <w:r>
        <w:rPr>
          <w:lang w:val="fr-FR"/>
        </w:rPr>
        <w:t>xxx</w:t>
      </w:r>
      <w:r w:rsidRPr="003B6423">
        <w:rPr>
          <w:lang w:val="fr-FR"/>
        </w:rPr>
        <w:t>/</w:t>
      </w:r>
    </w:p>
    <w:p w14:paraId="6B927A8A" w14:textId="77777777" w:rsidR="00851F2B" w:rsidRPr="001573A3" w:rsidRDefault="00851F2B" w:rsidP="00851F2B">
      <w:pPr>
        <w:pStyle w:val="PL"/>
      </w:pPr>
      <w:r w:rsidRPr="001573A3">
        <w:t>servers:</w:t>
      </w:r>
    </w:p>
    <w:p w14:paraId="6D73F817" w14:textId="77777777" w:rsidR="00851F2B" w:rsidRPr="001573A3" w:rsidRDefault="00851F2B" w:rsidP="00851F2B">
      <w:pPr>
        <w:pStyle w:val="PL"/>
      </w:pPr>
      <w:r w:rsidRPr="001573A3">
        <w:t xml:space="preserve">  - url: '{apiRoot}/</w:t>
      </w:r>
      <w:r>
        <w:t>&lt;API name in lower letters</w:t>
      </w:r>
      <w:r w:rsidRPr="00247E30">
        <w:t>. Composed names are separated with a hyphen</w:t>
      </w:r>
      <w:r>
        <w:t>&gt;</w:t>
      </w:r>
      <w:r w:rsidRPr="001573A3">
        <w:t>/v1'</w:t>
      </w:r>
    </w:p>
    <w:p w14:paraId="15018338" w14:textId="77777777" w:rsidR="00851F2B" w:rsidRPr="00986E88" w:rsidRDefault="00851F2B" w:rsidP="00851F2B">
      <w:pPr>
        <w:pStyle w:val="PL"/>
      </w:pPr>
      <w:r w:rsidRPr="001573A3">
        <w:t xml:space="preserve">    </w:t>
      </w:r>
      <w:r w:rsidRPr="00986E88">
        <w:t>variables:</w:t>
      </w:r>
    </w:p>
    <w:p w14:paraId="7613AE5E" w14:textId="77777777" w:rsidR="00851F2B" w:rsidRPr="00986E88" w:rsidRDefault="00851F2B" w:rsidP="00851F2B">
      <w:pPr>
        <w:pStyle w:val="PL"/>
      </w:pPr>
      <w:r w:rsidRPr="00986E88">
        <w:t xml:space="preserve">      apiRoot:</w:t>
      </w:r>
    </w:p>
    <w:p w14:paraId="6C1540BC" w14:textId="77777777" w:rsidR="00851F2B" w:rsidRPr="00986E88" w:rsidRDefault="00851F2B" w:rsidP="00851F2B">
      <w:pPr>
        <w:pStyle w:val="PL"/>
      </w:pPr>
      <w:r w:rsidRPr="00986E88">
        <w:t xml:space="preserve">        default: </w:t>
      </w:r>
      <w:r>
        <w:t>https://example</w:t>
      </w:r>
      <w:r w:rsidRPr="00986E88">
        <w:t>.com</w:t>
      </w:r>
    </w:p>
    <w:p w14:paraId="06615E6B" w14:textId="77777777" w:rsidR="00851F2B" w:rsidRPr="00986E88" w:rsidRDefault="00851F2B" w:rsidP="00851F2B">
      <w:pPr>
        <w:pStyle w:val="PL"/>
      </w:pPr>
      <w:r w:rsidRPr="00986E88">
        <w:t xml:space="preserve">        description: apiRoot as defined in </w:t>
      </w:r>
      <w:r>
        <w:t>clause</w:t>
      </w:r>
      <w:r w:rsidRPr="00986E88">
        <w:t xml:space="preserve"> 4.4 of 3GPP TS 29.501</w:t>
      </w:r>
    </w:p>
    <w:p w14:paraId="606FD48F" w14:textId="77777777" w:rsidR="00851F2B" w:rsidRPr="002857AD" w:rsidRDefault="00851F2B" w:rsidP="00851F2B">
      <w:pPr>
        <w:pStyle w:val="PL"/>
      </w:pPr>
      <w:r w:rsidRPr="002857AD">
        <w:t>security:</w:t>
      </w:r>
    </w:p>
    <w:p w14:paraId="3D3A59CD" w14:textId="77777777" w:rsidR="00851F2B" w:rsidRPr="002857AD" w:rsidRDefault="00851F2B" w:rsidP="00851F2B">
      <w:pPr>
        <w:pStyle w:val="PL"/>
      </w:pPr>
      <w:r w:rsidRPr="002857AD">
        <w:t xml:space="preserve">  - {}</w:t>
      </w:r>
    </w:p>
    <w:p w14:paraId="0293DDE0" w14:textId="77777777" w:rsidR="00851F2B" w:rsidRPr="002857AD" w:rsidRDefault="00851F2B" w:rsidP="00851F2B">
      <w:pPr>
        <w:pStyle w:val="PL"/>
      </w:pPr>
      <w:r>
        <w:t xml:space="preserve">  - oAuth2ClientCredentials:</w:t>
      </w:r>
    </w:p>
    <w:p w14:paraId="7DB38A07" w14:textId="77777777" w:rsidR="00851F2B" w:rsidRDefault="00851F2B" w:rsidP="00851F2B">
      <w:pPr>
        <w:pStyle w:val="PL"/>
      </w:pPr>
      <w:r>
        <w:t xml:space="preserve">    - &lt;API name in lower letters with undesrscores&gt;</w:t>
      </w:r>
    </w:p>
    <w:p w14:paraId="6BC31C76" w14:textId="77777777" w:rsidR="00851F2B" w:rsidRDefault="00851F2B" w:rsidP="00851F2B">
      <w:pPr>
        <w:pStyle w:val="PL"/>
      </w:pPr>
      <w:r w:rsidRPr="00986E88">
        <w:t>paths:</w:t>
      </w:r>
    </w:p>
    <w:p w14:paraId="3727DD9E" w14:textId="77777777" w:rsidR="00851F2B" w:rsidRPr="00986E88" w:rsidRDefault="00851F2B" w:rsidP="00851F2B">
      <w:pPr>
        <w:pStyle w:val="PL"/>
      </w:pPr>
      <w:r>
        <w:t xml:space="preserve">  # API specific definitions , below is an example</w:t>
      </w:r>
    </w:p>
    <w:p w14:paraId="0F6DCEE4" w14:textId="77777777" w:rsidR="00851F2B" w:rsidRPr="00986E88" w:rsidRDefault="00851F2B" w:rsidP="00851F2B">
      <w:pPr>
        <w:pStyle w:val="PL"/>
      </w:pPr>
      <w:r w:rsidRPr="00986E88">
        <w:t xml:space="preserve">  /subscriptions:</w:t>
      </w:r>
    </w:p>
    <w:p w14:paraId="02A6C82A" w14:textId="77777777" w:rsidR="00851F2B" w:rsidRPr="00986E88" w:rsidRDefault="00851F2B" w:rsidP="00851F2B">
      <w:pPr>
        <w:pStyle w:val="PL"/>
      </w:pPr>
      <w:r w:rsidRPr="00986E88">
        <w:t xml:space="preserve">    post:</w:t>
      </w:r>
    </w:p>
    <w:p w14:paraId="5359A3BC" w14:textId="77777777" w:rsidR="00851F2B" w:rsidRPr="000B71E3" w:rsidRDefault="00851F2B" w:rsidP="00851F2B">
      <w:pPr>
        <w:pStyle w:val="PL"/>
      </w:pPr>
      <w:r w:rsidRPr="000B71E3">
        <w:t xml:space="preserve">      summary: subscribe to notifications</w:t>
      </w:r>
    </w:p>
    <w:p w14:paraId="30EB5125" w14:textId="77777777" w:rsidR="00851F2B" w:rsidRDefault="00851F2B" w:rsidP="00851F2B">
      <w:pPr>
        <w:pStyle w:val="PL"/>
      </w:pPr>
      <w:r>
        <w:t xml:space="preserve">      operationId: CreateIndividualSubcription</w:t>
      </w:r>
    </w:p>
    <w:p w14:paraId="4E94CDDC" w14:textId="77777777" w:rsidR="00851F2B" w:rsidRDefault="00851F2B" w:rsidP="00851F2B">
      <w:pPr>
        <w:pStyle w:val="PL"/>
      </w:pPr>
      <w:r>
        <w:t xml:space="preserve">      tags:</w:t>
      </w:r>
    </w:p>
    <w:p w14:paraId="3DAA4D75" w14:textId="77777777" w:rsidR="00851F2B" w:rsidRDefault="00851F2B" w:rsidP="00851F2B">
      <w:pPr>
        <w:pStyle w:val="PL"/>
      </w:pPr>
      <w:r>
        <w:t xml:space="preserve">        - Subscriptions (Collection)</w:t>
      </w:r>
    </w:p>
    <w:p w14:paraId="496A67DB" w14:textId="77777777" w:rsidR="00851F2B" w:rsidRPr="00986E88" w:rsidRDefault="00851F2B" w:rsidP="00851F2B">
      <w:pPr>
        <w:pStyle w:val="PL"/>
      </w:pPr>
      <w:r w:rsidRPr="00986E88">
        <w:t xml:space="preserve">      requestBody:</w:t>
      </w:r>
    </w:p>
    <w:p w14:paraId="121F1B0C" w14:textId="77777777" w:rsidR="00851F2B" w:rsidRPr="00986E88" w:rsidRDefault="00851F2B" w:rsidP="00851F2B">
      <w:pPr>
        <w:pStyle w:val="PL"/>
      </w:pPr>
      <w:r w:rsidRPr="00986E88">
        <w:t xml:space="preserve">        required: true</w:t>
      </w:r>
    </w:p>
    <w:p w14:paraId="4E5D50B5" w14:textId="77777777" w:rsidR="00851F2B" w:rsidRPr="00986E88" w:rsidRDefault="00851F2B" w:rsidP="00851F2B">
      <w:pPr>
        <w:pStyle w:val="PL"/>
      </w:pPr>
      <w:r w:rsidRPr="00986E88">
        <w:t xml:space="preserve">        content:</w:t>
      </w:r>
    </w:p>
    <w:p w14:paraId="6CEE162E" w14:textId="77777777" w:rsidR="00851F2B" w:rsidRPr="00986E88" w:rsidRDefault="00851F2B" w:rsidP="00851F2B">
      <w:pPr>
        <w:pStyle w:val="PL"/>
      </w:pPr>
      <w:r w:rsidRPr="00986E88">
        <w:t xml:space="preserve">          application/json:</w:t>
      </w:r>
    </w:p>
    <w:p w14:paraId="04D5C82B" w14:textId="77777777" w:rsidR="00851F2B" w:rsidRPr="00986E88" w:rsidRDefault="00851F2B" w:rsidP="00851F2B">
      <w:pPr>
        <w:pStyle w:val="PL"/>
      </w:pPr>
      <w:r w:rsidRPr="00986E88">
        <w:t xml:space="preserve">            schema:</w:t>
      </w:r>
    </w:p>
    <w:p w14:paraId="186CCB00" w14:textId="77777777" w:rsidR="00851F2B" w:rsidRPr="00986E88" w:rsidRDefault="00851F2B" w:rsidP="00851F2B">
      <w:pPr>
        <w:pStyle w:val="PL"/>
      </w:pPr>
      <w:r w:rsidRPr="00986E88">
        <w:t xml:space="preserve">              $ref: '#/components/schemas/NsmfEventExposure'</w:t>
      </w:r>
    </w:p>
    <w:p w14:paraId="20B48D61" w14:textId="77777777" w:rsidR="00851F2B" w:rsidRPr="00986E88" w:rsidRDefault="00851F2B" w:rsidP="00851F2B">
      <w:pPr>
        <w:pStyle w:val="PL"/>
      </w:pPr>
      <w:r w:rsidRPr="00986E88">
        <w:t xml:space="preserve">      responses:</w:t>
      </w:r>
    </w:p>
    <w:p w14:paraId="49A07590" w14:textId="77777777" w:rsidR="00851F2B" w:rsidRPr="00986E88" w:rsidRDefault="00851F2B" w:rsidP="00851F2B">
      <w:pPr>
        <w:pStyle w:val="PL"/>
      </w:pPr>
      <w:r w:rsidRPr="00986E88">
        <w:t xml:space="preserve">        '201':</w:t>
      </w:r>
    </w:p>
    <w:p w14:paraId="2BCAFF6A" w14:textId="77777777" w:rsidR="00851F2B" w:rsidRPr="00986E88" w:rsidRDefault="00851F2B" w:rsidP="00851F2B">
      <w:pPr>
        <w:pStyle w:val="PL"/>
      </w:pPr>
      <w:r w:rsidRPr="00986E88">
        <w:t xml:space="preserve">          description: Success</w:t>
      </w:r>
    </w:p>
    <w:p w14:paraId="25B540C7" w14:textId="77777777" w:rsidR="00851F2B" w:rsidRPr="00986E88" w:rsidRDefault="00851F2B" w:rsidP="00851F2B">
      <w:pPr>
        <w:pStyle w:val="PL"/>
      </w:pPr>
      <w:r w:rsidRPr="00986E88">
        <w:t xml:space="preserve">          content:</w:t>
      </w:r>
    </w:p>
    <w:p w14:paraId="3582DFC5" w14:textId="77777777" w:rsidR="00851F2B" w:rsidRPr="00986E88" w:rsidRDefault="00851F2B" w:rsidP="00851F2B">
      <w:pPr>
        <w:pStyle w:val="PL"/>
      </w:pPr>
      <w:r w:rsidRPr="00986E88">
        <w:t xml:space="preserve">            application/json:</w:t>
      </w:r>
    </w:p>
    <w:p w14:paraId="78CF5B5C" w14:textId="77777777" w:rsidR="00851F2B" w:rsidRPr="00986E88" w:rsidRDefault="00851F2B" w:rsidP="00851F2B">
      <w:pPr>
        <w:pStyle w:val="PL"/>
      </w:pPr>
      <w:r w:rsidRPr="00986E88">
        <w:t xml:space="preserve">              schema:</w:t>
      </w:r>
    </w:p>
    <w:p w14:paraId="45F0CD9C" w14:textId="77777777" w:rsidR="00851F2B" w:rsidRPr="00986E88" w:rsidRDefault="00851F2B" w:rsidP="00851F2B">
      <w:pPr>
        <w:pStyle w:val="PL"/>
      </w:pPr>
      <w:r w:rsidRPr="00986E88">
        <w:t xml:space="preserve">                $ref: '#/components/schemas/</w:t>
      </w:r>
      <w:r>
        <w:t>&lt;xxx&gt;</w:t>
      </w:r>
      <w:r w:rsidRPr="00986E88">
        <w:t>'</w:t>
      </w:r>
    </w:p>
    <w:p w14:paraId="420CB6CF" w14:textId="77777777" w:rsidR="00851F2B" w:rsidRDefault="00851F2B" w:rsidP="00851F2B">
      <w:pPr>
        <w:pStyle w:val="PL"/>
      </w:pPr>
      <w:r>
        <w:t xml:space="preserve">          headers:</w:t>
      </w:r>
    </w:p>
    <w:p w14:paraId="7CCDF491" w14:textId="77777777" w:rsidR="00851F2B" w:rsidRDefault="00851F2B" w:rsidP="00851F2B">
      <w:pPr>
        <w:pStyle w:val="PL"/>
      </w:pPr>
      <w:r>
        <w:t xml:space="preserve">            Location:</w:t>
      </w:r>
    </w:p>
    <w:p w14:paraId="042C68EC" w14:textId="77777777" w:rsidR="00851F2B" w:rsidRDefault="00851F2B" w:rsidP="00851F2B">
      <w:pPr>
        <w:pStyle w:val="PL"/>
      </w:pPr>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r>
        <w:rPr>
          <w:rFonts w:hint="eastAsia"/>
          <w:lang w:eastAsia="zh-CN"/>
        </w:rPr>
        <w:t>&gt;</w:t>
      </w:r>
      <w:r w:rsidRPr="00986E88">
        <w:t>/subscriptions/{subId}</w:t>
      </w:r>
      <w:r>
        <w:t>'</w:t>
      </w:r>
    </w:p>
    <w:p w14:paraId="36C1DE28" w14:textId="77777777" w:rsidR="00851F2B" w:rsidRDefault="00851F2B" w:rsidP="00851F2B">
      <w:pPr>
        <w:pStyle w:val="PL"/>
      </w:pPr>
      <w:r>
        <w:t xml:space="preserve">              required: true</w:t>
      </w:r>
    </w:p>
    <w:p w14:paraId="467475C1" w14:textId="77777777" w:rsidR="00851F2B" w:rsidRDefault="00851F2B" w:rsidP="00851F2B">
      <w:pPr>
        <w:pStyle w:val="PL"/>
      </w:pPr>
      <w:r>
        <w:t xml:space="preserve">              schema:</w:t>
      </w:r>
    </w:p>
    <w:p w14:paraId="7CD6430D" w14:textId="77777777" w:rsidR="00851F2B" w:rsidRDefault="00851F2B" w:rsidP="00851F2B">
      <w:pPr>
        <w:pStyle w:val="PL"/>
      </w:pPr>
      <w:r>
        <w:t xml:space="preserve">                type: string</w:t>
      </w:r>
    </w:p>
    <w:p w14:paraId="42D7570A" w14:textId="77777777" w:rsidR="00851F2B" w:rsidRPr="00986E88" w:rsidRDefault="00851F2B" w:rsidP="00851F2B">
      <w:pPr>
        <w:pStyle w:val="PL"/>
      </w:pPr>
      <w:r>
        <w:t xml:space="preserve">        '400</w:t>
      </w:r>
      <w:r w:rsidRPr="00986E88">
        <w:t>':</w:t>
      </w:r>
    </w:p>
    <w:p w14:paraId="5A32E449" w14:textId="77777777" w:rsidR="00851F2B" w:rsidRPr="008F2F3C" w:rsidRDefault="00851F2B" w:rsidP="00851F2B">
      <w:pPr>
        <w:pStyle w:val="PL"/>
      </w:pPr>
      <w:r w:rsidRPr="008F2F3C">
        <w:t xml:space="preserve">        </w:t>
      </w:r>
      <w:r>
        <w:t xml:space="preserve">  </w:t>
      </w:r>
      <w:r w:rsidRPr="008F2F3C">
        <w:t>$ref: 'TS29571_CommonData.yaml#/components/responses/400'</w:t>
      </w:r>
    </w:p>
    <w:p w14:paraId="6D6CB390" w14:textId="77777777" w:rsidR="00851F2B" w:rsidRPr="00986E88" w:rsidRDefault="00851F2B" w:rsidP="00851F2B">
      <w:pPr>
        <w:pStyle w:val="PL"/>
      </w:pPr>
      <w:r>
        <w:t xml:space="preserve">        '401</w:t>
      </w:r>
      <w:r w:rsidRPr="00986E88">
        <w:t>':</w:t>
      </w:r>
    </w:p>
    <w:p w14:paraId="7E317C7E"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4B81DE3E" w14:textId="77777777" w:rsidR="00851F2B" w:rsidRPr="00986E88" w:rsidRDefault="00851F2B" w:rsidP="00851F2B">
      <w:pPr>
        <w:pStyle w:val="PL"/>
      </w:pPr>
      <w:r>
        <w:t xml:space="preserve">        '403</w:t>
      </w:r>
      <w:r w:rsidRPr="00986E88">
        <w:t>':</w:t>
      </w:r>
    </w:p>
    <w:p w14:paraId="5037BCBA"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054FFB00" w14:textId="77777777" w:rsidR="00851F2B" w:rsidRPr="00986E88" w:rsidRDefault="00851F2B" w:rsidP="00851F2B">
      <w:pPr>
        <w:pStyle w:val="PL"/>
      </w:pPr>
      <w:r>
        <w:t xml:space="preserve">        '404</w:t>
      </w:r>
      <w:r w:rsidRPr="00986E88">
        <w:t>':</w:t>
      </w:r>
    </w:p>
    <w:p w14:paraId="685CD0CA"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4BC2D283" w14:textId="77777777" w:rsidR="00851F2B" w:rsidRPr="00986E88" w:rsidRDefault="00851F2B" w:rsidP="00851F2B">
      <w:pPr>
        <w:pStyle w:val="PL"/>
      </w:pPr>
      <w:r>
        <w:t xml:space="preserve">        '411</w:t>
      </w:r>
      <w:r w:rsidRPr="00986E88">
        <w:t>':</w:t>
      </w:r>
    </w:p>
    <w:p w14:paraId="0C12D278"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49210821" w14:textId="77777777" w:rsidR="00851F2B" w:rsidRPr="00986E88" w:rsidRDefault="00851F2B" w:rsidP="00851F2B">
      <w:pPr>
        <w:pStyle w:val="PL"/>
      </w:pPr>
      <w:r>
        <w:t xml:space="preserve">        '413</w:t>
      </w:r>
      <w:r w:rsidRPr="00986E88">
        <w:t>':</w:t>
      </w:r>
    </w:p>
    <w:p w14:paraId="1341BF38"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5C518A07" w14:textId="77777777" w:rsidR="00851F2B" w:rsidRPr="00986E88" w:rsidRDefault="00851F2B" w:rsidP="00851F2B">
      <w:pPr>
        <w:pStyle w:val="PL"/>
      </w:pPr>
      <w:r>
        <w:t xml:space="preserve">        '415</w:t>
      </w:r>
      <w:r w:rsidRPr="00986E88">
        <w:t>':</w:t>
      </w:r>
    </w:p>
    <w:p w14:paraId="3F2921B5"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27FEFD90" w14:textId="77777777" w:rsidR="00851F2B" w:rsidRPr="00986E88" w:rsidRDefault="00851F2B" w:rsidP="00851F2B">
      <w:pPr>
        <w:pStyle w:val="PL"/>
      </w:pPr>
      <w:r>
        <w:t xml:space="preserve">        '429</w:t>
      </w:r>
      <w:r w:rsidRPr="00986E88">
        <w:t>':</w:t>
      </w:r>
    </w:p>
    <w:p w14:paraId="7C524ADC"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7C0EDA0C" w14:textId="77777777" w:rsidR="00851F2B" w:rsidRPr="00986E88" w:rsidRDefault="00851F2B" w:rsidP="00851F2B">
      <w:pPr>
        <w:pStyle w:val="PL"/>
      </w:pPr>
      <w:r>
        <w:t xml:space="preserve">        '500</w:t>
      </w:r>
      <w:r w:rsidRPr="00986E88">
        <w:t>':</w:t>
      </w:r>
    </w:p>
    <w:p w14:paraId="60CFEF93" w14:textId="77777777" w:rsidR="00851F2B" w:rsidRPr="008F2F3C" w:rsidRDefault="00851F2B" w:rsidP="00851F2B">
      <w:pPr>
        <w:pStyle w:val="PL"/>
      </w:pPr>
      <w:r w:rsidRPr="008F2F3C">
        <w:lastRenderedPageBreak/>
        <w:t xml:space="preserve">        </w:t>
      </w:r>
      <w:r>
        <w:t xml:space="preserve">  </w:t>
      </w:r>
      <w:r w:rsidRPr="008F2F3C">
        <w:t>$ref: 'TS29571_CommonData.yaml#/components/responses/500'</w:t>
      </w:r>
    </w:p>
    <w:p w14:paraId="2426C5ED" w14:textId="77777777" w:rsidR="00851F2B" w:rsidRPr="00986E88" w:rsidRDefault="00851F2B" w:rsidP="00851F2B">
      <w:pPr>
        <w:pStyle w:val="PL"/>
      </w:pPr>
      <w:r>
        <w:t xml:space="preserve">        '503</w:t>
      </w:r>
      <w:r w:rsidRPr="00986E88">
        <w:t>':</w:t>
      </w:r>
    </w:p>
    <w:p w14:paraId="7E83E1A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247575C1" w14:textId="77777777" w:rsidR="00851F2B" w:rsidRDefault="00851F2B" w:rsidP="00851F2B">
      <w:pPr>
        <w:pStyle w:val="PL"/>
      </w:pPr>
      <w:r>
        <w:t xml:space="preserve">        default:</w:t>
      </w:r>
    </w:p>
    <w:p w14:paraId="493320B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97BD245" w14:textId="77777777" w:rsidR="00851F2B" w:rsidRPr="00986E88" w:rsidRDefault="00851F2B" w:rsidP="00851F2B">
      <w:pPr>
        <w:pStyle w:val="PL"/>
      </w:pPr>
      <w:r w:rsidRPr="00986E88">
        <w:t xml:space="preserve">      callbacks:</w:t>
      </w:r>
    </w:p>
    <w:p w14:paraId="2E3E7237" w14:textId="77777777" w:rsidR="00851F2B" w:rsidRPr="00986E88" w:rsidRDefault="00851F2B" w:rsidP="00851F2B">
      <w:pPr>
        <w:pStyle w:val="PL"/>
      </w:pPr>
      <w:r w:rsidRPr="00986E88">
        <w:t xml:space="preserve">        myNotification:</w:t>
      </w:r>
    </w:p>
    <w:p w14:paraId="2CB076F5" w14:textId="77777777" w:rsidR="00851F2B" w:rsidRPr="00986E88" w:rsidRDefault="00851F2B" w:rsidP="00851F2B">
      <w:pPr>
        <w:pStyle w:val="PL"/>
      </w:pPr>
      <w:r w:rsidRPr="00986E88">
        <w:t xml:space="preserve">          '{$request.body#/notifUri}':</w:t>
      </w:r>
    </w:p>
    <w:p w14:paraId="08D059B8" w14:textId="77777777" w:rsidR="00851F2B" w:rsidRPr="00986E88" w:rsidRDefault="00851F2B" w:rsidP="00851F2B">
      <w:pPr>
        <w:pStyle w:val="PL"/>
      </w:pPr>
      <w:r w:rsidRPr="00986E88">
        <w:t xml:space="preserve">            post:</w:t>
      </w:r>
    </w:p>
    <w:p w14:paraId="3C0E8A9C" w14:textId="77777777" w:rsidR="00851F2B" w:rsidRPr="00986E88" w:rsidRDefault="00851F2B" w:rsidP="00851F2B">
      <w:pPr>
        <w:pStyle w:val="PL"/>
      </w:pPr>
      <w:r w:rsidRPr="00986E88">
        <w:t xml:space="preserve">              requestBody:</w:t>
      </w:r>
    </w:p>
    <w:p w14:paraId="14E8674E" w14:textId="77777777" w:rsidR="00851F2B" w:rsidRPr="00986E88" w:rsidRDefault="00851F2B" w:rsidP="00851F2B">
      <w:pPr>
        <w:pStyle w:val="PL"/>
      </w:pPr>
      <w:r w:rsidRPr="00986E88">
        <w:t xml:space="preserve">                required: true</w:t>
      </w:r>
    </w:p>
    <w:p w14:paraId="32CFCCA4" w14:textId="77777777" w:rsidR="00851F2B" w:rsidRPr="00986E88" w:rsidRDefault="00851F2B" w:rsidP="00851F2B">
      <w:pPr>
        <w:pStyle w:val="PL"/>
      </w:pPr>
      <w:r w:rsidRPr="00986E88">
        <w:t xml:space="preserve">                content:</w:t>
      </w:r>
    </w:p>
    <w:p w14:paraId="68EA76FC" w14:textId="77777777" w:rsidR="00851F2B" w:rsidRPr="00986E88" w:rsidRDefault="00851F2B" w:rsidP="00851F2B">
      <w:pPr>
        <w:pStyle w:val="PL"/>
      </w:pPr>
      <w:r w:rsidRPr="00986E88">
        <w:t xml:space="preserve">                  application/json:</w:t>
      </w:r>
    </w:p>
    <w:p w14:paraId="05E37F5C" w14:textId="77777777" w:rsidR="00851F2B" w:rsidRPr="00986E88" w:rsidRDefault="00851F2B" w:rsidP="00851F2B">
      <w:pPr>
        <w:pStyle w:val="PL"/>
      </w:pPr>
      <w:r w:rsidRPr="00986E88">
        <w:t xml:space="preserve">                    schema:</w:t>
      </w:r>
    </w:p>
    <w:p w14:paraId="0399AFC9" w14:textId="77777777" w:rsidR="00851F2B" w:rsidRPr="00986E88" w:rsidRDefault="00851F2B" w:rsidP="00851F2B">
      <w:pPr>
        <w:pStyle w:val="PL"/>
      </w:pPr>
      <w:r w:rsidRPr="00986E88">
        <w:t xml:space="preserve">                      $ref: '#/components/schemas/</w:t>
      </w:r>
      <w:r>
        <w:t>&lt;yyy&gt;</w:t>
      </w:r>
      <w:r w:rsidRPr="00986E88">
        <w:t>'</w:t>
      </w:r>
    </w:p>
    <w:p w14:paraId="39F970CF" w14:textId="77777777" w:rsidR="00851F2B" w:rsidRPr="00986E88" w:rsidRDefault="00851F2B" w:rsidP="00851F2B">
      <w:pPr>
        <w:pStyle w:val="PL"/>
      </w:pPr>
      <w:r w:rsidRPr="00986E88">
        <w:t xml:space="preserve">              responses:</w:t>
      </w:r>
    </w:p>
    <w:p w14:paraId="31699748" w14:textId="77777777" w:rsidR="00851F2B" w:rsidRPr="00986E88" w:rsidRDefault="00851F2B" w:rsidP="00851F2B">
      <w:pPr>
        <w:pStyle w:val="PL"/>
      </w:pPr>
      <w:r w:rsidRPr="00986E88">
        <w:t xml:space="preserve">                '204':</w:t>
      </w:r>
    </w:p>
    <w:p w14:paraId="3ADD7614" w14:textId="77777777" w:rsidR="00851F2B" w:rsidRPr="00986E88" w:rsidRDefault="00851F2B" w:rsidP="00851F2B">
      <w:pPr>
        <w:pStyle w:val="PL"/>
      </w:pPr>
      <w:r w:rsidRPr="00986E88">
        <w:t xml:space="preserve">                  description: No Content, Notification was succesfull</w:t>
      </w:r>
    </w:p>
    <w:p w14:paraId="5D07BDB2" w14:textId="77777777" w:rsidR="00851F2B" w:rsidRPr="00986E88" w:rsidRDefault="00851F2B" w:rsidP="00851F2B">
      <w:pPr>
        <w:pStyle w:val="PL"/>
      </w:pPr>
      <w:r>
        <w:t xml:space="preserve">                '400</w:t>
      </w:r>
      <w:r w:rsidRPr="00986E88">
        <w:t>':</w:t>
      </w:r>
    </w:p>
    <w:p w14:paraId="0D054D1A"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'TS29571_CommonData.yaml#/components/responses/400'</w:t>
      </w:r>
    </w:p>
    <w:p w14:paraId="1F6BA674" w14:textId="77777777" w:rsidR="00851F2B" w:rsidRPr="00986E88" w:rsidRDefault="00851F2B" w:rsidP="00851F2B">
      <w:pPr>
        <w:pStyle w:val="PL"/>
      </w:pPr>
      <w:r>
        <w:t xml:space="preserve">                '401</w:t>
      </w:r>
      <w:r w:rsidRPr="00986E88">
        <w:t>':</w:t>
      </w:r>
    </w:p>
    <w:p w14:paraId="7FDD78F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6E76B136" w14:textId="77777777" w:rsidR="00851F2B" w:rsidRPr="00986E88" w:rsidRDefault="00851F2B" w:rsidP="00851F2B">
      <w:pPr>
        <w:pStyle w:val="PL"/>
      </w:pPr>
      <w:r>
        <w:t xml:space="preserve">                '403</w:t>
      </w:r>
      <w:r w:rsidRPr="00986E88">
        <w:t>':</w:t>
      </w:r>
    </w:p>
    <w:p w14:paraId="5A794CD7"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A85C76B" w14:textId="77777777" w:rsidR="00851F2B" w:rsidRPr="00986E88" w:rsidRDefault="00851F2B" w:rsidP="00851F2B">
      <w:pPr>
        <w:pStyle w:val="PL"/>
      </w:pPr>
      <w:r w:rsidRPr="00986E88">
        <w:t xml:space="preserve">                '</w:t>
      </w:r>
      <w:r>
        <w:t>404</w:t>
      </w:r>
      <w:r w:rsidRPr="00986E88">
        <w:t>':</w:t>
      </w:r>
    </w:p>
    <w:p w14:paraId="7940429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31486CDC" w14:textId="77777777" w:rsidR="00851F2B" w:rsidRPr="00986E88" w:rsidRDefault="00851F2B" w:rsidP="00851F2B">
      <w:pPr>
        <w:pStyle w:val="PL"/>
      </w:pPr>
      <w:r w:rsidRPr="00986E88">
        <w:t xml:space="preserve">                '</w:t>
      </w:r>
      <w:r>
        <w:t>411</w:t>
      </w:r>
      <w:r w:rsidRPr="00986E88">
        <w:t>':</w:t>
      </w:r>
    </w:p>
    <w:p w14:paraId="4284F615"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01E16C62" w14:textId="77777777" w:rsidR="00851F2B" w:rsidRPr="00986E88" w:rsidRDefault="00851F2B" w:rsidP="00851F2B">
      <w:pPr>
        <w:pStyle w:val="PL"/>
      </w:pPr>
      <w:r w:rsidRPr="00986E88">
        <w:t xml:space="preserve">                '</w:t>
      </w:r>
      <w:r>
        <w:t>413</w:t>
      </w:r>
      <w:r w:rsidRPr="00986E88">
        <w:t>':</w:t>
      </w:r>
    </w:p>
    <w:p w14:paraId="40079C8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F0CD855" w14:textId="77777777" w:rsidR="00851F2B" w:rsidRPr="00986E88" w:rsidRDefault="00851F2B" w:rsidP="00851F2B">
      <w:pPr>
        <w:pStyle w:val="PL"/>
      </w:pPr>
      <w:r w:rsidRPr="00986E88">
        <w:t xml:space="preserve">                '</w:t>
      </w:r>
      <w:r>
        <w:t>415</w:t>
      </w:r>
      <w:r w:rsidRPr="00986E88">
        <w:t>':</w:t>
      </w:r>
    </w:p>
    <w:p w14:paraId="2AD43E4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2B66C88C" w14:textId="77777777" w:rsidR="00851F2B" w:rsidRPr="00986E88" w:rsidRDefault="00851F2B" w:rsidP="00851F2B">
      <w:pPr>
        <w:pStyle w:val="PL"/>
      </w:pPr>
      <w:r w:rsidRPr="00986E88">
        <w:t xml:space="preserve">                '</w:t>
      </w:r>
      <w:r>
        <w:t>429</w:t>
      </w:r>
      <w:r w:rsidRPr="00986E88">
        <w:t>':</w:t>
      </w:r>
    </w:p>
    <w:p w14:paraId="21285BA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245109BC" w14:textId="77777777" w:rsidR="00851F2B" w:rsidRPr="00986E88" w:rsidRDefault="00851F2B" w:rsidP="00851F2B">
      <w:pPr>
        <w:pStyle w:val="PL"/>
      </w:pPr>
      <w:r>
        <w:t xml:space="preserve">                '500</w:t>
      </w:r>
      <w:r w:rsidRPr="00986E88">
        <w:t>':</w:t>
      </w:r>
    </w:p>
    <w:p w14:paraId="53EF32A2"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'TS29571_CommonData.yaml#/components/responses/500'</w:t>
      </w:r>
    </w:p>
    <w:p w14:paraId="1A7659AE" w14:textId="77777777" w:rsidR="00851F2B" w:rsidRPr="00986E88" w:rsidRDefault="00851F2B" w:rsidP="00851F2B">
      <w:pPr>
        <w:pStyle w:val="PL"/>
      </w:pPr>
      <w:r>
        <w:t xml:space="preserve">                '503</w:t>
      </w:r>
      <w:r w:rsidRPr="00986E88">
        <w:t>':</w:t>
      </w:r>
    </w:p>
    <w:p w14:paraId="495B201B"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47EB98FB" w14:textId="77777777" w:rsidR="00851F2B" w:rsidRDefault="00851F2B" w:rsidP="00851F2B">
      <w:pPr>
        <w:pStyle w:val="PL"/>
      </w:pPr>
      <w:r>
        <w:t xml:space="preserve">                default:</w:t>
      </w:r>
    </w:p>
    <w:p w14:paraId="3458A19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3CC200" w14:textId="77777777" w:rsidR="00851F2B" w:rsidRPr="00986E88" w:rsidRDefault="00851F2B" w:rsidP="00851F2B">
      <w:pPr>
        <w:pStyle w:val="PL"/>
      </w:pPr>
      <w:r w:rsidRPr="00986E88">
        <w:t xml:space="preserve">  /subscriptions/{subId}:</w:t>
      </w:r>
    </w:p>
    <w:p w14:paraId="00EB5C29" w14:textId="77777777" w:rsidR="00851F2B" w:rsidRPr="00986E88" w:rsidRDefault="00851F2B" w:rsidP="00851F2B">
      <w:pPr>
        <w:pStyle w:val="PL"/>
      </w:pPr>
      <w:r w:rsidRPr="00986E88">
        <w:t xml:space="preserve">    get:</w:t>
      </w:r>
    </w:p>
    <w:p w14:paraId="603B426C" w14:textId="77777777" w:rsidR="00851F2B" w:rsidRPr="000B71E3" w:rsidRDefault="00851F2B" w:rsidP="00851F2B">
      <w:pPr>
        <w:pStyle w:val="PL"/>
      </w:pPr>
      <w:r w:rsidRPr="000B71E3">
        <w:t xml:space="preserve">      summary: </w:t>
      </w:r>
      <w:r>
        <w:t>retrieve</w:t>
      </w:r>
      <w:r w:rsidRPr="000B71E3">
        <w:t xml:space="preserve"> </w:t>
      </w:r>
      <w:r>
        <w:t>subscription</w:t>
      </w:r>
    </w:p>
    <w:p w14:paraId="5C70058C" w14:textId="77777777" w:rsidR="00851F2B" w:rsidRDefault="00851F2B" w:rsidP="00851F2B">
      <w:pPr>
        <w:pStyle w:val="PL"/>
      </w:pPr>
      <w:r>
        <w:t xml:space="preserve">      operationId: GetIndividualSubcription</w:t>
      </w:r>
    </w:p>
    <w:p w14:paraId="5091A8C5" w14:textId="77777777" w:rsidR="00851F2B" w:rsidRDefault="00851F2B" w:rsidP="00851F2B">
      <w:pPr>
        <w:pStyle w:val="PL"/>
      </w:pPr>
      <w:r>
        <w:t xml:space="preserve">      tags:</w:t>
      </w:r>
    </w:p>
    <w:p w14:paraId="7F047065" w14:textId="77777777" w:rsidR="00851F2B" w:rsidRDefault="00851F2B" w:rsidP="00851F2B">
      <w:pPr>
        <w:pStyle w:val="PL"/>
      </w:pPr>
      <w:r>
        <w:t xml:space="preserve">        - IndividualSubscription (Document)</w:t>
      </w:r>
    </w:p>
    <w:p w14:paraId="6858C2EF" w14:textId="77777777" w:rsidR="00851F2B" w:rsidRPr="00986E88" w:rsidRDefault="00851F2B" w:rsidP="00851F2B">
      <w:pPr>
        <w:pStyle w:val="PL"/>
      </w:pPr>
      <w:r w:rsidRPr="00986E88">
        <w:t xml:space="preserve">      parameters:</w:t>
      </w:r>
    </w:p>
    <w:p w14:paraId="303B2890" w14:textId="77777777" w:rsidR="00851F2B" w:rsidRPr="00986E88" w:rsidRDefault="00851F2B" w:rsidP="00851F2B">
      <w:pPr>
        <w:pStyle w:val="PL"/>
      </w:pPr>
      <w:r w:rsidRPr="00986E88">
        <w:t xml:space="preserve">        - name: subId</w:t>
      </w:r>
    </w:p>
    <w:p w14:paraId="688FD8B4" w14:textId="77777777" w:rsidR="00851F2B" w:rsidRPr="00986E88" w:rsidRDefault="00851F2B" w:rsidP="00851F2B">
      <w:pPr>
        <w:pStyle w:val="PL"/>
      </w:pPr>
      <w:r w:rsidRPr="00986E88">
        <w:t xml:space="preserve">          in: path</w:t>
      </w:r>
    </w:p>
    <w:p w14:paraId="71795AAA" w14:textId="77777777" w:rsidR="00851F2B" w:rsidRPr="00986E88" w:rsidRDefault="00851F2B" w:rsidP="00851F2B">
      <w:pPr>
        <w:pStyle w:val="PL"/>
      </w:pPr>
      <w:r w:rsidRPr="00986E88">
        <w:t xml:space="preserve">          description: Event Subscription ID</w:t>
      </w:r>
    </w:p>
    <w:p w14:paraId="57980D77" w14:textId="77777777" w:rsidR="00851F2B" w:rsidRPr="00986E88" w:rsidRDefault="00851F2B" w:rsidP="00851F2B">
      <w:pPr>
        <w:pStyle w:val="PL"/>
      </w:pPr>
      <w:r w:rsidRPr="00986E88">
        <w:t xml:space="preserve">          required: true</w:t>
      </w:r>
    </w:p>
    <w:p w14:paraId="7F4962AC" w14:textId="77777777" w:rsidR="00851F2B" w:rsidRPr="00986E88" w:rsidRDefault="00851F2B" w:rsidP="00851F2B">
      <w:pPr>
        <w:pStyle w:val="PL"/>
      </w:pPr>
      <w:r w:rsidRPr="00986E88">
        <w:t xml:space="preserve">          schema:</w:t>
      </w:r>
    </w:p>
    <w:p w14:paraId="3D5B5586" w14:textId="77777777" w:rsidR="00851F2B" w:rsidRPr="00986E88" w:rsidRDefault="00851F2B" w:rsidP="00851F2B">
      <w:pPr>
        <w:pStyle w:val="PL"/>
      </w:pPr>
      <w:r w:rsidRPr="00986E88">
        <w:t xml:space="preserve">            type: string</w:t>
      </w:r>
    </w:p>
    <w:p w14:paraId="73ECC507" w14:textId="77777777" w:rsidR="00851F2B" w:rsidRPr="00986E88" w:rsidRDefault="00851F2B" w:rsidP="00851F2B">
      <w:pPr>
        <w:pStyle w:val="PL"/>
      </w:pPr>
      <w:r w:rsidRPr="00986E88">
        <w:t xml:space="preserve">      responses:</w:t>
      </w:r>
    </w:p>
    <w:p w14:paraId="5D4F8518" w14:textId="77777777" w:rsidR="00851F2B" w:rsidRPr="00986E88" w:rsidRDefault="00851F2B" w:rsidP="00851F2B">
      <w:pPr>
        <w:pStyle w:val="PL"/>
      </w:pPr>
      <w:r w:rsidRPr="00986E88">
        <w:t xml:space="preserve">        '200':</w:t>
      </w:r>
    </w:p>
    <w:p w14:paraId="4EB1C4C2" w14:textId="77777777" w:rsidR="00851F2B" w:rsidRPr="00986E88" w:rsidRDefault="00851F2B" w:rsidP="00851F2B">
      <w:pPr>
        <w:pStyle w:val="PL"/>
      </w:pPr>
      <w:r w:rsidRPr="00986E88">
        <w:t xml:space="preserve">          description: OK. Resource representation is returned</w:t>
      </w:r>
    </w:p>
    <w:p w14:paraId="14D6148E" w14:textId="77777777" w:rsidR="00851F2B" w:rsidRPr="00986E88" w:rsidRDefault="00851F2B" w:rsidP="00851F2B">
      <w:pPr>
        <w:pStyle w:val="PL"/>
      </w:pPr>
      <w:r w:rsidRPr="00986E88">
        <w:t xml:space="preserve">          content:</w:t>
      </w:r>
    </w:p>
    <w:p w14:paraId="73DF4966" w14:textId="77777777" w:rsidR="00851F2B" w:rsidRPr="00986E88" w:rsidRDefault="00851F2B" w:rsidP="00851F2B">
      <w:pPr>
        <w:pStyle w:val="PL"/>
      </w:pPr>
      <w:r w:rsidRPr="00986E88">
        <w:t xml:space="preserve">            application/json:</w:t>
      </w:r>
    </w:p>
    <w:p w14:paraId="580FC8A3" w14:textId="77777777" w:rsidR="00851F2B" w:rsidRPr="00986E88" w:rsidRDefault="00851F2B" w:rsidP="00851F2B">
      <w:pPr>
        <w:pStyle w:val="PL"/>
      </w:pPr>
      <w:r w:rsidRPr="00986E88">
        <w:t xml:space="preserve">              schema:</w:t>
      </w:r>
    </w:p>
    <w:p w14:paraId="7090F558" w14:textId="77777777" w:rsidR="00851F2B" w:rsidRPr="00986E88" w:rsidRDefault="00851F2B" w:rsidP="00851F2B">
      <w:pPr>
        <w:pStyle w:val="PL"/>
      </w:pPr>
      <w:r w:rsidRPr="00986E88">
        <w:t xml:space="preserve">                $ref: '#/components/schemas/</w:t>
      </w:r>
      <w:r>
        <w:t>&lt;xxx&gt;</w:t>
      </w:r>
      <w:r w:rsidRPr="00986E88">
        <w:t>'</w:t>
      </w:r>
    </w:p>
    <w:p w14:paraId="042132E6" w14:textId="77777777" w:rsidR="00851F2B" w:rsidRPr="00986E88" w:rsidRDefault="00851F2B" w:rsidP="00851F2B">
      <w:pPr>
        <w:pStyle w:val="PL"/>
      </w:pPr>
      <w:r>
        <w:t xml:space="preserve">        '400</w:t>
      </w:r>
      <w:r w:rsidRPr="00986E88">
        <w:t>':</w:t>
      </w:r>
    </w:p>
    <w:p w14:paraId="08AA53D6"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95EE7A7" w14:textId="77777777" w:rsidR="00851F2B" w:rsidRPr="00986E88" w:rsidRDefault="00851F2B" w:rsidP="00851F2B">
      <w:pPr>
        <w:pStyle w:val="PL"/>
      </w:pPr>
      <w:r>
        <w:t xml:space="preserve">        '401</w:t>
      </w:r>
      <w:r w:rsidRPr="00986E88">
        <w:t>':</w:t>
      </w:r>
    </w:p>
    <w:p w14:paraId="18E999E8"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4C22183" w14:textId="77777777" w:rsidR="00851F2B" w:rsidRPr="00986E88" w:rsidRDefault="00851F2B" w:rsidP="00851F2B">
      <w:pPr>
        <w:pStyle w:val="PL"/>
      </w:pPr>
      <w:r>
        <w:t xml:space="preserve">        '403</w:t>
      </w:r>
      <w:r w:rsidRPr="00986E88">
        <w:t>':</w:t>
      </w:r>
    </w:p>
    <w:p w14:paraId="368C7C53"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468A5EE8" w14:textId="77777777" w:rsidR="00851F2B" w:rsidRPr="00986E88" w:rsidRDefault="00851F2B" w:rsidP="00851F2B">
      <w:pPr>
        <w:pStyle w:val="PL"/>
      </w:pPr>
      <w:r>
        <w:t xml:space="preserve">        '404</w:t>
      </w:r>
      <w:r w:rsidRPr="00986E88">
        <w:t>':</w:t>
      </w:r>
    </w:p>
    <w:p w14:paraId="4567D38E"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3B2BD04B" w14:textId="77777777" w:rsidR="00851F2B" w:rsidRPr="00986E88" w:rsidRDefault="00851F2B" w:rsidP="00851F2B">
      <w:pPr>
        <w:pStyle w:val="PL"/>
      </w:pPr>
      <w:r>
        <w:t xml:space="preserve">        '406</w:t>
      </w:r>
      <w:r w:rsidRPr="00986E88">
        <w:t>':</w:t>
      </w:r>
    </w:p>
    <w:p w14:paraId="1AE2A1B1" w14:textId="77777777" w:rsidR="00851F2B" w:rsidRPr="008F2F3C" w:rsidRDefault="00851F2B" w:rsidP="00851F2B">
      <w:pPr>
        <w:pStyle w:val="PL"/>
      </w:pPr>
      <w:r w:rsidRPr="008F2F3C">
        <w:t xml:space="preserve">        </w:t>
      </w:r>
      <w:r>
        <w:t xml:space="preserve">  </w:t>
      </w:r>
      <w:r w:rsidRPr="008F2F3C">
        <w:t>$ref: 'TS29571_CommonData.yaml#/components/responses/40</w:t>
      </w:r>
      <w:r>
        <w:t>6</w:t>
      </w:r>
      <w:r w:rsidRPr="008F2F3C">
        <w:t>'</w:t>
      </w:r>
    </w:p>
    <w:p w14:paraId="0361D1FB" w14:textId="77777777" w:rsidR="00851F2B" w:rsidRPr="00986E88" w:rsidRDefault="00851F2B" w:rsidP="00851F2B">
      <w:pPr>
        <w:pStyle w:val="PL"/>
      </w:pPr>
      <w:r>
        <w:t xml:space="preserve">        '429</w:t>
      </w:r>
      <w:r w:rsidRPr="00986E88">
        <w:t>':</w:t>
      </w:r>
    </w:p>
    <w:p w14:paraId="5AC13305"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40CF206E" w14:textId="77777777" w:rsidR="00851F2B" w:rsidRPr="00986E88" w:rsidRDefault="00851F2B" w:rsidP="00851F2B">
      <w:pPr>
        <w:pStyle w:val="PL"/>
      </w:pPr>
      <w:r>
        <w:t xml:space="preserve">        '500</w:t>
      </w:r>
      <w:r w:rsidRPr="00986E88">
        <w:t>':</w:t>
      </w:r>
    </w:p>
    <w:p w14:paraId="651BFF17" w14:textId="77777777" w:rsidR="00851F2B" w:rsidRPr="008F2F3C" w:rsidRDefault="00851F2B" w:rsidP="00851F2B">
      <w:pPr>
        <w:pStyle w:val="PL"/>
      </w:pPr>
      <w:r w:rsidRPr="008F2F3C">
        <w:t xml:space="preserve">        </w:t>
      </w:r>
      <w:r>
        <w:t xml:space="preserve">  </w:t>
      </w:r>
      <w:r w:rsidRPr="008F2F3C">
        <w:t>$ref: 'TS29571_CommonData.yaml#/components/responses/500'</w:t>
      </w:r>
    </w:p>
    <w:p w14:paraId="7E15FB1B" w14:textId="77777777" w:rsidR="00851F2B" w:rsidRPr="00986E88" w:rsidRDefault="00851F2B" w:rsidP="00851F2B">
      <w:pPr>
        <w:pStyle w:val="PL"/>
      </w:pPr>
      <w:r>
        <w:t xml:space="preserve">        '503</w:t>
      </w:r>
      <w:r w:rsidRPr="00986E88">
        <w:t>':</w:t>
      </w:r>
    </w:p>
    <w:p w14:paraId="2C4F2E46"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74AF09D2" w14:textId="77777777" w:rsidR="00851F2B" w:rsidRDefault="00851F2B" w:rsidP="00851F2B">
      <w:pPr>
        <w:pStyle w:val="PL"/>
      </w:pPr>
      <w:r>
        <w:t xml:space="preserve">        default:</w:t>
      </w:r>
    </w:p>
    <w:p w14:paraId="7A18A7A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EE5E215" w14:textId="77777777" w:rsidR="00851F2B" w:rsidRPr="00986E88" w:rsidRDefault="00851F2B" w:rsidP="00851F2B">
      <w:pPr>
        <w:pStyle w:val="PL"/>
      </w:pPr>
      <w:r w:rsidRPr="00986E88">
        <w:lastRenderedPageBreak/>
        <w:t xml:space="preserve">    put:</w:t>
      </w:r>
    </w:p>
    <w:p w14:paraId="741EFCB1" w14:textId="77777777" w:rsidR="00851F2B" w:rsidRPr="000B71E3" w:rsidRDefault="00851F2B" w:rsidP="00851F2B">
      <w:pPr>
        <w:pStyle w:val="PL"/>
      </w:pPr>
      <w:r w:rsidRPr="000B71E3">
        <w:t xml:space="preserve">      summary: </w:t>
      </w:r>
      <w:r>
        <w:t>update subscription</w:t>
      </w:r>
    </w:p>
    <w:p w14:paraId="63D113ED" w14:textId="77777777" w:rsidR="00851F2B" w:rsidRDefault="00851F2B" w:rsidP="00851F2B">
      <w:pPr>
        <w:pStyle w:val="PL"/>
      </w:pPr>
      <w:r>
        <w:t xml:space="preserve">      operationId: ReplaceIndividualSubcription</w:t>
      </w:r>
    </w:p>
    <w:p w14:paraId="66F64E3A" w14:textId="77777777" w:rsidR="00851F2B" w:rsidRDefault="00851F2B" w:rsidP="00851F2B">
      <w:pPr>
        <w:pStyle w:val="PL"/>
      </w:pPr>
      <w:r>
        <w:t xml:space="preserve">      tags:</w:t>
      </w:r>
    </w:p>
    <w:p w14:paraId="1223ECD3" w14:textId="77777777" w:rsidR="00851F2B" w:rsidRDefault="00851F2B" w:rsidP="00851F2B">
      <w:pPr>
        <w:pStyle w:val="PL"/>
      </w:pPr>
      <w:r>
        <w:t xml:space="preserve">        - IndividualSubscription (Document)</w:t>
      </w:r>
    </w:p>
    <w:p w14:paraId="074127C2" w14:textId="77777777" w:rsidR="00851F2B" w:rsidRDefault="00851F2B" w:rsidP="00851F2B">
      <w:pPr>
        <w:pStyle w:val="PL"/>
      </w:pPr>
      <w:r>
        <w:t xml:space="preserve">      tags:</w:t>
      </w:r>
    </w:p>
    <w:p w14:paraId="699EED6E" w14:textId="77777777" w:rsidR="00851F2B" w:rsidRPr="00986E88" w:rsidRDefault="00851F2B" w:rsidP="00851F2B">
      <w:pPr>
        <w:pStyle w:val="PL"/>
      </w:pPr>
      <w:r w:rsidRPr="00986E88">
        <w:t xml:space="preserve">      requestBody:</w:t>
      </w:r>
    </w:p>
    <w:p w14:paraId="11077865" w14:textId="77777777" w:rsidR="00851F2B" w:rsidRPr="00986E88" w:rsidRDefault="00851F2B" w:rsidP="00851F2B">
      <w:pPr>
        <w:pStyle w:val="PL"/>
      </w:pPr>
      <w:r w:rsidRPr="00986E88">
        <w:t xml:space="preserve">        required: true</w:t>
      </w:r>
    </w:p>
    <w:p w14:paraId="66A26F97" w14:textId="77777777" w:rsidR="00851F2B" w:rsidRPr="00986E88" w:rsidRDefault="00851F2B" w:rsidP="00851F2B">
      <w:pPr>
        <w:pStyle w:val="PL"/>
      </w:pPr>
      <w:r w:rsidRPr="00986E88">
        <w:t xml:space="preserve">        content:</w:t>
      </w:r>
    </w:p>
    <w:p w14:paraId="009FD6D7" w14:textId="77777777" w:rsidR="00851F2B" w:rsidRPr="00986E88" w:rsidRDefault="00851F2B" w:rsidP="00851F2B">
      <w:pPr>
        <w:pStyle w:val="PL"/>
      </w:pPr>
      <w:r w:rsidRPr="00986E88">
        <w:t xml:space="preserve">          application/json:</w:t>
      </w:r>
    </w:p>
    <w:p w14:paraId="0F01A790" w14:textId="77777777" w:rsidR="00851F2B" w:rsidRPr="00986E88" w:rsidRDefault="00851F2B" w:rsidP="00851F2B">
      <w:pPr>
        <w:pStyle w:val="PL"/>
      </w:pPr>
      <w:r w:rsidRPr="00986E88">
        <w:t xml:space="preserve">            schema:</w:t>
      </w:r>
    </w:p>
    <w:p w14:paraId="4D85EE4B" w14:textId="77777777" w:rsidR="00851F2B" w:rsidRPr="00986E88" w:rsidRDefault="00851F2B" w:rsidP="00851F2B">
      <w:pPr>
        <w:pStyle w:val="PL"/>
      </w:pPr>
      <w:r w:rsidRPr="00986E88">
        <w:t xml:space="preserve">              $ref: '#/components/schemas/</w:t>
      </w:r>
      <w:r>
        <w:t>&lt;xxx&gt;</w:t>
      </w:r>
      <w:r w:rsidRPr="00986E88">
        <w:t>'</w:t>
      </w:r>
    </w:p>
    <w:p w14:paraId="26139451" w14:textId="77777777" w:rsidR="00851F2B" w:rsidRPr="00986E88" w:rsidRDefault="00851F2B" w:rsidP="00851F2B">
      <w:pPr>
        <w:pStyle w:val="PL"/>
      </w:pPr>
      <w:r w:rsidRPr="00986E88">
        <w:t xml:space="preserve">      parameters:</w:t>
      </w:r>
    </w:p>
    <w:p w14:paraId="582DBA25" w14:textId="77777777" w:rsidR="00851F2B" w:rsidRPr="00986E88" w:rsidRDefault="00851F2B" w:rsidP="00851F2B">
      <w:pPr>
        <w:pStyle w:val="PL"/>
      </w:pPr>
      <w:r w:rsidRPr="00986E88">
        <w:t xml:space="preserve">        - name: </w:t>
      </w:r>
      <w:r>
        <w:t>s</w:t>
      </w:r>
      <w:r w:rsidRPr="00986E88">
        <w:t>ubId</w:t>
      </w:r>
    </w:p>
    <w:p w14:paraId="6D4B0BA9" w14:textId="77777777" w:rsidR="00851F2B" w:rsidRPr="00986E88" w:rsidRDefault="00851F2B" w:rsidP="00851F2B">
      <w:pPr>
        <w:pStyle w:val="PL"/>
      </w:pPr>
      <w:r w:rsidRPr="00986E88">
        <w:t xml:space="preserve">          in: path</w:t>
      </w:r>
    </w:p>
    <w:p w14:paraId="730B33A6" w14:textId="77777777" w:rsidR="00851F2B" w:rsidRPr="00986E88" w:rsidRDefault="00851F2B" w:rsidP="00851F2B">
      <w:pPr>
        <w:pStyle w:val="PL"/>
      </w:pPr>
      <w:r w:rsidRPr="00986E88">
        <w:t xml:space="preserve">          description: Event Subscription ID</w:t>
      </w:r>
    </w:p>
    <w:p w14:paraId="0FC95ED2" w14:textId="77777777" w:rsidR="00851F2B" w:rsidRPr="00986E88" w:rsidRDefault="00851F2B" w:rsidP="00851F2B">
      <w:pPr>
        <w:pStyle w:val="PL"/>
      </w:pPr>
      <w:r w:rsidRPr="00986E88">
        <w:t xml:space="preserve">          required: true</w:t>
      </w:r>
    </w:p>
    <w:p w14:paraId="3B4746FA" w14:textId="77777777" w:rsidR="00851F2B" w:rsidRPr="00986E88" w:rsidRDefault="00851F2B" w:rsidP="00851F2B">
      <w:pPr>
        <w:pStyle w:val="PL"/>
      </w:pPr>
      <w:r w:rsidRPr="00986E88">
        <w:t xml:space="preserve">          schema:</w:t>
      </w:r>
    </w:p>
    <w:p w14:paraId="387AB080" w14:textId="77777777" w:rsidR="00851F2B" w:rsidRPr="00986E88" w:rsidRDefault="00851F2B" w:rsidP="00851F2B">
      <w:pPr>
        <w:pStyle w:val="PL"/>
      </w:pPr>
      <w:r w:rsidRPr="00986E88">
        <w:t xml:space="preserve">            type: string</w:t>
      </w:r>
    </w:p>
    <w:p w14:paraId="55D1E382" w14:textId="77777777" w:rsidR="00851F2B" w:rsidRPr="00986E88" w:rsidRDefault="00851F2B" w:rsidP="00851F2B">
      <w:pPr>
        <w:pStyle w:val="PL"/>
      </w:pPr>
      <w:r w:rsidRPr="00986E88">
        <w:t xml:space="preserve">      responses:</w:t>
      </w:r>
    </w:p>
    <w:p w14:paraId="7011D73A" w14:textId="77777777" w:rsidR="00851F2B" w:rsidRPr="00986E88" w:rsidRDefault="00851F2B" w:rsidP="00851F2B">
      <w:pPr>
        <w:pStyle w:val="PL"/>
      </w:pPr>
      <w:r w:rsidRPr="00986E88">
        <w:t xml:space="preserve">        '200':</w:t>
      </w:r>
    </w:p>
    <w:p w14:paraId="777AC693" w14:textId="77777777" w:rsidR="00851F2B" w:rsidRPr="00986E88" w:rsidRDefault="00851F2B" w:rsidP="00851F2B">
      <w:pPr>
        <w:pStyle w:val="PL"/>
      </w:pPr>
      <w:r w:rsidRPr="00986E88">
        <w:t xml:space="preserve">          description: OK. Resource was succesfully modified and representation is returned</w:t>
      </w:r>
    </w:p>
    <w:p w14:paraId="3C20F501" w14:textId="77777777" w:rsidR="00851F2B" w:rsidRPr="00986E88" w:rsidRDefault="00851F2B" w:rsidP="00851F2B">
      <w:pPr>
        <w:pStyle w:val="PL"/>
      </w:pPr>
      <w:r w:rsidRPr="00986E88">
        <w:t xml:space="preserve">          content:</w:t>
      </w:r>
    </w:p>
    <w:p w14:paraId="57640E17" w14:textId="77777777" w:rsidR="00851F2B" w:rsidRPr="00986E88" w:rsidRDefault="00851F2B" w:rsidP="00851F2B">
      <w:pPr>
        <w:pStyle w:val="PL"/>
      </w:pPr>
      <w:r w:rsidRPr="00986E88">
        <w:t xml:space="preserve">            application/json:</w:t>
      </w:r>
    </w:p>
    <w:p w14:paraId="347D6352" w14:textId="77777777" w:rsidR="00851F2B" w:rsidRPr="00986E88" w:rsidRDefault="00851F2B" w:rsidP="00851F2B">
      <w:pPr>
        <w:pStyle w:val="PL"/>
      </w:pPr>
      <w:r w:rsidRPr="00986E88">
        <w:t xml:space="preserve">              schema:</w:t>
      </w:r>
    </w:p>
    <w:p w14:paraId="495807E5" w14:textId="77777777" w:rsidR="00851F2B" w:rsidRPr="00986E88" w:rsidRDefault="00851F2B" w:rsidP="00851F2B">
      <w:pPr>
        <w:pStyle w:val="PL"/>
      </w:pPr>
      <w:r w:rsidRPr="00986E88">
        <w:t xml:space="preserve">                $ref: '#/components/schemas/</w:t>
      </w:r>
      <w:r>
        <w:t>&lt;xxx&gt;</w:t>
      </w:r>
      <w:r w:rsidRPr="00986E88">
        <w:t>'</w:t>
      </w:r>
    </w:p>
    <w:p w14:paraId="5133C47E" w14:textId="77777777" w:rsidR="00851F2B" w:rsidRPr="00986E88" w:rsidRDefault="00851F2B" w:rsidP="00851F2B">
      <w:pPr>
        <w:pStyle w:val="PL"/>
      </w:pPr>
      <w:r w:rsidRPr="00986E88">
        <w:t xml:space="preserve">        '204':</w:t>
      </w:r>
    </w:p>
    <w:p w14:paraId="4A05E99E" w14:textId="77777777" w:rsidR="00851F2B" w:rsidRPr="00986E88" w:rsidRDefault="00851F2B" w:rsidP="00851F2B">
      <w:pPr>
        <w:pStyle w:val="PL"/>
      </w:pPr>
      <w:r w:rsidRPr="00986E88">
        <w:t xml:space="preserve">          description: No Content. Resource was succesfully modified</w:t>
      </w:r>
    </w:p>
    <w:p w14:paraId="5FE0360D" w14:textId="77777777" w:rsidR="00851F2B" w:rsidRPr="00986E88" w:rsidRDefault="00851F2B" w:rsidP="00851F2B">
      <w:pPr>
        <w:pStyle w:val="PL"/>
      </w:pPr>
      <w:r>
        <w:t xml:space="preserve">        '400</w:t>
      </w:r>
      <w:r w:rsidRPr="00986E88">
        <w:t>':</w:t>
      </w:r>
    </w:p>
    <w:p w14:paraId="378680E4" w14:textId="77777777" w:rsidR="00851F2B" w:rsidRPr="008F2F3C" w:rsidRDefault="00851F2B" w:rsidP="00851F2B">
      <w:pPr>
        <w:pStyle w:val="PL"/>
      </w:pPr>
      <w:r w:rsidRPr="008F2F3C">
        <w:t xml:space="preserve">        </w:t>
      </w:r>
      <w:r>
        <w:t xml:space="preserve">  </w:t>
      </w:r>
      <w:r w:rsidRPr="008F2F3C">
        <w:t>$ref: 'TS29571_CommonData.yaml#/components/responses/400'</w:t>
      </w:r>
    </w:p>
    <w:p w14:paraId="3E0B8172" w14:textId="77777777" w:rsidR="00851F2B" w:rsidRPr="00986E88" w:rsidRDefault="00851F2B" w:rsidP="00851F2B">
      <w:pPr>
        <w:pStyle w:val="PL"/>
      </w:pPr>
      <w:r>
        <w:t xml:space="preserve">        '401</w:t>
      </w:r>
      <w:r w:rsidRPr="00986E88">
        <w:t>':</w:t>
      </w:r>
    </w:p>
    <w:p w14:paraId="5A71CB5A"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A932CD6" w14:textId="77777777" w:rsidR="00851F2B" w:rsidRPr="00986E88" w:rsidRDefault="00851F2B" w:rsidP="00851F2B">
      <w:pPr>
        <w:pStyle w:val="PL"/>
      </w:pPr>
      <w:r>
        <w:t xml:space="preserve">        '403</w:t>
      </w:r>
      <w:r w:rsidRPr="00986E88">
        <w:t>':</w:t>
      </w:r>
    </w:p>
    <w:p w14:paraId="5B2BF238"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3FF83E70" w14:textId="77777777" w:rsidR="00851F2B" w:rsidRPr="00986E88" w:rsidRDefault="00851F2B" w:rsidP="00851F2B">
      <w:pPr>
        <w:pStyle w:val="PL"/>
      </w:pPr>
      <w:r>
        <w:t xml:space="preserve">        '404</w:t>
      </w:r>
      <w:r w:rsidRPr="00986E88">
        <w:t>':</w:t>
      </w:r>
    </w:p>
    <w:p w14:paraId="31801E56"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1B18A64E" w14:textId="77777777" w:rsidR="00851F2B" w:rsidRPr="00986E88" w:rsidRDefault="00851F2B" w:rsidP="00851F2B">
      <w:pPr>
        <w:pStyle w:val="PL"/>
      </w:pPr>
      <w:r>
        <w:t xml:space="preserve">        '411</w:t>
      </w:r>
      <w:r w:rsidRPr="00986E88">
        <w:t>':</w:t>
      </w:r>
    </w:p>
    <w:p w14:paraId="1BB0C8BE"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6811E2A9" w14:textId="77777777" w:rsidR="00851F2B" w:rsidRPr="00986E88" w:rsidRDefault="00851F2B" w:rsidP="00851F2B">
      <w:pPr>
        <w:pStyle w:val="PL"/>
      </w:pPr>
      <w:r>
        <w:t xml:space="preserve">        '413</w:t>
      </w:r>
      <w:r w:rsidRPr="00986E88">
        <w:t>':</w:t>
      </w:r>
    </w:p>
    <w:p w14:paraId="11314BBC"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2B3312B6" w14:textId="77777777" w:rsidR="00851F2B" w:rsidRPr="00986E88" w:rsidRDefault="00851F2B" w:rsidP="00851F2B">
      <w:pPr>
        <w:pStyle w:val="PL"/>
      </w:pPr>
      <w:r>
        <w:t xml:space="preserve">        '415</w:t>
      </w:r>
      <w:r w:rsidRPr="00986E88">
        <w:t>':</w:t>
      </w:r>
    </w:p>
    <w:p w14:paraId="6161986C"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78214BEF" w14:textId="77777777" w:rsidR="00851F2B" w:rsidRPr="00986E88" w:rsidRDefault="00851F2B" w:rsidP="00851F2B">
      <w:pPr>
        <w:pStyle w:val="PL"/>
      </w:pPr>
      <w:r>
        <w:t xml:space="preserve">        '429</w:t>
      </w:r>
      <w:r w:rsidRPr="00986E88">
        <w:t>':</w:t>
      </w:r>
    </w:p>
    <w:p w14:paraId="306B14D3"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170AA604" w14:textId="77777777" w:rsidR="00851F2B" w:rsidRPr="00986E88" w:rsidRDefault="00851F2B" w:rsidP="00851F2B">
      <w:pPr>
        <w:pStyle w:val="PL"/>
      </w:pPr>
      <w:r>
        <w:t xml:space="preserve">        '500</w:t>
      </w:r>
      <w:r w:rsidRPr="00986E88">
        <w:t>':</w:t>
      </w:r>
    </w:p>
    <w:p w14:paraId="0E8FA63F" w14:textId="77777777" w:rsidR="00851F2B" w:rsidRPr="008F2F3C" w:rsidRDefault="00851F2B" w:rsidP="00851F2B">
      <w:pPr>
        <w:pStyle w:val="PL"/>
      </w:pPr>
      <w:r w:rsidRPr="008F2F3C">
        <w:t xml:space="preserve">        </w:t>
      </w:r>
      <w:r>
        <w:t xml:space="preserve">  </w:t>
      </w:r>
      <w:r w:rsidRPr="008F2F3C">
        <w:t>$ref: 'TS29571_CommonData.yaml#/components/responses/500'</w:t>
      </w:r>
    </w:p>
    <w:p w14:paraId="37E97A9B" w14:textId="77777777" w:rsidR="00851F2B" w:rsidRPr="00986E88" w:rsidRDefault="00851F2B" w:rsidP="00851F2B">
      <w:pPr>
        <w:pStyle w:val="PL"/>
      </w:pPr>
      <w:r>
        <w:t xml:space="preserve">        '503</w:t>
      </w:r>
      <w:r w:rsidRPr="00986E88">
        <w:t>':</w:t>
      </w:r>
    </w:p>
    <w:p w14:paraId="13115D3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1C3280DE" w14:textId="77777777" w:rsidR="00851F2B" w:rsidRDefault="00851F2B" w:rsidP="00851F2B">
      <w:pPr>
        <w:pStyle w:val="PL"/>
      </w:pPr>
      <w:r>
        <w:t xml:space="preserve">        default:</w:t>
      </w:r>
    </w:p>
    <w:p w14:paraId="588695B8"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E2AA237" w14:textId="77777777" w:rsidR="00851F2B" w:rsidRPr="00986E88" w:rsidRDefault="00851F2B" w:rsidP="00851F2B">
      <w:pPr>
        <w:pStyle w:val="PL"/>
      </w:pPr>
      <w:r w:rsidRPr="00986E88">
        <w:t xml:space="preserve">    delete:</w:t>
      </w:r>
    </w:p>
    <w:p w14:paraId="049DE0D1" w14:textId="77777777" w:rsidR="00851F2B" w:rsidRPr="000B71E3" w:rsidRDefault="00851F2B" w:rsidP="00851F2B">
      <w:pPr>
        <w:pStyle w:val="PL"/>
      </w:pPr>
      <w:r w:rsidRPr="000B71E3">
        <w:t xml:space="preserve">      summary: </w:t>
      </w:r>
      <w:r>
        <w:t>unsubscribe from notifications</w:t>
      </w:r>
    </w:p>
    <w:p w14:paraId="37C65452" w14:textId="77777777" w:rsidR="00851F2B" w:rsidRDefault="00851F2B" w:rsidP="00851F2B">
      <w:pPr>
        <w:pStyle w:val="PL"/>
      </w:pPr>
      <w:r>
        <w:t xml:space="preserve">      operationId: DeleteIndividualSubcription</w:t>
      </w:r>
    </w:p>
    <w:p w14:paraId="4E9D8F93" w14:textId="77777777" w:rsidR="00851F2B" w:rsidRDefault="00851F2B" w:rsidP="00851F2B">
      <w:pPr>
        <w:pStyle w:val="PL"/>
      </w:pPr>
      <w:r>
        <w:t xml:space="preserve">      tags:</w:t>
      </w:r>
    </w:p>
    <w:p w14:paraId="0D99E6AD" w14:textId="77777777" w:rsidR="00851F2B" w:rsidRDefault="00851F2B" w:rsidP="00851F2B">
      <w:pPr>
        <w:pStyle w:val="PL"/>
      </w:pPr>
      <w:r>
        <w:t xml:space="preserve">        - IndividualSubscription (Document)</w:t>
      </w:r>
    </w:p>
    <w:p w14:paraId="64334061" w14:textId="77777777" w:rsidR="00851F2B" w:rsidRPr="00986E88" w:rsidRDefault="00851F2B" w:rsidP="00851F2B">
      <w:pPr>
        <w:pStyle w:val="PL"/>
      </w:pPr>
      <w:r w:rsidRPr="00986E88">
        <w:t xml:space="preserve">      parameters:</w:t>
      </w:r>
    </w:p>
    <w:p w14:paraId="1D39B8A9" w14:textId="77777777" w:rsidR="00851F2B" w:rsidRPr="00986E88" w:rsidRDefault="00851F2B" w:rsidP="00851F2B">
      <w:pPr>
        <w:pStyle w:val="PL"/>
      </w:pPr>
      <w:r w:rsidRPr="00986E88">
        <w:t xml:space="preserve">        - name: </w:t>
      </w:r>
      <w:r>
        <w:t>s</w:t>
      </w:r>
      <w:r w:rsidRPr="00986E88">
        <w:t>ubId</w:t>
      </w:r>
    </w:p>
    <w:p w14:paraId="4A6DE2B1" w14:textId="77777777" w:rsidR="00851F2B" w:rsidRPr="00986E88" w:rsidRDefault="00851F2B" w:rsidP="00851F2B">
      <w:pPr>
        <w:pStyle w:val="PL"/>
      </w:pPr>
      <w:r w:rsidRPr="00986E88">
        <w:t xml:space="preserve">          in: path</w:t>
      </w:r>
    </w:p>
    <w:p w14:paraId="749E7C16" w14:textId="77777777" w:rsidR="00851F2B" w:rsidRPr="00986E88" w:rsidRDefault="00851F2B" w:rsidP="00851F2B">
      <w:pPr>
        <w:pStyle w:val="PL"/>
      </w:pPr>
      <w:r w:rsidRPr="00986E88">
        <w:t xml:space="preserve">          description: Event Subscription ID</w:t>
      </w:r>
    </w:p>
    <w:p w14:paraId="7F0B4562" w14:textId="77777777" w:rsidR="00851F2B" w:rsidRPr="00986E88" w:rsidRDefault="00851F2B" w:rsidP="00851F2B">
      <w:pPr>
        <w:pStyle w:val="PL"/>
      </w:pPr>
      <w:r w:rsidRPr="00986E88">
        <w:t xml:space="preserve">          required: true</w:t>
      </w:r>
    </w:p>
    <w:p w14:paraId="6E71C84B" w14:textId="77777777" w:rsidR="00851F2B" w:rsidRPr="00986E88" w:rsidRDefault="00851F2B" w:rsidP="00851F2B">
      <w:pPr>
        <w:pStyle w:val="PL"/>
      </w:pPr>
      <w:r w:rsidRPr="00986E88">
        <w:t xml:space="preserve">          schema:</w:t>
      </w:r>
    </w:p>
    <w:p w14:paraId="1E1DE3A7" w14:textId="77777777" w:rsidR="00851F2B" w:rsidRPr="00986E88" w:rsidRDefault="00851F2B" w:rsidP="00851F2B">
      <w:pPr>
        <w:pStyle w:val="PL"/>
      </w:pPr>
      <w:r w:rsidRPr="00986E88">
        <w:t xml:space="preserve">            type: string</w:t>
      </w:r>
    </w:p>
    <w:p w14:paraId="7BB341A0" w14:textId="77777777" w:rsidR="00851F2B" w:rsidRPr="00986E88" w:rsidRDefault="00851F2B" w:rsidP="00851F2B">
      <w:pPr>
        <w:pStyle w:val="PL"/>
      </w:pPr>
      <w:r w:rsidRPr="00986E88">
        <w:t xml:space="preserve">      responses:</w:t>
      </w:r>
    </w:p>
    <w:p w14:paraId="26E98DAA" w14:textId="77777777" w:rsidR="00851F2B" w:rsidRPr="00986E88" w:rsidRDefault="00851F2B" w:rsidP="00851F2B">
      <w:pPr>
        <w:pStyle w:val="PL"/>
      </w:pPr>
      <w:r w:rsidRPr="00986E88">
        <w:t xml:space="preserve">        '204':</w:t>
      </w:r>
    </w:p>
    <w:p w14:paraId="68EC7405" w14:textId="77777777" w:rsidR="00851F2B" w:rsidRPr="00986E88" w:rsidRDefault="00851F2B" w:rsidP="00851F2B">
      <w:pPr>
        <w:pStyle w:val="PL"/>
      </w:pPr>
      <w:r w:rsidRPr="00986E88">
        <w:t xml:space="preserve">          description: No Content. Resource was succesfully deleted</w:t>
      </w:r>
    </w:p>
    <w:p w14:paraId="522BC5AC" w14:textId="77777777" w:rsidR="00851F2B" w:rsidRPr="00986E88" w:rsidRDefault="00851F2B" w:rsidP="00851F2B">
      <w:pPr>
        <w:pStyle w:val="PL"/>
      </w:pPr>
      <w:r>
        <w:t xml:space="preserve">        '400</w:t>
      </w:r>
      <w:r w:rsidRPr="00986E88">
        <w:t>':</w:t>
      </w:r>
    </w:p>
    <w:p w14:paraId="744B39DD"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4F7C016" w14:textId="77777777" w:rsidR="00851F2B" w:rsidRPr="00986E88" w:rsidRDefault="00851F2B" w:rsidP="00851F2B">
      <w:pPr>
        <w:pStyle w:val="PL"/>
      </w:pPr>
      <w:r>
        <w:t xml:space="preserve">        '401</w:t>
      </w:r>
      <w:r w:rsidRPr="00986E88">
        <w:t>':</w:t>
      </w:r>
    </w:p>
    <w:p w14:paraId="2F90B594"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D92C156" w14:textId="77777777" w:rsidR="00851F2B" w:rsidRPr="00986E88" w:rsidRDefault="00851F2B" w:rsidP="00851F2B">
      <w:pPr>
        <w:pStyle w:val="PL"/>
      </w:pPr>
      <w:r>
        <w:t xml:space="preserve">        '403</w:t>
      </w:r>
      <w:r w:rsidRPr="00986E88">
        <w:t>':</w:t>
      </w:r>
    </w:p>
    <w:p w14:paraId="620FE086"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16255E2E" w14:textId="77777777" w:rsidR="00851F2B" w:rsidRPr="00986E88" w:rsidRDefault="00851F2B" w:rsidP="00851F2B">
      <w:pPr>
        <w:pStyle w:val="PL"/>
      </w:pPr>
      <w:r>
        <w:t xml:space="preserve">        '404</w:t>
      </w:r>
      <w:r w:rsidRPr="00986E88">
        <w:t>':</w:t>
      </w:r>
    </w:p>
    <w:p w14:paraId="329ADAF6" w14:textId="77777777" w:rsidR="00851F2B" w:rsidRPr="008F2F3C" w:rsidRDefault="00851F2B" w:rsidP="00851F2B">
      <w:pPr>
        <w:pStyle w:val="PL"/>
      </w:pPr>
      <w:r w:rsidRPr="008F2F3C">
        <w:t xml:space="preserve">        </w:t>
      </w:r>
      <w:r>
        <w:t xml:space="preserve">  </w:t>
      </w:r>
      <w:r w:rsidRPr="008F2F3C">
        <w:t>$ref: 'TS29571_CommonData.yaml#/components/responses/4</w:t>
      </w:r>
      <w:r>
        <w:t>04</w:t>
      </w:r>
      <w:r w:rsidRPr="008F2F3C">
        <w:t>'</w:t>
      </w:r>
    </w:p>
    <w:p w14:paraId="79CED772" w14:textId="77777777" w:rsidR="00851F2B" w:rsidRPr="00986E88" w:rsidRDefault="00851F2B" w:rsidP="00851F2B">
      <w:pPr>
        <w:pStyle w:val="PL"/>
      </w:pPr>
      <w:r>
        <w:t xml:space="preserve">        '429</w:t>
      </w:r>
      <w:r w:rsidRPr="00986E88">
        <w:t>':</w:t>
      </w:r>
    </w:p>
    <w:p w14:paraId="0F2C2694"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2BD0C07A" w14:textId="77777777" w:rsidR="00851F2B" w:rsidRPr="00986E88" w:rsidRDefault="00851F2B" w:rsidP="00851F2B">
      <w:pPr>
        <w:pStyle w:val="PL"/>
      </w:pPr>
      <w:r>
        <w:t xml:space="preserve">        '500</w:t>
      </w:r>
      <w:r w:rsidRPr="00986E88">
        <w:t>':</w:t>
      </w:r>
    </w:p>
    <w:p w14:paraId="0274D174" w14:textId="77777777" w:rsidR="00851F2B" w:rsidRPr="008F2F3C" w:rsidRDefault="00851F2B" w:rsidP="00851F2B">
      <w:pPr>
        <w:pStyle w:val="PL"/>
      </w:pPr>
      <w:r w:rsidRPr="008F2F3C">
        <w:t xml:space="preserve">        </w:t>
      </w:r>
      <w:r>
        <w:t xml:space="preserve">  </w:t>
      </w:r>
      <w:r w:rsidRPr="008F2F3C">
        <w:t>$ref: 'TS29571_CommonData.yaml#/components/responses/500'</w:t>
      </w:r>
    </w:p>
    <w:p w14:paraId="56940D68" w14:textId="77777777" w:rsidR="00851F2B" w:rsidRPr="00986E88" w:rsidRDefault="00851F2B" w:rsidP="00851F2B">
      <w:pPr>
        <w:pStyle w:val="PL"/>
      </w:pPr>
      <w:r>
        <w:t xml:space="preserve">        '503</w:t>
      </w:r>
      <w:r w:rsidRPr="00986E88">
        <w:t>':</w:t>
      </w:r>
    </w:p>
    <w:p w14:paraId="08D32674" w14:textId="77777777" w:rsidR="00851F2B" w:rsidRPr="008F2F3C" w:rsidRDefault="00851F2B" w:rsidP="00851F2B">
      <w:pPr>
        <w:pStyle w:val="PL"/>
      </w:pPr>
      <w:r w:rsidRPr="008F2F3C">
        <w:lastRenderedPageBreak/>
        <w:t xml:space="preserve">        </w:t>
      </w:r>
      <w:r>
        <w:t xml:space="preserve">  </w:t>
      </w:r>
      <w:r w:rsidRPr="008F2F3C">
        <w:t>$ref: 'TS29571_CommonData.yaml#/components/responses/50</w:t>
      </w:r>
      <w:r>
        <w:t>3</w:t>
      </w:r>
      <w:r w:rsidRPr="008F2F3C">
        <w:t>'</w:t>
      </w:r>
    </w:p>
    <w:p w14:paraId="2776E830" w14:textId="77777777" w:rsidR="00851F2B" w:rsidRDefault="00851F2B" w:rsidP="00851F2B">
      <w:pPr>
        <w:pStyle w:val="PL"/>
      </w:pPr>
      <w:r>
        <w:t xml:space="preserve">        default:</w:t>
      </w:r>
    </w:p>
    <w:p w14:paraId="17B64E2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E22542" w14:textId="77777777" w:rsidR="00851F2B" w:rsidRPr="00986E88" w:rsidRDefault="00851F2B" w:rsidP="00851F2B">
      <w:pPr>
        <w:pStyle w:val="PL"/>
      </w:pPr>
      <w:r w:rsidRPr="00986E88">
        <w:t>components:</w:t>
      </w:r>
    </w:p>
    <w:p w14:paraId="49BC3A0E" w14:textId="77777777" w:rsidR="00851F2B" w:rsidRPr="002857AD" w:rsidRDefault="00851F2B" w:rsidP="00851F2B">
      <w:pPr>
        <w:pStyle w:val="PL"/>
      </w:pPr>
      <w:r w:rsidRPr="002857AD">
        <w:t xml:space="preserve">  securitySchemes:</w:t>
      </w:r>
    </w:p>
    <w:p w14:paraId="550C0633" w14:textId="77777777" w:rsidR="00851F2B" w:rsidRPr="002857AD" w:rsidRDefault="00851F2B" w:rsidP="00851F2B">
      <w:pPr>
        <w:pStyle w:val="PL"/>
      </w:pPr>
      <w:r w:rsidRPr="002857AD">
        <w:t xml:space="preserve">    oAuth2ClientCredentials:</w:t>
      </w:r>
    </w:p>
    <w:p w14:paraId="4956A792" w14:textId="77777777" w:rsidR="00851F2B" w:rsidRPr="002857AD" w:rsidRDefault="00851F2B" w:rsidP="00851F2B">
      <w:pPr>
        <w:pStyle w:val="PL"/>
      </w:pPr>
      <w:r w:rsidRPr="002857AD">
        <w:t xml:space="preserve">      type: oauth2</w:t>
      </w:r>
    </w:p>
    <w:p w14:paraId="1C676C1A" w14:textId="77777777" w:rsidR="00851F2B" w:rsidRPr="002857AD" w:rsidRDefault="00851F2B" w:rsidP="00851F2B">
      <w:pPr>
        <w:pStyle w:val="PL"/>
      </w:pPr>
      <w:r w:rsidRPr="002857AD">
        <w:t xml:space="preserve">      flows:</w:t>
      </w:r>
    </w:p>
    <w:p w14:paraId="46AACFAD" w14:textId="77777777" w:rsidR="00851F2B" w:rsidRPr="002857AD" w:rsidRDefault="00851F2B" w:rsidP="00851F2B">
      <w:pPr>
        <w:pStyle w:val="PL"/>
      </w:pPr>
      <w:r w:rsidRPr="002857AD">
        <w:t xml:space="preserve">        clientCredentials:</w:t>
      </w:r>
    </w:p>
    <w:p w14:paraId="21EDFC76" w14:textId="77777777" w:rsidR="00851F2B" w:rsidRPr="002857AD" w:rsidRDefault="00851F2B" w:rsidP="00851F2B">
      <w:pPr>
        <w:pStyle w:val="PL"/>
      </w:pPr>
      <w:r w:rsidRPr="002857AD">
        <w:t xml:space="preserve">          tokenUrl: '</w:t>
      </w:r>
      <w:r w:rsidRPr="00082B3E">
        <w:t>{nrfApiRoot}/oauth2/token</w:t>
      </w:r>
      <w:r w:rsidRPr="002857AD">
        <w:t>'</w:t>
      </w:r>
    </w:p>
    <w:p w14:paraId="41FB01D3" w14:textId="77777777" w:rsidR="00851F2B" w:rsidRPr="002857AD" w:rsidRDefault="00851F2B" w:rsidP="00851F2B">
      <w:pPr>
        <w:pStyle w:val="PL"/>
      </w:pPr>
      <w:r>
        <w:t xml:space="preserve">          scopes:</w:t>
      </w:r>
    </w:p>
    <w:p w14:paraId="5581D604" w14:textId="77777777" w:rsidR="00851F2B" w:rsidRDefault="00851F2B" w:rsidP="00851F2B">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70FC338A" w14:textId="77777777" w:rsidR="00851F2B" w:rsidRPr="00986E88" w:rsidRDefault="00851F2B" w:rsidP="00851F2B">
      <w:pPr>
        <w:pStyle w:val="PL"/>
      </w:pPr>
      <w:r>
        <w:t xml:space="preserve">    # API specific definitions</w:t>
      </w:r>
    </w:p>
    <w:p w14:paraId="1652180B" w14:textId="77777777" w:rsidR="00851F2B" w:rsidRPr="00986E88" w:rsidRDefault="00851F2B" w:rsidP="00851F2B">
      <w:pPr>
        <w:rPr>
          <w:noProof/>
        </w:rPr>
      </w:pPr>
    </w:p>
    <w:p w14:paraId="6671087A" w14:textId="77777777" w:rsidR="00851F2B" w:rsidRDefault="00851F2B" w:rsidP="00851F2B">
      <w:pPr>
        <w:pStyle w:val="Heading1"/>
        <w:pBdr>
          <w:top w:val="none" w:sz="0" w:space="0" w:color="auto"/>
        </w:pBdr>
      </w:pPr>
      <w:bookmarkStart w:id="663" w:name="_Toc35971453"/>
      <w:bookmarkStart w:id="664" w:name="_Toc67903570"/>
      <w:bookmarkStart w:id="665" w:name="_Toc191015863"/>
      <w:r>
        <w:t>A1.3</w:t>
      </w:r>
      <w:r>
        <w:tab/>
        <w:t>&lt;Service 2&gt; API</w:t>
      </w:r>
      <w:bookmarkEnd w:id="663"/>
      <w:bookmarkEnd w:id="664"/>
      <w:bookmarkEnd w:id="665"/>
    </w:p>
    <w:p w14:paraId="195F3027" w14:textId="77777777" w:rsidR="00851F2B" w:rsidRDefault="00851F2B" w:rsidP="00851F2B">
      <w:pPr>
        <w:pStyle w:val="Guidance"/>
      </w:pPr>
      <w:r>
        <w:t>And so on if there are more than two services supported by the NF.</w:t>
      </w:r>
    </w:p>
    <w:bookmarkEnd w:id="194"/>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666" w:name="_Toc191015864"/>
      <w:r w:rsidRPr="004D3578">
        <w:lastRenderedPageBreak/>
        <w:t xml:space="preserve">Annex </w:t>
      </w:r>
      <w:r w:rsidR="00044C50">
        <w:t>B</w:t>
      </w:r>
      <w:r w:rsidRPr="004D3578">
        <w:t xml:space="preserve"> (informative):</w:t>
      </w:r>
      <w:r w:rsidRPr="004D3578">
        <w:br/>
        <w:t>Change history</w:t>
      </w:r>
      <w:bookmarkEnd w:id="6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67" w:name="historyclause"/>
            <w:bookmarkEnd w:id="667"/>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517D2587" w14:textId="77777777" w:rsidR="003C3971" w:rsidRDefault="00B20A69" w:rsidP="00C72833">
            <w:pPr>
              <w:pStyle w:val="TAC"/>
              <w:rPr>
                <w:sz w:val="16"/>
                <w:szCs w:val="16"/>
              </w:rPr>
            </w:pPr>
            <w:r>
              <w:rPr>
                <w:sz w:val="16"/>
                <w:szCs w:val="16"/>
              </w:rPr>
              <w:t>C1-23</w:t>
            </w:r>
            <w:r w:rsidR="002E13CF">
              <w:rPr>
                <w:sz w:val="16"/>
                <w:szCs w:val="16"/>
              </w:rPr>
              <w:t>50</w:t>
            </w:r>
            <w:r w:rsidR="006E77CE">
              <w:rPr>
                <w:sz w:val="16"/>
                <w:szCs w:val="16"/>
              </w:rPr>
              <w:t>54</w:t>
            </w:r>
          </w:p>
          <w:p w14:paraId="34C99DA1" w14:textId="77777777" w:rsidR="006E77CE" w:rsidRDefault="006E77CE" w:rsidP="00C72833">
            <w:pPr>
              <w:pStyle w:val="TAC"/>
              <w:rPr>
                <w:sz w:val="16"/>
                <w:szCs w:val="16"/>
              </w:rPr>
            </w:pPr>
            <w:r>
              <w:rPr>
                <w:sz w:val="16"/>
                <w:szCs w:val="16"/>
              </w:rPr>
              <w:t>C1-235056</w:t>
            </w:r>
          </w:p>
          <w:p w14:paraId="134723C6" w14:textId="38A3E9E7" w:rsidR="006E77CE" w:rsidRPr="006B0D02" w:rsidRDefault="006E77CE" w:rsidP="00C72833">
            <w:pPr>
              <w:pStyle w:val="TAC"/>
              <w:rPr>
                <w:sz w:val="16"/>
                <w:szCs w:val="16"/>
              </w:rPr>
            </w:pPr>
            <w:r>
              <w:rPr>
                <w:sz w:val="16"/>
                <w:szCs w:val="16"/>
              </w:rPr>
              <w:t>C1-23</w:t>
            </w:r>
            <w:r w:rsidR="009E0F13">
              <w:rPr>
                <w:sz w:val="16"/>
                <w:szCs w:val="16"/>
              </w:rPr>
              <w:t>6139</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06E935A" w:rsidR="003C3971" w:rsidRPr="006B0D02" w:rsidRDefault="00B20A69" w:rsidP="00C72833">
            <w:pPr>
              <w:pStyle w:val="TAL"/>
              <w:rPr>
                <w:sz w:val="16"/>
                <w:szCs w:val="16"/>
              </w:rPr>
            </w:pPr>
            <w:r>
              <w:rPr>
                <w:sz w:val="16"/>
                <w:szCs w:val="16"/>
              </w:rPr>
              <w:t xml:space="preserve">Initial </w:t>
            </w:r>
            <w:r w:rsidR="00CC2D1D">
              <w:rPr>
                <w:sz w:val="16"/>
                <w:szCs w:val="16"/>
              </w:rPr>
              <w:t>skeleton</w:t>
            </w:r>
            <w:r w:rsidR="004F6E98">
              <w:rPr>
                <w:sz w:val="16"/>
                <w:szCs w:val="16"/>
              </w:rPr>
              <w:t xml:space="preserve"> + clause</w:t>
            </w:r>
            <w:r w:rsidR="00C42575">
              <w:rPr>
                <w:sz w:val="16"/>
                <w:szCs w:val="16"/>
              </w:rPr>
              <w:t> </w:t>
            </w:r>
            <w:r w:rsidR="004F6E98">
              <w:rPr>
                <w:sz w:val="16"/>
                <w:szCs w:val="16"/>
              </w:rPr>
              <w:t>4</w:t>
            </w:r>
            <w:r w:rsidR="00C42575">
              <w:rPr>
                <w:sz w:val="16"/>
                <w:szCs w:val="16"/>
              </w:rPr>
              <w:t xml:space="preserve"> + clause </w:t>
            </w:r>
            <w:r w:rsidR="00C42575" w:rsidRPr="00524261">
              <w:rPr>
                <w:sz w:val="16"/>
                <w:szCs w:val="16"/>
              </w:rPr>
              <w:t>M</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1817431E" w:rsidR="00FA7A33" w:rsidRDefault="000E4A90" w:rsidP="00C72833">
            <w:pPr>
              <w:pStyle w:val="TAC"/>
              <w:rPr>
                <w:sz w:val="16"/>
                <w:szCs w:val="16"/>
              </w:rPr>
            </w:pPr>
            <w:r>
              <w:rPr>
                <w:sz w:val="16"/>
                <w:szCs w:val="16"/>
              </w:rPr>
              <w:t>C1-244202</w:t>
            </w: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6C5F59BB" w:rsidR="00FA7A33" w:rsidRDefault="00651C70" w:rsidP="00C72833">
            <w:pPr>
              <w:pStyle w:val="TAL"/>
              <w:rPr>
                <w:sz w:val="16"/>
                <w:szCs w:val="16"/>
              </w:rPr>
            </w:pPr>
            <w:r>
              <w:rPr>
                <w:sz w:val="16"/>
                <w:szCs w:val="16"/>
              </w:rPr>
              <w:t>MC Identities in MCLoc</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9545E8" w:rsidRPr="006B0D02" w14:paraId="5D2653E1" w14:textId="77777777" w:rsidTr="00F97E86">
        <w:tc>
          <w:tcPr>
            <w:tcW w:w="800" w:type="dxa"/>
            <w:shd w:val="solid" w:color="FFFFFF" w:fill="auto"/>
          </w:tcPr>
          <w:p w14:paraId="697DB943" w14:textId="29772CDA" w:rsidR="009545E8" w:rsidRDefault="009545E8" w:rsidP="00C72833">
            <w:pPr>
              <w:pStyle w:val="TAC"/>
              <w:rPr>
                <w:sz w:val="16"/>
                <w:szCs w:val="16"/>
              </w:rPr>
            </w:pPr>
            <w:r>
              <w:rPr>
                <w:sz w:val="16"/>
                <w:szCs w:val="16"/>
              </w:rPr>
              <w:t>2024-10</w:t>
            </w:r>
          </w:p>
        </w:tc>
        <w:tc>
          <w:tcPr>
            <w:tcW w:w="800" w:type="dxa"/>
            <w:shd w:val="solid" w:color="FFFFFF" w:fill="auto"/>
          </w:tcPr>
          <w:p w14:paraId="17392EE9" w14:textId="0D8E6E81" w:rsidR="009545E8" w:rsidRDefault="009545E8" w:rsidP="00C72833">
            <w:pPr>
              <w:pStyle w:val="TAC"/>
              <w:rPr>
                <w:sz w:val="16"/>
                <w:szCs w:val="16"/>
              </w:rPr>
            </w:pPr>
            <w:r>
              <w:rPr>
                <w:sz w:val="16"/>
                <w:szCs w:val="16"/>
              </w:rPr>
              <w:t>CT1#151</w:t>
            </w:r>
          </w:p>
        </w:tc>
        <w:tc>
          <w:tcPr>
            <w:tcW w:w="1094" w:type="dxa"/>
            <w:shd w:val="solid" w:color="FFFFFF" w:fill="auto"/>
          </w:tcPr>
          <w:p w14:paraId="3B4037E4" w14:textId="77777777" w:rsidR="009545E8" w:rsidRDefault="002741EA" w:rsidP="00C72833">
            <w:pPr>
              <w:pStyle w:val="TAC"/>
              <w:rPr>
                <w:sz w:val="16"/>
                <w:szCs w:val="16"/>
              </w:rPr>
            </w:pPr>
            <w:r>
              <w:rPr>
                <w:sz w:val="16"/>
                <w:szCs w:val="16"/>
              </w:rPr>
              <w:t>C1-245350</w:t>
            </w:r>
          </w:p>
          <w:p w14:paraId="2243F4D7" w14:textId="77777777" w:rsidR="00096A57" w:rsidRDefault="00202A70" w:rsidP="00C72833">
            <w:pPr>
              <w:pStyle w:val="TAC"/>
              <w:rPr>
                <w:sz w:val="16"/>
                <w:szCs w:val="16"/>
              </w:rPr>
            </w:pPr>
            <w:r>
              <w:rPr>
                <w:sz w:val="16"/>
                <w:szCs w:val="16"/>
              </w:rPr>
              <w:t>C1-245847</w:t>
            </w:r>
          </w:p>
          <w:p w14:paraId="07C965E2" w14:textId="1DE306D7" w:rsidR="00937287" w:rsidRDefault="00937287" w:rsidP="00C72833">
            <w:pPr>
              <w:pStyle w:val="TAC"/>
              <w:rPr>
                <w:sz w:val="16"/>
                <w:szCs w:val="16"/>
              </w:rPr>
            </w:pPr>
            <w:r>
              <w:rPr>
                <w:sz w:val="16"/>
                <w:szCs w:val="16"/>
              </w:rPr>
              <w:t>C1-245917</w:t>
            </w:r>
          </w:p>
        </w:tc>
        <w:tc>
          <w:tcPr>
            <w:tcW w:w="425" w:type="dxa"/>
            <w:shd w:val="solid" w:color="FFFFFF" w:fill="auto"/>
          </w:tcPr>
          <w:p w14:paraId="54563C48" w14:textId="77777777" w:rsidR="009545E8" w:rsidRPr="006B0D02" w:rsidRDefault="009545E8" w:rsidP="00C72833">
            <w:pPr>
              <w:pStyle w:val="TAL"/>
              <w:rPr>
                <w:sz w:val="16"/>
                <w:szCs w:val="16"/>
              </w:rPr>
            </w:pPr>
          </w:p>
        </w:tc>
        <w:tc>
          <w:tcPr>
            <w:tcW w:w="425" w:type="dxa"/>
            <w:shd w:val="solid" w:color="FFFFFF" w:fill="auto"/>
          </w:tcPr>
          <w:p w14:paraId="0B53844E" w14:textId="77777777" w:rsidR="009545E8" w:rsidRPr="006B0D02" w:rsidRDefault="009545E8" w:rsidP="00C72833">
            <w:pPr>
              <w:pStyle w:val="TAR"/>
              <w:rPr>
                <w:sz w:val="16"/>
                <w:szCs w:val="16"/>
              </w:rPr>
            </w:pPr>
          </w:p>
        </w:tc>
        <w:tc>
          <w:tcPr>
            <w:tcW w:w="425" w:type="dxa"/>
            <w:shd w:val="solid" w:color="FFFFFF" w:fill="auto"/>
          </w:tcPr>
          <w:p w14:paraId="1E075843" w14:textId="77777777" w:rsidR="009545E8" w:rsidRPr="006B0D02" w:rsidRDefault="009545E8" w:rsidP="00C72833">
            <w:pPr>
              <w:pStyle w:val="TAC"/>
              <w:rPr>
                <w:sz w:val="16"/>
                <w:szCs w:val="16"/>
              </w:rPr>
            </w:pPr>
          </w:p>
        </w:tc>
        <w:tc>
          <w:tcPr>
            <w:tcW w:w="4962" w:type="dxa"/>
            <w:shd w:val="solid" w:color="FFFFFF" w:fill="auto"/>
          </w:tcPr>
          <w:p w14:paraId="1FC2584A" w14:textId="77777777" w:rsidR="00020CC7" w:rsidRDefault="00020CC7" w:rsidP="00020CC7">
            <w:pPr>
              <w:pStyle w:val="TAL"/>
              <w:rPr>
                <w:sz w:val="16"/>
                <w:szCs w:val="16"/>
              </w:rPr>
            </w:pPr>
            <w:r>
              <w:rPr>
                <w:sz w:val="16"/>
                <w:szCs w:val="16"/>
              </w:rPr>
              <w:t>Cleanup + template clauses</w:t>
            </w:r>
          </w:p>
          <w:p w14:paraId="593D3769" w14:textId="18349882" w:rsidR="00202A70" w:rsidRDefault="00202A70" w:rsidP="00020CC7">
            <w:pPr>
              <w:pStyle w:val="TAL"/>
              <w:rPr>
                <w:sz w:val="16"/>
                <w:szCs w:val="16"/>
              </w:rPr>
            </w:pPr>
            <w:r>
              <w:rPr>
                <w:sz w:val="16"/>
                <w:szCs w:val="16"/>
              </w:rPr>
              <w:t>LMS service authorization</w:t>
            </w:r>
          </w:p>
          <w:p w14:paraId="1AD1D776" w14:textId="580E0B9A" w:rsidR="00BE51B1" w:rsidRDefault="00937287" w:rsidP="00C72833">
            <w:pPr>
              <w:pStyle w:val="TAL"/>
              <w:rPr>
                <w:sz w:val="16"/>
                <w:szCs w:val="16"/>
              </w:rPr>
            </w:pPr>
            <w:r>
              <w:rPr>
                <w:sz w:val="16"/>
                <w:szCs w:val="16"/>
              </w:rPr>
              <w:t>LMS location reporting API</w:t>
            </w:r>
          </w:p>
        </w:tc>
        <w:tc>
          <w:tcPr>
            <w:tcW w:w="708" w:type="dxa"/>
            <w:shd w:val="solid" w:color="FFFFFF" w:fill="auto"/>
          </w:tcPr>
          <w:p w14:paraId="7F438A87" w14:textId="4F043A38" w:rsidR="009545E8" w:rsidRDefault="00820328" w:rsidP="00C72833">
            <w:pPr>
              <w:pStyle w:val="TAC"/>
              <w:rPr>
                <w:sz w:val="16"/>
                <w:szCs w:val="16"/>
              </w:rPr>
            </w:pPr>
            <w:r>
              <w:rPr>
                <w:sz w:val="16"/>
                <w:szCs w:val="16"/>
              </w:rPr>
              <w:t>0.3.0</w:t>
            </w:r>
          </w:p>
        </w:tc>
      </w:tr>
      <w:tr w:rsidR="00B16EEE" w:rsidRPr="006B0D02" w14:paraId="4FC1B399" w14:textId="77777777" w:rsidTr="00F97E86">
        <w:tc>
          <w:tcPr>
            <w:tcW w:w="800" w:type="dxa"/>
            <w:shd w:val="solid" w:color="FFFFFF" w:fill="auto"/>
          </w:tcPr>
          <w:p w14:paraId="548A7989" w14:textId="5009AFC7" w:rsidR="00B16EEE" w:rsidRDefault="00B16EEE" w:rsidP="00C72833">
            <w:pPr>
              <w:pStyle w:val="TAC"/>
              <w:rPr>
                <w:sz w:val="16"/>
                <w:szCs w:val="16"/>
              </w:rPr>
            </w:pPr>
            <w:r>
              <w:rPr>
                <w:sz w:val="16"/>
                <w:szCs w:val="16"/>
              </w:rPr>
              <w:t>2024-11</w:t>
            </w:r>
          </w:p>
        </w:tc>
        <w:tc>
          <w:tcPr>
            <w:tcW w:w="800" w:type="dxa"/>
            <w:shd w:val="solid" w:color="FFFFFF" w:fill="auto"/>
          </w:tcPr>
          <w:p w14:paraId="5F65727B" w14:textId="52707613" w:rsidR="00B16EEE" w:rsidRDefault="00B16EEE" w:rsidP="00C72833">
            <w:pPr>
              <w:pStyle w:val="TAC"/>
              <w:rPr>
                <w:sz w:val="16"/>
                <w:szCs w:val="16"/>
              </w:rPr>
            </w:pPr>
            <w:r>
              <w:rPr>
                <w:sz w:val="16"/>
                <w:szCs w:val="16"/>
              </w:rPr>
              <w:t>CT1#152</w:t>
            </w:r>
          </w:p>
        </w:tc>
        <w:tc>
          <w:tcPr>
            <w:tcW w:w="1094" w:type="dxa"/>
            <w:shd w:val="solid" w:color="FFFFFF" w:fill="auto"/>
          </w:tcPr>
          <w:p w14:paraId="243DBAA0" w14:textId="77777777" w:rsidR="00B16EEE" w:rsidRDefault="000127BF" w:rsidP="00C72833">
            <w:pPr>
              <w:pStyle w:val="TAC"/>
              <w:rPr>
                <w:sz w:val="16"/>
                <w:szCs w:val="16"/>
              </w:rPr>
            </w:pPr>
            <w:r>
              <w:rPr>
                <w:sz w:val="16"/>
                <w:szCs w:val="16"/>
              </w:rPr>
              <w:t>C1-246230</w:t>
            </w:r>
          </w:p>
          <w:p w14:paraId="5339F83B" w14:textId="77777777" w:rsidR="005A51D0" w:rsidRDefault="005A51D0" w:rsidP="00C72833">
            <w:pPr>
              <w:pStyle w:val="TAC"/>
              <w:rPr>
                <w:sz w:val="16"/>
                <w:szCs w:val="16"/>
              </w:rPr>
            </w:pPr>
            <w:r>
              <w:rPr>
                <w:sz w:val="16"/>
                <w:szCs w:val="16"/>
              </w:rPr>
              <w:t>C1-2463</w:t>
            </w:r>
            <w:r w:rsidR="008074A3">
              <w:rPr>
                <w:sz w:val="16"/>
                <w:szCs w:val="16"/>
              </w:rPr>
              <w:t>5</w:t>
            </w:r>
            <w:r>
              <w:rPr>
                <w:sz w:val="16"/>
                <w:szCs w:val="16"/>
              </w:rPr>
              <w:t>0</w:t>
            </w:r>
            <w:r w:rsidR="00B47176">
              <w:rPr>
                <w:sz w:val="16"/>
                <w:szCs w:val="16"/>
              </w:rPr>
              <w:t xml:space="preserve"> C1-24</w:t>
            </w:r>
            <w:r w:rsidR="00D267F7">
              <w:rPr>
                <w:sz w:val="16"/>
                <w:szCs w:val="16"/>
              </w:rPr>
              <w:t>6352</w:t>
            </w:r>
          </w:p>
          <w:p w14:paraId="336AE717" w14:textId="77777777" w:rsidR="006204A3" w:rsidRDefault="006204A3" w:rsidP="00C72833">
            <w:pPr>
              <w:pStyle w:val="TAC"/>
              <w:rPr>
                <w:sz w:val="16"/>
                <w:szCs w:val="16"/>
              </w:rPr>
            </w:pPr>
            <w:r>
              <w:rPr>
                <w:sz w:val="16"/>
                <w:szCs w:val="16"/>
              </w:rPr>
              <w:t>C1-</w:t>
            </w:r>
            <w:r w:rsidR="00BF5C20">
              <w:rPr>
                <w:sz w:val="16"/>
                <w:szCs w:val="16"/>
              </w:rPr>
              <w:t>246353</w:t>
            </w:r>
          </w:p>
          <w:p w14:paraId="78964B33" w14:textId="77777777" w:rsidR="001679A5" w:rsidRDefault="001679A5" w:rsidP="00C72833">
            <w:pPr>
              <w:pStyle w:val="TAC"/>
              <w:rPr>
                <w:sz w:val="16"/>
                <w:szCs w:val="16"/>
              </w:rPr>
            </w:pPr>
            <w:r>
              <w:rPr>
                <w:sz w:val="16"/>
                <w:szCs w:val="16"/>
              </w:rPr>
              <w:t>C1-24</w:t>
            </w:r>
            <w:r w:rsidR="00180B07">
              <w:rPr>
                <w:sz w:val="16"/>
                <w:szCs w:val="16"/>
              </w:rPr>
              <w:t>6913</w:t>
            </w:r>
          </w:p>
          <w:p w14:paraId="7FB7D0A0" w14:textId="77777777" w:rsidR="00C56EAA" w:rsidRDefault="004302FD" w:rsidP="00C72833">
            <w:pPr>
              <w:pStyle w:val="TAC"/>
              <w:rPr>
                <w:sz w:val="16"/>
                <w:szCs w:val="16"/>
              </w:rPr>
            </w:pPr>
            <w:r>
              <w:rPr>
                <w:sz w:val="16"/>
                <w:szCs w:val="16"/>
              </w:rPr>
              <w:t>C1-246940</w:t>
            </w:r>
          </w:p>
          <w:p w14:paraId="202668A0" w14:textId="77777777" w:rsidR="008C0AE3" w:rsidRDefault="008C0AE3" w:rsidP="00C72833">
            <w:pPr>
              <w:pStyle w:val="TAC"/>
              <w:rPr>
                <w:sz w:val="16"/>
                <w:szCs w:val="16"/>
              </w:rPr>
            </w:pPr>
            <w:r>
              <w:rPr>
                <w:sz w:val="16"/>
                <w:szCs w:val="16"/>
              </w:rPr>
              <w:t>C1-246941</w:t>
            </w:r>
          </w:p>
          <w:p w14:paraId="51E5C03C" w14:textId="4D2E077F" w:rsidR="006812C8" w:rsidRDefault="006812C8" w:rsidP="00C72833">
            <w:pPr>
              <w:pStyle w:val="TAC"/>
              <w:rPr>
                <w:sz w:val="16"/>
                <w:szCs w:val="16"/>
              </w:rPr>
            </w:pPr>
            <w:r>
              <w:rPr>
                <w:sz w:val="16"/>
                <w:szCs w:val="16"/>
              </w:rPr>
              <w:t>C1-24</w:t>
            </w:r>
            <w:r w:rsidR="005B409C">
              <w:rPr>
                <w:sz w:val="16"/>
                <w:szCs w:val="16"/>
              </w:rPr>
              <w:t>6942</w:t>
            </w:r>
          </w:p>
        </w:tc>
        <w:tc>
          <w:tcPr>
            <w:tcW w:w="425" w:type="dxa"/>
            <w:shd w:val="solid" w:color="FFFFFF" w:fill="auto"/>
          </w:tcPr>
          <w:p w14:paraId="760C98AF" w14:textId="77777777" w:rsidR="00B16EEE" w:rsidRPr="006B0D02" w:rsidRDefault="00B16EEE" w:rsidP="00C72833">
            <w:pPr>
              <w:pStyle w:val="TAL"/>
              <w:rPr>
                <w:sz w:val="16"/>
                <w:szCs w:val="16"/>
              </w:rPr>
            </w:pPr>
          </w:p>
        </w:tc>
        <w:tc>
          <w:tcPr>
            <w:tcW w:w="425" w:type="dxa"/>
            <w:shd w:val="solid" w:color="FFFFFF" w:fill="auto"/>
          </w:tcPr>
          <w:p w14:paraId="5C4A5813" w14:textId="77777777" w:rsidR="00B16EEE" w:rsidRPr="006B0D02" w:rsidRDefault="00B16EEE" w:rsidP="00C72833">
            <w:pPr>
              <w:pStyle w:val="TAR"/>
              <w:rPr>
                <w:sz w:val="16"/>
                <w:szCs w:val="16"/>
              </w:rPr>
            </w:pPr>
          </w:p>
        </w:tc>
        <w:tc>
          <w:tcPr>
            <w:tcW w:w="425" w:type="dxa"/>
            <w:shd w:val="solid" w:color="FFFFFF" w:fill="auto"/>
          </w:tcPr>
          <w:p w14:paraId="2B21BD53" w14:textId="77777777" w:rsidR="00B16EEE" w:rsidRPr="006B0D02" w:rsidRDefault="00B16EEE" w:rsidP="00C72833">
            <w:pPr>
              <w:pStyle w:val="TAC"/>
              <w:rPr>
                <w:sz w:val="16"/>
                <w:szCs w:val="16"/>
              </w:rPr>
            </w:pPr>
          </w:p>
        </w:tc>
        <w:tc>
          <w:tcPr>
            <w:tcW w:w="4962" w:type="dxa"/>
            <w:shd w:val="solid" w:color="FFFFFF" w:fill="auto"/>
          </w:tcPr>
          <w:p w14:paraId="39011029" w14:textId="77777777" w:rsidR="00B16EEE" w:rsidRDefault="00521450" w:rsidP="00020CC7">
            <w:pPr>
              <w:pStyle w:val="TAL"/>
              <w:rPr>
                <w:sz w:val="16"/>
                <w:szCs w:val="16"/>
              </w:rPr>
            </w:pPr>
            <w:r>
              <w:rPr>
                <w:sz w:val="16"/>
                <w:szCs w:val="16"/>
              </w:rPr>
              <w:t>Missing Registration expiry</w:t>
            </w:r>
          </w:p>
          <w:p w14:paraId="012C543C" w14:textId="77777777" w:rsidR="005A51D0" w:rsidRDefault="005A51D0" w:rsidP="00020CC7">
            <w:pPr>
              <w:pStyle w:val="TAL"/>
              <w:rPr>
                <w:sz w:val="16"/>
                <w:szCs w:val="16"/>
              </w:rPr>
            </w:pPr>
            <w:r>
              <w:rPr>
                <w:sz w:val="16"/>
                <w:szCs w:val="16"/>
              </w:rPr>
              <w:t>Editorial corrections</w:t>
            </w:r>
          </w:p>
          <w:p w14:paraId="7D34D0D8" w14:textId="77777777" w:rsidR="00871D3B" w:rsidRDefault="004B2FAF" w:rsidP="00020CC7">
            <w:pPr>
              <w:pStyle w:val="TAL"/>
              <w:rPr>
                <w:sz w:val="16"/>
                <w:szCs w:val="16"/>
              </w:rPr>
            </w:pPr>
            <w:r>
              <w:rPr>
                <w:sz w:val="16"/>
                <w:szCs w:val="16"/>
              </w:rPr>
              <w:t>LMS Location Configuration Object</w:t>
            </w:r>
          </w:p>
          <w:p w14:paraId="4BDAE13A" w14:textId="77777777" w:rsidR="00BF5C20" w:rsidRDefault="00135D55">
            <w:pPr>
              <w:pStyle w:val="TAL"/>
              <w:tabs>
                <w:tab w:val="left" w:pos="3185"/>
              </w:tabs>
              <w:rPr>
                <w:sz w:val="16"/>
                <w:szCs w:val="16"/>
              </w:rPr>
            </w:pPr>
            <w:r>
              <w:rPr>
                <w:sz w:val="16"/>
                <w:szCs w:val="16"/>
              </w:rPr>
              <w:t>LMS Location Request API</w:t>
            </w:r>
          </w:p>
          <w:p w14:paraId="4D6E7532" w14:textId="77777777" w:rsidR="00885FE2" w:rsidRDefault="00757B33" w:rsidP="002812C0">
            <w:pPr>
              <w:pStyle w:val="TAL"/>
              <w:tabs>
                <w:tab w:val="left" w:pos="3185"/>
              </w:tabs>
              <w:rPr>
                <w:sz w:val="16"/>
                <w:szCs w:val="16"/>
              </w:rPr>
            </w:pPr>
            <w:r w:rsidRPr="00757B33">
              <w:rPr>
                <w:sz w:val="16"/>
                <w:szCs w:val="16"/>
              </w:rPr>
              <w:t>L</w:t>
            </w:r>
            <w:r w:rsidR="004A7F08">
              <w:rPr>
                <w:sz w:val="16"/>
                <w:szCs w:val="16"/>
              </w:rPr>
              <w:t>ocation Datatype changes</w:t>
            </w:r>
          </w:p>
          <w:p w14:paraId="3F2DE287" w14:textId="77777777" w:rsidR="004302FD" w:rsidRDefault="00CF00B0" w:rsidP="002812C0">
            <w:pPr>
              <w:pStyle w:val="TAL"/>
              <w:tabs>
                <w:tab w:val="left" w:pos="3185"/>
              </w:tabs>
              <w:rPr>
                <w:sz w:val="16"/>
                <w:szCs w:val="16"/>
              </w:rPr>
            </w:pPr>
            <w:r w:rsidRPr="00CF00B0">
              <w:rPr>
                <w:sz w:val="16"/>
                <w:szCs w:val="16"/>
              </w:rPr>
              <w:t>LMS_Registration_Update clarifications</w:t>
            </w:r>
          </w:p>
          <w:p w14:paraId="378406F8" w14:textId="77777777" w:rsidR="008C0AE3" w:rsidRDefault="005B6391" w:rsidP="002812C0">
            <w:pPr>
              <w:pStyle w:val="TAL"/>
              <w:tabs>
                <w:tab w:val="left" w:pos="3185"/>
              </w:tabs>
              <w:rPr>
                <w:sz w:val="16"/>
                <w:szCs w:val="16"/>
              </w:rPr>
            </w:pPr>
            <w:r w:rsidRPr="005B6391">
              <w:rPr>
                <w:sz w:val="16"/>
                <w:szCs w:val="16"/>
              </w:rPr>
              <w:t>LMS registration expiry time format</w:t>
            </w:r>
          </w:p>
          <w:p w14:paraId="4868EC9F" w14:textId="41FEA220" w:rsidR="005B409C" w:rsidRDefault="002A7030" w:rsidP="002812C0">
            <w:pPr>
              <w:pStyle w:val="TAL"/>
              <w:tabs>
                <w:tab w:val="left" w:pos="3185"/>
              </w:tabs>
              <w:rPr>
                <w:sz w:val="16"/>
                <w:szCs w:val="16"/>
              </w:rPr>
            </w:pPr>
            <w:r w:rsidRPr="002A7030">
              <w:rPr>
                <w:sz w:val="16"/>
                <w:szCs w:val="16"/>
              </w:rPr>
              <w:t>LMS_LocationReport_Request clarifications</w:t>
            </w:r>
          </w:p>
        </w:tc>
        <w:tc>
          <w:tcPr>
            <w:tcW w:w="708" w:type="dxa"/>
            <w:shd w:val="solid" w:color="FFFFFF" w:fill="auto"/>
          </w:tcPr>
          <w:p w14:paraId="7C4A76EF" w14:textId="65835F8A" w:rsidR="00B16EEE" w:rsidRDefault="00252600" w:rsidP="00C72833">
            <w:pPr>
              <w:pStyle w:val="TAC"/>
              <w:rPr>
                <w:sz w:val="16"/>
                <w:szCs w:val="16"/>
              </w:rPr>
            </w:pPr>
            <w:r>
              <w:rPr>
                <w:sz w:val="16"/>
                <w:szCs w:val="16"/>
              </w:rPr>
              <w:t>0.4.0</w:t>
            </w:r>
          </w:p>
        </w:tc>
      </w:tr>
      <w:tr w:rsidR="00273707" w:rsidRPr="006B0D02" w14:paraId="01E29294" w14:textId="77777777" w:rsidTr="00F97E86">
        <w:tc>
          <w:tcPr>
            <w:tcW w:w="800" w:type="dxa"/>
            <w:shd w:val="solid" w:color="FFFFFF" w:fill="auto"/>
          </w:tcPr>
          <w:p w14:paraId="5D4C1D27" w14:textId="6435B176" w:rsidR="00273707" w:rsidRDefault="00273707" w:rsidP="00C72833">
            <w:pPr>
              <w:pStyle w:val="TAC"/>
              <w:rPr>
                <w:sz w:val="16"/>
                <w:szCs w:val="16"/>
              </w:rPr>
            </w:pPr>
            <w:r>
              <w:rPr>
                <w:sz w:val="16"/>
                <w:szCs w:val="16"/>
              </w:rPr>
              <w:t>2025</w:t>
            </w:r>
            <w:r w:rsidR="00C442F3">
              <w:rPr>
                <w:sz w:val="16"/>
                <w:szCs w:val="16"/>
              </w:rPr>
              <w:t>-02</w:t>
            </w:r>
          </w:p>
        </w:tc>
        <w:tc>
          <w:tcPr>
            <w:tcW w:w="800" w:type="dxa"/>
            <w:shd w:val="solid" w:color="FFFFFF" w:fill="auto"/>
          </w:tcPr>
          <w:p w14:paraId="4C0748A5" w14:textId="2497C071" w:rsidR="00273707" w:rsidRDefault="00C442F3" w:rsidP="00C72833">
            <w:pPr>
              <w:pStyle w:val="TAC"/>
              <w:rPr>
                <w:sz w:val="16"/>
                <w:szCs w:val="16"/>
              </w:rPr>
            </w:pPr>
            <w:r>
              <w:rPr>
                <w:sz w:val="16"/>
                <w:szCs w:val="16"/>
              </w:rPr>
              <w:t>C</w:t>
            </w:r>
            <w:r w:rsidR="008A752E">
              <w:rPr>
                <w:sz w:val="16"/>
                <w:szCs w:val="16"/>
              </w:rPr>
              <w:t>T1#153</w:t>
            </w:r>
          </w:p>
        </w:tc>
        <w:tc>
          <w:tcPr>
            <w:tcW w:w="1094" w:type="dxa"/>
            <w:shd w:val="solid" w:color="FFFFFF" w:fill="auto"/>
          </w:tcPr>
          <w:p w14:paraId="2716DFF5" w14:textId="77777777" w:rsidR="00273707" w:rsidRDefault="00AC5A1E" w:rsidP="00C72833">
            <w:pPr>
              <w:pStyle w:val="TAC"/>
              <w:rPr>
                <w:sz w:val="16"/>
                <w:szCs w:val="16"/>
              </w:rPr>
            </w:pPr>
            <w:r>
              <w:rPr>
                <w:sz w:val="16"/>
                <w:szCs w:val="16"/>
              </w:rPr>
              <w:t>C1-250267</w:t>
            </w:r>
          </w:p>
          <w:p w14:paraId="674E14EF" w14:textId="77777777" w:rsidR="00255C28" w:rsidRDefault="00255C28" w:rsidP="00C72833">
            <w:pPr>
              <w:pStyle w:val="TAC"/>
              <w:rPr>
                <w:sz w:val="16"/>
                <w:szCs w:val="16"/>
              </w:rPr>
            </w:pPr>
            <w:r>
              <w:rPr>
                <w:sz w:val="16"/>
                <w:szCs w:val="16"/>
              </w:rPr>
              <w:t>C1-25</w:t>
            </w:r>
            <w:r w:rsidR="00A411EA">
              <w:rPr>
                <w:sz w:val="16"/>
                <w:szCs w:val="16"/>
              </w:rPr>
              <w:t>0268</w:t>
            </w:r>
          </w:p>
          <w:p w14:paraId="54209A79" w14:textId="77777777" w:rsidR="00F52F4A" w:rsidRDefault="00F52F4A" w:rsidP="00C72833">
            <w:pPr>
              <w:pStyle w:val="TAC"/>
              <w:rPr>
                <w:sz w:val="16"/>
                <w:szCs w:val="16"/>
              </w:rPr>
            </w:pPr>
            <w:r>
              <w:rPr>
                <w:sz w:val="16"/>
                <w:szCs w:val="16"/>
              </w:rPr>
              <w:t>C1-</w:t>
            </w:r>
            <w:r w:rsidR="006E6394">
              <w:rPr>
                <w:sz w:val="16"/>
                <w:szCs w:val="16"/>
              </w:rPr>
              <w:t>250270</w:t>
            </w:r>
          </w:p>
          <w:p w14:paraId="50C300C4" w14:textId="77777777" w:rsidR="005E4480" w:rsidRDefault="005E4480" w:rsidP="00C72833">
            <w:pPr>
              <w:pStyle w:val="TAC"/>
              <w:rPr>
                <w:sz w:val="16"/>
                <w:szCs w:val="16"/>
              </w:rPr>
            </w:pPr>
            <w:r>
              <w:rPr>
                <w:sz w:val="16"/>
                <w:szCs w:val="16"/>
              </w:rPr>
              <w:t>C1-250271</w:t>
            </w:r>
          </w:p>
          <w:p w14:paraId="4E7AB5DC" w14:textId="0A17E65C" w:rsidR="00875BE2" w:rsidRDefault="00875BE2" w:rsidP="00C72833">
            <w:pPr>
              <w:pStyle w:val="TAC"/>
              <w:rPr>
                <w:sz w:val="16"/>
                <w:szCs w:val="16"/>
              </w:rPr>
            </w:pPr>
            <w:r>
              <w:rPr>
                <w:sz w:val="16"/>
                <w:szCs w:val="16"/>
              </w:rPr>
              <w:t>C1-250857</w:t>
            </w:r>
          </w:p>
        </w:tc>
        <w:tc>
          <w:tcPr>
            <w:tcW w:w="425" w:type="dxa"/>
            <w:shd w:val="solid" w:color="FFFFFF" w:fill="auto"/>
          </w:tcPr>
          <w:p w14:paraId="549FA38B" w14:textId="77777777" w:rsidR="00273707" w:rsidRPr="006B0D02" w:rsidRDefault="00273707" w:rsidP="00C72833">
            <w:pPr>
              <w:pStyle w:val="TAL"/>
              <w:rPr>
                <w:sz w:val="16"/>
                <w:szCs w:val="16"/>
              </w:rPr>
            </w:pPr>
          </w:p>
        </w:tc>
        <w:tc>
          <w:tcPr>
            <w:tcW w:w="425" w:type="dxa"/>
            <w:shd w:val="solid" w:color="FFFFFF" w:fill="auto"/>
          </w:tcPr>
          <w:p w14:paraId="0B51F78C" w14:textId="77777777" w:rsidR="00273707" w:rsidRPr="006B0D02" w:rsidRDefault="00273707" w:rsidP="00C72833">
            <w:pPr>
              <w:pStyle w:val="TAR"/>
              <w:rPr>
                <w:sz w:val="16"/>
                <w:szCs w:val="16"/>
              </w:rPr>
            </w:pPr>
          </w:p>
        </w:tc>
        <w:tc>
          <w:tcPr>
            <w:tcW w:w="425" w:type="dxa"/>
            <w:shd w:val="solid" w:color="FFFFFF" w:fill="auto"/>
          </w:tcPr>
          <w:p w14:paraId="6292667C" w14:textId="77777777" w:rsidR="00273707" w:rsidRPr="006B0D02" w:rsidRDefault="00273707" w:rsidP="00C72833">
            <w:pPr>
              <w:pStyle w:val="TAC"/>
              <w:rPr>
                <w:sz w:val="16"/>
                <w:szCs w:val="16"/>
              </w:rPr>
            </w:pPr>
          </w:p>
        </w:tc>
        <w:tc>
          <w:tcPr>
            <w:tcW w:w="4962" w:type="dxa"/>
            <w:shd w:val="solid" w:color="FFFFFF" w:fill="auto"/>
          </w:tcPr>
          <w:p w14:paraId="25C7450E" w14:textId="77777777" w:rsidR="00273707" w:rsidRDefault="00AC5A1E" w:rsidP="00020CC7">
            <w:pPr>
              <w:pStyle w:val="TAL"/>
              <w:rPr>
                <w:sz w:val="16"/>
                <w:szCs w:val="16"/>
              </w:rPr>
            </w:pPr>
            <w:r>
              <w:rPr>
                <w:sz w:val="16"/>
                <w:szCs w:val="16"/>
              </w:rPr>
              <w:t>Editorial corrections</w:t>
            </w:r>
          </w:p>
          <w:p w14:paraId="455F7D6D" w14:textId="77777777" w:rsidR="00A411EA" w:rsidRDefault="00947B61" w:rsidP="00020CC7">
            <w:pPr>
              <w:pStyle w:val="TAL"/>
              <w:rPr>
                <w:sz w:val="16"/>
                <w:szCs w:val="16"/>
              </w:rPr>
            </w:pPr>
            <w:r>
              <w:rPr>
                <w:sz w:val="16"/>
                <w:szCs w:val="16"/>
              </w:rPr>
              <w:t xml:space="preserve">LMS </w:t>
            </w:r>
            <w:r w:rsidR="00316840" w:rsidRPr="00316840">
              <w:rPr>
                <w:sz w:val="16"/>
                <w:szCs w:val="16"/>
              </w:rPr>
              <w:t>Location configuration datatypes</w:t>
            </w:r>
          </w:p>
          <w:p w14:paraId="3F37435A" w14:textId="77777777" w:rsidR="006E6394" w:rsidRDefault="00AC6B4C" w:rsidP="00020CC7">
            <w:pPr>
              <w:pStyle w:val="TAL"/>
              <w:rPr>
                <w:sz w:val="16"/>
                <w:szCs w:val="16"/>
              </w:rPr>
            </w:pPr>
            <w:r>
              <w:rPr>
                <w:sz w:val="16"/>
                <w:szCs w:val="16"/>
              </w:rPr>
              <w:t>LMS Location report</w:t>
            </w:r>
          </w:p>
          <w:p w14:paraId="329A124F" w14:textId="77777777" w:rsidR="00264B85" w:rsidRDefault="00303F7E" w:rsidP="00020CC7">
            <w:pPr>
              <w:pStyle w:val="TAL"/>
              <w:rPr>
                <w:sz w:val="16"/>
                <w:szCs w:val="16"/>
              </w:rPr>
            </w:pPr>
            <w:r>
              <w:rPr>
                <w:sz w:val="16"/>
                <w:szCs w:val="16"/>
              </w:rPr>
              <w:t>LMS Location information notification</w:t>
            </w:r>
          </w:p>
          <w:p w14:paraId="25729ED5" w14:textId="77F2A468" w:rsidR="00875BE2" w:rsidRDefault="00264B85" w:rsidP="00020CC7">
            <w:pPr>
              <w:pStyle w:val="TAL"/>
              <w:rPr>
                <w:sz w:val="16"/>
                <w:szCs w:val="16"/>
              </w:rPr>
            </w:pPr>
            <w:r w:rsidRPr="00264B85">
              <w:rPr>
                <w:sz w:val="16"/>
                <w:szCs w:val="16"/>
              </w:rPr>
              <w:t>Adding Location request and configuration procedure</w:t>
            </w:r>
          </w:p>
        </w:tc>
        <w:tc>
          <w:tcPr>
            <w:tcW w:w="708" w:type="dxa"/>
            <w:shd w:val="solid" w:color="FFFFFF" w:fill="auto"/>
          </w:tcPr>
          <w:p w14:paraId="3944078E" w14:textId="5EFB58FA" w:rsidR="00273707" w:rsidRDefault="008A752E" w:rsidP="00C72833">
            <w:pPr>
              <w:pStyle w:val="TAC"/>
              <w:rPr>
                <w:sz w:val="16"/>
                <w:szCs w:val="16"/>
              </w:rPr>
            </w:pPr>
            <w:r>
              <w:rPr>
                <w:sz w:val="16"/>
                <w:szCs w:val="16"/>
              </w:rPr>
              <w:t>0.5.0</w:t>
            </w:r>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4A510" w14:textId="77777777" w:rsidR="003700C1" w:rsidRDefault="003700C1">
      <w:r>
        <w:separator/>
      </w:r>
    </w:p>
  </w:endnote>
  <w:endnote w:type="continuationSeparator" w:id="0">
    <w:p w14:paraId="44DF19AB" w14:textId="77777777" w:rsidR="003700C1" w:rsidRDefault="0037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5E28A" w14:textId="77777777" w:rsidR="003700C1" w:rsidRDefault="003700C1">
      <w:r>
        <w:separator/>
      </w:r>
    </w:p>
  </w:footnote>
  <w:footnote w:type="continuationSeparator" w:id="0">
    <w:p w14:paraId="4E8741DA" w14:textId="77777777" w:rsidR="003700C1" w:rsidRDefault="00370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866D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2D66">
      <w:rPr>
        <w:rFonts w:ascii="Arial" w:hAnsi="Arial" w:cs="Arial"/>
        <w:b/>
        <w:noProof/>
        <w:sz w:val="18"/>
        <w:szCs w:val="18"/>
      </w:rPr>
      <w:t>3GPP TS 24.283 V0.5.0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C8B8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2D6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E"/>
    <w:rsid w:val="0000267E"/>
    <w:rsid w:val="0000470E"/>
    <w:rsid w:val="00004742"/>
    <w:rsid w:val="00004B9E"/>
    <w:rsid w:val="00005833"/>
    <w:rsid w:val="0001090B"/>
    <w:rsid w:val="00011F01"/>
    <w:rsid w:val="000127BF"/>
    <w:rsid w:val="000159AC"/>
    <w:rsid w:val="000205F6"/>
    <w:rsid w:val="00020CC7"/>
    <w:rsid w:val="00020F48"/>
    <w:rsid w:val="00025363"/>
    <w:rsid w:val="00026EE9"/>
    <w:rsid w:val="00033397"/>
    <w:rsid w:val="00033DFB"/>
    <w:rsid w:val="00033E1F"/>
    <w:rsid w:val="00034ECE"/>
    <w:rsid w:val="000358CD"/>
    <w:rsid w:val="00036DB4"/>
    <w:rsid w:val="00037C25"/>
    <w:rsid w:val="00040095"/>
    <w:rsid w:val="00043172"/>
    <w:rsid w:val="0004419C"/>
    <w:rsid w:val="00044C50"/>
    <w:rsid w:val="000455B4"/>
    <w:rsid w:val="00051135"/>
    <w:rsid w:val="00051834"/>
    <w:rsid w:val="00051C7E"/>
    <w:rsid w:val="00052DA4"/>
    <w:rsid w:val="00053171"/>
    <w:rsid w:val="00054A22"/>
    <w:rsid w:val="00054FA2"/>
    <w:rsid w:val="00062023"/>
    <w:rsid w:val="00062FFF"/>
    <w:rsid w:val="000641E7"/>
    <w:rsid w:val="00064EDA"/>
    <w:rsid w:val="000655A6"/>
    <w:rsid w:val="0006698A"/>
    <w:rsid w:val="00070165"/>
    <w:rsid w:val="000738EC"/>
    <w:rsid w:val="00076BBB"/>
    <w:rsid w:val="000775C1"/>
    <w:rsid w:val="00077A9C"/>
    <w:rsid w:val="00080512"/>
    <w:rsid w:val="00080A17"/>
    <w:rsid w:val="00081E1D"/>
    <w:rsid w:val="00090524"/>
    <w:rsid w:val="00096A57"/>
    <w:rsid w:val="00097BFF"/>
    <w:rsid w:val="000A25A4"/>
    <w:rsid w:val="000A3B20"/>
    <w:rsid w:val="000B1CB7"/>
    <w:rsid w:val="000B2A9E"/>
    <w:rsid w:val="000B3FD9"/>
    <w:rsid w:val="000B4351"/>
    <w:rsid w:val="000B4C3B"/>
    <w:rsid w:val="000B4C63"/>
    <w:rsid w:val="000B7445"/>
    <w:rsid w:val="000C47C3"/>
    <w:rsid w:val="000D00F8"/>
    <w:rsid w:val="000D10A2"/>
    <w:rsid w:val="000D1AAF"/>
    <w:rsid w:val="000D374A"/>
    <w:rsid w:val="000D3B4A"/>
    <w:rsid w:val="000D58AB"/>
    <w:rsid w:val="000E0EA0"/>
    <w:rsid w:val="000E0EE9"/>
    <w:rsid w:val="000E2A15"/>
    <w:rsid w:val="000E2B1A"/>
    <w:rsid w:val="000E357F"/>
    <w:rsid w:val="000E3B35"/>
    <w:rsid w:val="000E4852"/>
    <w:rsid w:val="000E4A90"/>
    <w:rsid w:val="000F57BC"/>
    <w:rsid w:val="000F66E7"/>
    <w:rsid w:val="000F6842"/>
    <w:rsid w:val="000F7238"/>
    <w:rsid w:val="000F7855"/>
    <w:rsid w:val="000F7DEE"/>
    <w:rsid w:val="00104F12"/>
    <w:rsid w:val="00106012"/>
    <w:rsid w:val="001063CC"/>
    <w:rsid w:val="00106546"/>
    <w:rsid w:val="001065D7"/>
    <w:rsid w:val="00106BA6"/>
    <w:rsid w:val="00106D66"/>
    <w:rsid w:val="00107181"/>
    <w:rsid w:val="001129B6"/>
    <w:rsid w:val="001139D0"/>
    <w:rsid w:val="00114362"/>
    <w:rsid w:val="00115AE0"/>
    <w:rsid w:val="001208FB"/>
    <w:rsid w:val="00122307"/>
    <w:rsid w:val="00124602"/>
    <w:rsid w:val="00124FA0"/>
    <w:rsid w:val="00130143"/>
    <w:rsid w:val="0013294A"/>
    <w:rsid w:val="00133525"/>
    <w:rsid w:val="0013390D"/>
    <w:rsid w:val="00135D55"/>
    <w:rsid w:val="0014407A"/>
    <w:rsid w:val="0014627B"/>
    <w:rsid w:val="00151008"/>
    <w:rsid w:val="00151B64"/>
    <w:rsid w:val="001536BB"/>
    <w:rsid w:val="001542A5"/>
    <w:rsid w:val="00154B99"/>
    <w:rsid w:val="001566A7"/>
    <w:rsid w:val="001628C7"/>
    <w:rsid w:val="00162A34"/>
    <w:rsid w:val="00162B19"/>
    <w:rsid w:val="0016391F"/>
    <w:rsid w:val="001655AD"/>
    <w:rsid w:val="00166EF9"/>
    <w:rsid w:val="00167588"/>
    <w:rsid w:val="001676F1"/>
    <w:rsid w:val="001679A5"/>
    <w:rsid w:val="00167F53"/>
    <w:rsid w:val="001737EB"/>
    <w:rsid w:val="001743DC"/>
    <w:rsid w:val="00175B09"/>
    <w:rsid w:val="00177157"/>
    <w:rsid w:val="00177547"/>
    <w:rsid w:val="00180B07"/>
    <w:rsid w:val="00185891"/>
    <w:rsid w:val="00193121"/>
    <w:rsid w:val="00194230"/>
    <w:rsid w:val="0019538F"/>
    <w:rsid w:val="00195E82"/>
    <w:rsid w:val="001A0AE3"/>
    <w:rsid w:val="001A1905"/>
    <w:rsid w:val="001A4578"/>
    <w:rsid w:val="001A4C42"/>
    <w:rsid w:val="001A53C7"/>
    <w:rsid w:val="001A5C92"/>
    <w:rsid w:val="001A7420"/>
    <w:rsid w:val="001B00AB"/>
    <w:rsid w:val="001B3689"/>
    <w:rsid w:val="001B6637"/>
    <w:rsid w:val="001B7716"/>
    <w:rsid w:val="001C0EA4"/>
    <w:rsid w:val="001C1099"/>
    <w:rsid w:val="001C21C3"/>
    <w:rsid w:val="001C2694"/>
    <w:rsid w:val="001C444A"/>
    <w:rsid w:val="001C5031"/>
    <w:rsid w:val="001C50EE"/>
    <w:rsid w:val="001D02C2"/>
    <w:rsid w:val="001D0960"/>
    <w:rsid w:val="001D0F1A"/>
    <w:rsid w:val="001D2F89"/>
    <w:rsid w:val="001D2FAF"/>
    <w:rsid w:val="001D3CAE"/>
    <w:rsid w:val="001D4529"/>
    <w:rsid w:val="001D4C90"/>
    <w:rsid w:val="001D5F18"/>
    <w:rsid w:val="001D5F89"/>
    <w:rsid w:val="001E2165"/>
    <w:rsid w:val="001E32C0"/>
    <w:rsid w:val="001E37A4"/>
    <w:rsid w:val="001E44E5"/>
    <w:rsid w:val="001E65C9"/>
    <w:rsid w:val="001E71B4"/>
    <w:rsid w:val="001F0742"/>
    <w:rsid w:val="001F0C1D"/>
    <w:rsid w:val="001F1132"/>
    <w:rsid w:val="001F168B"/>
    <w:rsid w:val="001F1ED1"/>
    <w:rsid w:val="001F452A"/>
    <w:rsid w:val="001F4DED"/>
    <w:rsid w:val="001F66E0"/>
    <w:rsid w:val="0020071B"/>
    <w:rsid w:val="00200A41"/>
    <w:rsid w:val="00202A70"/>
    <w:rsid w:val="00203BD8"/>
    <w:rsid w:val="002071EC"/>
    <w:rsid w:val="002077B4"/>
    <w:rsid w:val="00212A68"/>
    <w:rsid w:val="00214376"/>
    <w:rsid w:val="00215D63"/>
    <w:rsid w:val="00217F3D"/>
    <w:rsid w:val="00222745"/>
    <w:rsid w:val="00222DA0"/>
    <w:rsid w:val="00223843"/>
    <w:rsid w:val="0022410A"/>
    <w:rsid w:val="0022417E"/>
    <w:rsid w:val="0022682A"/>
    <w:rsid w:val="0023189C"/>
    <w:rsid w:val="0023242D"/>
    <w:rsid w:val="00232895"/>
    <w:rsid w:val="002330B1"/>
    <w:rsid w:val="00233A6E"/>
    <w:rsid w:val="00233D12"/>
    <w:rsid w:val="002347A2"/>
    <w:rsid w:val="00234E5C"/>
    <w:rsid w:val="0023534D"/>
    <w:rsid w:val="00237229"/>
    <w:rsid w:val="00237256"/>
    <w:rsid w:val="00237A48"/>
    <w:rsid w:val="00237F77"/>
    <w:rsid w:val="00241479"/>
    <w:rsid w:val="00241EB2"/>
    <w:rsid w:val="0024387C"/>
    <w:rsid w:val="0024561C"/>
    <w:rsid w:val="00246352"/>
    <w:rsid w:val="00246BB9"/>
    <w:rsid w:val="00250DC8"/>
    <w:rsid w:val="00251985"/>
    <w:rsid w:val="00252600"/>
    <w:rsid w:val="00254F7C"/>
    <w:rsid w:val="00255A4B"/>
    <w:rsid w:val="00255C28"/>
    <w:rsid w:val="002568F8"/>
    <w:rsid w:val="002579B3"/>
    <w:rsid w:val="00261BEA"/>
    <w:rsid w:val="00261E8C"/>
    <w:rsid w:val="00264B85"/>
    <w:rsid w:val="002668FB"/>
    <w:rsid w:val="002675F0"/>
    <w:rsid w:val="002709E0"/>
    <w:rsid w:val="00270A81"/>
    <w:rsid w:val="002736A8"/>
    <w:rsid w:val="00273707"/>
    <w:rsid w:val="002741EA"/>
    <w:rsid w:val="00275299"/>
    <w:rsid w:val="002760EE"/>
    <w:rsid w:val="00276819"/>
    <w:rsid w:val="002773C1"/>
    <w:rsid w:val="00280F73"/>
    <w:rsid w:val="002812C0"/>
    <w:rsid w:val="00282E3E"/>
    <w:rsid w:val="00284F9C"/>
    <w:rsid w:val="0028782C"/>
    <w:rsid w:val="00290E92"/>
    <w:rsid w:val="00290F01"/>
    <w:rsid w:val="002936AA"/>
    <w:rsid w:val="00295A74"/>
    <w:rsid w:val="002A115A"/>
    <w:rsid w:val="002A3E93"/>
    <w:rsid w:val="002A56C2"/>
    <w:rsid w:val="002A7030"/>
    <w:rsid w:val="002A79B3"/>
    <w:rsid w:val="002B0DBE"/>
    <w:rsid w:val="002B1F5D"/>
    <w:rsid w:val="002B6339"/>
    <w:rsid w:val="002C0B91"/>
    <w:rsid w:val="002C10F9"/>
    <w:rsid w:val="002C165B"/>
    <w:rsid w:val="002C375E"/>
    <w:rsid w:val="002C3FA3"/>
    <w:rsid w:val="002C4873"/>
    <w:rsid w:val="002C7DBD"/>
    <w:rsid w:val="002D2707"/>
    <w:rsid w:val="002D4C55"/>
    <w:rsid w:val="002E00EE"/>
    <w:rsid w:val="002E04EF"/>
    <w:rsid w:val="002E13CF"/>
    <w:rsid w:val="002E239E"/>
    <w:rsid w:val="002E2D5A"/>
    <w:rsid w:val="002E2DC8"/>
    <w:rsid w:val="002E5BEE"/>
    <w:rsid w:val="002F1CE1"/>
    <w:rsid w:val="002F47C5"/>
    <w:rsid w:val="00301FC3"/>
    <w:rsid w:val="00302F3E"/>
    <w:rsid w:val="00303F7E"/>
    <w:rsid w:val="00304626"/>
    <w:rsid w:val="00304E4B"/>
    <w:rsid w:val="00306CFC"/>
    <w:rsid w:val="00310C62"/>
    <w:rsid w:val="00316840"/>
    <w:rsid w:val="003172DC"/>
    <w:rsid w:val="003175A6"/>
    <w:rsid w:val="00317C85"/>
    <w:rsid w:val="00323693"/>
    <w:rsid w:val="003236FD"/>
    <w:rsid w:val="00323D09"/>
    <w:rsid w:val="00324385"/>
    <w:rsid w:val="00325520"/>
    <w:rsid w:val="00326492"/>
    <w:rsid w:val="003275B3"/>
    <w:rsid w:val="00335C25"/>
    <w:rsid w:val="00340C54"/>
    <w:rsid w:val="00341095"/>
    <w:rsid w:val="00341C4F"/>
    <w:rsid w:val="00341CD4"/>
    <w:rsid w:val="00344143"/>
    <w:rsid w:val="00346087"/>
    <w:rsid w:val="00346128"/>
    <w:rsid w:val="00353A18"/>
    <w:rsid w:val="0035462D"/>
    <w:rsid w:val="003548C2"/>
    <w:rsid w:val="00355D75"/>
    <w:rsid w:val="00356555"/>
    <w:rsid w:val="003607FC"/>
    <w:rsid w:val="003615FB"/>
    <w:rsid w:val="00362289"/>
    <w:rsid w:val="00362401"/>
    <w:rsid w:val="00362AA8"/>
    <w:rsid w:val="003632A6"/>
    <w:rsid w:val="00363D5E"/>
    <w:rsid w:val="0036496F"/>
    <w:rsid w:val="003700C1"/>
    <w:rsid w:val="00370654"/>
    <w:rsid w:val="00370FD1"/>
    <w:rsid w:val="00373106"/>
    <w:rsid w:val="0037313D"/>
    <w:rsid w:val="003737DB"/>
    <w:rsid w:val="00373ECF"/>
    <w:rsid w:val="00373F4D"/>
    <w:rsid w:val="00376297"/>
    <w:rsid w:val="00376565"/>
    <w:rsid w:val="003765B8"/>
    <w:rsid w:val="003770EE"/>
    <w:rsid w:val="0037710A"/>
    <w:rsid w:val="00380502"/>
    <w:rsid w:val="003819E5"/>
    <w:rsid w:val="00382755"/>
    <w:rsid w:val="00383C26"/>
    <w:rsid w:val="003864EF"/>
    <w:rsid w:val="00393AA3"/>
    <w:rsid w:val="00393E50"/>
    <w:rsid w:val="003946CD"/>
    <w:rsid w:val="00394F07"/>
    <w:rsid w:val="003952C8"/>
    <w:rsid w:val="003A047D"/>
    <w:rsid w:val="003A2792"/>
    <w:rsid w:val="003A67E6"/>
    <w:rsid w:val="003B0008"/>
    <w:rsid w:val="003B096F"/>
    <w:rsid w:val="003B0A37"/>
    <w:rsid w:val="003B2767"/>
    <w:rsid w:val="003B29DD"/>
    <w:rsid w:val="003B56BC"/>
    <w:rsid w:val="003B65E2"/>
    <w:rsid w:val="003B6C78"/>
    <w:rsid w:val="003C0C9A"/>
    <w:rsid w:val="003C0E4C"/>
    <w:rsid w:val="003C12E0"/>
    <w:rsid w:val="003C2B95"/>
    <w:rsid w:val="003C3971"/>
    <w:rsid w:val="003C545C"/>
    <w:rsid w:val="003C5B2E"/>
    <w:rsid w:val="003C79B9"/>
    <w:rsid w:val="003D5635"/>
    <w:rsid w:val="003D6FAD"/>
    <w:rsid w:val="003D7E36"/>
    <w:rsid w:val="003E18DE"/>
    <w:rsid w:val="003E4A3E"/>
    <w:rsid w:val="003E5985"/>
    <w:rsid w:val="003E69A0"/>
    <w:rsid w:val="003E6C8E"/>
    <w:rsid w:val="003F0319"/>
    <w:rsid w:val="003F186F"/>
    <w:rsid w:val="003F3436"/>
    <w:rsid w:val="003F65CF"/>
    <w:rsid w:val="003F7885"/>
    <w:rsid w:val="003F7D65"/>
    <w:rsid w:val="003F7F8F"/>
    <w:rsid w:val="00401F33"/>
    <w:rsid w:val="004031ED"/>
    <w:rsid w:val="00403C66"/>
    <w:rsid w:val="004041B4"/>
    <w:rsid w:val="00405DAA"/>
    <w:rsid w:val="0040609E"/>
    <w:rsid w:val="00406C32"/>
    <w:rsid w:val="00411677"/>
    <w:rsid w:val="0041740C"/>
    <w:rsid w:val="00423334"/>
    <w:rsid w:val="004243FC"/>
    <w:rsid w:val="00425CC2"/>
    <w:rsid w:val="00427EC2"/>
    <w:rsid w:val="004302FD"/>
    <w:rsid w:val="004345EC"/>
    <w:rsid w:val="00434F32"/>
    <w:rsid w:val="0043527B"/>
    <w:rsid w:val="00442EDF"/>
    <w:rsid w:val="004432FD"/>
    <w:rsid w:val="00443512"/>
    <w:rsid w:val="00443F06"/>
    <w:rsid w:val="00451495"/>
    <w:rsid w:val="00454196"/>
    <w:rsid w:val="0045733E"/>
    <w:rsid w:val="0046332E"/>
    <w:rsid w:val="00463841"/>
    <w:rsid w:val="00464A4D"/>
    <w:rsid w:val="00465515"/>
    <w:rsid w:val="00465FD7"/>
    <w:rsid w:val="00466D68"/>
    <w:rsid w:val="004756CC"/>
    <w:rsid w:val="00477875"/>
    <w:rsid w:val="00480288"/>
    <w:rsid w:val="00482FA6"/>
    <w:rsid w:val="00487010"/>
    <w:rsid w:val="004903A7"/>
    <w:rsid w:val="00491012"/>
    <w:rsid w:val="0049177F"/>
    <w:rsid w:val="00492536"/>
    <w:rsid w:val="00492C85"/>
    <w:rsid w:val="00492EB1"/>
    <w:rsid w:val="004945C8"/>
    <w:rsid w:val="00497288"/>
    <w:rsid w:val="0049751D"/>
    <w:rsid w:val="004A2201"/>
    <w:rsid w:val="004A3193"/>
    <w:rsid w:val="004A4AFB"/>
    <w:rsid w:val="004A6F7A"/>
    <w:rsid w:val="004A7026"/>
    <w:rsid w:val="004A714A"/>
    <w:rsid w:val="004A7486"/>
    <w:rsid w:val="004A7F08"/>
    <w:rsid w:val="004B0F14"/>
    <w:rsid w:val="004B297E"/>
    <w:rsid w:val="004B2FAF"/>
    <w:rsid w:val="004C0936"/>
    <w:rsid w:val="004C19F9"/>
    <w:rsid w:val="004C2DE5"/>
    <w:rsid w:val="004C30AC"/>
    <w:rsid w:val="004C556D"/>
    <w:rsid w:val="004C61FC"/>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311C"/>
    <w:rsid w:val="004E44BA"/>
    <w:rsid w:val="004E6490"/>
    <w:rsid w:val="004F04FB"/>
    <w:rsid w:val="004F0988"/>
    <w:rsid w:val="004F0C66"/>
    <w:rsid w:val="004F3340"/>
    <w:rsid w:val="004F4555"/>
    <w:rsid w:val="004F529C"/>
    <w:rsid w:val="004F58F6"/>
    <w:rsid w:val="004F6E98"/>
    <w:rsid w:val="004F7BD1"/>
    <w:rsid w:val="00501425"/>
    <w:rsid w:val="005033F4"/>
    <w:rsid w:val="00507333"/>
    <w:rsid w:val="0051205F"/>
    <w:rsid w:val="00513F4B"/>
    <w:rsid w:val="00517250"/>
    <w:rsid w:val="00520D0D"/>
    <w:rsid w:val="00521450"/>
    <w:rsid w:val="005215E3"/>
    <w:rsid w:val="00522795"/>
    <w:rsid w:val="0052282D"/>
    <w:rsid w:val="00524261"/>
    <w:rsid w:val="005255FC"/>
    <w:rsid w:val="0053388B"/>
    <w:rsid w:val="00534ADC"/>
    <w:rsid w:val="00535773"/>
    <w:rsid w:val="00535FF2"/>
    <w:rsid w:val="00536008"/>
    <w:rsid w:val="00543686"/>
    <w:rsid w:val="00543E6C"/>
    <w:rsid w:val="00545CF8"/>
    <w:rsid w:val="00546BF3"/>
    <w:rsid w:val="00547DF5"/>
    <w:rsid w:val="00550D57"/>
    <w:rsid w:val="00551634"/>
    <w:rsid w:val="00552A75"/>
    <w:rsid w:val="0055309E"/>
    <w:rsid w:val="0055373D"/>
    <w:rsid w:val="00556892"/>
    <w:rsid w:val="0055703F"/>
    <w:rsid w:val="00562F93"/>
    <w:rsid w:val="00565087"/>
    <w:rsid w:val="00566601"/>
    <w:rsid w:val="00570F8B"/>
    <w:rsid w:val="00572F2F"/>
    <w:rsid w:val="00575CB0"/>
    <w:rsid w:val="005764F4"/>
    <w:rsid w:val="00577DF2"/>
    <w:rsid w:val="005804C0"/>
    <w:rsid w:val="00582F4D"/>
    <w:rsid w:val="00584886"/>
    <w:rsid w:val="00585E77"/>
    <w:rsid w:val="0058629A"/>
    <w:rsid w:val="00586E78"/>
    <w:rsid w:val="005908C2"/>
    <w:rsid w:val="00592A2B"/>
    <w:rsid w:val="00593BD3"/>
    <w:rsid w:val="005947F7"/>
    <w:rsid w:val="00594E91"/>
    <w:rsid w:val="00595651"/>
    <w:rsid w:val="00595ECE"/>
    <w:rsid w:val="005974A0"/>
    <w:rsid w:val="00597B11"/>
    <w:rsid w:val="005A00AB"/>
    <w:rsid w:val="005A00B4"/>
    <w:rsid w:val="005A51D0"/>
    <w:rsid w:val="005A73FD"/>
    <w:rsid w:val="005B3B3B"/>
    <w:rsid w:val="005B409C"/>
    <w:rsid w:val="005B560C"/>
    <w:rsid w:val="005B58A7"/>
    <w:rsid w:val="005B6231"/>
    <w:rsid w:val="005B6391"/>
    <w:rsid w:val="005B6573"/>
    <w:rsid w:val="005B66FC"/>
    <w:rsid w:val="005B7564"/>
    <w:rsid w:val="005B7747"/>
    <w:rsid w:val="005C13FB"/>
    <w:rsid w:val="005C1A4E"/>
    <w:rsid w:val="005C3C82"/>
    <w:rsid w:val="005C52B3"/>
    <w:rsid w:val="005C64F2"/>
    <w:rsid w:val="005D02A8"/>
    <w:rsid w:val="005D0475"/>
    <w:rsid w:val="005D2E01"/>
    <w:rsid w:val="005D442D"/>
    <w:rsid w:val="005D4599"/>
    <w:rsid w:val="005D4C58"/>
    <w:rsid w:val="005D6BB7"/>
    <w:rsid w:val="005D6E0C"/>
    <w:rsid w:val="005D7526"/>
    <w:rsid w:val="005E0013"/>
    <w:rsid w:val="005E4262"/>
    <w:rsid w:val="005E4480"/>
    <w:rsid w:val="005E4BB2"/>
    <w:rsid w:val="005E7C3F"/>
    <w:rsid w:val="005F0228"/>
    <w:rsid w:val="005F191B"/>
    <w:rsid w:val="005F2320"/>
    <w:rsid w:val="005F2C20"/>
    <w:rsid w:val="005F4119"/>
    <w:rsid w:val="005F788A"/>
    <w:rsid w:val="005F7AE8"/>
    <w:rsid w:val="006012DC"/>
    <w:rsid w:val="00601BB8"/>
    <w:rsid w:val="00602AEA"/>
    <w:rsid w:val="00603236"/>
    <w:rsid w:val="00605091"/>
    <w:rsid w:val="0061000A"/>
    <w:rsid w:val="00612B9D"/>
    <w:rsid w:val="00613A1A"/>
    <w:rsid w:val="00614FDF"/>
    <w:rsid w:val="00616245"/>
    <w:rsid w:val="00617590"/>
    <w:rsid w:val="006204A3"/>
    <w:rsid w:val="00622485"/>
    <w:rsid w:val="00624782"/>
    <w:rsid w:val="0062536C"/>
    <w:rsid w:val="00626444"/>
    <w:rsid w:val="00627B9F"/>
    <w:rsid w:val="00631B39"/>
    <w:rsid w:val="0063543D"/>
    <w:rsid w:val="00641B17"/>
    <w:rsid w:val="006453C8"/>
    <w:rsid w:val="00647114"/>
    <w:rsid w:val="00647919"/>
    <w:rsid w:val="00651C70"/>
    <w:rsid w:val="00651D4C"/>
    <w:rsid w:val="006525DC"/>
    <w:rsid w:val="006530D6"/>
    <w:rsid w:val="00653EC8"/>
    <w:rsid w:val="006557A4"/>
    <w:rsid w:val="00656C0E"/>
    <w:rsid w:val="00664384"/>
    <w:rsid w:val="00665833"/>
    <w:rsid w:val="00666C5F"/>
    <w:rsid w:val="00670711"/>
    <w:rsid w:val="00670C0F"/>
    <w:rsid w:val="006739FE"/>
    <w:rsid w:val="0067680B"/>
    <w:rsid w:val="00676DC1"/>
    <w:rsid w:val="006770DA"/>
    <w:rsid w:val="00677208"/>
    <w:rsid w:val="006805CF"/>
    <w:rsid w:val="006812C8"/>
    <w:rsid w:val="00681B2B"/>
    <w:rsid w:val="00683EEF"/>
    <w:rsid w:val="00685BB2"/>
    <w:rsid w:val="0068799C"/>
    <w:rsid w:val="006912E9"/>
    <w:rsid w:val="0069178A"/>
    <w:rsid w:val="0069286D"/>
    <w:rsid w:val="00692A13"/>
    <w:rsid w:val="00696ABB"/>
    <w:rsid w:val="006A0AD5"/>
    <w:rsid w:val="006A1F5E"/>
    <w:rsid w:val="006A323F"/>
    <w:rsid w:val="006A46FF"/>
    <w:rsid w:val="006B2F0C"/>
    <w:rsid w:val="006B30D0"/>
    <w:rsid w:val="006B48DB"/>
    <w:rsid w:val="006C3D95"/>
    <w:rsid w:val="006C411E"/>
    <w:rsid w:val="006C6947"/>
    <w:rsid w:val="006D0082"/>
    <w:rsid w:val="006D0DD0"/>
    <w:rsid w:val="006D4C3A"/>
    <w:rsid w:val="006D55AB"/>
    <w:rsid w:val="006D6522"/>
    <w:rsid w:val="006D6F54"/>
    <w:rsid w:val="006E0127"/>
    <w:rsid w:val="006E0788"/>
    <w:rsid w:val="006E0C56"/>
    <w:rsid w:val="006E2CD6"/>
    <w:rsid w:val="006E3031"/>
    <w:rsid w:val="006E32AB"/>
    <w:rsid w:val="006E4AC7"/>
    <w:rsid w:val="006E4DC1"/>
    <w:rsid w:val="006E5AD1"/>
    <w:rsid w:val="006E5C86"/>
    <w:rsid w:val="006E6394"/>
    <w:rsid w:val="006E77CE"/>
    <w:rsid w:val="006F3346"/>
    <w:rsid w:val="006F3CA0"/>
    <w:rsid w:val="00701116"/>
    <w:rsid w:val="0070196C"/>
    <w:rsid w:val="00704064"/>
    <w:rsid w:val="0070460B"/>
    <w:rsid w:val="0070538B"/>
    <w:rsid w:val="00705BE6"/>
    <w:rsid w:val="0070753C"/>
    <w:rsid w:val="00710FE2"/>
    <w:rsid w:val="0071174C"/>
    <w:rsid w:val="0071204B"/>
    <w:rsid w:val="00712FFA"/>
    <w:rsid w:val="00713C44"/>
    <w:rsid w:val="0072104A"/>
    <w:rsid w:val="007212BB"/>
    <w:rsid w:val="00722360"/>
    <w:rsid w:val="00722E28"/>
    <w:rsid w:val="0072414A"/>
    <w:rsid w:val="00725131"/>
    <w:rsid w:val="00730857"/>
    <w:rsid w:val="00731D95"/>
    <w:rsid w:val="00734A5B"/>
    <w:rsid w:val="00734BB6"/>
    <w:rsid w:val="0074026F"/>
    <w:rsid w:val="0074130D"/>
    <w:rsid w:val="007429F6"/>
    <w:rsid w:val="00744E76"/>
    <w:rsid w:val="00745110"/>
    <w:rsid w:val="00746AAD"/>
    <w:rsid w:val="00746F2B"/>
    <w:rsid w:val="00747D1F"/>
    <w:rsid w:val="00750A74"/>
    <w:rsid w:val="00755ADC"/>
    <w:rsid w:val="00757B33"/>
    <w:rsid w:val="007654B2"/>
    <w:rsid w:val="00765EA3"/>
    <w:rsid w:val="00767DAA"/>
    <w:rsid w:val="00774DA4"/>
    <w:rsid w:val="0077557D"/>
    <w:rsid w:val="00775DF2"/>
    <w:rsid w:val="00781B4E"/>
    <w:rsid w:val="00781F0F"/>
    <w:rsid w:val="007830A1"/>
    <w:rsid w:val="0078795B"/>
    <w:rsid w:val="007A438B"/>
    <w:rsid w:val="007A4FD7"/>
    <w:rsid w:val="007B007C"/>
    <w:rsid w:val="007B0905"/>
    <w:rsid w:val="007B2EDB"/>
    <w:rsid w:val="007B5161"/>
    <w:rsid w:val="007B5527"/>
    <w:rsid w:val="007B600E"/>
    <w:rsid w:val="007B6037"/>
    <w:rsid w:val="007B7C45"/>
    <w:rsid w:val="007C10D9"/>
    <w:rsid w:val="007C4494"/>
    <w:rsid w:val="007C4A03"/>
    <w:rsid w:val="007C4D7A"/>
    <w:rsid w:val="007C6F4C"/>
    <w:rsid w:val="007C6FFF"/>
    <w:rsid w:val="007C7A28"/>
    <w:rsid w:val="007D00AC"/>
    <w:rsid w:val="007D025E"/>
    <w:rsid w:val="007D5AA5"/>
    <w:rsid w:val="007D62E7"/>
    <w:rsid w:val="007D6AC8"/>
    <w:rsid w:val="007D6E09"/>
    <w:rsid w:val="007E0659"/>
    <w:rsid w:val="007E11D7"/>
    <w:rsid w:val="007E122D"/>
    <w:rsid w:val="007E27B6"/>
    <w:rsid w:val="007E4733"/>
    <w:rsid w:val="007E50DC"/>
    <w:rsid w:val="007F0913"/>
    <w:rsid w:val="007F0F4A"/>
    <w:rsid w:val="007F214D"/>
    <w:rsid w:val="007F3806"/>
    <w:rsid w:val="007F51C4"/>
    <w:rsid w:val="007F774E"/>
    <w:rsid w:val="00801ACD"/>
    <w:rsid w:val="00802638"/>
    <w:rsid w:val="008028A4"/>
    <w:rsid w:val="00802CBD"/>
    <w:rsid w:val="008033FE"/>
    <w:rsid w:val="008074A3"/>
    <w:rsid w:val="00807B38"/>
    <w:rsid w:val="00807E0A"/>
    <w:rsid w:val="00812B74"/>
    <w:rsid w:val="00812D1B"/>
    <w:rsid w:val="008149C0"/>
    <w:rsid w:val="00814AA4"/>
    <w:rsid w:val="00814E8C"/>
    <w:rsid w:val="00815657"/>
    <w:rsid w:val="00815C1C"/>
    <w:rsid w:val="0081777D"/>
    <w:rsid w:val="00820328"/>
    <w:rsid w:val="0082176E"/>
    <w:rsid w:val="008220F5"/>
    <w:rsid w:val="008229B6"/>
    <w:rsid w:val="00823CAB"/>
    <w:rsid w:val="008243A6"/>
    <w:rsid w:val="00824F08"/>
    <w:rsid w:val="00824FA0"/>
    <w:rsid w:val="00830747"/>
    <w:rsid w:val="008328C9"/>
    <w:rsid w:val="00837C55"/>
    <w:rsid w:val="00837EDF"/>
    <w:rsid w:val="00840489"/>
    <w:rsid w:val="00840B9D"/>
    <w:rsid w:val="008415A3"/>
    <w:rsid w:val="00842FA2"/>
    <w:rsid w:val="0084504C"/>
    <w:rsid w:val="00845D4B"/>
    <w:rsid w:val="00851F2B"/>
    <w:rsid w:val="008538CC"/>
    <w:rsid w:val="00854175"/>
    <w:rsid w:val="008544DE"/>
    <w:rsid w:val="00854758"/>
    <w:rsid w:val="008572F3"/>
    <w:rsid w:val="00860E3B"/>
    <w:rsid w:val="0086175F"/>
    <w:rsid w:val="00861858"/>
    <w:rsid w:val="008627CB"/>
    <w:rsid w:val="0086465E"/>
    <w:rsid w:val="00865536"/>
    <w:rsid w:val="00865A53"/>
    <w:rsid w:val="00867B29"/>
    <w:rsid w:val="00870B9C"/>
    <w:rsid w:val="00871BB2"/>
    <w:rsid w:val="00871D3B"/>
    <w:rsid w:val="00872339"/>
    <w:rsid w:val="00873FF8"/>
    <w:rsid w:val="00874AC9"/>
    <w:rsid w:val="00875BE2"/>
    <w:rsid w:val="008768CA"/>
    <w:rsid w:val="00876B5C"/>
    <w:rsid w:val="00880AE5"/>
    <w:rsid w:val="00880CB6"/>
    <w:rsid w:val="00880E94"/>
    <w:rsid w:val="00881B18"/>
    <w:rsid w:val="00884F7E"/>
    <w:rsid w:val="00885BA7"/>
    <w:rsid w:val="00885FE2"/>
    <w:rsid w:val="00887B39"/>
    <w:rsid w:val="00891AFC"/>
    <w:rsid w:val="00891DBE"/>
    <w:rsid w:val="00897273"/>
    <w:rsid w:val="008A0BCF"/>
    <w:rsid w:val="008A1BFE"/>
    <w:rsid w:val="008A283C"/>
    <w:rsid w:val="008A3C41"/>
    <w:rsid w:val="008A3C72"/>
    <w:rsid w:val="008A4434"/>
    <w:rsid w:val="008A58F7"/>
    <w:rsid w:val="008A752E"/>
    <w:rsid w:val="008B108F"/>
    <w:rsid w:val="008B4724"/>
    <w:rsid w:val="008B55FA"/>
    <w:rsid w:val="008B5F48"/>
    <w:rsid w:val="008B69D3"/>
    <w:rsid w:val="008B6FC2"/>
    <w:rsid w:val="008C0534"/>
    <w:rsid w:val="008C0918"/>
    <w:rsid w:val="008C0AE3"/>
    <w:rsid w:val="008C18B8"/>
    <w:rsid w:val="008C384C"/>
    <w:rsid w:val="008C7F80"/>
    <w:rsid w:val="008D1120"/>
    <w:rsid w:val="008D3F88"/>
    <w:rsid w:val="008D5904"/>
    <w:rsid w:val="008E1238"/>
    <w:rsid w:val="008E2912"/>
    <w:rsid w:val="008E2D68"/>
    <w:rsid w:val="008E430F"/>
    <w:rsid w:val="008E484F"/>
    <w:rsid w:val="008E6545"/>
    <w:rsid w:val="008E6756"/>
    <w:rsid w:val="008E6B6C"/>
    <w:rsid w:val="008E6F62"/>
    <w:rsid w:val="008F05BE"/>
    <w:rsid w:val="008F17CB"/>
    <w:rsid w:val="008F2761"/>
    <w:rsid w:val="008F2BAD"/>
    <w:rsid w:val="008F2D53"/>
    <w:rsid w:val="008F5FAD"/>
    <w:rsid w:val="008F6F82"/>
    <w:rsid w:val="00901FB5"/>
    <w:rsid w:val="0090271F"/>
    <w:rsid w:val="009027CE"/>
    <w:rsid w:val="00902E23"/>
    <w:rsid w:val="00903F17"/>
    <w:rsid w:val="009047DE"/>
    <w:rsid w:val="00904EA7"/>
    <w:rsid w:val="00905300"/>
    <w:rsid w:val="00905822"/>
    <w:rsid w:val="00905D78"/>
    <w:rsid w:val="00907590"/>
    <w:rsid w:val="00907EE5"/>
    <w:rsid w:val="009114D7"/>
    <w:rsid w:val="00911A40"/>
    <w:rsid w:val="00912778"/>
    <w:rsid w:val="0091348E"/>
    <w:rsid w:val="0091494F"/>
    <w:rsid w:val="00917CCB"/>
    <w:rsid w:val="00922FAF"/>
    <w:rsid w:val="00923407"/>
    <w:rsid w:val="009237A7"/>
    <w:rsid w:val="00923F97"/>
    <w:rsid w:val="00924100"/>
    <w:rsid w:val="009243ED"/>
    <w:rsid w:val="00925C36"/>
    <w:rsid w:val="00927F4F"/>
    <w:rsid w:val="009300C1"/>
    <w:rsid w:val="00932CBE"/>
    <w:rsid w:val="00933FB0"/>
    <w:rsid w:val="00935E30"/>
    <w:rsid w:val="00936069"/>
    <w:rsid w:val="00937287"/>
    <w:rsid w:val="00937487"/>
    <w:rsid w:val="0093750A"/>
    <w:rsid w:val="00940CC6"/>
    <w:rsid w:val="00941884"/>
    <w:rsid w:val="009427D6"/>
    <w:rsid w:val="00942B65"/>
    <w:rsid w:val="00942EC2"/>
    <w:rsid w:val="009446CF"/>
    <w:rsid w:val="009462A5"/>
    <w:rsid w:val="00947B61"/>
    <w:rsid w:val="009500FD"/>
    <w:rsid w:val="00952D0B"/>
    <w:rsid w:val="009533A9"/>
    <w:rsid w:val="009545E8"/>
    <w:rsid w:val="0096482C"/>
    <w:rsid w:val="00965C4F"/>
    <w:rsid w:val="00973703"/>
    <w:rsid w:val="009738DD"/>
    <w:rsid w:val="00973BC7"/>
    <w:rsid w:val="00974ADB"/>
    <w:rsid w:val="00976C5C"/>
    <w:rsid w:val="00977BA4"/>
    <w:rsid w:val="009853BB"/>
    <w:rsid w:val="00990944"/>
    <w:rsid w:val="009921C7"/>
    <w:rsid w:val="0099258B"/>
    <w:rsid w:val="00992807"/>
    <w:rsid w:val="0099589D"/>
    <w:rsid w:val="00997482"/>
    <w:rsid w:val="009A0BE1"/>
    <w:rsid w:val="009A24DF"/>
    <w:rsid w:val="009A27EE"/>
    <w:rsid w:val="009A3CAC"/>
    <w:rsid w:val="009A3F4D"/>
    <w:rsid w:val="009A71D6"/>
    <w:rsid w:val="009A7822"/>
    <w:rsid w:val="009B0412"/>
    <w:rsid w:val="009B1670"/>
    <w:rsid w:val="009B5599"/>
    <w:rsid w:val="009C6A50"/>
    <w:rsid w:val="009C6B15"/>
    <w:rsid w:val="009D1AC5"/>
    <w:rsid w:val="009D226E"/>
    <w:rsid w:val="009D3713"/>
    <w:rsid w:val="009D50FC"/>
    <w:rsid w:val="009E0F13"/>
    <w:rsid w:val="009E3511"/>
    <w:rsid w:val="009E51CF"/>
    <w:rsid w:val="009E7D12"/>
    <w:rsid w:val="009F0B38"/>
    <w:rsid w:val="009F1DFA"/>
    <w:rsid w:val="009F2C81"/>
    <w:rsid w:val="009F37B7"/>
    <w:rsid w:val="009F46A8"/>
    <w:rsid w:val="009F70D5"/>
    <w:rsid w:val="00A01B0D"/>
    <w:rsid w:val="00A04AD4"/>
    <w:rsid w:val="00A05197"/>
    <w:rsid w:val="00A073D9"/>
    <w:rsid w:val="00A103ED"/>
    <w:rsid w:val="00A10F02"/>
    <w:rsid w:val="00A11593"/>
    <w:rsid w:val="00A164B4"/>
    <w:rsid w:val="00A169F4"/>
    <w:rsid w:val="00A21FE2"/>
    <w:rsid w:val="00A22D66"/>
    <w:rsid w:val="00A24251"/>
    <w:rsid w:val="00A244C4"/>
    <w:rsid w:val="00A24A45"/>
    <w:rsid w:val="00A26877"/>
    <w:rsid w:val="00A26956"/>
    <w:rsid w:val="00A27486"/>
    <w:rsid w:val="00A3337F"/>
    <w:rsid w:val="00A33BD1"/>
    <w:rsid w:val="00A33F17"/>
    <w:rsid w:val="00A3481E"/>
    <w:rsid w:val="00A35B58"/>
    <w:rsid w:val="00A36B31"/>
    <w:rsid w:val="00A36DE6"/>
    <w:rsid w:val="00A411EA"/>
    <w:rsid w:val="00A41D6F"/>
    <w:rsid w:val="00A4241A"/>
    <w:rsid w:val="00A437D1"/>
    <w:rsid w:val="00A44566"/>
    <w:rsid w:val="00A46521"/>
    <w:rsid w:val="00A52528"/>
    <w:rsid w:val="00A53724"/>
    <w:rsid w:val="00A5476F"/>
    <w:rsid w:val="00A55913"/>
    <w:rsid w:val="00A55C55"/>
    <w:rsid w:val="00A55CF2"/>
    <w:rsid w:val="00A56066"/>
    <w:rsid w:val="00A6021F"/>
    <w:rsid w:val="00A61FD8"/>
    <w:rsid w:val="00A634F8"/>
    <w:rsid w:val="00A7055D"/>
    <w:rsid w:val="00A71FA1"/>
    <w:rsid w:val="00A72180"/>
    <w:rsid w:val="00A72256"/>
    <w:rsid w:val="00A73129"/>
    <w:rsid w:val="00A73DBA"/>
    <w:rsid w:val="00A74D26"/>
    <w:rsid w:val="00A75AE6"/>
    <w:rsid w:val="00A76289"/>
    <w:rsid w:val="00A766FB"/>
    <w:rsid w:val="00A82346"/>
    <w:rsid w:val="00A835BF"/>
    <w:rsid w:val="00A855A5"/>
    <w:rsid w:val="00A92BA1"/>
    <w:rsid w:val="00A94DE1"/>
    <w:rsid w:val="00A95A32"/>
    <w:rsid w:val="00A97182"/>
    <w:rsid w:val="00AA000D"/>
    <w:rsid w:val="00AA10A3"/>
    <w:rsid w:val="00AA180A"/>
    <w:rsid w:val="00AA1A48"/>
    <w:rsid w:val="00AA2024"/>
    <w:rsid w:val="00AB1604"/>
    <w:rsid w:val="00AB2078"/>
    <w:rsid w:val="00AB2AEC"/>
    <w:rsid w:val="00AB2CFD"/>
    <w:rsid w:val="00AB48E2"/>
    <w:rsid w:val="00AB4A5D"/>
    <w:rsid w:val="00AB67CD"/>
    <w:rsid w:val="00AB74BC"/>
    <w:rsid w:val="00AB76CC"/>
    <w:rsid w:val="00AB785C"/>
    <w:rsid w:val="00AC28F9"/>
    <w:rsid w:val="00AC5A1E"/>
    <w:rsid w:val="00AC65C0"/>
    <w:rsid w:val="00AC6B4C"/>
    <w:rsid w:val="00AC6B72"/>
    <w:rsid w:val="00AC6BC6"/>
    <w:rsid w:val="00AC7671"/>
    <w:rsid w:val="00AD293C"/>
    <w:rsid w:val="00AD39CB"/>
    <w:rsid w:val="00AD453C"/>
    <w:rsid w:val="00AD723B"/>
    <w:rsid w:val="00AE16EA"/>
    <w:rsid w:val="00AE1AD4"/>
    <w:rsid w:val="00AE371E"/>
    <w:rsid w:val="00AE4A62"/>
    <w:rsid w:val="00AE4FE4"/>
    <w:rsid w:val="00AE6485"/>
    <w:rsid w:val="00AE65E2"/>
    <w:rsid w:val="00AF1460"/>
    <w:rsid w:val="00B02B47"/>
    <w:rsid w:val="00B044D3"/>
    <w:rsid w:val="00B075C3"/>
    <w:rsid w:val="00B15449"/>
    <w:rsid w:val="00B158A3"/>
    <w:rsid w:val="00B1645F"/>
    <w:rsid w:val="00B16EEE"/>
    <w:rsid w:val="00B20A69"/>
    <w:rsid w:val="00B2102E"/>
    <w:rsid w:val="00B21C6C"/>
    <w:rsid w:val="00B22189"/>
    <w:rsid w:val="00B22220"/>
    <w:rsid w:val="00B25E6F"/>
    <w:rsid w:val="00B326F9"/>
    <w:rsid w:val="00B34A01"/>
    <w:rsid w:val="00B371F9"/>
    <w:rsid w:val="00B40B5A"/>
    <w:rsid w:val="00B41A59"/>
    <w:rsid w:val="00B41C2F"/>
    <w:rsid w:val="00B41E7F"/>
    <w:rsid w:val="00B43EBA"/>
    <w:rsid w:val="00B44DDF"/>
    <w:rsid w:val="00B47176"/>
    <w:rsid w:val="00B47285"/>
    <w:rsid w:val="00B47AF9"/>
    <w:rsid w:val="00B511CF"/>
    <w:rsid w:val="00B5129F"/>
    <w:rsid w:val="00B512DE"/>
    <w:rsid w:val="00B56740"/>
    <w:rsid w:val="00B62EDB"/>
    <w:rsid w:val="00B64752"/>
    <w:rsid w:val="00B65C8E"/>
    <w:rsid w:val="00B7106D"/>
    <w:rsid w:val="00B71B8F"/>
    <w:rsid w:val="00B7323E"/>
    <w:rsid w:val="00B75992"/>
    <w:rsid w:val="00B762CA"/>
    <w:rsid w:val="00B804B9"/>
    <w:rsid w:val="00B806E6"/>
    <w:rsid w:val="00B83330"/>
    <w:rsid w:val="00B84978"/>
    <w:rsid w:val="00B85530"/>
    <w:rsid w:val="00B86EF9"/>
    <w:rsid w:val="00B87AB9"/>
    <w:rsid w:val="00B915DB"/>
    <w:rsid w:val="00B92198"/>
    <w:rsid w:val="00B93086"/>
    <w:rsid w:val="00B94312"/>
    <w:rsid w:val="00BA19ED"/>
    <w:rsid w:val="00BA23B2"/>
    <w:rsid w:val="00BA2EB8"/>
    <w:rsid w:val="00BA4B8D"/>
    <w:rsid w:val="00BA6CB2"/>
    <w:rsid w:val="00BB0B12"/>
    <w:rsid w:val="00BB667B"/>
    <w:rsid w:val="00BC01AF"/>
    <w:rsid w:val="00BC0F7D"/>
    <w:rsid w:val="00BC4221"/>
    <w:rsid w:val="00BC6983"/>
    <w:rsid w:val="00BD0431"/>
    <w:rsid w:val="00BD0A7B"/>
    <w:rsid w:val="00BD60B3"/>
    <w:rsid w:val="00BD7187"/>
    <w:rsid w:val="00BD7265"/>
    <w:rsid w:val="00BD7C20"/>
    <w:rsid w:val="00BD7D31"/>
    <w:rsid w:val="00BE0D7A"/>
    <w:rsid w:val="00BE115A"/>
    <w:rsid w:val="00BE228A"/>
    <w:rsid w:val="00BE3255"/>
    <w:rsid w:val="00BE51B1"/>
    <w:rsid w:val="00BE5CC4"/>
    <w:rsid w:val="00BE5CD3"/>
    <w:rsid w:val="00BE6425"/>
    <w:rsid w:val="00BF128E"/>
    <w:rsid w:val="00BF1656"/>
    <w:rsid w:val="00BF2014"/>
    <w:rsid w:val="00BF28F3"/>
    <w:rsid w:val="00BF36F3"/>
    <w:rsid w:val="00BF455A"/>
    <w:rsid w:val="00BF5C20"/>
    <w:rsid w:val="00BF682F"/>
    <w:rsid w:val="00BF6D5F"/>
    <w:rsid w:val="00BF6EDF"/>
    <w:rsid w:val="00BF7A10"/>
    <w:rsid w:val="00BF7E47"/>
    <w:rsid w:val="00C00335"/>
    <w:rsid w:val="00C0100A"/>
    <w:rsid w:val="00C028D9"/>
    <w:rsid w:val="00C0479B"/>
    <w:rsid w:val="00C0603A"/>
    <w:rsid w:val="00C063AE"/>
    <w:rsid w:val="00C074DD"/>
    <w:rsid w:val="00C10074"/>
    <w:rsid w:val="00C1496A"/>
    <w:rsid w:val="00C17A2A"/>
    <w:rsid w:val="00C17CFF"/>
    <w:rsid w:val="00C17D70"/>
    <w:rsid w:val="00C206E7"/>
    <w:rsid w:val="00C21AD2"/>
    <w:rsid w:val="00C24378"/>
    <w:rsid w:val="00C25795"/>
    <w:rsid w:val="00C25A0C"/>
    <w:rsid w:val="00C32976"/>
    <w:rsid w:val="00C33079"/>
    <w:rsid w:val="00C34490"/>
    <w:rsid w:val="00C34D97"/>
    <w:rsid w:val="00C36BAA"/>
    <w:rsid w:val="00C36D1D"/>
    <w:rsid w:val="00C37330"/>
    <w:rsid w:val="00C3785C"/>
    <w:rsid w:val="00C378F8"/>
    <w:rsid w:val="00C37C9F"/>
    <w:rsid w:val="00C37FE0"/>
    <w:rsid w:val="00C40830"/>
    <w:rsid w:val="00C40A50"/>
    <w:rsid w:val="00C42314"/>
    <w:rsid w:val="00C42575"/>
    <w:rsid w:val="00C442F3"/>
    <w:rsid w:val="00C451BF"/>
    <w:rsid w:val="00C45231"/>
    <w:rsid w:val="00C504C9"/>
    <w:rsid w:val="00C5235E"/>
    <w:rsid w:val="00C53C0D"/>
    <w:rsid w:val="00C551FF"/>
    <w:rsid w:val="00C552B0"/>
    <w:rsid w:val="00C56EAA"/>
    <w:rsid w:val="00C616CF"/>
    <w:rsid w:val="00C628FB"/>
    <w:rsid w:val="00C62C15"/>
    <w:rsid w:val="00C635ED"/>
    <w:rsid w:val="00C64541"/>
    <w:rsid w:val="00C654B7"/>
    <w:rsid w:val="00C70F1D"/>
    <w:rsid w:val="00C72130"/>
    <w:rsid w:val="00C72833"/>
    <w:rsid w:val="00C80F1D"/>
    <w:rsid w:val="00C81085"/>
    <w:rsid w:val="00C81717"/>
    <w:rsid w:val="00C81DDB"/>
    <w:rsid w:val="00C83A35"/>
    <w:rsid w:val="00C83F7D"/>
    <w:rsid w:val="00C844DA"/>
    <w:rsid w:val="00C87CF7"/>
    <w:rsid w:val="00C909F9"/>
    <w:rsid w:val="00C90AA2"/>
    <w:rsid w:val="00C91962"/>
    <w:rsid w:val="00C932D1"/>
    <w:rsid w:val="00C93F40"/>
    <w:rsid w:val="00C949A2"/>
    <w:rsid w:val="00C96A62"/>
    <w:rsid w:val="00C96AC2"/>
    <w:rsid w:val="00CA3D0C"/>
    <w:rsid w:val="00CA528F"/>
    <w:rsid w:val="00CA5A55"/>
    <w:rsid w:val="00CB27C0"/>
    <w:rsid w:val="00CB37C2"/>
    <w:rsid w:val="00CB66E3"/>
    <w:rsid w:val="00CB73CC"/>
    <w:rsid w:val="00CC16A1"/>
    <w:rsid w:val="00CC2D1D"/>
    <w:rsid w:val="00CC30DE"/>
    <w:rsid w:val="00CC6A63"/>
    <w:rsid w:val="00CD0560"/>
    <w:rsid w:val="00CD1E98"/>
    <w:rsid w:val="00CD215E"/>
    <w:rsid w:val="00CD24B1"/>
    <w:rsid w:val="00CD341F"/>
    <w:rsid w:val="00CD638C"/>
    <w:rsid w:val="00CE1C90"/>
    <w:rsid w:val="00CE22DA"/>
    <w:rsid w:val="00CE285C"/>
    <w:rsid w:val="00CE2C2C"/>
    <w:rsid w:val="00CE4B9B"/>
    <w:rsid w:val="00CE6810"/>
    <w:rsid w:val="00CF00B0"/>
    <w:rsid w:val="00CF5452"/>
    <w:rsid w:val="00CF545C"/>
    <w:rsid w:val="00CF6594"/>
    <w:rsid w:val="00CF66AB"/>
    <w:rsid w:val="00CF66FD"/>
    <w:rsid w:val="00CF6F5B"/>
    <w:rsid w:val="00D02498"/>
    <w:rsid w:val="00D074C0"/>
    <w:rsid w:val="00D137C7"/>
    <w:rsid w:val="00D1641E"/>
    <w:rsid w:val="00D21412"/>
    <w:rsid w:val="00D267F7"/>
    <w:rsid w:val="00D26CB8"/>
    <w:rsid w:val="00D26D92"/>
    <w:rsid w:val="00D26E1E"/>
    <w:rsid w:val="00D34622"/>
    <w:rsid w:val="00D3514E"/>
    <w:rsid w:val="00D36717"/>
    <w:rsid w:val="00D402CE"/>
    <w:rsid w:val="00D41F21"/>
    <w:rsid w:val="00D42F4E"/>
    <w:rsid w:val="00D4372C"/>
    <w:rsid w:val="00D43CBF"/>
    <w:rsid w:val="00D46F3B"/>
    <w:rsid w:val="00D50EAE"/>
    <w:rsid w:val="00D544F2"/>
    <w:rsid w:val="00D55090"/>
    <w:rsid w:val="00D56289"/>
    <w:rsid w:val="00D576DD"/>
    <w:rsid w:val="00D57972"/>
    <w:rsid w:val="00D60BD7"/>
    <w:rsid w:val="00D60BFF"/>
    <w:rsid w:val="00D6211B"/>
    <w:rsid w:val="00D675A9"/>
    <w:rsid w:val="00D676AC"/>
    <w:rsid w:val="00D67D9D"/>
    <w:rsid w:val="00D67EB0"/>
    <w:rsid w:val="00D714A0"/>
    <w:rsid w:val="00D72922"/>
    <w:rsid w:val="00D738D6"/>
    <w:rsid w:val="00D754E9"/>
    <w:rsid w:val="00D755EB"/>
    <w:rsid w:val="00D75778"/>
    <w:rsid w:val="00D76048"/>
    <w:rsid w:val="00D7635E"/>
    <w:rsid w:val="00D80D5B"/>
    <w:rsid w:val="00D80E4B"/>
    <w:rsid w:val="00D82E6F"/>
    <w:rsid w:val="00D835F2"/>
    <w:rsid w:val="00D83C2F"/>
    <w:rsid w:val="00D8566D"/>
    <w:rsid w:val="00D85D7B"/>
    <w:rsid w:val="00D86471"/>
    <w:rsid w:val="00D86B24"/>
    <w:rsid w:val="00D87E00"/>
    <w:rsid w:val="00D90285"/>
    <w:rsid w:val="00D9103B"/>
    <w:rsid w:val="00D9134D"/>
    <w:rsid w:val="00D915D8"/>
    <w:rsid w:val="00D9164D"/>
    <w:rsid w:val="00D95583"/>
    <w:rsid w:val="00D95DA3"/>
    <w:rsid w:val="00D97DD6"/>
    <w:rsid w:val="00DA7A03"/>
    <w:rsid w:val="00DB0E68"/>
    <w:rsid w:val="00DB1818"/>
    <w:rsid w:val="00DB23FC"/>
    <w:rsid w:val="00DB2B16"/>
    <w:rsid w:val="00DB4D7D"/>
    <w:rsid w:val="00DB5681"/>
    <w:rsid w:val="00DC10EE"/>
    <w:rsid w:val="00DC1C53"/>
    <w:rsid w:val="00DC24FF"/>
    <w:rsid w:val="00DC2F48"/>
    <w:rsid w:val="00DC309B"/>
    <w:rsid w:val="00DC33B1"/>
    <w:rsid w:val="00DC4DA2"/>
    <w:rsid w:val="00DD2AC6"/>
    <w:rsid w:val="00DD4C17"/>
    <w:rsid w:val="00DD659A"/>
    <w:rsid w:val="00DD705E"/>
    <w:rsid w:val="00DD74A5"/>
    <w:rsid w:val="00DD7758"/>
    <w:rsid w:val="00DE25E6"/>
    <w:rsid w:val="00DE4306"/>
    <w:rsid w:val="00DF26F2"/>
    <w:rsid w:val="00DF2789"/>
    <w:rsid w:val="00DF2B1F"/>
    <w:rsid w:val="00DF52B8"/>
    <w:rsid w:val="00DF596E"/>
    <w:rsid w:val="00DF62CD"/>
    <w:rsid w:val="00E00EBB"/>
    <w:rsid w:val="00E02EE3"/>
    <w:rsid w:val="00E0316F"/>
    <w:rsid w:val="00E04013"/>
    <w:rsid w:val="00E04DDB"/>
    <w:rsid w:val="00E05869"/>
    <w:rsid w:val="00E05D00"/>
    <w:rsid w:val="00E10809"/>
    <w:rsid w:val="00E130A5"/>
    <w:rsid w:val="00E14FE6"/>
    <w:rsid w:val="00E16509"/>
    <w:rsid w:val="00E20E25"/>
    <w:rsid w:val="00E24E77"/>
    <w:rsid w:val="00E2536E"/>
    <w:rsid w:val="00E26DB8"/>
    <w:rsid w:val="00E3029E"/>
    <w:rsid w:val="00E30E84"/>
    <w:rsid w:val="00E37026"/>
    <w:rsid w:val="00E378D6"/>
    <w:rsid w:val="00E37EE5"/>
    <w:rsid w:val="00E44582"/>
    <w:rsid w:val="00E44670"/>
    <w:rsid w:val="00E454DE"/>
    <w:rsid w:val="00E45BDF"/>
    <w:rsid w:val="00E45F7E"/>
    <w:rsid w:val="00E47A17"/>
    <w:rsid w:val="00E50088"/>
    <w:rsid w:val="00E52F29"/>
    <w:rsid w:val="00E52F3A"/>
    <w:rsid w:val="00E535C8"/>
    <w:rsid w:val="00E54E43"/>
    <w:rsid w:val="00E55F73"/>
    <w:rsid w:val="00E56362"/>
    <w:rsid w:val="00E57AFB"/>
    <w:rsid w:val="00E6122E"/>
    <w:rsid w:val="00E618B6"/>
    <w:rsid w:val="00E6259B"/>
    <w:rsid w:val="00E71BD6"/>
    <w:rsid w:val="00E77645"/>
    <w:rsid w:val="00E776C3"/>
    <w:rsid w:val="00E778CE"/>
    <w:rsid w:val="00E8427A"/>
    <w:rsid w:val="00E84E02"/>
    <w:rsid w:val="00E85989"/>
    <w:rsid w:val="00E8627E"/>
    <w:rsid w:val="00E87078"/>
    <w:rsid w:val="00E9362A"/>
    <w:rsid w:val="00E93A2C"/>
    <w:rsid w:val="00E9522E"/>
    <w:rsid w:val="00EA15B0"/>
    <w:rsid w:val="00EA2047"/>
    <w:rsid w:val="00EA2B36"/>
    <w:rsid w:val="00EA5EA7"/>
    <w:rsid w:val="00EA76B3"/>
    <w:rsid w:val="00EB0595"/>
    <w:rsid w:val="00EB39B6"/>
    <w:rsid w:val="00EC0D66"/>
    <w:rsid w:val="00EC4A25"/>
    <w:rsid w:val="00EC4F7F"/>
    <w:rsid w:val="00EC5055"/>
    <w:rsid w:val="00EC61CA"/>
    <w:rsid w:val="00EC73BF"/>
    <w:rsid w:val="00ED0BDA"/>
    <w:rsid w:val="00ED34AA"/>
    <w:rsid w:val="00ED3CA9"/>
    <w:rsid w:val="00EE0FF9"/>
    <w:rsid w:val="00EE1498"/>
    <w:rsid w:val="00EE68DA"/>
    <w:rsid w:val="00EE7DB9"/>
    <w:rsid w:val="00EF2C2E"/>
    <w:rsid w:val="00EF3006"/>
    <w:rsid w:val="00EF608C"/>
    <w:rsid w:val="00F00415"/>
    <w:rsid w:val="00F00A5D"/>
    <w:rsid w:val="00F025A2"/>
    <w:rsid w:val="00F02C57"/>
    <w:rsid w:val="00F04712"/>
    <w:rsid w:val="00F06503"/>
    <w:rsid w:val="00F06509"/>
    <w:rsid w:val="00F07C67"/>
    <w:rsid w:val="00F13360"/>
    <w:rsid w:val="00F133D4"/>
    <w:rsid w:val="00F15087"/>
    <w:rsid w:val="00F168E9"/>
    <w:rsid w:val="00F21AAF"/>
    <w:rsid w:val="00F22EC7"/>
    <w:rsid w:val="00F25318"/>
    <w:rsid w:val="00F30826"/>
    <w:rsid w:val="00F30F23"/>
    <w:rsid w:val="00F325C8"/>
    <w:rsid w:val="00F329E4"/>
    <w:rsid w:val="00F337A4"/>
    <w:rsid w:val="00F3481A"/>
    <w:rsid w:val="00F375C4"/>
    <w:rsid w:val="00F37A4C"/>
    <w:rsid w:val="00F432BE"/>
    <w:rsid w:val="00F45254"/>
    <w:rsid w:val="00F4587A"/>
    <w:rsid w:val="00F458A6"/>
    <w:rsid w:val="00F505D7"/>
    <w:rsid w:val="00F51228"/>
    <w:rsid w:val="00F52F4A"/>
    <w:rsid w:val="00F53778"/>
    <w:rsid w:val="00F5784E"/>
    <w:rsid w:val="00F64989"/>
    <w:rsid w:val="00F653B8"/>
    <w:rsid w:val="00F65DB3"/>
    <w:rsid w:val="00F67890"/>
    <w:rsid w:val="00F67B09"/>
    <w:rsid w:val="00F71483"/>
    <w:rsid w:val="00F74900"/>
    <w:rsid w:val="00F75CD2"/>
    <w:rsid w:val="00F77F5D"/>
    <w:rsid w:val="00F8202B"/>
    <w:rsid w:val="00F8780E"/>
    <w:rsid w:val="00F9008D"/>
    <w:rsid w:val="00F90DFD"/>
    <w:rsid w:val="00F92FD4"/>
    <w:rsid w:val="00F97E86"/>
    <w:rsid w:val="00FA0888"/>
    <w:rsid w:val="00FA1266"/>
    <w:rsid w:val="00FA1D4A"/>
    <w:rsid w:val="00FA2D65"/>
    <w:rsid w:val="00FA393A"/>
    <w:rsid w:val="00FA5047"/>
    <w:rsid w:val="00FA52A8"/>
    <w:rsid w:val="00FA672F"/>
    <w:rsid w:val="00FA7A33"/>
    <w:rsid w:val="00FB06D0"/>
    <w:rsid w:val="00FB10E8"/>
    <w:rsid w:val="00FB4248"/>
    <w:rsid w:val="00FB4C41"/>
    <w:rsid w:val="00FB54C4"/>
    <w:rsid w:val="00FB69C7"/>
    <w:rsid w:val="00FB6EEF"/>
    <w:rsid w:val="00FC1192"/>
    <w:rsid w:val="00FC128B"/>
    <w:rsid w:val="00FC24D4"/>
    <w:rsid w:val="00FC49F9"/>
    <w:rsid w:val="00FD01F0"/>
    <w:rsid w:val="00FD44E1"/>
    <w:rsid w:val="00FD6537"/>
    <w:rsid w:val="00FE1728"/>
    <w:rsid w:val="00FE4104"/>
    <w:rsid w:val="00FE5ED5"/>
    <w:rsid w:val="00FE6CBA"/>
    <w:rsid w:val="00FE7B6C"/>
    <w:rsid w:val="00FF163D"/>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101</Pages>
  <Words>33275</Words>
  <Characters>189671</Characters>
  <Application>Microsoft Office Word</Application>
  <DocSecurity>0</DocSecurity>
  <Lines>1580</Lines>
  <Paragraphs>445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50</cp:revision>
  <cp:lastPrinted>2019-02-25T14:05:00Z</cp:lastPrinted>
  <dcterms:created xsi:type="dcterms:W3CDTF">2025-02-20T09:56:00Z</dcterms:created>
  <dcterms:modified xsi:type="dcterms:W3CDTF">2025-02-21T06:40:00Z</dcterms:modified>
</cp:coreProperties>
</file>