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5EF02C46"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w:t>
      </w:r>
      <w:r w:rsidR="006360A7">
        <w:t>8</w:t>
      </w:r>
      <w:r>
        <w:t>.</w:t>
      </w:r>
      <w:r w:rsidR="006360A7">
        <w:t>0</w:t>
      </w:r>
      <w:r>
        <w:t>.0</w:t>
      </w:r>
      <w:r w:rsidRPr="004D3578">
        <w:t xml:space="preserve"> </w:t>
      </w:r>
      <w:r w:rsidRPr="004D3578">
        <w:rPr>
          <w:sz w:val="32"/>
        </w:rPr>
        <w:t>(</w:t>
      </w:r>
      <w:r w:rsidR="00C140E5">
        <w:rPr>
          <w:sz w:val="32"/>
        </w:rPr>
        <w:t>202</w:t>
      </w:r>
      <w:r w:rsidR="00506E8D">
        <w:rPr>
          <w:sz w:val="32"/>
        </w:rPr>
        <w:t>2</w:t>
      </w:r>
      <w:r>
        <w:rPr>
          <w:sz w:val="32"/>
        </w:rPr>
        <w:t>-</w:t>
      </w:r>
      <w:r w:rsidR="00506E8D">
        <w:rPr>
          <w:sz w:val="32"/>
        </w:rPr>
        <w:t>0</w:t>
      </w:r>
      <w:r w:rsidR="006360A7">
        <w:rPr>
          <w:sz w:val="32"/>
        </w:rPr>
        <w:t>9</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209E5D34"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w:t>
      </w:r>
      <w:r w:rsidR="006360A7">
        <w:rPr>
          <w:rStyle w:val="ZGSM"/>
        </w:rPr>
        <w:t>8</w:t>
      </w:r>
      <w:r w:rsidRPr="004D3578">
        <w:t>)</w:t>
      </w:r>
    </w:p>
    <w:p w14:paraId="77F58AE2" w14:textId="77777777" w:rsidR="001D16CD" w:rsidRPr="00235394" w:rsidRDefault="00000000"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12" o:title="5G-logo_175px"/>
          </v:shape>
        </w:pict>
      </w:r>
      <w:r w:rsidR="001D16CD" w:rsidRPr="00235394">
        <w:rPr>
          <w:color w:val="0000FF"/>
        </w:rPr>
        <w:tab/>
      </w:r>
      <w:r>
        <w:pict w14:anchorId="5CE18FC5">
          <v:shape id="_x0000_i1026" type="#_x0000_t75" style="width:127.95pt;height:74.2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t>Contents</w:t>
      </w:r>
    </w:p>
    <w:p w14:paraId="7687E424" w14:textId="42C95673" w:rsidR="00872260" w:rsidRDefault="003370C8">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872260">
        <w:rPr>
          <w:noProof/>
        </w:rPr>
        <w:t>Foreword</w:t>
      </w:r>
      <w:r w:rsidR="00872260">
        <w:rPr>
          <w:noProof/>
        </w:rPr>
        <w:tab/>
      </w:r>
      <w:r w:rsidR="00872260">
        <w:rPr>
          <w:noProof/>
        </w:rPr>
        <w:fldChar w:fldCharType="begin" w:fldLock="1"/>
      </w:r>
      <w:r w:rsidR="00872260">
        <w:rPr>
          <w:noProof/>
        </w:rPr>
        <w:instrText xml:space="preserve"> PAGEREF _Toc114599848 \h </w:instrText>
      </w:r>
      <w:r w:rsidR="00872260">
        <w:rPr>
          <w:noProof/>
        </w:rPr>
      </w:r>
      <w:r w:rsidR="00872260">
        <w:rPr>
          <w:noProof/>
        </w:rPr>
        <w:fldChar w:fldCharType="separate"/>
      </w:r>
      <w:r w:rsidR="00872260">
        <w:rPr>
          <w:noProof/>
        </w:rPr>
        <w:t>4</w:t>
      </w:r>
      <w:r w:rsidR="00872260">
        <w:rPr>
          <w:noProof/>
        </w:rPr>
        <w:fldChar w:fldCharType="end"/>
      </w:r>
    </w:p>
    <w:p w14:paraId="56483D40" w14:textId="120B6B5C" w:rsidR="00872260" w:rsidRDefault="00872260">
      <w:pPr>
        <w:pStyle w:val="TOC1"/>
        <w:rPr>
          <w:rFonts w:ascii="Calibri" w:eastAsia="Times New Roman" w:hAnsi="Calibri"/>
          <w:noProof/>
          <w:szCs w:val="22"/>
          <w:lang w:eastAsia="en-GB"/>
        </w:rPr>
      </w:pPr>
      <w:r>
        <w:rPr>
          <w:noProof/>
        </w:rPr>
        <w:t>1</w:t>
      </w:r>
      <w:r>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_Toc114599849 \h </w:instrText>
      </w:r>
      <w:r>
        <w:rPr>
          <w:noProof/>
        </w:rPr>
      </w:r>
      <w:r>
        <w:rPr>
          <w:noProof/>
        </w:rPr>
        <w:fldChar w:fldCharType="separate"/>
      </w:r>
      <w:r>
        <w:rPr>
          <w:noProof/>
        </w:rPr>
        <w:t>5</w:t>
      </w:r>
      <w:r>
        <w:rPr>
          <w:noProof/>
        </w:rPr>
        <w:fldChar w:fldCharType="end"/>
      </w:r>
    </w:p>
    <w:p w14:paraId="2C62A9FA" w14:textId="2EF37485" w:rsidR="00872260" w:rsidRDefault="00872260">
      <w:pPr>
        <w:pStyle w:val="TOC1"/>
        <w:rPr>
          <w:rFonts w:ascii="Calibri" w:eastAsia="Times New Roman" w:hAnsi="Calibri"/>
          <w:noProof/>
          <w:szCs w:val="22"/>
          <w:lang w:eastAsia="en-GB"/>
        </w:rPr>
      </w:pPr>
      <w:r>
        <w:rPr>
          <w:noProof/>
        </w:rPr>
        <w:t>2</w:t>
      </w:r>
      <w:r>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_Toc114599850 \h </w:instrText>
      </w:r>
      <w:r>
        <w:rPr>
          <w:noProof/>
        </w:rPr>
      </w:r>
      <w:r>
        <w:rPr>
          <w:noProof/>
        </w:rPr>
        <w:fldChar w:fldCharType="separate"/>
      </w:r>
      <w:r>
        <w:rPr>
          <w:noProof/>
        </w:rPr>
        <w:t>5</w:t>
      </w:r>
      <w:r>
        <w:rPr>
          <w:noProof/>
        </w:rPr>
        <w:fldChar w:fldCharType="end"/>
      </w:r>
    </w:p>
    <w:p w14:paraId="601F9A9C" w14:textId="4F3BE58B" w:rsidR="00872260" w:rsidRDefault="00872260">
      <w:pPr>
        <w:pStyle w:val="TOC1"/>
        <w:rPr>
          <w:rFonts w:ascii="Calibri" w:eastAsia="Times New Roman" w:hAnsi="Calibri"/>
          <w:noProof/>
          <w:szCs w:val="22"/>
          <w:lang w:eastAsia="en-GB"/>
        </w:rPr>
      </w:pPr>
      <w:r>
        <w:rPr>
          <w:noProof/>
        </w:rPr>
        <w:t>3</w:t>
      </w:r>
      <w:r>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_Toc114599851 \h </w:instrText>
      </w:r>
      <w:r>
        <w:rPr>
          <w:noProof/>
        </w:rPr>
      </w:r>
      <w:r>
        <w:rPr>
          <w:noProof/>
        </w:rPr>
        <w:fldChar w:fldCharType="separate"/>
      </w:r>
      <w:r>
        <w:rPr>
          <w:noProof/>
        </w:rPr>
        <w:t>6</w:t>
      </w:r>
      <w:r>
        <w:rPr>
          <w:noProof/>
        </w:rPr>
        <w:fldChar w:fldCharType="end"/>
      </w:r>
    </w:p>
    <w:p w14:paraId="377B34C1" w14:textId="2450DE75" w:rsidR="00872260" w:rsidRDefault="00872260">
      <w:pPr>
        <w:pStyle w:val="TOC2"/>
        <w:rPr>
          <w:rFonts w:ascii="Calibri" w:eastAsia="Times New Roman" w:hAnsi="Calibri"/>
          <w:noProof/>
          <w:sz w:val="22"/>
          <w:szCs w:val="22"/>
          <w:lang w:eastAsia="en-GB"/>
        </w:rPr>
      </w:pPr>
      <w:r>
        <w:rPr>
          <w:noProof/>
        </w:rPr>
        <w:t>3.1</w:t>
      </w:r>
      <w:r>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_Toc114599852 \h </w:instrText>
      </w:r>
      <w:r>
        <w:rPr>
          <w:noProof/>
        </w:rPr>
      </w:r>
      <w:r>
        <w:rPr>
          <w:noProof/>
        </w:rPr>
        <w:fldChar w:fldCharType="separate"/>
      </w:r>
      <w:r>
        <w:rPr>
          <w:noProof/>
        </w:rPr>
        <w:t>6</w:t>
      </w:r>
      <w:r>
        <w:rPr>
          <w:noProof/>
        </w:rPr>
        <w:fldChar w:fldCharType="end"/>
      </w:r>
    </w:p>
    <w:p w14:paraId="0CA3A10A" w14:textId="4D9E1A37" w:rsidR="00872260" w:rsidRDefault="00872260">
      <w:pPr>
        <w:pStyle w:val="TOC2"/>
        <w:rPr>
          <w:rFonts w:ascii="Calibri" w:eastAsia="Times New Roman" w:hAnsi="Calibri"/>
          <w:noProof/>
          <w:sz w:val="22"/>
          <w:szCs w:val="22"/>
          <w:lang w:eastAsia="en-GB"/>
        </w:rPr>
      </w:pPr>
      <w:r>
        <w:rPr>
          <w:noProof/>
        </w:rPr>
        <w:t>3.2</w:t>
      </w:r>
      <w:r>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_Toc114599853 \h </w:instrText>
      </w:r>
      <w:r>
        <w:rPr>
          <w:noProof/>
        </w:rPr>
      </w:r>
      <w:r>
        <w:rPr>
          <w:noProof/>
        </w:rPr>
        <w:fldChar w:fldCharType="separate"/>
      </w:r>
      <w:r>
        <w:rPr>
          <w:noProof/>
        </w:rPr>
        <w:t>6</w:t>
      </w:r>
      <w:r>
        <w:rPr>
          <w:noProof/>
        </w:rPr>
        <w:fldChar w:fldCharType="end"/>
      </w:r>
    </w:p>
    <w:p w14:paraId="7C65B6B3" w14:textId="6DD2C10C" w:rsidR="00872260" w:rsidRDefault="00872260">
      <w:pPr>
        <w:pStyle w:val="TOC1"/>
        <w:rPr>
          <w:rFonts w:ascii="Calibri" w:eastAsia="Times New Roman" w:hAnsi="Calibri"/>
          <w:noProof/>
          <w:szCs w:val="22"/>
          <w:lang w:eastAsia="en-GB"/>
        </w:rPr>
      </w:pPr>
      <w:r>
        <w:rPr>
          <w:noProof/>
        </w:rPr>
        <w:t>4</w:t>
      </w:r>
      <w:r>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_Toc114599854 \h </w:instrText>
      </w:r>
      <w:r>
        <w:rPr>
          <w:noProof/>
        </w:rPr>
      </w:r>
      <w:r>
        <w:rPr>
          <w:noProof/>
        </w:rPr>
        <w:fldChar w:fldCharType="separate"/>
      </w:r>
      <w:r>
        <w:rPr>
          <w:noProof/>
        </w:rPr>
        <w:t>7</w:t>
      </w:r>
      <w:r>
        <w:rPr>
          <w:noProof/>
        </w:rPr>
        <w:fldChar w:fldCharType="end"/>
      </w:r>
    </w:p>
    <w:p w14:paraId="651EE876" w14:textId="7F8B4F06" w:rsidR="00872260" w:rsidRDefault="00872260">
      <w:pPr>
        <w:pStyle w:val="TOC2"/>
        <w:rPr>
          <w:rFonts w:ascii="Calibri" w:eastAsia="Times New Roman" w:hAnsi="Calibri"/>
          <w:noProof/>
          <w:sz w:val="22"/>
          <w:szCs w:val="22"/>
          <w:lang w:eastAsia="en-GB"/>
        </w:rPr>
      </w:pPr>
      <w:r>
        <w:rPr>
          <w:noProof/>
        </w:rPr>
        <w:t>4.1</w:t>
      </w:r>
      <w:r>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_Toc114599855 \h </w:instrText>
      </w:r>
      <w:r>
        <w:rPr>
          <w:noProof/>
        </w:rPr>
      </w:r>
      <w:r>
        <w:rPr>
          <w:noProof/>
        </w:rPr>
        <w:fldChar w:fldCharType="separate"/>
      </w:r>
      <w:r>
        <w:rPr>
          <w:noProof/>
        </w:rPr>
        <w:t>7</w:t>
      </w:r>
      <w:r>
        <w:rPr>
          <w:noProof/>
        </w:rPr>
        <w:fldChar w:fldCharType="end"/>
      </w:r>
    </w:p>
    <w:p w14:paraId="6DC8E562" w14:textId="5F1A5541" w:rsidR="00872260" w:rsidRDefault="00872260">
      <w:pPr>
        <w:pStyle w:val="TOC2"/>
        <w:rPr>
          <w:rFonts w:ascii="Calibri" w:eastAsia="Times New Roman" w:hAnsi="Calibri"/>
          <w:noProof/>
          <w:sz w:val="22"/>
          <w:szCs w:val="22"/>
          <w:lang w:eastAsia="en-GB"/>
        </w:rPr>
      </w:pPr>
      <w:r>
        <w:rPr>
          <w:noProof/>
          <w:lang w:eastAsia="zh-CN"/>
        </w:rPr>
        <w:t>4.2</w:t>
      </w:r>
      <w:r>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_Toc114599856 \h </w:instrText>
      </w:r>
      <w:r>
        <w:rPr>
          <w:noProof/>
        </w:rPr>
      </w:r>
      <w:r>
        <w:rPr>
          <w:noProof/>
        </w:rPr>
        <w:fldChar w:fldCharType="separate"/>
      </w:r>
      <w:r>
        <w:rPr>
          <w:noProof/>
        </w:rPr>
        <w:t>7</w:t>
      </w:r>
      <w:r>
        <w:rPr>
          <w:noProof/>
        </w:rPr>
        <w:fldChar w:fldCharType="end"/>
      </w:r>
    </w:p>
    <w:p w14:paraId="4F14DDBB" w14:textId="65285D84" w:rsidR="00872260" w:rsidRDefault="00872260">
      <w:pPr>
        <w:pStyle w:val="TOC3"/>
        <w:rPr>
          <w:rFonts w:ascii="Calibri" w:eastAsia="Times New Roman" w:hAnsi="Calibri"/>
          <w:noProof/>
          <w:sz w:val="22"/>
          <w:szCs w:val="22"/>
          <w:lang w:eastAsia="en-GB"/>
        </w:rPr>
      </w:pPr>
      <w:r>
        <w:rPr>
          <w:noProof/>
        </w:rPr>
        <w:t>4.2.1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_Toc114599857 \h </w:instrText>
      </w:r>
      <w:r>
        <w:rPr>
          <w:noProof/>
        </w:rPr>
      </w:r>
      <w:r>
        <w:rPr>
          <w:noProof/>
        </w:rPr>
        <w:fldChar w:fldCharType="separate"/>
      </w:r>
      <w:r>
        <w:rPr>
          <w:noProof/>
        </w:rPr>
        <w:t>7</w:t>
      </w:r>
      <w:r>
        <w:rPr>
          <w:noProof/>
        </w:rPr>
        <w:fldChar w:fldCharType="end"/>
      </w:r>
    </w:p>
    <w:p w14:paraId="6E8B35F5" w14:textId="19B4280C" w:rsidR="00872260" w:rsidRDefault="00872260">
      <w:pPr>
        <w:pStyle w:val="TOC3"/>
        <w:rPr>
          <w:rFonts w:ascii="Calibri" w:eastAsia="Times New Roman" w:hAnsi="Calibri"/>
          <w:noProof/>
          <w:sz w:val="22"/>
          <w:szCs w:val="22"/>
          <w:lang w:eastAsia="en-GB"/>
        </w:rPr>
      </w:pPr>
      <w:r>
        <w:rPr>
          <w:noProof/>
        </w:rPr>
        <w:t>4.2.2</w:t>
      </w:r>
      <w:r>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_Toc114599858 \h </w:instrText>
      </w:r>
      <w:r>
        <w:rPr>
          <w:noProof/>
        </w:rPr>
      </w:r>
      <w:r>
        <w:rPr>
          <w:noProof/>
        </w:rPr>
        <w:fldChar w:fldCharType="separate"/>
      </w:r>
      <w:r>
        <w:rPr>
          <w:noProof/>
        </w:rPr>
        <w:t>9</w:t>
      </w:r>
      <w:r>
        <w:rPr>
          <w:noProof/>
        </w:rPr>
        <w:fldChar w:fldCharType="end"/>
      </w:r>
    </w:p>
    <w:p w14:paraId="6DA1EED6" w14:textId="2024B679" w:rsidR="00872260" w:rsidRDefault="00872260">
      <w:pPr>
        <w:pStyle w:val="TOC4"/>
        <w:rPr>
          <w:rFonts w:ascii="Calibri" w:eastAsia="Times New Roman" w:hAnsi="Calibri"/>
          <w:noProof/>
          <w:sz w:val="22"/>
          <w:szCs w:val="22"/>
          <w:lang w:eastAsia="en-GB"/>
        </w:rPr>
      </w:pPr>
      <w:r>
        <w:rPr>
          <w:noProof/>
        </w:rPr>
        <w:t>4.2.2.1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_Toc114599859 \h </w:instrText>
      </w:r>
      <w:r>
        <w:rPr>
          <w:noProof/>
        </w:rPr>
      </w:r>
      <w:r>
        <w:rPr>
          <w:noProof/>
        </w:rPr>
        <w:fldChar w:fldCharType="separate"/>
      </w:r>
      <w:r>
        <w:rPr>
          <w:noProof/>
        </w:rPr>
        <w:t>9</w:t>
      </w:r>
      <w:r>
        <w:rPr>
          <w:noProof/>
        </w:rPr>
        <w:fldChar w:fldCharType="end"/>
      </w:r>
    </w:p>
    <w:p w14:paraId="78548B3D" w14:textId="15A20BD0" w:rsidR="00872260" w:rsidRDefault="00872260">
      <w:pPr>
        <w:pStyle w:val="TOC4"/>
        <w:rPr>
          <w:rFonts w:ascii="Calibri" w:eastAsia="Times New Roman" w:hAnsi="Calibri"/>
          <w:noProof/>
          <w:sz w:val="22"/>
          <w:szCs w:val="22"/>
          <w:lang w:eastAsia="en-GB"/>
        </w:rPr>
      </w:pPr>
      <w:r>
        <w:rPr>
          <w:noProof/>
        </w:rPr>
        <w:t>4.2.2.2</w:t>
      </w:r>
      <w:r>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_Toc114599860 \h </w:instrText>
      </w:r>
      <w:r>
        <w:rPr>
          <w:noProof/>
        </w:rPr>
      </w:r>
      <w:r>
        <w:rPr>
          <w:noProof/>
        </w:rPr>
        <w:fldChar w:fldCharType="separate"/>
      </w:r>
      <w:r>
        <w:rPr>
          <w:noProof/>
        </w:rPr>
        <w:t>9</w:t>
      </w:r>
      <w:r>
        <w:rPr>
          <w:noProof/>
        </w:rPr>
        <w:fldChar w:fldCharType="end"/>
      </w:r>
    </w:p>
    <w:p w14:paraId="5E6E9AF8" w14:textId="1BB61882" w:rsidR="00872260" w:rsidRDefault="00872260">
      <w:pPr>
        <w:pStyle w:val="TOC4"/>
        <w:rPr>
          <w:rFonts w:ascii="Calibri" w:eastAsia="Times New Roman" w:hAnsi="Calibri"/>
          <w:noProof/>
          <w:sz w:val="22"/>
          <w:szCs w:val="22"/>
          <w:lang w:eastAsia="en-GB"/>
        </w:rPr>
      </w:pPr>
      <w:r>
        <w:rPr>
          <w:noProof/>
        </w:rPr>
        <w:t>4.2.2.3</w:t>
      </w:r>
      <w:r>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_Toc114599861 \h </w:instrText>
      </w:r>
      <w:r>
        <w:rPr>
          <w:noProof/>
        </w:rPr>
      </w:r>
      <w:r>
        <w:rPr>
          <w:noProof/>
        </w:rPr>
        <w:fldChar w:fldCharType="separate"/>
      </w:r>
      <w:r>
        <w:rPr>
          <w:noProof/>
        </w:rPr>
        <w:t>15</w:t>
      </w:r>
      <w:r>
        <w:rPr>
          <w:noProof/>
        </w:rPr>
        <w:fldChar w:fldCharType="end"/>
      </w:r>
    </w:p>
    <w:p w14:paraId="543C0704" w14:textId="6D206213" w:rsidR="00872260" w:rsidRDefault="00872260">
      <w:pPr>
        <w:pStyle w:val="TOC3"/>
        <w:rPr>
          <w:rFonts w:ascii="Calibri" w:eastAsia="Times New Roman" w:hAnsi="Calibri"/>
          <w:noProof/>
          <w:sz w:val="22"/>
          <w:szCs w:val="22"/>
          <w:lang w:eastAsia="en-GB"/>
        </w:rPr>
      </w:pPr>
      <w:r>
        <w:rPr>
          <w:noProof/>
          <w:lang w:eastAsia="zh-CN"/>
        </w:rPr>
        <w:t>4.2.3</w:t>
      </w:r>
      <w:r>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_Toc114599862 \h </w:instrText>
      </w:r>
      <w:r>
        <w:rPr>
          <w:noProof/>
        </w:rPr>
      </w:r>
      <w:r>
        <w:rPr>
          <w:noProof/>
        </w:rPr>
        <w:fldChar w:fldCharType="separate"/>
      </w:r>
      <w:r>
        <w:rPr>
          <w:noProof/>
        </w:rPr>
        <w:t>18</w:t>
      </w:r>
      <w:r>
        <w:rPr>
          <w:noProof/>
        </w:rPr>
        <w:fldChar w:fldCharType="end"/>
      </w:r>
    </w:p>
    <w:p w14:paraId="1DE60603" w14:textId="79B0842D" w:rsidR="00872260" w:rsidRDefault="00872260">
      <w:pPr>
        <w:pStyle w:val="TOC2"/>
        <w:rPr>
          <w:rFonts w:ascii="Calibri" w:eastAsia="Times New Roman" w:hAnsi="Calibri"/>
          <w:noProof/>
          <w:sz w:val="22"/>
          <w:szCs w:val="22"/>
          <w:lang w:eastAsia="en-GB"/>
        </w:rPr>
      </w:pPr>
      <w:r>
        <w:rPr>
          <w:noProof/>
          <w:lang w:eastAsia="zh-CN"/>
        </w:rPr>
        <w:t>4.3</w:t>
      </w:r>
      <w:r>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_Toc114599863 \h </w:instrText>
      </w:r>
      <w:r>
        <w:rPr>
          <w:noProof/>
        </w:rPr>
      </w:r>
      <w:r>
        <w:rPr>
          <w:noProof/>
        </w:rPr>
        <w:fldChar w:fldCharType="separate"/>
      </w:r>
      <w:r>
        <w:rPr>
          <w:noProof/>
        </w:rPr>
        <w:t>19</w:t>
      </w:r>
      <w:r>
        <w:rPr>
          <w:noProof/>
        </w:rPr>
        <w:fldChar w:fldCharType="end"/>
      </w:r>
    </w:p>
    <w:p w14:paraId="1C81679A" w14:textId="2BCBB674" w:rsidR="00872260" w:rsidRDefault="00872260">
      <w:pPr>
        <w:pStyle w:val="TOC3"/>
        <w:rPr>
          <w:rFonts w:ascii="Calibri" w:eastAsia="Times New Roman" w:hAnsi="Calibri"/>
          <w:noProof/>
          <w:sz w:val="22"/>
          <w:szCs w:val="22"/>
          <w:lang w:eastAsia="en-GB"/>
        </w:rPr>
      </w:pPr>
      <w:r>
        <w:rPr>
          <w:noProof/>
          <w:lang w:eastAsia="zh-CN"/>
        </w:rPr>
        <w:t>4.3.1</w:t>
      </w:r>
      <w:r>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_Toc114599864 \h </w:instrText>
      </w:r>
      <w:r>
        <w:rPr>
          <w:noProof/>
        </w:rPr>
      </w:r>
      <w:r>
        <w:rPr>
          <w:noProof/>
        </w:rPr>
        <w:fldChar w:fldCharType="separate"/>
      </w:r>
      <w:r>
        <w:rPr>
          <w:noProof/>
        </w:rPr>
        <w:t>19</w:t>
      </w:r>
      <w:r>
        <w:rPr>
          <w:noProof/>
        </w:rPr>
        <w:fldChar w:fldCharType="end"/>
      </w:r>
    </w:p>
    <w:p w14:paraId="2B702F80" w14:textId="2786A4E9" w:rsidR="00872260" w:rsidRDefault="00872260">
      <w:pPr>
        <w:pStyle w:val="TOC3"/>
        <w:rPr>
          <w:rFonts w:ascii="Calibri" w:eastAsia="Times New Roman" w:hAnsi="Calibri"/>
          <w:noProof/>
          <w:sz w:val="22"/>
          <w:szCs w:val="22"/>
          <w:lang w:eastAsia="en-GB"/>
        </w:rPr>
      </w:pPr>
      <w:r>
        <w:rPr>
          <w:noProof/>
          <w:lang w:eastAsia="zh-CN"/>
        </w:rPr>
        <w:t>4.3.2</w:t>
      </w:r>
      <w:r>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_Toc114599865 \h </w:instrText>
      </w:r>
      <w:r>
        <w:rPr>
          <w:noProof/>
        </w:rPr>
      </w:r>
      <w:r>
        <w:rPr>
          <w:noProof/>
        </w:rPr>
        <w:fldChar w:fldCharType="separate"/>
      </w:r>
      <w:r>
        <w:rPr>
          <w:noProof/>
        </w:rPr>
        <w:t>19</w:t>
      </w:r>
      <w:r>
        <w:rPr>
          <w:noProof/>
        </w:rPr>
        <w:fldChar w:fldCharType="end"/>
      </w:r>
    </w:p>
    <w:p w14:paraId="09DB0FF4" w14:textId="24542C52" w:rsidR="00872260" w:rsidRDefault="00872260">
      <w:pPr>
        <w:pStyle w:val="TOC4"/>
        <w:rPr>
          <w:rFonts w:ascii="Calibri" w:eastAsia="Times New Roman" w:hAnsi="Calibri"/>
          <w:noProof/>
          <w:sz w:val="22"/>
          <w:szCs w:val="22"/>
          <w:lang w:eastAsia="en-GB"/>
        </w:rPr>
      </w:pPr>
      <w:r>
        <w:rPr>
          <w:noProof/>
          <w:lang w:eastAsia="zh-CN"/>
        </w:rPr>
        <w:t>4.3.2.1</w:t>
      </w:r>
      <w:r>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_Toc114599866 \h </w:instrText>
      </w:r>
      <w:r>
        <w:rPr>
          <w:noProof/>
        </w:rPr>
      </w:r>
      <w:r>
        <w:rPr>
          <w:noProof/>
        </w:rPr>
        <w:fldChar w:fldCharType="separate"/>
      </w:r>
      <w:r>
        <w:rPr>
          <w:noProof/>
        </w:rPr>
        <w:t>19</w:t>
      </w:r>
      <w:r>
        <w:rPr>
          <w:noProof/>
        </w:rPr>
        <w:fldChar w:fldCharType="end"/>
      </w:r>
    </w:p>
    <w:p w14:paraId="33FFBDF0" w14:textId="5D22E804" w:rsidR="00872260" w:rsidRDefault="00872260">
      <w:pPr>
        <w:pStyle w:val="TOC4"/>
        <w:rPr>
          <w:rFonts w:ascii="Calibri" w:eastAsia="Times New Roman" w:hAnsi="Calibri"/>
          <w:noProof/>
          <w:sz w:val="22"/>
          <w:szCs w:val="22"/>
          <w:lang w:eastAsia="en-GB"/>
        </w:rPr>
      </w:pPr>
      <w:r>
        <w:rPr>
          <w:noProof/>
          <w:lang w:eastAsia="zh-CN"/>
        </w:rPr>
        <w:t>4.3.2.2</w:t>
      </w:r>
      <w:r>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_Toc114599867 \h </w:instrText>
      </w:r>
      <w:r>
        <w:rPr>
          <w:noProof/>
        </w:rPr>
      </w:r>
      <w:r>
        <w:rPr>
          <w:noProof/>
        </w:rPr>
        <w:fldChar w:fldCharType="separate"/>
      </w:r>
      <w:r>
        <w:rPr>
          <w:noProof/>
        </w:rPr>
        <w:t>20</w:t>
      </w:r>
      <w:r>
        <w:rPr>
          <w:noProof/>
        </w:rPr>
        <w:fldChar w:fldCharType="end"/>
      </w:r>
    </w:p>
    <w:p w14:paraId="75265FCC" w14:textId="3C35F065" w:rsidR="00872260" w:rsidRDefault="00872260">
      <w:pPr>
        <w:pStyle w:val="TOC3"/>
        <w:rPr>
          <w:rFonts w:ascii="Calibri" w:eastAsia="Times New Roman" w:hAnsi="Calibri"/>
          <w:noProof/>
          <w:sz w:val="22"/>
          <w:szCs w:val="22"/>
          <w:lang w:eastAsia="en-GB"/>
        </w:rPr>
      </w:pPr>
      <w:r>
        <w:rPr>
          <w:noProof/>
          <w:lang w:eastAsia="zh-CN"/>
        </w:rPr>
        <w:t>4.3.3</w:t>
      </w:r>
      <w:r>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_Toc114599868 \h </w:instrText>
      </w:r>
      <w:r>
        <w:rPr>
          <w:noProof/>
        </w:rPr>
      </w:r>
      <w:r>
        <w:rPr>
          <w:noProof/>
        </w:rPr>
        <w:fldChar w:fldCharType="separate"/>
      </w:r>
      <w:r>
        <w:rPr>
          <w:noProof/>
        </w:rPr>
        <w:t>20</w:t>
      </w:r>
      <w:r>
        <w:rPr>
          <w:noProof/>
        </w:rPr>
        <w:fldChar w:fldCharType="end"/>
      </w:r>
    </w:p>
    <w:p w14:paraId="5C361D7A" w14:textId="395079A0" w:rsidR="00872260" w:rsidRDefault="00872260">
      <w:pPr>
        <w:pStyle w:val="TOC4"/>
        <w:rPr>
          <w:rFonts w:ascii="Calibri" w:eastAsia="Times New Roman" w:hAnsi="Calibri"/>
          <w:noProof/>
          <w:sz w:val="22"/>
          <w:szCs w:val="22"/>
          <w:lang w:eastAsia="en-GB"/>
        </w:rPr>
      </w:pPr>
      <w:r>
        <w:rPr>
          <w:noProof/>
          <w:lang w:eastAsia="zh-CN"/>
        </w:rPr>
        <w:t>4.3.3.1</w:t>
      </w:r>
      <w:r>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_Toc114599869 \h </w:instrText>
      </w:r>
      <w:r>
        <w:rPr>
          <w:noProof/>
        </w:rPr>
      </w:r>
      <w:r>
        <w:rPr>
          <w:noProof/>
        </w:rPr>
        <w:fldChar w:fldCharType="separate"/>
      </w:r>
      <w:r>
        <w:rPr>
          <w:noProof/>
        </w:rPr>
        <w:t>20</w:t>
      </w:r>
      <w:r>
        <w:rPr>
          <w:noProof/>
        </w:rPr>
        <w:fldChar w:fldCharType="end"/>
      </w:r>
    </w:p>
    <w:p w14:paraId="2315C1A4" w14:textId="7D3C5A97" w:rsidR="00872260" w:rsidRDefault="00872260">
      <w:pPr>
        <w:pStyle w:val="TOC4"/>
        <w:rPr>
          <w:rFonts w:ascii="Calibri" w:eastAsia="Times New Roman" w:hAnsi="Calibri"/>
          <w:noProof/>
          <w:sz w:val="22"/>
          <w:szCs w:val="22"/>
          <w:lang w:eastAsia="en-GB"/>
        </w:rPr>
      </w:pPr>
      <w:r>
        <w:rPr>
          <w:noProof/>
          <w:lang w:eastAsia="zh-CN"/>
        </w:rPr>
        <w:t>4.3.3.2</w:t>
      </w:r>
      <w:r>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_Toc114599870 \h </w:instrText>
      </w:r>
      <w:r>
        <w:rPr>
          <w:noProof/>
        </w:rPr>
      </w:r>
      <w:r>
        <w:rPr>
          <w:noProof/>
        </w:rPr>
        <w:fldChar w:fldCharType="separate"/>
      </w:r>
      <w:r>
        <w:rPr>
          <w:noProof/>
        </w:rPr>
        <w:t>20</w:t>
      </w:r>
      <w:r>
        <w:rPr>
          <w:noProof/>
        </w:rPr>
        <w:fldChar w:fldCharType="end"/>
      </w:r>
    </w:p>
    <w:p w14:paraId="14B26EC6" w14:textId="61503D77" w:rsidR="00872260" w:rsidRDefault="00872260">
      <w:pPr>
        <w:pStyle w:val="TOC2"/>
        <w:rPr>
          <w:rFonts w:ascii="Calibri" w:eastAsia="Times New Roman" w:hAnsi="Calibri"/>
          <w:noProof/>
          <w:sz w:val="22"/>
          <w:szCs w:val="22"/>
          <w:lang w:eastAsia="en-GB"/>
        </w:rPr>
      </w:pPr>
      <w:r>
        <w:rPr>
          <w:noProof/>
        </w:rPr>
        <w:t>4.4</w:t>
      </w:r>
      <w:r>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_Toc114599871 \h </w:instrText>
      </w:r>
      <w:r>
        <w:rPr>
          <w:noProof/>
        </w:rPr>
      </w:r>
      <w:r>
        <w:rPr>
          <w:noProof/>
        </w:rPr>
        <w:fldChar w:fldCharType="separate"/>
      </w:r>
      <w:r>
        <w:rPr>
          <w:noProof/>
        </w:rPr>
        <w:t>20</w:t>
      </w:r>
      <w:r>
        <w:rPr>
          <w:noProof/>
        </w:rPr>
        <w:fldChar w:fldCharType="end"/>
      </w:r>
    </w:p>
    <w:p w14:paraId="1C504C44" w14:textId="19C77AAB" w:rsidR="00872260" w:rsidRDefault="00872260">
      <w:pPr>
        <w:pStyle w:val="TOC3"/>
        <w:rPr>
          <w:rFonts w:ascii="Calibri" w:eastAsia="Times New Roman" w:hAnsi="Calibri"/>
          <w:noProof/>
          <w:sz w:val="22"/>
          <w:szCs w:val="22"/>
          <w:lang w:eastAsia="en-GB"/>
        </w:rPr>
      </w:pPr>
      <w:r>
        <w:rPr>
          <w:noProof/>
        </w:rPr>
        <w:t>4.4.1</w:t>
      </w:r>
      <w:r>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_Toc114599872 \h </w:instrText>
      </w:r>
      <w:r>
        <w:rPr>
          <w:noProof/>
        </w:rPr>
      </w:r>
      <w:r>
        <w:rPr>
          <w:noProof/>
        </w:rPr>
        <w:fldChar w:fldCharType="separate"/>
      </w:r>
      <w:r>
        <w:rPr>
          <w:noProof/>
        </w:rPr>
        <w:t>20</w:t>
      </w:r>
      <w:r>
        <w:rPr>
          <w:noProof/>
        </w:rPr>
        <w:fldChar w:fldCharType="end"/>
      </w:r>
    </w:p>
    <w:p w14:paraId="4F8A983B" w14:textId="5C225E3E" w:rsidR="00872260" w:rsidRDefault="00872260">
      <w:pPr>
        <w:pStyle w:val="TOC3"/>
        <w:rPr>
          <w:rFonts w:ascii="Calibri" w:eastAsia="Times New Roman" w:hAnsi="Calibri"/>
          <w:noProof/>
          <w:sz w:val="22"/>
          <w:szCs w:val="22"/>
          <w:lang w:eastAsia="en-GB"/>
        </w:rPr>
      </w:pPr>
      <w:r>
        <w:rPr>
          <w:noProof/>
        </w:rPr>
        <w:t>4.4.2</w:t>
      </w:r>
      <w:r>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_Toc114599873 \h </w:instrText>
      </w:r>
      <w:r>
        <w:rPr>
          <w:noProof/>
        </w:rPr>
      </w:r>
      <w:r>
        <w:rPr>
          <w:noProof/>
        </w:rPr>
        <w:fldChar w:fldCharType="separate"/>
      </w:r>
      <w:r>
        <w:rPr>
          <w:noProof/>
        </w:rPr>
        <w:t>21</w:t>
      </w:r>
      <w:r>
        <w:rPr>
          <w:noProof/>
        </w:rPr>
        <w:fldChar w:fldCharType="end"/>
      </w:r>
    </w:p>
    <w:p w14:paraId="12FEECDF" w14:textId="77C1E804" w:rsidR="00872260" w:rsidRDefault="00872260">
      <w:pPr>
        <w:pStyle w:val="TOC1"/>
        <w:rPr>
          <w:rFonts w:ascii="Calibri" w:eastAsia="Times New Roman" w:hAnsi="Calibri"/>
          <w:noProof/>
          <w:szCs w:val="22"/>
          <w:lang w:eastAsia="en-GB"/>
        </w:rPr>
      </w:pPr>
      <w:r>
        <w:rPr>
          <w:noProof/>
        </w:rPr>
        <w:t>5</w:t>
      </w:r>
      <w:r>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_Toc114599874 \h </w:instrText>
      </w:r>
      <w:r>
        <w:rPr>
          <w:noProof/>
        </w:rPr>
      </w:r>
      <w:r>
        <w:rPr>
          <w:noProof/>
        </w:rPr>
        <w:fldChar w:fldCharType="separate"/>
      </w:r>
      <w:r>
        <w:rPr>
          <w:noProof/>
        </w:rPr>
        <w:t>24</w:t>
      </w:r>
      <w:r>
        <w:rPr>
          <w:noProof/>
        </w:rPr>
        <w:fldChar w:fldCharType="end"/>
      </w:r>
    </w:p>
    <w:p w14:paraId="58D1EDE5" w14:textId="0CB3305B" w:rsidR="00872260" w:rsidRDefault="00872260">
      <w:pPr>
        <w:pStyle w:val="TOC2"/>
        <w:rPr>
          <w:rFonts w:ascii="Calibri" w:eastAsia="Times New Roman" w:hAnsi="Calibri"/>
          <w:noProof/>
          <w:sz w:val="22"/>
          <w:szCs w:val="22"/>
          <w:lang w:eastAsia="en-GB"/>
        </w:rPr>
      </w:pPr>
      <w:r>
        <w:rPr>
          <w:noProof/>
          <w:lang w:eastAsia="zh-CN"/>
        </w:rPr>
        <w:t>5.1</w:t>
      </w:r>
      <w:r>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_Toc114599875 \h </w:instrText>
      </w:r>
      <w:r>
        <w:rPr>
          <w:noProof/>
        </w:rPr>
      </w:r>
      <w:r>
        <w:rPr>
          <w:noProof/>
        </w:rPr>
        <w:fldChar w:fldCharType="separate"/>
      </w:r>
      <w:r>
        <w:rPr>
          <w:noProof/>
        </w:rPr>
        <w:t>24</w:t>
      </w:r>
      <w:r>
        <w:rPr>
          <w:noProof/>
        </w:rPr>
        <w:fldChar w:fldCharType="end"/>
      </w:r>
    </w:p>
    <w:p w14:paraId="08A03D97" w14:textId="3E7A2F4C" w:rsidR="00872260" w:rsidRDefault="00872260">
      <w:pPr>
        <w:pStyle w:val="TOC2"/>
        <w:rPr>
          <w:rFonts w:ascii="Calibri" w:eastAsia="Times New Roman" w:hAnsi="Calibri"/>
          <w:noProof/>
          <w:sz w:val="22"/>
          <w:szCs w:val="22"/>
          <w:lang w:eastAsia="en-GB"/>
        </w:rPr>
      </w:pPr>
      <w:r>
        <w:rPr>
          <w:noProof/>
          <w:lang w:eastAsia="zh-CN"/>
        </w:rPr>
        <w:t>5.2</w:t>
      </w:r>
      <w:r>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_Toc114599876 \h </w:instrText>
      </w:r>
      <w:r>
        <w:rPr>
          <w:noProof/>
        </w:rPr>
      </w:r>
      <w:r>
        <w:rPr>
          <w:noProof/>
        </w:rPr>
        <w:fldChar w:fldCharType="separate"/>
      </w:r>
      <w:r>
        <w:rPr>
          <w:noProof/>
        </w:rPr>
        <w:t>24</w:t>
      </w:r>
      <w:r>
        <w:rPr>
          <w:noProof/>
        </w:rPr>
        <w:fldChar w:fldCharType="end"/>
      </w:r>
    </w:p>
    <w:p w14:paraId="066783B4" w14:textId="3E9F9E5F" w:rsidR="00872260" w:rsidRDefault="00872260">
      <w:pPr>
        <w:pStyle w:val="TOC2"/>
        <w:rPr>
          <w:rFonts w:ascii="Calibri" w:eastAsia="Times New Roman" w:hAnsi="Calibri"/>
          <w:noProof/>
          <w:sz w:val="22"/>
          <w:szCs w:val="22"/>
          <w:lang w:eastAsia="en-GB"/>
        </w:rPr>
      </w:pPr>
      <w:r>
        <w:rPr>
          <w:noProof/>
          <w:lang w:eastAsia="zh-CN"/>
        </w:rPr>
        <w:t>5.3</w:t>
      </w:r>
      <w:r>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_Toc114599877 \h </w:instrText>
      </w:r>
      <w:r>
        <w:rPr>
          <w:noProof/>
        </w:rPr>
      </w:r>
      <w:r>
        <w:rPr>
          <w:noProof/>
        </w:rPr>
        <w:fldChar w:fldCharType="separate"/>
      </w:r>
      <w:r>
        <w:rPr>
          <w:noProof/>
        </w:rPr>
        <w:t>33</w:t>
      </w:r>
      <w:r>
        <w:rPr>
          <w:noProof/>
        </w:rPr>
        <w:fldChar w:fldCharType="end"/>
      </w:r>
    </w:p>
    <w:p w14:paraId="4C344C8F" w14:textId="50ED0475" w:rsidR="00872260" w:rsidRDefault="00872260">
      <w:pPr>
        <w:pStyle w:val="TOC3"/>
        <w:rPr>
          <w:rFonts w:ascii="Calibri" w:eastAsia="Times New Roman" w:hAnsi="Calibri"/>
          <w:noProof/>
          <w:sz w:val="22"/>
          <w:szCs w:val="22"/>
          <w:lang w:eastAsia="en-GB"/>
        </w:rPr>
      </w:pPr>
      <w:r>
        <w:rPr>
          <w:noProof/>
        </w:rPr>
        <w:t>5.3.1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_Toc114599878 \h </w:instrText>
      </w:r>
      <w:r>
        <w:rPr>
          <w:noProof/>
        </w:rPr>
      </w:r>
      <w:r>
        <w:rPr>
          <w:noProof/>
        </w:rPr>
        <w:fldChar w:fldCharType="separate"/>
      </w:r>
      <w:r>
        <w:rPr>
          <w:noProof/>
        </w:rPr>
        <w:t>33</w:t>
      </w:r>
      <w:r>
        <w:rPr>
          <w:noProof/>
        </w:rPr>
        <w:fldChar w:fldCharType="end"/>
      </w:r>
    </w:p>
    <w:p w14:paraId="0D69DE52" w14:textId="0F02698A" w:rsidR="00872260" w:rsidRDefault="00872260">
      <w:pPr>
        <w:pStyle w:val="TOC3"/>
        <w:rPr>
          <w:rFonts w:ascii="Calibri" w:eastAsia="Times New Roman" w:hAnsi="Calibri"/>
          <w:noProof/>
          <w:sz w:val="22"/>
          <w:szCs w:val="22"/>
          <w:lang w:eastAsia="en-GB"/>
        </w:rPr>
      </w:pPr>
      <w:r>
        <w:rPr>
          <w:noProof/>
        </w:rPr>
        <w:t>5.3.2</w:t>
      </w:r>
      <w:r>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_Toc114599879 \h </w:instrText>
      </w:r>
      <w:r>
        <w:rPr>
          <w:noProof/>
        </w:rPr>
      </w:r>
      <w:r>
        <w:rPr>
          <w:noProof/>
        </w:rPr>
        <w:fldChar w:fldCharType="separate"/>
      </w:r>
      <w:r>
        <w:rPr>
          <w:noProof/>
        </w:rPr>
        <w:t>34</w:t>
      </w:r>
      <w:r>
        <w:rPr>
          <w:noProof/>
        </w:rPr>
        <w:fldChar w:fldCharType="end"/>
      </w:r>
    </w:p>
    <w:p w14:paraId="3182B77F" w14:textId="49EBEE04" w:rsidR="00872260" w:rsidRDefault="00872260">
      <w:pPr>
        <w:pStyle w:val="TOC3"/>
        <w:rPr>
          <w:rFonts w:ascii="Calibri" w:eastAsia="Times New Roman" w:hAnsi="Calibri"/>
          <w:noProof/>
          <w:sz w:val="22"/>
          <w:szCs w:val="22"/>
          <w:lang w:eastAsia="en-GB"/>
        </w:rPr>
      </w:pPr>
      <w:r w:rsidRPr="004B7A5B">
        <w:rPr>
          <w:noProof/>
          <w:lang w:val="en-US"/>
        </w:rPr>
        <w:t>5.3.3</w:t>
      </w:r>
      <w:r>
        <w:rPr>
          <w:rFonts w:ascii="Calibri" w:eastAsia="Times New Roman" w:hAnsi="Calibri"/>
          <w:noProof/>
          <w:sz w:val="22"/>
          <w:szCs w:val="22"/>
          <w:lang w:eastAsia="en-GB"/>
        </w:rPr>
        <w:tab/>
      </w:r>
      <w:r w:rsidRPr="004B7A5B">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_Toc114599880 \h </w:instrText>
      </w:r>
      <w:r>
        <w:rPr>
          <w:noProof/>
        </w:rPr>
      </w:r>
      <w:r>
        <w:rPr>
          <w:noProof/>
        </w:rPr>
        <w:fldChar w:fldCharType="separate"/>
      </w:r>
      <w:r>
        <w:rPr>
          <w:noProof/>
        </w:rPr>
        <w:t>49</w:t>
      </w:r>
      <w:r>
        <w:rPr>
          <w:noProof/>
        </w:rPr>
        <w:fldChar w:fldCharType="end"/>
      </w:r>
    </w:p>
    <w:p w14:paraId="7EC65674" w14:textId="3A209210" w:rsidR="00872260" w:rsidRDefault="00872260">
      <w:pPr>
        <w:pStyle w:val="TOC4"/>
        <w:rPr>
          <w:rFonts w:ascii="Calibri" w:eastAsia="Times New Roman" w:hAnsi="Calibri"/>
          <w:noProof/>
          <w:sz w:val="22"/>
          <w:szCs w:val="22"/>
          <w:lang w:eastAsia="en-GB"/>
        </w:rPr>
      </w:pPr>
      <w:r w:rsidRPr="004B7A5B">
        <w:rPr>
          <w:noProof/>
          <w:lang w:val="en-US"/>
        </w:rPr>
        <w:t>5.3.3.1</w:t>
      </w:r>
      <w:r>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_Toc114599881 \h </w:instrText>
      </w:r>
      <w:r>
        <w:rPr>
          <w:noProof/>
        </w:rPr>
      </w:r>
      <w:r>
        <w:rPr>
          <w:noProof/>
        </w:rPr>
        <w:fldChar w:fldCharType="separate"/>
      </w:r>
      <w:r>
        <w:rPr>
          <w:noProof/>
        </w:rPr>
        <w:t>49</w:t>
      </w:r>
      <w:r>
        <w:rPr>
          <w:noProof/>
        </w:rPr>
        <w:fldChar w:fldCharType="end"/>
      </w:r>
    </w:p>
    <w:p w14:paraId="19EF9FBF" w14:textId="7244F9F2" w:rsidR="00872260" w:rsidRDefault="00872260">
      <w:pPr>
        <w:pStyle w:val="TOC4"/>
        <w:rPr>
          <w:rFonts w:ascii="Calibri" w:eastAsia="Times New Roman" w:hAnsi="Calibri"/>
          <w:noProof/>
          <w:sz w:val="22"/>
          <w:szCs w:val="22"/>
          <w:lang w:eastAsia="en-GB"/>
        </w:rPr>
      </w:pPr>
      <w:r w:rsidRPr="004B7A5B">
        <w:rPr>
          <w:noProof/>
          <w:lang w:val="en-US"/>
        </w:rPr>
        <w:t>5.3.3.2</w:t>
      </w:r>
      <w:r>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_Toc114599882 \h </w:instrText>
      </w:r>
      <w:r>
        <w:rPr>
          <w:noProof/>
        </w:rPr>
      </w:r>
      <w:r>
        <w:rPr>
          <w:noProof/>
        </w:rPr>
        <w:fldChar w:fldCharType="separate"/>
      </w:r>
      <w:r>
        <w:rPr>
          <w:noProof/>
        </w:rPr>
        <w:t>50</w:t>
      </w:r>
      <w:r>
        <w:rPr>
          <w:noProof/>
        </w:rPr>
        <w:fldChar w:fldCharType="end"/>
      </w:r>
    </w:p>
    <w:p w14:paraId="18D022C1" w14:textId="3C535405" w:rsidR="00872260" w:rsidRDefault="00872260">
      <w:pPr>
        <w:pStyle w:val="TOC4"/>
        <w:rPr>
          <w:rFonts w:ascii="Calibri" w:eastAsia="Times New Roman" w:hAnsi="Calibri"/>
          <w:noProof/>
          <w:sz w:val="22"/>
          <w:szCs w:val="22"/>
          <w:lang w:eastAsia="en-GB"/>
        </w:rPr>
      </w:pPr>
      <w:r w:rsidRPr="004B7A5B">
        <w:rPr>
          <w:noProof/>
          <w:lang w:val="en-US"/>
        </w:rPr>
        <w:t>5.3.3.3</w:t>
      </w:r>
      <w:r>
        <w:rPr>
          <w:rFonts w:ascii="Calibri" w:eastAsia="Times New Roman" w:hAnsi="Calibri"/>
          <w:noProof/>
          <w:sz w:val="22"/>
          <w:szCs w:val="22"/>
          <w:lang w:eastAsia="en-GB"/>
        </w:rPr>
        <w:tab/>
      </w:r>
      <w:r w:rsidRPr="004B7A5B">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_Toc114599883 \h </w:instrText>
      </w:r>
      <w:r>
        <w:rPr>
          <w:noProof/>
        </w:rPr>
      </w:r>
      <w:r>
        <w:rPr>
          <w:noProof/>
        </w:rPr>
        <w:fldChar w:fldCharType="separate"/>
      </w:r>
      <w:r>
        <w:rPr>
          <w:noProof/>
        </w:rPr>
        <w:t>52</w:t>
      </w:r>
      <w:r>
        <w:rPr>
          <w:noProof/>
        </w:rPr>
        <w:fldChar w:fldCharType="end"/>
      </w:r>
    </w:p>
    <w:p w14:paraId="03D1FAB8" w14:textId="350B0C57" w:rsidR="00872260" w:rsidRDefault="00872260">
      <w:pPr>
        <w:pStyle w:val="TOC4"/>
        <w:rPr>
          <w:rFonts w:ascii="Calibri" w:eastAsia="Times New Roman" w:hAnsi="Calibri"/>
          <w:noProof/>
          <w:sz w:val="22"/>
          <w:szCs w:val="22"/>
          <w:lang w:eastAsia="en-GB"/>
        </w:rPr>
      </w:pPr>
      <w:r w:rsidRPr="004B7A5B">
        <w:rPr>
          <w:noProof/>
          <w:lang w:val="en-US"/>
        </w:rPr>
        <w:t>5.3.3.4</w:t>
      </w:r>
      <w:r>
        <w:rPr>
          <w:rFonts w:ascii="Calibri" w:eastAsia="Times New Roman" w:hAnsi="Calibri"/>
          <w:noProof/>
          <w:sz w:val="22"/>
          <w:szCs w:val="22"/>
          <w:lang w:eastAsia="en-GB"/>
        </w:rPr>
        <w:tab/>
      </w:r>
      <w:r w:rsidRPr="004B7A5B">
        <w:rPr>
          <w:noProof/>
          <w:lang w:val="en-US"/>
        </w:rPr>
        <w:t xml:space="preserve">Home </w:t>
      </w:r>
      <w:r>
        <w:rPr>
          <w:noProof/>
        </w:rPr>
        <w:t>ePDG identifier configuration</w:t>
      </w:r>
      <w:r>
        <w:rPr>
          <w:noProof/>
        </w:rPr>
        <w:tab/>
      </w:r>
      <w:r>
        <w:rPr>
          <w:noProof/>
        </w:rPr>
        <w:fldChar w:fldCharType="begin" w:fldLock="1"/>
      </w:r>
      <w:r>
        <w:rPr>
          <w:noProof/>
        </w:rPr>
        <w:instrText xml:space="preserve"> PAGEREF _Toc114599884 \h </w:instrText>
      </w:r>
      <w:r>
        <w:rPr>
          <w:noProof/>
        </w:rPr>
      </w:r>
      <w:r>
        <w:rPr>
          <w:noProof/>
        </w:rPr>
        <w:fldChar w:fldCharType="separate"/>
      </w:r>
      <w:r>
        <w:rPr>
          <w:noProof/>
        </w:rPr>
        <w:t>53</w:t>
      </w:r>
      <w:r>
        <w:rPr>
          <w:noProof/>
        </w:rPr>
        <w:fldChar w:fldCharType="end"/>
      </w:r>
    </w:p>
    <w:p w14:paraId="298C0597" w14:textId="441F574C" w:rsidR="00872260" w:rsidRDefault="00872260" w:rsidP="00872260">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_Toc114599885 \h </w:instrText>
      </w:r>
      <w:r>
        <w:rPr>
          <w:noProof/>
        </w:rPr>
      </w:r>
      <w:r>
        <w:rPr>
          <w:noProof/>
        </w:rPr>
        <w:fldChar w:fldCharType="separate"/>
      </w:r>
      <w:r>
        <w:rPr>
          <w:noProof/>
        </w:rPr>
        <w:t>55</w:t>
      </w:r>
      <w:r>
        <w:rPr>
          <w:noProof/>
        </w:rPr>
        <w:fldChar w:fldCharType="end"/>
      </w:r>
    </w:p>
    <w:p w14:paraId="2BD12D02" w14:textId="7BBF33CA"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114599848"/>
      <w:r w:rsidRPr="004D3578">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114599849"/>
      <w:r w:rsidRPr="004D3578">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114599850"/>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26" w:name="_Toc114599851"/>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114599852"/>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114599853"/>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39" w:name="_Toc20209059"/>
      <w:bookmarkStart w:id="40" w:name="_Toc27581304"/>
      <w:bookmarkStart w:id="41" w:name="_Toc36113455"/>
      <w:bookmarkStart w:id="42" w:name="_Toc45212713"/>
      <w:bookmarkStart w:id="43"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4" w:name="_Toc114599854"/>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5" w:name="_Toc20209060"/>
      <w:bookmarkStart w:id="46" w:name="_Toc27581305"/>
      <w:bookmarkStart w:id="47" w:name="_Toc36113456"/>
      <w:bookmarkStart w:id="48" w:name="_Toc45212714"/>
      <w:bookmarkStart w:id="49" w:name="_Toc51932227"/>
      <w:bookmarkStart w:id="50" w:name="_Toc114599855"/>
      <w:r w:rsidRPr="004D3578">
        <w:t>4.1</w:t>
      </w:r>
      <w:r w:rsidRPr="004D3578">
        <w:tab/>
      </w:r>
      <w:r w:rsidR="000A51E3">
        <w:rPr>
          <w:lang w:eastAsia="zh-CN"/>
        </w:rPr>
        <w:t>Overview</w:t>
      </w:r>
      <w:bookmarkEnd w:id="45"/>
      <w:bookmarkEnd w:id="46"/>
      <w:bookmarkEnd w:id="47"/>
      <w:bookmarkEnd w:id="48"/>
      <w:bookmarkEnd w:id="49"/>
      <w:bookmarkEnd w:id="50"/>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1" w:name="_Toc20209061"/>
      <w:bookmarkStart w:id="52" w:name="_Toc27581306"/>
      <w:bookmarkStart w:id="53" w:name="_Toc36113457"/>
      <w:bookmarkStart w:id="54" w:name="_Toc45212715"/>
      <w:bookmarkStart w:id="55" w:name="_Toc51932228"/>
      <w:bookmarkStart w:id="56" w:name="_Toc114599856"/>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1"/>
      <w:bookmarkEnd w:id="52"/>
      <w:bookmarkEnd w:id="53"/>
      <w:bookmarkEnd w:id="54"/>
      <w:bookmarkEnd w:id="55"/>
      <w:bookmarkEnd w:id="56"/>
    </w:p>
    <w:p w14:paraId="38F6CA1E" w14:textId="77777777" w:rsidR="00146D9C" w:rsidRDefault="00146D9C" w:rsidP="00146D9C">
      <w:pPr>
        <w:pStyle w:val="Heading3"/>
      </w:pPr>
      <w:bookmarkStart w:id="57" w:name="_Toc20209062"/>
      <w:bookmarkStart w:id="58" w:name="_Toc27581307"/>
      <w:bookmarkStart w:id="59" w:name="_Toc36113458"/>
      <w:bookmarkStart w:id="60" w:name="_Toc45212716"/>
      <w:bookmarkStart w:id="61" w:name="_Toc51932229"/>
      <w:bookmarkStart w:id="62" w:name="_Toc114599857"/>
      <w:r>
        <w:t>4.2.1</w:t>
      </w:r>
      <w:r>
        <w:tab/>
        <w:t>General</w:t>
      </w:r>
      <w:bookmarkEnd w:id="57"/>
      <w:bookmarkEnd w:id="58"/>
      <w:bookmarkEnd w:id="59"/>
      <w:bookmarkEnd w:id="60"/>
      <w:bookmarkEnd w:id="61"/>
      <w:bookmarkEnd w:id="62"/>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3" w:name="_Toc20209063"/>
      <w:bookmarkStart w:id="64" w:name="_Toc27581308"/>
      <w:bookmarkStart w:id="65" w:name="_Toc36113459"/>
      <w:bookmarkStart w:id="66" w:name="_Toc45212717"/>
      <w:bookmarkStart w:id="67" w:name="_Toc51932230"/>
      <w:bookmarkStart w:id="68" w:name="_Toc114599858"/>
      <w:r w:rsidRPr="00A16911">
        <w:t>4.2.2</w:t>
      </w:r>
      <w:r w:rsidRPr="00A16911">
        <w:tab/>
        <w:t>Association between an application and a PDU session</w:t>
      </w:r>
      <w:r w:rsidR="003419F3" w:rsidRPr="003419F3">
        <w:t>,</w:t>
      </w:r>
      <w:r w:rsidR="007C1756" w:rsidRPr="007A55F1">
        <w:t xml:space="preserve"> non-seamless non-3GPP offload</w:t>
      </w:r>
      <w:bookmarkEnd w:id="63"/>
      <w:bookmarkEnd w:id="64"/>
      <w:bookmarkEnd w:id="65"/>
      <w:bookmarkEnd w:id="66"/>
      <w:bookmarkEnd w:id="67"/>
      <w:r w:rsidR="003419F3" w:rsidRPr="003419F3">
        <w:t xml:space="preserve"> or 5G ProSe </w:t>
      </w:r>
      <w:r w:rsidR="000A3EF9" w:rsidRPr="000A3EF9">
        <w:t>layer-3</w:t>
      </w:r>
      <w:r w:rsidR="003419F3" w:rsidRPr="003419F3">
        <w:t xml:space="preserve"> UE-to-network relay offload</w:t>
      </w:r>
      <w:bookmarkEnd w:id="68"/>
    </w:p>
    <w:p w14:paraId="7CBAEF89" w14:textId="77777777" w:rsidR="00064894" w:rsidRDefault="00064894" w:rsidP="00064894">
      <w:pPr>
        <w:pStyle w:val="Heading4"/>
      </w:pPr>
      <w:bookmarkStart w:id="69" w:name="_Toc27581309"/>
      <w:bookmarkStart w:id="70" w:name="_Toc36113460"/>
      <w:bookmarkStart w:id="71" w:name="_Toc45212718"/>
      <w:bookmarkStart w:id="72" w:name="_Toc51932231"/>
      <w:bookmarkStart w:id="73" w:name="_Toc114599859"/>
      <w:r>
        <w:t>4.2.2.1</w:t>
      </w:r>
      <w:r>
        <w:tab/>
        <w:t>General</w:t>
      </w:r>
      <w:bookmarkEnd w:id="69"/>
      <w:bookmarkEnd w:id="70"/>
      <w:bookmarkEnd w:id="71"/>
      <w:bookmarkEnd w:id="72"/>
      <w:bookmarkEnd w:id="73"/>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4" w:name="_Toc27581310"/>
      <w:bookmarkStart w:id="75" w:name="_Toc36113461"/>
      <w:bookmarkStart w:id="76" w:name="_Toc45212719"/>
      <w:bookmarkStart w:id="77" w:name="_Toc51932232"/>
      <w:bookmarkStart w:id="78" w:name="_Toc114599860"/>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4"/>
      <w:bookmarkEnd w:id="75"/>
      <w:bookmarkEnd w:id="76"/>
      <w:bookmarkEnd w:id="77"/>
      <w:bookmarkEnd w:id="78"/>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77777777" w:rsidR="000402A1" w:rsidRDefault="000402A1" w:rsidP="000402A1">
      <w:pPr>
        <w:pStyle w:val="B2"/>
      </w:pPr>
      <w:r>
        <w:t>I)</w:t>
      </w:r>
      <w:r>
        <w:tab/>
        <w:t>if there is an established connection to non-3GPP access, an established connection with a 5G ProSe layer-3 UE-to-network relay,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65D0862E" w:rsidR="005025E9" w:rsidRDefault="005025E9" w:rsidP="005025E9">
      <w:pPr>
        <w:pStyle w:val="B4"/>
        <w:rPr>
          <w:lang w:eastAsia="ko-KR"/>
        </w:rPr>
      </w:pPr>
      <w:r w:rsidRPr="00941ACC">
        <w:t>i)</w:t>
      </w:r>
      <w:r w:rsidRPr="00941ACC">
        <w:tab/>
      </w:r>
      <w:r w:rsidR="004A2A15">
        <w:t xml:space="preserve">for which the parameters associated with the PDU session or the parameters </w:t>
      </w:r>
      <w:r w:rsidR="004A2A15" w:rsidRPr="00E96016">
        <w:t xml:space="preserve">requested by the </w:t>
      </w:r>
      <w:r w:rsidR="004A2A15">
        <w:t xml:space="preserve">UE during the PDU session establishment </w:t>
      </w:r>
      <w:r w:rsidR="004A2A15"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00B62FEB"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1A0C2B97" w14:textId="7346A0D5"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FF10816" w14:textId="7CC1D1FC"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3FB706C8"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24.501 [11], it shall be provided to the upper layers and the UE shall stop selecting a route selection descriptor matching the application information.</w:t>
      </w:r>
    </w:p>
    <w:p w14:paraId="3DADC7A7" w14:textId="724837C1" w:rsidR="000402A1" w:rsidRDefault="000402A1" w:rsidP="000402A1">
      <w:pPr>
        <w:pStyle w:val="B5"/>
      </w:pPr>
      <w:r>
        <w:t>B)</w:t>
      </w:r>
      <w:r>
        <w:tab/>
        <w:t xml:space="preserve">if the information about the 5G ProSe </w:t>
      </w:r>
      <w:r>
        <w:rPr>
          <w:lang w:val="en-US"/>
        </w:rPr>
        <w:t>layer-3</w:t>
      </w:r>
      <w:r>
        <w:t xml:space="preserve"> UE-to-network relay is not available or the UE does not support acting as a 5G ProSe layer-3 remote UE as specified in 3GPP TS 24.501 [11],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1841A1">
        <w:rPr>
          <w:u w:val="single"/>
        </w:rPr>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9"/>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0" w:name="_Toc27581311"/>
      <w:bookmarkStart w:id="81" w:name="_Toc36113462"/>
      <w:bookmarkStart w:id="82" w:name="_Toc45212720"/>
      <w:bookmarkStart w:id="83" w:name="_Toc51932233"/>
      <w:bookmarkStart w:id="84"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5AFA5167" w:rsidR="006360A7" w:rsidRDefault="000402A1" w:rsidP="006360A7">
      <w:pPr>
        <w:pStyle w:val="B1"/>
      </w:pPr>
      <w:r>
        <w:t>h)</w:t>
      </w:r>
      <w:r>
        <w:tab/>
        <w:t>the LADN information is changed</w:t>
      </w:r>
      <w:r w:rsidR="006360A7" w:rsidRPr="006360A7">
        <w:t>; or</w:t>
      </w:r>
    </w:p>
    <w:p w14:paraId="01A40F5F" w14:textId="71F5B84C" w:rsidR="000402A1" w:rsidRPr="006D45B3" w:rsidRDefault="006360A7" w:rsidP="006360A7">
      <w:pPr>
        <w:pStyle w:val="B1"/>
      </w:pPr>
      <w:r>
        <w:t>i)</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87" w:name="_Toc114599861"/>
      <w:r>
        <w:t>4.2.2.3</w:t>
      </w:r>
      <w:r>
        <w:tab/>
      </w:r>
      <w:r w:rsidRPr="00A16911">
        <w:t>Association between an application and a PDU session</w:t>
      </w:r>
      <w:r w:rsidRPr="007A55F1">
        <w:t xml:space="preserve"> </w:t>
      </w:r>
      <w:r>
        <w:t>by a 5G-RG or a W-AGF acting on behalf of FN-RG</w:t>
      </w:r>
      <w:bookmarkEnd w:id="80"/>
      <w:bookmarkEnd w:id="81"/>
      <w:bookmarkEnd w:id="82"/>
      <w:bookmarkEnd w:id="83"/>
      <w:bookmarkEnd w:id="87"/>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AB83395" w:rsidR="005025E9" w:rsidRDefault="005025E9" w:rsidP="005025E9">
      <w:pPr>
        <w:pStyle w:val="B3"/>
        <w:rPr>
          <w:lang w:eastAsia="ko-KR"/>
        </w:rPr>
      </w:pPr>
      <w:r>
        <w:t>1)</w:t>
      </w:r>
      <w:r>
        <w:tab/>
      </w:r>
      <w:r w:rsidR="004A2A15" w:rsidRPr="008D40A5">
        <w:t>for which the parameters associated with the PDU session or the parameters requested by the UE during the PDU session establishment procedure</w:t>
      </w:r>
      <w:r w:rsidR="004A2A15" w:rsidRPr="00A16911">
        <w:t xml:space="preserve">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035E19DE"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p>
    <w:p w14:paraId="5DB08F1B" w14:textId="659560DD"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w:t>
      </w:r>
    </w:p>
    <w:p w14:paraId="596ED952" w14:textId="77777777"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C9408D1" w14:textId="77777777"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88" w:name="_Toc27581312"/>
      <w:bookmarkStart w:id="89" w:name="_Toc36113463"/>
      <w:bookmarkStart w:id="90" w:name="_Toc45212721"/>
      <w:bookmarkStart w:id="91" w:name="_Toc51932234"/>
      <w:bookmarkStart w:id="92" w:name="_Toc114599862"/>
      <w:r>
        <w:rPr>
          <w:rFonts w:hint="eastAsia"/>
          <w:noProof/>
          <w:lang w:eastAsia="zh-CN"/>
        </w:rPr>
        <w:t>4.2.</w:t>
      </w:r>
      <w:r>
        <w:rPr>
          <w:noProof/>
          <w:lang w:eastAsia="zh-CN"/>
        </w:rPr>
        <w:t>3</w:t>
      </w:r>
      <w:r>
        <w:rPr>
          <w:noProof/>
          <w:lang w:eastAsia="zh-CN"/>
        </w:rPr>
        <w:tab/>
        <w:t>Unknown or unexpected URSP rules</w:t>
      </w:r>
      <w:bookmarkEnd w:id="84"/>
      <w:bookmarkEnd w:id="88"/>
      <w:bookmarkEnd w:id="89"/>
      <w:bookmarkEnd w:id="90"/>
      <w:bookmarkEnd w:id="91"/>
      <w:bookmarkEnd w:id="92"/>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3" w:name="_Toc20209065"/>
      <w:bookmarkStart w:id="94" w:name="_Toc27581313"/>
      <w:bookmarkStart w:id="95" w:name="_Toc36113464"/>
      <w:bookmarkStart w:id="96"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97" w:name="_Toc51932235"/>
      <w:bookmarkStart w:id="98" w:name="_Toc114599863"/>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3"/>
      <w:bookmarkEnd w:id="94"/>
      <w:bookmarkEnd w:id="95"/>
      <w:bookmarkEnd w:id="96"/>
      <w:bookmarkEnd w:id="97"/>
      <w:bookmarkEnd w:id="98"/>
    </w:p>
    <w:p w14:paraId="5E8889BA" w14:textId="77777777" w:rsidR="000A51E3" w:rsidRDefault="000A51E3" w:rsidP="000532DA">
      <w:pPr>
        <w:pStyle w:val="Heading3"/>
        <w:rPr>
          <w:lang w:eastAsia="zh-CN"/>
        </w:rPr>
      </w:pPr>
      <w:bookmarkStart w:id="99" w:name="_Toc20209066"/>
      <w:bookmarkStart w:id="100" w:name="_Toc27581314"/>
      <w:bookmarkStart w:id="101" w:name="_Toc36113465"/>
      <w:bookmarkStart w:id="102" w:name="_Toc45212723"/>
      <w:bookmarkStart w:id="103" w:name="_Toc51932236"/>
      <w:bookmarkStart w:id="104" w:name="_Toc114599864"/>
      <w:r>
        <w:rPr>
          <w:rFonts w:hint="eastAsia"/>
          <w:lang w:eastAsia="zh-CN"/>
        </w:rPr>
        <w:t>4.3</w:t>
      </w:r>
      <w:r>
        <w:rPr>
          <w:lang w:eastAsia="zh-CN"/>
        </w:rPr>
        <w:t>.1</w:t>
      </w:r>
      <w:r>
        <w:rPr>
          <w:lang w:eastAsia="zh-CN"/>
        </w:rPr>
        <w:tab/>
        <w:t>Overview</w:t>
      </w:r>
      <w:bookmarkEnd w:id="99"/>
      <w:bookmarkEnd w:id="100"/>
      <w:bookmarkEnd w:id="101"/>
      <w:bookmarkEnd w:id="102"/>
      <w:bookmarkEnd w:id="103"/>
      <w:bookmarkEnd w:id="10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5" w:name="_Toc20209067"/>
      <w:bookmarkStart w:id="106" w:name="_Toc27581315"/>
      <w:bookmarkStart w:id="107" w:name="_Toc36113466"/>
      <w:bookmarkStart w:id="108" w:name="_Toc45212724"/>
      <w:bookmarkStart w:id="109" w:name="_Toc51932237"/>
      <w:bookmarkStart w:id="110" w:name="_Toc114599865"/>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5"/>
      <w:bookmarkEnd w:id="106"/>
      <w:bookmarkEnd w:id="107"/>
      <w:bookmarkEnd w:id="108"/>
      <w:bookmarkEnd w:id="109"/>
      <w:bookmarkEnd w:id="110"/>
    </w:p>
    <w:p w14:paraId="04322B0B" w14:textId="77777777" w:rsidR="000A51E3" w:rsidRDefault="000A51E3" w:rsidP="000532DA">
      <w:pPr>
        <w:pStyle w:val="Heading4"/>
        <w:rPr>
          <w:lang w:eastAsia="zh-CN"/>
        </w:rPr>
      </w:pPr>
      <w:bookmarkStart w:id="111" w:name="_Toc20209068"/>
      <w:bookmarkStart w:id="112" w:name="_Toc27581316"/>
      <w:bookmarkStart w:id="113" w:name="_Toc36113467"/>
      <w:bookmarkStart w:id="114" w:name="_Toc45212725"/>
      <w:bookmarkStart w:id="115" w:name="_Toc51932238"/>
      <w:bookmarkStart w:id="116" w:name="_Toc114599866"/>
      <w:r>
        <w:rPr>
          <w:rFonts w:hint="eastAsia"/>
          <w:lang w:eastAsia="zh-CN"/>
        </w:rPr>
        <w:t>4.3.2.1</w:t>
      </w:r>
      <w:r>
        <w:rPr>
          <w:rFonts w:hint="eastAsia"/>
          <w:lang w:eastAsia="zh-CN"/>
        </w:rPr>
        <w:tab/>
      </w:r>
      <w:r>
        <w:rPr>
          <w:lang w:eastAsia="zh-CN"/>
        </w:rPr>
        <w:t>General</w:t>
      </w:r>
      <w:bookmarkEnd w:id="111"/>
      <w:bookmarkEnd w:id="112"/>
      <w:bookmarkEnd w:id="113"/>
      <w:bookmarkEnd w:id="114"/>
      <w:bookmarkEnd w:id="115"/>
      <w:bookmarkEnd w:id="11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17" w:name="_Toc20209069"/>
      <w:bookmarkStart w:id="118" w:name="_Toc27581317"/>
      <w:bookmarkStart w:id="119" w:name="_Toc36113468"/>
      <w:bookmarkStart w:id="120" w:name="_Toc45212726"/>
      <w:bookmarkStart w:id="121" w:name="_Toc51932239"/>
      <w:bookmarkStart w:id="122" w:name="_Toc114599867"/>
      <w:r>
        <w:rPr>
          <w:rFonts w:hint="eastAsia"/>
          <w:lang w:eastAsia="zh-CN"/>
        </w:rPr>
        <w:t>4.3.2.2</w:t>
      </w:r>
      <w:r>
        <w:rPr>
          <w:rFonts w:hint="eastAsia"/>
          <w:lang w:eastAsia="zh-CN"/>
        </w:rPr>
        <w:tab/>
      </w:r>
      <w:r w:rsidRPr="000532DA">
        <w:t>WLAN access selection</w:t>
      </w:r>
      <w:bookmarkEnd w:id="117"/>
      <w:bookmarkEnd w:id="118"/>
      <w:bookmarkEnd w:id="119"/>
      <w:bookmarkEnd w:id="120"/>
      <w:bookmarkEnd w:id="121"/>
      <w:bookmarkEnd w:id="122"/>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3" w:name="_Toc20209070"/>
      <w:bookmarkStart w:id="124" w:name="_Toc27581318"/>
      <w:bookmarkStart w:id="125" w:name="_Toc36113469"/>
      <w:bookmarkStart w:id="126" w:name="_Toc45212727"/>
      <w:bookmarkStart w:id="127" w:name="_Toc51932240"/>
      <w:bookmarkStart w:id="128" w:name="_Toc114599868"/>
      <w:r>
        <w:rPr>
          <w:rFonts w:hint="eastAsia"/>
          <w:lang w:eastAsia="zh-CN"/>
        </w:rPr>
        <w:t>4.3.3</w:t>
      </w:r>
      <w:r>
        <w:rPr>
          <w:lang w:eastAsia="zh-CN"/>
        </w:rPr>
        <w:tab/>
      </w:r>
      <w:r>
        <w:t xml:space="preserve">N3AN node </w:t>
      </w:r>
      <w:r w:rsidRPr="00DE0618">
        <w:t>configuration information</w:t>
      </w:r>
      <w:bookmarkEnd w:id="123"/>
      <w:bookmarkEnd w:id="124"/>
      <w:bookmarkEnd w:id="125"/>
      <w:bookmarkEnd w:id="126"/>
      <w:bookmarkEnd w:id="127"/>
      <w:bookmarkEnd w:id="128"/>
    </w:p>
    <w:p w14:paraId="1FF5B50F" w14:textId="77777777" w:rsidR="000A51E3" w:rsidRDefault="000A51E3" w:rsidP="000532DA">
      <w:pPr>
        <w:pStyle w:val="Heading4"/>
        <w:rPr>
          <w:lang w:eastAsia="zh-CN"/>
        </w:rPr>
      </w:pPr>
      <w:bookmarkStart w:id="129" w:name="_Toc20209071"/>
      <w:bookmarkStart w:id="130" w:name="_Toc27581319"/>
      <w:bookmarkStart w:id="131" w:name="_Toc36113470"/>
      <w:bookmarkStart w:id="132" w:name="_Toc45212728"/>
      <w:bookmarkStart w:id="133" w:name="_Toc51932241"/>
      <w:bookmarkStart w:id="134" w:name="_Toc114599869"/>
      <w:r>
        <w:rPr>
          <w:rFonts w:hint="eastAsia"/>
          <w:lang w:eastAsia="zh-CN"/>
        </w:rPr>
        <w:t>4.3.3.1</w:t>
      </w:r>
      <w:r>
        <w:rPr>
          <w:lang w:eastAsia="zh-CN"/>
        </w:rPr>
        <w:tab/>
        <w:t>General</w:t>
      </w:r>
      <w:bookmarkEnd w:id="129"/>
      <w:bookmarkEnd w:id="130"/>
      <w:bookmarkEnd w:id="131"/>
      <w:bookmarkEnd w:id="132"/>
      <w:bookmarkEnd w:id="133"/>
      <w:bookmarkEnd w:id="134"/>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5" w:name="_Toc20209072"/>
      <w:bookmarkStart w:id="136" w:name="_Toc27581320"/>
      <w:bookmarkStart w:id="137" w:name="_Toc36113471"/>
      <w:bookmarkStart w:id="138" w:name="_Toc45212729"/>
      <w:bookmarkStart w:id="139" w:name="_Toc51932242"/>
      <w:bookmarkStart w:id="140" w:name="_Toc114599870"/>
      <w:r>
        <w:rPr>
          <w:rFonts w:hint="eastAsia"/>
          <w:lang w:eastAsia="zh-CN"/>
        </w:rPr>
        <w:t>4.3.3.2</w:t>
      </w:r>
      <w:r>
        <w:rPr>
          <w:lang w:eastAsia="zh-CN"/>
        </w:rPr>
        <w:tab/>
        <w:t>N3AN node selection</w:t>
      </w:r>
      <w:bookmarkEnd w:id="135"/>
      <w:bookmarkEnd w:id="136"/>
      <w:bookmarkEnd w:id="137"/>
      <w:bookmarkEnd w:id="138"/>
      <w:bookmarkEnd w:id="139"/>
      <w:bookmarkEnd w:id="140"/>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41" w:name="_Toc20209073"/>
      <w:bookmarkStart w:id="142" w:name="_Toc27581321"/>
      <w:bookmarkStart w:id="143" w:name="_Toc36113472"/>
      <w:bookmarkStart w:id="144" w:name="_Toc45212730"/>
      <w:bookmarkStart w:id="145" w:name="_Toc51932243"/>
      <w:bookmarkStart w:id="146" w:name="_Toc114599871"/>
      <w:r>
        <w:t>4.4</w:t>
      </w:r>
      <w:r w:rsidRPr="004D3578">
        <w:tab/>
      </w:r>
      <w:r>
        <w:t>Interworking with EPC</w:t>
      </w:r>
      <w:bookmarkEnd w:id="141"/>
      <w:bookmarkEnd w:id="142"/>
      <w:bookmarkEnd w:id="143"/>
      <w:bookmarkEnd w:id="144"/>
      <w:bookmarkEnd w:id="145"/>
      <w:bookmarkEnd w:id="146"/>
    </w:p>
    <w:p w14:paraId="093F3369" w14:textId="77777777" w:rsidR="00FC0F36" w:rsidRPr="00A16911" w:rsidRDefault="00FC0F36" w:rsidP="00FC0F36">
      <w:pPr>
        <w:pStyle w:val="Heading3"/>
      </w:pPr>
      <w:bookmarkStart w:id="147" w:name="_Toc20209074"/>
      <w:bookmarkStart w:id="148" w:name="_Toc27581322"/>
      <w:bookmarkStart w:id="149" w:name="_Toc36113473"/>
      <w:bookmarkStart w:id="150" w:name="_Toc45212731"/>
      <w:bookmarkStart w:id="151" w:name="_Toc51932244"/>
      <w:bookmarkStart w:id="152" w:name="_Toc114599872"/>
      <w:r w:rsidRPr="00A16911">
        <w:t>4.</w:t>
      </w:r>
      <w:r>
        <w:t>4</w:t>
      </w:r>
      <w:r w:rsidRPr="00A16911">
        <w:t>.</w:t>
      </w:r>
      <w:r>
        <w:t>1</w:t>
      </w:r>
      <w:r w:rsidRPr="00A16911">
        <w:tab/>
      </w:r>
      <w:r>
        <w:t>Precedence between URSP, ANDSP, ANDSF and RAN rules</w:t>
      </w:r>
      <w:bookmarkEnd w:id="147"/>
      <w:bookmarkEnd w:id="148"/>
      <w:bookmarkEnd w:id="149"/>
      <w:bookmarkEnd w:id="150"/>
      <w:bookmarkEnd w:id="151"/>
      <w:bookmarkEnd w:id="152"/>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3" w:name="_Toc20209075"/>
      <w:bookmarkStart w:id="154" w:name="_Toc27581323"/>
      <w:bookmarkStart w:id="155" w:name="_Toc36113474"/>
      <w:bookmarkStart w:id="156" w:name="_Toc45212732"/>
      <w:bookmarkStart w:id="157" w:name="_Toc51932245"/>
      <w:bookmarkStart w:id="158" w:name="_Toc114599873"/>
      <w:r w:rsidRPr="00A16911">
        <w:t>4.</w:t>
      </w:r>
      <w:r>
        <w:t>4</w:t>
      </w:r>
      <w:r w:rsidRPr="00A16911">
        <w:t>.</w:t>
      </w:r>
      <w:r>
        <w:t>2</w:t>
      </w:r>
      <w:r w:rsidRPr="00A16911">
        <w:tab/>
      </w:r>
      <w:r>
        <w:t>Use of URSP in EPS</w:t>
      </w:r>
      <w:bookmarkEnd w:id="153"/>
      <w:bookmarkEnd w:id="154"/>
      <w:bookmarkEnd w:id="155"/>
      <w:bookmarkEnd w:id="156"/>
      <w:bookmarkEnd w:id="157"/>
      <w:bookmarkEnd w:id="158"/>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59"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60" w:name="_MCCTEMPBM_CRPT80180002___4" w:colFirst="0" w:colLast="1"/>
            <w:bookmarkEnd w:id="159"/>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61" w:name="_MCCTEMPBM_CRPT80180003___4" w:colFirst="0" w:colLast="1"/>
            <w:bookmarkEnd w:id="160"/>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2" w:name="_MCCTEMPBM_CRPT80180004___4" w:colFirst="0" w:colLast="1"/>
            <w:bookmarkEnd w:id="161"/>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3" w:name="_MCCTEMPBM_CRPT80180005___4" w:colFirst="0" w:colLast="1"/>
            <w:bookmarkEnd w:id="162"/>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4" w:name="_MCCTEMPBM_CRPT80180006___4" w:colFirst="0" w:colLast="1"/>
            <w:bookmarkEnd w:id="163"/>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4"/>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5"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66" w:name="_MCCTEMPBM_CRPT80180008___4" w:colFirst="0" w:colLast="2"/>
            <w:bookmarkEnd w:id="165"/>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67" w:name="_MCCTEMPBM_CRPT80180009___4" w:colFirst="0" w:colLast="1"/>
            <w:bookmarkEnd w:id="166"/>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68" w:name="_MCCTEMPBM_CRPT80180010___4" w:colFirst="0" w:colLast="2"/>
            <w:bookmarkEnd w:id="167"/>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69" w:name="_MCCTEMPBM_CRPT80180011___4" w:colFirst="0" w:colLast="0"/>
            <w:bookmarkEnd w:id="168"/>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70"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71" w:name="_MCCTEMPBM_CRPT80180013___2"/>
            <w:bookmarkEnd w:id="170"/>
            <w:r>
              <w:rPr>
                <w:lang w:eastAsia="zh-CN"/>
              </w:rPr>
              <w:t>-</w:t>
            </w:r>
            <w:r>
              <w:rPr>
                <w:lang w:eastAsia="zh-CN"/>
              </w:rPr>
              <w:tab/>
            </w:r>
            <w:r w:rsidR="00FC0F36">
              <w:t>PDU session type "Ethernet" is mapped to PDN type "Ethernet", if supported by the UE. Otherwise PDU session type "Ethernet" is mapped to PDN type "non-IP"</w:t>
            </w:r>
            <w:bookmarkEnd w:id="171"/>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2" w:name="_MCCTEMPBM_CRPT80180014___4" w:colFirst="0" w:colLast="1"/>
            <w:bookmarkEnd w:id="169"/>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3" w:name="_MCCTEMPBM_CRPT80180015___4" w:colFirst="0" w:colLast="1"/>
            <w:bookmarkEnd w:id="172"/>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4" w:name="_MCCTEMPBM_CRPT80180016___4" w:colFirst="0" w:colLast="0"/>
            <w:bookmarkEnd w:id="173"/>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5" w:name="_MCCTEMPBM_CRPT80180017___4"/>
            <w:bookmarkEnd w:id="175"/>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76" w:name="_MCCTEMPBM_CRPT80180018___4" w:colFirst="0" w:colLast="0"/>
            <w:bookmarkEnd w:id="174"/>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77" w:name="_MCCTEMPBM_CRPT80180019___4" w:colFirst="0" w:colLast="0"/>
            <w:bookmarkEnd w:id="176"/>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78" w:name="_MCCTEMPBM_CRPT80180020___4" w:colFirst="0" w:colLast="0"/>
            <w:bookmarkEnd w:id="177"/>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79" w:name="_MCCTEMPBM_CRPT80180021___4" w:colFirst="0" w:colLast="0"/>
            <w:bookmarkEnd w:id="178"/>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80" w:name="_MCCTEMPBM_CRPT80180022___4" w:colFirst="0" w:colLast="0"/>
            <w:bookmarkEnd w:id="179"/>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80"/>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81" w:name="_Toc20209076"/>
      <w:bookmarkStart w:id="182" w:name="_Toc27581324"/>
      <w:bookmarkStart w:id="183" w:name="_Toc36113475"/>
      <w:bookmarkStart w:id="184" w:name="_Toc45212733"/>
      <w:bookmarkStart w:id="185" w:name="_Toc51932246"/>
      <w:bookmarkStart w:id="186" w:name="_Toc114599874"/>
      <w:r>
        <w:t>5</w:t>
      </w:r>
      <w:r w:rsidR="0038606A" w:rsidRPr="004D3578">
        <w:tab/>
      </w:r>
      <w:r w:rsidR="003734FB">
        <w:t>Enc</w:t>
      </w:r>
      <w:r w:rsidR="0038606A">
        <w:t xml:space="preserve">oding of </w:t>
      </w:r>
      <w:r w:rsidR="0038606A" w:rsidRPr="00163B5C">
        <w:t>UE</w:t>
      </w:r>
      <w:r w:rsidR="00A3676C">
        <w:t xml:space="preserve"> policies</w:t>
      </w:r>
      <w:bookmarkEnd w:id="181"/>
      <w:bookmarkEnd w:id="182"/>
      <w:bookmarkEnd w:id="183"/>
      <w:bookmarkEnd w:id="184"/>
      <w:bookmarkEnd w:id="185"/>
      <w:bookmarkEnd w:id="186"/>
    </w:p>
    <w:p w14:paraId="1C018294" w14:textId="77777777" w:rsidR="0038606A" w:rsidRPr="0038606A" w:rsidRDefault="000A51E3" w:rsidP="004C0CE7">
      <w:pPr>
        <w:pStyle w:val="Heading2"/>
      </w:pPr>
      <w:bookmarkStart w:id="187" w:name="_Toc20209077"/>
      <w:bookmarkStart w:id="188" w:name="_Toc27581325"/>
      <w:bookmarkStart w:id="189" w:name="_Toc36113476"/>
      <w:bookmarkStart w:id="190" w:name="_Toc45212734"/>
      <w:bookmarkStart w:id="191" w:name="_Toc51932247"/>
      <w:bookmarkStart w:id="192" w:name="_Toc114599875"/>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87"/>
      <w:bookmarkEnd w:id="188"/>
      <w:bookmarkEnd w:id="189"/>
      <w:bookmarkEnd w:id="190"/>
      <w:bookmarkEnd w:id="191"/>
      <w:bookmarkEnd w:id="192"/>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3" w:name="_Toc20209078"/>
      <w:bookmarkStart w:id="194" w:name="_Toc27581326"/>
      <w:bookmarkStart w:id="195" w:name="_Toc36113477"/>
      <w:bookmarkStart w:id="196" w:name="_Toc45212735"/>
      <w:bookmarkStart w:id="197" w:name="_Toc51932248"/>
      <w:bookmarkStart w:id="198" w:name="_Toc114599876"/>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3"/>
      <w:bookmarkEnd w:id="194"/>
      <w:bookmarkEnd w:id="195"/>
      <w:bookmarkEnd w:id="196"/>
      <w:bookmarkEnd w:id="197"/>
      <w:bookmarkEnd w:id="198"/>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00D21BA3" w:rsidRPr="00D21BA3">
              <w:t>(NOTE</w:t>
            </w:r>
            <w:r w:rsidR="00D21BA3">
              <w:t> </w:t>
            </w:r>
            <w:r w:rsidR="00D21BA3" w:rsidRPr="00D21BA3">
              <w:t>6)</w:t>
            </w:r>
            <w:r w:rsidRPr="002A12F4">
              <w:br/>
              <w:t>0 1 0 1 0 0 0 1</w:t>
            </w:r>
            <w:r w:rsidRPr="002A12F4">
              <w:tab/>
              <w:t>Remote port range type</w:t>
            </w:r>
            <w:r w:rsidR="00D21BA3" w:rsidRPr="00D21BA3">
              <w:t xml:space="preserve"> (NOTE</w:t>
            </w:r>
            <w:r w:rsidR="00D21BA3">
              <w:t> </w:t>
            </w:r>
            <w:r w:rsidR="00D21BA3"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r w:rsidR="00D21BA3">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2D3E05E2" w:rsidR="00506E8D" w:rsidRPr="002A12F4" w:rsidRDefault="00506E8D" w:rsidP="00506E8D">
            <w:pPr>
              <w:pStyle w:val="TAL"/>
            </w:pPr>
            <w:r>
              <w:t>1 0 1 0 0 0 0 1</w:t>
            </w:r>
            <w:r>
              <w:tab/>
              <w:t>D</w:t>
            </w:r>
            <w:r w:rsidRPr="006F4785">
              <w:t xml:space="preserve">estination MAC address </w:t>
            </w:r>
            <w:r>
              <w:t xml:space="preserve">range </w:t>
            </w:r>
            <w:r w:rsidRPr="006F4785">
              <w:t>type</w:t>
            </w:r>
            <w:r w:rsidR="00D21BA3">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Default="00506E8D" w:rsidP="00506E8D">
            <w:pPr>
              <w:pStyle w:val="TAL"/>
            </w:pPr>
            <w:r>
              <w:t>1 0 0 0 0 0 1 0</w:t>
            </w:r>
            <w: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879EA">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1CEB817" w14:textId="6110C62A" w:rsidR="00D21BA3" w:rsidRDefault="00D21BA3" w:rsidP="00D21BA3">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199" w:name="_MCCTEMPBM_CRPT80180024___4"/>
            <w:bookmarkEnd w:id="199"/>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00" w:name="_Toc20209079"/>
      <w:bookmarkStart w:id="201" w:name="_Toc27581327"/>
      <w:bookmarkStart w:id="202" w:name="_Toc36113478"/>
      <w:bookmarkStart w:id="203" w:name="_Toc45212736"/>
      <w:bookmarkStart w:id="204" w:name="_Toc51932249"/>
      <w:bookmarkStart w:id="205" w:name="_Toc114599877"/>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00"/>
      <w:bookmarkEnd w:id="201"/>
      <w:bookmarkEnd w:id="202"/>
      <w:bookmarkEnd w:id="203"/>
      <w:bookmarkEnd w:id="204"/>
      <w:bookmarkEnd w:id="205"/>
    </w:p>
    <w:p w14:paraId="3E930F82" w14:textId="77777777" w:rsidR="00F323E6" w:rsidRPr="003265DC" w:rsidRDefault="00F323E6" w:rsidP="00F323E6">
      <w:pPr>
        <w:pStyle w:val="Heading3"/>
      </w:pPr>
      <w:bookmarkStart w:id="206" w:name="_Toc20209080"/>
      <w:bookmarkStart w:id="207" w:name="_Toc27581328"/>
      <w:bookmarkStart w:id="208" w:name="_Toc36113479"/>
      <w:bookmarkStart w:id="209" w:name="_Toc45212737"/>
      <w:bookmarkStart w:id="210" w:name="_Toc51932250"/>
      <w:bookmarkStart w:id="211" w:name="_Toc114599878"/>
      <w:r>
        <w:t>5</w:t>
      </w:r>
      <w:r>
        <w:rPr>
          <w:rFonts w:hint="eastAsia"/>
        </w:rPr>
        <w:t>.</w:t>
      </w:r>
      <w:r>
        <w:t>3.1</w:t>
      </w:r>
      <w:r>
        <w:rPr>
          <w:rFonts w:hint="eastAsia"/>
        </w:rPr>
        <w:tab/>
      </w:r>
      <w:r>
        <w:t>General</w:t>
      </w:r>
      <w:bookmarkEnd w:id="206"/>
      <w:bookmarkEnd w:id="207"/>
      <w:bookmarkEnd w:id="208"/>
      <w:bookmarkEnd w:id="209"/>
      <w:bookmarkEnd w:id="210"/>
      <w:bookmarkEnd w:id="211"/>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2" w:name="_Toc20209081"/>
      <w:bookmarkStart w:id="213" w:name="_Toc27581329"/>
      <w:bookmarkStart w:id="214" w:name="_Toc36113480"/>
      <w:bookmarkStart w:id="215" w:name="_Toc45212738"/>
      <w:bookmarkStart w:id="216" w:name="_Toc51932251"/>
      <w:bookmarkStart w:id="217" w:name="_Toc114599879"/>
      <w:r>
        <w:t>5.3.</w:t>
      </w:r>
      <w:r w:rsidR="00E728BC">
        <w:t>2</w:t>
      </w:r>
      <w:r>
        <w:rPr>
          <w:rFonts w:hint="eastAsia"/>
        </w:rPr>
        <w:tab/>
      </w:r>
      <w:r w:rsidR="003734FB">
        <w:t xml:space="preserve">Encoding of </w:t>
      </w:r>
      <w:r>
        <w:t>WLANSP</w:t>
      </w:r>
      <w:bookmarkEnd w:id="212"/>
      <w:bookmarkEnd w:id="213"/>
      <w:bookmarkEnd w:id="214"/>
      <w:bookmarkEnd w:id="215"/>
      <w:bookmarkEnd w:id="216"/>
      <w:bookmarkEnd w:id="217"/>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18" w:name="_MCCTEMPBM_CRPT80180025___4"/>
            <w:r>
              <w:t>octet r+</w:t>
            </w:r>
            <w:r w:rsidR="00A2047F">
              <w:t>10</w:t>
            </w:r>
            <w:bookmarkEnd w:id="218"/>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19"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19"/>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0" w:name="_Toc20209082"/>
      <w:bookmarkStart w:id="221" w:name="_Toc27581330"/>
      <w:bookmarkStart w:id="222" w:name="_Toc36113481"/>
      <w:bookmarkStart w:id="223" w:name="_Toc45212739"/>
      <w:bookmarkStart w:id="224" w:name="_Toc51932252"/>
      <w:bookmarkStart w:id="225" w:name="_Toc114599880"/>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0"/>
      <w:bookmarkEnd w:id="221"/>
      <w:bookmarkEnd w:id="222"/>
      <w:bookmarkEnd w:id="223"/>
      <w:bookmarkEnd w:id="224"/>
      <w:bookmarkEnd w:id="225"/>
    </w:p>
    <w:p w14:paraId="06CC9DD0" w14:textId="77777777" w:rsidR="00336CAE" w:rsidRPr="000532DA" w:rsidRDefault="00336CAE" w:rsidP="007C72E1">
      <w:pPr>
        <w:pStyle w:val="Heading4"/>
        <w:rPr>
          <w:lang w:val="en-US"/>
        </w:rPr>
      </w:pPr>
      <w:bookmarkStart w:id="226" w:name="_Toc20209083"/>
      <w:bookmarkStart w:id="227" w:name="_Toc27581331"/>
      <w:bookmarkStart w:id="228" w:name="_Toc36113482"/>
      <w:bookmarkStart w:id="229" w:name="_Toc45212740"/>
      <w:bookmarkStart w:id="230" w:name="_Toc51932253"/>
      <w:bookmarkStart w:id="231" w:name="_Toc114599881"/>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26"/>
      <w:bookmarkEnd w:id="227"/>
      <w:bookmarkEnd w:id="228"/>
      <w:bookmarkEnd w:id="229"/>
      <w:bookmarkEnd w:id="230"/>
      <w:bookmarkEnd w:id="231"/>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2" w:name="_MCCTEMPBM_CRPT80180027___4"/>
            <w:bookmarkEnd w:id="232"/>
          </w:p>
        </w:tc>
        <w:bookmarkStart w:id="233" w:name="_MCCTEMPBM_CRPT80180028___7"/>
        <w:bookmarkEnd w:id="233"/>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34" w:name="_MCCTEMPBM_CRPT80180029___7"/>
        <w:bookmarkEnd w:id="234"/>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35" w:name="_MCCTEMPBM_CRPT80180030___7"/>
        <w:bookmarkEnd w:id="235"/>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36" w:name="_Toc20209084"/>
      <w:bookmarkStart w:id="237" w:name="_Toc27581332"/>
      <w:bookmarkStart w:id="238" w:name="_Toc36113483"/>
      <w:bookmarkStart w:id="239" w:name="_Toc45212741"/>
      <w:bookmarkStart w:id="240" w:name="_Toc51932254"/>
      <w:bookmarkStart w:id="241" w:name="_Toc114599882"/>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6"/>
      <w:bookmarkEnd w:id="237"/>
      <w:bookmarkEnd w:id="238"/>
      <w:bookmarkEnd w:id="239"/>
      <w:bookmarkEnd w:id="240"/>
      <w:bookmarkEnd w:id="241"/>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2" w:name="_MCCTEMPBM_CRPT80180031___4"/>
            <w:r>
              <w:rPr>
                <w:lang w:eastAsia="zh-CN"/>
              </w:rPr>
              <w:t>octet</w:t>
            </w:r>
            <w:r>
              <w:rPr>
                <w:rFonts w:hint="eastAsia"/>
                <w:lang w:eastAsia="zh-CN"/>
              </w:rPr>
              <w:t xml:space="preserve"> </w:t>
            </w:r>
            <w:r>
              <w:rPr>
                <w:lang w:eastAsia="zh-CN"/>
              </w:rPr>
              <w:t>x+</w:t>
            </w:r>
            <w:r w:rsidR="00EB7A1E">
              <w:rPr>
                <w:lang w:eastAsia="zh-CN"/>
              </w:rPr>
              <w:t>7</w:t>
            </w:r>
            <w:bookmarkEnd w:id="242"/>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3" w:name="_MCCTEMPBM_CRPT80180032___4"/>
            <w:r>
              <w:rPr>
                <w:lang w:eastAsia="zh-CN"/>
              </w:rPr>
              <w:t>octet</w:t>
            </w:r>
            <w:r>
              <w:rPr>
                <w:rFonts w:hint="eastAsia"/>
                <w:lang w:eastAsia="zh-CN"/>
              </w:rPr>
              <w:t xml:space="preserve"> </w:t>
            </w:r>
            <w:r>
              <w:rPr>
                <w:lang w:eastAsia="zh-CN"/>
              </w:rPr>
              <w:t>x+</w:t>
            </w:r>
            <w:r w:rsidR="00EB7A1E">
              <w:rPr>
                <w:lang w:eastAsia="zh-CN"/>
              </w:rPr>
              <w:t>8</w:t>
            </w:r>
            <w:bookmarkEnd w:id="243"/>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4" w:name="_MCCTEMPBM_CRPT80180033___4"/>
            <w:r w:rsidRPr="0027002B">
              <w:rPr>
                <w:rFonts w:hint="eastAsia"/>
                <w:lang w:eastAsia="zh-CN"/>
              </w:rPr>
              <w:t>0</w:t>
            </w:r>
            <w:bookmarkEnd w:id="244"/>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5" w:name="_MCCTEMPBM_CRPT80180034___4"/>
            <w:r>
              <w:rPr>
                <w:lang w:eastAsia="zh-CN"/>
              </w:rPr>
              <w:t>1</w:t>
            </w:r>
            <w:bookmarkEnd w:id="245"/>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6"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7" w:name="_MCCTEMPBM_CRPT80180036___4" w:colFirst="0" w:colLast="0"/>
            <w:bookmarkEnd w:id="246"/>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48" w:name="_MCCTEMPBM_CRPT80180037___4" w:colFirst="0" w:colLast="0"/>
            <w:bookmarkEnd w:id="247"/>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49" w:name="_MCCTEMPBM_CRPT80180038___4" w:colFirst="0" w:colLast="0"/>
            <w:bookmarkEnd w:id="248"/>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49"/>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0" w:name="_Toc20209085"/>
      <w:bookmarkStart w:id="251" w:name="_Toc27581333"/>
      <w:bookmarkStart w:id="252" w:name="_Toc36113484"/>
      <w:bookmarkStart w:id="253" w:name="_Toc45212742"/>
      <w:bookmarkStart w:id="254" w:name="_Toc51932255"/>
      <w:bookmarkStart w:id="255" w:name="_Toc114599883"/>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0"/>
      <w:bookmarkEnd w:id="251"/>
      <w:bookmarkEnd w:id="252"/>
      <w:bookmarkEnd w:id="253"/>
      <w:bookmarkEnd w:id="254"/>
      <w:bookmarkEnd w:id="255"/>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56" w:name="_MCCTEMPBM_CRPT80180039___4"/>
            <w:bookmarkEnd w:id="256"/>
          </w:p>
        </w:tc>
        <w:bookmarkStart w:id="257" w:name="_MCCTEMPBM_CRPT80180040___7"/>
        <w:bookmarkEnd w:id="257"/>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58" w:name="_MCCTEMPBM_CRPT80180041___7"/>
        <w:bookmarkEnd w:id="258"/>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59" w:name="_MCCTEMPBM_CRPT80180042___7"/>
        <w:bookmarkEnd w:id="259"/>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60" w:name="_MCCTEMPBM_CRPT80180043___7"/>
        <w:bookmarkEnd w:id="260"/>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61" w:name="_MCCTEMPBM_CRPT80180044___4"/>
            <w:bookmarkEnd w:id="261"/>
          </w:p>
        </w:tc>
        <w:bookmarkStart w:id="262" w:name="_MCCTEMPBM_CRPT80180045___7"/>
        <w:bookmarkEnd w:id="262"/>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63" w:name="_MCCTEMPBM_CRPT80180046___7"/>
        <w:bookmarkEnd w:id="263"/>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4" w:name="_Toc20209086"/>
      <w:bookmarkStart w:id="265" w:name="_Toc27581334"/>
      <w:bookmarkStart w:id="266" w:name="_Toc36113485"/>
      <w:bookmarkStart w:id="267" w:name="_Toc45212743"/>
      <w:bookmarkStart w:id="268" w:name="_Toc51932256"/>
      <w:bookmarkStart w:id="269" w:name="_Toc114599884"/>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4"/>
      <w:bookmarkEnd w:id="265"/>
      <w:bookmarkEnd w:id="266"/>
      <w:bookmarkEnd w:id="267"/>
      <w:bookmarkEnd w:id="268"/>
      <w:bookmarkEnd w:id="269"/>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70" w:name="_MCCTEMPBM_CRPT80180047___4"/>
            <w:bookmarkEnd w:id="270"/>
          </w:p>
        </w:tc>
        <w:bookmarkStart w:id="271" w:name="_MCCTEMPBM_CRPT80180048___7"/>
        <w:bookmarkEnd w:id="271"/>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72" w:name="_MCCTEMPBM_CRPT80180049___7"/>
        <w:bookmarkEnd w:id="272"/>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73" w:name="_MCCTEMPBM_CRPT80180050___7"/>
        <w:bookmarkEnd w:id="273"/>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274" w:name="_MCCTEMPBM_CRPT80180051___7"/>
        <w:bookmarkEnd w:id="274"/>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62D59F6F" w14:textId="77777777" w:rsidR="00D01FDB" w:rsidRDefault="00D01FDB" w:rsidP="00D01FDB">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1FDB" w:rsidRPr="00BF342D" w14:paraId="3229DF6E" w14:textId="77777777" w:rsidTr="008D4D60">
        <w:trPr>
          <w:cantSplit/>
          <w:jc w:val="center"/>
        </w:trPr>
        <w:tc>
          <w:tcPr>
            <w:tcW w:w="708" w:type="dxa"/>
          </w:tcPr>
          <w:p w14:paraId="38525378" w14:textId="77777777" w:rsidR="00D01FDB" w:rsidRPr="00BF342D" w:rsidRDefault="00D01FDB" w:rsidP="008D4D60">
            <w:pPr>
              <w:pStyle w:val="TAC"/>
            </w:pPr>
            <w:r w:rsidRPr="00BF342D">
              <w:t>8</w:t>
            </w:r>
          </w:p>
        </w:tc>
        <w:tc>
          <w:tcPr>
            <w:tcW w:w="709" w:type="dxa"/>
          </w:tcPr>
          <w:p w14:paraId="4958FCE2" w14:textId="77777777" w:rsidR="00D01FDB" w:rsidRPr="00BF342D" w:rsidRDefault="00D01FDB" w:rsidP="008D4D60">
            <w:pPr>
              <w:pStyle w:val="TAC"/>
            </w:pPr>
            <w:r w:rsidRPr="00BF342D">
              <w:t>7</w:t>
            </w:r>
          </w:p>
        </w:tc>
        <w:tc>
          <w:tcPr>
            <w:tcW w:w="709" w:type="dxa"/>
          </w:tcPr>
          <w:p w14:paraId="75EA3F38" w14:textId="77777777" w:rsidR="00D01FDB" w:rsidRPr="00BF342D" w:rsidRDefault="00D01FDB" w:rsidP="008D4D60">
            <w:pPr>
              <w:pStyle w:val="TAC"/>
            </w:pPr>
            <w:r w:rsidRPr="00BF342D">
              <w:t>6</w:t>
            </w:r>
          </w:p>
        </w:tc>
        <w:tc>
          <w:tcPr>
            <w:tcW w:w="709" w:type="dxa"/>
          </w:tcPr>
          <w:p w14:paraId="36882E5F" w14:textId="77777777" w:rsidR="00D01FDB" w:rsidRPr="00BF342D" w:rsidRDefault="00D01FDB" w:rsidP="008D4D60">
            <w:pPr>
              <w:pStyle w:val="TAC"/>
            </w:pPr>
            <w:r w:rsidRPr="00BF342D">
              <w:t>5</w:t>
            </w:r>
          </w:p>
        </w:tc>
        <w:tc>
          <w:tcPr>
            <w:tcW w:w="709" w:type="dxa"/>
          </w:tcPr>
          <w:p w14:paraId="2167C310" w14:textId="77777777" w:rsidR="00D01FDB" w:rsidRPr="00BF342D" w:rsidRDefault="00D01FDB" w:rsidP="008D4D60">
            <w:pPr>
              <w:pStyle w:val="TAC"/>
            </w:pPr>
            <w:r w:rsidRPr="00BF342D">
              <w:t>4</w:t>
            </w:r>
          </w:p>
        </w:tc>
        <w:tc>
          <w:tcPr>
            <w:tcW w:w="709" w:type="dxa"/>
          </w:tcPr>
          <w:p w14:paraId="24B2FA68" w14:textId="77777777" w:rsidR="00D01FDB" w:rsidRPr="00BF342D" w:rsidRDefault="00D01FDB" w:rsidP="008D4D60">
            <w:pPr>
              <w:pStyle w:val="TAC"/>
            </w:pPr>
            <w:r w:rsidRPr="00BF342D">
              <w:t>3</w:t>
            </w:r>
          </w:p>
        </w:tc>
        <w:tc>
          <w:tcPr>
            <w:tcW w:w="709" w:type="dxa"/>
          </w:tcPr>
          <w:p w14:paraId="013D271A" w14:textId="77777777" w:rsidR="00D01FDB" w:rsidRPr="00BF342D" w:rsidRDefault="00D01FDB" w:rsidP="008D4D60">
            <w:pPr>
              <w:pStyle w:val="TAC"/>
            </w:pPr>
            <w:r w:rsidRPr="00BF342D">
              <w:t>2</w:t>
            </w:r>
          </w:p>
        </w:tc>
        <w:tc>
          <w:tcPr>
            <w:tcW w:w="709" w:type="dxa"/>
          </w:tcPr>
          <w:p w14:paraId="2211B038" w14:textId="77777777" w:rsidR="00D01FDB" w:rsidRPr="00BF342D" w:rsidRDefault="00D01FDB" w:rsidP="008D4D60">
            <w:pPr>
              <w:pStyle w:val="TAC"/>
            </w:pPr>
            <w:r w:rsidRPr="00BF342D">
              <w:t>1</w:t>
            </w:r>
          </w:p>
        </w:tc>
        <w:tc>
          <w:tcPr>
            <w:tcW w:w="1134" w:type="dxa"/>
          </w:tcPr>
          <w:p w14:paraId="1BA2086C" w14:textId="77777777" w:rsidR="00D01FDB" w:rsidRPr="00BF342D" w:rsidRDefault="00D01FDB" w:rsidP="008D4D60">
            <w:pPr>
              <w:pStyle w:val="TAL"/>
            </w:pPr>
          </w:p>
        </w:tc>
      </w:tr>
      <w:tr w:rsidR="00D01FDB" w:rsidRPr="00BF342D" w14:paraId="634B0138" w14:textId="77777777" w:rsidTr="008D4D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6D4609" w14:textId="77777777" w:rsidR="00D01FDB" w:rsidRPr="00BF342D" w:rsidRDefault="00D01FDB" w:rsidP="008D4D60">
            <w:pPr>
              <w:pStyle w:val="TAC"/>
            </w:pPr>
            <w:r>
              <w:t>Home ePDG identifier type (= FQDN)</w:t>
            </w:r>
          </w:p>
        </w:tc>
        <w:tc>
          <w:tcPr>
            <w:tcW w:w="1134" w:type="dxa"/>
          </w:tcPr>
          <w:p w14:paraId="7A24728A" w14:textId="77777777" w:rsidR="00D01FDB" w:rsidRPr="00BF342D" w:rsidRDefault="00D01FDB" w:rsidP="008D4D60">
            <w:pPr>
              <w:pStyle w:val="TAL"/>
            </w:pPr>
            <w:r>
              <w:t>octet 1</w:t>
            </w:r>
          </w:p>
        </w:tc>
      </w:tr>
      <w:tr w:rsidR="00D01FDB" w:rsidRPr="00BF342D" w14:paraId="28B9DD2C" w14:textId="77777777" w:rsidTr="008D4D60">
        <w:trPr>
          <w:jc w:val="center"/>
        </w:trPr>
        <w:tc>
          <w:tcPr>
            <w:tcW w:w="5671" w:type="dxa"/>
            <w:gridSpan w:val="8"/>
            <w:tcBorders>
              <w:left w:val="single" w:sz="6" w:space="0" w:color="auto"/>
              <w:bottom w:val="single" w:sz="4" w:space="0" w:color="auto"/>
              <w:right w:val="single" w:sz="6" w:space="0" w:color="auto"/>
            </w:tcBorders>
          </w:tcPr>
          <w:p w14:paraId="4F7AA4EC" w14:textId="77777777" w:rsidR="00D01FDB" w:rsidRPr="00BF342D" w:rsidRDefault="00D01FDB" w:rsidP="008D4D60">
            <w:pPr>
              <w:pStyle w:val="TAC"/>
            </w:pPr>
          </w:p>
          <w:p w14:paraId="2F15DAEF" w14:textId="77777777" w:rsidR="00D01FDB" w:rsidRPr="00BF342D" w:rsidRDefault="00D01FDB" w:rsidP="008D4D60">
            <w:pPr>
              <w:pStyle w:val="TAC"/>
            </w:pPr>
            <w:r>
              <w:t>Length of home ePDG FQDN</w:t>
            </w:r>
          </w:p>
          <w:p w14:paraId="747CDD8F" w14:textId="77777777" w:rsidR="00D01FDB" w:rsidRPr="00BF342D" w:rsidRDefault="00D01FDB" w:rsidP="008D4D60">
            <w:pPr>
              <w:pStyle w:val="TAC"/>
            </w:pPr>
          </w:p>
        </w:tc>
        <w:tc>
          <w:tcPr>
            <w:tcW w:w="1134" w:type="dxa"/>
          </w:tcPr>
          <w:p w14:paraId="754CB5E0" w14:textId="77777777" w:rsidR="00D01FDB" w:rsidRPr="00BF342D" w:rsidRDefault="00D01FDB" w:rsidP="008D4D60">
            <w:pPr>
              <w:pStyle w:val="TAL"/>
            </w:pPr>
            <w:r w:rsidRPr="00BF342D">
              <w:t xml:space="preserve">octet </w:t>
            </w:r>
            <w:r>
              <w:t>2</w:t>
            </w:r>
          </w:p>
          <w:p w14:paraId="1AEA4731" w14:textId="77777777" w:rsidR="00D01FDB" w:rsidRPr="00BF342D" w:rsidRDefault="00D01FDB" w:rsidP="008D4D60">
            <w:pPr>
              <w:pStyle w:val="TAL"/>
            </w:pPr>
          </w:p>
        </w:tc>
      </w:tr>
      <w:tr w:rsidR="00D01FDB" w:rsidRPr="00BF342D" w14:paraId="0D11A687" w14:textId="77777777" w:rsidTr="008D4D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66A790" w14:textId="77777777" w:rsidR="00D01FDB" w:rsidRPr="00BF342D" w:rsidRDefault="00D01FDB" w:rsidP="008D4D60">
            <w:pPr>
              <w:pStyle w:val="TAC"/>
            </w:pPr>
          </w:p>
          <w:p w14:paraId="6637438F" w14:textId="77777777" w:rsidR="00D01FDB" w:rsidRPr="00BF342D" w:rsidRDefault="00D01FDB" w:rsidP="008D4D60">
            <w:pPr>
              <w:pStyle w:val="TAC"/>
            </w:pPr>
            <w:r>
              <w:t>Home ePDG FQDN</w:t>
            </w:r>
          </w:p>
          <w:p w14:paraId="7127B5B7" w14:textId="77777777" w:rsidR="00D01FDB" w:rsidRPr="00BF342D" w:rsidRDefault="00D01FDB" w:rsidP="008D4D60">
            <w:pPr>
              <w:pStyle w:val="TAC"/>
            </w:pPr>
          </w:p>
        </w:tc>
        <w:tc>
          <w:tcPr>
            <w:tcW w:w="1134" w:type="dxa"/>
            <w:tcBorders>
              <w:left w:val="single" w:sz="4" w:space="0" w:color="auto"/>
            </w:tcBorders>
          </w:tcPr>
          <w:p w14:paraId="1B73157C" w14:textId="65E46919" w:rsidR="00D01FDB" w:rsidRPr="00BF342D" w:rsidRDefault="00D01FDB" w:rsidP="008D4D60">
            <w:pPr>
              <w:pStyle w:val="TAL"/>
            </w:pPr>
            <w:r>
              <w:t>octet 3</w:t>
            </w:r>
          </w:p>
          <w:p w14:paraId="290BEE05" w14:textId="77777777" w:rsidR="00D01FDB" w:rsidRPr="00BF342D" w:rsidRDefault="00D01FDB" w:rsidP="008D4D60">
            <w:pPr>
              <w:pStyle w:val="TAL"/>
            </w:pPr>
          </w:p>
          <w:p w14:paraId="49B70397" w14:textId="77777777" w:rsidR="00D01FDB" w:rsidRPr="00BF342D" w:rsidRDefault="00D01FDB" w:rsidP="008D4D60">
            <w:pPr>
              <w:pStyle w:val="TAL"/>
            </w:pPr>
            <w:r>
              <w:t>octet f</w:t>
            </w:r>
          </w:p>
        </w:tc>
      </w:tr>
    </w:tbl>
    <w:p w14:paraId="792E4761" w14:textId="77777777" w:rsidR="00D01FDB" w:rsidRDefault="00D01FDB" w:rsidP="00D01FDB">
      <w:pPr>
        <w:pStyle w:val="TF"/>
        <w:rPr>
          <w:lang w:eastAsia="zh-CN"/>
        </w:rPr>
      </w:pPr>
      <w:r w:rsidRPr="00BD0557">
        <w:t>Figure </w:t>
      </w:r>
      <w:r>
        <w:t>5.3.3.4.3</w:t>
      </w:r>
      <w:r w:rsidRPr="00BD0557">
        <w:t xml:space="preserve">: </w:t>
      </w:r>
      <w:r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75" w:name="_MCCTEMPBM_CRPT80180052___4"/>
            <w:bookmarkEnd w:id="275"/>
          </w:p>
        </w:tc>
        <w:bookmarkStart w:id="276" w:name="_MCCTEMPBM_CRPT80180053___7"/>
        <w:bookmarkEnd w:id="276"/>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77" w:name="_MCCTEMPBM_CRPT80180054___7"/>
        <w:bookmarkEnd w:id="277"/>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278" w:name="_Toc20209087"/>
      <w:bookmarkStart w:id="279" w:name="_Toc27581335"/>
      <w:bookmarkStart w:id="280" w:name="_Toc36113486"/>
      <w:bookmarkStart w:id="281" w:name="_Toc45212744"/>
      <w:bookmarkStart w:id="282" w:name="_Toc51932257"/>
      <w:bookmarkStart w:id="283" w:name="historyclause"/>
      <w:bookmarkStart w:id="284" w:name="_Toc114599885"/>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278"/>
      <w:bookmarkEnd w:id="279"/>
      <w:bookmarkEnd w:id="280"/>
      <w:bookmarkEnd w:id="281"/>
      <w:bookmarkEnd w:id="282"/>
      <w:bookmarkEnd w:id="28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3"/>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45047107" w:rsidR="006360A7" w:rsidRDefault="006360A7"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sz w:val="16"/>
                <w:szCs w:val="16"/>
                <w:lang w:eastAsia="zh-CN"/>
              </w:rPr>
            </w:pPr>
            <w:r w:rsidRPr="006360A7">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sz w:val="16"/>
                <w:szCs w:val="16"/>
              </w:rPr>
            </w:pPr>
            <w:r>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rFonts w:cs="Arial"/>
                <w:snapToGrid w:val="0"/>
                <w:sz w:val="16"/>
                <w:szCs w:val="16"/>
              </w:rPr>
            </w:pPr>
            <w:r>
              <w:rPr>
                <w:rFonts w:cs="Arial"/>
                <w:snapToGrid w:val="0"/>
                <w:sz w:val="16"/>
                <w:szCs w:val="16"/>
              </w:rPr>
              <w:t>URSP re-evaluation after backoff timer expiry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sz w:val="16"/>
                <w:szCs w:val="16"/>
                <w:lang w:eastAsia="zh-CN"/>
              </w:rPr>
            </w:pPr>
            <w:r>
              <w:rPr>
                <w:sz w:val="16"/>
                <w:szCs w:val="16"/>
                <w:lang w:eastAsia="zh-CN"/>
              </w:rPr>
              <w:t>18.0.0</w:t>
            </w:r>
          </w:p>
        </w:tc>
      </w:tr>
      <w:tr w:rsidR="00B044DD" w14:paraId="621BF4C6"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sz w:val="16"/>
                <w:szCs w:val="16"/>
                <w:lang w:eastAsia="zh-CN"/>
              </w:rPr>
            </w:pPr>
            <w:r>
              <w:rPr>
                <w:sz w:val="16"/>
                <w:szCs w:val="16"/>
                <w:lang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sz w:val="16"/>
                <w:szCs w:val="16"/>
                <w:lang w:eastAsia="zh-CN"/>
              </w:rPr>
            </w:pPr>
            <w:r w:rsidRPr="00D21BA3">
              <w:rPr>
                <w:sz w:val="16"/>
                <w:szCs w:val="16"/>
                <w:lang w:eastAsia="zh-CN"/>
              </w:rPr>
              <w:t>CP-222170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rFonts w:cs="Arial"/>
                <w:snapToGrid w:val="0"/>
                <w:sz w:val="16"/>
                <w:szCs w:val="16"/>
              </w:rPr>
            </w:pPr>
            <w:r>
              <w:rPr>
                <w:rFonts w:cs="Arial"/>
                <w:snapToGrid w:val="0"/>
                <w:sz w:val="16"/>
                <w:szCs w:val="16"/>
              </w:rPr>
              <w:t>Clarification on MAC address range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sz w:val="16"/>
                <w:szCs w:val="16"/>
                <w:lang w:eastAsia="zh-CN"/>
              </w:rPr>
            </w:pPr>
            <w:r>
              <w:rPr>
                <w:sz w:val="16"/>
                <w:szCs w:val="16"/>
                <w:lang w:eastAsia="zh-CN"/>
              </w:rPr>
              <w:t>18.0.0</w:t>
            </w:r>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93D1" w14:textId="77777777" w:rsidR="009C15D0" w:rsidRDefault="009C15D0">
      <w:r>
        <w:separator/>
      </w:r>
    </w:p>
  </w:endnote>
  <w:endnote w:type="continuationSeparator" w:id="0">
    <w:p w14:paraId="2215147C" w14:textId="77777777" w:rsidR="009C15D0" w:rsidRDefault="009C1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FB3D9" w14:textId="77777777" w:rsidR="009C15D0" w:rsidRDefault="009C15D0">
      <w:r>
        <w:separator/>
      </w:r>
    </w:p>
  </w:footnote>
  <w:footnote w:type="continuationSeparator" w:id="0">
    <w:p w14:paraId="48F2B10D" w14:textId="77777777" w:rsidR="009C15D0" w:rsidRDefault="009C1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D16AD8D"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2260">
      <w:rPr>
        <w:rFonts w:ascii="Arial" w:hAnsi="Arial" w:cs="Arial"/>
        <w:b/>
        <w:noProof/>
        <w:sz w:val="18"/>
        <w:szCs w:val="18"/>
      </w:rPr>
      <w:t>3GPP TS 24.526 V18.0.0 (2022-09)</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283066FF"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2260">
      <w:rPr>
        <w:rFonts w:ascii="Arial" w:hAnsi="Arial" w:cs="Arial"/>
        <w:b/>
        <w:noProof/>
        <w:sz w:val="18"/>
        <w:szCs w:val="18"/>
      </w:rPr>
      <w:t>Release 18</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2F70EB"/>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0FDC"/>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A15"/>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44DD"/>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56</Pages>
  <Words>19601</Words>
  <Characters>111730</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131069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24.526_CR0152R1_(Rel-18)_5GProtoc18</cp:lastModifiedBy>
  <cp:revision>3</cp:revision>
  <dcterms:created xsi:type="dcterms:W3CDTF">2022-09-20T18:55:00Z</dcterms:created>
  <dcterms:modified xsi:type="dcterms:W3CDTF">2022-09-20T18:58:00Z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