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4B14DA65"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64BF9" w:rsidRPr="00C64BF9">
        <w:rPr>
          <w:b/>
          <w:noProof/>
          <w:sz w:val="24"/>
        </w:rPr>
        <w:t>C1-222869</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9A59B7E" w:rsidR="001E41F3" w:rsidRPr="009E4C08" w:rsidRDefault="00A4039D" w:rsidP="00547111">
            <w:pPr>
              <w:pStyle w:val="CRCoverPage"/>
              <w:spacing w:after="0"/>
            </w:pPr>
            <w:r w:rsidRPr="00A4039D">
              <w:rPr>
                <w:b/>
                <w:sz w:val="28"/>
              </w:rPr>
              <w:t>4227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A5252A4" w:rsidR="001E41F3" w:rsidRPr="009E4C08" w:rsidRDefault="00B3522E">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6C216F9" w:rsidR="001E41F3" w:rsidRPr="009E4C08" w:rsidRDefault="00C61516" w:rsidP="00210F03">
            <w:pPr>
              <w:pStyle w:val="CRCoverPage"/>
              <w:spacing w:after="0"/>
              <w:ind w:left="100"/>
            </w:pPr>
            <w:r>
              <w:t xml:space="preserve">Delivering </w:t>
            </w:r>
            <w:r w:rsidR="00210F03">
              <w:t xml:space="preserve">multiple MBS service areas to the UE for </w:t>
            </w:r>
            <w:r w:rsidR="00210F03" w:rsidRPr="00210F03">
              <w:t>Location dependent MBS service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3E50A46"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6E6767">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C7D1616" w14:textId="3F8157D2" w:rsidR="00B71A46" w:rsidRDefault="00210F03" w:rsidP="00BA56C7">
            <w:pPr>
              <w:pStyle w:val="CRCoverPage"/>
              <w:spacing w:after="0"/>
              <w:ind w:left="100"/>
            </w:pPr>
            <w:r>
              <w:t xml:space="preserve">Currently in NAS signalling for MBS join procedure, the </w:t>
            </w:r>
            <w:r w:rsidR="00BA56C7" w:rsidRPr="00BA56C7">
              <w:t>Received MBS container IE</w:t>
            </w:r>
            <w:r>
              <w:t xml:space="preserve"> of an MBS session from the Network to the UE supports indicating only one MBS service area</w:t>
            </w:r>
            <w:r w:rsidR="000A709C">
              <w:t xml:space="preserve"> for each MBS session</w:t>
            </w:r>
            <w:r>
              <w:t>.</w:t>
            </w:r>
            <w:r w:rsidR="000A709C">
              <w:t xml:space="preserve"> This is already aligned with stage-2 design</w:t>
            </w:r>
            <w:r w:rsidR="003F1E15">
              <w:t xml:space="preserve"> in TS 23.247</w:t>
            </w:r>
            <w:r w:rsidR="000A709C">
              <w:t>.</w:t>
            </w:r>
          </w:p>
          <w:p w14:paraId="52A0541E" w14:textId="6BC7EB7F" w:rsidR="00924F2C" w:rsidRDefault="00924F2C" w:rsidP="00BA56C7">
            <w:pPr>
              <w:pStyle w:val="CRCoverPage"/>
              <w:spacing w:after="0"/>
              <w:ind w:left="100"/>
            </w:pPr>
          </w:p>
          <w:p w14:paraId="6FA256DA" w14:textId="78FBD574" w:rsidR="00924F2C" w:rsidRDefault="00A51B32" w:rsidP="00924F2C">
            <w:pPr>
              <w:pStyle w:val="CRCoverPage"/>
              <w:spacing w:after="0"/>
              <w:ind w:left="100"/>
            </w:pPr>
            <w:r>
              <w:t>And</w:t>
            </w:r>
            <w:r w:rsidR="00924F2C">
              <w:t xml:space="preserve"> it was not clear for</w:t>
            </w:r>
            <w:r w:rsidR="00924F2C" w:rsidRPr="00924F2C">
              <w:t xml:space="preserve"> the "Location dependent MBS service" </w:t>
            </w:r>
            <w:proofErr w:type="gramStart"/>
            <w:r w:rsidR="00924F2C" w:rsidRPr="00924F2C">
              <w:t>i.e.</w:t>
            </w:r>
            <w:proofErr w:type="gramEnd"/>
            <w:r w:rsidR="00924F2C" w:rsidRPr="00924F2C">
              <w:t xml:space="preserve"> when an MBS multicast session has multiple MBS service areas</w:t>
            </w:r>
            <w:r w:rsidR="00924F2C">
              <w:t>, how to deliver those multiple MBS service areas to the UE</w:t>
            </w:r>
            <w:r>
              <w:t>, and whether an extension is needed for NAS signalling in MBS join procedure to accommodate for that.</w:t>
            </w:r>
          </w:p>
          <w:p w14:paraId="146A31AB" w14:textId="77777777" w:rsidR="000A709C" w:rsidRDefault="000A709C" w:rsidP="00BA56C7">
            <w:pPr>
              <w:pStyle w:val="CRCoverPage"/>
              <w:spacing w:after="0"/>
              <w:ind w:left="100"/>
            </w:pPr>
          </w:p>
          <w:p w14:paraId="46FBFCFB" w14:textId="460FFD9D" w:rsidR="00924F2C" w:rsidRDefault="000A709C" w:rsidP="00937D7E">
            <w:pPr>
              <w:pStyle w:val="CRCoverPage"/>
              <w:spacing w:after="0"/>
              <w:ind w:left="100"/>
            </w:pPr>
            <w:r>
              <w:t>Stage-2 clarified</w:t>
            </w:r>
            <w:r w:rsidR="00973A05">
              <w:t xml:space="preserve"> how to handle this scenario, where it is stated</w:t>
            </w:r>
            <w:r w:rsidR="00924F2C">
              <w:t xml:space="preserve"> in</w:t>
            </w:r>
            <w:r w:rsidR="00973A05">
              <w:t xml:space="preserve"> SA2 CR</w:t>
            </w:r>
            <w:r w:rsidR="00924F2C">
              <w:t xml:space="preserve"> </w:t>
            </w:r>
            <w:r w:rsidR="00924F2C" w:rsidRPr="00924F2C">
              <w:t>S2-2201320</w:t>
            </w:r>
            <w:r>
              <w:t xml:space="preserve"> that</w:t>
            </w:r>
            <w:r w:rsidR="00924F2C">
              <w:t>:</w:t>
            </w:r>
            <w:r w:rsidR="00937D7E">
              <w:t xml:space="preserve"> </w:t>
            </w:r>
          </w:p>
          <w:p w14:paraId="7201BE1E" w14:textId="77777777" w:rsidR="00924F2C" w:rsidRPr="00633686" w:rsidRDefault="00924F2C" w:rsidP="00924F2C">
            <w:pPr>
              <w:pStyle w:val="Heading5"/>
              <w:rPr>
                <w:rFonts w:eastAsia="SimSun"/>
                <w:i/>
                <w:iCs/>
                <w:lang w:eastAsia="zh-CN"/>
              </w:rPr>
            </w:pPr>
            <w:r w:rsidRPr="00633686">
              <w:rPr>
                <w:rFonts w:eastAsia="MS Mincho"/>
                <w:i/>
                <w:iCs/>
              </w:rPr>
              <w:t>7.2.4.2.0</w:t>
            </w:r>
            <w:r w:rsidRPr="00633686">
              <w:rPr>
                <w:rFonts w:eastAsia="MS Mincho"/>
                <w:i/>
                <w:iCs/>
              </w:rPr>
              <w:tab/>
            </w:r>
            <w:r w:rsidRPr="00633686">
              <w:rPr>
                <w:i/>
                <w:iCs/>
                <w:lang w:eastAsia="zh-CN"/>
              </w:rPr>
              <w:t>Creation for location-dependent MBS session</w:t>
            </w:r>
          </w:p>
          <w:p w14:paraId="4BF276C6" w14:textId="4DBA5670" w:rsidR="00924F2C" w:rsidRPr="00633686" w:rsidRDefault="00924F2C" w:rsidP="00937D7E">
            <w:pPr>
              <w:pStyle w:val="CRCoverPage"/>
              <w:spacing w:after="0"/>
              <w:ind w:left="100"/>
              <w:rPr>
                <w:i/>
                <w:iCs/>
              </w:rPr>
            </w:pPr>
            <w:r w:rsidRPr="00633686">
              <w:rPr>
                <w:i/>
                <w:iCs/>
              </w:rPr>
              <w:t>(…)</w:t>
            </w:r>
          </w:p>
          <w:p w14:paraId="3556DE46" w14:textId="77777777" w:rsidR="00924F2C" w:rsidRPr="00633686" w:rsidRDefault="00924F2C" w:rsidP="00924F2C">
            <w:pPr>
              <w:pStyle w:val="B1"/>
              <w:rPr>
                <w:i/>
                <w:iCs/>
                <w:lang w:val="en-US"/>
              </w:rPr>
            </w:pPr>
            <w:r w:rsidRPr="00633686">
              <w:rPr>
                <w:i/>
                <w:iCs/>
                <w:highlight w:val="yellow"/>
                <w:lang w:val="en-US"/>
              </w:rPr>
              <w:t>-</w:t>
            </w:r>
            <w:r w:rsidRPr="00633686">
              <w:rPr>
                <w:i/>
                <w:iCs/>
                <w:highlight w:val="yellow"/>
                <w:lang w:val="en-US"/>
              </w:rPr>
              <w:tab/>
              <w:t>All MBS service area(s) of the location dependent MBS session are indicated to the UE in the Service Announcement as defined in clause 6.11.</w:t>
            </w:r>
          </w:p>
          <w:p w14:paraId="7F2ECD28" w14:textId="5AABD5F4" w:rsidR="00924F2C" w:rsidRDefault="00924F2C" w:rsidP="00937D7E">
            <w:pPr>
              <w:pStyle w:val="CRCoverPage"/>
              <w:spacing w:after="0"/>
              <w:ind w:left="100"/>
            </w:pPr>
          </w:p>
          <w:p w14:paraId="0D3BD034" w14:textId="176FFC74" w:rsidR="00646E0A" w:rsidRDefault="00646E0A" w:rsidP="00937D7E">
            <w:pPr>
              <w:pStyle w:val="CRCoverPage"/>
              <w:spacing w:after="0"/>
              <w:ind w:left="100"/>
            </w:pPr>
            <w:proofErr w:type="gramStart"/>
            <w:r>
              <w:t>And also</w:t>
            </w:r>
            <w:proofErr w:type="gramEnd"/>
            <w:r>
              <w:t>:</w:t>
            </w:r>
          </w:p>
          <w:p w14:paraId="368DCAB7" w14:textId="77777777" w:rsidR="00646E0A" w:rsidRPr="00646E0A" w:rsidRDefault="00646E0A" w:rsidP="00646E0A">
            <w:pPr>
              <w:pStyle w:val="Heading5"/>
              <w:rPr>
                <w:i/>
                <w:iCs/>
              </w:rPr>
            </w:pPr>
            <w:r w:rsidRPr="00646E0A">
              <w:rPr>
                <w:rFonts w:eastAsia="MS Mincho"/>
                <w:i/>
                <w:iCs/>
              </w:rPr>
              <w:t>7.2.4.2.1</w:t>
            </w:r>
            <w:r w:rsidRPr="00646E0A">
              <w:rPr>
                <w:rFonts w:eastAsia="MS Mincho"/>
                <w:i/>
                <w:iCs/>
              </w:rPr>
              <w:tab/>
              <w:t>UE join location dependent multicast session</w:t>
            </w:r>
            <w:r w:rsidRPr="00646E0A">
              <w:rPr>
                <w:rFonts w:hint="eastAsia"/>
                <w:i/>
                <w:iCs/>
                <w:lang w:eastAsia="zh-CN"/>
              </w:rPr>
              <w:t xml:space="preserve"> and establishment</w:t>
            </w:r>
            <w:r w:rsidRPr="00646E0A">
              <w:rPr>
                <w:i/>
                <w:iCs/>
              </w:rPr>
              <w:t xml:space="preserve"> procedure</w:t>
            </w:r>
          </w:p>
          <w:p w14:paraId="3E34A19E" w14:textId="6F7D037C" w:rsidR="00646E0A" w:rsidRPr="00646E0A" w:rsidRDefault="00646E0A" w:rsidP="00937D7E">
            <w:pPr>
              <w:pStyle w:val="CRCoverPage"/>
              <w:spacing w:after="0"/>
              <w:ind w:left="100"/>
              <w:rPr>
                <w:i/>
                <w:iCs/>
              </w:rPr>
            </w:pPr>
            <w:r w:rsidRPr="00646E0A">
              <w:rPr>
                <w:i/>
                <w:iCs/>
              </w:rPr>
              <w:t>(…)</w:t>
            </w:r>
          </w:p>
          <w:p w14:paraId="4208C72C" w14:textId="77777777" w:rsidR="00646E0A" w:rsidRPr="00646E0A" w:rsidRDefault="00646E0A" w:rsidP="00646E0A">
            <w:pPr>
              <w:pStyle w:val="B1"/>
              <w:rPr>
                <w:i/>
                <w:iCs/>
              </w:rPr>
            </w:pPr>
            <w:r w:rsidRPr="00646E0A">
              <w:rPr>
                <w:i/>
                <w:iCs/>
                <w:highlight w:val="yellow"/>
              </w:rPr>
              <w:t>-</w:t>
            </w:r>
            <w:r w:rsidRPr="00646E0A">
              <w:rPr>
                <w:i/>
                <w:iCs/>
                <w:highlight w:val="yellow"/>
              </w:rPr>
              <w:tab/>
              <w:t>The UE may have information about the location dependent multicast service including all MBS service areas of the location dependent MBS session</w:t>
            </w:r>
            <w:r w:rsidRPr="00646E0A">
              <w:rPr>
                <w:i/>
                <w:iCs/>
                <w:highlight w:val="yellow"/>
                <w:lang w:eastAsia="zh-CN"/>
              </w:rPr>
              <w:t xml:space="preserve"> via Service Announcement </w:t>
            </w:r>
            <w:r w:rsidRPr="00646E0A">
              <w:rPr>
                <w:i/>
                <w:iCs/>
                <w:highlight w:val="yellow"/>
              </w:rPr>
              <w:t xml:space="preserve">as </w:t>
            </w:r>
            <w:r w:rsidRPr="00646E0A">
              <w:rPr>
                <w:i/>
                <w:iCs/>
                <w:highlight w:val="yellow"/>
                <w:lang w:val="x-none"/>
              </w:rPr>
              <w:t>specified in clause </w:t>
            </w:r>
            <w:r w:rsidRPr="00646E0A">
              <w:rPr>
                <w:rFonts w:eastAsia="MS Mincho"/>
                <w:i/>
                <w:iCs/>
                <w:highlight w:val="yellow"/>
              </w:rPr>
              <w:t>7.2.4.</w:t>
            </w:r>
            <w:proofErr w:type="gramStart"/>
            <w:r w:rsidRPr="00646E0A">
              <w:rPr>
                <w:rFonts w:eastAsia="MS Mincho"/>
                <w:i/>
                <w:iCs/>
                <w:highlight w:val="yellow"/>
              </w:rPr>
              <w:t>3.1</w:t>
            </w:r>
            <w:r w:rsidRPr="00646E0A">
              <w:rPr>
                <w:i/>
                <w:iCs/>
                <w:highlight w:val="yellow"/>
              </w:rPr>
              <w:t>..</w:t>
            </w:r>
            <w:proofErr w:type="gramEnd"/>
          </w:p>
          <w:p w14:paraId="3A1A2E8F" w14:textId="4C100881" w:rsidR="00646E0A" w:rsidRDefault="00646E0A" w:rsidP="00937D7E">
            <w:pPr>
              <w:pStyle w:val="CRCoverPage"/>
              <w:spacing w:after="0"/>
              <w:ind w:left="100"/>
            </w:pPr>
          </w:p>
          <w:p w14:paraId="1E232790" w14:textId="77777777" w:rsidR="00646E0A" w:rsidRDefault="00646E0A" w:rsidP="00937D7E">
            <w:pPr>
              <w:pStyle w:val="CRCoverPage"/>
              <w:spacing w:after="0"/>
              <w:ind w:left="100"/>
            </w:pPr>
          </w:p>
          <w:p w14:paraId="6F0B0147" w14:textId="20F8935F" w:rsidR="000A709C" w:rsidRDefault="00924F2C" w:rsidP="00937D7E">
            <w:pPr>
              <w:pStyle w:val="CRCoverPage"/>
              <w:spacing w:after="0"/>
              <w:ind w:left="100"/>
            </w:pPr>
            <w:r>
              <w:lastRenderedPageBreak/>
              <w:t xml:space="preserve">Which </w:t>
            </w:r>
            <w:r w:rsidR="00633686">
              <w:t>means that:</w:t>
            </w:r>
            <w:r>
              <w:t xml:space="preserve"> f</w:t>
            </w:r>
            <w:r w:rsidR="00937D7E" w:rsidRPr="00937D7E">
              <w:t>or</w:t>
            </w:r>
            <w:r w:rsidR="00937D7E">
              <w:t xml:space="preserve"> the "</w:t>
            </w:r>
            <w:r w:rsidR="00937D7E" w:rsidRPr="00937D7E">
              <w:t>Location dependent MBS service</w:t>
            </w:r>
            <w:r w:rsidR="00937D7E">
              <w:t xml:space="preserve">" </w:t>
            </w:r>
            <w:proofErr w:type="gramStart"/>
            <w:r w:rsidR="00937D7E">
              <w:t>i.e.</w:t>
            </w:r>
            <w:proofErr w:type="gramEnd"/>
            <w:r w:rsidR="00937D7E">
              <w:t xml:space="preserve"> when</w:t>
            </w:r>
            <w:r w:rsidR="00937D7E" w:rsidRPr="00937D7E">
              <w:t xml:space="preserve"> an MBS multicast session has multiple MBS service areas, the</w:t>
            </w:r>
            <w:r w:rsidR="00937D7E">
              <w:t xml:space="preserve"> multiple</w:t>
            </w:r>
            <w:r w:rsidR="00937D7E" w:rsidRPr="00937D7E">
              <w:t xml:space="preserve"> MBS service areas are indicated to the UE using MBS service announcement</w:t>
            </w:r>
            <w:r w:rsidR="00A51B32">
              <w:t>, and not through NAS signalling</w:t>
            </w:r>
            <w:r w:rsidR="00937D7E">
              <w:t>.</w:t>
            </w:r>
          </w:p>
          <w:p w14:paraId="7EC45D59" w14:textId="77777777" w:rsidR="00633686" w:rsidRDefault="00633686" w:rsidP="00937D7E">
            <w:pPr>
              <w:pStyle w:val="CRCoverPage"/>
              <w:spacing w:after="0"/>
              <w:ind w:left="100"/>
            </w:pPr>
          </w:p>
          <w:p w14:paraId="4AB1CFBA" w14:textId="3412C2E6" w:rsidR="00633686" w:rsidRPr="009E4C08" w:rsidRDefault="00633686" w:rsidP="00937D7E">
            <w:pPr>
              <w:pStyle w:val="CRCoverPage"/>
              <w:spacing w:after="0"/>
              <w:ind w:left="100"/>
            </w:pPr>
            <w:r>
              <w:t>Hence it is required to clarify this behaviour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DB59F37" w14:textId="77777777" w:rsidR="008A2D21" w:rsidRDefault="00C026EA" w:rsidP="00C026EA">
            <w:pPr>
              <w:pStyle w:val="CRCoverPage"/>
              <w:spacing w:after="0"/>
              <w:ind w:left="100"/>
            </w:pPr>
            <w:r>
              <w:t xml:space="preserve">Indicating that, </w:t>
            </w:r>
            <w:r w:rsidRPr="00C026EA">
              <w:t>when an MBS multicast session has multiple MBS service areas, the multiple MBS service areas are indicated to the UE using MBS service announcement</w:t>
            </w:r>
            <w:r>
              <w:t>.</w:t>
            </w:r>
          </w:p>
          <w:p w14:paraId="76C0712C" w14:textId="309F9BDB" w:rsidR="001A7629" w:rsidRPr="009E4C08" w:rsidRDefault="001A7629" w:rsidP="001A7629">
            <w:pPr>
              <w:pStyle w:val="CRCoverPage"/>
              <w:spacing w:after="0"/>
              <w:ind w:left="100"/>
            </w:pPr>
            <w:r w:rsidRPr="001A7629">
              <w:t>Since the Service Announcement procedure is out of scope of NAS spec, the clarification is added as a NOTE</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45180" w:rsidR="00ED6C09" w:rsidRPr="009E4C08" w:rsidRDefault="00EE37DF" w:rsidP="003A1CE6">
            <w:pPr>
              <w:pStyle w:val="CRCoverPage"/>
              <w:spacing w:after="0"/>
              <w:ind w:left="100"/>
            </w:pPr>
            <w:r>
              <w:t xml:space="preserve">No clarity how the network delivers multiple MBS service areas for an MBS multicast session, and wrong understanding that the existing NAS signalling </w:t>
            </w:r>
            <w:r w:rsidR="0076057C">
              <w:t>has missed</w:t>
            </w:r>
            <w:r>
              <w:t xml:space="preserve"> to handle that scenario.</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4817A88" w:rsidR="00ED6C09" w:rsidRPr="009E4C08" w:rsidRDefault="00C61516" w:rsidP="00C61516">
            <w:pPr>
              <w:pStyle w:val="CRCoverPage"/>
              <w:spacing w:after="0"/>
              <w:ind w:left="100"/>
            </w:pPr>
            <w:r w:rsidRPr="00C61516">
              <w:t>6.3.2.2</w:t>
            </w:r>
            <w:r>
              <w:t xml:space="preserve">, </w:t>
            </w:r>
            <w:r w:rsidRPr="00C61516">
              <w:t>6.4.1.3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EB38517" w14:textId="77777777" w:rsidR="00844245" w:rsidRPr="00440029" w:rsidRDefault="00844245" w:rsidP="00844245">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7805AD4D" w14:textId="77777777" w:rsidR="00844245" w:rsidRDefault="00844245" w:rsidP="0084424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CD65D2F" w14:textId="77777777" w:rsidR="00844245" w:rsidRPr="00EE0C95" w:rsidRDefault="00844245" w:rsidP="0084424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6C19171" w14:textId="77777777" w:rsidR="00844245" w:rsidRDefault="00844245" w:rsidP="0084424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AF56CD3" w14:textId="77777777" w:rsidR="00844245" w:rsidRDefault="00844245" w:rsidP="0084424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45CAD26" w14:textId="77777777" w:rsidR="00844245" w:rsidRDefault="00844245" w:rsidP="00844245">
      <w:pPr>
        <w:pStyle w:val="B1"/>
      </w:pPr>
      <w:r>
        <w:t>a)</w:t>
      </w:r>
      <w:r>
        <w:tab/>
        <w:t xml:space="preserve">the newly created authorized QoS rules is for a new GBR QoS </w:t>
      </w:r>
      <w:proofErr w:type="gramStart"/>
      <w:r>
        <w:t>flow;</w:t>
      </w:r>
      <w:proofErr w:type="gramEnd"/>
    </w:p>
    <w:p w14:paraId="026B6420" w14:textId="77777777" w:rsidR="00844245" w:rsidRDefault="00844245" w:rsidP="00844245">
      <w:pPr>
        <w:pStyle w:val="B1"/>
      </w:pPr>
      <w:r>
        <w:t>b)</w:t>
      </w:r>
      <w:r>
        <w:tab/>
        <w:t xml:space="preserve">the QFI of the new QoS flow is not the same as the 5QI of the QoS flow identified by the </w:t>
      </w:r>
      <w:proofErr w:type="gramStart"/>
      <w:r>
        <w:t>QFI;</w:t>
      </w:r>
      <w:proofErr w:type="gramEnd"/>
    </w:p>
    <w:p w14:paraId="6CECC084" w14:textId="77777777" w:rsidR="00844245" w:rsidRDefault="00844245" w:rsidP="0084424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1A27E31" w14:textId="77777777" w:rsidR="00844245" w:rsidRPr="008F0BAD" w:rsidRDefault="00844245" w:rsidP="0084424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1D0007B" w14:textId="77777777" w:rsidR="00844245" w:rsidRDefault="00844245" w:rsidP="0084424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3AF50FE" w14:textId="77777777" w:rsidR="00844245" w:rsidRPr="00EE0C95" w:rsidRDefault="00844245" w:rsidP="0084424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7C2DFBC" w14:textId="77777777" w:rsidR="00844245" w:rsidRPr="00BC13FD" w:rsidRDefault="00844245" w:rsidP="0084424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A0E29BC" w14:textId="77777777" w:rsidR="00844245" w:rsidRDefault="00844245" w:rsidP="0084424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C63BD47" w14:textId="77777777" w:rsidR="00844245" w:rsidRDefault="00844245" w:rsidP="00844245">
      <w:pPr>
        <w:pStyle w:val="B1"/>
      </w:pPr>
      <w:r>
        <w:t>a)</w:t>
      </w:r>
      <w:r>
        <w:tab/>
        <w:t xml:space="preserve">if </w:t>
      </w:r>
      <w:r w:rsidRPr="002B77CB">
        <w:t xml:space="preserve">the RQoS bit </w:t>
      </w:r>
      <w:r>
        <w:t>is set to:</w:t>
      </w:r>
    </w:p>
    <w:p w14:paraId="79613E88" w14:textId="77777777" w:rsidR="00844245" w:rsidRDefault="00844245" w:rsidP="00844245">
      <w:pPr>
        <w:pStyle w:val="B2"/>
      </w:pPr>
      <w:r>
        <w:t>1)</w:t>
      </w:r>
      <w:r>
        <w:tab/>
        <w:t>"Reflective QoS supported", consider that the UE supports reflective QoS for this PDU session; or</w:t>
      </w:r>
    </w:p>
    <w:p w14:paraId="22A8DD45" w14:textId="77777777" w:rsidR="00844245" w:rsidRDefault="00844245" w:rsidP="00844245">
      <w:pPr>
        <w:pStyle w:val="B2"/>
      </w:pPr>
      <w:r>
        <w:t>2)</w:t>
      </w:r>
      <w:r>
        <w:tab/>
        <w:t xml:space="preserve">"Reflective QoS not supported", consider that the UE does not support reflective QoS for this PDU session; </w:t>
      </w:r>
      <w:proofErr w:type="gramStart"/>
      <w:r>
        <w:t>and;</w:t>
      </w:r>
      <w:proofErr w:type="gramEnd"/>
    </w:p>
    <w:p w14:paraId="433D6F44" w14:textId="77777777" w:rsidR="00844245" w:rsidRDefault="00844245" w:rsidP="00844245">
      <w:pPr>
        <w:pStyle w:val="B1"/>
      </w:pPr>
      <w:r>
        <w:t>b)</w:t>
      </w:r>
      <w:r>
        <w:tab/>
        <w:t>if the MH6-PDU bit is set to:</w:t>
      </w:r>
    </w:p>
    <w:p w14:paraId="26E25D52" w14:textId="77777777" w:rsidR="00844245" w:rsidRDefault="00844245" w:rsidP="00844245">
      <w:pPr>
        <w:pStyle w:val="B2"/>
      </w:pPr>
      <w:r>
        <w:t>1)</w:t>
      </w:r>
      <w:r>
        <w:tab/>
        <w:t>"Multi-homed IPv6 PDU session supported", consider that this PDU session is supported to use multiple IPv6 prefixes; or</w:t>
      </w:r>
    </w:p>
    <w:p w14:paraId="5522CF8E" w14:textId="77777777" w:rsidR="00844245" w:rsidRDefault="00844245" w:rsidP="00844245">
      <w:pPr>
        <w:pStyle w:val="B2"/>
      </w:pPr>
      <w:r>
        <w:lastRenderedPageBreak/>
        <w:t>2)</w:t>
      </w:r>
      <w:r>
        <w:tab/>
        <w:t>"Multi-homed IPv6 PDU session not supported", consider that this PDU session is not supported to use multiple IPv6 prefixes.</w:t>
      </w:r>
    </w:p>
    <w:p w14:paraId="33816057" w14:textId="77777777" w:rsidR="00844245" w:rsidRDefault="00844245" w:rsidP="0084424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559B6B6" w14:textId="77777777" w:rsidR="00844245" w:rsidRPr="000D03D8" w:rsidRDefault="00844245" w:rsidP="0084424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C31412" w14:textId="77777777" w:rsidR="00844245" w:rsidRPr="00A26D0D" w:rsidRDefault="00844245" w:rsidP="0084424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1FE5D9F9" w14:textId="77777777" w:rsidR="00844245" w:rsidRPr="00A001B0" w:rsidRDefault="00844245" w:rsidP="0084424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FE7DA5B" w14:textId="77777777" w:rsidR="00844245" w:rsidRPr="00F95AEC" w:rsidRDefault="00844245" w:rsidP="0084424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CB0B80B" w14:textId="77777777" w:rsidR="00844245" w:rsidRPr="00F95AEC" w:rsidRDefault="00844245" w:rsidP="0084424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2912F72" w14:textId="77777777" w:rsidR="00844245" w:rsidRPr="00F95AEC" w:rsidRDefault="00844245" w:rsidP="00844245">
      <w:pPr>
        <w:pStyle w:val="B1"/>
      </w:pPr>
      <w:r w:rsidRPr="00F95AEC">
        <w:t>b)</w:t>
      </w:r>
      <w:r w:rsidRPr="00F95AEC">
        <w:tab/>
        <w:t>the requested PDU session shall not be an always-on PDU session and:</w:t>
      </w:r>
    </w:p>
    <w:p w14:paraId="46D6241F" w14:textId="77777777" w:rsidR="00844245" w:rsidRPr="00F95AEC" w:rsidRDefault="00844245" w:rsidP="0084424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0348EE8" w14:textId="77777777" w:rsidR="00844245" w:rsidRPr="00F95AEC" w:rsidRDefault="00844245" w:rsidP="0084424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B5B255D" w14:textId="77777777" w:rsidR="00844245" w:rsidRDefault="00844245" w:rsidP="0084424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2B5146A" w14:textId="77777777" w:rsidR="00844245" w:rsidRDefault="00844245" w:rsidP="0084424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47DCDFC1" w14:textId="77777777" w:rsidR="00844245" w:rsidRDefault="00844245" w:rsidP="0084424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7F80C042" w14:textId="77777777" w:rsidR="00844245" w:rsidRPr="00EE0C95" w:rsidRDefault="00844245" w:rsidP="0084424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95C9951" w14:textId="77777777" w:rsidR="00844245" w:rsidRPr="00EE0C95" w:rsidRDefault="00844245" w:rsidP="0084424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0727D49" w14:textId="77777777" w:rsidR="00844245" w:rsidRDefault="00844245" w:rsidP="0084424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33D3097" w14:textId="77777777" w:rsidR="00844245" w:rsidRDefault="00844245" w:rsidP="0084424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5D7DC6E1" w14:textId="77777777" w:rsidR="00844245" w:rsidRDefault="00844245" w:rsidP="0084424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D437E28" w14:textId="1BBD5160" w:rsidR="00844245" w:rsidRDefault="00844245" w:rsidP="00844245">
      <w:pPr>
        <w:pStyle w:val="B1"/>
        <w:rPr>
          <w:ins w:id="2" w:author="Nassar, Mohamed A. (Nokia - DE/Munich)" w:date="2022-03-29T22:23:00Z"/>
        </w:rPr>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48E793AF" w14:textId="38FD4AB9" w:rsidR="00844245" w:rsidRDefault="00844245">
      <w:pPr>
        <w:pStyle w:val="NO"/>
        <w:pPrChange w:id="3" w:author="Nassar, Mohamed A. (Nokia - DE/Munich)" w:date="2022-03-29T22:23:00Z">
          <w:pPr>
            <w:pStyle w:val="B1"/>
          </w:pPr>
        </w:pPrChange>
      </w:pPr>
      <w:bookmarkStart w:id="4" w:name="_Hlk97888425"/>
      <w:ins w:id="5" w:author="Nassar, Mohamed A. (Nokia - DE/Munich)" w:date="2022-03-29T22:23:00Z">
        <w:r>
          <w:t>NOTE </w:t>
        </w:r>
        <w:r w:rsidR="001E09F9">
          <w:t>1</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ins>
      <w:bookmarkEnd w:id="4"/>
    </w:p>
    <w:p w14:paraId="614B9BE5" w14:textId="77777777" w:rsidR="00844245" w:rsidRDefault="00844245" w:rsidP="0084424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CA89874" w14:textId="63404C8F" w:rsidR="00844245" w:rsidRDefault="00844245" w:rsidP="00844245">
      <w:pPr>
        <w:pStyle w:val="NO"/>
      </w:pPr>
      <w:r>
        <w:rPr>
          <w:lang w:val="en-US"/>
        </w:rPr>
        <w:t>NOTE</w:t>
      </w:r>
      <w:r w:rsidRPr="005F57EB">
        <w:t> </w:t>
      </w:r>
      <w:ins w:id="6" w:author="Nassar, Mohamed A. (Nokia - DE/Munich)" w:date="2022-03-29T22:24:00Z">
        <w:r w:rsidR="001E09F9">
          <w:t>2</w:t>
        </w:r>
      </w:ins>
      <w:del w:id="7" w:author="Nassar, Mohamed A. (Nokia - DE/Munich)" w:date="2022-03-29T22:24:00Z">
        <w:r w:rsidDel="001E09F9">
          <w:delText>1</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AED6212" w14:textId="3B662F0C" w:rsidR="00844245" w:rsidRPr="009D6F0B" w:rsidRDefault="00844245" w:rsidP="00844245">
      <w:pPr>
        <w:pStyle w:val="NO"/>
        <w:rPr>
          <w:lang w:val="en-US"/>
        </w:rPr>
      </w:pPr>
      <w:r w:rsidRPr="00E34702">
        <w:rPr>
          <w:lang w:val="en-US"/>
        </w:rPr>
        <w:t>NOTE</w:t>
      </w:r>
      <w:r w:rsidRPr="00E34702">
        <w:t> </w:t>
      </w:r>
      <w:ins w:id="8" w:author="Nassar, Mohamed A. (Nokia - DE/Munich)" w:date="2022-03-29T22:24:00Z">
        <w:r w:rsidR="001E09F9">
          <w:t>3</w:t>
        </w:r>
      </w:ins>
      <w:del w:id="9" w:author="Nassar, Mohamed A. (Nokia - DE/Munich)" w:date="2022-03-29T22:24:00Z">
        <w:r w:rsidDel="001E09F9">
          <w:delText>2</w:delText>
        </w:r>
      </w:del>
      <w:r w:rsidRPr="00E34702">
        <w:rPr>
          <w:lang w:val="en-US"/>
        </w:rPr>
        <w:t>:</w:t>
      </w:r>
      <w:r w:rsidRPr="00E34702">
        <w:rPr>
          <w:lang w:val="en-US"/>
        </w:rPr>
        <w:tab/>
      </w:r>
      <w:r w:rsidRPr="006B27D0">
        <w:t>In SNPN, TMGI is used together with NID to identify an MBS Session.</w:t>
      </w:r>
    </w:p>
    <w:p w14:paraId="5FD834C3" w14:textId="77777777" w:rsidR="00844245" w:rsidRDefault="00844245" w:rsidP="00844245">
      <w:r>
        <w:t>If:</w:t>
      </w:r>
    </w:p>
    <w:p w14:paraId="046D1015" w14:textId="77777777" w:rsidR="00844245" w:rsidRDefault="00844245" w:rsidP="00844245">
      <w:pPr>
        <w:pStyle w:val="B1"/>
      </w:pPr>
      <w:r>
        <w:t>a)</w:t>
      </w:r>
      <w:r>
        <w:tab/>
        <w:t xml:space="preserve">the SMF wants to </w:t>
      </w:r>
      <w:r w:rsidRPr="00CE0A6F">
        <w:t xml:space="preserve">remove joined UE from </w:t>
      </w:r>
      <w:r>
        <w:t>one or more</w:t>
      </w:r>
      <w:r w:rsidRPr="00CE0A6F">
        <w:t xml:space="preserve"> MBS session</w:t>
      </w:r>
      <w:r>
        <w:t>s; or</w:t>
      </w:r>
    </w:p>
    <w:p w14:paraId="670EB70A" w14:textId="77777777" w:rsidR="00844245" w:rsidRDefault="00844245" w:rsidP="0084424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A90EA6D" w14:textId="410D0027" w:rsidR="00844245" w:rsidRPr="00EE0C95" w:rsidRDefault="00844245" w:rsidP="00844245">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w:t>
      </w:r>
      <w:ins w:id="10" w:author="Nassar, Mohamed A. (Nokia - DE/Munich)" w:date="2022-03-29T22:27:00Z">
        <w:r w:rsidR="001E09F9">
          <w:t>4</w:t>
        </w:r>
      </w:ins>
      <w:del w:id="11" w:author="Nassar, Mohamed A. (Nokia - DE/Munich)" w:date="2022-03-29T22:27:00Z">
        <w:r w:rsidDel="001E09F9">
          <w:delText>3</w:delText>
        </w:r>
      </w:del>
      <w:r>
        <w:t>:</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647E31BC" w14:textId="77777777" w:rsidR="00844245" w:rsidRPr="00EE0C95" w:rsidRDefault="00844245" w:rsidP="0084424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5846E6D7" w14:textId="77777777" w:rsidR="00844245" w:rsidRDefault="00844245" w:rsidP="00844245">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312B560" w14:textId="77777777" w:rsidR="00844245" w:rsidRPr="00EE0C95" w:rsidRDefault="00844245" w:rsidP="0084424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FC4F399" w14:textId="77777777" w:rsidR="00844245" w:rsidRPr="00EE0C95" w:rsidRDefault="00844245" w:rsidP="0084424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1C2189C" w14:textId="77777777" w:rsidR="00844245" w:rsidRPr="00440029" w:rsidRDefault="00844245" w:rsidP="0084424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E370565" w14:textId="4AC00D2D" w:rsidR="00844245" w:rsidRDefault="00844245" w:rsidP="00844245">
      <w:pPr>
        <w:pStyle w:val="NO"/>
        <w:rPr>
          <w:lang w:val="en-US"/>
        </w:rPr>
      </w:pPr>
      <w:r>
        <w:t>NOTE </w:t>
      </w:r>
      <w:ins w:id="12" w:author="Nassar, Mohamed A. (Nokia - DE/Munich)" w:date="2022-03-29T22:27:00Z">
        <w:r w:rsidR="001E09F9">
          <w:t>5</w:t>
        </w:r>
      </w:ins>
      <w:del w:id="13" w:author="Nassar, Mohamed A. (Nokia - DE/Munich)" w:date="2022-03-29T22:27:00Z">
        <w:r w:rsidDel="001E09F9">
          <w:delText>4</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FD6BCBF" w14:textId="77777777" w:rsidR="00844245" w:rsidRDefault="00844245" w:rsidP="0084424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C13C90C" w14:textId="77777777" w:rsidR="00844245" w:rsidRDefault="00844245" w:rsidP="0084424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E14AD26" w14:textId="77777777" w:rsidR="00844245" w:rsidRDefault="00844245" w:rsidP="00844245">
      <w:pPr>
        <w:rPr>
          <w:lang w:val="en-US"/>
        </w:rPr>
      </w:pPr>
      <w:bookmarkStart w:id="14" w:name="_Hlk80445637"/>
      <w:bookmarkStart w:id="1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6A4351D6" w14:textId="77777777" w:rsidR="00844245" w:rsidRDefault="00844245" w:rsidP="00844245">
      <w:pPr>
        <w:pStyle w:val="B1"/>
      </w:pPr>
      <w:r>
        <w:t>a)</w:t>
      </w:r>
      <w:r>
        <w:tab/>
        <w:t>includes the service-level-AA response with the value of C2AR bits set to the "C2 authorization was successful</w:t>
      </w:r>
      <w:proofErr w:type="gramStart"/>
      <w:r>
        <w:t>";</w:t>
      </w:r>
      <w:proofErr w:type="gramEnd"/>
    </w:p>
    <w:bookmarkEnd w:id="15"/>
    <w:p w14:paraId="33A76013" w14:textId="77777777" w:rsidR="00844245" w:rsidRDefault="00844245" w:rsidP="00844245">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16" w:name="_Hlk95128239"/>
      <w:r>
        <w:rPr>
          <w:rFonts w:eastAsia="Malgun Gothic"/>
          <w:lang w:val="en-US"/>
        </w:rPr>
        <w:t>"</w:t>
      </w:r>
      <w:bookmarkEnd w:id="16"/>
      <w:r w:rsidRPr="00591DDA">
        <w:t>C2 authorization payload</w:t>
      </w:r>
      <w:r>
        <w:rPr>
          <w:rFonts w:eastAsia="Malgun Gothic"/>
          <w:lang w:val="en-US"/>
        </w:rPr>
        <w:t>"</w:t>
      </w:r>
      <w:r>
        <w:t>; and</w:t>
      </w:r>
    </w:p>
    <w:p w14:paraId="371D90DE" w14:textId="77777777" w:rsidR="00844245" w:rsidRDefault="00844245" w:rsidP="00844245">
      <w:pPr>
        <w:pStyle w:val="B1"/>
      </w:pPr>
      <w:r>
        <w:t>c)</w:t>
      </w:r>
      <w:r>
        <w:tab/>
        <w:t xml:space="preserve">can include the service-level device ID set </w:t>
      </w:r>
      <w:bookmarkStart w:id="17" w:name="_Hlk86842010"/>
      <w:r>
        <w:t>to a new CAA-level UAV ID</w:t>
      </w:r>
      <w:bookmarkEnd w:id="17"/>
      <w:r>
        <w:t>.</w:t>
      </w:r>
    </w:p>
    <w:p w14:paraId="044B77EF" w14:textId="08FE68EE" w:rsidR="00844245" w:rsidRPr="00820E63" w:rsidRDefault="00844245" w:rsidP="00844245">
      <w:pPr>
        <w:pStyle w:val="NO"/>
      </w:pPr>
      <w:bookmarkStart w:id="18" w:name="_Hlk95128278"/>
      <w:r>
        <w:t>NOTE </w:t>
      </w:r>
      <w:ins w:id="19" w:author="Nassar, Mohamed A. (Nokia - DE/Munich)" w:date="2022-03-29T22:27:00Z">
        <w:r w:rsidR="001E09F9">
          <w:t>6</w:t>
        </w:r>
      </w:ins>
      <w:del w:id="20" w:author="Nassar, Mohamed A. (Nokia - DE/Munich)" w:date="2022-03-29T22:27:00Z">
        <w:r w:rsidDel="001E09F9">
          <w:delText>5</w:delText>
        </w:r>
      </w:del>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8"/>
    <w:p w14:paraId="5E44B2C9" w14:textId="77777777" w:rsidR="00844245" w:rsidRDefault="00844245" w:rsidP="00844245">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0C8BB43F" w14:textId="77777777" w:rsidR="00844245" w:rsidRDefault="00844245" w:rsidP="00844245">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668E8597" w14:textId="77777777" w:rsidR="00844245" w:rsidRDefault="00844245" w:rsidP="00844245">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04A7CE3F" w14:textId="77777777" w:rsidR="00844245" w:rsidRDefault="00844245" w:rsidP="00844245">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349FF8F1" w14:textId="77777777" w:rsidR="00844245" w:rsidRDefault="00844245" w:rsidP="0084424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 xml:space="preserve">PDU </w:t>
      </w:r>
      <w:r w:rsidRPr="00D626C5">
        <w:lastRenderedPageBreak/>
        <w:t>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81DF5E9" w14:textId="1435B0F7" w:rsidR="00844245" w:rsidRDefault="00844245" w:rsidP="00844245">
      <w:pPr>
        <w:pStyle w:val="NO"/>
      </w:pPr>
      <w:r>
        <w:t>NOTE </w:t>
      </w:r>
      <w:ins w:id="21" w:author="Nassar, Mohamed A. (Nokia - DE/Munich)" w:date="2022-03-29T22:27:00Z">
        <w:r w:rsidR="001E09F9">
          <w:t>7</w:t>
        </w:r>
      </w:ins>
      <w:del w:id="22" w:author="Nassar, Mohamed A. (Nokia - DE/Munich)" w:date="2022-03-29T22:27:00Z">
        <w:r w:rsidDel="001E09F9">
          <w:delText>6</w:delText>
        </w:r>
      </w:del>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306FECF9" w14:textId="77777777" w:rsidR="00844245" w:rsidRDefault="00844245" w:rsidP="0084424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0E2D3B7" w14:textId="77777777" w:rsidR="00844245" w:rsidRDefault="00844245" w:rsidP="0084424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8E0E35B" w14:textId="77777777" w:rsidR="00844245" w:rsidRDefault="00844245" w:rsidP="00844245">
      <w:pPr>
        <w:pStyle w:val="B1"/>
      </w:pPr>
      <w:r>
        <w:t>a)</w:t>
      </w:r>
      <w:r>
        <w:tab/>
        <w:t xml:space="preserve">with the </w:t>
      </w:r>
      <w:r w:rsidRPr="00312CE0">
        <w:t>EAS rediscovery indication</w:t>
      </w:r>
      <w:r>
        <w:t xml:space="preserve"> without indicated impact; or</w:t>
      </w:r>
    </w:p>
    <w:p w14:paraId="567EE5A9" w14:textId="77777777" w:rsidR="00844245" w:rsidRDefault="00844245" w:rsidP="00844245">
      <w:pPr>
        <w:pStyle w:val="B1"/>
      </w:pPr>
      <w:r>
        <w:t>b)</w:t>
      </w:r>
      <w:r>
        <w:tab/>
        <w:t>with the following:</w:t>
      </w:r>
    </w:p>
    <w:p w14:paraId="5D3D68CC" w14:textId="77777777" w:rsidR="00844245" w:rsidRDefault="00844245" w:rsidP="0084424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7EA433D" w14:textId="77777777" w:rsidR="00844245" w:rsidRDefault="00844245" w:rsidP="00844245">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11222892" w14:textId="77777777" w:rsidR="00844245" w:rsidRDefault="00844245" w:rsidP="00844245">
      <w:pPr>
        <w:pStyle w:val="B2"/>
      </w:pPr>
      <w:r>
        <w:t>3)</w:t>
      </w:r>
      <w:r>
        <w:tab/>
        <w:t xml:space="preserve">one or more EAS rediscovery indication(s) with impacted EAS FQDN, if the UE supports </w:t>
      </w:r>
      <w:r w:rsidRPr="00312CE0">
        <w:t>EAS rediscovery indication</w:t>
      </w:r>
      <w:r>
        <w:t>(s) with impacted EAS FQDN; or</w:t>
      </w:r>
    </w:p>
    <w:p w14:paraId="667B1F5C" w14:textId="77777777" w:rsidR="00844245" w:rsidRDefault="00844245" w:rsidP="00844245">
      <w:pPr>
        <w:pStyle w:val="B2"/>
      </w:pPr>
      <w:r>
        <w:t>4)</w:t>
      </w:r>
      <w:r>
        <w:tab/>
        <w:t>any combination of the above.</w:t>
      </w:r>
    </w:p>
    <w:p w14:paraId="1C6F00B7" w14:textId="77777777" w:rsidR="00844245" w:rsidRPr="0000154D" w:rsidRDefault="00844245" w:rsidP="0084424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97B1C5C" w14:textId="77777777" w:rsidR="00844245" w:rsidRDefault="00844245" w:rsidP="00844245">
      <w:pPr>
        <w:pStyle w:val="TH"/>
      </w:pPr>
      <w:r w:rsidRPr="00440029">
        <w:object w:dxaOrig="10590" w:dyaOrig="4830" w14:anchorId="34AD1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3" o:title=""/>
          </v:shape>
          <o:OLEObject Type="Embed" ProgID="Visio.Drawing.11" ShapeID="_x0000_i1025" DrawAspect="Content" ObjectID="_1710140008" r:id="rId24"/>
        </w:object>
      </w:r>
    </w:p>
    <w:p w14:paraId="32FBD1E2" w14:textId="77777777" w:rsidR="00844245" w:rsidRPr="00BD0557" w:rsidRDefault="00844245" w:rsidP="0084424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9B9AE59" w14:textId="77777777" w:rsidR="00844245" w:rsidRDefault="00844245" w:rsidP="00844245">
      <w:pPr>
        <w:rPr>
          <w:highlight w:val="green"/>
        </w:rPr>
      </w:pPr>
    </w:p>
    <w:p w14:paraId="738745A2" w14:textId="13B4CA18" w:rsidR="000E4B8F" w:rsidRPr="000E4B8F" w:rsidRDefault="000E4B8F" w:rsidP="000E4B8F">
      <w:pPr>
        <w:jc w:val="center"/>
        <w:rPr>
          <w:highlight w:val="green"/>
        </w:rPr>
      </w:pPr>
      <w:r w:rsidRPr="000E4B8F">
        <w:rPr>
          <w:highlight w:val="green"/>
        </w:rPr>
        <w:lastRenderedPageBreak/>
        <w:t xml:space="preserve">***** </w:t>
      </w:r>
      <w:r>
        <w:rPr>
          <w:highlight w:val="green"/>
        </w:rPr>
        <w:t>Next</w:t>
      </w:r>
      <w:r w:rsidRPr="000E4B8F">
        <w:rPr>
          <w:highlight w:val="green"/>
        </w:rPr>
        <w:t xml:space="preserve"> change *****</w:t>
      </w:r>
    </w:p>
    <w:p w14:paraId="67BC1FDC" w14:textId="77777777" w:rsidR="007B03BD" w:rsidRPr="00440029" w:rsidRDefault="007B03BD" w:rsidP="007B03BD">
      <w:pPr>
        <w:pStyle w:val="Heading4"/>
      </w:pPr>
      <w:bookmarkStart w:id="23" w:name="_Toc98753626"/>
      <w:r>
        <w:t>6.4.1.3</w:t>
      </w:r>
      <w:r>
        <w:tab/>
        <w:t>UE-</w:t>
      </w:r>
      <w:r w:rsidRPr="00440029">
        <w:t>requested PDU session establishment procedure accepted</w:t>
      </w:r>
      <w:r w:rsidRPr="00286D09">
        <w:t xml:space="preserve"> </w:t>
      </w:r>
      <w:r>
        <w:t>by the network</w:t>
      </w:r>
      <w:bookmarkEnd w:id="23"/>
    </w:p>
    <w:p w14:paraId="371F3B0D" w14:textId="77777777" w:rsidR="007B03BD" w:rsidRDefault="007B03BD" w:rsidP="007B03BD">
      <w:r w:rsidRPr="00440029">
        <w:t>If the connectivity with the requested DN is accepted by the network, the SMF shall create a PDU SESSION ESTABLISHMENT ACCEPT message.</w:t>
      </w:r>
    </w:p>
    <w:p w14:paraId="44292C6D" w14:textId="77777777" w:rsidR="007B03BD" w:rsidRDefault="007B03BD" w:rsidP="007B03BD">
      <w:r>
        <w:t>If the UE requests establishing an emergency PDU session, the network shall not check for service area restrictions or subscription restrictions when processing the PDU SESSION ESTABLISHMENT REQUEST message.</w:t>
      </w:r>
    </w:p>
    <w:p w14:paraId="7A9A2F1B" w14:textId="77777777" w:rsidR="007B03BD" w:rsidRDefault="007B03BD" w:rsidP="007B03B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80E1307" w14:textId="77777777" w:rsidR="007B03BD" w:rsidRDefault="007B03BD" w:rsidP="007B03B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EFC9C88" w14:textId="77777777" w:rsidR="007B03BD" w:rsidRPr="00EE0C95" w:rsidRDefault="007B03BD" w:rsidP="007B03B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C0DCE98" w14:textId="77777777" w:rsidR="007B03BD" w:rsidRDefault="007B03BD" w:rsidP="007B03B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8BB781C" w14:textId="77777777" w:rsidR="007B03BD" w:rsidRDefault="007B03BD" w:rsidP="007B03BD">
      <w:pPr>
        <w:pStyle w:val="B1"/>
      </w:pPr>
      <w:r>
        <w:t>a)</w:t>
      </w:r>
      <w:r>
        <w:tab/>
        <w:t xml:space="preserve">the Authorized QoS rules IE contains at least one GBR QoS </w:t>
      </w:r>
      <w:proofErr w:type="gramStart"/>
      <w:r>
        <w:t>flow;</w:t>
      </w:r>
      <w:proofErr w:type="gramEnd"/>
    </w:p>
    <w:p w14:paraId="6AFB8A4F" w14:textId="77777777" w:rsidR="007B03BD" w:rsidRDefault="007B03BD" w:rsidP="007B03BD">
      <w:pPr>
        <w:pStyle w:val="B1"/>
      </w:pPr>
      <w:r>
        <w:t>b)</w:t>
      </w:r>
      <w:r>
        <w:tab/>
        <w:t xml:space="preserve">the QFI is not the same as the 5QI of the QoS flow identified by the </w:t>
      </w:r>
      <w:proofErr w:type="gramStart"/>
      <w:r>
        <w:t>QFI;</w:t>
      </w:r>
      <w:proofErr w:type="gramEnd"/>
    </w:p>
    <w:p w14:paraId="4EF5E51F" w14:textId="77777777" w:rsidR="007B03BD" w:rsidRPr="00EE0C95" w:rsidRDefault="007B03BD" w:rsidP="007B03B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A63A9CE" w14:textId="77777777" w:rsidR="007B03BD" w:rsidRPr="008F0BAD" w:rsidRDefault="007B03BD" w:rsidP="007B03B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C7631FA" w14:textId="77777777" w:rsidR="007B03BD" w:rsidRDefault="007B03BD" w:rsidP="007B03B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D68447A" w14:textId="77777777" w:rsidR="007B03BD" w:rsidRDefault="007B03BD" w:rsidP="007B03B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417AB26" w14:textId="77777777" w:rsidR="007B03BD" w:rsidRDefault="007B03BD" w:rsidP="007B03B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B0DBECD" w14:textId="77777777" w:rsidR="007B03BD" w:rsidRDefault="007B03BD" w:rsidP="007B03B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95D8AD3" w14:textId="77777777" w:rsidR="007B03BD" w:rsidRDefault="007B03BD" w:rsidP="007B03B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4A39E03" w14:textId="77777777" w:rsidR="007B03BD" w:rsidRPr="003F7202" w:rsidRDefault="007B03BD" w:rsidP="007B03B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3F1BF5E" w14:textId="77777777" w:rsidR="007B03BD" w:rsidRPr="00EE0C95" w:rsidRDefault="007B03BD" w:rsidP="007B03B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C4750A9" w14:textId="77777777" w:rsidR="007B03BD" w:rsidRPr="000032F7" w:rsidRDefault="007B03BD" w:rsidP="007B03B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6EE6997" w14:textId="77777777" w:rsidR="007B03BD" w:rsidRPr="000032F7" w:rsidRDefault="007B03BD" w:rsidP="007B03BD">
      <w:pPr>
        <w:pStyle w:val="B1"/>
        <w:rPr>
          <w:rFonts w:eastAsia="MS Mincho"/>
        </w:rPr>
      </w:pPr>
      <w:r>
        <w:lastRenderedPageBreak/>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1355ABFC" w14:textId="77777777" w:rsidR="007B03BD" w:rsidRDefault="007B03BD" w:rsidP="007B03B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B3AC20" w14:textId="77777777" w:rsidR="007B03BD" w:rsidRDefault="007B03BD" w:rsidP="007B03B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FDF2FB2" w14:textId="77777777" w:rsidR="007B03BD" w:rsidRDefault="007B03BD" w:rsidP="007B03BD">
      <w:pPr>
        <w:pStyle w:val="B1"/>
      </w:pPr>
      <w:r>
        <w:t>a)</w:t>
      </w:r>
      <w:r>
        <w:tab/>
      </w:r>
      <w:r w:rsidRPr="00EE0C95">
        <w:rPr>
          <w:rFonts w:eastAsia="MS Mincho"/>
        </w:rPr>
        <w:t xml:space="preserve">the </w:t>
      </w:r>
      <w:r w:rsidRPr="00EE0C95">
        <w:t>S-NSSAI</w:t>
      </w:r>
      <w:r>
        <w:t xml:space="preserve"> of the PDU session; and</w:t>
      </w:r>
    </w:p>
    <w:p w14:paraId="3035CB55" w14:textId="77777777" w:rsidR="007B03BD" w:rsidRPr="00EE0C95" w:rsidRDefault="007B03BD" w:rsidP="007B03BD">
      <w:pPr>
        <w:pStyle w:val="B1"/>
      </w:pPr>
      <w:r>
        <w:t>b)</w:t>
      </w:r>
      <w:r>
        <w:tab/>
        <w:t xml:space="preserve">the mapped S-NSSAI </w:t>
      </w:r>
      <w:r w:rsidRPr="00E118DD">
        <w:t>(</w:t>
      </w:r>
      <w:r>
        <w:t>if available in roaming scenarios</w:t>
      </w:r>
      <w:r w:rsidRPr="00E118DD">
        <w:t>)</w:t>
      </w:r>
      <w:r w:rsidRPr="00EE0C95">
        <w:t>.</w:t>
      </w:r>
    </w:p>
    <w:p w14:paraId="1AC64589" w14:textId="77777777" w:rsidR="007B03BD" w:rsidRPr="00EE0C95" w:rsidRDefault="007B03BD" w:rsidP="007B03B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43666173" w14:textId="77777777" w:rsidR="007B03BD" w:rsidRDefault="007B03BD" w:rsidP="007B03B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9B559F6" w14:textId="77777777" w:rsidR="007B03BD" w:rsidRPr="00440029" w:rsidRDefault="007B03BD" w:rsidP="007B03B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48FC65" w14:textId="77777777" w:rsidR="007B03BD" w:rsidRPr="00440029" w:rsidRDefault="007B03BD" w:rsidP="007B03B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079A38" w14:textId="77777777" w:rsidR="007B03BD" w:rsidRPr="00440029" w:rsidRDefault="007B03BD" w:rsidP="007B03B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2B3FC8F" w14:textId="77777777" w:rsidR="007B03BD" w:rsidRPr="00440029" w:rsidRDefault="007B03BD" w:rsidP="007B03B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DECC5DA" w14:textId="77777777" w:rsidR="007B03BD" w:rsidRPr="0046178B" w:rsidRDefault="007B03BD" w:rsidP="007B03B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F6F161C" w14:textId="77777777" w:rsidR="007B03BD" w:rsidRPr="00EE0C95" w:rsidRDefault="007B03BD" w:rsidP="007B03B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3B008D0" w14:textId="77777777" w:rsidR="007B03BD" w:rsidRDefault="007B03BD" w:rsidP="007B03B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34EE8D5" w14:textId="77777777" w:rsidR="007B03BD" w:rsidRPr="00373C2E" w:rsidRDefault="007B03BD" w:rsidP="007B03B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54701FA" w14:textId="77777777" w:rsidR="007B03BD" w:rsidRPr="00373C2E" w:rsidRDefault="007B03BD" w:rsidP="007B03B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023C26A" w14:textId="77777777" w:rsidR="007B03BD" w:rsidRPr="00EE0C95" w:rsidRDefault="007B03BD" w:rsidP="007B03BD">
      <w:r>
        <w:t>If the value of the RQ timer is set to "deactivated" or has a value of zero, the UE considers that RQoS is not applied for this PDU session.</w:t>
      </w:r>
    </w:p>
    <w:p w14:paraId="36E63A3E" w14:textId="77777777" w:rsidR="007B03BD" w:rsidRDefault="007B03BD" w:rsidP="007B03BD">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9553F48" w14:textId="77777777" w:rsidR="007B03BD" w:rsidRDefault="007B03BD" w:rsidP="007B03B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6697012" w14:textId="77777777" w:rsidR="007B03BD" w:rsidRDefault="007B03BD" w:rsidP="007B03B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5FD1DE1" w14:textId="77777777" w:rsidR="007B03BD" w:rsidRPr="0046178B" w:rsidRDefault="007B03BD" w:rsidP="007B03B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703B8C" w14:textId="77777777" w:rsidR="007B03BD" w:rsidRPr="00F95AEC" w:rsidRDefault="007B03BD" w:rsidP="007B03B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EA93888" w14:textId="77777777" w:rsidR="007B03BD" w:rsidRPr="003512BA" w:rsidRDefault="007B03BD" w:rsidP="007B03BD">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CEAAEF8" w14:textId="77777777" w:rsidR="007B03BD" w:rsidRPr="00F95AEC" w:rsidRDefault="007B03BD" w:rsidP="007B03BD">
      <w:pPr>
        <w:pStyle w:val="B1"/>
      </w:pPr>
      <w:r w:rsidRPr="00F95AEC">
        <w:t>b)</w:t>
      </w:r>
      <w:r w:rsidRPr="00F95AEC">
        <w:tab/>
        <w:t>the requested PDU session shall not be established as an always-on PDU session and:</w:t>
      </w:r>
    </w:p>
    <w:p w14:paraId="124739C9" w14:textId="77777777" w:rsidR="007B03BD" w:rsidRPr="00F95AEC" w:rsidRDefault="007B03BD" w:rsidP="007B03B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18097C1" w14:textId="77777777" w:rsidR="007B03BD" w:rsidRPr="00F95AEC" w:rsidRDefault="007B03BD" w:rsidP="007B03B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D4AA8BF" w14:textId="77777777" w:rsidR="007B03BD" w:rsidRPr="00005BB5" w:rsidRDefault="007B03BD" w:rsidP="007B03B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3874DD" w14:textId="77777777" w:rsidR="007B03BD" w:rsidRDefault="007B03BD" w:rsidP="007B03B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E81515" w14:textId="77777777" w:rsidR="007B03BD" w:rsidRDefault="007B03BD" w:rsidP="007B03B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67D9575" w14:textId="77777777" w:rsidR="007B03BD" w:rsidRPr="00116AE4" w:rsidRDefault="007B03BD" w:rsidP="007B03B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ADB6046" w14:textId="77777777" w:rsidR="007B03BD" w:rsidRPr="001449C7" w:rsidRDefault="007B03BD" w:rsidP="007B03B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D095529" w14:textId="77777777" w:rsidR="007B03BD" w:rsidRDefault="007B03BD" w:rsidP="007B03BD">
      <w:r w:rsidRPr="00CC0C94">
        <w:t>If</w:t>
      </w:r>
      <w:r>
        <w:t>:</w:t>
      </w:r>
    </w:p>
    <w:p w14:paraId="6A151049" w14:textId="77777777" w:rsidR="007B03BD" w:rsidRDefault="007B03BD" w:rsidP="007B03B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51EAD3E" w14:textId="77777777" w:rsidR="007B03BD" w:rsidRDefault="007B03BD" w:rsidP="007B03BD">
      <w:pPr>
        <w:pStyle w:val="B1"/>
      </w:pPr>
      <w:r>
        <w:t>b)</w:t>
      </w:r>
      <w:r>
        <w:tab/>
        <w:t>the SMF supports</w:t>
      </w:r>
      <w:r w:rsidRPr="007B0020">
        <w:t xml:space="preserve"> </w:t>
      </w:r>
      <w:r>
        <w:t>IP h</w:t>
      </w:r>
      <w:r w:rsidRPr="00CC0C94">
        <w:t>eader compression</w:t>
      </w:r>
      <w:r>
        <w:t xml:space="preserve"> for control plane CIoT 5GS </w:t>
      </w:r>
      <w:proofErr w:type="gramStart"/>
      <w:r>
        <w:t>optimization;</w:t>
      </w:r>
      <w:proofErr w:type="gramEnd"/>
    </w:p>
    <w:p w14:paraId="44E8EC81" w14:textId="77777777" w:rsidR="007B03BD" w:rsidRDefault="007B03BD" w:rsidP="007B03B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6C5E78E" w14:textId="77777777" w:rsidR="007B03BD" w:rsidRDefault="007B03BD" w:rsidP="007B03BD">
      <w:r w:rsidRPr="00CC0C94">
        <w:t>If</w:t>
      </w:r>
      <w:r>
        <w:t>:</w:t>
      </w:r>
    </w:p>
    <w:p w14:paraId="6151127E" w14:textId="77777777" w:rsidR="007B03BD" w:rsidRDefault="007B03BD" w:rsidP="007B03BD">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E3F58CA" w14:textId="77777777" w:rsidR="007B03BD" w:rsidRDefault="007B03BD" w:rsidP="007B03BD">
      <w:pPr>
        <w:pStyle w:val="B1"/>
      </w:pPr>
      <w:r>
        <w:t>b)</w:t>
      </w:r>
      <w:r>
        <w:tab/>
        <w:t>the SMF supports</w:t>
      </w:r>
      <w:r w:rsidRPr="007B0020">
        <w:t xml:space="preserve"> </w:t>
      </w:r>
      <w:r>
        <w:t>Ethernet h</w:t>
      </w:r>
      <w:r w:rsidRPr="00CC0C94">
        <w:t>eader compression</w:t>
      </w:r>
      <w:r>
        <w:t xml:space="preserve"> for control plane CIoT 5GS </w:t>
      </w:r>
      <w:proofErr w:type="gramStart"/>
      <w:r>
        <w:t>optimization;</w:t>
      </w:r>
      <w:proofErr w:type="gramEnd"/>
    </w:p>
    <w:p w14:paraId="5F3E4899" w14:textId="77777777" w:rsidR="007B03BD" w:rsidRDefault="007B03BD" w:rsidP="007B03B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374024D" w14:textId="77777777" w:rsidR="007B03BD" w:rsidRDefault="007B03BD" w:rsidP="007B03B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4893351" w14:textId="77777777" w:rsidR="007B03BD" w:rsidRDefault="007B03BD" w:rsidP="007B03BD">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E828144" w14:textId="77777777" w:rsidR="007B03BD" w:rsidRDefault="007B03BD" w:rsidP="007B03B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FA5FB8C" w14:textId="51EB70A7" w:rsidR="007B03BD" w:rsidRDefault="007B03BD" w:rsidP="007B03BD">
      <w:pPr>
        <w:pStyle w:val="B1"/>
        <w:rPr>
          <w:ins w:id="24" w:author="Nassar, Mohamed A. (Nokia - DE/Munich)" w:date="2022-03-29T22:20:00Z"/>
        </w:rPr>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04D9DD8" w14:textId="7B507472" w:rsidR="00DF7414" w:rsidRDefault="00DF7414">
      <w:pPr>
        <w:pStyle w:val="TOC2"/>
        <w:widowControl/>
        <w:tabs>
          <w:tab w:val="clear" w:pos="9639"/>
        </w:tabs>
        <w:spacing w:after="180"/>
        <w:ind w:left="1135" w:right="0"/>
        <w:pPrChange w:id="25" w:author="Nassar, Mohamed A. (Nokia - DE/Munich)" w:date="2022-03-29T22:20:00Z">
          <w:pPr>
            <w:pStyle w:val="B1"/>
          </w:pPr>
        </w:pPrChange>
      </w:pPr>
      <w:ins w:id="26" w:author="Nassar, Mohamed A. (Nokia - DE/Munich)" w:date="2022-03-29T22:20:00Z">
        <w:r>
          <w:t>NOTE </w:t>
        </w:r>
      </w:ins>
      <w:ins w:id="27" w:author="Nassar, Mohamed A. (Nokia - DE/Munich)" w:date="2022-03-29T22:28:00Z">
        <w:r w:rsidR="00645586">
          <w:t>4</w:t>
        </w:r>
      </w:ins>
      <w:ins w:id="28" w:author="Nassar, Mohamed A. (Nokia - DE/Munich)" w:date="2022-03-29T22:20:00Z">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ins>
    </w:p>
    <w:p w14:paraId="2DB00EA4" w14:textId="77777777" w:rsidR="007B03BD" w:rsidRDefault="007B03BD" w:rsidP="007B03B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62E68D1" w14:textId="70B864F0" w:rsidR="007B03BD" w:rsidRDefault="007B03BD" w:rsidP="007B03BD">
      <w:pPr>
        <w:pStyle w:val="NO"/>
      </w:pPr>
      <w:r>
        <w:rPr>
          <w:lang w:val="en-US"/>
        </w:rPr>
        <w:t>NOTE</w:t>
      </w:r>
      <w:r w:rsidRPr="005F57EB">
        <w:t> </w:t>
      </w:r>
      <w:ins w:id="29" w:author="Nassar, Mohamed A. (Nokia - DE/Munich)" w:date="2022-03-29T22:28:00Z">
        <w:r w:rsidR="00645586">
          <w:t>5</w:t>
        </w:r>
      </w:ins>
      <w:del w:id="30" w:author="Nassar, Mohamed A. (Nokia - DE/Munich)" w:date="2022-03-29T22:28:00Z">
        <w:r w:rsidDel="00645586">
          <w:delText>4</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4D77FF74" w14:textId="4AA30C1E" w:rsidR="007B03BD" w:rsidRPr="00C04A45" w:rsidRDefault="007B03BD" w:rsidP="007B03BD">
      <w:pPr>
        <w:pStyle w:val="NO"/>
        <w:rPr>
          <w:lang w:val="en-US"/>
        </w:rPr>
      </w:pPr>
      <w:r w:rsidRPr="00E34702">
        <w:rPr>
          <w:lang w:val="en-US"/>
        </w:rPr>
        <w:t>NOTE</w:t>
      </w:r>
      <w:r w:rsidRPr="00E34702">
        <w:t> </w:t>
      </w:r>
      <w:ins w:id="31" w:author="Nassar, Mohamed A. (Nokia - DE/Munich)" w:date="2022-03-29T22:28:00Z">
        <w:r w:rsidR="00645586">
          <w:t>6</w:t>
        </w:r>
      </w:ins>
      <w:del w:id="32" w:author="Nassar, Mohamed A. (Nokia - DE/Munich)" w:date="2022-03-29T22:28:00Z">
        <w:r w:rsidDel="00645586">
          <w:delText>5</w:delText>
        </w:r>
      </w:del>
      <w:r w:rsidRPr="00E34702">
        <w:rPr>
          <w:lang w:val="en-US"/>
        </w:rPr>
        <w:t>:</w:t>
      </w:r>
      <w:r w:rsidRPr="00E34702">
        <w:rPr>
          <w:lang w:val="en-US"/>
        </w:rPr>
        <w:tab/>
      </w:r>
      <w:r w:rsidRPr="006B27D0">
        <w:t>In SNPN, TMGI is used together with NID to identify an MBS Session</w:t>
      </w:r>
      <w:r w:rsidRPr="00E34702">
        <w:t>.</w:t>
      </w:r>
    </w:p>
    <w:p w14:paraId="0F8FE3B4" w14:textId="77777777" w:rsidR="007B03BD" w:rsidRDefault="007B03BD" w:rsidP="007B03B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E1F2CB6" w14:textId="77777777" w:rsidR="007B03BD" w:rsidRDefault="007B03BD" w:rsidP="007B03B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D02FE10" w14:textId="77777777" w:rsidR="007B03BD" w:rsidRPr="00840CEE" w:rsidRDefault="007B03BD" w:rsidP="007B03BD">
      <w:pPr>
        <w:pStyle w:val="B1"/>
      </w:pPr>
      <w:r>
        <w:t>b)</w:t>
      </w:r>
      <w:r>
        <w:tab/>
      </w:r>
      <w:r w:rsidRPr="00B16C15">
        <w:t>handover of an existing PDU session between 3GPP access and non-3GPP access is performed</w:t>
      </w:r>
      <w:r>
        <w:t>.</w:t>
      </w:r>
    </w:p>
    <w:p w14:paraId="66D96B46" w14:textId="77777777" w:rsidR="007B03BD" w:rsidRPr="00440029" w:rsidRDefault="007B03BD" w:rsidP="007B03BD">
      <w:pPr>
        <w:rPr>
          <w:lang w:val="en-US"/>
        </w:rPr>
      </w:pPr>
      <w:r w:rsidRPr="00440029">
        <w:t xml:space="preserve">The SMF shall send the PDU SESSION ESTABLISHMENT ACCEPT </w:t>
      </w:r>
      <w:r w:rsidRPr="00440029">
        <w:rPr>
          <w:lang w:val="en-US"/>
        </w:rPr>
        <w:t>message</w:t>
      </w:r>
      <w:r>
        <w:rPr>
          <w:lang w:val="en-US"/>
        </w:rPr>
        <w:t>.</w:t>
      </w:r>
    </w:p>
    <w:p w14:paraId="3DF556DD" w14:textId="77777777" w:rsidR="007B03BD" w:rsidRPr="00E86707" w:rsidRDefault="007B03BD" w:rsidP="007B03B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8122E7C" w14:textId="77777777" w:rsidR="007B03BD" w:rsidRPr="00D74CA1" w:rsidRDefault="007B03BD" w:rsidP="007B03B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C8E087D" w14:textId="7FB4668F" w:rsidR="007B03BD" w:rsidRPr="00D74CA1" w:rsidRDefault="007B03BD" w:rsidP="007B03BD">
      <w:pPr>
        <w:pStyle w:val="NO"/>
        <w:rPr>
          <w:highlight w:val="yellow"/>
        </w:rPr>
      </w:pPr>
      <w:r w:rsidRPr="00820EB8">
        <w:lastRenderedPageBreak/>
        <w:t>NO</w:t>
      </w:r>
      <w:r w:rsidRPr="00205F1F">
        <w:t>T</w:t>
      </w:r>
      <w:r w:rsidRPr="00B01BB5">
        <w:t>E </w:t>
      </w:r>
      <w:ins w:id="33" w:author="Nassar, Mohamed A. (Nokia - DE/Munich)" w:date="2022-03-29T22:28:00Z">
        <w:r w:rsidR="00645586">
          <w:t>7</w:t>
        </w:r>
      </w:ins>
      <w:del w:id="34" w:author="Nassar, Mohamed A. (Nokia - DE/Munich)" w:date="2022-03-29T22:28:00Z">
        <w:r w:rsidDel="00645586">
          <w:delText>6</w:delText>
        </w:r>
      </w:del>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FE87B27" w14:textId="77777777" w:rsidR="007B03BD" w:rsidRDefault="007B03BD" w:rsidP="007B03B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4C9558C" w14:textId="77777777" w:rsidR="007B03BD" w:rsidRDefault="007B03BD" w:rsidP="007B03B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AE38F30" w14:textId="77777777" w:rsidR="007B03BD" w:rsidRDefault="007B03BD" w:rsidP="007B03BD">
      <w:pPr>
        <w:pStyle w:val="B1"/>
      </w:pPr>
      <w:r>
        <w:t>a)</w:t>
      </w:r>
      <w:r>
        <w:tab/>
        <w:t xml:space="preserve">the UE shall delete the stored authorized QoS </w:t>
      </w:r>
      <w:proofErr w:type="gramStart"/>
      <w:r>
        <w:t>rules;</w:t>
      </w:r>
      <w:proofErr w:type="gramEnd"/>
    </w:p>
    <w:p w14:paraId="46F8E82C" w14:textId="77777777" w:rsidR="007B03BD" w:rsidRDefault="007B03BD" w:rsidP="007B03B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5EFC19D" w14:textId="77777777" w:rsidR="007B03BD" w:rsidRDefault="007B03BD" w:rsidP="007B03B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9E397DF" w14:textId="77777777" w:rsidR="007B03BD" w:rsidRDefault="007B03BD" w:rsidP="007B03B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B463F2B" w14:textId="77777777" w:rsidR="007B03BD" w:rsidRPr="00600585" w:rsidRDefault="007B03BD" w:rsidP="007B03B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0F249CF" w14:textId="77777777" w:rsidR="007B03BD" w:rsidRDefault="007B03BD" w:rsidP="007B03B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066755" w14:textId="77777777" w:rsidR="007B03BD" w:rsidRDefault="007B03BD" w:rsidP="007B03BD">
      <w:pPr>
        <w:pStyle w:val="B1"/>
      </w:pPr>
      <w:r>
        <w:t>a)</w:t>
      </w:r>
      <w:r>
        <w:tab/>
        <w:t>Semantic errors in QoS operations:</w:t>
      </w:r>
    </w:p>
    <w:p w14:paraId="42B71F9D" w14:textId="77777777" w:rsidR="007B03BD" w:rsidRDefault="007B03BD" w:rsidP="007B03B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644ADEB" w14:textId="77777777" w:rsidR="007B03BD" w:rsidRDefault="007B03BD" w:rsidP="007B03B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3D0C8B8" w14:textId="77777777" w:rsidR="007B03BD" w:rsidRDefault="007B03BD" w:rsidP="007B03B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BB10519" w14:textId="77777777" w:rsidR="007B03BD" w:rsidRDefault="007B03BD" w:rsidP="007B03B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11D6A25" w14:textId="77777777" w:rsidR="007B03BD" w:rsidRDefault="007B03BD" w:rsidP="007B03B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07DF405" w14:textId="77777777" w:rsidR="007B03BD" w:rsidRDefault="007B03BD" w:rsidP="007B03BD">
      <w:pPr>
        <w:pStyle w:val="B2"/>
      </w:pPr>
      <w:r>
        <w:t>6)</w:t>
      </w:r>
      <w:r>
        <w:tab/>
        <w:t>When the rule operation is "Create new QoS rule" and two or more QoS rules associated with this PDU session would have identical QoS rule identifier values.</w:t>
      </w:r>
    </w:p>
    <w:p w14:paraId="3B0730D8" w14:textId="77777777" w:rsidR="007B03BD" w:rsidRDefault="007B03BD" w:rsidP="007B03BD">
      <w:pPr>
        <w:pStyle w:val="B2"/>
      </w:pPr>
      <w:r>
        <w:t>7)</w:t>
      </w:r>
      <w:r>
        <w:tab/>
        <w:t>When the rule operation is "Create new QoS rule", the DQR bit is set to "the QoS rule is not the default QoS rule", and the PDU session type of the PDU session is "Unstructured".</w:t>
      </w:r>
    </w:p>
    <w:p w14:paraId="1DE99DD2" w14:textId="77777777" w:rsidR="007B03BD" w:rsidRDefault="007B03BD" w:rsidP="007B03B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658427B" w14:textId="77777777" w:rsidR="007B03BD" w:rsidRDefault="007B03BD" w:rsidP="007B03B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2FB1D36" w14:textId="77777777" w:rsidR="007B03BD" w:rsidRDefault="007B03BD" w:rsidP="007B03BD">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69C60C2" w14:textId="77777777" w:rsidR="007B03BD" w:rsidRDefault="007B03BD" w:rsidP="007B03BD">
      <w:pPr>
        <w:pStyle w:val="B1"/>
      </w:pPr>
      <w:r>
        <w:tab/>
        <w:t>In case 4, case 5, or case 7 if the rule operation is for a non-default QoS rule, the UE shall send a PDU SESSION MODIFICATION REQUEST message to delete the QoS rule with 5GSM cause #83 "semantic error in the QoS operation".</w:t>
      </w:r>
    </w:p>
    <w:p w14:paraId="0838B88A" w14:textId="77777777" w:rsidR="007B03BD" w:rsidRDefault="007B03BD" w:rsidP="007B03BD">
      <w:pPr>
        <w:pStyle w:val="B1"/>
      </w:pPr>
      <w:r>
        <w:tab/>
        <w:t>In case 8, case 9, or case 10, the UE shall send a PDU SESSION MODIFICATION REQUEST message to delete the QoS flow description with 5GSM cause #83 "semantic error in the QoS operation".</w:t>
      </w:r>
    </w:p>
    <w:p w14:paraId="030C333E" w14:textId="77777777" w:rsidR="007B03BD" w:rsidRDefault="007B03BD" w:rsidP="007B03B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6169257" w14:textId="77777777" w:rsidR="007B03BD" w:rsidRDefault="007B03BD" w:rsidP="007B03BD">
      <w:pPr>
        <w:pStyle w:val="B1"/>
      </w:pPr>
      <w:r>
        <w:t>b)</w:t>
      </w:r>
      <w:r>
        <w:tab/>
        <w:t>Syntactical errors in QoS operations:</w:t>
      </w:r>
    </w:p>
    <w:p w14:paraId="2AF8CBA8" w14:textId="77777777" w:rsidR="007B03BD" w:rsidRDefault="007B03BD" w:rsidP="007B03B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5A9B168" w14:textId="77777777" w:rsidR="007B03BD" w:rsidRDefault="007B03BD" w:rsidP="007B03B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A07B503" w14:textId="77777777" w:rsidR="007B03BD" w:rsidRPr="00CC0C94" w:rsidRDefault="007B03BD" w:rsidP="007B03B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4B82E90" w14:textId="77777777" w:rsidR="007B03BD" w:rsidRDefault="007B03BD" w:rsidP="007B03B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8DF0CEC" w14:textId="77777777" w:rsidR="007B03BD" w:rsidRDefault="007B03BD" w:rsidP="007B03B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FFFA5EF" w14:textId="77777777" w:rsidR="007B03BD" w:rsidRPr="00CC0C94" w:rsidRDefault="007B03BD" w:rsidP="007B03B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D8D8064" w14:textId="77777777" w:rsidR="007B03BD" w:rsidRPr="00CC0C94" w:rsidRDefault="007B03BD" w:rsidP="007B03B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8834982" w14:textId="77777777" w:rsidR="007B03BD" w:rsidRPr="00CC0C94" w:rsidRDefault="007B03BD" w:rsidP="007B03B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FA7B726" w14:textId="3019769E" w:rsidR="007B03BD" w:rsidRPr="00BC0603" w:rsidRDefault="007B03BD" w:rsidP="007B03BD">
      <w:pPr>
        <w:pStyle w:val="NO"/>
      </w:pPr>
      <w:r>
        <w:t>NOTE </w:t>
      </w:r>
      <w:ins w:id="35" w:author="Nassar, Mohamed A. (Nokia - DE/Munich)" w:date="2022-03-29T22:28:00Z">
        <w:r w:rsidR="00645586">
          <w:t>8</w:t>
        </w:r>
      </w:ins>
      <w:del w:id="36" w:author="Nassar, Mohamed A. (Nokia - DE/Munich)" w:date="2022-03-29T22:28:00Z">
        <w:r w:rsidDel="00645586">
          <w:delText>7</w:delText>
        </w:r>
      </w:del>
      <w:r>
        <w:t>:</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702A0C1C" w14:textId="77777777" w:rsidR="007B03BD" w:rsidRDefault="007B03BD" w:rsidP="007B03BD">
      <w:pPr>
        <w:pStyle w:val="B1"/>
      </w:pPr>
      <w:r w:rsidRPr="00CC0C94">
        <w:t>c)</w:t>
      </w:r>
      <w:r w:rsidRPr="00CC0C94">
        <w:tab/>
        <w:t xml:space="preserve">Semantic errors in </w:t>
      </w:r>
      <w:r w:rsidRPr="004B6717">
        <w:t>packet</w:t>
      </w:r>
      <w:r w:rsidRPr="00CC0C94">
        <w:t xml:space="preserve"> filter</w:t>
      </w:r>
      <w:r>
        <w:t>s</w:t>
      </w:r>
      <w:r w:rsidRPr="00CC0C94">
        <w:t>:</w:t>
      </w:r>
    </w:p>
    <w:p w14:paraId="181F902D" w14:textId="77777777" w:rsidR="007B03BD" w:rsidRPr="00CC0C94" w:rsidRDefault="007B03BD" w:rsidP="007B03BD">
      <w:pPr>
        <w:pStyle w:val="B2"/>
      </w:pPr>
      <w:r w:rsidRPr="00CC0C94">
        <w:lastRenderedPageBreak/>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DEAC785" w14:textId="77777777" w:rsidR="007B03BD" w:rsidRDefault="007B03BD" w:rsidP="007B03B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2F50380" w14:textId="77777777" w:rsidR="007B03BD" w:rsidRPr="00CC0C94" w:rsidRDefault="007B03BD" w:rsidP="007B03BD">
      <w:pPr>
        <w:pStyle w:val="B1"/>
      </w:pPr>
      <w:r w:rsidRPr="00CC0C94">
        <w:t>d)</w:t>
      </w:r>
      <w:r w:rsidRPr="00CC0C94">
        <w:tab/>
        <w:t>Syntactical errors in packet filters:</w:t>
      </w:r>
    </w:p>
    <w:p w14:paraId="0C93F23C" w14:textId="77777777" w:rsidR="007B03BD" w:rsidRPr="00CC0C94" w:rsidRDefault="007B03BD" w:rsidP="007B03B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2C0AC23" w14:textId="77777777" w:rsidR="007B03BD" w:rsidRDefault="007B03BD" w:rsidP="007B03BD">
      <w:pPr>
        <w:pStyle w:val="B2"/>
      </w:pPr>
      <w:r>
        <w:t>2</w:t>
      </w:r>
      <w:r w:rsidRPr="00CC0C94">
        <w:t>)</w:t>
      </w:r>
      <w:r w:rsidRPr="00CC0C94">
        <w:tab/>
        <w:t>When there are other types of syntactical errors in the coding of packet filters, such as the use of a reserved value for a packet filter component identifier.</w:t>
      </w:r>
    </w:p>
    <w:p w14:paraId="549877FF" w14:textId="77777777" w:rsidR="007B03BD" w:rsidRDefault="007B03BD" w:rsidP="007B03B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840528E" w14:textId="77777777" w:rsidR="007B03BD" w:rsidRPr="00F95AEC" w:rsidRDefault="007B03BD" w:rsidP="007B03BD">
      <w:r w:rsidRPr="00F95AEC">
        <w:t>If the Always-on PDU session indication IE is included in the PDU SESSION ESTABLISHMENT ACCEPT message and:</w:t>
      </w:r>
    </w:p>
    <w:p w14:paraId="56ABFCBB" w14:textId="77777777" w:rsidR="007B03BD" w:rsidRPr="00F95AEC" w:rsidRDefault="007B03BD" w:rsidP="007B03B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F0B888C" w14:textId="77777777" w:rsidR="007B03BD" w:rsidRPr="00F95AEC" w:rsidRDefault="007B03BD" w:rsidP="007B03B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822AF1" w14:textId="77777777" w:rsidR="007B03BD" w:rsidRPr="00F95AEC" w:rsidRDefault="007B03BD" w:rsidP="007B03BD">
      <w:r w:rsidRPr="00F95AEC">
        <w:t>The UE shall not consider the established PDU session as an always-on PDU session if the UE does not receive the Always-on PDU session indication IE in the PDU SESSION ESTABLISHMENT ACCEPT message.</w:t>
      </w:r>
    </w:p>
    <w:p w14:paraId="54B62F59" w14:textId="77777777" w:rsidR="007B03BD" w:rsidRDefault="007B03BD" w:rsidP="007B03B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C435454" w14:textId="6CDF14ED" w:rsidR="007B03BD" w:rsidRDefault="007B03BD" w:rsidP="007B03BD">
      <w:pPr>
        <w:pStyle w:val="NO"/>
      </w:pPr>
      <w:r>
        <w:t>NOTE </w:t>
      </w:r>
      <w:ins w:id="37" w:author="Nassar, Mohamed A. (Nokia - DE/Munich)" w:date="2022-03-29T22:28:00Z">
        <w:r w:rsidR="00645586">
          <w:t>9</w:t>
        </w:r>
      </w:ins>
      <w:del w:id="38" w:author="Nassar, Mohamed A. (Nokia - DE/Munich)" w:date="2022-03-29T22:28:00Z">
        <w:r w:rsidDel="00645586">
          <w:delText>8</w:delText>
        </w:r>
      </w:del>
      <w:r>
        <w:t>:</w:t>
      </w:r>
      <w:r>
        <w:tab/>
        <w:t>An error detected in a mapped EPS bearer context does not cause the UE to discard the Authorized QoS rules IE and Authorized QoS flow descriptions IE included in the PDU SESSION ESTABLISHMENT ACCEPT, if any.</w:t>
      </w:r>
    </w:p>
    <w:p w14:paraId="6E07030A" w14:textId="77777777" w:rsidR="007B03BD" w:rsidRDefault="007B03BD" w:rsidP="007B03BD">
      <w:pPr>
        <w:pStyle w:val="B1"/>
      </w:pPr>
      <w:r>
        <w:t>a)</w:t>
      </w:r>
      <w:r>
        <w:tab/>
        <w:t>Semantic error in the mapped EPS bearer operation:</w:t>
      </w:r>
    </w:p>
    <w:p w14:paraId="1E0C7F76" w14:textId="77777777" w:rsidR="007B03BD" w:rsidRDefault="007B03BD" w:rsidP="007B03B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08289D6" w14:textId="77777777" w:rsidR="007B03BD" w:rsidRDefault="007B03BD" w:rsidP="007B03B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AEECAE2" w14:textId="77777777" w:rsidR="007B03BD" w:rsidRDefault="007B03BD" w:rsidP="007B03B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5EA0869" w14:textId="77777777" w:rsidR="007B03BD" w:rsidRPr="00CC0C94" w:rsidRDefault="007B03BD" w:rsidP="007B03B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E51627B" w14:textId="77777777" w:rsidR="007B03BD" w:rsidRPr="00CC0C94" w:rsidRDefault="007B03BD" w:rsidP="007B03B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33C0DAF" w14:textId="77777777" w:rsidR="007B03BD" w:rsidRDefault="007B03BD" w:rsidP="007B03BD">
      <w:pPr>
        <w:pStyle w:val="B1"/>
      </w:pPr>
      <w:r>
        <w:t>b)</w:t>
      </w:r>
      <w:r>
        <w:tab/>
        <w:t>if the mapped EPS bearer context includes a traffic flow template, the UE shall check the traffic flow template for different types of TFT IE errors as follows:</w:t>
      </w:r>
    </w:p>
    <w:p w14:paraId="01E5B5F0" w14:textId="77777777" w:rsidR="007B03BD" w:rsidRPr="00CC0C94" w:rsidRDefault="007B03BD" w:rsidP="007B03BD">
      <w:pPr>
        <w:pStyle w:val="B2"/>
      </w:pPr>
      <w:r>
        <w:lastRenderedPageBreak/>
        <w:t>1</w:t>
      </w:r>
      <w:r w:rsidRPr="00CC0C94">
        <w:t>)</w:t>
      </w:r>
      <w:r w:rsidRPr="00CC0C94">
        <w:tab/>
        <w:t>Semantic errors in TFT operations:</w:t>
      </w:r>
    </w:p>
    <w:p w14:paraId="648176FA" w14:textId="77777777" w:rsidR="007B03BD" w:rsidRPr="00CC0C94" w:rsidRDefault="007B03BD" w:rsidP="007B03BD">
      <w:pPr>
        <w:pStyle w:val="B3"/>
      </w:pPr>
      <w:r>
        <w:t>i</w:t>
      </w:r>
      <w:r w:rsidRPr="00CC0C94">
        <w:t>)</w:t>
      </w:r>
      <w:r w:rsidRPr="00CC0C94">
        <w:tab/>
        <w:t xml:space="preserve">When the </w:t>
      </w:r>
      <w:r w:rsidRPr="00920167">
        <w:t>TFT operation</w:t>
      </w:r>
      <w:r w:rsidRPr="00CC0C94">
        <w:t xml:space="preserve"> is an operation other than "Create a new TFT"</w:t>
      </w:r>
    </w:p>
    <w:p w14:paraId="55BE36E7" w14:textId="77777777" w:rsidR="007B03BD" w:rsidRPr="00CC0C94" w:rsidRDefault="007B03BD" w:rsidP="007B03B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D4D23D7" w14:textId="77777777" w:rsidR="007B03BD" w:rsidRPr="0086317A" w:rsidRDefault="007B03BD" w:rsidP="007B03BD">
      <w:pPr>
        <w:pStyle w:val="B2"/>
      </w:pPr>
      <w:r>
        <w:t>2</w:t>
      </w:r>
      <w:r w:rsidRPr="00CC0C94">
        <w:t>)</w:t>
      </w:r>
      <w:r w:rsidRPr="00CC0C94">
        <w:tab/>
        <w:t>Syntactical errors in TFT operations:</w:t>
      </w:r>
    </w:p>
    <w:p w14:paraId="1364ECD7" w14:textId="77777777" w:rsidR="007B03BD" w:rsidRPr="00CC0C94" w:rsidRDefault="007B03BD" w:rsidP="007B03B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1DE9FCA" w14:textId="77777777" w:rsidR="007B03BD" w:rsidRPr="00CC0C94" w:rsidRDefault="007B03BD" w:rsidP="007B03B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4A4DE3F" w14:textId="77777777" w:rsidR="007B03BD" w:rsidRPr="00CC0C94" w:rsidRDefault="007B03BD" w:rsidP="007B03B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EF1D3B" w14:textId="77777777" w:rsidR="007B03BD" w:rsidRPr="00CC0C94" w:rsidRDefault="007B03BD" w:rsidP="007B03BD">
      <w:pPr>
        <w:pStyle w:val="B2"/>
      </w:pPr>
      <w:r>
        <w:t>3</w:t>
      </w:r>
      <w:r w:rsidRPr="00CC0C94">
        <w:t>)</w:t>
      </w:r>
      <w:r w:rsidRPr="00CC0C94">
        <w:tab/>
        <w:t>Semantic errors in packet filters:</w:t>
      </w:r>
    </w:p>
    <w:p w14:paraId="37415480" w14:textId="77777777" w:rsidR="007B03BD" w:rsidRPr="00CC0C94" w:rsidRDefault="007B03BD" w:rsidP="007B03BD">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05373E9" w14:textId="77777777" w:rsidR="007B03BD" w:rsidRPr="00CC0C94" w:rsidRDefault="007B03BD" w:rsidP="007B03BD">
      <w:pPr>
        <w:pStyle w:val="B3"/>
      </w:pPr>
      <w:r>
        <w:t>ii</w:t>
      </w:r>
      <w:r w:rsidRPr="00CC0C94">
        <w:t>)</w:t>
      </w:r>
      <w:r w:rsidRPr="00CC0C94">
        <w:tab/>
        <w:t>When the resulting TFT does not contain any packet filter which applicable for the uplink direction.</w:t>
      </w:r>
    </w:p>
    <w:p w14:paraId="7C92A16F" w14:textId="77777777" w:rsidR="007B03BD" w:rsidRPr="00CC0C94" w:rsidRDefault="007B03BD" w:rsidP="007B03B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0481FD4" w14:textId="77777777" w:rsidR="007B03BD" w:rsidRPr="00CC0C94" w:rsidRDefault="007B03BD" w:rsidP="007B03BD">
      <w:pPr>
        <w:pStyle w:val="B2"/>
      </w:pPr>
      <w:r>
        <w:t>4</w:t>
      </w:r>
      <w:r w:rsidRPr="00CC0C94">
        <w:t>)</w:t>
      </w:r>
      <w:r w:rsidRPr="00CC0C94">
        <w:tab/>
        <w:t>Syntactical errors in packet filters:</w:t>
      </w:r>
    </w:p>
    <w:p w14:paraId="09F9CF47" w14:textId="77777777" w:rsidR="007B03BD" w:rsidRPr="00CC0C94" w:rsidRDefault="007B03BD" w:rsidP="007B03B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F91804D" w14:textId="77777777" w:rsidR="007B03BD" w:rsidRPr="00CC0C94" w:rsidRDefault="007B03BD" w:rsidP="007B03B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BF3FBF1" w14:textId="77777777" w:rsidR="007B03BD" w:rsidRPr="00CC0C94" w:rsidRDefault="007B03BD" w:rsidP="007B03BD">
      <w:pPr>
        <w:pStyle w:val="B3"/>
      </w:pPr>
      <w:r>
        <w:t>iii</w:t>
      </w:r>
      <w:r w:rsidRPr="00CC0C94">
        <w:t>)</w:t>
      </w:r>
      <w:r w:rsidRPr="00CC0C94">
        <w:tab/>
        <w:t>When there are other types of syntactical errors in the coding of packet filters, such as the use of a reserved value for a packet filter component identifier.</w:t>
      </w:r>
    </w:p>
    <w:p w14:paraId="7A150A97" w14:textId="77777777" w:rsidR="007B03BD" w:rsidRPr="00CC0C94" w:rsidRDefault="007B03BD" w:rsidP="007B03B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442BFC" w14:textId="77777777" w:rsidR="007B03BD" w:rsidRPr="00CC0C94" w:rsidRDefault="007B03BD" w:rsidP="007B03B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581008" w14:textId="77777777" w:rsidR="007B03BD" w:rsidRPr="00CC0C94" w:rsidRDefault="007B03BD" w:rsidP="007B03B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B6BC032" w14:textId="77777777" w:rsidR="007B03BD" w:rsidRDefault="007B03BD" w:rsidP="007B03B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FB92E54" w14:textId="14F2D642" w:rsidR="007B03BD" w:rsidRDefault="007B03BD" w:rsidP="007B03BD">
      <w:pPr>
        <w:pStyle w:val="NO"/>
      </w:pPr>
      <w:r>
        <w:t>NOTE </w:t>
      </w:r>
      <w:ins w:id="39" w:author="Nassar, Mohamed A. (Nokia - DE/Munich)" w:date="2022-03-29T22:28:00Z">
        <w:r w:rsidR="00645586">
          <w:t>10</w:t>
        </w:r>
      </w:ins>
      <w:del w:id="40" w:author="Nassar, Mohamed A. (Nokia - DE/Munich)" w:date="2022-03-29T22:28:00Z">
        <w:r w:rsidDel="00645586">
          <w:delText>9</w:delText>
        </w:r>
      </w:del>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E33497E" w14:textId="77777777" w:rsidR="007B03BD" w:rsidRDefault="007B03BD" w:rsidP="007B03BD">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0976614" w14:textId="77777777" w:rsidR="007B03BD" w:rsidRDefault="007B03BD" w:rsidP="007B03B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B33D81F" w14:textId="77777777" w:rsidR="007B03BD" w:rsidRDefault="007B03BD" w:rsidP="007B03BD">
      <w:r>
        <w:t>If the UE requests the PDU session type "IPv4v6" and:</w:t>
      </w:r>
    </w:p>
    <w:p w14:paraId="2EF6E259" w14:textId="77777777" w:rsidR="007B03BD" w:rsidRDefault="007B03BD" w:rsidP="007B03B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05635F1" w14:textId="77777777" w:rsidR="007B03BD" w:rsidRDefault="007B03BD" w:rsidP="007B03B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16602E94" w14:textId="77777777" w:rsidR="007B03BD" w:rsidRDefault="007B03BD" w:rsidP="007B03B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2E796F2" w14:textId="77777777" w:rsidR="007B03BD" w:rsidRDefault="007B03BD" w:rsidP="007B03B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99677B7" w14:textId="77777777" w:rsidR="007B03BD" w:rsidRDefault="007B03BD" w:rsidP="007B03BD">
      <w:pPr>
        <w:pStyle w:val="B1"/>
      </w:pPr>
      <w:r>
        <w:t>a)</w:t>
      </w:r>
      <w:r>
        <w:tab/>
        <w:t xml:space="preserve">the UE is registered to a new </w:t>
      </w:r>
      <w:proofErr w:type="gramStart"/>
      <w:r>
        <w:t>PLMN;</w:t>
      </w:r>
      <w:proofErr w:type="gramEnd"/>
    </w:p>
    <w:p w14:paraId="6C7B6AFE" w14:textId="77777777" w:rsidR="007B03BD" w:rsidRDefault="007B03BD" w:rsidP="007B03BD">
      <w:pPr>
        <w:pStyle w:val="B1"/>
      </w:pPr>
      <w:r>
        <w:t>b)</w:t>
      </w:r>
      <w:r>
        <w:tab/>
        <w:t>the UE is switched off; or</w:t>
      </w:r>
    </w:p>
    <w:p w14:paraId="55C475FE" w14:textId="77777777" w:rsidR="007B03BD" w:rsidRDefault="007B03BD" w:rsidP="007B03BD">
      <w:pPr>
        <w:pStyle w:val="B1"/>
      </w:pPr>
      <w:r>
        <w:t>c)</w:t>
      </w:r>
      <w:r>
        <w:tab/>
        <w:t>the USIM is removed or the entry in the "list of subscriber data" for the current SNPN is updated.</w:t>
      </w:r>
    </w:p>
    <w:p w14:paraId="6CEF7932" w14:textId="77777777" w:rsidR="007B03BD" w:rsidRDefault="007B03BD" w:rsidP="007B03B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A0970E5" w14:textId="77777777" w:rsidR="007B03BD" w:rsidRDefault="007B03BD" w:rsidP="007B03BD">
      <w:pPr>
        <w:pStyle w:val="B1"/>
      </w:pPr>
      <w:r>
        <w:t>a)</w:t>
      </w:r>
      <w:r>
        <w:tab/>
        <w:t xml:space="preserve">the UE is registered to a new </w:t>
      </w:r>
      <w:proofErr w:type="gramStart"/>
      <w:r>
        <w:t>PLMN;</w:t>
      </w:r>
      <w:proofErr w:type="gramEnd"/>
    </w:p>
    <w:p w14:paraId="173CD33E" w14:textId="77777777" w:rsidR="007B03BD" w:rsidRDefault="007B03BD" w:rsidP="007B03BD">
      <w:pPr>
        <w:pStyle w:val="B1"/>
      </w:pPr>
      <w:r>
        <w:t>b)</w:t>
      </w:r>
      <w:r>
        <w:tab/>
        <w:t>the UE is switched off; or</w:t>
      </w:r>
    </w:p>
    <w:p w14:paraId="1380A108" w14:textId="77777777" w:rsidR="007B03BD" w:rsidRDefault="007B03BD" w:rsidP="007B03BD">
      <w:pPr>
        <w:pStyle w:val="B1"/>
      </w:pPr>
      <w:r>
        <w:t>c)</w:t>
      </w:r>
      <w:r>
        <w:tab/>
        <w:t>the USIM is removed or the entry in the "list of subscriber data" for the current SNPN is updated.</w:t>
      </w:r>
    </w:p>
    <w:p w14:paraId="48AE6987" w14:textId="275B0F91" w:rsidR="007B03BD" w:rsidRPr="00405573" w:rsidRDefault="007B03BD" w:rsidP="007B03BD">
      <w:pPr>
        <w:pStyle w:val="NO"/>
        <w:rPr>
          <w:lang w:eastAsia="ko-KR"/>
        </w:rPr>
      </w:pPr>
      <w:r w:rsidRPr="00405573">
        <w:rPr>
          <w:lang w:eastAsia="ko-KR"/>
        </w:rPr>
        <w:t>NOTE</w:t>
      </w:r>
      <w:r w:rsidRPr="00405573">
        <w:t> </w:t>
      </w:r>
      <w:r>
        <w:t>1</w:t>
      </w:r>
      <w:ins w:id="41" w:author="Nassar, Mohamed A. (Nokia - DE/Munich)" w:date="2022-03-29T22:28:00Z">
        <w:r w:rsidR="00645586">
          <w:t>1</w:t>
        </w:r>
      </w:ins>
      <w:del w:id="42" w:author="Nassar, Mohamed A. (Nokia - DE/Munich)" w:date="2022-03-29T22:28:00Z">
        <w:r w:rsidDel="00645586">
          <w:delText>0</w:delText>
        </w:r>
      </w:del>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6132DAB" w14:textId="77777777" w:rsidR="007B03BD" w:rsidRDefault="007B03BD" w:rsidP="007B03B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8CBD9DB" w14:textId="77777777" w:rsidR="007B03BD" w:rsidRDefault="007B03BD" w:rsidP="007B03B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716D25" w14:textId="77777777" w:rsidR="007B03BD" w:rsidRDefault="007B03BD" w:rsidP="007B03B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D74DBF7" w14:textId="7E6E7E5E" w:rsidR="007B03BD" w:rsidRDefault="007B03BD" w:rsidP="007B03BD">
      <w:pPr>
        <w:pStyle w:val="NO"/>
        <w:rPr>
          <w:lang w:eastAsia="ko-KR"/>
        </w:rPr>
      </w:pPr>
      <w:r>
        <w:rPr>
          <w:lang w:eastAsia="ko-KR"/>
        </w:rPr>
        <w:t>NOTE 1</w:t>
      </w:r>
      <w:ins w:id="43" w:author="Nassar, Mohamed A. (Nokia - DE/Munich)" w:date="2022-03-29T22:28:00Z">
        <w:r w:rsidR="00645586">
          <w:rPr>
            <w:lang w:eastAsia="ko-KR"/>
          </w:rPr>
          <w:t>2</w:t>
        </w:r>
      </w:ins>
      <w:del w:id="44" w:author="Nassar, Mohamed A. (Nokia - DE/Munich)" w:date="2022-03-29T22:28:00Z">
        <w:r w:rsidDel="00645586">
          <w:rPr>
            <w:lang w:eastAsia="ko-KR"/>
          </w:rPr>
          <w:delText>1</w:delText>
        </w:r>
      </w:del>
      <w:r>
        <w:rPr>
          <w:lang w:eastAsia="ko-KR"/>
        </w:rPr>
        <w:t>:</w:t>
      </w:r>
      <w:r>
        <w:rPr>
          <w:lang w:eastAsia="ko-KR"/>
        </w:rPr>
        <w:tab/>
        <w:t>The IPv4 link MTU size corresponds to the maximum length of user data packet that can be sent either via the control plane or via N3 interface for a PDU session of the "IPv4" PDU session type.</w:t>
      </w:r>
    </w:p>
    <w:p w14:paraId="57275D0F" w14:textId="6FF2D65B" w:rsidR="007B03BD" w:rsidRDefault="007B03BD" w:rsidP="007B03BD">
      <w:pPr>
        <w:pStyle w:val="NO"/>
        <w:rPr>
          <w:lang w:eastAsia="ko-KR"/>
        </w:rPr>
      </w:pPr>
      <w:r>
        <w:rPr>
          <w:lang w:eastAsia="ko-KR"/>
        </w:rPr>
        <w:t>NOTE 1</w:t>
      </w:r>
      <w:ins w:id="45" w:author="Nassar, Mohamed A. (Nokia - DE/Munich)" w:date="2022-03-29T22:28:00Z">
        <w:r w:rsidR="00645586">
          <w:rPr>
            <w:lang w:eastAsia="ko-KR"/>
          </w:rPr>
          <w:t>3</w:t>
        </w:r>
      </w:ins>
      <w:del w:id="46" w:author="Nassar, Mohamed A. (Nokia - DE/Munich)" w:date="2022-03-29T22:28:00Z">
        <w:r w:rsidDel="00645586">
          <w:rPr>
            <w:lang w:eastAsia="ko-KR"/>
          </w:rPr>
          <w:delText>2</w:delText>
        </w:r>
      </w:del>
      <w:r>
        <w:rPr>
          <w:lang w:eastAsia="ko-KR"/>
        </w:rPr>
        <w:t>:</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C29E97C" w14:textId="521644CA" w:rsidR="007B03BD" w:rsidRDefault="007B03BD" w:rsidP="007B03BD">
      <w:pPr>
        <w:pStyle w:val="NO"/>
        <w:rPr>
          <w:lang w:eastAsia="ko-KR"/>
        </w:rPr>
      </w:pPr>
      <w:r>
        <w:rPr>
          <w:lang w:eastAsia="ko-KR"/>
        </w:rPr>
        <w:t>NOTE 1</w:t>
      </w:r>
      <w:ins w:id="47" w:author="Nassar, Mohamed A. (Nokia - DE/Munich)" w:date="2022-03-29T22:28:00Z">
        <w:r w:rsidR="00645586">
          <w:rPr>
            <w:lang w:eastAsia="ko-KR"/>
          </w:rPr>
          <w:t>4</w:t>
        </w:r>
      </w:ins>
      <w:del w:id="48" w:author="Nassar, Mohamed A. (Nokia - DE/Munich)" w:date="2022-03-29T22:28:00Z">
        <w:r w:rsidDel="00645586">
          <w:rPr>
            <w:lang w:eastAsia="ko-KR"/>
          </w:rPr>
          <w:delText>3</w:delText>
        </w:r>
      </w:del>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0EEEF625" w14:textId="36D94BA0" w:rsidR="007B03BD" w:rsidRDefault="007B03BD" w:rsidP="007B03BD">
      <w:pPr>
        <w:pStyle w:val="NO"/>
        <w:rPr>
          <w:lang w:eastAsia="ko-KR"/>
        </w:rPr>
      </w:pPr>
      <w:r>
        <w:rPr>
          <w:lang w:eastAsia="ko-KR"/>
        </w:rPr>
        <w:t>NOTE 1</w:t>
      </w:r>
      <w:ins w:id="49" w:author="Nassar, Mohamed A. (Nokia - DE/Munich)" w:date="2022-03-29T22:29:00Z">
        <w:r w:rsidR="00645586">
          <w:rPr>
            <w:lang w:eastAsia="ko-KR"/>
          </w:rPr>
          <w:t>5</w:t>
        </w:r>
      </w:ins>
      <w:del w:id="50" w:author="Nassar, Mohamed A. (Nokia - DE/Munich)" w:date="2022-03-29T22:29:00Z">
        <w:r w:rsidDel="00645586">
          <w:rPr>
            <w:lang w:eastAsia="ko-KR"/>
          </w:rPr>
          <w:delText>4</w:delText>
        </w:r>
      </w:del>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065907C" w14:textId="77777777" w:rsidR="007B03BD" w:rsidRDefault="007B03BD" w:rsidP="007B03B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3648A83" w14:textId="77777777" w:rsidR="007B03BD" w:rsidRDefault="007B03BD" w:rsidP="007B03B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3229689" w14:textId="77777777" w:rsidR="007B03BD" w:rsidRDefault="007B03BD" w:rsidP="007B03B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0F5F0EA" w14:textId="77777777" w:rsidR="007B03BD" w:rsidRDefault="007B03BD" w:rsidP="007B03B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6283779" w14:textId="77777777" w:rsidR="007B03BD" w:rsidRDefault="007B03BD" w:rsidP="007B03B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FE4D72C" w14:textId="77777777" w:rsidR="007B03BD" w:rsidRDefault="007B03BD" w:rsidP="007B03B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91FB85C" w14:textId="77777777" w:rsidR="007B03BD" w:rsidRDefault="007B03BD" w:rsidP="007B03BD">
      <w:r>
        <w:t xml:space="preserve">If the UE receives an initial APN rate control parameters container or an initial additional APN rate control for exception data parameters container in the Extended protocol configuration options IE in the </w:t>
      </w:r>
      <w:r w:rsidRPr="00440029">
        <w:t xml:space="preserve">PDU SESSION </w:t>
      </w:r>
      <w:r w:rsidRPr="00440029">
        <w:lastRenderedPageBreak/>
        <w:t>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0F06130" w14:textId="52A0F80C" w:rsidR="007B03BD" w:rsidRDefault="007B03BD" w:rsidP="007B03BD">
      <w:pPr>
        <w:pStyle w:val="NO"/>
        <w:rPr>
          <w:lang w:eastAsia="ko-KR"/>
        </w:rPr>
      </w:pPr>
      <w:r>
        <w:rPr>
          <w:lang w:eastAsia="ko-KR"/>
        </w:rPr>
        <w:t>NOTE 1</w:t>
      </w:r>
      <w:ins w:id="51" w:author="Nassar, Mohamed A. (Nokia - DE/Munich)" w:date="2022-03-29T22:29:00Z">
        <w:r w:rsidR="00645586">
          <w:rPr>
            <w:lang w:eastAsia="ko-KR"/>
          </w:rPr>
          <w:t>6</w:t>
        </w:r>
      </w:ins>
      <w:del w:id="52" w:author="Nassar, Mohamed A. (Nokia - DE/Munich)" w:date="2022-03-29T22:29:00Z">
        <w:r w:rsidDel="00645586">
          <w:rPr>
            <w:lang w:eastAsia="ko-KR"/>
          </w:rPr>
          <w:delText>5</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0CD3804" w14:textId="2048998A" w:rsidR="007B03BD" w:rsidRDefault="007B03BD" w:rsidP="007B03BD">
      <w:pPr>
        <w:pStyle w:val="NO"/>
        <w:rPr>
          <w:lang w:eastAsia="ko-KR"/>
        </w:rPr>
      </w:pPr>
      <w:r>
        <w:rPr>
          <w:lang w:eastAsia="ko-KR"/>
        </w:rPr>
        <w:t>NOTE 1</w:t>
      </w:r>
      <w:ins w:id="53" w:author="Nassar, Mohamed A. (Nokia - DE/Munich)" w:date="2022-03-29T22:29:00Z">
        <w:r w:rsidR="00645586">
          <w:rPr>
            <w:lang w:eastAsia="ko-KR"/>
          </w:rPr>
          <w:t>7</w:t>
        </w:r>
      </w:ins>
      <w:del w:id="54" w:author="Nassar, Mohamed A. (Nokia - DE/Munich)" w:date="2022-03-29T22:29:00Z">
        <w:r w:rsidDel="00645586">
          <w:rPr>
            <w:lang w:eastAsia="ko-KR"/>
          </w:rPr>
          <w:delText>6</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BEAD988" w14:textId="77777777" w:rsidR="007B03BD" w:rsidRPr="004B11B4" w:rsidRDefault="007B03BD" w:rsidP="007B03B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BA7F56C" w14:textId="77777777" w:rsidR="007B03BD" w:rsidRPr="004B11B4" w:rsidRDefault="007B03BD" w:rsidP="007B03B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57F00DC" w14:textId="33381EA0" w:rsidR="007B03BD" w:rsidRDefault="007B03BD" w:rsidP="007B03BD">
      <w:pPr>
        <w:pStyle w:val="NO"/>
      </w:pPr>
      <w:r w:rsidRPr="00CF661E">
        <w:t>NOTE </w:t>
      </w:r>
      <w:r>
        <w:t>1</w:t>
      </w:r>
      <w:ins w:id="55" w:author="Nassar, Mohamed A. (Nokia - DE/Munich)" w:date="2022-03-29T22:29:00Z">
        <w:r w:rsidR="00645586">
          <w:t>8</w:t>
        </w:r>
      </w:ins>
      <w:del w:id="56" w:author="Nassar, Mohamed A. (Nokia - DE/Munich)" w:date="2022-03-29T22:29:00Z">
        <w:r w:rsidDel="00645586">
          <w:delText>7</w:delText>
        </w:r>
      </w:del>
      <w:r w:rsidRPr="00CF661E">
        <w:t>:</w:t>
      </w:r>
      <w:r>
        <w:tab/>
      </w:r>
      <w:r w:rsidRPr="00CF661E">
        <w:t>Support of DNS over (D)TLS is based on the informative requirements as specified in 3GPP TS 33.501 [24] and it is implemented based on the operator requirement.</w:t>
      </w:r>
    </w:p>
    <w:p w14:paraId="7450BC7A" w14:textId="77777777" w:rsidR="007B03BD" w:rsidRDefault="007B03BD" w:rsidP="007B03BD">
      <w:r>
        <w:t xml:space="preserve">If </w:t>
      </w:r>
      <w:bookmarkStart w:id="57" w:name="_Hlk93310974"/>
      <w:r>
        <w:t xml:space="preserve">the PDU SESSION ESTABLISHMENT REQUEST message </w:t>
      </w:r>
      <w:bookmarkEnd w:id="57"/>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85B9C3D" w14:textId="77777777" w:rsidR="007B03BD" w:rsidRDefault="007B03BD" w:rsidP="007B03BD">
      <w:pPr>
        <w:pStyle w:val="B1"/>
      </w:pPr>
      <w:r>
        <w:t>a)</w:t>
      </w:r>
      <w:r>
        <w:tab/>
        <w:t>the service-level-AA response, with the SLAR bit</w:t>
      </w:r>
      <w:r w:rsidRPr="00FF027D">
        <w:t>s</w:t>
      </w:r>
      <w:r>
        <w:t xml:space="preserve"> set to "Service level authentication and authorization was successful</w:t>
      </w:r>
      <w:proofErr w:type="gramStart"/>
      <w:r>
        <w:t>";</w:t>
      </w:r>
      <w:proofErr w:type="gramEnd"/>
    </w:p>
    <w:p w14:paraId="4D85BD2E" w14:textId="77777777" w:rsidR="007B03BD" w:rsidRDefault="007B03BD" w:rsidP="007B03BD">
      <w:pPr>
        <w:pStyle w:val="B1"/>
      </w:pPr>
      <w:r>
        <w:t>b)</w:t>
      </w:r>
      <w:r>
        <w:tab/>
        <w:t xml:space="preserve"> the service-level device ID with the value set to the CAA-level UAV ID; and</w:t>
      </w:r>
    </w:p>
    <w:p w14:paraId="1EB77291" w14:textId="77777777" w:rsidR="007B03BD" w:rsidRDefault="007B03BD" w:rsidP="007B03BD">
      <w:pPr>
        <w:pStyle w:val="B1"/>
      </w:pPr>
      <w:r>
        <w:t>c)</w:t>
      </w:r>
      <w:r>
        <w:tab/>
        <w:t xml:space="preserve">if the </w:t>
      </w:r>
      <w:r w:rsidRPr="00FF027D">
        <w:t>UUAA payload</w:t>
      </w:r>
      <w:r>
        <w:t xml:space="preserve"> is received from the UAS-NF:</w:t>
      </w:r>
    </w:p>
    <w:p w14:paraId="7EB2EAE1" w14:textId="77777777" w:rsidR="007B03BD" w:rsidRDefault="007B03BD" w:rsidP="007B03BD">
      <w:pPr>
        <w:pStyle w:val="B2"/>
      </w:pPr>
      <w:r>
        <w:t>1)</w:t>
      </w:r>
      <w:r>
        <w:tab/>
        <w:t>the service-level-AA payload type, with the values set to "UUAA payload"; and</w:t>
      </w:r>
    </w:p>
    <w:p w14:paraId="30E9C182" w14:textId="77777777" w:rsidR="007B03BD" w:rsidRDefault="007B03BD" w:rsidP="007B03BD">
      <w:pPr>
        <w:pStyle w:val="B2"/>
      </w:pPr>
      <w:r>
        <w:t>2)</w:t>
      </w:r>
      <w:r>
        <w:tab/>
        <w:t xml:space="preserve">the service-level-AA payload, with the value set to the </w:t>
      </w:r>
      <w:r w:rsidRPr="00FF027D">
        <w:t>UUAA payload.</w:t>
      </w:r>
    </w:p>
    <w:p w14:paraId="12B1772A" w14:textId="21880051" w:rsidR="007B03BD" w:rsidRPr="00142B81" w:rsidRDefault="007B03BD" w:rsidP="007B03BD">
      <w:pPr>
        <w:pStyle w:val="NO"/>
      </w:pPr>
      <w:r w:rsidRPr="00142B81">
        <w:t>NOTE </w:t>
      </w:r>
      <w:r>
        <w:t>1</w:t>
      </w:r>
      <w:ins w:id="58" w:author="Nassar, Mohamed A. (Nokia - DE/Munich)" w:date="2022-03-29T22:29:00Z">
        <w:r w:rsidR="00645586">
          <w:t>9</w:t>
        </w:r>
      </w:ins>
      <w:del w:id="59" w:author="Nassar, Mohamed A. (Nokia - DE/Munich)" w:date="2022-03-29T22:29:00Z">
        <w:r w:rsidDel="00645586">
          <w:delText>8</w:delText>
        </w:r>
      </w:del>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D353F0E" w14:textId="77777777" w:rsidR="007B03BD" w:rsidRDefault="007B03BD" w:rsidP="007B03BD">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EC0C9C9" w14:textId="77777777" w:rsidR="007B03BD" w:rsidRDefault="007B03BD" w:rsidP="007B03BD">
      <w:pPr>
        <w:pStyle w:val="B1"/>
      </w:pPr>
      <w:bookmarkStart w:id="60" w:name="_Hlk72846138"/>
      <w:r>
        <w:t>a)</w:t>
      </w:r>
      <w:r>
        <w:tab/>
        <w:t xml:space="preserve">includes C2 authorization </w:t>
      </w:r>
      <w:proofErr w:type="gramStart"/>
      <w:r>
        <w:t>result;</w:t>
      </w:r>
      <w:proofErr w:type="gramEnd"/>
    </w:p>
    <w:p w14:paraId="050A0BB9" w14:textId="77777777" w:rsidR="007B03BD" w:rsidRDefault="007B03BD" w:rsidP="007B03BD">
      <w:pPr>
        <w:pStyle w:val="B1"/>
      </w:pPr>
      <w:r>
        <w:t>b)</w:t>
      </w:r>
      <w:r>
        <w:tab/>
        <w:t>can include C2 session security information; and</w:t>
      </w:r>
    </w:p>
    <w:p w14:paraId="6D707AAA" w14:textId="77777777" w:rsidR="007B03BD" w:rsidRDefault="007B03BD" w:rsidP="007B03BD">
      <w:pPr>
        <w:pStyle w:val="B1"/>
      </w:pPr>
      <w:r>
        <w:t>c)</w:t>
      </w:r>
      <w:r>
        <w:tab/>
        <w:t>can include service-level device ID with the value set to a new CAA-level UAV ID.</w:t>
      </w:r>
    </w:p>
    <w:p w14:paraId="0F1ED062" w14:textId="77777777" w:rsidR="007B03BD" w:rsidRDefault="007B03BD" w:rsidP="007B03BD">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60"/>
    <w:p w14:paraId="2C2D068F" w14:textId="77777777" w:rsidR="007B03BD" w:rsidRDefault="007B03BD" w:rsidP="007B03B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w:t>
      </w:r>
      <w:r>
        <w:lastRenderedPageBreak/>
        <w:t xml:space="preserve">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6617650" w14:textId="77777777" w:rsidR="007B03BD" w:rsidRDefault="007B03BD" w:rsidP="007B03BD">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404B726" w14:textId="77777777" w:rsidR="007B03BD" w:rsidRDefault="007B03BD" w:rsidP="007B03B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73F30FB5" w14:textId="77777777" w:rsidR="007B03BD" w:rsidRDefault="007B03BD" w:rsidP="007B03BD">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EAE89F7" w14:textId="77777777" w:rsidR="007B03BD" w:rsidRDefault="007B03BD" w:rsidP="007B03B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8EFA246" w14:textId="77777777" w:rsidR="007B03BD" w:rsidRDefault="007B03BD" w:rsidP="007B03BD">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3C310D3B" w14:textId="77777777" w:rsidR="007B03BD" w:rsidRDefault="007B03BD" w:rsidP="007B03B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0D553F2" w14:textId="77777777" w:rsidR="007B03BD" w:rsidRDefault="007B03BD" w:rsidP="007B03BD">
      <w:pPr>
        <w:pStyle w:val="NO"/>
      </w:pPr>
      <w:r>
        <w:t>NOTE 23:</w:t>
      </w:r>
      <w:r>
        <w:tab/>
        <w:t>The P-CSCF selection functionality is specified in subclause 5.16.3.11 of 3GPP TS 23.501 [8].</w:t>
      </w:r>
    </w:p>
    <w:p w14:paraId="530237A4" w14:textId="77777777" w:rsidR="007B03BD" w:rsidRDefault="007B03BD" w:rsidP="007B03B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71D686C" w14:textId="77777777" w:rsidR="007B03BD" w:rsidRDefault="007B03BD" w:rsidP="007B03B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E3BA28B" w14:textId="77777777" w:rsidR="007B03BD" w:rsidRDefault="007B03BD" w:rsidP="007B03BD">
      <w:r>
        <w:lastRenderedPageBreak/>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0D787E3" w14:textId="77777777" w:rsidR="007B03BD" w:rsidRPr="005A4158" w:rsidRDefault="007B03BD" w:rsidP="007B03BD">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3814" w14:textId="77777777" w:rsidR="00B50764" w:rsidRDefault="00B50764">
      <w:r>
        <w:separator/>
      </w:r>
    </w:p>
  </w:endnote>
  <w:endnote w:type="continuationSeparator" w:id="0">
    <w:p w14:paraId="6D3B1333" w14:textId="77777777" w:rsidR="00B50764" w:rsidRDefault="00B5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B84A" w14:textId="77777777" w:rsidR="00B50764" w:rsidRDefault="00B50764">
      <w:r>
        <w:separator/>
      </w:r>
    </w:p>
  </w:footnote>
  <w:footnote w:type="continuationSeparator" w:id="0">
    <w:p w14:paraId="69FB6BD6" w14:textId="77777777" w:rsidR="00B50764" w:rsidRDefault="00B5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09F9"/>
    <w:rsid w:val="001E41F3"/>
    <w:rsid w:val="001E7592"/>
    <w:rsid w:val="002049B0"/>
    <w:rsid w:val="00210F03"/>
    <w:rsid w:val="0022491E"/>
    <w:rsid w:val="00225987"/>
    <w:rsid w:val="00227EAD"/>
    <w:rsid w:val="00230865"/>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F5576"/>
    <w:rsid w:val="002F7E58"/>
    <w:rsid w:val="003011FB"/>
    <w:rsid w:val="00305409"/>
    <w:rsid w:val="00330378"/>
    <w:rsid w:val="00330A2A"/>
    <w:rsid w:val="00334E8D"/>
    <w:rsid w:val="003509A3"/>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3F1E15"/>
    <w:rsid w:val="00410371"/>
    <w:rsid w:val="004132B4"/>
    <w:rsid w:val="00413E5A"/>
    <w:rsid w:val="00421676"/>
    <w:rsid w:val="004242F1"/>
    <w:rsid w:val="00433214"/>
    <w:rsid w:val="00433A87"/>
    <w:rsid w:val="00434669"/>
    <w:rsid w:val="00453996"/>
    <w:rsid w:val="00454893"/>
    <w:rsid w:val="004718FF"/>
    <w:rsid w:val="00475A5E"/>
    <w:rsid w:val="00497104"/>
    <w:rsid w:val="0049721B"/>
    <w:rsid w:val="004A6835"/>
    <w:rsid w:val="004B75B7"/>
    <w:rsid w:val="004C0EC7"/>
    <w:rsid w:val="004C1174"/>
    <w:rsid w:val="004C36E5"/>
    <w:rsid w:val="004C3A6A"/>
    <w:rsid w:val="004D7B4D"/>
    <w:rsid w:val="004E1669"/>
    <w:rsid w:val="004E3D33"/>
    <w:rsid w:val="0050181C"/>
    <w:rsid w:val="00512317"/>
    <w:rsid w:val="0051580D"/>
    <w:rsid w:val="005166B7"/>
    <w:rsid w:val="005268A8"/>
    <w:rsid w:val="00533415"/>
    <w:rsid w:val="005405F6"/>
    <w:rsid w:val="00547111"/>
    <w:rsid w:val="00566690"/>
    <w:rsid w:val="00570453"/>
    <w:rsid w:val="00585A67"/>
    <w:rsid w:val="00592D74"/>
    <w:rsid w:val="00597B6D"/>
    <w:rsid w:val="005B0C82"/>
    <w:rsid w:val="005B35E9"/>
    <w:rsid w:val="005D08BE"/>
    <w:rsid w:val="005D0BE9"/>
    <w:rsid w:val="005E2C44"/>
    <w:rsid w:val="005F7B1C"/>
    <w:rsid w:val="00606655"/>
    <w:rsid w:val="00607039"/>
    <w:rsid w:val="00611A50"/>
    <w:rsid w:val="0061251B"/>
    <w:rsid w:val="006140AF"/>
    <w:rsid w:val="00621188"/>
    <w:rsid w:val="00624753"/>
    <w:rsid w:val="006257ED"/>
    <w:rsid w:val="00633686"/>
    <w:rsid w:val="00643116"/>
    <w:rsid w:val="00645586"/>
    <w:rsid w:val="00646E0A"/>
    <w:rsid w:val="00677E82"/>
    <w:rsid w:val="00682C19"/>
    <w:rsid w:val="00695808"/>
    <w:rsid w:val="006A2F0B"/>
    <w:rsid w:val="006B46FB"/>
    <w:rsid w:val="006C1A75"/>
    <w:rsid w:val="006C598B"/>
    <w:rsid w:val="006C7DC5"/>
    <w:rsid w:val="006E21FB"/>
    <w:rsid w:val="006E6767"/>
    <w:rsid w:val="006E70D0"/>
    <w:rsid w:val="006F1238"/>
    <w:rsid w:val="0070389C"/>
    <w:rsid w:val="007207FA"/>
    <w:rsid w:val="00720BFA"/>
    <w:rsid w:val="00726367"/>
    <w:rsid w:val="00732B24"/>
    <w:rsid w:val="00750E50"/>
    <w:rsid w:val="00754577"/>
    <w:rsid w:val="007601E4"/>
    <w:rsid w:val="0076057C"/>
    <w:rsid w:val="00765C70"/>
    <w:rsid w:val="0076678C"/>
    <w:rsid w:val="00773513"/>
    <w:rsid w:val="00792342"/>
    <w:rsid w:val="007977A8"/>
    <w:rsid w:val="007B03BD"/>
    <w:rsid w:val="007B1129"/>
    <w:rsid w:val="007B512A"/>
    <w:rsid w:val="007C2097"/>
    <w:rsid w:val="007C638E"/>
    <w:rsid w:val="007D0EAC"/>
    <w:rsid w:val="007D6A07"/>
    <w:rsid w:val="007F5436"/>
    <w:rsid w:val="007F7259"/>
    <w:rsid w:val="008020AE"/>
    <w:rsid w:val="00802EDC"/>
    <w:rsid w:val="00803B82"/>
    <w:rsid w:val="008040A8"/>
    <w:rsid w:val="008269F3"/>
    <w:rsid w:val="008279FA"/>
    <w:rsid w:val="008438B9"/>
    <w:rsid w:val="00843F64"/>
    <w:rsid w:val="00844245"/>
    <w:rsid w:val="008626E7"/>
    <w:rsid w:val="00866100"/>
    <w:rsid w:val="00870EE7"/>
    <w:rsid w:val="00877E69"/>
    <w:rsid w:val="00881AEF"/>
    <w:rsid w:val="00884572"/>
    <w:rsid w:val="008863B9"/>
    <w:rsid w:val="008A2D21"/>
    <w:rsid w:val="008A45A6"/>
    <w:rsid w:val="008B0A69"/>
    <w:rsid w:val="008B593C"/>
    <w:rsid w:val="008D0382"/>
    <w:rsid w:val="008D721C"/>
    <w:rsid w:val="008F686C"/>
    <w:rsid w:val="009148DE"/>
    <w:rsid w:val="00924F2C"/>
    <w:rsid w:val="00926ACD"/>
    <w:rsid w:val="00930204"/>
    <w:rsid w:val="00931788"/>
    <w:rsid w:val="009334D9"/>
    <w:rsid w:val="00934237"/>
    <w:rsid w:val="00935C6C"/>
    <w:rsid w:val="00937D7E"/>
    <w:rsid w:val="009410F6"/>
    <w:rsid w:val="00941BFE"/>
    <w:rsid w:val="00941E30"/>
    <w:rsid w:val="00973A05"/>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3424B"/>
    <w:rsid w:val="00A4039D"/>
    <w:rsid w:val="00A437FC"/>
    <w:rsid w:val="00A47E70"/>
    <w:rsid w:val="00A50CF0"/>
    <w:rsid w:val="00A51B32"/>
    <w:rsid w:val="00A542A2"/>
    <w:rsid w:val="00A56556"/>
    <w:rsid w:val="00A73B44"/>
    <w:rsid w:val="00A75949"/>
    <w:rsid w:val="00A7671C"/>
    <w:rsid w:val="00A77556"/>
    <w:rsid w:val="00A83034"/>
    <w:rsid w:val="00A93B32"/>
    <w:rsid w:val="00AA2CBC"/>
    <w:rsid w:val="00AA2E58"/>
    <w:rsid w:val="00AB294C"/>
    <w:rsid w:val="00AB7130"/>
    <w:rsid w:val="00AC5820"/>
    <w:rsid w:val="00AD1CD8"/>
    <w:rsid w:val="00AF1069"/>
    <w:rsid w:val="00AF56C2"/>
    <w:rsid w:val="00B062C8"/>
    <w:rsid w:val="00B146F0"/>
    <w:rsid w:val="00B22F49"/>
    <w:rsid w:val="00B258BB"/>
    <w:rsid w:val="00B3522E"/>
    <w:rsid w:val="00B43B8D"/>
    <w:rsid w:val="00B468EF"/>
    <w:rsid w:val="00B50764"/>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C0873"/>
    <w:rsid w:val="00BC4440"/>
    <w:rsid w:val="00BD279D"/>
    <w:rsid w:val="00BD33F0"/>
    <w:rsid w:val="00BD6BB8"/>
    <w:rsid w:val="00BE70D2"/>
    <w:rsid w:val="00C026EA"/>
    <w:rsid w:val="00C12F35"/>
    <w:rsid w:val="00C27181"/>
    <w:rsid w:val="00C37F05"/>
    <w:rsid w:val="00C4102A"/>
    <w:rsid w:val="00C576E0"/>
    <w:rsid w:val="00C61516"/>
    <w:rsid w:val="00C64BF9"/>
    <w:rsid w:val="00C66BA2"/>
    <w:rsid w:val="00C73609"/>
    <w:rsid w:val="00C75CB0"/>
    <w:rsid w:val="00C90160"/>
    <w:rsid w:val="00C95985"/>
    <w:rsid w:val="00CA21C3"/>
    <w:rsid w:val="00CC5026"/>
    <w:rsid w:val="00CC68D0"/>
    <w:rsid w:val="00CD0F79"/>
    <w:rsid w:val="00CD538A"/>
    <w:rsid w:val="00CF68E6"/>
    <w:rsid w:val="00D03F9A"/>
    <w:rsid w:val="00D05E4F"/>
    <w:rsid w:val="00D06D51"/>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DF7414"/>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F02EE4"/>
    <w:rsid w:val="00F24BEC"/>
    <w:rsid w:val="00F25012"/>
    <w:rsid w:val="00F25D98"/>
    <w:rsid w:val="00F300FB"/>
    <w:rsid w:val="00F322FC"/>
    <w:rsid w:val="00F74045"/>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1Char">
    <w:name w:val="Heading 1 Char"/>
    <w:link w:val="Heading1"/>
    <w:rsid w:val="007B03BD"/>
    <w:rPr>
      <w:rFonts w:ascii="Arial" w:hAnsi="Arial"/>
      <w:sz w:val="36"/>
      <w:lang w:val="en-GB" w:eastAsia="en-US"/>
    </w:rPr>
  </w:style>
  <w:style w:type="character" w:customStyle="1" w:styleId="Heading2Char">
    <w:name w:val="Heading 2 Char"/>
    <w:link w:val="Heading2"/>
    <w:rsid w:val="007B03BD"/>
    <w:rPr>
      <w:rFonts w:ascii="Arial" w:hAnsi="Arial"/>
      <w:sz w:val="32"/>
      <w:lang w:val="en-GB" w:eastAsia="en-US"/>
    </w:rPr>
  </w:style>
  <w:style w:type="character" w:customStyle="1" w:styleId="Heading3Char">
    <w:name w:val="Heading 3 Char"/>
    <w:link w:val="Heading3"/>
    <w:rsid w:val="007B03BD"/>
    <w:rPr>
      <w:rFonts w:ascii="Arial" w:hAnsi="Arial"/>
      <w:sz w:val="28"/>
      <w:lang w:val="en-GB" w:eastAsia="en-US"/>
    </w:rPr>
  </w:style>
  <w:style w:type="character" w:customStyle="1" w:styleId="Heading4Char">
    <w:name w:val="Heading 4 Char"/>
    <w:link w:val="Heading4"/>
    <w:rsid w:val="007B03BD"/>
    <w:rPr>
      <w:rFonts w:ascii="Arial" w:hAnsi="Arial"/>
      <w:sz w:val="24"/>
      <w:lang w:val="en-GB" w:eastAsia="en-US"/>
    </w:rPr>
  </w:style>
  <w:style w:type="character" w:customStyle="1" w:styleId="Heading6Char">
    <w:name w:val="Heading 6 Char"/>
    <w:link w:val="Heading6"/>
    <w:rsid w:val="007B03BD"/>
    <w:rPr>
      <w:rFonts w:ascii="Arial" w:hAnsi="Arial"/>
      <w:lang w:val="en-GB" w:eastAsia="en-US"/>
    </w:rPr>
  </w:style>
  <w:style w:type="character" w:customStyle="1" w:styleId="Heading7Char">
    <w:name w:val="Heading 7 Char"/>
    <w:link w:val="Heading7"/>
    <w:rsid w:val="007B03BD"/>
    <w:rPr>
      <w:rFonts w:ascii="Arial" w:hAnsi="Arial"/>
      <w:lang w:val="en-GB" w:eastAsia="en-US"/>
    </w:rPr>
  </w:style>
  <w:style w:type="character" w:customStyle="1" w:styleId="PLChar">
    <w:name w:val="PL Char"/>
    <w:link w:val="PL"/>
    <w:locked/>
    <w:rsid w:val="007B03BD"/>
    <w:rPr>
      <w:rFonts w:ascii="Courier New" w:hAnsi="Courier New"/>
      <w:noProof/>
      <w:sz w:val="16"/>
      <w:lang w:val="en-GB" w:eastAsia="en-US"/>
    </w:rPr>
  </w:style>
  <w:style w:type="character" w:customStyle="1" w:styleId="TALChar">
    <w:name w:val="TAL Char"/>
    <w:link w:val="TAL"/>
    <w:qFormat/>
    <w:rsid w:val="007B03BD"/>
    <w:rPr>
      <w:rFonts w:ascii="Arial" w:hAnsi="Arial"/>
      <w:sz w:val="18"/>
      <w:lang w:val="en-GB" w:eastAsia="en-US"/>
    </w:rPr>
  </w:style>
  <w:style w:type="character" w:customStyle="1" w:styleId="TACChar">
    <w:name w:val="TAC Char"/>
    <w:link w:val="TAC"/>
    <w:locked/>
    <w:rsid w:val="007B03BD"/>
    <w:rPr>
      <w:rFonts w:ascii="Arial" w:hAnsi="Arial"/>
      <w:sz w:val="18"/>
      <w:lang w:val="en-GB" w:eastAsia="en-US"/>
    </w:rPr>
  </w:style>
  <w:style w:type="character" w:customStyle="1" w:styleId="TAHCar">
    <w:name w:val="TAH Car"/>
    <w:link w:val="TAH"/>
    <w:qFormat/>
    <w:rsid w:val="007B03BD"/>
    <w:rPr>
      <w:rFonts w:ascii="Arial" w:hAnsi="Arial"/>
      <w:b/>
      <w:sz w:val="18"/>
      <w:lang w:val="en-GB" w:eastAsia="en-US"/>
    </w:rPr>
  </w:style>
  <w:style w:type="character" w:customStyle="1" w:styleId="EXCar">
    <w:name w:val="EX Car"/>
    <w:link w:val="EX"/>
    <w:qFormat/>
    <w:rsid w:val="007B03BD"/>
    <w:rPr>
      <w:rFonts w:ascii="Times New Roman" w:hAnsi="Times New Roman"/>
      <w:lang w:val="en-GB" w:eastAsia="en-US"/>
    </w:rPr>
  </w:style>
  <w:style w:type="character" w:customStyle="1" w:styleId="THChar">
    <w:name w:val="TH Char"/>
    <w:link w:val="TH"/>
    <w:qFormat/>
    <w:rsid w:val="007B03BD"/>
    <w:rPr>
      <w:rFonts w:ascii="Arial" w:hAnsi="Arial"/>
      <w:b/>
      <w:lang w:val="en-GB" w:eastAsia="en-US"/>
    </w:rPr>
  </w:style>
  <w:style w:type="character" w:customStyle="1" w:styleId="TANChar">
    <w:name w:val="TAN Char"/>
    <w:link w:val="TAN"/>
    <w:locked/>
    <w:rsid w:val="007B03BD"/>
    <w:rPr>
      <w:rFonts w:ascii="Arial" w:hAnsi="Arial"/>
      <w:sz w:val="18"/>
      <w:lang w:val="en-GB" w:eastAsia="en-US"/>
    </w:rPr>
  </w:style>
  <w:style w:type="character" w:customStyle="1" w:styleId="TFChar">
    <w:name w:val="TF Char"/>
    <w:link w:val="TF"/>
    <w:locked/>
    <w:rsid w:val="007B03BD"/>
    <w:rPr>
      <w:rFonts w:ascii="Arial" w:hAnsi="Arial"/>
      <w:b/>
      <w:lang w:val="en-GB" w:eastAsia="en-US"/>
    </w:rPr>
  </w:style>
  <w:style w:type="paragraph" w:styleId="BodyText">
    <w:name w:val="Body Text"/>
    <w:basedOn w:val="Normal"/>
    <w:link w:val="BodyTextChar"/>
    <w:unhideWhenUsed/>
    <w:rsid w:val="007B03B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B03BD"/>
    <w:rPr>
      <w:rFonts w:ascii="Times New Roman" w:hAnsi="Times New Roman"/>
      <w:lang w:val="en-GB" w:eastAsia="en-GB"/>
    </w:rPr>
  </w:style>
  <w:style w:type="paragraph" w:customStyle="1" w:styleId="Guidance">
    <w:name w:val="Guidance"/>
    <w:basedOn w:val="Normal"/>
    <w:rsid w:val="007B03B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B03BD"/>
    <w:rPr>
      <w:rFonts w:ascii="Times New Roman" w:eastAsia="SimSun" w:hAnsi="Times New Roman"/>
      <w:lang w:val="en-GB" w:eastAsia="en-US"/>
    </w:rPr>
  </w:style>
  <w:style w:type="character" w:customStyle="1" w:styleId="EWChar">
    <w:name w:val="EW Char"/>
    <w:link w:val="EW"/>
    <w:qFormat/>
    <w:locked/>
    <w:rsid w:val="007B03BD"/>
    <w:rPr>
      <w:rFonts w:ascii="Times New Roman" w:hAnsi="Times New Roman"/>
      <w:lang w:val="en-GB" w:eastAsia="en-US"/>
    </w:rPr>
  </w:style>
  <w:style w:type="paragraph" w:customStyle="1" w:styleId="H2">
    <w:name w:val="H2"/>
    <w:basedOn w:val="Normal"/>
    <w:rsid w:val="007B03B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B03BD"/>
    <w:pPr>
      <w:numPr>
        <w:numId w:val="1"/>
      </w:numPr>
    </w:pPr>
  </w:style>
  <w:style w:type="character" w:customStyle="1" w:styleId="BalloonTextChar">
    <w:name w:val="Balloon Text Char"/>
    <w:basedOn w:val="DefaultParagraphFont"/>
    <w:link w:val="BalloonText"/>
    <w:rsid w:val="007B03BD"/>
    <w:rPr>
      <w:rFonts w:ascii="Tahoma" w:hAnsi="Tahoma" w:cs="Tahoma"/>
      <w:sz w:val="16"/>
      <w:szCs w:val="16"/>
      <w:lang w:val="en-GB" w:eastAsia="en-US"/>
    </w:rPr>
  </w:style>
  <w:style w:type="character" w:customStyle="1" w:styleId="TALZchn">
    <w:name w:val="TAL Zchn"/>
    <w:rsid w:val="007B03BD"/>
    <w:rPr>
      <w:rFonts w:ascii="Arial" w:hAnsi="Arial"/>
      <w:sz w:val="18"/>
      <w:lang w:val="en-GB" w:eastAsia="en-US"/>
    </w:rPr>
  </w:style>
  <w:style w:type="character" w:customStyle="1" w:styleId="TF0">
    <w:name w:val="TF (文字)"/>
    <w:locked/>
    <w:rsid w:val="007B03BD"/>
    <w:rPr>
      <w:rFonts w:ascii="Arial" w:hAnsi="Arial"/>
      <w:b/>
      <w:lang w:val="en-GB" w:eastAsia="en-US"/>
    </w:rPr>
  </w:style>
  <w:style w:type="character" w:customStyle="1" w:styleId="EditorsNoteCharChar">
    <w:name w:val="Editor's Note Char Char"/>
    <w:rsid w:val="007B03BD"/>
    <w:rPr>
      <w:rFonts w:ascii="Times New Roman" w:hAnsi="Times New Roman"/>
      <w:color w:val="FF0000"/>
      <w:lang w:val="en-GB"/>
    </w:rPr>
  </w:style>
  <w:style w:type="character" w:customStyle="1" w:styleId="B1Char1">
    <w:name w:val="B1 Char1"/>
    <w:rsid w:val="007B03BD"/>
    <w:rPr>
      <w:rFonts w:ascii="Times New Roman" w:hAnsi="Times New Roman"/>
      <w:lang w:val="en-GB" w:eastAsia="en-US"/>
    </w:rPr>
  </w:style>
  <w:style w:type="character" w:customStyle="1" w:styleId="apple-converted-space">
    <w:name w:val="apple-converted-space"/>
    <w:basedOn w:val="DefaultParagraphFont"/>
    <w:rsid w:val="007B03BD"/>
  </w:style>
  <w:style w:type="character" w:customStyle="1" w:styleId="Heading8Char">
    <w:name w:val="Heading 8 Char"/>
    <w:basedOn w:val="DefaultParagraphFont"/>
    <w:link w:val="Heading8"/>
    <w:rsid w:val="007B03BD"/>
    <w:rPr>
      <w:rFonts w:ascii="Arial" w:hAnsi="Arial"/>
      <w:sz w:val="36"/>
      <w:lang w:val="en-GB" w:eastAsia="en-US"/>
    </w:rPr>
  </w:style>
  <w:style w:type="character" w:customStyle="1" w:styleId="Heading9Char">
    <w:name w:val="Heading 9 Char"/>
    <w:basedOn w:val="DefaultParagraphFont"/>
    <w:link w:val="Heading9"/>
    <w:rsid w:val="007B03BD"/>
    <w:rPr>
      <w:rFonts w:ascii="Arial" w:hAnsi="Arial"/>
      <w:sz w:val="36"/>
      <w:lang w:val="en-GB" w:eastAsia="en-US"/>
    </w:rPr>
  </w:style>
  <w:style w:type="character" w:customStyle="1" w:styleId="FootnoteTextChar">
    <w:name w:val="Footnote Text Char"/>
    <w:basedOn w:val="DefaultParagraphFont"/>
    <w:link w:val="FootnoteText"/>
    <w:rsid w:val="007B03BD"/>
    <w:rPr>
      <w:rFonts w:ascii="Times New Roman" w:hAnsi="Times New Roman"/>
      <w:sz w:val="16"/>
      <w:lang w:val="en-GB" w:eastAsia="en-US"/>
    </w:rPr>
  </w:style>
  <w:style w:type="character" w:customStyle="1" w:styleId="FooterChar">
    <w:name w:val="Footer Char"/>
    <w:basedOn w:val="DefaultParagraphFont"/>
    <w:link w:val="Footer"/>
    <w:rsid w:val="007B03BD"/>
    <w:rPr>
      <w:rFonts w:ascii="Arial" w:hAnsi="Arial"/>
      <w:b/>
      <w:i/>
      <w:noProof/>
      <w:sz w:val="18"/>
      <w:lang w:val="en-GB" w:eastAsia="en-US"/>
    </w:rPr>
  </w:style>
  <w:style w:type="character" w:customStyle="1" w:styleId="CommentTextChar">
    <w:name w:val="Comment Text Char"/>
    <w:basedOn w:val="DefaultParagraphFont"/>
    <w:link w:val="CommentText"/>
    <w:rsid w:val="007B03BD"/>
    <w:rPr>
      <w:rFonts w:ascii="Times New Roman" w:hAnsi="Times New Roman"/>
      <w:lang w:val="en-GB" w:eastAsia="en-US"/>
    </w:rPr>
  </w:style>
  <w:style w:type="character" w:customStyle="1" w:styleId="CommentSubjectChar">
    <w:name w:val="Comment Subject Char"/>
    <w:basedOn w:val="CommentTextChar"/>
    <w:link w:val="CommentSubject"/>
    <w:rsid w:val="007B03BD"/>
    <w:rPr>
      <w:rFonts w:ascii="Times New Roman" w:hAnsi="Times New Roman"/>
      <w:b/>
      <w:bCs/>
      <w:lang w:val="en-GB" w:eastAsia="en-US"/>
    </w:rPr>
  </w:style>
  <w:style w:type="character" w:customStyle="1" w:styleId="DocumentMapChar">
    <w:name w:val="Document Map Char"/>
    <w:basedOn w:val="DefaultParagraphFont"/>
    <w:link w:val="DocumentMap"/>
    <w:rsid w:val="007B03BD"/>
    <w:rPr>
      <w:rFonts w:ascii="Tahoma" w:hAnsi="Tahoma" w:cs="Tahoma"/>
      <w:shd w:val="clear" w:color="auto" w:fill="000080"/>
      <w:lang w:val="en-GB" w:eastAsia="en-US"/>
    </w:rPr>
  </w:style>
  <w:style w:type="character" w:customStyle="1" w:styleId="NOChar">
    <w:name w:val="NO Char"/>
    <w:rsid w:val="007B03BD"/>
    <w:rPr>
      <w:rFonts w:ascii="Times New Roman" w:hAnsi="Times New Roman"/>
      <w:lang w:val="en-GB" w:eastAsia="en-US"/>
    </w:rPr>
  </w:style>
  <w:style w:type="paragraph" w:styleId="ListParagraph">
    <w:name w:val="List Paragraph"/>
    <w:basedOn w:val="Normal"/>
    <w:uiPriority w:val="34"/>
    <w:qFormat/>
    <w:rsid w:val="007B03BD"/>
    <w:pPr>
      <w:ind w:left="720"/>
      <w:contextualSpacing/>
    </w:pPr>
    <w:rPr>
      <w:rFonts w:eastAsiaTheme="minorEastAsia"/>
    </w:rPr>
  </w:style>
  <w:style w:type="paragraph" w:customStyle="1" w:styleId="TAJ">
    <w:name w:val="TAJ"/>
    <w:basedOn w:val="TH"/>
    <w:rsid w:val="007B03BD"/>
    <w:rPr>
      <w:rFonts w:eastAsia="SimSun"/>
      <w:lang w:eastAsia="x-none"/>
    </w:rPr>
  </w:style>
  <w:style w:type="paragraph" w:styleId="IndexHeading">
    <w:name w:val="index heading"/>
    <w:basedOn w:val="Normal"/>
    <w:next w:val="Normal"/>
    <w:rsid w:val="007B03BD"/>
    <w:pPr>
      <w:pBdr>
        <w:top w:val="single" w:sz="12" w:space="0" w:color="auto"/>
      </w:pBdr>
      <w:spacing w:before="360" w:after="240"/>
    </w:pPr>
    <w:rPr>
      <w:rFonts w:eastAsia="SimSun"/>
      <w:b/>
      <w:i/>
      <w:sz w:val="26"/>
      <w:lang w:eastAsia="zh-CN"/>
    </w:rPr>
  </w:style>
  <w:style w:type="paragraph" w:customStyle="1" w:styleId="INDENT1">
    <w:name w:val="INDENT1"/>
    <w:basedOn w:val="Normal"/>
    <w:rsid w:val="007B03BD"/>
    <w:pPr>
      <w:ind w:left="851"/>
    </w:pPr>
    <w:rPr>
      <w:rFonts w:eastAsia="SimSun"/>
      <w:lang w:eastAsia="zh-CN"/>
    </w:rPr>
  </w:style>
  <w:style w:type="paragraph" w:customStyle="1" w:styleId="INDENT2">
    <w:name w:val="INDENT2"/>
    <w:basedOn w:val="Normal"/>
    <w:rsid w:val="007B03BD"/>
    <w:pPr>
      <w:ind w:left="1135" w:hanging="284"/>
    </w:pPr>
    <w:rPr>
      <w:rFonts w:eastAsia="SimSun"/>
      <w:lang w:eastAsia="zh-CN"/>
    </w:rPr>
  </w:style>
  <w:style w:type="paragraph" w:customStyle="1" w:styleId="INDENT3">
    <w:name w:val="INDENT3"/>
    <w:basedOn w:val="Normal"/>
    <w:rsid w:val="007B03BD"/>
    <w:pPr>
      <w:ind w:left="1701" w:hanging="567"/>
    </w:pPr>
    <w:rPr>
      <w:rFonts w:eastAsia="SimSun"/>
      <w:lang w:eastAsia="zh-CN"/>
    </w:rPr>
  </w:style>
  <w:style w:type="paragraph" w:customStyle="1" w:styleId="FigureTitle">
    <w:name w:val="Figure_Title"/>
    <w:basedOn w:val="Normal"/>
    <w:next w:val="Normal"/>
    <w:rsid w:val="007B03B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03B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B03BD"/>
    <w:pPr>
      <w:spacing w:before="120" w:after="120"/>
    </w:pPr>
    <w:rPr>
      <w:rFonts w:eastAsia="SimSun"/>
      <w:b/>
      <w:lang w:eastAsia="zh-CN"/>
    </w:rPr>
  </w:style>
  <w:style w:type="paragraph" w:styleId="PlainText">
    <w:name w:val="Plain Text"/>
    <w:basedOn w:val="Normal"/>
    <w:link w:val="PlainTextChar"/>
    <w:rsid w:val="007B03BD"/>
    <w:rPr>
      <w:rFonts w:ascii="Courier New" w:hAnsi="Courier New"/>
      <w:lang w:eastAsia="zh-CN"/>
    </w:rPr>
  </w:style>
  <w:style w:type="character" w:customStyle="1" w:styleId="PlainTextChar">
    <w:name w:val="Plain Text Char"/>
    <w:basedOn w:val="DefaultParagraphFont"/>
    <w:link w:val="PlainText"/>
    <w:rsid w:val="007B03BD"/>
    <w:rPr>
      <w:rFonts w:ascii="Courier New" w:hAnsi="Courier New"/>
      <w:lang w:val="en-GB" w:eastAsia="zh-CN"/>
    </w:rPr>
  </w:style>
  <w:style w:type="paragraph" w:styleId="TOCHeading">
    <w:name w:val="TOC Heading"/>
    <w:basedOn w:val="Heading1"/>
    <w:next w:val="Normal"/>
    <w:uiPriority w:val="39"/>
    <w:unhideWhenUsed/>
    <w:qFormat/>
    <w:rsid w:val="007B03B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B03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B03BD"/>
    <w:pPr>
      <w:overflowPunct w:val="0"/>
      <w:autoSpaceDE w:val="0"/>
      <w:autoSpaceDN w:val="0"/>
      <w:adjustRightInd w:val="0"/>
      <w:textAlignment w:val="baseline"/>
    </w:pPr>
    <w:rPr>
      <w:lang w:eastAsia="en-GB"/>
    </w:rPr>
  </w:style>
  <w:style w:type="paragraph" w:styleId="BlockText">
    <w:name w:val="Block Text"/>
    <w:basedOn w:val="Normal"/>
    <w:semiHidden/>
    <w:unhideWhenUsed/>
    <w:rsid w:val="007B03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B03B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B03BD"/>
    <w:rPr>
      <w:rFonts w:ascii="Times New Roman" w:hAnsi="Times New Roman"/>
      <w:lang w:val="en-GB" w:eastAsia="en-GB"/>
    </w:rPr>
  </w:style>
  <w:style w:type="paragraph" w:styleId="BodyText3">
    <w:name w:val="Body Text 3"/>
    <w:basedOn w:val="Normal"/>
    <w:link w:val="BodyText3Char"/>
    <w:semiHidden/>
    <w:unhideWhenUsed/>
    <w:rsid w:val="007B03B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B03BD"/>
    <w:rPr>
      <w:rFonts w:ascii="Times New Roman" w:hAnsi="Times New Roman"/>
      <w:sz w:val="16"/>
      <w:szCs w:val="16"/>
      <w:lang w:val="en-GB" w:eastAsia="en-GB"/>
    </w:rPr>
  </w:style>
  <w:style w:type="paragraph" w:styleId="BodyTextFirstIndent">
    <w:name w:val="Body Text First Indent"/>
    <w:basedOn w:val="BodyText"/>
    <w:link w:val="BodyTextFirstIndentChar"/>
    <w:rsid w:val="007B03BD"/>
    <w:pPr>
      <w:spacing w:after="180"/>
      <w:ind w:firstLine="360"/>
    </w:pPr>
  </w:style>
  <w:style w:type="character" w:customStyle="1" w:styleId="BodyTextFirstIndentChar">
    <w:name w:val="Body Text First Indent Char"/>
    <w:basedOn w:val="BodyTextChar"/>
    <w:link w:val="BodyTextFirstIndent"/>
    <w:rsid w:val="007B03BD"/>
    <w:rPr>
      <w:rFonts w:ascii="Times New Roman" w:hAnsi="Times New Roman"/>
      <w:lang w:val="en-GB" w:eastAsia="en-GB"/>
    </w:rPr>
  </w:style>
  <w:style w:type="paragraph" w:styleId="BodyTextIndent">
    <w:name w:val="Body Text Indent"/>
    <w:basedOn w:val="Normal"/>
    <w:link w:val="BodyTextIndentChar"/>
    <w:semiHidden/>
    <w:unhideWhenUsed/>
    <w:rsid w:val="007B03B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B03B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B03BD"/>
    <w:pPr>
      <w:spacing w:after="180"/>
      <w:ind w:left="360" w:firstLine="360"/>
    </w:pPr>
  </w:style>
  <w:style w:type="character" w:customStyle="1" w:styleId="BodyTextFirstIndent2Char">
    <w:name w:val="Body Text First Indent 2 Char"/>
    <w:basedOn w:val="BodyTextIndentChar"/>
    <w:link w:val="BodyTextFirstIndent2"/>
    <w:semiHidden/>
    <w:rsid w:val="007B03BD"/>
    <w:rPr>
      <w:rFonts w:ascii="Times New Roman" w:hAnsi="Times New Roman"/>
      <w:lang w:val="en-GB" w:eastAsia="en-GB"/>
    </w:rPr>
  </w:style>
  <w:style w:type="paragraph" w:styleId="BodyTextIndent2">
    <w:name w:val="Body Text Indent 2"/>
    <w:basedOn w:val="Normal"/>
    <w:link w:val="BodyTextIndent2Char"/>
    <w:semiHidden/>
    <w:unhideWhenUsed/>
    <w:rsid w:val="007B03B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B03BD"/>
    <w:rPr>
      <w:rFonts w:ascii="Times New Roman" w:hAnsi="Times New Roman"/>
      <w:lang w:val="en-GB" w:eastAsia="en-GB"/>
    </w:rPr>
  </w:style>
  <w:style w:type="paragraph" w:styleId="BodyTextIndent3">
    <w:name w:val="Body Text Indent 3"/>
    <w:basedOn w:val="Normal"/>
    <w:link w:val="BodyTextIndent3Char"/>
    <w:semiHidden/>
    <w:unhideWhenUsed/>
    <w:rsid w:val="007B03B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B03BD"/>
    <w:rPr>
      <w:rFonts w:ascii="Times New Roman" w:hAnsi="Times New Roman"/>
      <w:sz w:val="16"/>
      <w:szCs w:val="16"/>
      <w:lang w:val="en-GB" w:eastAsia="en-GB"/>
    </w:rPr>
  </w:style>
  <w:style w:type="paragraph" w:styleId="Closing">
    <w:name w:val="Closing"/>
    <w:basedOn w:val="Normal"/>
    <w:link w:val="ClosingChar"/>
    <w:semiHidden/>
    <w:unhideWhenUsed/>
    <w:rsid w:val="007B03B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B03BD"/>
    <w:rPr>
      <w:rFonts w:ascii="Times New Roman" w:hAnsi="Times New Roman"/>
      <w:lang w:val="en-GB" w:eastAsia="en-GB"/>
    </w:rPr>
  </w:style>
  <w:style w:type="paragraph" w:styleId="Date">
    <w:name w:val="Date"/>
    <w:basedOn w:val="Normal"/>
    <w:next w:val="Normal"/>
    <w:link w:val="DateChar"/>
    <w:rsid w:val="007B03B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B03BD"/>
    <w:rPr>
      <w:rFonts w:ascii="Times New Roman" w:hAnsi="Times New Roman"/>
      <w:lang w:val="en-GB" w:eastAsia="en-GB"/>
    </w:rPr>
  </w:style>
  <w:style w:type="paragraph" w:styleId="E-mailSignature">
    <w:name w:val="E-mail Signature"/>
    <w:basedOn w:val="Normal"/>
    <w:link w:val="E-mailSignatureChar"/>
    <w:semiHidden/>
    <w:unhideWhenUsed/>
    <w:rsid w:val="007B03B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B03BD"/>
    <w:rPr>
      <w:rFonts w:ascii="Times New Roman" w:hAnsi="Times New Roman"/>
      <w:lang w:val="en-GB" w:eastAsia="en-GB"/>
    </w:rPr>
  </w:style>
  <w:style w:type="paragraph" w:styleId="EndnoteText">
    <w:name w:val="endnote text"/>
    <w:basedOn w:val="Normal"/>
    <w:link w:val="EndnoteTextChar"/>
    <w:semiHidden/>
    <w:unhideWhenUsed/>
    <w:rsid w:val="007B03B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B03BD"/>
    <w:rPr>
      <w:rFonts w:ascii="Times New Roman" w:hAnsi="Times New Roman"/>
      <w:lang w:val="en-GB" w:eastAsia="en-GB"/>
    </w:rPr>
  </w:style>
  <w:style w:type="paragraph" w:styleId="EnvelopeAddress">
    <w:name w:val="envelope address"/>
    <w:basedOn w:val="Normal"/>
    <w:semiHidden/>
    <w:unhideWhenUsed/>
    <w:rsid w:val="007B03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B03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B03B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B03BD"/>
    <w:rPr>
      <w:rFonts w:ascii="Times New Roman" w:hAnsi="Times New Roman"/>
      <w:i/>
      <w:iCs/>
      <w:lang w:val="en-GB" w:eastAsia="en-GB"/>
    </w:rPr>
  </w:style>
  <w:style w:type="paragraph" w:styleId="HTMLPreformatted">
    <w:name w:val="HTML Preformatted"/>
    <w:basedOn w:val="Normal"/>
    <w:link w:val="HTMLPreformattedChar"/>
    <w:semiHidden/>
    <w:unhideWhenUsed/>
    <w:rsid w:val="007B03B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B03BD"/>
    <w:rPr>
      <w:rFonts w:ascii="Consolas" w:hAnsi="Consolas"/>
      <w:lang w:val="en-GB" w:eastAsia="en-GB"/>
    </w:rPr>
  </w:style>
  <w:style w:type="paragraph" w:styleId="Index3">
    <w:name w:val="index 3"/>
    <w:basedOn w:val="Normal"/>
    <w:next w:val="Normal"/>
    <w:semiHidden/>
    <w:unhideWhenUsed/>
    <w:rsid w:val="007B03B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B03B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B03B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B03B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B03B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B03B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B03B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B03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B03BD"/>
    <w:rPr>
      <w:rFonts w:ascii="Times New Roman" w:hAnsi="Times New Roman"/>
      <w:i/>
      <w:iCs/>
      <w:color w:val="4F81BD" w:themeColor="accent1"/>
      <w:lang w:val="en-GB" w:eastAsia="en-GB"/>
    </w:rPr>
  </w:style>
  <w:style w:type="paragraph" w:styleId="ListContinue">
    <w:name w:val="List Continue"/>
    <w:basedOn w:val="Normal"/>
    <w:semiHidden/>
    <w:unhideWhenUsed/>
    <w:rsid w:val="007B03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B03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B03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B03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B03B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B03B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B03B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B03B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B03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B03BD"/>
    <w:rPr>
      <w:rFonts w:ascii="Consolas" w:hAnsi="Consolas"/>
      <w:lang w:val="en-GB" w:eastAsia="en-GB"/>
    </w:rPr>
  </w:style>
  <w:style w:type="paragraph" w:styleId="MessageHeader">
    <w:name w:val="Message Header"/>
    <w:basedOn w:val="Normal"/>
    <w:link w:val="MessageHeaderChar"/>
    <w:semiHidden/>
    <w:unhideWhenUsed/>
    <w:rsid w:val="007B03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B03B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B03B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B03B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B03B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B03B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B03BD"/>
    <w:rPr>
      <w:rFonts w:ascii="Times New Roman" w:hAnsi="Times New Roman"/>
      <w:lang w:val="en-GB" w:eastAsia="en-GB"/>
    </w:rPr>
  </w:style>
  <w:style w:type="paragraph" w:styleId="Quote">
    <w:name w:val="Quote"/>
    <w:basedOn w:val="Normal"/>
    <w:next w:val="Normal"/>
    <w:link w:val="QuoteChar"/>
    <w:uiPriority w:val="29"/>
    <w:qFormat/>
    <w:rsid w:val="007B03B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B03B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B03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B03BD"/>
    <w:rPr>
      <w:rFonts w:ascii="Times New Roman" w:hAnsi="Times New Roman"/>
      <w:lang w:val="en-GB" w:eastAsia="en-GB"/>
    </w:rPr>
  </w:style>
  <w:style w:type="paragraph" w:styleId="Signature">
    <w:name w:val="Signature"/>
    <w:basedOn w:val="Normal"/>
    <w:link w:val="SignatureChar"/>
    <w:semiHidden/>
    <w:unhideWhenUsed/>
    <w:rsid w:val="007B03B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B03BD"/>
    <w:rPr>
      <w:rFonts w:ascii="Times New Roman" w:hAnsi="Times New Roman"/>
      <w:lang w:val="en-GB" w:eastAsia="en-GB"/>
    </w:rPr>
  </w:style>
  <w:style w:type="paragraph" w:styleId="Subtitle">
    <w:name w:val="Subtitle"/>
    <w:basedOn w:val="Normal"/>
    <w:next w:val="Normal"/>
    <w:link w:val="SubtitleChar"/>
    <w:qFormat/>
    <w:rsid w:val="007B03B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B03B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B03B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B03B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B03B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B03B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B03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20</Pages>
  <Words>11390</Words>
  <Characters>64929</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264</cp:revision>
  <cp:lastPrinted>1900-01-01T06:00:00Z</cp:lastPrinted>
  <dcterms:created xsi:type="dcterms:W3CDTF">2018-11-05T09:14:00Z</dcterms:created>
  <dcterms:modified xsi:type="dcterms:W3CDTF">2022-03-30T08:07:00Z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