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19E2ABF6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512317">
        <w:rPr>
          <w:b/>
          <w:noProof/>
          <w:sz w:val="24"/>
        </w:rPr>
        <w:t>8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3B729C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wxyz</w:t>
      </w:r>
    </w:p>
    <w:p w14:paraId="5DC21640" w14:textId="1C66D934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729C">
        <w:rPr>
          <w:b/>
          <w:noProof/>
          <w:sz w:val="24"/>
        </w:rPr>
        <w:t>25</w:t>
      </w:r>
      <w:r w:rsidR="00512317">
        <w:rPr>
          <w:b/>
          <w:noProof/>
          <w:sz w:val="24"/>
        </w:rPr>
        <w:t xml:space="preserve"> February – 5 March </w:t>
      </w:r>
      <w:r w:rsidR="003B729C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7777777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Spec#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7777777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CR#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7777777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Version#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7777777" w:rsidR="001E41F3" w:rsidRDefault="00803B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&lt;Title&gt;</w:t>
              </w:r>
            </w:fldSimple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777777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&lt;Source_if_WG&gt;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777777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&lt;Related_WIs&gt;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777777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&lt;Res_date&gt;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7777777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&lt;Cat&gt;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777777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&lt;Release&gt;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87ABCE" w14:textId="77777777" w:rsidR="00B468EF" w:rsidRDefault="00B468EF">
      <w:r>
        <w:separator/>
      </w:r>
    </w:p>
  </w:endnote>
  <w:endnote w:type="continuationSeparator" w:id="0">
    <w:p w14:paraId="05C9D44B" w14:textId="77777777" w:rsidR="00B468EF" w:rsidRDefault="00B468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3C56CF" w14:textId="77777777" w:rsidR="00B468EF" w:rsidRDefault="00B468EF">
      <w:r>
        <w:separator/>
      </w:r>
    </w:p>
  </w:footnote>
  <w:footnote w:type="continuationSeparator" w:id="0">
    <w:p w14:paraId="69204A79" w14:textId="77777777" w:rsidR="00B468EF" w:rsidRDefault="00B468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B729C"/>
    <w:rsid w:val="003E1A36"/>
    <w:rsid w:val="00410371"/>
    <w:rsid w:val="004242F1"/>
    <w:rsid w:val="004A6835"/>
    <w:rsid w:val="004B75B7"/>
    <w:rsid w:val="004E1669"/>
    <w:rsid w:val="00512317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E21FB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B258BB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DF27CE"/>
    <w:rsid w:val="00E02C44"/>
    <w:rsid w:val="00E13F3D"/>
    <w:rsid w:val="00E34898"/>
    <w:rsid w:val="00E47A01"/>
    <w:rsid w:val="00E8079D"/>
    <w:rsid w:val="00EB09B7"/>
    <w:rsid w:val="00EC02F2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2</Pages>
  <Words>287</Words>
  <Characters>1636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Frederic Firmin</cp:lastModifiedBy>
  <cp:revision>25</cp:revision>
  <cp:lastPrinted>1899-12-31T23:00:00Z</cp:lastPrinted>
  <dcterms:created xsi:type="dcterms:W3CDTF">2018-11-05T09:14:00Z</dcterms:created>
  <dcterms:modified xsi:type="dcterms:W3CDTF">2021-02-05T07:45:00Z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