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C29B7" w14:textId="6CE8FC09" w:rsidR="00332ADC" w:rsidRDefault="00332ADC" w:rsidP="00332A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54EFC">
        <w:rPr>
          <w:b/>
          <w:noProof/>
          <w:sz w:val="24"/>
        </w:rPr>
        <w:t>0629</w:t>
      </w:r>
    </w:p>
    <w:p w14:paraId="31992361" w14:textId="77777777" w:rsidR="00332ADC" w:rsidRDefault="00332ADC" w:rsidP="00332A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 February - 5 March 2021</w:t>
      </w:r>
    </w:p>
    <w:p w14:paraId="05C00AA7" w14:textId="6EAB44B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65552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817524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D92EA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E000D6" w14:textId="03B8B5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715C">
        <w:rPr>
          <w:rFonts w:ascii="Arial" w:eastAsia="Batang" w:hAnsi="Arial"/>
          <w:b/>
          <w:lang w:val="en-US" w:eastAsia="zh-CN"/>
        </w:rPr>
        <w:t>Ericsson</w:t>
      </w:r>
    </w:p>
    <w:p w14:paraId="1E8CCA62" w14:textId="059205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A715C">
        <w:rPr>
          <w:rFonts w:ascii="Arial" w:eastAsia="Batang" w:hAnsi="Arial" w:cs="Arial"/>
          <w:b/>
          <w:lang w:eastAsia="zh-CN"/>
        </w:rPr>
        <w:t xml:space="preserve">CT aspects on </w:t>
      </w:r>
      <w:r w:rsidR="00FA715C">
        <w:rPr>
          <w:rFonts w:ascii="Arial" w:hAnsi="Arial" w:cs="Arial"/>
          <w:b/>
        </w:rPr>
        <w:t>support for Signed Attestation for Priority and Emergency Sessions</w:t>
      </w:r>
    </w:p>
    <w:p w14:paraId="1A3CC21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7EFD70C" w14:textId="0EC08D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47AC">
        <w:rPr>
          <w:rFonts w:ascii="Arial" w:eastAsia="Batang" w:hAnsi="Arial"/>
          <w:b/>
          <w:lang w:eastAsia="zh-CN"/>
        </w:rPr>
        <w:t>17.1.1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0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0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1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1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65464" w14:textId="77777777" w:rsidR="00966DE3" w:rsidRDefault="00966DE3">
      <w:r>
        <w:separator/>
      </w:r>
    </w:p>
  </w:endnote>
  <w:endnote w:type="continuationSeparator" w:id="0">
    <w:p w14:paraId="2251F75D" w14:textId="77777777" w:rsidR="00966DE3" w:rsidRDefault="0096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8B02D" w14:textId="77777777" w:rsidR="00966DE3" w:rsidRDefault="00966DE3">
      <w:r>
        <w:separator/>
      </w:r>
    </w:p>
  </w:footnote>
  <w:footnote w:type="continuationSeparator" w:id="0">
    <w:p w14:paraId="1D7ACC97" w14:textId="77777777" w:rsidR="00966DE3" w:rsidRDefault="0096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C5C86"/>
    <w:rsid w:val="001C718D"/>
    <w:rsid w:val="001D241E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F7C9D"/>
    <w:rsid w:val="00C01E8C"/>
    <w:rsid w:val="00C02DF6"/>
    <w:rsid w:val="00C03E01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E67B2-415B-47B6-884F-8FB82C3C114E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db33437f-65a5-48c5-b537-19efd290f967"/>
    <ds:schemaRef ds:uri="http://purl.org/dc/elements/1.1/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781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 before CT1#128-e</cp:lastModifiedBy>
  <cp:revision>2</cp:revision>
  <cp:lastPrinted>2000-02-29T10:31:00Z</cp:lastPrinted>
  <dcterms:created xsi:type="dcterms:W3CDTF">2021-02-16T13:38:00Z</dcterms:created>
  <dcterms:modified xsi:type="dcterms:W3CDTF">2021-02-16T13:38:00Z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