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2B4EB5">
      <w:pPr>
        <w:pStyle w:val="CRCoverPage"/>
        <w:jc w:val="both"/>
        <w:outlineLvl w:val="0"/>
        <w:rPr>
          <w:b/>
          <w:noProof/>
          <w:sz w:val="24"/>
        </w:rPr>
      </w:pPr>
      <w:r>
        <w:rPr>
          <w:b/>
          <w:noProof/>
          <w:sz w:val="24"/>
        </w:rPr>
        <w:t xml:space="preserve">3GPP TSG </w:t>
      </w:r>
      <w:r w:rsidR="00F211C4">
        <w:rPr>
          <w:b/>
          <w:noProof/>
          <w:sz w:val="24"/>
        </w:rPr>
        <w:t xml:space="preserve"> </w:t>
      </w:r>
      <w:r>
        <w:rPr>
          <w:b/>
          <w:noProof/>
          <w:sz w:val="24"/>
        </w:rPr>
        <w:t>CT WG1 Meeting#1</w:t>
      </w:r>
      <w:r w:rsidR="001A5D5F">
        <w:rPr>
          <w:b/>
          <w:noProof/>
          <w:sz w:val="24"/>
        </w:rPr>
        <w:t>2</w:t>
      </w:r>
      <w:r w:rsidR="00CB78FC">
        <w:rPr>
          <w:b/>
          <w:noProof/>
          <w:sz w:val="24"/>
        </w:rPr>
        <w:t>7</w:t>
      </w:r>
      <w:r w:rsidR="00707543">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707543">
        <w:rPr>
          <w:b/>
          <w:noProof/>
          <w:sz w:val="24"/>
        </w:rPr>
        <w:t>1</w:t>
      </w:r>
      <w:r w:rsidR="00FB3EBC">
        <w:rPr>
          <w:b/>
          <w:noProof/>
          <w:sz w:val="24"/>
        </w:rPr>
        <w:t>0001</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0932AB">
        <w:rPr>
          <w:b/>
          <w:noProof/>
          <w:sz w:val="24"/>
        </w:rPr>
        <w:t>25</w:t>
      </w:r>
      <w:r w:rsidR="00046179">
        <w:rPr>
          <w:b/>
          <w:noProof/>
          <w:sz w:val="24"/>
        </w:rPr>
        <w:t>-</w:t>
      </w:r>
      <w:r w:rsidR="00D6798B">
        <w:rPr>
          <w:b/>
          <w:noProof/>
          <w:sz w:val="24"/>
        </w:rPr>
        <w:t>2</w:t>
      </w:r>
      <w:r w:rsidR="000932AB">
        <w:rPr>
          <w:b/>
          <w:noProof/>
          <w:sz w:val="24"/>
        </w:rPr>
        <w:t>9</w:t>
      </w:r>
      <w:r w:rsidR="00046179">
        <w:rPr>
          <w:b/>
          <w:noProof/>
          <w:sz w:val="24"/>
        </w:rPr>
        <w:t xml:space="preserve"> </w:t>
      </w:r>
      <w:r w:rsidR="000932AB">
        <w:rPr>
          <w:b/>
          <w:noProof/>
          <w:sz w:val="24"/>
        </w:rPr>
        <w:t>January</w:t>
      </w:r>
      <w:r w:rsidR="00046179">
        <w:rPr>
          <w:b/>
          <w:noProof/>
          <w:sz w:val="24"/>
        </w:rPr>
        <w:t xml:space="preserve"> 202</w:t>
      </w:r>
      <w:r w:rsidR="000932AB">
        <w:rPr>
          <w:b/>
          <w:noProof/>
          <w:sz w:val="24"/>
        </w:rPr>
        <w:t>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707543">
              <w:rPr>
                <w:rFonts w:cs="Arial"/>
              </w:rPr>
              <w:t>bis</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07543" w:rsidP="00046179">
            <w:pPr>
              <w:rPr>
                <w:rFonts w:cs="Arial"/>
              </w:rPr>
            </w:pPr>
            <w:r>
              <w:rPr>
                <w:rFonts w:cs="Arial"/>
              </w:rPr>
              <w:t>25</w:t>
            </w:r>
            <w:r w:rsidR="00046179">
              <w:rPr>
                <w:rFonts w:cs="Arial"/>
              </w:rPr>
              <w:t xml:space="preserve"> - </w:t>
            </w:r>
            <w:r w:rsidR="007619AD">
              <w:rPr>
                <w:rFonts w:cs="Arial"/>
              </w:rPr>
              <w:t>2</w:t>
            </w:r>
            <w:r>
              <w:rPr>
                <w:rFonts w:cs="Arial"/>
              </w:rPr>
              <w:t>9</w:t>
            </w:r>
            <w:r w:rsidR="00046179">
              <w:rPr>
                <w:rFonts w:cs="Arial"/>
              </w:rPr>
              <w:t xml:space="preserve"> </w:t>
            </w:r>
            <w:r>
              <w:rPr>
                <w:rFonts w:cs="Arial"/>
              </w:rPr>
              <w:t>January</w:t>
            </w:r>
            <w:r w:rsidR="00046179">
              <w:rPr>
                <w:rFonts w:cs="Arial"/>
              </w:rPr>
              <w:t xml:space="preserve"> </w:t>
            </w:r>
            <w:r w:rsidR="00046179" w:rsidRPr="00D95972">
              <w:rPr>
                <w:rFonts w:cs="Arial"/>
              </w:rPr>
              <w:t>20</w:t>
            </w:r>
            <w:r w:rsidR="00046179">
              <w:rPr>
                <w:rFonts w:cs="Arial"/>
              </w:rPr>
              <w:t>2</w:t>
            </w:r>
            <w:r>
              <w:rPr>
                <w:rFonts w:cs="Arial"/>
              </w:rPr>
              <w:t>1</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B14F7B">
              <w:rPr>
                <w:rFonts w:cs="Arial"/>
                <w:b/>
                <w:bCs/>
                <w:color w:val="FF0000"/>
                <w:sz w:val="28"/>
                <w:u w:val="single"/>
              </w:rPr>
              <w:t>T</w:t>
            </w:r>
            <w:r w:rsidR="00A93482">
              <w:rPr>
                <w:rFonts w:cs="Arial"/>
                <w:b/>
                <w:bCs/>
                <w:color w:val="FF0000"/>
                <w:sz w:val="28"/>
                <w:u w:val="single"/>
              </w:rPr>
              <w: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7F394D">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7F394D">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rsidR="00046179" w:rsidRPr="007016DC" w:rsidRDefault="00B13F17" w:rsidP="00046179">
            <w:pPr>
              <w:rPr>
                <w:rFonts w:cs="Arial"/>
                <w:bCs/>
                <w:iCs/>
              </w:rPr>
            </w:pPr>
            <w:r w:rsidRPr="000932AB">
              <w:t>C1-2</w:t>
            </w:r>
            <w:r w:rsidR="000932AB" w:rsidRPr="000932AB">
              <w:t>100</w:t>
            </w:r>
            <w:r w:rsidR="007F394D">
              <w:t>01</w:t>
            </w:r>
          </w:p>
        </w:tc>
        <w:tc>
          <w:tcPr>
            <w:tcW w:w="4191" w:type="dxa"/>
            <w:gridSpan w:val="3"/>
            <w:tcBorders>
              <w:top w:val="single" w:sz="12" w:space="0" w:color="auto"/>
              <w:bottom w:val="single" w:sz="4" w:space="0" w:color="auto"/>
            </w:tcBorders>
            <w:shd w:val="clear" w:color="auto" w:fill="00FFFF"/>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CT1 chair</w:t>
            </w:r>
          </w:p>
        </w:tc>
        <w:tc>
          <w:tcPr>
            <w:tcW w:w="826" w:type="dxa"/>
            <w:tcBorders>
              <w:top w:val="single" w:sz="12"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rsidR="00046179" w:rsidRPr="00D95972" w:rsidRDefault="00046179"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w:t>
            </w:r>
            <w:r w:rsidR="00107613">
              <w:rPr>
                <w:iCs/>
              </w:rPr>
              <w:t>100</w:t>
            </w:r>
            <w:r w:rsidR="007F394D">
              <w:rPr>
                <w:iCs/>
              </w:rPr>
              <w:t>04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7F394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w:t>
            </w:r>
            <w:r w:rsidR="00107613">
              <w:rPr>
                <w:rFonts w:cs="Arial"/>
                <w:bCs/>
                <w:iCs/>
              </w:rPr>
              <w:t>100</w:t>
            </w:r>
            <w:r w:rsidR="007F394D">
              <w:rPr>
                <w:rFonts w:cs="Arial"/>
                <w:bCs/>
                <w:iCs/>
              </w:rPr>
              <w:t>05</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7F394D">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w:t>
            </w:r>
            <w:r w:rsidR="00107613">
              <w:rPr>
                <w:rFonts w:cs="Arial"/>
                <w:bCs/>
                <w:iCs/>
              </w:rPr>
              <w:t>100</w:t>
            </w:r>
            <w:r w:rsidR="007F394D">
              <w:rPr>
                <w:rFonts w:cs="Arial"/>
                <w:bCs/>
                <w:iCs/>
              </w:rPr>
              <w:t>06</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sidR="00707543">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w:t>
            </w:r>
            <w:r w:rsidR="00707543">
              <w:rPr>
                <w:rFonts w:cs="Arial"/>
              </w:rPr>
              <w:t>1xxxx</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804808" w:rsidRDefault="00804808" w:rsidP="00804808">
            <w:pPr>
              <w:spacing w:after="120"/>
              <w:ind w:left="720"/>
              <w:rPr>
                <w:rFonts w:asciiTheme="minorHAnsi" w:hAnsiTheme="minorHAnsi"/>
                <w:b/>
                <w:bCs/>
              </w:rPr>
            </w:pPr>
            <w:bookmarkStart w:id="1" w:name="_Hlk39141469"/>
            <w:bookmarkStart w:id="2" w:name="_Hlk54684709"/>
            <w:bookmarkStart w:id="3" w:name="_Hlk58908929"/>
            <w:proofErr w:type="spellStart"/>
            <w:r>
              <w:t>Tdoc</w:t>
            </w:r>
            <w:proofErr w:type="spellEnd"/>
            <w:r>
              <w:t xml:space="preserve"> reservation deadline:</w:t>
            </w:r>
            <w:r>
              <w:tab/>
            </w:r>
            <w:r>
              <w:tab/>
              <w:t>Monday</w:t>
            </w:r>
            <w:r>
              <w:tab/>
              <w:t>18th January</w:t>
            </w:r>
            <w:r>
              <w:tab/>
              <w:t>11:00 UTC</w:t>
            </w:r>
          </w:p>
          <w:p w:rsidR="00804808" w:rsidRDefault="00804808" w:rsidP="00804808">
            <w:pPr>
              <w:spacing w:after="120"/>
              <w:ind w:left="720"/>
            </w:pPr>
            <w:bookmarkStart w:id="4" w:name="_Hlk39141682"/>
            <w:bookmarkEnd w:id="1"/>
            <w:proofErr w:type="spellStart"/>
            <w:r>
              <w:t>Tdoc</w:t>
            </w:r>
            <w:proofErr w:type="spellEnd"/>
            <w:r>
              <w:t xml:space="preserve"> submission deadline:</w:t>
            </w:r>
            <w:r>
              <w:tab/>
            </w:r>
            <w:r>
              <w:tab/>
              <w:t>Monday</w:t>
            </w:r>
            <w:r>
              <w:tab/>
              <w:t>18th January</w:t>
            </w:r>
            <w:r>
              <w:tab/>
              <w:t>14:00 UTC</w:t>
            </w:r>
            <w:bookmarkEnd w:id="2"/>
            <w:bookmarkEnd w:id="4"/>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0932AB">
              <w:t>Monday</w:t>
            </w:r>
            <w:r w:rsidR="00CB78FC" w:rsidRPr="0080186D">
              <w:tab/>
            </w:r>
            <w:r w:rsidR="000932AB">
              <w:t>25</w:t>
            </w:r>
            <w:r w:rsidR="00D6798B" w:rsidRPr="00D6798B">
              <w:rPr>
                <w:vertAlign w:val="superscript"/>
              </w:rPr>
              <w:t>th</w:t>
            </w:r>
            <w:r w:rsidR="00D6798B">
              <w:t xml:space="preserve"> </w:t>
            </w:r>
            <w:r w:rsidR="00107613">
              <w:t>January</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0932AB">
              <w:t>28</w:t>
            </w:r>
            <w:r w:rsidR="00CB78FC">
              <w:rPr>
                <w:vertAlign w:val="superscript"/>
              </w:rPr>
              <w:t>th</w:t>
            </w:r>
            <w:r w:rsidRPr="0080186D">
              <w:t xml:space="preserve"> </w:t>
            </w:r>
            <w:r w:rsidR="00107613">
              <w:t>January</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0932AB">
              <w:t>28</w:t>
            </w:r>
            <w:r w:rsidR="000932AB">
              <w:rPr>
                <w:vertAlign w:val="superscript"/>
              </w:rPr>
              <w:t>th</w:t>
            </w:r>
            <w:r w:rsidR="00D05873">
              <w:t xml:space="preserve"> </w:t>
            </w:r>
            <w:r w:rsidR="00107613">
              <w:t>January</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CB78FC">
              <w:t>2</w:t>
            </w:r>
            <w:r w:rsidR="000932AB">
              <w:t>9</w:t>
            </w:r>
            <w:r w:rsidR="00CB78FC">
              <w:rPr>
                <w:vertAlign w:val="superscript"/>
              </w:rPr>
              <w:t>th</w:t>
            </w:r>
            <w:r w:rsidRPr="0080186D">
              <w:t xml:space="preserve"> </w:t>
            </w:r>
            <w:r w:rsidR="00107613">
              <w:t>January</w:t>
            </w:r>
            <w:r w:rsidRPr="0080186D">
              <w:tab/>
              <w:t>1</w:t>
            </w:r>
            <w:r w:rsidR="00CB78FC">
              <w:t>5</w:t>
            </w:r>
            <w:r w:rsidRPr="0080186D">
              <w:t xml:space="preserve">:00 </w:t>
            </w:r>
            <w:r w:rsidR="002B7545">
              <w:t>UTC</w:t>
            </w:r>
          </w:p>
          <w:bookmarkEnd w:id="3"/>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r>
            <w:r w:rsidR="00A37337" w:rsidRPr="004A7470">
              <w:rPr>
                <w:rFonts w:cs="Arial"/>
              </w:rPr>
              <w:tab/>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A1353E" w:rsidRPr="00D95972" w:rsidRDefault="00B876FF" w:rsidP="00707543">
            <w:pPr>
              <w:rPr>
                <w:rFonts w:cs="Arial"/>
              </w:rPr>
            </w:pPr>
            <w:r w:rsidRPr="00D95972">
              <w:rPr>
                <w:rFonts w:cs="Arial"/>
              </w:rPr>
              <w:tab/>
            </w:r>
            <w:r w:rsidR="00707543" w:rsidRPr="00107613">
              <w:rPr>
                <w:rFonts w:cs="Arial"/>
                <w:color w:val="FF0000"/>
              </w:rPr>
              <w:t>Not on agenda</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Pr="00D95972" w:rsidRDefault="006A159F" w:rsidP="00707543">
            <w:pPr>
              <w:rPr>
                <w:rFonts w:cs="Arial"/>
              </w:rPr>
            </w:pPr>
            <w:r w:rsidRPr="00D95972">
              <w:rPr>
                <w:rFonts w:cs="Arial"/>
              </w:rPr>
              <w:tab/>
            </w:r>
            <w:r w:rsidR="00707543" w:rsidRPr="00107613">
              <w:rPr>
                <w:rFonts w:cs="Arial"/>
                <w:color w:val="FF0000"/>
              </w:rPr>
              <w:t>Not on agenda</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707543" w:rsidRPr="00107613">
              <w:rPr>
                <w:rFonts w:cs="Arial"/>
                <w:color w:val="FF0000"/>
              </w:rPr>
              <w:t>Not on agenda</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00707543" w:rsidRPr="00107613">
              <w:rPr>
                <w:rFonts w:cs="Arial"/>
                <w:color w:val="FF0000"/>
              </w:rPr>
              <w:t>Not on agenda</w:t>
            </w:r>
          </w:p>
          <w:p w:rsidR="006A159F" w:rsidRDefault="006A159F" w:rsidP="00707543">
            <w:pPr>
              <w:rPr>
                <w:rFonts w:cs="Arial"/>
              </w:rPr>
            </w:pPr>
          </w:p>
          <w:p w:rsidR="006A159F" w:rsidRPr="00886DE4" w:rsidRDefault="006A159F" w:rsidP="006A159F">
            <w:pPr>
              <w:rPr>
                <w:rFonts w:cs="Arial"/>
                <w:b/>
                <w:bCs/>
              </w:rPr>
            </w:pPr>
            <w:r w:rsidRPr="00886DE4">
              <w:rPr>
                <w:rFonts w:cs="Arial"/>
                <w:b/>
                <w:bCs/>
              </w:rPr>
              <w:t>Agenda Items from 16.3</w:t>
            </w:r>
          </w:p>
          <w:p w:rsidR="006A159F" w:rsidRPr="00616871" w:rsidRDefault="006A159F" w:rsidP="00707543">
            <w:pPr>
              <w:rPr>
                <w:rFonts w:cs="Arial"/>
              </w:rPr>
            </w:pPr>
            <w:r w:rsidRPr="00D95972">
              <w:rPr>
                <w:rFonts w:cs="Arial"/>
              </w:rPr>
              <w:tab/>
            </w:r>
            <w:r w:rsidR="00707543" w:rsidRPr="00107613">
              <w:rPr>
                <w:rFonts w:cs="Arial"/>
                <w:color w:val="FF0000"/>
              </w:rPr>
              <w:t>Not on agenda</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00A37337">
              <w:rPr>
                <w:rFonts w:cs="Arial"/>
              </w:rPr>
              <w:t xml:space="preserve"> Work Item descriptions</w:t>
            </w:r>
            <w:r w:rsidRPr="004A7470">
              <w:rPr>
                <w:rFonts w:cs="Arial"/>
              </w:rPr>
              <w:t xml:space="preserve"> </w:t>
            </w:r>
            <w:r w:rsidRPr="004A7470">
              <w:rPr>
                <w:rFonts w:cs="Arial"/>
              </w:rPr>
              <w:tab/>
            </w:r>
            <w:r w:rsidRPr="004A7470">
              <w:rPr>
                <w:rFonts w:cs="Arial"/>
              </w:rPr>
              <w:tab/>
            </w:r>
            <w:r w:rsidR="00A37337" w:rsidRPr="004A7470">
              <w:rPr>
                <w:rFonts w:cs="Arial"/>
              </w:rPr>
              <w:tab/>
            </w:r>
            <w:r w:rsidR="00A37337" w:rsidRPr="00BC5D64">
              <w:rPr>
                <w:rFonts w:cs="Arial"/>
              </w:rPr>
              <w:t xml:space="preserve"> </w:t>
            </w:r>
            <w:r w:rsidR="00A37337" w:rsidRPr="004A7470">
              <w:rPr>
                <w:rFonts w:cs="Arial"/>
              </w:rPr>
              <w:tab/>
            </w:r>
            <w:r w:rsidR="00A37337" w:rsidRPr="00BC5D64">
              <w:rPr>
                <w:rFonts w:cs="Arial"/>
              </w:rPr>
              <w:t xml:space="preserve"> </w:t>
            </w:r>
            <w:r w:rsidR="00A37337"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17.1.2</w:t>
            </w:r>
            <w:r w:rsidR="00A37337">
              <w:rPr>
                <w:rFonts w:cs="Arial"/>
              </w:rPr>
              <w:t xml:space="preserve"> CRs and disc related to new/revised work items</w:t>
            </w:r>
            <w:r w:rsidRPr="00BC5D64">
              <w:rPr>
                <w:rFonts w:cs="Arial"/>
              </w:rPr>
              <w:tab/>
            </w:r>
            <w:r w:rsidRPr="004A7470">
              <w:rPr>
                <w:rFonts w:cs="Arial"/>
              </w:rPr>
              <w:t xml:space="preserve"> </w:t>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17.1.3</w:t>
            </w:r>
            <w:r w:rsidR="00A37337">
              <w:rPr>
                <w:rFonts w:cs="Arial"/>
              </w:rPr>
              <w:t xml:space="preserve"> Status of other work items</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0164B">
              <w:rPr>
                <w:rFonts w:cs="Arial"/>
              </w:rPr>
              <w:t>)</w:t>
            </w:r>
          </w:p>
          <w:p w:rsidR="0080186D" w:rsidRDefault="0080186D" w:rsidP="0080186D">
            <w:pPr>
              <w:rPr>
                <w:rFonts w:cs="Arial"/>
              </w:rPr>
            </w:pPr>
            <w:r w:rsidRPr="00D95972">
              <w:rPr>
                <w:rFonts w:cs="Arial"/>
              </w:rPr>
              <w:tab/>
            </w:r>
            <w:r>
              <w:rPr>
                <w:rFonts w:cs="Arial"/>
              </w:rPr>
              <w:t>17.1.4</w:t>
            </w:r>
            <w:r w:rsidR="00A37337">
              <w:rPr>
                <w:rFonts w:cs="Arial"/>
              </w:rPr>
              <w:t xml:space="preserve"> Rel-17 docs for information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707543" w:rsidRPr="00107613">
              <w:rPr>
                <w:rFonts w:cs="Arial"/>
                <w:color w:val="FF0000"/>
              </w:rPr>
              <w:t>not on agenda</w:t>
            </w:r>
            <w:r w:rsidRPr="00BC5D64">
              <w:rPr>
                <w:rFonts w:cs="Arial"/>
              </w:rPr>
              <w:tab/>
            </w:r>
            <w:r w:rsidRPr="004A7470">
              <w:rPr>
                <w:rFonts w:cs="Arial"/>
              </w:rPr>
              <w:tab/>
            </w:r>
            <w:r w:rsidR="00707543"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707543" w:rsidRPr="00107613">
              <w:rPr>
                <w:rFonts w:cs="Arial"/>
                <w:color w:val="FF0000"/>
              </w:rPr>
              <w:t>not on agenda</w:t>
            </w:r>
            <w:r w:rsidRPr="004A7470">
              <w:rPr>
                <w:rFonts w:cs="Arial"/>
              </w:rPr>
              <w:tab/>
            </w:r>
            <w:r w:rsidRPr="004A7470">
              <w:rPr>
                <w:rFonts w:cs="Arial"/>
              </w:rPr>
              <w:tab/>
            </w:r>
            <w:r w:rsidR="00707543" w:rsidRPr="004A7470">
              <w:rPr>
                <w:rFonts w:cs="Arial"/>
              </w:rPr>
              <w:tab/>
            </w:r>
            <w:r w:rsidR="00707543"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w:t>
            </w:r>
            <w:r w:rsidR="007C1A00">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707543" w:rsidRDefault="00707543" w:rsidP="00707543">
            <w:pPr>
              <w:rPr>
                <w:rFonts w:cs="Arial"/>
              </w:rPr>
            </w:pPr>
            <w:r w:rsidRPr="00D95972">
              <w:rPr>
                <w:rFonts w:cs="Arial"/>
              </w:rPr>
              <w:lastRenderedPageBreak/>
              <w:tab/>
            </w:r>
            <w:r>
              <w:rPr>
                <w:rFonts w:cs="Arial"/>
              </w:rPr>
              <w:t>17.2.8</w:t>
            </w:r>
            <w:r w:rsidRPr="00BC5D64">
              <w:rPr>
                <w:rFonts w:cs="Arial"/>
              </w:rPr>
              <w:tab/>
            </w:r>
            <w:r>
              <w:rPr>
                <w:rFonts w:cs="Arial"/>
              </w:rPr>
              <w:t>RDS</w:t>
            </w:r>
            <w:r w:rsidR="00BB47EC">
              <w:rPr>
                <w:rFonts w:cs="Arial"/>
              </w:rPr>
              <w:t>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707543" w:rsidRDefault="00707543" w:rsidP="00707543">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705A95" w:rsidRDefault="00705A95" w:rsidP="00705A95">
            <w:pPr>
              <w:rPr>
                <w:rFonts w:cs="Arial"/>
              </w:rPr>
            </w:pPr>
            <w:r w:rsidRPr="00D95972">
              <w:rPr>
                <w:rFonts w:cs="Arial"/>
              </w:rPr>
              <w:tab/>
            </w:r>
            <w:r>
              <w:rPr>
                <w:rFonts w:cs="Arial"/>
              </w:rPr>
              <w:t>17.2.10</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17.2.</w:t>
            </w:r>
            <w:r w:rsidR="00705A95">
              <w:rPr>
                <w:rFonts w:cs="Arial"/>
              </w:rPr>
              <w:t>11</w:t>
            </w:r>
            <w:r w:rsidRPr="00BC5D64">
              <w:rPr>
                <w:rFonts w:cs="Arial"/>
              </w:rPr>
              <w:tab/>
            </w:r>
            <w:r w:rsidR="00705A95" w:rsidRPr="00107613">
              <w:rPr>
                <w:rFonts w:cs="Arial"/>
                <w:color w:val="FF0000"/>
              </w:rPr>
              <w:t>not on agenda</w:t>
            </w:r>
            <w:r w:rsidRPr="00107613">
              <w:rPr>
                <w:rFonts w:cs="Arial"/>
                <w:color w:val="FF0000"/>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00314496">
              <w:rPr>
                <w:rFonts w:cs="Arial"/>
              </w:rPr>
              <w:t>2</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00A37337">
              <w:rPr>
                <w:rFonts w:cs="Arial"/>
              </w:rPr>
              <w:t>(</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sidR="00707543" w:rsidRPr="00107613">
              <w:rPr>
                <w:rFonts w:cs="Arial"/>
                <w:color w:val="FF0000"/>
              </w:rPr>
              <w:t>not on agenda</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5"/>
      <w:bookmarkEnd w:id="6"/>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D242CC" w:rsidRPr="00D95972" w:rsidTr="00804808">
        <w:tc>
          <w:tcPr>
            <w:tcW w:w="976" w:type="dxa"/>
            <w:tcBorders>
              <w:top w:val="nil"/>
              <w:left w:val="thinThickThinSmallGap" w:sz="24" w:space="0" w:color="auto"/>
              <w:bottom w:val="nil"/>
            </w:tcBorders>
          </w:tcPr>
          <w:p w:rsidR="00D242CC" w:rsidRPr="00D95972" w:rsidRDefault="00D242CC" w:rsidP="006A159F">
            <w:pPr>
              <w:rPr>
                <w:rFonts w:cs="Arial"/>
              </w:rPr>
            </w:pPr>
          </w:p>
        </w:tc>
        <w:tc>
          <w:tcPr>
            <w:tcW w:w="1317" w:type="dxa"/>
            <w:gridSpan w:val="2"/>
            <w:tcBorders>
              <w:top w:val="nil"/>
              <w:bottom w:val="nil"/>
            </w:tcBorders>
          </w:tcPr>
          <w:p w:rsidR="00D242CC" w:rsidRPr="00D95972" w:rsidRDefault="00D242CC" w:rsidP="006A159F">
            <w:pPr>
              <w:rPr>
                <w:rFonts w:cs="Arial"/>
                <w:color w:val="000000"/>
              </w:rPr>
            </w:pPr>
          </w:p>
        </w:tc>
        <w:tc>
          <w:tcPr>
            <w:tcW w:w="1088" w:type="dxa"/>
            <w:tcBorders>
              <w:top w:val="nil"/>
              <w:bottom w:val="nil"/>
            </w:tcBorders>
            <w:shd w:val="clear" w:color="auto" w:fill="auto"/>
          </w:tcPr>
          <w:p w:rsidR="00D242CC" w:rsidRPr="00D95972" w:rsidRDefault="00D242CC"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242CC" w:rsidRDefault="00D242CC" w:rsidP="006A159F">
            <w:pPr>
              <w:rPr>
                <w:rFonts w:cs="Arial"/>
              </w:rPr>
            </w:pPr>
            <w:r>
              <w:rPr>
                <w:rFonts w:cs="Arial"/>
              </w:rPr>
              <w:t>01 – 05 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42CC" w:rsidRPr="00F92150" w:rsidRDefault="00D242CC" w:rsidP="006A159F">
            <w:r>
              <w:t>CT1#128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242CC" w:rsidRDefault="00D242CC" w:rsidP="006A159F">
            <w:pPr>
              <w:rPr>
                <w:rFonts w:cs="Arial"/>
              </w:rPr>
            </w:pPr>
            <w:r>
              <w:rPr>
                <w:rFonts w:cs="Arial"/>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C625F">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41223B" w:rsidRPr="00D95972" w:rsidTr="00FE1644">
        <w:tc>
          <w:tcPr>
            <w:tcW w:w="976" w:type="dxa"/>
            <w:tcBorders>
              <w:left w:val="thinThickThinSmallGap" w:sz="24" w:space="0" w:color="auto"/>
              <w:bottom w:val="nil"/>
            </w:tcBorders>
          </w:tcPr>
          <w:p w:rsidR="0041223B" w:rsidRPr="00D95972" w:rsidRDefault="0041223B" w:rsidP="006A159F">
            <w:pPr>
              <w:rPr>
                <w:rFonts w:cs="Arial"/>
              </w:rPr>
            </w:pPr>
          </w:p>
        </w:tc>
        <w:tc>
          <w:tcPr>
            <w:tcW w:w="1317" w:type="dxa"/>
            <w:gridSpan w:val="2"/>
            <w:tcBorders>
              <w:bottom w:val="nil"/>
            </w:tcBorders>
          </w:tcPr>
          <w:p w:rsidR="0041223B" w:rsidRPr="00D95972" w:rsidRDefault="0041223B" w:rsidP="006A159F">
            <w:pPr>
              <w:rPr>
                <w:rFonts w:cs="Arial"/>
              </w:rPr>
            </w:pPr>
          </w:p>
        </w:tc>
        <w:tc>
          <w:tcPr>
            <w:tcW w:w="1088" w:type="dxa"/>
            <w:tcBorders>
              <w:top w:val="single" w:sz="4" w:space="0" w:color="auto"/>
              <w:bottom w:val="single" w:sz="4" w:space="0" w:color="auto"/>
            </w:tcBorders>
            <w:shd w:val="clear" w:color="auto" w:fill="FFFFFF"/>
          </w:tcPr>
          <w:p w:rsidR="0041223B" w:rsidRPr="00D95972" w:rsidRDefault="0041223B" w:rsidP="006A159F">
            <w:pPr>
              <w:rPr>
                <w:rFonts w:cs="Arial"/>
              </w:rPr>
            </w:pPr>
          </w:p>
        </w:tc>
        <w:tc>
          <w:tcPr>
            <w:tcW w:w="4191" w:type="dxa"/>
            <w:gridSpan w:val="3"/>
            <w:tcBorders>
              <w:top w:val="single" w:sz="4" w:space="0" w:color="auto"/>
              <w:bottom w:val="single" w:sz="4" w:space="0" w:color="auto"/>
            </w:tcBorders>
            <w:shd w:val="clear" w:color="auto" w:fill="FFFFFF"/>
          </w:tcPr>
          <w:p w:rsidR="0041223B" w:rsidRPr="00D95972" w:rsidRDefault="0041223B" w:rsidP="006A159F">
            <w:pPr>
              <w:rPr>
                <w:rFonts w:cs="Arial"/>
              </w:rPr>
            </w:pPr>
          </w:p>
        </w:tc>
        <w:tc>
          <w:tcPr>
            <w:tcW w:w="1767" w:type="dxa"/>
            <w:tcBorders>
              <w:top w:val="single" w:sz="4" w:space="0" w:color="auto"/>
              <w:bottom w:val="single" w:sz="4" w:space="0" w:color="auto"/>
            </w:tcBorders>
            <w:shd w:val="clear" w:color="auto" w:fill="FFFFFF"/>
          </w:tcPr>
          <w:p w:rsidR="0041223B" w:rsidRPr="00D95972" w:rsidRDefault="0041223B" w:rsidP="006A159F">
            <w:pPr>
              <w:rPr>
                <w:rFonts w:cs="Arial"/>
              </w:rPr>
            </w:pPr>
          </w:p>
        </w:tc>
        <w:tc>
          <w:tcPr>
            <w:tcW w:w="826" w:type="dxa"/>
            <w:tcBorders>
              <w:top w:val="single" w:sz="4" w:space="0" w:color="auto"/>
              <w:bottom w:val="single" w:sz="4" w:space="0" w:color="auto"/>
            </w:tcBorders>
            <w:shd w:val="clear" w:color="auto" w:fill="FFFFFF"/>
          </w:tcPr>
          <w:p w:rsidR="0041223B" w:rsidRPr="00D95972" w:rsidRDefault="0041223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E1644" w:rsidRPr="00D95972" w:rsidRDefault="00FE1644" w:rsidP="006A159F">
            <w:pPr>
              <w:rPr>
                <w:rFonts w:eastAsia="Batang" w:cs="Arial"/>
                <w:color w:val="000000"/>
                <w:lang w:eastAsia="ko-KR"/>
              </w:rPr>
            </w:pPr>
          </w:p>
        </w:tc>
      </w:tr>
      <w:tr w:rsidR="005A4256" w:rsidRPr="00D95972" w:rsidTr="00F92B20">
        <w:tc>
          <w:tcPr>
            <w:tcW w:w="976" w:type="dxa"/>
            <w:tcBorders>
              <w:left w:val="thinThickThinSmallGap" w:sz="24" w:space="0" w:color="auto"/>
              <w:bottom w:val="nil"/>
            </w:tcBorders>
          </w:tcPr>
          <w:p w:rsidR="005A4256" w:rsidRPr="00D95972" w:rsidRDefault="005A4256" w:rsidP="006C3A1C">
            <w:pPr>
              <w:rPr>
                <w:rFonts w:cs="Arial"/>
              </w:rPr>
            </w:pPr>
          </w:p>
        </w:tc>
        <w:tc>
          <w:tcPr>
            <w:tcW w:w="1317" w:type="dxa"/>
            <w:gridSpan w:val="2"/>
            <w:tcBorders>
              <w:bottom w:val="nil"/>
            </w:tcBorders>
          </w:tcPr>
          <w:p w:rsidR="005A4256" w:rsidRPr="00D95972" w:rsidRDefault="005A4256" w:rsidP="006C3A1C">
            <w:pPr>
              <w:rPr>
                <w:rFonts w:cs="Arial"/>
              </w:rPr>
            </w:pPr>
          </w:p>
        </w:tc>
        <w:tc>
          <w:tcPr>
            <w:tcW w:w="1088"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191" w:type="dxa"/>
            <w:gridSpan w:val="3"/>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1767"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826" w:type="dxa"/>
            <w:tcBorders>
              <w:top w:val="single" w:sz="4" w:space="0" w:color="auto"/>
              <w:bottom w:val="single" w:sz="4" w:space="0" w:color="auto"/>
            </w:tcBorders>
            <w:shd w:val="clear" w:color="auto" w:fill="FFFFFF"/>
          </w:tcPr>
          <w:p w:rsidR="005A4256" w:rsidRPr="00D95972" w:rsidRDefault="005A4256" w:rsidP="006C3A1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A4256" w:rsidRPr="00D95972" w:rsidRDefault="005A4256" w:rsidP="006C3A1C">
            <w:pPr>
              <w:rPr>
                <w:rFonts w:eastAsia="Batang" w:cs="Arial"/>
                <w:color w:val="000000"/>
                <w:lang w:eastAsia="ko-KR"/>
              </w:rPr>
            </w:pPr>
          </w:p>
        </w:tc>
      </w:tr>
      <w:tr w:rsidR="000C5831" w:rsidRPr="00D95972" w:rsidTr="00F92B20">
        <w:tc>
          <w:tcPr>
            <w:tcW w:w="976" w:type="dxa"/>
            <w:tcBorders>
              <w:left w:val="thinThickThinSmallGap" w:sz="24" w:space="0" w:color="auto"/>
              <w:bottom w:val="nil"/>
            </w:tcBorders>
          </w:tcPr>
          <w:p w:rsidR="000C5831" w:rsidRPr="00D95972" w:rsidRDefault="000C5831" w:rsidP="00AE6350">
            <w:pPr>
              <w:rPr>
                <w:rFonts w:cs="Arial"/>
              </w:rPr>
            </w:pPr>
          </w:p>
        </w:tc>
        <w:tc>
          <w:tcPr>
            <w:tcW w:w="1317" w:type="dxa"/>
            <w:gridSpan w:val="2"/>
            <w:tcBorders>
              <w:bottom w:val="nil"/>
            </w:tcBorders>
          </w:tcPr>
          <w:p w:rsidR="000C5831" w:rsidRPr="00D95972" w:rsidRDefault="000C5831" w:rsidP="00AE6350">
            <w:pPr>
              <w:rPr>
                <w:rFonts w:cs="Arial"/>
              </w:rPr>
            </w:pPr>
          </w:p>
        </w:tc>
        <w:tc>
          <w:tcPr>
            <w:tcW w:w="1088"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191" w:type="dxa"/>
            <w:gridSpan w:val="3"/>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1767"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826" w:type="dxa"/>
            <w:tcBorders>
              <w:top w:val="single" w:sz="4" w:space="0" w:color="auto"/>
              <w:bottom w:val="single" w:sz="4" w:space="0" w:color="auto"/>
            </w:tcBorders>
            <w:shd w:val="clear" w:color="auto" w:fill="FFFFFF"/>
          </w:tcPr>
          <w:p w:rsidR="000C5831" w:rsidRPr="00D95972" w:rsidRDefault="000C5831" w:rsidP="00AE63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C5831" w:rsidRPr="00D95972" w:rsidRDefault="000C5831" w:rsidP="00AE6350">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76631">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576631">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12" w:space="0" w:color="auto"/>
              <w:bottom w:val="single" w:sz="4" w:space="0" w:color="auto"/>
            </w:tcBorders>
            <w:shd w:val="clear" w:color="auto" w:fill="FFFFFF"/>
          </w:tcPr>
          <w:p w:rsidR="00930BF5" w:rsidRPr="00930BF5" w:rsidRDefault="00930BF5" w:rsidP="00B67310">
            <w:pPr>
              <w:rPr>
                <w:rFonts w:cs="Arial"/>
                <w:color w:val="000000"/>
              </w:rPr>
            </w:pPr>
          </w:p>
        </w:tc>
        <w:tc>
          <w:tcPr>
            <w:tcW w:w="4191" w:type="dxa"/>
            <w:gridSpan w:val="3"/>
            <w:tcBorders>
              <w:top w:val="single" w:sz="12" w:space="0" w:color="auto"/>
              <w:bottom w:val="single" w:sz="4" w:space="0" w:color="auto"/>
            </w:tcBorders>
            <w:shd w:val="clear" w:color="auto" w:fill="FFFFFF"/>
          </w:tcPr>
          <w:p w:rsidR="00930BF5" w:rsidRPr="00574B73" w:rsidRDefault="00930BF5" w:rsidP="00B67310">
            <w:pPr>
              <w:rPr>
                <w:rFonts w:cs="Arial"/>
              </w:rPr>
            </w:pPr>
          </w:p>
        </w:tc>
        <w:tc>
          <w:tcPr>
            <w:tcW w:w="1767" w:type="dxa"/>
            <w:tcBorders>
              <w:top w:val="single" w:sz="12" w:space="0" w:color="auto"/>
              <w:bottom w:val="single" w:sz="4" w:space="0" w:color="auto"/>
            </w:tcBorders>
            <w:shd w:val="clear" w:color="auto" w:fill="FFFFFF"/>
          </w:tcPr>
          <w:p w:rsidR="00930BF5" w:rsidRPr="00574B73" w:rsidRDefault="00930BF5" w:rsidP="00B67310">
            <w:pPr>
              <w:rPr>
                <w:rFonts w:cs="Arial"/>
              </w:rPr>
            </w:pPr>
          </w:p>
        </w:tc>
        <w:tc>
          <w:tcPr>
            <w:tcW w:w="826" w:type="dxa"/>
            <w:tcBorders>
              <w:top w:val="single" w:sz="12" w:space="0" w:color="auto"/>
              <w:bottom w:val="single" w:sz="4" w:space="0" w:color="auto"/>
            </w:tcBorders>
            <w:shd w:val="clear" w:color="auto" w:fill="FFFFFF"/>
          </w:tcPr>
          <w:p w:rsidR="00930BF5" w:rsidRPr="00A91B0A" w:rsidRDefault="00930BF5" w:rsidP="00B67310">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424C8C" w:rsidRDefault="0041223B"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Pr="00424C8C" w:rsidRDefault="008E1624"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1223B" w:rsidRPr="00424C8C" w:rsidRDefault="0041223B" w:rsidP="00B67310">
            <w:pPr>
              <w:rPr>
                <w:rFonts w:cs="Arial"/>
                <w:lang w:val="en-US"/>
              </w:rPr>
            </w:pPr>
          </w:p>
        </w:tc>
      </w:tr>
      <w:tr w:rsidR="0041223B" w:rsidRPr="00D95972" w:rsidTr="00576631">
        <w:tc>
          <w:tcPr>
            <w:tcW w:w="976" w:type="dxa"/>
            <w:tcBorders>
              <w:left w:val="thinThickThinSmallGap" w:sz="24" w:space="0" w:color="auto"/>
              <w:bottom w:val="nil"/>
            </w:tcBorders>
            <w:shd w:val="clear" w:color="auto" w:fill="auto"/>
          </w:tcPr>
          <w:p w:rsidR="0041223B" w:rsidRPr="00D95972" w:rsidRDefault="0041223B" w:rsidP="00B67310">
            <w:pPr>
              <w:rPr>
                <w:rFonts w:cs="Arial"/>
                <w:lang w:val="en-US"/>
              </w:rPr>
            </w:pPr>
          </w:p>
        </w:tc>
        <w:tc>
          <w:tcPr>
            <w:tcW w:w="1317" w:type="dxa"/>
            <w:gridSpan w:val="2"/>
            <w:tcBorders>
              <w:bottom w:val="nil"/>
            </w:tcBorders>
            <w:shd w:val="clear" w:color="auto" w:fill="auto"/>
          </w:tcPr>
          <w:p w:rsidR="0041223B" w:rsidRPr="00D95972" w:rsidRDefault="0041223B" w:rsidP="00B67310">
            <w:pPr>
              <w:rPr>
                <w:rFonts w:cs="Arial"/>
                <w:lang w:val="en-US"/>
              </w:rPr>
            </w:pPr>
          </w:p>
        </w:tc>
        <w:tc>
          <w:tcPr>
            <w:tcW w:w="1088" w:type="dxa"/>
            <w:tcBorders>
              <w:top w:val="single" w:sz="4" w:space="0" w:color="auto"/>
              <w:bottom w:val="single" w:sz="4" w:space="0" w:color="auto"/>
            </w:tcBorders>
            <w:shd w:val="clear" w:color="auto" w:fill="FFFFFF"/>
          </w:tcPr>
          <w:p w:rsidR="0041223B" w:rsidRPr="00930BF5" w:rsidRDefault="0041223B" w:rsidP="00B67310">
            <w:pPr>
              <w:rPr>
                <w:rFonts w:cs="Arial"/>
                <w:color w:val="000000"/>
              </w:rPr>
            </w:pPr>
          </w:p>
        </w:tc>
        <w:tc>
          <w:tcPr>
            <w:tcW w:w="4191" w:type="dxa"/>
            <w:gridSpan w:val="3"/>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1767" w:type="dxa"/>
            <w:tcBorders>
              <w:top w:val="single" w:sz="4" w:space="0" w:color="auto"/>
              <w:bottom w:val="single" w:sz="4" w:space="0" w:color="auto"/>
            </w:tcBorders>
            <w:shd w:val="clear" w:color="auto" w:fill="FFFFFF"/>
          </w:tcPr>
          <w:p w:rsidR="0041223B" w:rsidRPr="00574B73" w:rsidRDefault="0041223B" w:rsidP="00B67310">
            <w:pPr>
              <w:rPr>
                <w:rFonts w:cs="Arial"/>
              </w:rPr>
            </w:pPr>
          </w:p>
        </w:tc>
        <w:tc>
          <w:tcPr>
            <w:tcW w:w="826" w:type="dxa"/>
            <w:tcBorders>
              <w:top w:val="single" w:sz="4" w:space="0" w:color="auto"/>
              <w:bottom w:val="single" w:sz="4" w:space="0" w:color="auto"/>
            </w:tcBorders>
            <w:shd w:val="clear" w:color="auto" w:fill="FFFFFF"/>
          </w:tcPr>
          <w:p w:rsidR="0041223B" w:rsidRPr="00A91B0A" w:rsidRDefault="0041223B"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1624" w:rsidRPr="00424C8C" w:rsidRDefault="008E1624"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BC2441" w:rsidRDefault="00BC2441" w:rsidP="006F67B1">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BC2441" w:rsidRDefault="00BC2441" w:rsidP="006F67B1">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BC2441" w:rsidRDefault="00BC2441" w:rsidP="00F472C0">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0F06B3" w:rsidRPr="00D95972" w:rsidTr="00976D40">
        <w:tc>
          <w:tcPr>
            <w:tcW w:w="976" w:type="dxa"/>
            <w:tcBorders>
              <w:top w:val="nil"/>
              <w:left w:val="thinThickThinSmallGap" w:sz="24" w:space="0" w:color="auto"/>
              <w:bottom w:val="nil"/>
            </w:tcBorders>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cs="Arial"/>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15</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BC2441" w:rsidRDefault="00BC2441" w:rsidP="000F06B3">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w:t>
            </w:r>
            <w:r w:rsidRPr="00D95972">
              <w:rPr>
                <w:rFonts w:cs="Arial"/>
              </w:rPr>
              <w:t xml:space="preserve">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CD3D6C" w:rsidTr="00707543">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D3D6C" w:rsidRDefault="00CD3D6C" w:rsidP="00CD3D6C">
            <w:pPr>
              <w:rPr>
                <w:rFonts w:cs="Arial"/>
              </w:rPr>
            </w:pPr>
          </w:p>
        </w:tc>
        <w:tc>
          <w:tcPr>
            <w:tcW w:w="1317" w:type="dxa"/>
            <w:gridSpan w:val="2"/>
            <w:tcBorders>
              <w:top w:val="nil"/>
              <w:left w:val="single" w:sz="6" w:space="0" w:color="auto"/>
              <w:bottom w:val="nil"/>
              <w:right w:val="single" w:sz="6" w:space="0" w:color="auto"/>
            </w:tcBorders>
          </w:tcPr>
          <w:p w:rsidR="00CD3D6C" w:rsidRDefault="00CD3D6C" w:rsidP="00CD3D6C">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CD3D6C" w:rsidRDefault="00CD3D6C" w:rsidP="00CD3D6C">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CD3D6C" w:rsidRDefault="00CD3D6C" w:rsidP="00CD3D6C">
            <w:pPr>
              <w:rPr>
                <w:rFonts w:cs="Arial"/>
              </w:rPr>
            </w:pPr>
          </w:p>
        </w:tc>
      </w:tr>
      <w:tr w:rsidR="000F06B3" w:rsidRPr="00D95972" w:rsidTr="00976D40">
        <w:tc>
          <w:tcPr>
            <w:tcW w:w="976" w:type="dxa"/>
            <w:tcBorders>
              <w:top w:val="nil"/>
              <w:left w:val="thinThickThinSmallGap" w:sz="24" w:space="0" w:color="auto"/>
              <w:bottom w:val="nil"/>
            </w:tcBorders>
            <w:shd w:val="clear" w:color="auto" w:fill="auto"/>
          </w:tcPr>
          <w:p w:rsidR="000F06B3" w:rsidRPr="00D95972" w:rsidRDefault="000F06B3" w:rsidP="000F06B3">
            <w:pPr>
              <w:rPr>
                <w:rFonts w:cs="Arial"/>
              </w:rPr>
            </w:pPr>
          </w:p>
        </w:tc>
        <w:tc>
          <w:tcPr>
            <w:tcW w:w="1317" w:type="dxa"/>
            <w:gridSpan w:val="2"/>
            <w:tcBorders>
              <w:top w:val="nil"/>
              <w:bottom w:val="nil"/>
            </w:tcBorders>
            <w:shd w:val="clear" w:color="auto" w:fill="auto"/>
          </w:tcPr>
          <w:p w:rsidR="000F06B3" w:rsidRPr="00D95972" w:rsidRDefault="000F06B3" w:rsidP="000F06B3">
            <w:pPr>
              <w:rPr>
                <w:rFonts w:eastAsia="Arial Unicode MS" w:cs="Arial"/>
              </w:rPr>
            </w:pPr>
          </w:p>
        </w:tc>
        <w:tc>
          <w:tcPr>
            <w:tcW w:w="1088"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191" w:type="dxa"/>
            <w:gridSpan w:val="3"/>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1767"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826" w:type="dxa"/>
            <w:tcBorders>
              <w:top w:val="single" w:sz="4" w:space="0" w:color="auto"/>
              <w:bottom w:val="single" w:sz="4" w:space="0" w:color="auto"/>
            </w:tcBorders>
            <w:shd w:val="clear" w:color="auto" w:fill="auto"/>
          </w:tcPr>
          <w:p w:rsidR="000F06B3" w:rsidRPr="00D95972" w:rsidRDefault="000F06B3" w:rsidP="000F06B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F06B3" w:rsidRPr="00D95972" w:rsidRDefault="000F06B3" w:rsidP="000F06B3">
            <w:pPr>
              <w:rPr>
                <w:rFonts w:eastAsia="Batang" w:cs="Arial"/>
                <w:lang w:eastAsia="ko-KR"/>
              </w:rPr>
            </w:pPr>
          </w:p>
        </w:tc>
      </w:tr>
      <w:tr w:rsidR="000F06B3"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F06B3" w:rsidRPr="00D95972" w:rsidRDefault="000F06B3" w:rsidP="000F06B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Release 16</w:t>
            </w:r>
          </w:p>
          <w:p w:rsidR="000F06B3" w:rsidRPr="00D95972" w:rsidRDefault="000F06B3" w:rsidP="000F06B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F06B3" w:rsidRPr="00D95972" w:rsidRDefault="000F06B3" w:rsidP="000F06B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F06B3" w:rsidRPr="00BC2441" w:rsidRDefault="00BC2441" w:rsidP="000F06B3">
            <w:pPr>
              <w:rPr>
                <w:rFonts w:cs="Arial"/>
                <w:b/>
                <w:bCs/>
              </w:rPr>
            </w:pPr>
            <w:r w:rsidRPr="00BC2441">
              <w:rPr>
                <w:rFonts w:cs="Arial"/>
                <w:b/>
                <w:bCs/>
              </w:rPr>
              <w:t>NOT IN SCOPE</w:t>
            </w:r>
          </w:p>
        </w:tc>
        <w:tc>
          <w:tcPr>
            <w:tcW w:w="1767" w:type="dxa"/>
            <w:tcBorders>
              <w:top w:val="single" w:sz="12" w:space="0" w:color="auto"/>
              <w:bottom w:val="single" w:sz="4" w:space="0" w:color="auto"/>
            </w:tcBorders>
            <w:shd w:val="clear" w:color="auto" w:fill="0000FF"/>
          </w:tcPr>
          <w:p w:rsidR="000F06B3" w:rsidRPr="00D95972" w:rsidRDefault="000F06B3" w:rsidP="000F06B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F06B3" w:rsidRDefault="000F06B3" w:rsidP="000F06B3">
            <w:pPr>
              <w:rPr>
                <w:rFonts w:cs="Arial"/>
              </w:rPr>
            </w:pPr>
            <w:proofErr w:type="spellStart"/>
            <w:r>
              <w:rPr>
                <w:rFonts w:cs="Arial"/>
              </w:rPr>
              <w:t>Tdoc</w:t>
            </w:r>
            <w:proofErr w:type="spellEnd"/>
            <w:r>
              <w:rPr>
                <w:rFonts w:cs="Arial"/>
              </w:rPr>
              <w:t xml:space="preserve"> info </w:t>
            </w:r>
          </w:p>
          <w:p w:rsidR="000F06B3" w:rsidRPr="00D95972" w:rsidRDefault="000F06B3" w:rsidP="000F06B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F06B3" w:rsidRPr="00D95972" w:rsidRDefault="000F06B3" w:rsidP="000F06B3">
            <w:pPr>
              <w:rPr>
                <w:rFonts w:cs="Arial"/>
              </w:rPr>
            </w:pPr>
            <w:r w:rsidRPr="00D95972">
              <w:rPr>
                <w:rFonts w:cs="Arial"/>
              </w:rPr>
              <w:t>Result &amp; comments</w:t>
            </w:r>
          </w:p>
        </w:tc>
      </w:tr>
      <w:tr w:rsidR="000F06B3" w:rsidRPr="00D95972" w:rsidTr="00976D40">
        <w:tc>
          <w:tcPr>
            <w:tcW w:w="976" w:type="dxa"/>
            <w:tcBorders>
              <w:left w:val="thinThickThinSmallGap" w:sz="24" w:space="0" w:color="auto"/>
              <w:bottom w:val="nil"/>
            </w:tcBorders>
            <w:shd w:val="clear" w:color="auto" w:fill="auto"/>
          </w:tcPr>
          <w:p w:rsidR="000F06B3" w:rsidRPr="00D95972" w:rsidRDefault="000F06B3" w:rsidP="000F06B3">
            <w:pPr>
              <w:rPr>
                <w:rFonts w:cs="Arial"/>
                <w:lang w:val="en-US"/>
              </w:rPr>
            </w:pPr>
          </w:p>
        </w:tc>
        <w:tc>
          <w:tcPr>
            <w:tcW w:w="1317" w:type="dxa"/>
            <w:gridSpan w:val="2"/>
            <w:tcBorders>
              <w:bottom w:val="nil"/>
            </w:tcBorders>
            <w:shd w:val="clear" w:color="auto" w:fill="auto"/>
          </w:tcPr>
          <w:p w:rsidR="000F06B3" w:rsidRPr="00D95972" w:rsidRDefault="000F06B3" w:rsidP="000F06B3">
            <w:pPr>
              <w:rPr>
                <w:rFonts w:cs="Arial"/>
                <w:lang w:val="en-US"/>
              </w:rPr>
            </w:pPr>
          </w:p>
        </w:tc>
        <w:tc>
          <w:tcPr>
            <w:tcW w:w="1088"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4191" w:type="dxa"/>
            <w:gridSpan w:val="3"/>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1767" w:type="dxa"/>
            <w:tcBorders>
              <w:top w:val="single" w:sz="4" w:space="0" w:color="auto"/>
              <w:bottom w:val="single" w:sz="4" w:space="0" w:color="auto"/>
            </w:tcBorders>
            <w:shd w:val="clear" w:color="auto" w:fill="FFFFFF"/>
          </w:tcPr>
          <w:p w:rsidR="000F06B3" w:rsidRPr="000412A1" w:rsidRDefault="000F06B3" w:rsidP="000F06B3">
            <w:pPr>
              <w:rPr>
                <w:rFonts w:cs="Arial"/>
              </w:rPr>
            </w:pPr>
          </w:p>
        </w:tc>
        <w:tc>
          <w:tcPr>
            <w:tcW w:w="826" w:type="dxa"/>
            <w:tcBorders>
              <w:top w:val="single" w:sz="4" w:space="0" w:color="auto"/>
              <w:bottom w:val="single" w:sz="4" w:space="0" w:color="auto"/>
            </w:tcBorders>
            <w:shd w:val="clear" w:color="auto" w:fill="FFFFFF"/>
          </w:tcPr>
          <w:p w:rsidR="000F06B3" w:rsidRPr="000412A1" w:rsidRDefault="000F06B3" w:rsidP="000F06B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F06B3" w:rsidRPr="000412A1" w:rsidRDefault="000F06B3" w:rsidP="000F06B3">
            <w:pPr>
              <w:rPr>
                <w:rFonts w:cs="Arial"/>
                <w:color w:val="000000"/>
              </w:rPr>
            </w:pPr>
          </w:p>
        </w:tc>
      </w:tr>
      <w:tr w:rsidR="00C53299" w:rsidRPr="000412A1"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C53299" w:rsidRPr="00D95972" w:rsidRDefault="00C53299" w:rsidP="00C5329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Release 1</w:t>
            </w:r>
            <w:r>
              <w:rPr>
                <w:rFonts w:cs="Arial"/>
              </w:rPr>
              <w:t>7</w:t>
            </w:r>
          </w:p>
          <w:p w:rsidR="00C53299" w:rsidRPr="00D95972" w:rsidRDefault="00C53299" w:rsidP="00C5329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C53299" w:rsidRPr="00D95972" w:rsidRDefault="00C53299" w:rsidP="00C5329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C53299" w:rsidRPr="00D95972" w:rsidRDefault="00C53299" w:rsidP="00C5329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C53299" w:rsidRDefault="00C53299" w:rsidP="00C53299">
            <w:pPr>
              <w:rPr>
                <w:rFonts w:cs="Arial"/>
              </w:rPr>
            </w:pPr>
            <w:proofErr w:type="spellStart"/>
            <w:r>
              <w:rPr>
                <w:rFonts w:cs="Arial"/>
              </w:rPr>
              <w:t>Tdoc</w:t>
            </w:r>
            <w:proofErr w:type="spellEnd"/>
            <w:r>
              <w:rPr>
                <w:rFonts w:cs="Arial"/>
              </w:rPr>
              <w:t xml:space="preserve"> info </w:t>
            </w:r>
          </w:p>
          <w:p w:rsidR="00C53299" w:rsidRPr="00D95972" w:rsidRDefault="00C53299" w:rsidP="00C53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C53299" w:rsidRPr="00D95972" w:rsidRDefault="00C53299" w:rsidP="00C53299">
            <w:pPr>
              <w:rPr>
                <w:rFonts w:cs="Arial"/>
              </w:rPr>
            </w:pPr>
            <w:r w:rsidRPr="00D95972">
              <w:rPr>
                <w:rFonts w:cs="Arial"/>
              </w:rPr>
              <w:t>Result &amp; comments</w:t>
            </w: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Default="00C53299" w:rsidP="00C53299">
            <w:pPr>
              <w:rPr>
                <w:rFonts w:eastAsia="Calibri" w:cs="Arial"/>
                <w:color w:val="000000"/>
                <w:highlight w:val="yellow"/>
              </w:rPr>
            </w:pP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Pr="00D95972" w:rsidRDefault="00C53299" w:rsidP="00C53299">
            <w:pPr>
              <w:rPr>
                <w:rFonts w:eastAsia="Batang" w:cs="Arial"/>
                <w:color w:val="000000"/>
                <w:lang w:eastAsia="ko-KR"/>
              </w:rPr>
            </w:pPr>
          </w:p>
        </w:tc>
      </w:tr>
      <w:tr w:rsidR="00C53299" w:rsidRPr="00D95972" w:rsidTr="00EA315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bookmarkStart w:id="7" w:name="_Hlk40855020"/>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Work Item Descriptions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D95972" w:rsidRDefault="00C53299" w:rsidP="00C53299">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C53299" w:rsidRDefault="00C53299" w:rsidP="00C53299">
            <w:pPr>
              <w:rPr>
                <w:rFonts w:eastAsia="Batang" w:cs="Arial"/>
                <w:color w:val="000000"/>
                <w:lang w:eastAsia="ko-KR"/>
              </w:rPr>
            </w:pPr>
          </w:p>
          <w:p w:rsidR="00C53299" w:rsidRPr="00F1483B" w:rsidRDefault="00C53299" w:rsidP="00C53299">
            <w:pPr>
              <w:rPr>
                <w:rFonts w:eastAsia="Batang" w:cs="Arial"/>
                <w:b/>
                <w:bCs/>
                <w:color w:val="000000"/>
                <w:lang w:eastAsia="ko-KR"/>
              </w:rPr>
            </w:pPr>
          </w:p>
        </w:tc>
      </w:tr>
      <w:bookmarkEnd w:id="7"/>
      <w:tr w:rsidR="00C53299" w:rsidRPr="00D95972" w:rsidTr="00EA3151">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p>
        </w:tc>
      </w:tr>
      <w:tr w:rsidR="007528E4" w:rsidRPr="00D95972" w:rsidTr="00EC4904">
        <w:tc>
          <w:tcPr>
            <w:tcW w:w="976" w:type="dxa"/>
            <w:tcBorders>
              <w:top w:val="nil"/>
              <w:left w:val="thinThickThinSmallGap" w:sz="24" w:space="0" w:color="auto"/>
              <w:bottom w:val="nil"/>
            </w:tcBorders>
            <w:shd w:val="clear" w:color="auto" w:fill="auto"/>
          </w:tcPr>
          <w:p w:rsidR="007528E4" w:rsidRPr="00D95972" w:rsidRDefault="007528E4" w:rsidP="00410631">
            <w:pPr>
              <w:rPr>
                <w:rFonts w:cs="Arial"/>
                <w:lang w:val="en-US"/>
              </w:rPr>
            </w:pPr>
          </w:p>
        </w:tc>
        <w:tc>
          <w:tcPr>
            <w:tcW w:w="1317" w:type="dxa"/>
            <w:gridSpan w:val="2"/>
            <w:tcBorders>
              <w:top w:val="nil"/>
              <w:bottom w:val="nil"/>
            </w:tcBorders>
            <w:shd w:val="clear" w:color="auto" w:fill="auto"/>
          </w:tcPr>
          <w:p w:rsidR="007528E4" w:rsidRPr="00D95972" w:rsidRDefault="007528E4" w:rsidP="00410631">
            <w:pPr>
              <w:rPr>
                <w:rFonts w:cs="Arial"/>
                <w:lang w:val="en-US"/>
              </w:rPr>
            </w:pPr>
          </w:p>
        </w:tc>
        <w:tc>
          <w:tcPr>
            <w:tcW w:w="1088" w:type="dxa"/>
            <w:tcBorders>
              <w:top w:val="single" w:sz="4" w:space="0" w:color="auto"/>
              <w:bottom w:val="single" w:sz="4" w:space="0" w:color="auto"/>
            </w:tcBorders>
            <w:shd w:val="clear" w:color="auto" w:fill="auto"/>
          </w:tcPr>
          <w:p w:rsidR="007528E4" w:rsidRPr="00F365E1" w:rsidRDefault="007528E4" w:rsidP="00410631"/>
        </w:tc>
        <w:tc>
          <w:tcPr>
            <w:tcW w:w="4191" w:type="dxa"/>
            <w:gridSpan w:val="3"/>
            <w:tcBorders>
              <w:top w:val="single" w:sz="4" w:space="0" w:color="auto"/>
              <w:bottom w:val="single" w:sz="4" w:space="0" w:color="auto"/>
            </w:tcBorders>
            <w:shd w:val="clear" w:color="auto" w:fill="auto"/>
          </w:tcPr>
          <w:p w:rsidR="007528E4" w:rsidRDefault="007528E4" w:rsidP="00410631">
            <w:pPr>
              <w:rPr>
                <w:rFonts w:cs="Arial"/>
              </w:rPr>
            </w:pPr>
          </w:p>
        </w:tc>
        <w:tc>
          <w:tcPr>
            <w:tcW w:w="1767" w:type="dxa"/>
            <w:tcBorders>
              <w:top w:val="single" w:sz="4" w:space="0" w:color="auto"/>
              <w:bottom w:val="single" w:sz="4" w:space="0" w:color="auto"/>
            </w:tcBorders>
            <w:shd w:val="clear" w:color="auto" w:fill="auto"/>
          </w:tcPr>
          <w:p w:rsidR="007528E4" w:rsidRDefault="007528E4" w:rsidP="00410631">
            <w:pPr>
              <w:rPr>
                <w:rFonts w:cs="Arial"/>
              </w:rPr>
            </w:pPr>
          </w:p>
        </w:tc>
        <w:tc>
          <w:tcPr>
            <w:tcW w:w="826" w:type="dxa"/>
            <w:tcBorders>
              <w:top w:val="single" w:sz="4" w:space="0" w:color="auto"/>
              <w:bottom w:val="single" w:sz="4" w:space="0" w:color="auto"/>
            </w:tcBorders>
            <w:shd w:val="clear" w:color="auto" w:fill="auto"/>
          </w:tcPr>
          <w:p w:rsidR="007528E4" w:rsidRDefault="007528E4" w:rsidP="004106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528E4" w:rsidRDefault="007528E4" w:rsidP="00410631">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F365E1"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rPr>
            </w:pPr>
          </w:p>
        </w:tc>
      </w:tr>
      <w:tr w:rsidR="00C53299" w:rsidRPr="00D95972" w:rsidTr="00976D40">
        <w:tc>
          <w:tcPr>
            <w:tcW w:w="976" w:type="dxa"/>
            <w:tcBorders>
              <w:top w:val="nil"/>
              <w:left w:val="thinThickThinSmallGap" w:sz="24" w:space="0" w:color="auto"/>
              <w:bottom w:val="single" w:sz="4" w:space="0" w:color="auto"/>
            </w:tcBorders>
            <w:shd w:val="clear" w:color="auto" w:fill="auto"/>
          </w:tcPr>
          <w:p w:rsidR="00C53299" w:rsidRPr="00D95972" w:rsidRDefault="00C53299" w:rsidP="00C53299">
            <w:pPr>
              <w:rPr>
                <w:rFonts w:cs="Arial"/>
                <w:lang w:val="en-US"/>
              </w:rPr>
            </w:pPr>
          </w:p>
        </w:tc>
        <w:tc>
          <w:tcPr>
            <w:tcW w:w="1317" w:type="dxa"/>
            <w:gridSpan w:val="2"/>
            <w:tcBorders>
              <w:top w:val="nil"/>
              <w:bottom w:val="single" w:sz="4" w:space="0" w:color="auto"/>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4B33E9">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Default="00C53299" w:rsidP="00C53299">
            <w:pPr>
              <w:rPr>
                <w:rFonts w:eastAsia="Batang" w:cs="Arial"/>
                <w:color w:val="000000"/>
                <w:lang w:eastAsia="ko-KR"/>
              </w:rPr>
            </w:pPr>
            <w:r w:rsidRPr="00D95972">
              <w:rPr>
                <w:rFonts w:eastAsia="Batang" w:cs="Arial"/>
                <w:color w:val="000000"/>
                <w:lang w:eastAsia="ko-KR"/>
              </w:rPr>
              <w:t xml:space="preserve">CRs and Disc papers related to new Work Items </w:t>
            </w:r>
          </w:p>
          <w:p w:rsidR="00215F39" w:rsidRPr="00215F39" w:rsidRDefault="00215F39" w:rsidP="00215F39">
            <w:pPr>
              <w:rPr>
                <w:rFonts w:eastAsia="Batang" w:cs="Arial"/>
                <w:color w:val="000000"/>
                <w:lang w:eastAsia="ko-KR"/>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C2058B">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p>
        </w:tc>
      </w:tr>
      <w:tr w:rsidR="00C53299" w:rsidRPr="00D95972" w:rsidTr="005B6057">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Default="00C53299" w:rsidP="00C53299"/>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0412A1"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0412A1" w:rsidRDefault="00C53299" w:rsidP="00C5329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0412A1" w:rsidRDefault="00C53299" w:rsidP="00C53299">
            <w:pPr>
              <w:rPr>
                <w:rFonts w:cs="Arial"/>
                <w:color w:val="000000"/>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lang w:val="en-US"/>
              </w:rPr>
            </w:pPr>
          </w:p>
        </w:tc>
        <w:tc>
          <w:tcPr>
            <w:tcW w:w="1317" w:type="dxa"/>
            <w:gridSpan w:val="2"/>
            <w:tcBorders>
              <w:top w:val="nil"/>
              <w:bottom w:val="nil"/>
            </w:tcBorders>
            <w:shd w:val="clear" w:color="auto" w:fill="auto"/>
          </w:tcPr>
          <w:p w:rsidR="00C53299" w:rsidRPr="00D95972" w:rsidRDefault="00C53299" w:rsidP="00C53299">
            <w:pPr>
              <w:rPr>
                <w:rFonts w:cs="Arial"/>
                <w:lang w:val="en-US"/>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val="en-US" w:eastAsia="ko-KR"/>
              </w:rPr>
            </w:pPr>
          </w:p>
        </w:tc>
      </w:tr>
      <w:tr w:rsidR="00C53299" w:rsidRPr="00D95972" w:rsidTr="004B33E9">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53299" w:rsidRPr="00D95972" w:rsidTr="004B33E9">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976D40">
        <w:tc>
          <w:tcPr>
            <w:tcW w:w="976" w:type="dxa"/>
            <w:tcBorders>
              <w:top w:val="nil"/>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top w:val="nil"/>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lang w:eastAsia="ko-KR"/>
              </w:rPr>
            </w:pPr>
          </w:p>
        </w:tc>
      </w:tr>
      <w:tr w:rsidR="00C53299" w:rsidRPr="00D95972" w:rsidTr="00830EF2">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95972" w:rsidRDefault="00C53299" w:rsidP="00C53299">
            <w:pPr>
              <w:rPr>
                <w:rFonts w:eastAsia="Batang" w:cs="Arial"/>
                <w:color w:val="000000"/>
                <w:lang w:eastAsia="ko-KR"/>
              </w:rPr>
            </w:pPr>
            <w:r w:rsidRPr="00D95972">
              <w:rPr>
                <w:rFonts w:eastAsia="Batang" w:cs="Arial"/>
                <w:color w:val="000000"/>
                <w:lang w:eastAsia="ko-KR"/>
              </w:rPr>
              <w:t>Miscellaneous documents provided for information</w:t>
            </w: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30EF2">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auto"/>
          </w:tcPr>
          <w:p w:rsidR="00C53299" w:rsidRPr="00D95972" w:rsidRDefault="00C53299" w:rsidP="00C53299">
            <w:pPr>
              <w:rPr>
                <w:rFonts w:cs="Arial"/>
                <w:color w:val="FF0000"/>
              </w:rPr>
            </w:pPr>
          </w:p>
        </w:tc>
        <w:tc>
          <w:tcPr>
            <w:tcW w:w="1767"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auto"/>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53299" w:rsidRPr="00D440E8" w:rsidRDefault="00C53299" w:rsidP="00C53299">
            <w:pPr>
              <w:rPr>
                <w:rFonts w:cs="Arial"/>
                <w:color w:val="000000"/>
              </w:rPr>
            </w:pPr>
            <w:r w:rsidRPr="00D95972">
              <w:rPr>
                <w:rFonts w:cs="Arial"/>
              </w:rPr>
              <w:t xml:space="preserve">WIs mainly targeted for common sessions </w:t>
            </w:r>
            <w:r>
              <w:rPr>
                <w:rFonts w:cs="Arial"/>
              </w:rPr>
              <w:t>and EPS/5GS</w:t>
            </w:r>
            <w:r>
              <w:rPr>
                <w:rFonts w:cs="Arial"/>
              </w:rPr>
              <w:br/>
            </w:r>
          </w:p>
        </w:tc>
      </w:tr>
      <w:tr w:rsidR="00C53299" w:rsidRPr="00D95972" w:rsidTr="0041223B">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tcPr>
          <w:p w:rsidR="00C53299" w:rsidRPr="00EA3151" w:rsidRDefault="00EA3151" w:rsidP="00C53299">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tcPr>
          <w:p w:rsidR="00C53299" w:rsidRPr="00D95972" w:rsidRDefault="00C53299" w:rsidP="00C53299">
            <w:pPr>
              <w:rPr>
                <w:rFonts w:cs="Arial"/>
                <w:color w:val="000000"/>
              </w:rPr>
            </w:pPr>
          </w:p>
        </w:tc>
        <w:tc>
          <w:tcPr>
            <w:tcW w:w="826" w:type="dxa"/>
            <w:tcBorders>
              <w:top w:val="single" w:sz="4" w:space="0" w:color="auto"/>
              <w:bottom w:val="single" w:sz="4" w:space="0" w:color="auto"/>
            </w:tcBorders>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tcPr>
          <w:p w:rsidR="00C53299" w:rsidRDefault="00C53299" w:rsidP="00C53299">
            <w:pPr>
              <w:rPr>
                <w:szCs w:val="16"/>
                <w:highlight w:val="green"/>
              </w:rPr>
            </w:pPr>
            <w:r>
              <w:rPr>
                <w:rFonts w:cs="Arial"/>
                <w:lang w:val="en-US"/>
              </w:rPr>
              <w:t>Stage-3 SAE protocol development for Rel-17</w:t>
            </w:r>
            <w:r w:rsidRPr="00D95972">
              <w:rPr>
                <w:rFonts w:eastAsia="Batang" w:cs="Arial"/>
                <w:color w:val="000000"/>
                <w:lang w:eastAsia="ko-KR"/>
              </w:rPr>
              <w:br/>
            </w:r>
          </w:p>
          <w:p w:rsidR="00C53299" w:rsidRPr="00D95972" w:rsidRDefault="00C53299" w:rsidP="00C53299">
            <w:pPr>
              <w:rPr>
                <w:rFonts w:eastAsia="Batang" w:cs="Arial"/>
                <w:color w:val="000000"/>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C53299" w:rsidRPr="00D95972" w:rsidRDefault="00C53299" w:rsidP="00C5329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hemeFill="background1"/>
          </w:tcPr>
          <w:p w:rsidR="00C53299" w:rsidRPr="008F098D" w:rsidRDefault="00C53299" w:rsidP="00C53299">
            <w:pPr>
              <w:rPr>
                <w:rFonts w:cs="Arial"/>
                <w:b/>
                <w:bCs/>
              </w:rPr>
            </w:pPr>
          </w:p>
        </w:tc>
        <w:tc>
          <w:tcPr>
            <w:tcW w:w="4191" w:type="dxa"/>
            <w:gridSpan w:val="3"/>
            <w:tcBorders>
              <w:top w:val="single" w:sz="4" w:space="0" w:color="auto"/>
              <w:bottom w:val="single" w:sz="4" w:space="0" w:color="auto"/>
            </w:tcBorders>
            <w:shd w:val="clear" w:color="auto" w:fill="FFFFFF" w:themeFill="background1"/>
          </w:tcPr>
          <w:p w:rsidR="00C53299" w:rsidRPr="00D95972" w:rsidRDefault="00EA3151" w:rsidP="00C53299">
            <w:pPr>
              <w:rPr>
                <w:rFonts w:cs="Arial"/>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hemeFill="background1"/>
          </w:tcPr>
          <w:p w:rsidR="00C53299" w:rsidRPr="00143C60" w:rsidRDefault="00C53299" w:rsidP="00C53299">
            <w:pPr>
              <w:rPr>
                <w:rFonts w:cs="Arial"/>
                <w:lang w:val="de-DE"/>
              </w:rPr>
            </w:pPr>
          </w:p>
        </w:tc>
        <w:tc>
          <w:tcPr>
            <w:tcW w:w="826" w:type="dxa"/>
            <w:tcBorders>
              <w:top w:val="single" w:sz="4" w:space="0" w:color="auto"/>
              <w:bottom w:val="single" w:sz="4" w:space="0" w:color="auto"/>
            </w:tcBorders>
            <w:shd w:val="clear" w:color="auto" w:fill="FFFFFF" w:themeFill="background1"/>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r>
              <w:rPr>
                <w:rFonts w:eastAsia="Batang" w:cs="Arial"/>
                <w:lang w:eastAsia="ko-KR"/>
              </w:rPr>
              <w:t>General Stage-3 SAE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hemeFill="background1"/>
          </w:tcPr>
          <w:p w:rsidR="00C53299" w:rsidRDefault="00C53299" w:rsidP="00C53299"/>
        </w:tc>
        <w:tc>
          <w:tcPr>
            <w:tcW w:w="4191" w:type="dxa"/>
            <w:gridSpan w:val="3"/>
            <w:tcBorders>
              <w:top w:val="single" w:sz="4" w:space="0" w:color="auto"/>
              <w:bottom w:val="single" w:sz="4" w:space="0" w:color="auto"/>
            </w:tcBorders>
            <w:shd w:val="clear" w:color="auto" w:fill="FFFFFF" w:themeFill="background1"/>
          </w:tcPr>
          <w:p w:rsidR="00C53299" w:rsidRPr="00426E81" w:rsidRDefault="00C53299" w:rsidP="00C53299">
            <w:pPr>
              <w:rPr>
                <w:rFonts w:eastAsia="Calibri" w:cs="Arial"/>
                <w:color w:val="000000"/>
              </w:rPr>
            </w:pPr>
          </w:p>
        </w:tc>
        <w:tc>
          <w:tcPr>
            <w:tcW w:w="1767" w:type="dxa"/>
            <w:tcBorders>
              <w:top w:val="single" w:sz="4" w:space="0" w:color="auto"/>
              <w:bottom w:val="single" w:sz="4" w:space="0" w:color="auto"/>
            </w:tcBorders>
            <w:shd w:val="clear" w:color="auto" w:fill="FFFFFF" w:themeFill="background1"/>
          </w:tcPr>
          <w:p w:rsidR="00C53299" w:rsidRPr="000D30D0" w:rsidRDefault="00C53299" w:rsidP="00C53299">
            <w:pPr>
              <w:rPr>
                <w:rFonts w:cs="Arial"/>
              </w:rPr>
            </w:pPr>
          </w:p>
        </w:tc>
        <w:tc>
          <w:tcPr>
            <w:tcW w:w="826" w:type="dxa"/>
            <w:tcBorders>
              <w:top w:val="single" w:sz="4" w:space="0" w:color="auto"/>
              <w:bottom w:val="single" w:sz="4" w:space="0" w:color="auto"/>
            </w:tcBorders>
            <w:shd w:val="clear" w:color="auto" w:fill="FFFFFF" w:themeFill="background1"/>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C53299" w:rsidRDefault="00C53299" w:rsidP="00C53299">
            <w:pPr>
              <w:rPr>
                <w:rFonts w:eastAsia="Batang" w:cs="Arial"/>
                <w:lang w:eastAsia="ko-KR"/>
              </w:rPr>
            </w:pPr>
          </w:p>
        </w:tc>
      </w:tr>
      <w:tr w:rsidR="00C53299" w:rsidRPr="00D95972" w:rsidTr="00A93D71">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eastAsia="Arial Unicode M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854CAA">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rPr>
            </w:pPr>
            <w:r w:rsidRPr="00EA3151">
              <w:rPr>
                <w:rFonts w:eastAsia="Calibri" w:cs="Arial"/>
                <w:b/>
                <w:bCs/>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3299" w:rsidRPr="00D95972" w:rsidTr="00976D40">
        <w:tc>
          <w:tcPr>
            <w:tcW w:w="976" w:type="dxa"/>
            <w:tcBorders>
              <w:left w:val="thinThickThinSmallGap" w:sz="24" w:space="0" w:color="auto"/>
              <w:bottom w:val="nil"/>
            </w:tcBorders>
            <w:shd w:val="clear" w:color="auto" w:fill="auto"/>
          </w:tcPr>
          <w:p w:rsidR="00C53299" w:rsidRPr="00D95972" w:rsidRDefault="00C53299" w:rsidP="00C53299">
            <w:pPr>
              <w:rPr>
                <w:rFonts w:cs="Arial"/>
              </w:rPr>
            </w:pPr>
          </w:p>
        </w:tc>
        <w:tc>
          <w:tcPr>
            <w:tcW w:w="1317" w:type="dxa"/>
            <w:gridSpan w:val="2"/>
            <w:tcBorders>
              <w:bottom w:val="nil"/>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976D40">
        <w:tc>
          <w:tcPr>
            <w:tcW w:w="976" w:type="dxa"/>
            <w:tcBorders>
              <w:left w:val="thinThickThinSmallGap" w:sz="24" w:space="0" w:color="auto"/>
              <w:bottom w:val="single" w:sz="4" w:space="0" w:color="auto"/>
            </w:tcBorders>
            <w:shd w:val="clear" w:color="auto" w:fill="auto"/>
          </w:tcPr>
          <w:p w:rsidR="00C53299" w:rsidRPr="00D95972" w:rsidRDefault="00C53299" w:rsidP="00C53299">
            <w:pPr>
              <w:rPr>
                <w:rFonts w:cs="Arial"/>
              </w:rPr>
            </w:pPr>
          </w:p>
        </w:tc>
        <w:tc>
          <w:tcPr>
            <w:tcW w:w="1317" w:type="dxa"/>
            <w:gridSpan w:val="2"/>
            <w:tcBorders>
              <w:bottom w:val="single" w:sz="4" w:space="0" w:color="auto"/>
            </w:tcBorders>
            <w:shd w:val="clear" w:color="auto" w:fill="auto"/>
          </w:tcPr>
          <w:p w:rsidR="00C53299" w:rsidRPr="00D95972" w:rsidRDefault="00C53299" w:rsidP="00C53299">
            <w:pPr>
              <w:rPr>
                <w:rFonts w:cs="Arial"/>
              </w:rPr>
            </w:pPr>
          </w:p>
        </w:tc>
        <w:tc>
          <w:tcPr>
            <w:tcW w:w="1088" w:type="dxa"/>
            <w:tcBorders>
              <w:top w:val="single" w:sz="4" w:space="0" w:color="auto"/>
              <w:bottom w:val="single" w:sz="4" w:space="0" w:color="auto"/>
            </w:tcBorders>
            <w:shd w:val="clear" w:color="auto" w:fill="FFFFFF"/>
          </w:tcPr>
          <w:p w:rsidR="00C53299" w:rsidRPr="00D95972" w:rsidRDefault="00C53299" w:rsidP="00C5329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Pr="00D95972" w:rsidRDefault="00C53299" w:rsidP="00C53299">
            <w:pPr>
              <w:rPr>
                <w:rFonts w:eastAsia="Batang" w:cs="Arial"/>
                <w:lang w:eastAsia="ko-KR"/>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color w:val="FF0000"/>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color w:val="000000"/>
              </w:rPr>
            </w:pPr>
            <w:r w:rsidRPr="00EA3151">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color w:val="000000"/>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C53299" w:rsidRPr="00D95972" w:rsidRDefault="00C53299" w:rsidP="00C53299">
            <w:pPr>
              <w:rPr>
                <w:rFonts w:cs="Arial"/>
                <w:color w:val="000000"/>
              </w:rPr>
            </w:pPr>
          </w:p>
        </w:tc>
      </w:tr>
      <w:tr w:rsidR="00C53299" w:rsidRPr="00D95972" w:rsidTr="00A93D71">
        <w:tc>
          <w:tcPr>
            <w:tcW w:w="976" w:type="dxa"/>
            <w:tcBorders>
              <w:top w:val="single" w:sz="4" w:space="0" w:color="auto"/>
              <w:left w:val="thinThickThinSmallGap" w:sz="24" w:space="0" w:color="auto"/>
              <w:bottom w:val="single" w:sz="4" w:space="0" w:color="auto"/>
            </w:tcBorders>
            <w:shd w:val="clear" w:color="auto" w:fill="auto"/>
          </w:tcPr>
          <w:p w:rsidR="00C53299" w:rsidRPr="00D95972" w:rsidRDefault="00C53299" w:rsidP="00C5329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C53299" w:rsidRPr="00D95972" w:rsidRDefault="00C53299" w:rsidP="00C5329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191" w:type="dxa"/>
            <w:gridSpan w:val="3"/>
            <w:tcBorders>
              <w:top w:val="single" w:sz="4" w:space="0" w:color="auto"/>
              <w:bottom w:val="single" w:sz="4" w:space="0" w:color="auto"/>
            </w:tcBorders>
            <w:shd w:val="clear" w:color="auto" w:fill="FFFFFF"/>
          </w:tcPr>
          <w:p w:rsidR="00C53299" w:rsidRPr="00EA3151" w:rsidRDefault="00EA3151" w:rsidP="00C53299">
            <w:pPr>
              <w:rPr>
                <w:rFonts w:cs="Arial"/>
                <w:b/>
                <w:bCs/>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826" w:type="dxa"/>
            <w:tcBorders>
              <w:top w:val="single" w:sz="4" w:space="0" w:color="auto"/>
              <w:bottom w:val="single" w:sz="4" w:space="0" w:color="auto"/>
            </w:tcBorders>
            <w:shd w:val="clear" w:color="auto" w:fill="FFFFFF"/>
          </w:tcPr>
          <w:p w:rsidR="00C53299" w:rsidRPr="00D95972" w:rsidRDefault="00C53299" w:rsidP="00C53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53299" w:rsidRDefault="00C53299" w:rsidP="00C53299">
            <w:pPr>
              <w:rPr>
                <w:rFonts w:eastAsia="Batang" w:cs="Arial"/>
                <w:lang w:eastAsia="ko-KR"/>
              </w:rPr>
            </w:pPr>
            <w:r>
              <w:rPr>
                <w:rFonts w:eastAsia="Batang" w:cs="Arial"/>
                <w:lang w:eastAsia="ko-KR"/>
              </w:rPr>
              <w:t>General Stage-3 5GS NAS protocol development</w:t>
            </w: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Default="00C53299" w:rsidP="00C53299">
            <w:pPr>
              <w:rPr>
                <w:rFonts w:eastAsia="Batang" w:cs="Arial"/>
                <w:lang w:eastAsia="ko-KR"/>
              </w:rPr>
            </w:pPr>
          </w:p>
          <w:p w:rsidR="00C53299" w:rsidRPr="00D95972" w:rsidRDefault="00C53299" w:rsidP="00C53299">
            <w:pPr>
              <w:rPr>
                <w:rFonts w:eastAsia="Batang" w:cs="Arial"/>
                <w:lang w:eastAsia="ko-KR"/>
              </w:rPr>
            </w:pPr>
          </w:p>
        </w:tc>
      </w:tr>
      <w:tr w:rsidR="00864C9E" w:rsidRPr="00D95972" w:rsidTr="00976D40">
        <w:tc>
          <w:tcPr>
            <w:tcW w:w="976" w:type="dxa"/>
            <w:tcBorders>
              <w:left w:val="thinThickThinSmallGap" w:sz="24" w:space="0" w:color="auto"/>
              <w:bottom w:val="nil"/>
            </w:tcBorders>
            <w:shd w:val="clear" w:color="auto" w:fill="auto"/>
          </w:tcPr>
          <w:p w:rsidR="00864C9E" w:rsidRPr="00D95972" w:rsidRDefault="00864C9E" w:rsidP="00F0775D">
            <w:pPr>
              <w:rPr>
                <w:rFonts w:cs="Arial"/>
              </w:rPr>
            </w:pPr>
          </w:p>
        </w:tc>
        <w:tc>
          <w:tcPr>
            <w:tcW w:w="1317" w:type="dxa"/>
            <w:gridSpan w:val="2"/>
            <w:tcBorders>
              <w:bottom w:val="nil"/>
            </w:tcBorders>
            <w:shd w:val="clear" w:color="auto" w:fill="auto"/>
          </w:tcPr>
          <w:p w:rsidR="00864C9E" w:rsidRPr="00D95972" w:rsidRDefault="00864C9E" w:rsidP="00F0775D">
            <w:pPr>
              <w:rPr>
                <w:rFonts w:cs="Arial"/>
              </w:rPr>
            </w:pPr>
          </w:p>
        </w:tc>
        <w:tc>
          <w:tcPr>
            <w:tcW w:w="1088" w:type="dxa"/>
            <w:tcBorders>
              <w:top w:val="single" w:sz="4" w:space="0" w:color="auto"/>
              <w:bottom w:val="single" w:sz="4" w:space="0" w:color="auto"/>
            </w:tcBorders>
            <w:shd w:val="clear" w:color="auto" w:fill="FFFFFF"/>
          </w:tcPr>
          <w:p w:rsidR="00864C9E" w:rsidRPr="00D95972" w:rsidRDefault="00864C9E"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1767"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826" w:type="dxa"/>
            <w:tcBorders>
              <w:top w:val="single" w:sz="4" w:space="0" w:color="auto"/>
              <w:bottom w:val="single" w:sz="4" w:space="0" w:color="auto"/>
            </w:tcBorders>
            <w:shd w:val="clear" w:color="auto" w:fill="FFFFFF"/>
          </w:tcPr>
          <w:p w:rsidR="00864C9E" w:rsidRPr="00D95972" w:rsidRDefault="00864C9E"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4C9E" w:rsidRPr="00D95972" w:rsidRDefault="00864C9E" w:rsidP="00F0775D">
            <w:pPr>
              <w:rPr>
                <w:rFonts w:eastAsia="Batang" w:cs="Arial"/>
                <w:lang w:eastAsia="ko-KR"/>
              </w:rPr>
            </w:pPr>
          </w:p>
        </w:tc>
      </w:tr>
      <w:tr w:rsidR="00F0775D" w:rsidRPr="00D95972" w:rsidTr="00976D40">
        <w:tc>
          <w:tcPr>
            <w:tcW w:w="976" w:type="dxa"/>
            <w:tcBorders>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95972" w:rsidRDefault="00EA3151" w:rsidP="00F0775D">
            <w:pPr>
              <w:rPr>
                <w:rFonts w:cs="Arial"/>
              </w:rPr>
            </w:pPr>
            <w:r w:rsidRPr="00EA3151">
              <w:rPr>
                <w:rFonts w:cs="Arial"/>
                <w:b/>
                <w:bCs/>
                <w:highlight w:val="yellow"/>
              </w:rPr>
              <w:t>NOT IN SCOPE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367E5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Default="00F0775D" w:rsidP="00F0775D"/>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01BAE">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D01BA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30EF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033F52">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bookmarkStart w:id="8" w:name="_Hlk56439760"/>
            <w:r>
              <w:t>5GSAT_ARCH-CT</w:t>
            </w:r>
            <w:bookmarkEnd w:id="8"/>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t>CT aspects of 5GC architecture for satellite networks</w:t>
            </w:r>
          </w:p>
          <w:p w:rsidR="00F0775D" w:rsidRDefault="00F0775D" w:rsidP="00F0775D"/>
          <w:p w:rsidR="00F0775D" w:rsidRDefault="00F0775D" w:rsidP="00F0775D">
            <w:pPr>
              <w:rPr>
                <w:rFonts w:eastAsia="Batang" w:cs="Arial"/>
                <w:color w:val="000000"/>
                <w:lang w:eastAsia="ko-KR"/>
              </w:rPr>
            </w:pPr>
            <w:r>
              <w:t>New TR 24.821</w:t>
            </w:r>
          </w:p>
          <w:p w:rsidR="00F0775D" w:rsidRDefault="00F0775D" w:rsidP="00F0775D">
            <w:pPr>
              <w:rPr>
                <w:rFonts w:eastAsia="Batang" w:cs="Arial"/>
                <w:color w:val="000000"/>
                <w:lang w:eastAsia="ko-KR"/>
              </w:rPr>
            </w:pPr>
          </w:p>
          <w:p w:rsidR="00F0775D" w:rsidRDefault="00F0775D" w:rsidP="00F0775D">
            <w:pPr>
              <w:rPr>
                <w:rFonts w:eastAsia="Batang" w:cs="Arial"/>
                <w:b/>
                <w:bCs/>
                <w:color w:val="FF0000"/>
                <w:lang w:eastAsia="ko-KR"/>
              </w:rPr>
            </w:pPr>
            <w:r w:rsidRPr="006C3A1C">
              <w:rPr>
                <w:rFonts w:eastAsia="Batang" w:cs="Arial"/>
                <w:b/>
                <w:bCs/>
                <w:color w:val="FF0000"/>
                <w:lang w:eastAsia="ko-KR"/>
              </w:rPr>
              <w:lastRenderedPageBreak/>
              <w:t>Is TR 24.821 ready to be sent for information?</w:t>
            </w:r>
          </w:p>
          <w:p w:rsidR="00F0775D" w:rsidRDefault="00F0775D" w:rsidP="00F0775D">
            <w:pPr>
              <w:rPr>
                <w:rFonts w:eastAsia="Batang" w:cs="Arial"/>
                <w:b/>
                <w:bCs/>
                <w:color w:val="FF0000"/>
                <w:lang w:eastAsia="ko-KR"/>
              </w:rPr>
            </w:pPr>
          </w:p>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033F52">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E10AC1">
              <w:rPr>
                <w:rFonts w:cs="Arial"/>
                <w:snapToGrid w:val="0"/>
                <w:color w:val="000000"/>
                <w:lang w:val="en-US"/>
              </w:rPr>
              <w:t>Service-based support for SMS in 5GC</w:t>
            </w:r>
            <w:r>
              <w:t xml:space="preserve"> </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Pr>
                <w:lang w:val="fr-FR"/>
              </w:rPr>
              <w:t>AKMA-CT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r w:rsidRPr="00664E1E">
              <w:rPr>
                <w:rFonts w:cs="Arial"/>
                <w:snapToGrid w:val="0"/>
                <w:color w:val="000000"/>
                <w:lang w:val="en-US"/>
              </w:rPr>
              <w:t>Authentication and key management for applications based on 3GPP credential in 5G</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007E3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D2386E">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auto"/>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eastAsia="Batang" w:cs="Arial"/>
                <w:lang w:eastAsia="ko-KR"/>
              </w:rPr>
            </w:pPr>
          </w:p>
        </w:tc>
      </w:tr>
      <w:tr w:rsidR="00F0775D" w:rsidRPr="00D95972" w:rsidTr="00C846C1">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D95972" w:rsidRDefault="00F0775D" w:rsidP="00F0775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bookmarkStart w:id="9" w:name="_Hlk55802921"/>
            <w:r w:rsidRPr="00664E1E">
              <w:rPr>
                <w:rFonts w:cs="Arial"/>
                <w:snapToGrid w:val="0"/>
                <w:color w:val="000000"/>
                <w:lang w:val="en-US"/>
              </w:rPr>
              <w:t>CT aspects on PAP/CHAP protocols usage in 5GS</w:t>
            </w:r>
          </w:p>
          <w:bookmarkEnd w:id="9"/>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F56BEA">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bookmarkStart w:id="10" w:name="_Hlk55892883"/>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Pr="00D95972" w:rsidRDefault="00F0775D" w:rsidP="00F0775D">
            <w:pPr>
              <w:rPr>
                <w:rFonts w:eastAsia="Batang" w:cs="Arial"/>
                <w:lang w:eastAsia="ko-KR"/>
              </w:rPr>
            </w:pPr>
          </w:p>
        </w:tc>
      </w:tr>
      <w:tr w:rsidR="00BB47EC" w:rsidRPr="00D95972" w:rsidTr="00F56BEA">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hemeFill="background1"/>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hemeFill="background1"/>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hemeFill="background1"/>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BB47EC" w:rsidRPr="00D95972" w:rsidRDefault="00BB47EC" w:rsidP="00F0775D">
            <w:pPr>
              <w:rPr>
                <w:rFonts w:eastAsia="Batang" w:cs="Arial"/>
                <w:lang w:eastAsia="ko-KR"/>
              </w:rPr>
            </w:pPr>
          </w:p>
        </w:tc>
      </w:tr>
      <w:tr w:rsidR="00F56BEA" w:rsidRPr="00D95972" w:rsidTr="001A6414">
        <w:tc>
          <w:tcPr>
            <w:tcW w:w="976" w:type="dxa"/>
            <w:tcBorders>
              <w:top w:val="nil"/>
              <w:left w:val="thinThickThinSmallGap" w:sz="24" w:space="0" w:color="auto"/>
              <w:bottom w:val="nil"/>
            </w:tcBorders>
            <w:shd w:val="clear" w:color="auto" w:fill="auto"/>
          </w:tcPr>
          <w:p w:rsidR="00F56BEA" w:rsidRPr="00D95972" w:rsidRDefault="00F56BEA" w:rsidP="00F0775D">
            <w:pPr>
              <w:rPr>
                <w:rFonts w:cs="Arial"/>
              </w:rPr>
            </w:pPr>
          </w:p>
        </w:tc>
        <w:tc>
          <w:tcPr>
            <w:tcW w:w="1317" w:type="dxa"/>
            <w:gridSpan w:val="2"/>
            <w:tcBorders>
              <w:top w:val="nil"/>
              <w:bottom w:val="nil"/>
            </w:tcBorders>
            <w:shd w:val="clear" w:color="auto" w:fill="auto"/>
          </w:tcPr>
          <w:p w:rsidR="00F56BEA" w:rsidRPr="00D95972" w:rsidRDefault="00F56BEA" w:rsidP="00F0775D">
            <w:pPr>
              <w:rPr>
                <w:rFonts w:cs="Arial"/>
              </w:rPr>
            </w:pPr>
          </w:p>
        </w:tc>
        <w:tc>
          <w:tcPr>
            <w:tcW w:w="1088" w:type="dxa"/>
            <w:tcBorders>
              <w:top w:val="single" w:sz="4" w:space="0" w:color="auto"/>
              <w:bottom w:val="single" w:sz="4" w:space="0" w:color="auto"/>
            </w:tcBorders>
            <w:shd w:val="clear" w:color="auto" w:fill="FFFFFF" w:themeFill="background1"/>
          </w:tcPr>
          <w:p w:rsidR="00F56BEA" w:rsidRDefault="00F56BEA"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1767"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826" w:type="dxa"/>
            <w:tcBorders>
              <w:top w:val="single" w:sz="4" w:space="0" w:color="auto"/>
              <w:bottom w:val="single" w:sz="4" w:space="0" w:color="auto"/>
            </w:tcBorders>
            <w:shd w:val="clear" w:color="auto" w:fill="FFFFFF" w:themeFill="background1"/>
          </w:tcPr>
          <w:p w:rsidR="00F56BEA"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56BEA" w:rsidRDefault="00F56BEA" w:rsidP="00F0775D">
            <w:pPr>
              <w:rPr>
                <w:rFonts w:eastAsia="Batang" w:cs="Arial"/>
                <w:lang w:eastAsia="ko-KR"/>
              </w:rPr>
            </w:pPr>
          </w:p>
        </w:tc>
      </w:tr>
      <w:tr w:rsidR="00BB47EC"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BB47EC" w:rsidRPr="00D95972" w:rsidRDefault="00BB47EC" w:rsidP="0010761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B47EC" w:rsidRPr="00D95972" w:rsidRDefault="00BB47EC" w:rsidP="00107613">
            <w:pPr>
              <w:rPr>
                <w:rFonts w:cs="Arial"/>
              </w:rPr>
            </w:pPr>
            <w:r>
              <w:t>RDS</w:t>
            </w:r>
            <w:r>
              <w:rPr>
                <w:lang w:val="fr-FR"/>
              </w:rPr>
              <w:t>SI</w:t>
            </w:r>
          </w:p>
        </w:tc>
        <w:tc>
          <w:tcPr>
            <w:tcW w:w="1088" w:type="dxa"/>
            <w:tcBorders>
              <w:top w:val="single" w:sz="4" w:space="0" w:color="auto"/>
              <w:bottom w:val="single" w:sz="4" w:space="0" w:color="auto"/>
            </w:tcBorders>
          </w:tcPr>
          <w:p w:rsidR="00BB47EC" w:rsidRPr="00D95972" w:rsidRDefault="00BB47EC" w:rsidP="00107613">
            <w:pPr>
              <w:rPr>
                <w:rFonts w:cs="Arial"/>
              </w:rPr>
            </w:pPr>
          </w:p>
        </w:tc>
        <w:tc>
          <w:tcPr>
            <w:tcW w:w="4191" w:type="dxa"/>
            <w:gridSpan w:val="3"/>
            <w:tcBorders>
              <w:top w:val="single" w:sz="4" w:space="0" w:color="auto"/>
              <w:bottom w:val="single" w:sz="4" w:space="0" w:color="auto"/>
            </w:tcBorders>
          </w:tcPr>
          <w:p w:rsidR="00BB47EC" w:rsidRPr="00D95972" w:rsidRDefault="00BB47EC" w:rsidP="0010761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B47EC" w:rsidRPr="00D95972" w:rsidRDefault="00BB47EC" w:rsidP="00107613">
            <w:pPr>
              <w:rPr>
                <w:rFonts w:cs="Arial"/>
              </w:rPr>
            </w:pPr>
          </w:p>
        </w:tc>
        <w:tc>
          <w:tcPr>
            <w:tcW w:w="826" w:type="dxa"/>
            <w:tcBorders>
              <w:top w:val="single" w:sz="4" w:space="0" w:color="auto"/>
              <w:bottom w:val="single" w:sz="4" w:space="0" w:color="auto"/>
            </w:tcBorders>
          </w:tcPr>
          <w:p w:rsidR="00BB47EC" w:rsidRPr="00D95972" w:rsidRDefault="00BB47EC" w:rsidP="00107613">
            <w:pPr>
              <w:rPr>
                <w:rFonts w:cs="Arial"/>
              </w:rPr>
            </w:pPr>
          </w:p>
        </w:tc>
        <w:tc>
          <w:tcPr>
            <w:tcW w:w="4565" w:type="dxa"/>
            <w:gridSpan w:val="2"/>
            <w:tcBorders>
              <w:top w:val="single" w:sz="4" w:space="0" w:color="auto"/>
              <w:bottom w:val="single" w:sz="4" w:space="0" w:color="auto"/>
              <w:right w:val="thinThickThinSmallGap" w:sz="24" w:space="0" w:color="auto"/>
            </w:tcBorders>
          </w:tcPr>
          <w:p w:rsidR="00BB47EC" w:rsidRDefault="00BB47EC" w:rsidP="00107613">
            <w:pPr>
              <w:rPr>
                <w:rFonts w:eastAsia="Batang" w:cs="Arial"/>
                <w:color w:val="000000"/>
                <w:lang w:eastAsia="ko-KR"/>
              </w:rPr>
            </w:pPr>
            <w:r>
              <w:t>Reliable Data Service Serialization Indication</w:t>
            </w:r>
            <w:r>
              <w:rPr>
                <w:rFonts w:eastAsia="Batang" w:cs="Arial"/>
                <w:color w:val="000000"/>
                <w:lang w:eastAsia="ko-KR"/>
              </w:rPr>
              <w:t xml:space="preserve"> </w:t>
            </w:r>
          </w:p>
          <w:p w:rsidR="00BB47EC" w:rsidRPr="00D95972" w:rsidRDefault="00BB47EC" w:rsidP="00107613">
            <w:pPr>
              <w:rPr>
                <w:rFonts w:eastAsia="Batang" w:cs="Arial"/>
                <w:color w:val="000000"/>
                <w:lang w:eastAsia="ko-KR"/>
              </w:rPr>
            </w:pPr>
          </w:p>
          <w:p w:rsidR="00BB47EC" w:rsidRPr="00D95972" w:rsidRDefault="00BB47EC" w:rsidP="00107613">
            <w:pPr>
              <w:rPr>
                <w:rFonts w:eastAsia="Batang" w:cs="Arial"/>
                <w:lang w:eastAsia="ko-KR"/>
              </w:rPr>
            </w:pPr>
          </w:p>
        </w:tc>
      </w:tr>
      <w:bookmarkEnd w:id="10"/>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804808" w:rsidRPr="00D95972" w:rsidTr="00976D40">
        <w:tc>
          <w:tcPr>
            <w:tcW w:w="976" w:type="dxa"/>
            <w:tcBorders>
              <w:top w:val="nil"/>
              <w:left w:val="thinThickThinSmallGap" w:sz="24" w:space="0" w:color="auto"/>
              <w:bottom w:val="nil"/>
            </w:tcBorders>
            <w:shd w:val="clear" w:color="auto" w:fill="auto"/>
          </w:tcPr>
          <w:p w:rsidR="00804808" w:rsidRPr="00D95972" w:rsidRDefault="00804808" w:rsidP="00F0775D">
            <w:pPr>
              <w:rPr>
                <w:rFonts w:cs="Arial"/>
              </w:rPr>
            </w:pPr>
          </w:p>
        </w:tc>
        <w:tc>
          <w:tcPr>
            <w:tcW w:w="1317" w:type="dxa"/>
            <w:gridSpan w:val="2"/>
            <w:tcBorders>
              <w:top w:val="nil"/>
              <w:bottom w:val="nil"/>
            </w:tcBorders>
            <w:shd w:val="clear" w:color="auto" w:fill="auto"/>
          </w:tcPr>
          <w:p w:rsidR="00804808" w:rsidRPr="00D95972" w:rsidRDefault="00804808" w:rsidP="00F0775D">
            <w:pPr>
              <w:rPr>
                <w:rFonts w:cs="Arial"/>
              </w:rPr>
            </w:pPr>
          </w:p>
        </w:tc>
        <w:tc>
          <w:tcPr>
            <w:tcW w:w="1088" w:type="dxa"/>
            <w:tcBorders>
              <w:top w:val="single" w:sz="4" w:space="0" w:color="auto"/>
              <w:bottom w:val="single" w:sz="4" w:space="0" w:color="auto"/>
            </w:tcBorders>
            <w:shd w:val="clear" w:color="auto" w:fill="FFFFFF"/>
          </w:tcPr>
          <w:p w:rsidR="00804808" w:rsidRPr="00D95972" w:rsidRDefault="0080480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1767"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826"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04808" w:rsidRPr="00D95972" w:rsidRDefault="00804808" w:rsidP="00F0775D">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BB47EC"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BB47EC" w:rsidRPr="00D95972" w:rsidRDefault="00BB47EC" w:rsidP="0010761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B47EC" w:rsidRPr="00D95972" w:rsidRDefault="00BB47EC" w:rsidP="00107613">
            <w:pPr>
              <w:rPr>
                <w:rFonts w:cs="Arial"/>
              </w:rPr>
            </w:pPr>
            <w:r>
              <w:t>FS_MINT-CT</w:t>
            </w:r>
            <w:r>
              <w:rPr>
                <w:lang w:val="fr-FR"/>
              </w:rPr>
              <w:t xml:space="preserve"> </w:t>
            </w:r>
          </w:p>
        </w:tc>
        <w:tc>
          <w:tcPr>
            <w:tcW w:w="1088" w:type="dxa"/>
            <w:tcBorders>
              <w:top w:val="single" w:sz="4" w:space="0" w:color="auto"/>
              <w:bottom w:val="single" w:sz="4" w:space="0" w:color="auto"/>
            </w:tcBorders>
          </w:tcPr>
          <w:p w:rsidR="00BB47EC" w:rsidRPr="00D95972" w:rsidRDefault="00BB47EC" w:rsidP="00107613">
            <w:pPr>
              <w:rPr>
                <w:rFonts w:cs="Arial"/>
              </w:rPr>
            </w:pPr>
          </w:p>
        </w:tc>
        <w:tc>
          <w:tcPr>
            <w:tcW w:w="4191" w:type="dxa"/>
            <w:gridSpan w:val="3"/>
            <w:tcBorders>
              <w:top w:val="single" w:sz="4" w:space="0" w:color="auto"/>
              <w:bottom w:val="single" w:sz="4" w:space="0" w:color="auto"/>
            </w:tcBorders>
          </w:tcPr>
          <w:p w:rsidR="00BB47EC" w:rsidRPr="00D95972" w:rsidRDefault="00BB47EC" w:rsidP="0010761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B47EC" w:rsidRPr="00D95972" w:rsidRDefault="00BB47EC" w:rsidP="00107613">
            <w:pPr>
              <w:rPr>
                <w:rFonts w:cs="Arial"/>
              </w:rPr>
            </w:pPr>
          </w:p>
        </w:tc>
        <w:tc>
          <w:tcPr>
            <w:tcW w:w="826" w:type="dxa"/>
            <w:tcBorders>
              <w:top w:val="single" w:sz="4" w:space="0" w:color="auto"/>
              <w:bottom w:val="single" w:sz="4" w:space="0" w:color="auto"/>
            </w:tcBorders>
          </w:tcPr>
          <w:p w:rsidR="00BB47EC" w:rsidRPr="00D95972" w:rsidRDefault="00BB47EC" w:rsidP="00107613">
            <w:pPr>
              <w:rPr>
                <w:rFonts w:cs="Arial"/>
              </w:rPr>
            </w:pPr>
          </w:p>
        </w:tc>
        <w:tc>
          <w:tcPr>
            <w:tcW w:w="4565" w:type="dxa"/>
            <w:gridSpan w:val="2"/>
            <w:tcBorders>
              <w:top w:val="single" w:sz="4" w:space="0" w:color="auto"/>
              <w:bottom w:val="single" w:sz="4" w:space="0" w:color="auto"/>
              <w:right w:val="thinThickThinSmallGap" w:sz="24" w:space="0" w:color="auto"/>
            </w:tcBorders>
          </w:tcPr>
          <w:p w:rsidR="00BB47EC" w:rsidRDefault="00BB47EC" w:rsidP="00107613">
            <w:r>
              <w:t xml:space="preserve">Study on the </w:t>
            </w:r>
            <w:r w:rsidRPr="00506320">
              <w:t>CT aspects of Support for Minim</w:t>
            </w:r>
            <w:r>
              <w:t>ization of service Interruption</w:t>
            </w:r>
          </w:p>
          <w:p w:rsidR="00BB47EC" w:rsidRDefault="00BB47EC" w:rsidP="00107613">
            <w:pPr>
              <w:rPr>
                <w:rFonts w:eastAsia="Batang" w:cs="Arial"/>
                <w:color w:val="000000"/>
                <w:lang w:eastAsia="ko-KR"/>
              </w:rPr>
            </w:pPr>
          </w:p>
          <w:p w:rsidR="00BB47EC" w:rsidRPr="00D95972" w:rsidRDefault="00BB47EC" w:rsidP="00107613">
            <w:pPr>
              <w:rPr>
                <w:rFonts w:eastAsia="Batang" w:cs="Arial"/>
                <w:color w:val="000000"/>
                <w:lang w:eastAsia="ko-KR"/>
              </w:rPr>
            </w:pPr>
          </w:p>
          <w:p w:rsidR="00BB47EC" w:rsidRPr="00D95972" w:rsidRDefault="00BB47EC" w:rsidP="00107613">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107613">
        <w:tc>
          <w:tcPr>
            <w:tcW w:w="976" w:type="dxa"/>
            <w:tcBorders>
              <w:top w:val="single" w:sz="4" w:space="0" w:color="auto"/>
              <w:left w:val="thinThickThinSmallGap" w:sz="24" w:space="0" w:color="auto"/>
              <w:bottom w:val="single" w:sz="4" w:space="0" w:color="auto"/>
            </w:tcBorders>
            <w:shd w:val="clear" w:color="auto" w:fill="FFFFFF"/>
          </w:tcPr>
          <w:p w:rsidR="00BB47EC" w:rsidRPr="00D95972" w:rsidRDefault="00BB47EC" w:rsidP="0010761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B47EC" w:rsidRPr="00D95972" w:rsidRDefault="00BB47EC" w:rsidP="00107613">
            <w:pPr>
              <w:rPr>
                <w:rFonts w:cs="Arial"/>
              </w:rPr>
            </w:pPr>
            <w:r>
              <w:t>EDGEAPP</w:t>
            </w:r>
            <w:r>
              <w:rPr>
                <w:lang w:val="fr-FR"/>
              </w:rPr>
              <w:t xml:space="preserve"> </w:t>
            </w:r>
            <w:r w:rsidR="00DC20F0">
              <w:rPr>
                <w:lang w:val="fr-FR"/>
              </w:rPr>
              <w:t>(CT3 lead)</w:t>
            </w:r>
          </w:p>
        </w:tc>
        <w:tc>
          <w:tcPr>
            <w:tcW w:w="1088" w:type="dxa"/>
            <w:tcBorders>
              <w:top w:val="single" w:sz="4" w:space="0" w:color="auto"/>
              <w:bottom w:val="single" w:sz="4" w:space="0" w:color="auto"/>
            </w:tcBorders>
          </w:tcPr>
          <w:p w:rsidR="00BB47EC" w:rsidRPr="00D95972" w:rsidRDefault="00BB47EC" w:rsidP="00107613">
            <w:pPr>
              <w:rPr>
                <w:rFonts w:cs="Arial"/>
              </w:rPr>
            </w:pPr>
          </w:p>
        </w:tc>
        <w:tc>
          <w:tcPr>
            <w:tcW w:w="4191" w:type="dxa"/>
            <w:gridSpan w:val="3"/>
            <w:tcBorders>
              <w:top w:val="single" w:sz="4" w:space="0" w:color="auto"/>
              <w:bottom w:val="single" w:sz="4" w:space="0" w:color="auto"/>
            </w:tcBorders>
          </w:tcPr>
          <w:p w:rsidR="00BB47EC" w:rsidRPr="00BB47EC" w:rsidRDefault="004845F7" w:rsidP="00BB47EC">
            <w:pPr>
              <w:rPr>
                <w:rFonts w:cs="Arial"/>
              </w:rPr>
            </w:pPr>
            <w:bookmarkStart w:id="11" w:name="_GoBack"/>
            <w:r>
              <w:rPr>
                <w:rFonts w:eastAsia="Calibri" w:cs="Arial"/>
                <w:color w:val="000000"/>
                <w:highlight w:val="yellow"/>
              </w:rPr>
              <w:t xml:space="preserve">Lena </w:t>
            </w:r>
            <w:bookmarkEnd w:id="11"/>
            <w:r>
              <w:rPr>
                <w:rFonts w:eastAsia="Calibri" w:cs="Arial"/>
                <w:color w:val="000000"/>
                <w:highlight w:val="yellow"/>
              </w:rPr>
              <w:t>- Breakout</w:t>
            </w:r>
            <w:r w:rsidR="00BB47EC"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rsidR="00BB47EC" w:rsidRPr="00D95972" w:rsidRDefault="00BB47EC" w:rsidP="00107613">
            <w:pPr>
              <w:rPr>
                <w:rFonts w:cs="Arial"/>
              </w:rPr>
            </w:pPr>
          </w:p>
        </w:tc>
        <w:tc>
          <w:tcPr>
            <w:tcW w:w="826" w:type="dxa"/>
            <w:tcBorders>
              <w:top w:val="single" w:sz="4" w:space="0" w:color="auto"/>
              <w:bottom w:val="single" w:sz="4" w:space="0" w:color="auto"/>
            </w:tcBorders>
          </w:tcPr>
          <w:p w:rsidR="00BB47EC" w:rsidRPr="00D95972" w:rsidRDefault="00BB47EC" w:rsidP="00107613">
            <w:pPr>
              <w:rPr>
                <w:rFonts w:cs="Arial"/>
              </w:rPr>
            </w:pPr>
          </w:p>
        </w:tc>
        <w:tc>
          <w:tcPr>
            <w:tcW w:w="4565" w:type="dxa"/>
            <w:gridSpan w:val="2"/>
            <w:tcBorders>
              <w:top w:val="single" w:sz="4" w:space="0" w:color="auto"/>
              <w:bottom w:val="single" w:sz="4" w:space="0" w:color="auto"/>
              <w:right w:val="thinThickThinSmallGap" w:sz="24" w:space="0" w:color="auto"/>
            </w:tcBorders>
          </w:tcPr>
          <w:p w:rsidR="00BB47EC" w:rsidRDefault="00BB47EC" w:rsidP="00107613">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rsidR="00BB47EC" w:rsidRPr="00D95972" w:rsidRDefault="00BB47EC" w:rsidP="00107613">
            <w:pPr>
              <w:rPr>
                <w:rFonts w:eastAsia="Batang" w:cs="Arial"/>
                <w:color w:val="000000"/>
                <w:lang w:eastAsia="ko-KR"/>
              </w:rPr>
            </w:pPr>
          </w:p>
          <w:p w:rsidR="00BB47EC" w:rsidRPr="00D95972" w:rsidRDefault="00BB47EC" w:rsidP="00107613">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BB47EC" w:rsidRPr="00D95972" w:rsidTr="00976D40">
        <w:tc>
          <w:tcPr>
            <w:tcW w:w="976" w:type="dxa"/>
            <w:tcBorders>
              <w:top w:val="nil"/>
              <w:left w:val="thinThickThinSmallGap" w:sz="24" w:space="0" w:color="auto"/>
              <w:bottom w:val="nil"/>
            </w:tcBorders>
            <w:shd w:val="clear" w:color="auto" w:fill="auto"/>
          </w:tcPr>
          <w:p w:rsidR="00BB47EC" w:rsidRPr="00D95972" w:rsidRDefault="00BB47EC" w:rsidP="00F0775D">
            <w:pPr>
              <w:rPr>
                <w:rFonts w:cs="Arial"/>
              </w:rPr>
            </w:pPr>
          </w:p>
        </w:tc>
        <w:tc>
          <w:tcPr>
            <w:tcW w:w="1317" w:type="dxa"/>
            <w:gridSpan w:val="2"/>
            <w:tcBorders>
              <w:top w:val="nil"/>
              <w:bottom w:val="nil"/>
            </w:tcBorders>
            <w:shd w:val="clear" w:color="auto" w:fill="auto"/>
          </w:tcPr>
          <w:p w:rsidR="00BB47EC" w:rsidRPr="00D95972" w:rsidRDefault="00BB47EC" w:rsidP="00F0775D">
            <w:pPr>
              <w:rPr>
                <w:rFonts w:cs="Arial"/>
              </w:rPr>
            </w:pPr>
          </w:p>
        </w:tc>
        <w:tc>
          <w:tcPr>
            <w:tcW w:w="1088" w:type="dxa"/>
            <w:tcBorders>
              <w:top w:val="single" w:sz="4" w:space="0" w:color="auto"/>
              <w:bottom w:val="single" w:sz="4" w:space="0" w:color="auto"/>
            </w:tcBorders>
            <w:shd w:val="clear" w:color="auto" w:fill="FFFFFF"/>
          </w:tcPr>
          <w:p w:rsidR="00BB47EC" w:rsidRPr="00D95972" w:rsidRDefault="00BB47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1767"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826" w:type="dxa"/>
            <w:tcBorders>
              <w:top w:val="single" w:sz="4" w:space="0" w:color="auto"/>
              <w:bottom w:val="single" w:sz="4" w:space="0" w:color="auto"/>
            </w:tcBorders>
            <w:shd w:val="clear" w:color="auto" w:fill="FFFFFF"/>
          </w:tcPr>
          <w:p w:rsidR="00BB47EC" w:rsidRPr="00D95972" w:rsidRDefault="00BB47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B47EC" w:rsidRPr="00D95972" w:rsidRDefault="00BB47EC"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153E98" w:rsidRDefault="00153E98" w:rsidP="00F0775D">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top w:val="nil"/>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nil"/>
              <w:left w:val="thinThickThinSmallGap" w:sz="24" w:space="0" w:color="auto"/>
              <w:bottom w:val="single" w:sz="4" w:space="0" w:color="auto"/>
            </w:tcBorders>
            <w:shd w:val="clear" w:color="auto" w:fill="auto"/>
          </w:tcPr>
          <w:p w:rsidR="00F0775D" w:rsidRPr="00D95972" w:rsidRDefault="00F0775D" w:rsidP="00F0775D">
            <w:pPr>
              <w:rPr>
                <w:rFonts w:cs="Arial"/>
              </w:rPr>
            </w:pPr>
          </w:p>
        </w:tc>
        <w:tc>
          <w:tcPr>
            <w:tcW w:w="1317" w:type="dxa"/>
            <w:gridSpan w:val="2"/>
            <w:tcBorders>
              <w:top w:val="nil"/>
              <w:bottom w:val="single" w:sz="4" w:space="0" w:color="auto"/>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Batang" w:cs="Arial"/>
                <w:lang w:eastAsia="ko-KR"/>
              </w:rPr>
            </w:pPr>
            <w:r>
              <w:rPr>
                <w:rFonts w:eastAsia="Batang" w:cs="Arial"/>
                <w:lang w:eastAsia="ko-KR"/>
              </w:rPr>
              <w:t xml:space="preserve">Work items on IMS and Mission Critical </w:t>
            </w:r>
          </w:p>
          <w:p w:rsidR="00F0775D" w:rsidRDefault="00F0775D" w:rsidP="00F0775D">
            <w:pPr>
              <w:rPr>
                <w:rFonts w:eastAsia="Batang" w:cs="Arial"/>
                <w:lang w:eastAsia="ko-KR"/>
              </w:rPr>
            </w:pPr>
          </w:p>
          <w:p w:rsidR="00F0775D" w:rsidRPr="00D95972" w:rsidRDefault="00F0775D" w:rsidP="00F0775D">
            <w:pPr>
              <w:rPr>
                <w:rFonts w:eastAsia="Batang" w:cs="Arial"/>
                <w:lang w:eastAsia="ko-KR"/>
              </w:rPr>
            </w:pPr>
          </w:p>
        </w:tc>
      </w:tr>
      <w:tr w:rsidR="00F0775D" w:rsidRPr="00D95972" w:rsidTr="00B13F17">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153E98" w:rsidRDefault="00153E98" w:rsidP="00F0775D">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cs="Arial"/>
                <w:color w:val="000000"/>
              </w:rPr>
            </w:pPr>
            <w:r w:rsidRPr="00D95972">
              <w:rPr>
                <w:rFonts w:cs="Arial"/>
                <w:color w:val="000000"/>
              </w:rPr>
              <w:t>IMS Stage-3 IETF Protocol Alignment for Rel-1</w:t>
            </w:r>
            <w:r>
              <w:rPr>
                <w:rFonts w:cs="Arial"/>
                <w:color w:val="000000"/>
              </w:rPr>
              <w:t>7</w:t>
            </w:r>
          </w:p>
          <w:p w:rsidR="00F0775D" w:rsidRDefault="00F0775D" w:rsidP="00F0775D">
            <w:pPr>
              <w:rPr>
                <w:rFonts w:cs="Arial"/>
                <w:color w:val="000000"/>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804808" w:rsidRPr="00D95972" w:rsidTr="00976D40">
        <w:tc>
          <w:tcPr>
            <w:tcW w:w="976" w:type="dxa"/>
            <w:tcBorders>
              <w:left w:val="thinThickThinSmallGap" w:sz="24" w:space="0" w:color="auto"/>
              <w:bottom w:val="nil"/>
            </w:tcBorders>
            <w:shd w:val="clear" w:color="auto" w:fill="auto"/>
          </w:tcPr>
          <w:p w:rsidR="00804808" w:rsidRPr="00D95972" w:rsidRDefault="00804808" w:rsidP="00F0775D">
            <w:pPr>
              <w:rPr>
                <w:rFonts w:cs="Arial"/>
              </w:rPr>
            </w:pPr>
          </w:p>
        </w:tc>
        <w:tc>
          <w:tcPr>
            <w:tcW w:w="1317" w:type="dxa"/>
            <w:gridSpan w:val="2"/>
            <w:tcBorders>
              <w:bottom w:val="nil"/>
            </w:tcBorders>
            <w:shd w:val="clear" w:color="auto" w:fill="auto"/>
          </w:tcPr>
          <w:p w:rsidR="00804808" w:rsidRPr="00D95972" w:rsidRDefault="00804808" w:rsidP="00F0775D">
            <w:pPr>
              <w:rPr>
                <w:rFonts w:cs="Arial"/>
              </w:rPr>
            </w:pPr>
          </w:p>
        </w:tc>
        <w:tc>
          <w:tcPr>
            <w:tcW w:w="1088" w:type="dxa"/>
            <w:tcBorders>
              <w:top w:val="single" w:sz="4" w:space="0" w:color="auto"/>
              <w:bottom w:val="single" w:sz="4" w:space="0" w:color="auto"/>
            </w:tcBorders>
            <w:shd w:val="clear" w:color="auto" w:fill="FFFFFF"/>
          </w:tcPr>
          <w:p w:rsidR="00804808" w:rsidRPr="00D95972" w:rsidRDefault="0080480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1767"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826"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04808" w:rsidRPr="00D95972" w:rsidRDefault="00804808"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153E98" w:rsidRDefault="00153E98" w:rsidP="00F0775D">
            <w:pPr>
              <w:rPr>
                <w:rFonts w:cs="Arial"/>
                <w:b/>
                <w:bCs/>
              </w:rPr>
            </w:pPr>
            <w:r>
              <w:rPr>
                <w:rFonts w:eastAsia="Calibri" w:cs="Arial"/>
                <w:b/>
                <w:bCs/>
                <w:color w:val="000000"/>
                <w:highlight w:val="yellow"/>
              </w:rPr>
              <w:t>NOT IN SCOPE</w:t>
            </w:r>
            <w:r w:rsidR="00F0775D" w:rsidRPr="00153E98">
              <w:rPr>
                <w:rFonts w:eastAsia="Calibri" w:cs="Arial"/>
                <w:b/>
                <w:bCs/>
                <w:color w:val="000000"/>
                <w:highlight w:val="yellow"/>
              </w:rPr>
              <w:t xml:space="preserve">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F0775D" w:rsidRDefault="00F0775D" w:rsidP="00F0775D">
            <w:pPr>
              <w:rPr>
                <w:rFonts w:eastAsia="MS Mincho" w:cs="Arial"/>
              </w:rPr>
            </w:pP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804808" w:rsidRPr="00D95972" w:rsidTr="00976D40">
        <w:tc>
          <w:tcPr>
            <w:tcW w:w="976" w:type="dxa"/>
            <w:tcBorders>
              <w:left w:val="thinThickThinSmallGap" w:sz="24" w:space="0" w:color="auto"/>
              <w:bottom w:val="nil"/>
            </w:tcBorders>
            <w:shd w:val="clear" w:color="auto" w:fill="auto"/>
          </w:tcPr>
          <w:p w:rsidR="00804808" w:rsidRPr="00D95972" w:rsidRDefault="00804808" w:rsidP="00F0775D">
            <w:pPr>
              <w:rPr>
                <w:rFonts w:cs="Arial"/>
              </w:rPr>
            </w:pPr>
          </w:p>
        </w:tc>
        <w:tc>
          <w:tcPr>
            <w:tcW w:w="1317" w:type="dxa"/>
            <w:gridSpan w:val="2"/>
            <w:tcBorders>
              <w:bottom w:val="nil"/>
            </w:tcBorders>
            <w:shd w:val="clear" w:color="auto" w:fill="auto"/>
          </w:tcPr>
          <w:p w:rsidR="00804808" w:rsidRPr="00D95972" w:rsidRDefault="00804808" w:rsidP="00F0775D">
            <w:pPr>
              <w:rPr>
                <w:rFonts w:cs="Arial"/>
              </w:rPr>
            </w:pPr>
          </w:p>
        </w:tc>
        <w:tc>
          <w:tcPr>
            <w:tcW w:w="1088" w:type="dxa"/>
            <w:tcBorders>
              <w:top w:val="single" w:sz="4" w:space="0" w:color="auto"/>
              <w:bottom w:val="single" w:sz="4" w:space="0" w:color="auto"/>
            </w:tcBorders>
            <w:shd w:val="clear" w:color="auto" w:fill="FFFFFF"/>
          </w:tcPr>
          <w:p w:rsidR="00804808" w:rsidRPr="00D95972" w:rsidRDefault="0080480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1767"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826" w:type="dxa"/>
            <w:tcBorders>
              <w:top w:val="single" w:sz="4" w:space="0" w:color="auto"/>
              <w:bottom w:val="single" w:sz="4" w:space="0" w:color="auto"/>
            </w:tcBorders>
            <w:shd w:val="clear" w:color="auto" w:fill="FFFFFF"/>
          </w:tcPr>
          <w:p w:rsidR="00804808" w:rsidRPr="00D95972" w:rsidRDefault="0080480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04808" w:rsidRPr="00D95972" w:rsidRDefault="00804808" w:rsidP="00F0775D">
            <w:pPr>
              <w:rPr>
                <w:rFonts w:eastAsia="Batang" w:cs="Arial"/>
                <w:lang w:eastAsia="ko-KR"/>
              </w:rPr>
            </w:pPr>
          </w:p>
        </w:tc>
      </w:tr>
      <w:tr w:rsidR="00341BEC" w:rsidRPr="00D95972" w:rsidTr="00976D40">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341BEC">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bookmarkStart w:id="12" w:name="_Hlk48559896"/>
            <w:r w:rsidRPr="00D675A3">
              <w:rPr>
                <w:rFonts w:cs="Arial"/>
              </w:rPr>
              <w:t>Study on enhanced IMS to 5GC Integration Phase 2</w:t>
            </w:r>
            <w:bookmarkEnd w:id="12"/>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341BEC" w:rsidRPr="00D95972" w:rsidTr="00341BE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341B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p>
        </w:tc>
      </w:tr>
      <w:tr w:rsidR="00341BEC" w:rsidRPr="00D95972" w:rsidTr="005E0E0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341BE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341B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Default="00341BEC" w:rsidP="00341BEC">
            <w:pPr>
              <w:rPr>
                <w:rFonts w:eastAsia="Batang" w:cs="Arial"/>
                <w:lang w:eastAsia="ko-KR"/>
              </w:rPr>
            </w:pPr>
          </w:p>
        </w:tc>
      </w:tr>
      <w:tr w:rsidR="00341BEC" w:rsidRPr="00D95972" w:rsidTr="005E0E0C">
        <w:tc>
          <w:tcPr>
            <w:tcW w:w="976" w:type="dxa"/>
            <w:tcBorders>
              <w:left w:val="thinThickThinSmallGap" w:sz="24" w:space="0" w:color="auto"/>
              <w:bottom w:val="nil"/>
            </w:tcBorders>
            <w:shd w:val="clear" w:color="auto" w:fill="auto"/>
          </w:tcPr>
          <w:p w:rsidR="00341BEC" w:rsidRPr="00D95972" w:rsidRDefault="00341BEC" w:rsidP="00341BEC">
            <w:pPr>
              <w:rPr>
                <w:rFonts w:cs="Arial"/>
              </w:rPr>
            </w:pPr>
          </w:p>
        </w:tc>
        <w:tc>
          <w:tcPr>
            <w:tcW w:w="1317" w:type="dxa"/>
            <w:gridSpan w:val="2"/>
            <w:tcBorders>
              <w:bottom w:val="nil"/>
            </w:tcBorders>
            <w:shd w:val="clear" w:color="auto" w:fill="auto"/>
          </w:tcPr>
          <w:p w:rsidR="00341BEC" w:rsidRPr="00D95972" w:rsidRDefault="00341BEC" w:rsidP="00341BEC">
            <w:pPr>
              <w:rPr>
                <w:rFonts w:cs="Arial"/>
              </w:rPr>
            </w:pPr>
          </w:p>
        </w:tc>
        <w:tc>
          <w:tcPr>
            <w:tcW w:w="1088" w:type="dxa"/>
            <w:tcBorders>
              <w:top w:val="single" w:sz="4" w:space="0" w:color="auto"/>
              <w:bottom w:val="single" w:sz="4" w:space="0" w:color="auto"/>
            </w:tcBorders>
            <w:shd w:val="clear" w:color="auto" w:fill="FFFFFF"/>
          </w:tcPr>
          <w:p w:rsidR="00341BEC" w:rsidRDefault="00341BEC" w:rsidP="00341BEC">
            <w:pPr>
              <w:overflowPunct/>
              <w:autoSpaceDE/>
              <w:adjustRightInd/>
              <w:rPr>
                <w:rFonts w:cs="Arial"/>
                <w:lang w:val="en-US"/>
              </w:rPr>
            </w:pPr>
          </w:p>
        </w:tc>
        <w:tc>
          <w:tcPr>
            <w:tcW w:w="4191" w:type="dxa"/>
            <w:gridSpan w:val="3"/>
            <w:tcBorders>
              <w:top w:val="single" w:sz="4" w:space="0" w:color="auto"/>
              <w:bottom w:val="single" w:sz="4" w:space="0" w:color="auto"/>
            </w:tcBorders>
            <w:shd w:val="clear" w:color="auto" w:fill="FFFFFF"/>
          </w:tcPr>
          <w:p w:rsidR="00341BEC" w:rsidRDefault="00341BEC" w:rsidP="00341BEC">
            <w:pPr>
              <w:rPr>
                <w:rFonts w:cs="Arial"/>
              </w:rPr>
            </w:pPr>
          </w:p>
        </w:tc>
        <w:tc>
          <w:tcPr>
            <w:tcW w:w="1767" w:type="dxa"/>
            <w:tcBorders>
              <w:top w:val="single" w:sz="4" w:space="0" w:color="auto"/>
              <w:bottom w:val="single" w:sz="4" w:space="0" w:color="auto"/>
            </w:tcBorders>
            <w:shd w:val="clear" w:color="auto" w:fill="FFFFFF"/>
          </w:tcPr>
          <w:p w:rsidR="00341BEC" w:rsidRDefault="00341BEC" w:rsidP="00341BEC">
            <w:pPr>
              <w:rPr>
                <w:rFonts w:cs="Arial"/>
              </w:rPr>
            </w:pPr>
          </w:p>
        </w:tc>
        <w:tc>
          <w:tcPr>
            <w:tcW w:w="826" w:type="dxa"/>
            <w:tcBorders>
              <w:top w:val="single" w:sz="4" w:space="0" w:color="auto"/>
              <w:bottom w:val="single" w:sz="4" w:space="0" w:color="auto"/>
            </w:tcBorders>
            <w:shd w:val="clear" w:color="auto" w:fill="FFFFFF"/>
          </w:tcPr>
          <w:p w:rsidR="00341BEC" w:rsidRDefault="00341BEC" w:rsidP="00341BE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A36753" w:rsidRDefault="00341BEC" w:rsidP="00341BEC">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341BEC">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Multi-device and multi-identity enhancements</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341BEC">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591866">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t>Stage 3 of Multimedia Priority Service (MPS) Phase 2</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153E98" w:rsidRPr="00D95972" w:rsidTr="00976D40">
        <w:tc>
          <w:tcPr>
            <w:tcW w:w="976" w:type="dxa"/>
            <w:tcBorders>
              <w:left w:val="thinThickThinSmallGap" w:sz="24" w:space="0" w:color="auto"/>
              <w:bottom w:val="nil"/>
            </w:tcBorders>
            <w:shd w:val="clear" w:color="auto" w:fill="auto"/>
          </w:tcPr>
          <w:p w:rsidR="00153E98" w:rsidRPr="00D95972" w:rsidRDefault="00153E98" w:rsidP="00F0775D">
            <w:pPr>
              <w:rPr>
                <w:rFonts w:cs="Arial"/>
              </w:rPr>
            </w:pPr>
          </w:p>
        </w:tc>
        <w:tc>
          <w:tcPr>
            <w:tcW w:w="1317" w:type="dxa"/>
            <w:gridSpan w:val="2"/>
            <w:tcBorders>
              <w:bottom w:val="nil"/>
            </w:tcBorders>
            <w:shd w:val="clear" w:color="auto" w:fill="auto"/>
          </w:tcPr>
          <w:p w:rsidR="00153E98" w:rsidRPr="00D95972" w:rsidRDefault="00153E98" w:rsidP="00F0775D">
            <w:pPr>
              <w:rPr>
                <w:rFonts w:cs="Arial"/>
              </w:rPr>
            </w:pPr>
          </w:p>
        </w:tc>
        <w:tc>
          <w:tcPr>
            <w:tcW w:w="1088" w:type="dxa"/>
            <w:tcBorders>
              <w:top w:val="single" w:sz="4" w:space="0" w:color="auto"/>
              <w:bottom w:val="single" w:sz="4" w:space="0" w:color="auto"/>
            </w:tcBorders>
            <w:shd w:val="clear" w:color="auto" w:fill="FFFFFF"/>
          </w:tcPr>
          <w:p w:rsidR="00153E98" w:rsidRPr="00D95972" w:rsidRDefault="00153E98"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53E98" w:rsidRPr="00D95972" w:rsidRDefault="00153E98" w:rsidP="00F0775D">
            <w:pPr>
              <w:rPr>
                <w:rFonts w:cs="Arial"/>
              </w:rPr>
            </w:pPr>
          </w:p>
        </w:tc>
        <w:tc>
          <w:tcPr>
            <w:tcW w:w="1767" w:type="dxa"/>
            <w:tcBorders>
              <w:top w:val="single" w:sz="4" w:space="0" w:color="auto"/>
              <w:bottom w:val="single" w:sz="4" w:space="0" w:color="auto"/>
            </w:tcBorders>
            <w:shd w:val="clear" w:color="auto" w:fill="FFFFFF"/>
          </w:tcPr>
          <w:p w:rsidR="00153E98" w:rsidRPr="00D95972" w:rsidRDefault="00153E98" w:rsidP="00F0775D">
            <w:pPr>
              <w:rPr>
                <w:rFonts w:cs="Arial"/>
              </w:rPr>
            </w:pPr>
          </w:p>
        </w:tc>
        <w:tc>
          <w:tcPr>
            <w:tcW w:w="826" w:type="dxa"/>
            <w:tcBorders>
              <w:top w:val="single" w:sz="4" w:space="0" w:color="auto"/>
              <w:bottom w:val="single" w:sz="4" w:space="0" w:color="auto"/>
            </w:tcBorders>
            <w:shd w:val="clear" w:color="auto" w:fill="FFFFFF"/>
          </w:tcPr>
          <w:p w:rsidR="00153E98" w:rsidRPr="00D95972" w:rsidRDefault="00153E98"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53E98" w:rsidRPr="00D95972" w:rsidRDefault="00153E98"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Default="00F0775D" w:rsidP="00F0775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BC78BB">
              <w:rPr>
                <w:rFonts w:cs="Arial"/>
                <w:color w:val="000000"/>
                <w:lang w:val="en-US"/>
              </w:rPr>
              <w:t>Mission Critical system migration and interconnection</w:t>
            </w:r>
          </w:p>
          <w:p w:rsidR="00F0775D" w:rsidRDefault="00F0775D" w:rsidP="00F0775D">
            <w:pPr>
              <w:rPr>
                <w:rFonts w:cs="Arial"/>
                <w:color w:val="000000"/>
                <w:lang w:val="en-US"/>
              </w:rPr>
            </w:pPr>
          </w:p>
          <w:p w:rsidR="00F0775D" w:rsidRDefault="00F0775D" w:rsidP="00F0775D">
            <w:pPr>
              <w:rPr>
                <w:rFonts w:cs="Arial"/>
                <w:color w:val="000000"/>
                <w:lang w:val="en-US"/>
              </w:rPr>
            </w:pPr>
            <w:r>
              <w:rPr>
                <w:rFonts w:cs="Arial"/>
                <w:color w:val="000000"/>
                <w:lang w:val="en-US"/>
              </w:rPr>
              <w:t>Shifted from Rel-16</w:t>
            </w:r>
          </w:p>
          <w:p w:rsidR="00F0775D" w:rsidRDefault="00F0775D" w:rsidP="00F0775D">
            <w:pPr>
              <w:rPr>
                <w:szCs w:val="16"/>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t>CT aspects of Enhanced Mission Critical Communication Interworking with Land Mobile Radio Systems</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CT aspects of Enhanced Mission Critical Push-to-talk architecture phase 3</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341BEC"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p>
        </w:tc>
      </w:tr>
      <w:tr w:rsidR="00341BEC"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341BEC" w:rsidRDefault="00341BEC" w:rsidP="00F63FF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341BEC" w:rsidRDefault="00341BEC" w:rsidP="00F63FFE">
            <w:pPr>
              <w:rPr>
                <w:rFonts w:eastAsia="Batang" w:cs="Arial"/>
                <w:lang w:eastAsia="ko-KR"/>
              </w:rPr>
            </w:pPr>
          </w:p>
        </w:tc>
      </w:tr>
      <w:tr w:rsidR="00341BEC" w:rsidRPr="00FC52D5"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341BEC" w:rsidRPr="00FC52D5" w:rsidRDefault="00341BEC" w:rsidP="00F63FFE">
            <w:pPr>
              <w:rPr>
                <w:rFonts w:cs="Arial"/>
              </w:rPr>
            </w:pPr>
          </w:p>
        </w:tc>
        <w:tc>
          <w:tcPr>
            <w:tcW w:w="1317" w:type="dxa"/>
            <w:gridSpan w:val="2"/>
            <w:tcBorders>
              <w:top w:val="nil"/>
              <w:left w:val="single" w:sz="6" w:space="0" w:color="auto"/>
              <w:bottom w:val="nil"/>
              <w:right w:val="single" w:sz="6" w:space="0" w:color="auto"/>
            </w:tcBorders>
          </w:tcPr>
          <w:p w:rsidR="00341BEC" w:rsidRPr="00FC52D5" w:rsidRDefault="00341BEC"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auto"/>
          </w:tcPr>
          <w:p w:rsidR="00341BEC" w:rsidRDefault="00341BEC" w:rsidP="00F63FF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tcPr>
          <w:p w:rsidR="00341BEC" w:rsidRPr="00FC52D5" w:rsidRDefault="00341BEC" w:rsidP="00F63FFE">
            <w:pPr>
              <w:rPr>
                <w:rFonts w:eastAsia="Batang" w:cs="Arial"/>
                <w:lang w:eastAsia="ko-KR"/>
              </w:rPr>
            </w:pPr>
          </w:p>
        </w:tc>
      </w:tr>
      <w:tr w:rsidR="00341BEC" w:rsidRPr="00D95972" w:rsidTr="00D2386E">
        <w:tc>
          <w:tcPr>
            <w:tcW w:w="976" w:type="dxa"/>
            <w:tcBorders>
              <w:left w:val="thinThickThinSmallGap" w:sz="24" w:space="0" w:color="auto"/>
              <w:bottom w:val="nil"/>
            </w:tcBorders>
            <w:shd w:val="clear" w:color="auto" w:fill="auto"/>
          </w:tcPr>
          <w:p w:rsidR="00341BEC" w:rsidRPr="00D95972" w:rsidRDefault="00341BEC" w:rsidP="00F0775D">
            <w:pPr>
              <w:rPr>
                <w:rFonts w:cs="Arial"/>
              </w:rPr>
            </w:pPr>
          </w:p>
        </w:tc>
        <w:tc>
          <w:tcPr>
            <w:tcW w:w="1317" w:type="dxa"/>
            <w:gridSpan w:val="2"/>
            <w:tcBorders>
              <w:bottom w:val="nil"/>
            </w:tcBorders>
            <w:shd w:val="clear" w:color="auto" w:fill="auto"/>
          </w:tcPr>
          <w:p w:rsidR="00341BEC" w:rsidRPr="00D95972" w:rsidRDefault="00341BEC" w:rsidP="00F0775D">
            <w:pPr>
              <w:rPr>
                <w:rFonts w:cs="Arial"/>
              </w:rPr>
            </w:pPr>
          </w:p>
        </w:tc>
        <w:tc>
          <w:tcPr>
            <w:tcW w:w="1088" w:type="dxa"/>
            <w:tcBorders>
              <w:top w:val="single" w:sz="4" w:space="0" w:color="auto"/>
              <w:bottom w:val="single" w:sz="4" w:space="0" w:color="auto"/>
            </w:tcBorders>
            <w:shd w:val="clear" w:color="auto" w:fill="FFFFFF"/>
          </w:tcPr>
          <w:p w:rsidR="00341BEC" w:rsidRPr="00D95972" w:rsidRDefault="00341BEC"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1767"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826" w:type="dxa"/>
            <w:tcBorders>
              <w:top w:val="single" w:sz="4" w:space="0" w:color="auto"/>
              <w:bottom w:val="single" w:sz="4" w:space="0" w:color="auto"/>
            </w:tcBorders>
            <w:shd w:val="clear" w:color="auto" w:fill="FFFFFF"/>
          </w:tcPr>
          <w:p w:rsidR="00341BEC" w:rsidRPr="00D95972" w:rsidRDefault="00341BEC"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1BEC" w:rsidRPr="00D95972" w:rsidRDefault="00341BEC"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297542">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eMONASTERY2</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887587">
              <w:rPr>
                <w:rFonts w:cs="Arial"/>
                <w:snapToGrid w:val="0"/>
                <w:color w:val="000000"/>
                <w:lang w:val="en-US"/>
              </w:rPr>
              <w:t xml:space="preserve">Enhancements to Mobile Communication System for Railways Phase 2 </w:t>
            </w:r>
          </w:p>
          <w:p w:rsidR="00F0775D" w:rsidRDefault="00F0775D" w:rsidP="00F0775D">
            <w:pPr>
              <w:rPr>
                <w:rFonts w:cs="Arial"/>
                <w:color w:val="000000"/>
                <w:lang w:val="en-US"/>
              </w:rPr>
            </w:pPr>
          </w:p>
          <w:p w:rsidR="00F0775D" w:rsidRDefault="00F0775D" w:rsidP="00F0775D">
            <w:pPr>
              <w:rPr>
                <w:szCs w:val="16"/>
              </w:rPr>
            </w:pP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1A6414">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hemeFill="background1"/>
          </w:tcPr>
          <w:p w:rsidR="00F0775D" w:rsidRDefault="00F0775D" w:rsidP="00F0775D"/>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D2386E">
        <w:tc>
          <w:tcPr>
            <w:tcW w:w="976" w:type="dxa"/>
            <w:tcBorders>
              <w:top w:val="single" w:sz="4" w:space="0" w:color="auto"/>
              <w:left w:val="thinThickThinSmallGap" w:sz="24" w:space="0" w:color="auto"/>
              <w:bottom w:val="single" w:sz="4" w:space="0" w:color="auto"/>
            </w:tcBorders>
            <w:shd w:val="clear" w:color="auto" w:fill="auto"/>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0775D" w:rsidRPr="00D95972" w:rsidRDefault="00F0775D" w:rsidP="00F0775D">
            <w:pPr>
              <w:rPr>
                <w:rFonts w:cs="Arial"/>
              </w:rPr>
            </w:pPr>
            <w:r>
              <w:t>Stop24980</w:t>
            </w:r>
          </w:p>
        </w:tc>
        <w:tc>
          <w:tcPr>
            <w:tcW w:w="1088"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D95972" w:rsidRDefault="00F0775D" w:rsidP="00F0775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Default="00F0775D" w:rsidP="00F0775D">
            <w:pPr>
              <w:rPr>
                <w:rFonts w:cs="Arial"/>
                <w:color w:val="000000"/>
                <w:lang w:val="en-US"/>
              </w:rPr>
            </w:pPr>
            <w:r w:rsidRPr="000861EF">
              <w:rPr>
                <w:rFonts w:cs="Arial"/>
                <w:snapToGrid w:val="0"/>
                <w:color w:val="000000"/>
                <w:lang w:val="en-US"/>
              </w:rPr>
              <w:t>Stop updating TR 24.980</w:t>
            </w:r>
          </w:p>
          <w:p w:rsidR="00F0775D" w:rsidRDefault="00F0775D" w:rsidP="00F0775D">
            <w:pPr>
              <w:rPr>
                <w:rFonts w:cs="Arial"/>
                <w:color w:val="000000"/>
                <w:lang w:val="en-US"/>
              </w:rPr>
            </w:pPr>
          </w:p>
          <w:p w:rsidR="00F0775D" w:rsidRDefault="00F0775D" w:rsidP="00F0775D">
            <w:pPr>
              <w:rPr>
                <w:szCs w:val="16"/>
              </w:rPr>
            </w:pPr>
            <w:r>
              <w:rPr>
                <w:szCs w:val="16"/>
              </w:rPr>
              <w:t xml:space="preserve">No CRs needed, </w:t>
            </w:r>
            <w:r w:rsidRPr="00CC74DF">
              <w:rPr>
                <w:szCs w:val="16"/>
                <w:highlight w:val="green"/>
              </w:rPr>
              <w:t>100%</w:t>
            </w:r>
          </w:p>
          <w:p w:rsidR="00F0775D" w:rsidRDefault="00F0775D" w:rsidP="00F0775D">
            <w:pPr>
              <w:rPr>
                <w:rFonts w:cs="Arial"/>
                <w:color w:val="000000"/>
              </w:rPr>
            </w:pPr>
          </w:p>
          <w:p w:rsidR="00F0775D" w:rsidRDefault="00F0775D" w:rsidP="00F0775D">
            <w:pPr>
              <w:rPr>
                <w:rFonts w:cs="Arial"/>
                <w:color w:val="000000"/>
                <w:lang w:val="en-US"/>
              </w:rPr>
            </w:pPr>
          </w:p>
          <w:p w:rsidR="00F0775D" w:rsidRPr="00D95972" w:rsidRDefault="00F0775D" w:rsidP="00F0775D">
            <w:pPr>
              <w:rPr>
                <w:rFonts w:eastAsia="Batang" w:cs="Arial"/>
                <w:lang w:eastAsia="ko-KR"/>
              </w:rPr>
            </w:pPr>
          </w:p>
        </w:tc>
      </w:tr>
      <w:tr w:rsidR="00F0775D" w:rsidRPr="00D95972" w:rsidTr="00D2386E">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976D40">
        <w:tc>
          <w:tcPr>
            <w:tcW w:w="976" w:type="dxa"/>
            <w:tcBorders>
              <w:left w:val="thinThickThinSmallGap" w:sz="24" w:space="0" w:color="auto"/>
              <w:bottom w:val="nil"/>
            </w:tcBorders>
            <w:shd w:val="clear" w:color="auto" w:fill="auto"/>
          </w:tcPr>
          <w:p w:rsidR="00F0775D" w:rsidRPr="00D95972" w:rsidRDefault="00F0775D" w:rsidP="00F0775D">
            <w:pPr>
              <w:rPr>
                <w:rFonts w:cs="Arial"/>
              </w:rPr>
            </w:pPr>
          </w:p>
        </w:tc>
        <w:tc>
          <w:tcPr>
            <w:tcW w:w="1317" w:type="dxa"/>
            <w:gridSpan w:val="2"/>
            <w:tcBorders>
              <w:bottom w:val="nil"/>
            </w:tcBorders>
            <w:shd w:val="clear" w:color="auto" w:fill="auto"/>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95972" w:rsidRDefault="00F0775D" w:rsidP="00F0775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eastAsia="Batang" w:cs="Arial"/>
                <w:lang w:eastAsia="ko-KR"/>
              </w:rPr>
            </w:pPr>
          </w:p>
        </w:tc>
      </w:tr>
      <w:tr w:rsidR="00F0775D"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F0775D" w:rsidRPr="00D95972" w:rsidRDefault="00F0775D" w:rsidP="00F0775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F0775D" w:rsidRPr="00D95972" w:rsidRDefault="00F0775D" w:rsidP="00F0775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F0775D" w:rsidRPr="00D95972" w:rsidRDefault="00F0775D" w:rsidP="00F0775D">
            <w:pPr>
              <w:rPr>
                <w:rFonts w:cs="Arial"/>
              </w:rPr>
            </w:pPr>
          </w:p>
        </w:tc>
        <w:tc>
          <w:tcPr>
            <w:tcW w:w="4191" w:type="dxa"/>
            <w:gridSpan w:val="3"/>
            <w:tcBorders>
              <w:top w:val="single" w:sz="4" w:space="0" w:color="auto"/>
              <w:bottom w:val="single" w:sz="4" w:space="0" w:color="auto"/>
            </w:tcBorders>
          </w:tcPr>
          <w:p w:rsidR="00F0775D" w:rsidRPr="00153E98" w:rsidRDefault="00153E98" w:rsidP="00F0775D">
            <w:pPr>
              <w:rPr>
                <w:rFonts w:cs="Arial"/>
                <w:b/>
                <w:bCs/>
              </w:rPr>
            </w:pPr>
            <w:r w:rsidRPr="00153E98">
              <w:rPr>
                <w:rFonts w:eastAsia="Calibri" w:cs="Arial"/>
                <w:b/>
                <w:bCs/>
                <w:color w:val="000000"/>
                <w:highlight w:val="yellow"/>
              </w:rPr>
              <w:t>NOT IN SCOPE</w:t>
            </w:r>
          </w:p>
        </w:tc>
        <w:tc>
          <w:tcPr>
            <w:tcW w:w="1767" w:type="dxa"/>
            <w:tcBorders>
              <w:top w:val="single" w:sz="4" w:space="0" w:color="auto"/>
              <w:bottom w:val="single" w:sz="4" w:space="0" w:color="auto"/>
            </w:tcBorders>
          </w:tcPr>
          <w:p w:rsidR="00F0775D" w:rsidRPr="00D95972" w:rsidRDefault="00F0775D" w:rsidP="00F0775D">
            <w:pPr>
              <w:rPr>
                <w:rFonts w:cs="Arial"/>
              </w:rPr>
            </w:pPr>
          </w:p>
        </w:tc>
        <w:tc>
          <w:tcPr>
            <w:tcW w:w="826" w:type="dxa"/>
            <w:tcBorders>
              <w:top w:val="single" w:sz="4" w:space="0" w:color="auto"/>
              <w:bottom w:val="single" w:sz="4" w:space="0" w:color="auto"/>
            </w:tcBorders>
          </w:tcPr>
          <w:p w:rsidR="00F0775D" w:rsidRPr="00D95972"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tcPr>
          <w:p w:rsidR="00F0775D" w:rsidRDefault="00F0775D" w:rsidP="00F0775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F0775D" w:rsidRDefault="00F0775D" w:rsidP="00F0775D">
            <w:pPr>
              <w:rPr>
                <w:rFonts w:eastAsia="Batang" w:cs="Arial"/>
                <w:color w:val="000000"/>
                <w:lang w:eastAsia="ko-KR"/>
              </w:rPr>
            </w:pPr>
          </w:p>
          <w:p w:rsidR="00F0775D" w:rsidRDefault="00F0775D" w:rsidP="00F0775D">
            <w:pPr>
              <w:rPr>
                <w:rFonts w:cs="Arial"/>
                <w:color w:val="000000"/>
              </w:rPr>
            </w:pPr>
          </w:p>
          <w:p w:rsidR="00F0775D" w:rsidRPr="00D95972" w:rsidRDefault="00F0775D" w:rsidP="00F0775D">
            <w:pPr>
              <w:rPr>
                <w:rFonts w:eastAsia="Batang" w:cs="Arial"/>
                <w:color w:val="000000"/>
                <w:lang w:eastAsia="ko-KR"/>
              </w:rPr>
            </w:pPr>
          </w:p>
          <w:p w:rsidR="00F0775D" w:rsidRPr="00D95972" w:rsidRDefault="00F0775D" w:rsidP="00F0775D">
            <w:pPr>
              <w:rPr>
                <w:rFonts w:eastAsia="Batang" w:cs="Arial"/>
                <w:lang w:eastAsia="ko-KR"/>
              </w:rPr>
            </w:pPr>
          </w:p>
        </w:tc>
      </w:tr>
      <w:tr w:rsidR="00C8684F" w:rsidTr="00153E98">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C8684F" w:rsidRDefault="00C8684F" w:rsidP="00F63FFE">
            <w:pPr>
              <w:rPr>
                <w:rFonts w:cs="Arial"/>
              </w:rPr>
            </w:pPr>
          </w:p>
        </w:tc>
        <w:tc>
          <w:tcPr>
            <w:tcW w:w="1317" w:type="dxa"/>
            <w:gridSpan w:val="2"/>
            <w:tcBorders>
              <w:top w:val="nil"/>
              <w:left w:val="single" w:sz="6" w:space="0" w:color="auto"/>
              <w:bottom w:val="nil"/>
              <w:right w:val="single" w:sz="6" w:space="0" w:color="auto"/>
            </w:tcBorders>
          </w:tcPr>
          <w:p w:rsidR="00C8684F" w:rsidRDefault="00C8684F" w:rsidP="00F63FFE">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overflowPunct/>
              <w:autoSpaceDE/>
              <w:adjustRightInd/>
              <w:rPr>
                <w:rFonts w:cs="Arial"/>
                <w:lang w:val="en-US"/>
              </w:rPr>
            </w:pP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C8684F" w:rsidRDefault="00C8684F" w:rsidP="00F63FFE">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C8684F" w:rsidRDefault="00C8684F" w:rsidP="00F63FFE">
            <w:pPr>
              <w:rPr>
                <w:rFonts w:eastAsia="Batang" w:cs="Arial"/>
                <w:lang w:eastAsia="ko-KR"/>
              </w:rPr>
            </w:pPr>
          </w:p>
        </w:tc>
      </w:tr>
      <w:tr w:rsidR="00F0775D" w:rsidRPr="00DA4B50" w:rsidTr="00976D40">
        <w:tc>
          <w:tcPr>
            <w:tcW w:w="976" w:type="dxa"/>
            <w:tcBorders>
              <w:top w:val="nil"/>
              <w:left w:val="thinThickThinSmallGap" w:sz="24" w:space="0" w:color="auto"/>
              <w:bottom w:val="nil"/>
            </w:tcBorders>
            <w:shd w:val="clear" w:color="auto" w:fill="auto"/>
          </w:tcPr>
          <w:p w:rsidR="00F0775D" w:rsidRPr="00B876FF" w:rsidRDefault="00F0775D" w:rsidP="00F0775D">
            <w:pPr>
              <w:rPr>
                <w:rFonts w:cs="Arial"/>
              </w:rPr>
            </w:pPr>
          </w:p>
        </w:tc>
        <w:tc>
          <w:tcPr>
            <w:tcW w:w="1317" w:type="dxa"/>
            <w:gridSpan w:val="2"/>
            <w:tcBorders>
              <w:top w:val="nil"/>
              <w:bottom w:val="nil"/>
            </w:tcBorders>
            <w:shd w:val="clear" w:color="auto" w:fill="auto"/>
          </w:tcPr>
          <w:p w:rsidR="00F0775D" w:rsidRPr="00DA4B50" w:rsidRDefault="00F0775D" w:rsidP="00F0775D">
            <w:pPr>
              <w:rPr>
                <w:rFonts w:eastAsia="Arial Unicode MS" w:cs="Arial"/>
                <w:lang w:val="en-US"/>
              </w:rPr>
            </w:pPr>
          </w:p>
        </w:tc>
        <w:tc>
          <w:tcPr>
            <w:tcW w:w="1088"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1767"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826" w:type="dxa"/>
            <w:tcBorders>
              <w:top w:val="single" w:sz="4" w:space="0" w:color="auto"/>
              <w:bottom w:val="single" w:sz="4" w:space="0" w:color="auto"/>
            </w:tcBorders>
            <w:shd w:val="clear" w:color="auto" w:fill="FFFFFF"/>
          </w:tcPr>
          <w:p w:rsidR="00F0775D" w:rsidRPr="00DA4B50" w:rsidRDefault="00F0775D" w:rsidP="00F0775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A4B50" w:rsidRDefault="00F0775D" w:rsidP="00F0775D">
            <w:pPr>
              <w:rPr>
                <w:rFonts w:cs="Arial"/>
                <w:lang w:val="en-US"/>
              </w:rPr>
            </w:pPr>
          </w:p>
        </w:tc>
      </w:tr>
      <w:tr w:rsidR="00F0775D" w:rsidRPr="00D95972" w:rsidTr="00B13F17">
        <w:tc>
          <w:tcPr>
            <w:tcW w:w="976" w:type="dxa"/>
            <w:tcBorders>
              <w:top w:val="single" w:sz="12" w:space="0" w:color="auto"/>
              <w:left w:val="thinThickThinSmallGap" w:sz="24" w:space="0" w:color="auto"/>
              <w:bottom w:val="single" w:sz="4" w:space="0" w:color="auto"/>
            </w:tcBorders>
            <w:shd w:val="clear" w:color="auto" w:fill="0000FF"/>
          </w:tcPr>
          <w:p w:rsidR="00F0775D" w:rsidRPr="00DA4B50" w:rsidRDefault="00F0775D" w:rsidP="00F0775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eastAsia="Batang" w:cs="Arial"/>
                <w:color w:val="000000"/>
                <w:lang w:eastAsia="ko-KR"/>
              </w:rPr>
            </w:pPr>
            <w:r w:rsidRPr="00D95972">
              <w:rPr>
                <w:rFonts w:cs="Arial"/>
              </w:rPr>
              <w:t>Result &amp; comment</w:t>
            </w:r>
          </w:p>
        </w:tc>
      </w:tr>
      <w:tr w:rsidR="00F0775D" w:rsidRPr="00D95972" w:rsidTr="000A11D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Pr="009A4107"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hemeFill="background1"/>
          </w:tcPr>
          <w:p w:rsidR="00F0775D" w:rsidRPr="009A4107" w:rsidRDefault="00F0775D" w:rsidP="00F0775D">
            <w:pPr>
              <w:rPr>
                <w:rFonts w:cs="Arial"/>
                <w:lang w:val="en-US"/>
              </w:rPr>
            </w:pPr>
          </w:p>
        </w:tc>
        <w:tc>
          <w:tcPr>
            <w:tcW w:w="1767" w:type="dxa"/>
            <w:tcBorders>
              <w:top w:val="single" w:sz="4" w:space="0" w:color="auto"/>
              <w:bottom w:val="single" w:sz="4" w:space="0" w:color="auto"/>
            </w:tcBorders>
            <w:shd w:val="clear" w:color="auto" w:fill="FFFFFF" w:themeFill="background1"/>
          </w:tcPr>
          <w:p w:rsidR="00F0775D" w:rsidRPr="009A4107" w:rsidRDefault="00F0775D" w:rsidP="00F0775D">
            <w:pPr>
              <w:rPr>
                <w:rFonts w:cs="Arial"/>
                <w:lang w:val="en-US"/>
              </w:rPr>
            </w:pPr>
          </w:p>
        </w:tc>
        <w:tc>
          <w:tcPr>
            <w:tcW w:w="826" w:type="dxa"/>
            <w:tcBorders>
              <w:top w:val="single" w:sz="4" w:space="0" w:color="auto"/>
              <w:bottom w:val="single" w:sz="4" w:space="0" w:color="auto"/>
            </w:tcBorders>
            <w:shd w:val="clear" w:color="auto" w:fill="FFFFFF" w:themeFill="background1"/>
          </w:tcPr>
          <w:p w:rsidR="00F0775D" w:rsidRPr="00AB5FEE"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Pr="009A4107" w:rsidRDefault="00F0775D" w:rsidP="00F0775D">
            <w:pPr>
              <w:rPr>
                <w:rFonts w:cs="Arial"/>
                <w:color w:val="000000"/>
                <w:lang w:val="en-US"/>
              </w:rPr>
            </w:pPr>
          </w:p>
        </w:tc>
      </w:tr>
      <w:tr w:rsidR="00F0775D" w:rsidRPr="00D95972" w:rsidTr="00A94CF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cs="Arial"/>
              </w:rPr>
            </w:pPr>
          </w:p>
        </w:tc>
      </w:tr>
      <w:tr w:rsidR="00F0775D" w:rsidRPr="00D95972" w:rsidTr="00A94CFC">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95972" w:rsidRDefault="00F0775D" w:rsidP="00F0775D">
            <w:pPr>
              <w:rPr>
                <w:rFonts w:cs="Arial"/>
              </w:rPr>
            </w:pPr>
          </w:p>
        </w:tc>
      </w:tr>
      <w:tr w:rsidR="00F0775D" w:rsidRPr="00D95972" w:rsidTr="00A9365E">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cs="Arial"/>
              </w:rPr>
            </w:pPr>
          </w:p>
        </w:tc>
      </w:tr>
      <w:tr w:rsidR="00F0775D" w:rsidRPr="00D95972" w:rsidTr="00B33B62">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Default="00F0775D" w:rsidP="00F0775D">
            <w:pPr>
              <w:rPr>
                <w:rFonts w:cs="Arial"/>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D95972" w:rsidRDefault="00F0775D" w:rsidP="00F0775D">
            <w:pPr>
              <w:rPr>
                <w:rFonts w:cs="Arial"/>
              </w:rPr>
            </w:pPr>
          </w:p>
        </w:tc>
      </w:tr>
      <w:tr w:rsidR="00F0775D" w:rsidRPr="00D95972" w:rsidTr="000A11D7">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1767" w:type="dxa"/>
            <w:tcBorders>
              <w:top w:val="single" w:sz="4" w:space="0" w:color="auto"/>
              <w:bottom w:val="single" w:sz="4" w:space="0" w:color="auto"/>
            </w:tcBorders>
            <w:shd w:val="clear" w:color="auto" w:fill="FFFFFF" w:themeFill="background1"/>
          </w:tcPr>
          <w:p w:rsidR="00F0775D" w:rsidRDefault="00F0775D" w:rsidP="00F0775D">
            <w:pPr>
              <w:rPr>
                <w:rFonts w:cs="Arial"/>
              </w:rPr>
            </w:pPr>
          </w:p>
        </w:tc>
        <w:tc>
          <w:tcPr>
            <w:tcW w:w="826" w:type="dxa"/>
            <w:tcBorders>
              <w:top w:val="single" w:sz="4" w:space="0" w:color="auto"/>
              <w:bottom w:val="single" w:sz="4" w:space="0" w:color="auto"/>
            </w:tcBorders>
            <w:shd w:val="clear" w:color="auto" w:fill="FFFFFF" w:themeFill="background1"/>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F0775D" w:rsidRPr="00D95972" w:rsidRDefault="00F0775D" w:rsidP="00F0775D">
            <w:pPr>
              <w:rPr>
                <w:rFonts w:cs="Arial"/>
              </w:rPr>
            </w:pPr>
          </w:p>
        </w:tc>
      </w:tr>
      <w:tr w:rsidR="00F0775D" w:rsidRPr="00D95972" w:rsidTr="002000D5">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auto"/>
          </w:tcPr>
          <w:p w:rsidR="00F0775D" w:rsidRDefault="00F0775D" w:rsidP="00F0775D">
            <w:pPr>
              <w:rPr>
                <w:rFonts w:cs="Arial"/>
              </w:rPr>
            </w:pPr>
          </w:p>
        </w:tc>
        <w:tc>
          <w:tcPr>
            <w:tcW w:w="4191" w:type="dxa"/>
            <w:gridSpan w:val="3"/>
            <w:tcBorders>
              <w:top w:val="single" w:sz="4" w:space="0" w:color="auto"/>
              <w:bottom w:val="single" w:sz="4" w:space="0" w:color="auto"/>
            </w:tcBorders>
            <w:shd w:val="clear" w:color="auto" w:fill="auto"/>
          </w:tcPr>
          <w:p w:rsidR="00F0775D" w:rsidRPr="0081707D" w:rsidRDefault="00F0775D" w:rsidP="00F0775D">
            <w:pPr>
              <w:rPr>
                <w:rFonts w:cs="Arial"/>
                <w:b/>
                <w:bCs/>
              </w:rPr>
            </w:pPr>
          </w:p>
        </w:tc>
        <w:tc>
          <w:tcPr>
            <w:tcW w:w="1767" w:type="dxa"/>
            <w:tcBorders>
              <w:top w:val="single" w:sz="4" w:space="0" w:color="auto"/>
              <w:bottom w:val="single" w:sz="4" w:space="0" w:color="auto"/>
            </w:tcBorders>
            <w:shd w:val="clear" w:color="auto" w:fill="auto"/>
          </w:tcPr>
          <w:p w:rsidR="00F0775D" w:rsidRDefault="00F0775D" w:rsidP="00F0775D">
            <w:pPr>
              <w:rPr>
                <w:rFonts w:cs="Arial"/>
              </w:rPr>
            </w:pPr>
          </w:p>
        </w:tc>
        <w:tc>
          <w:tcPr>
            <w:tcW w:w="826" w:type="dxa"/>
            <w:tcBorders>
              <w:top w:val="single" w:sz="4" w:space="0" w:color="auto"/>
              <w:bottom w:val="single" w:sz="4" w:space="0" w:color="auto"/>
            </w:tcBorders>
            <w:shd w:val="clear" w:color="auto" w:fill="auto"/>
          </w:tcPr>
          <w:p w:rsidR="00F0775D" w:rsidRPr="003C7CDD" w:rsidRDefault="00F0775D" w:rsidP="00F0775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0775D" w:rsidRPr="0081707D" w:rsidRDefault="00F0775D" w:rsidP="00F0775D">
            <w:pPr>
              <w:rPr>
                <w:rFonts w:cs="Arial"/>
                <w:b/>
                <w:bCs/>
              </w:rPr>
            </w:pPr>
          </w:p>
        </w:tc>
      </w:tr>
      <w:tr w:rsidR="00F56BEA" w:rsidRPr="00D95972" w:rsidTr="00F56BEA">
        <w:tc>
          <w:tcPr>
            <w:tcW w:w="976" w:type="dxa"/>
            <w:tcBorders>
              <w:top w:val="nil"/>
              <w:left w:val="thinThickThinSmallGap" w:sz="24" w:space="0" w:color="auto"/>
              <w:bottom w:val="nil"/>
            </w:tcBorders>
          </w:tcPr>
          <w:p w:rsidR="00F56BEA" w:rsidRPr="00D95972" w:rsidRDefault="00F56BEA" w:rsidP="00F0775D">
            <w:pPr>
              <w:rPr>
                <w:rFonts w:cs="Arial"/>
                <w:lang w:val="en-US"/>
              </w:rPr>
            </w:pPr>
          </w:p>
        </w:tc>
        <w:tc>
          <w:tcPr>
            <w:tcW w:w="1317" w:type="dxa"/>
            <w:gridSpan w:val="2"/>
            <w:tcBorders>
              <w:top w:val="nil"/>
              <w:bottom w:val="nil"/>
            </w:tcBorders>
          </w:tcPr>
          <w:p w:rsidR="00F56BEA" w:rsidRPr="00D95972" w:rsidRDefault="00F56BEA" w:rsidP="00F0775D">
            <w:pPr>
              <w:rPr>
                <w:rFonts w:cs="Arial"/>
                <w:lang w:val="en-US"/>
              </w:rPr>
            </w:pPr>
          </w:p>
        </w:tc>
        <w:tc>
          <w:tcPr>
            <w:tcW w:w="1088" w:type="dxa"/>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56BEA" w:rsidRPr="00F56BEA" w:rsidRDefault="00F56BEA" w:rsidP="00F0775D">
            <w:pPr>
              <w:rPr>
                <w:rFonts w:cs="Arial"/>
                <w:lang w:val="en-US"/>
              </w:rPr>
            </w:pPr>
          </w:p>
        </w:tc>
        <w:tc>
          <w:tcPr>
            <w:tcW w:w="1767" w:type="dxa"/>
            <w:tcBorders>
              <w:top w:val="single" w:sz="4" w:space="0" w:color="auto"/>
              <w:bottom w:val="single" w:sz="4" w:space="0" w:color="auto"/>
            </w:tcBorders>
            <w:shd w:val="clear" w:color="auto" w:fill="FFFFFF"/>
          </w:tcPr>
          <w:p w:rsidR="00F56BEA" w:rsidRDefault="00F56BEA" w:rsidP="00F0775D">
            <w:pPr>
              <w:rPr>
                <w:rFonts w:cs="Arial"/>
                <w:lang w:val="en-US"/>
              </w:rPr>
            </w:pPr>
          </w:p>
        </w:tc>
        <w:tc>
          <w:tcPr>
            <w:tcW w:w="826" w:type="dxa"/>
            <w:tcBorders>
              <w:top w:val="single" w:sz="4" w:space="0" w:color="auto"/>
              <w:bottom w:val="single" w:sz="4" w:space="0" w:color="auto"/>
            </w:tcBorders>
            <w:shd w:val="clear" w:color="auto" w:fill="FFFFFF"/>
          </w:tcPr>
          <w:p w:rsidR="00F56BEA" w:rsidRPr="00AB5FEE" w:rsidRDefault="00F56BEA"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6BEA" w:rsidRPr="00F56BEA" w:rsidRDefault="00F56BEA" w:rsidP="00F0775D">
            <w:pPr>
              <w:rPr>
                <w:rFonts w:cs="Arial"/>
                <w:b/>
                <w:bCs/>
                <w:color w:val="FF0000"/>
              </w:rPr>
            </w:pPr>
          </w:p>
        </w:tc>
      </w:tr>
      <w:tr w:rsidR="00F0775D" w:rsidRPr="00D95972" w:rsidTr="007D248E">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4191" w:type="dxa"/>
            <w:gridSpan w:val="3"/>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1767" w:type="dxa"/>
            <w:tcBorders>
              <w:top w:val="single" w:sz="4" w:space="0" w:color="auto"/>
              <w:bottom w:val="single" w:sz="4" w:space="0" w:color="auto"/>
            </w:tcBorders>
            <w:shd w:val="clear" w:color="auto" w:fill="FFFFFF"/>
          </w:tcPr>
          <w:p w:rsidR="00F0775D" w:rsidRPr="009A4107" w:rsidRDefault="00F0775D" w:rsidP="00F0775D">
            <w:pPr>
              <w:rPr>
                <w:rFonts w:cs="Arial"/>
                <w:lang w:val="en-US"/>
              </w:rPr>
            </w:pPr>
          </w:p>
        </w:tc>
        <w:tc>
          <w:tcPr>
            <w:tcW w:w="826" w:type="dxa"/>
            <w:tcBorders>
              <w:top w:val="single" w:sz="4" w:space="0" w:color="auto"/>
              <w:bottom w:val="single" w:sz="4" w:space="0" w:color="auto"/>
            </w:tcBorders>
            <w:shd w:val="clear" w:color="auto" w:fill="FFFFFF"/>
          </w:tcPr>
          <w:p w:rsidR="00F0775D" w:rsidRPr="00AB5FEE"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9A4107" w:rsidRDefault="00F0775D" w:rsidP="00F0775D">
            <w:pPr>
              <w:rPr>
                <w:rFonts w:cs="Arial"/>
                <w:color w:val="000000"/>
                <w:lang w:val="en-US"/>
              </w:rPr>
            </w:pPr>
          </w:p>
        </w:tc>
      </w:tr>
      <w:tr w:rsidR="00F0775D" w:rsidRPr="00D95972" w:rsidTr="00976D40">
        <w:tc>
          <w:tcPr>
            <w:tcW w:w="976" w:type="dxa"/>
            <w:tcBorders>
              <w:top w:val="nil"/>
              <w:left w:val="thinThickThinSmallGap" w:sz="24" w:space="0" w:color="auto"/>
              <w:bottom w:val="nil"/>
            </w:tcBorders>
          </w:tcPr>
          <w:p w:rsidR="00F0775D" w:rsidRPr="00D95972" w:rsidRDefault="00F0775D" w:rsidP="00F0775D">
            <w:pPr>
              <w:rPr>
                <w:rFonts w:cs="Arial"/>
                <w:lang w:val="en-US"/>
              </w:rPr>
            </w:pPr>
          </w:p>
        </w:tc>
        <w:tc>
          <w:tcPr>
            <w:tcW w:w="1317" w:type="dxa"/>
            <w:gridSpan w:val="2"/>
            <w:tcBorders>
              <w:top w:val="nil"/>
              <w:bottom w:val="nil"/>
            </w:tcBorders>
          </w:tcPr>
          <w:p w:rsidR="00F0775D" w:rsidRPr="00D95972" w:rsidRDefault="00F0775D" w:rsidP="00F0775D">
            <w:pPr>
              <w:rPr>
                <w:rFonts w:cs="Arial"/>
                <w:lang w:val="en-US"/>
              </w:rPr>
            </w:pPr>
          </w:p>
        </w:tc>
        <w:tc>
          <w:tcPr>
            <w:tcW w:w="1088" w:type="dxa"/>
            <w:tcBorders>
              <w:top w:val="single" w:sz="4" w:space="0" w:color="auto"/>
              <w:bottom w:val="single" w:sz="12" w:space="0" w:color="auto"/>
            </w:tcBorders>
            <w:shd w:val="clear" w:color="auto" w:fill="FFFFFF"/>
          </w:tcPr>
          <w:p w:rsidR="00F0775D" w:rsidRPr="009027A6" w:rsidRDefault="00F0775D" w:rsidP="00F0775D"/>
        </w:tc>
        <w:tc>
          <w:tcPr>
            <w:tcW w:w="4191" w:type="dxa"/>
            <w:gridSpan w:val="3"/>
            <w:tcBorders>
              <w:top w:val="single" w:sz="4" w:space="0" w:color="auto"/>
              <w:bottom w:val="single" w:sz="12" w:space="0" w:color="auto"/>
            </w:tcBorders>
            <w:shd w:val="clear" w:color="auto" w:fill="FFFFFF"/>
          </w:tcPr>
          <w:p w:rsidR="00F0775D" w:rsidRDefault="00F0775D" w:rsidP="00F0775D">
            <w:pPr>
              <w:rPr>
                <w:rFonts w:cs="Arial"/>
                <w:lang w:val="en-US"/>
              </w:rPr>
            </w:pPr>
          </w:p>
        </w:tc>
        <w:tc>
          <w:tcPr>
            <w:tcW w:w="1767" w:type="dxa"/>
            <w:tcBorders>
              <w:top w:val="single" w:sz="4" w:space="0" w:color="auto"/>
              <w:bottom w:val="single" w:sz="12" w:space="0" w:color="auto"/>
            </w:tcBorders>
            <w:shd w:val="clear" w:color="auto" w:fill="FFFFFF"/>
          </w:tcPr>
          <w:p w:rsidR="00F0775D" w:rsidRDefault="00F0775D" w:rsidP="00F0775D">
            <w:pPr>
              <w:rPr>
                <w:rFonts w:cs="Arial"/>
                <w:lang w:val="en-US"/>
              </w:rPr>
            </w:pPr>
          </w:p>
        </w:tc>
        <w:tc>
          <w:tcPr>
            <w:tcW w:w="826" w:type="dxa"/>
            <w:tcBorders>
              <w:top w:val="single" w:sz="4" w:space="0" w:color="auto"/>
              <w:bottom w:val="single" w:sz="12" w:space="0" w:color="auto"/>
            </w:tcBorders>
            <w:shd w:val="clear" w:color="auto" w:fill="FFFFFF"/>
          </w:tcPr>
          <w:p w:rsidR="00F0775D" w:rsidRDefault="00F0775D" w:rsidP="00F0775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F0775D" w:rsidRDefault="00F0775D" w:rsidP="00F0775D"/>
        </w:tc>
      </w:tr>
      <w:tr w:rsidR="00F0775D"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F0775D" w:rsidRPr="00D95972" w:rsidRDefault="00F0775D" w:rsidP="00F0775D">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F0775D" w:rsidRPr="00D95972" w:rsidRDefault="00F0775D" w:rsidP="00F0775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F0775D" w:rsidRPr="00D95972" w:rsidRDefault="00F0775D" w:rsidP="00F0775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F0775D" w:rsidRPr="008B7AD1" w:rsidRDefault="00F0775D" w:rsidP="00F0775D">
            <w:pPr>
              <w:rPr>
                <w:rFonts w:cs="Arial"/>
                <w:bCs/>
              </w:rPr>
            </w:pPr>
            <w:r w:rsidRPr="008B7AD1">
              <w:rPr>
                <w:rFonts w:cs="Arial"/>
                <w:bCs/>
              </w:rPr>
              <w:t xml:space="preserve">Title </w:t>
            </w:r>
          </w:p>
          <w:p w:rsidR="00F0775D" w:rsidRPr="008B7AD1" w:rsidRDefault="00F0775D" w:rsidP="00F0775D">
            <w:pPr>
              <w:rPr>
                <w:rFonts w:cs="Arial"/>
                <w:bCs/>
              </w:rPr>
            </w:pPr>
          </w:p>
          <w:p w:rsidR="00F0775D" w:rsidRPr="008B7AD1" w:rsidRDefault="00F0775D" w:rsidP="00F0775D">
            <w:pPr>
              <w:rPr>
                <w:rFonts w:cs="Arial"/>
                <w:bCs/>
              </w:rPr>
            </w:pPr>
            <w:r w:rsidRPr="008B7AD1">
              <w:rPr>
                <w:rFonts w:cs="Arial"/>
                <w:bCs/>
              </w:rPr>
              <w:t>Prioritization of documents within this category will be done during the meeting.</w:t>
            </w:r>
          </w:p>
          <w:p w:rsidR="00F0775D" w:rsidRPr="008B7AD1" w:rsidRDefault="00F0775D" w:rsidP="00F0775D">
            <w:pPr>
              <w:rPr>
                <w:rFonts w:cs="Arial"/>
                <w:bCs/>
              </w:rPr>
            </w:pPr>
          </w:p>
          <w:p w:rsidR="00F0775D" w:rsidRPr="00D95972" w:rsidRDefault="00F0775D" w:rsidP="00F0775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F0775D" w:rsidRPr="00D95972" w:rsidRDefault="00F0775D" w:rsidP="00F0775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F0775D" w:rsidRPr="00D95972" w:rsidRDefault="00F0775D" w:rsidP="00F0775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F0775D" w:rsidRPr="00D95972" w:rsidRDefault="00F0775D" w:rsidP="00F0775D">
            <w:pPr>
              <w:rPr>
                <w:rFonts w:cs="Arial"/>
              </w:rPr>
            </w:pPr>
            <w:r w:rsidRPr="00D95972">
              <w:rPr>
                <w:rFonts w:cs="Arial"/>
              </w:rPr>
              <w:t xml:space="preserve">Result &amp; comments </w:t>
            </w:r>
          </w:p>
          <w:p w:rsidR="00F0775D" w:rsidRPr="00D95972" w:rsidRDefault="00F0775D" w:rsidP="00F0775D">
            <w:pPr>
              <w:rPr>
                <w:rFonts w:cs="Arial"/>
              </w:rPr>
            </w:pPr>
          </w:p>
          <w:p w:rsidR="00F0775D" w:rsidRPr="00D95972" w:rsidRDefault="00F0775D" w:rsidP="00F0775D">
            <w:pPr>
              <w:rPr>
                <w:rFonts w:cs="Arial"/>
              </w:rPr>
            </w:pPr>
            <w:r w:rsidRPr="00D95972">
              <w:rPr>
                <w:rFonts w:cs="Arial"/>
              </w:rPr>
              <w:t xml:space="preserve">Late documents and documents which were submitted with erroneous or incomplete information </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6"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0775D" w:rsidRPr="00D95972" w:rsidRDefault="00F0775D" w:rsidP="00BC1730">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cs="Arial"/>
              </w:rPr>
            </w:pPr>
            <w:r w:rsidRPr="00D95972">
              <w:rPr>
                <w:rFonts w:cs="Arial"/>
              </w:rPr>
              <w:t>Result &amp; comments</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0775D" w:rsidRPr="00D95972" w:rsidRDefault="00F0775D" w:rsidP="00BC1730">
            <w:pPr>
              <w:pStyle w:val="ListParagraph"/>
              <w:numPr>
                <w:ilvl w:val="0"/>
                <w:numId w:val="10"/>
              </w:numPr>
              <w:rPr>
                <w:rFonts w:cs="Arial"/>
              </w:rPr>
            </w:pPr>
          </w:p>
        </w:tc>
        <w:tc>
          <w:tcPr>
            <w:tcW w:w="1317" w:type="dxa"/>
            <w:gridSpan w:val="2"/>
            <w:tcBorders>
              <w:top w:val="single" w:sz="12" w:space="0" w:color="auto"/>
              <w:bottom w:val="single" w:sz="4" w:space="0" w:color="auto"/>
            </w:tcBorders>
            <w:shd w:val="clear" w:color="auto" w:fill="0000FF"/>
          </w:tcPr>
          <w:p w:rsidR="00F0775D" w:rsidRPr="00D95972" w:rsidRDefault="00F0775D" w:rsidP="00F0775D">
            <w:pPr>
              <w:rPr>
                <w:rFonts w:cs="Arial"/>
              </w:rPr>
            </w:pPr>
            <w:r w:rsidRPr="00D95972">
              <w:rPr>
                <w:rFonts w:cs="Arial"/>
              </w:rPr>
              <w:t>Closing</w:t>
            </w:r>
          </w:p>
          <w:p w:rsidR="00F0775D" w:rsidRPr="008B7AD1" w:rsidRDefault="00F0775D" w:rsidP="00F0775D">
            <w:pPr>
              <w:rPr>
                <w:rFonts w:cs="Arial"/>
              </w:rPr>
            </w:pPr>
            <w:r w:rsidRPr="008B7AD1">
              <w:rPr>
                <w:rFonts w:cs="Arial"/>
              </w:rPr>
              <w:t>Friday</w:t>
            </w:r>
          </w:p>
          <w:p w:rsidR="00F0775D" w:rsidRPr="00D95972" w:rsidRDefault="00F0775D" w:rsidP="00F0775D">
            <w:pPr>
              <w:rPr>
                <w:rFonts w:cs="Arial"/>
                <w:color w:val="FF0000"/>
              </w:rPr>
            </w:pPr>
            <w:r w:rsidRPr="008B7AD1">
              <w:rPr>
                <w:rFonts w:cs="Arial"/>
              </w:rPr>
              <w:lastRenderedPageBreak/>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4191" w:type="dxa"/>
            <w:gridSpan w:val="3"/>
            <w:tcBorders>
              <w:top w:val="single" w:sz="12" w:space="0" w:color="auto"/>
              <w:bottom w:val="single" w:sz="4" w:space="0" w:color="auto"/>
            </w:tcBorders>
            <w:shd w:val="clear" w:color="auto" w:fill="0000FF"/>
          </w:tcPr>
          <w:p w:rsidR="00F0775D" w:rsidRPr="00D95972" w:rsidRDefault="00F0775D" w:rsidP="00F0775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826" w:type="dxa"/>
            <w:tcBorders>
              <w:top w:val="single" w:sz="12" w:space="0" w:color="auto"/>
              <w:bottom w:val="single" w:sz="4" w:space="0" w:color="auto"/>
            </w:tcBorders>
            <w:shd w:val="clear" w:color="auto" w:fill="0000FF"/>
          </w:tcPr>
          <w:p w:rsidR="00F0775D" w:rsidRPr="00D95972" w:rsidRDefault="00F0775D" w:rsidP="00F0775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0775D" w:rsidRPr="00D95972" w:rsidRDefault="00F0775D" w:rsidP="00F0775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0775D" w:rsidRPr="00D95972" w:rsidTr="00976D40">
        <w:tc>
          <w:tcPr>
            <w:tcW w:w="976" w:type="dxa"/>
            <w:tcBorders>
              <w:left w:val="thinThickThinSmallGap" w:sz="24" w:space="0" w:color="auto"/>
              <w:bottom w:val="nil"/>
            </w:tcBorders>
          </w:tcPr>
          <w:p w:rsidR="00F0775D" w:rsidRPr="00D95972" w:rsidRDefault="00F0775D" w:rsidP="00F0775D">
            <w:pPr>
              <w:rPr>
                <w:rFonts w:cs="Arial"/>
              </w:rPr>
            </w:pPr>
          </w:p>
        </w:tc>
        <w:tc>
          <w:tcPr>
            <w:tcW w:w="1317" w:type="dxa"/>
            <w:gridSpan w:val="2"/>
            <w:tcBorders>
              <w:bottom w:val="nil"/>
            </w:tcBorders>
          </w:tcPr>
          <w:p w:rsidR="00F0775D" w:rsidRPr="00D95972" w:rsidRDefault="00F0775D" w:rsidP="00F0775D">
            <w:pPr>
              <w:rPr>
                <w:rFonts w:cs="Arial"/>
              </w:rPr>
            </w:pPr>
          </w:p>
        </w:tc>
        <w:tc>
          <w:tcPr>
            <w:tcW w:w="1088"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191" w:type="dxa"/>
            <w:gridSpan w:val="3"/>
            <w:tcBorders>
              <w:top w:val="single" w:sz="4" w:space="0" w:color="auto"/>
              <w:bottom w:val="single" w:sz="4" w:space="0" w:color="auto"/>
            </w:tcBorders>
            <w:shd w:val="clear" w:color="auto" w:fill="FFFFFF"/>
          </w:tcPr>
          <w:p w:rsidR="00F0775D" w:rsidRPr="00E32EA2" w:rsidRDefault="00F0775D" w:rsidP="00F0775D">
            <w:pPr>
              <w:rPr>
                <w:rFonts w:cs="Arial"/>
                <w:b/>
                <w:bCs/>
                <w:iCs/>
                <w:color w:val="FF0000"/>
              </w:rPr>
            </w:pPr>
            <w:r w:rsidRPr="00E32EA2">
              <w:rPr>
                <w:rFonts w:cs="Arial"/>
                <w:b/>
                <w:bCs/>
                <w:iCs/>
                <w:color w:val="FF0000"/>
              </w:rPr>
              <w:t xml:space="preserve">Last upload of revisions: </w:t>
            </w:r>
          </w:p>
          <w:p w:rsidR="00F0775D" w:rsidRDefault="00F0775D" w:rsidP="00F0775D">
            <w:pPr>
              <w:rPr>
                <w:rFonts w:cs="Arial"/>
                <w:b/>
                <w:bCs/>
                <w:iCs/>
                <w:color w:val="FF0000"/>
              </w:rPr>
            </w:pPr>
            <w:r>
              <w:rPr>
                <w:rFonts w:cs="Arial"/>
                <w:b/>
                <w:bCs/>
                <w:iCs/>
                <w:color w:val="FF0000"/>
              </w:rPr>
              <w:t>Thursday</w:t>
            </w:r>
            <w:r w:rsidRPr="00E32EA2">
              <w:rPr>
                <w:rFonts w:cs="Arial"/>
                <w:b/>
                <w:bCs/>
                <w:iCs/>
                <w:color w:val="FF0000"/>
              </w:rPr>
              <w:t xml:space="preserve"> </w:t>
            </w:r>
            <w:r w:rsidR="00A85020">
              <w:rPr>
                <w:rFonts w:cs="Arial"/>
                <w:b/>
                <w:bCs/>
                <w:iCs/>
                <w:color w:val="FF0000"/>
              </w:rPr>
              <w:t>28</w:t>
            </w:r>
            <w:r w:rsidRPr="00E32EA2">
              <w:rPr>
                <w:rFonts w:cs="Arial"/>
                <w:b/>
                <w:bCs/>
                <w:iCs/>
                <w:color w:val="FF0000"/>
              </w:rPr>
              <w:t xml:space="preserve"> </w:t>
            </w:r>
            <w:r w:rsidR="00A85020">
              <w:rPr>
                <w:rFonts w:cs="Arial"/>
                <w:b/>
                <w:bCs/>
                <w:iCs/>
                <w:color w:val="FF0000"/>
              </w:rPr>
              <w:t>January</w:t>
            </w:r>
            <w:r w:rsidRPr="00E32EA2">
              <w:rPr>
                <w:rFonts w:cs="Arial"/>
                <w:b/>
                <w:bCs/>
                <w:iCs/>
                <w:color w:val="FF0000"/>
              </w:rPr>
              <w:t xml:space="preserve"> 202</w:t>
            </w:r>
            <w:r w:rsidR="00A85020">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F0775D" w:rsidRPr="00E32EA2" w:rsidRDefault="00F0775D" w:rsidP="00F0775D">
            <w:pPr>
              <w:rPr>
                <w:rFonts w:cs="Arial"/>
                <w:b/>
                <w:bCs/>
                <w:iCs/>
                <w:color w:val="FF0000"/>
              </w:rPr>
            </w:pPr>
          </w:p>
          <w:p w:rsidR="00F0775D" w:rsidRPr="00E32EA2" w:rsidRDefault="00F0775D" w:rsidP="00F0775D">
            <w:pPr>
              <w:rPr>
                <w:rFonts w:cs="Arial"/>
                <w:b/>
                <w:bCs/>
                <w:iCs/>
                <w:color w:val="FF0000"/>
              </w:rPr>
            </w:pPr>
          </w:p>
          <w:p w:rsidR="00F0775D" w:rsidRPr="00E32EA2" w:rsidRDefault="00F0775D" w:rsidP="00F0775D">
            <w:pPr>
              <w:rPr>
                <w:rFonts w:cs="Arial"/>
                <w:b/>
                <w:bCs/>
                <w:iCs/>
                <w:color w:val="FF0000"/>
              </w:rPr>
            </w:pPr>
            <w:r w:rsidRPr="00E32EA2">
              <w:rPr>
                <w:rFonts w:cs="Arial"/>
                <w:b/>
                <w:bCs/>
                <w:iCs/>
                <w:color w:val="FF0000"/>
              </w:rPr>
              <w:t>Last comments:</w:t>
            </w:r>
          </w:p>
          <w:p w:rsidR="00F0775D" w:rsidRPr="00E32EA2" w:rsidRDefault="00F0775D" w:rsidP="00F0775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w:t>
            </w:r>
            <w:r w:rsidR="00015075">
              <w:rPr>
                <w:rFonts w:cs="Arial"/>
                <w:b/>
                <w:bCs/>
                <w:iCs/>
                <w:color w:val="FF0000"/>
              </w:rPr>
              <w:t>9</w:t>
            </w:r>
            <w:r w:rsidRPr="00E32EA2">
              <w:rPr>
                <w:rFonts w:cs="Arial"/>
                <w:b/>
                <w:bCs/>
                <w:iCs/>
                <w:color w:val="FF0000"/>
              </w:rPr>
              <w:t xml:space="preserve"> </w:t>
            </w:r>
            <w:r w:rsidR="00A85020">
              <w:rPr>
                <w:rFonts w:cs="Arial"/>
                <w:b/>
                <w:bCs/>
                <w:iCs/>
                <w:color w:val="FF0000"/>
              </w:rPr>
              <w:t>January</w:t>
            </w:r>
            <w:r w:rsidRPr="00E32EA2">
              <w:rPr>
                <w:rFonts w:cs="Arial"/>
                <w:b/>
                <w:bCs/>
                <w:iCs/>
                <w:color w:val="FF0000"/>
              </w:rPr>
              <w:t xml:space="preserve"> 202</w:t>
            </w:r>
            <w:r w:rsidR="00A85020">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rsidR="00F0775D" w:rsidRPr="00E32EA2" w:rsidRDefault="00F0775D" w:rsidP="00F0775D">
            <w:pPr>
              <w:rPr>
                <w:rFonts w:cs="Arial"/>
                <w:b/>
                <w:bCs/>
                <w:iCs/>
                <w:color w:val="FF0000"/>
              </w:rPr>
            </w:pPr>
          </w:p>
          <w:p w:rsidR="00F0775D" w:rsidRPr="00D326B1" w:rsidRDefault="00F0775D" w:rsidP="00F0775D">
            <w:pPr>
              <w:rPr>
                <w:rFonts w:cs="Arial"/>
              </w:rPr>
            </w:pPr>
          </w:p>
        </w:tc>
        <w:tc>
          <w:tcPr>
            <w:tcW w:w="1767"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826" w:type="dxa"/>
            <w:tcBorders>
              <w:top w:val="single" w:sz="4" w:space="0" w:color="auto"/>
              <w:bottom w:val="single" w:sz="4" w:space="0" w:color="auto"/>
            </w:tcBorders>
            <w:shd w:val="clear" w:color="auto" w:fill="FFFFFF"/>
          </w:tcPr>
          <w:p w:rsidR="00F0775D" w:rsidRPr="00D326B1" w:rsidRDefault="00F0775D" w:rsidP="00F077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0775D" w:rsidRPr="00D326B1" w:rsidRDefault="00F0775D" w:rsidP="00F0775D">
            <w:pPr>
              <w:rPr>
                <w:rFonts w:cs="Arial"/>
              </w:rPr>
            </w:pPr>
          </w:p>
        </w:tc>
      </w:tr>
      <w:tr w:rsidR="00F0775D" w:rsidRPr="00D95972" w:rsidTr="00976D40">
        <w:tc>
          <w:tcPr>
            <w:tcW w:w="976" w:type="dxa"/>
            <w:tcBorders>
              <w:left w:val="thinThickThinSmallGap" w:sz="24" w:space="0" w:color="auto"/>
              <w:bottom w:val="thinThickThinSmallGap" w:sz="24" w:space="0" w:color="auto"/>
            </w:tcBorders>
          </w:tcPr>
          <w:p w:rsidR="00F0775D" w:rsidRPr="00D95972" w:rsidRDefault="00F0775D" w:rsidP="00F0775D">
            <w:pPr>
              <w:rPr>
                <w:rFonts w:cs="Arial"/>
              </w:rPr>
            </w:pPr>
          </w:p>
        </w:tc>
        <w:tc>
          <w:tcPr>
            <w:tcW w:w="1317" w:type="dxa"/>
            <w:gridSpan w:val="2"/>
            <w:tcBorders>
              <w:bottom w:val="thinThickThinSmallGap" w:sz="24" w:space="0" w:color="auto"/>
            </w:tcBorders>
          </w:tcPr>
          <w:p w:rsidR="00F0775D" w:rsidRPr="00D95972" w:rsidRDefault="00F0775D" w:rsidP="00F0775D">
            <w:pPr>
              <w:rPr>
                <w:rFonts w:cs="Arial"/>
              </w:rPr>
            </w:pPr>
          </w:p>
        </w:tc>
        <w:tc>
          <w:tcPr>
            <w:tcW w:w="1088" w:type="dxa"/>
            <w:tcBorders>
              <w:bottom w:val="thinThickThinSmallGap" w:sz="24" w:space="0" w:color="auto"/>
            </w:tcBorders>
          </w:tcPr>
          <w:p w:rsidR="00F0775D" w:rsidRPr="00D95972" w:rsidRDefault="00F0775D" w:rsidP="00F0775D">
            <w:pPr>
              <w:rPr>
                <w:rFonts w:cs="Arial"/>
              </w:rPr>
            </w:pPr>
          </w:p>
        </w:tc>
        <w:tc>
          <w:tcPr>
            <w:tcW w:w="4191" w:type="dxa"/>
            <w:gridSpan w:val="3"/>
            <w:tcBorders>
              <w:bottom w:val="thinThickThinSmallGap" w:sz="24" w:space="0" w:color="auto"/>
            </w:tcBorders>
          </w:tcPr>
          <w:p w:rsidR="00F0775D" w:rsidRPr="00D95972" w:rsidRDefault="00F0775D" w:rsidP="00F0775D">
            <w:pPr>
              <w:rPr>
                <w:rFonts w:cs="Arial"/>
                <w:bCs/>
              </w:rPr>
            </w:pPr>
          </w:p>
        </w:tc>
        <w:tc>
          <w:tcPr>
            <w:tcW w:w="1767" w:type="dxa"/>
            <w:tcBorders>
              <w:bottom w:val="thinThickThinSmallGap" w:sz="24" w:space="0" w:color="auto"/>
            </w:tcBorders>
          </w:tcPr>
          <w:p w:rsidR="00F0775D" w:rsidRPr="00D95972" w:rsidRDefault="00F0775D" w:rsidP="00F0775D">
            <w:pPr>
              <w:rPr>
                <w:rFonts w:cs="Arial"/>
              </w:rPr>
            </w:pPr>
          </w:p>
        </w:tc>
        <w:tc>
          <w:tcPr>
            <w:tcW w:w="826" w:type="dxa"/>
            <w:tcBorders>
              <w:bottom w:val="thinThickThinSmallGap" w:sz="24" w:space="0" w:color="auto"/>
            </w:tcBorders>
          </w:tcPr>
          <w:p w:rsidR="00F0775D" w:rsidRPr="00D95972" w:rsidRDefault="00F0775D" w:rsidP="00F0775D">
            <w:pPr>
              <w:rPr>
                <w:rFonts w:cs="Arial"/>
              </w:rPr>
            </w:pPr>
          </w:p>
        </w:tc>
        <w:tc>
          <w:tcPr>
            <w:tcW w:w="4565" w:type="dxa"/>
            <w:gridSpan w:val="2"/>
            <w:tcBorders>
              <w:bottom w:val="thinThickThinSmallGap" w:sz="24" w:space="0" w:color="auto"/>
              <w:right w:val="thinThickThinSmallGap" w:sz="24" w:space="0" w:color="auto"/>
            </w:tcBorders>
          </w:tcPr>
          <w:p w:rsidR="00F0775D" w:rsidRPr="00D95972" w:rsidRDefault="00F0775D" w:rsidP="00F0775D">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A85" w:rsidRDefault="007F2A85">
      <w:r>
        <w:separator/>
      </w:r>
    </w:p>
  </w:endnote>
  <w:endnote w:type="continuationSeparator" w:id="0">
    <w:p w:rsidR="007F2A85" w:rsidRDefault="007F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613" w:rsidRDefault="0010761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613" w:rsidRDefault="0010761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A85" w:rsidRDefault="007F2A85">
      <w:r>
        <w:separator/>
      </w:r>
    </w:p>
  </w:footnote>
  <w:footnote w:type="continuationSeparator" w:id="0">
    <w:p w:rsidR="007F2A85" w:rsidRDefault="007F2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613" w:rsidRDefault="0010761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C2F0EB8"/>
    <w:multiLevelType w:val="multilevel"/>
    <w:tmpl w:val="C2A6EB36"/>
    <w:lvl w:ilvl="0">
      <w:start w:val="20"/>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8640B3"/>
    <w:multiLevelType w:val="multilevel"/>
    <w:tmpl w:val="0407001F"/>
    <w:numStyleLink w:val="Style2"/>
  </w:abstractNum>
  <w:num w:numId="1">
    <w:abstractNumId w:val="4"/>
  </w:num>
  <w:num w:numId="2">
    <w:abstractNumId w:val="7"/>
  </w:num>
  <w:num w:numId="3">
    <w:abstractNumId w:val="6"/>
  </w:num>
  <w:num w:numId="4">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78"/>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07E3E"/>
    <w:rsid w:val="00007E9F"/>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075"/>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A2"/>
    <w:rsid w:val="000257D7"/>
    <w:rsid w:val="0002581B"/>
    <w:rsid w:val="00025D02"/>
    <w:rsid w:val="00025D1A"/>
    <w:rsid w:val="00025D24"/>
    <w:rsid w:val="00025D67"/>
    <w:rsid w:val="00025F37"/>
    <w:rsid w:val="00025F55"/>
    <w:rsid w:val="00025FDD"/>
    <w:rsid w:val="0002604B"/>
    <w:rsid w:val="000265EC"/>
    <w:rsid w:val="00026635"/>
    <w:rsid w:val="0002697D"/>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03"/>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945"/>
    <w:rsid w:val="00033A77"/>
    <w:rsid w:val="00033AEA"/>
    <w:rsid w:val="00033B96"/>
    <w:rsid w:val="00033E6C"/>
    <w:rsid w:val="00033ECB"/>
    <w:rsid w:val="00033F52"/>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AA"/>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0BE"/>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4E57"/>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2BF"/>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713"/>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0A0"/>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8D"/>
    <w:rsid w:val="0009314E"/>
    <w:rsid w:val="00093216"/>
    <w:rsid w:val="000932AB"/>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A3"/>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1D7"/>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04F"/>
    <w:rsid w:val="000A31FB"/>
    <w:rsid w:val="000A35AB"/>
    <w:rsid w:val="000A3618"/>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646"/>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1CE9"/>
    <w:rsid w:val="000C1F0D"/>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31"/>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D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439"/>
    <w:rsid w:val="000F055A"/>
    <w:rsid w:val="000F056F"/>
    <w:rsid w:val="000F06B3"/>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E"/>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879"/>
    <w:rsid w:val="00103D32"/>
    <w:rsid w:val="00103D66"/>
    <w:rsid w:val="00103DB9"/>
    <w:rsid w:val="00103DBA"/>
    <w:rsid w:val="00103F3B"/>
    <w:rsid w:val="00104127"/>
    <w:rsid w:val="00104278"/>
    <w:rsid w:val="00104302"/>
    <w:rsid w:val="00104436"/>
    <w:rsid w:val="0010446B"/>
    <w:rsid w:val="00104546"/>
    <w:rsid w:val="00104554"/>
    <w:rsid w:val="00104670"/>
    <w:rsid w:val="00104698"/>
    <w:rsid w:val="0010482A"/>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6B1"/>
    <w:rsid w:val="0010673C"/>
    <w:rsid w:val="00106C2C"/>
    <w:rsid w:val="00107143"/>
    <w:rsid w:val="00107323"/>
    <w:rsid w:val="00107353"/>
    <w:rsid w:val="0010741D"/>
    <w:rsid w:val="00107423"/>
    <w:rsid w:val="0010761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7C"/>
    <w:rsid w:val="00123F97"/>
    <w:rsid w:val="001240C6"/>
    <w:rsid w:val="001240C7"/>
    <w:rsid w:val="001241EF"/>
    <w:rsid w:val="00124320"/>
    <w:rsid w:val="00124452"/>
    <w:rsid w:val="00124779"/>
    <w:rsid w:val="0012486D"/>
    <w:rsid w:val="00124A8E"/>
    <w:rsid w:val="00124F29"/>
    <w:rsid w:val="0012522A"/>
    <w:rsid w:val="00125313"/>
    <w:rsid w:val="0012533D"/>
    <w:rsid w:val="00125714"/>
    <w:rsid w:val="0012597A"/>
    <w:rsid w:val="00125A4B"/>
    <w:rsid w:val="00125B6E"/>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7F9"/>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B0A"/>
    <w:rsid w:val="00140D1C"/>
    <w:rsid w:val="00140E33"/>
    <w:rsid w:val="00140F8D"/>
    <w:rsid w:val="0014104C"/>
    <w:rsid w:val="0014167D"/>
    <w:rsid w:val="001416D9"/>
    <w:rsid w:val="00141973"/>
    <w:rsid w:val="00141A0B"/>
    <w:rsid w:val="00141B86"/>
    <w:rsid w:val="00141CC4"/>
    <w:rsid w:val="00141D37"/>
    <w:rsid w:val="00141E3F"/>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95D"/>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E98"/>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236"/>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01D"/>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3D"/>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2A"/>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3AC6"/>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54"/>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ED"/>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14"/>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B7A"/>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0FB7"/>
    <w:rsid w:val="001C1067"/>
    <w:rsid w:val="001C10C0"/>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8C2"/>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6B7"/>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6EFE"/>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84F"/>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9E1"/>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0D5"/>
    <w:rsid w:val="00200161"/>
    <w:rsid w:val="00200C21"/>
    <w:rsid w:val="00200D5E"/>
    <w:rsid w:val="00200D63"/>
    <w:rsid w:val="00201208"/>
    <w:rsid w:val="00201271"/>
    <w:rsid w:val="002013DE"/>
    <w:rsid w:val="002018E8"/>
    <w:rsid w:val="002019F5"/>
    <w:rsid w:val="00201B6A"/>
    <w:rsid w:val="00201C5C"/>
    <w:rsid w:val="00201DF4"/>
    <w:rsid w:val="00201F19"/>
    <w:rsid w:val="00201F91"/>
    <w:rsid w:val="00201F99"/>
    <w:rsid w:val="002022EB"/>
    <w:rsid w:val="002024F0"/>
    <w:rsid w:val="002025BC"/>
    <w:rsid w:val="0020271C"/>
    <w:rsid w:val="002027DA"/>
    <w:rsid w:val="00202A3F"/>
    <w:rsid w:val="00202A63"/>
    <w:rsid w:val="00202AD1"/>
    <w:rsid w:val="00202DB2"/>
    <w:rsid w:val="00203116"/>
    <w:rsid w:val="0020316C"/>
    <w:rsid w:val="002031AA"/>
    <w:rsid w:val="00203319"/>
    <w:rsid w:val="0020359E"/>
    <w:rsid w:val="00203618"/>
    <w:rsid w:val="00203620"/>
    <w:rsid w:val="00203AAA"/>
    <w:rsid w:val="00203BC1"/>
    <w:rsid w:val="00203C52"/>
    <w:rsid w:val="00203D54"/>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51"/>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5F39"/>
    <w:rsid w:val="002162B9"/>
    <w:rsid w:val="0021638F"/>
    <w:rsid w:val="00216470"/>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39"/>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9A"/>
    <w:rsid w:val="00236128"/>
    <w:rsid w:val="00236519"/>
    <w:rsid w:val="002365B0"/>
    <w:rsid w:val="00236CA0"/>
    <w:rsid w:val="00236D32"/>
    <w:rsid w:val="00236E5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3F9"/>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8F9"/>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D65"/>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912"/>
    <w:rsid w:val="00270B7E"/>
    <w:rsid w:val="00270F77"/>
    <w:rsid w:val="0027130D"/>
    <w:rsid w:val="0027146A"/>
    <w:rsid w:val="00271495"/>
    <w:rsid w:val="00271533"/>
    <w:rsid w:val="0027161A"/>
    <w:rsid w:val="002716E8"/>
    <w:rsid w:val="0027171F"/>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5D5"/>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5A"/>
    <w:rsid w:val="00277AA2"/>
    <w:rsid w:val="00277B84"/>
    <w:rsid w:val="00277D45"/>
    <w:rsid w:val="00280143"/>
    <w:rsid w:val="00280151"/>
    <w:rsid w:val="0028017D"/>
    <w:rsid w:val="002802B7"/>
    <w:rsid w:val="00280423"/>
    <w:rsid w:val="00280467"/>
    <w:rsid w:val="0028049E"/>
    <w:rsid w:val="002804DA"/>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138"/>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DA7"/>
    <w:rsid w:val="00286E94"/>
    <w:rsid w:val="00286EA6"/>
    <w:rsid w:val="0028709B"/>
    <w:rsid w:val="00287383"/>
    <w:rsid w:val="0028749B"/>
    <w:rsid w:val="00287577"/>
    <w:rsid w:val="002878B7"/>
    <w:rsid w:val="002879B8"/>
    <w:rsid w:val="00287B89"/>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0F"/>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B5"/>
    <w:rsid w:val="002B4EE1"/>
    <w:rsid w:val="002B58FA"/>
    <w:rsid w:val="002B598F"/>
    <w:rsid w:val="002B5E20"/>
    <w:rsid w:val="002B6047"/>
    <w:rsid w:val="002B607B"/>
    <w:rsid w:val="002B6100"/>
    <w:rsid w:val="002B62C9"/>
    <w:rsid w:val="002B688E"/>
    <w:rsid w:val="002B68C3"/>
    <w:rsid w:val="002B6A27"/>
    <w:rsid w:val="002B6AB1"/>
    <w:rsid w:val="002B6B89"/>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4D"/>
    <w:rsid w:val="002C4DCC"/>
    <w:rsid w:val="002C4DDE"/>
    <w:rsid w:val="002C5019"/>
    <w:rsid w:val="002C522F"/>
    <w:rsid w:val="002C5469"/>
    <w:rsid w:val="002C5535"/>
    <w:rsid w:val="002C564E"/>
    <w:rsid w:val="002C5712"/>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B57"/>
    <w:rsid w:val="002D0E29"/>
    <w:rsid w:val="002D0F3D"/>
    <w:rsid w:val="002D0FA7"/>
    <w:rsid w:val="002D1121"/>
    <w:rsid w:val="002D119A"/>
    <w:rsid w:val="002D119F"/>
    <w:rsid w:val="002D1236"/>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5D7"/>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304"/>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9C6"/>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594"/>
    <w:rsid w:val="00310625"/>
    <w:rsid w:val="003106F6"/>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96"/>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BC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5F7"/>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BEC"/>
    <w:rsid w:val="00341D96"/>
    <w:rsid w:val="00342107"/>
    <w:rsid w:val="00342413"/>
    <w:rsid w:val="0034255A"/>
    <w:rsid w:val="003425AD"/>
    <w:rsid w:val="003425FA"/>
    <w:rsid w:val="00342705"/>
    <w:rsid w:val="003429A6"/>
    <w:rsid w:val="00342A6E"/>
    <w:rsid w:val="00342AED"/>
    <w:rsid w:val="00342B99"/>
    <w:rsid w:val="00342EB6"/>
    <w:rsid w:val="00342F38"/>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943"/>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39"/>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4D"/>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1FD1"/>
    <w:rsid w:val="003620A0"/>
    <w:rsid w:val="00362171"/>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5E"/>
    <w:rsid w:val="00367EFA"/>
    <w:rsid w:val="0037002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0DB"/>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0E"/>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434"/>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57"/>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5C3"/>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3F0"/>
    <w:rsid w:val="003C04A4"/>
    <w:rsid w:val="003C04B3"/>
    <w:rsid w:val="003C050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AFB"/>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3D"/>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558"/>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7F0"/>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DD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37C"/>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AD9"/>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865"/>
    <w:rsid w:val="0040793B"/>
    <w:rsid w:val="00407A56"/>
    <w:rsid w:val="00407B9E"/>
    <w:rsid w:val="00407F72"/>
    <w:rsid w:val="00407FB5"/>
    <w:rsid w:val="00410279"/>
    <w:rsid w:val="004102ED"/>
    <w:rsid w:val="00410494"/>
    <w:rsid w:val="00410631"/>
    <w:rsid w:val="00410683"/>
    <w:rsid w:val="00410700"/>
    <w:rsid w:val="0041072E"/>
    <w:rsid w:val="00410889"/>
    <w:rsid w:val="0041092C"/>
    <w:rsid w:val="00410B15"/>
    <w:rsid w:val="0041106E"/>
    <w:rsid w:val="0041114A"/>
    <w:rsid w:val="004114A8"/>
    <w:rsid w:val="00411547"/>
    <w:rsid w:val="004115E7"/>
    <w:rsid w:val="004115F9"/>
    <w:rsid w:val="00411606"/>
    <w:rsid w:val="00411648"/>
    <w:rsid w:val="00411C90"/>
    <w:rsid w:val="00411CC7"/>
    <w:rsid w:val="0041223B"/>
    <w:rsid w:val="004123CF"/>
    <w:rsid w:val="004124B0"/>
    <w:rsid w:val="00412714"/>
    <w:rsid w:val="0041273D"/>
    <w:rsid w:val="00412843"/>
    <w:rsid w:val="00412893"/>
    <w:rsid w:val="004129F1"/>
    <w:rsid w:val="00412CCB"/>
    <w:rsid w:val="00412E25"/>
    <w:rsid w:val="00412FEB"/>
    <w:rsid w:val="0041342E"/>
    <w:rsid w:val="00413559"/>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2BF"/>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3F86"/>
    <w:rsid w:val="00434196"/>
    <w:rsid w:val="00434692"/>
    <w:rsid w:val="00434C72"/>
    <w:rsid w:val="00434D62"/>
    <w:rsid w:val="00434E5B"/>
    <w:rsid w:val="00434E71"/>
    <w:rsid w:val="00435730"/>
    <w:rsid w:val="004358D0"/>
    <w:rsid w:val="0043594F"/>
    <w:rsid w:val="0043597B"/>
    <w:rsid w:val="00435B92"/>
    <w:rsid w:val="00435BF6"/>
    <w:rsid w:val="00435DC0"/>
    <w:rsid w:val="004360D2"/>
    <w:rsid w:val="0043632D"/>
    <w:rsid w:val="004364E9"/>
    <w:rsid w:val="0043656E"/>
    <w:rsid w:val="00436CDD"/>
    <w:rsid w:val="00436D00"/>
    <w:rsid w:val="00437677"/>
    <w:rsid w:val="004376D1"/>
    <w:rsid w:val="004377F6"/>
    <w:rsid w:val="00437A12"/>
    <w:rsid w:val="00437EAA"/>
    <w:rsid w:val="00437F0D"/>
    <w:rsid w:val="004401E3"/>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937"/>
    <w:rsid w:val="00442C78"/>
    <w:rsid w:val="004431B5"/>
    <w:rsid w:val="00443435"/>
    <w:rsid w:val="0044355F"/>
    <w:rsid w:val="0044356C"/>
    <w:rsid w:val="00443695"/>
    <w:rsid w:val="00443821"/>
    <w:rsid w:val="004438CB"/>
    <w:rsid w:val="004438F6"/>
    <w:rsid w:val="00443A94"/>
    <w:rsid w:val="00443BCD"/>
    <w:rsid w:val="00443C69"/>
    <w:rsid w:val="00443C72"/>
    <w:rsid w:val="00443CBE"/>
    <w:rsid w:val="00443D18"/>
    <w:rsid w:val="00443D4D"/>
    <w:rsid w:val="00443D61"/>
    <w:rsid w:val="00443F03"/>
    <w:rsid w:val="0044427C"/>
    <w:rsid w:val="00444416"/>
    <w:rsid w:val="004448CA"/>
    <w:rsid w:val="00444A16"/>
    <w:rsid w:val="00444A9D"/>
    <w:rsid w:val="00444B70"/>
    <w:rsid w:val="00444D53"/>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5C9"/>
    <w:rsid w:val="00455C24"/>
    <w:rsid w:val="00455CBB"/>
    <w:rsid w:val="004560D3"/>
    <w:rsid w:val="0045636D"/>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42"/>
    <w:rsid w:val="004700C3"/>
    <w:rsid w:val="004701E4"/>
    <w:rsid w:val="0047035A"/>
    <w:rsid w:val="00470461"/>
    <w:rsid w:val="004705C3"/>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5F7"/>
    <w:rsid w:val="0048463B"/>
    <w:rsid w:val="00484702"/>
    <w:rsid w:val="00484744"/>
    <w:rsid w:val="004847FE"/>
    <w:rsid w:val="00484A07"/>
    <w:rsid w:val="00484B9D"/>
    <w:rsid w:val="00484D83"/>
    <w:rsid w:val="004853AA"/>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8AF"/>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3E9"/>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968"/>
    <w:rsid w:val="004C0BED"/>
    <w:rsid w:val="004C0CB2"/>
    <w:rsid w:val="004C1103"/>
    <w:rsid w:val="004C113D"/>
    <w:rsid w:val="004C12B4"/>
    <w:rsid w:val="004C16FE"/>
    <w:rsid w:val="004C180A"/>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6FB"/>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367"/>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31"/>
    <w:rsid w:val="004D1B70"/>
    <w:rsid w:val="004D1EDF"/>
    <w:rsid w:val="004D1F1F"/>
    <w:rsid w:val="004D21F8"/>
    <w:rsid w:val="004D2208"/>
    <w:rsid w:val="004D23E9"/>
    <w:rsid w:val="004D243D"/>
    <w:rsid w:val="004D2582"/>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664"/>
    <w:rsid w:val="004D3CA8"/>
    <w:rsid w:val="004D3D99"/>
    <w:rsid w:val="004D3ECC"/>
    <w:rsid w:val="004D40BB"/>
    <w:rsid w:val="004D4217"/>
    <w:rsid w:val="004D4313"/>
    <w:rsid w:val="004D4327"/>
    <w:rsid w:val="004D446F"/>
    <w:rsid w:val="004D4580"/>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BF8"/>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274"/>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6FA"/>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4B"/>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4E4"/>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DF0"/>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0C3"/>
    <w:rsid w:val="00541143"/>
    <w:rsid w:val="005411B9"/>
    <w:rsid w:val="00541258"/>
    <w:rsid w:val="005413AA"/>
    <w:rsid w:val="005415B4"/>
    <w:rsid w:val="0054177C"/>
    <w:rsid w:val="005417F4"/>
    <w:rsid w:val="00541963"/>
    <w:rsid w:val="00541A37"/>
    <w:rsid w:val="00541E18"/>
    <w:rsid w:val="00542258"/>
    <w:rsid w:val="0054234E"/>
    <w:rsid w:val="00542492"/>
    <w:rsid w:val="00542538"/>
    <w:rsid w:val="0054256F"/>
    <w:rsid w:val="0054289D"/>
    <w:rsid w:val="005429CB"/>
    <w:rsid w:val="00542A5D"/>
    <w:rsid w:val="00542DF0"/>
    <w:rsid w:val="00542E0C"/>
    <w:rsid w:val="0054334B"/>
    <w:rsid w:val="0054370E"/>
    <w:rsid w:val="00543ABC"/>
    <w:rsid w:val="00543AF8"/>
    <w:rsid w:val="00543E7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1B"/>
    <w:rsid w:val="00562AA8"/>
    <w:rsid w:val="00562D02"/>
    <w:rsid w:val="00562DAD"/>
    <w:rsid w:val="00563132"/>
    <w:rsid w:val="005631FA"/>
    <w:rsid w:val="00563463"/>
    <w:rsid w:val="00563485"/>
    <w:rsid w:val="005636F9"/>
    <w:rsid w:val="00563820"/>
    <w:rsid w:val="0056393F"/>
    <w:rsid w:val="0056394E"/>
    <w:rsid w:val="00563969"/>
    <w:rsid w:val="005639C0"/>
    <w:rsid w:val="00563A6E"/>
    <w:rsid w:val="00563B79"/>
    <w:rsid w:val="00563F7D"/>
    <w:rsid w:val="00563FDC"/>
    <w:rsid w:val="00564307"/>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D9E"/>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7C"/>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631"/>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5A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53"/>
    <w:rsid w:val="005879D7"/>
    <w:rsid w:val="00587B74"/>
    <w:rsid w:val="00587D39"/>
    <w:rsid w:val="005901D2"/>
    <w:rsid w:val="00590319"/>
    <w:rsid w:val="00590629"/>
    <w:rsid w:val="00590640"/>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256"/>
    <w:rsid w:val="005A4326"/>
    <w:rsid w:val="005A49D2"/>
    <w:rsid w:val="005A4B99"/>
    <w:rsid w:val="005A4E2C"/>
    <w:rsid w:val="005A5195"/>
    <w:rsid w:val="005A5758"/>
    <w:rsid w:val="005A5832"/>
    <w:rsid w:val="005A5D10"/>
    <w:rsid w:val="005A5E5E"/>
    <w:rsid w:val="005A627B"/>
    <w:rsid w:val="005A6655"/>
    <w:rsid w:val="005A6699"/>
    <w:rsid w:val="005A66BD"/>
    <w:rsid w:val="005A678B"/>
    <w:rsid w:val="005A6831"/>
    <w:rsid w:val="005A689F"/>
    <w:rsid w:val="005A68C0"/>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ABC"/>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EE"/>
    <w:rsid w:val="005B72F4"/>
    <w:rsid w:val="005B7337"/>
    <w:rsid w:val="005B7A50"/>
    <w:rsid w:val="005B7A81"/>
    <w:rsid w:val="005B7D97"/>
    <w:rsid w:val="005B7DDD"/>
    <w:rsid w:val="005B7E9D"/>
    <w:rsid w:val="005C010D"/>
    <w:rsid w:val="005C014C"/>
    <w:rsid w:val="005C03E1"/>
    <w:rsid w:val="005C057D"/>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4D1"/>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E0C"/>
    <w:rsid w:val="005E0FAD"/>
    <w:rsid w:val="005E1008"/>
    <w:rsid w:val="005E1221"/>
    <w:rsid w:val="005E141F"/>
    <w:rsid w:val="005E1550"/>
    <w:rsid w:val="005E17BD"/>
    <w:rsid w:val="005E196C"/>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667"/>
    <w:rsid w:val="005E370A"/>
    <w:rsid w:val="005E37A0"/>
    <w:rsid w:val="005E386D"/>
    <w:rsid w:val="005E3976"/>
    <w:rsid w:val="005E3A34"/>
    <w:rsid w:val="005E3E47"/>
    <w:rsid w:val="005E3FF1"/>
    <w:rsid w:val="005E4118"/>
    <w:rsid w:val="005E43CA"/>
    <w:rsid w:val="005E4A1A"/>
    <w:rsid w:val="005E4B1F"/>
    <w:rsid w:val="005E4C91"/>
    <w:rsid w:val="005E4FD7"/>
    <w:rsid w:val="005E50E5"/>
    <w:rsid w:val="005E50EA"/>
    <w:rsid w:val="005E52DF"/>
    <w:rsid w:val="005E5336"/>
    <w:rsid w:val="005E567A"/>
    <w:rsid w:val="005E5745"/>
    <w:rsid w:val="005E5AC3"/>
    <w:rsid w:val="005E5C24"/>
    <w:rsid w:val="005E5C66"/>
    <w:rsid w:val="005E610C"/>
    <w:rsid w:val="005E623F"/>
    <w:rsid w:val="005E6487"/>
    <w:rsid w:val="005E6519"/>
    <w:rsid w:val="005E6681"/>
    <w:rsid w:val="005E6818"/>
    <w:rsid w:val="005E6849"/>
    <w:rsid w:val="005E69F1"/>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8C"/>
    <w:rsid w:val="00600CE6"/>
    <w:rsid w:val="00600DF6"/>
    <w:rsid w:val="00600EAC"/>
    <w:rsid w:val="00600FE5"/>
    <w:rsid w:val="0060106C"/>
    <w:rsid w:val="0060112B"/>
    <w:rsid w:val="0060122D"/>
    <w:rsid w:val="00601365"/>
    <w:rsid w:val="006014A1"/>
    <w:rsid w:val="006014CC"/>
    <w:rsid w:val="0060183C"/>
    <w:rsid w:val="006019D8"/>
    <w:rsid w:val="00601A8D"/>
    <w:rsid w:val="00601BB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0"/>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1F8"/>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131"/>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D2"/>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54"/>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2CC"/>
    <w:rsid w:val="006343BA"/>
    <w:rsid w:val="00634833"/>
    <w:rsid w:val="00634B17"/>
    <w:rsid w:val="00634CCB"/>
    <w:rsid w:val="00634D05"/>
    <w:rsid w:val="00634D24"/>
    <w:rsid w:val="00634F9E"/>
    <w:rsid w:val="0063508C"/>
    <w:rsid w:val="0063515F"/>
    <w:rsid w:val="006354B6"/>
    <w:rsid w:val="0063554F"/>
    <w:rsid w:val="00635566"/>
    <w:rsid w:val="00635675"/>
    <w:rsid w:val="00635712"/>
    <w:rsid w:val="00635759"/>
    <w:rsid w:val="006357F1"/>
    <w:rsid w:val="00635A6F"/>
    <w:rsid w:val="00635B1E"/>
    <w:rsid w:val="00635CD4"/>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9F1"/>
    <w:rsid w:val="00641BA9"/>
    <w:rsid w:val="00641DBD"/>
    <w:rsid w:val="006420D3"/>
    <w:rsid w:val="0064217C"/>
    <w:rsid w:val="006422D5"/>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572"/>
    <w:rsid w:val="0065257D"/>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6AE"/>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96D"/>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D8"/>
    <w:rsid w:val="00674DFA"/>
    <w:rsid w:val="00675100"/>
    <w:rsid w:val="00675363"/>
    <w:rsid w:val="0067556E"/>
    <w:rsid w:val="00675923"/>
    <w:rsid w:val="006759FF"/>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EED"/>
    <w:rsid w:val="006A4FE1"/>
    <w:rsid w:val="006A5190"/>
    <w:rsid w:val="006A5314"/>
    <w:rsid w:val="006A57BD"/>
    <w:rsid w:val="006A57F4"/>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62"/>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77"/>
    <w:rsid w:val="006C339B"/>
    <w:rsid w:val="006C363B"/>
    <w:rsid w:val="006C379C"/>
    <w:rsid w:val="006C383F"/>
    <w:rsid w:val="006C395F"/>
    <w:rsid w:val="006C396C"/>
    <w:rsid w:val="006C3A1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7CE"/>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45"/>
    <w:rsid w:val="006D0BBC"/>
    <w:rsid w:val="006D10D6"/>
    <w:rsid w:val="006D13C2"/>
    <w:rsid w:val="006D13D3"/>
    <w:rsid w:val="006D1845"/>
    <w:rsid w:val="006D1861"/>
    <w:rsid w:val="006D19DB"/>
    <w:rsid w:val="006D1C24"/>
    <w:rsid w:val="006D1C47"/>
    <w:rsid w:val="006D1CBD"/>
    <w:rsid w:val="006D1D56"/>
    <w:rsid w:val="006D1DCB"/>
    <w:rsid w:val="006D1EE9"/>
    <w:rsid w:val="006D21EE"/>
    <w:rsid w:val="006D22CE"/>
    <w:rsid w:val="006D2628"/>
    <w:rsid w:val="006D279A"/>
    <w:rsid w:val="006D2A6A"/>
    <w:rsid w:val="006D2F5B"/>
    <w:rsid w:val="006D2F8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C35"/>
    <w:rsid w:val="006E0DF4"/>
    <w:rsid w:val="006E0F7A"/>
    <w:rsid w:val="006E101D"/>
    <w:rsid w:val="006E11B9"/>
    <w:rsid w:val="006E1430"/>
    <w:rsid w:val="006E1630"/>
    <w:rsid w:val="006E19D9"/>
    <w:rsid w:val="006E1C9D"/>
    <w:rsid w:val="006E1EA2"/>
    <w:rsid w:val="006E1EE1"/>
    <w:rsid w:val="006E1F89"/>
    <w:rsid w:val="006E1FFB"/>
    <w:rsid w:val="006E2292"/>
    <w:rsid w:val="006E2474"/>
    <w:rsid w:val="006E247E"/>
    <w:rsid w:val="006E25FD"/>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C4F"/>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79D"/>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2E8"/>
    <w:rsid w:val="006F53C8"/>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1"/>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A95"/>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43"/>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0F3"/>
    <w:rsid w:val="007301FA"/>
    <w:rsid w:val="0073076C"/>
    <w:rsid w:val="00730B9E"/>
    <w:rsid w:val="00730C0D"/>
    <w:rsid w:val="00730D11"/>
    <w:rsid w:val="00730EF0"/>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738"/>
    <w:rsid w:val="00734859"/>
    <w:rsid w:val="007348C0"/>
    <w:rsid w:val="0073490D"/>
    <w:rsid w:val="00734CEF"/>
    <w:rsid w:val="00734EB3"/>
    <w:rsid w:val="00734EF3"/>
    <w:rsid w:val="00734FB7"/>
    <w:rsid w:val="00735043"/>
    <w:rsid w:val="0073514A"/>
    <w:rsid w:val="007353C6"/>
    <w:rsid w:val="007353DA"/>
    <w:rsid w:val="007358AB"/>
    <w:rsid w:val="00735A30"/>
    <w:rsid w:val="00735A35"/>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110"/>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9EB"/>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8E4"/>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3CD"/>
    <w:rsid w:val="00770440"/>
    <w:rsid w:val="007705E2"/>
    <w:rsid w:val="00770759"/>
    <w:rsid w:val="00770B77"/>
    <w:rsid w:val="00770F42"/>
    <w:rsid w:val="00770FCA"/>
    <w:rsid w:val="0077107C"/>
    <w:rsid w:val="007710EB"/>
    <w:rsid w:val="0077151E"/>
    <w:rsid w:val="007715CE"/>
    <w:rsid w:val="007718FF"/>
    <w:rsid w:val="00771A1B"/>
    <w:rsid w:val="00771D9A"/>
    <w:rsid w:val="00771DB8"/>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638"/>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591"/>
    <w:rsid w:val="0078672B"/>
    <w:rsid w:val="007868DC"/>
    <w:rsid w:val="007869AA"/>
    <w:rsid w:val="00786AC3"/>
    <w:rsid w:val="00786BE4"/>
    <w:rsid w:val="00786DC1"/>
    <w:rsid w:val="00787031"/>
    <w:rsid w:val="007871BC"/>
    <w:rsid w:val="007871F5"/>
    <w:rsid w:val="007872A5"/>
    <w:rsid w:val="007872B9"/>
    <w:rsid w:val="00787479"/>
    <w:rsid w:val="00787579"/>
    <w:rsid w:val="00787647"/>
    <w:rsid w:val="00787851"/>
    <w:rsid w:val="00787D0F"/>
    <w:rsid w:val="00787E32"/>
    <w:rsid w:val="00790281"/>
    <w:rsid w:val="00790562"/>
    <w:rsid w:val="007906C9"/>
    <w:rsid w:val="0079071D"/>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8AB"/>
    <w:rsid w:val="007948CB"/>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8BE"/>
    <w:rsid w:val="007A19DD"/>
    <w:rsid w:val="007A1B22"/>
    <w:rsid w:val="007A1BA3"/>
    <w:rsid w:val="007A1BBC"/>
    <w:rsid w:val="007A1C10"/>
    <w:rsid w:val="007A1DA1"/>
    <w:rsid w:val="007A2282"/>
    <w:rsid w:val="007A263B"/>
    <w:rsid w:val="007A2753"/>
    <w:rsid w:val="007A27AF"/>
    <w:rsid w:val="007A2C4D"/>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7B"/>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272"/>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6A"/>
    <w:rsid w:val="007C03D3"/>
    <w:rsid w:val="007C045C"/>
    <w:rsid w:val="007C05D4"/>
    <w:rsid w:val="007C05D9"/>
    <w:rsid w:val="007C0773"/>
    <w:rsid w:val="007C0902"/>
    <w:rsid w:val="007C0CA8"/>
    <w:rsid w:val="007C0DE9"/>
    <w:rsid w:val="007C0ED2"/>
    <w:rsid w:val="007C115F"/>
    <w:rsid w:val="007C1234"/>
    <w:rsid w:val="007C1380"/>
    <w:rsid w:val="007C1A00"/>
    <w:rsid w:val="007C1A6E"/>
    <w:rsid w:val="007C1AA6"/>
    <w:rsid w:val="007C1B73"/>
    <w:rsid w:val="007C1BA3"/>
    <w:rsid w:val="007C1E00"/>
    <w:rsid w:val="007C1E54"/>
    <w:rsid w:val="007C1F0B"/>
    <w:rsid w:val="007C214B"/>
    <w:rsid w:val="007C21E6"/>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75"/>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4A"/>
    <w:rsid w:val="007D45C4"/>
    <w:rsid w:val="007D45E6"/>
    <w:rsid w:val="007D46CC"/>
    <w:rsid w:val="007D46CE"/>
    <w:rsid w:val="007D47BD"/>
    <w:rsid w:val="007D487E"/>
    <w:rsid w:val="007D4938"/>
    <w:rsid w:val="007D49D2"/>
    <w:rsid w:val="007D4D37"/>
    <w:rsid w:val="007D4F5D"/>
    <w:rsid w:val="007D5135"/>
    <w:rsid w:val="007D5190"/>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679"/>
    <w:rsid w:val="007E3817"/>
    <w:rsid w:val="007E38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6EA2"/>
    <w:rsid w:val="007E7141"/>
    <w:rsid w:val="007E7154"/>
    <w:rsid w:val="007E71E1"/>
    <w:rsid w:val="007E7503"/>
    <w:rsid w:val="007E76C2"/>
    <w:rsid w:val="007E7921"/>
    <w:rsid w:val="007E7BDB"/>
    <w:rsid w:val="007E7D56"/>
    <w:rsid w:val="007E7EF1"/>
    <w:rsid w:val="007E7FD7"/>
    <w:rsid w:val="007F0206"/>
    <w:rsid w:val="007F0383"/>
    <w:rsid w:val="007F050B"/>
    <w:rsid w:val="007F0701"/>
    <w:rsid w:val="007F08D5"/>
    <w:rsid w:val="007F0A36"/>
    <w:rsid w:val="007F0BA3"/>
    <w:rsid w:val="007F0C12"/>
    <w:rsid w:val="007F0DFF"/>
    <w:rsid w:val="007F0F41"/>
    <w:rsid w:val="007F0F47"/>
    <w:rsid w:val="007F13F3"/>
    <w:rsid w:val="007F14B7"/>
    <w:rsid w:val="007F163B"/>
    <w:rsid w:val="007F165A"/>
    <w:rsid w:val="007F1702"/>
    <w:rsid w:val="007F1858"/>
    <w:rsid w:val="007F18BC"/>
    <w:rsid w:val="007F1AB8"/>
    <w:rsid w:val="007F1C16"/>
    <w:rsid w:val="007F1F44"/>
    <w:rsid w:val="007F2009"/>
    <w:rsid w:val="007F21CA"/>
    <w:rsid w:val="007F22CF"/>
    <w:rsid w:val="007F248F"/>
    <w:rsid w:val="007F2640"/>
    <w:rsid w:val="007F266F"/>
    <w:rsid w:val="007F27F9"/>
    <w:rsid w:val="007F28AB"/>
    <w:rsid w:val="007F2A85"/>
    <w:rsid w:val="007F2ABA"/>
    <w:rsid w:val="007F2BCD"/>
    <w:rsid w:val="007F2C3C"/>
    <w:rsid w:val="007F2E5F"/>
    <w:rsid w:val="007F2EAA"/>
    <w:rsid w:val="007F30E4"/>
    <w:rsid w:val="007F351C"/>
    <w:rsid w:val="007F352B"/>
    <w:rsid w:val="007F35ED"/>
    <w:rsid w:val="007F389A"/>
    <w:rsid w:val="007F38FC"/>
    <w:rsid w:val="007F394D"/>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08"/>
    <w:rsid w:val="008048A8"/>
    <w:rsid w:val="00804A3D"/>
    <w:rsid w:val="00804CB0"/>
    <w:rsid w:val="00804CCE"/>
    <w:rsid w:val="00804DE6"/>
    <w:rsid w:val="00804EF0"/>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7D"/>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235"/>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B08"/>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E8A"/>
    <w:rsid w:val="00841FD8"/>
    <w:rsid w:val="0084206D"/>
    <w:rsid w:val="00842290"/>
    <w:rsid w:val="0084229F"/>
    <w:rsid w:val="008425B8"/>
    <w:rsid w:val="00842936"/>
    <w:rsid w:val="00842AEC"/>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3F"/>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2B"/>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C9E"/>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3F6"/>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33"/>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192"/>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05E"/>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7F3"/>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885"/>
    <w:rsid w:val="008C5972"/>
    <w:rsid w:val="008C5A38"/>
    <w:rsid w:val="008C5B0F"/>
    <w:rsid w:val="008C5B63"/>
    <w:rsid w:val="008C5BDF"/>
    <w:rsid w:val="008C5CEB"/>
    <w:rsid w:val="008C5E6A"/>
    <w:rsid w:val="008C625F"/>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70B"/>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AC9"/>
    <w:rsid w:val="008E0D2D"/>
    <w:rsid w:val="008E0DE6"/>
    <w:rsid w:val="008E0EC9"/>
    <w:rsid w:val="008E10DA"/>
    <w:rsid w:val="008E12D7"/>
    <w:rsid w:val="008E1624"/>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DA"/>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41"/>
    <w:rsid w:val="00904165"/>
    <w:rsid w:val="00904180"/>
    <w:rsid w:val="00904288"/>
    <w:rsid w:val="009042A3"/>
    <w:rsid w:val="009043C0"/>
    <w:rsid w:val="0090461D"/>
    <w:rsid w:val="00904669"/>
    <w:rsid w:val="009046B3"/>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6FCF"/>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88B"/>
    <w:rsid w:val="009239FB"/>
    <w:rsid w:val="00923BB1"/>
    <w:rsid w:val="00923DF7"/>
    <w:rsid w:val="00923E36"/>
    <w:rsid w:val="00923F80"/>
    <w:rsid w:val="00923FD3"/>
    <w:rsid w:val="0092415D"/>
    <w:rsid w:val="0092416D"/>
    <w:rsid w:val="0092435E"/>
    <w:rsid w:val="009245B9"/>
    <w:rsid w:val="009245EE"/>
    <w:rsid w:val="0092471B"/>
    <w:rsid w:val="0092497F"/>
    <w:rsid w:val="00924A5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A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B20"/>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5B7"/>
    <w:rsid w:val="00944624"/>
    <w:rsid w:val="009448CB"/>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C9C"/>
    <w:rsid w:val="00967E4B"/>
    <w:rsid w:val="0097017D"/>
    <w:rsid w:val="009702CC"/>
    <w:rsid w:val="009702F7"/>
    <w:rsid w:val="009704FE"/>
    <w:rsid w:val="0097086A"/>
    <w:rsid w:val="009709D1"/>
    <w:rsid w:val="00970A1B"/>
    <w:rsid w:val="00970B86"/>
    <w:rsid w:val="00971027"/>
    <w:rsid w:val="00971348"/>
    <w:rsid w:val="0097149F"/>
    <w:rsid w:val="00971688"/>
    <w:rsid w:val="0097178C"/>
    <w:rsid w:val="00971B92"/>
    <w:rsid w:val="00971BD8"/>
    <w:rsid w:val="00971D05"/>
    <w:rsid w:val="00971D5B"/>
    <w:rsid w:val="00971EA1"/>
    <w:rsid w:val="0097222A"/>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55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22"/>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C5A"/>
    <w:rsid w:val="009A2D8C"/>
    <w:rsid w:val="009A2DD2"/>
    <w:rsid w:val="009A2DFD"/>
    <w:rsid w:val="009A2E06"/>
    <w:rsid w:val="009A2E89"/>
    <w:rsid w:val="009A2FC2"/>
    <w:rsid w:val="009A3209"/>
    <w:rsid w:val="009A3297"/>
    <w:rsid w:val="009A32F3"/>
    <w:rsid w:val="009A33A2"/>
    <w:rsid w:val="009A356A"/>
    <w:rsid w:val="009A35AF"/>
    <w:rsid w:val="009A3DEC"/>
    <w:rsid w:val="009A3DFF"/>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CE1"/>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263"/>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BC2"/>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12"/>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152"/>
    <w:rsid w:val="009D630C"/>
    <w:rsid w:val="009D64EB"/>
    <w:rsid w:val="009D67BA"/>
    <w:rsid w:val="009D6865"/>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27C"/>
    <w:rsid w:val="009E54D5"/>
    <w:rsid w:val="009E56EA"/>
    <w:rsid w:val="009E57D2"/>
    <w:rsid w:val="009E58BE"/>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511"/>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7A"/>
    <w:rsid w:val="00A05BD1"/>
    <w:rsid w:val="00A05C26"/>
    <w:rsid w:val="00A05D78"/>
    <w:rsid w:val="00A05DF2"/>
    <w:rsid w:val="00A05E0D"/>
    <w:rsid w:val="00A05E68"/>
    <w:rsid w:val="00A05F0C"/>
    <w:rsid w:val="00A0602A"/>
    <w:rsid w:val="00A060F8"/>
    <w:rsid w:val="00A061E1"/>
    <w:rsid w:val="00A0624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A4B"/>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A5F"/>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4E"/>
    <w:rsid w:val="00A177F3"/>
    <w:rsid w:val="00A178B6"/>
    <w:rsid w:val="00A179AD"/>
    <w:rsid w:val="00A17AEE"/>
    <w:rsid w:val="00A17BB3"/>
    <w:rsid w:val="00A17CB7"/>
    <w:rsid w:val="00A17DB1"/>
    <w:rsid w:val="00A17EDE"/>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939"/>
    <w:rsid w:val="00A24BAF"/>
    <w:rsid w:val="00A24C3B"/>
    <w:rsid w:val="00A24D37"/>
    <w:rsid w:val="00A24D8B"/>
    <w:rsid w:val="00A24ED4"/>
    <w:rsid w:val="00A24F78"/>
    <w:rsid w:val="00A2508F"/>
    <w:rsid w:val="00A25124"/>
    <w:rsid w:val="00A25160"/>
    <w:rsid w:val="00A2517F"/>
    <w:rsid w:val="00A254C2"/>
    <w:rsid w:val="00A2553D"/>
    <w:rsid w:val="00A255F0"/>
    <w:rsid w:val="00A256CD"/>
    <w:rsid w:val="00A2579A"/>
    <w:rsid w:val="00A25909"/>
    <w:rsid w:val="00A25AAA"/>
    <w:rsid w:val="00A25ADF"/>
    <w:rsid w:val="00A25C37"/>
    <w:rsid w:val="00A25DC4"/>
    <w:rsid w:val="00A260C6"/>
    <w:rsid w:val="00A26662"/>
    <w:rsid w:val="00A26A35"/>
    <w:rsid w:val="00A27578"/>
    <w:rsid w:val="00A27A2E"/>
    <w:rsid w:val="00A27BB6"/>
    <w:rsid w:val="00A27CDC"/>
    <w:rsid w:val="00A27E09"/>
    <w:rsid w:val="00A30043"/>
    <w:rsid w:val="00A301A3"/>
    <w:rsid w:val="00A3080F"/>
    <w:rsid w:val="00A308C3"/>
    <w:rsid w:val="00A30A17"/>
    <w:rsid w:val="00A30AFE"/>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337"/>
    <w:rsid w:val="00A37635"/>
    <w:rsid w:val="00A37AB9"/>
    <w:rsid w:val="00A37AF2"/>
    <w:rsid w:val="00A37DB3"/>
    <w:rsid w:val="00A37EC9"/>
    <w:rsid w:val="00A37F67"/>
    <w:rsid w:val="00A40593"/>
    <w:rsid w:val="00A40649"/>
    <w:rsid w:val="00A40980"/>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A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725"/>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E69"/>
    <w:rsid w:val="00A72FC4"/>
    <w:rsid w:val="00A73244"/>
    <w:rsid w:val="00A7344A"/>
    <w:rsid w:val="00A73470"/>
    <w:rsid w:val="00A7365F"/>
    <w:rsid w:val="00A73712"/>
    <w:rsid w:val="00A73782"/>
    <w:rsid w:val="00A737E9"/>
    <w:rsid w:val="00A7380B"/>
    <w:rsid w:val="00A7386D"/>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BA8"/>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B8"/>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20"/>
    <w:rsid w:val="00A850F3"/>
    <w:rsid w:val="00A85269"/>
    <w:rsid w:val="00A8528A"/>
    <w:rsid w:val="00A85297"/>
    <w:rsid w:val="00A852C8"/>
    <w:rsid w:val="00A8537F"/>
    <w:rsid w:val="00A855A5"/>
    <w:rsid w:val="00A8575F"/>
    <w:rsid w:val="00A857EC"/>
    <w:rsid w:val="00A85924"/>
    <w:rsid w:val="00A85950"/>
    <w:rsid w:val="00A85A93"/>
    <w:rsid w:val="00A85B8F"/>
    <w:rsid w:val="00A85BD7"/>
    <w:rsid w:val="00A85E3C"/>
    <w:rsid w:val="00A85F7F"/>
    <w:rsid w:val="00A862F8"/>
    <w:rsid w:val="00A8647B"/>
    <w:rsid w:val="00A86505"/>
    <w:rsid w:val="00A8657E"/>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3C"/>
    <w:rsid w:val="00A926F3"/>
    <w:rsid w:val="00A927F1"/>
    <w:rsid w:val="00A928E8"/>
    <w:rsid w:val="00A92B68"/>
    <w:rsid w:val="00A92C01"/>
    <w:rsid w:val="00A92C2C"/>
    <w:rsid w:val="00A92D09"/>
    <w:rsid w:val="00A92F18"/>
    <w:rsid w:val="00A93081"/>
    <w:rsid w:val="00A932FF"/>
    <w:rsid w:val="00A93482"/>
    <w:rsid w:val="00A93589"/>
    <w:rsid w:val="00A9365E"/>
    <w:rsid w:val="00A93668"/>
    <w:rsid w:val="00A93869"/>
    <w:rsid w:val="00A93A17"/>
    <w:rsid w:val="00A93D71"/>
    <w:rsid w:val="00A93E28"/>
    <w:rsid w:val="00A93E82"/>
    <w:rsid w:val="00A9402C"/>
    <w:rsid w:val="00A94244"/>
    <w:rsid w:val="00A9488D"/>
    <w:rsid w:val="00A948BF"/>
    <w:rsid w:val="00A949F0"/>
    <w:rsid w:val="00A94A3C"/>
    <w:rsid w:val="00A94A7E"/>
    <w:rsid w:val="00A94B50"/>
    <w:rsid w:val="00A94CFC"/>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D52"/>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B11"/>
    <w:rsid w:val="00AA2C3B"/>
    <w:rsid w:val="00AA2D6A"/>
    <w:rsid w:val="00AA2D99"/>
    <w:rsid w:val="00AA2EDC"/>
    <w:rsid w:val="00AA352A"/>
    <w:rsid w:val="00AA36B0"/>
    <w:rsid w:val="00AA4026"/>
    <w:rsid w:val="00AA4078"/>
    <w:rsid w:val="00AA4248"/>
    <w:rsid w:val="00AA43AE"/>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196"/>
    <w:rsid w:val="00AB164F"/>
    <w:rsid w:val="00AB1A60"/>
    <w:rsid w:val="00AB1F30"/>
    <w:rsid w:val="00AB21E5"/>
    <w:rsid w:val="00AB2300"/>
    <w:rsid w:val="00AB239C"/>
    <w:rsid w:val="00AB241B"/>
    <w:rsid w:val="00AB261F"/>
    <w:rsid w:val="00AB2935"/>
    <w:rsid w:val="00AB29E6"/>
    <w:rsid w:val="00AB2D79"/>
    <w:rsid w:val="00AB2DFB"/>
    <w:rsid w:val="00AB2E0D"/>
    <w:rsid w:val="00AB2F5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18B"/>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C2"/>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B5"/>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50"/>
    <w:rsid w:val="00AE63BD"/>
    <w:rsid w:val="00AE6421"/>
    <w:rsid w:val="00AE6525"/>
    <w:rsid w:val="00AE67C2"/>
    <w:rsid w:val="00AE6A96"/>
    <w:rsid w:val="00AE6B38"/>
    <w:rsid w:val="00AE6CBA"/>
    <w:rsid w:val="00AE6D95"/>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2C"/>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8A9"/>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8"/>
    <w:rsid w:val="00B0467A"/>
    <w:rsid w:val="00B046F1"/>
    <w:rsid w:val="00B04887"/>
    <w:rsid w:val="00B04D1E"/>
    <w:rsid w:val="00B04DC2"/>
    <w:rsid w:val="00B04EA5"/>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3F17"/>
    <w:rsid w:val="00B14008"/>
    <w:rsid w:val="00B140A9"/>
    <w:rsid w:val="00B146C5"/>
    <w:rsid w:val="00B14706"/>
    <w:rsid w:val="00B14A67"/>
    <w:rsid w:val="00B14DB9"/>
    <w:rsid w:val="00B14E56"/>
    <w:rsid w:val="00B14F7B"/>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C86"/>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876"/>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B62"/>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99"/>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A06"/>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80"/>
    <w:rsid w:val="00B830FD"/>
    <w:rsid w:val="00B83230"/>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E6"/>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77A"/>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2B7"/>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DD"/>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D7C"/>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7EC"/>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30"/>
    <w:rsid w:val="00BC176A"/>
    <w:rsid w:val="00BC1995"/>
    <w:rsid w:val="00BC1BD0"/>
    <w:rsid w:val="00BC2441"/>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4B7"/>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1F"/>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F62"/>
    <w:rsid w:val="00BF5012"/>
    <w:rsid w:val="00BF52A4"/>
    <w:rsid w:val="00BF5370"/>
    <w:rsid w:val="00BF5745"/>
    <w:rsid w:val="00BF5B89"/>
    <w:rsid w:val="00BF5BA8"/>
    <w:rsid w:val="00BF5C3E"/>
    <w:rsid w:val="00BF5C56"/>
    <w:rsid w:val="00BF6082"/>
    <w:rsid w:val="00BF6120"/>
    <w:rsid w:val="00BF64D8"/>
    <w:rsid w:val="00BF6501"/>
    <w:rsid w:val="00BF67CC"/>
    <w:rsid w:val="00BF6820"/>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8AD"/>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26"/>
    <w:rsid w:val="00C04C70"/>
    <w:rsid w:val="00C04C78"/>
    <w:rsid w:val="00C04CA8"/>
    <w:rsid w:val="00C04FA7"/>
    <w:rsid w:val="00C0502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013"/>
    <w:rsid w:val="00C201D6"/>
    <w:rsid w:val="00C20257"/>
    <w:rsid w:val="00C20485"/>
    <w:rsid w:val="00C2058B"/>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38B"/>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27"/>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2F2F"/>
    <w:rsid w:val="00C33109"/>
    <w:rsid w:val="00C33290"/>
    <w:rsid w:val="00C33355"/>
    <w:rsid w:val="00C33376"/>
    <w:rsid w:val="00C33463"/>
    <w:rsid w:val="00C334E3"/>
    <w:rsid w:val="00C335D9"/>
    <w:rsid w:val="00C336FC"/>
    <w:rsid w:val="00C33774"/>
    <w:rsid w:val="00C33847"/>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052"/>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4F2"/>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299"/>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781"/>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889"/>
    <w:rsid w:val="00C63B91"/>
    <w:rsid w:val="00C63C0A"/>
    <w:rsid w:val="00C63C55"/>
    <w:rsid w:val="00C63DEA"/>
    <w:rsid w:val="00C63FB4"/>
    <w:rsid w:val="00C6411F"/>
    <w:rsid w:val="00C64178"/>
    <w:rsid w:val="00C6419E"/>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5B1"/>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4F9D"/>
    <w:rsid w:val="00C7511A"/>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87B"/>
    <w:rsid w:val="00C82959"/>
    <w:rsid w:val="00C82B86"/>
    <w:rsid w:val="00C82FCC"/>
    <w:rsid w:val="00C8301B"/>
    <w:rsid w:val="00C8302A"/>
    <w:rsid w:val="00C830A9"/>
    <w:rsid w:val="00C83635"/>
    <w:rsid w:val="00C8394E"/>
    <w:rsid w:val="00C83961"/>
    <w:rsid w:val="00C839C3"/>
    <w:rsid w:val="00C83A0C"/>
    <w:rsid w:val="00C83A1E"/>
    <w:rsid w:val="00C83A22"/>
    <w:rsid w:val="00C83A68"/>
    <w:rsid w:val="00C83CF9"/>
    <w:rsid w:val="00C83D61"/>
    <w:rsid w:val="00C83FBF"/>
    <w:rsid w:val="00C841E9"/>
    <w:rsid w:val="00C846C1"/>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84F"/>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22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5AE"/>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681"/>
    <w:rsid w:val="00C967E9"/>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073"/>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BDB"/>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B"/>
    <w:rsid w:val="00CB5DCF"/>
    <w:rsid w:val="00CB64EF"/>
    <w:rsid w:val="00CB6901"/>
    <w:rsid w:val="00CB6A99"/>
    <w:rsid w:val="00CB6B1E"/>
    <w:rsid w:val="00CB6B22"/>
    <w:rsid w:val="00CB6BBB"/>
    <w:rsid w:val="00CB6F14"/>
    <w:rsid w:val="00CB7363"/>
    <w:rsid w:val="00CB7366"/>
    <w:rsid w:val="00CB73F2"/>
    <w:rsid w:val="00CB74CE"/>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32"/>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6C"/>
    <w:rsid w:val="00CD3DE7"/>
    <w:rsid w:val="00CD3EC5"/>
    <w:rsid w:val="00CD4011"/>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7C7"/>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2DC"/>
    <w:rsid w:val="00CE3434"/>
    <w:rsid w:val="00CE3452"/>
    <w:rsid w:val="00CE3489"/>
    <w:rsid w:val="00CE3519"/>
    <w:rsid w:val="00CE3589"/>
    <w:rsid w:val="00CE371B"/>
    <w:rsid w:val="00CE3753"/>
    <w:rsid w:val="00CE3809"/>
    <w:rsid w:val="00CE386C"/>
    <w:rsid w:val="00CE388D"/>
    <w:rsid w:val="00CE4117"/>
    <w:rsid w:val="00CE412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BE"/>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BAE"/>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07F35"/>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5F"/>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2CC"/>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25"/>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4C"/>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1EC"/>
    <w:rsid w:val="00D5039F"/>
    <w:rsid w:val="00D505C7"/>
    <w:rsid w:val="00D50687"/>
    <w:rsid w:val="00D506D4"/>
    <w:rsid w:val="00D506FD"/>
    <w:rsid w:val="00D50813"/>
    <w:rsid w:val="00D5087D"/>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1E3"/>
    <w:rsid w:val="00D5425D"/>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88"/>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EF5"/>
    <w:rsid w:val="00D67FF4"/>
    <w:rsid w:val="00D70023"/>
    <w:rsid w:val="00D7024E"/>
    <w:rsid w:val="00D70313"/>
    <w:rsid w:val="00D70430"/>
    <w:rsid w:val="00D70597"/>
    <w:rsid w:val="00D706C6"/>
    <w:rsid w:val="00D70716"/>
    <w:rsid w:val="00D70BFA"/>
    <w:rsid w:val="00D70D21"/>
    <w:rsid w:val="00D70D40"/>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518"/>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4D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29D"/>
    <w:rsid w:val="00D92583"/>
    <w:rsid w:val="00D92609"/>
    <w:rsid w:val="00D928F5"/>
    <w:rsid w:val="00D92B6F"/>
    <w:rsid w:val="00D92DD5"/>
    <w:rsid w:val="00D92F4A"/>
    <w:rsid w:val="00D93100"/>
    <w:rsid w:val="00D932E1"/>
    <w:rsid w:val="00D93308"/>
    <w:rsid w:val="00D937B6"/>
    <w:rsid w:val="00D93858"/>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0"/>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41B"/>
    <w:rsid w:val="00DA76E8"/>
    <w:rsid w:val="00DA7917"/>
    <w:rsid w:val="00DA7B5C"/>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0F0"/>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333"/>
    <w:rsid w:val="00DC5582"/>
    <w:rsid w:val="00DC573A"/>
    <w:rsid w:val="00DC5795"/>
    <w:rsid w:val="00DC5914"/>
    <w:rsid w:val="00DC5C0F"/>
    <w:rsid w:val="00DC5C64"/>
    <w:rsid w:val="00DC5F1C"/>
    <w:rsid w:val="00DC5F5B"/>
    <w:rsid w:val="00DC6088"/>
    <w:rsid w:val="00DC6251"/>
    <w:rsid w:val="00DC6393"/>
    <w:rsid w:val="00DC643F"/>
    <w:rsid w:val="00DC6475"/>
    <w:rsid w:val="00DC6595"/>
    <w:rsid w:val="00DC6662"/>
    <w:rsid w:val="00DC6A0C"/>
    <w:rsid w:val="00DC6A78"/>
    <w:rsid w:val="00DC6B92"/>
    <w:rsid w:val="00DC6C4F"/>
    <w:rsid w:val="00DC6E06"/>
    <w:rsid w:val="00DC6E1D"/>
    <w:rsid w:val="00DC70B5"/>
    <w:rsid w:val="00DC70C1"/>
    <w:rsid w:val="00DC70E9"/>
    <w:rsid w:val="00DC73CF"/>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933"/>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90D"/>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CE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A7"/>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779"/>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0D"/>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11D"/>
    <w:rsid w:val="00E132D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4F8B"/>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5FFA"/>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203"/>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7F4"/>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5E"/>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86"/>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9C1"/>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A"/>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18D"/>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E6F"/>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40A"/>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E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151"/>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EE2"/>
    <w:rsid w:val="00EB0FAE"/>
    <w:rsid w:val="00EB109C"/>
    <w:rsid w:val="00EB1105"/>
    <w:rsid w:val="00EB1217"/>
    <w:rsid w:val="00EB13A3"/>
    <w:rsid w:val="00EB13CA"/>
    <w:rsid w:val="00EB14E3"/>
    <w:rsid w:val="00EB1609"/>
    <w:rsid w:val="00EB1BA5"/>
    <w:rsid w:val="00EB1E38"/>
    <w:rsid w:val="00EB1EBB"/>
    <w:rsid w:val="00EB205D"/>
    <w:rsid w:val="00EB2194"/>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5C8"/>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5C5"/>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04"/>
    <w:rsid w:val="00EC49C1"/>
    <w:rsid w:val="00EC4A36"/>
    <w:rsid w:val="00EC4B84"/>
    <w:rsid w:val="00EC4C89"/>
    <w:rsid w:val="00EC4D78"/>
    <w:rsid w:val="00EC4EA3"/>
    <w:rsid w:val="00EC4FBA"/>
    <w:rsid w:val="00EC5083"/>
    <w:rsid w:val="00EC50B8"/>
    <w:rsid w:val="00EC51FD"/>
    <w:rsid w:val="00EC5249"/>
    <w:rsid w:val="00EC532D"/>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DCC"/>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5FD1"/>
    <w:rsid w:val="00ED6094"/>
    <w:rsid w:val="00ED6250"/>
    <w:rsid w:val="00ED657D"/>
    <w:rsid w:val="00ED65F4"/>
    <w:rsid w:val="00ED67F9"/>
    <w:rsid w:val="00ED6BF6"/>
    <w:rsid w:val="00ED6F43"/>
    <w:rsid w:val="00ED7000"/>
    <w:rsid w:val="00ED710B"/>
    <w:rsid w:val="00ED7152"/>
    <w:rsid w:val="00ED7A22"/>
    <w:rsid w:val="00ED7A7F"/>
    <w:rsid w:val="00ED7BA2"/>
    <w:rsid w:val="00ED7D08"/>
    <w:rsid w:val="00ED7D0B"/>
    <w:rsid w:val="00ED7D27"/>
    <w:rsid w:val="00ED7DCB"/>
    <w:rsid w:val="00EE0135"/>
    <w:rsid w:val="00EE0458"/>
    <w:rsid w:val="00EE0C12"/>
    <w:rsid w:val="00EE0C3C"/>
    <w:rsid w:val="00EE0D93"/>
    <w:rsid w:val="00EE0DC7"/>
    <w:rsid w:val="00EE0F4A"/>
    <w:rsid w:val="00EE11AF"/>
    <w:rsid w:val="00EE12E2"/>
    <w:rsid w:val="00EE17CB"/>
    <w:rsid w:val="00EE1871"/>
    <w:rsid w:val="00EE1EDD"/>
    <w:rsid w:val="00EE2064"/>
    <w:rsid w:val="00EE20ED"/>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637"/>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218"/>
    <w:rsid w:val="00EF0418"/>
    <w:rsid w:val="00EF0444"/>
    <w:rsid w:val="00EF04D8"/>
    <w:rsid w:val="00EF088F"/>
    <w:rsid w:val="00EF09F1"/>
    <w:rsid w:val="00EF0A75"/>
    <w:rsid w:val="00EF0B3B"/>
    <w:rsid w:val="00EF0C82"/>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5D"/>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EC"/>
    <w:rsid w:val="00F12EF2"/>
    <w:rsid w:val="00F12F01"/>
    <w:rsid w:val="00F12F6A"/>
    <w:rsid w:val="00F130B5"/>
    <w:rsid w:val="00F1326D"/>
    <w:rsid w:val="00F1368D"/>
    <w:rsid w:val="00F136EA"/>
    <w:rsid w:val="00F139A0"/>
    <w:rsid w:val="00F13A76"/>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1C4"/>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B8"/>
    <w:rsid w:val="00F313E0"/>
    <w:rsid w:val="00F3173E"/>
    <w:rsid w:val="00F31884"/>
    <w:rsid w:val="00F31897"/>
    <w:rsid w:val="00F318C8"/>
    <w:rsid w:val="00F31A91"/>
    <w:rsid w:val="00F31D64"/>
    <w:rsid w:val="00F31E8B"/>
    <w:rsid w:val="00F321BB"/>
    <w:rsid w:val="00F32256"/>
    <w:rsid w:val="00F3226F"/>
    <w:rsid w:val="00F32280"/>
    <w:rsid w:val="00F32775"/>
    <w:rsid w:val="00F32C07"/>
    <w:rsid w:val="00F32FE4"/>
    <w:rsid w:val="00F331C8"/>
    <w:rsid w:val="00F33467"/>
    <w:rsid w:val="00F334F8"/>
    <w:rsid w:val="00F33534"/>
    <w:rsid w:val="00F33579"/>
    <w:rsid w:val="00F3389E"/>
    <w:rsid w:val="00F33914"/>
    <w:rsid w:val="00F339A9"/>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25"/>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CE2"/>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BEA"/>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3FFE"/>
    <w:rsid w:val="00F64129"/>
    <w:rsid w:val="00F64372"/>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D1"/>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D4"/>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58C"/>
    <w:rsid w:val="00F7772B"/>
    <w:rsid w:val="00F779C5"/>
    <w:rsid w:val="00F77EEE"/>
    <w:rsid w:val="00F77EF0"/>
    <w:rsid w:val="00F801D3"/>
    <w:rsid w:val="00F801DF"/>
    <w:rsid w:val="00F8032C"/>
    <w:rsid w:val="00F8036C"/>
    <w:rsid w:val="00F803EB"/>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52C"/>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B20"/>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6F6D"/>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0F26"/>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7AF"/>
    <w:rsid w:val="00FB382B"/>
    <w:rsid w:val="00FB39FA"/>
    <w:rsid w:val="00FB3A5A"/>
    <w:rsid w:val="00FB3AF2"/>
    <w:rsid w:val="00FB3B11"/>
    <w:rsid w:val="00FB3BBF"/>
    <w:rsid w:val="00FB3BE8"/>
    <w:rsid w:val="00FB3BF0"/>
    <w:rsid w:val="00FB3CD3"/>
    <w:rsid w:val="00FB3D24"/>
    <w:rsid w:val="00FB3EA0"/>
    <w:rsid w:val="00FB3EB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5DBA"/>
    <w:rsid w:val="00FB602A"/>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2CB"/>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15"/>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94"/>
    <w:rsid w:val="00FC74A2"/>
    <w:rsid w:val="00FC7758"/>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368"/>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644"/>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C28"/>
    <w:rsid w:val="00FE4E00"/>
    <w:rsid w:val="00FE512D"/>
    <w:rsid w:val="00FE5150"/>
    <w:rsid w:val="00FE52E1"/>
    <w:rsid w:val="00FE59F3"/>
    <w:rsid w:val="00FE5B5A"/>
    <w:rsid w:val="00FE6527"/>
    <w:rsid w:val="00FE66E3"/>
    <w:rsid w:val="00FE6A0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5C4"/>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link w:val="PLChar"/>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PLChar">
    <w:name w:val="PL Char"/>
    <w:basedOn w:val="DefaultParagraphFont"/>
    <w:link w:val="PL"/>
    <w:locked/>
    <w:rsid w:val="00F63FF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4935019">
      <w:bodyDiv w:val="1"/>
      <w:marLeft w:val="0"/>
      <w:marRight w:val="0"/>
      <w:marTop w:val="0"/>
      <w:marBottom w:val="0"/>
      <w:divBdr>
        <w:top w:val="none" w:sz="0" w:space="0" w:color="auto"/>
        <w:left w:val="none" w:sz="0" w:space="0" w:color="auto"/>
        <w:bottom w:val="none" w:sz="0" w:space="0" w:color="auto"/>
        <w:right w:val="none" w:sz="0" w:space="0" w:color="auto"/>
      </w:divBdr>
    </w:div>
    <w:div w:id="3559103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588102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031026">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712416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7606190">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30856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5865696">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0755275">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915776">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33416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3366510">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165118">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499897">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6089195">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9150238">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329571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608962">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8779638">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8681016">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2462099">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3236249">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1608699">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0607566">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1218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214162">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4529303">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853092">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9099">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6479657">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175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621991">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199895">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18870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1068254">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2736756">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4017645">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8989984">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2405334">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BD0D22-9E88-441E-9980-4091FEEED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1626</Words>
  <Characters>10358</Characters>
  <Application>Microsoft Office Word</Application>
  <DocSecurity>0</DocSecurity>
  <Lines>86</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11961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2020-12-21T12:16:00Z</dcterms:created>
  <dcterms:modified xsi:type="dcterms:W3CDTF">2020-12-21T12:16:00Z</dcterms:modified>
</cp:coreProperties>
</file>