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411A4A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5D3095">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5D3095">
        <w:rPr>
          <w:b/>
          <w:noProof/>
          <w:sz w:val="24"/>
        </w:rPr>
        <w:t>0</w:t>
      </w:r>
      <w:r w:rsidR="00B916F4">
        <w:rPr>
          <w:b/>
          <w:noProof/>
          <w:sz w:val="24"/>
        </w:rPr>
        <w:t>843</w:t>
      </w:r>
    </w:p>
    <w:p w14:paraId="2DB2E9A1" w14:textId="6FD656BA" w:rsidR="00E8079D" w:rsidRDefault="005D3095"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r>
      <w:r w:rsidR="00041516">
        <w:rPr>
          <w:b/>
          <w:noProof/>
          <w:sz w:val="24"/>
        </w:rPr>
        <w:tab/>
        <w:t>(was C1-200347)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BFCF32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2D438F">
              <w:rPr>
                <w:b/>
                <w:noProof/>
                <w:sz w:val="28"/>
              </w:rPr>
              <w:t>3</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3CCD2F" w:rsidR="001E41F3" w:rsidRPr="00410371" w:rsidRDefault="005D3095" w:rsidP="00547111">
            <w:pPr>
              <w:pStyle w:val="CRCoverPage"/>
              <w:spacing w:after="0"/>
              <w:rPr>
                <w:noProof/>
              </w:rPr>
            </w:pPr>
            <w:r>
              <w:rPr>
                <w:b/>
                <w:noProof/>
                <w:sz w:val="28"/>
              </w:rPr>
              <w:t>3329</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182C0255" w:rsidR="001E41F3" w:rsidRPr="00410371" w:rsidRDefault="00041516"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2120069C" w:rsidR="001E41F3" w:rsidRDefault="009E7771">
            <w:pPr>
              <w:pStyle w:val="CRCoverPage"/>
              <w:spacing w:after="0"/>
              <w:ind w:left="100"/>
              <w:rPr>
                <w:noProof/>
              </w:rPr>
            </w:pPr>
            <w:r>
              <w:rPr>
                <w:noProof/>
              </w:rPr>
              <w:t>Qualcomm Incorporated</w:t>
            </w:r>
            <w:r w:rsidR="00041516">
              <w:rPr>
                <w:noProof/>
              </w:rPr>
              <w:t>, Nokia, Nokia Shanghai Bell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0847883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5D3095">
              <w:rPr>
                <w:noProof/>
              </w:rPr>
              <w:t>2</w:t>
            </w:r>
            <w:r w:rsidR="009E7771">
              <w:rPr>
                <w:noProof/>
              </w:rPr>
              <w:t>-</w:t>
            </w:r>
            <w:r w:rsidR="00041516">
              <w:rPr>
                <w:noProof/>
              </w:rPr>
              <w:t>2</w:t>
            </w:r>
            <w:r w:rsidR="00B916F4">
              <w:rPr>
                <w:noProof/>
              </w:rPr>
              <w:t>5</w:t>
            </w:r>
            <w:r>
              <w:rPr>
                <w:noProof/>
              </w:rPr>
              <w:fldChar w:fldCharType="end"/>
            </w:r>
            <w:bookmarkStart w:id="1" w:name="_GoBack"/>
            <w:bookmarkEnd w:id="1"/>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5F967A1E"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w:t>
            </w:r>
            <w:r w:rsidR="00A13D74">
              <w:rPr>
                <w:noProof/>
              </w:rPr>
              <w:t>61</w:t>
            </w:r>
            <w:r>
              <w:rPr>
                <w:noProof/>
              </w:rPr>
              <w:t xml:space="preserve"> to TS </w:t>
            </w:r>
            <w:r w:rsidR="00F45994">
              <w:rPr>
                <w:noProof/>
              </w:rPr>
              <w:t>23.</w:t>
            </w:r>
            <w:r w:rsidR="002D438F">
              <w:rPr>
                <w:noProof/>
              </w:rPr>
              <w:t>4</w:t>
            </w:r>
            <w:r w:rsidR="00F45994">
              <w:rPr>
                <w:noProof/>
              </w:rPr>
              <w:t>01</w:t>
            </w:r>
            <w:r>
              <w:rPr>
                <w:noProof/>
              </w:rPr>
              <w:t xml:space="preserve"> (S</w:t>
            </w:r>
            <w:r w:rsidR="00F45994">
              <w:rPr>
                <w:noProof/>
              </w:rPr>
              <w:t>2</w:t>
            </w:r>
            <w:r>
              <w:rPr>
                <w:noProof/>
              </w:rPr>
              <w:t>-19</w:t>
            </w:r>
            <w:r w:rsidR="00F45994">
              <w:rPr>
                <w:noProof/>
              </w:rPr>
              <w:t>1</w:t>
            </w:r>
            <w:r w:rsidR="00A13D74">
              <w:rPr>
                <w:noProof/>
              </w:rPr>
              <w:t>2519</w:t>
            </w:r>
            <w:r>
              <w:rPr>
                <w:noProof/>
              </w:rPr>
              <w:t xml:space="preserve">) </w:t>
            </w:r>
            <w:r w:rsidR="00744803">
              <w:rPr>
                <w:noProof/>
              </w:rPr>
              <w:t>which introduced a Version ID field in the network-assigned UE radio capability ID and specified that:</w:t>
            </w:r>
          </w:p>
          <w:p w14:paraId="3EDF3B50" w14:textId="2269A0BB" w:rsidR="00744803" w:rsidRDefault="00744803" w:rsidP="00F45994">
            <w:pPr>
              <w:pStyle w:val="CRCoverPage"/>
              <w:spacing w:after="0"/>
              <w:ind w:left="100"/>
              <w:rPr>
                <w:noProof/>
              </w:rPr>
            </w:pPr>
          </w:p>
          <w:p w14:paraId="4947F13C" w14:textId="37D0449E" w:rsidR="00A13D74" w:rsidRPr="00A13D74" w:rsidRDefault="00A13D74" w:rsidP="00A13D74">
            <w:pPr>
              <w:pStyle w:val="CRCoverPage"/>
              <w:numPr>
                <w:ilvl w:val="0"/>
                <w:numId w:val="47"/>
              </w:numPr>
              <w:spacing w:after="0"/>
              <w:rPr>
                <w:i/>
                <w:iCs/>
                <w:noProof/>
              </w:rPr>
            </w:pPr>
            <w:r w:rsidRPr="00A13D74">
              <w:rPr>
                <w:i/>
                <w:iCs/>
                <w:color w:val="000000"/>
                <w:highlight w:val="yellow"/>
                <w:lang w:eastAsia="ja-JP"/>
              </w:rPr>
              <w:t>UEs,</w:t>
            </w:r>
            <w:r w:rsidRPr="00A13D74">
              <w:rPr>
                <w:i/>
                <w:iCs/>
                <w:color w:val="000000"/>
                <w:lang w:eastAsia="ja-JP"/>
              </w:rPr>
              <w:t xml:space="preserve"> MMEs and RAN nodes </w:t>
            </w:r>
            <w:r w:rsidRPr="00A13D74">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52D08BF8" w14:textId="77777777" w:rsidR="00744803" w:rsidRDefault="00744803"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760BDFC5" w:rsidR="00644EFE" w:rsidRDefault="00744803" w:rsidP="00744803">
            <w:pPr>
              <w:pStyle w:val="CRCoverPage"/>
              <w:spacing w:after="0"/>
              <w:ind w:left="100"/>
              <w:rPr>
                <w:noProof/>
              </w:rPr>
            </w:pPr>
            <w:r>
              <w:rPr>
                <w:noProof/>
              </w:rPr>
              <w:t>Text was added to specify in Annex C that the UE may delete the network-assigned UE radio capability IDs stored at the UE for the serving PLMN 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2786C05B" w:rsidR="001E41F3" w:rsidRDefault="002D438F">
            <w:pPr>
              <w:pStyle w:val="CRCoverPage"/>
              <w:spacing w:after="0"/>
              <w:ind w:left="100"/>
              <w:rPr>
                <w:noProof/>
              </w:rPr>
            </w:pPr>
            <w:r>
              <w:rPr>
                <w:noProof/>
              </w:rPr>
              <w:t xml:space="preserve">Annex </w:t>
            </w:r>
            <w:r w:rsidR="00744803">
              <w:rPr>
                <w:noProof/>
              </w:rPr>
              <w:t>C</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93119" w14:textId="77777777" w:rsidR="008863B9" w:rsidRPr="00041516" w:rsidRDefault="00041516">
            <w:pPr>
              <w:pStyle w:val="CRCoverPage"/>
              <w:spacing w:after="0"/>
              <w:ind w:left="100"/>
              <w:rPr>
                <w:noProof/>
                <w:u w:val="single"/>
              </w:rPr>
            </w:pPr>
            <w:r w:rsidRPr="00041516">
              <w:rPr>
                <w:noProof/>
                <w:u w:val="single"/>
              </w:rPr>
              <w:t>Revision 1:</w:t>
            </w:r>
          </w:p>
          <w:p w14:paraId="70263DD7" w14:textId="3D5FFF32" w:rsidR="00041516" w:rsidRDefault="00041516" w:rsidP="00041516">
            <w:pPr>
              <w:pStyle w:val="CRCoverPage"/>
              <w:numPr>
                <w:ilvl w:val="0"/>
                <w:numId w:val="47"/>
              </w:numPr>
              <w:spacing w:after="0"/>
              <w:rPr>
                <w:noProof/>
              </w:rPr>
            </w:pPr>
            <w:r>
              <w:rPr>
                <w:noProof/>
              </w:rPr>
              <w:t>Added Nokia, Nokia Shanghai Bell as co-signers</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430BD7BE"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2060D63" w14:textId="77777777" w:rsidR="002D438F" w:rsidRPr="00CC0C94" w:rsidRDefault="002D438F" w:rsidP="002D438F">
      <w:pPr>
        <w:pStyle w:val="Heading8"/>
      </w:pPr>
      <w:bookmarkStart w:id="3" w:name="_Toc20218715"/>
      <w:bookmarkStart w:id="4" w:name="_Toc27744604"/>
      <w:r w:rsidRPr="00CC0C94">
        <w:t>Annex C (normative):</w:t>
      </w:r>
      <w:r w:rsidRPr="00CC0C94">
        <w:br/>
        <w:t>Storage of EMM information</w:t>
      </w:r>
      <w:bookmarkEnd w:id="3"/>
      <w:bookmarkEnd w:id="4"/>
    </w:p>
    <w:p w14:paraId="2D3C6F40" w14:textId="77777777" w:rsidR="002D438F" w:rsidRPr="00CC0C94" w:rsidRDefault="002D438F" w:rsidP="002D438F">
      <w:r w:rsidRPr="00CC0C94">
        <w:t>The following EMM parameters shall be stored on the USIM if the corresponding file is present:</w:t>
      </w:r>
    </w:p>
    <w:p w14:paraId="0284AD64" w14:textId="77777777" w:rsidR="002D438F" w:rsidRPr="00CC0C94" w:rsidRDefault="002D438F" w:rsidP="002D438F">
      <w:pPr>
        <w:pStyle w:val="B1"/>
      </w:pPr>
      <w:r w:rsidRPr="00CC0C94">
        <w:t>-</w:t>
      </w:r>
      <w:r w:rsidRPr="00CC0C94">
        <w:tab/>
        <w:t>GUTI;</w:t>
      </w:r>
    </w:p>
    <w:p w14:paraId="36FC7F37" w14:textId="77777777" w:rsidR="002D438F" w:rsidRPr="00CC0C94" w:rsidRDefault="002D438F" w:rsidP="002D438F">
      <w:pPr>
        <w:pStyle w:val="B1"/>
      </w:pPr>
      <w:r w:rsidRPr="00CC0C94">
        <w:t>-</w:t>
      </w:r>
      <w:r w:rsidRPr="00CC0C94">
        <w:tab/>
        <w:t>last visited registered TAI;</w:t>
      </w:r>
    </w:p>
    <w:p w14:paraId="0FA92911" w14:textId="77777777" w:rsidR="002D438F" w:rsidRPr="00CC0C94" w:rsidRDefault="002D438F" w:rsidP="002D438F">
      <w:pPr>
        <w:pStyle w:val="B1"/>
      </w:pPr>
      <w:r w:rsidRPr="00CC0C94">
        <w:t>-</w:t>
      </w:r>
      <w:r w:rsidRPr="00CC0C94">
        <w:tab/>
        <w:t>EPS update status;</w:t>
      </w:r>
    </w:p>
    <w:p w14:paraId="6799319D" w14:textId="77777777" w:rsidR="002D438F" w:rsidRPr="00CC0C94" w:rsidRDefault="002D438F" w:rsidP="002D438F">
      <w:pPr>
        <w:pStyle w:val="B1"/>
      </w:pPr>
      <w:r w:rsidRPr="00CC0C94">
        <w:t>-</w:t>
      </w:r>
      <w:r w:rsidRPr="00CC0C94">
        <w:tab/>
        <w:t>Allowed CSG list;</w:t>
      </w:r>
    </w:p>
    <w:p w14:paraId="7B1135F7" w14:textId="77777777" w:rsidR="002D438F" w:rsidRPr="00CC0C94" w:rsidRDefault="002D438F" w:rsidP="002D438F">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14:paraId="5E502E14" w14:textId="77777777" w:rsidR="002D438F" w:rsidRPr="00CC0C94" w:rsidRDefault="002D438F" w:rsidP="002D438F">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14:paraId="45049E17" w14:textId="77777777" w:rsidR="002D438F" w:rsidRPr="00CC0C94" w:rsidRDefault="002D438F" w:rsidP="002D438F">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14:paraId="5D31B69D" w14:textId="77777777" w:rsidR="002D438F" w:rsidRPr="00CC0C94" w:rsidRDefault="002D438F" w:rsidP="002D438F">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14:paraId="57379234" w14:textId="77777777" w:rsidR="002D438F" w:rsidRPr="00CC0C94" w:rsidRDefault="002D438F" w:rsidP="002D438F">
      <w:r w:rsidRPr="00CC0C94">
        <w:t>The following EMM parameters shall be stored in a non-volatile memory in the ME together with the IMSI from the USIM:</w:t>
      </w:r>
    </w:p>
    <w:p w14:paraId="09F0C7AF" w14:textId="77777777" w:rsidR="002D438F" w:rsidRPr="00CC0C94" w:rsidRDefault="002D438F" w:rsidP="002D438F">
      <w:pPr>
        <w:pStyle w:val="B1"/>
      </w:pPr>
      <w:r w:rsidRPr="00CC0C94">
        <w:t>-</w:t>
      </w:r>
      <w:r w:rsidRPr="00CC0C94">
        <w:tab/>
        <w:t>TIN;</w:t>
      </w:r>
    </w:p>
    <w:p w14:paraId="75294289" w14:textId="77777777" w:rsidR="002D438F" w:rsidRDefault="002D438F" w:rsidP="002D438F">
      <w:pPr>
        <w:pStyle w:val="B1"/>
      </w:pPr>
      <w:r w:rsidRPr="00CC0C94">
        <w:t>-</w:t>
      </w:r>
      <w:r w:rsidRPr="00CC0C94">
        <w:tab/>
        <w:t>DCN-ID list</w:t>
      </w:r>
      <w:r>
        <w:t>; and</w:t>
      </w:r>
    </w:p>
    <w:p w14:paraId="4AEA8A4A" w14:textId="77777777" w:rsidR="002D438F" w:rsidRPr="00CC0C94" w:rsidRDefault="002D438F" w:rsidP="002D438F">
      <w:pPr>
        <w:pStyle w:val="B1"/>
      </w:pPr>
      <w:r>
        <w:t>-</w:t>
      </w:r>
      <w:r>
        <w:tab/>
        <w:t>network-assigned UE radio capability IDs.</w:t>
      </w:r>
    </w:p>
    <w:p w14:paraId="22C810ED" w14:textId="77777777" w:rsidR="002D438F" w:rsidRPr="00CC0C94" w:rsidRDefault="002D438F" w:rsidP="002D438F">
      <w:r w:rsidRPr="00CC0C94">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14:paraId="703E17FB" w14:textId="77777777" w:rsidR="002D438F" w:rsidRPr="00CC0C94" w:rsidRDefault="002D438F" w:rsidP="002D438F">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192AE7C1" w14:textId="77777777" w:rsidR="002D438F" w:rsidRPr="00CC0C94" w:rsidRDefault="002D438F" w:rsidP="002D438F">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14:paraId="1E099C6D" w14:textId="0EFF4E5A" w:rsidR="002D438F" w:rsidRDefault="002D438F" w:rsidP="002D438F">
      <w:pPr>
        <w:rPr>
          <w:rFonts w:eastAsia="Malgun Gothic"/>
        </w:rPr>
      </w:pPr>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w:t>
      </w:r>
      <w:r>
        <w:t>IMSI</w:t>
      </w:r>
      <w:r w:rsidRPr="00913BB3">
        <w:t xml:space="preserve"> from the USIM matches the </w:t>
      </w:r>
      <w:r>
        <w:t>IMSI</w:t>
      </w:r>
      <w:r w:rsidRPr="00913BB3">
        <w:t xml:space="preserve">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31B8B">
        <w:t xml:space="preserve"> </w:t>
      </w:r>
      <w:r w:rsidRPr="00A31B8B">
        <w:rPr>
          <w:rFonts w:eastAsia="Malgun Gothic"/>
        </w:rPr>
        <w:t xml:space="preserve">There shall </w:t>
      </w:r>
      <w:r>
        <w:rPr>
          <w:rFonts w:eastAsia="Malgun Gothic"/>
        </w:rPr>
        <w:t xml:space="preserve">be </w:t>
      </w:r>
      <w:r w:rsidRPr="00A31B8B">
        <w:rPr>
          <w:rFonts w:eastAsia="Malgun Gothic"/>
        </w:rPr>
        <w:t>only one network-assigned UE radio capability ID stored for a</w:t>
      </w:r>
      <w:r>
        <w:rPr>
          <w:rFonts w:eastAsia="Malgun Gothic"/>
        </w:rPr>
        <w:t xml:space="preserve"> given</w:t>
      </w:r>
      <w:r w:rsidRPr="00A31B8B">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34:00Z">
        <w:r w:rsidRPr="002D438F">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ins>
    </w:p>
    <w:p w14:paraId="71C2B5BF" w14:textId="77777777" w:rsidR="002D438F" w:rsidRPr="00CC0C94" w:rsidRDefault="002D438F" w:rsidP="002D438F">
      <w:pPr>
        <w:rPr>
          <w:lang w:eastAsia="ja-JP"/>
        </w:rPr>
      </w:pPr>
      <w:r w:rsidRPr="00CC0C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55C34A69" w14:textId="77777777" w:rsidR="002D438F" w:rsidRPr="00CC0C94" w:rsidRDefault="002D438F" w:rsidP="002D438F">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xml:space="preserve"> [17], the UE shall not store the EMM parameters described in this annex on the USIM or in non-volatile memory. Instead the UE shall temporarily store these </w:t>
      </w:r>
      <w:r w:rsidRPr="00CC0C94">
        <w:lastRenderedPageBreak/>
        <w:t>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14:paraId="400A78E2" w14:textId="77777777" w:rsidR="002D438F" w:rsidRPr="00112262" w:rsidRDefault="002D438F" w:rsidP="002D438F">
      <w:r w:rsidRPr="002B2EA4">
        <w:t xml:space="preserve">If the UE is attached for </w:t>
      </w:r>
      <w:r>
        <w:t>access to RLOS</w:t>
      </w:r>
      <w:r w:rsidRPr="002B2EA4">
        <w:t>, the UE shall not store the EMM parameters described in this annex on the USIM or in non-volatile memory. Instead</w:t>
      </w:r>
      <w:r>
        <w:t>,</w:t>
      </w:r>
      <w:r w:rsidRPr="002B2EA4">
        <w:t xml:space="preserve"> the UE shall temporarily store these parameters locally in the ME and the UE shall delete these parameters </w:t>
      </w:r>
      <w:r>
        <w:t>after detach</w:t>
      </w:r>
      <w:r w:rsidRPr="002B2EA4">
        <w:t>.</w:t>
      </w:r>
    </w:p>
    <w:p w14:paraId="38607BA6" w14:textId="68747129" w:rsidR="002D438F" w:rsidRDefault="002D438F" w:rsidP="000A1A5D">
      <w:pPr>
        <w:jc w:val="center"/>
        <w:rPr>
          <w:noProof/>
        </w:rPr>
      </w:pPr>
    </w:p>
    <w:p w14:paraId="3E7C0BBA" w14:textId="77777777" w:rsidR="002D438F" w:rsidRDefault="002D438F" w:rsidP="002D438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6261446" w14:textId="77777777" w:rsidR="002D438F" w:rsidRDefault="002D438F" w:rsidP="000A1A5D">
      <w:pPr>
        <w:jc w:val="center"/>
        <w:rPr>
          <w:noProof/>
        </w:rPr>
      </w:pPr>
    </w:p>
    <w:sectPr w:rsidR="002D43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73751" w14:textId="77777777" w:rsidR="001C5696" w:rsidRDefault="001C5696">
      <w:r>
        <w:separator/>
      </w:r>
    </w:p>
  </w:endnote>
  <w:endnote w:type="continuationSeparator" w:id="0">
    <w:p w14:paraId="1870C283" w14:textId="77777777" w:rsidR="001C5696" w:rsidRDefault="001C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7B47" w14:textId="77777777" w:rsidR="008E61AF" w:rsidRDefault="008E6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8C5BA" w14:textId="77777777" w:rsidR="008E61AF" w:rsidRDefault="008E61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17C6C" w14:textId="77777777" w:rsidR="008E61AF" w:rsidRDefault="008E6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9EEA" w14:textId="77777777" w:rsidR="001C5696" w:rsidRDefault="001C5696">
      <w:r>
        <w:separator/>
      </w:r>
    </w:p>
  </w:footnote>
  <w:footnote w:type="continuationSeparator" w:id="0">
    <w:p w14:paraId="47132410" w14:textId="77777777" w:rsidR="001C5696" w:rsidRDefault="001C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CAD8" w14:textId="77777777" w:rsidR="008E61AF" w:rsidRDefault="008E6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FFCC" w14:textId="77777777" w:rsidR="008E61AF" w:rsidRDefault="008E61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BE43391"/>
    <w:multiLevelType w:val="hybridMultilevel"/>
    <w:tmpl w:val="2EB0902E"/>
    <w:lvl w:ilvl="0" w:tplc="954AB9F2">
      <w:start w:val="24"/>
      <w:numFmt w:val="bullet"/>
      <w:lvlText w:val="-"/>
      <w:lvlJc w:val="left"/>
      <w:pPr>
        <w:ind w:left="644" w:hanging="360"/>
      </w:pPr>
      <w:rPr>
        <w:rFonts w:ascii="Arial" w:eastAsia="Times New Roman" w:hAnsi="Arial" w:cs="Arial"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9"/>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1"/>
  </w:num>
  <w:num w:numId="43">
    <w:abstractNumId w:val="8"/>
  </w:num>
  <w:num w:numId="44">
    <w:abstractNumId w:val="38"/>
  </w:num>
  <w:num w:numId="45">
    <w:abstractNumId w:val="36"/>
  </w:num>
  <w:num w:numId="46">
    <w:abstractNumId w:val="19"/>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41516"/>
    <w:rsid w:val="000776BE"/>
    <w:rsid w:val="00080345"/>
    <w:rsid w:val="000A1A5D"/>
    <w:rsid w:val="000A1F6F"/>
    <w:rsid w:val="000A6394"/>
    <w:rsid w:val="000B7A18"/>
    <w:rsid w:val="000B7FED"/>
    <w:rsid w:val="000C038A"/>
    <w:rsid w:val="000C6598"/>
    <w:rsid w:val="000C7A27"/>
    <w:rsid w:val="000D015F"/>
    <w:rsid w:val="000D1F38"/>
    <w:rsid w:val="000E7073"/>
    <w:rsid w:val="0010333E"/>
    <w:rsid w:val="00106459"/>
    <w:rsid w:val="00111810"/>
    <w:rsid w:val="00123A2C"/>
    <w:rsid w:val="00145D43"/>
    <w:rsid w:val="00153C16"/>
    <w:rsid w:val="00174445"/>
    <w:rsid w:val="00182468"/>
    <w:rsid w:val="00192C46"/>
    <w:rsid w:val="00194058"/>
    <w:rsid w:val="001A08B3"/>
    <w:rsid w:val="001A7B60"/>
    <w:rsid w:val="001B52F0"/>
    <w:rsid w:val="001B7A65"/>
    <w:rsid w:val="001C2AE3"/>
    <w:rsid w:val="001C5696"/>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D438F"/>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70453"/>
    <w:rsid w:val="00592D74"/>
    <w:rsid w:val="005A7573"/>
    <w:rsid w:val="005D3095"/>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25A7C"/>
    <w:rsid w:val="00744803"/>
    <w:rsid w:val="00765E0D"/>
    <w:rsid w:val="00781281"/>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CD2"/>
    <w:rsid w:val="00845EA6"/>
    <w:rsid w:val="008626E7"/>
    <w:rsid w:val="00870EE7"/>
    <w:rsid w:val="008863B9"/>
    <w:rsid w:val="00887C90"/>
    <w:rsid w:val="0089486F"/>
    <w:rsid w:val="008A38A9"/>
    <w:rsid w:val="008A45A6"/>
    <w:rsid w:val="008A63C4"/>
    <w:rsid w:val="008E61AF"/>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B68D3"/>
    <w:rsid w:val="009C2123"/>
    <w:rsid w:val="009E3297"/>
    <w:rsid w:val="009E7771"/>
    <w:rsid w:val="009F734F"/>
    <w:rsid w:val="009F7729"/>
    <w:rsid w:val="00A06A3C"/>
    <w:rsid w:val="00A13D74"/>
    <w:rsid w:val="00A16C23"/>
    <w:rsid w:val="00A246B6"/>
    <w:rsid w:val="00A37FBD"/>
    <w:rsid w:val="00A47E70"/>
    <w:rsid w:val="00A50CF0"/>
    <w:rsid w:val="00A542A2"/>
    <w:rsid w:val="00A7398B"/>
    <w:rsid w:val="00A7671C"/>
    <w:rsid w:val="00AA2CBC"/>
    <w:rsid w:val="00AC5820"/>
    <w:rsid w:val="00AD1CD8"/>
    <w:rsid w:val="00AE4050"/>
    <w:rsid w:val="00B1545C"/>
    <w:rsid w:val="00B258BB"/>
    <w:rsid w:val="00B34629"/>
    <w:rsid w:val="00B67B97"/>
    <w:rsid w:val="00B9082B"/>
    <w:rsid w:val="00B916F4"/>
    <w:rsid w:val="00B968C8"/>
    <w:rsid w:val="00BA3EC5"/>
    <w:rsid w:val="00BA51D9"/>
    <w:rsid w:val="00BB5DFC"/>
    <w:rsid w:val="00BD279D"/>
    <w:rsid w:val="00BD6BB8"/>
    <w:rsid w:val="00C27DB0"/>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BC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B13C7-F8FE-4998-9A93-CD6351EE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2020-02-25T23:39:00Z</dcterms:created>
  <dcterms:modified xsi:type="dcterms:W3CDTF">2020-02-25T23:39:00Z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