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A304F">
        <w:rPr>
          <w:b/>
          <w:noProof/>
          <w:sz w:val="24"/>
        </w:rPr>
        <w:t>6319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6010" w:rsidP="00EB6010">
            <w:pPr>
              <w:pStyle w:val="CRCoverPage"/>
              <w:spacing w:after="0"/>
              <w:jc w:val="center"/>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5533" w:rsidP="00547111">
            <w:pPr>
              <w:pStyle w:val="CRCoverPage"/>
              <w:spacing w:after="0"/>
              <w:rPr>
                <w:noProof/>
              </w:rPr>
            </w:pPr>
            <w:r>
              <w:rPr>
                <w:b/>
                <w:noProof/>
                <w:sz w:val="28"/>
              </w:rPr>
              <w:t>6390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553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0A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0A7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74E4">
            <w:pPr>
              <w:pStyle w:val="CRCoverPage"/>
              <w:spacing w:after="0"/>
              <w:ind w:left="100"/>
              <w:rPr>
                <w:noProof/>
              </w:rPr>
            </w:pPr>
            <w:r w:rsidRPr="007E74E4">
              <w:rPr>
                <w:noProof/>
              </w:rPr>
              <w:t>Enabling NR-U access-type reporting in P-Access-Network-Info header and Cellular-Network-Info header field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582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7DD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64AA">
            <w:pPr>
              <w:pStyle w:val="CRCoverPage"/>
              <w:spacing w:after="0"/>
              <w:ind w:left="100"/>
              <w:rPr>
                <w:noProof/>
              </w:rPr>
            </w:pPr>
            <w:r w:rsidRPr="00B364AA">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7DD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64A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977" w:rsidRDefault="00266977" w:rsidP="00266977">
            <w:pPr>
              <w:pStyle w:val="CRCoverPage"/>
              <w:spacing w:after="0"/>
              <w:ind w:left="100"/>
              <w:rPr>
                <w:noProof/>
              </w:rPr>
            </w:pPr>
            <w:r w:rsidRPr="00266977">
              <w:rPr>
                <w:noProof/>
              </w:rPr>
              <w:t>LS from RAN</w:t>
            </w:r>
            <w:r>
              <w:rPr>
                <w:noProof/>
              </w:rPr>
              <w:t xml:space="preserve">- </w:t>
            </w:r>
            <w:r w:rsidRPr="00266977">
              <w:rPr>
                <w:noProof/>
              </w:rPr>
              <w:t xml:space="preserve">R2-1911533 asks </w:t>
            </w:r>
            <w:r>
              <w:rPr>
                <w:noProof/>
              </w:rPr>
              <w:t>CT1</w:t>
            </w:r>
            <w:r w:rsidRPr="00266977">
              <w:rPr>
                <w:noProof/>
              </w:rPr>
              <w:t xml:space="preserve"> to complete the normative work on NR accessing through unlicensed bands.</w:t>
            </w:r>
          </w:p>
          <w:p w:rsidR="00266977" w:rsidRDefault="00266977">
            <w:pPr>
              <w:pStyle w:val="CRCoverPage"/>
              <w:spacing w:after="0"/>
              <w:ind w:left="100"/>
              <w:rPr>
                <w:noProof/>
              </w:rPr>
            </w:pPr>
          </w:p>
          <w:p w:rsidR="001E41F3" w:rsidRDefault="00266977">
            <w:pPr>
              <w:pStyle w:val="CRCoverPage"/>
              <w:spacing w:after="0"/>
              <w:ind w:left="100"/>
              <w:rPr>
                <w:noProof/>
              </w:rPr>
            </w:pPr>
            <w:r w:rsidRPr="00266977">
              <w:rPr>
                <w:noProof/>
              </w:rPr>
              <w:t>To support location services when the UE is accessing the IMS using NR</w:t>
            </w:r>
            <w:r>
              <w:rPr>
                <w:noProof/>
              </w:rPr>
              <w:t xml:space="preserve">-U </w:t>
            </w:r>
            <w:r w:rsidRPr="00266977">
              <w:rPr>
                <w:noProof/>
              </w:rPr>
              <w:t>connected to 5GC</w:t>
            </w:r>
            <w:r>
              <w:rPr>
                <w:noProof/>
              </w:rPr>
              <w:t xml:space="preserve"> as primary cell</w:t>
            </w:r>
            <w:r w:rsidRPr="00266977">
              <w:rPr>
                <w:noProof/>
              </w:rPr>
              <w:t>, reporting of the NR</w:t>
            </w:r>
            <w:r>
              <w:rPr>
                <w:noProof/>
              </w:rPr>
              <w:t>-U</w:t>
            </w:r>
            <w:r w:rsidRPr="00266977">
              <w:rPr>
                <w:noProof/>
              </w:rPr>
              <w:t xml:space="preserve"> CGI in the P-Access-Network-Info</w:t>
            </w:r>
            <w:r w:rsidR="00B4684C">
              <w:rPr>
                <w:noProof/>
              </w:rPr>
              <w:t xml:space="preserve"> </w:t>
            </w:r>
            <w:r w:rsidR="00B4684C" w:rsidRPr="007E74E4">
              <w:rPr>
                <w:noProof/>
              </w:rPr>
              <w:t>and Cellular-Network-Info</w:t>
            </w:r>
            <w:r w:rsidRPr="00266977">
              <w:rPr>
                <w:noProof/>
              </w:rPr>
              <w:t xml:space="preserve"> header field must be enabled.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684C" w:rsidP="00F47C58">
            <w:pPr>
              <w:pStyle w:val="CRCoverPage"/>
              <w:spacing w:after="0"/>
              <w:ind w:left="100"/>
              <w:rPr>
                <w:noProof/>
              </w:rPr>
            </w:pPr>
            <w:r w:rsidRPr="00B4684C">
              <w:rPr>
                <w:noProof/>
              </w:rPr>
              <w:t xml:space="preserve">A new access </w:t>
            </w:r>
            <w:r w:rsidR="007C1DF9">
              <w:rPr>
                <w:noProof/>
              </w:rPr>
              <w:t>class</w:t>
            </w:r>
            <w:r w:rsidRPr="00B4684C">
              <w:rPr>
                <w:noProof/>
              </w:rPr>
              <w:t xml:space="preserve"> value for "3GPP-NR</w:t>
            </w:r>
            <w:r>
              <w:rPr>
                <w:noProof/>
              </w:rPr>
              <w:t>-U</w:t>
            </w:r>
            <w:r w:rsidRPr="00B4684C">
              <w:rPr>
                <w:noProof/>
              </w:rPr>
              <w:t xml:space="preserve">" </w:t>
            </w:r>
            <w:r w:rsidR="00234299">
              <w:rPr>
                <w:noProof/>
              </w:rPr>
              <w:t xml:space="preserve"> and</w:t>
            </w:r>
            <w:r w:rsidR="007C1DF9">
              <w:rPr>
                <w:noProof/>
              </w:rPr>
              <w:t xml:space="preserve"> </w:t>
            </w:r>
            <w:r w:rsidR="007C1DF9" w:rsidRPr="006E59FF">
              <w:t>access</w:t>
            </w:r>
            <w:r w:rsidR="007C1DF9">
              <w:t xml:space="preserve"> type</w:t>
            </w:r>
            <w:r w:rsidR="007C1DF9" w:rsidRPr="006E59FF">
              <w:t xml:space="preserve"> </w:t>
            </w:r>
            <w:r w:rsidR="007C1DF9" w:rsidRPr="00B4684C">
              <w:rPr>
                <w:noProof/>
              </w:rPr>
              <w:t>value for "3GPP-NR</w:t>
            </w:r>
            <w:r w:rsidR="007C1DF9">
              <w:rPr>
                <w:noProof/>
              </w:rPr>
              <w:t>-U</w:t>
            </w:r>
            <w:r w:rsidR="007C1DF9">
              <w:rPr>
                <w:noProof/>
              </w:rPr>
              <w:t xml:space="preserve">-FDD” and </w:t>
            </w:r>
            <w:r w:rsidR="007C1DF9" w:rsidRPr="00B4684C">
              <w:rPr>
                <w:noProof/>
              </w:rPr>
              <w:t>"3GPP-NR</w:t>
            </w:r>
            <w:r w:rsidR="007C1DF9">
              <w:rPr>
                <w:noProof/>
              </w:rPr>
              <w:t>-U-</w:t>
            </w:r>
            <w:r w:rsidR="007C1DF9">
              <w:rPr>
                <w:noProof/>
              </w:rPr>
              <w:t>T</w:t>
            </w:r>
            <w:r w:rsidR="007C1DF9">
              <w:rPr>
                <w:noProof/>
              </w:rPr>
              <w:t>DD</w:t>
            </w:r>
            <w:r w:rsidR="007C1DF9" w:rsidRPr="00B4684C">
              <w:rPr>
                <w:noProof/>
              </w:rPr>
              <w:t xml:space="preserve"> </w:t>
            </w:r>
            <w:r w:rsidR="007C1DF9" w:rsidRPr="00B4684C">
              <w:rPr>
                <w:noProof/>
              </w:rPr>
              <w:t>" w</w:t>
            </w:r>
            <w:r w:rsidR="00F47C58">
              <w:rPr>
                <w:noProof/>
              </w:rPr>
              <w:t>ere</w:t>
            </w:r>
            <w:r w:rsidR="007C1DF9" w:rsidRPr="00B4684C">
              <w:rPr>
                <w:noProof/>
              </w:rPr>
              <w:t xml:space="preserve"> added</w:t>
            </w:r>
            <w:r w:rsidR="00F47C58">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684C">
            <w:pPr>
              <w:pStyle w:val="CRCoverPage"/>
              <w:spacing w:after="0"/>
              <w:ind w:left="100"/>
              <w:rPr>
                <w:noProof/>
              </w:rPr>
            </w:pPr>
            <w:r>
              <w:rPr>
                <w:noProof/>
              </w:rPr>
              <w:t>A UE accessing the IMS using NR</w:t>
            </w:r>
            <w:r>
              <w:rPr>
                <w:noProof/>
              </w:rPr>
              <w:t>-U</w:t>
            </w:r>
            <w:r>
              <w:rPr>
                <w:noProof/>
              </w:rPr>
              <w:t xml:space="preserve"> connected to 5GC will not be abe to report the user location information in </w:t>
            </w:r>
            <w:r w:rsidRPr="00483F54">
              <w:rPr>
                <w:noProof/>
              </w:rPr>
              <w:t>P-Access-Network-Info</w:t>
            </w:r>
            <w:r w:rsidR="00130FEB">
              <w:rPr>
                <w:noProof/>
              </w:rPr>
              <w:t xml:space="preserve"> </w:t>
            </w:r>
            <w:r w:rsidR="00130FEB" w:rsidRPr="007E74E4">
              <w:rPr>
                <w:noProof/>
              </w:rPr>
              <w:t>and Cellular-Network-Info</w:t>
            </w:r>
            <w:r w:rsidRPr="00483F54">
              <w:rPr>
                <w:noProof/>
              </w:rPr>
              <w:t xml:space="preserve"> header field of SIP messages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1F04">
            <w:pPr>
              <w:pStyle w:val="CRCoverPage"/>
              <w:spacing w:after="0"/>
              <w:ind w:left="100"/>
              <w:rPr>
                <w:noProof/>
              </w:rPr>
            </w:pPr>
            <w:r>
              <w:rPr>
                <w:noProof/>
              </w:rPr>
              <w:t>7.2.15.3, 7.2.15.7, 7.2A.4.2,7.2A.4.3</w:t>
            </w:r>
            <w:r w:rsidR="00D44545">
              <w:rPr>
                <w:noProof/>
              </w:rPr>
              <w:t>, 7.7</w:t>
            </w:r>
            <w:r w:rsidR="00F7156C">
              <w:rPr>
                <w:noProof/>
              </w:rPr>
              <w:t>, 8.1.1, 8.1.2, 8.2.2, A.1.3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3208" w:rsidRDefault="00FE3208" w:rsidP="00FE320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0147945"/>
      <w:r w:rsidRPr="0013344C">
        <w:rPr>
          <w:rFonts w:ascii="Arial" w:hAnsi="Arial"/>
          <w:sz w:val="24"/>
        </w:rPr>
        <w:t>7.2.15.3</w:t>
      </w:r>
      <w:r w:rsidRPr="0013344C">
        <w:rPr>
          <w:rFonts w:ascii="Arial" w:hAnsi="Arial"/>
          <w:sz w:val="24"/>
        </w:rPr>
        <w:tab/>
        <w:t xml:space="preserve">Usage of the </w:t>
      </w:r>
      <w:r w:rsidRPr="0013344C">
        <w:rPr>
          <w:rFonts w:ascii="Arial" w:hAnsi="Arial"/>
          <w:sz w:val="24"/>
          <w:lang w:eastAsia="zh-CN"/>
        </w:rPr>
        <w:t>Cellular-Network-Info</w:t>
      </w:r>
      <w:r w:rsidRPr="0013344C">
        <w:rPr>
          <w:rFonts w:ascii="Arial" w:hAnsi="Arial"/>
          <w:sz w:val="24"/>
        </w:rPr>
        <w:t xml:space="preserve"> header field</w:t>
      </w:r>
      <w:bookmarkEnd w:id="3"/>
    </w:p>
    <w:p w:rsidR="0013344C" w:rsidRPr="0013344C" w:rsidRDefault="0013344C" w:rsidP="0013344C">
      <w:pPr>
        <w:overflowPunct w:val="0"/>
        <w:autoSpaceDE w:val="0"/>
        <w:autoSpaceDN w:val="0"/>
        <w:adjustRightInd w:val="0"/>
        <w:textAlignment w:val="baseline"/>
      </w:pPr>
      <w:r w:rsidRPr="0013344C">
        <w:t xml:space="preserve">The </w:t>
      </w:r>
      <w:r w:rsidRPr="0013344C">
        <w:rPr>
          <w:lang w:eastAsia="zh-CN"/>
        </w:rPr>
        <w:t>Cellular-Network-Info</w:t>
      </w:r>
      <w:r w:rsidRPr="0013344C">
        <w:t xml:space="preserve"> header field is populated with the following contents:</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1)</w:t>
      </w:r>
      <w:r w:rsidRPr="0013344C">
        <w:rPr>
          <w:lang w:val="x-none"/>
        </w:rPr>
        <w:tab/>
        <w:t xml:space="preserve">the access-type field is set to one of "3GPP-GERAN","3GPP-UTRAN-FDD", "3GPP-UTRAN-TDD", </w:t>
      </w:r>
      <w:r w:rsidRPr="0013344C">
        <w:rPr>
          <w:lang w:val="x-none" w:eastAsia="ko-KR"/>
        </w:rPr>
        <w:t xml:space="preserve">"3GPP-E-UTRAN-FDD", "3GPP-E-UTRAN-TDD", </w:t>
      </w:r>
      <w:r w:rsidRPr="0013344C">
        <w:rPr>
          <w:lang w:val="en-US" w:eastAsia="ko-KR"/>
        </w:rPr>
        <w:t>"</w:t>
      </w:r>
      <w:r w:rsidRPr="0013344C">
        <w:rPr>
          <w:lang w:val="x-none" w:eastAsia="ko-KR"/>
        </w:rPr>
        <w:t>3GPP-E-UTRAN-ProSe-UNR</w:t>
      </w:r>
      <w:r w:rsidRPr="0013344C">
        <w:rPr>
          <w:lang w:val="en-US" w:eastAsia="ko-KR"/>
        </w:rPr>
        <w:t xml:space="preserve">", </w:t>
      </w:r>
      <w:r w:rsidRPr="0013344C">
        <w:rPr>
          <w:lang w:val="x-none" w:eastAsia="ko-KR"/>
        </w:rPr>
        <w:t>"3GPP-NR-FDD", "3GPP-NR-TDD",</w:t>
      </w:r>
      <w:ins w:id="4" w:author="Upendra Praturi" w:date="2019-09-29T12:01:00Z">
        <w:r w:rsidR="007C10C8">
          <w:rPr>
            <w:lang w:val="en-US" w:eastAsia="ko-KR"/>
          </w:rPr>
          <w:t xml:space="preserve"> </w:t>
        </w:r>
        <w:r w:rsidR="007C10C8" w:rsidRPr="0013344C">
          <w:rPr>
            <w:lang w:val="x-none" w:eastAsia="ko-KR"/>
          </w:rPr>
          <w:t>"3GPP-NR-</w:t>
        </w:r>
      </w:ins>
      <w:ins w:id="5" w:author="Upendra Praturi" w:date="2019-09-29T12:02:00Z">
        <w:r w:rsidR="007C10C8">
          <w:rPr>
            <w:lang w:val="en-US" w:eastAsia="ko-KR"/>
          </w:rPr>
          <w:t>U-</w:t>
        </w:r>
      </w:ins>
      <w:ins w:id="6" w:author="Upendra Praturi" w:date="2019-09-29T12:01:00Z">
        <w:r w:rsidR="007C10C8" w:rsidRPr="0013344C">
          <w:rPr>
            <w:lang w:val="x-none" w:eastAsia="ko-KR"/>
          </w:rPr>
          <w:t>FDD", "3GPP-NR</w:t>
        </w:r>
      </w:ins>
      <w:ins w:id="7" w:author="Upendra Praturi" w:date="2019-09-29T12:02:00Z">
        <w:r w:rsidR="007C10C8">
          <w:rPr>
            <w:lang w:val="en-US" w:eastAsia="ko-KR"/>
          </w:rPr>
          <w:t>-U</w:t>
        </w:r>
      </w:ins>
      <w:ins w:id="8" w:author="Upendra Praturi" w:date="2019-09-29T12:01:00Z">
        <w:r w:rsidR="007C10C8" w:rsidRPr="0013344C">
          <w:rPr>
            <w:lang w:val="x-none" w:eastAsia="ko-KR"/>
          </w:rPr>
          <w:t>-TDD"</w:t>
        </w:r>
        <w:r w:rsidR="007C10C8">
          <w:rPr>
            <w:lang w:val="en-US" w:eastAsia="ko-KR"/>
          </w:rPr>
          <w:t xml:space="preserve">, </w:t>
        </w:r>
      </w:ins>
      <w:r w:rsidRPr="0013344C">
        <w:rPr>
          <w:lang w:val="x-none"/>
        </w:rPr>
        <w:t xml:space="preserve">"3GPP2-1X", "3GPP2-1X-HRPD", "3GPP2-UMB", </w:t>
      </w:r>
      <w:r w:rsidRPr="0013344C">
        <w:rPr>
          <w:szCs w:val="16"/>
          <w:lang w:val="x-none"/>
        </w:rPr>
        <w:t>"3GPP2-1X-Femto"</w:t>
      </w:r>
      <w:r w:rsidRPr="0013344C">
        <w:rPr>
          <w:lang w:val="x-none" w:eastAsia="ko-KR"/>
        </w:rPr>
        <w:t xml:space="preserve"> </w:t>
      </w:r>
      <w:r w:rsidRPr="0013344C">
        <w:rPr>
          <w:lang w:val="x-none"/>
        </w:rPr>
        <w:t>as appropriate to the additional access technology the information is provided about;</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2)</w:t>
      </w:r>
      <w:r w:rsidRPr="0013344C">
        <w:rPr>
          <w:lang w:val="x-none"/>
        </w:rPr>
        <w:tab/>
        <w:t>if the access-type field is set to "3GPP-GERAN", a cgi-3gpp parameter set to the Cell Global Identity obtained from lower layers of the UE. The Cell Global Identity is a concatenation of MCC</w:t>
      </w:r>
      <w:r w:rsidRPr="0013344C">
        <w:rPr>
          <w:lang w:val="en-US"/>
        </w:rPr>
        <w:t xml:space="preserve"> (3 decimal digits)</w:t>
      </w:r>
      <w:r w:rsidRPr="0013344C">
        <w:rPr>
          <w:lang w:val="x-none"/>
        </w:rPr>
        <w:t>, MNC</w:t>
      </w:r>
      <w:r w:rsidRPr="0013344C">
        <w:rPr>
          <w:lang w:val="en-US"/>
        </w:rPr>
        <w:t xml:space="preserve"> (2 or 3 decimal digits depending on MCC value)</w:t>
      </w:r>
      <w:r w:rsidRPr="0013344C">
        <w:rPr>
          <w:lang w:val="x-none"/>
        </w:rPr>
        <w:t xml:space="preserve">, LAC </w:t>
      </w:r>
      <w:r w:rsidRPr="0013344C">
        <w:rPr>
          <w:lang w:val="en-US"/>
        </w:rPr>
        <w:t xml:space="preserve">(4 </w:t>
      </w:r>
      <w:proofErr w:type="spellStart"/>
      <w:r w:rsidRPr="0013344C">
        <w:rPr>
          <w:lang w:val="en-US"/>
        </w:rPr>
        <w:t>hexadeciaml</w:t>
      </w:r>
      <w:proofErr w:type="spellEnd"/>
      <w:r w:rsidRPr="0013344C">
        <w:rPr>
          <w:lang w:val="en-US"/>
        </w:rPr>
        <w:t xml:space="preserve"> digits) </w:t>
      </w:r>
      <w:r w:rsidRPr="0013344C">
        <w:rPr>
          <w:lang w:val="x-none"/>
        </w:rPr>
        <w:t xml:space="preserve">and CI (as described in 3GPP TS 23.003 [3]. </w:t>
      </w:r>
      <w:r w:rsidRPr="0013344C">
        <w:rPr>
          <w:lang w:val="en-US"/>
        </w:rPr>
        <w:t xml:space="preserve">The "cgi-3gpp"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3)</w:t>
      </w:r>
      <w:r w:rsidRPr="0013344C">
        <w:rPr>
          <w:lang w:val="x-none"/>
        </w:rPr>
        <w:tab/>
        <w:t>if the access-type field is equal to "3GPP-UTRAN-FDD", or "3GPP-UTRAN-TDD", a "utran-cell-id-3gpp" parameter set to a concatenation of the MCC (3 decimal digits), MNC (2 or 3 decimal digits</w:t>
      </w:r>
      <w:r w:rsidRPr="0013344C">
        <w:rPr>
          <w:lang w:val="en-US"/>
        </w:rPr>
        <w:t xml:space="preserve"> depending on MCC value</w:t>
      </w:r>
      <w:r w:rsidRPr="0013344C">
        <w:rPr>
          <w:lang w:val="x-none"/>
        </w:rPr>
        <w:t>), LAC (4 hexadecimal digits</w:t>
      </w:r>
      <w:r w:rsidRPr="0013344C">
        <w:rPr>
          <w:lang w:val="en-US"/>
        </w:rPr>
        <w:t>)</w:t>
      </w:r>
      <w:r w:rsidRPr="0013344C">
        <w:rPr>
          <w:lang w:val="x-none"/>
        </w:rPr>
        <w:t xml:space="preserve"> as described in 3GPP TS 23.003 [3] and the UMTS Cell Identity (7 hexadecimal digits</w:t>
      </w:r>
      <w:r w:rsidRPr="0013344C">
        <w:rPr>
          <w:lang w:val="en-US"/>
        </w:rPr>
        <w:t>)</w:t>
      </w:r>
      <w:r w:rsidRPr="0013344C">
        <w:rPr>
          <w:lang w:val="x-none"/>
        </w:rPr>
        <w:t xml:space="preserve"> as described in 3GPP TS 25.331 [9A]), obtained from lower layers of the UE</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4)</w:t>
      </w:r>
      <w:r w:rsidRPr="0013344C">
        <w:rPr>
          <w:lang w:val="x-none"/>
        </w:rPr>
        <w:tab/>
        <w:t>if the access-type field is equal to "3GPP-E-UTRAN-FDD" or "3GPP-E-UTRAN-TDD", a "utran-cell-id-3gpp" parameter set to a concatenation of the MCC (3 decimal digits), MNC (2 or 3 decimal digits</w:t>
      </w:r>
      <w:r w:rsidRPr="0013344C">
        <w:rPr>
          <w:lang w:val="en-US"/>
        </w:rPr>
        <w:t xml:space="preserve"> depending on MCC value</w:t>
      </w:r>
      <w:r w:rsidRPr="0013344C">
        <w:rPr>
          <w:lang w:val="x-none"/>
        </w:rPr>
        <w:t>), Tracking Area Code (4 hexadecimal digits when accessing to EPC and 6 hexadecimal digits when accessing to 5GCN) as described in 3GPP TS 23.003 [3]) and the E-UTRAN Cell Identity (ECI) (7 hexadecimal digits) as described in 3GPP TS 23.003 [3])</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MCC is 111, MNC is 22, TAC is 33C4 and ECI is 76B4321, then </w:t>
      </w:r>
      <w:r w:rsidRPr="0013344C">
        <w:rPr>
          <w:lang w:val="x-none" w:eastAsia="zh-CN"/>
        </w:rPr>
        <w:t>Cellular-Network-Info</w:t>
      </w:r>
      <w:r w:rsidRPr="0013344C">
        <w:rPr>
          <w:lang w:val="x-none"/>
        </w:rPr>
        <w:t xml:space="preserve"> header field looks like follows: </w:t>
      </w:r>
      <w:r w:rsidRPr="0013344C">
        <w:rPr>
          <w:lang w:val="x-none" w:eastAsia="zh-CN"/>
        </w:rPr>
        <w:t>Cellular-Network-Info</w:t>
      </w:r>
      <w:r w:rsidRPr="0013344C">
        <w:rPr>
          <w:lang w:val="x-none"/>
        </w:rPr>
        <w:t>: 3GPP-E-UTRAN-FDD;utran-cell-id-3gpp=1112233C476B4321</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en-US"/>
        </w:rPr>
        <w:t>5</w:t>
      </w:r>
      <w:r w:rsidRPr="0013344C">
        <w:rPr>
          <w:lang w:val="x-none"/>
        </w:rPr>
        <w:t>)</w:t>
      </w:r>
      <w:r w:rsidRPr="0013344C">
        <w:rPr>
          <w:lang w:val="x-none"/>
        </w:rPr>
        <w:tab/>
        <w:t>if the access</w:t>
      </w:r>
      <w:r w:rsidRPr="0013344C">
        <w:rPr>
          <w:lang w:val="sv-SE"/>
        </w:rPr>
        <w:t>-</w:t>
      </w:r>
      <w:r w:rsidRPr="0013344C">
        <w:rPr>
          <w:lang w:val="x-none"/>
        </w:rPr>
        <w:t xml:space="preserve">type field is equal to </w:t>
      </w:r>
      <w:r w:rsidRPr="0013344C">
        <w:rPr>
          <w:lang w:val="x-none" w:eastAsia="ko-KR"/>
        </w:rPr>
        <w:t>"3GPP-E-UTRAN-ProSe-UNR"</w:t>
      </w:r>
      <w:r w:rsidRPr="0013344C">
        <w:rPr>
          <w:lang w:val="x-none"/>
        </w:rPr>
        <w:t xml:space="preserve">, a "utran-cell-id-3gpp" parameter set to a concatenation </w:t>
      </w:r>
      <w:r w:rsidRPr="0013344C">
        <w:rPr>
          <w:lang w:val="en-US"/>
        </w:rPr>
        <w:t xml:space="preserve">of the </w:t>
      </w:r>
      <w:smartTag w:uri="urn:schemas-microsoft-com:office:smarttags" w:element="stockticker">
        <w:r w:rsidRPr="0013344C">
          <w:rPr>
            <w:lang w:val="x-none"/>
          </w:rPr>
          <w:t>MCC</w:t>
        </w:r>
      </w:smartTag>
      <w:r w:rsidRPr="0013344C">
        <w:rPr>
          <w:lang w:val="x-none"/>
        </w:rPr>
        <w:t xml:space="preserve"> (3 decimal digits), </w:t>
      </w:r>
      <w:smartTag w:uri="urn:schemas-microsoft-com:office:smarttags" w:element="stockticker">
        <w:r w:rsidRPr="0013344C">
          <w:rPr>
            <w:lang w:val="x-none"/>
          </w:rPr>
          <w:t>MNC</w:t>
        </w:r>
      </w:smartTag>
      <w:r w:rsidRPr="0013344C">
        <w:rPr>
          <w:lang w:val="x-none"/>
        </w:rPr>
        <w:t xml:space="preserve"> (2 or 3 decimal digits</w:t>
      </w:r>
      <w:r w:rsidRPr="0013344C">
        <w:rPr>
          <w:lang w:val="en-US"/>
        </w:rPr>
        <w:t xml:space="preserve"> depending on MCC value</w:t>
      </w:r>
      <w:r w:rsidRPr="0013344C">
        <w:rPr>
          <w:lang w:val="x-none"/>
        </w:rPr>
        <w:t xml:space="preserve">) and the E-UTRAN Cell Identity (ECI) (7 hexadecimal digits) as described in 3GPP TS 23.003 [3] obtained from the </w:t>
      </w:r>
      <w:proofErr w:type="spellStart"/>
      <w:r w:rsidRPr="0013344C">
        <w:rPr>
          <w:lang w:val="x-none"/>
        </w:rPr>
        <w:t>ProSe</w:t>
      </w:r>
      <w:proofErr w:type="spellEnd"/>
      <w:r w:rsidRPr="0013344C">
        <w:rPr>
          <w:lang w:val="x-none"/>
        </w:rPr>
        <w:t>-UE-to-network relay that the UE is connected to as specified in 3GPP TS 24.334 [</w:t>
      </w:r>
      <w:r w:rsidRPr="0013344C">
        <w:rPr>
          <w:lang w:val="en-US"/>
        </w:rPr>
        <w:t>8ZD</w:t>
      </w:r>
      <w:r w:rsidRPr="0013344C">
        <w:rPr>
          <w:lang w:val="x-none"/>
        </w:rPr>
        <w:t>]</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w:t>
      </w:r>
      <w:smartTag w:uri="urn:schemas-microsoft-com:office:smarttags" w:element="stockticker">
        <w:r w:rsidRPr="0013344C">
          <w:rPr>
            <w:lang w:val="x-none"/>
          </w:rPr>
          <w:t>MCC</w:t>
        </w:r>
      </w:smartTag>
      <w:r w:rsidRPr="0013344C">
        <w:rPr>
          <w:lang w:val="x-none"/>
        </w:rPr>
        <w:t xml:space="preserve"> is 111, </w:t>
      </w:r>
      <w:smartTag w:uri="urn:schemas-microsoft-com:office:smarttags" w:element="stockticker">
        <w:r w:rsidRPr="0013344C">
          <w:rPr>
            <w:lang w:val="x-none"/>
          </w:rPr>
          <w:t>MNC</w:t>
        </w:r>
      </w:smartTag>
      <w:r w:rsidRPr="0013344C">
        <w:rPr>
          <w:lang w:val="x-none"/>
        </w:rPr>
        <w:t xml:space="preserve"> is 22 and ECI is 76B4321, then </w:t>
      </w:r>
      <w:r w:rsidRPr="0013344C">
        <w:rPr>
          <w:lang w:val="en-US"/>
        </w:rPr>
        <w:t>Cellular</w:t>
      </w:r>
      <w:r w:rsidRPr="0013344C">
        <w:rPr>
          <w:lang w:val="x-none"/>
        </w:rPr>
        <w:t xml:space="preserve">-Network-Info header field looks like follows: </w:t>
      </w:r>
      <w:r w:rsidRPr="0013344C">
        <w:rPr>
          <w:lang w:val="en-US"/>
        </w:rPr>
        <w:t>Cellular</w:t>
      </w:r>
      <w:r w:rsidRPr="0013344C">
        <w:rPr>
          <w:lang w:val="x-none"/>
        </w:rPr>
        <w:t>-Network-Info: 3GPP-E-UTRAN-ProSe-UNR;utran-cell-id-3gpp=1112276B4321.</w:t>
      </w:r>
    </w:p>
    <w:p w:rsidR="0013344C" w:rsidRPr="0013344C" w:rsidRDefault="0013344C" w:rsidP="0013344C">
      <w:pPr>
        <w:overflowPunct w:val="0"/>
        <w:autoSpaceDE w:val="0"/>
        <w:autoSpaceDN w:val="0"/>
        <w:adjustRightInd w:val="0"/>
        <w:ind w:left="568" w:hanging="284"/>
        <w:textAlignment w:val="baseline"/>
        <w:rPr>
          <w:lang w:val="x-none"/>
        </w:rPr>
      </w:pPr>
      <w:r w:rsidRPr="0013344C">
        <w:t>6</w:t>
      </w:r>
      <w:r w:rsidRPr="0013344C">
        <w:rPr>
          <w:lang w:val="x-none"/>
        </w:rPr>
        <w:t>)</w:t>
      </w:r>
      <w:r w:rsidRPr="0013344C">
        <w:rPr>
          <w:lang w:val="x-none"/>
        </w:rPr>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rsidR="0013344C" w:rsidRPr="0013344C" w:rsidRDefault="0013344C" w:rsidP="0013344C">
      <w:pPr>
        <w:keepLines/>
        <w:overflowPunct w:val="0"/>
        <w:autoSpaceDE w:val="0"/>
        <w:autoSpaceDN w:val="0"/>
        <w:adjustRightInd w:val="0"/>
        <w:ind w:left="1135" w:hanging="851"/>
        <w:textAlignment w:val="baseline"/>
        <w:rPr>
          <w:lang w:val="x-none"/>
        </w:rPr>
      </w:pPr>
      <w:r w:rsidRPr="0013344C">
        <w:rPr>
          <w:lang w:val="x-none"/>
        </w:rPr>
        <w:t>NOTE:</w:t>
      </w:r>
      <w:r w:rsidRPr="0013344C">
        <w:rPr>
          <w:lang w:val="x-none"/>
        </w:rPr>
        <w:tab/>
        <w:t>The SID value is represented using 16 bits as opposed to 15 bits as specified in 3GPP2 C.S0005-D [85].</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SID = 0x1234, NID = 0x5678, PZID = 0x12, BASE_ID = 0xFFFF, the ci-3gpp2 value is set to the string "1234567812FFFF".</w:t>
      </w:r>
    </w:p>
    <w:p w:rsidR="0013344C" w:rsidRPr="0013344C" w:rsidRDefault="0013344C" w:rsidP="0013344C">
      <w:pPr>
        <w:overflowPunct w:val="0"/>
        <w:autoSpaceDE w:val="0"/>
        <w:autoSpaceDN w:val="0"/>
        <w:adjustRightInd w:val="0"/>
        <w:ind w:left="568" w:hanging="284"/>
        <w:textAlignment w:val="baseline"/>
        <w:rPr>
          <w:lang w:val="x-none"/>
        </w:rPr>
      </w:pPr>
      <w:r w:rsidRPr="0013344C">
        <w:t>7</w:t>
      </w:r>
      <w:r w:rsidRPr="0013344C">
        <w:rPr>
          <w:lang w:val="x-none"/>
        </w:rPr>
        <w:t>)</w:t>
      </w:r>
      <w:r w:rsidRPr="0013344C">
        <w:rPr>
          <w:lang w:val="x-none"/>
        </w:rPr>
        <w:tab/>
        <w:t>if the access</w:t>
      </w:r>
      <w:r w:rsidRPr="0013344C">
        <w:rPr>
          <w:lang w:val="sv-SE"/>
        </w:rPr>
        <w:t>-</w:t>
      </w:r>
      <w:r w:rsidRPr="0013344C">
        <w:rPr>
          <w:lang w:val="x-none"/>
        </w:rPr>
        <w:t>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characters;</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lastRenderedPageBreak/>
        <w:t>EXAMPLE:</w:t>
      </w:r>
      <w:r w:rsidRPr="0013344C">
        <w:rPr>
          <w:lang w:val="x-none"/>
        </w:rPr>
        <w:tab/>
        <w:t>If the Sector ID = 0x12341234123412341234123412341234, Subnet length = 0x11, and the Carrier-ID=0x555444, the ci-3gpp2 value is set to the string "1234123412341234123412341234123411555444".</w:t>
      </w:r>
    </w:p>
    <w:p w:rsidR="0013344C" w:rsidRPr="0013344C" w:rsidRDefault="0013344C" w:rsidP="0013344C">
      <w:pPr>
        <w:overflowPunct w:val="0"/>
        <w:autoSpaceDE w:val="0"/>
        <w:autoSpaceDN w:val="0"/>
        <w:adjustRightInd w:val="0"/>
        <w:ind w:left="568" w:hanging="284"/>
        <w:textAlignment w:val="baseline"/>
        <w:rPr>
          <w:lang w:val="x-none"/>
        </w:rPr>
      </w:pPr>
      <w:r w:rsidRPr="0013344C">
        <w:t>8</w:t>
      </w:r>
      <w:r w:rsidRPr="0013344C">
        <w:rPr>
          <w:lang w:val="x-none"/>
        </w:rPr>
        <w:t>)</w:t>
      </w:r>
      <w:r w:rsidRPr="0013344C">
        <w:rPr>
          <w:lang w:val="x-none"/>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the Sector ID = 0x12341234123412341234123412341234, the ci-3gpp2 value is set to the string "12341234123412341234123412341234".</w:t>
      </w:r>
    </w:p>
    <w:p w:rsidR="0013344C" w:rsidRPr="0013344C" w:rsidRDefault="0013344C" w:rsidP="0013344C">
      <w:pPr>
        <w:overflowPunct w:val="0"/>
        <w:autoSpaceDE w:val="0"/>
        <w:autoSpaceDN w:val="0"/>
        <w:adjustRightInd w:val="0"/>
        <w:ind w:left="568" w:hanging="284"/>
        <w:textAlignment w:val="baseline"/>
        <w:rPr>
          <w:lang w:val="x-none"/>
        </w:rPr>
      </w:pPr>
      <w:r w:rsidRPr="0013344C">
        <w:t>9</w:t>
      </w:r>
      <w:r w:rsidRPr="0013344C">
        <w:rPr>
          <w:lang w:val="x-none"/>
        </w:rPr>
        <w:t>)</w:t>
      </w:r>
      <w:r w:rsidRPr="0013344C">
        <w:rPr>
          <w:lang w:val="x-none"/>
        </w:rPr>
        <w:tab/>
        <w:t xml:space="preserve">if the access-type field is set to "3GPP2-1X-Femto", a ci-3gpp2-femto parameter set to the ASCII representation of the hexadecimal value of the string obtained by the concatenation of </w:t>
      </w:r>
      <w:proofErr w:type="spellStart"/>
      <w:r w:rsidRPr="0013344C">
        <w:rPr>
          <w:lang w:val="x-none"/>
        </w:rPr>
        <w:t>femto</w:t>
      </w:r>
      <w:proofErr w:type="spellEnd"/>
      <w:r w:rsidRPr="0013344C">
        <w:rPr>
          <w:lang w:val="x-none"/>
        </w:rPr>
        <w:t xml:space="preserve"> MSCID (24 bit), </w:t>
      </w:r>
      <w:proofErr w:type="spellStart"/>
      <w:r w:rsidRPr="0013344C">
        <w:rPr>
          <w:lang w:val="x-none"/>
        </w:rPr>
        <w:t>femto</w:t>
      </w:r>
      <w:proofErr w:type="spellEnd"/>
      <w:r w:rsidRPr="0013344C">
        <w:rPr>
          <w:lang w:val="x-none"/>
        </w:rPr>
        <w:t xml:space="preserve"> </w:t>
      </w:r>
      <w:proofErr w:type="spellStart"/>
      <w:r w:rsidRPr="0013344C">
        <w:rPr>
          <w:lang w:val="x-none"/>
        </w:rPr>
        <w:t>CellID</w:t>
      </w:r>
      <w:proofErr w:type="spellEnd"/>
      <w:r w:rsidRPr="0013344C">
        <w:rPr>
          <w:lang w:val="x-none"/>
        </w:rPr>
        <w:t xml:space="preserve"> (16 bit), FEID (64bit), macro MSCID (24 bits) and macro </w:t>
      </w:r>
      <w:proofErr w:type="spellStart"/>
      <w:r w:rsidRPr="0013344C">
        <w:rPr>
          <w:lang w:val="x-none"/>
        </w:rPr>
        <w:t>CellID</w:t>
      </w:r>
      <w:proofErr w:type="spellEnd"/>
      <w:r w:rsidRPr="0013344C">
        <w:rPr>
          <w:lang w:val="x-none"/>
        </w:rPr>
        <w:t xml:space="preserve"> (16 bits) (3GPP2 X.P0059-200 [86E]) in the specified order. The length of the ci-3gpp2-femto parameter is 36 hexadecimal characters. The hexadecimal characters (A through F) are coded using the uppercase ASCII characters;</w:t>
      </w:r>
    </w:p>
    <w:p w:rsidR="0013344C" w:rsidRPr="0013344C" w:rsidRDefault="0013344C" w:rsidP="0013344C">
      <w:pPr>
        <w:overflowPunct w:val="0"/>
        <w:autoSpaceDE w:val="0"/>
        <w:autoSpaceDN w:val="0"/>
        <w:adjustRightInd w:val="0"/>
        <w:ind w:left="568" w:hanging="284"/>
        <w:textAlignment w:val="baseline"/>
        <w:rPr>
          <w:lang w:val="x-none"/>
        </w:rPr>
      </w:pPr>
      <w:r w:rsidRPr="0013344C">
        <w:t>10</w:t>
      </w:r>
      <w:r w:rsidRPr="0013344C">
        <w:rPr>
          <w:lang w:val="x-none"/>
        </w:rPr>
        <w:t>)</w:t>
      </w:r>
      <w:r w:rsidRPr="0013344C">
        <w:rPr>
          <w:lang w:val="x-none"/>
        </w:rPr>
        <w:tab/>
      </w:r>
      <w:r w:rsidRPr="0013344C">
        <w:rPr>
          <w:lang w:val="en-US" w:eastAsia="ko-KR"/>
        </w:rPr>
        <w:t xml:space="preserve">the </w:t>
      </w:r>
      <w:r w:rsidRPr="0013344C">
        <w:rPr>
          <w:szCs w:val="16"/>
          <w:lang w:val="en-US"/>
        </w:rPr>
        <w:t>cell-info-</w:t>
      </w:r>
      <w:r w:rsidRPr="0013344C">
        <w:rPr>
          <w:lang w:val="en-US" w:eastAsia="ko-KR"/>
        </w:rPr>
        <w:t xml:space="preserve">age parameter indicates the relative time since </w:t>
      </w:r>
      <w:r w:rsidRPr="0013344C">
        <w:rPr>
          <w:lang w:val="x-none"/>
        </w:rPr>
        <w:t>the information about the cell identity was collected</w:t>
      </w:r>
      <w:r w:rsidRPr="0013344C">
        <w:rPr>
          <w:lang w:val="en-US" w:eastAsia="ko-KR"/>
        </w:rPr>
        <w:t xml:space="preserve"> by the UE. The value of the parameter is a number indicating seconds; and</w:t>
      </w:r>
    </w:p>
    <w:p w:rsidR="0013344C" w:rsidRDefault="0013344C" w:rsidP="0013344C">
      <w:pPr>
        <w:overflowPunct w:val="0"/>
        <w:autoSpaceDE w:val="0"/>
        <w:autoSpaceDN w:val="0"/>
        <w:adjustRightInd w:val="0"/>
        <w:ind w:left="568" w:hanging="284"/>
        <w:textAlignment w:val="baseline"/>
        <w:rPr>
          <w:ins w:id="9" w:author="Upendra Praturi" w:date="2019-09-29T12:03:00Z"/>
          <w:lang w:val="en-US"/>
        </w:rPr>
      </w:pPr>
      <w:r w:rsidRPr="0013344C">
        <w:rPr>
          <w:lang w:val="en-US"/>
        </w:rPr>
        <w:t>11</w:t>
      </w:r>
      <w:r w:rsidRPr="0013344C">
        <w:rPr>
          <w:lang w:val="x-none"/>
        </w:rPr>
        <w:t>)</w:t>
      </w:r>
      <w:r w:rsidRPr="0013344C">
        <w:rPr>
          <w:lang w:val="x-none"/>
        </w:rPr>
        <w:tab/>
        <w:t>if the access-type field is equal to "3GPP-NR-FDD" or "3GPP-NR-TDD",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p>
    <w:p w:rsidR="00E813EC" w:rsidRPr="0013344C" w:rsidRDefault="00E813EC" w:rsidP="0013344C">
      <w:pPr>
        <w:overflowPunct w:val="0"/>
        <w:autoSpaceDE w:val="0"/>
        <w:autoSpaceDN w:val="0"/>
        <w:adjustRightInd w:val="0"/>
        <w:ind w:left="568" w:hanging="284"/>
        <w:textAlignment w:val="baseline"/>
        <w:rPr>
          <w:lang w:val="en-US"/>
        </w:rPr>
      </w:pPr>
      <w:ins w:id="10" w:author="Upendra Praturi" w:date="2019-09-29T12:03:00Z">
        <w:r w:rsidRPr="0013344C">
          <w:rPr>
            <w:lang w:val="en-US"/>
          </w:rPr>
          <w:t>11</w:t>
        </w:r>
        <w:r w:rsidRPr="0013344C">
          <w:rPr>
            <w:lang w:val="x-none"/>
          </w:rPr>
          <w:t>)</w:t>
        </w:r>
        <w:r w:rsidRPr="0013344C">
          <w:rPr>
            <w:lang w:val="x-none"/>
          </w:rPr>
          <w:tab/>
          <w:t>if the access-type field is equal to "3GPP-NR-</w:t>
        </w:r>
      </w:ins>
      <w:ins w:id="11" w:author="Upendra Praturi" w:date="2019-09-29T12:04:00Z">
        <w:r w:rsidR="00550ACD">
          <w:rPr>
            <w:lang w:val="en-US"/>
          </w:rPr>
          <w:t>U-</w:t>
        </w:r>
      </w:ins>
      <w:ins w:id="12" w:author="Upendra Praturi" w:date="2019-09-29T12:03:00Z">
        <w:r w:rsidRPr="0013344C">
          <w:rPr>
            <w:lang w:val="x-none"/>
          </w:rPr>
          <w:t>FDD" or "3GPP-NR-</w:t>
        </w:r>
      </w:ins>
      <w:ins w:id="13" w:author="Upendra Praturi" w:date="2019-09-29T12:05:00Z">
        <w:r w:rsidR="00550ACD">
          <w:rPr>
            <w:lang w:val="en-US"/>
          </w:rPr>
          <w:t>U-</w:t>
        </w:r>
      </w:ins>
      <w:ins w:id="14" w:author="Upendra Praturi" w:date="2019-09-29T12:03:00Z">
        <w:r w:rsidRPr="0013344C">
          <w:rPr>
            <w:lang w:val="x-none"/>
          </w:rPr>
          <w:t>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ins>
    </w:p>
    <w:p w:rsidR="00CC3321" w:rsidRDefault="00CC3321" w:rsidP="00CC3321">
      <w:pPr>
        <w:jc w:val="center"/>
        <w:rPr>
          <w:noProof/>
        </w:rPr>
      </w:pPr>
      <w:bookmarkStart w:id="15" w:name="_Toc20147949"/>
      <w:r w:rsidRPr="00DB12B9">
        <w:rPr>
          <w:noProof/>
          <w:highlight w:val="green"/>
        </w:rPr>
        <w:t>***** Next change *****</w:t>
      </w:r>
    </w:p>
    <w:p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r w:rsidRPr="0013344C">
        <w:rPr>
          <w:rFonts w:ascii="Arial" w:hAnsi="Arial"/>
          <w:sz w:val="24"/>
        </w:rPr>
        <w:t>7.2.15.7</w:t>
      </w:r>
      <w:r w:rsidRPr="0013344C">
        <w:rPr>
          <w:rFonts w:ascii="Arial" w:hAnsi="Arial"/>
          <w:sz w:val="24"/>
        </w:rPr>
        <w:tab/>
        <w:t>Syntax</w:t>
      </w:r>
      <w:bookmarkEnd w:id="15"/>
    </w:p>
    <w:p w:rsidR="0013344C" w:rsidRPr="0013344C" w:rsidRDefault="0013344C" w:rsidP="0013344C">
      <w:pPr>
        <w:overflowPunct w:val="0"/>
        <w:autoSpaceDE w:val="0"/>
        <w:autoSpaceDN w:val="0"/>
        <w:adjustRightInd w:val="0"/>
        <w:textAlignment w:val="baseline"/>
      </w:pPr>
      <w:r w:rsidRPr="0013344C">
        <w:t xml:space="preserve">The syntax for </w:t>
      </w:r>
      <w:r w:rsidRPr="0013344C">
        <w:rPr>
          <w:lang w:eastAsia="zh-CN"/>
        </w:rPr>
        <w:t>Cellular-Network-Info</w:t>
      </w:r>
      <w:r w:rsidRPr="0013344C">
        <w:rPr>
          <w:lang w:val="en-US" w:eastAsia="ja-JP"/>
        </w:rPr>
        <w:t xml:space="preserve"> </w:t>
      </w:r>
      <w:r w:rsidRPr="0013344C">
        <w:t>header field is specified in table 7.2.15-1.</w:t>
      </w:r>
    </w:p>
    <w:p w:rsidR="0013344C" w:rsidRPr="0013344C" w:rsidRDefault="0013344C" w:rsidP="0013344C">
      <w:pPr>
        <w:keepNext/>
        <w:keepLines/>
        <w:overflowPunct w:val="0"/>
        <w:autoSpaceDE w:val="0"/>
        <w:autoSpaceDN w:val="0"/>
        <w:adjustRightInd w:val="0"/>
        <w:spacing w:before="60"/>
        <w:jc w:val="center"/>
        <w:textAlignment w:val="baseline"/>
        <w:rPr>
          <w:rFonts w:ascii="Arial" w:hAnsi="Arial"/>
          <w:b/>
        </w:rPr>
      </w:pPr>
      <w:r w:rsidRPr="0013344C">
        <w:rPr>
          <w:rFonts w:ascii="Arial" w:hAnsi="Arial"/>
          <w:b/>
        </w:rPr>
        <w:t xml:space="preserve">Table 7.2.15-1: Syntax of </w:t>
      </w:r>
      <w:r w:rsidRPr="0013344C">
        <w:rPr>
          <w:rFonts w:ascii="Arial" w:hAnsi="Arial"/>
          <w:b/>
          <w:lang w:eastAsia="zh-CN"/>
        </w:rPr>
        <w:t>Cellular-Network-Info</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nish/>
          <w:sz w:val="16"/>
        </w:rPr>
      </w:pP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Cellular-Network-Info   = "Cellular-Network-Info" HCOLON cellular-net-spec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cellular-net-spec       = access-type *(SEMI cellular-access-info)</w:t>
      </w:r>
      <w:r w:rsidRPr="0013344C">
        <w:rPr>
          <w:rFonts w:ascii="Tahoma" w:hAnsi="Tahoma" w:cs="Tahoma"/>
          <w:noProof/>
          <w:sz w:val="16"/>
          <w:lang w:val="en-US" w:eastAsia="zh-CN"/>
        </w:rPr>
        <w:t>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access-type             = "3GPP-GERAN" / "3GPP-UTRAN-FDD" / "3GPP-UTRAN-TDD"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                          "3GPP-E-UTRAN-FDD" / "3GPP-E-UTRAN-TDD" / "3GPP2-1X-Femto" /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vanish/>
          <w:sz w:val="16"/>
        </w:rPr>
        <w:t xml:space="preserve">                        </w:t>
      </w:r>
      <w:r w:rsidRPr="0013344C">
        <w:rPr>
          <w:rFonts w:ascii="Courier New" w:hAnsi="Courier New"/>
          <w:noProof/>
          <w:sz w:val="16"/>
          <w:lang w:val="en-US" w:eastAsia="zh-CN"/>
        </w:rPr>
        <w:t xml:space="preserve">  "3GPP2-UMB" / "3GPP2-1X-HRPD" / "3GPP2-1X" / </w:t>
      </w:r>
    </w:p>
    <w:p w:rsid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Upendra Praturi" w:date="2019-09-29T12:05:00Z"/>
          <w:rFonts w:ascii="Courier New" w:hAnsi="Courier New"/>
          <w:noProof/>
          <w:sz w:val="16"/>
          <w:lang w:val="sv-SE" w:eastAsia="zh-CN"/>
        </w:rPr>
      </w:pPr>
      <w:r w:rsidRPr="0013344C">
        <w:rPr>
          <w:rFonts w:ascii="Courier New" w:hAnsi="Courier New"/>
          <w:noProof/>
          <w:sz w:val="16"/>
          <w:lang w:val="en-US" w:eastAsia="zh-CN"/>
        </w:rPr>
        <w:t xml:space="preserve">                          </w:t>
      </w:r>
      <w:r w:rsidRPr="0013344C">
        <w:rPr>
          <w:rFonts w:ascii="Courier New" w:hAnsi="Courier New"/>
          <w:noProof/>
          <w:sz w:val="16"/>
          <w:lang w:val="sv-SE" w:eastAsia="zh-CN"/>
        </w:rPr>
        <w:t>"</w:t>
      </w:r>
      <w:r w:rsidRPr="0013344C">
        <w:rPr>
          <w:rFonts w:ascii="Courier New" w:hAnsi="Courier New"/>
          <w:noProof/>
          <w:sz w:val="16"/>
          <w:lang w:val="sv-SE" w:eastAsia="ko-KR"/>
        </w:rPr>
        <w:t>3GPP-E-UTRAN-ProSe-UNR</w:t>
      </w:r>
      <w:r w:rsidRPr="0013344C">
        <w:rPr>
          <w:rFonts w:ascii="Courier New" w:hAnsi="Courier New"/>
          <w:noProof/>
          <w:sz w:val="16"/>
          <w:lang w:val="sv-SE" w:eastAsia="zh-CN"/>
        </w:rPr>
        <w:t xml:space="preserve">" / </w:t>
      </w:r>
      <w:r w:rsidRPr="0013344C">
        <w:rPr>
          <w:rFonts w:ascii="Courier New" w:hAnsi="Courier New"/>
          <w:noProof/>
          <w:sz w:val="16"/>
          <w:lang w:val="en-US" w:eastAsia="zh-CN"/>
        </w:rPr>
        <w:t>"3GPP-NR-FDD" / "3GPP-NR-TDD" /</w:t>
      </w:r>
      <w:r w:rsidRPr="0013344C">
        <w:rPr>
          <w:rFonts w:ascii="Courier New" w:hAnsi="Courier New"/>
          <w:noProof/>
          <w:sz w:val="16"/>
          <w:lang w:val="sv-SE" w:eastAsia="zh-CN"/>
        </w:rPr>
        <w:t xml:space="preserve"> </w:t>
      </w:r>
    </w:p>
    <w:p w:rsidR="00A12035" w:rsidRPr="0013344C" w:rsidRDefault="00A12035"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ins w:id="17" w:author="Upendra Praturi" w:date="2019-09-29T12:05:00Z">
        <w:r>
          <w:rPr>
            <w:rFonts w:ascii="Courier New" w:hAnsi="Courier New"/>
            <w:noProof/>
            <w:sz w:val="16"/>
            <w:lang w:val="sv-SE" w:eastAsia="zh-CN"/>
          </w:rPr>
          <w:t xml:space="preserve">                          </w:t>
        </w:r>
        <w:r w:rsidRPr="0013344C">
          <w:rPr>
            <w:rFonts w:ascii="Courier New" w:hAnsi="Courier New"/>
            <w:noProof/>
            <w:sz w:val="16"/>
            <w:lang w:val="en-US" w:eastAsia="zh-CN"/>
          </w:rPr>
          <w:t>"3GPP-NR-</w:t>
        </w:r>
        <w:r>
          <w:rPr>
            <w:rFonts w:ascii="Courier New" w:hAnsi="Courier New"/>
            <w:noProof/>
            <w:sz w:val="16"/>
            <w:lang w:val="en-US" w:eastAsia="zh-CN"/>
          </w:rPr>
          <w:t>U-</w:t>
        </w:r>
        <w:r w:rsidRPr="0013344C">
          <w:rPr>
            <w:rFonts w:ascii="Courier New" w:hAnsi="Courier New"/>
            <w:noProof/>
            <w:sz w:val="16"/>
            <w:lang w:val="en-US" w:eastAsia="zh-CN"/>
          </w:rPr>
          <w:t>FDD" / "3GPP-NR</w:t>
        </w:r>
        <w:r>
          <w:rPr>
            <w:rFonts w:ascii="Courier New" w:hAnsi="Courier New"/>
            <w:noProof/>
            <w:sz w:val="16"/>
            <w:lang w:val="en-US" w:eastAsia="zh-CN"/>
          </w:rPr>
          <w:t>-U</w:t>
        </w:r>
        <w:r w:rsidRPr="0013344C">
          <w:rPr>
            <w:rFonts w:ascii="Courier New" w:hAnsi="Courier New"/>
            <w:noProof/>
            <w:sz w:val="16"/>
            <w:lang w:val="en-US" w:eastAsia="zh-CN"/>
          </w:rPr>
          <w:t>-TDD"</w:t>
        </w:r>
      </w:ins>
      <w:ins w:id="18" w:author="Upendra Praturi" w:date="2019-09-29T12:06:00Z">
        <w:r>
          <w:rPr>
            <w:rFonts w:ascii="Courier New" w:hAnsi="Courier New"/>
            <w:noProof/>
            <w:sz w:val="16"/>
            <w:lang w:val="en-US" w:eastAsia="zh-CN"/>
          </w:rPr>
          <w:t xml:space="preserve"> / </w:t>
        </w:r>
      </w:ins>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sv-SE" w:eastAsia="zh-CN"/>
        </w:rPr>
        <w:t xml:space="preserve">                          </w:t>
      </w:r>
      <w:r w:rsidRPr="0013344C">
        <w:rPr>
          <w:rFonts w:ascii="Courier New" w:hAnsi="Courier New"/>
          <w:noProof/>
          <w:sz w:val="16"/>
          <w:lang w:val="en-US" w:eastAsia="zh-CN"/>
        </w:rPr>
        <w:t>token</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cellular-access-info              = access-info / cell-info-age</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access-info                       = cgi-3gpp / utran-cell-id-3gpp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zh-CN"/>
        </w:rPr>
      </w:pPr>
      <w:r w:rsidRPr="0013344C">
        <w:rPr>
          <w:rFonts w:ascii="Courier New" w:hAnsi="Courier New"/>
          <w:noProof/>
          <w:sz w:val="16"/>
          <w:lang w:val="en-US" w:eastAsia="zh-CN"/>
        </w:rPr>
        <w:t xml:space="preserve">                                    </w:t>
      </w:r>
      <w:r w:rsidRPr="0013344C">
        <w:rPr>
          <w:rFonts w:ascii="Courier New" w:hAnsi="Courier New"/>
          <w:noProof/>
          <w:sz w:val="16"/>
          <w:lang w:val="fr-FR" w:eastAsia="zh-CN"/>
        </w:rPr>
        <w:t>ci-3gpp2 / ci-3gpp2-femto / extension-access-info</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extension-access-info             = generic-param</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cgi-3gpp                          = "cgi-3gpp"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utran-cell-id-3gpp                = "utran-cell-id-3gpp"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                          = "ci-3gpp2"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ci-3gpp2-femto                    = "ci-3gpp2-femto"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r w:rsidRPr="0013344C">
        <w:rPr>
          <w:rFonts w:ascii="Courier New" w:hAnsi="Courier New"/>
          <w:sz w:val="16"/>
          <w:szCs w:val="16"/>
        </w:rPr>
        <w:t>cell-info-age                     = "cell-info-age" EQUAL 1*9DIGIT</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p>
    <w:p w:rsidR="0013344C" w:rsidRPr="0013344C" w:rsidRDefault="0013344C" w:rsidP="0013344C">
      <w:pPr>
        <w:overflowPunct w:val="0"/>
        <w:autoSpaceDE w:val="0"/>
        <w:autoSpaceDN w:val="0"/>
        <w:adjustRightInd w:val="0"/>
        <w:textAlignment w:val="baseline"/>
        <w:rPr>
          <w:lang w:eastAsia="zh-CN"/>
        </w:rPr>
      </w:pPr>
    </w:p>
    <w:p w:rsidR="00C62949" w:rsidRDefault="00C62949" w:rsidP="00FE3208">
      <w:pPr>
        <w:jc w:val="center"/>
        <w:rPr>
          <w:noProof/>
        </w:rPr>
      </w:pPr>
    </w:p>
    <w:p w:rsidR="00FE3208" w:rsidRDefault="00FE3208" w:rsidP="00FE3208">
      <w:pPr>
        <w:jc w:val="center"/>
        <w:rPr>
          <w:noProof/>
        </w:rPr>
      </w:pPr>
      <w:r w:rsidRPr="00DB12B9">
        <w:rPr>
          <w:noProof/>
          <w:highlight w:val="green"/>
        </w:rPr>
        <w:t>***** Next change *****</w:t>
      </w:r>
    </w:p>
    <w:p w:rsidR="00CC3321" w:rsidRPr="006E59FF" w:rsidRDefault="00CC3321" w:rsidP="00CC3321">
      <w:pPr>
        <w:pStyle w:val="Heading4"/>
      </w:pPr>
      <w:bookmarkStart w:id="19" w:name="_Toc20148010"/>
      <w:r w:rsidRPr="006E59FF">
        <w:lastRenderedPageBreak/>
        <w:t>7.2A.4.2</w:t>
      </w:r>
      <w:r w:rsidRPr="006E59FF">
        <w:tab/>
        <w:t>Syntax</w:t>
      </w:r>
      <w:bookmarkEnd w:id="19"/>
    </w:p>
    <w:p w:rsidR="00CC3321" w:rsidRPr="006E59FF" w:rsidRDefault="00CC3321" w:rsidP="00CC3321">
      <w:r w:rsidRPr="006E59FF">
        <w:t>The syntax of the P-Access-Network-Info header field is described in RFC 7315 [52] and RFC 7913 [234]. There are additional coding rules for this header field depending on the type of IP-CAN, according to access technology specific descriptions.</w:t>
      </w:r>
    </w:p>
    <w:p w:rsidR="00CC3321" w:rsidRPr="006E59FF" w:rsidRDefault="00CC3321" w:rsidP="00CC3321">
      <w:r w:rsidRPr="006E59FF">
        <w:t>Table 7.2A.4 describes the 3GPP-specific extended syntax of the P-Access-Network-Info header field defined in RFC 7315 [52] and RFC 7913 [234].</w:t>
      </w:r>
    </w:p>
    <w:p w:rsidR="00CC3321" w:rsidRPr="006E59FF" w:rsidRDefault="00CC3321" w:rsidP="00CC3321">
      <w:pPr>
        <w:pStyle w:val="TH"/>
      </w:pPr>
      <w:r w:rsidRPr="006E59FF">
        <w:t>Table 7.2A.4: Syntax of extended P-Access-Network-Info header field</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r w:rsidRPr="006E59FF">
        <w:rPr>
          <w:noProof w:val="0"/>
          <w:szCs w:val="16"/>
        </w:rPr>
        <w:t xml:space="preserve">                      </w:t>
      </w:r>
      <w:r w:rsidRPr="006E59FF">
        <w:rPr>
          <w:lang w:eastAsia="ko-KR"/>
        </w:rPr>
        <w:t>"3GPP-NR"</w:t>
      </w:r>
    </w:p>
    <w:p w:rsidR="00BB1E03"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ins w:id="20" w:author="Upendra Praturi" w:date="2019-09-29T12:08:00Z"/>
          <w:lang w:val="en-US" w:eastAsia="zh-CN"/>
        </w:rPr>
      </w:pPr>
      <w:r w:rsidRPr="006E59FF">
        <w:rPr>
          <w:noProof w:val="0"/>
          <w:lang w:eastAsia="ko-KR"/>
        </w:rPr>
        <w:t xml:space="preserve">   access-type     =/ </w:t>
      </w:r>
      <w:r w:rsidRPr="006E59FF">
        <w:rPr>
          <w:lang w:val="en-US" w:eastAsia="zh-CN"/>
        </w:rPr>
        <w:t>"</w:t>
      </w:r>
      <w:r w:rsidRPr="006E59FF">
        <w:rPr>
          <w:lang w:eastAsia="ko-KR"/>
        </w:rPr>
        <w:t>3GPP-E-UTRAN-ProSe-UNR</w:t>
      </w:r>
      <w:r w:rsidRPr="006E59FF">
        <w:rPr>
          <w:lang w:val="en-US" w:eastAsia="zh-CN"/>
        </w:rPr>
        <w:t>" / "xDSL" / "3GPP-NR-FDD" / "3GPP-NR-TDD"</w:t>
      </w:r>
      <w:r>
        <w:rPr>
          <w:lang w:val="en-US" w:eastAsia="zh-CN"/>
        </w:rPr>
        <w:t xml:space="preserve"> / </w:t>
      </w:r>
    </w:p>
    <w:p w:rsidR="00CC3321" w:rsidRPr="006E59FF" w:rsidRDefault="00BB1E03"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ins w:id="21" w:author="Upendra Praturi" w:date="2019-09-29T12:08:00Z">
        <w:r>
          <w:rPr>
            <w:lang w:val="en-US" w:eastAsia="zh-CN"/>
          </w:rPr>
          <w:t xml:space="preserve">                      </w:t>
        </w:r>
      </w:ins>
      <w:r w:rsidR="00CC3321">
        <w:rPr>
          <w:lang w:val="en-US" w:eastAsia="zh-CN"/>
        </w:rPr>
        <w:t>"IEEE-802.11ac</w:t>
      </w:r>
      <w:r w:rsidR="00CC3321" w:rsidRPr="00C759A5">
        <w:rPr>
          <w:lang w:val="en-US" w:eastAsia="zh-CN"/>
        </w:rPr>
        <w:t>"</w:t>
      </w:r>
      <w:ins w:id="22" w:author="Upendra Praturi" w:date="2019-09-29T12:08:00Z">
        <w:r>
          <w:rPr>
            <w:lang w:val="en-US" w:eastAsia="zh-CN"/>
          </w:rPr>
          <w:t xml:space="preserve"> </w:t>
        </w:r>
        <w:r w:rsidRPr="006E59FF">
          <w:rPr>
            <w:lang w:val="en-US" w:eastAsia="zh-CN"/>
          </w:rPr>
          <w:t>/ "3GPP-NR</w:t>
        </w:r>
        <w:r>
          <w:rPr>
            <w:lang w:val="en-US" w:eastAsia="zh-CN"/>
          </w:rPr>
          <w:t>-</w:t>
        </w:r>
      </w:ins>
      <w:ins w:id="23" w:author="Upendra Praturi" w:date="2019-09-29T12:09:00Z">
        <w:r>
          <w:rPr>
            <w:lang w:val="en-US" w:eastAsia="zh-CN"/>
          </w:rPr>
          <w:t>U</w:t>
        </w:r>
      </w:ins>
      <w:ins w:id="24" w:author="Upendra Praturi" w:date="2019-09-29T12:08:00Z">
        <w:r w:rsidRPr="006E59FF">
          <w:rPr>
            <w:lang w:val="en-US" w:eastAsia="zh-CN"/>
          </w:rPr>
          <w:t>-FDD" / "3GPP-NR</w:t>
        </w:r>
      </w:ins>
      <w:ins w:id="25" w:author="Upendra Praturi" w:date="2019-09-29T12:09:00Z">
        <w:r>
          <w:rPr>
            <w:lang w:val="en-US" w:eastAsia="zh-CN"/>
          </w:rPr>
          <w:t>-U</w:t>
        </w:r>
      </w:ins>
      <w:ins w:id="26" w:author="Upendra Praturi" w:date="2019-09-29T12:08:00Z">
        <w:r w:rsidRPr="006E59FF">
          <w:rPr>
            <w:lang w:val="en-US" w:eastAsia="zh-CN"/>
          </w:rPr>
          <w:t>-TDD"</w:t>
        </w:r>
      </w:ins>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rFonts w:hint="eastAsia"/>
          <w:noProof w:val="0"/>
          <w:szCs w:val="16"/>
          <w:lang w:eastAsia="zh-CN"/>
        </w:rPr>
      </w:pPr>
    </w:p>
    <w:p w:rsidR="00CC3321" w:rsidRPr="006E59FF" w:rsidRDefault="00CC3321" w:rsidP="00CC3321"/>
    <w:p w:rsidR="00CC3321" w:rsidRPr="006E59FF" w:rsidRDefault="00CC3321" w:rsidP="00CC3321">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rsidR="00CC3321" w:rsidRPr="006E59FF" w:rsidRDefault="00CC3321" w:rsidP="00CC3321">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rsidR="00CC3321" w:rsidRPr="006E59FF" w:rsidRDefault="00CC3321" w:rsidP="00CC3321">
      <w:r w:rsidRPr="006E59FF">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proofErr w:type="spellStart"/>
      <w:r w:rsidRPr="006E59FF">
        <w:t>gstn</w:t>
      </w:r>
      <w:proofErr w:type="spellEnd"/>
      <w:r w:rsidRPr="006E59FF">
        <w:t>-location"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rsidR="00CC3321" w:rsidRPr="006E59FF" w:rsidRDefault="00CC3321" w:rsidP="00CC3321">
      <w:r w:rsidRPr="006E59FF">
        <w:rPr>
          <w:rFonts w:hint="eastAsia"/>
          <w:lang w:eastAsia="zh-CN"/>
        </w:rPr>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rsidR="00CC3321" w:rsidRPr="006E59FF" w:rsidRDefault="00CC3321" w:rsidP="00CC3321">
      <w:r w:rsidRPr="006E59FF">
        <w:t xml:space="preserve">The "daylight-saving-time" parameter indicates by how much the local time of the UE has been adjusted due to the use of </w:t>
      </w:r>
      <w:proofErr w:type="gramStart"/>
      <w:r w:rsidRPr="006E59FF">
        <w:t>daylight saving</w:t>
      </w:r>
      <w:proofErr w:type="gramEnd"/>
      <w:r w:rsidRPr="006E59FF">
        <w:t xml:space="preserve"> time. </w:t>
      </w:r>
      <w:r w:rsidRPr="006E59FF">
        <w:rPr>
          <w:szCs w:val="16"/>
        </w:rPr>
        <w:t>Providing the "daylight-saving-time" parameter is optional.</w:t>
      </w:r>
    </w:p>
    <w:p w:rsidR="00CC3321" w:rsidRPr="006E59FF" w:rsidRDefault="00CC3321" w:rsidP="00CC3321">
      <w:r w:rsidRPr="006E59FF">
        <w:t>The "UE-local-IP-address" parameter indicates the UE local IP address.</w:t>
      </w:r>
    </w:p>
    <w:p w:rsidR="00CC3321" w:rsidRPr="006E59FF" w:rsidRDefault="00CC3321" w:rsidP="00CC3321">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 xml:space="preserve">the </w:t>
      </w:r>
      <w:proofErr w:type="spellStart"/>
      <w:r w:rsidRPr="006E59FF">
        <w:t>ePDG</w:t>
      </w:r>
      <w:proofErr w:type="spellEnd"/>
      <w:r w:rsidRPr="006E59FF">
        <w:t xml:space="preserve"> on the S2b interface.</w:t>
      </w:r>
    </w:p>
    <w:p w:rsidR="00CC3321" w:rsidRPr="006E59FF" w:rsidRDefault="00CC3321" w:rsidP="00CC3321">
      <w:pPr>
        <w:rPr>
          <w:lang w:val="en-US"/>
        </w:rPr>
      </w:pPr>
      <w:r w:rsidRPr="006E59FF">
        <w:t>The "</w:t>
      </w:r>
      <w:r w:rsidRPr="006E59FF">
        <w:rPr>
          <w:lang w:val="en-US"/>
        </w:rPr>
        <w:t>UDP</w:t>
      </w:r>
      <w:r w:rsidRPr="006E59FF">
        <w:t xml:space="preserve">-source-port" parameter indicates that </w:t>
      </w:r>
      <w:r w:rsidRPr="006E59FF">
        <w:rPr>
          <w:lang w:val="en-US"/>
        </w:rPr>
        <w:t xml:space="preserve">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rsidR="00CC3321" w:rsidRPr="006E59FF" w:rsidRDefault="00CC3321" w:rsidP="00CC3321">
      <w:pPr>
        <w:pStyle w:val="B1"/>
      </w:pPr>
      <w:r w:rsidRPr="006E59FF">
        <w:t>-</w:t>
      </w:r>
      <w:r w:rsidRPr="006E59FF">
        <w:tab/>
        <w:t xml:space="preserve">received by the </w:t>
      </w:r>
      <w:proofErr w:type="spellStart"/>
      <w:r w:rsidRPr="006E59FF">
        <w:t>ePDG</w:t>
      </w:r>
      <w:proofErr w:type="spellEnd"/>
      <w:r w:rsidRPr="006E59FF">
        <w:t>; and</w:t>
      </w:r>
    </w:p>
    <w:p w:rsidR="00CC3321" w:rsidRPr="006E59FF" w:rsidRDefault="00CC3321" w:rsidP="00CC3321">
      <w:pPr>
        <w:pStyle w:val="B1"/>
        <w:rPr>
          <w:rFonts w:hint="eastAsia"/>
          <w:lang w:val="en-US"/>
        </w:rPr>
      </w:pPr>
      <w:r w:rsidRPr="006E59FF">
        <w:t>-</w:t>
      </w:r>
      <w:r w:rsidRPr="006E59FF">
        <w:tab/>
        <w:t>encapsulating the IKEv2 messages</w:t>
      </w:r>
      <w:r w:rsidRPr="006E59FF">
        <w:rPr>
          <w:lang w:val="en-US"/>
        </w:rPr>
        <w:t>.</w:t>
      </w:r>
    </w:p>
    <w:p w:rsidR="00CC3321" w:rsidRPr="006E59FF" w:rsidRDefault="00CC3321" w:rsidP="00CC3321">
      <w:pPr>
        <w:rPr>
          <w:lang w:val="en-US"/>
        </w:rPr>
      </w:pPr>
      <w:r w:rsidRPr="006E59FF">
        <w:t>The "</w:t>
      </w:r>
      <w:r w:rsidRPr="006E59FF">
        <w:rPr>
          <w:lang w:val="en-US"/>
        </w:rPr>
        <w:t>TCP</w:t>
      </w:r>
      <w:r w:rsidRPr="006E59FF">
        <w:t xml:space="preserve">-source-port" parameter indicates </w:t>
      </w:r>
      <w:r w:rsidRPr="006E59FF">
        <w:rPr>
          <w:lang w:val="en-US"/>
        </w:rPr>
        <w:t xml:space="preserve">that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rsidR="00CC3321" w:rsidRPr="006E59FF" w:rsidRDefault="00CC3321" w:rsidP="00CC3321">
      <w:pPr>
        <w:pStyle w:val="B1"/>
      </w:pPr>
      <w:r w:rsidRPr="006E59FF">
        <w:lastRenderedPageBreak/>
        <w:t>-</w:t>
      </w:r>
      <w:r w:rsidRPr="006E59FF">
        <w:tab/>
        <w:t xml:space="preserve">received by the </w:t>
      </w:r>
      <w:proofErr w:type="spellStart"/>
      <w:r w:rsidRPr="006E59FF">
        <w:t>ePDG</w:t>
      </w:r>
      <w:proofErr w:type="spellEnd"/>
      <w:r w:rsidRPr="006E59FF">
        <w:t>; and</w:t>
      </w:r>
    </w:p>
    <w:p w:rsidR="00CC3321" w:rsidRPr="006E59FF" w:rsidRDefault="00CC3321" w:rsidP="00CC3321">
      <w:pPr>
        <w:pStyle w:val="B1"/>
        <w:rPr>
          <w:lang w:val="en-US"/>
        </w:rPr>
      </w:pPr>
      <w:r w:rsidRPr="006E59FF">
        <w:t>-</w:t>
      </w:r>
      <w:r w:rsidRPr="006E59FF">
        <w:tab/>
        <w:t>of the firewall traversal tunnel transporting the IKEv2 messages</w:t>
      </w:r>
      <w:r w:rsidRPr="006E59FF">
        <w:rPr>
          <w:lang w:val="en-US"/>
        </w:rPr>
        <w:t>.</w:t>
      </w:r>
    </w:p>
    <w:p w:rsidR="00CC3321" w:rsidRDefault="00CC3321" w:rsidP="00CC3321">
      <w:pPr>
        <w:rPr>
          <w:lang w:val="en-US"/>
        </w:rPr>
      </w:pPr>
      <w:r w:rsidRPr="006E59FF">
        <w:rPr>
          <w:lang w:val="en-US"/>
        </w:rPr>
        <w:t xml:space="preserve">The </w:t>
      </w:r>
      <w:r w:rsidRPr="006E59FF">
        <w:t>"</w:t>
      </w:r>
      <w:proofErr w:type="spellStart"/>
      <w:r w:rsidRPr="006E59FF">
        <w:rPr>
          <w:lang w:val="en-US"/>
        </w:rPr>
        <w:t>ePDG</w:t>
      </w:r>
      <w:proofErr w:type="spellEnd"/>
      <w:r w:rsidRPr="006E59FF">
        <w:t xml:space="preserve">-IP-address" parameter indicates the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w:t>
      </w:r>
    </w:p>
    <w:p w:rsidR="00C86CCE" w:rsidRDefault="00C86CCE" w:rsidP="00C86CCE">
      <w:pPr>
        <w:jc w:val="center"/>
        <w:rPr>
          <w:noProof/>
        </w:rPr>
      </w:pPr>
      <w:r w:rsidRPr="00DB12B9">
        <w:rPr>
          <w:noProof/>
          <w:highlight w:val="green"/>
        </w:rPr>
        <w:t>***** Next change *****</w:t>
      </w:r>
    </w:p>
    <w:p w:rsidR="00C86CCE" w:rsidRPr="006E59FF" w:rsidRDefault="00C86CCE" w:rsidP="00CC3321"/>
    <w:p w:rsidR="00CC3321" w:rsidRPr="006E59FF" w:rsidRDefault="00CC3321" w:rsidP="00CC3321">
      <w:pPr>
        <w:pStyle w:val="Heading4"/>
      </w:pPr>
      <w:bookmarkStart w:id="27" w:name="_Toc20148011"/>
      <w:r w:rsidRPr="006E59FF">
        <w:t>7.2A.4.3</w:t>
      </w:r>
      <w:r w:rsidRPr="006E59FF">
        <w:tab/>
        <w:t>Additional coding rules for P-Access-Network-Info header field</w:t>
      </w:r>
      <w:bookmarkEnd w:id="27"/>
    </w:p>
    <w:p w:rsidR="00CC3321" w:rsidRPr="006E59FF" w:rsidRDefault="00CC3321" w:rsidP="00CC3321">
      <w:r w:rsidRPr="006E59FF">
        <w:t>The P-Access-Network-Info header field is populated with the following contents:</w:t>
      </w:r>
    </w:p>
    <w:p w:rsidR="00CC3321" w:rsidRPr="006E59FF" w:rsidRDefault="00CC3321" w:rsidP="00CC3321">
      <w:pPr>
        <w:pStyle w:val="B1"/>
      </w:pPr>
      <w:r w:rsidRPr="006E59FF">
        <w:t>1)</w:t>
      </w:r>
      <w:r w:rsidRPr="006E59FF">
        <w:tab/>
        <w:t xml:space="preserve">the access-type field set to one of "3GPP-GERAN","3GPP-UTRAN-FDD", "3GPP-UTRAN-TDD", </w:t>
      </w:r>
      <w:r w:rsidRPr="006E59FF">
        <w:rPr>
          <w:lang w:eastAsia="ko-KR"/>
        </w:rPr>
        <w:t>"3GPP-E-UTRAN-FDD", "3GPP-E-UTRAN-TDD", "3GPP-E-UTRAN-ProSe-UNR", "3GPP-NR-FDD", "3GPP-NR-TDD",</w:t>
      </w:r>
      <w:ins w:id="28" w:author="Upendra Praturi" w:date="2019-09-29T12:09:00Z">
        <w:r w:rsidR="00CD7DCC" w:rsidRPr="006E59FF">
          <w:rPr>
            <w:lang w:val="en-US" w:eastAsia="zh-CN"/>
          </w:rPr>
          <w:t xml:space="preserve"> "3GPP-NR</w:t>
        </w:r>
        <w:r w:rsidR="00CD7DCC">
          <w:rPr>
            <w:lang w:val="en-US" w:eastAsia="zh-CN"/>
          </w:rPr>
          <w:t>-U</w:t>
        </w:r>
        <w:r w:rsidR="00CD7DCC" w:rsidRPr="006E59FF">
          <w:rPr>
            <w:lang w:val="en-US" w:eastAsia="zh-CN"/>
          </w:rPr>
          <w:t>-FDD"</w:t>
        </w:r>
        <w:r w:rsidR="00CD7DCC">
          <w:rPr>
            <w:lang w:val="en-US" w:eastAsia="zh-CN"/>
          </w:rPr>
          <w:t>,</w:t>
        </w:r>
        <w:r w:rsidR="00CD7DCC" w:rsidRPr="006E59FF">
          <w:rPr>
            <w:lang w:val="en-US" w:eastAsia="zh-CN"/>
          </w:rPr>
          <w:t xml:space="preserve"> "3GPP-NR</w:t>
        </w:r>
        <w:r w:rsidR="00CD7DCC">
          <w:rPr>
            <w:lang w:val="en-US" w:eastAsia="zh-CN"/>
          </w:rPr>
          <w:t>-U</w:t>
        </w:r>
        <w:r w:rsidR="00CD7DCC" w:rsidRPr="006E59FF">
          <w:rPr>
            <w:lang w:val="en-US" w:eastAsia="zh-CN"/>
          </w:rPr>
          <w:t>-TDD"</w:t>
        </w:r>
      </w:ins>
      <w:ins w:id="29" w:author="Upendra Praturi" w:date="2019-09-29T12:10:00Z">
        <w:r w:rsidR="00CD7DCC">
          <w:rPr>
            <w:lang w:val="en-US" w:eastAsia="zh-CN"/>
          </w:rPr>
          <w:t>,</w:t>
        </w:r>
      </w:ins>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rsidR="00CC3321" w:rsidRPr="006E59FF" w:rsidRDefault="00CC3321" w:rsidP="00CC3321">
      <w:pPr>
        <w:pStyle w:val="B1"/>
      </w:pPr>
      <w:r w:rsidRPr="006E59FF">
        <w:t>1A)</w:t>
      </w:r>
      <w:r w:rsidRPr="006E59FF">
        <w:tab/>
        <w:t>the access-class field set to one of "3GPP-GERAN", "3GPP-UTRAN", "3GPP-E-UTRAN", "3GPP-NR",</w:t>
      </w:r>
      <w:ins w:id="30" w:author="Upendra Praturi" w:date="2019-09-29T12:11:00Z">
        <w:r w:rsidR="00E96A3E">
          <w:t xml:space="preserve"> </w:t>
        </w:r>
        <w:r w:rsidR="00E96A3E" w:rsidRPr="006E59FF">
          <w:rPr>
            <w:lang w:val="en-US" w:eastAsia="zh-CN"/>
          </w:rPr>
          <w:t>"3GPP-NR</w:t>
        </w:r>
        <w:r w:rsidR="00E96A3E">
          <w:rPr>
            <w:lang w:val="en-US" w:eastAsia="zh-CN"/>
          </w:rPr>
          <w:t>-U</w:t>
        </w:r>
        <w:r w:rsidR="00E96A3E" w:rsidRPr="006E59FF">
          <w:rPr>
            <w:lang w:val="en-US" w:eastAsia="zh-CN"/>
          </w:rPr>
          <w:t>"</w:t>
        </w:r>
        <w:r w:rsidR="00E96A3E">
          <w:rPr>
            <w:lang w:val="en-US" w:eastAsia="zh-CN"/>
          </w:rPr>
          <w:t>,</w:t>
        </w:r>
      </w:ins>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rsidR="00CC3321" w:rsidRPr="006E59FF" w:rsidRDefault="00CC3321" w:rsidP="00CC3321">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4)</w:t>
      </w:r>
      <w:r w:rsidRPr="006E59FF">
        <w:tab/>
        <w:t>void</w:t>
      </w:r>
    </w:p>
    <w:p w:rsidR="00CC3321" w:rsidRPr="006E59FF" w:rsidRDefault="00CC3321" w:rsidP="00CC3321">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w:t>
      </w:r>
      <w:r w:rsidRPr="006E59FF">
        <w:lastRenderedPageBreak/>
        <w:t xml:space="preserve">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rsidR="00CC3321" w:rsidRPr="006E59FF" w:rsidRDefault="00CC3321" w:rsidP="00CC3321">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rsidR="00CC3321" w:rsidRPr="006E59FF" w:rsidRDefault="00CC3321" w:rsidP="00CC3321">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rsidR="00CC3321" w:rsidRPr="006E59FF" w:rsidRDefault="00CC3321" w:rsidP="00CC3321">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CC3321" w:rsidRPr="006E59FF" w:rsidRDefault="00CC3321" w:rsidP="00CC3321">
      <w:pPr>
        <w:pStyle w:val="EX"/>
      </w:pPr>
      <w:r w:rsidRPr="006E59FF">
        <w:t>EXAMPLE:</w:t>
      </w:r>
      <w:r w:rsidRPr="006E59FF">
        <w:tab/>
        <w:t>If the Sector ID = 0x12341234123412341234123412341234, Subnet length = 0x11, and the Carrier-ID=0x555444, the ci-3gpp2 value is set to the string "1234123412341234123412341234123411555444".</w:t>
      </w:r>
    </w:p>
    <w:p w:rsidR="00CC3321" w:rsidRPr="006E59FF" w:rsidRDefault="00CC3321" w:rsidP="00CC3321">
      <w:pPr>
        <w:pStyle w:val="B1"/>
      </w:pPr>
      <w:r w:rsidRPr="006E59FF">
        <w:t>7)</w:t>
      </w:r>
      <w:r w:rsidRPr="006E59FF">
        <w:tab/>
        <w:t>if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CC3321" w:rsidRPr="006E59FF" w:rsidRDefault="00CC3321" w:rsidP="00CC3321">
      <w:pPr>
        <w:pStyle w:val="EX"/>
      </w:pPr>
      <w:r w:rsidRPr="006E59FF">
        <w:t>EXAMPLE:</w:t>
      </w:r>
      <w:r w:rsidRPr="006E59FF">
        <w:tab/>
        <w:t>If the Sector ID = 0x12341234123412341234123412341234, the ci-3gpp2 value is set to the string "12341234123412341234123412341234".</w:t>
      </w:r>
    </w:p>
    <w:p w:rsidR="00CC3321" w:rsidRPr="006E59FF" w:rsidRDefault="00CC3321" w:rsidP="00CC3321">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rsidR="00CC3321" w:rsidRPr="006E59FF" w:rsidRDefault="00CC3321" w:rsidP="00CC3321">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rsidR="00CC3321" w:rsidRPr="006E59FF" w:rsidRDefault="00CC3321" w:rsidP="00CC3321">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rsidR="00CC3321" w:rsidRPr="006E59FF" w:rsidRDefault="00CC3321" w:rsidP="00CC3321">
      <w:pPr>
        <w:pStyle w:val="NO"/>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rsidR="00CC3321" w:rsidRPr="006E59FF" w:rsidRDefault="00CC3321" w:rsidP="00CC3321">
      <w:pPr>
        <w:pStyle w:val="B1"/>
        <w:rPr>
          <w:i/>
        </w:rPr>
      </w:pPr>
      <w:r w:rsidRPr="006E59FF">
        <w:t>9)</w:t>
      </w:r>
      <w:r w:rsidRPr="006E59FF">
        <w:tab/>
      </w:r>
      <w:r w:rsidRPr="006E59FF">
        <w:rPr>
          <w:color w:val="000000"/>
        </w:rPr>
        <w:t>if the access</w:t>
      </w:r>
      <w:r w:rsidRPr="006E59FF">
        <w:rPr>
          <w:color w:val="000000"/>
          <w:lang w:val="sv-SE"/>
        </w:rPr>
        <w:t>-</w:t>
      </w:r>
      <w:r w:rsidRPr="006E59FF">
        <w:rPr>
          <w:color w:val="000000"/>
        </w:rPr>
        <w:t xml:space="preserve">type field is set to "3GPP2-1X-Femto", a ci-3gpp2-femto parameter set to the ASCII representation of the hexadecimal value of the string obtained by the concatenation of </w:t>
      </w:r>
      <w:proofErr w:type="spellStart"/>
      <w:r w:rsidRPr="006E59FF">
        <w:rPr>
          <w:color w:val="000000"/>
        </w:rPr>
        <w:t>femto</w:t>
      </w:r>
      <w:proofErr w:type="spellEnd"/>
      <w:r w:rsidRPr="006E59FF">
        <w:rPr>
          <w:color w:val="000000"/>
        </w:rPr>
        <w:t xml:space="preserve"> MSCID (24 bit), </w:t>
      </w:r>
      <w:proofErr w:type="spellStart"/>
      <w:r w:rsidRPr="006E59FF">
        <w:rPr>
          <w:color w:val="000000"/>
        </w:rPr>
        <w:t>femto</w:t>
      </w:r>
      <w:proofErr w:type="spellEnd"/>
      <w:r w:rsidRPr="006E59FF">
        <w:rPr>
          <w:color w:val="000000"/>
        </w:rPr>
        <w:t xml:space="preserve"> </w:t>
      </w:r>
      <w:proofErr w:type="spellStart"/>
      <w:r w:rsidRPr="006E59FF">
        <w:rPr>
          <w:color w:val="000000"/>
        </w:rPr>
        <w:t>CellID</w:t>
      </w:r>
      <w:proofErr w:type="spellEnd"/>
      <w:r w:rsidRPr="006E59FF">
        <w:rPr>
          <w:color w:val="000000"/>
        </w:rPr>
        <w:t xml:space="preserve"> (16 bit), FEID (64bit), macro MSCID (24 bits) and macro </w:t>
      </w:r>
      <w:proofErr w:type="spellStart"/>
      <w:r w:rsidRPr="006E59FF">
        <w:rPr>
          <w:color w:val="000000"/>
        </w:rPr>
        <w:t>CellID</w:t>
      </w:r>
      <w:proofErr w:type="spellEnd"/>
      <w:r w:rsidRPr="006E59FF">
        <w:rPr>
          <w:color w:val="000000"/>
        </w:rPr>
        <w:t xml:space="preserve"> (16 bits) (3GPP2 X.P0059-200 [86E]) in the specified order. The length of the ci-3gpp2-femto parameter is 36 hexadecimal characters. The hexadecimal characters (A through F) are coded using the uppercase ASCII characters.</w:t>
      </w:r>
    </w:p>
    <w:p w:rsidR="00CC3321" w:rsidRPr="006E59FF" w:rsidRDefault="00CC3321" w:rsidP="00CC3321">
      <w:pPr>
        <w:pStyle w:val="B1"/>
        <w:rPr>
          <w:i/>
        </w:rPr>
      </w:pPr>
      <w:r w:rsidRPr="006E59FF">
        <w:t>10)</w:t>
      </w:r>
      <w:r w:rsidRPr="006E59FF">
        <w:tab/>
        <w:t>if the access-type field is set to one of "ADSL", "ADSL2", "ADSL2+", "RADSL", "SDSL", "HDSL", "HDSL2", "G.SHDSL",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pStyle w:val="B1"/>
      </w:pPr>
      <w:r w:rsidRPr="006E59FF">
        <w:t>11)</w:t>
      </w:r>
      <w:r w:rsidRPr="006E59FF">
        <w:tab/>
        <w:t>if the access-type field set to "DOCSIS", the access info parameter is not inserted. This release of this specification does not define values for use in this parameter;</w:t>
      </w:r>
    </w:p>
    <w:p w:rsidR="00CC3321" w:rsidRPr="006E59FF" w:rsidRDefault="00CC3321" w:rsidP="00CC3321">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C40678" w:rsidRDefault="00CC3321" w:rsidP="00CC3321">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3GPP-EUTRAN-</w:t>
      </w:r>
      <w:proofErr w:type="gramStart"/>
      <w:r w:rsidRPr="006E59FF">
        <w:t>FDD;utran</w:t>
      </w:r>
      <w:proofErr w:type="gramEnd"/>
      <w:r w:rsidRPr="006E59FF">
        <w:t>-cell-id-3gpp=1112233C476B4321;network-provided</w:t>
      </w:r>
    </w:p>
    <w:p w:rsidR="00CC3321" w:rsidRPr="006E59FF" w:rsidRDefault="00CC3321" w:rsidP="00CC3321">
      <w:pPr>
        <w:pStyle w:val="EX"/>
      </w:pPr>
      <w:r w:rsidRPr="0019798E">
        <w:lastRenderedPageBreak/>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rsidR="00CC3321" w:rsidRPr="000D55CA" w:rsidRDefault="00CC3321" w:rsidP="00CC3321">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rsidR="00CC3321" w:rsidRPr="006E59FF" w:rsidRDefault="00CC3321" w:rsidP="00CC3321">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rsidR="00CC3321" w:rsidRPr="006E59FF" w:rsidRDefault="00CC3321" w:rsidP="00CC3321">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w:t>
      </w:r>
      <w:proofErr w:type="gramStart"/>
      <w:r w:rsidRPr="006E59FF">
        <w:t>UNR;utran</w:t>
      </w:r>
      <w:proofErr w:type="gramEnd"/>
      <w:r w:rsidRPr="006E59FF">
        <w:t>-cell-id-3gpp=1112276B4321.</w:t>
      </w:r>
    </w:p>
    <w:p w:rsidR="00CC3321" w:rsidRPr="006E59FF" w:rsidRDefault="00CC3321" w:rsidP="00CC3321">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smartTag w:uri="urn:schemas-microsoft-com:office:smarttags" w:element="stockticker">
        <w:r w:rsidRPr="006E59FF">
          <w:t>GSTN</w:t>
        </w:r>
      </w:smartTag>
      <w:r w:rsidRPr="006E59FF">
        <w:t>;</w:t>
      </w:r>
    </w:p>
    <w:p w:rsidR="00CC3321" w:rsidRPr="006E59FF" w:rsidRDefault="00CC3321" w:rsidP="00CC3321">
      <w:pPr>
        <w:pStyle w:val="NO"/>
      </w:pPr>
      <w:r w:rsidRPr="006E59FF">
        <w:t>NOTE </w:t>
      </w:r>
      <w:r>
        <w:rPr>
          <w:lang w:val="en-US"/>
        </w:rPr>
        <w:t>6</w:t>
      </w:r>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rsidR="00CC3321" w:rsidRPr="006E59FF" w:rsidRDefault="00CC3321" w:rsidP="00CC3321">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rsidR="00CC3321" w:rsidRPr="006E59FF" w:rsidRDefault="00CC3321" w:rsidP="00CC3321">
      <w:pPr>
        <w:pStyle w:val="EX"/>
        <w:rPr>
          <w:rFonts w:hint="eastAsia"/>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rsidR="00CC3321" w:rsidRPr="006E59FF" w:rsidRDefault="00CC3321" w:rsidP="00CC3321">
      <w:pPr>
        <w:pStyle w:val="B1"/>
        <w:rPr>
          <w:rFonts w:hint="eastAsia"/>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rsidR="00CC3321" w:rsidRPr="006E59FF" w:rsidRDefault="00CC3321" w:rsidP="00CC3321">
      <w:pPr>
        <w:pStyle w:val="B2"/>
        <w:rPr>
          <w:lang w:eastAsia="zh-CN"/>
        </w:rPr>
      </w:pPr>
      <w:r w:rsidRPr="006E59FF">
        <w:tab/>
        <w:t>UTC±[</w:t>
      </w:r>
      <w:proofErr w:type="spellStart"/>
      <w:r w:rsidRPr="006E59FF">
        <w:t>hh</w:t>
      </w:r>
      <w:proofErr w:type="spellEnd"/>
      <w:proofErr w:type="gramStart"/>
      <w:r w:rsidRPr="006E59FF">
        <w:t>]:[</w:t>
      </w:r>
      <w:proofErr w:type="gramEnd"/>
      <w:r w:rsidRPr="006E59FF">
        <w:t>mm]</w:t>
      </w:r>
      <w:r w:rsidRPr="006E59FF">
        <w:rPr>
          <w:rFonts w:hint="eastAsia"/>
        </w:rPr>
        <w:t>.</w:t>
      </w:r>
      <w:r w:rsidRPr="006E59FF">
        <w:rPr>
          <w:rFonts w:hint="eastAsia"/>
          <w:lang w:eastAsia="zh-CN"/>
        </w:rPr>
        <w:t xml:space="preserve"> [</w:t>
      </w:r>
      <w:proofErr w:type="spellStart"/>
      <w:r w:rsidRPr="006E59FF">
        <w:rPr>
          <w:rFonts w:hint="eastAsia"/>
          <w:lang w:eastAsia="zh-CN"/>
        </w:rPr>
        <w:t>hh</w:t>
      </w:r>
      <w:proofErr w:type="spell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rsidR="00CC3321" w:rsidRPr="006E59FF" w:rsidRDefault="00CC3321" w:rsidP="00CC3321">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rsidR="00CC3321" w:rsidRPr="006E59FF" w:rsidRDefault="00CC3321" w:rsidP="00CC3321">
      <w:pPr>
        <w:pStyle w:val="B1"/>
      </w:pPr>
      <w:r w:rsidRPr="006E59FF">
        <w:rPr>
          <w:lang w:eastAsia="zh-CN"/>
        </w:rPr>
        <w:t>18)</w:t>
      </w:r>
      <w:r w:rsidRPr="006E59FF">
        <w:rPr>
          <w:lang w:eastAsia="zh-CN"/>
        </w:rPr>
        <w:tab/>
        <w:t>the "</w:t>
      </w:r>
      <w:r w:rsidRPr="006E59FF">
        <w:t>daylight-saving-time" parameter in the access-info field is coded as a text string as follows:</w:t>
      </w:r>
    </w:p>
    <w:p w:rsidR="00CC3321" w:rsidRPr="006E59FF" w:rsidRDefault="00CC3321" w:rsidP="00CC3321">
      <w:pPr>
        <w:pStyle w:val="B2"/>
        <w:rPr>
          <w:lang w:eastAsia="zh-CN"/>
        </w:rPr>
      </w:pPr>
      <w:r w:rsidRPr="006E59FF">
        <w:rPr>
          <w:lang w:eastAsia="zh-CN"/>
        </w:rPr>
        <w:lastRenderedPageBreak/>
        <w:tab/>
        <w:t>[</w:t>
      </w:r>
      <w:proofErr w:type="spellStart"/>
      <w:r w:rsidRPr="006E59FF">
        <w:rPr>
          <w:lang w:eastAsia="zh-CN"/>
        </w:rPr>
        <w:t>hh</w:t>
      </w:r>
      <w:proofErr w:type="spellEnd"/>
      <w:r w:rsidRPr="006E59FF">
        <w:rPr>
          <w:lang w:eastAsia="zh-CN"/>
        </w:rPr>
        <w:t>]. [</w:t>
      </w:r>
      <w:proofErr w:type="spellStart"/>
      <w:r w:rsidRPr="006E59FF">
        <w:rPr>
          <w:lang w:eastAsia="zh-CN"/>
        </w:rPr>
        <w:t>hh</w:t>
      </w:r>
      <w:proofErr w:type="spellEnd"/>
      <w:r w:rsidRPr="006E59FF">
        <w:rPr>
          <w:lang w:eastAsia="zh-CN"/>
        </w:rPr>
        <w:t>] is a two digits value from three values "00", "01" or "02" indicating the positive adjustment in hours;</w:t>
      </w:r>
    </w:p>
    <w:p w:rsidR="00CC3321" w:rsidRPr="006E59FF" w:rsidRDefault="00CC3321" w:rsidP="00CC3321">
      <w:pPr>
        <w:pStyle w:val="B1"/>
      </w:pPr>
      <w:r w:rsidRPr="006E59FF">
        <w:t>19)</w:t>
      </w:r>
      <w:r w:rsidRPr="006E59FF">
        <w:tab/>
        <w:t xml:space="preserve">void; </w:t>
      </w:r>
    </w:p>
    <w:p w:rsidR="00CC3321" w:rsidRPr="006E59FF" w:rsidRDefault="00CC3321" w:rsidP="00CC3321">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identifier</w:t>
      </w:r>
      <w:r w:rsidRPr="006E59FF">
        <w:rPr>
          <w:lang w:val="en-US"/>
        </w:rPr>
        <w:t xml:space="preserve">; </w:t>
      </w:r>
    </w:p>
    <w:p w:rsidR="00CC3321" w:rsidRPr="006E59FF" w:rsidRDefault="00CC3321" w:rsidP="00CC3321">
      <w:pPr>
        <w:pStyle w:val="B1"/>
        <w:rPr>
          <w:lang w:val="en-US"/>
        </w:rPr>
      </w:pPr>
      <w:r w:rsidRPr="006E59FF">
        <w:t>21)</w:t>
      </w:r>
      <w:r w:rsidRPr="006E59FF">
        <w:tab/>
        <w:t>if</w:t>
      </w:r>
    </w:p>
    <w:p w:rsidR="00CC3321" w:rsidRPr="006E59FF" w:rsidRDefault="00CC3321" w:rsidP="00CC3321">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rsidR="00CC3321" w:rsidRPr="006E59FF" w:rsidRDefault="00CC3321" w:rsidP="00CC3321">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rsidR="00CC3321" w:rsidRPr="006E59FF" w:rsidRDefault="00CC3321" w:rsidP="00CC3321">
      <w:pPr>
        <w:pStyle w:val="B1"/>
        <w:rPr>
          <w:lang w:val="en-US"/>
        </w:rPr>
      </w:pPr>
      <w:r w:rsidRPr="006E59FF">
        <w:rPr>
          <w:lang w:val="en-US"/>
        </w:rPr>
        <w:tab/>
        <w:t>then:</w:t>
      </w:r>
    </w:p>
    <w:p w:rsidR="00CC3321" w:rsidRPr="006E59FF" w:rsidRDefault="00CC3321" w:rsidP="00CC3321">
      <w:pPr>
        <w:pStyle w:val="B2"/>
        <w:rPr>
          <w:rFonts w:hint="eastAsia"/>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rsidR="00CC3321" w:rsidRPr="006E59FF" w:rsidRDefault="00CC3321" w:rsidP="00CC3321">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CC3321" w:rsidRPr="006E59FF" w:rsidRDefault="00CC3321" w:rsidP="00CC3321">
      <w:pPr>
        <w:pStyle w:val="B3"/>
        <w:rPr>
          <w:rFonts w:hint="eastAsia"/>
          <w:lang w:val="en-US"/>
        </w:rPr>
      </w:pPr>
      <w:r w:rsidRPr="006E59FF">
        <w:rPr>
          <w:lang w:val="en-US"/>
        </w:rPr>
        <w:t>-</w:t>
      </w:r>
      <w:r w:rsidRPr="006E59FF">
        <w:rPr>
          <w:lang w:val="en-US"/>
        </w:rPr>
        <w:tab/>
        <w:t>encapsulating the IKEv2 messages;</w:t>
      </w:r>
    </w:p>
    <w:p w:rsidR="00CC3321" w:rsidRPr="006E59FF" w:rsidRDefault="00CC3321" w:rsidP="00CC3321">
      <w:pPr>
        <w:pStyle w:val="B2"/>
        <w:rPr>
          <w:lang w:val="en-US"/>
        </w:rPr>
      </w:pPr>
      <w:r w:rsidRPr="006E59FF">
        <w:rPr>
          <w:lang w:val="en-US"/>
        </w:rPr>
        <w:t>c)</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CC3321" w:rsidRPr="006E59FF" w:rsidRDefault="00CC3321" w:rsidP="00CC3321">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rsidR="00CC3321" w:rsidRDefault="00CC3321" w:rsidP="00CC3321">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IP address used as IKEv2 tunnel endpoint with the UE</w:t>
      </w:r>
      <w:r>
        <w:rPr>
          <w:lang w:val="en-US"/>
        </w:rPr>
        <w:t>;</w:t>
      </w:r>
    </w:p>
    <w:p w:rsidR="00CC3321" w:rsidRPr="0019798E" w:rsidRDefault="00CC3321" w:rsidP="00CC3321">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p>
    <w:p w:rsidR="00CC3321" w:rsidRDefault="00CC3321" w:rsidP="00CC3321">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p>
    <w:p w:rsidR="007003F8" w:rsidRPr="0019798E" w:rsidRDefault="007003F8" w:rsidP="007003F8">
      <w:pPr>
        <w:pStyle w:val="B1"/>
        <w:rPr>
          <w:ins w:id="31" w:author="Upendra Praturi" w:date="2019-09-29T12:15:00Z"/>
        </w:rPr>
      </w:pPr>
      <w:ins w:id="32" w:author="Upendra Praturi" w:date="2019-09-29T12:15:00Z">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ins>
    </w:p>
    <w:p w:rsidR="007003F8" w:rsidRPr="006E59FF" w:rsidRDefault="007003F8" w:rsidP="007003F8">
      <w:pPr>
        <w:pStyle w:val="B1"/>
        <w:rPr>
          <w:ins w:id="33" w:author="Upendra Praturi" w:date="2019-09-29T12:15:00Z"/>
          <w:lang w:val="en-US"/>
        </w:rPr>
      </w:pPr>
      <w:ins w:id="34" w:author="Upendra Praturi" w:date="2019-09-29T12:15:00Z">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ins>
    </w:p>
    <w:p w:rsidR="007003F8" w:rsidRPr="006E59FF" w:rsidRDefault="007003F8" w:rsidP="00CC3321">
      <w:pPr>
        <w:pStyle w:val="B1"/>
        <w:rPr>
          <w:lang w:val="en-US"/>
        </w:rPr>
      </w:pPr>
    </w:p>
    <w:p w:rsidR="00FE3208" w:rsidRDefault="00FE3208" w:rsidP="00FE3208">
      <w:pPr>
        <w:jc w:val="center"/>
        <w:rPr>
          <w:noProof/>
        </w:rPr>
      </w:pPr>
      <w:r w:rsidRPr="00DB12B9">
        <w:rPr>
          <w:noProof/>
          <w:highlight w:val="green"/>
        </w:rPr>
        <w:t>***** Next change *****</w:t>
      </w:r>
    </w:p>
    <w:p w:rsidR="00FE4488" w:rsidRPr="006E59FF" w:rsidRDefault="00FE4488" w:rsidP="00FE4488">
      <w:pPr>
        <w:pStyle w:val="Heading2"/>
      </w:pPr>
      <w:bookmarkStart w:id="35" w:name="_Toc20148150"/>
      <w:r w:rsidRPr="006E59FF">
        <w:t>7.7</w:t>
      </w:r>
      <w:r w:rsidRPr="006E59FF">
        <w:tab/>
        <w:t>SIP timers</w:t>
      </w:r>
      <w:bookmarkEnd w:id="35"/>
    </w:p>
    <w:p w:rsidR="00FE4488" w:rsidRPr="006E59FF" w:rsidRDefault="00FE4488" w:rsidP="00FE4488">
      <w:r w:rsidRPr="006E59FF">
        <w:t xml:space="preserve">The timers T1, T2, T4 A, B, C, D, E, F, G, H and I (defined in RFC 3261 [26]), timers L and M (defined in RFC 6026 [163]), and timer N (defined in RFC 6665 [28]) need modification in some cases to accommodate the delays </w:t>
      </w:r>
      <w:r w:rsidRPr="006E59FF">
        <w:lastRenderedPageBreak/>
        <w:t>introduced by the air interface processing and transmission delays. Table 7.7.1 shows recommended values for IM CN subsystem.</w:t>
      </w:r>
    </w:p>
    <w:p w:rsidR="00FE4488" w:rsidRPr="006E59FF" w:rsidRDefault="00FE4488" w:rsidP="00FE4488">
      <w:r w:rsidRPr="006E59FF">
        <w:t>Table 7.7.1 lists in the first column, titled "SIP Timer" the timer names as defined in RFC 3261 [26] and</w:t>
      </w:r>
      <w:r w:rsidRPr="006E59FF">
        <w:rPr>
          <w:rFonts w:eastAsia="MS Mincho"/>
        </w:rPr>
        <w:t xml:space="preserve"> </w:t>
      </w:r>
      <w:r w:rsidRPr="006E59FF">
        <w:t>RFC 6026 [163].</w:t>
      </w:r>
    </w:p>
    <w:p w:rsidR="00FE4488" w:rsidRPr="006E59FF" w:rsidRDefault="00FE4488" w:rsidP="00FE4488">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rsidR="00FE4488" w:rsidRPr="006E59FF" w:rsidRDefault="00FE4488" w:rsidP="00FE4488">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36" w:author="Upendra Praturi" w:date="2019-09-29T12:19:00Z">
        <w:r w:rsidR="00235F9B">
          <w:rPr>
            <w:lang w:eastAsia="ko-KR"/>
          </w:rPr>
          <w:t xml:space="preserve"> </w:t>
        </w:r>
        <w:r w:rsidR="00235F9B" w:rsidRPr="006E59FF">
          <w:rPr>
            <w:lang w:eastAsia="ko-KR"/>
          </w:rPr>
          <w:t>"3GPP-NR-FDD", "3GPP-NR-TDD"</w:t>
        </w:r>
        <w:r w:rsidR="00235F9B">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 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rsidR="00FE4488" w:rsidRPr="006E59FF" w:rsidRDefault="00FE4488" w:rsidP="00FE4488">
      <w:r w:rsidRPr="006E59FF">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"3GPP-E-UTRAN-ProSe-UNR", "3GPP-NR-FDD", "3GPP-NR-TDD",</w:t>
      </w:r>
      <w:ins w:id="37" w:author="Upendra Praturi" w:date="2019-09-29T12:20:00Z">
        <w:r w:rsidR="00DD6757">
          <w:rPr>
            <w:lang w:eastAsia="ko-KR"/>
          </w:rPr>
          <w:t xml:space="preserve"> </w:t>
        </w:r>
        <w:r w:rsidR="00DD6757" w:rsidRPr="006E59FF">
          <w:rPr>
            <w:lang w:eastAsia="ko-KR"/>
          </w:rPr>
          <w:t>"3GPP-NR-FDD", "3GPP-NR-TDD"</w:t>
        </w:r>
        <w:r w:rsidR="00DD6757">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sidRPr="006E59FF">
        <w:rPr>
          <w:lang w:eastAsia="ko-KR"/>
        </w:rPr>
        <w:t>IEEE-802.11</w:t>
      </w:r>
      <w:r>
        <w:rPr>
          <w:lang w:eastAsia="ko-KR"/>
        </w:rPr>
        <w:t>ac</w:t>
      </w:r>
      <w:r w:rsidRPr="006E59FF">
        <w:t>",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rsidR="00FE4488" w:rsidRPr="006E59FF" w:rsidRDefault="00FE4488" w:rsidP="00FE4488">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rsidR="00FE4488" w:rsidRPr="006E59FF" w:rsidRDefault="00FE4488" w:rsidP="00FE4488">
      <w:pPr>
        <w:pStyle w:val="TH"/>
        <w:rPr>
          <w:rFonts w:eastAsia="MS Mincho" w:cs="Arial"/>
        </w:rPr>
      </w:pPr>
      <w:r w:rsidRPr="006E59FF">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E4488" w:rsidRPr="006E59FF" w:rsidTr="00224438">
        <w:trPr>
          <w:cantSplit/>
          <w:trHeight w:val="284"/>
        </w:trPr>
        <w:tc>
          <w:tcPr>
            <w:tcW w:w="885" w:type="dxa"/>
            <w:tcMar>
              <w:top w:w="14" w:type="dxa"/>
              <w:left w:w="14" w:type="dxa"/>
              <w:bottom w:w="0" w:type="dxa"/>
              <w:right w:w="14" w:type="dxa"/>
            </w:tcMar>
          </w:tcPr>
          <w:p w:rsidR="00FE4488" w:rsidRPr="006E59FF" w:rsidRDefault="00FE4488" w:rsidP="00224438">
            <w:pPr>
              <w:pStyle w:val="TAH"/>
              <w:rPr>
                <w:rFonts w:eastAsia="Arial Unicode MS"/>
              </w:rPr>
            </w:pPr>
            <w:r w:rsidRPr="006E59FF">
              <w:t xml:space="preserve">SIP Timer </w:t>
            </w:r>
          </w:p>
        </w:tc>
        <w:tc>
          <w:tcPr>
            <w:tcW w:w="1980" w:type="dxa"/>
            <w:tcMar>
              <w:top w:w="14" w:type="dxa"/>
              <w:left w:w="14" w:type="dxa"/>
              <w:bottom w:w="0" w:type="dxa"/>
              <w:right w:w="14" w:type="dxa"/>
            </w:tcMar>
          </w:tcPr>
          <w:p w:rsidR="00FE4488" w:rsidRPr="006E59FF" w:rsidRDefault="00FE4488" w:rsidP="00224438">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rsidR="00FE4488" w:rsidRPr="006E59FF" w:rsidRDefault="00FE4488" w:rsidP="00224438">
            <w:pPr>
              <w:pStyle w:val="TAH"/>
              <w:rPr>
                <w:rFonts w:eastAsia="Arial Unicode MS"/>
              </w:rPr>
            </w:pPr>
            <w:r w:rsidRPr="006E59FF">
              <w:t>Value to be applied at the UE</w:t>
            </w:r>
          </w:p>
        </w:tc>
        <w:tc>
          <w:tcPr>
            <w:tcW w:w="0" w:type="auto"/>
          </w:tcPr>
          <w:p w:rsidR="00FE4488" w:rsidRPr="006E59FF" w:rsidRDefault="00FE4488" w:rsidP="00224438">
            <w:pPr>
              <w:pStyle w:val="TAH"/>
            </w:pPr>
            <w:r w:rsidRPr="006E59FF">
              <w:t>Value to be applied at the P-CSCF toward a UE</w:t>
            </w:r>
          </w:p>
        </w:tc>
        <w:tc>
          <w:tcPr>
            <w:tcW w:w="0" w:type="auto"/>
            <w:tcMar>
              <w:top w:w="14" w:type="dxa"/>
              <w:left w:w="14" w:type="dxa"/>
              <w:bottom w:w="0" w:type="dxa"/>
              <w:right w:w="14" w:type="dxa"/>
            </w:tcMar>
          </w:tcPr>
          <w:p w:rsidR="00FE4488" w:rsidRPr="006E59FF" w:rsidRDefault="00FE4488" w:rsidP="00224438">
            <w:pPr>
              <w:pStyle w:val="TAH"/>
              <w:rPr>
                <w:rFonts w:eastAsia="Arial Unicode MS"/>
              </w:rPr>
            </w:pPr>
            <w:r w:rsidRPr="006E59FF">
              <w:t>Meaning</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T1</w:t>
            </w:r>
          </w:p>
        </w:tc>
        <w:tc>
          <w:tcPr>
            <w:tcW w:w="1980" w:type="dxa"/>
            <w:tcMar>
              <w:top w:w="14" w:type="dxa"/>
              <w:left w:w="14" w:type="dxa"/>
              <w:bottom w:w="0" w:type="dxa"/>
              <w:right w:w="14" w:type="dxa"/>
            </w:tcMar>
          </w:tcPr>
          <w:p w:rsidR="00FE4488" w:rsidRPr="006E59FF" w:rsidRDefault="00FE4488" w:rsidP="00224438">
            <w:pPr>
              <w:pStyle w:val="TAL"/>
            </w:pPr>
            <w:r w:rsidRPr="006E59FF">
              <w:t>500ms default</w:t>
            </w:r>
          </w:p>
          <w:p w:rsidR="00FE4488" w:rsidRPr="006E59FF" w:rsidRDefault="00FE4488" w:rsidP="00224438">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2s default</w:t>
            </w:r>
          </w:p>
        </w:tc>
        <w:tc>
          <w:tcPr>
            <w:tcW w:w="0" w:type="auto"/>
          </w:tcPr>
          <w:p w:rsidR="00FE4488" w:rsidRPr="006E59FF" w:rsidRDefault="00FE4488" w:rsidP="00224438">
            <w:pPr>
              <w:pStyle w:val="TAL"/>
            </w:pPr>
            <w:r w:rsidRPr="006E59FF">
              <w:t>2s default</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RTT estimate</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T2</w:t>
            </w:r>
          </w:p>
        </w:tc>
        <w:tc>
          <w:tcPr>
            <w:tcW w:w="1980" w:type="dxa"/>
            <w:tcMar>
              <w:top w:w="14" w:type="dxa"/>
              <w:left w:w="14" w:type="dxa"/>
              <w:bottom w:w="0" w:type="dxa"/>
              <w:right w:w="14" w:type="dxa"/>
            </w:tcMar>
          </w:tcPr>
          <w:p w:rsidR="00FE4488" w:rsidRPr="006E59FF" w:rsidRDefault="00FE4488" w:rsidP="00224438">
            <w:pPr>
              <w:pStyle w:val="TAL"/>
            </w:pPr>
            <w:r w:rsidRPr="006E59FF">
              <w:t>4s</w:t>
            </w:r>
          </w:p>
          <w:p w:rsidR="00FE4488" w:rsidRPr="006E59FF" w:rsidRDefault="00FE4488" w:rsidP="00224438">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16s</w:t>
            </w:r>
          </w:p>
        </w:tc>
        <w:tc>
          <w:tcPr>
            <w:tcW w:w="0" w:type="auto"/>
          </w:tcPr>
          <w:p w:rsidR="00FE4488" w:rsidRPr="006E59FF" w:rsidRDefault="00FE4488" w:rsidP="00224438">
            <w:pPr>
              <w:pStyle w:val="TAL"/>
            </w:pPr>
            <w:r w:rsidRPr="006E59FF">
              <w:t>16s</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The maximum retransmit interval for non-INVITE requests and INVITE responses</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T4</w:t>
            </w:r>
          </w:p>
        </w:tc>
        <w:tc>
          <w:tcPr>
            <w:tcW w:w="1980" w:type="dxa"/>
            <w:tcMar>
              <w:top w:w="14" w:type="dxa"/>
              <w:left w:w="14" w:type="dxa"/>
              <w:bottom w:w="0" w:type="dxa"/>
              <w:right w:w="14" w:type="dxa"/>
            </w:tcMar>
          </w:tcPr>
          <w:p w:rsidR="00FE4488" w:rsidRPr="006E59FF" w:rsidRDefault="00FE4488" w:rsidP="00224438">
            <w:pPr>
              <w:pStyle w:val="TAL"/>
            </w:pPr>
            <w:r w:rsidRPr="006E59FF">
              <w:t>5s</w:t>
            </w:r>
          </w:p>
          <w:p w:rsidR="00FE4488" w:rsidRPr="006E59FF" w:rsidRDefault="00FE4488" w:rsidP="00224438">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17s</w:t>
            </w:r>
          </w:p>
        </w:tc>
        <w:tc>
          <w:tcPr>
            <w:tcW w:w="0" w:type="auto"/>
          </w:tcPr>
          <w:p w:rsidR="00FE4488" w:rsidRPr="006E59FF" w:rsidRDefault="00FE4488" w:rsidP="00224438">
            <w:pPr>
              <w:pStyle w:val="TAL"/>
            </w:pPr>
            <w:r w:rsidRPr="006E59FF">
              <w:t>17s</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Maximum duration a message will remain in the network</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A</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Pr>
          <w:p w:rsidR="00FE4488" w:rsidRPr="006E59FF" w:rsidRDefault="00FE4488" w:rsidP="00224438">
            <w:pPr>
              <w:pStyle w:val="TAL"/>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INVITE request retransmit interval, for UDP only </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B</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Pr>
          <w:p w:rsidR="00FE4488" w:rsidRPr="006E59FF" w:rsidRDefault="00FE4488" w:rsidP="00224438">
            <w:pPr>
              <w:pStyle w:val="TAL"/>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INVITE transaction timeout timer</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C</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&gt; 3min</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&gt; 3 min</w:t>
            </w:r>
          </w:p>
        </w:tc>
        <w:tc>
          <w:tcPr>
            <w:tcW w:w="0" w:type="auto"/>
          </w:tcPr>
          <w:p w:rsidR="00FE4488" w:rsidRPr="006E59FF" w:rsidRDefault="00FE4488" w:rsidP="00224438">
            <w:pPr>
              <w:pStyle w:val="TAL"/>
            </w:pPr>
            <w:r w:rsidRPr="006E59FF">
              <w:t>&gt; 3 min</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proxy INVITE transaction timeout</w:t>
            </w:r>
          </w:p>
        </w:tc>
      </w:tr>
      <w:tr w:rsidR="00FE4488" w:rsidRPr="006E59FF" w:rsidTr="00224438">
        <w:trPr>
          <w:cantSplit/>
        </w:trPr>
        <w:tc>
          <w:tcPr>
            <w:tcW w:w="885" w:type="dxa"/>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Timer D</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&gt; 32s for UDP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&gt;128s</w:t>
            </w:r>
          </w:p>
        </w:tc>
        <w:tc>
          <w:tcPr>
            <w:tcW w:w="0" w:type="auto"/>
          </w:tcPr>
          <w:p w:rsidR="00FE4488" w:rsidRPr="006E59FF" w:rsidRDefault="00FE4488" w:rsidP="00224438">
            <w:pPr>
              <w:pStyle w:val="TAL"/>
            </w:pPr>
            <w:r w:rsidRPr="006E59FF">
              <w:t>&gt;128s</w:t>
            </w:r>
          </w:p>
        </w:tc>
        <w:tc>
          <w:tcPr>
            <w:tcW w:w="0" w:type="auto"/>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Wait time for response retransmits</w:t>
            </w:r>
          </w:p>
        </w:tc>
      </w:tr>
      <w:tr w:rsidR="00FE4488" w:rsidRPr="006E59FF" w:rsidTr="00224438">
        <w:trPr>
          <w:cantSplit/>
        </w:trPr>
        <w:tc>
          <w:tcPr>
            <w:tcW w:w="885" w:type="dxa"/>
            <w:vMerge/>
            <w:vAlign w:val="center"/>
          </w:tcPr>
          <w:p w:rsidR="00FE4488" w:rsidRPr="006E59FF" w:rsidRDefault="00FE4488" w:rsidP="00224438">
            <w:pPr>
              <w:pStyle w:val="TAL"/>
              <w:rPr>
                <w:rFonts w:eastAsia="Arial Unicode MS"/>
              </w:rPr>
            </w:pP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224438">
            <w:pPr>
              <w:pStyle w:val="TAL"/>
              <w:rPr>
                <w:rFonts w:eastAsia="Arial Unicode MS"/>
              </w:rPr>
            </w:pP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E</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Pr>
          <w:p w:rsidR="00FE4488" w:rsidRPr="006E59FF" w:rsidRDefault="00FE4488" w:rsidP="00224438">
            <w:pPr>
              <w:pStyle w:val="TAL"/>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non-INVITE request retransmit interval, UDP only </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F</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Pr>
          <w:p w:rsidR="00FE4488" w:rsidRPr="006E59FF" w:rsidRDefault="00FE4488" w:rsidP="00224438">
            <w:pPr>
              <w:pStyle w:val="TAL"/>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lang w:val="fr-FR"/>
              </w:rPr>
            </w:pPr>
            <w:proofErr w:type="gramStart"/>
            <w:r w:rsidRPr="006E59FF">
              <w:rPr>
                <w:lang w:val="fr-FR"/>
              </w:rPr>
              <w:t>non</w:t>
            </w:r>
            <w:proofErr w:type="gramEnd"/>
            <w:r w:rsidRPr="006E59FF">
              <w:rPr>
                <w:lang w:val="fr-FR"/>
              </w:rPr>
              <w:t xml:space="preserve">-INVITE transaction timeout </w:t>
            </w:r>
            <w:proofErr w:type="spellStart"/>
            <w:r w:rsidRPr="006E59FF">
              <w:rPr>
                <w:lang w:val="fr-FR"/>
              </w:rPr>
              <w:t>timer</w:t>
            </w:r>
            <w:proofErr w:type="spellEnd"/>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G</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initially T1</w:t>
            </w:r>
          </w:p>
        </w:tc>
        <w:tc>
          <w:tcPr>
            <w:tcW w:w="0" w:type="auto"/>
          </w:tcPr>
          <w:p w:rsidR="00FE4488" w:rsidRPr="006E59FF" w:rsidRDefault="00FE4488" w:rsidP="00224438">
            <w:pPr>
              <w:pStyle w:val="TAL"/>
            </w:pPr>
            <w:r w:rsidRPr="006E59FF">
              <w:t>initially 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INVITE response retransmit interval </w:t>
            </w:r>
          </w:p>
        </w:tc>
      </w:tr>
      <w:tr w:rsidR="00FE4488" w:rsidRPr="006E59FF" w:rsidTr="00224438">
        <w:tc>
          <w:tcPr>
            <w:tcW w:w="885" w:type="dxa"/>
            <w:tcMar>
              <w:top w:w="14" w:type="dxa"/>
              <w:left w:w="14" w:type="dxa"/>
              <w:bottom w:w="0" w:type="dxa"/>
              <w:right w:w="14" w:type="dxa"/>
            </w:tcMar>
          </w:tcPr>
          <w:p w:rsidR="00FE4488" w:rsidRPr="006E59FF" w:rsidRDefault="00FE4488" w:rsidP="00224438">
            <w:pPr>
              <w:pStyle w:val="TAL"/>
              <w:rPr>
                <w:rFonts w:eastAsia="Arial Unicode MS"/>
              </w:rPr>
            </w:pPr>
            <w:r w:rsidRPr="006E59FF">
              <w:t>Timer H</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64*T1</w:t>
            </w:r>
          </w:p>
        </w:tc>
        <w:tc>
          <w:tcPr>
            <w:tcW w:w="0" w:type="auto"/>
          </w:tcPr>
          <w:p w:rsidR="00FE4488" w:rsidRPr="006E59FF" w:rsidRDefault="00FE4488" w:rsidP="00224438">
            <w:pPr>
              <w:pStyle w:val="TAL"/>
            </w:pPr>
            <w:r w:rsidRPr="006E59FF">
              <w:t>64*T1</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Wait time for ACK receipt. </w:t>
            </w:r>
          </w:p>
        </w:tc>
      </w:tr>
      <w:tr w:rsidR="00FE4488" w:rsidRPr="006E59FF" w:rsidTr="00224438">
        <w:trPr>
          <w:cantSplit/>
        </w:trPr>
        <w:tc>
          <w:tcPr>
            <w:tcW w:w="885" w:type="dxa"/>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Timer I</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T4 for UDP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T4 for UDP</w:t>
            </w:r>
          </w:p>
        </w:tc>
        <w:tc>
          <w:tcPr>
            <w:tcW w:w="0" w:type="auto"/>
          </w:tcPr>
          <w:p w:rsidR="00FE4488" w:rsidRPr="006E59FF" w:rsidRDefault="00FE4488" w:rsidP="00224438">
            <w:pPr>
              <w:pStyle w:val="TAL"/>
            </w:pPr>
            <w:r w:rsidRPr="006E59FF">
              <w:t>T4 for UDP</w:t>
            </w:r>
          </w:p>
        </w:tc>
        <w:tc>
          <w:tcPr>
            <w:tcW w:w="0" w:type="auto"/>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Wait time for ACK retransmits </w:t>
            </w:r>
          </w:p>
        </w:tc>
      </w:tr>
      <w:tr w:rsidR="00FE4488" w:rsidRPr="006E59FF" w:rsidTr="00224438">
        <w:trPr>
          <w:cantSplit/>
        </w:trPr>
        <w:tc>
          <w:tcPr>
            <w:tcW w:w="885" w:type="dxa"/>
            <w:vMerge/>
            <w:vAlign w:val="center"/>
          </w:tcPr>
          <w:p w:rsidR="00FE4488" w:rsidRPr="006E59FF" w:rsidRDefault="00FE4488" w:rsidP="00224438">
            <w:pPr>
              <w:pStyle w:val="TAL"/>
              <w:rPr>
                <w:rFonts w:eastAsia="Arial Unicode MS"/>
              </w:rPr>
            </w:pP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224438">
            <w:pPr>
              <w:pStyle w:val="TAL"/>
              <w:rPr>
                <w:rFonts w:eastAsia="Arial Unicode MS"/>
              </w:rPr>
            </w:pPr>
          </w:p>
        </w:tc>
      </w:tr>
      <w:tr w:rsidR="00FE4488" w:rsidRPr="006E59FF" w:rsidTr="00224438">
        <w:trPr>
          <w:cantSplit/>
        </w:trPr>
        <w:tc>
          <w:tcPr>
            <w:tcW w:w="885" w:type="dxa"/>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Timer J</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64*T1 for UDP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64*T1 for UDP</w:t>
            </w:r>
          </w:p>
        </w:tc>
        <w:tc>
          <w:tcPr>
            <w:tcW w:w="0" w:type="auto"/>
          </w:tcPr>
          <w:p w:rsidR="00FE4488" w:rsidRPr="006E59FF" w:rsidRDefault="00FE4488" w:rsidP="00224438">
            <w:pPr>
              <w:pStyle w:val="TAL"/>
            </w:pPr>
            <w:r w:rsidRPr="006E59FF">
              <w:t>64*T1 for UDP</w:t>
            </w:r>
          </w:p>
        </w:tc>
        <w:tc>
          <w:tcPr>
            <w:tcW w:w="0" w:type="auto"/>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Wait time for non-INVITE request retransmits </w:t>
            </w:r>
          </w:p>
        </w:tc>
      </w:tr>
      <w:tr w:rsidR="00FE4488" w:rsidRPr="006E59FF" w:rsidTr="00224438">
        <w:trPr>
          <w:cantSplit/>
        </w:trPr>
        <w:tc>
          <w:tcPr>
            <w:tcW w:w="885" w:type="dxa"/>
            <w:vMerge/>
            <w:vAlign w:val="center"/>
          </w:tcPr>
          <w:p w:rsidR="00FE4488" w:rsidRPr="006E59FF" w:rsidRDefault="00FE4488" w:rsidP="00224438">
            <w:pPr>
              <w:pStyle w:val="TAL"/>
              <w:rPr>
                <w:rFonts w:eastAsia="Arial Unicode MS"/>
              </w:rPr>
            </w:pP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224438">
            <w:pPr>
              <w:pStyle w:val="TAL"/>
              <w:rPr>
                <w:rFonts w:eastAsia="Arial Unicode MS"/>
              </w:rPr>
            </w:pPr>
          </w:p>
        </w:tc>
      </w:tr>
      <w:tr w:rsidR="00FE4488" w:rsidRPr="006E59FF" w:rsidTr="00224438">
        <w:trPr>
          <w:cantSplit/>
        </w:trPr>
        <w:tc>
          <w:tcPr>
            <w:tcW w:w="885" w:type="dxa"/>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Timer K</w:t>
            </w: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T4 for UDP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T4 for UDP</w:t>
            </w:r>
          </w:p>
        </w:tc>
        <w:tc>
          <w:tcPr>
            <w:tcW w:w="0" w:type="auto"/>
          </w:tcPr>
          <w:p w:rsidR="00FE4488" w:rsidRPr="006E59FF" w:rsidRDefault="00FE4488" w:rsidP="00224438">
            <w:pPr>
              <w:pStyle w:val="TAL"/>
            </w:pPr>
            <w:r w:rsidRPr="006E59FF">
              <w:t>T4 for UDP</w:t>
            </w:r>
          </w:p>
        </w:tc>
        <w:tc>
          <w:tcPr>
            <w:tcW w:w="0" w:type="auto"/>
            <w:vMerge w:val="restart"/>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Wait time for response retransmits </w:t>
            </w:r>
          </w:p>
        </w:tc>
      </w:tr>
      <w:tr w:rsidR="00FE4488" w:rsidRPr="006E59FF" w:rsidTr="00224438">
        <w:trPr>
          <w:cantSplit/>
        </w:trPr>
        <w:tc>
          <w:tcPr>
            <w:tcW w:w="885" w:type="dxa"/>
            <w:vMerge/>
            <w:vAlign w:val="center"/>
          </w:tcPr>
          <w:p w:rsidR="00FE4488" w:rsidRPr="006E59FF" w:rsidRDefault="00FE4488" w:rsidP="00224438">
            <w:pPr>
              <w:pStyle w:val="TAL"/>
              <w:rPr>
                <w:rFonts w:eastAsia="Arial Unicode MS"/>
              </w:rPr>
            </w:pPr>
          </w:p>
        </w:tc>
        <w:tc>
          <w:tcPr>
            <w:tcW w:w="1980" w:type="dxa"/>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rsidR="00FE4488" w:rsidRPr="006E59FF" w:rsidRDefault="00FE4488" w:rsidP="00224438">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224438">
            <w:pPr>
              <w:pStyle w:val="TAL"/>
              <w:rPr>
                <w:rFonts w:eastAsia="Arial Unicode MS"/>
              </w:rPr>
            </w:pPr>
          </w:p>
        </w:tc>
      </w:tr>
      <w:tr w:rsidR="00FE4488" w:rsidRPr="006E59FF" w:rsidTr="00224438">
        <w:trPr>
          <w:cantSplit/>
        </w:trPr>
        <w:tc>
          <w:tcPr>
            <w:tcW w:w="885" w:type="dxa"/>
          </w:tcPr>
          <w:p w:rsidR="00FE4488" w:rsidRPr="006E59FF" w:rsidRDefault="00FE4488" w:rsidP="00224438">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rPr>
                <w:rFonts w:eastAsia="Arial Unicode MS"/>
              </w:rPr>
            </w:pPr>
            <w:r w:rsidRPr="006E59FF">
              <w:rPr>
                <w:rFonts w:eastAsia="Arial Unicode MS"/>
              </w:rPr>
              <w:t>Wait time for accepted INVITE</w:t>
            </w:r>
          </w:p>
          <w:p w:rsidR="00FE4488" w:rsidRPr="006E59FF" w:rsidRDefault="00FE4488" w:rsidP="00224438">
            <w:pPr>
              <w:pStyle w:val="TAL"/>
              <w:rPr>
                <w:rFonts w:eastAsia="Arial Unicode MS"/>
              </w:rPr>
            </w:pPr>
            <w:r w:rsidRPr="006E59FF">
              <w:rPr>
                <w:rFonts w:eastAsia="Arial Unicode MS"/>
              </w:rPr>
              <w:t>request retransmits</w:t>
            </w:r>
          </w:p>
        </w:tc>
      </w:tr>
      <w:tr w:rsidR="00FE4488" w:rsidRPr="006E59FF" w:rsidTr="00224438">
        <w:trPr>
          <w:cantSplit/>
        </w:trPr>
        <w:tc>
          <w:tcPr>
            <w:tcW w:w="885" w:type="dxa"/>
          </w:tcPr>
          <w:p w:rsidR="00FE4488" w:rsidRPr="006E59FF" w:rsidRDefault="00FE4488" w:rsidP="00224438">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rPr>
                <w:rFonts w:eastAsia="Arial Unicode MS"/>
              </w:rPr>
            </w:pPr>
            <w:r w:rsidRPr="006E59FF">
              <w:rPr>
                <w:rFonts w:eastAsia="Arial Unicode MS"/>
              </w:rPr>
              <w:t xml:space="preserve">Wait time for retransmission </w:t>
            </w:r>
            <w:proofErr w:type="gramStart"/>
            <w:r w:rsidRPr="006E59FF">
              <w:rPr>
                <w:rFonts w:eastAsia="Arial Unicode MS"/>
              </w:rPr>
              <w:t>of  2</w:t>
            </w:r>
            <w:proofErr w:type="gramEnd"/>
            <w:r w:rsidRPr="006E59FF">
              <w:rPr>
                <w:rFonts w:eastAsia="Arial Unicode MS"/>
              </w:rPr>
              <w:t>xx to INVITE or additional 2xx from other branches of a forked INVITE</w:t>
            </w:r>
          </w:p>
        </w:tc>
      </w:tr>
      <w:tr w:rsidR="00FE4488" w:rsidRPr="006E59FF" w:rsidTr="00224438">
        <w:trPr>
          <w:cantSplit/>
        </w:trPr>
        <w:tc>
          <w:tcPr>
            <w:tcW w:w="885" w:type="dxa"/>
          </w:tcPr>
          <w:p w:rsidR="00FE4488" w:rsidRPr="006E59FF" w:rsidRDefault="00FE4488" w:rsidP="00224438">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pPr>
            <w:r w:rsidRPr="006E59FF">
              <w:rPr>
                <w:lang w:val="en"/>
              </w:rPr>
              <w:t>64*T1</w:t>
            </w:r>
          </w:p>
        </w:tc>
        <w:tc>
          <w:tcPr>
            <w:tcW w:w="0" w:type="auto"/>
          </w:tcPr>
          <w:p w:rsidR="00FE4488" w:rsidRPr="006E59FF" w:rsidRDefault="00FE4488" w:rsidP="00224438">
            <w:pPr>
              <w:pStyle w:val="TAL"/>
              <w:rPr>
                <w:rFonts w:eastAsia="Arial Unicode MS"/>
              </w:rPr>
            </w:pPr>
            <w:r w:rsidRPr="006E59FF">
              <w:rPr>
                <w:rFonts w:eastAsia="Arial Unicode MS"/>
              </w:rPr>
              <w:t>Wait time for receipt of a NOTIFY request upon sending SUBSCRIBE</w:t>
            </w:r>
          </w:p>
        </w:tc>
      </w:tr>
      <w:tr w:rsidR="00FE4488" w:rsidRPr="006E59FF" w:rsidTr="00224438">
        <w:trPr>
          <w:cantSplit/>
        </w:trPr>
        <w:tc>
          <w:tcPr>
            <w:tcW w:w="9689" w:type="dxa"/>
            <w:gridSpan w:val="5"/>
            <w:vAlign w:val="center"/>
          </w:tcPr>
          <w:p w:rsidR="00FE4488" w:rsidRPr="006E59FF" w:rsidRDefault="00FE4488" w:rsidP="00224438">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rsidR="00FE4488" w:rsidRPr="006E59FF" w:rsidRDefault="00FE4488" w:rsidP="00FE4488"/>
    <w:p w:rsidR="00FE3208" w:rsidRDefault="00FE3208" w:rsidP="00FE3208">
      <w:pPr>
        <w:jc w:val="center"/>
        <w:rPr>
          <w:noProof/>
        </w:rPr>
      </w:pPr>
      <w:r w:rsidRPr="00DB12B9">
        <w:rPr>
          <w:noProof/>
          <w:highlight w:val="green"/>
        </w:rPr>
        <w:t>***** Next change *****</w:t>
      </w:r>
    </w:p>
    <w:p w:rsidR="00DD6757" w:rsidRPr="006E59FF" w:rsidRDefault="00DD6757" w:rsidP="00DD6757">
      <w:pPr>
        <w:pStyle w:val="Heading3"/>
      </w:pPr>
      <w:bookmarkStart w:id="38" w:name="clausecompressalgorithm"/>
      <w:bookmarkStart w:id="39" w:name="_Toc20148245"/>
      <w:r w:rsidRPr="006E59FF">
        <w:t>8.1.1</w:t>
      </w:r>
      <w:bookmarkEnd w:id="38"/>
      <w:r w:rsidRPr="006E59FF">
        <w:tab/>
        <w:t>SIP compression</w:t>
      </w:r>
      <w:bookmarkEnd w:id="39"/>
    </w:p>
    <w:p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 xml:space="preserve">"3GPP-E-UTRAN-ProSe-UNR", "3GPP-NR-FDD", "3GPP-NR-TDD", </w:t>
      </w:r>
      <w:ins w:id="40" w:author="Upendra Praturi" w:date="2019-09-29T12:21:00Z">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Pr>
          <w:lang w:eastAsia="ko-KR"/>
        </w:rPr>
        <w:t>IEEE-802.11ac</w:t>
      </w:r>
      <w:r w:rsidRPr="006E59FF">
        <w:t>", or "DVB-RCS2", then the UE shall support:</w:t>
      </w:r>
    </w:p>
    <w:p w:rsidR="00DD6757" w:rsidRPr="006E59FF" w:rsidRDefault="00DD6757" w:rsidP="00DD6757">
      <w:pPr>
        <w:pStyle w:val="B1"/>
      </w:pPr>
      <w:r w:rsidRPr="006E59FF">
        <w:t>-</w:t>
      </w:r>
      <w:r w:rsidRPr="006E59FF">
        <w:tab/>
      </w:r>
      <w:proofErr w:type="spellStart"/>
      <w:r w:rsidRPr="006E59FF">
        <w:t>SigComp</w:t>
      </w:r>
      <w:proofErr w:type="spellEnd"/>
      <w:r w:rsidRPr="006E59FF">
        <w:t xml:space="preserve"> as specified in RFC 3320 [32] and as updated by </w:t>
      </w:r>
      <w:r w:rsidRPr="006E59FF">
        <w:rPr>
          <w:rFonts w:eastAsia="SimSun"/>
        </w:rPr>
        <w:t>RFC 4896 [118]</w:t>
      </w:r>
      <w:r w:rsidRPr="006E59FF">
        <w:t>; and</w:t>
      </w:r>
    </w:p>
    <w:p w:rsidR="00DD6757" w:rsidRPr="006E59FF" w:rsidRDefault="00DD6757" w:rsidP="00DD6757">
      <w:pPr>
        <w:pStyle w:val="B1"/>
      </w:pPr>
      <w:r w:rsidRPr="006E59FF">
        <w:t>-</w:t>
      </w:r>
      <w:r w:rsidRPr="006E59FF">
        <w:tab/>
        <w:t>the additional requirements specified in RFC 5049 [79], with the exception that the UE shall take a State Memory Size of at least 4096 bytes as a minimum value.</w:t>
      </w:r>
    </w:p>
    <w:p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41" w:author="Upendra Praturi" w:date="2019-09-29T12:22:00Z">
        <w:r w:rsidR="000F1E1C">
          <w:rPr>
            <w:lang w:eastAsia="ko-KR"/>
          </w:rPr>
          <w:t xml:space="preserve"> </w:t>
        </w:r>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w:t>
      </w:r>
      <w:r>
        <w:t xml:space="preserve"> </w:t>
      </w:r>
      <w:r w:rsidRPr="006E59FF">
        <w:t>or "DVB-RCS2", then the UE may support:</w:t>
      </w:r>
    </w:p>
    <w:p w:rsidR="00DD6757" w:rsidRPr="006E59FF" w:rsidRDefault="00DD6757" w:rsidP="00DD6757">
      <w:pPr>
        <w:pStyle w:val="B1"/>
      </w:pPr>
      <w:r w:rsidRPr="006E59FF">
        <w:t>-</w:t>
      </w:r>
      <w:r w:rsidRPr="006E59FF">
        <w:tab/>
        <w:t>the negative acknowledgement mechanism specified in RFC 4077 [65A].</w:t>
      </w:r>
    </w:p>
    <w:p w:rsidR="00DD6757" w:rsidRPr="006E59FF" w:rsidRDefault="00DD6757" w:rsidP="00DD6757">
      <w:r w:rsidRPr="006E59FF">
        <w:lastRenderedPageBreak/>
        <w:t xml:space="preserve">When using </w:t>
      </w:r>
      <w:proofErr w:type="spellStart"/>
      <w:r w:rsidRPr="006E59FF">
        <w:t>SigComp</w:t>
      </w:r>
      <w:proofErr w:type="spellEnd"/>
      <w:r w:rsidRPr="006E59FF">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6E59FF">
          <w:t>TLS</w:t>
        </w:r>
      </w:smartTag>
      <w:r w:rsidRPr="006E59FF">
        <w:t xml:space="preserve"> session is set up if signalling security is in use. The UE shall finish the compartment when the UE is deregistered. The UE shall </w:t>
      </w:r>
      <w:proofErr w:type="spellStart"/>
      <w:r w:rsidRPr="006E59FF">
        <w:t>alow</w:t>
      </w:r>
      <w:proofErr w:type="spellEnd"/>
      <w:r w:rsidRPr="006E59FF">
        <w:t xml:space="preserve"> state creations and announcements only for messages received in a security association.</w:t>
      </w:r>
    </w:p>
    <w:p w:rsidR="00DD6757" w:rsidRPr="006E59FF" w:rsidRDefault="00DD6757" w:rsidP="00DD6757">
      <w:pPr>
        <w:pStyle w:val="NO"/>
      </w:pPr>
      <w:r w:rsidRPr="006E59FF">
        <w:t>NOTE:</w:t>
      </w:r>
      <w:r w:rsidRPr="006E59FF">
        <w:tab/>
        <w:t>Exchange of bytecodes during registration will prevent unnecessary delays during session setup.</w:t>
      </w:r>
    </w:p>
    <w:p w:rsidR="00DD6757" w:rsidRPr="006E59FF" w:rsidRDefault="00DD6757" w:rsidP="00DD6757">
      <w:r w:rsidRPr="006E59FF">
        <w:t xml:space="preserve">If the UE supports </w:t>
      </w:r>
      <w:proofErr w:type="spellStart"/>
      <w:r w:rsidRPr="006E59FF">
        <w:t>SigComp</w:t>
      </w:r>
      <w:proofErr w:type="spellEnd"/>
      <w:r w:rsidRPr="006E59FF">
        <w:t>:</w:t>
      </w:r>
    </w:p>
    <w:p w:rsidR="00DD6757" w:rsidRPr="006E59FF" w:rsidRDefault="00DD6757" w:rsidP="00DD6757">
      <w:pPr>
        <w:pStyle w:val="B1"/>
      </w:pPr>
      <w:r w:rsidRPr="006E59FF">
        <w:t>-</w:t>
      </w:r>
      <w:r w:rsidRPr="006E59FF">
        <w:tab/>
        <w:t xml:space="preserve">the UE shall support the SIP dictionary specified in RFC 3485 [42] and as updated by </w:t>
      </w:r>
      <w:r w:rsidRPr="006E59FF">
        <w:rPr>
          <w:rFonts w:eastAsia="SimSun"/>
        </w:rPr>
        <w:t>RFC 4896 [118]</w:t>
      </w:r>
      <w:r w:rsidRPr="006E59FF">
        <w:t>. If compression is enabled, the UE shall use the dictionary to compress the first message; and</w:t>
      </w:r>
    </w:p>
    <w:p w:rsidR="00DD6757" w:rsidRPr="006E59FF" w:rsidRDefault="00DD6757" w:rsidP="00DD6757">
      <w:pPr>
        <w:pStyle w:val="B1"/>
      </w:pPr>
      <w:r w:rsidRPr="006E59FF">
        <w:t>-</w:t>
      </w:r>
      <w:r w:rsidRPr="006E59FF">
        <w:tab/>
        <w:t>if the UE supports the presence user agent or watcher roles as specified in table A.3A/2 and table A.3A/4, the UE may support the presence specific dictionary specified in RFC 5112 [119].</w:t>
      </w:r>
    </w:p>
    <w:p w:rsidR="00FE3208" w:rsidRDefault="00DD6757">
      <w:r w:rsidRPr="006E59FF">
        <w:rPr>
          <w:lang w:eastAsia="zh-CN"/>
        </w:rPr>
        <w:t xml:space="preserve">The use of </w:t>
      </w:r>
      <w:proofErr w:type="spellStart"/>
      <w:r w:rsidRPr="006E59FF">
        <w:rPr>
          <w:lang w:eastAsia="zh-CN"/>
        </w:rPr>
        <w:t>SigComp</w:t>
      </w:r>
      <w:proofErr w:type="spellEnd"/>
      <w:r w:rsidRPr="006E59FF">
        <w:rPr>
          <w:lang w:eastAsia="zh-CN"/>
        </w:rPr>
        <w:t xml:space="preserve"> is not re-negotiated between initial registration and deregistration.</w:t>
      </w:r>
    </w:p>
    <w:p w:rsidR="00FE3208" w:rsidRDefault="00FE3208" w:rsidP="00FE3208">
      <w:pPr>
        <w:jc w:val="center"/>
        <w:rPr>
          <w:noProof/>
        </w:rPr>
      </w:pPr>
      <w:r w:rsidRPr="00DB12B9">
        <w:rPr>
          <w:noProof/>
          <w:highlight w:val="green"/>
        </w:rPr>
        <w:t>***** Next change *****</w:t>
      </w:r>
    </w:p>
    <w:p w:rsidR="00304C53" w:rsidRPr="006E59FF" w:rsidRDefault="00304C53" w:rsidP="00304C53">
      <w:pPr>
        <w:pStyle w:val="Heading3"/>
      </w:pPr>
      <w:bookmarkStart w:id="42" w:name="_Toc20148246"/>
      <w:r w:rsidRPr="006E59FF">
        <w:t>8.1.2</w:t>
      </w:r>
      <w:r w:rsidRPr="006E59FF">
        <w:tab/>
        <w:t>Compression of SIP requests and responses transmitted to the P-CSCF</w:t>
      </w:r>
      <w:bookmarkEnd w:id="42"/>
    </w:p>
    <w:p w:rsidR="00304C53" w:rsidRPr="006E59FF" w:rsidRDefault="00304C53" w:rsidP="00304C53">
      <w:r w:rsidRPr="006E59FF">
        <w:t>In normal operation the UE should send the generated requests and responses transmitted to the P-CSCF:</w:t>
      </w:r>
    </w:p>
    <w:p w:rsidR="00304C53" w:rsidRPr="006E59FF" w:rsidRDefault="00304C53" w:rsidP="00304C53">
      <w:pPr>
        <w:pStyle w:val="B1"/>
      </w:pPr>
      <w:r w:rsidRPr="006E59FF">
        <w:t>-</w:t>
      </w:r>
      <w:r w:rsidRPr="006E59FF">
        <w:tab/>
        <w:t>compressed according to subclause 8.1.1, if the P-Access-Network-Info header field of the initial registration message includes a value of "3GPP-GERAN","3GPP-UTRAN-FDD", "3GPP-UTRAN-TDD",</w:t>
      </w:r>
      <w:ins w:id="43" w:author="Upendra Praturi" w:date="2019-09-29T12:26:00Z">
        <w:r w:rsidRPr="006E59FF">
          <w:t xml:space="preserve"> </w:t>
        </w:r>
        <w:r w:rsidRPr="006E59FF">
          <w:rPr>
            <w:lang w:eastAsia="ko-KR"/>
          </w:rPr>
          <w:t>"3GPP-E-UTRAN-ProSe-UNR", "3GPP-NR-FDD"</w:t>
        </w:r>
        <w:r>
          <w:rPr>
            <w:lang w:eastAsia="ko-KR"/>
          </w:rPr>
          <w:t>,</w:t>
        </w:r>
        <w:r w:rsidRPr="006E59FF">
          <w:rPr>
            <w:lang w:eastAsia="ko-KR"/>
          </w:rPr>
          <w:t xml:space="preserve"> "3GPP-NR-TDD"</w:t>
        </w:r>
        <w:r>
          <w:rPr>
            <w:lang w:eastAsia="ko-KR"/>
          </w:rPr>
          <w:t xml:space="preserve"> ,</w:t>
        </w:r>
        <w:r w:rsidRPr="006E59FF">
          <w:rPr>
            <w:lang w:eastAsia="ko-KR"/>
          </w:rPr>
          <w:t>"3GPP-NR-</w:t>
        </w:r>
        <w:r>
          <w:rPr>
            <w:lang w:eastAsia="ko-KR"/>
          </w:rPr>
          <w:t>U-</w:t>
        </w:r>
        <w:r w:rsidRPr="006E59FF">
          <w:rPr>
            <w:lang w:eastAsia="ko-KR"/>
          </w:rPr>
          <w:t>FDD" or "3GPP-NR-</w:t>
        </w:r>
        <w:r>
          <w:rPr>
            <w:lang w:eastAsia="ko-KR"/>
          </w:rPr>
          <w:t>U-</w:t>
        </w:r>
        <w:r w:rsidRPr="006E59FF">
          <w:rPr>
            <w:lang w:eastAsia="ko-KR"/>
          </w:rPr>
          <w:t>TDD"</w:t>
        </w:r>
      </w:ins>
      <w:ins w:id="44" w:author="Upendra Praturi" w:date="2019-09-29T12:27:00Z">
        <w:r>
          <w:rPr>
            <w:lang w:eastAsia="ko-KR"/>
          </w:rPr>
          <w:t>,</w:t>
        </w:r>
      </w:ins>
      <w:r w:rsidRPr="006E59FF">
        <w:t xml:space="preserve"> "3GPP2-1X",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rPr>
          <w:lang w:val="en-US"/>
        </w:rPr>
        <w:t xml:space="preserve"> </w:t>
      </w:r>
      <w:r w:rsidRPr="006E59FF">
        <w:t>"</w:t>
      </w:r>
      <w:r>
        <w:rPr>
          <w:lang w:eastAsia="ko-KR"/>
        </w:rPr>
        <w:t>IEEE-802.11ac</w:t>
      </w:r>
      <w:r w:rsidRPr="006E59FF">
        <w:t>", or "DVB-RCS2";</w:t>
      </w:r>
    </w:p>
    <w:p w:rsidR="00304C53" w:rsidRPr="006E59FF" w:rsidRDefault="00304C53" w:rsidP="00304C53">
      <w:pPr>
        <w:pStyle w:val="B1"/>
      </w:pPr>
      <w:r w:rsidRPr="006E59FF">
        <w:t>-</w:t>
      </w:r>
      <w:r w:rsidRPr="006E59FF">
        <w:tab/>
        <w:t xml:space="preserve">uncompressed, if the P-Access-Network-Info header field of the initial registration message includes a value of "3GPP-E-UTRAN-FDD", "3GPP-E-UTRAN-TDD", </w:t>
      </w:r>
      <w:r w:rsidRPr="006E59FF">
        <w:rPr>
          <w:lang w:eastAsia="ko-KR"/>
        </w:rPr>
        <w:t>"3GPP-E-UTRAN-ProSe-UNR", "3GPP-NR-FDD"</w:t>
      </w:r>
      <w:ins w:id="45" w:author="Upendra Praturi" w:date="2019-09-29T12:25:00Z">
        <w:r>
          <w:rPr>
            <w:lang w:eastAsia="ko-KR"/>
          </w:rPr>
          <w:t>,</w:t>
        </w:r>
      </w:ins>
      <w:r w:rsidRPr="006E59FF">
        <w:rPr>
          <w:lang w:eastAsia="ko-KR"/>
        </w:rPr>
        <w:t xml:space="preserve"> </w:t>
      </w:r>
      <w:del w:id="46" w:author="Upendra Praturi" w:date="2019-09-29T12:25:00Z">
        <w:r w:rsidRPr="006E59FF" w:rsidDel="00304C53">
          <w:rPr>
            <w:lang w:eastAsia="ko-KR"/>
          </w:rPr>
          <w:delText xml:space="preserve">or </w:delText>
        </w:r>
      </w:del>
      <w:r w:rsidRPr="006E59FF">
        <w:rPr>
          <w:lang w:eastAsia="ko-KR"/>
        </w:rPr>
        <w:t>"3GPP-NR-TDD"</w:t>
      </w:r>
      <w:ins w:id="47" w:author="Upendra Praturi" w:date="2019-09-29T12:23:00Z">
        <w:r>
          <w:rPr>
            <w:lang w:eastAsia="ko-KR"/>
          </w:rPr>
          <w:t xml:space="preserve"> ,</w:t>
        </w:r>
        <w:r w:rsidRPr="006E59FF">
          <w:rPr>
            <w:lang w:eastAsia="ko-KR"/>
          </w:rPr>
          <w:t>"3GPP-NR-</w:t>
        </w:r>
      </w:ins>
      <w:ins w:id="48" w:author="Upendra Praturi" w:date="2019-09-29T12:24:00Z">
        <w:r>
          <w:rPr>
            <w:lang w:eastAsia="ko-KR"/>
          </w:rPr>
          <w:t>U-</w:t>
        </w:r>
      </w:ins>
      <w:ins w:id="49" w:author="Upendra Praturi" w:date="2019-09-29T12:23:00Z">
        <w:r w:rsidRPr="006E59FF">
          <w:rPr>
            <w:lang w:eastAsia="ko-KR"/>
          </w:rPr>
          <w:t>FDD" or "3GPP-NR-</w:t>
        </w:r>
      </w:ins>
      <w:ins w:id="50" w:author="Upendra Praturi" w:date="2019-09-29T12:24:00Z">
        <w:r>
          <w:rPr>
            <w:lang w:eastAsia="ko-KR"/>
          </w:rPr>
          <w:t>U</w:t>
        </w:r>
      </w:ins>
      <w:ins w:id="51" w:author="Upendra Praturi" w:date="2019-09-29T12:25:00Z">
        <w:r>
          <w:rPr>
            <w:lang w:eastAsia="ko-KR"/>
          </w:rPr>
          <w:t>-</w:t>
        </w:r>
      </w:ins>
      <w:ins w:id="52" w:author="Upendra Praturi" w:date="2019-09-29T12:23:00Z">
        <w:r w:rsidRPr="006E59FF">
          <w:rPr>
            <w:lang w:eastAsia="ko-KR"/>
          </w:rPr>
          <w:t>TDD"</w:t>
        </w:r>
      </w:ins>
      <w:r w:rsidRPr="006E59FF">
        <w:t>.</w:t>
      </w:r>
    </w:p>
    <w:p w:rsidR="00304C53" w:rsidRPr="006E59FF" w:rsidRDefault="00304C53" w:rsidP="00304C53">
      <w:pPr>
        <w:pStyle w:val="B1"/>
      </w:pPr>
      <w:r w:rsidRPr="006E59FF">
        <w:t xml:space="preserve">In other cases where </w:t>
      </w:r>
      <w:proofErr w:type="spellStart"/>
      <w:r w:rsidRPr="006E59FF">
        <w:t>SigComp</w:t>
      </w:r>
      <w:proofErr w:type="spellEnd"/>
      <w:r w:rsidRPr="006E59FF">
        <w:t xml:space="preserve"> is supported, the UE need not compress the requests and responses.</w:t>
      </w:r>
    </w:p>
    <w:p w:rsidR="00304C53" w:rsidRPr="006E59FF" w:rsidRDefault="00304C53" w:rsidP="00304C53">
      <w:pPr>
        <w:pStyle w:val="NO"/>
      </w:pPr>
      <w:r w:rsidRPr="006E59FF">
        <w:t>NOTE 1:</w:t>
      </w:r>
      <w:r w:rsidRPr="006E59FF">
        <w:tab/>
        <w:t>Compression of SIP messages is an implementation option. However, compression is strongly recommended.</w:t>
      </w:r>
    </w:p>
    <w:p w:rsidR="00304C53" w:rsidRPr="006E59FF" w:rsidRDefault="00304C53" w:rsidP="00304C53">
      <w:pPr>
        <w:pStyle w:val="NO"/>
      </w:pPr>
      <w:r w:rsidRPr="006E59FF">
        <w:t>NOTE 2:</w:t>
      </w:r>
      <w:r w:rsidRPr="006E59FF">
        <w:tab/>
        <w:t xml:space="preserve">In an IP-CAN where compression support is mandatory the UE can send even the first message compressed. </w:t>
      </w:r>
      <w:proofErr w:type="spellStart"/>
      <w:r w:rsidRPr="006E59FF">
        <w:t>Sigcomp</w:t>
      </w:r>
      <w:proofErr w:type="spellEnd"/>
      <w:r w:rsidRPr="006E59FF">
        <w:t xml:space="preserve"> provides mechanisms to allow the UE to know if state has been created in the P-CSCF or not.</w:t>
      </w:r>
    </w:p>
    <w:p w:rsidR="00FE3208" w:rsidRDefault="00FE3208" w:rsidP="00FE3208">
      <w:pPr>
        <w:jc w:val="center"/>
        <w:rPr>
          <w:noProof/>
        </w:rPr>
      </w:pPr>
      <w:r w:rsidRPr="00DB12B9">
        <w:rPr>
          <w:noProof/>
          <w:highlight w:val="green"/>
        </w:rPr>
        <w:t>***** Next change *****</w:t>
      </w:r>
    </w:p>
    <w:p w:rsidR="00304C53" w:rsidRPr="00304C53" w:rsidRDefault="00304C53" w:rsidP="00304C53">
      <w:pPr>
        <w:keepNext/>
        <w:keepLines/>
        <w:overflowPunct w:val="0"/>
        <w:autoSpaceDE w:val="0"/>
        <w:autoSpaceDN w:val="0"/>
        <w:adjustRightInd w:val="0"/>
        <w:spacing w:before="120"/>
        <w:ind w:left="1134" w:hanging="1134"/>
        <w:textAlignment w:val="baseline"/>
        <w:outlineLvl w:val="2"/>
        <w:rPr>
          <w:rFonts w:ascii="Arial" w:hAnsi="Arial"/>
          <w:sz w:val="28"/>
        </w:rPr>
      </w:pPr>
      <w:bookmarkStart w:id="53" w:name="_Toc20148250"/>
      <w:r w:rsidRPr="00304C53">
        <w:rPr>
          <w:rFonts w:ascii="Arial" w:hAnsi="Arial"/>
          <w:sz w:val="28"/>
        </w:rPr>
        <w:t>8.2.2</w:t>
      </w:r>
      <w:r w:rsidRPr="00304C53">
        <w:rPr>
          <w:rFonts w:ascii="Arial" w:hAnsi="Arial"/>
          <w:sz w:val="28"/>
        </w:rPr>
        <w:tab/>
        <w:t>Compression of SIP requests and responses transmitted to the UE</w:t>
      </w:r>
      <w:bookmarkEnd w:id="53"/>
    </w:p>
    <w:p w:rsidR="00304C53" w:rsidRPr="00304C53" w:rsidRDefault="00304C53" w:rsidP="00304C53">
      <w:pPr>
        <w:overflowPunct w:val="0"/>
        <w:autoSpaceDE w:val="0"/>
        <w:autoSpaceDN w:val="0"/>
        <w:adjustRightInd w:val="0"/>
        <w:textAlignment w:val="baseline"/>
      </w:pPr>
      <w:r w:rsidRPr="00304C53">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304C53">
        <w:rPr>
          <w:lang w:eastAsia="ko-KR"/>
        </w:rPr>
        <w:t xml:space="preserve">"3GPP-E-UTRAN-ProSe-UNR", "3GPP-NR-FDD", "3GPP-NR-TDD", </w:t>
      </w:r>
      <w:ins w:id="54" w:author="Upendra Praturi" w:date="2019-09-29T12:28:00Z">
        <w:r w:rsidRPr="00304C53">
          <w:rPr>
            <w:lang w:eastAsia="ko-KR"/>
          </w:rPr>
          <w:t>"3GPP-NR-</w:t>
        </w:r>
        <w:r>
          <w:rPr>
            <w:lang w:eastAsia="ko-KR"/>
          </w:rPr>
          <w:t>U-</w:t>
        </w:r>
        <w:r w:rsidRPr="00304C53">
          <w:rPr>
            <w:lang w:eastAsia="ko-KR"/>
          </w:rPr>
          <w:t>FDD", "3GPP-NR-</w:t>
        </w:r>
        <w:r>
          <w:rPr>
            <w:lang w:eastAsia="ko-KR"/>
          </w:rPr>
          <w:t>U-</w:t>
        </w:r>
        <w:r w:rsidRPr="00304C53">
          <w:rPr>
            <w:lang w:eastAsia="ko-KR"/>
          </w:rPr>
          <w:t xml:space="preserve">TDD", </w:t>
        </w:r>
      </w:ins>
      <w:r w:rsidRPr="00304C53">
        <w:t>"3GPP-E-UTRAN-FDD", "3GPP-E-UTRAN-TDD", "3GPP2-1X", "3GPP2-1X-HRPD", "3GPP2-UMB", "IEEE-802.11", "IEEE-802.11a", "IEEE-802.11b", "IEEE-802.11g",</w:t>
      </w:r>
      <w:r w:rsidRPr="00304C53">
        <w:rPr>
          <w:lang w:eastAsia="ko-KR"/>
        </w:rPr>
        <w:t xml:space="preserve"> </w:t>
      </w:r>
      <w:r w:rsidRPr="00304C53">
        <w:t>"</w:t>
      </w:r>
      <w:r w:rsidRPr="00304C53">
        <w:rPr>
          <w:lang w:eastAsia="ko-KR"/>
        </w:rPr>
        <w:t>IEEE-802.11n</w:t>
      </w:r>
      <w:r w:rsidRPr="00304C53">
        <w:t>", "</w:t>
      </w:r>
      <w:r w:rsidRPr="00304C53">
        <w:rPr>
          <w:lang w:eastAsia="ko-KR"/>
        </w:rPr>
        <w:t>IEEE-802.11ac</w:t>
      </w:r>
      <w:r w:rsidRPr="00304C53">
        <w:t xml:space="preserve">", or "DVB-RCS2", and the UE has indicated that it supports </w:t>
      </w:r>
      <w:proofErr w:type="spellStart"/>
      <w:r w:rsidRPr="00304C53">
        <w:t>SigComp</w:t>
      </w:r>
      <w:proofErr w:type="spellEnd"/>
      <w:r w:rsidRPr="00304C53">
        <w:t xml:space="preserve"> and is willing to receive compressed messages in accordance with RFC 3486 [55], then the P-CSCF should compress the requests and responses transmitted to the UE according to subclause 8.2.1. In other cases where </w:t>
      </w:r>
      <w:proofErr w:type="spellStart"/>
      <w:r w:rsidRPr="00304C53">
        <w:t>SigComp</w:t>
      </w:r>
      <w:proofErr w:type="spellEnd"/>
      <w:r w:rsidRPr="00304C53">
        <w:t xml:space="preserve"> is supported, it need not.</w:t>
      </w:r>
    </w:p>
    <w:p w:rsidR="00304C53" w:rsidRPr="00304C53" w:rsidRDefault="00304C53" w:rsidP="00304C53">
      <w:pPr>
        <w:keepLines/>
        <w:overflowPunct w:val="0"/>
        <w:autoSpaceDE w:val="0"/>
        <w:autoSpaceDN w:val="0"/>
        <w:adjustRightInd w:val="0"/>
        <w:ind w:left="1135" w:hanging="851"/>
        <w:textAlignment w:val="baseline"/>
        <w:rPr>
          <w:lang w:val="x-none"/>
        </w:rPr>
      </w:pPr>
      <w:r w:rsidRPr="00304C53">
        <w:rPr>
          <w:lang w:val="x-none"/>
        </w:rPr>
        <w:t>NOTE:</w:t>
      </w:r>
      <w:r w:rsidRPr="00304C53">
        <w:rPr>
          <w:lang w:val="x-none"/>
        </w:rPr>
        <w:tab/>
        <w:t>Compression of SIP messages is an implementation option. However, compression is strongly recommended.</w:t>
      </w:r>
    </w:p>
    <w:p w:rsidR="00F7156C" w:rsidRDefault="00F7156C" w:rsidP="00F7156C">
      <w:pPr>
        <w:jc w:val="center"/>
        <w:rPr>
          <w:noProof/>
        </w:rPr>
      </w:pPr>
      <w:r w:rsidRPr="00DB12B9">
        <w:rPr>
          <w:noProof/>
          <w:highlight w:val="green"/>
        </w:rPr>
        <w:t>***** Next change *****</w:t>
      </w:r>
    </w:p>
    <w:p w:rsidR="00F7156C" w:rsidRDefault="00F7156C">
      <w:pPr>
        <w:rPr>
          <w:noProof/>
        </w:rPr>
      </w:pPr>
    </w:p>
    <w:p w:rsidR="00F7156C" w:rsidRPr="006E59FF" w:rsidRDefault="00F7156C" w:rsidP="00F7156C">
      <w:pPr>
        <w:pStyle w:val="Heading2"/>
      </w:pPr>
      <w:bookmarkStart w:id="55" w:name="_Toc20148296"/>
      <w:r w:rsidRPr="006E59FF">
        <w:lastRenderedPageBreak/>
        <w:t>A.1.3</w:t>
      </w:r>
      <w:r w:rsidRPr="006E59FF">
        <w:tab/>
        <w:t>Roles</w:t>
      </w:r>
      <w:bookmarkEnd w:id="55"/>
    </w:p>
    <w:p w:rsidR="00F7156C" w:rsidRPr="006E59FF" w:rsidRDefault="00F7156C" w:rsidP="00F7156C">
      <w:pPr>
        <w:pStyle w:val="TH"/>
      </w:pPr>
      <w:bookmarkStart w:id="56" w:name="roles"/>
      <w:r w:rsidRPr="006E59FF">
        <w:t>Table A.2</w:t>
      </w:r>
      <w:bookmarkEnd w:id="56"/>
      <w:r w:rsidRPr="006E59FF">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24438">
        <w:tblPrEx>
          <w:tblCellMar>
            <w:top w:w="0" w:type="dxa"/>
            <w:bottom w:w="0" w:type="dxa"/>
          </w:tblCellMar>
        </w:tblPrEx>
        <w:tc>
          <w:tcPr>
            <w:tcW w:w="1134" w:type="dxa"/>
          </w:tcPr>
          <w:p w:rsidR="00F7156C" w:rsidRPr="006E59FF" w:rsidRDefault="00F7156C" w:rsidP="00224438">
            <w:pPr>
              <w:pStyle w:val="TAH"/>
            </w:pPr>
            <w:r w:rsidRPr="006E59FF">
              <w:t>Item</w:t>
            </w:r>
          </w:p>
        </w:tc>
        <w:tc>
          <w:tcPr>
            <w:tcW w:w="3402" w:type="dxa"/>
          </w:tcPr>
          <w:p w:rsidR="00F7156C" w:rsidRPr="006E59FF" w:rsidRDefault="00F7156C" w:rsidP="00224438">
            <w:pPr>
              <w:pStyle w:val="TAH"/>
            </w:pPr>
            <w:r w:rsidRPr="006E59FF">
              <w:t>Roles</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pPr>
            <w:r w:rsidRPr="006E59FF">
              <w:t>User agent</w:t>
            </w:r>
          </w:p>
        </w:tc>
        <w:tc>
          <w:tcPr>
            <w:tcW w:w="1701" w:type="dxa"/>
          </w:tcPr>
          <w:p w:rsidR="00F7156C" w:rsidRPr="006E59FF" w:rsidRDefault="00F7156C" w:rsidP="00224438">
            <w:pPr>
              <w:pStyle w:val="TAL"/>
            </w:pPr>
            <w:r w:rsidRPr="006E59FF">
              <w:t>[26]</w:t>
            </w:r>
          </w:p>
        </w:tc>
        <w:tc>
          <w:tcPr>
            <w:tcW w:w="1701" w:type="dxa"/>
          </w:tcPr>
          <w:p w:rsidR="00F7156C" w:rsidRPr="006E59FF" w:rsidRDefault="00F7156C" w:rsidP="00224438">
            <w:pPr>
              <w:pStyle w:val="TAL"/>
            </w:pPr>
            <w:r w:rsidRPr="006E59FF">
              <w:t>o.1</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 xml:space="preserve">Proxy </w:t>
            </w:r>
          </w:p>
        </w:tc>
        <w:tc>
          <w:tcPr>
            <w:tcW w:w="1701" w:type="dxa"/>
          </w:tcPr>
          <w:p w:rsidR="00F7156C" w:rsidRPr="006E59FF" w:rsidRDefault="00F7156C" w:rsidP="00224438">
            <w:pPr>
              <w:pStyle w:val="TAL"/>
            </w:pPr>
            <w:r w:rsidRPr="006E59FF">
              <w:t>[26]</w:t>
            </w:r>
          </w:p>
        </w:tc>
        <w:tc>
          <w:tcPr>
            <w:tcW w:w="1701" w:type="dxa"/>
          </w:tcPr>
          <w:p w:rsidR="00F7156C" w:rsidRPr="006E59FF" w:rsidRDefault="00F7156C" w:rsidP="00224438">
            <w:pPr>
              <w:pStyle w:val="TAL"/>
            </w:pPr>
            <w:r w:rsidRPr="006E59FF">
              <w:t>o.1</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t>o.1:</w:t>
            </w:r>
            <w:r w:rsidRPr="006E59FF">
              <w:tab/>
              <w:t>It is mandatory to support exactly one of these items.</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F7156C" w:rsidRPr="006E59FF" w:rsidRDefault="00F7156C" w:rsidP="00F7156C"/>
    <w:p w:rsidR="00F7156C" w:rsidRPr="006E59FF" w:rsidRDefault="00F7156C" w:rsidP="00F7156C">
      <w:pPr>
        <w:pStyle w:val="TH"/>
      </w:pPr>
      <w:r w:rsidRPr="006E59FF">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24438">
        <w:tblPrEx>
          <w:tblCellMar>
            <w:top w:w="0" w:type="dxa"/>
            <w:bottom w:w="0" w:type="dxa"/>
          </w:tblCellMar>
        </w:tblPrEx>
        <w:tc>
          <w:tcPr>
            <w:tcW w:w="1134" w:type="dxa"/>
          </w:tcPr>
          <w:p w:rsidR="00F7156C" w:rsidRPr="006E59FF" w:rsidRDefault="00F7156C" w:rsidP="00224438">
            <w:pPr>
              <w:pStyle w:val="TAH"/>
            </w:pPr>
            <w:r w:rsidRPr="006E59FF">
              <w:t>Item</w:t>
            </w:r>
          </w:p>
        </w:tc>
        <w:tc>
          <w:tcPr>
            <w:tcW w:w="3402" w:type="dxa"/>
          </w:tcPr>
          <w:p w:rsidR="00F7156C" w:rsidRPr="006E59FF" w:rsidRDefault="00F7156C" w:rsidP="00224438">
            <w:pPr>
              <w:pStyle w:val="TAH"/>
            </w:pPr>
            <w:r w:rsidRPr="006E59FF">
              <w:t>Roles</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pPr>
            <w:r w:rsidRPr="006E59FF">
              <w:t>UE</w:t>
            </w:r>
          </w:p>
        </w:tc>
        <w:tc>
          <w:tcPr>
            <w:tcW w:w="1701" w:type="dxa"/>
          </w:tcPr>
          <w:p w:rsidR="00F7156C" w:rsidRPr="006E59FF" w:rsidRDefault="00F7156C" w:rsidP="00224438">
            <w:pPr>
              <w:pStyle w:val="TAL"/>
            </w:pPr>
            <w:r w:rsidRPr="006E59FF">
              <w:t>5.1</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rFonts w:hint="eastAsia"/>
                <w:lang w:eastAsia="ja-JP"/>
              </w:rPr>
            </w:pPr>
            <w:r w:rsidRPr="006E59FF">
              <w:rPr>
                <w:rFonts w:hint="eastAsia"/>
                <w:lang w:eastAsia="ja-JP"/>
              </w:rPr>
              <w:t>1A</w:t>
            </w:r>
          </w:p>
        </w:tc>
        <w:tc>
          <w:tcPr>
            <w:tcW w:w="3402" w:type="dxa"/>
          </w:tcPr>
          <w:p w:rsidR="00F7156C" w:rsidRPr="006E59FF" w:rsidRDefault="00F7156C" w:rsidP="00224438">
            <w:pPr>
              <w:pStyle w:val="TAL"/>
              <w:rPr>
                <w:rFonts w:hint="eastAsia"/>
                <w:lang w:eastAsia="ja-JP"/>
              </w:rPr>
            </w:pPr>
            <w:r w:rsidRPr="006E59FF">
              <w:rPr>
                <w:rFonts w:hint="eastAsia"/>
                <w:lang w:eastAsia="ja-JP"/>
              </w:rPr>
              <w:t>UE containing UICC</w:t>
            </w:r>
          </w:p>
        </w:tc>
        <w:tc>
          <w:tcPr>
            <w:tcW w:w="1701" w:type="dxa"/>
          </w:tcPr>
          <w:p w:rsidR="00F7156C" w:rsidRPr="006E59FF" w:rsidRDefault="00F7156C" w:rsidP="00224438">
            <w:pPr>
              <w:pStyle w:val="TAL"/>
              <w:rPr>
                <w:rFonts w:hint="eastAsia"/>
                <w:lang w:eastAsia="ja-JP"/>
              </w:rPr>
            </w:pPr>
            <w:r w:rsidRPr="006E59FF">
              <w:rPr>
                <w:rFonts w:hint="eastAsia"/>
                <w:lang w:eastAsia="ja-JP"/>
              </w:rPr>
              <w:t>5.1</w:t>
            </w:r>
          </w:p>
        </w:tc>
        <w:tc>
          <w:tcPr>
            <w:tcW w:w="1701" w:type="dxa"/>
          </w:tcPr>
          <w:p w:rsidR="00F7156C" w:rsidRPr="006E59FF" w:rsidRDefault="00F7156C" w:rsidP="00224438">
            <w:pPr>
              <w:pStyle w:val="TAL"/>
              <w:rPr>
                <w:rFonts w:hint="eastAsia"/>
                <w:lang w:eastAsia="ja-JP"/>
              </w:rPr>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rPr>
                <w:rFonts w:hint="eastAsia"/>
                <w:lang w:eastAsia="ja-JP"/>
              </w:rPr>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rFonts w:hint="eastAsia"/>
                <w:lang w:eastAsia="ja-JP"/>
              </w:rPr>
            </w:pPr>
            <w:r w:rsidRPr="006E59FF">
              <w:rPr>
                <w:rFonts w:hint="eastAsia"/>
                <w:lang w:eastAsia="ja-JP"/>
              </w:rPr>
              <w:t>1B</w:t>
            </w:r>
          </w:p>
        </w:tc>
        <w:tc>
          <w:tcPr>
            <w:tcW w:w="3402" w:type="dxa"/>
          </w:tcPr>
          <w:p w:rsidR="00F7156C" w:rsidRPr="006E59FF" w:rsidRDefault="00F7156C" w:rsidP="00224438">
            <w:pPr>
              <w:pStyle w:val="TAL"/>
              <w:rPr>
                <w:rFonts w:hint="eastAsia"/>
                <w:lang w:eastAsia="ja-JP"/>
              </w:rPr>
            </w:pPr>
            <w:r w:rsidRPr="006E59FF">
              <w:rPr>
                <w:rFonts w:hint="eastAsia"/>
                <w:lang w:eastAsia="ja-JP"/>
              </w:rPr>
              <w:t>UE without UICC</w:t>
            </w:r>
          </w:p>
        </w:tc>
        <w:tc>
          <w:tcPr>
            <w:tcW w:w="1701" w:type="dxa"/>
          </w:tcPr>
          <w:p w:rsidR="00F7156C" w:rsidRPr="006E59FF" w:rsidRDefault="00F7156C" w:rsidP="00224438">
            <w:pPr>
              <w:pStyle w:val="TAL"/>
              <w:rPr>
                <w:rFonts w:hint="eastAsia"/>
                <w:lang w:eastAsia="ja-JP"/>
              </w:rPr>
            </w:pPr>
            <w:r w:rsidRPr="006E59FF">
              <w:rPr>
                <w:rFonts w:hint="eastAsia"/>
                <w:lang w:eastAsia="ja-JP"/>
              </w:rPr>
              <w:t>5.1</w:t>
            </w:r>
          </w:p>
        </w:tc>
        <w:tc>
          <w:tcPr>
            <w:tcW w:w="1701" w:type="dxa"/>
          </w:tcPr>
          <w:p w:rsidR="00F7156C" w:rsidRPr="006E59FF" w:rsidRDefault="00F7156C" w:rsidP="00224438">
            <w:pPr>
              <w:pStyle w:val="TAL"/>
              <w:rPr>
                <w:rFonts w:hint="eastAsia"/>
                <w:lang w:eastAsia="ja-JP"/>
              </w:rPr>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rPr>
                <w:rFonts w:hint="eastAsia"/>
                <w:lang w:eastAsia="ja-JP"/>
              </w:rPr>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P-CSCF</w:t>
            </w:r>
          </w:p>
        </w:tc>
        <w:tc>
          <w:tcPr>
            <w:tcW w:w="1701" w:type="dxa"/>
          </w:tcPr>
          <w:p w:rsidR="00F7156C" w:rsidRPr="006E59FF" w:rsidRDefault="00F7156C" w:rsidP="00224438">
            <w:pPr>
              <w:pStyle w:val="TAL"/>
            </w:pPr>
            <w:r w:rsidRPr="006E59FF">
              <w:t>5.2</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2A</w:t>
            </w:r>
          </w:p>
        </w:tc>
        <w:tc>
          <w:tcPr>
            <w:tcW w:w="3402" w:type="dxa"/>
          </w:tcPr>
          <w:p w:rsidR="00F7156C" w:rsidRPr="006E59FF" w:rsidRDefault="00F7156C" w:rsidP="00224438">
            <w:pPr>
              <w:pStyle w:val="TAL"/>
            </w:pPr>
            <w:r w:rsidRPr="006E59FF">
              <w:t>P-CSCF (IMS-</w:t>
            </w:r>
            <w:smartTag w:uri="urn:schemas-microsoft-com:office:smarttags" w:element="stockticker">
              <w:r w:rsidRPr="006E59FF">
                <w:t>ALG</w:t>
              </w:r>
            </w:smartTag>
            <w:r w:rsidRPr="006E59FF">
              <w:t>)</w:t>
            </w:r>
          </w:p>
        </w:tc>
        <w:tc>
          <w:tcPr>
            <w:tcW w:w="1701" w:type="dxa"/>
          </w:tcPr>
          <w:p w:rsidR="00F7156C" w:rsidRPr="006E59FF" w:rsidRDefault="00F7156C" w:rsidP="00224438">
            <w:pPr>
              <w:pStyle w:val="TAL"/>
            </w:pPr>
            <w:r w:rsidRPr="006E59FF">
              <w:t>[7]</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c6</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w:t>
            </w:r>
          </w:p>
        </w:tc>
        <w:tc>
          <w:tcPr>
            <w:tcW w:w="3402" w:type="dxa"/>
          </w:tcPr>
          <w:p w:rsidR="00F7156C" w:rsidRPr="006E59FF" w:rsidRDefault="00F7156C" w:rsidP="00224438">
            <w:pPr>
              <w:pStyle w:val="TAL"/>
            </w:pPr>
            <w:r w:rsidRPr="006E59FF">
              <w:t>I-CSCF</w:t>
            </w:r>
          </w:p>
        </w:tc>
        <w:tc>
          <w:tcPr>
            <w:tcW w:w="1701" w:type="dxa"/>
          </w:tcPr>
          <w:p w:rsidR="00F7156C" w:rsidRPr="006E59FF" w:rsidRDefault="00F7156C" w:rsidP="00224438">
            <w:pPr>
              <w:pStyle w:val="TAL"/>
            </w:pPr>
            <w:r w:rsidRPr="006E59FF">
              <w:t>5.3</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3A</w:t>
            </w:r>
          </w:p>
        </w:tc>
        <w:tc>
          <w:tcPr>
            <w:tcW w:w="3402" w:type="dxa"/>
          </w:tcPr>
          <w:p w:rsidR="00F7156C" w:rsidRPr="006E59FF" w:rsidRDefault="00F7156C" w:rsidP="00224438">
            <w:pPr>
              <w:pStyle w:val="TAL"/>
            </w:pPr>
            <w:r w:rsidRPr="006E59FF">
              <w:t>void</w:t>
            </w:r>
          </w:p>
        </w:tc>
        <w:tc>
          <w:tcPr>
            <w:tcW w:w="1701" w:type="dxa"/>
          </w:tcPr>
          <w:p w:rsidR="00F7156C" w:rsidRPr="006E59FF" w:rsidRDefault="00F7156C" w:rsidP="00224438">
            <w:pPr>
              <w:pStyle w:val="TAL"/>
            </w:pPr>
          </w:p>
        </w:tc>
        <w:tc>
          <w:tcPr>
            <w:tcW w:w="1701" w:type="dxa"/>
          </w:tcPr>
          <w:p w:rsidR="00F7156C" w:rsidRPr="006E59FF" w:rsidRDefault="00F7156C" w:rsidP="00224438">
            <w:pPr>
              <w:pStyle w:val="TAL"/>
            </w:pPr>
          </w:p>
        </w:tc>
        <w:tc>
          <w:tcPr>
            <w:tcW w:w="1701" w:type="dxa"/>
          </w:tcPr>
          <w:p w:rsidR="00F7156C" w:rsidRPr="006E59FF" w:rsidRDefault="00F7156C" w:rsidP="00224438">
            <w:pPr>
              <w:pStyle w:val="TAL"/>
            </w:pP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4</w:t>
            </w:r>
          </w:p>
        </w:tc>
        <w:tc>
          <w:tcPr>
            <w:tcW w:w="3402" w:type="dxa"/>
          </w:tcPr>
          <w:p w:rsidR="00F7156C" w:rsidRPr="006E59FF" w:rsidRDefault="00F7156C" w:rsidP="00224438">
            <w:pPr>
              <w:pStyle w:val="TAL"/>
            </w:pPr>
            <w:r w:rsidRPr="006E59FF">
              <w:t>S-CSCF</w:t>
            </w:r>
          </w:p>
        </w:tc>
        <w:tc>
          <w:tcPr>
            <w:tcW w:w="1701" w:type="dxa"/>
          </w:tcPr>
          <w:p w:rsidR="00F7156C" w:rsidRPr="006E59FF" w:rsidRDefault="00F7156C" w:rsidP="00224438">
            <w:pPr>
              <w:pStyle w:val="TAL"/>
            </w:pPr>
            <w:r w:rsidRPr="006E59FF">
              <w:t>5.4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w:t>
            </w:r>
          </w:p>
        </w:tc>
        <w:tc>
          <w:tcPr>
            <w:tcW w:w="3402" w:type="dxa"/>
          </w:tcPr>
          <w:p w:rsidR="00F7156C" w:rsidRPr="006E59FF" w:rsidRDefault="00F7156C" w:rsidP="00224438">
            <w:pPr>
              <w:pStyle w:val="TAL"/>
            </w:pPr>
            <w:r w:rsidRPr="006E59FF">
              <w:t>BGCF</w:t>
            </w:r>
          </w:p>
        </w:tc>
        <w:tc>
          <w:tcPr>
            <w:tcW w:w="1701" w:type="dxa"/>
          </w:tcPr>
          <w:p w:rsidR="00F7156C" w:rsidRPr="006E59FF" w:rsidRDefault="00F7156C" w:rsidP="00224438">
            <w:pPr>
              <w:pStyle w:val="TAL"/>
            </w:pPr>
            <w:r w:rsidRPr="006E59FF">
              <w:t>5.6</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w:t>
            </w:r>
          </w:p>
        </w:tc>
        <w:tc>
          <w:tcPr>
            <w:tcW w:w="3402" w:type="dxa"/>
          </w:tcPr>
          <w:p w:rsidR="00F7156C" w:rsidRPr="006E59FF" w:rsidRDefault="00F7156C" w:rsidP="00224438">
            <w:pPr>
              <w:pStyle w:val="TAL"/>
            </w:pPr>
            <w:r w:rsidRPr="006E59FF">
              <w:t>MGCF</w:t>
            </w:r>
          </w:p>
        </w:tc>
        <w:tc>
          <w:tcPr>
            <w:tcW w:w="1701" w:type="dxa"/>
          </w:tcPr>
          <w:p w:rsidR="00F7156C" w:rsidRPr="006E59FF" w:rsidRDefault="00F7156C" w:rsidP="00224438">
            <w:pPr>
              <w:pStyle w:val="TAL"/>
            </w:pPr>
            <w:r w:rsidRPr="006E59FF">
              <w:t>5.5</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w:t>
            </w:r>
          </w:p>
        </w:tc>
        <w:tc>
          <w:tcPr>
            <w:tcW w:w="3402" w:type="dxa"/>
          </w:tcPr>
          <w:p w:rsidR="00F7156C" w:rsidRPr="006E59FF" w:rsidRDefault="00F7156C" w:rsidP="00224438">
            <w:pPr>
              <w:pStyle w:val="TAL"/>
            </w:pPr>
            <w:r w:rsidRPr="006E59FF">
              <w:t>AS</w:t>
            </w:r>
          </w:p>
        </w:tc>
        <w:tc>
          <w:tcPr>
            <w:tcW w:w="1701" w:type="dxa"/>
          </w:tcPr>
          <w:p w:rsidR="00F7156C" w:rsidRPr="006E59FF" w:rsidRDefault="00F7156C" w:rsidP="00224438">
            <w:pPr>
              <w:pStyle w:val="TAL"/>
            </w:pPr>
            <w:r w:rsidRPr="006E59FF">
              <w:t>5.7</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7A</w:t>
            </w:r>
          </w:p>
        </w:tc>
        <w:tc>
          <w:tcPr>
            <w:tcW w:w="3402" w:type="dxa"/>
          </w:tcPr>
          <w:p w:rsidR="00F7156C" w:rsidRPr="006E59FF" w:rsidRDefault="00F7156C" w:rsidP="00224438">
            <w:pPr>
              <w:pStyle w:val="TAL"/>
            </w:pPr>
            <w:r w:rsidRPr="006E59FF">
              <w:t>AS acting as terminating UA, or redirect server</w:t>
            </w:r>
          </w:p>
        </w:tc>
        <w:tc>
          <w:tcPr>
            <w:tcW w:w="1701" w:type="dxa"/>
          </w:tcPr>
          <w:p w:rsidR="00F7156C" w:rsidRPr="006E59FF" w:rsidRDefault="00F7156C" w:rsidP="00224438">
            <w:pPr>
              <w:pStyle w:val="TAL"/>
            </w:pPr>
            <w:r w:rsidRPr="006E59FF">
              <w:t>5.7.2</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7B</w:t>
            </w:r>
          </w:p>
        </w:tc>
        <w:tc>
          <w:tcPr>
            <w:tcW w:w="3402" w:type="dxa"/>
          </w:tcPr>
          <w:p w:rsidR="00F7156C" w:rsidRPr="006E59FF" w:rsidRDefault="00F7156C" w:rsidP="00224438">
            <w:pPr>
              <w:pStyle w:val="TAL"/>
            </w:pPr>
            <w:r w:rsidRPr="006E59FF">
              <w:t>AS acting as originating UA</w:t>
            </w:r>
          </w:p>
        </w:tc>
        <w:tc>
          <w:tcPr>
            <w:tcW w:w="1701" w:type="dxa"/>
          </w:tcPr>
          <w:p w:rsidR="00F7156C" w:rsidRPr="006E59FF" w:rsidRDefault="00F7156C" w:rsidP="00224438">
            <w:pPr>
              <w:pStyle w:val="TAL"/>
            </w:pPr>
            <w:r w:rsidRPr="006E59FF">
              <w:t>5.7.3</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7C</w:t>
            </w:r>
          </w:p>
        </w:tc>
        <w:tc>
          <w:tcPr>
            <w:tcW w:w="3402" w:type="dxa"/>
          </w:tcPr>
          <w:p w:rsidR="00F7156C" w:rsidRPr="006E59FF" w:rsidRDefault="00F7156C" w:rsidP="00224438">
            <w:pPr>
              <w:pStyle w:val="TAL"/>
            </w:pPr>
            <w:r w:rsidRPr="006E59FF">
              <w:t>AS acting as a SIP proxy</w:t>
            </w:r>
          </w:p>
        </w:tc>
        <w:tc>
          <w:tcPr>
            <w:tcW w:w="1701" w:type="dxa"/>
          </w:tcPr>
          <w:p w:rsidR="00F7156C" w:rsidRPr="006E59FF" w:rsidRDefault="00F7156C" w:rsidP="00224438">
            <w:pPr>
              <w:pStyle w:val="TAL"/>
            </w:pPr>
            <w:r w:rsidRPr="006E59FF">
              <w:t>5.7.4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7D</w:t>
            </w:r>
          </w:p>
        </w:tc>
        <w:tc>
          <w:tcPr>
            <w:tcW w:w="3402" w:type="dxa"/>
          </w:tcPr>
          <w:p w:rsidR="00F7156C" w:rsidRPr="006E59FF" w:rsidRDefault="00F7156C" w:rsidP="00224438">
            <w:pPr>
              <w:pStyle w:val="TAL"/>
            </w:pPr>
            <w:r w:rsidRPr="006E59FF">
              <w:t>AS performing 3rd party call control</w:t>
            </w:r>
          </w:p>
        </w:tc>
        <w:tc>
          <w:tcPr>
            <w:tcW w:w="1701" w:type="dxa"/>
          </w:tcPr>
          <w:p w:rsidR="00F7156C" w:rsidRPr="006E59FF" w:rsidRDefault="00F7156C" w:rsidP="00224438">
            <w:pPr>
              <w:pStyle w:val="TAL"/>
            </w:pPr>
            <w:r w:rsidRPr="006E59FF">
              <w:t>5.7.5</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w:t>
            </w:r>
          </w:p>
        </w:tc>
        <w:tc>
          <w:tcPr>
            <w:tcW w:w="3402" w:type="dxa"/>
          </w:tcPr>
          <w:p w:rsidR="00F7156C" w:rsidRPr="006E59FF" w:rsidRDefault="00F7156C" w:rsidP="00224438">
            <w:pPr>
              <w:pStyle w:val="TAL"/>
            </w:pPr>
            <w:r w:rsidRPr="006E59FF">
              <w:t>MRFC</w:t>
            </w:r>
          </w:p>
        </w:tc>
        <w:tc>
          <w:tcPr>
            <w:tcW w:w="1701" w:type="dxa"/>
          </w:tcPr>
          <w:p w:rsidR="00F7156C" w:rsidRPr="006E59FF" w:rsidRDefault="00F7156C" w:rsidP="00224438">
            <w:pPr>
              <w:pStyle w:val="TAL"/>
            </w:pPr>
            <w:r w:rsidRPr="006E59FF">
              <w:t>5.8</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8A</w:t>
            </w:r>
          </w:p>
        </w:tc>
        <w:tc>
          <w:tcPr>
            <w:tcW w:w="3402" w:type="dxa"/>
          </w:tcPr>
          <w:p w:rsidR="00F7156C" w:rsidRPr="006E59FF" w:rsidRDefault="00F7156C" w:rsidP="00224438">
            <w:pPr>
              <w:pStyle w:val="TAL"/>
            </w:pPr>
            <w:r w:rsidRPr="006E59FF">
              <w:t>MRB</w:t>
            </w:r>
          </w:p>
        </w:tc>
        <w:tc>
          <w:tcPr>
            <w:tcW w:w="1701" w:type="dxa"/>
          </w:tcPr>
          <w:p w:rsidR="00F7156C" w:rsidRPr="006E59FF" w:rsidRDefault="00F7156C" w:rsidP="00224438">
            <w:pPr>
              <w:pStyle w:val="TAL"/>
            </w:pPr>
            <w:r w:rsidRPr="006E59FF">
              <w:t>5.8A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9</w:t>
            </w:r>
          </w:p>
        </w:tc>
        <w:tc>
          <w:tcPr>
            <w:tcW w:w="3402" w:type="dxa"/>
          </w:tcPr>
          <w:p w:rsidR="00F7156C" w:rsidRPr="006E59FF" w:rsidRDefault="00F7156C" w:rsidP="00224438">
            <w:pPr>
              <w:pStyle w:val="TAL"/>
            </w:pPr>
            <w:r w:rsidRPr="006E59FF">
              <w:t>IBCF</w:t>
            </w:r>
          </w:p>
        </w:tc>
        <w:tc>
          <w:tcPr>
            <w:tcW w:w="1701" w:type="dxa"/>
          </w:tcPr>
          <w:p w:rsidR="00F7156C" w:rsidRPr="006E59FF" w:rsidRDefault="00F7156C" w:rsidP="00224438">
            <w:pPr>
              <w:pStyle w:val="TAL"/>
            </w:pPr>
            <w:r w:rsidRPr="006E59FF">
              <w:t>5.10</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9A</w:t>
            </w:r>
          </w:p>
        </w:tc>
        <w:tc>
          <w:tcPr>
            <w:tcW w:w="3402" w:type="dxa"/>
          </w:tcPr>
          <w:p w:rsidR="00F7156C" w:rsidRPr="006E59FF" w:rsidDel="001A0D94" w:rsidRDefault="00F7156C" w:rsidP="00224438">
            <w:pPr>
              <w:pStyle w:val="TAL"/>
            </w:pPr>
            <w:r w:rsidRPr="006E59FF">
              <w:t>IBCF (THIG)</w:t>
            </w:r>
          </w:p>
        </w:tc>
        <w:tc>
          <w:tcPr>
            <w:tcW w:w="1701" w:type="dxa"/>
          </w:tcPr>
          <w:p w:rsidR="00F7156C" w:rsidRPr="006E59FF" w:rsidDel="001A0D94" w:rsidRDefault="00F7156C" w:rsidP="00224438">
            <w:pPr>
              <w:pStyle w:val="TAL"/>
            </w:pPr>
            <w:r w:rsidRPr="006E59FF">
              <w:t>5.10.4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9B</w:t>
            </w:r>
          </w:p>
        </w:tc>
        <w:tc>
          <w:tcPr>
            <w:tcW w:w="3402" w:type="dxa"/>
          </w:tcPr>
          <w:p w:rsidR="00F7156C" w:rsidRPr="006E59FF" w:rsidDel="001A0D94" w:rsidRDefault="00F7156C" w:rsidP="00224438">
            <w:pPr>
              <w:pStyle w:val="TAL"/>
            </w:pPr>
            <w:r w:rsidRPr="006E59FF">
              <w:t>IBCF (IMS-</w:t>
            </w:r>
            <w:smartTag w:uri="urn:schemas-microsoft-com:office:smarttags" w:element="stockticker">
              <w:r w:rsidRPr="006E59FF">
                <w:t>ALG</w:t>
              </w:r>
            </w:smartTag>
            <w:r w:rsidRPr="006E59FF">
              <w:t>)</w:t>
            </w:r>
          </w:p>
        </w:tc>
        <w:tc>
          <w:tcPr>
            <w:tcW w:w="1701" w:type="dxa"/>
          </w:tcPr>
          <w:p w:rsidR="00F7156C" w:rsidRPr="006E59FF" w:rsidDel="001A0D94" w:rsidRDefault="00F7156C" w:rsidP="00224438">
            <w:pPr>
              <w:pStyle w:val="TAL"/>
            </w:pPr>
            <w:r w:rsidRPr="006E59FF">
              <w:t>5.10.5, 5.10.7</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9C</w:t>
            </w:r>
          </w:p>
        </w:tc>
        <w:tc>
          <w:tcPr>
            <w:tcW w:w="3402" w:type="dxa"/>
          </w:tcPr>
          <w:p w:rsidR="00F7156C" w:rsidRPr="006E59FF" w:rsidDel="001A0D94" w:rsidRDefault="00F7156C" w:rsidP="00224438">
            <w:pPr>
              <w:pStyle w:val="TAL"/>
            </w:pPr>
            <w:r w:rsidRPr="006E59FF">
              <w:t>IBCF (Screening of SIP signalling)</w:t>
            </w:r>
          </w:p>
        </w:tc>
        <w:tc>
          <w:tcPr>
            <w:tcW w:w="1701" w:type="dxa"/>
          </w:tcPr>
          <w:p w:rsidR="00F7156C" w:rsidRPr="006E59FF" w:rsidDel="001A0D94" w:rsidRDefault="00F7156C" w:rsidP="00224438">
            <w:pPr>
              <w:pStyle w:val="TAL"/>
            </w:pPr>
            <w:r w:rsidRPr="006E59FF">
              <w:t>5.10.6</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9D</w:t>
            </w:r>
          </w:p>
        </w:tc>
        <w:tc>
          <w:tcPr>
            <w:tcW w:w="3402" w:type="dxa"/>
          </w:tcPr>
          <w:p w:rsidR="00F7156C" w:rsidRPr="006E59FF" w:rsidRDefault="00F7156C" w:rsidP="00224438">
            <w:pPr>
              <w:pStyle w:val="TAL"/>
            </w:pPr>
            <w:r w:rsidRPr="006E59FF">
              <w:t>IBCF (Privacy protection)</w:t>
            </w:r>
          </w:p>
        </w:tc>
        <w:tc>
          <w:tcPr>
            <w:tcW w:w="1701" w:type="dxa"/>
          </w:tcPr>
          <w:p w:rsidR="00F7156C" w:rsidRPr="006E59FF" w:rsidRDefault="00F7156C" w:rsidP="00224438">
            <w:pPr>
              <w:pStyle w:val="TAL"/>
            </w:pPr>
            <w:r w:rsidRPr="006E59FF">
              <w:t>5.10.8</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10</w:t>
            </w:r>
          </w:p>
        </w:tc>
        <w:tc>
          <w:tcPr>
            <w:tcW w:w="3402" w:type="dxa"/>
          </w:tcPr>
          <w:p w:rsidR="00F7156C" w:rsidRPr="006E59FF" w:rsidRDefault="00F7156C" w:rsidP="00224438">
            <w:pPr>
              <w:pStyle w:val="TAL"/>
            </w:pPr>
            <w:r w:rsidRPr="006E59FF">
              <w:t>Additional routeing functionality</w:t>
            </w:r>
          </w:p>
        </w:tc>
        <w:tc>
          <w:tcPr>
            <w:tcW w:w="1701" w:type="dxa"/>
          </w:tcPr>
          <w:p w:rsidR="00F7156C" w:rsidRPr="006E59FF" w:rsidRDefault="00F7156C" w:rsidP="00224438">
            <w:pPr>
              <w:pStyle w:val="TAL"/>
            </w:pPr>
            <w:r w:rsidRPr="006E59FF">
              <w:t>Annex I</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c3</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11</w:t>
            </w:r>
          </w:p>
        </w:tc>
        <w:tc>
          <w:tcPr>
            <w:tcW w:w="3402" w:type="dxa"/>
          </w:tcPr>
          <w:p w:rsidR="00F7156C" w:rsidRPr="006E59FF" w:rsidRDefault="00F7156C" w:rsidP="00224438">
            <w:pPr>
              <w:pStyle w:val="TAL"/>
            </w:pPr>
            <w:r w:rsidRPr="006E59FF">
              <w:t>E-CSCF</w:t>
            </w:r>
          </w:p>
        </w:tc>
        <w:tc>
          <w:tcPr>
            <w:tcW w:w="1701" w:type="dxa"/>
          </w:tcPr>
          <w:p w:rsidR="00F7156C" w:rsidRPr="006E59FF" w:rsidRDefault="00F7156C" w:rsidP="00224438">
            <w:pPr>
              <w:pStyle w:val="TAL"/>
            </w:pPr>
            <w:r w:rsidRPr="006E59FF">
              <w:t>5.11</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11A</w:t>
            </w:r>
          </w:p>
        </w:tc>
        <w:tc>
          <w:tcPr>
            <w:tcW w:w="3402" w:type="dxa"/>
          </w:tcPr>
          <w:p w:rsidR="00F7156C" w:rsidRPr="006E59FF" w:rsidRDefault="00F7156C" w:rsidP="00224438">
            <w:pPr>
              <w:pStyle w:val="TAL"/>
            </w:pPr>
            <w:r w:rsidRPr="006E59FF">
              <w:t>E-CSCF acting as UA</w:t>
            </w:r>
          </w:p>
        </w:tc>
        <w:tc>
          <w:tcPr>
            <w:tcW w:w="1701" w:type="dxa"/>
          </w:tcPr>
          <w:p w:rsidR="00F7156C" w:rsidRPr="006E59FF" w:rsidRDefault="00F7156C" w:rsidP="00224438">
            <w:pPr>
              <w:pStyle w:val="TAL"/>
            </w:pPr>
            <w:r w:rsidRPr="006E59FF">
              <w:t>5.11.1, 5.11.2, 5.11.3</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c7</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11B</w:t>
            </w:r>
          </w:p>
        </w:tc>
        <w:tc>
          <w:tcPr>
            <w:tcW w:w="3402" w:type="dxa"/>
          </w:tcPr>
          <w:p w:rsidR="00F7156C" w:rsidRPr="006E59FF" w:rsidRDefault="00F7156C" w:rsidP="00224438">
            <w:pPr>
              <w:pStyle w:val="TAL"/>
            </w:pPr>
            <w:r w:rsidRPr="006E59FF">
              <w:t>E-CSCF acting as a SIP Proxy</w:t>
            </w:r>
          </w:p>
        </w:tc>
        <w:tc>
          <w:tcPr>
            <w:tcW w:w="1701" w:type="dxa"/>
          </w:tcPr>
          <w:p w:rsidR="00F7156C" w:rsidRPr="006E59FF" w:rsidRDefault="00F7156C" w:rsidP="00224438">
            <w:pPr>
              <w:pStyle w:val="TAL"/>
            </w:pPr>
            <w:r w:rsidRPr="006E59FF">
              <w:t>5.11.1, 5.11.2</w:t>
            </w:r>
          </w:p>
        </w:tc>
        <w:tc>
          <w:tcPr>
            <w:tcW w:w="1701" w:type="dxa"/>
          </w:tcPr>
          <w:p w:rsidR="00F7156C" w:rsidRPr="006E59FF" w:rsidRDefault="00F7156C" w:rsidP="00224438">
            <w:pPr>
              <w:pStyle w:val="TAL"/>
            </w:pPr>
            <w:r w:rsidRPr="006E59FF">
              <w:t xml:space="preserve">n/a </w:t>
            </w:r>
          </w:p>
        </w:tc>
        <w:tc>
          <w:tcPr>
            <w:tcW w:w="1701" w:type="dxa"/>
          </w:tcPr>
          <w:p w:rsidR="00F7156C" w:rsidRPr="006E59FF" w:rsidRDefault="00F7156C" w:rsidP="00224438">
            <w:pPr>
              <w:pStyle w:val="TAL"/>
            </w:pPr>
            <w:r w:rsidRPr="006E59FF">
              <w:t>c7</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LRF</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5.12</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ISC gateway function</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5.13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13A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ISC gateway function (THIG)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5.13.4</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13B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ISC gateway function (IMS-</w:t>
            </w:r>
            <w:smartTag w:uri="urn:schemas-microsoft-com:office:smarttags" w:element="stockticker">
              <w:r w:rsidRPr="006E59FF">
                <w:t>ALG</w:t>
              </w:r>
            </w:smartTag>
            <w:r w:rsidRPr="006E59FF">
              <w: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5.13.5</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13C</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5.13.6</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Gm based WIC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[8Z]</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o.1</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Transit function</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I.3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c9</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t>c2:</w:t>
            </w:r>
            <w:r w:rsidRPr="006E59FF">
              <w:tab/>
              <w:t xml:space="preserve">IF A.3/7 THEN o.2 </w:t>
            </w:r>
            <w:smartTag w:uri="urn:schemas-microsoft-com:office:smarttags" w:element="stockticker">
              <w:r w:rsidRPr="006E59FF">
                <w:t>ELSE</w:t>
              </w:r>
            </w:smartTag>
            <w:r w:rsidRPr="006E59FF">
              <w:t xml:space="preserve"> n/a - - AS.</w:t>
            </w:r>
          </w:p>
          <w:p w:rsidR="00F7156C" w:rsidRPr="006E59FF" w:rsidRDefault="00F7156C" w:rsidP="00224438">
            <w:pPr>
              <w:pStyle w:val="TAN"/>
            </w:pPr>
            <w:r w:rsidRPr="006E59FF">
              <w:t>c3:</w:t>
            </w:r>
            <w:r w:rsidRPr="006E59FF">
              <w:tab/>
              <w:t xml:space="preserve">IF A.3/3 OR A.3/4 OR A.3/5 OR A.3/6 OR A.3/9 THEN o </w:t>
            </w:r>
            <w:smartTag w:uri="urn:schemas-microsoft-com:office:smarttags" w:element="stockticker">
              <w:r w:rsidRPr="006E59FF">
                <w:t>ELSE</w:t>
              </w:r>
            </w:smartTag>
            <w:r w:rsidRPr="006E59FF">
              <w:t xml:space="preserve"> o.1 - - I-CSCF, S-CSCF, BGCF, MGCF, IBCF.</w:t>
            </w:r>
          </w:p>
          <w:p w:rsidR="00F7156C" w:rsidRPr="006E59FF" w:rsidRDefault="00F7156C" w:rsidP="00224438">
            <w:pPr>
              <w:pStyle w:val="TAN"/>
            </w:pPr>
            <w:r w:rsidRPr="006E59FF">
              <w:t>c4:</w:t>
            </w:r>
            <w:r w:rsidRPr="006E59FF">
              <w:tab/>
              <w:t xml:space="preserve">IF A.3/9 THEN o.3 </w:t>
            </w:r>
            <w:smartTag w:uri="urn:schemas-microsoft-com:office:smarttags" w:element="stockticker">
              <w:r w:rsidRPr="006E59FF">
                <w:t>ELSE</w:t>
              </w:r>
            </w:smartTag>
            <w:r w:rsidRPr="006E59FF">
              <w:t xml:space="preserve"> n/a - - IBCF.</w:t>
            </w:r>
          </w:p>
          <w:p w:rsidR="00F7156C" w:rsidRPr="006E59FF" w:rsidRDefault="00F7156C" w:rsidP="00224438">
            <w:pPr>
              <w:pStyle w:val="TAN"/>
              <w:rPr>
                <w:rFonts w:hint="eastAsia"/>
                <w:lang w:eastAsia="ja-JP"/>
              </w:rPr>
            </w:pPr>
            <w:r w:rsidRPr="006E59FF">
              <w:rPr>
                <w:rFonts w:hint="eastAsia"/>
                <w:lang w:eastAsia="ja-JP"/>
              </w:rPr>
              <w:t>c5:</w:t>
            </w:r>
            <w:r w:rsidRPr="006E59FF">
              <w:rPr>
                <w:lang w:eastAsia="ja-JP"/>
              </w:rPr>
              <w:tab/>
            </w:r>
            <w:r w:rsidRPr="006E59FF">
              <w:rPr>
                <w:rFonts w:hint="eastAsia"/>
                <w:lang w:eastAsia="ja-JP"/>
              </w:rPr>
              <w:t xml:space="preserve">IF A.3/1 THEN o.4 </w:t>
            </w:r>
            <w:smartTag w:uri="urn:schemas-microsoft-com:office:smarttags" w:element="stockticker">
              <w:r w:rsidRPr="006E59FF">
                <w:rPr>
                  <w:rFonts w:hint="eastAsia"/>
                  <w:lang w:eastAsia="ja-JP"/>
                </w:rPr>
                <w:t>ELSE</w:t>
              </w:r>
            </w:smartTag>
            <w:r w:rsidRPr="006E59FF">
              <w:rPr>
                <w:rFonts w:hint="eastAsia"/>
                <w:lang w:eastAsia="ja-JP"/>
              </w:rPr>
              <w:t xml:space="preserve"> n/a - - UE.</w:t>
            </w:r>
          </w:p>
          <w:p w:rsidR="00F7156C" w:rsidRPr="006E59FF" w:rsidRDefault="00F7156C" w:rsidP="00224438">
            <w:pPr>
              <w:pStyle w:val="TAN"/>
              <w:rPr>
                <w:lang w:eastAsia="ja-JP"/>
              </w:rPr>
            </w:pPr>
            <w:r w:rsidRPr="006E59FF">
              <w:rPr>
                <w:rFonts w:hint="eastAsia"/>
                <w:lang w:eastAsia="ja-JP"/>
              </w:rPr>
              <w:t>c</w:t>
            </w:r>
            <w:r w:rsidRPr="006E59FF">
              <w:rPr>
                <w:lang w:eastAsia="ja-JP"/>
              </w:rPr>
              <w:t>6</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w:t>
            </w:r>
            <w:r w:rsidRPr="006E59FF">
              <w:rPr>
                <w:rFonts w:hint="eastAsia"/>
                <w:lang w:eastAsia="ja-JP"/>
              </w:rPr>
              <w:t>.</w:t>
            </w:r>
          </w:p>
          <w:p w:rsidR="00F7156C" w:rsidRPr="006E59FF" w:rsidRDefault="00F7156C" w:rsidP="00224438">
            <w:pPr>
              <w:pStyle w:val="TAN"/>
              <w:rPr>
                <w:lang w:eastAsia="ja-JP"/>
              </w:rPr>
            </w:pPr>
            <w:r w:rsidRPr="006E59FF">
              <w:rPr>
                <w:lang w:eastAsia="ja-JP"/>
              </w:rPr>
              <w:t>c7</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11</w:t>
            </w:r>
            <w:r w:rsidRPr="006E59FF">
              <w:rPr>
                <w:rFonts w:hint="eastAsia"/>
                <w:lang w:eastAsia="ja-JP"/>
              </w:rPr>
              <w:t xml:space="preserve"> THEN o</w:t>
            </w:r>
            <w:r w:rsidRPr="006E59FF">
              <w:rPr>
                <w:lang w:eastAsia="ja-JP"/>
              </w:rPr>
              <w:t>.5</w:t>
            </w:r>
            <w:r w:rsidRPr="006E59FF">
              <w:rPr>
                <w:rFonts w:hint="eastAsia"/>
                <w:lang w:eastAsia="ja-JP"/>
              </w:rPr>
              <w:t xml:space="preserve">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E-CSCF</w:t>
            </w:r>
            <w:r w:rsidRPr="006E59FF">
              <w:rPr>
                <w:rFonts w:hint="eastAsia"/>
                <w:lang w:eastAsia="ja-JP"/>
              </w:rPr>
              <w:t>.</w:t>
            </w:r>
          </w:p>
          <w:p w:rsidR="00F7156C" w:rsidRPr="006E59FF" w:rsidRDefault="00F7156C" w:rsidP="00224438">
            <w:pPr>
              <w:pStyle w:val="TAN"/>
            </w:pPr>
            <w:r w:rsidRPr="006E59FF">
              <w:t>c8:</w:t>
            </w:r>
            <w:r w:rsidRPr="006E59FF">
              <w:tab/>
              <w:t xml:space="preserve">IF A.3/13 THEN o </w:t>
            </w:r>
            <w:smartTag w:uri="urn:schemas-microsoft-com:office:smarttags" w:element="stockticker">
              <w:r w:rsidRPr="006E59FF">
                <w:t>ELSE</w:t>
              </w:r>
            </w:smartTag>
            <w:r w:rsidRPr="006E59FF">
              <w:t xml:space="preserve"> n/a - - ISC gateway function.</w:t>
            </w:r>
          </w:p>
          <w:p w:rsidR="00F7156C" w:rsidRPr="006E59FF" w:rsidRDefault="00F7156C" w:rsidP="00224438">
            <w:pPr>
              <w:pStyle w:val="TAN"/>
            </w:pPr>
            <w:r w:rsidRPr="006E59FF">
              <w:t>c9</w:t>
            </w:r>
            <w:r w:rsidRPr="006E59FF">
              <w:tab/>
            </w:r>
            <w:r w:rsidRPr="006E59FF">
              <w:rPr>
                <w:lang w:eastAsia="ja-JP"/>
              </w:rPr>
              <w:t xml:space="preserve">IF A.3/3 OR A.3/4 OR A.3/5 OR A.3/6 OR A.3/9 THEN o </w:t>
            </w:r>
            <w:smartTag w:uri="urn:schemas-microsoft-com:office:smarttags" w:element="stockticker">
              <w:r w:rsidRPr="006E59FF">
                <w:rPr>
                  <w:lang w:eastAsia="ja-JP"/>
                </w:rPr>
                <w:t>ELSE</w:t>
              </w:r>
            </w:smartTag>
            <w:r w:rsidRPr="006E59FF">
              <w:rPr>
                <w:lang w:eastAsia="ja-JP"/>
              </w:rPr>
              <w:t xml:space="preserve"> o.1 - - I-CSCF, S-CSCF, BGCF, MGCF, IBCF.</w:t>
            </w:r>
          </w:p>
          <w:p w:rsidR="00F7156C" w:rsidRPr="006E59FF" w:rsidRDefault="00F7156C" w:rsidP="00224438">
            <w:pPr>
              <w:pStyle w:val="TAN"/>
            </w:pPr>
            <w:r w:rsidRPr="006E59FF">
              <w:t>o.1:</w:t>
            </w:r>
            <w:r w:rsidRPr="006E59FF">
              <w:tab/>
              <w:t>It is mandatory to support exactly one of these items.</w:t>
            </w:r>
          </w:p>
          <w:p w:rsidR="00F7156C" w:rsidRPr="006E59FF" w:rsidRDefault="00F7156C" w:rsidP="00224438">
            <w:pPr>
              <w:pStyle w:val="TAN"/>
            </w:pPr>
            <w:r w:rsidRPr="006E59FF">
              <w:t>o.2:</w:t>
            </w:r>
            <w:r w:rsidRPr="006E59FF">
              <w:tab/>
              <w:t>It is mandatory to support at least one of these items.</w:t>
            </w:r>
          </w:p>
          <w:p w:rsidR="00F7156C" w:rsidRPr="006E59FF" w:rsidRDefault="00F7156C" w:rsidP="00224438">
            <w:pPr>
              <w:pStyle w:val="TAN"/>
              <w:rPr>
                <w:lang w:eastAsia="ja-JP"/>
              </w:rPr>
            </w:pPr>
            <w:r w:rsidRPr="006E59FF">
              <w:t>o.3:</w:t>
            </w:r>
            <w:r w:rsidRPr="006E59FF">
              <w:tab/>
              <w:t>It is mandatory to support at least one of these items.</w:t>
            </w:r>
          </w:p>
          <w:p w:rsidR="00F7156C" w:rsidRPr="006E59FF" w:rsidRDefault="00F7156C" w:rsidP="00224438">
            <w:pPr>
              <w:pStyle w:val="TAN"/>
              <w:rPr>
                <w:lang w:eastAsia="ja-JP"/>
              </w:rPr>
            </w:pPr>
            <w:r w:rsidRPr="006E59FF">
              <w:rPr>
                <w:rFonts w:hint="eastAsia"/>
                <w:lang w:eastAsia="ja-JP"/>
              </w:rPr>
              <w:t>o.4</w:t>
            </w:r>
            <w:r w:rsidRPr="006E59FF">
              <w:rPr>
                <w:lang w:eastAsia="ja-JP"/>
              </w:rPr>
              <w:tab/>
            </w:r>
            <w:r w:rsidRPr="006E59FF">
              <w:rPr>
                <w:rFonts w:hint="eastAsia"/>
                <w:lang w:eastAsia="ja-JP"/>
              </w:rPr>
              <w:t xml:space="preserve">It is mandatory to support </w:t>
            </w:r>
            <w:r w:rsidRPr="006E59FF">
              <w:rPr>
                <w:lang w:eastAsia="ja-JP"/>
              </w:rPr>
              <w:t xml:space="preserve">exactly </w:t>
            </w:r>
            <w:r w:rsidRPr="006E59FF">
              <w:rPr>
                <w:rFonts w:hint="eastAsia"/>
                <w:lang w:eastAsia="ja-JP"/>
              </w:rPr>
              <w:t>one of these items.</w:t>
            </w:r>
          </w:p>
          <w:p w:rsidR="00F7156C" w:rsidRPr="006E59FF" w:rsidRDefault="00F7156C" w:rsidP="00224438">
            <w:pPr>
              <w:pStyle w:val="TAN"/>
            </w:pPr>
            <w:r w:rsidRPr="006E59FF">
              <w:t>o.5:</w:t>
            </w:r>
            <w:r w:rsidRPr="006E59FF">
              <w:tab/>
              <w:t>It is mandatory to support exactly one of these items.</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F7156C" w:rsidRPr="006E59FF" w:rsidRDefault="00F7156C" w:rsidP="00F7156C"/>
    <w:p w:rsidR="00F7156C" w:rsidRPr="006E59FF" w:rsidRDefault="00F7156C" w:rsidP="00F7156C">
      <w:pPr>
        <w:pStyle w:val="TH"/>
      </w:pPr>
      <w:r w:rsidRPr="006E59FF">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24438">
        <w:tblPrEx>
          <w:tblCellMar>
            <w:top w:w="0" w:type="dxa"/>
            <w:bottom w:w="0" w:type="dxa"/>
          </w:tblCellMar>
        </w:tblPrEx>
        <w:tc>
          <w:tcPr>
            <w:tcW w:w="1134" w:type="dxa"/>
          </w:tcPr>
          <w:p w:rsidR="00F7156C" w:rsidRPr="006E59FF" w:rsidRDefault="00F7156C" w:rsidP="00224438">
            <w:pPr>
              <w:pStyle w:val="TAH"/>
            </w:pPr>
            <w:r w:rsidRPr="006E59FF">
              <w:lastRenderedPageBreak/>
              <w:t>Item</w:t>
            </w:r>
          </w:p>
        </w:tc>
        <w:tc>
          <w:tcPr>
            <w:tcW w:w="3402" w:type="dxa"/>
          </w:tcPr>
          <w:p w:rsidR="00F7156C" w:rsidRPr="006E59FF" w:rsidRDefault="00F7156C" w:rsidP="00224438">
            <w:pPr>
              <w:pStyle w:val="TAH"/>
            </w:pPr>
            <w:r w:rsidRPr="006E59FF">
              <w:t>Roles</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pPr>
            <w:r w:rsidRPr="006E59FF">
              <w:t>Presence server</w:t>
            </w:r>
          </w:p>
        </w:tc>
        <w:tc>
          <w:tcPr>
            <w:tcW w:w="1701" w:type="dxa"/>
          </w:tcPr>
          <w:p w:rsidR="00F7156C" w:rsidRPr="006E59FF" w:rsidRDefault="00F7156C" w:rsidP="00224438">
            <w:pPr>
              <w:pStyle w:val="TAL"/>
            </w:pPr>
            <w:r w:rsidRPr="006E59FF">
              <w:t>3GPP TS 24.141 [8A]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Presence user agent</w:t>
            </w:r>
          </w:p>
        </w:tc>
        <w:tc>
          <w:tcPr>
            <w:tcW w:w="1701" w:type="dxa"/>
          </w:tcPr>
          <w:p w:rsidR="00F7156C" w:rsidRPr="006E59FF" w:rsidRDefault="00F7156C" w:rsidP="00224438">
            <w:pPr>
              <w:pStyle w:val="TAL"/>
            </w:pPr>
            <w:r w:rsidRPr="006E59FF">
              <w:t>3GPP TS 24.141 [8A]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w:t>
            </w:r>
          </w:p>
        </w:tc>
        <w:tc>
          <w:tcPr>
            <w:tcW w:w="3402" w:type="dxa"/>
          </w:tcPr>
          <w:p w:rsidR="00F7156C" w:rsidRPr="006E59FF" w:rsidRDefault="00F7156C" w:rsidP="00224438">
            <w:pPr>
              <w:pStyle w:val="TAL"/>
            </w:pPr>
            <w:r w:rsidRPr="006E59FF">
              <w:t>Resource list server</w:t>
            </w:r>
          </w:p>
        </w:tc>
        <w:tc>
          <w:tcPr>
            <w:tcW w:w="1701" w:type="dxa"/>
          </w:tcPr>
          <w:p w:rsidR="00F7156C" w:rsidRPr="006E59FF" w:rsidRDefault="00F7156C" w:rsidP="00224438">
            <w:pPr>
              <w:pStyle w:val="TAL"/>
            </w:pPr>
            <w:r w:rsidRPr="006E59FF">
              <w:t>3GPP TS 24.141 [8A]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c3</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4</w:t>
            </w:r>
          </w:p>
        </w:tc>
        <w:tc>
          <w:tcPr>
            <w:tcW w:w="3402" w:type="dxa"/>
          </w:tcPr>
          <w:p w:rsidR="00F7156C" w:rsidRPr="006E59FF" w:rsidRDefault="00F7156C" w:rsidP="00224438">
            <w:pPr>
              <w:pStyle w:val="TAL"/>
            </w:pPr>
            <w:r w:rsidRPr="006E59FF">
              <w:t>Watcher</w:t>
            </w:r>
          </w:p>
        </w:tc>
        <w:tc>
          <w:tcPr>
            <w:tcW w:w="1701" w:type="dxa"/>
          </w:tcPr>
          <w:p w:rsidR="00F7156C" w:rsidRPr="006E59FF" w:rsidRDefault="00F7156C" w:rsidP="00224438">
            <w:pPr>
              <w:pStyle w:val="TAL"/>
            </w:pPr>
            <w:r w:rsidRPr="006E59FF">
              <w:t>3GPP TS 24.141 [8A]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11</w:t>
            </w:r>
          </w:p>
        </w:tc>
        <w:tc>
          <w:tcPr>
            <w:tcW w:w="3402" w:type="dxa"/>
          </w:tcPr>
          <w:p w:rsidR="00F7156C" w:rsidRPr="006E59FF" w:rsidRDefault="00F7156C" w:rsidP="00224438">
            <w:pPr>
              <w:pStyle w:val="TAL"/>
            </w:pPr>
            <w:r w:rsidRPr="006E59FF">
              <w:t>Conference focus</w:t>
            </w:r>
          </w:p>
        </w:tc>
        <w:tc>
          <w:tcPr>
            <w:tcW w:w="1701" w:type="dxa"/>
          </w:tcPr>
          <w:p w:rsidR="00F7156C" w:rsidRPr="006E59FF" w:rsidRDefault="00F7156C" w:rsidP="00224438">
            <w:pPr>
              <w:pStyle w:val="TAL"/>
            </w:pPr>
            <w:r w:rsidRPr="006E59FF">
              <w:t>3GPP TS 24.147 [8B]</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12</w:t>
            </w:r>
          </w:p>
        </w:tc>
        <w:tc>
          <w:tcPr>
            <w:tcW w:w="3402" w:type="dxa"/>
          </w:tcPr>
          <w:p w:rsidR="00F7156C" w:rsidRPr="006E59FF" w:rsidRDefault="00F7156C" w:rsidP="00224438">
            <w:pPr>
              <w:pStyle w:val="TAL"/>
            </w:pPr>
            <w:r w:rsidRPr="006E59FF">
              <w:t>Conference participant</w:t>
            </w:r>
          </w:p>
        </w:tc>
        <w:tc>
          <w:tcPr>
            <w:tcW w:w="1701" w:type="dxa"/>
          </w:tcPr>
          <w:p w:rsidR="00F7156C" w:rsidRPr="006E59FF" w:rsidRDefault="00F7156C" w:rsidP="00224438">
            <w:pPr>
              <w:pStyle w:val="TAL"/>
            </w:pPr>
            <w:r w:rsidRPr="006E59FF">
              <w:t>3GPP TS 24.147 [8B]</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c6</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21</w:t>
            </w:r>
          </w:p>
        </w:tc>
        <w:tc>
          <w:tcPr>
            <w:tcW w:w="3402" w:type="dxa"/>
          </w:tcPr>
          <w:p w:rsidR="00F7156C" w:rsidRPr="006E59FF" w:rsidRDefault="00F7156C" w:rsidP="00224438">
            <w:pPr>
              <w:pStyle w:val="TAL"/>
            </w:pPr>
            <w:r w:rsidRPr="006E59FF">
              <w:t>CSI user agent</w:t>
            </w:r>
          </w:p>
        </w:tc>
        <w:tc>
          <w:tcPr>
            <w:tcW w:w="1701" w:type="dxa"/>
          </w:tcPr>
          <w:p w:rsidR="00F7156C" w:rsidRPr="006E59FF" w:rsidRDefault="00F7156C" w:rsidP="00224438">
            <w:pPr>
              <w:pStyle w:val="TAL"/>
            </w:pPr>
            <w:r w:rsidRPr="006E59FF">
              <w:t>3GPP TS 24.279 [8E]</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c7</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22</w:t>
            </w:r>
          </w:p>
        </w:tc>
        <w:tc>
          <w:tcPr>
            <w:tcW w:w="3402" w:type="dxa"/>
          </w:tcPr>
          <w:p w:rsidR="00F7156C" w:rsidRPr="006E59FF" w:rsidRDefault="00F7156C" w:rsidP="00224438">
            <w:pPr>
              <w:pStyle w:val="TAL"/>
            </w:pPr>
            <w:r w:rsidRPr="006E59FF">
              <w:t>CSI application server</w:t>
            </w:r>
          </w:p>
        </w:tc>
        <w:tc>
          <w:tcPr>
            <w:tcW w:w="1701" w:type="dxa"/>
          </w:tcPr>
          <w:p w:rsidR="00F7156C" w:rsidRPr="006E59FF" w:rsidRDefault="00F7156C" w:rsidP="00224438">
            <w:pPr>
              <w:pStyle w:val="TAL"/>
            </w:pPr>
            <w:r w:rsidRPr="006E59FF">
              <w:t>3GPP TS 24.279 [8E]</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31</w:t>
            </w:r>
          </w:p>
        </w:tc>
        <w:tc>
          <w:tcPr>
            <w:tcW w:w="3402" w:type="dxa"/>
          </w:tcPr>
          <w:p w:rsidR="00F7156C" w:rsidRPr="006E59FF" w:rsidRDefault="00F7156C" w:rsidP="00224438">
            <w:pPr>
              <w:pStyle w:val="TAL"/>
            </w:pPr>
            <w:r w:rsidRPr="006E59FF">
              <w:t>Messaging application server</w:t>
            </w:r>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32</w:t>
            </w:r>
          </w:p>
        </w:tc>
        <w:tc>
          <w:tcPr>
            <w:tcW w:w="3402" w:type="dxa"/>
          </w:tcPr>
          <w:p w:rsidR="00F7156C" w:rsidRPr="006E59FF" w:rsidRDefault="00F7156C" w:rsidP="00224438">
            <w:pPr>
              <w:pStyle w:val="TAL"/>
            </w:pPr>
            <w:r w:rsidRPr="006E59FF">
              <w:t>Messaging list server</w:t>
            </w:r>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33</w:t>
            </w:r>
          </w:p>
        </w:tc>
        <w:tc>
          <w:tcPr>
            <w:tcW w:w="3402" w:type="dxa"/>
          </w:tcPr>
          <w:p w:rsidR="00F7156C" w:rsidRPr="006E59FF" w:rsidRDefault="00F7156C" w:rsidP="00224438">
            <w:pPr>
              <w:pStyle w:val="TAL"/>
            </w:pPr>
            <w:r w:rsidRPr="006E59FF">
              <w:t>Messaging participant</w:t>
            </w:r>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33A</w:t>
            </w:r>
          </w:p>
        </w:tc>
        <w:tc>
          <w:tcPr>
            <w:tcW w:w="3402" w:type="dxa"/>
          </w:tcPr>
          <w:p w:rsidR="00F7156C" w:rsidRPr="006E59FF" w:rsidRDefault="00F7156C" w:rsidP="00224438">
            <w:pPr>
              <w:pStyle w:val="TAL"/>
            </w:pPr>
            <w:r w:rsidRPr="006E59FF">
              <w:t>Page-mode messaging participant</w:t>
            </w:r>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33B</w:t>
            </w:r>
          </w:p>
        </w:tc>
        <w:tc>
          <w:tcPr>
            <w:tcW w:w="3402" w:type="dxa"/>
          </w:tcPr>
          <w:p w:rsidR="00F7156C" w:rsidRPr="006E59FF" w:rsidRDefault="00F7156C" w:rsidP="00224438">
            <w:pPr>
              <w:pStyle w:val="TAL"/>
            </w:pPr>
            <w:r w:rsidRPr="006E59FF">
              <w:rPr>
                <w:lang w:val="fr-FR"/>
              </w:rPr>
              <w:t>Session-mode messaging participant</w:t>
            </w:r>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34</w:t>
            </w:r>
          </w:p>
        </w:tc>
        <w:tc>
          <w:tcPr>
            <w:tcW w:w="3402" w:type="dxa"/>
          </w:tcPr>
          <w:p w:rsidR="00F7156C" w:rsidRPr="006E59FF" w:rsidRDefault="00F7156C" w:rsidP="00224438">
            <w:pPr>
              <w:pStyle w:val="TAL"/>
            </w:pPr>
            <w:r w:rsidRPr="006E59FF">
              <w:rPr>
                <w:lang w:val="fr-FR"/>
              </w:rPr>
              <w:t xml:space="preserve">Session-mode messaging </w:t>
            </w:r>
            <w:proofErr w:type="spellStart"/>
            <w:r w:rsidRPr="006E59FF">
              <w:rPr>
                <w:lang w:val="fr-FR"/>
              </w:rPr>
              <w:t>intermediate</w:t>
            </w:r>
            <w:proofErr w:type="spellEnd"/>
            <w:r w:rsidRPr="006E59FF">
              <w:rPr>
                <w:lang w:val="fr-FR"/>
              </w:rPr>
              <w:t xml:space="preserve"> </w:t>
            </w:r>
            <w:proofErr w:type="spellStart"/>
            <w:r w:rsidRPr="006E59FF">
              <w:rPr>
                <w:lang w:val="fr-FR"/>
              </w:rPr>
              <w:t>node</w:t>
            </w:r>
            <w:proofErr w:type="spellEnd"/>
          </w:p>
        </w:tc>
        <w:tc>
          <w:tcPr>
            <w:tcW w:w="1701" w:type="dxa"/>
          </w:tcPr>
          <w:p w:rsidR="00F7156C" w:rsidRPr="006E59FF" w:rsidRDefault="00F7156C" w:rsidP="00224438">
            <w:pPr>
              <w:pStyle w:val="TAL"/>
            </w:pPr>
            <w:r w:rsidRPr="006E59FF">
              <w:t>3GPP TS 24.247 [8F]</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50</w:t>
            </w:r>
          </w:p>
        </w:tc>
        <w:tc>
          <w:tcPr>
            <w:tcW w:w="3402" w:type="dxa"/>
          </w:tcPr>
          <w:p w:rsidR="00F7156C" w:rsidRPr="006E59FF" w:rsidRDefault="00F7156C" w:rsidP="00224438">
            <w:pPr>
              <w:pStyle w:val="TAL"/>
            </w:pPr>
            <w:r w:rsidRPr="006E59FF">
              <w:t>Multimedia telephony service participant</w:t>
            </w:r>
          </w:p>
        </w:tc>
        <w:tc>
          <w:tcPr>
            <w:tcW w:w="1701" w:type="dxa"/>
          </w:tcPr>
          <w:p w:rsidR="00F7156C" w:rsidRPr="006E59FF" w:rsidRDefault="00F7156C" w:rsidP="00224438">
            <w:pPr>
              <w:pStyle w:val="TAL"/>
            </w:pPr>
            <w:r w:rsidRPr="006E59FF">
              <w:t>3GPP TS 24.173 [8H]</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50A</w:t>
            </w:r>
          </w:p>
        </w:tc>
        <w:tc>
          <w:tcPr>
            <w:tcW w:w="3402" w:type="dxa"/>
          </w:tcPr>
          <w:p w:rsidR="00F7156C" w:rsidRPr="006E59FF" w:rsidRDefault="00F7156C" w:rsidP="00224438">
            <w:pPr>
              <w:pStyle w:val="TAL"/>
            </w:pPr>
            <w:r w:rsidRPr="006E59FF">
              <w:t>Multimedia telephony service application server</w:t>
            </w:r>
          </w:p>
        </w:tc>
        <w:tc>
          <w:tcPr>
            <w:tcW w:w="1701" w:type="dxa"/>
          </w:tcPr>
          <w:p w:rsidR="00F7156C" w:rsidRPr="006E59FF" w:rsidRDefault="00F7156C" w:rsidP="00224438">
            <w:pPr>
              <w:pStyle w:val="TAL"/>
            </w:pPr>
            <w:r w:rsidRPr="006E59FF">
              <w:t>3GPP TS 24.173 [8H]</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c9</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51</w:t>
            </w:r>
          </w:p>
        </w:tc>
        <w:tc>
          <w:tcPr>
            <w:tcW w:w="3402" w:type="dxa"/>
          </w:tcPr>
          <w:p w:rsidR="00F7156C" w:rsidRPr="006E59FF" w:rsidRDefault="00F7156C" w:rsidP="00224438">
            <w:pPr>
              <w:pStyle w:val="TAL"/>
            </w:pPr>
            <w:r w:rsidRPr="006E59FF">
              <w:t>Message waiting indication subscriber UA</w:t>
            </w:r>
          </w:p>
        </w:tc>
        <w:tc>
          <w:tcPr>
            <w:tcW w:w="1701" w:type="dxa"/>
          </w:tcPr>
          <w:p w:rsidR="00F7156C" w:rsidRPr="006E59FF" w:rsidRDefault="00F7156C" w:rsidP="00224438">
            <w:pPr>
              <w:pStyle w:val="TAL"/>
            </w:pPr>
            <w:r w:rsidRPr="006E59FF">
              <w:t>3GPP TS 24.606 [8I]</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52</w:t>
            </w:r>
          </w:p>
        </w:tc>
        <w:tc>
          <w:tcPr>
            <w:tcW w:w="3402" w:type="dxa"/>
          </w:tcPr>
          <w:p w:rsidR="00F7156C" w:rsidRPr="006E59FF" w:rsidRDefault="00F7156C" w:rsidP="00224438">
            <w:pPr>
              <w:pStyle w:val="TAL"/>
            </w:pPr>
            <w:r w:rsidRPr="006E59FF">
              <w:t>Message waiting indication notifier UA</w:t>
            </w:r>
          </w:p>
        </w:tc>
        <w:tc>
          <w:tcPr>
            <w:tcW w:w="1701" w:type="dxa"/>
          </w:tcPr>
          <w:p w:rsidR="00F7156C" w:rsidRPr="006E59FF" w:rsidRDefault="00F7156C" w:rsidP="00224438">
            <w:pPr>
              <w:pStyle w:val="TAL"/>
            </w:pPr>
            <w:r w:rsidRPr="006E59FF">
              <w:t>3GPP TS 24.606 [8I]</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c3</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53</w:t>
            </w:r>
          </w:p>
        </w:tc>
        <w:tc>
          <w:tcPr>
            <w:tcW w:w="3402" w:type="dxa"/>
          </w:tcPr>
          <w:p w:rsidR="00F7156C" w:rsidRPr="006E59FF" w:rsidRDefault="00F7156C" w:rsidP="00224438">
            <w:pPr>
              <w:pStyle w:val="TAL"/>
            </w:pPr>
            <w:r w:rsidRPr="006E59FF">
              <w:t>Advice of charge application server</w:t>
            </w:r>
          </w:p>
        </w:tc>
        <w:tc>
          <w:tcPr>
            <w:tcW w:w="1701" w:type="dxa"/>
          </w:tcPr>
          <w:p w:rsidR="00F7156C" w:rsidRPr="006E59FF" w:rsidRDefault="00F7156C" w:rsidP="00224438">
            <w:pPr>
              <w:pStyle w:val="TAL"/>
            </w:pPr>
            <w:r w:rsidRPr="006E59FF">
              <w:t xml:space="preserve">3GPP TS 24.647 </w:t>
            </w:r>
            <w:r w:rsidRPr="006E59FF">
              <w:rPr>
                <w:lang w:eastAsia="zh-CN"/>
              </w:rPr>
              <w:t>[8N]</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54</w:t>
            </w:r>
          </w:p>
        </w:tc>
        <w:tc>
          <w:tcPr>
            <w:tcW w:w="3402" w:type="dxa"/>
          </w:tcPr>
          <w:p w:rsidR="00F7156C" w:rsidRPr="006E59FF" w:rsidRDefault="00F7156C" w:rsidP="00224438">
            <w:pPr>
              <w:pStyle w:val="TAL"/>
            </w:pPr>
            <w:r w:rsidRPr="006E59FF">
              <w:t>Advice of charge UA client</w:t>
            </w:r>
          </w:p>
        </w:tc>
        <w:tc>
          <w:tcPr>
            <w:tcW w:w="1701" w:type="dxa"/>
          </w:tcPr>
          <w:p w:rsidR="00F7156C" w:rsidRPr="006E59FF" w:rsidRDefault="00F7156C" w:rsidP="00224438">
            <w:pPr>
              <w:pStyle w:val="TAL"/>
            </w:pPr>
            <w:r w:rsidRPr="006E59FF">
              <w:t xml:space="preserve">3GPP TS 24.647 </w:t>
            </w:r>
            <w:r w:rsidRPr="006E59FF">
              <w:rPr>
                <w:lang w:eastAsia="zh-CN"/>
              </w:rPr>
              <w:t>[8N]</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55</w:t>
            </w:r>
          </w:p>
        </w:tc>
        <w:tc>
          <w:tcPr>
            <w:tcW w:w="3402" w:type="dxa"/>
          </w:tcPr>
          <w:p w:rsidR="00F7156C" w:rsidRPr="006E59FF" w:rsidRDefault="00F7156C" w:rsidP="00224438">
            <w:pPr>
              <w:pStyle w:val="TAL"/>
            </w:pPr>
            <w:r w:rsidRPr="006E59FF">
              <w:t>Ut reference point XCAP server for supplementary services</w:t>
            </w:r>
          </w:p>
        </w:tc>
        <w:tc>
          <w:tcPr>
            <w:tcW w:w="1701" w:type="dxa"/>
          </w:tcPr>
          <w:p w:rsidR="00F7156C" w:rsidRPr="006E59FF" w:rsidRDefault="00F7156C" w:rsidP="00224438">
            <w:pPr>
              <w:pStyle w:val="TAL"/>
            </w:pPr>
            <w:r w:rsidRPr="006E59FF">
              <w:t>3GPP TS 24.623 [8P]</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c3</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56</w:t>
            </w:r>
          </w:p>
        </w:tc>
        <w:tc>
          <w:tcPr>
            <w:tcW w:w="3402" w:type="dxa"/>
          </w:tcPr>
          <w:p w:rsidR="00F7156C" w:rsidRPr="006E59FF" w:rsidRDefault="00F7156C" w:rsidP="00224438">
            <w:pPr>
              <w:pStyle w:val="TAL"/>
            </w:pPr>
            <w:r w:rsidRPr="006E59FF">
              <w:t>Ut reference point XCAP client for supplementary services</w:t>
            </w:r>
          </w:p>
        </w:tc>
        <w:tc>
          <w:tcPr>
            <w:tcW w:w="1701" w:type="dxa"/>
          </w:tcPr>
          <w:p w:rsidR="00F7156C" w:rsidRPr="006E59FF" w:rsidRDefault="00F7156C" w:rsidP="00224438">
            <w:pPr>
              <w:pStyle w:val="TAL"/>
            </w:pPr>
            <w:r w:rsidRPr="006E59FF">
              <w:t>3GPP TS 24.623 [8P]</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57</w:t>
            </w:r>
          </w:p>
        </w:tc>
        <w:tc>
          <w:tcPr>
            <w:tcW w:w="3402" w:type="dxa"/>
          </w:tcPr>
          <w:p w:rsidR="00F7156C" w:rsidRPr="006E59FF" w:rsidRDefault="00F7156C" w:rsidP="00224438">
            <w:pPr>
              <w:pStyle w:val="TAL"/>
            </w:pPr>
            <w:r w:rsidRPr="006E59FF">
              <w:t>Customized alerting tones application server</w:t>
            </w:r>
          </w:p>
        </w:tc>
        <w:tc>
          <w:tcPr>
            <w:tcW w:w="1701" w:type="dxa"/>
          </w:tcPr>
          <w:p w:rsidR="00F7156C" w:rsidRPr="006E59FF" w:rsidRDefault="00F7156C" w:rsidP="00224438">
            <w:pPr>
              <w:pStyle w:val="TAL"/>
            </w:pPr>
            <w:r w:rsidRPr="006E59FF">
              <w:t>3GPP TS 24.182 [8Q]</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58</w:t>
            </w:r>
          </w:p>
        </w:tc>
        <w:tc>
          <w:tcPr>
            <w:tcW w:w="3402" w:type="dxa"/>
          </w:tcPr>
          <w:p w:rsidR="00F7156C" w:rsidRPr="006E59FF" w:rsidRDefault="00F7156C" w:rsidP="00224438">
            <w:pPr>
              <w:pStyle w:val="TAL"/>
            </w:pPr>
            <w:r w:rsidRPr="006E59FF">
              <w:t>Customized alerting tones UA client</w:t>
            </w:r>
          </w:p>
        </w:tc>
        <w:tc>
          <w:tcPr>
            <w:tcW w:w="1701" w:type="dxa"/>
          </w:tcPr>
          <w:p w:rsidR="00F7156C" w:rsidRPr="006E59FF" w:rsidRDefault="00F7156C" w:rsidP="00224438">
            <w:pPr>
              <w:pStyle w:val="TAL"/>
            </w:pPr>
            <w:r w:rsidRPr="006E59FF">
              <w:t>3GPP TS 24.182 [8Q]</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59</w:t>
            </w:r>
          </w:p>
        </w:tc>
        <w:tc>
          <w:tcPr>
            <w:tcW w:w="3402" w:type="dxa"/>
          </w:tcPr>
          <w:p w:rsidR="00F7156C" w:rsidRPr="006E59FF" w:rsidRDefault="00F7156C" w:rsidP="00224438">
            <w:pPr>
              <w:pStyle w:val="TAL"/>
            </w:pPr>
            <w:r w:rsidRPr="006E59FF">
              <w:t>Customized ringing signal application server</w:t>
            </w:r>
          </w:p>
        </w:tc>
        <w:tc>
          <w:tcPr>
            <w:tcW w:w="1701" w:type="dxa"/>
          </w:tcPr>
          <w:p w:rsidR="00F7156C" w:rsidRPr="006E59FF" w:rsidRDefault="00F7156C" w:rsidP="00224438">
            <w:pPr>
              <w:pStyle w:val="TAL"/>
            </w:pPr>
            <w:r w:rsidRPr="006E59FF">
              <w:t>3GPP TS 24.183 [8R]</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c8</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60</w:t>
            </w:r>
          </w:p>
        </w:tc>
        <w:tc>
          <w:tcPr>
            <w:tcW w:w="3402" w:type="dxa"/>
          </w:tcPr>
          <w:p w:rsidR="00F7156C" w:rsidRPr="006E59FF" w:rsidRDefault="00F7156C" w:rsidP="00224438">
            <w:pPr>
              <w:pStyle w:val="TAL"/>
            </w:pPr>
            <w:r w:rsidRPr="006E59FF">
              <w:t>Customized ringing signal UA client</w:t>
            </w:r>
          </w:p>
        </w:tc>
        <w:tc>
          <w:tcPr>
            <w:tcW w:w="1701" w:type="dxa"/>
          </w:tcPr>
          <w:p w:rsidR="00F7156C" w:rsidRPr="006E59FF" w:rsidRDefault="00F7156C" w:rsidP="00224438">
            <w:pPr>
              <w:pStyle w:val="TAL"/>
            </w:pPr>
            <w:r w:rsidRPr="006E59FF">
              <w:t>3GPP TS 24.183 [8R]</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61</w:t>
            </w:r>
          </w:p>
        </w:tc>
        <w:tc>
          <w:tcPr>
            <w:tcW w:w="3402" w:type="dxa"/>
          </w:tcPr>
          <w:p w:rsidR="00F7156C" w:rsidRPr="006E59FF" w:rsidRDefault="00F7156C" w:rsidP="00224438">
            <w:pPr>
              <w:pStyle w:val="TAL"/>
            </w:pPr>
            <w:r w:rsidRPr="006E59FF">
              <w:t>SM-over-IP sender</w:t>
            </w:r>
          </w:p>
        </w:tc>
        <w:tc>
          <w:tcPr>
            <w:tcW w:w="1701" w:type="dxa"/>
          </w:tcPr>
          <w:p w:rsidR="00F7156C" w:rsidRPr="006E59FF" w:rsidRDefault="00F7156C" w:rsidP="00224438">
            <w:pPr>
              <w:pStyle w:val="TAL"/>
            </w:pPr>
            <w:r w:rsidRPr="006E59FF">
              <w:t>3GPP TS 24.341 [8L]</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62</w:t>
            </w:r>
          </w:p>
        </w:tc>
        <w:tc>
          <w:tcPr>
            <w:tcW w:w="3402" w:type="dxa"/>
          </w:tcPr>
          <w:p w:rsidR="00F7156C" w:rsidRPr="006E59FF" w:rsidRDefault="00F7156C" w:rsidP="00224438">
            <w:pPr>
              <w:pStyle w:val="TAL"/>
            </w:pPr>
            <w:r w:rsidRPr="006E59FF">
              <w:t>SM-over-IP receiver</w:t>
            </w:r>
          </w:p>
        </w:tc>
        <w:tc>
          <w:tcPr>
            <w:tcW w:w="1701" w:type="dxa"/>
          </w:tcPr>
          <w:p w:rsidR="00F7156C" w:rsidRPr="006E59FF" w:rsidRDefault="00F7156C" w:rsidP="00224438">
            <w:pPr>
              <w:pStyle w:val="TAL"/>
            </w:pPr>
            <w:r w:rsidRPr="006E59FF">
              <w:t>3GPP TS 24.341 [8L]</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63</w:t>
            </w:r>
          </w:p>
        </w:tc>
        <w:tc>
          <w:tcPr>
            <w:tcW w:w="3402" w:type="dxa"/>
          </w:tcPr>
          <w:p w:rsidR="00F7156C" w:rsidRPr="006E59FF" w:rsidRDefault="00F7156C" w:rsidP="00224438">
            <w:pPr>
              <w:pStyle w:val="TAL"/>
            </w:pPr>
            <w:r w:rsidRPr="006E59FF">
              <w:t>IP-SM-GW</w:t>
            </w:r>
          </w:p>
        </w:tc>
        <w:tc>
          <w:tcPr>
            <w:tcW w:w="1701" w:type="dxa"/>
          </w:tcPr>
          <w:p w:rsidR="00F7156C" w:rsidRPr="006E59FF" w:rsidRDefault="00F7156C" w:rsidP="00224438">
            <w:pPr>
              <w:pStyle w:val="TAL"/>
            </w:pPr>
            <w:r w:rsidRPr="006E59FF">
              <w:t>3GPP TS 24.341 [8L]</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71</w:t>
            </w:r>
          </w:p>
        </w:tc>
        <w:tc>
          <w:tcPr>
            <w:tcW w:w="3402" w:type="dxa"/>
          </w:tcPr>
          <w:p w:rsidR="00F7156C" w:rsidRPr="006E59FF" w:rsidRDefault="00F7156C" w:rsidP="00224438">
            <w:pPr>
              <w:pStyle w:val="TAL"/>
            </w:pPr>
            <w:r w:rsidRPr="006E59FF">
              <w:t>IP-SM-GW</w:t>
            </w:r>
          </w:p>
        </w:tc>
        <w:tc>
          <w:tcPr>
            <w:tcW w:w="1701" w:type="dxa"/>
          </w:tcPr>
          <w:p w:rsidR="00F7156C" w:rsidRPr="006E59FF" w:rsidRDefault="00F7156C" w:rsidP="00224438">
            <w:pPr>
              <w:pStyle w:val="TAL"/>
            </w:pPr>
            <w:r w:rsidRPr="006E59FF">
              <w:t>3GPP TS 29.311 [15A]</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c10</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81</w:t>
            </w:r>
          </w:p>
        </w:tc>
        <w:tc>
          <w:tcPr>
            <w:tcW w:w="3402" w:type="dxa"/>
          </w:tcPr>
          <w:p w:rsidR="00F7156C" w:rsidRPr="006E59FF" w:rsidRDefault="00F7156C" w:rsidP="00224438">
            <w:pPr>
              <w:pStyle w:val="TAL"/>
            </w:pPr>
            <w:smartTag w:uri="urn:schemas-microsoft-com:office:smarttags" w:element="stockticker">
              <w:r w:rsidRPr="006E59FF">
                <w:t>MSC</w:t>
              </w:r>
            </w:smartTag>
            <w:r w:rsidRPr="006E59FF">
              <w:t xml:space="preserve"> Server enhanced for ICS</w:t>
            </w:r>
          </w:p>
        </w:tc>
        <w:tc>
          <w:tcPr>
            <w:tcW w:w="1701" w:type="dxa"/>
          </w:tcPr>
          <w:p w:rsidR="00F7156C" w:rsidRPr="006E59FF" w:rsidRDefault="00F7156C" w:rsidP="00224438">
            <w:pPr>
              <w:pStyle w:val="TAL"/>
            </w:pPr>
            <w:r w:rsidRPr="006E59FF">
              <w:t>3GPP TS 24.292 [8O]</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81A</w:t>
            </w:r>
          </w:p>
        </w:tc>
        <w:tc>
          <w:tcPr>
            <w:tcW w:w="3402" w:type="dxa"/>
          </w:tcPr>
          <w:p w:rsidR="00F7156C" w:rsidRPr="006E59FF" w:rsidRDefault="00F7156C" w:rsidP="00224438">
            <w:pPr>
              <w:pStyle w:val="TAL"/>
            </w:pPr>
            <w:smartTag w:uri="urn:schemas-microsoft-com:office:smarttags" w:element="stockticker">
              <w:r w:rsidRPr="006E59FF">
                <w:t>MSC</w:t>
              </w:r>
            </w:smartTag>
            <w:r w:rsidRPr="006E59FF">
              <w:t xml:space="preserve"> server enhanced for SRVCC using SIP interface </w:t>
            </w:r>
          </w:p>
        </w:tc>
        <w:tc>
          <w:tcPr>
            <w:tcW w:w="1701" w:type="dxa"/>
          </w:tcPr>
          <w:p w:rsidR="00F7156C" w:rsidRPr="006E59FF" w:rsidRDefault="00F7156C" w:rsidP="00224438">
            <w:pPr>
              <w:pStyle w:val="TAL"/>
            </w:pPr>
            <w:r w:rsidRPr="006E59FF">
              <w:t>3GPP TS 24.237</w:t>
            </w:r>
          </w:p>
          <w:p w:rsidR="00F7156C" w:rsidRPr="006E59FF" w:rsidRDefault="00F7156C" w:rsidP="00224438">
            <w:pPr>
              <w:pStyle w:val="TAL"/>
            </w:pPr>
            <w:r w:rsidRPr="006E59FF">
              <w:t>[8M]</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81B</w:t>
            </w:r>
          </w:p>
        </w:tc>
        <w:tc>
          <w:tcPr>
            <w:tcW w:w="3402" w:type="dxa"/>
          </w:tcPr>
          <w:p w:rsidR="00F7156C" w:rsidRPr="006E59FF" w:rsidRDefault="00F7156C" w:rsidP="00224438">
            <w:pPr>
              <w:pStyle w:val="TAL"/>
            </w:pPr>
            <w:smartTag w:uri="urn:schemas-microsoft-com:office:smarttags" w:element="stockticker">
              <w:r w:rsidRPr="006E59FF">
                <w:t>MSC</w:t>
              </w:r>
            </w:smartTag>
            <w:r w:rsidRPr="006E59FF">
              <w:t xml:space="preserve"> server enhanced for DRVCC using SIP interface </w:t>
            </w:r>
          </w:p>
        </w:tc>
        <w:tc>
          <w:tcPr>
            <w:tcW w:w="1701" w:type="dxa"/>
          </w:tcPr>
          <w:p w:rsidR="00F7156C" w:rsidRPr="006E59FF" w:rsidRDefault="00F7156C" w:rsidP="00224438">
            <w:pPr>
              <w:pStyle w:val="TAL"/>
            </w:pPr>
            <w:r w:rsidRPr="006E59FF">
              <w:t>3GPP TS 24.237 [8M]</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lastRenderedPageBreak/>
              <w:t>82</w:t>
            </w:r>
          </w:p>
        </w:tc>
        <w:tc>
          <w:tcPr>
            <w:tcW w:w="3402" w:type="dxa"/>
          </w:tcPr>
          <w:p w:rsidR="00F7156C" w:rsidRPr="006E59FF" w:rsidRDefault="00F7156C" w:rsidP="00224438">
            <w:pPr>
              <w:pStyle w:val="TAL"/>
            </w:pPr>
            <w:r w:rsidRPr="006E59FF">
              <w:t>ICS user agent</w:t>
            </w:r>
          </w:p>
        </w:tc>
        <w:tc>
          <w:tcPr>
            <w:tcW w:w="1701" w:type="dxa"/>
          </w:tcPr>
          <w:p w:rsidR="00F7156C" w:rsidRPr="006E59FF" w:rsidRDefault="00F7156C" w:rsidP="00224438">
            <w:pPr>
              <w:pStyle w:val="TAL"/>
            </w:pPr>
            <w:r w:rsidRPr="006E59FF">
              <w:t>3GPP TS 24.292 [8O]</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83</w:t>
            </w:r>
          </w:p>
        </w:tc>
        <w:tc>
          <w:tcPr>
            <w:tcW w:w="3402" w:type="dxa"/>
          </w:tcPr>
          <w:p w:rsidR="00F7156C" w:rsidRPr="006E59FF" w:rsidRDefault="00F7156C" w:rsidP="00224438">
            <w:pPr>
              <w:pStyle w:val="TAL"/>
            </w:pPr>
            <w:smartTag w:uri="urn:schemas-microsoft-com:office:smarttags" w:element="stockticker">
              <w:r w:rsidRPr="006E59FF">
                <w:t>SCC</w:t>
              </w:r>
            </w:smartTag>
            <w:r w:rsidRPr="006E59FF">
              <w:t xml:space="preserve"> application server</w:t>
            </w:r>
          </w:p>
        </w:tc>
        <w:tc>
          <w:tcPr>
            <w:tcW w:w="1701" w:type="dxa"/>
          </w:tcPr>
          <w:p w:rsidR="00F7156C" w:rsidRPr="006E59FF" w:rsidRDefault="00F7156C" w:rsidP="00224438">
            <w:pPr>
              <w:pStyle w:val="TAL"/>
            </w:pPr>
            <w:r w:rsidRPr="006E59FF">
              <w:t>3GPP TS 24.292 [8O]</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c9</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EATF</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c12</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rPr>
                <w:lang w:val="en-US"/>
              </w:rPr>
            </w:pP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c9</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86</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rPr>
                <w:lang w:val="nb-NO"/>
              </w:rPr>
            </w:pPr>
            <w:r w:rsidRPr="006E59FF">
              <w:rPr>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87</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Session continuity controller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24.337 [8ZC]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88</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rPr>
                <w:lang w:val="en-US"/>
              </w:rPr>
            </w:pPr>
            <w:r w:rsidRPr="006E59FF">
              <w:t>ATCF (proxy)</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c13 (note 4)</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89</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rPr>
                <w:lang w:val="en-US"/>
              </w:rPr>
            </w:pPr>
            <w:r w:rsidRPr="006E59FF">
              <w:t>ATCF (UA)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c12 (note 4)</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91</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rPr>
                <w:lang w:val="fr-FR"/>
              </w:rPr>
            </w:pPr>
            <w:proofErr w:type="spellStart"/>
            <w:r w:rsidRPr="006E59FF">
              <w:rPr>
                <w:lang w:val="fr-FR"/>
              </w:rPr>
              <w:t>Malicious</w:t>
            </w:r>
            <w:proofErr w:type="spellEnd"/>
            <w:r w:rsidRPr="006E59FF">
              <w:rPr>
                <w:lang w:val="fr-FR"/>
              </w:rPr>
              <w:t xml:space="preserve">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 xml:space="preserve">3GPP TS 24.616 </w:t>
            </w:r>
            <w:r w:rsidRPr="006E59FF">
              <w:rPr>
                <w:lang w:eastAsia="zh-CN"/>
              </w:rPr>
              <w:t>[8S]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c9</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USSI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c2</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92A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smartTag w:uri="urn:schemas-microsoft-com:office:smarttags" w:element="stockticker">
              <w:r w:rsidRPr="006E59FF">
                <w:t>USSI</w:t>
              </w:r>
            </w:smartTag>
            <w:r w:rsidRPr="006E59FF">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c17</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92B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smartTag w:uri="urn:schemas-microsoft-com:office:smarttags" w:element="stockticker">
              <w:r w:rsidRPr="006E59FF">
                <w:t>USSI</w:t>
              </w:r>
            </w:smartTag>
            <w:r w:rsidRPr="006E59FF">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c17</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USSI AS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c3</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93A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c18</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93B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c18</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TP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24.103 [7G]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c14</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95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proofErr w:type="spellStart"/>
            <w:r w:rsidRPr="006E59FF">
              <w:t>eP</w:t>
            </w:r>
            <w:proofErr w:type="spellEnd"/>
            <w:r w:rsidRPr="006E59FF">
              <w:t>-CSCF (P-CSCF enhanced for WebRTC)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24.371 [8Z]</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c15</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101</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24.525 [8ZA]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c16</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102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MCPTT client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c19</w:t>
            </w:r>
          </w:p>
        </w:tc>
      </w:tr>
      <w:tr w:rsidR="00F7156C" w:rsidRPr="006E59FF" w:rsidTr="00224438">
        <w:tblPrEx>
          <w:tblCellMar>
            <w:top w:w="0" w:type="dxa"/>
            <w:bottom w:w="0" w:type="dxa"/>
          </w:tblCellMar>
        </w:tblPrEx>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103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MCPTT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224438">
            <w:pPr>
              <w:pStyle w:val="TAL"/>
            </w:pPr>
            <w:r w:rsidRPr="006E59FF">
              <w:t>c20</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t>c1:</w:t>
            </w:r>
            <w:r w:rsidRPr="006E59FF">
              <w:tab/>
              <w:t xml:space="preserve">IF A.3/7A </w:t>
            </w:r>
            <w:smartTag w:uri="urn:schemas-microsoft-com:office:smarttags" w:element="stockticker">
              <w:r w:rsidRPr="006E59FF">
                <w:t>AND</w:t>
              </w:r>
            </w:smartTag>
            <w:r w:rsidRPr="006E59FF">
              <w:t xml:space="preserve"> A.3/7B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 and AS acting as originating UA.</w:t>
            </w:r>
          </w:p>
          <w:p w:rsidR="00F7156C" w:rsidRPr="006E59FF" w:rsidRDefault="00F7156C" w:rsidP="00224438">
            <w:pPr>
              <w:pStyle w:val="TAN"/>
            </w:pPr>
            <w:r w:rsidRPr="006E59FF">
              <w:t>c2:</w:t>
            </w:r>
            <w:r w:rsidRPr="006E59FF">
              <w:tab/>
              <w:t xml:space="preserve">IF A.3/1 THEN o </w:t>
            </w:r>
            <w:smartTag w:uri="urn:schemas-microsoft-com:office:smarttags" w:element="stockticker">
              <w:r w:rsidRPr="006E59FF">
                <w:t>ELSE</w:t>
              </w:r>
            </w:smartTag>
            <w:r w:rsidRPr="006E59FF">
              <w:t xml:space="preserve"> n/a - - UE.</w:t>
            </w:r>
          </w:p>
          <w:p w:rsidR="00F7156C" w:rsidRPr="006E59FF" w:rsidRDefault="00F7156C" w:rsidP="00224438">
            <w:pPr>
              <w:pStyle w:val="TAN"/>
            </w:pPr>
            <w:r w:rsidRPr="006E59FF">
              <w:t>c3:</w:t>
            </w:r>
            <w:r w:rsidRPr="006E59FF">
              <w:tab/>
              <w:t xml:space="preserve">IF A.3/7A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w:t>
            </w:r>
          </w:p>
          <w:p w:rsidR="00F7156C" w:rsidRPr="006E59FF" w:rsidRDefault="00F7156C" w:rsidP="00224438">
            <w:pPr>
              <w:pStyle w:val="TAN"/>
            </w:pPr>
            <w:r w:rsidRPr="006E59FF">
              <w:t>c4:</w:t>
            </w:r>
            <w:r w:rsidRPr="006E59FF">
              <w:tab/>
              <w:t xml:space="preserve">IF A.3/1 OR A.3/7B THEN o </w:t>
            </w:r>
            <w:smartTag w:uri="urn:schemas-microsoft-com:office:smarttags" w:element="stockticker">
              <w:r w:rsidRPr="006E59FF">
                <w:t>ELSE</w:t>
              </w:r>
            </w:smartTag>
            <w:r w:rsidRPr="006E59FF">
              <w:t xml:space="preserve"> n/a - - UE or AS acting as originating UA.</w:t>
            </w:r>
          </w:p>
          <w:p w:rsidR="00F7156C" w:rsidRPr="006E59FF" w:rsidRDefault="00F7156C" w:rsidP="00224438">
            <w:pPr>
              <w:pStyle w:val="TAN"/>
            </w:pPr>
            <w:r w:rsidRPr="006E59FF">
              <w:t>c5:</w:t>
            </w:r>
            <w:r w:rsidRPr="006E59FF">
              <w:tab/>
              <w:t xml:space="preserve">IF A.3/7D </w:t>
            </w:r>
            <w:smartTag w:uri="urn:schemas-microsoft-com:office:smarttags" w:element="stockticker">
              <w:r w:rsidRPr="006E59FF">
                <w:t>AND</w:t>
              </w:r>
            </w:smartTag>
            <w:r w:rsidRPr="006E59FF">
              <w:t xml:space="preserve"> A.3/8 THEN o </w:t>
            </w:r>
            <w:smartTag w:uri="urn:schemas-microsoft-com:office:smarttags" w:element="stockticker">
              <w:r w:rsidRPr="006E59FF">
                <w:t>ELSE</w:t>
              </w:r>
            </w:smartTag>
            <w:r w:rsidRPr="006E59FF">
              <w:t xml:space="preserve"> n/a - - AS performing 3rd party call control and MRFC (note 2).</w:t>
            </w:r>
          </w:p>
          <w:p w:rsidR="00F7156C" w:rsidRPr="006E59FF" w:rsidRDefault="00F7156C" w:rsidP="00224438">
            <w:pPr>
              <w:pStyle w:val="TAN"/>
            </w:pPr>
            <w:r w:rsidRPr="006E59FF">
              <w:t>c6:</w:t>
            </w:r>
            <w:r w:rsidRPr="006E59FF">
              <w:tab/>
              <w:t xml:space="preserve">IF A.3/1 OR A.3A/11 THEN o </w:t>
            </w:r>
            <w:smartTag w:uri="urn:schemas-microsoft-com:office:smarttags" w:element="stockticker">
              <w:r w:rsidRPr="006E59FF">
                <w:t>ELSE</w:t>
              </w:r>
            </w:smartTag>
            <w:r w:rsidRPr="006E59FF">
              <w:t xml:space="preserve"> n/a - - UE or conference focus.</w:t>
            </w:r>
          </w:p>
          <w:p w:rsidR="00F7156C" w:rsidRPr="006E59FF" w:rsidRDefault="00F7156C" w:rsidP="00224438">
            <w:pPr>
              <w:pStyle w:val="TAN"/>
            </w:pPr>
            <w:r w:rsidRPr="006E59FF">
              <w:t>c7:</w:t>
            </w:r>
            <w:r w:rsidRPr="006E59FF">
              <w:tab/>
              <w:t xml:space="preserve">IF A.3/1 THEN o </w:t>
            </w:r>
            <w:smartTag w:uri="urn:schemas-microsoft-com:office:smarttags" w:element="stockticker">
              <w:r w:rsidRPr="006E59FF">
                <w:t>ELSE</w:t>
              </w:r>
            </w:smartTag>
            <w:r w:rsidRPr="006E59FF">
              <w:t xml:space="preserve"> n/a - - UE.</w:t>
            </w:r>
          </w:p>
          <w:p w:rsidR="00F7156C" w:rsidRPr="006E59FF" w:rsidRDefault="00F7156C" w:rsidP="00224438">
            <w:pPr>
              <w:pStyle w:val="TAN"/>
            </w:pPr>
            <w:r w:rsidRPr="006E59FF">
              <w:t>c8:</w:t>
            </w:r>
            <w:r w:rsidRPr="006E59FF">
              <w:tab/>
              <w:t xml:space="preserve">IF A.3/7D THEN o </w:t>
            </w:r>
            <w:smartTag w:uri="urn:schemas-microsoft-com:office:smarttags" w:element="stockticker">
              <w:r w:rsidRPr="006E59FF">
                <w:t>ELSE</w:t>
              </w:r>
            </w:smartTag>
            <w:r w:rsidRPr="006E59FF">
              <w:t xml:space="preserve"> n/a - - AS performing 3rd party call control.</w:t>
            </w:r>
          </w:p>
          <w:p w:rsidR="00F7156C" w:rsidRPr="006E59FF" w:rsidRDefault="00F7156C" w:rsidP="00224438">
            <w:pPr>
              <w:pStyle w:val="TAN"/>
            </w:pPr>
            <w:r w:rsidRPr="006E59FF">
              <w:t>c9:</w:t>
            </w:r>
            <w:r w:rsidRPr="006E59FF">
              <w:tab/>
              <w:t xml:space="preserve">IF A.3/7A OR A.3/7B OR A.3/7C OR A.3/7D THEN o </w:t>
            </w:r>
            <w:smartTag w:uri="urn:schemas-microsoft-com:office:smarttags" w:element="stockticker">
              <w:r w:rsidRPr="006E59FF">
                <w:t>ELSE</w:t>
              </w:r>
            </w:smartTag>
            <w:r w:rsidRPr="006E59FF">
              <w:t xml:space="preserve"> n/a - - AS acting as terminating UA, or redirect server, AS acting as originating UA, AS acting as a SIP proxy, AS performing 3rd party call control.</w:t>
            </w:r>
          </w:p>
          <w:p w:rsidR="00F7156C" w:rsidRPr="006E59FF" w:rsidRDefault="00F7156C" w:rsidP="00224438">
            <w:pPr>
              <w:pStyle w:val="TAN"/>
            </w:pPr>
            <w:r w:rsidRPr="006E59FF">
              <w:t>c10:</w:t>
            </w:r>
            <w:r w:rsidRPr="006E59FF">
              <w:tab/>
              <w:t xml:space="preserve">IF A.3/7A OR A.3/7B OR A.3/7D THEN o </w:t>
            </w:r>
            <w:smartTag w:uri="urn:schemas-microsoft-com:office:smarttags" w:element="stockticker">
              <w:r w:rsidRPr="006E59FF">
                <w:t>ELSE</w:t>
              </w:r>
            </w:smartTag>
            <w:r w:rsidRPr="006E59FF">
              <w:t xml:space="preserve"> n/a - - AS acting as terminating UA, or redirect server, AS acting as originating UA, AS performing 3rd party call control.</w:t>
            </w:r>
          </w:p>
          <w:p w:rsidR="00F7156C" w:rsidRPr="006E59FF" w:rsidRDefault="00F7156C" w:rsidP="00224438">
            <w:pPr>
              <w:pStyle w:val="TAN"/>
            </w:pPr>
            <w:r w:rsidRPr="006E59FF">
              <w:t>c11: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rsidR="00F7156C" w:rsidRPr="006E59FF" w:rsidRDefault="00F7156C" w:rsidP="00224438">
            <w:pPr>
              <w:pStyle w:val="TAN"/>
            </w:pPr>
            <w:r w:rsidRPr="006E59FF">
              <w:t>c12:</w:t>
            </w:r>
            <w:r w:rsidRPr="006E59FF">
              <w:tab/>
              <w:t xml:space="preserve">IF A.2/1 THEN o </w:t>
            </w:r>
            <w:smartTag w:uri="urn:schemas-microsoft-com:office:smarttags" w:element="stockticker">
              <w:r w:rsidRPr="006E59FF">
                <w:t>ELSE</w:t>
              </w:r>
            </w:smartTag>
            <w:r w:rsidRPr="006E59FF">
              <w:t xml:space="preserve"> n/a - - UA.</w:t>
            </w:r>
          </w:p>
          <w:p w:rsidR="00F7156C" w:rsidRPr="006E59FF" w:rsidRDefault="00F7156C" w:rsidP="00224438">
            <w:pPr>
              <w:pStyle w:val="TAN"/>
              <w:rPr>
                <w:lang w:eastAsia="ja-JP"/>
              </w:rPr>
            </w:pPr>
            <w:r w:rsidRPr="006E59FF">
              <w:rPr>
                <w:lang w:eastAsia="ja-JP"/>
              </w:rPr>
              <w:t>c13:</w:t>
            </w:r>
            <w:r w:rsidRPr="006E59FF">
              <w:rPr>
                <w:lang w:eastAsia="ja-JP"/>
              </w:rPr>
              <w:tab/>
              <w:t xml:space="preserve">IF A.2/2 THEN o </w:t>
            </w:r>
            <w:smartTag w:uri="urn:schemas-microsoft-com:office:smarttags" w:element="stockticker">
              <w:r w:rsidRPr="006E59FF">
                <w:rPr>
                  <w:lang w:eastAsia="ja-JP"/>
                </w:rPr>
                <w:t>ELSE</w:t>
              </w:r>
            </w:smartTag>
            <w:r w:rsidRPr="006E59FF">
              <w:rPr>
                <w:lang w:eastAsia="ja-JP"/>
              </w:rPr>
              <w:t xml:space="preserve"> n/a - - proxy.</w:t>
            </w:r>
          </w:p>
          <w:p w:rsidR="00F7156C" w:rsidRPr="006E59FF" w:rsidRDefault="00F7156C" w:rsidP="00224438">
            <w:pPr>
              <w:pStyle w:val="TAN"/>
              <w:rPr>
                <w:lang w:eastAsia="ja-JP"/>
              </w:rPr>
            </w:pPr>
            <w:r w:rsidRPr="006E59FF">
              <w:rPr>
                <w:lang w:eastAsia="ja-JP"/>
              </w:rPr>
              <w:t>c14:</w:t>
            </w:r>
            <w:r w:rsidRPr="006E59FF">
              <w:rPr>
                <w:lang w:eastAsia="ja-JP"/>
              </w:rPr>
              <w:tab/>
              <w:t xml:space="preserve">IF A.3/1 OR A.3A/11 THEN o </w:t>
            </w:r>
            <w:smartTag w:uri="urn:schemas-microsoft-com:office:smarttags" w:element="stockticker">
              <w:r w:rsidRPr="006E59FF">
                <w:rPr>
                  <w:lang w:eastAsia="ja-JP"/>
                </w:rPr>
                <w:t>ELSE</w:t>
              </w:r>
            </w:smartTag>
            <w:r w:rsidRPr="006E59FF">
              <w:rPr>
                <w:lang w:eastAsia="ja-JP"/>
              </w:rPr>
              <w:t xml:space="preserve"> n/a - - UE or conference focus.</w:t>
            </w:r>
          </w:p>
          <w:p w:rsidR="00F7156C" w:rsidRPr="006E59FF" w:rsidRDefault="00F7156C" w:rsidP="00224438">
            <w:pPr>
              <w:pStyle w:val="TAN"/>
              <w:rPr>
                <w:lang w:eastAsia="ja-JP"/>
              </w:rPr>
            </w:pPr>
            <w:r w:rsidRPr="006E59FF">
              <w:rPr>
                <w:lang w:eastAsia="ja-JP"/>
              </w:rPr>
              <w:t>c15</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2A</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 (IMS-</w:t>
            </w:r>
            <w:smartTag w:uri="urn:schemas-microsoft-com:office:smarttags" w:element="stockticker">
              <w:r w:rsidRPr="006E59FF">
                <w:rPr>
                  <w:lang w:eastAsia="ja-JP"/>
                </w:rPr>
                <w:t>ALG</w:t>
              </w:r>
            </w:smartTag>
            <w:r w:rsidRPr="006E59FF">
              <w:rPr>
                <w:lang w:eastAsia="ja-JP"/>
              </w:rPr>
              <w:t>)</w:t>
            </w:r>
            <w:r w:rsidRPr="006E59FF">
              <w:rPr>
                <w:rFonts w:hint="eastAsia"/>
                <w:lang w:eastAsia="ja-JP"/>
              </w:rPr>
              <w:t>.</w:t>
            </w:r>
          </w:p>
          <w:p w:rsidR="00F7156C" w:rsidRPr="006E59FF" w:rsidRDefault="00F7156C" w:rsidP="00224438">
            <w:pPr>
              <w:pStyle w:val="TAN"/>
            </w:pPr>
            <w:r w:rsidRPr="006E59FF">
              <w:rPr>
                <w:lang w:eastAsia="ja-JP"/>
              </w:rPr>
              <w:t>c16:</w:t>
            </w:r>
            <w:r w:rsidRPr="006E59FF">
              <w:rPr>
                <w:lang w:eastAsia="ja-JP"/>
              </w:rPr>
              <w:tab/>
            </w:r>
            <w:r w:rsidRPr="006E59FF">
              <w:t xml:space="preserve">IF A.3/7A OR A.3/7B THEN o </w:t>
            </w:r>
            <w:smartTag w:uri="urn:schemas-microsoft-com:office:smarttags" w:element="stockticker">
              <w:r w:rsidRPr="006E59FF">
                <w:t>ELSE</w:t>
              </w:r>
            </w:smartTag>
            <w:r w:rsidRPr="006E59FF">
              <w:t xml:space="preserve"> n/a - - AS acting as terminating UA, or redirect server, AS acting as originating UA.</w:t>
            </w:r>
          </w:p>
          <w:p w:rsidR="00F7156C" w:rsidRPr="006E59FF" w:rsidRDefault="00F7156C" w:rsidP="00224438">
            <w:pPr>
              <w:pStyle w:val="TAN"/>
              <w:rPr>
                <w:lang w:eastAsia="ja-JP"/>
              </w:rPr>
            </w:pPr>
            <w:r w:rsidRPr="006E59FF">
              <w:rPr>
                <w:lang w:eastAsia="ja-JP"/>
              </w:rPr>
              <w:t>c17:</w:t>
            </w:r>
            <w:r w:rsidRPr="006E59FF">
              <w:rPr>
                <w:lang w:eastAsia="ja-JP"/>
              </w:rPr>
              <w:tab/>
              <w:t xml:space="preserve">IF A.3A/92 THEN o.1 </w:t>
            </w:r>
            <w:smartTag w:uri="urn:schemas-microsoft-com:office:smarttags" w:element="stockticker">
              <w:r w:rsidRPr="006E59FF">
                <w:rPr>
                  <w:lang w:eastAsia="ja-JP"/>
                </w:rPr>
                <w:t>ELSE</w:t>
              </w:r>
            </w:smartTag>
            <w:r w:rsidRPr="006E59FF">
              <w:rPr>
                <w:lang w:eastAsia="ja-JP"/>
              </w:rPr>
              <w:t xml:space="preserve"> n/a - - USSI UE.</w:t>
            </w:r>
          </w:p>
          <w:p w:rsidR="00F7156C" w:rsidRPr="006E59FF" w:rsidRDefault="00F7156C" w:rsidP="00224438">
            <w:pPr>
              <w:pStyle w:val="TAN"/>
              <w:rPr>
                <w:lang w:eastAsia="ja-JP"/>
              </w:rPr>
            </w:pPr>
            <w:r w:rsidRPr="006E59FF">
              <w:rPr>
                <w:lang w:eastAsia="ja-JP"/>
              </w:rPr>
              <w:t>c18:</w:t>
            </w:r>
            <w:r w:rsidRPr="006E59FF">
              <w:rPr>
                <w:lang w:eastAsia="ja-JP"/>
              </w:rPr>
              <w:tab/>
              <w:t xml:space="preserve">IF A.3A/93 THEN o.2 </w:t>
            </w:r>
            <w:smartTag w:uri="urn:schemas-microsoft-com:office:smarttags" w:element="stockticker">
              <w:r w:rsidRPr="006E59FF">
                <w:rPr>
                  <w:lang w:eastAsia="ja-JP"/>
                </w:rPr>
                <w:t>ELSE</w:t>
              </w:r>
            </w:smartTag>
            <w:r w:rsidRPr="006E59FF">
              <w:rPr>
                <w:lang w:eastAsia="ja-JP"/>
              </w:rPr>
              <w:t xml:space="preserve"> n/a - - </w:t>
            </w:r>
            <w:smartTag w:uri="urn:schemas-microsoft-com:office:smarttags" w:element="stockticker">
              <w:smartTag w:uri="urn:schemas-microsoft-com:office:smarttags" w:element="stockticker">
                <w:r w:rsidRPr="006E59FF">
                  <w:rPr>
                    <w:lang w:eastAsia="ja-JP"/>
                  </w:rPr>
                  <w:t>USSI</w:t>
                </w:r>
              </w:smartTag>
              <w:r w:rsidRPr="006E59FF">
                <w:rPr>
                  <w:lang w:eastAsia="ja-JP"/>
                </w:rPr>
                <w:t xml:space="preserve"> </w:t>
              </w:r>
              <w:smartTag w:uri="urn:schemas-microsoft-com:office:smarttags" w:element="stockticker">
                <w:r w:rsidRPr="006E59FF">
                  <w:rPr>
                    <w:lang w:eastAsia="ja-JP"/>
                  </w:rPr>
                  <w:t>AS.</w:t>
                </w:r>
              </w:smartTag>
            </w:smartTag>
          </w:p>
          <w:p w:rsidR="00F7156C" w:rsidRPr="006E59FF" w:rsidRDefault="00F7156C" w:rsidP="00224438">
            <w:pPr>
              <w:pStyle w:val="TAN"/>
              <w:rPr>
                <w:lang w:eastAsia="ja-JP"/>
              </w:rPr>
            </w:pPr>
            <w:r w:rsidRPr="006E59FF">
              <w:rPr>
                <w:lang w:eastAsia="ja-JP"/>
              </w:rPr>
              <w:t>c19:</w:t>
            </w:r>
            <w:r w:rsidRPr="006E59FF">
              <w:rPr>
                <w:lang w:eastAsia="ja-JP"/>
              </w:rPr>
              <w:tab/>
              <w:t xml:space="preserve">IF A.3/1 THEN o </w:t>
            </w:r>
            <w:smartTag w:uri="urn:schemas-microsoft-com:office:smarttags" w:element="stockticker">
              <w:r w:rsidRPr="006E59FF">
                <w:rPr>
                  <w:lang w:eastAsia="ja-JP"/>
                </w:rPr>
                <w:t>ELSE</w:t>
              </w:r>
            </w:smartTag>
            <w:r w:rsidRPr="006E59FF">
              <w:rPr>
                <w:lang w:eastAsia="ja-JP"/>
              </w:rPr>
              <w:t xml:space="preserve"> n/a - - UE.</w:t>
            </w:r>
          </w:p>
          <w:p w:rsidR="00F7156C" w:rsidRPr="006E59FF" w:rsidRDefault="00F7156C" w:rsidP="00224438">
            <w:pPr>
              <w:pStyle w:val="TAN"/>
              <w:rPr>
                <w:lang w:eastAsia="ja-JP"/>
              </w:rPr>
            </w:pPr>
            <w:r w:rsidRPr="006E59FF">
              <w:rPr>
                <w:lang w:eastAsia="ja-JP"/>
              </w:rPr>
              <w:t>c20:</w:t>
            </w:r>
            <w:r w:rsidRPr="006E59FF">
              <w:rPr>
                <w:lang w:eastAsia="ja-JP"/>
              </w:rPr>
              <w:tab/>
              <w:t xml:space="preserve">IF A.3/7 THEN o </w:t>
            </w:r>
            <w:smartTag w:uri="urn:schemas-microsoft-com:office:smarttags" w:element="stockticker">
              <w:r w:rsidRPr="006E59FF">
                <w:rPr>
                  <w:lang w:eastAsia="ja-JP"/>
                </w:rPr>
                <w:t>ELSE</w:t>
              </w:r>
            </w:smartTag>
            <w:r w:rsidRPr="006E59FF">
              <w:rPr>
                <w:lang w:eastAsia="ja-JP"/>
              </w:rPr>
              <w:t xml:space="preserve"> n/a - - AS.</w:t>
            </w:r>
          </w:p>
          <w:p w:rsidR="00F7156C" w:rsidRPr="006E59FF" w:rsidRDefault="00F7156C" w:rsidP="00224438">
            <w:pPr>
              <w:pStyle w:val="TAN"/>
            </w:pPr>
            <w:r w:rsidRPr="006E59FF">
              <w:rPr>
                <w:lang w:eastAsia="ja-JP"/>
              </w:rPr>
              <w:t>o.1:</w:t>
            </w:r>
            <w:r w:rsidRPr="006E59FF">
              <w:rPr>
                <w:lang w:eastAsia="ja-JP"/>
              </w:rPr>
              <w:tab/>
            </w:r>
            <w:r w:rsidRPr="006E59FF">
              <w:t>It is mandatory to support at least one of these items.</w:t>
            </w:r>
          </w:p>
          <w:p w:rsidR="00F7156C" w:rsidRPr="006E59FF" w:rsidRDefault="00F7156C" w:rsidP="00224438">
            <w:pPr>
              <w:pStyle w:val="TAN"/>
            </w:pPr>
            <w:r w:rsidRPr="006E59FF">
              <w:t>o.2:</w:t>
            </w:r>
            <w:r w:rsidRPr="006E59FF">
              <w:tab/>
              <w:t>It is mandatory to support at least one of these items.</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pPr>
            <w:r w:rsidRPr="006E59FF">
              <w:lastRenderedPageBreak/>
              <w:t>NOTE 1:</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rsidR="00F7156C" w:rsidRPr="006E59FF" w:rsidRDefault="00F7156C" w:rsidP="00224438">
            <w:pPr>
              <w:pStyle w:val="TAN"/>
            </w:pPr>
            <w:r w:rsidRPr="006E59FF">
              <w:t>NOTE 2:</w:t>
            </w:r>
            <w:r w:rsidRPr="006E59FF">
              <w:tab/>
              <w:t>The functional split between the MRFC and the AS for page-mode messaging is out of scope of this document and they are assumed to be collocated.</w:t>
            </w:r>
          </w:p>
          <w:p w:rsidR="00F7156C" w:rsidRPr="006E59FF" w:rsidRDefault="00F7156C" w:rsidP="00224438">
            <w:pPr>
              <w:pStyle w:val="TAN"/>
            </w:pPr>
            <w:r w:rsidRPr="006E59FF">
              <w:t>NOTE 3:</w:t>
            </w:r>
            <w:r w:rsidRPr="006E59FF">
              <w:tab/>
              <w:t>A.3A/63 is an AS providing the IP-SM-GW role to support the transport level interworking defined in 3GPP TS 24.341 [8L]. A.3A/71 is an AS providing the IP-SM-GW role to support the service level interworking for messaging as defined in 3GPP TS 29.311 [15A].</w:t>
            </w:r>
          </w:p>
          <w:p w:rsidR="00F7156C" w:rsidRPr="006E59FF" w:rsidRDefault="00F7156C" w:rsidP="00224438">
            <w:pPr>
              <w:pStyle w:val="TAN"/>
            </w:pPr>
            <w:r w:rsidRPr="006E59FF">
              <w:t>NOTE 4:</w:t>
            </w:r>
            <w:r w:rsidRPr="006E59FF">
              <w:tab/>
              <w:t>An ATCF shall support both the ATCF (proxy) role and the ATCF (UA) role.</w:t>
            </w:r>
          </w:p>
        </w:tc>
      </w:tr>
    </w:tbl>
    <w:p w:rsidR="00F7156C" w:rsidRPr="006E59FF" w:rsidRDefault="00F7156C" w:rsidP="00F7156C"/>
    <w:p w:rsidR="00F7156C" w:rsidRPr="006E59FF" w:rsidRDefault="00F7156C" w:rsidP="00F7156C">
      <w:pPr>
        <w:pStyle w:val="TH"/>
      </w:pPr>
      <w:r w:rsidRPr="006E59FF">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32D0F">
        <w:tblPrEx>
          <w:tblCellMar>
            <w:top w:w="0" w:type="dxa"/>
            <w:bottom w:w="0" w:type="dxa"/>
          </w:tblCellMar>
        </w:tblPrEx>
        <w:tc>
          <w:tcPr>
            <w:tcW w:w="1134" w:type="dxa"/>
          </w:tcPr>
          <w:p w:rsidR="00F7156C" w:rsidRPr="006E59FF" w:rsidRDefault="00F7156C" w:rsidP="00224438">
            <w:pPr>
              <w:pStyle w:val="TAH"/>
            </w:pPr>
            <w:r w:rsidRPr="006E59FF">
              <w:t>Item</w:t>
            </w:r>
          </w:p>
        </w:tc>
        <w:tc>
          <w:tcPr>
            <w:tcW w:w="3402" w:type="dxa"/>
          </w:tcPr>
          <w:p w:rsidR="00F7156C" w:rsidRPr="006E59FF" w:rsidRDefault="00F7156C" w:rsidP="00224438">
            <w:pPr>
              <w:pStyle w:val="TAH"/>
            </w:pPr>
            <w:r w:rsidRPr="006E59FF">
              <w:t>Value used in P-Access-Network-Info header field</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pPr>
            <w:r w:rsidRPr="006E59FF">
              <w:t>3GPP-GERAN</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3GPP-UTRAN-FDD</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3</w:t>
            </w:r>
          </w:p>
        </w:tc>
        <w:tc>
          <w:tcPr>
            <w:tcW w:w="3402" w:type="dxa"/>
          </w:tcPr>
          <w:p w:rsidR="00F7156C" w:rsidRPr="006E59FF" w:rsidRDefault="00F7156C" w:rsidP="00224438">
            <w:pPr>
              <w:pStyle w:val="TAL"/>
            </w:pPr>
            <w:r w:rsidRPr="006E59FF">
              <w:t>3GPP-UTRAN-TDD</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4</w:t>
            </w:r>
          </w:p>
        </w:tc>
        <w:tc>
          <w:tcPr>
            <w:tcW w:w="3402" w:type="dxa"/>
          </w:tcPr>
          <w:p w:rsidR="00F7156C" w:rsidRPr="006E59FF" w:rsidRDefault="00F7156C" w:rsidP="00224438">
            <w:pPr>
              <w:pStyle w:val="TAL"/>
            </w:pPr>
            <w:r w:rsidRPr="006E59FF">
              <w:t>3GPP2-1X</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5</w:t>
            </w:r>
          </w:p>
        </w:tc>
        <w:tc>
          <w:tcPr>
            <w:tcW w:w="3402" w:type="dxa"/>
          </w:tcPr>
          <w:p w:rsidR="00F7156C" w:rsidRPr="006E59FF" w:rsidRDefault="00F7156C" w:rsidP="00224438">
            <w:pPr>
              <w:pStyle w:val="TAL"/>
            </w:pPr>
            <w:r w:rsidRPr="006E59FF">
              <w:t>3GPP2-1X-HRPD</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6</w:t>
            </w:r>
          </w:p>
        </w:tc>
        <w:tc>
          <w:tcPr>
            <w:tcW w:w="3402" w:type="dxa"/>
          </w:tcPr>
          <w:p w:rsidR="00F7156C" w:rsidRPr="006E59FF" w:rsidRDefault="00F7156C" w:rsidP="00224438">
            <w:pPr>
              <w:pStyle w:val="TAL"/>
            </w:pPr>
            <w:r w:rsidRPr="006E59FF">
              <w:t>3GPP2-UMB</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7</w:t>
            </w:r>
          </w:p>
        </w:tc>
        <w:tc>
          <w:tcPr>
            <w:tcW w:w="3402" w:type="dxa"/>
          </w:tcPr>
          <w:p w:rsidR="00F7156C" w:rsidRPr="006E59FF" w:rsidRDefault="00F7156C" w:rsidP="00224438">
            <w:pPr>
              <w:pStyle w:val="TAL"/>
            </w:pPr>
            <w:r w:rsidRPr="006E59FF">
              <w:t>3GPP-E-UTRAN-FDD</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8</w:t>
            </w:r>
          </w:p>
        </w:tc>
        <w:tc>
          <w:tcPr>
            <w:tcW w:w="3402" w:type="dxa"/>
          </w:tcPr>
          <w:p w:rsidR="00F7156C" w:rsidRPr="006E59FF" w:rsidRDefault="00F7156C" w:rsidP="00224438">
            <w:pPr>
              <w:pStyle w:val="TAL"/>
            </w:pPr>
            <w:r w:rsidRPr="006E59FF">
              <w:t>3GPP-E-UTRAN-TDD</w:t>
            </w:r>
          </w:p>
        </w:tc>
        <w:tc>
          <w:tcPr>
            <w:tcW w:w="1701" w:type="dxa"/>
          </w:tcPr>
          <w:p w:rsidR="00F7156C" w:rsidRPr="006E59FF" w:rsidRDefault="00F7156C" w:rsidP="00224438">
            <w:pPr>
              <w:pStyle w:val="TAL"/>
            </w:pPr>
            <w:r w:rsidRPr="006E59FF">
              <w:t>[52] 4.4</w:t>
            </w:r>
          </w:p>
        </w:tc>
        <w:tc>
          <w:tcPr>
            <w:tcW w:w="1701" w:type="dxa"/>
          </w:tcPr>
          <w:p w:rsidR="00F7156C" w:rsidRPr="006E59FF" w:rsidRDefault="00F7156C" w:rsidP="00224438">
            <w:pPr>
              <w:pStyle w:val="TAL"/>
            </w:pPr>
            <w:r w:rsidRPr="006E59FF">
              <w:t>o</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8A</w:t>
            </w:r>
          </w:p>
        </w:tc>
        <w:tc>
          <w:tcPr>
            <w:tcW w:w="3402" w:type="dxa"/>
          </w:tcPr>
          <w:p w:rsidR="00F7156C" w:rsidRPr="006E59FF" w:rsidRDefault="00F7156C" w:rsidP="00224438">
            <w:pPr>
              <w:pStyle w:val="TAL"/>
              <w:rPr>
                <w:lang w:eastAsia="ko-KR"/>
              </w:rPr>
            </w:pPr>
            <w:r w:rsidRPr="006E59FF">
              <w:rPr>
                <w:lang w:eastAsia="ko-KR"/>
              </w:rPr>
              <w:t>3GPP-E-UTRAN-ProSe-UNR</w:t>
            </w:r>
          </w:p>
        </w:tc>
        <w:tc>
          <w:tcPr>
            <w:tcW w:w="1701" w:type="dxa"/>
          </w:tcPr>
          <w:p w:rsidR="00F7156C" w:rsidRPr="006E59FF" w:rsidRDefault="00F7156C" w:rsidP="00224438">
            <w:pPr>
              <w:pStyle w:val="TAL"/>
            </w:pPr>
            <w:r w:rsidRPr="006E59FF">
              <w:t>subclause 7.2A.4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8B</w:t>
            </w:r>
          </w:p>
        </w:tc>
        <w:tc>
          <w:tcPr>
            <w:tcW w:w="3402" w:type="dxa"/>
          </w:tcPr>
          <w:p w:rsidR="00F7156C" w:rsidRPr="006E59FF" w:rsidRDefault="00F7156C" w:rsidP="00224438">
            <w:pPr>
              <w:pStyle w:val="TAL"/>
            </w:pPr>
            <w:r w:rsidRPr="006E59FF">
              <w:rPr>
                <w:lang w:eastAsia="ko-KR"/>
              </w:rPr>
              <w:t>3GPP-NR-FDD</w:t>
            </w:r>
          </w:p>
        </w:tc>
        <w:tc>
          <w:tcPr>
            <w:tcW w:w="1701" w:type="dxa"/>
          </w:tcPr>
          <w:p w:rsidR="00F7156C" w:rsidRPr="006E59FF" w:rsidRDefault="00F7156C" w:rsidP="00224438">
            <w:pPr>
              <w:pStyle w:val="TAL"/>
            </w:pPr>
            <w:r w:rsidRPr="006E59FF">
              <w:t>subclause 7.2A.4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w:t>
            </w:r>
          </w:p>
        </w:tc>
      </w:tr>
      <w:tr w:rsidR="00F7156C" w:rsidRPr="006E59FF" w:rsidTr="00232D0F">
        <w:tblPrEx>
          <w:tblCellMar>
            <w:top w:w="0" w:type="dxa"/>
            <w:bottom w:w="0" w:type="dxa"/>
          </w:tblCellMar>
        </w:tblPrEx>
        <w:tc>
          <w:tcPr>
            <w:tcW w:w="1134" w:type="dxa"/>
          </w:tcPr>
          <w:p w:rsidR="00F7156C" w:rsidRPr="006E59FF" w:rsidRDefault="00F7156C" w:rsidP="00224438">
            <w:pPr>
              <w:pStyle w:val="TAL"/>
            </w:pPr>
            <w:r w:rsidRPr="006E59FF">
              <w:t>8C</w:t>
            </w:r>
          </w:p>
        </w:tc>
        <w:tc>
          <w:tcPr>
            <w:tcW w:w="3402" w:type="dxa"/>
          </w:tcPr>
          <w:p w:rsidR="00F7156C" w:rsidRPr="006E59FF" w:rsidRDefault="00F7156C" w:rsidP="00224438">
            <w:pPr>
              <w:pStyle w:val="TAL"/>
              <w:rPr>
                <w:lang w:eastAsia="ko-KR"/>
              </w:rPr>
            </w:pPr>
            <w:r w:rsidRPr="006E59FF">
              <w:rPr>
                <w:lang w:eastAsia="ko-KR"/>
              </w:rPr>
              <w:t>3GPP-NR-TDD</w:t>
            </w:r>
          </w:p>
        </w:tc>
        <w:tc>
          <w:tcPr>
            <w:tcW w:w="1701" w:type="dxa"/>
          </w:tcPr>
          <w:p w:rsidR="00F7156C" w:rsidRPr="006E59FF" w:rsidRDefault="00F7156C" w:rsidP="00224438">
            <w:pPr>
              <w:pStyle w:val="TAL"/>
            </w:pPr>
            <w:r w:rsidRPr="006E59FF">
              <w:t>subclause 7.2A.4</w:t>
            </w:r>
          </w:p>
        </w:tc>
        <w:tc>
          <w:tcPr>
            <w:tcW w:w="1701" w:type="dxa"/>
          </w:tcPr>
          <w:p w:rsidR="00F7156C" w:rsidRPr="006E59FF" w:rsidRDefault="00F7156C" w:rsidP="00224438">
            <w:pPr>
              <w:pStyle w:val="TAL"/>
            </w:pPr>
            <w:r w:rsidRPr="006E59FF">
              <w:t>n/a</w:t>
            </w:r>
          </w:p>
        </w:tc>
        <w:tc>
          <w:tcPr>
            <w:tcW w:w="1701" w:type="dxa"/>
          </w:tcPr>
          <w:p w:rsidR="00F7156C" w:rsidRPr="006E59FF" w:rsidRDefault="00F7156C" w:rsidP="00224438">
            <w:pPr>
              <w:pStyle w:val="TAL"/>
            </w:pPr>
            <w:r w:rsidRPr="006E59FF">
              <w:t>c1</w:t>
            </w:r>
          </w:p>
        </w:tc>
      </w:tr>
      <w:tr w:rsidR="00232D0F" w:rsidRPr="006E59FF" w:rsidTr="00232D0F">
        <w:tblPrEx>
          <w:tblCellMar>
            <w:top w:w="0" w:type="dxa"/>
            <w:bottom w:w="0" w:type="dxa"/>
          </w:tblCellMar>
        </w:tblPrEx>
        <w:trPr>
          <w:ins w:id="57" w:author="Upendra Praturi" w:date="2019-09-29T12:31:00Z"/>
        </w:trPr>
        <w:tc>
          <w:tcPr>
            <w:tcW w:w="1134" w:type="dxa"/>
          </w:tcPr>
          <w:p w:rsidR="00232D0F" w:rsidRPr="006E59FF" w:rsidRDefault="00232D0F" w:rsidP="00232D0F">
            <w:pPr>
              <w:pStyle w:val="TAL"/>
              <w:rPr>
                <w:ins w:id="58" w:author="Upendra Praturi" w:date="2019-09-29T12:31:00Z"/>
              </w:rPr>
            </w:pPr>
            <w:ins w:id="59" w:author="Upendra Praturi" w:date="2019-09-29T12:32:00Z">
              <w:r w:rsidRPr="006E59FF">
                <w:t>8</w:t>
              </w:r>
              <w:r>
                <w:t>X</w:t>
              </w:r>
            </w:ins>
          </w:p>
        </w:tc>
        <w:tc>
          <w:tcPr>
            <w:tcW w:w="3402" w:type="dxa"/>
          </w:tcPr>
          <w:p w:rsidR="00232D0F" w:rsidRPr="006E59FF" w:rsidRDefault="00232D0F" w:rsidP="00232D0F">
            <w:pPr>
              <w:pStyle w:val="TAL"/>
              <w:rPr>
                <w:ins w:id="60" w:author="Upendra Praturi" w:date="2019-09-29T12:31:00Z"/>
                <w:lang w:eastAsia="ko-KR"/>
              </w:rPr>
            </w:pPr>
            <w:ins w:id="61" w:author="Upendra Praturi" w:date="2019-09-29T12:32:00Z">
              <w:r w:rsidRPr="006E59FF">
                <w:rPr>
                  <w:lang w:eastAsia="ko-KR"/>
                </w:rPr>
                <w:t>3GPP-NR</w:t>
              </w:r>
              <w:r>
                <w:rPr>
                  <w:lang w:eastAsia="ko-KR"/>
                </w:rPr>
                <w:t>-U</w:t>
              </w:r>
              <w:r w:rsidRPr="006E59FF">
                <w:rPr>
                  <w:lang w:eastAsia="ko-KR"/>
                </w:rPr>
                <w:t>-FDD</w:t>
              </w:r>
            </w:ins>
          </w:p>
        </w:tc>
        <w:tc>
          <w:tcPr>
            <w:tcW w:w="1701" w:type="dxa"/>
          </w:tcPr>
          <w:p w:rsidR="00232D0F" w:rsidRPr="006E59FF" w:rsidRDefault="00232D0F" w:rsidP="00232D0F">
            <w:pPr>
              <w:pStyle w:val="TAL"/>
              <w:rPr>
                <w:ins w:id="62" w:author="Upendra Praturi" w:date="2019-09-29T12:31:00Z"/>
              </w:rPr>
            </w:pPr>
            <w:ins w:id="63" w:author="Upendra Praturi" w:date="2019-09-29T12:32:00Z">
              <w:r w:rsidRPr="006E59FF">
                <w:t>subclause 7.2A.4</w:t>
              </w:r>
            </w:ins>
          </w:p>
        </w:tc>
        <w:tc>
          <w:tcPr>
            <w:tcW w:w="1701" w:type="dxa"/>
          </w:tcPr>
          <w:p w:rsidR="00232D0F" w:rsidRPr="006E59FF" w:rsidRDefault="00232D0F" w:rsidP="00232D0F">
            <w:pPr>
              <w:pStyle w:val="TAL"/>
              <w:rPr>
                <w:ins w:id="64" w:author="Upendra Praturi" w:date="2019-09-29T12:31:00Z"/>
              </w:rPr>
            </w:pPr>
            <w:ins w:id="65" w:author="Upendra Praturi" w:date="2019-09-29T12:32:00Z">
              <w:r w:rsidRPr="006E59FF">
                <w:t>n/a</w:t>
              </w:r>
            </w:ins>
          </w:p>
        </w:tc>
        <w:tc>
          <w:tcPr>
            <w:tcW w:w="1701" w:type="dxa"/>
          </w:tcPr>
          <w:p w:rsidR="00232D0F" w:rsidRPr="006E59FF" w:rsidRDefault="00232D0F" w:rsidP="00232D0F">
            <w:pPr>
              <w:pStyle w:val="TAL"/>
              <w:rPr>
                <w:ins w:id="66" w:author="Upendra Praturi" w:date="2019-09-29T12:31:00Z"/>
              </w:rPr>
            </w:pPr>
            <w:ins w:id="67" w:author="Upendra Praturi" w:date="2019-09-29T12:32:00Z">
              <w:r w:rsidRPr="006E59FF">
                <w:t>c1</w:t>
              </w:r>
            </w:ins>
          </w:p>
        </w:tc>
      </w:tr>
      <w:tr w:rsidR="00232D0F" w:rsidRPr="006E59FF" w:rsidTr="00232D0F">
        <w:tblPrEx>
          <w:tblCellMar>
            <w:top w:w="0" w:type="dxa"/>
            <w:bottom w:w="0" w:type="dxa"/>
          </w:tblCellMar>
        </w:tblPrEx>
        <w:trPr>
          <w:ins w:id="68" w:author="Upendra Praturi" w:date="2019-09-29T12:31:00Z"/>
        </w:trPr>
        <w:tc>
          <w:tcPr>
            <w:tcW w:w="1134" w:type="dxa"/>
          </w:tcPr>
          <w:p w:rsidR="00232D0F" w:rsidRPr="006E59FF" w:rsidRDefault="00232D0F" w:rsidP="00232D0F">
            <w:pPr>
              <w:pStyle w:val="TAL"/>
              <w:rPr>
                <w:ins w:id="69" w:author="Upendra Praturi" w:date="2019-09-29T12:31:00Z"/>
              </w:rPr>
            </w:pPr>
            <w:ins w:id="70" w:author="Upendra Praturi" w:date="2019-09-29T12:32:00Z">
              <w:r w:rsidRPr="006E59FF">
                <w:t>8</w:t>
              </w:r>
              <w:r>
                <w:t>X</w:t>
              </w:r>
            </w:ins>
          </w:p>
        </w:tc>
        <w:tc>
          <w:tcPr>
            <w:tcW w:w="3402" w:type="dxa"/>
          </w:tcPr>
          <w:p w:rsidR="00232D0F" w:rsidRPr="006E59FF" w:rsidRDefault="00232D0F" w:rsidP="00232D0F">
            <w:pPr>
              <w:pStyle w:val="TAL"/>
              <w:rPr>
                <w:ins w:id="71" w:author="Upendra Praturi" w:date="2019-09-29T12:31:00Z"/>
                <w:lang w:eastAsia="ko-KR"/>
              </w:rPr>
            </w:pPr>
            <w:ins w:id="72" w:author="Upendra Praturi" w:date="2019-09-29T12:32:00Z">
              <w:r w:rsidRPr="006E59FF">
                <w:rPr>
                  <w:lang w:eastAsia="ko-KR"/>
                </w:rPr>
                <w:t>3GPP-NR</w:t>
              </w:r>
              <w:r>
                <w:rPr>
                  <w:lang w:eastAsia="ko-KR"/>
                </w:rPr>
                <w:t>-U</w:t>
              </w:r>
              <w:r w:rsidRPr="006E59FF">
                <w:rPr>
                  <w:lang w:eastAsia="ko-KR"/>
                </w:rPr>
                <w:t>-TDD</w:t>
              </w:r>
            </w:ins>
          </w:p>
        </w:tc>
        <w:tc>
          <w:tcPr>
            <w:tcW w:w="1701" w:type="dxa"/>
          </w:tcPr>
          <w:p w:rsidR="00232D0F" w:rsidRPr="006E59FF" w:rsidRDefault="00232D0F" w:rsidP="00232D0F">
            <w:pPr>
              <w:pStyle w:val="TAL"/>
              <w:rPr>
                <w:ins w:id="73" w:author="Upendra Praturi" w:date="2019-09-29T12:31:00Z"/>
              </w:rPr>
            </w:pPr>
            <w:ins w:id="74" w:author="Upendra Praturi" w:date="2019-09-29T12:32:00Z">
              <w:r w:rsidRPr="006E59FF">
                <w:t>subclause 7.2A.4</w:t>
              </w:r>
            </w:ins>
          </w:p>
        </w:tc>
        <w:tc>
          <w:tcPr>
            <w:tcW w:w="1701" w:type="dxa"/>
          </w:tcPr>
          <w:p w:rsidR="00232D0F" w:rsidRPr="006E59FF" w:rsidRDefault="00232D0F" w:rsidP="00232D0F">
            <w:pPr>
              <w:pStyle w:val="TAL"/>
              <w:rPr>
                <w:ins w:id="75" w:author="Upendra Praturi" w:date="2019-09-29T12:31:00Z"/>
              </w:rPr>
            </w:pPr>
            <w:ins w:id="76" w:author="Upendra Praturi" w:date="2019-09-29T12:32:00Z">
              <w:r w:rsidRPr="006E59FF">
                <w:t>n/a</w:t>
              </w:r>
            </w:ins>
          </w:p>
        </w:tc>
        <w:tc>
          <w:tcPr>
            <w:tcW w:w="1701" w:type="dxa"/>
          </w:tcPr>
          <w:p w:rsidR="00232D0F" w:rsidRPr="006E59FF" w:rsidRDefault="00232D0F" w:rsidP="00232D0F">
            <w:pPr>
              <w:pStyle w:val="TAL"/>
              <w:rPr>
                <w:ins w:id="77" w:author="Upendra Praturi" w:date="2019-09-29T12:31:00Z"/>
              </w:rPr>
            </w:pPr>
            <w:ins w:id="78" w:author="Upendra Praturi" w:date="2019-09-29T12:32:00Z">
              <w:r w:rsidRPr="006E59FF">
                <w:t>c1</w:t>
              </w:r>
            </w:ins>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9</w:t>
            </w:r>
          </w:p>
        </w:tc>
        <w:tc>
          <w:tcPr>
            <w:tcW w:w="3402" w:type="dxa"/>
          </w:tcPr>
          <w:p w:rsidR="00232D0F" w:rsidRPr="006E59FF" w:rsidRDefault="00232D0F" w:rsidP="00232D0F">
            <w:pPr>
              <w:pStyle w:val="TAL"/>
            </w:pPr>
            <w:r w:rsidRPr="006E59FF">
              <w:t>3GPP2-1X-Femto</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11</w:t>
            </w:r>
          </w:p>
        </w:tc>
        <w:tc>
          <w:tcPr>
            <w:tcW w:w="3402" w:type="dxa"/>
          </w:tcPr>
          <w:p w:rsidR="00232D0F" w:rsidRPr="006E59FF" w:rsidRDefault="00232D0F" w:rsidP="00232D0F">
            <w:pPr>
              <w:pStyle w:val="TAL"/>
            </w:pPr>
            <w:r w:rsidRPr="006E59FF">
              <w:t>IEEE-802.11</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12</w:t>
            </w:r>
          </w:p>
        </w:tc>
        <w:tc>
          <w:tcPr>
            <w:tcW w:w="3402" w:type="dxa"/>
          </w:tcPr>
          <w:p w:rsidR="00232D0F" w:rsidRPr="006E59FF" w:rsidRDefault="00232D0F" w:rsidP="00232D0F">
            <w:pPr>
              <w:pStyle w:val="TAL"/>
            </w:pPr>
            <w:r w:rsidRPr="006E59FF">
              <w:t>IEEE-802.11a</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13</w:t>
            </w:r>
          </w:p>
        </w:tc>
        <w:tc>
          <w:tcPr>
            <w:tcW w:w="3402" w:type="dxa"/>
          </w:tcPr>
          <w:p w:rsidR="00232D0F" w:rsidRPr="006E59FF" w:rsidRDefault="00232D0F" w:rsidP="00232D0F">
            <w:pPr>
              <w:pStyle w:val="TAL"/>
            </w:pPr>
            <w:r w:rsidRPr="006E59FF">
              <w:t>IEEE-802.11b</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14</w:t>
            </w:r>
          </w:p>
        </w:tc>
        <w:tc>
          <w:tcPr>
            <w:tcW w:w="3402" w:type="dxa"/>
          </w:tcPr>
          <w:p w:rsidR="00232D0F" w:rsidRPr="006E59FF" w:rsidRDefault="00232D0F" w:rsidP="00232D0F">
            <w:pPr>
              <w:pStyle w:val="TAL"/>
              <w:rPr>
                <w:lang w:eastAsia="ko-KR"/>
              </w:rPr>
            </w:pPr>
            <w:r w:rsidRPr="006E59FF">
              <w:t>IEEE-802.11g</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15</w:t>
            </w:r>
          </w:p>
        </w:tc>
        <w:tc>
          <w:tcPr>
            <w:tcW w:w="3402" w:type="dxa"/>
          </w:tcPr>
          <w:p w:rsidR="00232D0F" w:rsidRPr="006E59FF" w:rsidRDefault="00232D0F" w:rsidP="00232D0F">
            <w:pPr>
              <w:pStyle w:val="TAL"/>
            </w:pPr>
            <w:r w:rsidRPr="006E59FF">
              <w:t>IEEE-802.11n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t>16</w:t>
            </w:r>
          </w:p>
        </w:tc>
        <w:tc>
          <w:tcPr>
            <w:tcW w:w="3402" w:type="dxa"/>
          </w:tcPr>
          <w:p w:rsidR="00232D0F" w:rsidRPr="006E59FF" w:rsidRDefault="00232D0F" w:rsidP="00232D0F">
            <w:pPr>
              <w:pStyle w:val="TAL"/>
            </w:pPr>
            <w:r>
              <w:t>IEEE-802.11ac</w:t>
            </w:r>
          </w:p>
        </w:tc>
        <w:tc>
          <w:tcPr>
            <w:tcW w:w="1701" w:type="dxa"/>
          </w:tcPr>
          <w:p w:rsidR="00232D0F" w:rsidRPr="006E59FF" w:rsidRDefault="00232D0F" w:rsidP="00232D0F">
            <w:pPr>
              <w:pStyle w:val="TAL"/>
            </w:pPr>
            <w:r>
              <w:t>[52] 4.4</w:t>
            </w:r>
          </w:p>
        </w:tc>
        <w:tc>
          <w:tcPr>
            <w:tcW w:w="1701" w:type="dxa"/>
          </w:tcPr>
          <w:p w:rsidR="00232D0F" w:rsidRPr="006E59FF" w:rsidRDefault="00232D0F" w:rsidP="00232D0F">
            <w:pPr>
              <w:pStyle w:val="TAL"/>
            </w:pPr>
            <w:r>
              <w:t>o</w:t>
            </w:r>
          </w:p>
        </w:tc>
        <w:tc>
          <w:tcPr>
            <w:tcW w:w="1701" w:type="dxa"/>
          </w:tcPr>
          <w:p w:rsidR="00232D0F" w:rsidRPr="006E59FF" w:rsidRDefault="00232D0F" w:rsidP="00232D0F">
            <w:pPr>
              <w:pStyle w:val="TAL"/>
            </w:pPr>
            <w:r w:rsidRPr="00871FCC">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21</w:t>
            </w:r>
          </w:p>
        </w:tc>
        <w:tc>
          <w:tcPr>
            <w:tcW w:w="3402" w:type="dxa"/>
          </w:tcPr>
          <w:p w:rsidR="00232D0F" w:rsidRPr="006E59FF" w:rsidRDefault="00232D0F" w:rsidP="00232D0F">
            <w:pPr>
              <w:pStyle w:val="TAL"/>
            </w:pPr>
            <w:r w:rsidRPr="006E59FF">
              <w:rPr>
                <w:lang w:eastAsia="ko-KR"/>
              </w:rPr>
              <w:t>ADSL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22</w:t>
            </w:r>
          </w:p>
        </w:tc>
        <w:tc>
          <w:tcPr>
            <w:tcW w:w="3402" w:type="dxa"/>
          </w:tcPr>
          <w:p w:rsidR="00232D0F" w:rsidRPr="006E59FF" w:rsidRDefault="00232D0F" w:rsidP="00232D0F">
            <w:pPr>
              <w:pStyle w:val="TAL"/>
            </w:pPr>
            <w:r w:rsidRPr="006E59FF">
              <w:rPr>
                <w:lang w:eastAsia="ko-KR"/>
              </w:rPr>
              <w:t>ADSL2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23</w:t>
            </w:r>
          </w:p>
        </w:tc>
        <w:tc>
          <w:tcPr>
            <w:tcW w:w="3402" w:type="dxa"/>
          </w:tcPr>
          <w:p w:rsidR="00232D0F" w:rsidRPr="006E59FF" w:rsidRDefault="00232D0F" w:rsidP="00232D0F">
            <w:pPr>
              <w:pStyle w:val="TAL"/>
            </w:pPr>
            <w:r w:rsidRPr="006E59FF">
              <w:rPr>
                <w:lang w:eastAsia="ko-KR"/>
              </w:rPr>
              <w:t>ADSL2+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24</w:t>
            </w:r>
          </w:p>
        </w:tc>
        <w:tc>
          <w:tcPr>
            <w:tcW w:w="3402" w:type="dxa"/>
          </w:tcPr>
          <w:p w:rsidR="00232D0F" w:rsidRPr="006E59FF" w:rsidRDefault="00232D0F" w:rsidP="00232D0F">
            <w:pPr>
              <w:pStyle w:val="TAL"/>
            </w:pPr>
            <w:r w:rsidRPr="006E59FF">
              <w:rPr>
                <w:lang w:eastAsia="ko-KR"/>
              </w:rPr>
              <w:t>RADSL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25</w:t>
            </w:r>
          </w:p>
        </w:tc>
        <w:tc>
          <w:tcPr>
            <w:tcW w:w="3402" w:type="dxa"/>
          </w:tcPr>
          <w:p w:rsidR="00232D0F" w:rsidRPr="006E59FF" w:rsidRDefault="00232D0F" w:rsidP="00232D0F">
            <w:pPr>
              <w:pStyle w:val="TAL"/>
            </w:pPr>
            <w:r w:rsidRPr="006E59FF">
              <w:rPr>
                <w:lang w:eastAsia="ko-KR"/>
              </w:rPr>
              <w:t>SDSL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26</w:t>
            </w:r>
          </w:p>
        </w:tc>
        <w:tc>
          <w:tcPr>
            <w:tcW w:w="3402" w:type="dxa"/>
          </w:tcPr>
          <w:p w:rsidR="00232D0F" w:rsidRPr="006E59FF" w:rsidRDefault="00232D0F" w:rsidP="00232D0F">
            <w:pPr>
              <w:pStyle w:val="TAL"/>
            </w:pPr>
            <w:r w:rsidRPr="006E59FF">
              <w:rPr>
                <w:lang w:eastAsia="ko-KR"/>
              </w:rPr>
              <w:t>HDSL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27</w:t>
            </w:r>
          </w:p>
        </w:tc>
        <w:tc>
          <w:tcPr>
            <w:tcW w:w="3402" w:type="dxa"/>
          </w:tcPr>
          <w:p w:rsidR="00232D0F" w:rsidRPr="006E59FF" w:rsidRDefault="00232D0F" w:rsidP="00232D0F">
            <w:pPr>
              <w:pStyle w:val="TAL"/>
              <w:rPr>
                <w:lang w:eastAsia="ko-KR"/>
              </w:rPr>
            </w:pPr>
            <w:r w:rsidRPr="006E59FF">
              <w:rPr>
                <w:lang w:eastAsia="ko-KR"/>
              </w:rPr>
              <w:t>HDSL2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28</w:t>
            </w:r>
          </w:p>
        </w:tc>
        <w:tc>
          <w:tcPr>
            <w:tcW w:w="3402" w:type="dxa"/>
          </w:tcPr>
          <w:p w:rsidR="00232D0F" w:rsidRPr="006E59FF" w:rsidRDefault="00232D0F" w:rsidP="00232D0F">
            <w:pPr>
              <w:pStyle w:val="TAL"/>
              <w:rPr>
                <w:lang w:eastAsia="ko-KR"/>
              </w:rPr>
            </w:pPr>
            <w:proofErr w:type="gramStart"/>
            <w:r w:rsidRPr="006E59FF">
              <w:rPr>
                <w:lang w:eastAsia="ko-KR"/>
              </w:rPr>
              <w:t>G.SHDSL</w:t>
            </w:r>
            <w:proofErr w:type="gramEnd"/>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29</w:t>
            </w:r>
          </w:p>
        </w:tc>
        <w:tc>
          <w:tcPr>
            <w:tcW w:w="3402" w:type="dxa"/>
          </w:tcPr>
          <w:p w:rsidR="00232D0F" w:rsidRPr="006E59FF" w:rsidRDefault="00232D0F" w:rsidP="00232D0F">
            <w:pPr>
              <w:pStyle w:val="TAL"/>
              <w:rPr>
                <w:lang w:eastAsia="ko-KR"/>
              </w:rPr>
            </w:pPr>
            <w:r w:rsidRPr="006E59FF">
              <w:rPr>
                <w:lang w:eastAsia="ko-KR"/>
              </w:rPr>
              <w:t>VDSL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30</w:t>
            </w:r>
          </w:p>
        </w:tc>
        <w:tc>
          <w:tcPr>
            <w:tcW w:w="3402" w:type="dxa"/>
          </w:tcPr>
          <w:p w:rsidR="00232D0F" w:rsidRPr="006E59FF" w:rsidRDefault="00232D0F" w:rsidP="00232D0F">
            <w:pPr>
              <w:pStyle w:val="TAL"/>
              <w:rPr>
                <w:lang w:eastAsia="ko-KR"/>
              </w:rPr>
            </w:pPr>
            <w:r w:rsidRPr="006E59FF">
              <w:rPr>
                <w:lang w:eastAsia="ko-KR"/>
              </w:rPr>
              <w:t>IDSL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31</w:t>
            </w:r>
          </w:p>
        </w:tc>
        <w:tc>
          <w:tcPr>
            <w:tcW w:w="3402" w:type="dxa"/>
          </w:tcPr>
          <w:p w:rsidR="00232D0F" w:rsidRPr="006E59FF" w:rsidRDefault="00232D0F" w:rsidP="00232D0F">
            <w:pPr>
              <w:pStyle w:val="TAL"/>
              <w:rPr>
                <w:lang w:eastAsia="ko-KR"/>
              </w:rPr>
            </w:pPr>
            <w:proofErr w:type="spellStart"/>
            <w:r w:rsidRPr="006E59FF">
              <w:rPr>
                <w:lang w:eastAsia="ko-KR"/>
              </w:rPr>
              <w:t>xDSL</w:t>
            </w:r>
            <w:proofErr w:type="spellEnd"/>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41</w:t>
            </w:r>
          </w:p>
        </w:tc>
        <w:tc>
          <w:tcPr>
            <w:tcW w:w="3402" w:type="dxa"/>
          </w:tcPr>
          <w:p w:rsidR="00232D0F" w:rsidRPr="006E59FF" w:rsidRDefault="00232D0F" w:rsidP="00232D0F">
            <w:pPr>
              <w:pStyle w:val="TAL"/>
              <w:rPr>
                <w:lang w:eastAsia="ko-KR"/>
              </w:rPr>
            </w:pPr>
            <w:r w:rsidRPr="006E59FF">
              <w:rPr>
                <w:lang w:eastAsia="ko-KR"/>
              </w:rPr>
              <w:t>DOCSIS</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51</w:t>
            </w:r>
          </w:p>
        </w:tc>
        <w:tc>
          <w:tcPr>
            <w:tcW w:w="3402" w:type="dxa"/>
          </w:tcPr>
          <w:p w:rsidR="00232D0F" w:rsidRPr="006E59FF" w:rsidRDefault="00232D0F" w:rsidP="00232D0F">
            <w:pPr>
              <w:pStyle w:val="TAL"/>
              <w:rPr>
                <w:lang w:eastAsia="ko-KR"/>
              </w:rPr>
            </w:pPr>
            <w:r w:rsidRPr="006E59FF">
              <w:rPr>
                <w:lang w:eastAsia="ko-KR"/>
              </w:rPr>
              <w:t>DVB-RCS2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52</w:t>
            </w:r>
          </w:p>
        </w:tc>
        <w:tc>
          <w:tcPr>
            <w:tcW w:w="3402" w:type="dxa"/>
          </w:tcPr>
          <w:p w:rsidR="00232D0F" w:rsidRPr="006E59FF" w:rsidRDefault="00232D0F" w:rsidP="00232D0F">
            <w:pPr>
              <w:pStyle w:val="TAL"/>
              <w:rPr>
                <w:szCs w:val="16"/>
              </w:rPr>
            </w:pPr>
            <w:r w:rsidRPr="006E59FF">
              <w:rPr>
                <w:szCs w:val="16"/>
              </w:rPr>
              <w:t>3GPP-UTRAN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53</w:t>
            </w:r>
          </w:p>
        </w:tc>
        <w:tc>
          <w:tcPr>
            <w:tcW w:w="3402" w:type="dxa"/>
          </w:tcPr>
          <w:p w:rsidR="00232D0F" w:rsidRPr="006E59FF" w:rsidRDefault="00232D0F" w:rsidP="00232D0F">
            <w:pPr>
              <w:pStyle w:val="TAL"/>
              <w:rPr>
                <w:szCs w:val="16"/>
              </w:rPr>
            </w:pPr>
            <w:r w:rsidRPr="006E59FF">
              <w:rPr>
                <w:szCs w:val="16"/>
              </w:rPr>
              <w:t>3GPP-E-UTRAN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54</w:t>
            </w:r>
          </w:p>
        </w:tc>
        <w:tc>
          <w:tcPr>
            <w:tcW w:w="3402" w:type="dxa"/>
          </w:tcPr>
          <w:p w:rsidR="00232D0F" w:rsidRPr="006E59FF" w:rsidRDefault="00232D0F" w:rsidP="00232D0F">
            <w:pPr>
              <w:pStyle w:val="TAL"/>
              <w:rPr>
                <w:szCs w:val="16"/>
              </w:rPr>
            </w:pPr>
            <w:r w:rsidRPr="006E59FF">
              <w:rPr>
                <w:szCs w:val="16"/>
              </w:rPr>
              <w:t>3GPP-WLAN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55</w:t>
            </w:r>
          </w:p>
        </w:tc>
        <w:tc>
          <w:tcPr>
            <w:tcW w:w="3402" w:type="dxa"/>
          </w:tcPr>
          <w:p w:rsidR="00232D0F" w:rsidRPr="006E59FF" w:rsidRDefault="00232D0F" w:rsidP="00232D0F">
            <w:pPr>
              <w:pStyle w:val="TAL"/>
              <w:rPr>
                <w:szCs w:val="16"/>
              </w:rPr>
            </w:pPr>
            <w:r w:rsidRPr="006E59FF">
              <w:rPr>
                <w:szCs w:val="16"/>
              </w:rPr>
              <w:t>3GPP-GAN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56</w:t>
            </w:r>
          </w:p>
        </w:tc>
        <w:tc>
          <w:tcPr>
            <w:tcW w:w="3402" w:type="dxa"/>
          </w:tcPr>
          <w:p w:rsidR="00232D0F" w:rsidRPr="006E59FF" w:rsidRDefault="00232D0F" w:rsidP="00232D0F">
            <w:pPr>
              <w:pStyle w:val="TAL"/>
              <w:rPr>
                <w:szCs w:val="16"/>
              </w:rPr>
            </w:pPr>
            <w:r w:rsidRPr="006E59FF">
              <w:rPr>
                <w:szCs w:val="16"/>
              </w:rPr>
              <w:t>3GPP-HSPA</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57</w:t>
            </w:r>
          </w:p>
        </w:tc>
        <w:tc>
          <w:tcPr>
            <w:tcW w:w="3402" w:type="dxa"/>
          </w:tcPr>
          <w:p w:rsidR="00232D0F" w:rsidRPr="006E59FF" w:rsidRDefault="00232D0F" w:rsidP="00232D0F">
            <w:pPr>
              <w:pStyle w:val="TAL"/>
              <w:rPr>
                <w:szCs w:val="16"/>
              </w:rPr>
            </w:pPr>
            <w:r w:rsidRPr="006E59FF">
              <w:rPr>
                <w:szCs w:val="16"/>
              </w:rPr>
              <w:t>3GPP2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58</w:t>
            </w:r>
          </w:p>
        </w:tc>
        <w:tc>
          <w:tcPr>
            <w:tcW w:w="3402" w:type="dxa"/>
          </w:tcPr>
          <w:p w:rsidR="00232D0F" w:rsidRPr="006E59FF" w:rsidRDefault="00232D0F" w:rsidP="00232D0F">
            <w:pPr>
              <w:pStyle w:val="TAL"/>
              <w:rPr>
                <w:lang w:eastAsia="ko-KR"/>
              </w:rPr>
            </w:pPr>
            <w:r w:rsidRPr="006E59FF">
              <w:rPr>
                <w:lang w:val="en-US" w:eastAsia="ko-KR"/>
              </w:rPr>
              <w:t>untrusted-non-3GPP-VIRTUAL-EPC</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59</w:t>
            </w:r>
          </w:p>
        </w:tc>
        <w:tc>
          <w:tcPr>
            <w:tcW w:w="3402" w:type="dxa"/>
          </w:tcPr>
          <w:p w:rsidR="00232D0F" w:rsidRPr="006E59FF" w:rsidRDefault="00232D0F" w:rsidP="00232D0F">
            <w:pPr>
              <w:pStyle w:val="TAL"/>
              <w:rPr>
                <w:lang w:val="en-US" w:eastAsia="ko-KR"/>
              </w:rPr>
            </w:pPr>
            <w:r w:rsidRPr="006E59FF">
              <w:rPr>
                <w:szCs w:val="16"/>
              </w:rPr>
              <w:t>VIRTUAL-no-PS</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60</w:t>
            </w:r>
          </w:p>
        </w:tc>
        <w:tc>
          <w:tcPr>
            <w:tcW w:w="3402" w:type="dxa"/>
          </w:tcPr>
          <w:p w:rsidR="00232D0F" w:rsidRPr="006E59FF" w:rsidRDefault="00232D0F" w:rsidP="00232D0F">
            <w:pPr>
              <w:pStyle w:val="TAL"/>
              <w:rPr>
                <w:szCs w:val="16"/>
              </w:rPr>
            </w:pPr>
            <w:r w:rsidRPr="006E59FF">
              <w:rPr>
                <w:szCs w:val="16"/>
              </w:rPr>
              <w:t>WLAN-no-PS</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c>
          <w:tcPr>
            <w:tcW w:w="1134" w:type="dxa"/>
          </w:tcPr>
          <w:p w:rsidR="00232D0F" w:rsidRPr="006E59FF" w:rsidRDefault="00232D0F" w:rsidP="00232D0F">
            <w:pPr>
              <w:pStyle w:val="TAL"/>
            </w:pPr>
            <w:r w:rsidRPr="006E59FF">
              <w:t>61</w:t>
            </w:r>
          </w:p>
        </w:tc>
        <w:tc>
          <w:tcPr>
            <w:tcW w:w="3402" w:type="dxa"/>
          </w:tcPr>
          <w:p w:rsidR="00232D0F" w:rsidRPr="006E59FF" w:rsidRDefault="00232D0F" w:rsidP="00232D0F">
            <w:pPr>
              <w:pStyle w:val="TAL"/>
              <w:rPr>
                <w:szCs w:val="16"/>
              </w:rPr>
            </w:pPr>
            <w:r w:rsidRPr="006E59FF">
              <w:rPr>
                <w:szCs w:val="16"/>
              </w:rPr>
              <w:t>3GPP-NR</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blPrEx>
          <w:tblCellMar>
            <w:top w:w="0" w:type="dxa"/>
            <w:bottom w:w="0" w:type="dxa"/>
          </w:tblCellMar>
        </w:tblPrEx>
        <w:trPr>
          <w:ins w:id="79" w:author="Upendra Praturi" w:date="2019-09-29T12:33:00Z"/>
        </w:trPr>
        <w:tc>
          <w:tcPr>
            <w:tcW w:w="1134" w:type="dxa"/>
          </w:tcPr>
          <w:p w:rsidR="00232D0F" w:rsidRPr="006E59FF" w:rsidRDefault="00232D0F" w:rsidP="00232D0F">
            <w:pPr>
              <w:pStyle w:val="TAL"/>
              <w:rPr>
                <w:ins w:id="80" w:author="Upendra Praturi" w:date="2019-09-29T12:33:00Z"/>
              </w:rPr>
            </w:pPr>
            <w:ins w:id="81" w:author="Upendra Praturi" w:date="2019-09-29T12:34:00Z">
              <w:r>
                <w:t>XX</w:t>
              </w:r>
            </w:ins>
          </w:p>
        </w:tc>
        <w:tc>
          <w:tcPr>
            <w:tcW w:w="3402" w:type="dxa"/>
          </w:tcPr>
          <w:p w:rsidR="00232D0F" w:rsidRPr="006E59FF" w:rsidRDefault="00232D0F" w:rsidP="00232D0F">
            <w:pPr>
              <w:pStyle w:val="TAL"/>
              <w:rPr>
                <w:ins w:id="82" w:author="Upendra Praturi" w:date="2019-09-29T12:33:00Z"/>
                <w:szCs w:val="16"/>
              </w:rPr>
            </w:pPr>
            <w:ins w:id="83" w:author="Upendra Praturi" w:date="2019-09-29T12:34:00Z">
              <w:r w:rsidRPr="006E59FF">
                <w:rPr>
                  <w:szCs w:val="16"/>
                </w:rPr>
                <w:t>3GPP-NR</w:t>
              </w:r>
              <w:r>
                <w:rPr>
                  <w:szCs w:val="16"/>
                </w:rPr>
                <w:t>-U</w:t>
              </w:r>
            </w:ins>
          </w:p>
        </w:tc>
        <w:tc>
          <w:tcPr>
            <w:tcW w:w="1701" w:type="dxa"/>
          </w:tcPr>
          <w:p w:rsidR="00232D0F" w:rsidRPr="006E59FF" w:rsidRDefault="00232D0F" w:rsidP="00232D0F">
            <w:pPr>
              <w:pStyle w:val="TAL"/>
              <w:rPr>
                <w:ins w:id="84" w:author="Upendra Praturi" w:date="2019-09-29T12:33:00Z"/>
              </w:rPr>
            </w:pPr>
            <w:ins w:id="85" w:author="Upendra Praturi" w:date="2019-09-29T12:34:00Z">
              <w:r w:rsidRPr="006E59FF">
                <w:t>Subclause 7.2A.4</w:t>
              </w:r>
            </w:ins>
          </w:p>
        </w:tc>
        <w:tc>
          <w:tcPr>
            <w:tcW w:w="1701" w:type="dxa"/>
          </w:tcPr>
          <w:p w:rsidR="00232D0F" w:rsidRPr="006E59FF" w:rsidRDefault="00232D0F" w:rsidP="00232D0F">
            <w:pPr>
              <w:pStyle w:val="TAL"/>
              <w:rPr>
                <w:ins w:id="86" w:author="Upendra Praturi" w:date="2019-09-29T12:33:00Z"/>
              </w:rPr>
            </w:pPr>
            <w:ins w:id="87" w:author="Upendra Praturi" w:date="2019-09-29T12:34:00Z">
              <w:r w:rsidRPr="006E59FF">
                <w:t>n/a</w:t>
              </w:r>
            </w:ins>
          </w:p>
        </w:tc>
        <w:tc>
          <w:tcPr>
            <w:tcW w:w="1701" w:type="dxa"/>
          </w:tcPr>
          <w:p w:rsidR="00232D0F" w:rsidRPr="006E59FF" w:rsidRDefault="00232D0F" w:rsidP="00232D0F">
            <w:pPr>
              <w:pStyle w:val="TAL"/>
              <w:rPr>
                <w:ins w:id="88" w:author="Upendra Praturi" w:date="2019-09-29T12:33:00Z"/>
              </w:rPr>
            </w:pPr>
            <w:ins w:id="89" w:author="Upendra Praturi" w:date="2019-09-29T12:34:00Z">
              <w:r w:rsidRPr="006E59FF">
                <w:t>c2</w:t>
              </w:r>
            </w:ins>
          </w:p>
        </w:tc>
      </w:tr>
      <w:tr w:rsidR="00232D0F" w:rsidRPr="006E59FF" w:rsidTr="00232D0F">
        <w:tblPrEx>
          <w:tblCellMar>
            <w:top w:w="0" w:type="dxa"/>
            <w:bottom w:w="0" w:type="dxa"/>
          </w:tblCellMar>
        </w:tblPrEx>
        <w:trPr>
          <w:cantSplit/>
        </w:trPr>
        <w:tc>
          <w:tcPr>
            <w:tcW w:w="9639" w:type="dxa"/>
            <w:gridSpan w:val="5"/>
          </w:tcPr>
          <w:p w:rsidR="00232D0F" w:rsidRPr="006E59FF" w:rsidRDefault="00232D0F" w:rsidP="00232D0F">
            <w:pPr>
              <w:pStyle w:val="TAN"/>
            </w:pPr>
            <w:r w:rsidRPr="006E59FF">
              <w:t>c1:</w:t>
            </w:r>
            <w:r w:rsidRPr="006E59FF">
              <w:tab/>
              <w:t xml:space="preserve">If A.3/1 OR A.3/2 THEN o.1 </w:t>
            </w:r>
            <w:smartTag w:uri="urn:schemas-microsoft-com:office:smarttags" w:element="stockticker">
              <w:r w:rsidRPr="006E59FF">
                <w:t>ELSE</w:t>
              </w:r>
            </w:smartTag>
            <w:r w:rsidRPr="006E59FF">
              <w:t xml:space="preserve"> n/a - - UE or P-CSCF.</w:t>
            </w:r>
          </w:p>
          <w:p w:rsidR="00232D0F" w:rsidRPr="006E59FF" w:rsidRDefault="00232D0F" w:rsidP="00232D0F">
            <w:pPr>
              <w:pStyle w:val="TAN"/>
            </w:pPr>
            <w:r w:rsidRPr="006E59FF">
              <w:t>c2:</w:t>
            </w:r>
            <w:r w:rsidRPr="006E59FF">
              <w:tab/>
              <w:t xml:space="preserve">If A.3/2 THEN o.1 </w:t>
            </w:r>
            <w:smartTag w:uri="urn:schemas-microsoft-com:office:smarttags" w:element="stockticker">
              <w:r w:rsidRPr="006E59FF">
                <w:t>ELSE</w:t>
              </w:r>
            </w:smartTag>
            <w:r w:rsidRPr="006E59FF">
              <w:t xml:space="preserve"> n/a - - P-CSCF.</w:t>
            </w:r>
          </w:p>
          <w:p w:rsidR="00232D0F" w:rsidRPr="006E59FF" w:rsidRDefault="00232D0F" w:rsidP="00232D0F">
            <w:pPr>
              <w:pStyle w:val="TAN"/>
            </w:pPr>
            <w:r w:rsidRPr="006E59FF">
              <w:t>o.1:</w:t>
            </w:r>
            <w:r w:rsidRPr="006E59FF">
              <w:tab/>
              <w:t>It is mandatory to support at least one of these items.</w:t>
            </w:r>
          </w:p>
        </w:tc>
      </w:tr>
    </w:tbl>
    <w:p w:rsidR="00F7156C" w:rsidRPr="006E59FF" w:rsidRDefault="00F7156C" w:rsidP="00F7156C"/>
    <w:p w:rsidR="00F7156C" w:rsidRPr="006E59FF" w:rsidRDefault="00F7156C" w:rsidP="00F7156C">
      <w:pPr>
        <w:pStyle w:val="TH"/>
      </w:pPr>
      <w:r w:rsidRPr="006E59FF">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24438">
        <w:tblPrEx>
          <w:tblCellMar>
            <w:top w:w="0" w:type="dxa"/>
            <w:bottom w:w="0" w:type="dxa"/>
          </w:tblCellMar>
        </w:tblPrEx>
        <w:tc>
          <w:tcPr>
            <w:tcW w:w="1134" w:type="dxa"/>
          </w:tcPr>
          <w:p w:rsidR="00F7156C" w:rsidRPr="006E59FF" w:rsidRDefault="00F7156C" w:rsidP="00224438">
            <w:pPr>
              <w:pStyle w:val="TAH"/>
            </w:pPr>
            <w:r w:rsidRPr="006E59FF">
              <w:t>Item</w:t>
            </w:r>
          </w:p>
        </w:tc>
        <w:tc>
          <w:tcPr>
            <w:tcW w:w="3402" w:type="dxa"/>
          </w:tcPr>
          <w:p w:rsidR="00F7156C" w:rsidRPr="006E59FF" w:rsidRDefault="00F7156C" w:rsidP="00224438">
            <w:pPr>
              <w:pStyle w:val="TAH"/>
            </w:pPr>
            <w:r w:rsidRPr="006E59FF">
              <w:t>Roles</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pPr>
            <w:r w:rsidRPr="006E59FF">
              <w:t>UE performing the functions of an external attached network</w:t>
            </w:r>
          </w:p>
        </w:tc>
        <w:tc>
          <w:tcPr>
            <w:tcW w:w="1701" w:type="dxa"/>
          </w:tcPr>
          <w:p w:rsidR="00F7156C" w:rsidRPr="006E59FF" w:rsidRDefault="00F7156C" w:rsidP="00224438">
            <w:pPr>
              <w:pStyle w:val="TAL"/>
            </w:pPr>
            <w:r w:rsidRPr="006E59FF">
              <w:t>4.1</w:t>
            </w:r>
          </w:p>
        </w:tc>
        <w:tc>
          <w:tcPr>
            <w:tcW w:w="1701" w:type="dxa"/>
          </w:tcPr>
          <w:p w:rsidR="00F7156C" w:rsidRPr="006E59FF" w:rsidRDefault="00F7156C" w:rsidP="00224438">
            <w:pPr>
              <w:pStyle w:val="TAL"/>
            </w:pPr>
          </w:p>
        </w:tc>
        <w:tc>
          <w:tcPr>
            <w:tcW w:w="1701" w:type="dxa"/>
          </w:tcPr>
          <w:p w:rsidR="00F7156C" w:rsidRPr="006E59FF" w:rsidRDefault="00F7156C" w:rsidP="00224438">
            <w:pPr>
              <w:pStyle w:val="TAL"/>
            </w:pP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UE performing the functions of an external attached network</w:t>
            </w:r>
            <w:r w:rsidRPr="006E59FF">
              <w:rPr>
                <w:noProof/>
              </w:rPr>
              <w:t xml:space="preserve"> operating in static mode</w:t>
            </w:r>
          </w:p>
        </w:tc>
        <w:tc>
          <w:tcPr>
            <w:tcW w:w="1701" w:type="dxa"/>
          </w:tcPr>
          <w:p w:rsidR="00F7156C" w:rsidRPr="006E59FF" w:rsidRDefault="00F7156C" w:rsidP="00224438">
            <w:pPr>
              <w:pStyle w:val="TAL"/>
            </w:pPr>
            <w:r w:rsidRPr="006E59FF">
              <w:t>4.1</w:t>
            </w:r>
          </w:p>
        </w:tc>
        <w:tc>
          <w:tcPr>
            <w:tcW w:w="1701" w:type="dxa"/>
          </w:tcPr>
          <w:p w:rsidR="00F7156C" w:rsidRPr="006E59FF" w:rsidRDefault="00F7156C" w:rsidP="00224438">
            <w:pPr>
              <w:pStyle w:val="TAL"/>
            </w:pPr>
          </w:p>
        </w:tc>
        <w:tc>
          <w:tcPr>
            <w:tcW w:w="1701" w:type="dxa"/>
          </w:tcPr>
          <w:p w:rsidR="00F7156C" w:rsidRPr="006E59FF" w:rsidRDefault="00F7156C" w:rsidP="00224438">
            <w:pPr>
              <w:pStyle w:val="TAL"/>
            </w:pPr>
          </w:p>
        </w:tc>
      </w:tr>
      <w:tr w:rsidR="00F7156C" w:rsidRPr="006E59FF" w:rsidTr="00224438">
        <w:tblPrEx>
          <w:tblCellMar>
            <w:top w:w="0" w:type="dxa"/>
            <w:bottom w:w="0" w:type="dxa"/>
          </w:tblCellMar>
        </w:tblPrEx>
        <w:tc>
          <w:tcPr>
            <w:tcW w:w="9639" w:type="dxa"/>
            <w:gridSpan w:val="5"/>
          </w:tcPr>
          <w:p w:rsidR="00F7156C" w:rsidRPr="006E59FF" w:rsidRDefault="00F7156C" w:rsidP="00224438">
            <w:pPr>
              <w:pStyle w:val="TAN"/>
            </w:pPr>
            <w:r w:rsidRPr="006E59FF">
              <w:t>NOTE:</w:t>
            </w:r>
            <w:r w:rsidRPr="006E59FF">
              <w:tab/>
              <w:t>This table identifies areas where the behaviour is modified from that of the underlying role. Subclause 4.1 indicates which underlying roles are modified for this behaviour.</w:t>
            </w:r>
          </w:p>
        </w:tc>
      </w:tr>
    </w:tbl>
    <w:p w:rsidR="00F7156C" w:rsidRPr="006E59FF" w:rsidRDefault="00F7156C" w:rsidP="00F7156C"/>
    <w:p w:rsidR="00F7156C" w:rsidRPr="006E59FF" w:rsidRDefault="00F7156C" w:rsidP="00F7156C">
      <w:pPr>
        <w:pStyle w:val="TH"/>
        <w:rPr>
          <w:rFonts w:hint="eastAsia"/>
          <w:lang w:eastAsia="ja-JP"/>
        </w:rPr>
      </w:pPr>
      <w:r w:rsidRPr="006E59FF">
        <w:t>Table A.3</w:t>
      </w:r>
      <w:r w:rsidRPr="006E59FF">
        <w:rPr>
          <w:lang w:eastAsia="ja-JP"/>
        </w:rPr>
        <w:t>D</w:t>
      </w:r>
      <w:r w:rsidRPr="006E59FF">
        <w:t xml:space="preserve">: Roles with respect to </w:t>
      </w:r>
      <w:r w:rsidRPr="006E59FF">
        <w:rPr>
          <w:rFonts w:hint="eastAsia"/>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24438">
        <w:tblPrEx>
          <w:tblCellMar>
            <w:top w:w="0" w:type="dxa"/>
            <w:bottom w:w="0" w:type="dxa"/>
          </w:tblCellMar>
        </w:tblPrEx>
        <w:tc>
          <w:tcPr>
            <w:tcW w:w="1134" w:type="dxa"/>
          </w:tcPr>
          <w:p w:rsidR="00F7156C" w:rsidRPr="006E59FF" w:rsidRDefault="00F7156C" w:rsidP="00224438">
            <w:pPr>
              <w:pStyle w:val="TAH"/>
            </w:pPr>
            <w:r w:rsidRPr="006E59FF">
              <w:t>Item</w:t>
            </w:r>
          </w:p>
        </w:tc>
        <w:tc>
          <w:tcPr>
            <w:tcW w:w="3402" w:type="dxa"/>
          </w:tcPr>
          <w:p w:rsidR="00F7156C" w:rsidRPr="006E59FF" w:rsidRDefault="00F7156C" w:rsidP="00224438">
            <w:pPr>
              <w:pStyle w:val="TAH"/>
              <w:rPr>
                <w:rFonts w:hint="eastAsia"/>
                <w:lang w:eastAsia="ja-JP"/>
              </w:rPr>
            </w:pPr>
            <w:r w:rsidRPr="006E59FF">
              <w:rPr>
                <w:rFonts w:hint="eastAsia"/>
                <w:lang w:eastAsia="ja-JP"/>
              </w:rPr>
              <w:t>Security mechanism</w:t>
            </w:r>
          </w:p>
        </w:tc>
        <w:tc>
          <w:tcPr>
            <w:tcW w:w="1701" w:type="dxa"/>
          </w:tcPr>
          <w:p w:rsidR="00F7156C" w:rsidRPr="006E59FF" w:rsidRDefault="00F7156C" w:rsidP="00224438">
            <w:pPr>
              <w:pStyle w:val="TAH"/>
            </w:pPr>
            <w:r w:rsidRPr="006E59FF">
              <w:t>Reference</w:t>
            </w:r>
          </w:p>
        </w:tc>
        <w:tc>
          <w:tcPr>
            <w:tcW w:w="1701" w:type="dxa"/>
          </w:tcPr>
          <w:p w:rsidR="00F7156C" w:rsidRPr="006E59FF" w:rsidRDefault="00F7156C" w:rsidP="00224438">
            <w:pPr>
              <w:pStyle w:val="TAH"/>
            </w:pPr>
            <w:r w:rsidRPr="006E59FF">
              <w:t>RFC status</w:t>
            </w:r>
          </w:p>
        </w:tc>
        <w:tc>
          <w:tcPr>
            <w:tcW w:w="1701" w:type="dxa"/>
          </w:tcPr>
          <w:p w:rsidR="00F7156C" w:rsidRPr="006E59FF" w:rsidRDefault="00F7156C" w:rsidP="00224438">
            <w:pPr>
              <w:pStyle w:val="TAH"/>
            </w:pPr>
            <w:r w:rsidRPr="006E59FF">
              <w:t>Profile status</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1</w:t>
            </w:r>
          </w:p>
        </w:tc>
        <w:tc>
          <w:tcPr>
            <w:tcW w:w="3402" w:type="dxa"/>
          </w:tcPr>
          <w:p w:rsidR="00F7156C" w:rsidRPr="006E59FF" w:rsidRDefault="00F7156C" w:rsidP="00224438">
            <w:pPr>
              <w:pStyle w:val="TAL"/>
              <w:rPr>
                <w:lang w:val="fr-FR"/>
              </w:rPr>
            </w:pPr>
            <w:r w:rsidRPr="006E59FF">
              <w:rPr>
                <w:lang w:val="fr-FR"/>
              </w:rPr>
              <w:t xml:space="preserve">IMS AKA plus </w:t>
            </w:r>
            <w:proofErr w:type="spellStart"/>
            <w:r w:rsidRPr="006E59FF">
              <w:rPr>
                <w:lang w:val="fr-FR"/>
              </w:rPr>
              <w:t>IPsec</w:t>
            </w:r>
            <w:proofErr w:type="spellEnd"/>
            <w:r w:rsidRPr="006E59FF">
              <w:rPr>
                <w:lang w:val="fr-FR"/>
              </w:rPr>
              <w:t xml:space="preserve"> </w:t>
            </w:r>
            <w:smartTag w:uri="urn:schemas-microsoft-com:office:smarttags" w:element="stockticker">
              <w:r w:rsidRPr="006E59FF">
                <w:rPr>
                  <w:lang w:val="fr-FR"/>
                </w:rPr>
                <w:t>ESP</w:t>
              </w:r>
            </w:smartTag>
          </w:p>
        </w:tc>
        <w:tc>
          <w:tcPr>
            <w:tcW w:w="1701" w:type="dxa"/>
          </w:tcPr>
          <w:p w:rsidR="00F7156C" w:rsidRPr="006E59FF" w:rsidRDefault="00F7156C" w:rsidP="00224438">
            <w:pPr>
              <w:pStyle w:val="TAL"/>
              <w:rPr>
                <w:lang w:eastAsia="ja-JP"/>
              </w:rPr>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rPr>
                <w:rFonts w:hint="eastAsia"/>
                <w:lang w:eastAsia="ja-JP"/>
              </w:rPr>
            </w:pPr>
            <w:r w:rsidRPr="006E59FF">
              <w:rPr>
                <w:rFonts w:hint="eastAsia"/>
                <w:lang w:eastAsia="ja-JP"/>
              </w:rPr>
              <w:t>n/a</w:t>
            </w:r>
          </w:p>
        </w:tc>
        <w:tc>
          <w:tcPr>
            <w:tcW w:w="1701" w:type="dxa"/>
          </w:tcPr>
          <w:p w:rsidR="00F7156C" w:rsidRPr="006E59FF" w:rsidRDefault="00F7156C" w:rsidP="00224438">
            <w:pPr>
              <w:pStyle w:val="TAL"/>
            </w:pPr>
            <w:r w:rsidRPr="006E59FF">
              <w:t>c1</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2</w:t>
            </w:r>
          </w:p>
        </w:tc>
        <w:tc>
          <w:tcPr>
            <w:tcW w:w="3402" w:type="dxa"/>
          </w:tcPr>
          <w:p w:rsidR="00F7156C" w:rsidRPr="006E59FF" w:rsidRDefault="00F7156C" w:rsidP="00224438">
            <w:pPr>
              <w:pStyle w:val="TAL"/>
            </w:pPr>
            <w:r w:rsidRPr="006E59FF">
              <w:t>SIP digest plus check of IP association</w:t>
            </w:r>
          </w:p>
        </w:tc>
        <w:tc>
          <w:tcPr>
            <w:tcW w:w="1701" w:type="dxa"/>
          </w:tcPr>
          <w:p w:rsidR="00F7156C" w:rsidRPr="006E59FF" w:rsidRDefault="00F7156C" w:rsidP="00224438">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t>c</w:t>
            </w:r>
            <w:r w:rsidRPr="006E59FF">
              <w:rPr>
                <w:rFonts w:hint="eastAsia"/>
                <w:lang w:eastAsia="ja-JP"/>
              </w:rPr>
              <w:t>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3</w:t>
            </w:r>
          </w:p>
        </w:tc>
        <w:tc>
          <w:tcPr>
            <w:tcW w:w="3402" w:type="dxa"/>
          </w:tcPr>
          <w:p w:rsidR="00F7156C" w:rsidRPr="006E59FF" w:rsidRDefault="00F7156C" w:rsidP="00224438">
            <w:pPr>
              <w:pStyle w:val="TAL"/>
              <w:rPr>
                <w:lang w:val="fr-FR"/>
              </w:rPr>
            </w:pPr>
            <w:r w:rsidRPr="006E59FF">
              <w:rPr>
                <w:lang w:val="fr-FR"/>
              </w:rPr>
              <w:t xml:space="preserve">SIP digest plus Proxy </w:t>
            </w:r>
            <w:proofErr w:type="spellStart"/>
            <w:r w:rsidRPr="006E59FF">
              <w:rPr>
                <w:lang w:val="fr-FR"/>
              </w:rPr>
              <w:t>Authentication</w:t>
            </w:r>
            <w:proofErr w:type="spellEnd"/>
          </w:p>
        </w:tc>
        <w:tc>
          <w:tcPr>
            <w:tcW w:w="1701" w:type="dxa"/>
          </w:tcPr>
          <w:p w:rsidR="00F7156C" w:rsidRPr="006E59FF" w:rsidRDefault="00F7156C" w:rsidP="00224438">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t>c</w:t>
            </w:r>
            <w:r w:rsidRPr="006E59FF">
              <w:rPr>
                <w:rFonts w:hint="eastAsia"/>
                <w:lang w:eastAsia="ja-JP"/>
              </w:rPr>
              <w:t>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4</w:t>
            </w:r>
          </w:p>
        </w:tc>
        <w:tc>
          <w:tcPr>
            <w:tcW w:w="3402" w:type="dxa"/>
          </w:tcPr>
          <w:p w:rsidR="00F7156C" w:rsidRPr="006E59FF" w:rsidRDefault="00F7156C" w:rsidP="00224438">
            <w:pPr>
              <w:pStyle w:val="TAL"/>
            </w:pPr>
            <w:r w:rsidRPr="006E59FF">
              <w:t xml:space="preserve">SIP digest with </w:t>
            </w:r>
            <w:smartTag w:uri="urn:schemas-microsoft-com:office:smarttags" w:element="stockticker">
              <w:r w:rsidRPr="006E59FF">
                <w:t>TLS</w:t>
              </w:r>
            </w:smartTag>
          </w:p>
        </w:tc>
        <w:tc>
          <w:tcPr>
            <w:tcW w:w="1701" w:type="dxa"/>
          </w:tcPr>
          <w:p w:rsidR="00F7156C" w:rsidRPr="006E59FF" w:rsidRDefault="00F7156C" w:rsidP="00224438">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t>c</w:t>
            </w:r>
            <w:r w:rsidRPr="006E59FF">
              <w:rPr>
                <w:rFonts w:hint="eastAsia"/>
                <w:lang w:eastAsia="ja-JP"/>
              </w:rPr>
              <w:t>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5</w:t>
            </w:r>
          </w:p>
        </w:tc>
        <w:tc>
          <w:tcPr>
            <w:tcW w:w="3402" w:type="dxa"/>
          </w:tcPr>
          <w:p w:rsidR="00F7156C" w:rsidRPr="006E59FF" w:rsidRDefault="00F7156C" w:rsidP="00224438">
            <w:pPr>
              <w:pStyle w:val="TAL"/>
            </w:pPr>
            <w:r w:rsidRPr="006E59FF">
              <w:t>NASS-IMS bundled authentication</w:t>
            </w:r>
          </w:p>
        </w:tc>
        <w:tc>
          <w:tcPr>
            <w:tcW w:w="1701" w:type="dxa"/>
          </w:tcPr>
          <w:p w:rsidR="00F7156C" w:rsidRPr="006E59FF" w:rsidRDefault="00F7156C" w:rsidP="00224438">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t>c</w:t>
            </w:r>
            <w:r w:rsidRPr="006E59FF">
              <w:rPr>
                <w:rFonts w:hint="eastAsia"/>
                <w:lang w:eastAsia="ja-JP"/>
              </w:rPr>
              <w:t>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pPr>
            <w:r w:rsidRPr="006E59FF">
              <w:t>6</w:t>
            </w:r>
          </w:p>
        </w:tc>
        <w:tc>
          <w:tcPr>
            <w:tcW w:w="3402" w:type="dxa"/>
          </w:tcPr>
          <w:p w:rsidR="00F7156C" w:rsidRPr="006E59FF" w:rsidRDefault="00F7156C" w:rsidP="00224438">
            <w:pPr>
              <w:pStyle w:val="TAL"/>
            </w:pPr>
            <w:r w:rsidRPr="006E59FF">
              <w:t>GPRS-IMS-Bundled authentication</w:t>
            </w:r>
          </w:p>
        </w:tc>
        <w:tc>
          <w:tcPr>
            <w:tcW w:w="1701" w:type="dxa"/>
          </w:tcPr>
          <w:p w:rsidR="00F7156C" w:rsidRPr="006E59FF" w:rsidRDefault="00F7156C" w:rsidP="00224438">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t>c</w:t>
            </w:r>
            <w:r w:rsidRPr="006E59FF">
              <w:rPr>
                <w:rFonts w:hint="eastAsia"/>
                <w:lang w:eastAsia="ja-JP"/>
              </w:rPr>
              <w:t>2</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rFonts w:hint="eastAsia"/>
                <w:lang w:eastAsia="ja-JP"/>
              </w:rPr>
            </w:pPr>
            <w:r w:rsidRPr="006E59FF">
              <w:rPr>
                <w:rFonts w:hint="eastAsia"/>
                <w:lang w:eastAsia="ja-JP"/>
              </w:rPr>
              <w:t>7</w:t>
            </w:r>
          </w:p>
        </w:tc>
        <w:tc>
          <w:tcPr>
            <w:tcW w:w="3402" w:type="dxa"/>
          </w:tcPr>
          <w:p w:rsidR="00F7156C" w:rsidRPr="006E59FF" w:rsidRDefault="00F7156C" w:rsidP="00224438">
            <w:pPr>
              <w:pStyle w:val="TAL"/>
            </w:pPr>
            <w:r w:rsidRPr="006E59FF">
              <w:t>Trusted node authentication</w:t>
            </w:r>
          </w:p>
        </w:tc>
        <w:tc>
          <w:tcPr>
            <w:tcW w:w="1701" w:type="dxa"/>
          </w:tcPr>
          <w:p w:rsidR="00F7156C" w:rsidRPr="006E59FF" w:rsidRDefault="00F7156C" w:rsidP="00224438">
            <w:pPr>
              <w:pStyle w:val="TAL"/>
              <w:rPr>
                <w:lang w:eastAsia="ja-JP"/>
              </w:rPr>
            </w:pPr>
            <w:r w:rsidRPr="006E59FF">
              <w:rPr>
                <w:rFonts w:hint="eastAsia"/>
                <w:lang w:eastAsia="ja-JP"/>
              </w:rPr>
              <w:t>clause 4.2B</w:t>
            </w:r>
            <w:r w:rsidRPr="006E59FF">
              <w:rPr>
                <w:lang w:eastAsia="ja-JP"/>
              </w:rPr>
              <w:t>.1</w:t>
            </w:r>
          </w:p>
        </w:tc>
        <w:tc>
          <w:tcPr>
            <w:tcW w:w="1701" w:type="dxa"/>
          </w:tcPr>
          <w:p w:rsidR="00F7156C" w:rsidRPr="006E59FF" w:rsidRDefault="00F7156C" w:rsidP="00224438">
            <w:pPr>
              <w:pStyle w:val="TAL"/>
              <w:rPr>
                <w:rFonts w:hint="eastAsia"/>
                <w:lang w:eastAsia="ja-JP"/>
              </w:rPr>
            </w:pPr>
            <w:r w:rsidRPr="006E59FF">
              <w:rPr>
                <w:rFonts w:hint="eastAsia"/>
                <w:lang w:eastAsia="ja-JP"/>
              </w:rPr>
              <w:t>n/a</w:t>
            </w:r>
          </w:p>
        </w:tc>
        <w:tc>
          <w:tcPr>
            <w:tcW w:w="1701" w:type="dxa"/>
          </w:tcPr>
          <w:p w:rsidR="00F7156C" w:rsidRPr="006E59FF" w:rsidRDefault="00F7156C" w:rsidP="00224438">
            <w:pPr>
              <w:pStyle w:val="TAL"/>
              <w:rPr>
                <w:rFonts w:hint="eastAsia"/>
                <w:lang w:eastAsia="ja-JP"/>
              </w:rPr>
            </w:pPr>
            <w:r w:rsidRPr="006E59FF">
              <w:rPr>
                <w:rFonts w:hint="eastAsia"/>
                <w:lang w:eastAsia="ja-JP"/>
              </w:rPr>
              <w:t>c3</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rFonts w:hint="eastAsia"/>
                <w:lang w:eastAsia="ja-JP"/>
              </w:rPr>
            </w:pPr>
            <w:r w:rsidRPr="006E59FF">
              <w:rPr>
                <w:lang w:eastAsia="ja-JP"/>
              </w:rPr>
              <w:t>8</w:t>
            </w:r>
          </w:p>
        </w:tc>
        <w:tc>
          <w:tcPr>
            <w:tcW w:w="3402" w:type="dxa"/>
          </w:tcPr>
          <w:p w:rsidR="00F7156C" w:rsidRPr="006E59FF" w:rsidRDefault="00F7156C" w:rsidP="00224438">
            <w:pPr>
              <w:pStyle w:val="TAL"/>
            </w:pPr>
            <w:r w:rsidRPr="006E59FF">
              <w:t xml:space="preserve">SIP over </w:t>
            </w:r>
            <w:smartTag w:uri="urn:schemas-microsoft-com:office:smarttags" w:element="stockticker">
              <w:r w:rsidRPr="006E59FF">
                <w:t>TLS</w:t>
              </w:r>
            </w:smartTag>
            <w:r w:rsidRPr="006E59FF">
              <w:t xml:space="preserve"> with client certificate authentication</w:t>
            </w:r>
          </w:p>
        </w:tc>
        <w:tc>
          <w:tcPr>
            <w:tcW w:w="1701" w:type="dxa"/>
          </w:tcPr>
          <w:p w:rsidR="00F7156C" w:rsidRPr="006E59FF" w:rsidRDefault="00F7156C" w:rsidP="00224438">
            <w:pPr>
              <w:pStyle w:val="TAL"/>
              <w:rPr>
                <w:rFonts w:hint="eastAsia"/>
                <w:lang w:eastAsia="ja-JP"/>
              </w:rPr>
            </w:pPr>
            <w:r w:rsidRPr="006E59FF">
              <w:rPr>
                <w:lang w:eastAsia="ja-JP"/>
              </w:rPr>
              <w:t>clause 4.2B.1</w:t>
            </w:r>
          </w:p>
        </w:tc>
        <w:tc>
          <w:tcPr>
            <w:tcW w:w="1701" w:type="dxa"/>
          </w:tcPr>
          <w:p w:rsidR="00F7156C" w:rsidRPr="006E59FF" w:rsidRDefault="00F7156C" w:rsidP="00224438">
            <w:pPr>
              <w:pStyle w:val="TAL"/>
              <w:rPr>
                <w:rFonts w:hint="eastAsia"/>
                <w:lang w:eastAsia="ja-JP"/>
              </w:rPr>
            </w:pPr>
            <w:r w:rsidRPr="006E59FF">
              <w:rPr>
                <w:lang w:eastAsia="ja-JP"/>
              </w:rPr>
              <w:t>n/a</w:t>
            </w:r>
          </w:p>
        </w:tc>
        <w:tc>
          <w:tcPr>
            <w:tcW w:w="1701" w:type="dxa"/>
          </w:tcPr>
          <w:p w:rsidR="00F7156C" w:rsidRPr="006E59FF" w:rsidRDefault="00F7156C" w:rsidP="00224438">
            <w:pPr>
              <w:pStyle w:val="TAL"/>
              <w:rPr>
                <w:rFonts w:hint="eastAsia"/>
                <w:lang w:eastAsia="ja-JP"/>
              </w:rPr>
            </w:pPr>
            <w:r w:rsidRPr="006E59FF">
              <w:rPr>
                <w:lang w:eastAsia="ja-JP"/>
              </w:rPr>
              <w:t>c6</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20</w:t>
            </w:r>
          </w:p>
        </w:tc>
        <w:tc>
          <w:tcPr>
            <w:tcW w:w="3402" w:type="dxa"/>
          </w:tcPr>
          <w:p w:rsidR="00F7156C" w:rsidRPr="006E59FF" w:rsidRDefault="00F7156C" w:rsidP="00224438">
            <w:pPr>
              <w:pStyle w:val="TAL"/>
            </w:pPr>
            <w:r w:rsidRPr="006E59FF">
              <w:t>End-to-end media security using SDES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o</w:t>
            </w:r>
          </w:p>
        </w:tc>
        <w:tc>
          <w:tcPr>
            <w:tcW w:w="1701" w:type="dxa"/>
          </w:tcPr>
          <w:p w:rsidR="00F7156C" w:rsidRPr="006E59FF" w:rsidRDefault="00F7156C" w:rsidP="00224438">
            <w:pPr>
              <w:pStyle w:val="TAL"/>
              <w:rPr>
                <w:lang w:eastAsia="ja-JP"/>
              </w:rPr>
            </w:pPr>
            <w:r w:rsidRPr="006E59FF">
              <w:rPr>
                <w:lang w:eastAsia="ja-JP"/>
              </w:rPr>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20A</w:t>
            </w:r>
          </w:p>
        </w:tc>
        <w:tc>
          <w:tcPr>
            <w:tcW w:w="3402" w:type="dxa"/>
          </w:tcPr>
          <w:p w:rsidR="00F7156C" w:rsidRPr="006E59FF" w:rsidRDefault="00F7156C" w:rsidP="00224438">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n/a</w:t>
            </w:r>
          </w:p>
        </w:tc>
        <w:tc>
          <w:tcPr>
            <w:tcW w:w="1701" w:type="dxa"/>
          </w:tcPr>
          <w:p w:rsidR="00F7156C" w:rsidRPr="006E59FF" w:rsidRDefault="00F7156C" w:rsidP="00224438">
            <w:pPr>
              <w:pStyle w:val="TAL"/>
              <w:rPr>
                <w:lang w:eastAsia="ja-JP"/>
              </w:rPr>
            </w:pPr>
            <w:r w:rsidRPr="006E59FF">
              <w:rPr>
                <w:lang w:eastAsia="ja-JP"/>
              </w:rPr>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20B</w:t>
            </w:r>
          </w:p>
        </w:tc>
        <w:tc>
          <w:tcPr>
            <w:tcW w:w="3402" w:type="dxa"/>
          </w:tcPr>
          <w:p w:rsidR="00F7156C" w:rsidRPr="006E59FF" w:rsidRDefault="00F7156C" w:rsidP="00224438">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n/a</w:t>
            </w:r>
          </w:p>
        </w:tc>
        <w:tc>
          <w:tcPr>
            <w:tcW w:w="1701" w:type="dxa"/>
          </w:tcPr>
          <w:p w:rsidR="00F7156C" w:rsidRPr="006E59FF" w:rsidRDefault="00F7156C" w:rsidP="00224438">
            <w:pPr>
              <w:pStyle w:val="TAL"/>
              <w:rPr>
                <w:lang w:eastAsia="ja-JP"/>
              </w:rPr>
            </w:pPr>
            <w:r w:rsidRPr="006E59FF">
              <w:rPr>
                <w:lang w:eastAsia="ja-JP"/>
              </w:rPr>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20C</w:t>
            </w:r>
          </w:p>
        </w:tc>
        <w:tc>
          <w:tcPr>
            <w:tcW w:w="3402" w:type="dxa"/>
          </w:tcPr>
          <w:p w:rsidR="00F7156C" w:rsidRPr="006E59FF" w:rsidRDefault="00F7156C" w:rsidP="00224438">
            <w:pPr>
              <w:pStyle w:val="TAL"/>
            </w:pPr>
            <w:r w:rsidRPr="006E59FF">
              <w:t>End-to-access-edge media security for UDPTL using DTLS and certificate fingerprints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n/a</w:t>
            </w:r>
          </w:p>
        </w:tc>
        <w:tc>
          <w:tcPr>
            <w:tcW w:w="1701" w:type="dxa"/>
          </w:tcPr>
          <w:p w:rsidR="00F7156C" w:rsidRPr="006E59FF" w:rsidRDefault="00F7156C" w:rsidP="00224438">
            <w:pPr>
              <w:pStyle w:val="TAL"/>
              <w:rPr>
                <w:lang w:eastAsia="ja-JP"/>
              </w:rPr>
            </w:pPr>
            <w:r w:rsidRPr="006E59FF">
              <w:rPr>
                <w:lang w:eastAsia="ja-JP"/>
              </w:rPr>
              <w:t>c4</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21</w:t>
            </w:r>
          </w:p>
        </w:tc>
        <w:tc>
          <w:tcPr>
            <w:tcW w:w="3402" w:type="dxa"/>
          </w:tcPr>
          <w:p w:rsidR="00F7156C" w:rsidRPr="006E59FF" w:rsidRDefault="00F7156C" w:rsidP="00224438">
            <w:pPr>
              <w:pStyle w:val="TAL"/>
            </w:pPr>
            <w:r w:rsidRPr="006E59FF">
              <w:t>End-to-end media security using KMS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o</w:t>
            </w:r>
          </w:p>
        </w:tc>
        <w:tc>
          <w:tcPr>
            <w:tcW w:w="1701" w:type="dxa"/>
          </w:tcPr>
          <w:p w:rsidR="00F7156C" w:rsidRPr="006E59FF" w:rsidRDefault="00F7156C" w:rsidP="00224438">
            <w:pPr>
              <w:pStyle w:val="TAL"/>
              <w:rPr>
                <w:lang w:eastAsia="ja-JP"/>
              </w:rPr>
            </w:pPr>
            <w:r w:rsidRPr="006E59FF">
              <w:rPr>
                <w:lang w:eastAsia="ja-JP"/>
              </w:rPr>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22</w:t>
            </w:r>
          </w:p>
        </w:tc>
        <w:tc>
          <w:tcPr>
            <w:tcW w:w="3402" w:type="dxa"/>
          </w:tcPr>
          <w:p w:rsidR="00F7156C" w:rsidRPr="006E59FF" w:rsidRDefault="00F7156C" w:rsidP="00224438">
            <w:pPr>
              <w:pStyle w:val="TAL"/>
            </w:pPr>
            <w:r w:rsidRPr="006E59FF">
              <w:t xml:space="preserve">End-to-end media security for MSRP using </w:t>
            </w:r>
            <w:smartTag w:uri="urn:schemas-microsoft-com:office:smarttags" w:element="stockticker">
              <w:r w:rsidRPr="006E59FF">
                <w:t>TLS</w:t>
              </w:r>
            </w:smartTag>
            <w:r w:rsidRPr="006E59FF">
              <w:t xml:space="preserve"> and KMS</w:t>
            </w:r>
          </w:p>
        </w:tc>
        <w:tc>
          <w:tcPr>
            <w:tcW w:w="1701" w:type="dxa"/>
          </w:tcPr>
          <w:p w:rsidR="00F7156C" w:rsidRPr="006E59FF" w:rsidRDefault="00F7156C" w:rsidP="00224438">
            <w:pPr>
              <w:pStyle w:val="TAL"/>
              <w:rPr>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o</w:t>
            </w:r>
          </w:p>
        </w:tc>
        <w:tc>
          <w:tcPr>
            <w:tcW w:w="1701" w:type="dxa"/>
          </w:tcPr>
          <w:p w:rsidR="00F7156C" w:rsidRPr="006E59FF" w:rsidRDefault="00F7156C" w:rsidP="00224438">
            <w:pPr>
              <w:pStyle w:val="TAL"/>
              <w:rPr>
                <w:lang w:eastAsia="ja-JP"/>
              </w:rPr>
            </w:pPr>
            <w:r w:rsidRPr="006E59FF">
              <w:rPr>
                <w:lang w:eastAsia="ja-JP"/>
              </w:rPr>
              <w:t>c5</w:t>
            </w:r>
          </w:p>
        </w:tc>
      </w:tr>
      <w:tr w:rsidR="00F7156C" w:rsidRPr="006E59FF" w:rsidTr="00224438">
        <w:tblPrEx>
          <w:tblCellMar>
            <w:top w:w="0" w:type="dxa"/>
            <w:bottom w:w="0" w:type="dxa"/>
          </w:tblCellMar>
        </w:tblPrEx>
        <w:tc>
          <w:tcPr>
            <w:tcW w:w="1134" w:type="dxa"/>
          </w:tcPr>
          <w:p w:rsidR="00F7156C" w:rsidRPr="006E59FF" w:rsidRDefault="00F7156C" w:rsidP="00224438">
            <w:pPr>
              <w:pStyle w:val="TAL"/>
              <w:rPr>
                <w:lang w:eastAsia="ja-JP"/>
              </w:rPr>
            </w:pPr>
            <w:r w:rsidRPr="006E59FF">
              <w:rPr>
                <w:lang w:eastAsia="ja-JP"/>
              </w:rPr>
              <w:t>30</w:t>
            </w:r>
          </w:p>
        </w:tc>
        <w:tc>
          <w:tcPr>
            <w:tcW w:w="3402" w:type="dxa"/>
          </w:tcPr>
          <w:p w:rsidR="00F7156C" w:rsidRPr="006E59FF" w:rsidRDefault="00F7156C" w:rsidP="00224438">
            <w:pPr>
              <w:pStyle w:val="TAL"/>
            </w:pPr>
            <w:r w:rsidRPr="006E59FF">
              <w:t>End-to-access-edge media security using SDES</w:t>
            </w:r>
          </w:p>
        </w:tc>
        <w:tc>
          <w:tcPr>
            <w:tcW w:w="1701" w:type="dxa"/>
          </w:tcPr>
          <w:p w:rsidR="00F7156C" w:rsidRPr="006E59FF" w:rsidRDefault="00F7156C" w:rsidP="00224438">
            <w:pPr>
              <w:pStyle w:val="TAL"/>
              <w:rPr>
                <w:rFonts w:hint="eastAsia"/>
                <w:lang w:eastAsia="ja-JP"/>
              </w:rPr>
            </w:pPr>
            <w:r w:rsidRPr="006E59FF">
              <w:rPr>
                <w:lang w:eastAsia="ja-JP"/>
              </w:rPr>
              <w:t>clause 4.2B.2</w:t>
            </w:r>
          </w:p>
        </w:tc>
        <w:tc>
          <w:tcPr>
            <w:tcW w:w="1701" w:type="dxa"/>
          </w:tcPr>
          <w:p w:rsidR="00F7156C" w:rsidRPr="006E59FF" w:rsidRDefault="00F7156C" w:rsidP="00224438">
            <w:pPr>
              <w:pStyle w:val="TAL"/>
              <w:rPr>
                <w:lang w:eastAsia="ja-JP"/>
              </w:rPr>
            </w:pPr>
            <w:r w:rsidRPr="006E59FF">
              <w:rPr>
                <w:lang w:eastAsia="ja-JP"/>
              </w:rPr>
              <w:t>n/a</w:t>
            </w:r>
          </w:p>
        </w:tc>
        <w:tc>
          <w:tcPr>
            <w:tcW w:w="1701" w:type="dxa"/>
          </w:tcPr>
          <w:p w:rsidR="00F7156C" w:rsidRPr="006E59FF" w:rsidRDefault="00F7156C" w:rsidP="00224438">
            <w:pPr>
              <w:pStyle w:val="TAL"/>
              <w:rPr>
                <w:lang w:eastAsia="ja-JP"/>
              </w:rPr>
            </w:pPr>
            <w:r w:rsidRPr="006E59FF">
              <w:rPr>
                <w:lang w:eastAsia="ja-JP"/>
              </w:rPr>
              <w:t>c4</w:t>
            </w:r>
          </w:p>
        </w:tc>
      </w:tr>
      <w:tr w:rsidR="00F7156C" w:rsidRPr="006E59FF" w:rsidTr="00224438">
        <w:tblPrEx>
          <w:tblCellMar>
            <w:top w:w="0" w:type="dxa"/>
            <w:bottom w:w="0" w:type="dxa"/>
          </w:tblCellMar>
        </w:tblPrEx>
        <w:trPr>
          <w:cantSplit/>
        </w:trPr>
        <w:tc>
          <w:tcPr>
            <w:tcW w:w="9639" w:type="dxa"/>
            <w:gridSpan w:val="5"/>
          </w:tcPr>
          <w:p w:rsidR="00F7156C" w:rsidRPr="006E59FF" w:rsidRDefault="00F7156C" w:rsidP="00224438">
            <w:pPr>
              <w:pStyle w:val="TAN"/>
              <w:rPr>
                <w:rFonts w:hint="eastAsia"/>
                <w:lang w:eastAsia="ja-JP"/>
              </w:rPr>
            </w:pPr>
            <w:r w:rsidRPr="006E59FF">
              <w:rPr>
                <w:rFonts w:hint="eastAsia"/>
                <w:lang w:eastAsia="ja-JP"/>
              </w:rPr>
              <w:t>c1:</w:t>
            </w:r>
            <w:r w:rsidRPr="006E59FF">
              <w:rPr>
                <w:lang w:eastAsia="ja-JP"/>
              </w:rPr>
              <w:tab/>
            </w:r>
            <w:r w:rsidRPr="006E59FF">
              <w:rPr>
                <w:rFonts w:hint="eastAsia"/>
                <w:lang w:eastAsia="ja-JP"/>
              </w:rPr>
              <w:t xml:space="preserve">IF (A.3/1A OR A.3/2 OR A.3/3 OR A.3/4) THEN m </w:t>
            </w:r>
            <w:smartTag w:uri="urn:schemas-microsoft-com:office:smarttags" w:element="stockticker">
              <w:r w:rsidRPr="006E59FF">
                <w:rPr>
                  <w:rFonts w:hint="eastAsia"/>
                  <w:lang w:eastAsia="ja-JP"/>
                </w:rPr>
                <w:t>ELSE</w:t>
              </w:r>
            </w:smartTag>
            <w:r w:rsidRPr="006E59FF">
              <w:rPr>
                <w:rFonts w:hint="eastAsia"/>
                <w:lang w:eastAsia="ja-JP"/>
              </w:rPr>
              <w:t xml:space="preserve"> IF A.3/1B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containing UICC or P-CSCF or I-CSCF or S-CSCF, UE without UICC.</w:t>
            </w:r>
          </w:p>
          <w:p w:rsidR="00F7156C" w:rsidRPr="006E59FF" w:rsidRDefault="00F7156C" w:rsidP="00224438">
            <w:pPr>
              <w:pStyle w:val="TAN"/>
              <w:rPr>
                <w:rFonts w:hint="eastAsia"/>
                <w:lang w:eastAsia="ja-JP"/>
              </w:rPr>
            </w:pPr>
            <w:r w:rsidRPr="006E59FF">
              <w:rPr>
                <w:rFonts w:hint="eastAsia"/>
                <w:lang w:eastAsia="ja-JP"/>
              </w:rPr>
              <w:t>c2</w:t>
            </w:r>
            <w:r w:rsidRPr="006E59FF">
              <w:rPr>
                <w:lang w:eastAsia="ja-JP"/>
              </w:rPr>
              <w:t>:</w:t>
            </w:r>
            <w:r w:rsidRPr="006E59FF">
              <w:rPr>
                <w:lang w:eastAsia="ja-JP"/>
              </w:rPr>
              <w:tab/>
            </w:r>
            <w:r w:rsidRPr="006E59FF">
              <w:rPr>
                <w:rFonts w:hint="eastAsia"/>
                <w:lang w:eastAsia="ja-JP"/>
              </w:rPr>
              <w:t xml:space="preserve">IF (A.3/1 OR A.3/2 OR A.3/3 OR A.3/4)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or P-CSCF or I-CSCF or S-CSCF.</w:t>
            </w:r>
          </w:p>
          <w:p w:rsidR="00F7156C" w:rsidRPr="006E59FF" w:rsidRDefault="00F7156C" w:rsidP="00224438">
            <w:pPr>
              <w:pStyle w:val="TAN"/>
              <w:rPr>
                <w:lang w:eastAsia="ja-JP"/>
              </w:rPr>
            </w:pPr>
            <w:r w:rsidRPr="006E59FF">
              <w:rPr>
                <w:rFonts w:hint="eastAsia"/>
                <w:lang w:eastAsia="ja-JP"/>
              </w:rPr>
              <w:t>c3</w:t>
            </w:r>
            <w:r w:rsidRPr="006E59FF">
              <w:rPr>
                <w:lang w:eastAsia="ja-JP"/>
              </w:rPr>
              <w:t>:</w:t>
            </w:r>
            <w:r w:rsidRPr="006E59FF">
              <w:rPr>
                <w:lang w:eastAsia="ja-JP"/>
              </w:rPr>
              <w:tab/>
              <w:t xml:space="preserve">IF (A.3/3 OR A.3/4) THEN o </w:t>
            </w:r>
            <w:smartTag w:uri="urn:schemas-microsoft-com:office:smarttags" w:element="stockticker">
              <w:r w:rsidRPr="006E59FF">
                <w:rPr>
                  <w:lang w:eastAsia="ja-JP"/>
                </w:rPr>
                <w:t>ELSE</w:t>
              </w:r>
            </w:smartTag>
            <w:r w:rsidRPr="006E59FF">
              <w:rPr>
                <w:lang w:eastAsia="ja-JP"/>
              </w:rPr>
              <w:t xml:space="preserve"> n/a - - I-CSCF or S-CSCF.</w:t>
            </w:r>
          </w:p>
          <w:p w:rsidR="00F7156C" w:rsidRPr="006E59FF" w:rsidRDefault="00F7156C" w:rsidP="00224438">
            <w:pPr>
              <w:pStyle w:val="TAN"/>
              <w:rPr>
                <w:lang w:eastAsia="ja-JP"/>
              </w:rPr>
            </w:pPr>
            <w:r w:rsidRPr="006E59FF">
              <w:rPr>
                <w:lang w:eastAsia="ja-JP"/>
              </w:rPr>
              <w:t>c4:</w:t>
            </w:r>
            <w:r w:rsidRPr="006E59FF">
              <w:rPr>
                <w:lang w:eastAsia="ja-JP"/>
              </w:rPr>
              <w:tab/>
              <w:t xml:space="preserve">IF (A.3/1 OR A.3/2A) THEN o </w:t>
            </w:r>
            <w:smartTag w:uri="urn:schemas-microsoft-com:office:smarttags" w:element="stockticker">
              <w:r w:rsidRPr="006E59FF">
                <w:rPr>
                  <w:lang w:eastAsia="ja-JP"/>
                </w:rPr>
                <w:t>ELSE</w:t>
              </w:r>
            </w:smartTag>
            <w:r w:rsidRPr="006E59FF">
              <w:rPr>
                <w:lang w:eastAsia="ja-JP"/>
              </w:rPr>
              <w:t xml:space="preserve"> n/a - - UE or P-CSCF (IMS-</w:t>
            </w:r>
            <w:smartTag w:uri="urn:schemas-microsoft-com:office:smarttags" w:element="stockticker">
              <w:r w:rsidRPr="006E59FF">
                <w:rPr>
                  <w:lang w:eastAsia="ja-JP"/>
                </w:rPr>
                <w:t>ALG</w:t>
              </w:r>
            </w:smartTag>
            <w:r w:rsidRPr="006E59FF">
              <w:rPr>
                <w:lang w:eastAsia="ja-JP"/>
              </w:rPr>
              <w:t>).</w:t>
            </w:r>
          </w:p>
          <w:p w:rsidR="00F7156C" w:rsidRPr="006E59FF" w:rsidRDefault="00F7156C" w:rsidP="00224438">
            <w:pPr>
              <w:pStyle w:val="TAN"/>
              <w:rPr>
                <w:lang w:eastAsia="ja-JP"/>
              </w:rPr>
            </w:pPr>
            <w:r w:rsidRPr="006E59FF">
              <w:rPr>
                <w:lang w:eastAsia="ja-JP"/>
              </w:rPr>
              <w:t>c5:</w:t>
            </w:r>
            <w:r w:rsidRPr="006E59FF">
              <w:rPr>
                <w:lang w:eastAsia="ja-JP"/>
              </w:rPr>
              <w:tab/>
              <w:t>IF A.3/1 THEN o - - UE.</w:t>
            </w:r>
          </w:p>
          <w:p w:rsidR="00F7156C" w:rsidRPr="006E59FF" w:rsidRDefault="00F7156C" w:rsidP="00224438">
            <w:pPr>
              <w:pStyle w:val="TAN"/>
              <w:rPr>
                <w:rFonts w:hint="eastAsia"/>
                <w:lang w:eastAsia="ja-JP"/>
              </w:rPr>
            </w:pPr>
            <w:r w:rsidRPr="006E59FF">
              <w:rPr>
                <w:lang w:eastAsia="ja-JP"/>
              </w:rPr>
              <w:t>c6:</w:t>
            </w:r>
            <w:r w:rsidRPr="006E59FF">
              <w:rPr>
                <w:lang w:eastAsia="ja-JP"/>
              </w:rPr>
              <w:tab/>
              <w:t xml:space="preserve">IF A.3C/2 THEN m </w:t>
            </w:r>
            <w:smartTag w:uri="urn:schemas-microsoft-com:office:smarttags" w:element="stockticker">
              <w:r w:rsidRPr="006E59FF">
                <w:rPr>
                  <w:lang w:eastAsia="ja-JP"/>
                </w:rPr>
                <w:t>ELSE</w:t>
              </w:r>
            </w:smartTag>
            <w:r w:rsidRPr="006E59FF">
              <w:rPr>
                <w:lang w:eastAsia="ja-JP"/>
              </w:rPr>
              <w:t xml:space="preserve"> o - - </w:t>
            </w:r>
            <w:r w:rsidRPr="006E59FF">
              <w:t>UE performing the functions of an external attached network</w:t>
            </w:r>
            <w:r w:rsidRPr="006E59FF">
              <w:rPr>
                <w:noProof/>
              </w:rPr>
              <w:t xml:space="preserve"> operating in static mode.</w:t>
            </w:r>
          </w:p>
        </w:tc>
      </w:tr>
    </w:tbl>
    <w:p w:rsidR="00F7156C" w:rsidRPr="006E59FF" w:rsidRDefault="00F7156C" w:rsidP="00F7156C">
      <w:pPr>
        <w:rPr>
          <w:rFonts w:hint="eastAsia"/>
          <w:lang w:eastAsia="ja-JP"/>
        </w:rPr>
      </w:pPr>
    </w:p>
    <w:p w:rsidR="00FE3208" w:rsidRDefault="00FE3208" w:rsidP="00FE320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FE3208" w:rsidRDefault="00FE3208">
      <w:pPr>
        <w:rPr>
          <w:noProof/>
        </w:rPr>
      </w:pPr>
    </w:p>
    <w:sectPr w:rsidR="00FE32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58C" w:rsidRDefault="008D758C">
      <w:r>
        <w:separator/>
      </w:r>
    </w:p>
  </w:endnote>
  <w:endnote w:type="continuationSeparator" w:id="0">
    <w:p w:rsidR="008D758C" w:rsidRDefault="008D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58C" w:rsidRDefault="008D758C">
      <w:r>
        <w:separator/>
      </w:r>
    </w:p>
  </w:footnote>
  <w:footnote w:type="continuationSeparator" w:id="0">
    <w:p w:rsidR="008D758C" w:rsidRDefault="008D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endra Praturi">
    <w15:presenceInfo w15:providerId="AD" w15:userId="S::upraturi@qti.qualcomm.com::6bafb1db-cd8e-44f9-aaa9-f65072929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36"/>
    <w:rsid w:val="000A1F6F"/>
    <w:rsid w:val="000A6394"/>
    <w:rsid w:val="000B6AC4"/>
    <w:rsid w:val="000B7FED"/>
    <w:rsid w:val="000C038A"/>
    <w:rsid w:val="000C6598"/>
    <w:rsid w:val="000F1E1C"/>
    <w:rsid w:val="00130FEB"/>
    <w:rsid w:val="0013344C"/>
    <w:rsid w:val="00145D43"/>
    <w:rsid w:val="001612C9"/>
    <w:rsid w:val="00192C46"/>
    <w:rsid w:val="001A08B3"/>
    <w:rsid w:val="001A304F"/>
    <w:rsid w:val="001A7B60"/>
    <w:rsid w:val="001B52F0"/>
    <w:rsid w:val="001B7A65"/>
    <w:rsid w:val="001E41F3"/>
    <w:rsid w:val="00227EAD"/>
    <w:rsid w:val="00232D0F"/>
    <w:rsid w:val="00234299"/>
    <w:rsid w:val="00235F9B"/>
    <w:rsid w:val="0026004D"/>
    <w:rsid w:val="002640DD"/>
    <w:rsid w:val="00266977"/>
    <w:rsid w:val="00275D12"/>
    <w:rsid w:val="00284FEB"/>
    <w:rsid w:val="002860C4"/>
    <w:rsid w:val="002B5741"/>
    <w:rsid w:val="00304C53"/>
    <w:rsid w:val="00305409"/>
    <w:rsid w:val="003609EF"/>
    <w:rsid w:val="0036231A"/>
    <w:rsid w:val="00374DD4"/>
    <w:rsid w:val="003E1A36"/>
    <w:rsid w:val="00410371"/>
    <w:rsid w:val="00423B27"/>
    <w:rsid w:val="004242F1"/>
    <w:rsid w:val="00427DD7"/>
    <w:rsid w:val="004B75B7"/>
    <w:rsid w:val="004E1669"/>
    <w:rsid w:val="0051580D"/>
    <w:rsid w:val="00547111"/>
    <w:rsid w:val="00550ACD"/>
    <w:rsid w:val="00570453"/>
    <w:rsid w:val="00592D74"/>
    <w:rsid w:val="005E2C44"/>
    <w:rsid w:val="00621188"/>
    <w:rsid w:val="006257ED"/>
    <w:rsid w:val="00695808"/>
    <w:rsid w:val="006B46FB"/>
    <w:rsid w:val="006E21FB"/>
    <w:rsid w:val="007003F8"/>
    <w:rsid w:val="00792342"/>
    <w:rsid w:val="007977A8"/>
    <w:rsid w:val="007B512A"/>
    <w:rsid w:val="007C10C8"/>
    <w:rsid w:val="007C1DF9"/>
    <w:rsid w:val="007C2097"/>
    <w:rsid w:val="007D6A07"/>
    <w:rsid w:val="007E74E4"/>
    <w:rsid w:val="007F7259"/>
    <w:rsid w:val="008040A8"/>
    <w:rsid w:val="0081546C"/>
    <w:rsid w:val="008279FA"/>
    <w:rsid w:val="008356F8"/>
    <w:rsid w:val="008626E7"/>
    <w:rsid w:val="00870EE7"/>
    <w:rsid w:val="008863B9"/>
    <w:rsid w:val="008A45A6"/>
    <w:rsid w:val="008D758C"/>
    <w:rsid w:val="008F686C"/>
    <w:rsid w:val="009148DE"/>
    <w:rsid w:val="00941E30"/>
    <w:rsid w:val="009777D9"/>
    <w:rsid w:val="00991B88"/>
    <w:rsid w:val="009A5753"/>
    <w:rsid w:val="009A579D"/>
    <w:rsid w:val="009E3297"/>
    <w:rsid w:val="009F734F"/>
    <w:rsid w:val="00A01F04"/>
    <w:rsid w:val="00A1005A"/>
    <w:rsid w:val="00A12035"/>
    <w:rsid w:val="00A246B6"/>
    <w:rsid w:val="00A47E70"/>
    <w:rsid w:val="00A50CF0"/>
    <w:rsid w:val="00A542A2"/>
    <w:rsid w:val="00A7671C"/>
    <w:rsid w:val="00AA2CBC"/>
    <w:rsid w:val="00AC5820"/>
    <w:rsid w:val="00AD1CD8"/>
    <w:rsid w:val="00B258BB"/>
    <w:rsid w:val="00B364AA"/>
    <w:rsid w:val="00B4684C"/>
    <w:rsid w:val="00B67B97"/>
    <w:rsid w:val="00B968C8"/>
    <w:rsid w:val="00BA3EC5"/>
    <w:rsid w:val="00BA51D9"/>
    <w:rsid w:val="00BB1E03"/>
    <w:rsid w:val="00BB5DFC"/>
    <w:rsid w:val="00BD279D"/>
    <w:rsid w:val="00BD6BB8"/>
    <w:rsid w:val="00C35533"/>
    <w:rsid w:val="00C62949"/>
    <w:rsid w:val="00C66BA2"/>
    <w:rsid w:val="00C75CB0"/>
    <w:rsid w:val="00C86CCE"/>
    <w:rsid w:val="00C95985"/>
    <w:rsid w:val="00CC3321"/>
    <w:rsid w:val="00CC5026"/>
    <w:rsid w:val="00CC68D0"/>
    <w:rsid w:val="00CD7DCC"/>
    <w:rsid w:val="00D03F9A"/>
    <w:rsid w:val="00D06D51"/>
    <w:rsid w:val="00D24991"/>
    <w:rsid w:val="00D44545"/>
    <w:rsid w:val="00D50255"/>
    <w:rsid w:val="00D66520"/>
    <w:rsid w:val="00DD6757"/>
    <w:rsid w:val="00DE34CF"/>
    <w:rsid w:val="00E13F3D"/>
    <w:rsid w:val="00E22289"/>
    <w:rsid w:val="00E34898"/>
    <w:rsid w:val="00E52A92"/>
    <w:rsid w:val="00E8079D"/>
    <w:rsid w:val="00E813EC"/>
    <w:rsid w:val="00E96A3E"/>
    <w:rsid w:val="00EB09B7"/>
    <w:rsid w:val="00EB6010"/>
    <w:rsid w:val="00EE7D7C"/>
    <w:rsid w:val="00F25D98"/>
    <w:rsid w:val="00F300FB"/>
    <w:rsid w:val="00F40A70"/>
    <w:rsid w:val="00F47C58"/>
    <w:rsid w:val="00F65826"/>
    <w:rsid w:val="00F7156C"/>
    <w:rsid w:val="00FB6386"/>
    <w:rsid w:val="00FE3208"/>
    <w:rsid w:val="00FE448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B7FE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C3321"/>
    <w:rPr>
      <w:rFonts w:ascii="Times New Roman" w:hAnsi="Times New Roman"/>
      <w:lang w:val="en-GB" w:eastAsia="en-US"/>
    </w:rPr>
  </w:style>
  <w:style w:type="character" w:customStyle="1" w:styleId="B2Char">
    <w:name w:val="B2 Char"/>
    <w:link w:val="B2"/>
    <w:rsid w:val="00CC3321"/>
    <w:rPr>
      <w:rFonts w:ascii="Times New Roman" w:hAnsi="Times New Roman"/>
      <w:lang w:val="en-GB" w:eastAsia="en-US"/>
    </w:rPr>
  </w:style>
  <w:style w:type="character" w:customStyle="1" w:styleId="B1Char">
    <w:name w:val="B1 Char"/>
    <w:link w:val="B1"/>
    <w:rsid w:val="00CC3321"/>
    <w:rPr>
      <w:rFonts w:ascii="Times New Roman" w:hAnsi="Times New Roman"/>
      <w:lang w:val="en-GB" w:eastAsia="en-US"/>
    </w:rPr>
  </w:style>
  <w:style w:type="character" w:customStyle="1" w:styleId="EXCar">
    <w:name w:val="EX Car"/>
    <w:link w:val="EX"/>
    <w:rsid w:val="00CC3321"/>
    <w:rPr>
      <w:rFonts w:ascii="Times New Roman" w:hAnsi="Times New Roman"/>
      <w:lang w:val="en-GB" w:eastAsia="en-US"/>
    </w:rPr>
  </w:style>
  <w:style w:type="character" w:customStyle="1" w:styleId="B3Char">
    <w:name w:val="B3 Char"/>
    <w:link w:val="B3"/>
    <w:rsid w:val="00CC3321"/>
    <w:rPr>
      <w:rFonts w:ascii="Times New Roman" w:hAnsi="Times New Roman"/>
      <w:lang w:val="en-GB" w:eastAsia="en-US"/>
    </w:rPr>
  </w:style>
  <w:style w:type="character" w:customStyle="1" w:styleId="THZchn">
    <w:name w:val="TH Zchn"/>
    <w:link w:val="TH"/>
    <w:rsid w:val="00CC3321"/>
    <w:rPr>
      <w:rFonts w:ascii="Arial" w:hAnsi="Arial"/>
      <w:b/>
      <w:lang w:val="en-GB" w:eastAsia="en-US"/>
    </w:rPr>
  </w:style>
  <w:style w:type="character" w:customStyle="1" w:styleId="PLChar">
    <w:name w:val="PL Char"/>
    <w:link w:val="PL"/>
    <w:locked/>
    <w:rsid w:val="00CC3321"/>
    <w:rPr>
      <w:rFonts w:ascii="Courier New" w:hAnsi="Courier New"/>
      <w:noProof/>
      <w:sz w:val="16"/>
      <w:lang w:val="en-GB" w:eastAsia="en-US"/>
    </w:rPr>
  </w:style>
  <w:style w:type="character" w:customStyle="1" w:styleId="TALChar">
    <w:name w:val="TAL Char"/>
    <w:link w:val="TAL"/>
    <w:rsid w:val="00FE4488"/>
    <w:rPr>
      <w:rFonts w:ascii="Arial" w:hAnsi="Arial"/>
      <w:sz w:val="18"/>
      <w:lang w:val="en-GB" w:eastAsia="en-US"/>
    </w:rPr>
  </w:style>
  <w:style w:type="character" w:customStyle="1" w:styleId="TAHChar">
    <w:name w:val="TAH Char"/>
    <w:link w:val="TAH"/>
    <w:rsid w:val="00FE4488"/>
    <w:rPr>
      <w:rFonts w:ascii="Arial" w:hAnsi="Arial"/>
      <w:b/>
      <w:sz w:val="18"/>
      <w:lang w:val="en-GB" w:eastAsia="en-US"/>
    </w:rPr>
  </w:style>
  <w:style w:type="character" w:customStyle="1" w:styleId="TAN0">
    <w:name w:val="TAN (文字)"/>
    <w:link w:val="TAN"/>
    <w:rsid w:val="00FE44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8FD6F-083A-4AF4-AAB8-33D034BF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18</Pages>
  <Words>7892</Words>
  <Characters>44991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Upendra Praturi</cp:lastModifiedBy>
  <cp:revision>42</cp:revision>
  <cp:lastPrinted>1899-12-31T23:00:00Z</cp:lastPrinted>
  <dcterms:created xsi:type="dcterms:W3CDTF">2019-09-29T06:15:00Z</dcterms:created>
  <dcterms:modified xsi:type="dcterms:W3CDTF">2019-09-29T07:08:00Z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