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425FB">
        <w:rPr>
          <w:rFonts w:hint="eastAsia"/>
          <w:b/>
          <w:i/>
          <w:noProof/>
          <w:sz w:val="28"/>
          <w:lang w:eastAsia="zh-CN"/>
        </w:rPr>
        <w:t>0296</w:t>
      </w:r>
    </w:p>
    <w:p w:rsidR="001E41F3" w:rsidRDefault="00C17D3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3"/>
          </w:p>
        </w:tc>
        <w:tc>
          <w:tcPr>
            <w:tcW w:w="1559" w:type="dxa"/>
            <w:shd w:val="pct30" w:color="FFFF00" w:fill="auto"/>
          </w:tcPr>
          <w:p w:rsidR="001E41F3" w:rsidRPr="00410371" w:rsidRDefault="00A65FC5"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425FB" w:rsidRDefault="005425FB" w:rsidP="005425FB">
            <w:pPr>
              <w:pStyle w:val="CRCoverPage"/>
              <w:spacing w:after="0"/>
              <w:jc w:val="right"/>
              <w:rPr>
                <w:rFonts w:hint="eastAsia"/>
                <w:b/>
                <w:noProof/>
                <w:sz w:val="28"/>
                <w:lang w:eastAsia="zh-CN"/>
              </w:rPr>
            </w:pPr>
            <w:r w:rsidRPr="005425FB">
              <w:rPr>
                <w:rFonts w:hint="eastAsia"/>
                <w:b/>
                <w:noProof/>
                <w:sz w:val="28"/>
                <w:lang w:eastAsia="zh-CN"/>
              </w:rPr>
              <w:t>0799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65FC5" w:rsidP="00A65FC5">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5FC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80F19" w:rsidRDefault="00580F19" w:rsidP="00580F19">
            <w:pPr>
              <w:pStyle w:val="CRCoverPage"/>
              <w:spacing w:after="0"/>
              <w:ind w:left="100"/>
              <w:rPr>
                <w:lang w:eastAsia="zh-CN"/>
              </w:rPr>
            </w:pPr>
            <w:r>
              <w:rPr>
                <w:rFonts w:hint="eastAsia"/>
                <w:lang w:eastAsia="zh-CN"/>
              </w:rPr>
              <w:t xml:space="preserve">Inclusion of </w:t>
            </w:r>
            <w:r>
              <w:t>Uplink data status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FC5">
            <w:pPr>
              <w:pStyle w:val="CRCoverPage"/>
              <w:spacing w:after="0"/>
              <w:ind w:left="100"/>
              <w:rPr>
                <w:noProof/>
                <w:lang w:eastAsia="zh-CN"/>
              </w:rPr>
            </w:pPr>
            <w:r>
              <w:rPr>
                <w:rFonts w:hint="eastAsia"/>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FC5">
            <w:pPr>
              <w:pStyle w:val="CRCoverPage"/>
              <w:spacing w:after="0"/>
              <w:ind w:left="100"/>
              <w:rPr>
                <w:noProof/>
              </w:rPr>
            </w:pPr>
            <w:r w:rsidRPr="00D95972">
              <w:rPr>
                <w:rFonts w:cs="Arial"/>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FC5">
            <w:pPr>
              <w:pStyle w:val="CRCoverPage"/>
              <w:spacing w:after="0"/>
              <w:ind w:left="100"/>
              <w:rPr>
                <w:noProof/>
                <w:lang w:eastAsia="zh-CN"/>
              </w:rPr>
            </w:pPr>
            <w:r>
              <w:rPr>
                <w:rFonts w:hint="eastAsia"/>
                <w:lang w:eastAsia="zh-CN"/>
              </w:rPr>
              <w:t>2019-01-11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FC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5FC5">
            <w:pPr>
              <w:pStyle w:val="CRCoverPage"/>
              <w:spacing w:after="0"/>
              <w:ind w:left="100"/>
              <w:rPr>
                <w:noProof/>
              </w:rPr>
            </w:pPr>
            <w:r w:rsidRPr="00A65FC5">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0F19" w:rsidRPr="00580F19" w:rsidRDefault="00580F19" w:rsidP="00580F19">
            <w:pPr>
              <w:rPr>
                <w:i/>
              </w:rPr>
            </w:pPr>
            <w:r>
              <w:rPr>
                <w:i/>
                <w:lang w:eastAsia="zh-CN"/>
              </w:rPr>
              <w:t>“</w:t>
            </w:r>
            <w:r w:rsidRPr="00580F19">
              <w:rPr>
                <w:i/>
              </w:rPr>
              <w:t>For case a) in subclause 5.6.1.1:</w:t>
            </w:r>
          </w:p>
          <w:p w:rsidR="00580F19" w:rsidRPr="00580F19" w:rsidRDefault="00580F19" w:rsidP="00580F19">
            <w:pPr>
              <w:pStyle w:val="B1"/>
              <w:rPr>
                <w:i/>
              </w:rPr>
            </w:pPr>
            <w:r w:rsidRPr="00580F19">
              <w:rPr>
                <w:i/>
              </w:rPr>
              <w:t>a)</w:t>
            </w:r>
            <w:r w:rsidRPr="00580F19">
              <w:rPr>
                <w:i/>
              </w:rPr>
              <w:tab/>
            </w:r>
            <w:proofErr w:type="gramStart"/>
            <w:r w:rsidRPr="00580F19">
              <w:rPr>
                <w:i/>
              </w:rPr>
              <w:t>if</w:t>
            </w:r>
            <w:proofErr w:type="gramEnd"/>
            <w:r w:rsidRPr="00580F19">
              <w:rPr>
                <w:i/>
              </w:rPr>
              <w:t xml:space="preserve"> the paging request includes an indication for non-3GPP access type, the Allowed PDU session status IE shall be included</w:t>
            </w:r>
            <w:r w:rsidRPr="00580F19">
              <w:rPr>
                <w:rFonts w:hint="eastAsia"/>
                <w:i/>
              </w:rPr>
              <w:t xml:space="preserve"> in </w:t>
            </w:r>
            <w:r w:rsidRPr="00580F19">
              <w:rPr>
                <w:i/>
              </w:rPr>
              <w:t xml:space="preserve">the </w:t>
            </w:r>
            <w:r w:rsidRPr="00580F19">
              <w:rPr>
                <w:rFonts w:hint="eastAsia"/>
                <w:i/>
              </w:rPr>
              <w:t>S</w:t>
            </w:r>
            <w:r w:rsidRPr="00580F19">
              <w:rPr>
                <w:i/>
              </w:rPr>
              <w:t xml:space="preserve">ERVICE REQUEST </w:t>
            </w:r>
            <w:r w:rsidRPr="00580F19">
              <w:rPr>
                <w:rFonts w:hint="eastAsia"/>
                <w:i/>
              </w:rPr>
              <w:t>message</w:t>
            </w:r>
            <w:r w:rsidRPr="00580F19">
              <w:rPr>
                <w:i/>
              </w:rPr>
              <w:t>. If the UE has established the PDU session(s) associated with the S-NSSAI(s) which are included in the allowed NSSAI for 3GPP access, the UE shall</w:t>
            </w:r>
            <w:r w:rsidRPr="00580F19">
              <w:rPr>
                <w:rFonts w:hint="eastAsia"/>
                <w:i/>
              </w:rPr>
              <w:t xml:space="preserve"> indicate </w:t>
            </w:r>
            <w:r w:rsidRPr="00580F19">
              <w:rPr>
                <w:i/>
              </w:rPr>
              <w:t xml:space="preserve">the PDU session(s) for which the UE allows </w:t>
            </w:r>
            <w:r w:rsidRPr="00580F19">
              <w:rPr>
                <w:rFonts w:hint="eastAsia"/>
                <w:i/>
              </w:rPr>
              <w:t xml:space="preserve">the </w:t>
            </w:r>
            <w:r w:rsidRPr="00580F19">
              <w:rPr>
                <w:i/>
              </w:rPr>
              <w:t>user-plane resources to be re-establish</w:t>
            </w:r>
            <w:r w:rsidRPr="00580F19">
              <w:rPr>
                <w:rFonts w:hint="eastAsia"/>
                <w:i/>
                <w:lang w:eastAsia="ja-JP"/>
              </w:rPr>
              <w:t>e</w:t>
            </w:r>
            <w:r w:rsidRPr="00580F19">
              <w:rPr>
                <w:i/>
                <w:lang w:eastAsia="ja-JP"/>
              </w:rPr>
              <w:t>d</w:t>
            </w:r>
            <w:r w:rsidRPr="00580F19">
              <w:rPr>
                <w:i/>
              </w:rPr>
              <w:t xml:space="preserve"> over 3GPP access in the Allowed PDU session status IE. Otherwise, the UE shall not indicate any PDU session(s) in the Allowed PDU session status IE;</w:t>
            </w:r>
          </w:p>
          <w:p w:rsidR="00580F19" w:rsidRPr="00580F19" w:rsidRDefault="00580F19" w:rsidP="00580F19">
            <w:pPr>
              <w:pStyle w:val="B1"/>
              <w:rPr>
                <w:i/>
              </w:rPr>
            </w:pPr>
            <w:r w:rsidRPr="00580F19">
              <w:rPr>
                <w:i/>
              </w:rPr>
              <w:t>b)</w:t>
            </w:r>
            <w:r w:rsidRPr="00580F19">
              <w:rPr>
                <w:i/>
              </w:rPr>
              <w:tab/>
              <w:t xml:space="preserve">if the UE </w:t>
            </w:r>
            <w:r w:rsidRPr="00580F19">
              <w:rPr>
                <w:rFonts w:hint="eastAsia"/>
                <w:i/>
              </w:rPr>
              <w:t xml:space="preserve">has uplink </w:t>
            </w:r>
            <w:r w:rsidRPr="00580F19">
              <w:rPr>
                <w:i/>
              </w:rPr>
              <w:t>user data</w:t>
            </w:r>
            <w:r w:rsidRPr="00580F19">
              <w:rPr>
                <w:rFonts w:hint="eastAsia"/>
                <w:i/>
              </w:rPr>
              <w:t xml:space="preserve"> pending</w:t>
            </w:r>
            <w:r w:rsidRPr="00580F19">
              <w:rPr>
                <w:i/>
              </w:rPr>
              <w:t xml:space="preserve"> to be sent over 3GPP access, the Uplink data status IE shall be included</w:t>
            </w:r>
            <w:r w:rsidRPr="00580F19">
              <w:rPr>
                <w:rFonts w:hint="eastAsia"/>
                <w:i/>
              </w:rPr>
              <w:t xml:space="preserve"> in </w:t>
            </w:r>
            <w:r w:rsidRPr="00580F19">
              <w:rPr>
                <w:i/>
              </w:rPr>
              <w:t xml:space="preserve">the </w:t>
            </w:r>
            <w:r w:rsidRPr="00580F19">
              <w:rPr>
                <w:rFonts w:hint="eastAsia"/>
                <w:i/>
              </w:rPr>
              <w:t>S</w:t>
            </w:r>
            <w:r w:rsidRPr="00580F19">
              <w:rPr>
                <w:i/>
              </w:rPr>
              <w:t xml:space="preserve">ERVICE REQUEST </w:t>
            </w:r>
            <w:r w:rsidRPr="00580F19">
              <w:rPr>
                <w:rFonts w:hint="eastAsia"/>
                <w:i/>
              </w:rPr>
              <w:t>message to indicate the PDU session</w:t>
            </w:r>
            <w:r w:rsidRPr="00580F19">
              <w:rPr>
                <w:i/>
              </w:rPr>
              <w:t>(s) for which</w:t>
            </w:r>
            <w:r w:rsidRPr="00580F19">
              <w:rPr>
                <w:rFonts w:hint="eastAsia"/>
                <w:i/>
              </w:rPr>
              <w:t xml:space="preserve"> </w:t>
            </w:r>
            <w:r w:rsidRPr="00580F19">
              <w:rPr>
                <w:i/>
              </w:rPr>
              <w:t xml:space="preserve">the UE </w:t>
            </w:r>
            <w:r w:rsidRPr="00580F19">
              <w:rPr>
                <w:rFonts w:hint="eastAsia"/>
                <w:i/>
              </w:rPr>
              <w:t>has pending user data to be sent</w:t>
            </w:r>
            <w:r w:rsidRPr="00580F19">
              <w:rPr>
                <w:i/>
              </w:rPr>
              <w:t>; or</w:t>
            </w:r>
          </w:p>
          <w:p w:rsidR="00580F19" w:rsidRDefault="00580F19" w:rsidP="00580F19">
            <w:pPr>
              <w:pStyle w:val="B1"/>
              <w:rPr>
                <w:lang w:eastAsia="zh-CN"/>
              </w:rPr>
            </w:pPr>
            <w:r w:rsidRPr="00580F19">
              <w:rPr>
                <w:i/>
              </w:rPr>
              <w:t>c)</w:t>
            </w:r>
            <w:r w:rsidRPr="00580F19">
              <w:rPr>
                <w:i/>
              </w:rPr>
              <w:tab/>
            </w:r>
            <w:proofErr w:type="gramStart"/>
            <w:r w:rsidRPr="00580F19">
              <w:rPr>
                <w:i/>
              </w:rPr>
              <w:t>otherwise</w:t>
            </w:r>
            <w:proofErr w:type="gramEnd"/>
            <w:r w:rsidRPr="00580F19">
              <w:rPr>
                <w:i/>
              </w:rPr>
              <w:t>, the Uplink data status IE shall not be included</w:t>
            </w:r>
            <w:r w:rsidRPr="00580F19">
              <w:rPr>
                <w:rFonts w:hint="eastAsia"/>
                <w:i/>
              </w:rPr>
              <w:t xml:space="preserve"> in </w:t>
            </w:r>
            <w:r w:rsidRPr="00580F19">
              <w:rPr>
                <w:i/>
              </w:rPr>
              <w:t xml:space="preserve">the </w:t>
            </w:r>
            <w:r w:rsidRPr="00580F19">
              <w:rPr>
                <w:rFonts w:hint="eastAsia"/>
                <w:i/>
              </w:rPr>
              <w:t>S</w:t>
            </w:r>
            <w:r w:rsidRPr="00580F19">
              <w:rPr>
                <w:i/>
              </w:rPr>
              <w:t xml:space="preserve">ERVICE REQUEST </w:t>
            </w:r>
            <w:r w:rsidRPr="00580F19">
              <w:rPr>
                <w:rFonts w:hint="eastAsia"/>
                <w:i/>
              </w:rPr>
              <w:t>message.</w:t>
            </w:r>
            <w:r>
              <w:rPr>
                <w:i/>
                <w:lang w:eastAsia="zh-CN"/>
              </w:rPr>
              <w:t>”</w:t>
            </w:r>
          </w:p>
          <w:p w:rsidR="00346082" w:rsidRPr="00580F19" w:rsidRDefault="00580F19" w:rsidP="00580F19">
            <w:pPr>
              <w:pStyle w:val="CRCoverPage"/>
              <w:spacing w:after="0"/>
              <w:ind w:left="100"/>
              <w:rPr>
                <w:noProof/>
                <w:lang w:eastAsia="zh-CN"/>
              </w:rPr>
            </w:pPr>
            <w:r>
              <w:rPr>
                <w:lang w:eastAsia="zh-CN"/>
              </w:rPr>
              <w:t xml:space="preserve">The </w:t>
            </w:r>
            <w:r>
              <w:t>always-on PDU sessions</w:t>
            </w:r>
            <w:r w:rsidRPr="00E1691D">
              <w:t xml:space="preserve"> </w:t>
            </w:r>
            <w:r>
              <w:t>associated with 3GPP access</w:t>
            </w:r>
            <w:r>
              <w:rPr>
                <w:rFonts w:hint="eastAsia"/>
                <w:lang w:eastAsia="zh-CN"/>
              </w:rPr>
              <w:t xml:space="preserve"> shall be considered in the above bullet b), otherwise the UE will not include </w:t>
            </w:r>
            <w:r w:rsidRPr="00580F19">
              <w:rPr>
                <w:lang w:eastAsia="zh-CN"/>
              </w:rPr>
              <w:t>Uplink data status IE</w:t>
            </w:r>
            <w:r>
              <w:rPr>
                <w:rFonts w:hint="eastAsia"/>
                <w:lang w:eastAsia="zh-CN"/>
              </w:rPr>
              <w:t xml:space="preserve"> even if the UE has one or more </w:t>
            </w:r>
            <w:r>
              <w:t>always-on PDU sessions</w:t>
            </w:r>
            <w:r w:rsidRPr="00E1691D">
              <w:t xml:space="preserve"> </w:t>
            </w:r>
            <w:r>
              <w:t>associated with 3GPP access</w:t>
            </w:r>
            <w:r>
              <w:rPr>
                <w:rFonts w:hint="eastAsia"/>
                <w:lang w:eastAsia="zh-CN"/>
              </w:rPr>
              <w:t xml:space="preserve"> according to bullet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2F5F" w:rsidRDefault="00580F19" w:rsidP="00062F5F">
            <w:pPr>
              <w:pStyle w:val="CRCoverPage"/>
              <w:spacing w:after="0"/>
              <w:ind w:left="100"/>
              <w:rPr>
                <w:noProof/>
                <w:lang w:eastAsia="zh-CN"/>
              </w:rPr>
            </w:pPr>
            <w:r>
              <w:rPr>
                <w:noProof/>
                <w:lang w:eastAsia="zh-CN"/>
              </w:rPr>
              <w:t>C</w:t>
            </w:r>
            <w:r>
              <w:rPr>
                <w:rFonts w:hint="eastAsia"/>
                <w:noProof/>
                <w:lang w:eastAsia="zh-CN"/>
              </w:rPr>
              <w:t xml:space="preserve">orrect the </w:t>
            </w:r>
            <w:r>
              <w:rPr>
                <w:rFonts w:hint="eastAsia"/>
                <w:lang w:eastAsia="zh-CN"/>
              </w:rPr>
              <w:t xml:space="preserve">Inclusion of </w:t>
            </w:r>
            <w:r>
              <w:t>Uplink data status IE</w:t>
            </w:r>
            <w:r>
              <w:rPr>
                <w:rFonts w:hint="eastAsia"/>
                <w:lang w:eastAsia="zh-CN"/>
              </w:rPr>
              <w:t xml:space="preserve"> for case a) in </w:t>
            </w:r>
            <w:r w:rsidRPr="00580F19">
              <w:rPr>
                <w:lang w:eastAsia="zh-CN"/>
              </w:rPr>
              <w:t>in subclause 5.6.1.1</w:t>
            </w:r>
          </w:p>
          <w:p w:rsidR="005B5C11" w:rsidRPr="00062F5F" w:rsidRDefault="005B5C11" w:rsidP="005B5C1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0F19" w:rsidRDefault="00580F19" w:rsidP="00580F19">
            <w:pPr>
              <w:pStyle w:val="CRCoverPage"/>
              <w:spacing w:after="0"/>
              <w:ind w:left="100"/>
              <w:rPr>
                <w:noProof/>
                <w:lang w:eastAsia="zh-CN"/>
              </w:rPr>
            </w:pPr>
            <w:r>
              <w:rPr>
                <w:noProof/>
                <w:lang w:eastAsia="zh-CN"/>
              </w:rPr>
              <w:t>T</w:t>
            </w:r>
            <w:r>
              <w:rPr>
                <w:rFonts w:hint="eastAsia"/>
                <w:noProof/>
                <w:lang w:eastAsia="zh-CN"/>
              </w:rPr>
              <w:t>he UE will not include the U</w:t>
            </w:r>
            <w:r>
              <w:t>plink data status IE</w:t>
            </w:r>
            <w:r>
              <w:rPr>
                <w:rFonts w:hint="eastAsia"/>
                <w:lang w:eastAsia="zh-CN"/>
              </w:rPr>
              <w:t xml:space="preserve"> for case a) in </w:t>
            </w:r>
            <w:r w:rsidRPr="00580F19">
              <w:rPr>
                <w:lang w:eastAsia="zh-CN"/>
              </w:rPr>
              <w:t>in subclause 5.6.1.1</w:t>
            </w:r>
            <w:r>
              <w:rPr>
                <w:rFonts w:hint="eastAsia"/>
                <w:lang w:eastAsia="zh-CN"/>
              </w:rPr>
              <w:t xml:space="preserve"> for t</w:t>
            </w:r>
            <w:r>
              <w:rPr>
                <w:lang w:eastAsia="zh-CN"/>
              </w:rPr>
              <w:t xml:space="preserve">he </w:t>
            </w:r>
            <w:r>
              <w:t>always-on PDU sessions</w:t>
            </w:r>
            <w:r w:rsidRPr="00E1691D">
              <w:t xml:space="preserve"> </w:t>
            </w:r>
            <w:r>
              <w:t>associated with 3GPP access</w:t>
            </w:r>
          </w:p>
          <w:p w:rsidR="005B5C11" w:rsidRPr="00580F19" w:rsidRDefault="005B5C11" w:rsidP="005B5C1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5C11" w:rsidP="00580F19">
            <w:pPr>
              <w:pStyle w:val="CRCoverPage"/>
              <w:spacing w:after="0"/>
              <w:ind w:left="100"/>
              <w:rPr>
                <w:noProof/>
                <w:lang w:eastAsia="zh-CN"/>
              </w:rPr>
            </w:pPr>
            <w:r>
              <w:t>5</w:t>
            </w:r>
            <w:r w:rsidRPr="00C607F7">
              <w:t>.</w:t>
            </w:r>
            <w:r w:rsidR="00E902AE">
              <w:rPr>
                <w:rFonts w:hint="eastAsia"/>
                <w:lang w:eastAsia="zh-CN"/>
              </w:rPr>
              <w:t>6.</w:t>
            </w:r>
            <w:r w:rsidR="00580F19">
              <w:rPr>
                <w:rFonts w:hint="eastAsia"/>
                <w:lang w:eastAsia="zh-CN"/>
              </w:rPr>
              <w:t>1</w:t>
            </w:r>
            <w:r w:rsidR="00E902AE">
              <w:rPr>
                <w:rFonts w:hint="eastAsia"/>
                <w:lang w:eastAsia="zh-CN"/>
              </w:rPr>
              <w:t>.</w:t>
            </w:r>
            <w:r w:rsidR="00580F19">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80F19" w:rsidRDefault="00580F19" w:rsidP="00580F19">
      <w:pPr>
        <w:pStyle w:val="4"/>
      </w:pPr>
      <w:bookmarkStart w:id="3" w:name="_Toc533171992"/>
      <w:r>
        <w:t>5.6.1.2</w:t>
      </w:r>
      <w:r w:rsidRPr="003168A2">
        <w:tab/>
        <w:t>Service request procedure initiation</w:t>
      </w:r>
      <w:bookmarkEnd w:id="3"/>
    </w:p>
    <w:p w:rsidR="00580F19" w:rsidRDefault="00580F19" w:rsidP="00580F19">
      <w:r>
        <w:t xml:space="preserve">The UE initiates </w:t>
      </w:r>
      <w:r w:rsidRPr="00C579E5">
        <w:t xml:space="preserve">the service request procedure by sending a SERVICE REQUEST message to the </w:t>
      </w:r>
      <w:r>
        <w:t>AMF and starts timer T3517.</w:t>
      </w:r>
    </w:p>
    <w:p w:rsidR="00580F19" w:rsidRDefault="00580F19" w:rsidP="00580F1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580F19" w:rsidRDefault="00580F19" w:rsidP="00580F19">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580F19" w:rsidRPr="00E13C65" w:rsidRDefault="00580F19" w:rsidP="00580F19">
      <w:pPr>
        <w:rPr>
          <w:lang w:eastAsia="ja-JP"/>
        </w:rPr>
      </w:pPr>
      <w:r>
        <w:t xml:space="preserve">For cases c), d), e), f), and i)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580F19" w:rsidRDefault="00580F19" w:rsidP="00580F19">
      <w:r>
        <w:t xml:space="preserve">For case a) </w:t>
      </w:r>
      <w:r w:rsidRPr="00C579E5">
        <w:t>in subclause </w:t>
      </w:r>
      <w:r>
        <w:t>5.6.1.1:</w:t>
      </w:r>
    </w:p>
    <w:p w:rsidR="00580F19" w:rsidRDefault="00580F19" w:rsidP="00580F19">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580F19" w:rsidRDefault="00580F19" w:rsidP="00580F19">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ins w:id="4" w:author="vivo_user" w:date="2019-01-11T18:15:00Z">
        <w:r>
          <w:rPr>
            <w:rFonts w:hint="eastAsia"/>
            <w:lang w:eastAsia="zh-CN"/>
          </w:rPr>
          <w:t xml:space="preserve"> or if </w:t>
        </w:r>
        <w:r>
          <w:t>the UE has one or more active always-on PDU sessions</w:t>
        </w:r>
        <w:r w:rsidRPr="00E1691D">
          <w:t xml:space="preserve"> </w:t>
        </w:r>
        <w:r>
          <w:t>associated with 3GPP access</w:t>
        </w:r>
      </w:ins>
      <w:r>
        <w: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580F19" w:rsidRDefault="00580F19" w:rsidP="00580F19">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580F19" w:rsidRDefault="00580F19" w:rsidP="00580F19">
      <w:r>
        <w:t xml:space="preserve">For case b) </w:t>
      </w:r>
      <w:r w:rsidRPr="00C579E5">
        <w:t>in subclause </w:t>
      </w:r>
      <w:r>
        <w:t>5.6.1.1:</w:t>
      </w:r>
    </w:p>
    <w:p w:rsidR="00580F19" w:rsidRDefault="00580F19" w:rsidP="00580F19">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580F19" w:rsidRPr="00120158" w:rsidRDefault="00580F19" w:rsidP="00580F19">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580F19" w:rsidRPr="00E46809" w:rsidRDefault="00580F19" w:rsidP="00580F19">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580F19" w:rsidRDefault="00580F19" w:rsidP="00580F19">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580F19" w:rsidRDefault="00580F19" w:rsidP="00580F19">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580F19" w:rsidRDefault="00580F19" w:rsidP="00580F19">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580F19" w:rsidRDefault="00580F19" w:rsidP="00580F19">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580F19" w:rsidRDefault="00580F19" w:rsidP="00580F19">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580F19" w:rsidRDefault="00580F19" w:rsidP="00580F19">
      <w:pPr>
        <w:pStyle w:val="B1"/>
      </w:pPr>
      <w:r w:rsidRPr="00F914AB">
        <w:lastRenderedPageBreak/>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580F19" w:rsidRDefault="00580F19" w:rsidP="00580F19">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580F19" w:rsidRDefault="00580F19" w:rsidP="00580F19">
      <w:r>
        <w:t>For case f) in subclause</w:t>
      </w:r>
      <w:r w:rsidRPr="00C579E5">
        <w:t> </w:t>
      </w:r>
      <w:r w:rsidRPr="00E110E6">
        <w:t>5.6.1.1</w:t>
      </w:r>
      <w:r>
        <w:t>:</w:t>
      </w:r>
    </w:p>
    <w:p w:rsidR="00580F19" w:rsidRDefault="00580F19" w:rsidP="00580F19">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580F19" w:rsidRDefault="00580F19" w:rsidP="00580F19">
      <w:pPr>
        <w:pStyle w:val="B1"/>
      </w:pPr>
      <w:r>
        <w:t>b)</w:t>
      </w:r>
      <w:r>
        <w:tab/>
      </w:r>
      <w:r w:rsidRPr="00E110E6">
        <w:t>otherwise, if the UE is not a UE configured for high priority access in selected PLMN, the service type IE in the SERVICE REQUEST message shall be set to "signalling".</w:t>
      </w:r>
    </w:p>
    <w:p w:rsidR="00580F19" w:rsidRDefault="00580F19" w:rsidP="00580F19">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580F19" w:rsidRPr="00CD2F0E" w:rsidRDefault="00580F19" w:rsidP="00580F19">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580F19" w:rsidRPr="00092C8F" w:rsidRDefault="00580F19" w:rsidP="00580F19">
      <w:r w:rsidRPr="00092C8F">
        <w:t xml:space="preserve">For case </w:t>
      </w:r>
      <w:r>
        <w:t>i</w:t>
      </w:r>
      <w:r w:rsidRPr="00092C8F">
        <w:t>) in subclause 5.6.1.1:</w:t>
      </w:r>
    </w:p>
    <w:p w:rsidR="00580F19" w:rsidRPr="00092C8F" w:rsidRDefault="00580F19" w:rsidP="00580F19">
      <w:pPr>
        <w:pStyle w:val="B1"/>
      </w:pPr>
      <w:r w:rsidRPr="00092C8F">
        <w:t>a)</w:t>
      </w:r>
      <w:r w:rsidRPr="00092C8F">
        <w:tab/>
        <w:t xml:space="preserve">if the UE </w:t>
      </w:r>
      <w:r>
        <w:t xml:space="preserve">was </w:t>
      </w:r>
      <w:r w:rsidRPr="00092C8F">
        <w:t>in 5GMM-CONNECTED mode with RRC inactive indication</w:t>
      </w:r>
      <w:r>
        <w:t xml:space="preserve"> when it </w:t>
      </w:r>
      <w:r w:rsidRPr="00092C8F">
        <w:t>receive</w:t>
      </w:r>
      <w:r>
        <w:t>d</w:t>
      </w:r>
      <w:r w:rsidRPr="00092C8F">
        <w:t xml:space="preserve"> a fallback indication from the lower layers, the UE shall not include the Uplink data status IE in the SERVICE REQUEST message except if the UE has one or more active always-on PDU sessions; and</w:t>
      </w:r>
    </w:p>
    <w:p w:rsidR="00580F19" w:rsidRPr="00092C8F" w:rsidRDefault="00580F19" w:rsidP="00580F19">
      <w:pPr>
        <w:pStyle w:val="B1"/>
      </w:pPr>
      <w:r w:rsidRPr="00092C8F">
        <w:t>b)</w:t>
      </w:r>
      <w:r w:rsidRPr="00092C8F">
        <w:tab/>
      </w:r>
      <w:proofErr w:type="gramStart"/>
      <w:r>
        <w:t>if</w:t>
      </w:r>
      <w:proofErr w:type="gramEnd"/>
      <w:r>
        <w:t xml:space="preserve">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580F19" w:rsidRPr="00092C8F" w:rsidRDefault="00580F19" w:rsidP="00580F19">
      <w:pPr>
        <w:pStyle w:val="B2"/>
      </w:pPr>
      <w:r w:rsidRPr="00092C8F">
        <w:t>1)</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580F19" w:rsidRPr="00092C8F" w:rsidRDefault="00580F19" w:rsidP="00580F19">
      <w:pPr>
        <w:pStyle w:val="B2"/>
      </w:pPr>
      <w:r w:rsidRPr="00092C8F">
        <w:t>2)</w:t>
      </w:r>
      <w:r w:rsidRPr="00092C8F">
        <w:tab/>
      </w:r>
      <w:proofErr w:type="gramStart"/>
      <w:r>
        <w:t>otherwise</w:t>
      </w:r>
      <w:proofErr w:type="gramEnd"/>
      <w:r w:rsidRPr="00092C8F">
        <w:t>, the UE shall set the Service type IE in the SERVICE REQUEST message to "signalling".</w:t>
      </w:r>
    </w:p>
    <w:p w:rsidR="00580F19" w:rsidRDefault="00580F19" w:rsidP="00580F19">
      <w:r>
        <w:t>The UE shall include a valid 5G-S-TMSI in the 5G-S-TMSI IE of the SERVICE REQUEST message.</w:t>
      </w:r>
    </w:p>
    <w:p w:rsidR="00580F19" w:rsidRDefault="00580F19" w:rsidP="00580F19">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580F19" w:rsidRDefault="00580F19" w:rsidP="00580F19">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580F19" w:rsidRPr="00EC3D9C" w:rsidRDefault="00580F19" w:rsidP="00580F19">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580F19" w:rsidRDefault="00580F19" w:rsidP="00580F19">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580F19" w:rsidRDefault="00580F19" w:rsidP="00580F1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580F19" w:rsidRPr="003F273C" w:rsidRDefault="00580F19" w:rsidP="00580F19">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rsidR="00580F19" w:rsidRPr="0006686F" w:rsidRDefault="00580F19" w:rsidP="00580F19">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580F19" w:rsidRDefault="00580F19" w:rsidP="00580F19">
      <w:pPr>
        <w:pStyle w:val="NO"/>
      </w:pPr>
      <w:r>
        <w:lastRenderedPageBreak/>
        <w:t>NOTE:</w:t>
      </w:r>
      <w:r>
        <w:tab/>
        <w:t xml:space="preserve">Transfer of an existing emergency PDU session </w:t>
      </w:r>
      <w:r w:rsidRPr="00474D7C">
        <w:t>between 3GPP access and non-3GPP access</w:t>
      </w:r>
      <w:r>
        <w:t xml:space="preserve"> is needed e.g. if the UE determines that the current access is no longer available.</w:t>
      </w: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Pr="00787169"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B23" w:rsidRDefault="006E1B23">
      <w:r>
        <w:separator/>
      </w:r>
    </w:p>
  </w:endnote>
  <w:endnote w:type="continuationSeparator" w:id="0">
    <w:p w:rsidR="006E1B23" w:rsidRDefault="006E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B23" w:rsidRDefault="006E1B23">
      <w:r>
        <w:separator/>
      </w:r>
    </w:p>
  </w:footnote>
  <w:footnote w:type="continuationSeparator" w:id="0">
    <w:p w:rsidR="006E1B23" w:rsidRDefault="006E1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F5F"/>
    <w:rsid w:val="000A6394"/>
    <w:rsid w:val="000B7FED"/>
    <w:rsid w:val="000C038A"/>
    <w:rsid w:val="000C6598"/>
    <w:rsid w:val="000F1B6E"/>
    <w:rsid w:val="00145D43"/>
    <w:rsid w:val="00192C46"/>
    <w:rsid w:val="001A08B3"/>
    <w:rsid w:val="001A7B60"/>
    <w:rsid w:val="001B52F0"/>
    <w:rsid w:val="001B7A65"/>
    <w:rsid w:val="001E41F3"/>
    <w:rsid w:val="002456EE"/>
    <w:rsid w:val="0026004D"/>
    <w:rsid w:val="002640DD"/>
    <w:rsid w:val="00275D12"/>
    <w:rsid w:val="00284FEB"/>
    <w:rsid w:val="002860C4"/>
    <w:rsid w:val="002B5741"/>
    <w:rsid w:val="00305409"/>
    <w:rsid w:val="00346082"/>
    <w:rsid w:val="003609EF"/>
    <w:rsid w:val="0036231A"/>
    <w:rsid w:val="00374DD4"/>
    <w:rsid w:val="003E1A36"/>
    <w:rsid w:val="00410371"/>
    <w:rsid w:val="004242F1"/>
    <w:rsid w:val="004B75B7"/>
    <w:rsid w:val="0051580D"/>
    <w:rsid w:val="005425FB"/>
    <w:rsid w:val="00547111"/>
    <w:rsid w:val="00580F19"/>
    <w:rsid w:val="00592D74"/>
    <w:rsid w:val="005B5C11"/>
    <w:rsid w:val="005C277C"/>
    <w:rsid w:val="005E2C44"/>
    <w:rsid w:val="00621188"/>
    <w:rsid w:val="006257ED"/>
    <w:rsid w:val="00695808"/>
    <w:rsid w:val="006B46FB"/>
    <w:rsid w:val="006B5945"/>
    <w:rsid w:val="006E1B23"/>
    <w:rsid w:val="006E21FB"/>
    <w:rsid w:val="00704BC0"/>
    <w:rsid w:val="0078716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65FC5"/>
    <w:rsid w:val="00A7671C"/>
    <w:rsid w:val="00AA2CBC"/>
    <w:rsid w:val="00AC5820"/>
    <w:rsid w:val="00AD1CD8"/>
    <w:rsid w:val="00B258BB"/>
    <w:rsid w:val="00B57208"/>
    <w:rsid w:val="00B67B97"/>
    <w:rsid w:val="00B72046"/>
    <w:rsid w:val="00B968C8"/>
    <w:rsid w:val="00BA3EC5"/>
    <w:rsid w:val="00BA51D9"/>
    <w:rsid w:val="00BB5DFC"/>
    <w:rsid w:val="00BD279D"/>
    <w:rsid w:val="00BD6BB8"/>
    <w:rsid w:val="00C17D3A"/>
    <w:rsid w:val="00C66BA2"/>
    <w:rsid w:val="00C95985"/>
    <w:rsid w:val="00CC5026"/>
    <w:rsid w:val="00CC68D0"/>
    <w:rsid w:val="00D03F9A"/>
    <w:rsid w:val="00D06D51"/>
    <w:rsid w:val="00D24991"/>
    <w:rsid w:val="00D50255"/>
    <w:rsid w:val="00DE34CF"/>
    <w:rsid w:val="00E11147"/>
    <w:rsid w:val="00E13F3D"/>
    <w:rsid w:val="00E34898"/>
    <w:rsid w:val="00E902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169"/>
    <w:rPr>
      <w:rFonts w:ascii="Times New Roman" w:hAnsi="Times New Roman"/>
      <w:lang w:val="en-GB" w:eastAsia="en-US"/>
    </w:rPr>
  </w:style>
  <w:style w:type="character" w:customStyle="1" w:styleId="B2Char">
    <w:name w:val="B2 Char"/>
    <w:link w:val="B2"/>
    <w:rsid w:val="00787169"/>
    <w:rPr>
      <w:rFonts w:ascii="Times New Roman" w:hAnsi="Times New Roman"/>
      <w:lang w:val="en-GB" w:eastAsia="en-US"/>
    </w:rPr>
  </w:style>
  <w:style w:type="character" w:customStyle="1" w:styleId="NOZchn">
    <w:name w:val="NO Zchn"/>
    <w:link w:val="NO"/>
    <w:rsid w:val="00580F19"/>
    <w:rPr>
      <w:rFonts w:ascii="Times New Roman" w:hAnsi="Times New Roman"/>
      <w:lang w:val="en-GB" w:eastAsia="en-US"/>
    </w:rPr>
  </w:style>
  <w:style w:type="character" w:customStyle="1" w:styleId="Char">
    <w:name w:val="批注文字 Char"/>
    <w:link w:val="ac"/>
    <w:rsid w:val="00580F1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169"/>
    <w:rPr>
      <w:rFonts w:ascii="Times New Roman" w:hAnsi="Times New Roman"/>
      <w:lang w:val="en-GB" w:eastAsia="en-US"/>
    </w:rPr>
  </w:style>
  <w:style w:type="character" w:customStyle="1" w:styleId="B2Char">
    <w:name w:val="B2 Char"/>
    <w:link w:val="B2"/>
    <w:rsid w:val="00787169"/>
    <w:rPr>
      <w:rFonts w:ascii="Times New Roman" w:hAnsi="Times New Roman"/>
      <w:lang w:val="en-GB" w:eastAsia="en-US"/>
    </w:rPr>
  </w:style>
  <w:style w:type="character" w:customStyle="1" w:styleId="NOZchn">
    <w:name w:val="NO Zchn"/>
    <w:link w:val="NO"/>
    <w:rsid w:val="00580F19"/>
    <w:rPr>
      <w:rFonts w:ascii="Times New Roman" w:hAnsi="Times New Roman"/>
      <w:lang w:val="en-GB" w:eastAsia="en-US"/>
    </w:rPr>
  </w:style>
  <w:style w:type="character" w:customStyle="1" w:styleId="Char">
    <w:name w:val="批注文字 Char"/>
    <w:link w:val="ac"/>
    <w:rsid w:val="00580F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B1086-ED7C-4D83-A352-13E48B91B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1668</Words>
  <Characters>9511</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vivo_user</cp:lastModifiedBy>
  <cp:revision>3</cp:revision>
  <cp:lastPrinted>1900-12-31T16:00:00Z</cp:lastPrinted>
  <dcterms:created xsi:type="dcterms:W3CDTF">2019-01-11T10:23:00Z</dcterms:created>
  <dcterms:modified xsi:type="dcterms:W3CDTF">2019-01-14T04:37:00Z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