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Pr>
          <w:b/>
          <w:noProof/>
          <w:sz w:val="28"/>
        </w:rPr>
        <w:t>C1-18</w:t>
      </w:r>
      <w:r w:rsidR="00AE6DC9">
        <w:rPr>
          <w:b/>
          <w:noProof/>
          <w:sz w:val="28"/>
        </w:rPr>
        <w:t>2</w:t>
      </w:r>
      <w:r w:rsidR="00F24A9B">
        <w:rPr>
          <w:b/>
          <w:noProof/>
          <w:sz w:val="28"/>
        </w:rPr>
        <w:t>734</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455BFD" w:rsidRPr="00455BFD">
        <w:rPr>
          <w:rFonts w:ascii="Arial" w:hAnsi="Arial" w:cs="Arial"/>
          <w:b/>
          <w:bCs/>
          <w:lang w:eastAsia="zh-CN"/>
        </w:rPr>
        <w:t>Network-initiated de-registration procedure - abnormal cases in the network</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AE6DC9" w:rsidP="00E164FA">
      <w:pPr>
        <w:rPr>
          <w:noProof/>
          <w:lang w:val="fr-FR"/>
        </w:rPr>
      </w:pPr>
      <w:r>
        <w:rPr>
          <w:noProof/>
          <w:lang w:val="fr-FR"/>
        </w:rPr>
        <w:t xml:space="preserve">TS 24.501 </w:t>
      </w:r>
      <w:r w:rsidR="00597D03">
        <w:rPr>
          <w:noProof/>
          <w:lang w:val="fr-FR"/>
        </w:rPr>
        <w:t xml:space="preserve">contains an </w:t>
      </w:r>
      <w:r w:rsidR="00455BFD">
        <w:rPr>
          <w:noProof/>
          <w:lang w:val="fr-FR"/>
        </w:rPr>
        <w:t>editor’s note in the sub-clause</w:t>
      </w:r>
      <w:r w:rsidR="00597D03">
        <w:rPr>
          <w:noProof/>
          <w:lang w:val="fr-FR"/>
        </w:rPr>
        <w:t xml:space="preserve"> </w:t>
      </w:r>
      <w:r w:rsidR="00597D03">
        <w:t>5</w:t>
      </w:r>
      <w:r w:rsidR="00597D03">
        <w:rPr>
          <w:rFonts w:hint="eastAsia"/>
          <w:lang w:eastAsia="zh-CN"/>
        </w:rPr>
        <w:t>.</w:t>
      </w:r>
      <w:r w:rsidR="00455BFD">
        <w:rPr>
          <w:lang w:eastAsia="zh-CN"/>
        </w:rPr>
        <w:t>5.2.3.5</w:t>
      </w:r>
      <w:r w:rsidR="008D5124">
        <w:rPr>
          <w:rFonts w:eastAsiaTheme="minorEastAsia"/>
        </w:rPr>
        <w:t>.</w:t>
      </w:r>
      <w:r w:rsidR="00597D03">
        <w:rPr>
          <w:rFonts w:eastAsiaTheme="minorEastAsia"/>
        </w:rPr>
        <w:t xml:space="preserve"> Quote:</w:t>
      </w:r>
    </w:p>
    <w:p w:rsidR="00455BFD" w:rsidRDefault="00455BFD" w:rsidP="00455BFD">
      <w:pPr>
        <w:pStyle w:val="Heading5"/>
        <w:rPr>
          <w:lang w:eastAsia="zh-CN"/>
        </w:rPr>
      </w:pPr>
      <w:bookmarkStart w:id="0" w:name="_Toc50887702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0"/>
    </w:p>
    <w:p w:rsidR="00455BFD" w:rsidRDefault="00455BFD" w:rsidP="00455BFD">
      <w:pPr>
        <w:pStyle w:val="EditorsNote"/>
      </w:pPr>
      <w:r w:rsidRPr="00455BFD">
        <w:rPr>
          <w:rFonts w:hint="eastAsia"/>
          <w:highlight w:val="yellow"/>
        </w:rPr>
        <w:t>Editor</w:t>
      </w:r>
      <w:r w:rsidRPr="00455BFD">
        <w:rPr>
          <w:highlight w:val="yellow"/>
        </w:rPr>
        <w:t>'</w:t>
      </w:r>
      <w:r w:rsidRPr="00455BFD">
        <w:rPr>
          <w:rFonts w:hint="eastAsia"/>
          <w:highlight w:val="yellow"/>
        </w:rPr>
        <w:t xml:space="preserve">s </w:t>
      </w:r>
      <w:r w:rsidRPr="00455BFD">
        <w:rPr>
          <w:highlight w:val="yellow"/>
        </w:rPr>
        <w:t>note</w:t>
      </w:r>
      <w:r w:rsidRPr="00455BFD">
        <w:rPr>
          <w:rFonts w:hint="eastAsia"/>
          <w:highlight w:val="yellow"/>
        </w:rPr>
        <w:t>:</w:t>
      </w:r>
      <w:r w:rsidRPr="00455BFD">
        <w:rPr>
          <w:highlight w:val="yellow"/>
        </w:rPr>
        <w:tab/>
        <w:t>Abnormal cases in the network are FFS.</w:t>
      </w:r>
    </w:p>
    <w:p w:rsidR="00E164FA" w:rsidRPr="008A5E86" w:rsidRDefault="00E164FA" w:rsidP="00E164FA">
      <w:pPr>
        <w:pStyle w:val="CRCoverPage"/>
        <w:rPr>
          <w:b/>
          <w:noProof/>
          <w:lang w:val="en-US"/>
        </w:rPr>
      </w:pPr>
      <w:r w:rsidRPr="008A5E86">
        <w:rPr>
          <w:b/>
          <w:noProof/>
          <w:lang w:val="en-US"/>
        </w:rPr>
        <w:t>2. Reason for Change</w:t>
      </w:r>
    </w:p>
    <w:p w:rsidR="00B60C5A" w:rsidRDefault="00B26954" w:rsidP="00E164FA">
      <w:pPr>
        <w:rPr>
          <w:rFonts w:eastAsiaTheme="minorEastAsia"/>
          <w:lang w:eastAsia="zh-CN"/>
        </w:rPr>
      </w:pPr>
      <w:r>
        <w:rPr>
          <w:rFonts w:eastAsiaTheme="minorEastAsia"/>
          <w:lang w:eastAsia="zh-CN"/>
        </w:rPr>
        <w:t>T</w:t>
      </w:r>
      <w:r w:rsidR="00597D03">
        <w:rPr>
          <w:rFonts w:eastAsiaTheme="minorEastAsia"/>
          <w:lang w:eastAsia="zh-CN"/>
        </w:rPr>
        <w:t xml:space="preserve">here is need </w:t>
      </w:r>
      <w:r w:rsidR="00455BFD">
        <w:rPr>
          <w:rFonts w:eastAsiaTheme="minorEastAsia"/>
          <w:lang w:eastAsia="zh-CN"/>
        </w:rPr>
        <w:t>to</w:t>
      </w:r>
      <w:r w:rsidR="00597D03">
        <w:rPr>
          <w:rFonts w:eastAsiaTheme="minorEastAsia"/>
          <w:lang w:eastAsia="zh-CN"/>
        </w:rPr>
        <w:t xml:space="preserve"> </w:t>
      </w:r>
      <w:proofErr w:type="spellStart"/>
      <w:r w:rsidR="00597D03">
        <w:rPr>
          <w:rFonts w:eastAsiaTheme="minorEastAsia"/>
          <w:lang w:eastAsia="zh-CN"/>
        </w:rPr>
        <w:t>analyze</w:t>
      </w:r>
      <w:proofErr w:type="spellEnd"/>
      <w:r w:rsidR="00597D03">
        <w:rPr>
          <w:rFonts w:eastAsiaTheme="minorEastAsia"/>
          <w:lang w:eastAsia="zh-CN"/>
        </w:rPr>
        <w:t xml:space="preserve"> whether there is any potential abnormal case </w:t>
      </w:r>
      <w:r w:rsidR="00455BFD">
        <w:rPr>
          <w:rFonts w:eastAsiaTheme="minorEastAsia"/>
          <w:lang w:eastAsia="zh-CN"/>
        </w:rPr>
        <w:t>i</w:t>
      </w:r>
      <w:r>
        <w:rPr>
          <w:rFonts w:eastAsiaTheme="minorEastAsia"/>
          <w:lang w:eastAsia="zh-CN"/>
        </w:rPr>
        <w:t xml:space="preserve">n the network side for the </w:t>
      </w:r>
      <w:r w:rsidR="00455BFD">
        <w:rPr>
          <w:rFonts w:eastAsiaTheme="minorEastAsia"/>
          <w:lang w:eastAsia="zh-CN"/>
        </w:rPr>
        <w:t>n</w:t>
      </w:r>
      <w:r w:rsidR="00455BFD" w:rsidRPr="00455BFD">
        <w:rPr>
          <w:rFonts w:eastAsiaTheme="minorEastAsia"/>
          <w:lang w:eastAsia="zh-CN"/>
        </w:rPr>
        <w:t>etwork-initiated de-registration procedure</w:t>
      </w:r>
      <w:r>
        <w:rPr>
          <w:rFonts w:eastAsiaTheme="minorEastAsia"/>
          <w:lang w:eastAsia="zh-CN"/>
        </w:rPr>
        <w:t xml:space="preserve"> </w:t>
      </w:r>
      <w:r w:rsidR="00597D03">
        <w:rPr>
          <w:rFonts w:eastAsiaTheme="minorEastAsia"/>
          <w:lang w:eastAsia="zh-CN"/>
        </w:rPr>
        <w:t>or not.</w:t>
      </w:r>
    </w:p>
    <w:p w:rsidR="00DC5E9B" w:rsidRDefault="00DC5E9B" w:rsidP="00E164FA">
      <w:pPr>
        <w:rPr>
          <w:rFonts w:eastAsiaTheme="minorEastAsia"/>
          <w:lang w:eastAsia="zh-CN"/>
        </w:rPr>
      </w:pPr>
      <w:r>
        <w:rPr>
          <w:rFonts w:eastAsiaTheme="minorEastAsia"/>
          <w:lang w:eastAsia="zh-CN"/>
        </w:rPr>
        <w:t xml:space="preserve">One can look to TS 24.301 and see that similar cases as identified for EPS can also occur for 5GS, and therefore </w:t>
      </w:r>
      <w:r w:rsidR="00914F27">
        <w:rPr>
          <w:rFonts w:eastAsiaTheme="minorEastAsia"/>
          <w:lang w:eastAsia="zh-CN"/>
        </w:rPr>
        <w:t>it is propose to fill in the currently empty sub-clause on abnormal case in the network</w:t>
      </w:r>
      <w:r>
        <w:rPr>
          <w:rFonts w:eastAsiaTheme="minorEastAsia"/>
          <w:lang w:eastAsia="zh-CN"/>
        </w:rPr>
        <w:t>. Quote of TS 24.301:</w:t>
      </w:r>
    </w:p>
    <w:p w:rsidR="00B26529" w:rsidRPr="003168A2" w:rsidRDefault="00B26529" w:rsidP="00B26529">
      <w:pPr>
        <w:pStyle w:val="Heading5"/>
      </w:pPr>
      <w:bookmarkStart w:id="1" w:name="_Toc510026133"/>
      <w:r w:rsidRPr="003168A2">
        <w:t>5.5.2.3.5</w:t>
      </w:r>
      <w:r w:rsidRPr="003168A2">
        <w:tab/>
        <w:t>Abnormal cases on the network side</w:t>
      </w:r>
      <w:bookmarkEnd w:id="1"/>
    </w:p>
    <w:p w:rsidR="00914F27" w:rsidRPr="003168A2" w:rsidRDefault="00914F27" w:rsidP="00914F27">
      <w:r w:rsidRPr="003168A2">
        <w:t>The following abnormal cases can be identified:</w:t>
      </w:r>
    </w:p>
    <w:p w:rsidR="00914F27" w:rsidRPr="003168A2" w:rsidRDefault="00914F27" w:rsidP="00914F27">
      <w:pPr>
        <w:pStyle w:val="B1"/>
        <w:outlineLvl w:val="0"/>
      </w:pPr>
      <w:r w:rsidRPr="003168A2">
        <w:t>a)</w:t>
      </w:r>
      <w:r w:rsidRPr="003168A2">
        <w:tab/>
      </w:r>
      <w:r w:rsidRPr="00914F27">
        <w:rPr>
          <w:highlight w:val="yellow"/>
        </w:rPr>
        <w:t>T3422 time-out</w:t>
      </w:r>
    </w:p>
    <w:p w:rsidR="00914F27" w:rsidRDefault="00914F27" w:rsidP="00914F27">
      <w:pPr>
        <w:pStyle w:val="B1"/>
        <w:rPr>
          <w:lang w:eastAsia="zh-CN"/>
        </w:rPr>
      </w:pPr>
      <w:r w:rsidRPr="003168A2">
        <w:tab/>
        <w:t>On the first expiry of the timer, the network shall retransmit the DETACH REQUEST message and shall start timer T3422. This retransmission is repeated four times, i.e. on the fifth expiry of timer T3422, the detach procedure shall be aborted</w:t>
      </w:r>
      <w:r>
        <w:rPr>
          <w:rFonts w:hint="eastAsia"/>
          <w:lang w:eastAsia="zh-CN"/>
        </w:rPr>
        <w:t>.</w:t>
      </w:r>
      <w:r w:rsidRPr="003168A2">
        <w:t xml:space="preserve"> </w:t>
      </w:r>
      <w:r>
        <w:rPr>
          <w:rFonts w:hint="eastAsia"/>
          <w:lang w:eastAsia="zh-CN"/>
        </w:rPr>
        <w:t>I</w:t>
      </w:r>
      <w:r w:rsidRPr="003168A2">
        <w:t xml:space="preserve">f </w:t>
      </w:r>
      <w:r>
        <w:rPr>
          <w:rFonts w:hint="eastAsia"/>
          <w:lang w:eastAsia="zh-CN"/>
        </w:rPr>
        <w:t xml:space="preserve">the detach type is </w:t>
      </w:r>
      <w:r w:rsidRPr="003168A2">
        <w:rPr>
          <w:lang w:eastAsia="ko-KR"/>
        </w:rPr>
        <w:t>"</w:t>
      </w:r>
      <w:r w:rsidRPr="007863B3">
        <w:t>IMSI detach</w:t>
      </w:r>
      <w:r w:rsidRPr="003168A2">
        <w:rPr>
          <w:lang w:eastAsia="ko-KR"/>
        </w:rPr>
        <w:t>"</w:t>
      </w:r>
      <w:r>
        <w:rPr>
          <w:lang w:eastAsia="ko-KR"/>
        </w:rPr>
        <w:t>,</w:t>
      </w:r>
      <w:r>
        <w:rPr>
          <w:rFonts w:hint="eastAsia"/>
          <w:lang w:eastAsia="zh-CN"/>
        </w:rPr>
        <w:t xml:space="preserve"> or </w:t>
      </w:r>
      <w:r w:rsidRPr="003168A2">
        <w:rPr>
          <w:lang w:eastAsia="ko-KR"/>
        </w:rPr>
        <w:t>"</w:t>
      </w:r>
      <w:r w:rsidRPr="003168A2">
        <w:rPr>
          <w:rFonts w:hint="eastAsia"/>
          <w:lang w:eastAsia="ko-KR"/>
        </w:rPr>
        <w:t>re-attach not required</w:t>
      </w:r>
      <w:r w:rsidRPr="003168A2">
        <w:rPr>
          <w:lang w:eastAsia="ko-KR"/>
        </w:rPr>
        <w:t>"</w:t>
      </w:r>
      <w:r>
        <w:rPr>
          <w:lang w:eastAsia="ko-KR"/>
        </w:rPr>
        <w:t xml:space="preserve"> </w:t>
      </w:r>
      <w:r>
        <w:t>and the EMM cause value is #2 "IMSI unknown in HSS"</w:t>
      </w:r>
      <w:r>
        <w:rPr>
          <w:rFonts w:hint="eastAsia"/>
          <w:lang w:eastAsia="zh-CN"/>
        </w:rPr>
        <w:t>, the network shall not change the current EMM state</w:t>
      </w:r>
      <w:r w:rsidRPr="00146F76">
        <w:t>; otherwise</w:t>
      </w:r>
      <w:r w:rsidRPr="007863B3">
        <w:t xml:space="preserve"> </w:t>
      </w:r>
      <w:r w:rsidRPr="003168A2">
        <w:t xml:space="preserve">the network </w:t>
      </w:r>
      <w:r>
        <w:rPr>
          <w:rFonts w:hint="eastAsia"/>
          <w:lang w:eastAsia="zh-CN"/>
        </w:rPr>
        <w:t xml:space="preserve">shall </w:t>
      </w:r>
      <w:r w:rsidRPr="003168A2">
        <w:t>change to state EMM-DEREGISTERED.</w:t>
      </w:r>
    </w:p>
    <w:p w:rsidR="00914F27" w:rsidRPr="003168A2" w:rsidRDefault="00914F27" w:rsidP="00914F27">
      <w:pPr>
        <w:pStyle w:val="B1"/>
        <w:outlineLvl w:val="0"/>
      </w:pPr>
      <w:r w:rsidRPr="003168A2">
        <w:t>b)</w:t>
      </w:r>
      <w:r w:rsidRPr="003168A2">
        <w:tab/>
      </w:r>
      <w:r w:rsidRPr="00914F27">
        <w:rPr>
          <w:highlight w:val="yellow"/>
        </w:rPr>
        <w:t>Lower layer failure</w:t>
      </w:r>
    </w:p>
    <w:p w:rsidR="00914F27" w:rsidRPr="003168A2" w:rsidRDefault="00914F27" w:rsidP="00914F27">
      <w:pPr>
        <w:pStyle w:val="B1"/>
      </w:pPr>
      <w:r w:rsidRPr="003168A2">
        <w:tab/>
      </w:r>
      <w:r w:rsidRPr="00FE320E">
        <w:t>The detach procedure is aborted</w:t>
      </w:r>
      <w:r>
        <w:rPr>
          <w:rFonts w:hint="eastAsia"/>
          <w:lang w:eastAsia="zh-CN"/>
        </w:rPr>
        <w:t xml:space="preserve">. If the </w:t>
      </w:r>
      <w:r w:rsidRPr="002E074D">
        <w:t>detach type indicates "IMSI detach"</w:t>
      </w:r>
      <w:r>
        <w:rPr>
          <w:lang w:eastAsia="ko-KR"/>
        </w:rPr>
        <w:t>,</w:t>
      </w:r>
      <w:r>
        <w:rPr>
          <w:rFonts w:hint="eastAsia"/>
          <w:lang w:eastAsia="zh-CN"/>
        </w:rPr>
        <w:t xml:space="preserve"> or </w:t>
      </w:r>
      <w:r w:rsidRPr="003168A2">
        <w:rPr>
          <w:lang w:eastAsia="ko-KR"/>
        </w:rPr>
        <w:t>"</w:t>
      </w:r>
      <w:r w:rsidRPr="003168A2">
        <w:rPr>
          <w:rFonts w:hint="eastAsia"/>
          <w:lang w:eastAsia="ko-KR"/>
        </w:rPr>
        <w:t>re-attach not required</w:t>
      </w:r>
      <w:r w:rsidRPr="003168A2">
        <w:rPr>
          <w:lang w:eastAsia="ko-KR"/>
        </w:rPr>
        <w:t>"</w:t>
      </w:r>
      <w:r>
        <w:rPr>
          <w:lang w:eastAsia="ko-KR"/>
        </w:rPr>
        <w:t xml:space="preserve"> </w:t>
      </w:r>
      <w:r>
        <w:t>and the EMM cause value is #2 "IMSI unknown in HSS"</w:t>
      </w:r>
      <w:r>
        <w:rPr>
          <w:rFonts w:hint="eastAsia"/>
          <w:lang w:eastAsia="zh-CN"/>
        </w:rPr>
        <w:t>,  the network shall not change the current EMM state;</w:t>
      </w:r>
      <w:r w:rsidRPr="002E074D">
        <w:t xml:space="preserve"> otherwise the network</w:t>
      </w:r>
      <w:r>
        <w:rPr>
          <w:rFonts w:hint="eastAsia"/>
          <w:lang w:eastAsia="zh-CN"/>
        </w:rPr>
        <w:t xml:space="preserve"> shall</w:t>
      </w:r>
      <w:r>
        <w:t xml:space="preserve"> change</w:t>
      </w:r>
      <w:r w:rsidRPr="002E074D">
        <w:t xml:space="preserve"> to state EMM-DEREGISTERED.</w:t>
      </w:r>
    </w:p>
    <w:p w:rsidR="00914F27" w:rsidRPr="003168A2" w:rsidRDefault="00914F27" w:rsidP="00914F27">
      <w:pPr>
        <w:pStyle w:val="B1"/>
        <w:outlineLvl w:val="0"/>
      </w:pPr>
      <w:r w:rsidRPr="003168A2">
        <w:t>c)</w:t>
      </w:r>
      <w:r w:rsidRPr="003168A2">
        <w:tab/>
      </w:r>
      <w:r w:rsidRPr="00914F27">
        <w:rPr>
          <w:highlight w:val="yellow"/>
        </w:rPr>
        <w:t>Detach procedure collision</w:t>
      </w:r>
    </w:p>
    <w:p w:rsidR="00914F27" w:rsidRPr="003168A2" w:rsidRDefault="00914F27" w:rsidP="00914F27">
      <w:pPr>
        <w:pStyle w:val="B1"/>
      </w:pPr>
      <w:r w:rsidRPr="003168A2">
        <w:tab/>
        <w:t>If the network receives a DETACH REQUEST message with "switch off" indication, before the network initiated detach procedure has been completed, both procedures shall be considered completed.</w:t>
      </w:r>
    </w:p>
    <w:p w:rsidR="00914F27" w:rsidRPr="003168A2" w:rsidRDefault="00914F27" w:rsidP="00914F27">
      <w:pPr>
        <w:pStyle w:val="B1"/>
      </w:pPr>
      <w:r w:rsidRPr="003168A2">
        <w:tab/>
        <w:t>If the network receives a DETACH REQUEST message without "switch off" indication, before the network initiated detach procedure has been completed, the network shall send a DETACH ACCEPT message to the UE.</w:t>
      </w:r>
    </w:p>
    <w:p w:rsidR="00914F27" w:rsidRPr="003168A2" w:rsidRDefault="00914F27" w:rsidP="00914F27">
      <w:pPr>
        <w:pStyle w:val="B1"/>
        <w:outlineLvl w:val="0"/>
      </w:pPr>
      <w:r w:rsidRPr="003168A2">
        <w:t>d)</w:t>
      </w:r>
      <w:r w:rsidRPr="003168A2">
        <w:tab/>
      </w:r>
      <w:r w:rsidRPr="00914F27">
        <w:rPr>
          <w:highlight w:val="yellow"/>
        </w:rPr>
        <w:t>Detach and attach procedure collision</w:t>
      </w:r>
    </w:p>
    <w:p w:rsidR="00914F27" w:rsidRPr="003168A2" w:rsidRDefault="00914F27" w:rsidP="00914F27">
      <w:pPr>
        <w:pStyle w:val="B1"/>
      </w:pPr>
      <w:r w:rsidRPr="003168A2">
        <w:tab/>
        <w:t xml:space="preserve">If the network receives an ATTACH REQUEST message before the network initiated detach procedure with detach type "re-attach not required" </w:t>
      </w:r>
      <w:r>
        <w:t xml:space="preserve">and the EMM cause value not #2 "IMSI unknown in HSS", </w:t>
      </w:r>
      <w:r w:rsidRPr="003168A2">
        <w:t>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3168A2">
        <w:rPr>
          <w:rFonts w:hint="eastAsia"/>
          <w:lang w:eastAsia="ko-KR"/>
        </w:rPr>
        <w:t xml:space="preserve"> If the </w:t>
      </w:r>
      <w:r w:rsidRPr="003168A2">
        <w:rPr>
          <w:lang w:eastAsia="ko-KR"/>
        </w:rPr>
        <w:t>D</w:t>
      </w:r>
      <w:r w:rsidRPr="003168A2">
        <w:rPr>
          <w:rFonts w:hint="eastAsia"/>
          <w:lang w:eastAsia="ko-KR"/>
        </w:rPr>
        <w:t xml:space="preserve">etach type IE, sent in DETACH REQUEST message, indicates </w:t>
      </w:r>
      <w:r w:rsidRPr="003168A2">
        <w:rPr>
          <w:lang w:eastAsia="ko-KR"/>
        </w:rPr>
        <w:t>"</w:t>
      </w:r>
      <w:r w:rsidRPr="003168A2">
        <w:rPr>
          <w:rFonts w:hint="eastAsia"/>
          <w:lang w:eastAsia="ko-KR"/>
        </w:rPr>
        <w:t>IMSI detach</w:t>
      </w:r>
      <w:r w:rsidRPr="003168A2">
        <w:rPr>
          <w:lang w:eastAsia="ko-KR"/>
        </w:rPr>
        <w:t>"</w:t>
      </w:r>
      <w:r>
        <w:rPr>
          <w:lang w:eastAsia="ko-KR"/>
        </w:rPr>
        <w:t>,</w:t>
      </w:r>
      <w:r w:rsidRPr="003168A2">
        <w:rPr>
          <w:rFonts w:hint="eastAsia"/>
          <w:lang w:eastAsia="ko-KR"/>
        </w:rPr>
        <w:t xml:space="preserve"> </w:t>
      </w:r>
      <w:r>
        <w:rPr>
          <w:lang w:eastAsia="zh-CN"/>
        </w:rPr>
        <w:t xml:space="preserve">or </w:t>
      </w:r>
      <w:r>
        <w:rPr>
          <w:rFonts w:hint="eastAsia"/>
          <w:lang w:eastAsia="zh-CN"/>
        </w:rPr>
        <w:t>"</w:t>
      </w:r>
      <w:r>
        <w:t xml:space="preserve">re-attach </w:t>
      </w:r>
      <w:r>
        <w:rPr>
          <w:rFonts w:hint="eastAsia"/>
          <w:lang w:eastAsia="zh-CN"/>
        </w:rPr>
        <w:t xml:space="preserve">not </w:t>
      </w:r>
      <w:r>
        <w:t xml:space="preserve">required" and the EMM cause value is #2 "IMSI unknown in HSS", </w:t>
      </w:r>
      <w:r w:rsidRPr="003168A2">
        <w:rPr>
          <w:rFonts w:hint="eastAsia"/>
          <w:lang w:eastAsia="ko-KR"/>
        </w:rPr>
        <w:t>the detach procedure is aborted and the attach procedure shall be progressed.</w:t>
      </w:r>
    </w:p>
    <w:p w:rsidR="00914F27" w:rsidRPr="003168A2" w:rsidRDefault="00914F27" w:rsidP="00914F27">
      <w:pPr>
        <w:pStyle w:val="B1"/>
        <w:outlineLvl w:val="0"/>
      </w:pPr>
      <w:r w:rsidRPr="003168A2">
        <w:lastRenderedPageBreak/>
        <w:t>e)</w:t>
      </w:r>
      <w:r w:rsidRPr="003168A2">
        <w:tab/>
      </w:r>
      <w:r w:rsidRPr="00914F27">
        <w:rPr>
          <w:highlight w:val="yellow"/>
        </w:rPr>
        <w:t>Detach and tracking area updating procedure collision</w:t>
      </w:r>
    </w:p>
    <w:p w:rsidR="00914F27" w:rsidRPr="003168A2" w:rsidRDefault="00914F27" w:rsidP="00914F27">
      <w:pPr>
        <w:pStyle w:val="B1"/>
      </w:pPr>
      <w:r w:rsidRPr="003168A2">
        <w:tab/>
      </w:r>
      <w:r w:rsidRPr="003168A2">
        <w:rPr>
          <w:rFonts w:hint="eastAsia"/>
          <w:lang w:eastAsia="ko-KR"/>
        </w:rPr>
        <w:t xml:space="preserve">If the </w:t>
      </w:r>
      <w:r w:rsidRPr="003168A2">
        <w:rPr>
          <w:lang w:eastAsia="ko-KR"/>
        </w:rPr>
        <w:t>D</w:t>
      </w:r>
      <w:r w:rsidRPr="003168A2">
        <w:rPr>
          <w:rFonts w:hint="eastAsia"/>
          <w:lang w:eastAsia="ko-KR"/>
        </w:rPr>
        <w:t xml:space="preserve">etach type IE, sent in DETACH REQUEST message, indicates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other than #2 </w:t>
      </w:r>
      <w:r>
        <w:t>"IMSI unknown in H</w:t>
      </w:r>
      <w:r>
        <w:rPr>
          <w:rFonts w:hint="eastAsia"/>
          <w:lang w:eastAsia="zh-TW"/>
        </w:rPr>
        <w:t>SS</w:t>
      </w:r>
      <w:r w:rsidRPr="00FE320E">
        <w:t>"</w:t>
      </w:r>
      <w:r>
        <w:t xml:space="preserve"> or</w:t>
      </w:r>
      <w:r w:rsidRPr="0070408B">
        <w:rPr>
          <w:lang w:eastAsia="zh-TW"/>
        </w:rPr>
        <w:t xml:space="preserve"> </w:t>
      </w:r>
      <w:r>
        <w:rPr>
          <w:lang w:eastAsia="zh-TW"/>
        </w:rPr>
        <w:t>indicates</w:t>
      </w:r>
      <w:r w:rsidRPr="003168A2">
        <w:rPr>
          <w:lang w:eastAsia="ko-KR"/>
        </w:rPr>
        <w:t xml:space="preserve"> "</w:t>
      </w:r>
      <w:r w:rsidRPr="003168A2">
        <w:rPr>
          <w:rFonts w:hint="eastAsia"/>
          <w:lang w:eastAsia="ko-KR"/>
        </w:rPr>
        <w:t>re-attach required</w:t>
      </w:r>
      <w:r w:rsidRPr="003168A2">
        <w:rPr>
          <w:lang w:eastAsia="ko-KR"/>
        </w:rPr>
        <w:t>"</w:t>
      </w:r>
      <w:r>
        <w:t>,</w:t>
      </w:r>
      <w:r w:rsidRPr="003168A2">
        <w:rPr>
          <w:rFonts w:hint="eastAsia"/>
          <w:lang w:eastAsia="ko-KR"/>
        </w:rPr>
        <w:t xml:space="preserve"> and</w:t>
      </w:r>
      <w:r w:rsidRPr="003168A2">
        <w:t xml:space="preserve"> the network receives a TRACKING AREA UPDATE REQUEST message before the network initiated detach procedure has been completed, the detach procedure shall be progressed, i.e. the TRACKING AREA UPDATE REQUEST message shall be ignored.</w:t>
      </w:r>
    </w:p>
    <w:p w:rsidR="00914F27" w:rsidRPr="003168A2" w:rsidRDefault="00914F27" w:rsidP="00914F27">
      <w:pPr>
        <w:pStyle w:val="B1"/>
        <w:rPr>
          <w:lang w:eastAsia="ko-KR"/>
        </w:rPr>
      </w:pPr>
      <w:r w:rsidRPr="003168A2">
        <w:rPr>
          <w:lang w:eastAsia="ko-KR"/>
        </w:rPr>
        <w:tab/>
      </w:r>
      <w:r w:rsidRPr="003168A2">
        <w:rPr>
          <w:rFonts w:hint="eastAsia"/>
          <w:lang w:eastAsia="ko-KR"/>
        </w:rPr>
        <w:t xml:space="preserve">If the </w:t>
      </w:r>
      <w:r w:rsidRPr="003168A2">
        <w:rPr>
          <w:lang w:eastAsia="ko-KR"/>
        </w:rPr>
        <w:t>D</w:t>
      </w:r>
      <w:r w:rsidRPr="003168A2">
        <w:rPr>
          <w:rFonts w:hint="eastAsia"/>
          <w:lang w:eastAsia="ko-KR"/>
        </w:rPr>
        <w:t xml:space="preserve">etach type IE, sent in DETACH REQUEST message, indicates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#2 </w:t>
      </w:r>
      <w:r>
        <w:t>"IMSI unknown in H</w:t>
      </w:r>
      <w:r>
        <w:rPr>
          <w:rFonts w:hint="eastAsia"/>
          <w:lang w:eastAsia="zh-TW"/>
        </w:rPr>
        <w:t>SS</w:t>
      </w:r>
      <w:r w:rsidRPr="00FE320E">
        <w:t>"</w:t>
      </w:r>
      <w:r>
        <w:rPr>
          <w:rFonts w:hint="eastAsia"/>
          <w:lang w:eastAsia="zh-TW"/>
        </w:rPr>
        <w:t xml:space="preserve"> </w:t>
      </w:r>
      <w:r>
        <w:rPr>
          <w:lang w:eastAsia="zh-TW"/>
        </w:rPr>
        <w:t xml:space="preserve">or indicates </w:t>
      </w:r>
      <w:r w:rsidRPr="003168A2">
        <w:rPr>
          <w:lang w:eastAsia="ko-KR"/>
        </w:rPr>
        <w:t>"</w:t>
      </w:r>
      <w:r w:rsidRPr="003168A2">
        <w:rPr>
          <w:rFonts w:hint="eastAsia"/>
          <w:lang w:eastAsia="ko-KR"/>
        </w:rPr>
        <w:t>IMSI detach</w:t>
      </w:r>
      <w:r w:rsidRPr="003168A2">
        <w:rPr>
          <w:lang w:eastAsia="ko-KR"/>
        </w:rPr>
        <w:t>"</w:t>
      </w:r>
      <w:r>
        <w:rPr>
          <w:lang w:eastAsia="ko-KR"/>
        </w:rPr>
        <w:t xml:space="preserve"> </w:t>
      </w:r>
      <w:r w:rsidRPr="003168A2">
        <w:rPr>
          <w:rFonts w:hint="eastAsia"/>
          <w:lang w:eastAsia="ko-KR"/>
        </w:rPr>
        <w:t>and the ne</w:t>
      </w:r>
      <w:r w:rsidRPr="003168A2">
        <w:rPr>
          <w:lang w:eastAsia="ko-KR"/>
        </w:rPr>
        <w:t>t</w:t>
      </w:r>
      <w:r w:rsidRPr="003168A2">
        <w:rPr>
          <w:rFonts w:hint="eastAsia"/>
          <w:lang w:eastAsia="ko-KR"/>
        </w:rPr>
        <w:t xml:space="preserve">work receives a </w:t>
      </w:r>
      <w:r w:rsidRPr="003168A2">
        <w:t>TRACKING AREA UPDATE REQUEST message</w:t>
      </w:r>
      <w:r w:rsidRPr="003168A2">
        <w:rPr>
          <w:rFonts w:hint="eastAsia"/>
          <w:lang w:eastAsia="ko-KR"/>
        </w:rPr>
        <w:t xml:space="preserve"> before the network initiated detach procedure has been completed, the network shall abort the detach procedure, </w:t>
      </w:r>
      <w:r w:rsidRPr="003168A2">
        <w:rPr>
          <w:lang w:eastAsia="ko-KR"/>
        </w:rPr>
        <w:t>shall</w:t>
      </w:r>
      <w:r w:rsidRPr="003168A2">
        <w:rPr>
          <w:rFonts w:hint="eastAsia"/>
          <w:lang w:eastAsia="ko-KR"/>
        </w:rPr>
        <w:t xml:space="preserve"> stop T3422 and shall progress the tracking area updat</w:t>
      </w:r>
      <w:r w:rsidRPr="003168A2">
        <w:rPr>
          <w:lang w:eastAsia="ko-KR"/>
        </w:rPr>
        <w:t>ing</w:t>
      </w:r>
      <w:r w:rsidRPr="003168A2">
        <w:rPr>
          <w:rFonts w:hint="eastAsia"/>
          <w:lang w:eastAsia="ko-KR"/>
        </w:rPr>
        <w:t xml:space="preserve"> procedure.</w:t>
      </w:r>
    </w:p>
    <w:p w:rsidR="00914F27" w:rsidRPr="003168A2" w:rsidRDefault="00914F27" w:rsidP="00914F27">
      <w:pPr>
        <w:pStyle w:val="B1"/>
        <w:outlineLvl w:val="0"/>
      </w:pPr>
      <w:r w:rsidRPr="003168A2">
        <w:t>f)</w:t>
      </w:r>
      <w:r w:rsidRPr="003168A2">
        <w:tab/>
      </w:r>
      <w:r w:rsidRPr="00914F27">
        <w:rPr>
          <w:highlight w:val="yellow"/>
        </w:rPr>
        <w:t>Detach and service request procedure collision</w:t>
      </w:r>
    </w:p>
    <w:p w:rsidR="00914F27" w:rsidRDefault="00914F27" w:rsidP="00914F27">
      <w:pPr>
        <w:pStyle w:val="B1"/>
      </w:pPr>
      <w:r w:rsidRPr="003168A2">
        <w:tab/>
        <w:t xml:space="preserve">If the network receives a SERVICE REQUEST message </w:t>
      </w:r>
      <w:r>
        <w:t xml:space="preserve">or an EXTENDED SERVICE REQUEST message for packet services </w:t>
      </w:r>
      <w:r w:rsidRPr="003168A2">
        <w:t>before the network initiated detach procedure has been completed</w:t>
      </w:r>
      <w:r>
        <w:rPr>
          <w:rFonts w:hint="eastAsia"/>
          <w:lang w:eastAsia="zh-CN"/>
        </w:rPr>
        <w:t xml:space="preserve"> (e.g. the DETACH REQUEST message is pending to be sent to the UE)</w:t>
      </w:r>
      <w:r>
        <w:rPr>
          <w:rFonts w:hint="eastAsia"/>
          <w:lang w:eastAsia="zh-TW"/>
        </w:rPr>
        <w:t xml:space="preserve"> and the DETACH REQUEST contains </w:t>
      </w:r>
      <w:r>
        <w:rPr>
          <w:lang w:eastAsia="ko-KR"/>
        </w:rPr>
        <w:t xml:space="preserve">detach type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#2 </w:t>
      </w:r>
      <w:r>
        <w:t>"IMSI unknown in H</w:t>
      </w:r>
      <w:r>
        <w:rPr>
          <w:rFonts w:hint="eastAsia"/>
          <w:lang w:eastAsia="zh-TW"/>
        </w:rPr>
        <w:t>SS</w:t>
      </w:r>
      <w:r w:rsidRPr="00FE320E">
        <w:t>"</w:t>
      </w:r>
      <w:r>
        <w:t xml:space="preserve"> or</w:t>
      </w:r>
      <w:r w:rsidRPr="0070408B">
        <w:rPr>
          <w:lang w:eastAsia="ko-KR"/>
        </w:rPr>
        <w:t xml:space="preserve"> </w:t>
      </w:r>
      <w:r>
        <w:rPr>
          <w:lang w:eastAsia="ko-KR"/>
        </w:rPr>
        <w:t>detach type</w:t>
      </w:r>
      <w:r>
        <w:t xml:space="preserve"> </w:t>
      </w:r>
      <w:r w:rsidRPr="003168A2">
        <w:rPr>
          <w:lang w:eastAsia="ko-KR"/>
        </w:rPr>
        <w:t>"</w:t>
      </w:r>
      <w:r>
        <w:rPr>
          <w:rFonts w:hint="eastAsia"/>
          <w:lang w:eastAsia="zh-TW"/>
        </w:rPr>
        <w:t>IMSI detach</w:t>
      </w:r>
      <w:r w:rsidRPr="003168A2">
        <w:rPr>
          <w:lang w:eastAsia="ko-KR"/>
        </w:rPr>
        <w:t>"</w:t>
      </w:r>
      <w:r w:rsidRPr="003168A2">
        <w:t xml:space="preserve">, the network shall </w:t>
      </w:r>
      <w:r w:rsidRPr="003168A2">
        <w:rPr>
          <w:rFonts w:hint="eastAsia"/>
          <w:lang w:eastAsia="ko-KR"/>
        </w:rPr>
        <w:t xml:space="preserve">progress </w:t>
      </w:r>
      <w:r>
        <w:rPr>
          <w:rFonts w:hint="eastAsia"/>
          <w:lang w:eastAsia="zh-CN"/>
        </w:rPr>
        <w:t>both</w:t>
      </w:r>
      <w:r w:rsidRPr="003168A2">
        <w:rPr>
          <w:rFonts w:hint="eastAsia"/>
          <w:lang w:eastAsia="ko-KR"/>
        </w:rPr>
        <w:t xml:space="preserve"> procedure</w:t>
      </w:r>
      <w:r>
        <w:rPr>
          <w:rFonts w:hint="eastAsia"/>
          <w:lang w:eastAsia="zh-CN"/>
        </w:rPr>
        <w:t>s</w:t>
      </w:r>
      <w:r>
        <w:rPr>
          <w:rFonts w:hint="eastAsia"/>
          <w:lang w:eastAsia="zh-TW"/>
        </w:rPr>
        <w:t xml:space="preserve">. If the DETACH REQUEST message contains detach type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other than #2 </w:t>
      </w:r>
      <w:r>
        <w:t>"IMSI unknown in H</w:t>
      </w:r>
      <w:r>
        <w:rPr>
          <w:rFonts w:hint="eastAsia"/>
          <w:lang w:eastAsia="zh-TW"/>
        </w:rPr>
        <w:t>SS</w:t>
      </w:r>
      <w:r w:rsidRPr="00FE320E">
        <w:t>"</w:t>
      </w:r>
      <w:r>
        <w:t xml:space="preserve"> or </w:t>
      </w:r>
      <w:r>
        <w:rPr>
          <w:lang w:eastAsia="ko-KR"/>
        </w:rPr>
        <w:t>detach type</w:t>
      </w:r>
      <w:r w:rsidRPr="003168A2">
        <w:rPr>
          <w:lang w:eastAsia="ko-KR"/>
        </w:rPr>
        <w:t xml:space="preserve"> "</w:t>
      </w:r>
      <w:r w:rsidRPr="003168A2">
        <w:rPr>
          <w:rFonts w:hint="eastAsia"/>
          <w:lang w:eastAsia="ko-KR"/>
        </w:rPr>
        <w:t>re-attach required</w:t>
      </w:r>
      <w:r w:rsidRPr="003168A2">
        <w:rPr>
          <w:lang w:eastAsia="ko-KR"/>
        </w:rPr>
        <w:t>"</w:t>
      </w:r>
      <w:r>
        <w:rPr>
          <w:rFonts w:hint="eastAsia"/>
          <w:lang w:eastAsia="zh-TW"/>
        </w:rPr>
        <w:t xml:space="preserve">, the network shall progress the detach </w:t>
      </w:r>
      <w:r>
        <w:rPr>
          <w:lang w:eastAsia="zh-TW"/>
        </w:rPr>
        <w:t>procedure</w:t>
      </w:r>
      <w:r w:rsidRPr="003168A2">
        <w:t>.</w:t>
      </w:r>
    </w:p>
    <w:p w:rsidR="00914F27" w:rsidRDefault="00914F27" w:rsidP="00914F27">
      <w:pPr>
        <w:pStyle w:val="B1"/>
      </w:pPr>
      <w:r>
        <w:tab/>
      </w:r>
      <w:r w:rsidRPr="00F44FEA">
        <w:t xml:space="preserve">If the network receives an EXTENDED SERVICE REQUEST message for CS </w:t>
      </w:r>
      <w:proofErr w:type="spellStart"/>
      <w:r w:rsidRPr="00F44FEA">
        <w:t>fallback</w:t>
      </w:r>
      <w:proofErr w:type="spellEnd"/>
      <w:r>
        <w:t xml:space="preserve">, but not for CS </w:t>
      </w:r>
      <w:proofErr w:type="spellStart"/>
      <w:r>
        <w:t>fallback</w:t>
      </w:r>
      <w:proofErr w:type="spellEnd"/>
      <w:r>
        <w:t xml:space="preserve"> for emergency call,</w:t>
      </w:r>
      <w:r w:rsidRPr="00F44FEA">
        <w:t xml:space="preserve">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w:t>
      </w:r>
      <w:r>
        <w:t xml:space="preserve"> </w:t>
      </w:r>
      <w:r w:rsidRPr="00F44FEA">
        <w:t>EXTENDED SERVICE REQUEST message</w:t>
      </w:r>
      <w:r>
        <w:t xml:space="preserve"> and progress the detach procedure.</w:t>
      </w:r>
    </w:p>
    <w:p w:rsidR="00914F27" w:rsidRDefault="00914F27" w:rsidP="00914F27">
      <w:pPr>
        <w:pStyle w:val="B1"/>
        <w:rPr>
          <w:lang w:eastAsia="zh-TW"/>
        </w:rPr>
      </w:pPr>
      <w:r>
        <w:tab/>
      </w:r>
      <w:r w:rsidRPr="00F44FEA">
        <w:t xml:space="preserve">If the network receives an EXTENDED SERVICE REQUEST message for CS </w:t>
      </w:r>
      <w:proofErr w:type="spellStart"/>
      <w:r w:rsidRPr="00F44FEA">
        <w:t>fallback</w:t>
      </w:r>
      <w:proofErr w:type="spellEnd"/>
      <w:r>
        <w:t xml:space="preserve"> for emergency call </w:t>
      </w:r>
      <w:r w:rsidRPr="00F44FEA">
        <w:t>before the network initiated detach procedure has been completed (e.g. the DETACH REQUEST message is pending to be sent to the UE) and the DETACH REQUEST contains detach type "re-attach not required" with EMM cause #2 "IMSI unknown in HSS" or detach type "</w:t>
      </w:r>
      <w:r>
        <w:t xml:space="preserve">IMSI detach", the network </w:t>
      </w:r>
      <w:r w:rsidRPr="00F44FEA">
        <w:t xml:space="preserve">shall </w:t>
      </w:r>
      <w:r w:rsidRPr="00F44FEA">
        <w:rPr>
          <w:rFonts w:hint="eastAsia"/>
          <w:lang w:eastAsia="ko-KR"/>
        </w:rPr>
        <w:t xml:space="preserve">progress </w:t>
      </w:r>
      <w:r w:rsidRPr="00F44FEA">
        <w:rPr>
          <w:rFonts w:hint="eastAsia"/>
          <w:lang w:eastAsia="zh-CN"/>
        </w:rPr>
        <w:t>both</w:t>
      </w:r>
      <w:r w:rsidRPr="00F44FEA">
        <w:rPr>
          <w:rFonts w:hint="eastAsia"/>
          <w:lang w:eastAsia="ko-KR"/>
        </w:rPr>
        <w:t xml:space="preserve"> procedure</w:t>
      </w:r>
      <w:r w:rsidRPr="00F44FEA">
        <w:rPr>
          <w:rFonts w:hint="eastAsia"/>
          <w:lang w:eastAsia="zh-CN"/>
        </w:rPr>
        <w:t>s</w:t>
      </w:r>
      <w:r w:rsidRPr="00F44FEA">
        <w:rPr>
          <w:rFonts w:hint="eastAsia"/>
          <w:lang w:eastAsia="zh-TW"/>
        </w:rPr>
        <w:t>.</w:t>
      </w:r>
    </w:p>
    <w:p w:rsidR="00914F27" w:rsidRDefault="00914F27" w:rsidP="00914F27">
      <w:pPr>
        <w:pStyle w:val="B1"/>
        <w:outlineLvl w:val="0"/>
      </w:pPr>
      <w:r>
        <w:t>g)</w:t>
      </w:r>
      <w:r>
        <w:tab/>
        <w:t>Lower layers indication of non-delivered NAS PDU due to handover</w:t>
      </w:r>
    </w:p>
    <w:p w:rsidR="00914F27" w:rsidRPr="003168A2" w:rsidRDefault="00914F27" w:rsidP="00914F27">
      <w:pPr>
        <w:pStyle w:val="B1"/>
      </w:pPr>
      <w:r>
        <w:tab/>
        <w:t>If</w:t>
      </w:r>
      <w:r w:rsidRPr="00FC678D">
        <w:t xml:space="preserve"> the </w:t>
      </w:r>
      <w:r w:rsidRPr="003168A2">
        <w:t xml:space="preserve">DETACH REQUEST </w:t>
      </w:r>
      <w:r>
        <w:t>message</w:t>
      </w:r>
      <w:r w:rsidRPr="00FC678D">
        <w:t xml:space="preserve"> </w:t>
      </w:r>
      <w:r>
        <w:rPr>
          <w:noProof/>
        </w:rPr>
        <w:t>could not be delivered</w:t>
      </w:r>
      <w:r>
        <w:t xml:space="preserve"> due to an intra MME</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MME</w:t>
      </w:r>
      <w:r w:rsidRPr="00FC678D">
        <w:t xml:space="preserve"> handover the MME shall retransmit the</w:t>
      </w:r>
      <w:r w:rsidRPr="00F704C0">
        <w:t xml:space="preserve"> </w:t>
      </w:r>
      <w:r>
        <w:t>DETACH</w:t>
      </w:r>
      <w:r w:rsidRPr="003168A2">
        <w:t xml:space="preserve"> REQUEST</w:t>
      </w:r>
      <w:r w:rsidRPr="00FC678D">
        <w:t xml:space="preserve"> message. </w:t>
      </w:r>
      <w:r>
        <w:t>If a failure of the handover procedure is reported by the lower layer and the S1 signalling connection exists, the MME shall retransmit the DETACH</w:t>
      </w:r>
      <w:r w:rsidRPr="003168A2">
        <w:t xml:space="preserve"> REQUEST</w:t>
      </w:r>
      <w:r w:rsidRPr="00FC678D">
        <w:t xml:space="preserve"> message</w:t>
      </w:r>
      <w:r>
        <w:t>.</w:t>
      </w:r>
    </w:p>
    <w:p w:rsidR="00DC5E9B" w:rsidRPr="00914F27" w:rsidRDefault="00DC5E9B" w:rsidP="00E164FA">
      <w:pPr>
        <w:rPr>
          <w:rFonts w:eastAsiaTheme="minorEastAsia"/>
          <w:lang w:eastAsia="zh-CN"/>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CB678E" w:rsidRDefault="00CB678E" w:rsidP="00CB678E">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p>
    <w:p w:rsidR="00CB678E" w:rsidRPr="003168A2" w:rsidRDefault="00CB678E" w:rsidP="00CB678E">
      <w:pPr>
        <w:rPr>
          <w:ins w:id="2" w:author="Christian Herrero" w:date="2018-04-03T12:36:00Z"/>
        </w:rPr>
      </w:pPr>
      <w:ins w:id="3" w:author="Christian Herrero" w:date="2018-04-03T12:36:00Z">
        <w:r w:rsidRPr="003168A2">
          <w:t>The following abnormal cases can be identified:</w:t>
        </w:r>
      </w:ins>
    </w:p>
    <w:p w:rsidR="00CB678E" w:rsidRPr="003168A2" w:rsidRDefault="00CB678E" w:rsidP="00CB678E">
      <w:pPr>
        <w:pStyle w:val="B1"/>
        <w:outlineLvl w:val="0"/>
        <w:rPr>
          <w:ins w:id="4" w:author="Christian Herrero" w:date="2018-04-03T12:36:00Z"/>
        </w:rPr>
      </w:pPr>
      <w:ins w:id="5" w:author="Christian Herrero" w:date="2018-04-03T12:36:00Z">
        <w:r>
          <w:t>a)</w:t>
        </w:r>
        <w:r>
          <w:tab/>
          <w:t>T35</w:t>
        </w:r>
        <w:r w:rsidRPr="003168A2">
          <w:t>22 time-out</w:t>
        </w:r>
      </w:ins>
    </w:p>
    <w:p w:rsidR="00CB678E" w:rsidRDefault="00CB678E" w:rsidP="00CB678E">
      <w:pPr>
        <w:pStyle w:val="B1"/>
        <w:rPr>
          <w:ins w:id="6" w:author="Christian Herrero" w:date="2018-04-03T12:36:00Z"/>
          <w:lang w:eastAsia="zh-CN"/>
        </w:rPr>
      </w:pPr>
      <w:ins w:id="7" w:author="Christian Herrero" w:date="2018-04-03T12:36:00Z">
        <w:r w:rsidRPr="003168A2">
          <w:tab/>
          <w:t>On the first expiry of the timer, the network shall retransmit the DE</w:t>
        </w:r>
        <w:r>
          <w:t xml:space="preserve">REGISTRATION </w:t>
        </w:r>
        <w:r w:rsidRPr="003168A2">
          <w:t>REQUEST m</w:t>
        </w:r>
        <w:r>
          <w:t>essage and shall start timer T35</w:t>
        </w:r>
        <w:r w:rsidRPr="003168A2">
          <w:t xml:space="preserve">22. This retransmission is repeated four times, i.e. </w:t>
        </w:r>
        <w:r>
          <w:t>on the fifth expiry of timer T3522, the de-registration</w:t>
        </w:r>
        <w:r w:rsidRPr="003168A2">
          <w:t xml:space="preserve"> procedure shall be aborted.</w:t>
        </w:r>
      </w:ins>
    </w:p>
    <w:p w:rsidR="00CB678E" w:rsidRPr="003168A2" w:rsidRDefault="00CB678E" w:rsidP="00CB678E">
      <w:pPr>
        <w:pStyle w:val="B1"/>
        <w:outlineLvl w:val="0"/>
        <w:rPr>
          <w:ins w:id="8" w:author="Christian Herrero" w:date="2018-04-03T12:36:00Z"/>
        </w:rPr>
      </w:pPr>
      <w:ins w:id="9" w:author="Christian Herrero" w:date="2018-04-03T12:36:00Z">
        <w:r w:rsidRPr="003168A2">
          <w:t>b)</w:t>
        </w:r>
        <w:r w:rsidRPr="003168A2">
          <w:tab/>
          <w:t>Lower layer failure</w:t>
        </w:r>
      </w:ins>
    </w:p>
    <w:p w:rsidR="00CB678E" w:rsidRPr="003168A2" w:rsidRDefault="00CB678E" w:rsidP="00CB678E">
      <w:pPr>
        <w:pStyle w:val="B1"/>
        <w:rPr>
          <w:ins w:id="10" w:author="Christian Herrero" w:date="2018-04-03T12:36:00Z"/>
        </w:rPr>
      </w:pPr>
      <w:ins w:id="11" w:author="Christian Herrero" w:date="2018-04-03T12:36:00Z">
        <w:r w:rsidRPr="003168A2">
          <w:lastRenderedPageBreak/>
          <w:tab/>
        </w:r>
        <w:r>
          <w:t>The de-registration</w:t>
        </w:r>
        <w:r w:rsidRPr="00FE320E">
          <w:t xml:space="preserve"> procedure is aborted</w:t>
        </w:r>
        <w:r>
          <w:rPr>
            <w:rFonts w:hint="eastAsia"/>
            <w:lang w:eastAsia="zh-CN"/>
          </w:rPr>
          <w:t>.</w:t>
        </w:r>
      </w:ins>
    </w:p>
    <w:p w:rsidR="00CB678E" w:rsidRPr="003168A2" w:rsidRDefault="00CB678E" w:rsidP="00CB678E">
      <w:pPr>
        <w:pStyle w:val="B1"/>
        <w:outlineLvl w:val="0"/>
        <w:rPr>
          <w:ins w:id="12" w:author="Christian Herrero" w:date="2018-04-03T12:36:00Z"/>
        </w:rPr>
      </w:pPr>
      <w:ins w:id="13" w:author="Christian Herrero" w:date="2018-04-03T12:36:00Z">
        <w:r w:rsidRPr="003168A2">
          <w:t>c)</w:t>
        </w:r>
        <w:r w:rsidRPr="003168A2">
          <w:tab/>
          <w:t>De</w:t>
        </w:r>
      </w:ins>
      <w:ins w:id="14" w:author="Christian Herrero" w:date="2018-04-03T12:39:00Z">
        <w:r>
          <w:t>-registration</w:t>
        </w:r>
      </w:ins>
      <w:ins w:id="15" w:author="Christian Herrero" w:date="2018-04-03T12:36:00Z">
        <w:r w:rsidRPr="003168A2">
          <w:t xml:space="preserve"> procedure collision</w:t>
        </w:r>
      </w:ins>
    </w:p>
    <w:p w:rsidR="00CB678E" w:rsidRPr="003168A2" w:rsidRDefault="00CB678E" w:rsidP="00CB678E">
      <w:pPr>
        <w:pStyle w:val="B1"/>
        <w:rPr>
          <w:ins w:id="16" w:author="Christian Herrero" w:date="2018-04-03T12:36:00Z"/>
        </w:rPr>
      </w:pPr>
      <w:ins w:id="17" w:author="Christian Herrero" w:date="2018-04-03T12:36:00Z">
        <w:r w:rsidRPr="003168A2">
          <w:tab/>
          <w:t>If the network receives a DE</w:t>
        </w:r>
      </w:ins>
      <w:ins w:id="18" w:author="Christian Herrero" w:date="2018-04-03T12:39:00Z">
        <w:r>
          <w:t>REGISTRATION</w:t>
        </w:r>
      </w:ins>
      <w:ins w:id="19" w:author="Christian Herrero" w:date="2018-04-03T12:36:00Z">
        <w:r w:rsidRPr="003168A2">
          <w:t xml:space="preserve"> REQUEST message with "switch off" indication, before the network</w:t>
        </w:r>
      </w:ins>
      <w:ins w:id="20" w:author="Christian Herrero" w:date="2018-04-03T12:39:00Z">
        <w:r>
          <w:t>-</w:t>
        </w:r>
      </w:ins>
      <w:ins w:id="21" w:author="Christian Herrero" w:date="2018-04-03T12:36:00Z">
        <w:r w:rsidRPr="003168A2">
          <w:t>initiated de</w:t>
        </w:r>
      </w:ins>
      <w:ins w:id="22" w:author="Christian Herrero" w:date="2018-04-03T12:39:00Z">
        <w:r>
          <w:t>-registration</w:t>
        </w:r>
      </w:ins>
      <w:ins w:id="23" w:author="Christian Herrero" w:date="2018-04-03T12:36:00Z">
        <w:r w:rsidRPr="003168A2">
          <w:t xml:space="preserve"> procedure has been completed, both procedures shall be considered completed.</w:t>
        </w:r>
      </w:ins>
    </w:p>
    <w:p w:rsidR="00CB678E" w:rsidRPr="003168A2" w:rsidRDefault="00CB678E" w:rsidP="00CB678E">
      <w:pPr>
        <w:pStyle w:val="B1"/>
        <w:rPr>
          <w:ins w:id="24" w:author="Christian Herrero" w:date="2018-04-03T12:36:00Z"/>
        </w:rPr>
      </w:pPr>
      <w:ins w:id="25" w:author="Christian Herrero" w:date="2018-04-03T12:36:00Z">
        <w:r w:rsidRPr="003168A2">
          <w:tab/>
          <w:t>If the network receives a DE</w:t>
        </w:r>
      </w:ins>
      <w:ins w:id="26" w:author="Christian Herrero" w:date="2018-04-03T12:40:00Z">
        <w:r>
          <w:t>REGISTRATION</w:t>
        </w:r>
      </w:ins>
      <w:ins w:id="27" w:author="Christian Herrero" w:date="2018-04-03T12:36:00Z">
        <w:r w:rsidRPr="003168A2">
          <w:t xml:space="preserve"> REQUEST message without "switch off" indication</w:t>
        </w:r>
        <w:r>
          <w:t>, before the network-</w:t>
        </w:r>
        <w:r w:rsidRPr="003168A2">
          <w:t>initiated de</w:t>
        </w:r>
      </w:ins>
      <w:ins w:id="28" w:author="Christian Herrero" w:date="2018-04-03T12:40:00Z">
        <w:r>
          <w:t>-registration</w:t>
        </w:r>
      </w:ins>
      <w:ins w:id="29" w:author="Christian Herrero" w:date="2018-04-03T12:36:00Z">
        <w:r w:rsidRPr="003168A2">
          <w:t xml:space="preserve"> procedure has been completed, the network shall send a DE</w:t>
        </w:r>
      </w:ins>
      <w:ins w:id="30" w:author="Christian Herrero" w:date="2018-04-03T12:40:00Z">
        <w:r>
          <w:t>REGISTRATION</w:t>
        </w:r>
      </w:ins>
      <w:ins w:id="31" w:author="Christian Herrero" w:date="2018-04-03T12:36:00Z">
        <w:r w:rsidRPr="003168A2">
          <w:t xml:space="preserve"> ACCEPT message to the UE.</w:t>
        </w:r>
      </w:ins>
    </w:p>
    <w:p w:rsidR="00CB678E" w:rsidRPr="003168A2" w:rsidRDefault="00CB678E" w:rsidP="00CB678E">
      <w:pPr>
        <w:pStyle w:val="B1"/>
        <w:outlineLvl w:val="0"/>
        <w:rPr>
          <w:ins w:id="32" w:author="Christian Herrero" w:date="2018-04-03T12:36:00Z"/>
        </w:rPr>
      </w:pPr>
      <w:ins w:id="33" w:author="Christian Herrero" w:date="2018-04-03T12:36:00Z">
        <w:r w:rsidRPr="003168A2">
          <w:t>d)</w:t>
        </w:r>
        <w:r w:rsidRPr="003168A2">
          <w:tab/>
          <w:t>De</w:t>
        </w:r>
      </w:ins>
      <w:ins w:id="34" w:author="Christian Herrero" w:date="2018-04-03T12:40:00Z">
        <w:r>
          <w:t>-registration</w:t>
        </w:r>
      </w:ins>
      <w:ins w:id="35" w:author="Christian Herrero" w:date="2018-04-03T12:36:00Z">
        <w:r w:rsidRPr="003168A2">
          <w:t xml:space="preserve"> and </w:t>
        </w:r>
      </w:ins>
      <w:ins w:id="36" w:author="Christian Herrero" w:date="2018-04-03T12:40:00Z">
        <w:r>
          <w:t>registration</w:t>
        </w:r>
      </w:ins>
      <w:ins w:id="37" w:author="Christian Herrero" w:date="2018-04-03T12:36:00Z">
        <w:r w:rsidRPr="003168A2">
          <w:t xml:space="preserve"> procedure </w:t>
        </w:r>
      </w:ins>
      <w:ins w:id="38" w:author="Christian Herrero" w:date="2018-04-03T12:40:00Z">
        <w:r>
          <w:t xml:space="preserve">for </w:t>
        </w:r>
        <w:proofErr w:type="spellStart"/>
        <w:r>
          <w:t>intial</w:t>
        </w:r>
        <w:proofErr w:type="spellEnd"/>
        <w:r>
          <w:t xml:space="preserve"> registration </w:t>
        </w:r>
      </w:ins>
      <w:ins w:id="39" w:author="Christian Herrero" w:date="2018-04-03T12:36:00Z">
        <w:r w:rsidRPr="003168A2">
          <w:t>collision</w:t>
        </w:r>
      </w:ins>
    </w:p>
    <w:p w:rsidR="00CB678E" w:rsidRPr="003168A2" w:rsidRDefault="00CB678E" w:rsidP="00CB678E">
      <w:pPr>
        <w:pStyle w:val="B1"/>
        <w:rPr>
          <w:ins w:id="40" w:author="Christian Herrero" w:date="2018-04-03T12:36:00Z"/>
        </w:rPr>
      </w:pPr>
      <w:ins w:id="41" w:author="Christian Herrero" w:date="2018-04-03T12:36:00Z">
        <w:r>
          <w:tab/>
          <w:t>If the network receives a</w:t>
        </w:r>
        <w:r w:rsidRPr="003168A2">
          <w:t xml:space="preserve"> </w:t>
        </w:r>
      </w:ins>
      <w:ins w:id="42" w:author="Christian Herrero" w:date="2018-04-03T12:41:00Z">
        <w:r>
          <w:t>REGISTRATION</w:t>
        </w:r>
      </w:ins>
      <w:ins w:id="43" w:author="Christian Herrero" w:date="2018-04-03T12:36:00Z">
        <w:r w:rsidRPr="003168A2">
          <w:t xml:space="preserve"> REQUEST message </w:t>
        </w:r>
      </w:ins>
      <w:ins w:id="44" w:author="Christian Herrero" w:date="2018-04-03T12:41:00Z">
        <w:r>
          <w:t xml:space="preserve">indicating either </w:t>
        </w:r>
        <w:r w:rsidRPr="003168A2">
          <w:t>"</w:t>
        </w:r>
        <w:r>
          <w:t>initial</w:t>
        </w:r>
        <w:r w:rsidRPr="003168A2">
          <w:t xml:space="preserve"> </w:t>
        </w:r>
        <w:r>
          <w:t>registration</w:t>
        </w:r>
        <w:r w:rsidRPr="003168A2">
          <w:t>"</w:t>
        </w:r>
        <w:r>
          <w:t xml:space="preserve"> or </w:t>
        </w:r>
        <w:r w:rsidRPr="003168A2">
          <w:t>"</w:t>
        </w:r>
        <w:r>
          <w:t>5GS emergency registration</w:t>
        </w:r>
        <w:r w:rsidRPr="003168A2">
          <w:t>"</w:t>
        </w:r>
        <w:r>
          <w:t xml:space="preserve"> in the 5G</w:t>
        </w:r>
        <w:r w:rsidRPr="003168A2">
          <w:t xml:space="preserve">S </w:t>
        </w:r>
        <w:r>
          <w:t>r</w:t>
        </w:r>
        <w:r w:rsidRPr="00FC2F45">
          <w:t>egistration type</w:t>
        </w:r>
        <w:r w:rsidRPr="003168A2">
          <w:t xml:space="preserve"> IE </w:t>
        </w:r>
      </w:ins>
      <w:ins w:id="45" w:author="Christian Herrero" w:date="2018-04-03T12:36:00Z">
        <w:r w:rsidRPr="003168A2">
          <w:t>before the network</w:t>
        </w:r>
      </w:ins>
      <w:ins w:id="46" w:author="Christian Herrero" w:date="2018-04-03T12:42:00Z">
        <w:r>
          <w:t>-</w:t>
        </w:r>
      </w:ins>
      <w:ins w:id="47" w:author="Christian Herrero" w:date="2018-04-03T12:36:00Z">
        <w:r w:rsidRPr="003168A2">
          <w:t>initiated de</w:t>
        </w:r>
      </w:ins>
      <w:ins w:id="48" w:author="Christian Herrero" w:date="2018-04-03T12:42:00Z">
        <w:r>
          <w:t>-registration</w:t>
        </w:r>
      </w:ins>
      <w:ins w:id="49" w:author="Christian Herrero" w:date="2018-04-03T12:36:00Z">
        <w:r>
          <w:t xml:space="preserve"> procedure with de-regis</w:t>
        </w:r>
      </w:ins>
      <w:ins w:id="50" w:author="Christian Herrero" w:date="2018-04-03T12:42:00Z">
        <w:r>
          <w:t>tration</w:t>
        </w:r>
      </w:ins>
      <w:ins w:id="51" w:author="Christian Herrero" w:date="2018-04-03T12:36:00Z">
        <w:r w:rsidRPr="003168A2">
          <w:t xml:space="preserve"> type "re-</w:t>
        </w:r>
      </w:ins>
      <w:ins w:id="52" w:author="Christian Herrero" w:date="2018-04-03T12:42:00Z">
        <w:r>
          <w:t>registration</w:t>
        </w:r>
      </w:ins>
      <w:ins w:id="53" w:author="Christian Herrero" w:date="2018-04-03T12:36:00Z">
        <w:r w:rsidRPr="003168A2">
          <w:t xml:space="preserve"> required"</w:t>
        </w:r>
      </w:ins>
      <w:ins w:id="54" w:author="Christian Herrero" w:date="2018-04-03T12:44:00Z">
        <w:r>
          <w:t xml:space="preserve"> </w:t>
        </w:r>
      </w:ins>
      <w:ins w:id="55" w:author="Christian Herrero" w:date="2018-04-03T12:36:00Z">
        <w:r w:rsidRPr="003168A2">
          <w:t xml:space="preserve">has been completed, the network shall aborted </w:t>
        </w:r>
      </w:ins>
      <w:ins w:id="56" w:author="Christian Herrero" w:date="2018-04-03T12:44:00Z">
        <w:r>
          <w:t xml:space="preserve">the de-registration procedure </w:t>
        </w:r>
      </w:ins>
      <w:ins w:id="57" w:author="Christian Herrero" w:date="2018-04-03T12:36:00Z">
        <w:r w:rsidRPr="003168A2">
          <w:t xml:space="preserve">and the </w:t>
        </w:r>
      </w:ins>
      <w:ins w:id="58" w:author="Christian Herrero" w:date="2018-04-03T12:44:00Z">
        <w:r>
          <w:t xml:space="preserve">registration </w:t>
        </w:r>
      </w:ins>
      <w:ins w:id="59" w:author="Christian Herrero" w:date="2018-04-03T12:36:00Z">
        <w:r w:rsidRPr="003168A2">
          <w:t xml:space="preserve">procedure shall be progressed after the </w:t>
        </w:r>
      </w:ins>
      <w:ins w:id="60" w:author="Christian Herrero" w:date="2018-04-03T12:46:00Z">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ins>
      <w:ins w:id="61" w:author="Christian Herrero" w:date="2018-04-03T12:36:00Z">
        <w:r w:rsidRPr="003168A2">
          <w:t>have been deleted.</w:t>
        </w:r>
      </w:ins>
    </w:p>
    <w:p w:rsidR="00CB678E" w:rsidRPr="003168A2" w:rsidRDefault="00CB678E" w:rsidP="00CB678E">
      <w:pPr>
        <w:pStyle w:val="B1"/>
        <w:outlineLvl w:val="0"/>
        <w:rPr>
          <w:ins w:id="62" w:author="Christian Herrero" w:date="2018-04-03T12:36:00Z"/>
        </w:rPr>
      </w:pPr>
      <w:ins w:id="63" w:author="Christian Herrero" w:date="2018-04-03T12:36:00Z">
        <w:r w:rsidRPr="003168A2">
          <w:t>e)</w:t>
        </w:r>
        <w:r w:rsidRPr="003168A2">
          <w:tab/>
          <w:t>De</w:t>
        </w:r>
      </w:ins>
      <w:ins w:id="64" w:author="Christian Herrero" w:date="2018-04-03T12:46:00Z">
        <w:r>
          <w:t>-registration</w:t>
        </w:r>
      </w:ins>
      <w:ins w:id="65" w:author="Christian Herrero" w:date="2018-04-03T12:36:00Z">
        <w:r w:rsidRPr="003168A2">
          <w:t xml:space="preserve"> and </w:t>
        </w:r>
      </w:ins>
      <w:ins w:id="66" w:author="Christian Herrero" w:date="2018-04-03T12:46:00Z">
        <w:r>
          <w:t>registration</w:t>
        </w:r>
      </w:ins>
      <w:ins w:id="67" w:author="Christian Herrero" w:date="2018-04-03T12:36:00Z">
        <w:r w:rsidRPr="003168A2">
          <w:t xml:space="preserve"> procedure </w:t>
        </w:r>
      </w:ins>
      <w:ins w:id="68" w:author="Christian Herrero" w:date="2018-04-03T12:46:00Z">
        <w:r>
          <w:t>for mobility and periodic registration update</w:t>
        </w:r>
        <w:r w:rsidRPr="003168A2">
          <w:t xml:space="preserve"> </w:t>
        </w:r>
      </w:ins>
      <w:ins w:id="69" w:author="Christian Herrero" w:date="2018-04-03T12:36:00Z">
        <w:r w:rsidRPr="003168A2">
          <w:t>collision</w:t>
        </w:r>
      </w:ins>
    </w:p>
    <w:p w:rsidR="00CB678E" w:rsidRPr="003168A2" w:rsidRDefault="00CB678E" w:rsidP="00CB678E">
      <w:pPr>
        <w:pStyle w:val="B1"/>
        <w:rPr>
          <w:ins w:id="70" w:author="Christian Herrero" w:date="2018-04-03T12:36:00Z"/>
        </w:rPr>
      </w:pPr>
      <w:ins w:id="71" w:author="Christian Herrero" w:date="2018-04-03T12:36:00Z">
        <w:r w:rsidRPr="003168A2">
          <w:tab/>
        </w:r>
      </w:ins>
      <w:ins w:id="72" w:author="Christian Herrero" w:date="2018-04-19T12:29:00Z">
        <w:r w:rsidR="00E8205D">
          <w:t xml:space="preserve">If the network </w:t>
        </w:r>
      </w:ins>
      <w:ins w:id="73" w:author="Christian Herrero" w:date="2018-04-19T12:31:00Z">
        <w:r w:rsidR="00E8205D">
          <w:t>sent</w:t>
        </w:r>
      </w:ins>
      <w:bookmarkStart w:id="74" w:name="_GoBack"/>
      <w:bookmarkEnd w:id="74"/>
      <w:ins w:id="75" w:author="Christian Herrero" w:date="2018-04-19T12:29:00Z">
        <w:r w:rsidR="00E8205D">
          <w:t xml:space="preserve"> a</w:t>
        </w:r>
        <w:r w:rsidR="00E8205D" w:rsidRPr="003168A2">
          <w:t xml:space="preserve"> </w:t>
        </w:r>
      </w:ins>
      <w:ins w:id="76" w:author="Christian Herrero" w:date="2018-04-19T12:30:00Z">
        <w:r w:rsidR="00E8205D">
          <w:t>DE</w:t>
        </w:r>
      </w:ins>
      <w:ins w:id="77" w:author="Christian Herrero" w:date="2018-04-19T12:29:00Z">
        <w:r w:rsidR="00E8205D">
          <w:t>REGISTRATION</w:t>
        </w:r>
        <w:r w:rsidR="00E8205D" w:rsidRPr="003168A2">
          <w:t xml:space="preserve"> REQUEST message </w:t>
        </w:r>
        <w:r w:rsidR="00E8205D">
          <w:t>indicating</w:t>
        </w:r>
        <w:r w:rsidR="00E8205D" w:rsidRPr="003168A2">
          <w:rPr>
            <w:rFonts w:hint="eastAsia"/>
            <w:lang w:eastAsia="ko-KR"/>
          </w:rPr>
          <w:t xml:space="preserve"> </w:t>
        </w:r>
      </w:ins>
      <w:ins w:id="78" w:author="Christian Herrero" w:date="2018-04-03T12:36:00Z">
        <w:r w:rsidRPr="003168A2">
          <w:rPr>
            <w:lang w:eastAsia="ko-KR"/>
          </w:rPr>
          <w:t>"</w:t>
        </w:r>
        <w:r w:rsidRPr="003168A2">
          <w:rPr>
            <w:rFonts w:hint="eastAsia"/>
            <w:lang w:eastAsia="ko-KR"/>
          </w:rPr>
          <w:t>re-</w:t>
        </w:r>
      </w:ins>
      <w:ins w:id="79" w:author="Christian Herrero" w:date="2018-04-03T12:47:00Z">
        <w:r>
          <w:rPr>
            <w:lang w:eastAsia="ko-KR"/>
          </w:rPr>
          <w:t>registration</w:t>
        </w:r>
      </w:ins>
      <w:ins w:id="80" w:author="Christian Herrero" w:date="2018-04-03T12:36:00Z">
        <w:r w:rsidRPr="003168A2">
          <w:rPr>
            <w:rFonts w:hint="eastAsia"/>
            <w:lang w:eastAsia="ko-KR"/>
          </w:rPr>
          <w:t xml:space="preserve"> required</w:t>
        </w:r>
        <w:r w:rsidRPr="003168A2">
          <w:rPr>
            <w:lang w:eastAsia="ko-KR"/>
          </w:rPr>
          <w:t>"</w:t>
        </w:r>
      </w:ins>
      <w:ins w:id="81" w:author="Christian Herrero" w:date="2018-04-19T12:30:00Z">
        <w:r w:rsidR="00E8205D">
          <w:rPr>
            <w:lang w:eastAsia="ko-KR"/>
          </w:rPr>
          <w:t xml:space="preserve"> in the </w:t>
        </w:r>
        <w:r w:rsidR="00E8205D" w:rsidRPr="003168A2">
          <w:rPr>
            <w:lang w:eastAsia="ko-KR"/>
          </w:rPr>
          <w:t>D</w:t>
        </w:r>
        <w:r w:rsidR="00E8205D" w:rsidRPr="003168A2">
          <w:rPr>
            <w:rFonts w:hint="eastAsia"/>
            <w:lang w:eastAsia="ko-KR"/>
          </w:rPr>
          <w:t>e</w:t>
        </w:r>
        <w:r w:rsidR="00E8205D">
          <w:rPr>
            <w:lang w:eastAsia="ko-KR"/>
          </w:rPr>
          <w:t>-registration</w:t>
        </w:r>
        <w:r w:rsidR="00E8205D" w:rsidRPr="003168A2">
          <w:rPr>
            <w:rFonts w:hint="eastAsia"/>
            <w:lang w:eastAsia="ko-KR"/>
          </w:rPr>
          <w:t xml:space="preserve"> type IE</w:t>
        </w:r>
      </w:ins>
      <w:ins w:id="82" w:author="Christian Herrero" w:date="2018-04-03T12:36:00Z">
        <w:r w:rsidRPr="003168A2">
          <w:rPr>
            <w:rFonts w:hint="eastAsia"/>
            <w:lang w:eastAsia="ko-KR"/>
          </w:rPr>
          <w:t xml:space="preserve"> and</w:t>
        </w:r>
        <w:r w:rsidRPr="003168A2">
          <w:t xml:space="preserve"> the network receives a </w:t>
        </w:r>
      </w:ins>
      <w:ins w:id="83" w:author="Christian Herrero" w:date="2018-04-03T12:47:00Z">
        <w:r>
          <w:t>REGISTRATION</w:t>
        </w:r>
      </w:ins>
      <w:ins w:id="84" w:author="Christian Herrero" w:date="2018-04-03T12:36:00Z">
        <w:r w:rsidRPr="003168A2">
          <w:t xml:space="preserve"> REQUEST message </w:t>
        </w:r>
      </w:ins>
      <w:ins w:id="85" w:author="Christian Herrero" w:date="2018-04-03T12:48:00Z">
        <w:r>
          <w:t xml:space="preserve">indicating either </w:t>
        </w:r>
        <w:r w:rsidRPr="003168A2">
          <w:t>"</w:t>
        </w:r>
        <w:r w:rsidRPr="00452163">
          <w:t>mobility registration updating</w:t>
        </w:r>
        <w:r w:rsidRPr="003168A2">
          <w:t>"</w:t>
        </w:r>
        <w:r>
          <w:t xml:space="preserve"> or </w:t>
        </w:r>
        <w:r w:rsidRPr="003168A2">
          <w:t>"</w:t>
        </w:r>
        <w:r w:rsidRPr="00452163">
          <w:t>mobility registration updating</w:t>
        </w:r>
        <w:r w:rsidRPr="003168A2">
          <w:t>"</w:t>
        </w:r>
        <w:r>
          <w:t xml:space="preserve"> in the 5G</w:t>
        </w:r>
        <w:r w:rsidRPr="003168A2">
          <w:t xml:space="preserve">S </w:t>
        </w:r>
        <w:r>
          <w:t>r</w:t>
        </w:r>
        <w:r w:rsidRPr="00FC2F45">
          <w:t>egistration type</w:t>
        </w:r>
        <w:r w:rsidRPr="003168A2">
          <w:t xml:space="preserve"> IE </w:t>
        </w:r>
      </w:ins>
      <w:ins w:id="86" w:author="Christian Herrero" w:date="2018-04-03T12:36:00Z">
        <w:r w:rsidRPr="003168A2">
          <w:t>before the network</w:t>
        </w:r>
      </w:ins>
      <w:ins w:id="87" w:author="Christian Herrero" w:date="2018-04-03T12:49:00Z">
        <w:r>
          <w:t>-</w:t>
        </w:r>
      </w:ins>
      <w:ins w:id="88" w:author="Christian Herrero" w:date="2018-04-03T12:36:00Z">
        <w:r>
          <w:t>initiated de-</w:t>
        </w:r>
        <w:proofErr w:type="spellStart"/>
        <w:r>
          <w:t>registation</w:t>
        </w:r>
        <w:proofErr w:type="spellEnd"/>
        <w:r w:rsidRPr="003168A2">
          <w:t xml:space="preserve"> procedur</w:t>
        </w:r>
        <w:r>
          <w:t>e has been completed, the de-registration</w:t>
        </w:r>
        <w:r w:rsidRPr="003168A2">
          <w:t xml:space="preserve"> procedure shall be progressed, i.e. the </w:t>
        </w:r>
      </w:ins>
      <w:ins w:id="89" w:author="Christian Herrero" w:date="2018-04-03T12:49:00Z">
        <w:r>
          <w:t>REGISTRATION</w:t>
        </w:r>
      </w:ins>
      <w:ins w:id="90" w:author="Christian Herrero" w:date="2018-04-03T12:36:00Z">
        <w:r w:rsidRPr="003168A2">
          <w:t xml:space="preserve"> REQUEST message shall be ignored.</w:t>
        </w:r>
      </w:ins>
    </w:p>
    <w:p w:rsidR="00CB678E" w:rsidRPr="003168A2" w:rsidRDefault="00CB678E" w:rsidP="00CB678E">
      <w:pPr>
        <w:pStyle w:val="B1"/>
        <w:outlineLvl w:val="0"/>
        <w:rPr>
          <w:ins w:id="91" w:author="Christian Herrero" w:date="2018-04-03T12:36:00Z"/>
        </w:rPr>
      </w:pPr>
      <w:ins w:id="92" w:author="Christian Herrero" w:date="2018-04-03T12:36:00Z">
        <w:r w:rsidRPr="003168A2">
          <w:t>f)</w:t>
        </w:r>
        <w:r w:rsidRPr="003168A2">
          <w:tab/>
          <w:t>De</w:t>
        </w:r>
      </w:ins>
      <w:ins w:id="93" w:author="Christian Herrero" w:date="2018-04-03T12:49:00Z">
        <w:r w:rsidR="004B62D6">
          <w:t>-registration</w:t>
        </w:r>
      </w:ins>
      <w:ins w:id="94" w:author="Christian Herrero" w:date="2018-04-03T12:36:00Z">
        <w:r w:rsidRPr="003168A2">
          <w:t xml:space="preserve"> and service request procedure collision</w:t>
        </w:r>
      </w:ins>
    </w:p>
    <w:p w:rsidR="00CB678E" w:rsidRDefault="00CB678E" w:rsidP="00CB678E">
      <w:pPr>
        <w:pStyle w:val="B1"/>
        <w:rPr>
          <w:ins w:id="95" w:author="Christian Herrero" w:date="2018-04-03T12:36:00Z"/>
        </w:rPr>
      </w:pPr>
      <w:ins w:id="96" w:author="Christian Herrero" w:date="2018-04-03T12:36:00Z">
        <w:r w:rsidRPr="003168A2">
          <w:tab/>
          <w:t>If the network receives a SERVICE REQUEST message before the network</w:t>
        </w:r>
      </w:ins>
      <w:ins w:id="97" w:author="Christian Herrero" w:date="2018-04-03T12:49:00Z">
        <w:r w:rsidR="004B62D6">
          <w:t>-</w:t>
        </w:r>
      </w:ins>
      <w:ins w:id="98" w:author="Christian Herrero" w:date="2018-04-03T12:36:00Z">
        <w:r w:rsidRPr="003168A2">
          <w:t xml:space="preserve">initiated </w:t>
        </w:r>
        <w:proofErr w:type="spellStart"/>
        <w:r w:rsidRPr="003168A2">
          <w:t>det</w:t>
        </w:r>
      </w:ins>
      <w:proofErr w:type="spellEnd"/>
      <w:ins w:id="99" w:author="Christian Herrero" w:date="2018-04-03T12:50:00Z">
        <w:r w:rsidR="004B62D6">
          <w:t>-registration</w:t>
        </w:r>
      </w:ins>
      <w:ins w:id="100" w:author="Christian Herrero" w:date="2018-04-03T12:36:00Z">
        <w:r w:rsidRPr="003168A2">
          <w:t xml:space="preserve"> procedure has been completed</w:t>
        </w:r>
        <w:r>
          <w:rPr>
            <w:rFonts w:hint="eastAsia"/>
            <w:lang w:eastAsia="zh-CN"/>
          </w:rPr>
          <w:t xml:space="preserve"> (e.g. the DE</w:t>
        </w:r>
      </w:ins>
      <w:ins w:id="101" w:author="Christian Herrero" w:date="2018-04-03T12:50:00Z">
        <w:r w:rsidR="004B62D6">
          <w:rPr>
            <w:lang w:eastAsia="zh-CN"/>
          </w:rPr>
          <w:t>REGISTRATION</w:t>
        </w:r>
      </w:ins>
      <w:ins w:id="102" w:author="Christian Herrero" w:date="2018-04-03T12:36:00Z">
        <w:r>
          <w:rPr>
            <w:rFonts w:hint="eastAsia"/>
            <w:lang w:eastAsia="zh-CN"/>
          </w:rPr>
          <w:t xml:space="preserve"> REQUEST message is pending to be sent to the UE)</w:t>
        </w:r>
        <w:r>
          <w:rPr>
            <w:rFonts w:hint="eastAsia"/>
            <w:lang w:eastAsia="zh-TW"/>
          </w:rPr>
          <w:t xml:space="preserve"> and the DE</w:t>
        </w:r>
      </w:ins>
      <w:ins w:id="103" w:author="Christian Herrero" w:date="2018-04-03T12:50:00Z">
        <w:r w:rsidR="004B62D6">
          <w:rPr>
            <w:lang w:eastAsia="zh-TW"/>
          </w:rPr>
          <w:t>REGISTRATION</w:t>
        </w:r>
      </w:ins>
      <w:ins w:id="104" w:author="Christian Herrero" w:date="2018-04-03T12:36:00Z">
        <w:r>
          <w:rPr>
            <w:rFonts w:hint="eastAsia"/>
            <w:lang w:eastAsia="zh-TW"/>
          </w:rPr>
          <w:t xml:space="preserve"> REQUEST contains </w:t>
        </w:r>
        <w:r>
          <w:rPr>
            <w:lang w:eastAsia="ko-KR"/>
          </w:rPr>
          <w:t>de</w:t>
        </w:r>
      </w:ins>
      <w:ins w:id="105" w:author="Christian Herrero" w:date="2018-04-03T12:50:00Z">
        <w:r w:rsidR="004B62D6">
          <w:rPr>
            <w:lang w:eastAsia="ko-KR"/>
          </w:rPr>
          <w:t>-registration</w:t>
        </w:r>
      </w:ins>
      <w:ins w:id="106" w:author="Christian Herrero" w:date="2018-04-03T12:36:00Z">
        <w:r>
          <w:rPr>
            <w:lang w:eastAsia="ko-KR"/>
          </w:rPr>
          <w:t xml:space="preserve"> type </w:t>
        </w:r>
        <w:r w:rsidRPr="003168A2">
          <w:rPr>
            <w:lang w:eastAsia="ko-KR"/>
          </w:rPr>
          <w:t>"</w:t>
        </w:r>
        <w:r w:rsidRPr="003168A2">
          <w:rPr>
            <w:rFonts w:hint="eastAsia"/>
            <w:lang w:eastAsia="ko-KR"/>
          </w:rPr>
          <w:t>re-</w:t>
        </w:r>
      </w:ins>
      <w:ins w:id="107" w:author="Christian Herrero" w:date="2018-04-19T12:28:00Z">
        <w:r w:rsidR="00E8205D">
          <w:rPr>
            <w:lang w:eastAsia="ko-KR"/>
          </w:rPr>
          <w:t>registration</w:t>
        </w:r>
      </w:ins>
      <w:ins w:id="108" w:author="Christian Herrero" w:date="2018-04-03T12:36:00Z">
        <w:r w:rsidRPr="003168A2">
          <w:rPr>
            <w:rFonts w:hint="eastAsia"/>
            <w:lang w:eastAsia="ko-KR"/>
          </w:rPr>
          <w:t xml:space="preserve"> required</w:t>
        </w:r>
        <w:r w:rsidRPr="003168A2">
          <w:rPr>
            <w:lang w:eastAsia="ko-KR"/>
          </w:rPr>
          <w:t>"</w:t>
        </w:r>
        <w:r>
          <w:rPr>
            <w:rFonts w:hint="eastAsia"/>
            <w:lang w:eastAsia="zh-TW"/>
          </w:rPr>
          <w:t>, the network shall progress the de</w:t>
        </w:r>
      </w:ins>
      <w:ins w:id="109" w:author="Christian Herrero" w:date="2018-04-03T12:50:00Z">
        <w:r w:rsidR="004B62D6">
          <w:rPr>
            <w:lang w:eastAsia="zh-TW"/>
          </w:rPr>
          <w:t>-registration</w:t>
        </w:r>
      </w:ins>
      <w:ins w:id="110" w:author="Christian Herrero" w:date="2018-04-03T12:36:00Z">
        <w:r>
          <w:rPr>
            <w:rFonts w:hint="eastAsia"/>
            <w:lang w:eastAsia="zh-TW"/>
          </w:rPr>
          <w:t xml:space="preserve"> </w:t>
        </w:r>
        <w:r>
          <w:rPr>
            <w:lang w:eastAsia="zh-TW"/>
          </w:rPr>
          <w:t>procedure</w:t>
        </w:r>
        <w:r w:rsidRPr="003168A2">
          <w:t>.</w:t>
        </w:r>
      </w:ins>
    </w:p>
    <w:p w:rsidR="00CB678E" w:rsidDel="00CB678E" w:rsidRDefault="00CB678E" w:rsidP="00CB678E">
      <w:pPr>
        <w:pStyle w:val="EditorsNote"/>
        <w:rPr>
          <w:del w:id="111" w:author="Christian Herrero" w:date="2018-04-03T12:35:00Z"/>
        </w:rPr>
      </w:pPr>
      <w:del w:id="112" w:author="Christian Herrero" w:date="2018-04-03T12:35:00Z">
        <w:r w:rsidRPr="00FF1309" w:rsidDel="00CB678E">
          <w:rPr>
            <w:rFonts w:hint="eastAsia"/>
          </w:rPr>
          <w:delText>Editor</w:delText>
        </w:r>
        <w:r w:rsidDel="00CB678E">
          <w:delText>'</w:delText>
        </w:r>
        <w:r w:rsidRPr="00FF1309" w:rsidDel="00CB678E">
          <w:rPr>
            <w:rFonts w:hint="eastAsia"/>
          </w:rPr>
          <w:delText xml:space="preserve">s </w:delText>
        </w:r>
        <w:r w:rsidRPr="00FF1309" w:rsidDel="00CB678E">
          <w:delText>note</w:delText>
        </w:r>
        <w:r w:rsidRPr="00FF1309" w:rsidDel="00CB678E">
          <w:rPr>
            <w:rFonts w:hint="eastAsia"/>
          </w:rPr>
          <w:delText>:</w:delText>
        </w:r>
        <w:r w:rsidDel="00CB678E">
          <w:tab/>
          <w:delText>Abnormal cases in the network are</w:delText>
        </w:r>
        <w:r w:rsidRPr="0029118D" w:rsidDel="00CB678E">
          <w:delText xml:space="preserv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3A9" w:rsidRDefault="002C43A9">
      <w:r>
        <w:separator/>
      </w:r>
    </w:p>
  </w:endnote>
  <w:endnote w:type="continuationSeparator" w:id="0">
    <w:p w:rsidR="002C43A9" w:rsidRDefault="002C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3A9" w:rsidRDefault="002C43A9">
      <w:r>
        <w:separator/>
      </w:r>
    </w:p>
  </w:footnote>
  <w:footnote w:type="continuationSeparator" w:id="0">
    <w:p w:rsidR="002C43A9" w:rsidRDefault="002C4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C43A9"/>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55BFD"/>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B62D6"/>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D34F3"/>
    <w:rsid w:val="008D3D6F"/>
    <w:rsid w:val="008D5124"/>
    <w:rsid w:val="008E448A"/>
    <w:rsid w:val="008F33A2"/>
    <w:rsid w:val="008F4D64"/>
    <w:rsid w:val="008F647C"/>
    <w:rsid w:val="008F686C"/>
    <w:rsid w:val="00914F27"/>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529"/>
    <w:rsid w:val="00B26954"/>
    <w:rsid w:val="00B46356"/>
    <w:rsid w:val="00B545EE"/>
    <w:rsid w:val="00B5581D"/>
    <w:rsid w:val="00B60C5A"/>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B678E"/>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0740"/>
    <w:rsid w:val="00E7234B"/>
    <w:rsid w:val="00E77EE1"/>
    <w:rsid w:val="00E81BF9"/>
    <w:rsid w:val="00E8205D"/>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4A9B"/>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3</cp:revision>
  <cp:lastPrinted>1899-12-31T23:00:00Z</cp:lastPrinted>
  <dcterms:created xsi:type="dcterms:W3CDTF">2018-04-19T10:26:00Z</dcterms:created>
  <dcterms:modified xsi:type="dcterms:W3CDTF">2018-04-19T10:31:00Z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1523928019</vt:lpwstr>
  </property>
</Properties>
</file>