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2FD" w:rsidRDefault="00E412FD" w:rsidP="00E412FD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B65272">
        <w:rPr>
          <w:b/>
          <w:noProof/>
          <w:sz w:val="24"/>
        </w:rPr>
        <w:t>10</w:t>
      </w:r>
      <w:r w:rsidR="009B1144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C1-1</w:t>
      </w:r>
      <w:r w:rsidR="00960F9E">
        <w:rPr>
          <w:b/>
          <w:noProof/>
          <w:sz w:val="28"/>
        </w:rPr>
        <w:t>7</w:t>
      </w:r>
      <w:r w:rsidR="007A5F26">
        <w:rPr>
          <w:b/>
          <w:noProof/>
          <w:sz w:val="28"/>
        </w:rPr>
        <w:t>4182</w:t>
      </w:r>
    </w:p>
    <w:p w:rsidR="00E412FD" w:rsidRDefault="009B1144" w:rsidP="00E412FD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Kochi (India), 23-27 October </w:t>
      </w:r>
      <w:r w:rsidR="006C7281">
        <w:rPr>
          <w:b/>
          <w:noProof/>
          <w:sz w:val="24"/>
        </w:rPr>
        <w:t>2</w:t>
      </w:r>
      <w:r w:rsidR="00960F9E">
        <w:rPr>
          <w:b/>
          <w:noProof/>
          <w:sz w:val="24"/>
        </w:rPr>
        <w:t>017</w:t>
      </w:r>
    </w:p>
    <w:p w:rsidR="00CD2478" w:rsidRDefault="00CD2478" w:rsidP="00CD2478">
      <w:pPr>
        <w:rPr>
          <w:rFonts w:ascii="Arial" w:hAnsi="Arial" w:cs="Arial"/>
          <w:b/>
          <w:bCs/>
        </w:rPr>
      </w:pP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F5264E">
        <w:rPr>
          <w:rFonts w:ascii="Arial" w:hAnsi="Arial" w:cs="Arial"/>
          <w:b/>
          <w:bCs/>
        </w:rPr>
        <w:t>Huawei, HiSilicon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1C25B4">
        <w:rPr>
          <w:rFonts w:ascii="Arial" w:hAnsi="Arial" w:cs="Arial"/>
          <w:b/>
          <w:bCs/>
        </w:rPr>
        <w:t>P</w:t>
      </w:r>
      <w:r w:rsidR="00F5264E">
        <w:rPr>
          <w:rFonts w:ascii="Arial" w:hAnsi="Arial" w:cs="Arial"/>
          <w:b/>
          <w:bCs/>
        </w:rPr>
        <w:t>roposed skeleton for TS 24.501</w:t>
      </w:r>
    </w:p>
    <w:p w:rsidR="00CD2478" w:rsidRPr="00F5264E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F5264E">
        <w:rPr>
          <w:rFonts w:ascii="Arial" w:hAnsi="Arial" w:cs="Arial"/>
          <w:b/>
          <w:bCs/>
          <w:lang w:val="sv-SE"/>
        </w:rPr>
        <w:t>Spec:</w:t>
      </w:r>
      <w:r w:rsidRPr="00F5264E">
        <w:rPr>
          <w:rFonts w:ascii="Arial" w:hAnsi="Arial" w:cs="Arial"/>
          <w:b/>
          <w:bCs/>
          <w:lang w:val="sv-SE"/>
        </w:rPr>
        <w:tab/>
        <w:t xml:space="preserve">3GPP </w:t>
      </w:r>
      <w:r w:rsidR="005E4909" w:rsidRPr="00F5264E">
        <w:rPr>
          <w:rFonts w:ascii="Arial" w:hAnsi="Arial" w:cs="Arial"/>
          <w:b/>
          <w:bCs/>
          <w:lang w:val="sv-SE"/>
        </w:rPr>
        <w:t>TR</w:t>
      </w:r>
      <w:r w:rsidRPr="00F5264E">
        <w:rPr>
          <w:rFonts w:ascii="Arial" w:hAnsi="Arial" w:cs="Arial"/>
          <w:b/>
          <w:bCs/>
          <w:lang w:val="sv-SE"/>
        </w:rPr>
        <w:t xml:space="preserve"> </w:t>
      </w:r>
      <w:r w:rsidR="00F5264E" w:rsidRPr="00F5264E">
        <w:rPr>
          <w:rFonts w:ascii="Arial" w:hAnsi="Arial" w:cs="Arial"/>
          <w:b/>
          <w:bCs/>
          <w:lang w:val="sv-SE"/>
        </w:rPr>
        <w:t>24.501</w:t>
      </w:r>
    </w:p>
    <w:p w:rsidR="00CD2478" w:rsidRPr="00F5264E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F5264E">
        <w:rPr>
          <w:rFonts w:ascii="Arial" w:hAnsi="Arial" w:cs="Arial"/>
          <w:b/>
          <w:bCs/>
          <w:lang w:val="sv-SE"/>
        </w:rPr>
        <w:t>Agenda item:</w:t>
      </w:r>
      <w:r w:rsidRPr="00F5264E">
        <w:rPr>
          <w:rFonts w:ascii="Arial" w:hAnsi="Arial" w:cs="Arial"/>
          <w:b/>
          <w:bCs/>
          <w:lang w:val="sv-SE"/>
        </w:rPr>
        <w:tab/>
      </w:r>
      <w:r w:rsidR="00F5264E" w:rsidRPr="00F5264E">
        <w:rPr>
          <w:rFonts w:ascii="Arial" w:hAnsi="Arial" w:cs="Arial"/>
          <w:b/>
          <w:bCs/>
          <w:lang w:val="sv-SE"/>
        </w:rPr>
        <w:t>15.2.1.1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Agreement</w:t>
      </w:r>
    </w:p>
    <w:p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CD2478" w:rsidRDefault="00F5264E" w:rsidP="00CD2478">
      <w:pPr>
        <w:rPr>
          <w:noProof/>
          <w:lang w:val="fr-FR"/>
        </w:rPr>
      </w:pPr>
      <w:r>
        <w:rPr>
          <w:noProof/>
          <w:lang w:val="fr-FR"/>
        </w:rPr>
        <w:t>A new TS 24.501 has been assigned on</w:t>
      </w:r>
      <w:r>
        <w:t xml:space="preserve"> </w:t>
      </w:r>
      <w:r w:rsidRPr="00F5264E">
        <w:rPr>
          <w:rFonts w:ascii="Arial" w:hAnsi="Arial" w:cs="Arial"/>
          <w:bCs/>
        </w:rPr>
        <w:t>"</w:t>
      </w:r>
      <w:r>
        <w:t>N</w:t>
      </w:r>
      <w:r w:rsidRPr="0072396C">
        <w:t>on-Access-Stratum (NAS) protocol</w:t>
      </w:r>
      <w:r>
        <w:t xml:space="preserve"> </w:t>
      </w:r>
      <w:r w:rsidRPr="0072396C">
        <w:t>for 5G System (5GS)</w:t>
      </w:r>
      <w:r>
        <w:t>; Stage 3</w:t>
      </w:r>
      <w:r w:rsidRPr="00F5264E">
        <w:rPr>
          <w:rFonts w:ascii="Arial" w:hAnsi="Arial" w:cs="Arial"/>
          <w:bCs/>
        </w:rPr>
        <w:t>"</w:t>
      </w:r>
      <w:r>
        <w:t>.</w:t>
      </w:r>
    </w:p>
    <w:p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:rsidR="00CD2478" w:rsidRPr="008A5E86" w:rsidRDefault="00F5264E" w:rsidP="00CD2478">
      <w:pPr>
        <w:rPr>
          <w:noProof/>
          <w:lang w:val="en-US"/>
        </w:rPr>
      </w:pPr>
      <w:r>
        <w:rPr>
          <w:noProof/>
          <w:lang w:val="en-US"/>
        </w:rPr>
        <w:t>A skeleton for the new TS 24.501 needs to be provided.</w:t>
      </w:r>
    </w:p>
    <w:p w:rsidR="00CD2478" w:rsidRDefault="00F5264E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="00CD2478" w:rsidRPr="00CD2478">
        <w:rPr>
          <w:b/>
          <w:noProof/>
          <w:lang w:val="fr-FR"/>
        </w:rPr>
        <w:t xml:space="preserve">. </w:t>
      </w:r>
      <w:r w:rsidR="00CD2478">
        <w:rPr>
          <w:b/>
          <w:noProof/>
          <w:lang w:val="fr-FR"/>
        </w:rPr>
        <w:t>Proposal</w:t>
      </w:r>
    </w:p>
    <w:p w:rsidR="00CD2478" w:rsidRPr="008A5E86" w:rsidRDefault="008A5E86" w:rsidP="00CD2478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 xml:space="preserve">e </w:t>
      </w:r>
      <w:r w:rsidR="00F5264E">
        <w:t>attached document which is the proposed skeleton for TS 24.501</w:t>
      </w:r>
      <w:r>
        <w:rPr>
          <w:noProof/>
          <w:lang w:val="en-US"/>
        </w:rPr>
        <w:t>.</w:t>
      </w:r>
    </w:p>
    <w:p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sectPr w:rsidR="00CD2478" w:rsidRPr="008A5E86" w:rsidSect="00447C2C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4E64" w:rsidRDefault="00954E64">
      <w:r>
        <w:separator/>
      </w:r>
    </w:p>
  </w:endnote>
  <w:endnote w:type="continuationSeparator" w:id="0">
    <w:p w:rsidR="00954E64" w:rsidRDefault="00954E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4E64" w:rsidRDefault="00954E64">
      <w:r>
        <w:separator/>
      </w:r>
    </w:p>
  </w:footnote>
  <w:footnote w:type="continuationSeparator" w:id="0">
    <w:p w:rsidR="00954E64" w:rsidRDefault="00954E6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225A" w:rsidRDefault="0020225A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proofState w:spelling="clean" w:grammar="clean"/>
  <w:attachedTemplate r:id="rId1"/>
  <w:stylePaneFormatFilter w:val="3F01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9218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E4A"/>
    <w:rsid w:val="00022E4A"/>
    <w:rsid w:val="00043883"/>
    <w:rsid w:val="000B6310"/>
    <w:rsid w:val="000C6598"/>
    <w:rsid w:val="000F73CB"/>
    <w:rsid w:val="000F76CD"/>
    <w:rsid w:val="00107AAB"/>
    <w:rsid w:val="0012798E"/>
    <w:rsid w:val="0013504C"/>
    <w:rsid w:val="001553AD"/>
    <w:rsid w:val="0016030E"/>
    <w:rsid w:val="00166369"/>
    <w:rsid w:val="001C25B4"/>
    <w:rsid w:val="001D6808"/>
    <w:rsid w:val="001E41F3"/>
    <w:rsid w:val="001E5A1C"/>
    <w:rsid w:val="001F6C9D"/>
    <w:rsid w:val="0020225A"/>
    <w:rsid w:val="002100CD"/>
    <w:rsid w:val="00210E61"/>
    <w:rsid w:val="00212FF7"/>
    <w:rsid w:val="00232D54"/>
    <w:rsid w:val="00242DA0"/>
    <w:rsid w:val="00247FAF"/>
    <w:rsid w:val="00262BAD"/>
    <w:rsid w:val="00275D12"/>
    <w:rsid w:val="002769F4"/>
    <w:rsid w:val="002B1F0E"/>
    <w:rsid w:val="002B38EA"/>
    <w:rsid w:val="00332BBF"/>
    <w:rsid w:val="00347CAD"/>
    <w:rsid w:val="00370766"/>
    <w:rsid w:val="003E29EF"/>
    <w:rsid w:val="003F00E8"/>
    <w:rsid w:val="004120CD"/>
    <w:rsid w:val="00424B44"/>
    <w:rsid w:val="00427BF4"/>
    <w:rsid w:val="00436BAB"/>
    <w:rsid w:val="00447C2C"/>
    <w:rsid w:val="004543B0"/>
    <w:rsid w:val="004818B1"/>
    <w:rsid w:val="00486FED"/>
    <w:rsid w:val="0049014B"/>
    <w:rsid w:val="0049211E"/>
    <w:rsid w:val="0049670D"/>
    <w:rsid w:val="004A6CE2"/>
    <w:rsid w:val="004E592F"/>
    <w:rsid w:val="0050780D"/>
    <w:rsid w:val="00525DE5"/>
    <w:rsid w:val="005660BD"/>
    <w:rsid w:val="00567FC9"/>
    <w:rsid w:val="0058703A"/>
    <w:rsid w:val="005A3F92"/>
    <w:rsid w:val="005B5D33"/>
    <w:rsid w:val="005C1635"/>
    <w:rsid w:val="005D5305"/>
    <w:rsid w:val="005E2C44"/>
    <w:rsid w:val="005E4909"/>
    <w:rsid w:val="005E658C"/>
    <w:rsid w:val="00600DC4"/>
    <w:rsid w:val="00607CA1"/>
    <w:rsid w:val="0061797E"/>
    <w:rsid w:val="00642835"/>
    <w:rsid w:val="00644B6A"/>
    <w:rsid w:val="0065003E"/>
    <w:rsid w:val="00681DA1"/>
    <w:rsid w:val="006A0945"/>
    <w:rsid w:val="006A0FAB"/>
    <w:rsid w:val="006C7281"/>
    <w:rsid w:val="006D4207"/>
    <w:rsid w:val="006E21FB"/>
    <w:rsid w:val="007010B6"/>
    <w:rsid w:val="00713847"/>
    <w:rsid w:val="00722FA4"/>
    <w:rsid w:val="007479F4"/>
    <w:rsid w:val="007A4A08"/>
    <w:rsid w:val="007A5438"/>
    <w:rsid w:val="007A5F26"/>
    <w:rsid w:val="007B4183"/>
    <w:rsid w:val="007B512A"/>
    <w:rsid w:val="007C2097"/>
    <w:rsid w:val="007C3964"/>
    <w:rsid w:val="007E0DCE"/>
    <w:rsid w:val="00800104"/>
    <w:rsid w:val="00817868"/>
    <w:rsid w:val="00843C3D"/>
    <w:rsid w:val="0085467E"/>
    <w:rsid w:val="00856B98"/>
    <w:rsid w:val="00870EE7"/>
    <w:rsid w:val="00881AEE"/>
    <w:rsid w:val="008875E1"/>
    <w:rsid w:val="008A0451"/>
    <w:rsid w:val="008A5E86"/>
    <w:rsid w:val="008B1118"/>
    <w:rsid w:val="008B3DB0"/>
    <w:rsid w:val="008E448A"/>
    <w:rsid w:val="008F33A2"/>
    <w:rsid w:val="008F647C"/>
    <w:rsid w:val="008F686C"/>
    <w:rsid w:val="00906703"/>
    <w:rsid w:val="00954E64"/>
    <w:rsid w:val="00957D6A"/>
    <w:rsid w:val="00960F9E"/>
    <w:rsid w:val="009937EF"/>
    <w:rsid w:val="009947C8"/>
    <w:rsid w:val="009B1144"/>
    <w:rsid w:val="009C61B9"/>
    <w:rsid w:val="009E3297"/>
    <w:rsid w:val="009F7FF6"/>
    <w:rsid w:val="00A3669C"/>
    <w:rsid w:val="00A47E70"/>
    <w:rsid w:val="00A823B2"/>
    <w:rsid w:val="00A8322D"/>
    <w:rsid w:val="00A96549"/>
    <w:rsid w:val="00AB6534"/>
    <w:rsid w:val="00AD2965"/>
    <w:rsid w:val="00AD384E"/>
    <w:rsid w:val="00AD7C25"/>
    <w:rsid w:val="00B05B9E"/>
    <w:rsid w:val="00B258BB"/>
    <w:rsid w:val="00B46356"/>
    <w:rsid w:val="00B65272"/>
    <w:rsid w:val="00B66D06"/>
    <w:rsid w:val="00B754CE"/>
    <w:rsid w:val="00B8024E"/>
    <w:rsid w:val="00B95BA0"/>
    <w:rsid w:val="00B95BC8"/>
    <w:rsid w:val="00BA30F8"/>
    <w:rsid w:val="00BA6456"/>
    <w:rsid w:val="00BB5DFC"/>
    <w:rsid w:val="00BD279D"/>
    <w:rsid w:val="00C123D3"/>
    <w:rsid w:val="00C21836"/>
    <w:rsid w:val="00C35B9B"/>
    <w:rsid w:val="00C37213"/>
    <w:rsid w:val="00C524DD"/>
    <w:rsid w:val="00C953E5"/>
    <w:rsid w:val="00C95985"/>
    <w:rsid w:val="00C96EAE"/>
    <w:rsid w:val="00CA3886"/>
    <w:rsid w:val="00CA4650"/>
    <w:rsid w:val="00CB1493"/>
    <w:rsid w:val="00CB204C"/>
    <w:rsid w:val="00CC22D4"/>
    <w:rsid w:val="00CC5026"/>
    <w:rsid w:val="00CD2478"/>
    <w:rsid w:val="00CD2751"/>
    <w:rsid w:val="00CD3417"/>
    <w:rsid w:val="00CE21CA"/>
    <w:rsid w:val="00D407B1"/>
    <w:rsid w:val="00D60F03"/>
    <w:rsid w:val="00D65026"/>
    <w:rsid w:val="00D83BF8"/>
    <w:rsid w:val="00DA4A78"/>
    <w:rsid w:val="00DA75EC"/>
    <w:rsid w:val="00DC492A"/>
    <w:rsid w:val="00E00442"/>
    <w:rsid w:val="00E20CD5"/>
    <w:rsid w:val="00E22736"/>
    <w:rsid w:val="00E412FD"/>
    <w:rsid w:val="00E42C12"/>
    <w:rsid w:val="00E45A80"/>
    <w:rsid w:val="00E461F8"/>
    <w:rsid w:val="00E50C3F"/>
    <w:rsid w:val="00E5646D"/>
    <w:rsid w:val="00E81BF9"/>
    <w:rsid w:val="00E84466"/>
    <w:rsid w:val="00EB20CE"/>
    <w:rsid w:val="00EB4FA3"/>
    <w:rsid w:val="00ED4616"/>
    <w:rsid w:val="00ED5B7D"/>
    <w:rsid w:val="00EE7D7C"/>
    <w:rsid w:val="00EF2CB8"/>
    <w:rsid w:val="00F06166"/>
    <w:rsid w:val="00F10DFC"/>
    <w:rsid w:val="00F171D1"/>
    <w:rsid w:val="00F25D98"/>
    <w:rsid w:val="00F27894"/>
    <w:rsid w:val="00F300FB"/>
    <w:rsid w:val="00F329F6"/>
    <w:rsid w:val="00F47DF9"/>
    <w:rsid w:val="00F5264E"/>
    <w:rsid w:val="00F5389E"/>
    <w:rsid w:val="00F92762"/>
    <w:rsid w:val="00F946A3"/>
    <w:rsid w:val="00F95B00"/>
    <w:rsid w:val="00FB6386"/>
    <w:rsid w:val="00FE0706"/>
    <w:rsid w:val="00FE4987"/>
    <w:rsid w:val="00FF4F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47C2C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447C2C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447C2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47C2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47C2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47C2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47C2C"/>
    <w:pPr>
      <w:outlineLvl w:val="5"/>
    </w:pPr>
  </w:style>
  <w:style w:type="paragraph" w:styleId="Heading7">
    <w:name w:val="heading 7"/>
    <w:basedOn w:val="H6"/>
    <w:next w:val="Normal"/>
    <w:qFormat/>
    <w:rsid w:val="00447C2C"/>
    <w:pPr>
      <w:outlineLvl w:val="6"/>
    </w:pPr>
  </w:style>
  <w:style w:type="paragraph" w:styleId="Heading8">
    <w:name w:val="heading 8"/>
    <w:basedOn w:val="Heading1"/>
    <w:next w:val="Normal"/>
    <w:qFormat/>
    <w:rsid w:val="00447C2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47C2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447C2C"/>
    <w:pPr>
      <w:spacing w:before="180"/>
      <w:ind w:left="2693" w:hanging="2693"/>
    </w:pPr>
    <w:rPr>
      <w:b/>
    </w:rPr>
  </w:style>
  <w:style w:type="paragraph" w:styleId="TOC1">
    <w:name w:val="toc 1"/>
    <w:semiHidden/>
    <w:rsid w:val="00447C2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447C2C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447C2C"/>
    <w:pPr>
      <w:ind w:left="1701" w:hanging="1701"/>
    </w:pPr>
  </w:style>
  <w:style w:type="paragraph" w:styleId="TOC4">
    <w:name w:val="toc 4"/>
    <w:basedOn w:val="TOC3"/>
    <w:semiHidden/>
    <w:rsid w:val="00447C2C"/>
    <w:pPr>
      <w:ind w:left="1418" w:hanging="1418"/>
    </w:pPr>
  </w:style>
  <w:style w:type="paragraph" w:styleId="TOC3">
    <w:name w:val="toc 3"/>
    <w:basedOn w:val="TOC2"/>
    <w:semiHidden/>
    <w:rsid w:val="00447C2C"/>
    <w:pPr>
      <w:ind w:left="1134" w:hanging="1134"/>
    </w:pPr>
  </w:style>
  <w:style w:type="paragraph" w:styleId="TOC2">
    <w:name w:val="toc 2"/>
    <w:basedOn w:val="TOC1"/>
    <w:semiHidden/>
    <w:rsid w:val="00447C2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47C2C"/>
    <w:pPr>
      <w:ind w:left="284"/>
    </w:pPr>
  </w:style>
  <w:style w:type="paragraph" w:styleId="Index1">
    <w:name w:val="index 1"/>
    <w:basedOn w:val="Normal"/>
    <w:semiHidden/>
    <w:rsid w:val="00447C2C"/>
    <w:pPr>
      <w:keepLines/>
      <w:spacing w:after="0"/>
    </w:pPr>
  </w:style>
  <w:style w:type="paragraph" w:customStyle="1" w:styleId="ZH">
    <w:name w:val="ZH"/>
    <w:rsid w:val="00447C2C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447C2C"/>
    <w:pPr>
      <w:outlineLvl w:val="9"/>
    </w:pPr>
  </w:style>
  <w:style w:type="paragraph" w:styleId="ListNumber2">
    <w:name w:val="List Number 2"/>
    <w:basedOn w:val="ListNumber"/>
    <w:rsid w:val="00447C2C"/>
    <w:pPr>
      <w:ind w:left="851"/>
    </w:pPr>
  </w:style>
  <w:style w:type="paragraph" w:styleId="Header">
    <w:name w:val="header"/>
    <w:rsid w:val="00447C2C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semiHidden/>
    <w:rsid w:val="00447C2C"/>
    <w:rPr>
      <w:b/>
      <w:position w:val="6"/>
      <w:sz w:val="16"/>
    </w:rPr>
  </w:style>
  <w:style w:type="paragraph" w:styleId="FootnoteText">
    <w:name w:val="footnote text"/>
    <w:basedOn w:val="Normal"/>
    <w:semiHidden/>
    <w:rsid w:val="00447C2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447C2C"/>
    <w:rPr>
      <w:b/>
    </w:rPr>
  </w:style>
  <w:style w:type="paragraph" w:customStyle="1" w:styleId="TAC">
    <w:name w:val="TAC"/>
    <w:basedOn w:val="TAL"/>
    <w:rsid w:val="00447C2C"/>
    <w:pPr>
      <w:jc w:val="center"/>
    </w:pPr>
  </w:style>
  <w:style w:type="paragraph" w:customStyle="1" w:styleId="TF">
    <w:name w:val="TF"/>
    <w:basedOn w:val="TH"/>
    <w:rsid w:val="00447C2C"/>
    <w:pPr>
      <w:keepNext w:val="0"/>
      <w:spacing w:before="0" w:after="240"/>
    </w:pPr>
  </w:style>
  <w:style w:type="paragraph" w:customStyle="1" w:styleId="NO">
    <w:name w:val="NO"/>
    <w:basedOn w:val="Normal"/>
    <w:rsid w:val="00447C2C"/>
    <w:pPr>
      <w:keepLines/>
      <w:ind w:left="1135" w:hanging="851"/>
    </w:pPr>
  </w:style>
  <w:style w:type="paragraph" w:styleId="TOC9">
    <w:name w:val="toc 9"/>
    <w:basedOn w:val="TOC8"/>
    <w:semiHidden/>
    <w:rsid w:val="00447C2C"/>
    <w:pPr>
      <w:ind w:left="1418" w:hanging="1418"/>
    </w:pPr>
  </w:style>
  <w:style w:type="paragraph" w:customStyle="1" w:styleId="EX">
    <w:name w:val="EX"/>
    <w:basedOn w:val="Normal"/>
    <w:rsid w:val="00447C2C"/>
    <w:pPr>
      <w:keepLines/>
      <w:ind w:left="1702" w:hanging="1418"/>
    </w:pPr>
  </w:style>
  <w:style w:type="paragraph" w:customStyle="1" w:styleId="FP">
    <w:name w:val="FP"/>
    <w:basedOn w:val="Normal"/>
    <w:rsid w:val="00447C2C"/>
    <w:pPr>
      <w:spacing w:after="0"/>
    </w:pPr>
  </w:style>
  <w:style w:type="paragraph" w:customStyle="1" w:styleId="LD">
    <w:name w:val="LD"/>
    <w:rsid w:val="00447C2C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447C2C"/>
    <w:pPr>
      <w:spacing w:after="0"/>
    </w:pPr>
  </w:style>
  <w:style w:type="paragraph" w:customStyle="1" w:styleId="EW">
    <w:name w:val="EW"/>
    <w:basedOn w:val="EX"/>
    <w:rsid w:val="00447C2C"/>
    <w:pPr>
      <w:spacing w:after="0"/>
    </w:pPr>
  </w:style>
  <w:style w:type="paragraph" w:styleId="TOC6">
    <w:name w:val="toc 6"/>
    <w:basedOn w:val="TOC5"/>
    <w:next w:val="Normal"/>
    <w:semiHidden/>
    <w:rsid w:val="00447C2C"/>
    <w:pPr>
      <w:ind w:left="1985" w:hanging="1985"/>
    </w:pPr>
  </w:style>
  <w:style w:type="paragraph" w:styleId="TOC7">
    <w:name w:val="toc 7"/>
    <w:basedOn w:val="TOC6"/>
    <w:next w:val="Normal"/>
    <w:semiHidden/>
    <w:rsid w:val="00447C2C"/>
    <w:pPr>
      <w:ind w:left="2268" w:hanging="2268"/>
    </w:pPr>
  </w:style>
  <w:style w:type="paragraph" w:styleId="ListBullet2">
    <w:name w:val="List Bullet 2"/>
    <w:basedOn w:val="ListBullet"/>
    <w:rsid w:val="00447C2C"/>
    <w:pPr>
      <w:ind w:left="851"/>
    </w:pPr>
  </w:style>
  <w:style w:type="paragraph" w:styleId="ListBullet3">
    <w:name w:val="List Bullet 3"/>
    <w:basedOn w:val="ListBullet2"/>
    <w:rsid w:val="00447C2C"/>
    <w:pPr>
      <w:ind w:left="1135"/>
    </w:pPr>
  </w:style>
  <w:style w:type="paragraph" w:styleId="ListNumber">
    <w:name w:val="List Number"/>
    <w:basedOn w:val="List"/>
    <w:rsid w:val="00447C2C"/>
  </w:style>
  <w:style w:type="paragraph" w:customStyle="1" w:styleId="EQ">
    <w:name w:val="EQ"/>
    <w:basedOn w:val="Normal"/>
    <w:next w:val="Normal"/>
    <w:rsid w:val="00447C2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47C2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47C2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47C2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447C2C"/>
    <w:pPr>
      <w:jc w:val="right"/>
    </w:pPr>
  </w:style>
  <w:style w:type="paragraph" w:customStyle="1" w:styleId="H6">
    <w:name w:val="H6"/>
    <w:basedOn w:val="Heading5"/>
    <w:next w:val="Normal"/>
    <w:rsid w:val="00447C2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47C2C"/>
    <w:pPr>
      <w:ind w:left="851" w:hanging="851"/>
    </w:pPr>
  </w:style>
  <w:style w:type="paragraph" w:customStyle="1" w:styleId="TAL">
    <w:name w:val="TAL"/>
    <w:basedOn w:val="Normal"/>
    <w:rsid w:val="00447C2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47C2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447C2C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447C2C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447C2C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447C2C"/>
    <w:pPr>
      <w:framePr w:wrap="notBeside" w:y="16161"/>
    </w:pPr>
  </w:style>
  <w:style w:type="character" w:customStyle="1" w:styleId="ZGSM">
    <w:name w:val="ZGSM"/>
    <w:rsid w:val="00447C2C"/>
  </w:style>
  <w:style w:type="paragraph" w:styleId="List2">
    <w:name w:val="List 2"/>
    <w:basedOn w:val="List"/>
    <w:rsid w:val="00447C2C"/>
    <w:pPr>
      <w:ind w:left="851"/>
    </w:pPr>
  </w:style>
  <w:style w:type="paragraph" w:customStyle="1" w:styleId="ZG">
    <w:name w:val="ZG"/>
    <w:rsid w:val="00447C2C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447C2C"/>
    <w:pPr>
      <w:ind w:left="1135"/>
    </w:pPr>
  </w:style>
  <w:style w:type="paragraph" w:styleId="List4">
    <w:name w:val="List 4"/>
    <w:basedOn w:val="List3"/>
    <w:rsid w:val="00447C2C"/>
    <w:pPr>
      <w:ind w:left="1418"/>
    </w:pPr>
  </w:style>
  <w:style w:type="paragraph" w:styleId="List5">
    <w:name w:val="List 5"/>
    <w:basedOn w:val="List4"/>
    <w:rsid w:val="00447C2C"/>
    <w:pPr>
      <w:ind w:left="1702"/>
    </w:pPr>
  </w:style>
  <w:style w:type="paragraph" w:customStyle="1" w:styleId="EditorsNote">
    <w:name w:val="Editor's Note"/>
    <w:basedOn w:val="NO"/>
    <w:rsid w:val="00447C2C"/>
    <w:rPr>
      <w:color w:val="FF0000"/>
    </w:rPr>
  </w:style>
  <w:style w:type="paragraph" w:styleId="List">
    <w:name w:val="List"/>
    <w:basedOn w:val="Normal"/>
    <w:rsid w:val="00447C2C"/>
    <w:pPr>
      <w:ind w:left="568" w:hanging="284"/>
    </w:pPr>
  </w:style>
  <w:style w:type="paragraph" w:styleId="ListBullet">
    <w:name w:val="List Bullet"/>
    <w:basedOn w:val="List"/>
    <w:rsid w:val="00447C2C"/>
  </w:style>
  <w:style w:type="paragraph" w:styleId="ListBullet4">
    <w:name w:val="List Bullet 4"/>
    <w:basedOn w:val="ListBullet3"/>
    <w:rsid w:val="00447C2C"/>
    <w:pPr>
      <w:ind w:left="1418"/>
    </w:pPr>
  </w:style>
  <w:style w:type="paragraph" w:styleId="ListBullet5">
    <w:name w:val="List Bullet 5"/>
    <w:basedOn w:val="ListBullet4"/>
    <w:rsid w:val="00447C2C"/>
    <w:pPr>
      <w:ind w:left="1702"/>
    </w:pPr>
  </w:style>
  <w:style w:type="paragraph" w:customStyle="1" w:styleId="B1">
    <w:name w:val="B1"/>
    <w:basedOn w:val="List"/>
    <w:rsid w:val="00447C2C"/>
  </w:style>
  <w:style w:type="paragraph" w:customStyle="1" w:styleId="B2">
    <w:name w:val="B2"/>
    <w:basedOn w:val="List2"/>
    <w:rsid w:val="00447C2C"/>
  </w:style>
  <w:style w:type="paragraph" w:customStyle="1" w:styleId="B3">
    <w:name w:val="B3"/>
    <w:basedOn w:val="List3"/>
    <w:rsid w:val="00447C2C"/>
  </w:style>
  <w:style w:type="paragraph" w:customStyle="1" w:styleId="B4">
    <w:name w:val="B4"/>
    <w:basedOn w:val="List4"/>
    <w:rsid w:val="00447C2C"/>
  </w:style>
  <w:style w:type="paragraph" w:customStyle="1" w:styleId="B5">
    <w:name w:val="B5"/>
    <w:basedOn w:val="List5"/>
    <w:rsid w:val="00447C2C"/>
  </w:style>
  <w:style w:type="paragraph" w:styleId="Footer">
    <w:name w:val="footer"/>
    <w:basedOn w:val="Header"/>
    <w:rsid w:val="00447C2C"/>
    <w:pPr>
      <w:jc w:val="center"/>
    </w:pPr>
    <w:rPr>
      <w:i/>
    </w:rPr>
  </w:style>
  <w:style w:type="paragraph" w:customStyle="1" w:styleId="ZTD">
    <w:name w:val="ZTD"/>
    <w:basedOn w:val="ZB"/>
    <w:rsid w:val="00447C2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447C2C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447C2C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rsid w:val="00447C2C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447C2C"/>
    <w:rPr>
      <w:sz w:val="16"/>
    </w:rPr>
  </w:style>
  <w:style w:type="paragraph" w:styleId="CommentText">
    <w:name w:val="annotation text"/>
    <w:basedOn w:val="Normal"/>
    <w:semiHidden/>
    <w:rsid w:val="00447C2C"/>
  </w:style>
  <w:style w:type="character" w:styleId="FollowedHyperlink">
    <w:name w:val="FollowedHyperlink"/>
    <w:basedOn w:val="DefaultParagraphFont"/>
    <w:rsid w:val="00447C2C"/>
    <w:rPr>
      <w:color w:val="800080"/>
      <w:u w:val="single"/>
    </w:rPr>
  </w:style>
  <w:style w:type="paragraph" w:styleId="BalloonText">
    <w:name w:val="Balloon Text"/>
    <w:basedOn w:val="Normal"/>
    <w:semiHidden/>
    <w:rsid w:val="00447C2C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447C2C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75</Words>
  <Characters>432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Huawei_CHV_1</cp:lastModifiedBy>
  <cp:revision>2</cp:revision>
  <cp:lastPrinted>1601-01-01T00:00:00Z</cp:lastPrinted>
  <dcterms:created xsi:type="dcterms:W3CDTF">2017-10-07T11:37:00Z</dcterms:created>
  <dcterms:modified xsi:type="dcterms:W3CDTF">2017-10-07T11:37:00Z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