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9273D3">
        <w:rPr>
          <w:rFonts w:hint="eastAsia"/>
          <w:b/>
          <w:noProof/>
          <w:sz w:val="24"/>
          <w:lang w:eastAsia="zh-CN"/>
        </w:rPr>
        <w:t>1</w:t>
      </w:r>
      <w:r w:rsidR="003F18F2">
        <w:rPr>
          <w:rFonts w:hint="eastAsia"/>
          <w:b/>
          <w:noProof/>
          <w:sz w:val="24"/>
          <w:lang w:eastAsia="zh-CN"/>
        </w:rPr>
        <w:t>656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B068CA" w:rsidRPr="00B068CA">
        <w:rPr>
          <w:rFonts w:hint="eastAsia"/>
          <w:b/>
          <w:noProof/>
          <w:sz w:val="22"/>
          <w:lang w:eastAsia="zh-CN"/>
        </w:rPr>
        <w:t>C4-172161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E42E70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E42E70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E42E70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E42E70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E42E70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>impacts on numbering and addressing in IMS due to 5G.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7D0A5A">
      <w:pPr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F0CA9">
        <w:rPr>
          <w:rFonts w:eastAsia="宋体" w:hint="eastAsia"/>
          <w:lang w:eastAsia="zh-CN"/>
        </w:rPr>
        <w:t>potential</w:t>
      </w:r>
      <w:proofErr w:type="gramEnd"/>
      <w:r w:rsidR="001F0CA9">
        <w:rPr>
          <w:rFonts w:eastAsia="宋体" w:hint="eastAsia"/>
          <w:lang w:eastAsia="zh-CN"/>
        </w:rPr>
        <w:t xml:space="preserve">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000000" w:rsidRDefault="004A4B4B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proofErr w:type="spellStart"/>
            <w:r w:rsidRPr="009C5C80">
              <w:rPr>
                <w:rFonts w:cs="Arial"/>
              </w:rPr>
              <w:t>HiSilicon</w:t>
            </w:r>
            <w:proofErr w:type="spellEnd"/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B4B" w:rsidRDefault="004A4B4B">
      <w:r>
        <w:separator/>
      </w:r>
    </w:p>
  </w:endnote>
  <w:endnote w:type="continuationSeparator" w:id="0">
    <w:p w:rsidR="004A4B4B" w:rsidRDefault="004A4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B4B" w:rsidRDefault="004A4B4B">
      <w:r>
        <w:separator/>
      </w:r>
    </w:p>
  </w:footnote>
  <w:footnote w:type="continuationSeparator" w:id="0">
    <w:p w:rsidR="004A4B4B" w:rsidRDefault="004A4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D22FF"/>
    <w:rsid w:val="001F0CA9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B5D0E"/>
    <w:rsid w:val="003C0F14"/>
    <w:rsid w:val="003C6DA6"/>
    <w:rsid w:val="003E0082"/>
    <w:rsid w:val="003F18F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4B4B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1F7F"/>
    <w:rsid w:val="00804202"/>
    <w:rsid w:val="008150EE"/>
    <w:rsid w:val="00832875"/>
    <w:rsid w:val="00834A60"/>
    <w:rsid w:val="00843D9D"/>
    <w:rsid w:val="0084548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A7575"/>
    <w:rsid w:val="00CB4236"/>
    <w:rsid w:val="00CC169E"/>
    <w:rsid w:val="00CC3AB5"/>
    <w:rsid w:val="00CC5D50"/>
    <w:rsid w:val="00CC72A4"/>
    <w:rsid w:val="00CD3153"/>
    <w:rsid w:val="00CF0FB3"/>
    <w:rsid w:val="00D22FB1"/>
    <w:rsid w:val="00D31CC8"/>
    <w:rsid w:val="00D3334E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49CD"/>
    <w:rsid w:val="00E44A9A"/>
    <w:rsid w:val="00E51B63"/>
    <w:rsid w:val="00E52C57"/>
    <w:rsid w:val="00E555EA"/>
    <w:rsid w:val="00E57E7D"/>
    <w:rsid w:val="00E64EA3"/>
    <w:rsid w:val="00E6566B"/>
    <w:rsid w:val="00E75AA4"/>
    <w:rsid w:val="00E81845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D803B-AE58-4AEE-9098-C847618D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1638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5495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Yue5</cp:lastModifiedBy>
  <cp:revision>107</cp:revision>
  <cp:lastPrinted>2000-02-29T10:31:00Z</cp:lastPrinted>
  <dcterms:created xsi:type="dcterms:W3CDTF">2017-02-06T10:21:00Z</dcterms:created>
  <dcterms:modified xsi:type="dcterms:W3CDTF">2017-04-05T17:05:00Z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