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96635A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E506B">
        <w:rPr>
          <w:b/>
          <w:noProof/>
          <w:sz w:val="24"/>
        </w:rPr>
        <w:t>3180</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2DFFFB" w:rsidR="001E41F3" w:rsidRPr="00FE5A8B" w:rsidRDefault="003B3DAA" w:rsidP="00E13F3D">
            <w:pPr>
              <w:pStyle w:val="CRCoverPage"/>
              <w:spacing w:after="0"/>
              <w:jc w:val="right"/>
              <w:rPr>
                <w:b/>
                <w:noProof/>
                <w:sz w:val="28"/>
              </w:rPr>
            </w:pPr>
            <w:r w:rsidRPr="00FE5A8B">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CB1724" w:rsidR="001E41F3" w:rsidRPr="00410371" w:rsidRDefault="001E506B" w:rsidP="00547111">
            <w:pPr>
              <w:pStyle w:val="CRCoverPage"/>
              <w:spacing w:after="0"/>
              <w:rPr>
                <w:noProof/>
              </w:rPr>
            </w:pPr>
            <w:r>
              <w:rPr>
                <w:b/>
                <w:noProof/>
                <w:sz w:val="28"/>
              </w:rPr>
              <w:t>0606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67252" w:rsidR="001E41F3" w:rsidRPr="00410371" w:rsidRDefault="003B3DAA">
            <w:pPr>
              <w:pStyle w:val="CRCoverPage"/>
              <w:spacing w:after="0"/>
              <w:jc w:val="center"/>
              <w:rPr>
                <w:noProof/>
                <w:sz w:val="28"/>
              </w:rPr>
            </w:pPr>
            <w:r w:rsidRPr="00FE5A8B">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ECEF29" w:rsidR="00F25D98" w:rsidRDefault="00FE5A8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C5B9DD" w:rsidR="001E41F3" w:rsidRDefault="00FE5A8B">
            <w:pPr>
              <w:pStyle w:val="CRCoverPage"/>
              <w:spacing w:after="0"/>
              <w:ind w:left="100"/>
              <w:rPr>
                <w:noProof/>
              </w:rPr>
            </w:pPr>
            <w:r>
              <w:t>Correct spelling of functional alias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120CCA"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3DAA">
              <w:rPr>
                <w:noProof/>
              </w:rPr>
              <w:t>MCProtoc16</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8A1DCC" w:rsidR="001E41F3" w:rsidRDefault="00FE5A8B"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2B434" w14:textId="77777777" w:rsidR="001E41F3" w:rsidRDefault="00FE5A8B">
            <w:pPr>
              <w:pStyle w:val="CRCoverPage"/>
              <w:spacing w:after="0"/>
              <w:ind w:left="100"/>
              <w:rPr>
                <w:noProof/>
              </w:rPr>
            </w:pPr>
            <w:r>
              <w:rPr>
                <w:noProof/>
              </w:rPr>
              <w:t>In TS 24.379 the term "functional alias" is sometimes spelled "functional-alias". The correct spelling is without the dash.</w:t>
            </w:r>
          </w:p>
          <w:p w14:paraId="5B92925A" w14:textId="7D8F53E4" w:rsidR="00FE5A8B" w:rsidRDefault="00FE5A8B">
            <w:pPr>
              <w:pStyle w:val="CRCoverPage"/>
              <w:spacing w:after="0"/>
              <w:ind w:left="100"/>
              <w:rPr>
                <w:noProof/>
              </w:rPr>
            </w:pPr>
            <w:r>
              <w:rPr>
                <w:noProof/>
              </w:rPr>
              <w:t>It should be noted that there are XML elements referring to functional alias that contain the dash, but that is in the specific spelling of the element</w:t>
            </w:r>
            <w:r w:rsidR="00E07D8C">
              <w:rPr>
                <w:noProof/>
              </w:rPr>
              <w:t xml:space="preserve"> name</w:t>
            </w:r>
            <w:r>
              <w:rPr>
                <w:noProof/>
              </w:rPr>
              <w:t>, e.g., &lt;functional-alias-URI&gt;.</w:t>
            </w:r>
          </w:p>
          <w:p w14:paraId="4AB1CFBA" w14:textId="2B2E80D1" w:rsidR="00FE5A8B" w:rsidRDefault="00FE5A8B">
            <w:pPr>
              <w:pStyle w:val="CRCoverPage"/>
              <w:spacing w:after="0"/>
              <w:ind w:left="100"/>
              <w:rPr>
                <w:noProof/>
              </w:rPr>
            </w:pPr>
            <w:r>
              <w:rPr>
                <w:noProof/>
              </w:rPr>
              <w:t>Element names are not to be changed.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1F59C62" w:rsidR="001E41F3" w:rsidRDefault="00FE5A8B">
            <w:pPr>
              <w:pStyle w:val="CRCoverPage"/>
              <w:spacing w:after="0"/>
              <w:ind w:left="100"/>
              <w:rPr>
                <w:noProof/>
              </w:rPr>
            </w:pPr>
            <w:r>
              <w:rPr>
                <w:noProof/>
              </w:rPr>
              <w:t>Occurrences of "functional-alias" are corrected to "functional alias".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A65251" w:rsidR="001E41F3" w:rsidRDefault="00FE5A8B" w:rsidP="00FE5A8B">
            <w:pPr>
              <w:pStyle w:val="CRCoverPage"/>
              <w:spacing w:after="0"/>
              <w:ind w:left="100"/>
              <w:rPr>
                <w:noProof/>
              </w:rPr>
            </w:pPr>
            <w:r>
              <w:rPr>
                <w:noProof/>
              </w:rPr>
              <w:t xml:space="preserve">A significant number of incorrect spellings of "functional alias" will exist in the TS.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45D7CA" w:rsidR="001E41F3" w:rsidRDefault="00FE5A8B">
            <w:pPr>
              <w:pStyle w:val="CRCoverPage"/>
              <w:spacing w:after="0"/>
              <w:ind w:left="100"/>
              <w:rPr>
                <w:noProof/>
              </w:rPr>
            </w:pPr>
            <w:r>
              <w:rPr>
                <w:noProof/>
              </w:rPr>
              <w:t xml:space="preserve">4.8, 10.1.1.2.1.1, </w:t>
            </w:r>
            <w:r w:rsidR="00F05293">
              <w:rPr>
                <w:noProof/>
              </w:rPr>
              <w:t xml:space="preserve">10.1.1.2.1.2, </w:t>
            </w:r>
            <w:r w:rsidR="00BE67A8">
              <w:rPr>
                <w:noProof/>
              </w:rPr>
              <w:t>10.1.2.2.1.1</w:t>
            </w:r>
            <w:r w:rsidR="00220BF5">
              <w:rPr>
                <w:noProof/>
              </w:rPr>
              <w:t xml:space="preserve">, 10.1.2.2.1.6, 10.1.2.2.2.1, </w:t>
            </w:r>
            <w:r w:rsidR="00C83ABB">
              <w:rPr>
                <w:noProof/>
              </w:rPr>
              <w:t xml:space="preserve">11.1.1.2.1.1, </w:t>
            </w:r>
            <w:r w:rsidR="00C34422">
              <w:rPr>
                <w:noProof/>
              </w:rPr>
              <w:t xml:space="preserve">16.2.1.1, </w:t>
            </w:r>
            <w:r w:rsidR="006F2672">
              <w:rPr>
                <w:noProof/>
              </w:rPr>
              <w:t xml:space="preserve">16.2.1.2, </w:t>
            </w:r>
            <w:r w:rsidR="002E51CE">
              <w:rPr>
                <w:noProof/>
              </w:rPr>
              <w:t>16.3.1.1</w:t>
            </w:r>
            <w:r w:rsidR="000C4CBB">
              <w:rPr>
                <w:noProof/>
              </w:rPr>
              <w:t>, F.1.3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5FF9F977" w14:textId="77777777" w:rsidR="00FE5A8B" w:rsidRDefault="00FE5A8B" w:rsidP="00FE5A8B">
      <w:pPr>
        <w:pStyle w:val="Heading2"/>
        <w:rPr>
          <w:noProof/>
        </w:rPr>
      </w:pPr>
      <w:bookmarkStart w:id="3" w:name="_Toc20155502"/>
      <w:bookmarkStart w:id="4" w:name="_Toc27500657"/>
      <w:bookmarkStart w:id="5" w:name="_Toc36048782"/>
      <w:bookmarkStart w:id="6" w:name="_Hlk517170365"/>
      <w:r>
        <w:rPr>
          <w:noProof/>
        </w:rPr>
        <w:t>4.8</w:t>
      </w:r>
      <w:r>
        <w:rPr>
          <w:noProof/>
        </w:rPr>
        <w:tab/>
        <w:t>Protection of sensitive application data.</w:t>
      </w:r>
      <w:bookmarkEnd w:id="3"/>
      <w:bookmarkEnd w:id="4"/>
      <w:bookmarkEnd w:id="5"/>
    </w:p>
    <w:p w14:paraId="13E43F59" w14:textId="77777777" w:rsidR="00FE5A8B" w:rsidRDefault="00FE5A8B" w:rsidP="00FE5A8B">
      <w:r>
        <w:t>In certain deployments, for example, in the case that the MCPTT operator uses the underlying SIP core infrastructure from the carrier operator, the MCPTT operator can prevent certain sensitive application data from being visible in the clear to the SIP layer. The following data are classed as sensitive application data:</w:t>
      </w:r>
    </w:p>
    <w:p w14:paraId="365EE923" w14:textId="77777777" w:rsidR="00FE5A8B" w:rsidRPr="00D3770C" w:rsidRDefault="00FE5A8B" w:rsidP="00FE5A8B">
      <w:pPr>
        <w:pStyle w:val="B1"/>
      </w:pPr>
      <w:r>
        <w:t>-</w:t>
      </w:r>
      <w:r>
        <w:tab/>
        <w:t>MCPTT ID;</w:t>
      </w:r>
    </w:p>
    <w:p w14:paraId="7222B935" w14:textId="77777777" w:rsidR="00FE5A8B" w:rsidRPr="00D3770C" w:rsidRDefault="00FE5A8B" w:rsidP="00FE5A8B">
      <w:pPr>
        <w:pStyle w:val="B1"/>
      </w:pPr>
      <w:r>
        <w:t>-</w:t>
      </w:r>
      <w:r>
        <w:tab/>
        <w:t>MCPTT group ID;</w:t>
      </w:r>
    </w:p>
    <w:p w14:paraId="392809C2" w14:textId="77777777" w:rsidR="00FE5A8B" w:rsidRPr="00D3770C" w:rsidRDefault="00FE5A8B" w:rsidP="00FE5A8B">
      <w:pPr>
        <w:pStyle w:val="B1"/>
      </w:pPr>
      <w:r>
        <w:t>-</w:t>
      </w:r>
      <w:r>
        <w:tab/>
      </w:r>
      <w:proofErr w:type="gramStart"/>
      <w:r>
        <w:t>user</w:t>
      </w:r>
      <w:proofErr w:type="gramEnd"/>
      <w:r>
        <w:t xml:space="preserve"> location information;</w:t>
      </w:r>
    </w:p>
    <w:p w14:paraId="500B39B5" w14:textId="77777777" w:rsidR="00FE5A8B" w:rsidRPr="00D3770C" w:rsidRDefault="00FE5A8B" w:rsidP="00FE5A8B">
      <w:pPr>
        <w:pStyle w:val="B1"/>
      </w:pPr>
      <w:r>
        <w:t>-</w:t>
      </w:r>
      <w:r>
        <w:tab/>
      </w:r>
      <w:proofErr w:type="gramStart"/>
      <w:r>
        <w:t>emergency</w:t>
      </w:r>
      <w:proofErr w:type="gramEnd"/>
      <w:r>
        <w:t>, alert and imminent-peril indicators;</w:t>
      </w:r>
    </w:p>
    <w:p w14:paraId="59B1B39D" w14:textId="77777777" w:rsidR="00FE5A8B" w:rsidRPr="002A5E26" w:rsidRDefault="00FE5A8B" w:rsidP="00FE5A8B">
      <w:pPr>
        <w:pStyle w:val="B1"/>
      </w:pPr>
      <w:r>
        <w:rPr>
          <w:lang w:val="en-US"/>
        </w:rPr>
        <w:t>-</w:t>
      </w:r>
      <w:r>
        <w:tab/>
      </w:r>
      <w:proofErr w:type="gramStart"/>
      <w:r>
        <w:t>access</w:t>
      </w:r>
      <w:proofErr w:type="gramEnd"/>
      <w:r>
        <w:t xml:space="preserve"> token (containing the MCPTT ID); </w:t>
      </w:r>
    </w:p>
    <w:p w14:paraId="1144663B" w14:textId="77777777" w:rsidR="00FE5A8B" w:rsidRDefault="00FE5A8B" w:rsidP="00FE5A8B">
      <w:pPr>
        <w:pStyle w:val="B1"/>
      </w:pPr>
      <w:r>
        <w:t>-</w:t>
      </w:r>
      <w:r>
        <w:tab/>
        <w:t>MCPTT client ID; and</w:t>
      </w:r>
    </w:p>
    <w:p w14:paraId="081290E5" w14:textId="3F5DC130" w:rsidR="00FE5A8B" w:rsidRPr="00D3770C" w:rsidRDefault="00FE5A8B" w:rsidP="00FE5A8B">
      <w:pPr>
        <w:pStyle w:val="B1"/>
      </w:pPr>
      <w:r>
        <w:t>-</w:t>
      </w:r>
      <w:r>
        <w:tab/>
      </w:r>
      <w:proofErr w:type="gramStart"/>
      <w:r w:rsidRPr="00F90134">
        <w:rPr>
          <w:lang w:val="en-US"/>
        </w:rPr>
        <w:t>functional</w:t>
      </w:r>
      <w:proofErr w:type="gramEnd"/>
      <w:del w:id="7" w:author="Mike Dolan-1" w:date="2020-05-11T09:24:00Z">
        <w:r w:rsidDel="00FE5A8B">
          <w:delText>-</w:delText>
        </w:r>
      </w:del>
      <w:ins w:id="8" w:author="Mike Dolan-1" w:date="2020-05-11T09:24:00Z">
        <w:r>
          <w:t xml:space="preserve"> </w:t>
        </w:r>
      </w:ins>
      <w:r w:rsidRPr="00F90134">
        <w:rPr>
          <w:lang w:val="en-US"/>
        </w:rPr>
        <w:t>alias</w:t>
      </w:r>
      <w:r>
        <w:t>.</w:t>
      </w:r>
    </w:p>
    <w:p w14:paraId="4B4D6227" w14:textId="77777777" w:rsidR="00FE5A8B" w:rsidRDefault="00FE5A8B" w:rsidP="00FE5A8B">
      <w:r>
        <w:t>The above data is transported as XML content in SIP messages.</w:t>
      </w:r>
      <w:r w:rsidRPr="002E2F7C">
        <w:t xml:space="preserve"> </w:t>
      </w:r>
      <w:proofErr w:type="gramStart"/>
      <w:r>
        <w:t>in</w:t>
      </w:r>
      <w:proofErr w:type="gramEnd"/>
      <w:r>
        <w:t xml:space="preserve"> XML elements or XML attributes.</w:t>
      </w:r>
    </w:p>
    <w:p w14:paraId="72BB5E83" w14:textId="77777777" w:rsidR="00FE5A8B" w:rsidRDefault="00FE5A8B" w:rsidP="00FE5A8B">
      <w:r>
        <w:t>Data is transported in attributes in the following circumstances in the procedures in the present document:</w:t>
      </w:r>
    </w:p>
    <w:p w14:paraId="1925BA75" w14:textId="77777777" w:rsidR="00FE5A8B" w:rsidRDefault="00FE5A8B" w:rsidP="00FE5A8B">
      <w:pPr>
        <w:pStyle w:val="B1"/>
      </w:pPr>
      <w:r>
        <w:t>-</w:t>
      </w:r>
      <w:r>
        <w:tab/>
        <w:t xml:space="preserve">an MCPTT ID, an MCPTT Group ID, and an MCPTT client ID in an XML document published in SIP PUBLISH request for affiliation according to </w:t>
      </w:r>
      <w:r>
        <w:rPr>
          <w:lang w:eastAsia="ko-KR"/>
        </w:rPr>
        <w:t>IETF RFC </w:t>
      </w:r>
      <w:r>
        <w:rPr>
          <w:rFonts w:eastAsia="SimSun"/>
        </w:rPr>
        <w:t>3856 [51]</w:t>
      </w:r>
      <w:r>
        <w:t>;</w:t>
      </w:r>
    </w:p>
    <w:p w14:paraId="576EDF83" w14:textId="77777777" w:rsidR="00FE5A8B" w:rsidRPr="000238E1" w:rsidRDefault="00FE5A8B" w:rsidP="00FE5A8B">
      <w:pPr>
        <w:pStyle w:val="B1"/>
      </w:pPr>
      <w:r>
        <w:t>-</w:t>
      </w:r>
      <w:r>
        <w:tab/>
        <w:t xml:space="preserve">an MCPTT ID or an MCPTT Group ID in XML document notified in a SIP NOTIFY request for affiliation according to </w:t>
      </w:r>
      <w:r>
        <w:rPr>
          <w:lang w:eastAsia="ko-KR"/>
        </w:rPr>
        <w:t>IETF RFC </w:t>
      </w:r>
      <w:r>
        <w:rPr>
          <w:rFonts w:eastAsia="SimSun"/>
        </w:rPr>
        <w:t>3856 [51]</w:t>
      </w:r>
      <w:r>
        <w:t>;</w:t>
      </w:r>
    </w:p>
    <w:p w14:paraId="53818998" w14:textId="63B8EAD7" w:rsidR="00FE5A8B" w:rsidRPr="000238E1" w:rsidRDefault="00FE5A8B" w:rsidP="00FE5A8B">
      <w:pPr>
        <w:pStyle w:val="B1"/>
      </w:pPr>
      <w:r w:rsidRPr="000238E1">
        <w:rPr>
          <w:lang w:val="en-US"/>
        </w:rPr>
        <w:t>-</w:t>
      </w:r>
      <w:r w:rsidRPr="000238E1">
        <w:rPr>
          <w:lang w:val="en-US"/>
        </w:rPr>
        <w:tab/>
      </w:r>
      <w:proofErr w:type="gramStart"/>
      <w:r w:rsidRPr="000238E1">
        <w:rPr>
          <w:lang w:val="en-US"/>
        </w:rPr>
        <w:t>an</w:t>
      </w:r>
      <w:proofErr w:type="gramEnd"/>
      <w:r w:rsidRPr="000238E1">
        <w:rPr>
          <w:lang w:val="en-US"/>
        </w:rPr>
        <w:t xml:space="preserve"> MCPTT ID and functional</w:t>
      </w:r>
      <w:del w:id="9" w:author="Mike Dolan-1" w:date="2020-05-11T09:24:00Z">
        <w:r w:rsidRPr="000238E1" w:rsidDel="00FE5A8B">
          <w:rPr>
            <w:lang w:val="en-US"/>
          </w:rPr>
          <w:delText>-</w:delText>
        </w:r>
      </w:del>
      <w:ins w:id="10" w:author="Mike Dolan-1" w:date="2020-05-11T09:24:00Z">
        <w:r>
          <w:rPr>
            <w:lang w:val="en-US"/>
          </w:rPr>
          <w:t xml:space="preserve"> </w:t>
        </w:r>
      </w:ins>
      <w:r w:rsidRPr="000238E1">
        <w:rPr>
          <w:lang w:val="en-US"/>
        </w:rPr>
        <w:t xml:space="preserve">alias </w:t>
      </w:r>
      <w:r w:rsidRPr="000238E1">
        <w:t xml:space="preserve">in an XML document published in SIP PUBLISH request for </w:t>
      </w:r>
      <w:r w:rsidRPr="000238E1">
        <w:rPr>
          <w:lang w:val="en-US"/>
        </w:rPr>
        <w:t>functional alias management</w:t>
      </w:r>
      <w:r w:rsidRPr="000238E1">
        <w:t xml:space="preserve"> according to </w:t>
      </w:r>
      <w:r w:rsidRPr="000238E1">
        <w:rPr>
          <w:lang w:eastAsia="ko-KR"/>
        </w:rPr>
        <w:t>IETF RFC </w:t>
      </w:r>
      <w:r w:rsidRPr="000238E1">
        <w:rPr>
          <w:rFonts w:eastAsia="SimSun"/>
        </w:rPr>
        <w:t>3856 [51]</w:t>
      </w:r>
      <w:r w:rsidRPr="000238E1">
        <w:t>;</w:t>
      </w:r>
    </w:p>
    <w:p w14:paraId="2B88605D" w14:textId="15049A30" w:rsidR="00FE5A8B" w:rsidRDefault="00FE5A8B" w:rsidP="00FE5A8B">
      <w:pPr>
        <w:pStyle w:val="B1"/>
      </w:pPr>
      <w:r w:rsidRPr="000238E1">
        <w:rPr>
          <w:lang w:val="en-US"/>
        </w:rPr>
        <w:t>-</w:t>
      </w:r>
      <w:r w:rsidRPr="000238E1">
        <w:rPr>
          <w:lang w:val="en-US"/>
        </w:rPr>
        <w:tab/>
      </w:r>
      <w:proofErr w:type="gramStart"/>
      <w:r w:rsidRPr="000238E1">
        <w:t>an</w:t>
      </w:r>
      <w:proofErr w:type="gramEnd"/>
      <w:r w:rsidRPr="000238E1">
        <w:t xml:space="preserve"> MCPTT ID </w:t>
      </w:r>
      <w:r w:rsidRPr="000238E1">
        <w:rPr>
          <w:lang w:val="en-US"/>
        </w:rPr>
        <w:t>and functional</w:t>
      </w:r>
      <w:del w:id="11" w:author="Mike Dolan-1" w:date="2020-05-11T09:25:00Z">
        <w:r w:rsidRPr="000238E1" w:rsidDel="00FE5A8B">
          <w:rPr>
            <w:lang w:val="en-US"/>
          </w:rPr>
          <w:delText>-</w:delText>
        </w:r>
      </w:del>
      <w:ins w:id="12" w:author="Mike Dolan-1" w:date="2020-05-11T09:25:00Z">
        <w:r>
          <w:rPr>
            <w:lang w:val="en-US"/>
          </w:rPr>
          <w:t xml:space="preserve"> </w:t>
        </w:r>
      </w:ins>
      <w:r w:rsidRPr="000238E1">
        <w:rPr>
          <w:lang w:val="en-US"/>
        </w:rPr>
        <w:t>alias</w:t>
      </w:r>
      <w:r w:rsidRPr="000238E1">
        <w:t xml:space="preserve"> in </w:t>
      </w:r>
      <w:r w:rsidRPr="000238E1">
        <w:rPr>
          <w:lang w:val="en-US"/>
        </w:rPr>
        <w:t xml:space="preserve">an </w:t>
      </w:r>
      <w:r w:rsidRPr="000238E1">
        <w:t xml:space="preserve">XML document notified in a SIP NOTIFY request for </w:t>
      </w:r>
      <w:r w:rsidRPr="000238E1">
        <w:rPr>
          <w:lang w:val="en-US"/>
        </w:rPr>
        <w:t>functional alias manag</w:t>
      </w:r>
      <w:r>
        <w:rPr>
          <w:lang w:val="en-US"/>
        </w:rPr>
        <w:t>e</w:t>
      </w:r>
      <w:r w:rsidRPr="000238E1">
        <w:rPr>
          <w:lang w:val="en-US"/>
        </w:rPr>
        <w:t>ment</w:t>
      </w:r>
      <w:r w:rsidRPr="000238E1">
        <w:t xml:space="preserve"> according to </w:t>
      </w:r>
      <w:r w:rsidRPr="000238E1">
        <w:rPr>
          <w:lang w:eastAsia="ko-KR"/>
        </w:rPr>
        <w:t>IETF RFC </w:t>
      </w:r>
      <w:r w:rsidRPr="000238E1">
        <w:rPr>
          <w:rFonts w:eastAsia="SimSun"/>
        </w:rPr>
        <w:t>3856 [51]</w:t>
      </w:r>
      <w:r w:rsidRPr="000238E1">
        <w:t>;</w:t>
      </w:r>
    </w:p>
    <w:p w14:paraId="29E5A8F4" w14:textId="77777777" w:rsidR="00FE5A8B" w:rsidRDefault="00FE5A8B" w:rsidP="00FE5A8B">
      <w:pPr>
        <w:pStyle w:val="B1"/>
      </w:pPr>
      <w:r>
        <w:t>-</w:t>
      </w:r>
      <w:r>
        <w:tab/>
        <w:t>an MCPTT ID in application/</w:t>
      </w:r>
      <w:proofErr w:type="spellStart"/>
      <w:r>
        <w:t>resource-lists+xml</w:t>
      </w:r>
      <w:proofErr w:type="spellEnd"/>
      <w:r>
        <w:t xml:space="preserve"> document included in an SIP INVITE request setting up a private call according to </w:t>
      </w:r>
      <w:r w:rsidRPr="0073469F">
        <w:t>IETF RFC 5366 [20]</w:t>
      </w:r>
      <w:r>
        <w:t>;</w:t>
      </w:r>
    </w:p>
    <w:p w14:paraId="6A8F51F5" w14:textId="77777777" w:rsidR="00FE5A8B" w:rsidRDefault="00FE5A8B" w:rsidP="00FE5A8B">
      <w:pPr>
        <w:pStyle w:val="B1"/>
      </w:pPr>
      <w:r>
        <w:t>-</w:t>
      </w:r>
      <w:r>
        <w:tab/>
      </w:r>
      <w:r w:rsidRPr="005D6781">
        <w:t>an</w:t>
      </w:r>
      <w:r>
        <w:t xml:space="preserve"> MCPTT ID in application/</w:t>
      </w:r>
      <w:proofErr w:type="spellStart"/>
      <w:r>
        <w:t>resource-lists+xml</w:t>
      </w:r>
      <w:proofErr w:type="spellEnd"/>
      <w:r>
        <w:t xml:space="preserve"> document included in an SIP INVITE request setting up a group call to a temporary group involving a non-controlling function that works in "Trusted Mode" according to </w:t>
      </w:r>
      <w:r w:rsidRPr="0073469F">
        <w:t>IETF RFC 5366 [20]</w:t>
      </w:r>
      <w:r>
        <w:t xml:space="preserve">, whereby the participants are returned to the controlling function in a MIME body of a SIP 403 (Forbidden) with the P-Refused-URI-List header field according to </w:t>
      </w:r>
      <w:r w:rsidRPr="0073469F">
        <w:t>IETF RFC 5318</w:t>
      </w:r>
      <w:r>
        <w:t> [36];</w:t>
      </w:r>
    </w:p>
    <w:p w14:paraId="1748227C" w14:textId="77777777" w:rsidR="00FE5A8B" w:rsidRDefault="00FE5A8B" w:rsidP="00FE5A8B">
      <w:pPr>
        <w:pStyle w:val="B1"/>
      </w:pPr>
      <w:r>
        <w:t>-</w:t>
      </w:r>
      <w:r>
        <w:tab/>
      </w:r>
      <w:proofErr w:type="gramStart"/>
      <w:r>
        <w:t>an</w:t>
      </w:r>
      <w:proofErr w:type="gramEnd"/>
      <w:r>
        <w:t xml:space="preserve"> MCPTT ID in XML document provided in SIP NOTIFY request of a conference event package according to </w:t>
      </w:r>
      <w:r w:rsidRPr="0073469F">
        <w:t>IETF RFC 4575</w:t>
      </w:r>
      <w:r>
        <w:t> [30]; and</w:t>
      </w:r>
    </w:p>
    <w:p w14:paraId="455FB9E6" w14:textId="77777777" w:rsidR="00FE5A8B" w:rsidRDefault="00FE5A8B" w:rsidP="00FE5A8B">
      <w:pPr>
        <w:pStyle w:val="B1"/>
      </w:pPr>
      <w:r>
        <w:t>-</w:t>
      </w:r>
      <w:r>
        <w:tab/>
        <w:t>an MCPTT ID or MCPTT Group ID in application/</w:t>
      </w:r>
      <w:proofErr w:type="spellStart"/>
      <w:r>
        <w:t>resource-lists+xml</w:t>
      </w:r>
      <w:proofErr w:type="spellEnd"/>
      <w:r>
        <w:t xml:space="preserve"> document according to </w:t>
      </w:r>
      <w:r>
        <w:rPr>
          <w:lang w:eastAsia="ko-KR"/>
        </w:rPr>
        <w:t xml:space="preserve">IETF RFC 5366 [20], </w:t>
      </w:r>
      <w:r>
        <w:t>included in a SIP REFER request when using a pre-established session (the application/</w:t>
      </w:r>
      <w:proofErr w:type="spellStart"/>
      <w:r>
        <w:t>resource-lists+xml</w:t>
      </w:r>
      <w:proofErr w:type="spellEnd"/>
      <w:r>
        <w:t xml:space="preserve"> MIME body is pointed to by a Cid-URL as specified in IETF RFC 2392 [62] contained in the Refer-To header field of the SIP REFER request);</w:t>
      </w:r>
    </w:p>
    <w:p w14:paraId="046B9801" w14:textId="77777777" w:rsidR="00FE5A8B" w:rsidRPr="005E2492" w:rsidRDefault="00FE5A8B" w:rsidP="00FE5A8B">
      <w:pPr>
        <w:pStyle w:val="B1"/>
        <w:rPr>
          <w:lang w:val="en-US"/>
        </w:rPr>
      </w:pPr>
      <w:r w:rsidRPr="002D22E4">
        <w:rPr>
          <w:lang w:val="en-US"/>
        </w:rPr>
        <w:t>-</w:t>
      </w:r>
      <w:r w:rsidRPr="002D22E4">
        <w:rPr>
          <w:lang w:val="en-US"/>
        </w:rPr>
        <w:tab/>
        <w:t>an MCPTT ID in XML document provided in SIP INFO request according to IETF</w:t>
      </w:r>
      <w:r>
        <w:t> </w:t>
      </w:r>
      <w:r w:rsidRPr="002D22E4">
        <w:rPr>
          <w:lang w:val="en-US"/>
        </w:rPr>
        <w:t>RFC</w:t>
      </w:r>
      <w:r>
        <w:t> </w:t>
      </w:r>
      <w:r w:rsidRPr="002D22E4">
        <w:rPr>
          <w:lang w:val="en-US"/>
        </w:rPr>
        <w:t>6086</w:t>
      </w:r>
      <w:r>
        <w:t> </w:t>
      </w:r>
      <w:r w:rsidRPr="002D22E4">
        <w:rPr>
          <w:lang w:val="en-US"/>
        </w:rPr>
        <w:t>[64]</w:t>
      </w:r>
      <w:r>
        <w:rPr>
          <w:lang w:val="en-US"/>
        </w:rPr>
        <w:t xml:space="preserve">, </w:t>
      </w:r>
      <w:r w:rsidRPr="00E0693F">
        <w:rPr>
          <w:lang w:val="en-US"/>
        </w:rPr>
        <w:t>after receiving the SIP ACK for a SIP 200 (OK) with the Warning header field set with the Warning text "111 group call proceeded without all required group members".</w:t>
      </w:r>
    </w:p>
    <w:p w14:paraId="2EB323F9" w14:textId="77777777" w:rsidR="00FE5A8B" w:rsidRDefault="00FE5A8B" w:rsidP="00FE5A8B">
      <w:r>
        <w:t xml:space="preserve">3GPP TS 33.180 [78] describes a method to provide confidentiality protection of sensitive application data in elements by using XML encryption (i.e. </w:t>
      </w:r>
      <w:proofErr w:type="spellStart"/>
      <w:r>
        <w:t>xmlenc</w:t>
      </w:r>
      <w:proofErr w:type="spellEnd"/>
      <w:r>
        <w:t>)</w:t>
      </w:r>
      <w:r w:rsidRPr="002E2F7C">
        <w:t xml:space="preserve"> </w:t>
      </w:r>
      <w:r>
        <w:t xml:space="preserve">and in attributes by using an attribute confidentiality protection scheme described in subclause 6.6.2.3 of the present document. Integrity protection can also be provided by using XML signatures (i.e. </w:t>
      </w:r>
      <w:proofErr w:type="spellStart"/>
      <w:r>
        <w:t>xmlsig</w:t>
      </w:r>
      <w:proofErr w:type="spellEnd"/>
      <w:r>
        <w:t>).</w:t>
      </w:r>
    </w:p>
    <w:p w14:paraId="2977D77B" w14:textId="77777777" w:rsidR="00FE5A8B" w:rsidRDefault="00FE5A8B" w:rsidP="00FE5A8B">
      <w:r>
        <w:t>Protection of the data relies on a shared XML protection key (XPK) used to encrypt and sign data:</w:t>
      </w:r>
    </w:p>
    <w:p w14:paraId="75926338" w14:textId="77777777" w:rsidR="00FE5A8B" w:rsidRDefault="00FE5A8B" w:rsidP="00FE5A8B">
      <w:pPr>
        <w:pStyle w:val="B1"/>
      </w:pPr>
      <w:r>
        <w:t>-</w:t>
      </w:r>
      <w:r>
        <w:tab/>
      </w:r>
      <w:proofErr w:type="gramStart"/>
      <w:r>
        <w:t>between</w:t>
      </w:r>
      <w:proofErr w:type="gramEnd"/>
      <w:r>
        <w:t xml:space="preserve"> the MCPTT client and the MCPTT server, the XPK is a client-server key (CSK); and</w:t>
      </w:r>
    </w:p>
    <w:p w14:paraId="0BF55DDF" w14:textId="77777777" w:rsidR="00FE5A8B" w:rsidRDefault="00FE5A8B" w:rsidP="00FE5A8B">
      <w:pPr>
        <w:pStyle w:val="B1"/>
      </w:pPr>
      <w:r>
        <w:lastRenderedPageBreak/>
        <w:t>-</w:t>
      </w:r>
      <w:r>
        <w:tab/>
      </w:r>
      <w:proofErr w:type="gramStart"/>
      <w:r>
        <w:t>between</w:t>
      </w:r>
      <w:proofErr w:type="gramEnd"/>
      <w:r>
        <w:t xml:space="preserve"> MCPTT servers and between MCPTT domains, the XPK is a signalling protection key (SPK).</w:t>
      </w:r>
    </w:p>
    <w:p w14:paraId="5F1EF7AC" w14:textId="77777777" w:rsidR="00FE5A8B" w:rsidRDefault="00FE5A8B" w:rsidP="00FE5A8B">
      <w:r>
        <w:t>The CSK (XPK) and a key-id CSK-ID (XPK-ID) are generated from keying material provided by the key management server. Identity based public key encryption based on MIKEY-SAKKE is used to transport the CSK between SIP end-points. The encrypted CSK is transported from the MCPTT client to the MCPTT server when the MCPTT client performs service authorisation as described in clause 7 and is also used during service authorisation to protect the access token.</w:t>
      </w:r>
    </w:p>
    <w:p w14:paraId="42105C26" w14:textId="77777777" w:rsidR="00FE5A8B" w:rsidRDefault="00FE5A8B" w:rsidP="00FE5A8B">
      <w:r>
        <w:t>The SPK (XPK) and a key-id SPK-ID (XPK-ID) are directly provisioned in the MCPTT servers.</w:t>
      </w:r>
    </w:p>
    <w:p w14:paraId="08ABEF68" w14:textId="77777777" w:rsidR="00FE5A8B" w:rsidRDefault="00FE5A8B" w:rsidP="00FE5A8B">
      <w:r>
        <w:t>Configuration in the MCPTT client and MCPTT server is used to determine whether one or both of confidentiality protection and integrity protection are required.</w:t>
      </w:r>
    </w:p>
    <w:p w14:paraId="470C14D7" w14:textId="77777777" w:rsidR="00FE5A8B" w:rsidRDefault="00FE5A8B" w:rsidP="00FE5A8B">
      <w:r w:rsidRPr="00137121">
        <w:t>The following four examples</w:t>
      </w:r>
      <w:r>
        <w:t xml:space="preserve"> give a brief overview of the how confidentiality and integrity protection is applied to application data in this specification.</w:t>
      </w:r>
    </w:p>
    <w:p w14:paraId="35884E74" w14:textId="77777777" w:rsidR="00FE5A8B" w:rsidRDefault="00FE5A8B" w:rsidP="00FE5A8B">
      <w:pPr>
        <w:pStyle w:val="EX"/>
      </w:pPr>
      <w:r>
        <w:t>EXAMPLE 1:</w:t>
      </w:r>
      <w:r>
        <w:tab/>
        <w:t>Pseudo code showing how confidentiality protection is represented in the procedures in the document for sensitive data sent by the originating client.</w:t>
      </w:r>
    </w:p>
    <w:p w14:paraId="49368385" w14:textId="77777777" w:rsidR="00FE5A8B" w:rsidRDefault="00FE5A8B" w:rsidP="00FE5A8B">
      <w:pPr>
        <w:pStyle w:val="PL"/>
      </w:pPr>
      <w:r>
        <w:t xml:space="preserve">   IF configuration is set for confidentiality protection of sensitive data</w:t>
      </w:r>
    </w:p>
    <w:p w14:paraId="4B6054D1" w14:textId="77777777" w:rsidR="00FE5A8B" w:rsidRDefault="00FE5A8B" w:rsidP="00FE5A8B">
      <w:pPr>
        <w:pStyle w:val="PL"/>
      </w:pPr>
      <w:r>
        <w:t xml:space="preserve">   THEN</w:t>
      </w:r>
    </w:p>
    <w:p w14:paraId="49A2A50D" w14:textId="77777777" w:rsidR="00FE5A8B" w:rsidRDefault="00FE5A8B" w:rsidP="00FE5A8B">
      <w:pPr>
        <w:pStyle w:val="PL"/>
      </w:pPr>
      <w:r>
        <w:t xml:space="preserve">       E</w:t>
      </w:r>
      <w:r w:rsidRPr="00B0374D">
        <w:t>nc</w:t>
      </w:r>
      <w:r>
        <w:t>rypt data element using the CSK (XPK) by following TS 33.180;</w:t>
      </w:r>
    </w:p>
    <w:p w14:paraId="7FA2B65D" w14:textId="77777777" w:rsidR="00FE5A8B" w:rsidRDefault="00FE5A8B" w:rsidP="00FE5A8B">
      <w:pPr>
        <w:pStyle w:val="PL"/>
      </w:pPr>
      <w:r>
        <w:t xml:space="preserve">       Include in an &lt;EncryptedData&gt; element of the XML MIME body according to TS 33.180:</w:t>
      </w:r>
    </w:p>
    <w:p w14:paraId="203B1B67" w14:textId="77777777" w:rsidR="00FE5A8B" w:rsidRDefault="00FE5A8B" w:rsidP="00FE5A8B">
      <w:pPr>
        <w:pStyle w:val="PL"/>
      </w:pPr>
      <w:r>
        <w:t xml:space="preserve">         (1) the encryption method;</w:t>
      </w:r>
    </w:p>
    <w:p w14:paraId="1696FD96" w14:textId="77777777" w:rsidR="00FE5A8B" w:rsidRDefault="00FE5A8B" w:rsidP="00FE5A8B">
      <w:pPr>
        <w:pStyle w:val="PL"/>
      </w:pPr>
      <w:r>
        <w:t xml:space="preserve">         (2) the key-id (XPK-ID);</w:t>
      </w:r>
    </w:p>
    <w:p w14:paraId="398B1BB0" w14:textId="77777777" w:rsidR="00FE5A8B" w:rsidRDefault="00FE5A8B" w:rsidP="00FE5A8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(3) the cipher data;</w:t>
      </w:r>
    </w:p>
    <w:p w14:paraId="28B2119F" w14:textId="77777777" w:rsidR="00FE5A8B" w:rsidRDefault="00FE5A8B" w:rsidP="00FE5A8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w:t>
      </w:r>
      <w:r w:rsidRPr="00B0374D">
        <w:t>nc</w:t>
      </w:r>
      <w:r>
        <w:t>rypt URIs in attribute using the CSK (XPK) by following subclause 6.6.2.3;</w:t>
      </w:r>
    </w:p>
    <w:p w14:paraId="525ABCB4" w14:textId="77777777" w:rsidR="00FE5A8B" w:rsidRDefault="00FE5A8B" w:rsidP="00FE5A8B">
      <w:pPr>
        <w:pStyle w:val="PL"/>
      </w:pPr>
      <w:r>
        <w:t xml:space="preserve">   ELSE</w:t>
      </w:r>
    </w:p>
    <w:p w14:paraId="7E062B37" w14:textId="77777777" w:rsidR="00FE5A8B" w:rsidRDefault="00FE5A8B" w:rsidP="00FE5A8B">
      <w:pPr>
        <w:pStyle w:val="PL"/>
      </w:pPr>
      <w:r>
        <w:t xml:space="preserve">       include application data into XML MIME body in clear text;</w:t>
      </w:r>
    </w:p>
    <w:p w14:paraId="4DB4D76A" w14:textId="77777777" w:rsidR="00FE5A8B" w:rsidRDefault="00FE5A8B" w:rsidP="00FE5A8B">
      <w:pPr>
        <w:pStyle w:val="PL"/>
      </w:pPr>
      <w:r>
        <w:t xml:space="preserve">   ENDIF;</w:t>
      </w:r>
    </w:p>
    <w:p w14:paraId="2DB8CFDB" w14:textId="77777777" w:rsidR="00FE5A8B" w:rsidRDefault="00FE5A8B" w:rsidP="00FE5A8B"/>
    <w:p w14:paraId="260ACFF0" w14:textId="77777777" w:rsidR="00FE5A8B" w:rsidRDefault="00FE5A8B" w:rsidP="00FE5A8B">
      <w:pPr>
        <w:pStyle w:val="EX"/>
      </w:pPr>
      <w:r>
        <w:t>EXAMPLE 2:</w:t>
      </w:r>
      <w:r>
        <w:tab/>
        <w:t>Pseudo code showing how integrity protection is represented in the procedures in the present document for data sent by the originating client.</w:t>
      </w:r>
    </w:p>
    <w:p w14:paraId="07D7F9B1" w14:textId="77777777" w:rsidR="00FE5A8B" w:rsidRPr="00137121" w:rsidRDefault="00FE5A8B" w:rsidP="00FE5A8B">
      <w:pPr>
        <w:pStyle w:val="PL"/>
      </w:pPr>
      <w:r>
        <w:t xml:space="preserve">   </w:t>
      </w:r>
      <w:r w:rsidRPr="00137121">
        <w:t xml:space="preserve">IF configuration is set for integrity protection of </w:t>
      </w:r>
      <w:r>
        <w:t>application data</w:t>
      </w:r>
    </w:p>
    <w:p w14:paraId="0392A411" w14:textId="77777777" w:rsidR="00FE5A8B" w:rsidRDefault="00FE5A8B" w:rsidP="00FE5A8B">
      <w:pPr>
        <w:pStyle w:val="PL"/>
      </w:pPr>
      <w:r>
        <w:t xml:space="preserve">   </w:t>
      </w:r>
      <w:r w:rsidRPr="00137121">
        <w:t>THEN</w:t>
      </w:r>
    </w:p>
    <w:p w14:paraId="2BACCC76" w14:textId="77777777" w:rsidR="00FE5A8B" w:rsidRDefault="00FE5A8B" w:rsidP="00FE5A8B">
      <w:pPr>
        <w:pStyle w:val="PL"/>
      </w:pPr>
      <w:r>
        <w:t xml:space="preserve">       Use a method to hash the content as specified in TS 33.180;</w:t>
      </w:r>
    </w:p>
    <w:p w14:paraId="1F2C8BC2" w14:textId="77777777" w:rsidR="00FE5A8B" w:rsidRPr="00137121" w:rsidRDefault="00FE5A8B" w:rsidP="00FE5A8B">
      <w:pPr>
        <w:pStyle w:val="PL"/>
      </w:pPr>
      <w:r>
        <w:t xml:space="preserve">       Generate a signature for the hashed content using the CSK (XPK) as specified in TS 33.180;</w:t>
      </w:r>
    </w:p>
    <w:p w14:paraId="0AFA507F" w14:textId="77777777" w:rsidR="00FE5A8B" w:rsidRDefault="00FE5A8B" w:rsidP="00FE5A8B">
      <w:pPr>
        <w:pStyle w:val="PL"/>
      </w:pPr>
      <w:r>
        <w:t xml:space="preserve">       Include within a &lt;Signature&gt; XML element of the XML MIME body according to TS 33.180:</w:t>
      </w:r>
    </w:p>
    <w:p w14:paraId="3FEEC266" w14:textId="77777777" w:rsidR="00FE5A8B" w:rsidRDefault="00FE5A8B" w:rsidP="00FE5A8B">
      <w:pPr>
        <w:pStyle w:val="PL"/>
      </w:pPr>
      <w:r>
        <w:t xml:space="preserve">          (1) a cannonicalisation method to be applied to the signed information;</w:t>
      </w:r>
    </w:p>
    <w:p w14:paraId="45A4879D" w14:textId="77777777" w:rsidR="00FE5A8B" w:rsidRDefault="00FE5A8B" w:rsidP="00FE5A8B">
      <w:pPr>
        <w:pStyle w:val="PL"/>
      </w:pPr>
      <w:r>
        <w:t xml:space="preserve">          (2) the signature method used for generating the signature;</w:t>
      </w:r>
    </w:p>
    <w:p w14:paraId="53F37397" w14:textId="77777777" w:rsidR="00FE5A8B" w:rsidRDefault="00FE5A8B" w:rsidP="00FE5A8B">
      <w:pPr>
        <w:pStyle w:val="PL"/>
      </w:pPr>
      <w:r>
        <w:t xml:space="preserve">          (3) a reference to the content to be signed;</w:t>
      </w:r>
    </w:p>
    <w:p w14:paraId="3DA654BA" w14:textId="77777777" w:rsidR="00FE5A8B" w:rsidRDefault="00FE5A8B" w:rsidP="00FE5A8B">
      <w:pPr>
        <w:pStyle w:val="PL"/>
      </w:pPr>
      <w:r>
        <w:t xml:space="preserve">          (4) the hashing method used;</w:t>
      </w:r>
    </w:p>
    <w:p w14:paraId="310D3A7D" w14:textId="77777777" w:rsidR="00FE5A8B" w:rsidRDefault="00FE5A8B" w:rsidP="00FE5A8B">
      <w:pPr>
        <w:pStyle w:val="PL"/>
      </w:pPr>
      <w:r>
        <w:t xml:space="preserve">          (5) the hashed content;</w:t>
      </w:r>
    </w:p>
    <w:p w14:paraId="63899BDC" w14:textId="77777777" w:rsidR="00FE5A8B" w:rsidRDefault="00FE5A8B" w:rsidP="00FE5A8B">
      <w:pPr>
        <w:pStyle w:val="PL"/>
      </w:pPr>
      <w:r>
        <w:t xml:space="preserve">          (6) the key-id (XPK-ID);</w:t>
      </w:r>
    </w:p>
    <w:p w14:paraId="312D2795" w14:textId="77777777" w:rsidR="00FE5A8B" w:rsidRDefault="00FE5A8B" w:rsidP="00FE5A8B">
      <w:pPr>
        <w:pStyle w:val="PL"/>
      </w:pPr>
      <w:r>
        <w:t xml:space="preserve">          (7) the signature value;</w:t>
      </w:r>
    </w:p>
    <w:p w14:paraId="2C543EBF" w14:textId="77777777" w:rsidR="00FE5A8B" w:rsidRPr="00D11525" w:rsidRDefault="00FE5A8B" w:rsidP="00FE5A8B">
      <w:pPr>
        <w:pStyle w:val="PL"/>
      </w:pPr>
      <w:r>
        <w:t xml:space="preserve">   </w:t>
      </w:r>
      <w:r w:rsidRPr="00D11525">
        <w:t>ENDIF;</w:t>
      </w:r>
    </w:p>
    <w:p w14:paraId="36F7E108" w14:textId="77777777" w:rsidR="00FE5A8B" w:rsidRDefault="00FE5A8B" w:rsidP="00FE5A8B"/>
    <w:p w14:paraId="5E80B9DC" w14:textId="77777777" w:rsidR="00FE5A8B" w:rsidRDefault="00FE5A8B" w:rsidP="00FE5A8B">
      <w:pPr>
        <w:pStyle w:val="EX"/>
      </w:pPr>
      <w:r>
        <w:t>EXAMPLE 3:</w:t>
      </w:r>
      <w:r>
        <w:tab/>
        <w:t>Pseudo code showing how confidentiality protection is represented in the procedures in the present document at the server side when receiving encrypted content.</w:t>
      </w:r>
    </w:p>
    <w:p w14:paraId="0B67117B" w14:textId="77777777" w:rsidR="00FE5A8B" w:rsidRDefault="00FE5A8B" w:rsidP="00FE5A8B">
      <w:pPr>
        <w:pStyle w:val="PL"/>
      </w:pPr>
      <w:r>
        <w:t xml:space="preserve">   IF configuration is set for confidentiality protection of sensitive data</w:t>
      </w:r>
    </w:p>
    <w:p w14:paraId="0C164606" w14:textId="77777777" w:rsidR="00FE5A8B" w:rsidRDefault="00FE5A8B" w:rsidP="00FE5A8B">
      <w:pPr>
        <w:pStyle w:val="PL"/>
      </w:pPr>
      <w:r>
        <w:t xml:space="preserve">   THEN</w:t>
      </w:r>
    </w:p>
    <w:p w14:paraId="4D88F958" w14:textId="77777777" w:rsidR="00FE5A8B" w:rsidRDefault="00FE5A8B" w:rsidP="00FE5A8B">
      <w:pPr>
        <w:pStyle w:val="PL"/>
      </w:pPr>
      <w:r>
        <w:t xml:space="preserve">       Check that the XML content contains the &lt;EncryptedData&gt; element;</w:t>
      </w:r>
    </w:p>
    <w:p w14:paraId="1AD28268" w14:textId="77777777" w:rsidR="00FE5A8B" w:rsidRDefault="00FE5A8B" w:rsidP="00FE5A8B">
      <w:pPr>
        <w:pStyle w:val="PL"/>
      </w:pPr>
      <w:r>
        <w:t xml:space="preserve">       Check that the XML document contains a URI with the domain name for MCPTT confidentiality protection;</w:t>
      </w:r>
    </w:p>
    <w:p w14:paraId="18E196AB" w14:textId="77777777" w:rsidR="00FE5A8B" w:rsidRDefault="00FE5A8B" w:rsidP="00FE5A8B">
      <w:pPr>
        <w:pStyle w:val="PL"/>
      </w:pPr>
      <w:r>
        <w:t xml:space="preserve">       Return an error if the &lt;EncryptedData&gt; element or domain name for MCPTT confidentiality protection are not found;</w:t>
      </w:r>
    </w:p>
    <w:p w14:paraId="215DCB28" w14:textId="77777777" w:rsidR="00FE5A8B" w:rsidRDefault="00FE5A8B" w:rsidP="00FE5A8B">
      <w:pPr>
        <w:pStyle w:val="PL"/>
      </w:pPr>
      <w:r>
        <w:t xml:space="preserve">       Otherwise:</w:t>
      </w:r>
    </w:p>
    <w:p w14:paraId="26477761" w14:textId="77777777" w:rsidR="00FE5A8B" w:rsidRDefault="00FE5A8B" w:rsidP="00FE5A8B">
      <w:pPr>
        <w:pStyle w:val="PL"/>
      </w:pPr>
      <w:r>
        <w:t xml:space="preserve">          (1) obtain the CSK (XPK) using the CSK-ID (XPK-ID) in the received XML body;</w:t>
      </w:r>
    </w:p>
    <w:p w14:paraId="1EBB8068" w14:textId="77777777" w:rsidR="00FE5A8B" w:rsidRDefault="00FE5A8B" w:rsidP="00FE5A8B">
      <w:pPr>
        <w:pStyle w:val="PL"/>
      </w:pPr>
      <w:r>
        <w:t xml:space="preserve">          (2) for encrypted data in elements, decrypt the data elements using the CSK as specified in TS 33.180 as required;</w:t>
      </w:r>
    </w:p>
    <w:p w14:paraId="1A39EA27" w14:textId="77777777" w:rsidR="00FE5A8B" w:rsidRDefault="00FE5A8B" w:rsidP="00FE5A8B">
      <w:pPr>
        <w:pStyle w:val="PL"/>
      </w:pPr>
      <w:r>
        <w:t xml:space="preserve">          (3) for encrypted URIs in attributes, decrypt the URIs using the CSK as specified in subclause 6.6.2.3;</w:t>
      </w:r>
    </w:p>
    <w:p w14:paraId="3AD8A1E0" w14:textId="77777777" w:rsidR="00FE5A8B" w:rsidRDefault="00FE5A8B" w:rsidP="00FE5A8B">
      <w:pPr>
        <w:pStyle w:val="PL"/>
      </w:pPr>
      <w:r>
        <w:t xml:space="preserve">   ENDIF;</w:t>
      </w:r>
    </w:p>
    <w:p w14:paraId="23C6E1B3" w14:textId="77777777" w:rsidR="00FE5A8B" w:rsidRDefault="00FE5A8B" w:rsidP="00FE5A8B"/>
    <w:p w14:paraId="1FCD42E8" w14:textId="77777777" w:rsidR="00FE5A8B" w:rsidRDefault="00FE5A8B" w:rsidP="00FE5A8B">
      <w:pPr>
        <w:pStyle w:val="EX"/>
      </w:pPr>
      <w:r>
        <w:t>EXAMPLE 4:</w:t>
      </w:r>
      <w:r>
        <w:tab/>
        <w:t>Pseudo code showing how integrity protection is represented in the procedures in the present document at the server side when receiving signed content.</w:t>
      </w:r>
    </w:p>
    <w:p w14:paraId="208C7E92" w14:textId="77777777" w:rsidR="00FE5A8B" w:rsidRDefault="00FE5A8B" w:rsidP="00FE5A8B">
      <w:pPr>
        <w:pStyle w:val="PL"/>
      </w:pPr>
      <w:r>
        <w:lastRenderedPageBreak/>
        <w:t xml:space="preserve">   </w:t>
      </w:r>
      <w:r w:rsidRPr="00D11525">
        <w:t xml:space="preserve">IF </w:t>
      </w:r>
      <w:r>
        <w:t>configuration is set for integrity protection of application data</w:t>
      </w:r>
      <w:r w:rsidRPr="00D11525">
        <w:t xml:space="preserve"> </w:t>
      </w:r>
    </w:p>
    <w:p w14:paraId="48E07B09" w14:textId="77777777" w:rsidR="00FE5A8B" w:rsidRDefault="00FE5A8B" w:rsidP="00FE5A8B">
      <w:pPr>
        <w:pStyle w:val="PL"/>
      </w:pPr>
      <w:r>
        <w:t xml:space="preserve">   THEN</w:t>
      </w:r>
    </w:p>
    <w:p w14:paraId="66DCD37F" w14:textId="77777777" w:rsidR="00FE5A8B" w:rsidRDefault="00FE5A8B" w:rsidP="00FE5A8B">
      <w:pPr>
        <w:pStyle w:val="PL"/>
      </w:pPr>
      <w:r>
        <w:t xml:space="preserve">      Check that </w:t>
      </w:r>
      <w:r w:rsidRPr="00D11525">
        <w:t xml:space="preserve">the XML content contains </w:t>
      </w:r>
      <w:r>
        <w:t xml:space="preserve">the </w:t>
      </w:r>
      <w:r w:rsidRPr="00D11525">
        <w:t>&lt;Signature&gt; element</w:t>
      </w:r>
      <w:r>
        <w:t>;</w:t>
      </w:r>
    </w:p>
    <w:p w14:paraId="40AA9710" w14:textId="77777777" w:rsidR="00FE5A8B" w:rsidRDefault="00FE5A8B" w:rsidP="00FE5A8B">
      <w:pPr>
        <w:pStyle w:val="PL"/>
      </w:pPr>
      <w:r>
        <w:t xml:space="preserve">      Return an error if the &lt;Signature&gt; element is not found;</w:t>
      </w:r>
    </w:p>
    <w:p w14:paraId="6B72182D" w14:textId="77777777" w:rsidR="00FE5A8B" w:rsidRDefault="00FE5A8B" w:rsidP="00FE5A8B">
      <w:pPr>
        <w:pStyle w:val="PL"/>
      </w:pPr>
      <w:r>
        <w:t xml:space="preserve">      Otherwise:</w:t>
      </w:r>
    </w:p>
    <w:p w14:paraId="13166E9C" w14:textId="77777777" w:rsidR="00FE5A8B" w:rsidRDefault="00FE5A8B" w:rsidP="00FE5A8B">
      <w:pPr>
        <w:pStyle w:val="PL"/>
      </w:pPr>
      <w:r w:rsidRPr="00D11525">
        <w:t xml:space="preserve">          (1) obtain the CSK (XPK) using the CSK-ID (XPK-ID) in the rece</w:t>
      </w:r>
      <w:r>
        <w:t>ived XML body;</w:t>
      </w:r>
    </w:p>
    <w:p w14:paraId="5E9E1EAD" w14:textId="77777777" w:rsidR="00FE5A8B" w:rsidRDefault="00FE5A8B" w:rsidP="00FE5A8B">
      <w:pPr>
        <w:pStyle w:val="PL"/>
      </w:pPr>
      <w:r>
        <w:t xml:space="preserve">          (2) verify the signature of the content using the CSK;</w:t>
      </w:r>
    </w:p>
    <w:p w14:paraId="730BC20A" w14:textId="77777777" w:rsidR="00FE5A8B" w:rsidRDefault="00FE5A8B" w:rsidP="00FE5A8B">
      <w:pPr>
        <w:pStyle w:val="PL"/>
      </w:pPr>
      <w:r>
        <w:t xml:space="preserve">      Return an error if the validation of the signature fails;</w:t>
      </w:r>
    </w:p>
    <w:p w14:paraId="251FE8C1" w14:textId="77777777" w:rsidR="00FE5A8B" w:rsidRDefault="00FE5A8B" w:rsidP="00FE5A8B">
      <w:pPr>
        <w:pStyle w:val="PL"/>
      </w:pPr>
      <w:r>
        <w:t xml:space="preserve">      IF validation of the signature passes</w:t>
      </w:r>
    </w:p>
    <w:p w14:paraId="5430F5F9" w14:textId="77777777" w:rsidR="00FE5A8B" w:rsidRDefault="00FE5A8B" w:rsidP="00FE5A8B">
      <w:pPr>
        <w:pStyle w:val="PL"/>
      </w:pPr>
      <w:r>
        <w:t xml:space="preserve">      THEN </w:t>
      </w:r>
    </w:p>
    <w:p w14:paraId="755944B2" w14:textId="77777777" w:rsidR="00FE5A8B" w:rsidRDefault="00FE5A8B" w:rsidP="00FE5A8B">
      <w:pPr>
        <w:pStyle w:val="PL"/>
      </w:pPr>
      <w:r>
        <w:t xml:space="preserve">         decrypt any data found in &lt;EncryptedData&gt; elements;</w:t>
      </w:r>
    </w:p>
    <w:p w14:paraId="7CAD4870" w14:textId="77777777" w:rsidR="00FE5A8B" w:rsidRDefault="00FE5A8B" w:rsidP="00FE5A8B">
      <w:pPr>
        <w:pStyle w:val="PL"/>
      </w:pPr>
      <w:r>
        <w:t xml:space="preserve">         decrypt any encrypted URIs found in attributes;</w:t>
      </w:r>
    </w:p>
    <w:p w14:paraId="1EC0E08F" w14:textId="77777777" w:rsidR="00FE5A8B" w:rsidRPr="00D11525" w:rsidRDefault="00FE5A8B" w:rsidP="00FE5A8B">
      <w:pPr>
        <w:pStyle w:val="PL"/>
      </w:pPr>
      <w:r>
        <w:t xml:space="preserve">      ENDIF;</w:t>
      </w:r>
    </w:p>
    <w:p w14:paraId="687388C4" w14:textId="77777777" w:rsidR="00FE5A8B" w:rsidRDefault="00FE5A8B" w:rsidP="00FE5A8B">
      <w:pPr>
        <w:pStyle w:val="PL"/>
      </w:pPr>
      <w:r>
        <w:t xml:space="preserve">   </w:t>
      </w:r>
      <w:r w:rsidRPr="00D11525">
        <w:t>ENDIF;</w:t>
      </w:r>
    </w:p>
    <w:p w14:paraId="3352B799" w14:textId="77777777" w:rsidR="00FE5A8B" w:rsidRDefault="00FE5A8B" w:rsidP="00FE5A8B">
      <w:pPr>
        <w:pStyle w:val="PL"/>
      </w:pPr>
    </w:p>
    <w:p w14:paraId="075A2DBF" w14:textId="77777777" w:rsidR="00FE5A8B" w:rsidRDefault="00FE5A8B" w:rsidP="00FE5A8B">
      <w:r>
        <w:t>The content can be re-encrypted and signed again using the SPK between MCPTT servers.</w:t>
      </w:r>
    </w:p>
    <w:p w14:paraId="29999E9A" w14:textId="77777777" w:rsidR="00FE5A8B" w:rsidRDefault="00FE5A8B" w:rsidP="00FE5A8B">
      <w:r>
        <w:t>The following examples show the difference between normal and encrypted data content. In this example consider the MCPTT client initiating a prearranged group session.</w:t>
      </w:r>
    </w:p>
    <w:p w14:paraId="056645DA" w14:textId="77777777" w:rsidR="00FE5A8B" w:rsidRDefault="00FE5A8B" w:rsidP="00FE5A8B">
      <w:pPr>
        <w:pStyle w:val="EX"/>
      </w:pPr>
      <w:r>
        <w:t>EXAMPLE 5:</w:t>
      </w:r>
      <w:r>
        <w:tab/>
      </w:r>
      <w:r w:rsidRPr="00C53A13">
        <w:t>application/vnd.3gpp.</w:t>
      </w:r>
      <w:r>
        <w:t>mcpttinfo</w:t>
      </w:r>
      <w:r w:rsidRPr="004F46F9">
        <w:t>+xml</w:t>
      </w:r>
      <w:r>
        <w:t xml:space="preserve"> MIME body represented with data elements in the clear:</w:t>
      </w:r>
    </w:p>
    <w:p w14:paraId="3F926FBF" w14:textId="77777777" w:rsidR="00FE5A8B" w:rsidRPr="00A421BA" w:rsidRDefault="00FE5A8B" w:rsidP="00FE5A8B">
      <w:pPr>
        <w:pStyle w:val="PL"/>
      </w:pPr>
      <w:r>
        <w:t xml:space="preserve">   </w:t>
      </w:r>
      <w:r w:rsidRPr="00A421BA">
        <w:t>Content-Type: application/vnd.3gpp.mcptt-info+xml</w:t>
      </w:r>
    </w:p>
    <w:p w14:paraId="6FD5CB06" w14:textId="77777777" w:rsidR="00FE5A8B" w:rsidRPr="00A421BA" w:rsidRDefault="00FE5A8B" w:rsidP="00FE5A8B">
      <w:pPr>
        <w:pStyle w:val="PL"/>
      </w:pPr>
      <w:r>
        <w:t xml:space="preserve">   </w:t>
      </w:r>
      <w:r w:rsidRPr="00A421BA">
        <w:t>&lt;?xml version="1.0"?&gt;</w:t>
      </w:r>
    </w:p>
    <w:p w14:paraId="77DAA0CF" w14:textId="77777777" w:rsidR="00FE5A8B" w:rsidRPr="00A421BA" w:rsidRDefault="00FE5A8B" w:rsidP="00FE5A8B">
      <w:pPr>
        <w:pStyle w:val="PL"/>
      </w:pPr>
      <w:r>
        <w:t xml:space="preserve">   </w:t>
      </w:r>
      <w:r w:rsidRPr="00A421BA">
        <w:t>&lt;mcpttinfo&gt;</w:t>
      </w:r>
    </w:p>
    <w:p w14:paraId="19581A51" w14:textId="77777777" w:rsidR="00FE5A8B" w:rsidRPr="00A421BA" w:rsidRDefault="00FE5A8B" w:rsidP="00FE5A8B">
      <w:pPr>
        <w:pStyle w:val="PL"/>
      </w:pPr>
      <w:r>
        <w:t xml:space="preserve">     </w:t>
      </w:r>
      <w:r w:rsidRPr="00A421BA">
        <w:t>&lt;mcptt-Params&gt;</w:t>
      </w:r>
    </w:p>
    <w:p w14:paraId="63F6454E" w14:textId="77777777" w:rsidR="00FE5A8B" w:rsidRPr="00A421BA" w:rsidRDefault="00FE5A8B" w:rsidP="00FE5A8B">
      <w:pPr>
        <w:pStyle w:val="PL"/>
      </w:pPr>
      <w:r>
        <w:t xml:space="preserve">       </w:t>
      </w:r>
      <w:r w:rsidRPr="00A421BA">
        <w:t>&lt;session-type&gt;prearranged&lt;/session-type&gt;</w:t>
      </w:r>
    </w:p>
    <w:p w14:paraId="79CD9DCB" w14:textId="77777777" w:rsidR="00FE5A8B" w:rsidRDefault="00FE5A8B" w:rsidP="00FE5A8B">
      <w:pPr>
        <w:pStyle w:val="PL"/>
      </w:pPr>
      <w:r>
        <w:t xml:space="preserve">       </w:t>
      </w:r>
      <w:r w:rsidRPr="00A421BA">
        <w:t>&lt;mcptt-request-uri type=</w:t>
      </w:r>
      <w:r>
        <w:t>"</w:t>
      </w:r>
      <w:r w:rsidRPr="00A421BA">
        <w:t>Normal</w:t>
      </w:r>
      <w:r>
        <w:t>"</w:t>
      </w:r>
      <w:r w:rsidRPr="00A421BA">
        <w:t>&gt;</w:t>
      </w:r>
    </w:p>
    <w:p w14:paraId="602B7A7E" w14:textId="77777777" w:rsidR="00FE5A8B" w:rsidRDefault="00FE5A8B" w:rsidP="00FE5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&lt;mcpttURI&gt;</w:t>
      </w:r>
      <w:r w:rsidRPr="00625F03">
        <w:rPr>
          <w:rFonts w:ascii="Courier New" w:hAnsi="Courier New"/>
          <w:noProof/>
          <w:sz w:val="16"/>
        </w:rPr>
        <w:t>sip:group123@mcpttoperator1.com&gt;&lt;/mcpttURI</w:t>
      </w:r>
      <w:r>
        <w:rPr>
          <w:rFonts w:ascii="Courier New" w:hAnsi="Courier New"/>
          <w:noProof/>
          <w:sz w:val="16"/>
        </w:rPr>
        <w:t>&gt;</w:t>
      </w:r>
    </w:p>
    <w:p w14:paraId="7F071673" w14:textId="77777777" w:rsidR="00FE5A8B" w:rsidRPr="0045201D" w:rsidRDefault="00FE5A8B" w:rsidP="00FE5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&lt;/mcptt-request-uri&gt;</w:t>
      </w:r>
    </w:p>
    <w:p w14:paraId="4DF54272" w14:textId="77777777" w:rsidR="00FE5A8B" w:rsidRPr="00A421BA" w:rsidRDefault="00FE5A8B" w:rsidP="00FE5A8B">
      <w:pPr>
        <w:pStyle w:val="PL"/>
      </w:pPr>
      <w:r>
        <w:t xml:space="preserve">     </w:t>
      </w:r>
      <w:r w:rsidRPr="00A421BA">
        <w:t>&lt;/mcptt-Params&gt;</w:t>
      </w:r>
    </w:p>
    <w:p w14:paraId="5502F53E" w14:textId="77777777" w:rsidR="00FE5A8B" w:rsidRDefault="00FE5A8B" w:rsidP="00FE5A8B">
      <w:pPr>
        <w:pStyle w:val="PL"/>
      </w:pPr>
      <w:r>
        <w:t xml:space="preserve">   </w:t>
      </w:r>
      <w:r w:rsidRPr="00A421BA">
        <w:t>&lt;/mcptt-info&gt;</w:t>
      </w:r>
    </w:p>
    <w:p w14:paraId="6D871F97" w14:textId="77777777" w:rsidR="00FE5A8B" w:rsidRDefault="00FE5A8B" w:rsidP="00FE5A8B">
      <w:pPr>
        <w:pStyle w:val="PL"/>
      </w:pPr>
    </w:p>
    <w:p w14:paraId="73D3DC6A" w14:textId="77777777" w:rsidR="00FE5A8B" w:rsidRDefault="00FE5A8B" w:rsidP="00FE5A8B">
      <w:pPr>
        <w:pStyle w:val="EX"/>
      </w:pPr>
      <w:r>
        <w:t>EXAMPLE 6:</w:t>
      </w:r>
      <w:r>
        <w:tab/>
      </w:r>
      <w:r w:rsidRPr="00C53A13">
        <w:t>application/vnd.3gpp.</w:t>
      </w:r>
      <w:r w:rsidRPr="00D11525">
        <w:t>mcpttinfo</w:t>
      </w:r>
      <w:r w:rsidRPr="004F46F9">
        <w:t>+x</w:t>
      </w:r>
      <w:r>
        <w:t>ml</w:t>
      </w:r>
      <w:r w:rsidRPr="00D11525">
        <w:t xml:space="preserve"> MIME body represented with </w:t>
      </w:r>
      <w:r>
        <w:t>the &lt;mcptt-request-uri&gt; encrypted:</w:t>
      </w:r>
    </w:p>
    <w:p w14:paraId="21BBB264" w14:textId="77777777" w:rsidR="00FE5A8B" w:rsidRPr="00D11525" w:rsidRDefault="00FE5A8B" w:rsidP="00FE5A8B">
      <w:pPr>
        <w:pStyle w:val="PL"/>
      </w:pPr>
      <w:r>
        <w:t xml:space="preserve">   </w:t>
      </w:r>
      <w:r w:rsidRPr="00D11525">
        <w:t>Content-Type: application/vnd.3gpp.mcptt-info+xml</w:t>
      </w:r>
    </w:p>
    <w:p w14:paraId="38B75EC0" w14:textId="77777777" w:rsidR="00FE5A8B" w:rsidRPr="00D11525" w:rsidRDefault="00FE5A8B" w:rsidP="00FE5A8B">
      <w:pPr>
        <w:pStyle w:val="PL"/>
      </w:pPr>
      <w:r>
        <w:t xml:space="preserve">   </w:t>
      </w:r>
      <w:r w:rsidRPr="00D11525">
        <w:t>&lt;?xml version="1.0"?&gt;</w:t>
      </w:r>
    </w:p>
    <w:p w14:paraId="6DBABCF8" w14:textId="77777777" w:rsidR="00FE5A8B" w:rsidRPr="00D11525" w:rsidRDefault="00FE5A8B" w:rsidP="00FE5A8B">
      <w:pPr>
        <w:pStyle w:val="PL"/>
      </w:pPr>
      <w:r>
        <w:t xml:space="preserve">   </w:t>
      </w:r>
      <w:r w:rsidRPr="00D11525">
        <w:t>&lt;mcpttinfo&gt;</w:t>
      </w:r>
    </w:p>
    <w:p w14:paraId="2FF07267" w14:textId="77777777" w:rsidR="00FE5A8B" w:rsidRPr="00D11525" w:rsidRDefault="00FE5A8B" w:rsidP="00FE5A8B">
      <w:pPr>
        <w:pStyle w:val="PL"/>
      </w:pPr>
      <w:r>
        <w:t xml:space="preserve">   </w:t>
      </w:r>
      <w:r w:rsidRPr="00D11525">
        <w:t xml:space="preserve">  &lt;mcptt-Params&gt;</w:t>
      </w:r>
    </w:p>
    <w:p w14:paraId="36619A15" w14:textId="77777777" w:rsidR="00FE5A8B" w:rsidRPr="00D11525" w:rsidRDefault="00FE5A8B" w:rsidP="00FE5A8B">
      <w:pPr>
        <w:pStyle w:val="PL"/>
      </w:pPr>
      <w:r>
        <w:t xml:space="preserve">       </w:t>
      </w:r>
      <w:r w:rsidRPr="00D11525">
        <w:t>&lt;session-type&gt;prearranged&lt;/session-type&gt;</w:t>
      </w:r>
    </w:p>
    <w:p w14:paraId="5960E81A" w14:textId="77777777" w:rsidR="00FE5A8B" w:rsidRPr="00D11525" w:rsidRDefault="00FE5A8B" w:rsidP="00FE5A8B">
      <w:pPr>
        <w:pStyle w:val="PL"/>
      </w:pPr>
      <w:r>
        <w:t xml:space="preserve">       </w:t>
      </w:r>
      <w:r w:rsidRPr="00D11525">
        <w:t>&lt;mcptt-request-uri type=</w:t>
      </w:r>
      <w:r>
        <w:t>"</w:t>
      </w:r>
      <w:r w:rsidRPr="00D11525">
        <w:t>Encrypted</w:t>
      </w:r>
      <w:r>
        <w:t>"</w:t>
      </w:r>
      <w:r w:rsidRPr="00D11525">
        <w:t>&gt;</w:t>
      </w:r>
    </w:p>
    <w:p w14:paraId="75B50A6E" w14:textId="77777777" w:rsidR="00FE5A8B" w:rsidRPr="00D11525" w:rsidRDefault="00FE5A8B" w:rsidP="00FE5A8B">
      <w:pPr>
        <w:pStyle w:val="PL"/>
      </w:pPr>
      <w:r>
        <w:t xml:space="preserve">         </w:t>
      </w:r>
      <w:r w:rsidRPr="00D11525">
        <w:t>&lt;EncryptedData xmlns='http://www.w3.org/2001/04/xmlenc#'</w:t>
      </w:r>
    </w:p>
    <w:p w14:paraId="3D5E07C3" w14:textId="77777777" w:rsidR="00FE5A8B" w:rsidRPr="00D11525" w:rsidRDefault="00FE5A8B" w:rsidP="00FE5A8B">
      <w:pPr>
        <w:pStyle w:val="PL"/>
      </w:pPr>
      <w:r>
        <w:t xml:space="preserve">          </w:t>
      </w:r>
      <w:r w:rsidRPr="00D11525">
        <w:t>Type='http://www.w3.org/2001/04/xmlenc#Content'&gt;</w:t>
      </w:r>
    </w:p>
    <w:p w14:paraId="5B5C8999" w14:textId="77777777" w:rsidR="00FE5A8B" w:rsidRPr="00D11525" w:rsidRDefault="00FE5A8B" w:rsidP="00FE5A8B">
      <w:pPr>
        <w:pStyle w:val="PL"/>
      </w:pPr>
      <w:r>
        <w:t xml:space="preserve">            </w:t>
      </w:r>
      <w:r w:rsidRPr="00D11525">
        <w:t>&lt;EncryptionMethod Algorithm="</w:t>
      </w:r>
      <w:hyperlink r:id="rId12" w:anchor="aes128-gcm" w:history="1">
        <w:r w:rsidRPr="00D11525">
          <w:rPr>
            <w:rStyle w:val="Hyperlink"/>
            <w:rFonts w:eastAsia="Malgun Gothic"/>
          </w:rPr>
          <w:t>http://www.w3.org/2009/xmlenc11#aes128-gcm</w:t>
        </w:r>
      </w:hyperlink>
      <w:r w:rsidRPr="00D11525">
        <w:t>"/&gt;</w:t>
      </w:r>
    </w:p>
    <w:p w14:paraId="0817908C" w14:textId="77777777" w:rsidR="00FE5A8B" w:rsidRPr="00D11525" w:rsidRDefault="00FE5A8B" w:rsidP="00FE5A8B">
      <w:pPr>
        <w:pStyle w:val="PL"/>
      </w:pPr>
      <w:r>
        <w:t xml:space="preserve">            </w:t>
      </w:r>
      <w:r w:rsidRPr="00D11525">
        <w:t>&lt;ds:KeyInfo&gt;</w:t>
      </w:r>
    </w:p>
    <w:p w14:paraId="0B10F5CC" w14:textId="77777777" w:rsidR="00FE5A8B" w:rsidRPr="00D11525" w:rsidRDefault="00FE5A8B" w:rsidP="00FE5A8B">
      <w:pPr>
        <w:pStyle w:val="PL"/>
      </w:pPr>
      <w:r>
        <w:t xml:space="preserve">              </w:t>
      </w:r>
      <w:r w:rsidRPr="00D11525">
        <w:t>&lt;ds:KeyName&gt;base64XpkId&lt;/KeyName&gt;</w:t>
      </w:r>
    </w:p>
    <w:p w14:paraId="24B249A9" w14:textId="77777777" w:rsidR="00FE5A8B" w:rsidRPr="00D11525" w:rsidRDefault="00FE5A8B" w:rsidP="00FE5A8B">
      <w:pPr>
        <w:pStyle w:val="PL"/>
      </w:pPr>
      <w:r>
        <w:t xml:space="preserve">            </w:t>
      </w:r>
      <w:r w:rsidRPr="00D11525">
        <w:t>&lt;/ds:KeyInfo&gt;</w:t>
      </w:r>
    </w:p>
    <w:p w14:paraId="66C094DC" w14:textId="77777777" w:rsidR="00FE5A8B" w:rsidRPr="00D11525" w:rsidRDefault="00FE5A8B" w:rsidP="00FE5A8B">
      <w:pPr>
        <w:pStyle w:val="PL"/>
      </w:pPr>
      <w:r>
        <w:t xml:space="preserve">            </w:t>
      </w:r>
      <w:r w:rsidRPr="00D11525">
        <w:t>&lt;CipherData&gt;</w:t>
      </w:r>
    </w:p>
    <w:p w14:paraId="051BAC2B" w14:textId="77777777" w:rsidR="00FE5A8B" w:rsidRPr="00D11525" w:rsidRDefault="00FE5A8B" w:rsidP="00FE5A8B">
      <w:pPr>
        <w:pStyle w:val="PL"/>
      </w:pPr>
      <w:r>
        <w:t xml:space="preserve">              </w:t>
      </w:r>
      <w:r w:rsidRPr="00D11525">
        <w:t>&lt;CipherValue&gt;A23B45C5657689090&lt;/CipherValue&gt;</w:t>
      </w:r>
    </w:p>
    <w:p w14:paraId="11A8A4D9" w14:textId="77777777" w:rsidR="00FE5A8B" w:rsidRPr="00D11525" w:rsidRDefault="00FE5A8B" w:rsidP="00FE5A8B">
      <w:pPr>
        <w:pStyle w:val="PL"/>
      </w:pPr>
      <w:r>
        <w:t xml:space="preserve">           </w:t>
      </w:r>
      <w:r w:rsidRPr="00D11525">
        <w:t xml:space="preserve"> &lt;/CipherData&gt;</w:t>
      </w:r>
    </w:p>
    <w:p w14:paraId="0DC8C74A" w14:textId="77777777" w:rsidR="00FE5A8B" w:rsidRPr="00D11525" w:rsidRDefault="00FE5A8B" w:rsidP="00FE5A8B">
      <w:pPr>
        <w:pStyle w:val="PL"/>
      </w:pPr>
      <w:r>
        <w:t xml:space="preserve">         </w:t>
      </w:r>
      <w:r w:rsidRPr="00D11525">
        <w:t>&lt;/EncryptedData&gt;</w:t>
      </w:r>
    </w:p>
    <w:p w14:paraId="6A922D09" w14:textId="77777777" w:rsidR="00FE5A8B" w:rsidRPr="00D11525" w:rsidRDefault="00FE5A8B" w:rsidP="00FE5A8B">
      <w:pPr>
        <w:pStyle w:val="PL"/>
      </w:pPr>
      <w:r>
        <w:t xml:space="preserve">       </w:t>
      </w:r>
      <w:r w:rsidRPr="00D11525">
        <w:t>&lt;/mcptt-request-uri&gt;</w:t>
      </w:r>
    </w:p>
    <w:p w14:paraId="04D6933B" w14:textId="77777777" w:rsidR="00FE5A8B" w:rsidRPr="00D11525" w:rsidRDefault="00FE5A8B" w:rsidP="00FE5A8B">
      <w:pPr>
        <w:pStyle w:val="PL"/>
      </w:pPr>
      <w:r>
        <w:t xml:space="preserve">     </w:t>
      </w:r>
      <w:r w:rsidRPr="00D11525">
        <w:t>&lt;/mcptt-Params&gt;</w:t>
      </w:r>
    </w:p>
    <w:p w14:paraId="36DAF38F" w14:textId="77777777" w:rsidR="00FE5A8B" w:rsidRDefault="00FE5A8B" w:rsidP="00FE5A8B">
      <w:pPr>
        <w:pStyle w:val="PL"/>
      </w:pPr>
      <w:r>
        <w:t xml:space="preserve">   </w:t>
      </w:r>
      <w:r w:rsidRPr="00D11525">
        <w:t>&lt;/mcptt-info&gt;</w:t>
      </w:r>
    </w:p>
    <w:p w14:paraId="08BE867A" w14:textId="77777777" w:rsidR="00FE5A8B" w:rsidRDefault="00FE5A8B" w:rsidP="00FE5A8B">
      <w:pPr>
        <w:pStyle w:val="PL"/>
      </w:pPr>
    </w:p>
    <w:p w14:paraId="10399B6A" w14:textId="77777777" w:rsidR="00FE5A8B" w:rsidRDefault="00FE5A8B" w:rsidP="00FE5A8B">
      <w:pPr>
        <w:pStyle w:val="EX"/>
      </w:pPr>
      <w:r>
        <w:t>EXAMPLE 7:</w:t>
      </w:r>
      <w:r>
        <w:tab/>
      </w:r>
      <w:r w:rsidRPr="004F46F9">
        <w:t>application</w:t>
      </w:r>
      <w:r>
        <w:t>/</w:t>
      </w:r>
      <w:proofErr w:type="spellStart"/>
      <w:r>
        <w:t>pidf+xml</w:t>
      </w:r>
      <w:proofErr w:type="spellEnd"/>
      <w:r w:rsidRPr="00D11525">
        <w:t xml:space="preserve"> MIME body represented with </w:t>
      </w:r>
      <w:r>
        <w:t>clear URIs in attributes:</w:t>
      </w:r>
    </w:p>
    <w:p w14:paraId="0D0BE19D" w14:textId="77777777" w:rsidR="00FE5A8B" w:rsidRPr="00361235" w:rsidRDefault="00FE5A8B" w:rsidP="00FE5A8B">
      <w:pPr>
        <w:pStyle w:val="PL"/>
      </w:pPr>
      <w:r w:rsidRPr="00361235">
        <w:t>Content-Type: application/pidf+xml</w:t>
      </w:r>
    </w:p>
    <w:p w14:paraId="1BDB0F0A" w14:textId="77777777" w:rsidR="00FE5A8B" w:rsidRPr="00361235" w:rsidRDefault="00FE5A8B" w:rsidP="00FE5A8B">
      <w:pPr>
        <w:pStyle w:val="PL"/>
      </w:pPr>
      <w:r w:rsidRPr="00361235">
        <w:t>&lt;?xml version="1.0" encoding="UTF-8"?&gt;</w:t>
      </w:r>
    </w:p>
    <w:p w14:paraId="3DDCC5A7" w14:textId="77777777" w:rsidR="00FE5A8B" w:rsidRPr="00361235" w:rsidRDefault="00FE5A8B" w:rsidP="00FE5A8B">
      <w:pPr>
        <w:pStyle w:val="PL"/>
      </w:pPr>
      <w:r w:rsidRPr="00361235">
        <w:t>&lt;presence entity="</w:t>
      </w:r>
      <w:r>
        <w:t>sip:</w:t>
      </w:r>
      <w:r w:rsidRPr="00361235">
        <w:t>somebody@mcptt.org"&gt;</w:t>
      </w:r>
    </w:p>
    <w:p w14:paraId="59977B65" w14:textId="77777777" w:rsidR="00FE5A8B" w:rsidRPr="00361235" w:rsidRDefault="00FE5A8B" w:rsidP="00FE5A8B">
      <w:pPr>
        <w:pStyle w:val="PL"/>
      </w:pPr>
      <w:r w:rsidRPr="00361235">
        <w:t xml:space="preserve">  &lt;tuple id="acD4rhU87bK"&gt;</w:t>
      </w:r>
    </w:p>
    <w:p w14:paraId="2365C8D4" w14:textId="77777777" w:rsidR="00FE5A8B" w:rsidRPr="00361235" w:rsidRDefault="00FE5A8B" w:rsidP="00FE5A8B">
      <w:pPr>
        <w:pStyle w:val="PL"/>
      </w:pPr>
      <w:r w:rsidRPr="00361235">
        <w:t xml:space="preserve">    &lt;status&gt;</w:t>
      </w:r>
    </w:p>
    <w:p w14:paraId="12D63F84" w14:textId="77777777" w:rsidR="00FE5A8B" w:rsidRPr="00361235" w:rsidRDefault="00FE5A8B" w:rsidP="00FE5A8B">
      <w:pPr>
        <w:pStyle w:val="PL"/>
      </w:pPr>
      <w:r w:rsidRPr="00361235">
        <w:t xml:space="preserve">      &lt;affiliation group="</w:t>
      </w:r>
      <w:r w:rsidRPr="00AE2B1E">
        <w:t>sip:</w:t>
      </w:r>
      <w:r w:rsidRPr="00361235">
        <w:t>thegroup@mcptt.org</w:t>
      </w:r>
      <w:r>
        <w:t>"</w:t>
      </w:r>
      <w:r w:rsidRPr="00361235">
        <w:t>/&gt;</w:t>
      </w:r>
    </w:p>
    <w:p w14:paraId="404F5DE8" w14:textId="77777777" w:rsidR="00FE5A8B" w:rsidRPr="00361235" w:rsidRDefault="00FE5A8B" w:rsidP="00FE5A8B">
      <w:pPr>
        <w:pStyle w:val="PL"/>
      </w:pPr>
      <w:r w:rsidRPr="00361235">
        <w:t xml:space="preserve">    &lt;/status&gt;</w:t>
      </w:r>
    </w:p>
    <w:p w14:paraId="3FD2548A" w14:textId="77777777" w:rsidR="00FE5A8B" w:rsidRPr="00361235" w:rsidRDefault="00FE5A8B" w:rsidP="00FE5A8B">
      <w:pPr>
        <w:pStyle w:val="PL"/>
      </w:pPr>
      <w:r w:rsidRPr="00361235">
        <w:t xml:space="preserve">  &lt;/tuple&gt;</w:t>
      </w:r>
    </w:p>
    <w:p w14:paraId="03020203" w14:textId="77777777" w:rsidR="00FE5A8B" w:rsidRPr="00361235" w:rsidRDefault="00FE5A8B" w:rsidP="00FE5A8B">
      <w:pPr>
        <w:pStyle w:val="PL"/>
      </w:pPr>
      <w:r w:rsidRPr="00361235">
        <w:t>&lt;/presence&gt;</w:t>
      </w:r>
    </w:p>
    <w:p w14:paraId="7F13D253" w14:textId="77777777" w:rsidR="00FE5A8B" w:rsidRDefault="00FE5A8B" w:rsidP="00FE5A8B">
      <w:pPr>
        <w:pStyle w:val="PL"/>
      </w:pPr>
    </w:p>
    <w:p w14:paraId="3678C4EC" w14:textId="77777777" w:rsidR="00FE5A8B" w:rsidRDefault="00FE5A8B" w:rsidP="00FE5A8B">
      <w:pPr>
        <w:pStyle w:val="EX"/>
      </w:pPr>
      <w:r>
        <w:t>EXAMPLE 8:</w:t>
      </w:r>
      <w:r>
        <w:tab/>
      </w:r>
      <w:r w:rsidRPr="004F46F9">
        <w:t>application</w:t>
      </w:r>
      <w:r>
        <w:t>/</w:t>
      </w:r>
      <w:proofErr w:type="spellStart"/>
      <w:r>
        <w:t>pidf+xml</w:t>
      </w:r>
      <w:proofErr w:type="spellEnd"/>
      <w:r w:rsidRPr="00D11525">
        <w:t xml:space="preserve"> MIME body represented with </w:t>
      </w:r>
      <w:r>
        <w:t>encrypted URIs in attributes:</w:t>
      </w:r>
    </w:p>
    <w:p w14:paraId="52276B93" w14:textId="77777777" w:rsidR="00FE5A8B" w:rsidRPr="00361235" w:rsidRDefault="00FE5A8B" w:rsidP="00FE5A8B">
      <w:pPr>
        <w:pStyle w:val="PL"/>
      </w:pPr>
      <w:r w:rsidRPr="00361235">
        <w:t>Content-Type: application/pidf+xml</w:t>
      </w:r>
    </w:p>
    <w:p w14:paraId="4D56B813" w14:textId="77777777" w:rsidR="00FE5A8B" w:rsidRPr="00A63A6C" w:rsidRDefault="00FE5A8B" w:rsidP="00FE5A8B">
      <w:pPr>
        <w:pStyle w:val="PL"/>
        <w:rPr>
          <w:rFonts w:cs="Courier New"/>
          <w:lang w:eastAsia="fr-FR"/>
        </w:rPr>
      </w:pPr>
      <w:r w:rsidRPr="00A63A6C">
        <w:rPr>
          <w:rFonts w:cs="Courier New"/>
          <w:lang w:eastAsia="fr-FR"/>
        </w:rPr>
        <w:t>&lt;?xml version="1.0" encoding="UTF-8"?&gt;</w:t>
      </w:r>
    </w:p>
    <w:p w14:paraId="12E08A4B" w14:textId="77777777" w:rsidR="00FE5A8B" w:rsidRPr="00A63A6C" w:rsidRDefault="00FE5A8B" w:rsidP="00FE5A8B">
      <w:pPr>
        <w:pStyle w:val="PL"/>
        <w:rPr>
          <w:rFonts w:cs="Courier New"/>
          <w:lang w:eastAsia="fr-FR"/>
        </w:rPr>
      </w:pPr>
      <w:r w:rsidRPr="00A63A6C">
        <w:rPr>
          <w:rFonts w:cs="Courier New"/>
          <w:lang w:eastAsia="fr-FR"/>
        </w:rPr>
        <w:t>&lt;presence entity="</w:t>
      </w:r>
      <w:r>
        <w:rPr>
          <w:rFonts w:cs="Courier New"/>
          <w:lang w:eastAsia="fr-FR"/>
        </w:rPr>
        <w:t>sip:c4Hrt45XG8IohRFT67vfdr3V;iv=45RtfVgHY23k8Ihy;xpk-id=b7UJv9;alg=128-aes-gcm@mc1-encryption.3gppnetwork.org</w:t>
      </w:r>
      <w:r w:rsidRPr="00A63A6C">
        <w:rPr>
          <w:rFonts w:cs="Courier New"/>
          <w:lang w:eastAsia="fr-FR"/>
        </w:rPr>
        <w:t>"&gt;</w:t>
      </w:r>
    </w:p>
    <w:p w14:paraId="4B262D79" w14:textId="77777777" w:rsidR="00FE5A8B" w:rsidRPr="00A63A6C" w:rsidRDefault="00FE5A8B" w:rsidP="00FE5A8B">
      <w:pPr>
        <w:pStyle w:val="PL"/>
        <w:rPr>
          <w:rFonts w:cs="Courier New"/>
          <w:lang w:eastAsia="fr-FR"/>
        </w:rPr>
      </w:pPr>
      <w:r w:rsidRPr="00A63A6C">
        <w:rPr>
          <w:rFonts w:cs="Courier New"/>
          <w:lang w:eastAsia="fr-FR"/>
        </w:rPr>
        <w:t xml:space="preserve">  &lt;tuple id="acD4rhU87bK"&gt;</w:t>
      </w:r>
    </w:p>
    <w:p w14:paraId="12AB46B6" w14:textId="77777777" w:rsidR="00FE5A8B" w:rsidRPr="00A63A6C" w:rsidRDefault="00FE5A8B" w:rsidP="00FE5A8B">
      <w:pPr>
        <w:pStyle w:val="PL"/>
        <w:rPr>
          <w:rFonts w:cs="Courier New"/>
          <w:lang w:eastAsia="fr-FR"/>
        </w:rPr>
      </w:pPr>
      <w:r w:rsidRPr="00A63A6C">
        <w:rPr>
          <w:rFonts w:cs="Courier New"/>
          <w:lang w:eastAsia="fr-FR"/>
        </w:rPr>
        <w:t xml:space="preserve">    &lt;status&gt;</w:t>
      </w:r>
    </w:p>
    <w:p w14:paraId="4FC48018" w14:textId="77777777" w:rsidR="00FE5A8B" w:rsidRPr="00C47B54" w:rsidRDefault="00FE5A8B" w:rsidP="00FE5A8B">
      <w:pPr>
        <w:pStyle w:val="PL"/>
        <w:rPr>
          <w:rFonts w:cs="Courier New"/>
          <w:lang w:eastAsia="fr-FR"/>
        </w:rPr>
      </w:pPr>
      <w:r w:rsidRPr="00C47B54">
        <w:rPr>
          <w:rFonts w:cs="Courier New"/>
          <w:lang w:eastAsia="fr-FR"/>
        </w:rPr>
        <w:lastRenderedPageBreak/>
        <w:t xml:space="preserve">      &lt;affiliation group="sip:98yudFG45tx_89TYGedb4ujF ;iv=FGD567kjhfH7d4-D;key-id=eV9kl7;alg=128-aes-gcm@mc1-encryption.3gppnetwork.org"/&gt;</w:t>
      </w:r>
    </w:p>
    <w:p w14:paraId="4072F99A" w14:textId="77777777" w:rsidR="00FE5A8B" w:rsidRPr="00A63A6C" w:rsidRDefault="00FE5A8B" w:rsidP="00FE5A8B">
      <w:pPr>
        <w:pStyle w:val="PL"/>
        <w:rPr>
          <w:rFonts w:cs="Courier New"/>
          <w:lang w:eastAsia="fr-FR"/>
        </w:rPr>
      </w:pPr>
      <w:r w:rsidRPr="00C47B54">
        <w:rPr>
          <w:rFonts w:cs="Courier New"/>
          <w:lang w:eastAsia="fr-FR"/>
        </w:rPr>
        <w:t xml:space="preserve">    </w:t>
      </w:r>
      <w:r w:rsidRPr="00A63A6C">
        <w:rPr>
          <w:rFonts w:cs="Courier New"/>
          <w:lang w:eastAsia="fr-FR"/>
        </w:rPr>
        <w:t>&lt;/status&gt;</w:t>
      </w:r>
    </w:p>
    <w:p w14:paraId="15DE5D78" w14:textId="77777777" w:rsidR="00FE5A8B" w:rsidRPr="00A63A6C" w:rsidRDefault="00FE5A8B" w:rsidP="00FE5A8B">
      <w:pPr>
        <w:pStyle w:val="PL"/>
        <w:rPr>
          <w:rFonts w:cs="Courier New"/>
          <w:lang w:eastAsia="fr-FR"/>
        </w:rPr>
      </w:pPr>
      <w:r w:rsidRPr="00A63A6C">
        <w:rPr>
          <w:rFonts w:cs="Courier New"/>
          <w:lang w:eastAsia="fr-FR"/>
        </w:rPr>
        <w:t xml:space="preserve">  &lt;/tuple&gt;</w:t>
      </w:r>
    </w:p>
    <w:p w14:paraId="1023DC55" w14:textId="6E32F321" w:rsidR="00665435" w:rsidRDefault="00FE5A8B" w:rsidP="00FE5A8B">
      <w:pPr>
        <w:pStyle w:val="PL"/>
      </w:pPr>
      <w:r w:rsidRPr="00A63A6C">
        <w:rPr>
          <w:rFonts w:cs="Courier New"/>
          <w:lang w:eastAsia="fr-FR"/>
        </w:rPr>
        <w:t>&lt;/presence&gt;</w:t>
      </w:r>
      <w:bookmarkEnd w:id="6"/>
    </w:p>
    <w:p w14:paraId="24B068B7" w14:textId="18618439"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98D16E2" w14:textId="77777777" w:rsidR="00FE5A8B" w:rsidRPr="0073469F" w:rsidRDefault="00FE5A8B" w:rsidP="00FE5A8B">
      <w:pPr>
        <w:pStyle w:val="Heading6"/>
      </w:pPr>
      <w:bookmarkStart w:id="13" w:name="14f4399e2adfb55a__Toc427698786"/>
      <w:bookmarkStart w:id="14" w:name="_Toc20155865"/>
      <w:bookmarkStart w:id="15" w:name="_Toc27501022"/>
      <w:bookmarkStart w:id="16" w:name="_Toc36049148"/>
      <w:r w:rsidRPr="0073469F">
        <w:t>10.1.1.2.1.1</w:t>
      </w:r>
      <w:r w:rsidRPr="0073469F">
        <w:tab/>
        <w:t>Client originating procedures</w:t>
      </w:r>
      <w:bookmarkEnd w:id="13"/>
      <w:bookmarkEnd w:id="14"/>
      <w:bookmarkEnd w:id="15"/>
      <w:bookmarkEnd w:id="16"/>
    </w:p>
    <w:p w14:paraId="34B3C7D9" w14:textId="77777777" w:rsidR="00FE5A8B" w:rsidRPr="0073469F" w:rsidRDefault="00FE5A8B" w:rsidP="00FE5A8B">
      <w:r w:rsidRPr="0073469F">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p>
    <w:p w14:paraId="7006B176" w14:textId="77777777" w:rsidR="00FE5A8B" w:rsidRPr="0073469F" w:rsidRDefault="00FE5A8B" w:rsidP="00FE5A8B">
      <w:r w:rsidRPr="0073469F">
        <w:t>The MCPTT client:</w:t>
      </w:r>
    </w:p>
    <w:p w14:paraId="4BD2EFB5" w14:textId="77777777" w:rsidR="00FE5A8B" w:rsidRDefault="00FE5A8B" w:rsidP="00FE5A8B">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subclause 6.2.8.1.1;</w:t>
      </w:r>
    </w:p>
    <w:p w14:paraId="7642C5B2" w14:textId="77777777" w:rsidR="00FE5A8B" w:rsidRPr="006B7CE5" w:rsidRDefault="00FE5A8B" w:rsidP="00FE5A8B">
      <w:pPr>
        <w:pStyle w:val="B1"/>
      </w:pPr>
      <w:r>
        <w:t>2)</w:t>
      </w:r>
      <w:r>
        <w:tab/>
      </w:r>
      <w:proofErr w:type="gramStart"/>
      <w:r w:rsidRPr="0073469F">
        <w:t>if</w:t>
      </w:r>
      <w:proofErr w:type="gramEnd"/>
      <w:r w:rsidRPr="0073469F">
        <w:t xml:space="preserve"> the MCPTT user has requested the origination of an MCPTT </w:t>
      </w:r>
      <w:r>
        <w:t>imminent peril</w:t>
      </w:r>
      <w:r w:rsidRPr="0073469F">
        <w:t xml:space="preserve"> group call, the MCPTT client shall comply with the p</w:t>
      </w:r>
      <w:r>
        <w:t>rocedures in subclause 6.2.8.1.9;</w:t>
      </w:r>
    </w:p>
    <w:p w14:paraId="7AA740C9" w14:textId="77777777" w:rsidR="00FE5A8B" w:rsidRPr="0073469F" w:rsidRDefault="00FE5A8B" w:rsidP="00FE5A8B">
      <w:pPr>
        <w:pStyle w:val="B1"/>
      </w:pPr>
      <w:r>
        <w:t>3</w:t>
      </w:r>
      <w:r w:rsidRPr="0073469F">
        <w:t>)</w:t>
      </w:r>
      <w:r w:rsidRPr="0073469F">
        <w:tab/>
      </w:r>
      <w:proofErr w:type="gramStart"/>
      <w:r w:rsidRPr="0073469F">
        <w:t>if</w:t>
      </w:r>
      <w:proofErr w:type="gramEnd"/>
      <w:r w:rsidRPr="0073469F">
        <w:t xml:space="preserve"> the MCPTT user has requested the origination of a broadcast group call, the MCPTT client shall comply with the procedures in subclause 6.2.8.2;</w:t>
      </w:r>
    </w:p>
    <w:p w14:paraId="7D6D5A6C" w14:textId="77777777" w:rsidR="00FE5A8B" w:rsidRPr="0073469F" w:rsidRDefault="00FE5A8B" w:rsidP="00FE5A8B">
      <w:pPr>
        <w:pStyle w:val="B1"/>
      </w:pPr>
      <w:r>
        <w:t>4</w:t>
      </w:r>
      <w:r w:rsidRPr="0073469F">
        <w:t>)</w:t>
      </w:r>
      <w:r w:rsidRPr="0073469F">
        <w:tab/>
      </w:r>
      <w:proofErr w:type="gramStart"/>
      <w:r w:rsidRPr="0073469F">
        <w:t>shall</w:t>
      </w:r>
      <w:proofErr w:type="gramEnd"/>
      <w:r w:rsidRPr="0073469F">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6732E7BB" w14:textId="77777777" w:rsidR="00FE5A8B" w:rsidRPr="0073469F" w:rsidRDefault="00FE5A8B" w:rsidP="00FE5A8B">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26F0CC93" w14:textId="77777777" w:rsidR="00FE5A8B" w:rsidRPr="0073469F" w:rsidRDefault="00FE5A8B" w:rsidP="00FE5A8B">
      <w:pPr>
        <w:pStyle w:val="B1"/>
      </w:pPr>
      <w:r>
        <w:t>6</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7EE4DC7F" w14:textId="77777777" w:rsidR="00FE5A8B" w:rsidRPr="0073469F" w:rsidRDefault="00FE5A8B" w:rsidP="00FE5A8B">
      <w:pPr>
        <w:pStyle w:val="B1"/>
      </w:pPr>
      <w:r>
        <w:t>7</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2CEBDDB6" w14:textId="77777777" w:rsidR="00FE5A8B" w:rsidRPr="0073469F" w:rsidRDefault="00FE5A8B" w:rsidP="00FE5A8B">
      <w:pPr>
        <w:pStyle w:val="B1"/>
      </w:pPr>
      <w:r>
        <w:t>8</w:t>
      </w:r>
      <w:r w:rsidRPr="0073469F">
        <w:t>)</w:t>
      </w:r>
      <w:r w:rsidRPr="0073469F">
        <w:tab/>
      </w:r>
      <w:proofErr w:type="gramStart"/>
      <w:r w:rsidRPr="0073469F">
        <w:t>should</w:t>
      </w:r>
      <w:proofErr w:type="gramEnd"/>
      <w:r w:rsidRPr="0073469F">
        <w:t xml:space="preserve"> include the "timer" option tag in the Supported header field;</w:t>
      </w:r>
    </w:p>
    <w:p w14:paraId="6FA56668" w14:textId="77777777" w:rsidR="00FE5A8B" w:rsidRPr="0073469F" w:rsidRDefault="00FE5A8B" w:rsidP="00FE5A8B">
      <w:pPr>
        <w:pStyle w:val="B1"/>
      </w:pPr>
      <w:r>
        <w:t>9</w:t>
      </w:r>
      <w:r w:rsidRPr="0073469F">
        <w:t>)</w:t>
      </w:r>
      <w:r w:rsidRPr="0073469F">
        <w:tab/>
      </w:r>
      <w:proofErr w:type="gramStart"/>
      <w:r w:rsidRPr="0073469F">
        <w:t>should</w:t>
      </w:r>
      <w:proofErr w:type="gramEnd"/>
      <w:r w:rsidRPr="0073469F">
        <w:t xml:space="preserve">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37569513" w14:textId="77777777" w:rsidR="00FE5A8B" w:rsidRPr="0073469F" w:rsidRDefault="00FE5A8B" w:rsidP="00FE5A8B">
      <w:pPr>
        <w:pStyle w:val="B1"/>
      </w:pPr>
      <w:r>
        <w:t>10</w:t>
      </w:r>
      <w:r w:rsidRPr="0073469F">
        <w:t>)</w:t>
      </w:r>
      <w:r w:rsidRPr="0073469F">
        <w:tab/>
      </w:r>
      <w:proofErr w:type="gramStart"/>
      <w:r w:rsidRPr="0073469F">
        <w:t>shall</w:t>
      </w:r>
      <w:proofErr w:type="gramEnd"/>
      <w:r w:rsidRPr="0073469F">
        <w:t xml:space="preserve"> set the Request-URI of the SIP INVITE request to the </w:t>
      </w:r>
      <w:r>
        <w:t>public service identity identifying the participating MCPTT function serving the MCPTT user</w:t>
      </w:r>
      <w:r w:rsidRPr="0073469F">
        <w:t>;</w:t>
      </w:r>
    </w:p>
    <w:p w14:paraId="0FA1C5F5" w14:textId="77777777" w:rsidR="00FE5A8B" w:rsidRPr="00D3770C" w:rsidRDefault="00FE5A8B" w:rsidP="00FE5A8B">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4C34097E" w14:textId="77777777" w:rsidR="00FE5A8B" w:rsidRPr="0073469F" w:rsidRDefault="00FE5A8B" w:rsidP="00FE5A8B">
      <w:pPr>
        <w:pStyle w:val="B1"/>
      </w:pPr>
      <w:r w:rsidRPr="0073469F">
        <w:t>1</w:t>
      </w:r>
      <w:r>
        <w:t>1</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w:t>
      </w:r>
      <w:r w:rsidRPr="0073469F">
        <w:rPr>
          <w:noProof/>
        </w:rPr>
        <w:t>4</w:t>
      </w:r>
      <w:r w:rsidRPr="0073469F">
        <w:t>];</w:t>
      </w:r>
    </w:p>
    <w:p w14:paraId="035CF72D" w14:textId="77777777" w:rsidR="00FE5A8B" w:rsidRDefault="00FE5A8B" w:rsidP="00FE5A8B">
      <w:pPr>
        <w:pStyle w:val="B1"/>
      </w:pPr>
      <w:r w:rsidRPr="0073469F">
        <w:t>1</w:t>
      </w:r>
      <w:r>
        <w:t>2</w:t>
      </w:r>
      <w:r w:rsidRPr="0073469F">
        <w:t>)</w:t>
      </w:r>
      <w:r w:rsidRPr="0073469F">
        <w:tab/>
      </w:r>
      <w:proofErr w:type="gramStart"/>
      <w:r w:rsidRPr="0073469F">
        <w:t>if</w:t>
      </w:r>
      <w:proofErr w:type="gramEnd"/>
      <w:r w:rsidRPr="0073469F">
        <w:t xml:space="preserve">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comply with the procedures in subclause 6.2.8.1.2;</w:t>
      </w:r>
    </w:p>
    <w:p w14:paraId="20832901" w14:textId="77777777" w:rsidR="00FE5A8B" w:rsidRPr="0073469F" w:rsidRDefault="00FE5A8B" w:rsidP="00FE5A8B">
      <w:pPr>
        <w:pStyle w:val="B1"/>
      </w:pPr>
      <w:r>
        <w:t>13)</w:t>
      </w:r>
      <w:r>
        <w:tab/>
      </w:r>
      <w:proofErr w:type="gramStart"/>
      <w:r w:rsidRPr="00DD3704">
        <w:t>if</w:t>
      </w:r>
      <w:proofErr w:type="gramEnd"/>
      <w:r w:rsidRPr="00DD3704">
        <w:t xml:space="preserve"> the MCPTT client imminent peril group state for this group is set to "MIG 2: in-progress" or "MIG </w:t>
      </w:r>
      <w:r>
        <w:t>4</w:t>
      </w:r>
      <w:r w:rsidRPr="00DD3704">
        <w:t>: confirm-pending" shall include the Resource-Priority header field and comply with the procedures in subclause 6.2.8.1.12;</w:t>
      </w:r>
    </w:p>
    <w:p w14:paraId="62C8D2EB" w14:textId="77777777" w:rsidR="00FE5A8B" w:rsidRDefault="00FE5A8B" w:rsidP="00FE5A8B">
      <w:pPr>
        <w:pStyle w:val="B1"/>
      </w:pPr>
      <w:r w:rsidRPr="0073469F">
        <w:t>1</w:t>
      </w:r>
      <w:r>
        <w:t>4</w:t>
      </w:r>
      <w:r w:rsidRPr="0073469F">
        <w:t>)</w:t>
      </w:r>
      <w:r w:rsidRPr="0073469F">
        <w:tab/>
      </w:r>
      <w:proofErr w:type="gramStart"/>
      <w:r w:rsidRPr="0073469F">
        <w:t>shall</w:t>
      </w:r>
      <w:proofErr w:type="gramEnd"/>
      <w:r w:rsidRPr="0073469F">
        <w:t xml:space="preserve"> contain </w:t>
      </w:r>
      <w:r>
        <w:t xml:space="preserve">in </w:t>
      </w:r>
      <w:r w:rsidRPr="0073469F">
        <w:t xml:space="preserve">an </w:t>
      </w:r>
      <w:r>
        <w:t>application/vnd.3gpp.mcptt-info+xml</w:t>
      </w:r>
      <w:r w:rsidRPr="0073469F">
        <w:t xml:space="preserve"> MIME body with the &lt;mcpttinfo&gt; element containing the &lt;mcptt-</w:t>
      </w:r>
      <w:proofErr w:type="spellStart"/>
      <w:r w:rsidRPr="0073469F">
        <w:t>Params</w:t>
      </w:r>
      <w:proofErr w:type="spellEnd"/>
      <w:r w:rsidRPr="0073469F">
        <w:t>&gt; element with</w:t>
      </w:r>
      <w:r>
        <w:t>:</w:t>
      </w:r>
    </w:p>
    <w:p w14:paraId="4D506D1E" w14:textId="77777777" w:rsidR="00FE5A8B" w:rsidRDefault="00FE5A8B" w:rsidP="00FE5A8B">
      <w:pPr>
        <w:pStyle w:val="B2"/>
      </w:pPr>
      <w:r>
        <w:t>a)</w:t>
      </w:r>
      <w:r>
        <w:tab/>
      </w:r>
      <w:proofErr w:type="gramStart"/>
      <w:r w:rsidRPr="0073469F">
        <w:t>the</w:t>
      </w:r>
      <w:proofErr w:type="gramEnd"/>
      <w:r w:rsidRPr="0073469F">
        <w:t xml:space="preserve"> &lt;session-type&gt; element set to a value of "prearranged";</w:t>
      </w:r>
    </w:p>
    <w:p w14:paraId="2176F962" w14:textId="77777777" w:rsidR="00FE5A8B" w:rsidRDefault="00FE5A8B" w:rsidP="00FE5A8B">
      <w:pPr>
        <w:pStyle w:val="B2"/>
      </w:pPr>
      <w:r>
        <w:lastRenderedPageBreak/>
        <w:t>b)</w:t>
      </w:r>
      <w:r>
        <w:tab/>
      </w:r>
      <w:proofErr w:type="gramStart"/>
      <w:r>
        <w:t>the</w:t>
      </w:r>
      <w:proofErr w:type="gramEnd"/>
      <w:r>
        <w:t xml:space="preserve"> &lt;mcptt-request-uri&gt; element set to the group identity;</w:t>
      </w:r>
    </w:p>
    <w:p w14:paraId="6C49E423" w14:textId="77777777" w:rsidR="00FE5A8B" w:rsidRPr="002A5E26" w:rsidRDefault="00FE5A8B" w:rsidP="00FE5A8B">
      <w:pPr>
        <w:pStyle w:val="B2"/>
      </w:pPr>
      <w:r>
        <w:t>c)</w:t>
      </w:r>
      <w:r>
        <w:tab/>
      </w:r>
      <w:proofErr w:type="gramStart"/>
      <w:r>
        <w:t>the</w:t>
      </w:r>
      <w:proofErr w:type="gramEnd"/>
      <w:r>
        <w:t xml:space="preserve"> &lt;mcptt-client-id&gt; element set to the MCPTT client ID of the originating MCPTT client; </w:t>
      </w:r>
    </w:p>
    <w:p w14:paraId="69C2141D" w14:textId="77777777" w:rsidR="00FE5A8B" w:rsidRDefault="00FE5A8B" w:rsidP="00FE5A8B">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558A910C" w14:textId="77777777" w:rsidR="00FE5A8B" w:rsidRPr="00E17161" w:rsidRDefault="00FE5A8B" w:rsidP="00FE5A8B">
      <w:pPr>
        <w:pStyle w:val="B2"/>
        <w:rPr>
          <w:lang w:val="en-US"/>
        </w:rPr>
      </w:pPr>
      <w:r>
        <w:t>d)</w:t>
      </w:r>
      <w:r>
        <w:tab/>
        <w:t>if the group identity can be determined to be a TGI and if the MCPTT client can associate the TGI with a MCPTT group ID, the &lt;associated-group-id&gt; element set to the MCPTT group ID;</w:t>
      </w:r>
      <w:r w:rsidRPr="00E17161">
        <w:rPr>
          <w:lang w:val="en-US"/>
        </w:rPr>
        <w:t xml:space="preserve"> and</w:t>
      </w:r>
    </w:p>
    <w:p w14:paraId="3FEB6482" w14:textId="3C865265" w:rsidR="00FE5A8B" w:rsidRDefault="00FE5A8B" w:rsidP="00FE5A8B">
      <w:pPr>
        <w:pStyle w:val="B2"/>
      </w:pPr>
      <w:r>
        <w:rPr>
          <w:lang w:val="en-US"/>
        </w:rPr>
        <w:t>e)</w:t>
      </w:r>
      <w:r>
        <w:rPr>
          <w:lang w:val="en-US"/>
        </w:rPr>
        <w:tab/>
      </w:r>
      <w:proofErr w:type="gramStart"/>
      <w:r>
        <w:rPr>
          <w:lang w:val="en-US"/>
        </w:rPr>
        <w:t>if</w:t>
      </w:r>
      <w:proofErr w:type="gramEnd"/>
      <w:r>
        <w:rPr>
          <w:lang w:val="en-US"/>
        </w:rPr>
        <w:t xml:space="preserve"> the MCPTT client is aware of active functional</w:t>
      </w:r>
      <w:del w:id="17" w:author="Mike Dolan-1" w:date="2020-05-11T09:26:00Z">
        <w:r w:rsidDel="00FE5A8B">
          <w:rPr>
            <w:lang w:val="en-US"/>
          </w:rPr>
          <w:delText>-</w:delText>
        </w:r>
      </w:del>
      <w:ins w:id="18" w:author="Mike Dolan-1" w:date="2020-05-11T09:26:00Z">
        <w:r>
          <w:rPr>
            <w:lang w:val="en-US"/>
          </w:rPr>
          <w:t xml:space="preserve"> </w:t>
        </w:r>
      </w:ins>
      <w:r>
        <w:rPr>
          <w:lang w:val="en-US"/>
        </w:rPr>
        <w:t xml:space="preserve">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447B9F53" w14:textId="77777777" w:rsidR="00FE5A8B" w:rsidRDefault="00FE5A8B" w:rsidP="00FE5A8B">
      <w:pPr>
        <w:pStyle w:val="NO"/>
      </w:pPr>
      <w:r>
        <w:t>NOTE 3:</w:t>
      </w:r>
      <w:r>
        <w:tab/>
        <w:t>The text "can associate the TGI with a MCPTT group ID" means that the MCPTT client is able to determine that there is a constituent group of the temporary group that it is a member of.</w:t>
      </w:r>
    </w:p>
    <w:p w14:paraId="559C13A9" w14:textId="77777777" w:rsidR="00FE5A8B" w:rsidRDefault="00FE5A8B" w:rsidP="00FE5A8B">
      <w:pPr>
        <w:pStyle w:val="NO"/>
      </w:pPr>
      <w:r>
        <w:t>NOTE 4:</w:t>
      </w:r>
      <w:r>
        <w:tab/>
        <w:t>The MCPTT client is informed about temporary groups and regrouping of MCPTT groups that the user is a member of as specified in 3GPP TS 24.481 [31].</w:t>
      </w:r>
    </w:p>
    <w:p w14:paraId="5FAB126F" w14:textId="77777777" w:rsidR="00FE5A8B" w:rsidRDefault="00FE5A8B" w:rsidP="00FE5A8B">
      <w:pPr>
        <w:pStyle w:val="NO"/>
      </w:pPr>
      <w:r>
        <w:t>NOTE 5:</w:t>
      </w:r>
      <w:r>
        <w:tab/>
        <w:t>If the MCPTT user selected a TGI where there are several MCPTT groups where the MCPTT user is a member, the MCPTT client selects one of those MCPTT groups.</w:t>
      </w:r>
    </w:p>
    <w:p w14:paraId="40EF1693" w14:textId="77777777" w:rsidR="00FE5A8B" w:rsidRPr="007A751B" w:rsidRDefault="00FE5A8B" w:rsidP="00FE5A8B">
      <w:pPr>
        <w:pStyle w:val="NO"/>
      </w:pPr>
      <w:r>
        <w:t>NOTE </w:t>
      </w:r>
      <w:r w:rsidRPr="00E17161">
        <w:rPr>
          <w:lang w:val="en-US"/>
        </w:rPr>
        <w:t>6</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subclause 9A</w:t>
      </w:r>
      <w:r>
        <w:t>.</w:t>
      </w:r>
      <w:r w:rsidRPr="00B10B01">
        <w:rPr>
          <w:lang w:val="en-US"/>
        </w:rPr>
        <w:t>2.1.3.</w:t>
      </w:r>
    </w:p>
    <w:p w14:paraId="2F41CE9C" w14:textId="77777777" w:rsidR="00FE5A8B" w:rsidRPr="0073469F" w:rsidRDefault="00FE5A8B" w:rsidP="00FE5A8B">
      <w:pPr>
        <w:pStyle w:val="B1"/>
      </w:pPr>
      <w:r w:rsidRPr="0073469F">
        <w:t>1</w:t>
      </w:r>
      <w:r>
        <w:t>5</w:t>
      </w:r>
      <w:r w:rsidRPr="0073469F">
        <w:t>)</w:t>
      </w:r>
      <w:r w:rsidRPr="0073469F">
        <w:tab/>
      </w:r>
      <w:proofErr w:type="gramStart"/>
      <w:r w:rsidRPr="0073469F">
        <w:t>shall</w:t>
      </w:r>
      <w:proofErr w:type="gramEnd"/>
      <w:r w:rsidRPr="0073469F">
        <w:t xml:space="preserve"> include an SDP offer according to 3GPP TS 24.229 [4] with the clarifications given in subclause 6.2.1;</w:t>
      </w:r>
    </w:p>
    <w:p w14:paraId="0A9FFBE9" w14:textId="77777777" w:rsidR="00FE5A8B" w:rsidRPr="0073469F" w:rsidRDefault="00FE5A8B" w:rsidP="00FE5A8B">
      <w:pPr>
        <w:pStyle w:val="B1"/>
      </w:pPr>
      <w:r w:rsidRPr="0073469F">
        <w:t>1</w:t>
      </w:r>
      <w:r>
        <w:t>6</w:t>
      </w:r>
      <w:r w:rsidRPr="0073469F">
        <w:t>)</w:t>
      </w:r>
      <w:r w:rsidRPr="0073469F">
        <w:tab/>
      </w:r>
      <w:proofErr w:type="gramStart"/>
      <w:r w:rsidRPr="0073469F">
        <w:t>if</w:t>
      </w:r>
      <w:proofErr w:type="gramEnd"/>
      <w:r w:rsidRPr="0073469F">
        <w:t xml:space="preserve"> an implicit floor request is required, shall indicate this as specified in subclause 6.4; and</w:t>
      </w:r>
    </w:p>
    <w:p w14:paraId="368FC6D4" w14:textId="77777777" w:rsidR="00FE5A8B" w:rsidRPr="0073469F" w:rsidRDefault="00FE5A8B" w:rsidP="00FE5A8B">
      <w:pPr>
        <w:pStyle w:val="B1"/>
      </w:pPr>
      <w:r w:rsidRPr="0073469F">
        <w:t>1</w:t>
      </w:r>
      <w:r>
        <w:t>7</w:t>
      </w:r>
      <w:r w:rsidRPr="0073469F">
        <w:t>)</w:t>
      </w:r>
      <w:r w:rsidRPr="0073469F">
        <w:tab/>
      </w:r>
      <w:proofErr w:type="gramStart"/>
      <w:r w:rsidRPr="0073469F">
        <w:t>shall</w:t>
      </w:r>
      <w:proofErr w:type="gramEnd"/>
      <w:r w:rsidRPr="0073469F">
        <w:t xml:space="preserve"> send the SIP INVITE request towards the MCPTT server according to 3GPP TS 24.229 [4].</w:t>
      </w:r>
    </w:p>
    <w:p w14:paraId="44CB7ACC" w14:textId="77777777" w:rsidR="00FE5A8B" w:rsidRPr="0073469F" w:rsidRDefault="00FE5A8B" w:rsidP="00FE5A8B">
      <w:r w:rsidRPr="0073469F">
        <w:t>On receiving a SIP 2xx response to the SIP INVITE request, the MCPTT client:</w:t>
      </w:r>
    </w:p>
    <w:p w14:paraId="4D32BE66" w14:textId="77777777" w:rsidR="00FE5A8B" w:rsidRPr="0073469F" w:rsidRDefault="00FE5A8B" w:rsidP="00FE5A8B">
      <w:pPr>
        <w:pStyle w:val="B1"/>
      </w:pPr>
      <w:r w:rsidRPr="0073469F">
        <w:t>1)</w:t>
      </w:r>
      <w:r w:rsidRPr="0073469F">
        <w:tab/>
      </w:r>
      <w:proofErr w:type="gramStart"/>
      <w:r w:rsidRPr="0073469F">
        <w:t>shall</w:t>
      </w:r>
      <w:proofErr w:type="gramEnd"/>
      <w:r w:rsidRPr="0073469F">
        <w:t xml:space="preserve"> interact with the user plane as specified in 3GPP TS 24.380 [5] ;</w:t>
      </w:r>
    </w:p>
    <w:p w14:paraId="2EBF242D" w14:textId="77777777" w:rsidR="00FE5A8B" w:rsidRDefault="00FE5A8B" w:rsidP="00FE5A8B">
      <w:pPr>
        <w:pStyle w:val="B1"/>
      </w:pPr>
      <w:r w:rsidRPr="0073469F">
        <w:t>2)</w:t>
      </w:r>
      <w:r w:rsidRPr="0073469F">
        <w:tab/>
      </w:r>
      <w:proofErr w:type="gramStart"/>
      <w:r w:rsidRPr="0073469F">
        <w:t>if</w:t>
      </w:r>
      <w:proofErr w:type="gramEnd"/>
      <w:r w:rsidRPr="0073469F">
        <w:t xml:space="preserve">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 and</w:t>
      </w:r>
    </w:p>
    <w:p w14:paraId="75DB9302" w14:textId="77777777" w:rsidR="00FE5A8B" w:rsidRPr="00C569BF" w:rsidRDefault="00FE5A8B" w:rsidP="00FE5A8B">
      <w:pPr>
        <w:pStyle w:val="B1"/>
      </w:pPr>
      <w:r>
        <w:t>3)</w:t>
      </w:r>
      <w:r>
        <w:tab/>
      </w:r>
      <w:proofErr w:type="gramStart"/>
      <w:r>
        <w:t>may</w:t>
      </w:r>
      <w:proofErr w:type="gramEnd"/>
      <w:r>
        <w:t xml:space="preserve"> subscribe to the conference event package as specified in subclause 10.1.3.1.</w:t>
      </w:r>
    </w:p>
    <w:p w14:paraId="03A3AA91" w14:textId="77777777" w:rsidR="00FE5A8B" w:rsidRDefault="00FE5A8B" w:rsidP="00FE5A8B">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38D33373" w14:textId="77777777" w:rsidR="00FE5A8B" w:rsidRDefault="00FE5A8B" w:rsidP="00FE5A8B">
      <w:pPr>
        <w:pStyle w:val="B1"/>
      </w:pPr>
      <w:r>
        <w:t>1)</w:t>
      </w:r>
      <w:r>
        <w:tab/>
      </w:r>
      <w:proofErr w:type="gramStart"/>
      <w:r>
        <w:t>if</w:t>
      </w:r>
      <w:proofErr w:type="gramEnd"/>
      <w:r>
        <w:t xml:space="preserve"> </w:t>
      </w:r>
      <w:r w:rsidRPr="0073469F">
        <w:t>the MCPTT emergency group call state is set to "MEGC 2: emergency-call-requested" or "MEGC 3: emergency-call-granted"</w:t>
      </w:r>
      <w:r>
        <w:t>; or</w:t>
      </w:r>
    </w:p>
    <w:p w14:paraId="19699427" w14:textId="77777777" w:rsidR="00FE5A8B" w:rsidRDefault="00FE5A8B" w:rsidP="00FE5A8B">
      <w:pPr>
        <w:pStyle w:val="B1"/>
      </w:pPr>
      <w:r>
        <w:t>2)</w:t>
      </w:r>
      <w:r>
        <w:tab/>
      </w:r>
      <w:proofErr w:type="gramStart"/>
      <w:r>
        <w:t>if</w:t>
      </w:r>
      <w:proofErr w:type="gramEnd"/>
      <w:r>
        <w:t xml:space="preserve"> </w:t>
      </w:r>
      <w:r w:rsidRPr="00135E15">
        <w:t>the MCPTT imminent peril group call state is set to "MIGC 2: imminent-peril-call-requested" or "MIGC 3: imminent-peril-call-granted"</w:t>
      </w:r>
      <w:r>
        <w:t>;</w:t>
      </w:r>
    </w:p>
    <w:p w14:paraId="026559B0" w14:textId="77777777" w:rsidR="00FE5A8B" w:rsidRDefault="00FE5A8B" w:rsidP="00FE5A8B">
      <w:proofErr w:type="gramStart"/>
      <w:r w:rsidRPr="0073469F">
        <w:t>the</w:t>
      </w:r>
      <w:proofErr w:type="gramEnd"/>
      <w:r w:rsidRPr="0073469F">
        <w:t xml:space="preserve"> MCPTT client shall perform the actions specified in subclause 6.2.8.1.5.</w:t>
      </w:r>
    </w:p>
    <w:p w14:paraId="1EADEFAD" w14:textId="2351C3FD" w:rsidR="00665435" w:rsidRDefault="00FE5A8B" w:rsidP="00665435">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11D0865C" w14:textId="6D80EB70"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C941CC5" w14:textId="77777777" w:rsidR="00F05293" w:rsidRPr="0073469F" w:rsidRDefault="00F05293" w:rsidP="00F05293">
      <w:pPr>
        <w:pStyle w:val="Heading6"/>
      </w:pPr>
      <w:bookmarkStart w:id="19" w:name="14f4399e2adfb55a__Toc427698787"/>
      <w:bookmarkStart w:id="20" w:name="_Toc20155866"/>
      <w:bookmarkStart w:id="21" w:name="_Toc27501023"/>
      <w:bookmarkStart w:id="22" w:name="_Toc36049149"/>
      <w:r w:rsidRPr="0073469F">
        <w:t>10.1.1.2.1.2</w:t>
      </w:r>
      <w:r w:rsidRPr="0073469F">
        <w:tab/>
        <w:t>Client terminating procedures</w:t>
      </w:r>
      <w:bookmarkEnd w:id="19"/>
      <w:bookmarkEnd w:id="20"/>
      <w:bookmarkEnd w:id="21"/>
      <w:bookmarkEnd w:id="22"/>
    </w:p>
    <w:p w14:paraId="39209BAA" w14:textId="77777777" w:rsidR="00F05293" w:rsidRPr="00BA136A" w:rsidRDefault="00F05293" w:rsidP="00F05293">
      <w:r w:rsidRPr="00BA136A">
        <w:rPr>
          <w:lang w:eastAsia="ko-KR"/>
        </w:rPr>
        <w:t>In the procedures in this subclause:</w:t>
      </w:r>
    </w:p>
    <w:p w14:paraId="3300AA64" w14:textId="77777777" w:rsidR="00F05293" w:rsidRPr="00BA136A" w:rsidRDefault="00F05293" w:rsidP="00F05293">
      <w:pPr>
        <w:pStyle w:val="B1"/>
      </w:pPr>
      <w:r w:rsidRPr="00BA136A">
        <w:t>1)</w:t>
      </w:r>
      <w:r w:rsidRPr="00BA136A">
        <w:tab/>
      </w:r>
      <w:proofErr w:type="gramStart"/>
      <w:r w:rsidRPr="00BA136A">
        <w:t>emergency</w:t>
      </w:r>
      <w:proofErr w:type="gramEnd"/>
      <w:r w:rsidRPr="00BA136A">
        <w:t xml:space="preserve">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t>+xml</w:t>
      </w:r>
      <w:r w:rsidRPr="00BA136A">
        <w:t xml:space="preserve"> MIME body</w:t>
      </w:r>
      <w:r>
        <w:t>; and</w:t>
      </w:r>
    </w:p>
    <w:p w14:paraId="3B958BCE" w14:textId="77777777" w:rsidR="00F05293" w:rsidRDefault="00F05293" w:rsidP="00F05293">
      <w:pPr>
        <w:pStyle w:val="B1"/>
      </w:pPr>
      <w:r>
        <w:rPr>
          <w:lang w:val="en-US"/>
        </w:rPr>
        <w:t>2)</w:t>
      </w:r>
      <w:r>
        <w:rPr>
          <w:lang w:val="en-US"/>
        </w:rPr>
        <w:tab/>
      </w:r>
      <w:proofErr w:type="gramStart"/>
      <w:r>
        <w:t>imminent</w:t>
      </w:r>
      <w:proofErr w:type="gramEnd"/>
      <w:r>
        <w:t xml:space="preserve">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t>+xml</w:t>
      </w:r>
      <w:r w:rsidRPr="00BA136A">
        <w:t xml:space="preserve"> MIME body</w:t>
      </w:r>
      <w:r>
        <w:rPr>
          <w:lang w:val="en-US"/>
        </w:rPr>
        <w:t>.</w:t>
      </w:r>
    </w:p>
    <w:p w14:paraId="732130A1" w14:textId="77777777" w:rsidR="00F05293" w:rsidRPr="0073469F" w:rsidRDefault="00F05293" w:rsidP="00F05293">
      <w:r w:rsidRPr="0073469F">
        <w:lastRenderedPageBreak/>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5B5385AD" w14:textId="77777777" w:rsidR="00F05293" w:rsidRPr="0073469F" w:rsidRDefault="00F05293" w:rsidP="00F05293">
      <w:r w:rsidRPr="0073469F">
        <w:t>The MCPTT client:</w:t>
      </w:r>
    </w:p>
    <w:p w14:paraId="2E3C1AFC" w14:textId="77777777" w:rsidR="00F05293" w:rsidRDefault="00F05293" w:rsidP="00F05293">
      <w:pPr>
        <w:pStyle w:val="B1"/>
        <w:rPr>
          <w:lang w:eastAsia="ko-KR"/>
        </w:rPr>
      </w:pPr>
      <w:r>
        <w:rPr>
          <w:rFonts w:hint="eastAsia"/>
          <w:lang w:eastAsia="ko-KR"/>
        </w:rPr>
        <w:t>1)</w:t>
      </w:r>
      <w:r>
        <w:rPr>
          <w:rFonts w:hint="eastAsia"/>
          <w:lang w:eastAsia="ko-KR"/>
        </w:rPr>
        <w:tab/>
      </w:r>
      <w:proofErr w:type="gramStart"/>
      <w:r>
        <w:rPr>
          <w:rFonts w:hint="eastAsia"/>
          <w:lang w:eastAsia="ko-KR"/>
        </w:rPr>
        <w:t>may</w:t>
      </w:r>
      <w:proofErr w:type="gramEnd"/>
      <w:r>
        <w:rPr>
          <w:rFonts w:hint="eastAsia"/>
          <w:lang w:eastAsia="ko-KR"/>
        </w:rPr>
        <w:t xml:space="preserve"> reject the SIP INVITE request if either of the </w:t>
      </w:r>
      <w:r w:rsidRPr="00D3770C">
        <w:rPr>
          <w:rFonts w:hint="eastAsia"/>
        </w:rPr>
        <w:t>following</w:t>
      </w:r>
      <w:r>
        <w:rPr>
          <w:rFonts w:hint="eastAsia"/>
          <w:lang w:eastAsia="ko-KR"/>
        </w:rPr>
        <w:t xml:space="preserve"> conditions are met:</w:t>
      </w:r>
    </w:p>
    <w:p w14:paraId="52E406EB" w14:textId="77777777" w:rsidR="00F05293" w:rsidRDefault="00F05293" w:rsidP="00F05293">
      <w:pPr>
        <w:pStyle w:val="B2"/>
        <w:rPr>
          <w:lang w:eastAsia="ko-KR"/>
        </w:rPr>
      </w:pPr>
      <w:r>
        <w:rPr>
          <w:rFonts w:hint="eastAsia"/>
          <w:lang w:eastAsia="ko-KR"/>
        </w:rPr>
        <w:t>a</w:t>
      </w:r>
      <w:r>
        <w:rPr>
          <w:lang w:eastAsia="ko-KR"/>
        </w:rPr>
        <w:t>)</w:t>
      </w:r>
      <w:r>
        <w:rPr>
          <w:lang w:eastAsia="ko-KR"/>
        </w:rPr>
        <w:tab/>
        <w:t>MCPTT client does not have enough resources to handle the call;</w:t>
      </w:r>
      <w:r>
        <w:rPr>
          <w:rFonts w:hint="eastAsia"/>
          <w:lang w:eastAsia="ko-KR"/>
        </w:rPr>
        <w:t xml:space="preserve"> or</w:t>
      </w:r>
    </w:p>
    <w:p w14:paraId="10EA4941" w14:textId="77777777" w:rsidR="00F05293" w:rsidRDefault="00F05293" w:rsidP="00F05293">
      <w:pPr>
        <w:pStyle w:val="B2"/>
        <w:rPr>
          <w:lang w:eastAsia="ko-KR"/>
        </w:rPr>
      </w:pPr>
      <w:r>
        <w:rPr>
          <w:rFonts w:hint="eastAsia"/>
          <w:lang w:eastAsia="ko-KR"/>
        </w:rPr>
        <w:t>b</w:t>
      </w:r>
      <w:r>
        <w:rPr>
          <w:lang w:eastAsia="ko-KR"/>
        </w:rPr>
        <w:t>)</w:t>
      </w:r>
      <w:r>
        <w:rPr>
          <w:lang w:eastAsia="ko-KR"/>
        </w:rPr>
        <w:tab/>
      </w:r>
      <w:proofErr w:type="gramStart"/>
      <w:r>
        <w:rPr>
          <w:lang w:eastAsia="ko-KR"/>
        </w:rPr>
        <w:t>any</w:t>
      </w:r>
      <w:proofErr w:type="gramEnd"/>
      <w:r>
        <w:rPr>
          <w:lang w:eastAsia="ko-KR"/>
        </w:rPr>
        <w:t xml:space="preserve"> other reason outside the scope of this specification;</w:t>
      </w:r>
    </w:p>
    <w:p w14:paraId="0708FAF7" w14:textId="77777777" w:rsidR="00F05293" w:rsidRDefault="00F05293" w:rsidP="00F05293">
      <w:pPr>
        <w:pStyle w:val="B1"/>
      </w:pPr>
      <w:r>
        <w:t>2)</w:t>
      </w:r>
      <w:r>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7E90799E" w14:textId="77777777" w:rsidR="00F05293" w:rsidRPr="006F743D" w:rsidRDefault="00F05293" w:rsidP="00F05293">
      <w:pPr>
        <w:pStyle w:val="NO"/>
      </w:pPr>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0796A2D4" w14:textId="77777777" w:rsidR="00F05293" w:rsidRPr="0073469F" w:rsidRDefault="00F05293" w:rsidP="00F05293">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38F15F61" w14:textId="77777777" w:rsidR="00F05293" w:rsidRPr="0073469F" w:rsidRDefault="00F05293" w:rsidP="00F05293">
      <w:pPr>
        <w:pStyle w:val="B1"/>
      </w:pPr>
      <w:r>
        <w:t>4</w:t>
      </w:r>
      <w:r w:rsidRPr="0073469F">
        <w:t>)</w:t>
      </w:r>
      <w:r w:rsidRPr="0073469F">
        <w:tab/>
      </w:r>
      <w:proofErr w:type="gramStart"/>
      <w:r w:rsidRPr="0073469F">
        <w:t>if</w:t>
      </w:r>
      <w:proofErr w:type="gramEnd"/>
      <w:r w:rsidRPr="0073469F">
        <w:t xml:space="preserve"> the SIP </w:t>
      </w:r>
      <w:r>
        <w:t>INVITE</w:t>
      </w:r>
      <w:r w:rsidRPr="0073469F">
        <w:t xml:space="preserve"> request contains an application/vnd.3gpp.mcptt-info</w:t>
      </w:r>
      <w:r>
        <w:t>+xml</w:t>
      </w:r>
      <w:r w:rsidRPr="0073469F">
        <w:t xml:space="preserve"> MIME body with the &lt;mcpttinfo&gt; element containing the &lt;mcptt-</w:t>
      </w:r>
      <w:proofErr w:type="spellStart"/>
      <w:r w:rsidRPr="0073469F">
        <w:t>Params</w:t>
      </w:r>
      <w:proofErr w:type="spellEnd"/>
      <w:r w:rsidRPr="0073469F">
        <w:t>&gt; element with the &lt;emergency-</w:t>
      </w:r>
      <w:proofErr w:type="spellStart"/>
      <w:r w:rsidRPr="0073469F">
        <w:t>ind</w:t>
      </w:r>
      <w:proofErr w:type="spellEnd"/>
      <w:r w:rsidRPr="0073469F">
        <w:t>&gt; element set to a value of "true":</w:t>
      </w:r>
    </w:p>
    <w:p w14:paraId="1EE4E734" w14:textId="77777777" w:rsidR="00F05293" w:rsidRDefault="00F05293" w:rsidP="00F05293">
      <w:pPr>
        <w:pStyle w:val="B2"/>
      </w:pPr>
      <w:r w:rsidRPr="0073469F">
        <w:t>a)</w:t>
      </w:r>
      <w:r w:rsidRPr="0073469F">
        <w:tab/>
      </w:r>
      <w:proofErr w:type="gramStart"/>
      <w:r>
        <w:t>should</w:t>
      </w:r>
      <w:proofErr w:type="gramEnd"/>
      <w:r>
        <w:t xml:space="preserve">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4E867CFF" w14:textId="77777777" w:rsidR="00F05293" w:rsidRDefault="00F05293" w:rsidP="00F05293">
      <w:pPr>
        <w:pStyle w:val="B3"/>
      </w:pPr>
      <w:proofErr w:type="spellStart"/>
      <w:r>
        <w:t>i</w:t>
      </w:r>
      <w:proofErr w:type="spellEnd"/>
      <w:r>
        <w:t>)</w:t>
      </w:r>
      <w:r>
        <w:tab/>
      </w:r>
      <w:proofErr w:type="gramStart"/>
      <w:r>
        <w:t>should</w:t>
      </w:r>
      <w:proofErr w:type="gramEnd"/>
      <w:r>
        <w:t xml:space="preserve"> display </w:t>
      </w:r>
      <w:r w:rsidRPr="0073469F">
        <w:t xml:space="preserve">the MCPTT ID of the originator of the MCPTT emergency group call </w:t>
      </w:r>
      <w:r>
        <w:t>contained in the &lt;</w:t>
      </w:r>
      <w:r w:rsidRPr="001139F5">
        <w:t>mcptt-calling-user-id</w:t>
      </w:r>
      <w:r>
        <w:t xml:space="preserve">&gt; element of the </w:t>
      </w:r>
      <w:r w:rsidRPr="0073469F">
        <w:t>application/vnd.3gpp.mcptt-info</w:t>
      </w:r>
      <w:r>
        <w:t>+xml</w:t>
      </w:r>
      <w:r w:rsidRPr="0073469F">
        <w:t xml:space="preserve"> MIME body</w:t>
      </w:r>
      <w:r>
        <w:t>;</w:t>
      </w:r>
    </w:p>
    <w:p w14:paraId="18762AF1" w14:textId="77777777" w:rsidR="00F05293" w:rsidRDefault="00F05293" w:rsidP="00F05293">
      <w:pPr>
        <w:pStyle w:val="B3"/>
      </w:pPr>
      <w:r>
        <w:t>ii)</w:t>
      </w:r>
      <w:r>
        <w:tab/>
      </w:r>
      <w:proofErr w:type="gramStart"/>
      <w:r>
        <w:t>should</w:t>
      </w:r>
      <w:proofErr w:type="gramEnd"/>
      <w:r>
        <w:t xml:space="preserve"> display the MCPTT group identity of the group with the emergency condition contained in the &lt;</w:t>
      </w:r>
      <w:r w:rsidRPr="001344C5">
        <w:t>mcptt-calling-group-id</w:t>
      </w:r>
      <w:r>
        <w:t>&gt; element; and</w:t>
      </w:r>
    </w:p>
    <w:p w14:paraId="085A0D09" w14:textId="77777777" w:rsidR="00F05293" w:rsidRPr="00241854" w:rsidRDefault="00F05293" w:rsidP="00F05293">
      <w:pPr>
        <w:pStyle w:val="B3"/>
      </w:pPr>
      <w:r>
        <w:t>iii</w:t>
      </w:r>
      <w:r w:rsidRPr="0073469F">
        <w:t>)</w:t>
      </w:r>
      <w:r w:rsidRPr="0073469F">
        <w:tab/>
      </w:r>
      <w:proofErr w:type="gramStart"/>
      <w:r w:rsidRPr="0073469F">
        <w:t>if</w:t>
      </w:r>
      <w:proofErr w:type="gramEnd"/>
      <w:r w:rsidRPr="0073469F">
        <w:t xml:space="preserve">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p>
    <w:p w14:paraId="01B2CF91" w14:textId="77777777" w:rsidR="00F05293" w:rsidRDefault="00F05293" w:rsidP="00F05293">
      <w:pPr>
        <w:pStyle w:val="B2"/>
      </w:pPr>
      <w:r>
        <w:t>b</w:t>
      </w:r>
      <w:r w:rsidRPr="0073469F">
        <w:t>)</w:t>
      </w:r>
      <w:r w:rsidRPr="0073469F">
        <w:tab/>
      </w:r>
      <w:proofErr w:type="gramStart"/>
      <w:r w:rsidRPr="0073469F">
        <w:t>shall</w:t>
      </w:r>
      <w:proofErr w:type="gramEnd"/>
      <w:r w:rsidRPr="0073469F">
        <w:t xml:space="preserve"> set the MCPTT emergency group state to "MEG 2: in-progress";</w:t>
      </w:r>
    </w:p>
    <w:p w14:paraId="43D1911E" w14:textId="77777777" w:rsidR="00F05293" w:rsidRDefault="00F05293" w:rsidP="00F05293">
      <w:pPr>
        <w:pStyle w:val="B2"/>
      </w:pPr>
      <w:r>
        <w:t>c)</w:t>
      </w:r>
      <w:r>
        <w:tab/>
      </w:r>
      <w:proofErr w:type="gramStart"/>
      <w:r>
        <w:t>shall</w:t>
      </w:r>
      <w:proofErr w:type="gramEnd"/>
      <w:r>
        <w:t xml:space="preserve"> set the MCPTT imminent peril group state to "MIG 1: no-imminent-peril"; and</w:t>
      </w:r>
    </w:p>
    <w:p w14:paraId="59B90284" w14:textId="77777777" w:rsidR="00F05293" w:rsidRPr="0073469F" w:rsidRDefault="00F05293" w:rsidP="00F05293">
      <w:pPr>
        <w:pStyle w:val="B2"/>
      </w:pPr>
      <w:r>
        <w:t>d)</w:t>
      </w:r>
      <w:r>
        <w:tab/>
      </w:r>
      <w:proofErr w:type="gramStart"/>
      <w:r>
        <w:t>shall</w:t>
      </w:r>
      <w:proofErr w:type="gramEnd"/>
      <w:r>
        <w:t xml:space="preserve"> set the MCPTT imminent peril group call state to "MIGC 1: imminent-peril-</w:t>
      </w:r>
      <w:proofErr w:type="spellStart"/>
      <w:r>
        <w:t>gc</w:t>
      </w:r>
      <w:proofErr w:type="spellEnd"/>
      <w:r>
        <w:t>-capable"; otherwise</w:t>
      </w:r>
    </w:p>
    <w:p w14:paraId="29A271E6" w14:textId="77777777" w:rsidR="00F05293" w:rsidRPr="0073469F" w:rsidRDefault="00F05293" w:rsidP="00F05293">
      <w:pPr>
        <w:pStyle w:val="B1"/>
      </w:pPr>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w:t>
      </w:r>
      <w:proofErr w:type="spellStart"/>
      <w:r w:rsidRPr="0073469F">
        <w:t>Params</w:t>
      </w:r>
      <w:proofErr w:type="spellEnd"/>
      <w:r w:rsidRPr="0073469F">
        <w:t>&gt; element with the &lt;</w:t>
      </w:r>
      <w:proofErr w:type="spellStart"/>
      <w:r>
        <w:t>imminentperil</w:t>
      </w:r>
      <w:r w:rsidRPr="0073469F">
        <w:t>-ind</w:t>
      </w:r>
      <w:proofErr w:type="spellEnd"/>
      <w:r w:rsidRPr="0073469F">
        <w:t>&gt; element set to a value of "true":</w:t>
      </w:r>
    </w:p>
    <w:p w14:paraId="57F84644" w14:textId="77777777" w:rsidR="00F05293" w:rsidRDefault="00F05293" w:rsidP="00F05293">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6AAC8401" w14:textId="77777777" w:rsidR="00F05293" w:rsidRDefault="00F05293" w:rsidP="00F05293">
      <w:pPr>
        <w:pStyle w:val="B3"/>
      </w:pPr>
      <w:proofErr w:type="spellStart"/>
      <w:r>
        <w:t>i</w:t>
      </w:r>
      <w:proofErr w:type="spellEnd"/>
      <w:r>
        <w:t>)</w:t>
      </w:r>
      <w:r>
        <w:tab/>
        <w:t xml:space="preserve">should display </w:t>
      </w:r>
      <w:r w:rsidRPr="0073469F">
        <w:t xml:space="preserve">the MCPTT ID of the originator of the MCPTT </w:t>
      </w:r>
      <w:r>
        <w:t>imminent peril</w:t>
      </w:r>
      <w:r w:rsidRPr="0073469F">
        <w:t xml:space="preserve"> group call </w:t>
      </w:r>
      <w:r>
        <w:t>contained in the &lt;</w:t>
      </w:r>
      <w:r w:rsidRPr="001139F5">
        <w:t>mcptt-calling-user-id</w:t>
      </w:r>
      <w:r>
        <w:t xml:space="preserve">&gt; element of the </w:t>
      </w:r>
      <w:r w:rsidRPr="0073469F">
        <w:t>application/vnd.3gpp.mcptt-info</w:t>
      </w:r>
      <w:r>
        <w:t>+xml</w:t>
      </w:r>
      <w:r w:rsidRPr="0073469F">
        <w:t xml:space="preserve"> MIME body</w:t>
      </w:r>
      <w:r>
        <w:t>; and</w:t>
      </w:r>
    </w:p>
    <w:p w14:paraId="77510A61" w14:textId="77777777" w:rsidR="00F05293" w:rsidRDefault="00F05293" w:rsidP="00F05293">
      <w:pPr>
        <w:pStyle w:val="B3"/>
      </w:pPr>
      <w:r>
        <w:t>ii)</w:t>
      </w:r>
      <w:r>
        <w:tab/>
      </w:r>
      <w:proofErr w:type="gramStart"/>
      <w:r>
        <w:t>should</w:t>
      </w:r>
      <w:proofErr w:type="gramEnd"/>
      <w:r>
        <w:t xml:space="preserve"> display the MCPTT group identity of the group with the imminent peril condition contained in the &lt;</w:t>
      </w:r>
      <w:r w:rsidRPr="001344C5">
        <w:t>mcptt-calling-group-id</w:t>
      </w:r>
      <w:r>
        <w:t>&gt; element; and</w:t>
      </w:r>
    </w:p>
    <w:p w14:paraId="7B081A47" w14:textId="77777777" w:rsidR="00F05293" w:rsidRPr="0073469F" w:rsidRDefault="00F05293" w:rsidP="00F05293">
      <w:pPr>
        <w:pStyle w:val="B2"/>
      </w:pPr>
      <w:r>
        <w:t>b</w:t>
      </w:r>
      <w:r w:rsidRPr="0073469F">
        <w:t>)</w:t>
      </w:r>
      <w:r w:rsidRPr="0073469F">
        <w:tab/>
      </w:r>
      <w:proofErr w:type="gramStart"/>
      <w:r w:rsidRPr="0073469F">
        <w:t>shall</w:t>
      </w:r>
      <w:proofErr w:type="gramEnd"/>
      <w:r w:rsidRPr="0073469F">
        <w:t xml:space="preserve"> set the MCPTT </w:t>
      </w:r>
      <w:r>
        <w:t>imminent peril</w:t>
      </w:r>
      <w:r w:rsidRPr="0073469F">
        <w:t xml:space="preserve"> group state to "M</w:t>
      </w:r>
      <w:r>
        <w:t>IG 2</w:t>
      </w:r>
      <w:r w:rsidRPr="0073469F">
        <w:t>: in-progress";</w:t>
      </w:r>
    </w:p>
    <w:p w14:paraId="00E51D7E" w14:textId="77777777" w:rsidR="00F05293" w:rsidRPr="0073469F" w:rsidRDefault="00F05293" w:rsidP="00F05293">
      <w:pPr>
        <w:pStyle w:val="B1"/>
        <w:rPr>
          <w:lang w:eastAsia="ko-KR"/>
        </w:rPr>
      </w:pPr>
      <w:r>
        <w:t>6</w:t>
      </w:r>
      <w:r w:rsidRPr="0073469F">
        <w:t>)</w:t>
      </w:r>
      <w:r w:rsidRPr="0073469F">
        <w:tab/>
      </w:r>
      <w:proofErr w:type="gramStart"/>
      <w:r w:rsidRPr="0073469F">
        <w:t>may</w:t>
      </w:r>
      <w:proofErr w:type="gramEnd"/>
      <w:r w:rsidRPr="0073469F">
        <w:t xml:space="preserve">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70A91C73" w14:textId="293A5434" w:rsidR="00F05293" w:rsidRPr="0073469F" w:rsidRDefault="00F05293" w:rsidP="00F05293">
      <w:pPr>
        <w:pStyle w:val="B1"/>
        <w:rPr>
          <w:lang w:eastAsia="ko-KR"/>
        </w:rPr>
      </w:pPr>
      <w:r>
        <w:rPr>
          <w:lang w:eastAsia="ko-KR"/>
        </w:rPr>
        <w:t>6A)</w:t>
      </w:r>
      <w:r>
        <w:rPr>
          <w:lang w:eastAsia="ko-KR"/>
        </w:rPr>
        <w:tab/>
        <w:t>may display to the MCPTT user the functional</w:t>
      </w:r>
      <w:del w:id="23" w:author="Mike Dolan-1" w:date="2020-05-11T09:28:00Z">
        <w:r w:rsidDel="00F05293">
          <w:rPr>
            <w:lang w:eastAsia="ko-KR"/>
          </w:rPr>
          <w:delText>-</w:delText>
        </w:r>
      </w:del>
      <w:ins w:id="24" w:author="Mike Dolan-1" w:date="2020-05-11T09:28:00Z">
        <w:r>
          <w:rPr>
            <w:lang w:eastAsia="ko-KR"/>
          </w:rPr>
          <w:t xml:space="preserve"> </w:t>
        </w:r>
      </w:ins>
      <w:r>
        <w:rPr>
          <w:lang w:eastAsia="ko-KR"/>
        </w:rPr>
        <w:t>alias of the inviting MCPTT user;</w:t>
      </w:r>
    </w:p>
    <w:p w14:paraId="22B55207" w14:textId="77777777" w:rsidR="00F05293" w:rsidRPr="0073469F" w:rsidRDefault="00F05293" w:rsidP="00F05293">
      <w:pPr>
        <w:pStyle w:val="B1"/>
      </w:pPr>
      <w:r>
        <w:t>7</w:t>
      </w:r>
      <w:r w:rsidRPr="0073469F">
        <w:t>)</w:t>
      </w:r>
      <w:r w:rsidRPr="0073469F">
        <w:tab/>
      </w:r>
      <w:proofErr w:type="gramStart"/>
      <w:r w:rsidRPr="0073469F">
        <w:t>shall</w:t>
      </w:r>
      <w:proofErr w:type="gramEnd"/>
      <w:r w:rsidRPr="0073469F">
        <w:t xml:space="preserve"> perform the automatic commencement procedures specified in </w:t>
      </w:r>
      <w:r w:rsidRPr="0073469F">
        <w:rPr>
          <w:lang w:eastAsia="ko-KR"/>
        </w:rPr>
        <w:t>subclause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2118AB4A" w14:textId="77777777" w:rsidR="00F05293" w:rsidRPr="0073469F" w:rsidRDefault="00F05293" w:rsidP="00F05293">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4A6FFA11" w14:textId="77777777" w:rsidR="00F05293" w:rsidRPr="0073469F" w:rsidRDefault="00F05293" w:rsidP="00F05293">
      <w:pPr>
        <w:pStyle w:val="B2"/>
        <w:rPr>
          <w:lang w:eastAsia="ko-KR"/>
        </w:rPr>
      </w:pPr>
      <w:r>
        <w:rPr>
          <w:lang w:eastAsia="ko-KR"/>
        </w:rPr>
        <w:lastRenderedPageBreak/>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p>
    <w:p w14:paraId="44D94341" w14:textId="77777777" w:rsidR="00F05293" w:rsidRPr="0073469F" w:rsidRDefault="00F05293" w:rsidP="00F05293">
      <w:pPr>
        <w:pStyle w:val="B1"/>
      </w:pPr>
      <w:r>
        <w:t>8</w:t>
      </w:r>
      <w:r w:rsidRPr="0073469F">
        <w:t>)</w:t>
      </w:r>
      <w:r w:rsidRPr="0073469F">
        <w:tab/>
      </w:r>
      <w:proofErr w:type="gramStart"/>
      <w:r w:rsidRPr="0073469F">
        <w:t>shall</w:t>
      </w:r>
      <w:proofErr w:type="gramEnd"/>
      <w:r w:rsidRPr="0073469F">
        <w:t xml:space="preserve"> perform the manual commencement procedures specified in </w:t>
      </w:r>
      <w:r w:rsidRPr="0073469F">
        <w:rPr>
          <w:lang w:eastAsia="ko-KR"/>
        </w:rPr>
        <w:t>subclause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5DF5EFB9" w14:textId="77777777" w:rsidR="00F05293" w:rsidRPr="0073469F" w:rsidRDefault="00F05293" w:rsidP="00F05293">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3EFA879D" w14:textId="77777777" w:rsidR="00F05293" w:rsidRDefault="00F05293" w:rsidP="00F05293">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p>
    <w:p w14:paraId="07BF27FB" w14:textId="223AF4AD" w:rsidR="00665435" w:rsidRDefault="00F05293" w:rsidP="00F05293">
      <w:pPr>
        <w:pStyle w:val="B1"/>
        <w:rPr>
          <w:lang w:eastAsia="ko-KR"/>
        </w:rPr>
      </w:pPr>
      <w:r>
        <w:rPr>
          <w:lang w:val="en-US" w:eastAsia="ko-KR"/>
        </w:rPr>
        <w:t>9</w:t>
      </w:r>
      <w:r w:rsidRPr="001A65A3">
        <w:rPr>
          <w:lang w:val="en-US" w:eastAsia="ko-KR"/>
        </w:rPr>
        <w:t>)</w:t>
      </w:r>
      <w:r w:rsidRPr="001A65A3">
        <w:rPr>
          <w:lang w:val="en-US" w:eastAsia="ko-KR"/>
        </w:rPr>
        <w:tab/>
      </w:r>
      <w:proofErr w:type="gramStart"/>
      <w:r w:rsidRPr="001A65A3">
        <w:rPr>
          <w:lang w:val="en-US" w:eastAsia="ko-KR"/>
        </w:rPr>
        <w:t>when</w:t>
      </w:r>
      <w:proofErr w:type="gramEnd"/>
      <w:r w:rsidRPr="001A65A3">
        <w:rPr>
          <w:lang w:val="en-US" w:eastAsia="ko-KR"/>
        </w:rPr>
        <w:t xml:space="preserve"> the SIP 200 (OK) response to the SIP INVITE request is sent, </w:t>
      </w:r>
      <w:r>
        <w:t>may subscribe to the conference event package as specified in subclause 10.1.3.1</w:t>
      </w:r>
      <w:r w:rsidRPr="0073469F">
        <w:t>.</w:t>
      </w:r>
    </w:p>
    <w:p w14:paraId="4B6D7045" w14:textId="5A90E85E"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1EE345A" w14:textId="77777777" w:rsidR="00BE67A8" w:rsidRPr="0073469F" w:rsidRDefault="00BE67A8" w:rsidP="00BE67A8">
      <w:pPr>
        <w:pStyle w:val="Heading6"/>
      </w:pPr>
      <w:bookmarkStart w:id="25" w:name="_Toc20155928"/>
      <w:bookmarkStart w:id="26" w:name="_Toc27501085"/>
      <w:bookmarkStart w:id="27" w:name="_Toc36049211"/>
      <w:r w:rsidRPr="0073469F">
        <w:t>10.1.2.2.1.1</w:t>
      </w:r>
      <w:r w:rsidRPr="0073469F">
        <w:tab/>
      </w:r>
      <w:r>
        <w:t>Procedure for</w:t>
      </w:r>
      <w:r w:rsidRPr="00381FB3">
        <w:t xml:space="preserve"> </w:t>
      </w:r>
      <w:r>
        <w:t xml:space="preserve">initiating a </w:t>
      </w:r>
      <w:r w:rsidRPr="0073469F">
        <w:t>chat MCPTT group session</w:t>
      </w:r>
      <w:r w:rsidDel="003F1610">
        <w:t xml:space="preserve"> </w:t>
      </w:r>
      <w:r>
        <w:t>and procedure for</w:t>
      </w:r>
      <w:r w:rsidRPr="0073469F">
        <w:t xml:space="preserve"> join</w:t>
      </w:r>
      <w:r>
        <w:t>ing</w:t>
      </w:r>
      <w:r w:rsidRPr="0073469F">
        <w:t xml:space="preserve"> a chat MCPTT group session</w:t>
      </w:r>
      <w:bookmarkEnd w:id="25"/>
      <w:bookmarkEnd w:id="26"/>
      <w:bookmarkEnd w:id="27"/>
    </w:p>
    <w:p w14:paraId="1A5B2721" w14:textId="77777777" w:rsidR="00BE67A8" w:rsidRPr="0073469F" w:rsidRDefault="00BE67A8" w:rsidP="00BE67A8">
      <w:r w:rsidRPr="0073469F">
        <w:t xml:space="preserve">Upon receiving a request from an MCPTT user to </w:t>
      </w:r>
      <w:r>
        <w:t>initiate or join</w:t>
      </w:r>
      <w:r w:rsidRPr="0073469F">
        <w:t xml:space="preserve"> an MCPTT group session using an MCPTT group identity, identifying a chat MCPTT group</w:t>
      </w:r>
      <w:r>
        <w:t>,</w:t>
      </w:r>
      <w:r w:rsidRPr="0073469F">
        <w:t xml:space="preserve"> the MCPTT client shall generate an initial SIP INVITE request by following the UE originating session procedures specified in 3GPP TS 24.229 [4], with the clarifications given below.</w:t>
      </w:r>
    </w:p>
    <w:p w14:paraId="35F8ECF0" w14:textId="77777777" w:rsidR="00BE67A8" w:rsidRPr="0073469F" w:rsidRDefault="00BE67A8" w:rsidP="00BE67A8">
      <w:r w:rsidRPr="0073469F">
        <w:t>The MCPTT client:</w:t>
      </w:r>
    </w:p>
    <w:p w14:paraId="29A685C3" w14:textId="77777777" w:rsidR="00BE67A8" w:rsidRDefault="00BE67A8" w:rsidP="00BE67A8">
      <w:pPr>
        <w:pStyle w:val="B1"/>
      </w:pPr>
      <w:r w:rsidRPr="0073469F">
        <w:t>1)</w:t>
      </w:r>
      <w:r w:rsidRPr="0073469F">
        <w:tab/>
        <w:t>if the MCPTT user has requested the origination of an MCPTT emergency group call or is originating an MCPTT chat group call and the MCPTT emergency state is already set, the MCPTT client shall comply with the procedures in subclause 6.2.8.1.1;</w:t>
      </w:r>
    </w:p>
    <w:p w14:paraId="746643C2" w14:textId="77777777" w:rsidR="00BE67A8" w:rsidRPr="0073469F" w:rsidRDefault="00BE67A8" w:rsidP="00BE67A8">
      <w:pPr>
        <w:pStyle w:val="B1"/>
      </w:pPr>
      <w:r>
        <w:t>2)</w:t>
      </w:r>
      <w:r>
        <w:tab/>
      </w:r>
      <w:proofErr w:type="gramStart"/>
      <w:r w:rsidRPr="0073469F">
        <w:t>if</w:t>
      </w:r>
      <w:proofErr w:type="gramEnd"/>
      <w:r w:rsidRPr="0073469F">
        <w:t xml:space="preserve"> the MCPTT user has requested the origination of an MCPTT </w:t>
      </w:r>
      <w:r>
        <w:t>imminent peril</w:t>
      </w:r>
      <w:r w:rsidRPr="0073469F">
        <w:t xml:space="preserve"> group call, shall comply with the p</w:t>
      </w:r>
      <w:r>
        <w:t>rocedures in subclause 6.2.8.1.9;</w:t>
      </w:r>
    </w:p>
    <w:p w14:paraId="124252FB" w14:textId="77777777" w:rsidR="00BE67A8" w:rsidRPr="0073469F" w:rsidRDefault="00BE67A8" w:rsidP="00BE67A8">
      <w:pPr>
        <w:pStyle w:val="B1"/>
      </w:pPr>
      <w:r>
        <w:t>3</w:t>
      </w:r>
      <w:r w:rsidRPr="0073469F">
        <w:t>)</w:t>
      </w:r>
      <w:r w:rsidRPr="0073469F">
        <w:tab/>
      </w:r>
      <w:proofErr w:type="gramStart"/>
      <w:r w:rsidRPr="0073469F">
        <w:t>shall</w:t>
      </w:r>
      <w:proofErr w:type="gramEnd"/>
      <w:r w:rsidRPr="0073469F">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INVITE request according to IETF RFC 3840 [16];</w:t>
      </w:r>
    </w:p>
    <w:p w14:paraId="15761112" w14:textId="77777777" w:rsidR="00BE67A8" w:rsidRPr="0073469F" w:rsidRDefault="00BE67A8" w:rsidP="00BE67A8">
      <w:pPr>
        <w:pStyle w:val="B1"/>
      </w:pPr>
      <w:r>
        <w:t>4</w:t>
      </w:r>
      <w:r w:rsidRPr="0073469F">
        <w:t>)</w:t>
      </w:r>
      <w:r w:rsidRPr="0073469F">
        <w:tab/>
        <w:t>shall include an Accept-Contact header field containing the g.3gpp.mcptt media feature tag along with the "require" and "explicit" header field parameters according to IETF RFC 3841 [6];</w:t>
      </w:r>
    </w:p>
    <w:p w14:paraId="6D79A79E" w14:textId="77777777" w:rsidR="00BE67A8" w:rsidRPr="0073469F" w:rsidRDefault="00BE67A8" w:rsidP="00BE67A8">
      <w:pPr>
        <w:pStyle w:val="B1"/>
      </w:pPr>
      <w:r>
        <w:t>5</w:t>
      </w:r>
      <w:r w:rsidRPr="0073469F">
        <w:t>)</w:t>
      </w:r>
      <w:r w:rsidRPr="0073469F">
        <w:tab/>
      </w:r>
      <w:proofErr w:type="gramStart"/>
      <w:r w:rsidRPr="0073469F">
        <w:t>shall</w:t>
      </w:r>
      <w:proofErr w:type="gramEnd"/>
      <w:r w:rsidRPr="0073469F">
        <w:t xml:space="preserve"> include the ICSI value "urn:urn-7:3gpp-service.ims.icsi.mcptt" (coded as specified in 3GPP TS 24.229 [4]), in a P-Preferred-Service header field according to IETF RFC 6050 [9] in the SIP INVITE request;</w:t>
      </w:r>
    </w:p>
    <w:p w14:paraId="6F204E8F" w14:textId="77777777" w:rsidR="00BE67A8" w:rsidRPr="0073469F" w:rsidRDefault="00BE67A8" w:rsidP="00BE67A8">
      <w:pPr>
        <w:pStyle w:val="B1"/>
      </w:pPr>
      <w:r>
        <w:t>6</w:t>
      </w:r>
      <w:r w:rsidRPr="0073469F">
        <w:t>)</w:t>
      </w:r>
      <w:r w:rsidRPr="0073469F">
        <w:tab/>
      </w:r>
      <w:proofErr w:type="gramStart"/>
      <w:r w:rsidRPr="0073469F">
        <w:t>shall</w:t>
      </w:r>
      <w:proofErr w:type="gramEnd"/>
      <w:r w:rsidRPr="0073469F">
        <w:t xml:space="preserve"> include an Accept-Contact header field with the g.3gpp.icsi-ref media feature tag containing the value of "urn:urn-7:3gpp-service.ims.icsi.mcptt" along with the "require" and "explicit" header field parameters according to IETF RFC 3841 [6];</w:t>
      </w:r>
    </w:p>
    <w:p w14:paraId="4572AF06" w14:textId="77777777" w:rsidR="00BE67A8" w:rsidRPr="0073469F" w:rsidRDefault="00BE67A8" w:rsidP="00BE67A8">
      <w:pPr>
        <w:pStyle w:val="B1"/>
      </w:pPr>
      <w:r>
        <w:t>7</w:t>
      </w:r>
      <w:r w:rsidRPr="0073469F">
        <w:t>)</w:t>
      </w:r>
      <w:r w:rsidRPr="0073469F">
        <w:tab/>
      </w:r>
      <w:proofErr w:type="gramStart"/>
      <w:r w:rsidRPr="0073469F">
        <w:t>should</w:t>
      </w:r>
      <w:proofErr w:type="gramEnd"/>
      <w:r w:rsidRPr="0073469F">
        <w:t xml:space="preserve"> include the "timer" option tag in the Supported header field;</w:t>
      </w:r>
    </w:p>
    <w:p w14:paraId="5BB14262" w14:textId="77777777" w:rsidR="00BE67A8" w:rsidRPr="0073469F" w:rsidRDefault="00BE67A8" w:rsidP="00BE67A8">
      <w:pPr>
        <w:pStyle w:val="B1"/>
      </w:pPr>
      <w:r>
        <w:t>8</w:t>
      </w:r>
      <w:r w:rsidRPr="0073469F">
        <w:t>)</w:t>
      </w:r>
      <w:r w:rsidRPr="0073469F">
        <w:tab/>
      </w:r>
      <w:proofErr w:type="gramStart"/>
      <w:r w:rsidRPr="0073469F">
        <w:t>should</w:t>
      </w:r>
      <w:proofErr w:type="gramEnd"/>
      <w:r w:rsidRPr="0073469F">
        <w:t xml:space="preserve"> include the Session-Expires header field according to IETF RFC 4028 [7]. It is recommended that the refresher parameter is omitted. If included, the refresher parameter shall be set to "</w:t>
      </w:r>
      <w:proofErr w:type="spellStart"/>
      <w:r w:rsidRPr="0073469F">
        <w:t>uac</w:t>
      </w:r>
      <w:proofErr w:type="spellEnd"/>
      <w:r w:rsidRPr="0073469F">
        <w:t>";</w:t>
      </w:r>
    </w:p>
    <w:p w14:paraId="3A4C9533" w14:textId="77777777" w:rsidR="00BE67A8" w:rsidRPr="0073469F" w:rsidRDefault="00BE67A8" w:rsidP="00BE67A8">
      <w:pPr>
        <w:pStyle w:val="B1"/>
      </w:pPr>
      <w:r>
        <w:t>9</w:t>
      </w:r>
      <w:r w:rsidRPr="0073469F">
        <w:t>)</w:t>
      </w:r>
      <w:r w:rsidRPr="0073469F">
        <w:tab/>
      </w:r>
      <w:proofErr w:type="gramStart"/>
      <w:r w:rsidRPr="0073469F">
        <w:t>shall</w:t>
      </w:r>
      <w:proofErr w:type="gramEnd"/>
      <w:r w:rsidRPr="0073469F">
        <w:t xml:space="preserve"> set the Request-URI of the SIP INVITE request to the </w:t>
      </w:r>
      <w:r>
        <w:t>public service identity identifying the participating MCPTT function serving the MCPTT user</w:t>
      </w:r>
      <w:r w:rsidRPr="0073469F">
        <w:t>;</w:t>
      </w:r>
    </w:p>
    <w:p w14:paraId="27049913" w14:textId="77777777" w:rsidR="00BE67A8" w:rsidRPr="0033527D" w:rsidRDefault="00BE67A8" w:rsidP="00BE67A8">
      <w:pPr>
        <w:pStyle w:val="NO"/>
      </w:pPr>
      <w:r>
        <w:t>NOTE 1:</w:t>
      </w:r>
      <w:r>
        <w:tab/>
        <w:t>The MCPTT client is configured with public service identity identifying the participating MCPTT function serving the MCPTT user.</w:t>
      </w:r>
    </w:p>
    <w:p w14:paraId="767135AE" w14:textId="77777777" w:rsidR="00BE67A8" w:rsidRPr="0073469F" w:rsidRDefault="00BE67A8" w:rsidP="00BE67A8">
      <w:pPr>
        <w:pStyle w:val="B1"/>
      </w:pPr>
      <w:r>
        <w:t>10</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[4];</w:t>
      </w:r>
    </w:p>
    <w:p w14:paraId="702554DC" w14:textId="77777777" w:rsidR="00BE67A8" w:rsidRDefault="00BE67A8" w:rsidP="00BE67A8">
      <w:pPr>
        <w:pStyle w:val="B1"/>
      </w:pPr>
      <w:r w:rsidRPr="0073469F">
        <w:t>1</w:t>
      </w:r>
      <w:r>
        <w:t>1</w:t>
      </w:r>
      <w:r w:rsidRPr="0073469F">
        <w:t>)</w:t>
      </w:r>
      <w:r w:rsidRPr="0073469F">
        <w:tab/>
      </w:r>
      <w:proofErr w:type="gramStart"/>
      <w:r w:rsidRPr="0073469F">
        <w:t>if</w:t>
      </w:r>
      <w:proofErr w:type="gramEnd"/>
      <w:r w:rsidRPr="0073469F">
        <w:t xml:space="preserve"> the MCPTT client emergency group state for this group is set to "MEG 2: in-progress"</w:t>
      </w:r>
      <w:r w:rsidRPr="00873A8B">
        <w:t xml:space="preserve"> </w:t>
      </w:r>
      <w:r>
        <w:t>or "MEG 4: confirm-pending</w:t>
      </w:r>
      <w:r w:rsidRPr="0073469F">
        <w:t>", the MCPTT client shall comply with the procedures in subclause 6.2.8.1.2;</w:t>
      </w:r>
    </w:p>
    <w:p w14:paraId="6335777A" w14:textId="77777777" w:rsidR="00BE67A8" w:rsidRPr="00355C2C" w:rsidRDefault="00BE67A8" w:rsidP="00BE67A8">
      <w:pPr>
        <w:pStyle w:val="B1"/>
      </w:pPr>
      <w:r>
        <w:lastRenderedPageBreak/>
        <w:t>12)</w:t>
      </w:r>
      <w:r>
        <w:tab/>
      </w:r>
      <w:proofErr w:type="gramStart"/>
      <w:r w:rsidRPr="00DD3704">
        <w:t>if</w:t>
      </w:r>
      <w:proofErr w:type="gramEnd"/>
      <w:r w:rsidRPr="00DD3704">
        <w:t xml:space="preserve"> the MCPTT client imminent peril group state for this group is set to "MIG 2: in-progress" or "MIG </w:t>
      </w:r>
      <w:r>
        <w:t>4</w:t>
      </w:r>
      <w:r w:rsidRPr="00DD3704">
        <w:t>: confirm-pending" shall include the Resource-Priority header field and comply with the procedures in subclause 6.2.8.1.12;</w:t>
      </w:r>
    </w:p>
    <w:p w14:paraId="15357165" w14:textId="77777777" w:rsidR="00BE67A8" w:rsidRDefault="00BE67A8" w:rsidP="00BE67A8">
      <w:pPr>
        <w:pStyle w:val="B1"/>
      </w:pPr>
      <w:r w:rsidRPr="0073469F">
        <w:t>1</w:t>
      </w:r>
      <w:r>
        <w:t>3</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&lt;mcpttinfo&gt; element containing the &lt;mcptt-</w:t>
      </w:r>
      <w:proofErr w:type="spellStart"/>
      <w:r w:rsidRPr="0073469F">
        <w:t>Params</w:t>
      </w:r>
      <w:proofErr w:type="spellEnd"/>
      <w:r w:rsidRPr="0073469F">
        <w:t>&gt; element with</w:t>
      </w:r>
      <w:r>
        <w:t>:</w:t>
      </w:r>
    </w:p>
    <w:p w14:paraId="3E4BDCA6" w14:textId="77777777" w:rsidR="00BE67A8" w:rsidRPr="008E477D" w:rsidRDefault="00BE67A8" w:rsidP="00BE67A8">
      <w:pPr>
        <w:pStyle w:val="B2"/>
      </w:pPr>
      <w:r>
        <w:t>a)</w:t>
      </w:r>
      <w:r>
        <w:tab/>
      </w:r>
      <w:proofErr w:type="gramStart"/>
      <w:r w:rsidRPr="0073469F">
        <w:t>the</w:t>
      </w:r>
      <w:proofErr w:type="gramEnd"/>
      <w:r w:rsidRPr="0073469F">
        <w:t xml:space="preserve"> &lt;session-type&gt; element set to a value of "chat";</w:t>
      </w:r>
    </w:p>
    <w:p w14:paraId="7F5CA58A" w14:textId="77777777" w:rsidR="00BE67A8" w:rsidRDefault="00BE67A8" w:rsidP="00BE67A8">
      <w:pPr>
        <w:pStyle w:val="B2"/>
        <w:rPr>
          <w:rFonts w:eastAsia="Malgun Gothic"/>
        </w:rPr>
      </w:pPr>
      <w:r w:rsidRPr="0033527D">
        <w:rPr>
          <w:rFonts w:eastAsia="Malgun Gothic"/>
        </w:rPr>
        <w:t>b)</w:t>
      </w:r>
      <w:r w:rsidRPr="0033527D">
        <w:rPr>
          <w:rFonts w:eastAsia="Malgun Gothic"/>
        </w:rPr>
        <w:tab/>
      </w:r>
      <w:proofErr w:type="gramStart"/>
      <w:r w:rsidRPr="0033527D">
        <w:rPr>
          <w:rFonts w:eastAsia="Malgun Gothic"/>
        </w:rPr>
        <w:t>the</w:t>
      </w:r>
      <w:proofErr w:type="gramEnd"/>
      <w:r w:rsidRPr="0033527D">
        <w:rPr>
          <w:rFonts w:eastAsia="Malgun Gothic"/>
        </w:rPr>
        <w:t xml:space="preserve"> &lt;mcptt-request-uri&gt; element set to the</w:t>
      </w:r>
      <w:r>
        <w:rPr>
          <w:rFonts w:eastAsia="Malgun Gothic"/>
        </w:rPr>
        <w:t xml:space="preserve"> </w:t>
      </w:r>
      <w:r w:rsidRPr="0033527D">
        <w:rPr>
          <w:rFonts w:eastAsia="Malgun Gothic"/>
        </w:rPr>
        <w:t>group identity;</w:t>
      </w:r>
      <w:r>
        <w:rPr>
          <w:rFonts w:eastAsia="Malgun Gothic"/>
        </w:rPr>
        <w:t xml:space="preserve"> </w:t>
      </w:r>
    </w:p>
    <w:p w14:paraId="2047AC26" w14:textId="77777777" w:rsidR="00BE67A8" w:rsidRPr="00754E47" w:rsidRDefault="00BE67A8" w:rsidP="00BE67A8">
      <w:pPr>
        <w:pStyle w:val="B2"/>
        <w:rPr>
          <w:lang w:val="en-US"/>
        </w:rPr>
      </w:pPr>
      <w:r>
        <w:rPr>
          <w:rFonts w:eastAsia="Malgun Gothic"/>
        </w:rPr>
        <w:t>c)</w:t>
      </w:r>
      <w:r>
        <w:rPr>
          <w:rFonts w:eastAsia="Malgun Gothic"/>
        </w:rPr>
        <w:tab/>
      </w:r>
      <w:proofErr w:type="gramStart"/>
      <w:r>
        <w:t>the</w:t>
      </w:r>
      <w:proofErr w:type="gramEnd"/>
      <w:r>
        <w:t xml:space="preserve"> &lt;mcptt-client-id&gt; element set to the MCPTT client ID of the originating MCPTT client;</w:t>
      </w:r>
      <w:r w:rsidRPr="00754E47">
        <w:rPr>
          <w:lang w:val="en-US"/>
        </w:rPr>
        <w:t xml:space="preserve"> and</w:t>
      </w:r>
    </w:p>
    <w:p w14:paraId="78A401F2" w14:textId="3CE22284" w:rsidR="00BE67A8" w:rsidRPr="008E477D" w:rsidRDefault="00BE67A8" w:rsidP="00BE67A8">
      <w:pPr>
        <w:pStyle w:val="B2"/>
        <w:rPr>
          <w:rFonts w:eastAsia="Malgun Gothic"/>
        </w:rPr>
      </w:pPr>
      <w:r>
        <w:rPr>
          <w:lang w:val="en-US"/>
        </w:rPr>
        <w:t>d)</w:t>
      </w:r>
      <w:r>
        <w:rPr>
          <w:lang w:val="en-US"/>
        </w:rPr>
        <w:tab/>
      </w:r>
      <w:proofErr w:type="gramStart"/>
      <w:r>
        <w:rPr>
          <w:lang w:val="en-US"/>
        </w:rPr>
        <w:t>if</w:t>
      </w:r>
      <w:proofErr w:type="gramEnd"/>
      <w:r>
        <w:rPr>
          <w:lang w:val="en-US"/>
        </w:rPr>
        <w:t xml:space="preserve"> the MCPTT client is aware of active functional</w:t>
      </w:r>
      <w:del w:id="28" w:author="Mike Dolan-1" w:date="2020-05-11T09:29:00Z">
        <w:r w:rsidDel="00BE67A8">
          <w:rPr>
            <w:lang w:val="en-US"/>
          </w:rPr>
          <w:delText>-</w:delText>
        </w:r>
      </w:del>
      <w:ins w:id="29" w:author="Mike Dolan-1" w:date="2020-05-11T09:29:00Z">
        <w:r>
          <w:rPr>
            <w:lang w:val="en-US"/>
          </w:rPr>
          <w:t xml:space="preserve"> </w:t>
        </w:r>
      </w:ins>
      <w:r>
        <w:rPr>
          <w:lang w:val="en-US"/>
        </w:rPr>
        <w:t xml:space="preserve">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46EBA071" w14:textId="77777777" w:rsidR="00BE67A8" w:rsidRDefault="00BE67A8" w:rsidP="00BE67A8">
      <w:pPr>
        <w:pStyle w:val="NO"/>
        <w:rPr>
          <w:rFonts w:eastAsia="Malgun Gothic"/>
        </w:rPr>
      </w:pPr>
      <w:r w:rsidRPr="0033527D">
        <w:rPr>
          <w:rFonts w:eastAsia="Malgun Gothic"/>
        </w:rPr>
        <w:t>NOTE 2:</w:t>
      </w:r>
      <w:r w:rsidRPr="0033527D">
        <w:rPr>
          <w:rFonts w:eastAsia="Malgun Gothic"/>
        </w:rPr>
        <w:tab/>
        <w:t xml:space="preserve">The MCPTT ID of the originating MCPTT user is not included in the body, as this will be inserted into the body of the SIP INVITE request that is sent </w:t>
      </w:r>
      <w:r>
        <w:rPr>
          <w:rFonts w:eastAsia="Malgun Gothic"/>
        </w:rPr>
        <w:t>by</w:t>
      </w:r>
      <w:r w:rsidRPr="0033527D">
        <w:rPr>
          <w:rFonts w:eastAsia="Malgun Gothic"/>
        </w:rPr>
        <w:t xml:space="preserve"> the originating participating MCPTT function.</w:t>
      </w:r>
    </w:p>
    <w:p w14:paraId="5876EEE2" w14:textId="77777777" w:rsidR="00BE67A8" w:rsidRPr="0073469F" w:rsidRDefault="00BE67A8" w:rsidP="00BE67A8">
      <w:pPr>
        <w:pStyle w:val="B1"/>
      </w:pPr>
      <w:r w:rsidRPr="0073469F">
        <w:t>1</w:t>
      </w:r>
      <w:r>
        <w:t>4</w:t>
      </w:r>
      <w:r w:rsidRPr="0073469F">
        <w:t>)</w:t>
      </w:r>
      <w:r w:rsidRPr="0073469F">
        <w:tab/>
      </w:r>
      <w:proofErr w:type="gramStart"/>
      <w:r w:rsidRPr="0073469F">
        <w:t>shall</w:t>
      </w:r>
      <w:proofErr w:type="gramEnd"/>
      <w:r w:rsidRPr="0073469F">
        <w:t xml:space="preserve"> include in the SIP INVITE request an SDP offer according to 3GPP TS 24.229 [4] with the clarifications specified in subclause 6.2.1;</w:t>
      </w:r>
    </w:p>
    <w:p w14:paraId="65B73A27" w14:textId="77777777" w:rsidR="00BE67A8" w:rsidRPr="0073469F" w:rsidRDefault="00BE67A8" w:rsidP="00BE67A8">
      <w:pPr>
        <w:pStyle w:val="B1"/>
      </w:pPr>
      <w:r w:rsidRPr="0073469F">
        <w:t>1</w:t>
      </w:r>
      <w:r>
        <w:t>5</w:t>
      </w:r>
      <w:r w:rsidRPr="0073469F">
        <w:t>)</w:t>
      </w:r>
      <w:r w:rsidRPr="0073469F">
        <w:tab/>
      </w:r>
      <w:proofErr w:type="gramStart"/>
      <w:r w:rsidRPr="0073469F">
        <w:t>if</w:t>
      </w:r>
      <w:proofErr w:type="gramEnd"/>
      <w:r w:rsidRPr="0073469F">
        <w:t xml:space="preserve"> an implicit floor request is required, shall indicate this as specified in subclause 6.4; and</w:t>
      </w:r>
    </w:p>
    <w:p w14:paraId="413ED325" w14:textId="77777777" w:rsidR="00BE67A8" w:rsidRPr="0073469F" w:rsidRDefault="00BE67A8" w:rsidP="00BE67A8">
      <w:pPr>
        <w:pStyle w:val="B1"/>
      </w:pPr>
      <w:r w:rsidRPr="0073469F">
        <w:t>1</w:t>
      </w:r>
      <w:r>
        <w:t>6</w:t>
      </w:r>
      <w:r w:rsidRPr="0073469F">
        <w:t>)</w:t>
      </w:r>
      <w:r w:rsidRPr="0073469F">
        <w:tab/>
      </w:r>
      <w:proofErr w:type="gramStart"/>
      <w:r w:rsidRPr="0073469F">
        <w:t>shall</w:t>
      </w:r>
      <w:proofErr w:type="gramEnd"/>
      <w:r w:rsidRPr="0073469F">
        <w:t xml:space="preserve"> send the SIP INVITE request according to 3GPP TS 24.229 [4].</w:t>
      </w:r>
    </w:p>
    <w:p w14:paraId="2236F847" w14:textId="77777777" w:rsidR="00BE67A8" w:rsidRPr="0073469F" w:rsidRDefault="00BE67A8" w:rsidP="00BE67A8">
      <w:r w:rsidRPr="0073469F">
        <w:t>On receiving a SIP 2xx response to the SIP INVITE request, the MCPTT client:</w:t>
      </w:r>
    </w:p>
    <w:p w14:paraId="31DF7A5C" w14:textId="77777777" w:rsidR="00BE67A8" w:rsidRPr="0073469F" w:rsidRDefault="00BE67A8" w:rsidP="00BE67A8">
      <w:pPr>
        <w:pStyle w:val="B1"/>
      </w:pPr>
      <w:r w:rsidRPr="0073469F">
        <w:t>1)</w:t>
      </w:r>
      <w:r w:rsidRPr="0073469F">
        <w:tab/>
      </w:r>
      <w:proofErr w:type="gramStart"/>
      <w:r w:rsidRPr="0073469F">
        <w:t>shall</w:t>
      </w:r>
      <w:proofErr w:type="gramEnd"/>
      <w:r w:rsidRPr="0073469F">
        <w:t xml:space="preserve"> interact with the user plane as specified in 3GPP TS 24.380 [5]; </w:t>
      </w:r>
    </w:p>
    <w:p w14:paraId="6565E899" w14:textId="77777777" w:rsidR="00BE67A8" w:rsidRDefault="00BE67A8" w:rsidP="00BE67A8">
      <w:pPr>
        <w:pStyle w:val="B1"/>
      </w:pPr>
      <w:r w:rsidRPr="0073469F">
        <w:t>2)</w:t>
      </w:r>
      <w:r w:rsidRPr="0073469F">
        <w:tab/>
      </w:r>
      <w:proofErr w:type="gramStart"/>
      <w:r w:rsidRPr="0073469F">
        <w:t>if</w:t>
      </w:r>
      <w:proofErr w:type="gramEnd"/>
      <w:r w:rsidRPr="0073469F">
        <w:t xml:space="preserve">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 and</w:t>
      </w:r>
    </w:p>
    <w:p w14:paraId="119912DF" w14:textId="77777777" w:rsidR="00BE67A8" w:rsidRPr="0073469F" w:rsidRDefault="00BE67A8" w:rsidP="00BE67A8">
      <w:pPr>
        <w:pStyle w:val="B1"/>
      </w:pPr>
      <w:r>
        <w:t>3)</w:t>
      </w:r>
      <w:r>
        <w:tab/>
      </w:r>
      <w:proofErr w:type="gramStart"/>
      <w:r>
        <w:t>may</w:t>
      </w:r>
      <w:proofErr w:type="gramEnd"/>
      <w:r>
        <w:t xml:space="preserve"> subscribe to the conference event package as specified in subclause 10.1.3.1.</w:t>
      </w:r>
    </w:p>
    <w:p w14:paraId="3875ADF5" w14:textId="77777777" w:rsidR="00BE67A8" w:rsidRDefault="00BE67A8" w:rsidP="00BE67A8">
      <w:r w:rsidRPr="0073469F">
        <w:t>On receiving a SIP 4xx response</w:t>
      </w:r>
      <w:r>
        <w:t>,</w:t>
      </w:r>
      <w:r w:rsidRPr="00135E15">
        <w:t xml:space="preserve"> a SIP 5xx response</w:t>
      </w:r>
      <w:r w:rsidRPr="0073469F">
        <w:t xml:space="preserve"> </w:t>
      </w:r>
      <w:r>
        <w:t xml:space="preserve">or a SIP 6xx response </w:t>
      </w:r>
      <w:r w:rsidRPr="0073469F">
        <w:t xml:space="preserve">to </w:t>
      </w:r>
      <w:r>
        <w:t>the</w:t>
      </w:r>
      <w:r w:rsidRPr="0073469F">
        <w:t xml:space="preserve"> SIP INVITE request</w:t>
      </w:r>
      <w:r>
        <w:t>:</w:t>
      </w:r>
    </w:p>
    <w:p w14:paraId="159F6BA5" w14:textId="77777777" w:rsidR="00BE67A8" w:rsidRDefault="00BE67A8" w:rsidP="00BE67A8">
      <w:pPr>
        <w:pStyle w:val="B1"/>
      </w:pPr>
      <w:r>
        <w:t>1)</w:t>
      </w:r>
      <w:r>
        <w:tab/>
      </w:r>
      <w:proofErr w:type="gramStart"/>
      <w:r>
        <w:t>if</w:t>
      </w:r>
      <w:proofErr w:type="gramEnd"/>
      <w:r>
        <w:t xml:space="preserve"> </w:t>
      </w:r>
      <w:r w:rsidRPr="0073469F">
        <w:t>the MCPTT emergency group call state is set to "MEGC 2: emergency-call-requested" or "MEGC 3: emergency-call-granted"</w:t>
      </w:r>
      <w:r>
        <w:t>; or</w:t>
      </w:r>
    </w:p>
    <w:p w14:paraId="1FF1520A" w14:textId="77777777" w:rsidR="00BE67A8" w:rsidRPr="00355C2C" w:rsidRDefault="00BE67A8" w:rsidP="00BE67A8">
      <w:pPr>
        <w:pStyle w:val="B1"/>
      </w:pPr>
      <w:r>
        <w:t>2)</w:t>
      </w:r>
      <w:r>
        <w:tab/>
      </w:r>
      <w:proofErr w:type="gramStart"/>
      <w:r w:rsidRPr="00D8208E">
        <w:t>if</w:t>
      </w:r>
      <w:proofErr w:type="gramEnd"/>
      <w:r w:rsidRPr="00D8208E">
        <w:t xml:space="preserve"> the MCPTT imminent peril group call state is set to "MIGC 2: imminent-peril-call-requested" or "MIGC 3: imminent-peril-call-granted";</w:t>
      </w:r>
    </w:p>
    <w:p w14:paraId="07E50CD9" w14:textId="77777777" w:rsidR="00BE67A8" w:rsidRDefault="00BE67A8" w:rsidP="00BE67A8">
      <w:proofErr w:type="gramStart"/>
      <w:r w:rsidRPr="0073469F">
        <w:t>the</w:t>
      </w:r>
      <w:proofErr w:type="gramEnd"/>
      <w:r w:rsidRPr="0073469F">
        <w:t xml:space="preserve"> MCPTT client shall perform the actions specified in subclause 6.2.8.1.5.</w:t>
      </w:r>
    </w:p>
    <w:p w14:paraId="4078E7B9" w14:textId="0611D7CF" w:rsidR="00665435" w:rsidRDefault="00BE67A8" w:rsidP="00665435">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224059DD" w14:textId="77777777" w:rsidR="00FE5A8B" w:rsidRPr="00665435" w:rsidRDefault="00FE5A8B" w:rsidP="00FE5A8B">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C087355" w14:textId="77777777" w:rsidR="00220BF5" w:rsidRPr="0073469F" w:rsidRDefault="00220BF5" w:rsidP="00220BF5">
      <w:pPr>
        <w:pStyle w:val="Heading6"/>
      </w:pPr>
      <w:bookmarkStart w:id="30" w:name="_Toc20155933"/>
      <w:bookmarkStart w:id="31" w:name="_Toc27501090"/>
      <w:bookmarkStart w:id="32" w:name="_Toc36049216"/>
      <w:r>
        <w:t>10.1.2.2.1.6</w:t>
      </w:r>
      <w:r w:rsidRPr="0073469F">
        <w:tab/>
        <w:t xml:space="preserve">MCPTT client </w:t>
      </w:r>
      <w:r>
        <w:t xml:space="preserve">receives a SIP </w:t>
      </w:r>
      <w:r w:rsidRPr="0073469F">
        <w:t xml:space="preserve">INVITE </w:t>
      </w:r>
      <w:r>
        <w:t xml:space="preserve">request </w:t>
      </w:r>
      <w:r w:rsidRPr="0073469F">
        <w:t>for an MCPTT group call</w:t>
      </w:r>
      <w:bookmarkEnd w:id="30"/>
      <w:bookmarkEnd w:id="31"/>
      <w:bookmarkEnd w:id="32"/>
      <w:r w:rsidRPr="0073469F">
        <w:t xml:space="preserve"> </w:t>
      </w:r>
    </w:p>
    <w:p w14:paraId="3B3D363B" w14:textId="77777777" w:rsidR="00220BF5" w:rsidRDefault="00220BF5" w:rsidP="00220BF5">
      <w:r>
        <w:t>This procedure is used for MCPTT emergency and MCPTT imminent peril calls when the MCPTT client is affiliated but not joined to the chat group.</w:t>
      </w:r>
    </w:p>
    <w:p w14:paraId="365651AC" w14:textId="77777777" w:rsidR="00220BF5" w:rsidRPr="00BA136A" w:rsidRDefault="00220BF5" w:rsidP="00220BF5">
      <w:pPr>
        <w:rPr>
          <w:lang w:eastAsia="ko-KR"/>
        </w:rPr>
      </w:pPr>
      <w:r w:rsidRPr="00BA136A">
        <w:rPr>
          <w:lang w:eastAsia="ko-KR"/>
        </w:rPr>
        <w:t>In the procedures in this subclause:</w:t>
      </w:r>
    </w:p>
    <w:p w14:paraId="2887FDF7" w14:textId="77777777" w:rsidR="00220BF5" w:rsidRPr="00BA136A" w:rsidRDefault="00220BF5" w:rsidP="00220BF5">
      <w:pPr>
        <w:pStyle w:val="B1"/>
      </w:pPr>
      <w:r w:rsidRPr="00BA136A">
        <w:t>1)</w:t>
      </w:r>
      <w:r w:rsidRPr="00BA136A">
        <w:tab/>
      </w:r>
      <w:proofErr w:type="gramStart"/>
      <w:r w:rsidRPr="00BA136A">
        <w:t>emergency</w:t>
      </w:r>
      <w:proofErr w:type="gramEnd"/>
      <w:r w:rsidRPr="00BA136A">
        <w:t xml:space="preserve">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rPr>
          <w:lang w:val="en-US"/>
        </w:rPr>
        <w:t>+xml</w:t>
      </w:r>
      <w:r w:rsidRPr="00BA136A">
        <w:t xml:space="preserve"> MIME body</w:t>
      </w:r>
      <w:r>
        <w:t>; and</w:t>
      </w:r>
    </w:p>
    <w:p w14:paraId="0426B557" w14:textId="77777777" w:rsidR="00220BF5" w:rsidRDefault="00220BF5" w:rsidP="00220BF5">
      <w:pPr>
        <w:pStyle w:val="B1"/>
        <w:rPr>
          <w:lang w:val="en-US"/>
        </w:rPr>
      </w:pPr>
      <w:r>
        <w:rPr>
          <w:lang w:val="en-US"/>
        </w:rPr>
        <w:t>2)</w:t>
      </w:r>
      <w:r>
        <w:rPr>
          <w:lang w:val="en-US"/>
        </w:rPr>
        <w:tab/>
      </w:r>
      <w:proofErr w:type="gramStart"/>
      <w:r>
        <w:t>imminent</w:t>
      </w:r>
      <w:proofErr w:type="gramEnd"/>
      <w:r>
        <w:t xml:space="preserve">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rPr>
          <w:lang w:val="en-US"/>
        </w:rPr>
        <w:t>+xml</w:t>
      </w:r>
      <w:r w:rsidRPr="00BA136A">
        <w:t xml:space="preserve"> MIME body</w:t>
      </w:r>
      <w:r>
        <w:t>.</w:t>
      </w:r>
    </w:p>
    <w:p w14:paraId="5C077E74" w14:textId="77777777" w:rsidR="00220BF5" w:rsidRPr="00BA136A" w:rsidRDefault="00220BF5" w:rsidP="00220BF5">
      <w:r w:rsidRPr="0073469F">
        <w:t>Upon receipt of a</w:t>
      </w:r>
      <w:r>
        <w:t>n initial</w:t>
      </w:r>
      <w:r w:rsidRPr="0073469F">
        <w:t xml:space="preserve"> SIP </w:t>
      </w:r>
      <w:r>
        <w:t>INVITE</w:t>
      </w:r>
      <w:r w:rsidRPr="0073469F">
        <w:t xml:space="preserve"> request</w:t>
      </w:r>
      <w:r>
        <w:t>, the MCPTT client:</w:t>
      </w:r>
    </w:p>
    <w:p w14:paraId="268B1CA8" w14:textId="77777777" w:rsidR="00220BF5" w:rsidRPr="00BA136A" w:rsidRDefault="00220BF5" w:rsidP="00220BF5">
      <w:pPr>
        <w:pStyle w:val="B1"/>
      </w:pPr>
      <w:r w:rsidRPr="00BA136A">
        <w:rPr>
          <w:rFonts w:hint="eastAsia"/>
        </w:rPr>
        <w:lastRenderedPageBreak/>
        <w:t>1)</w:t>
      </w:r>
      <w:r w:rsidRPr="00BA136A">
        <w:rPr>
          <w:rFonts w:hint="eastAsia"/>
        </w:rPr>
        <w:tab/>
      </w:r>
      <w:proofErr w:type="gramStart"/>
      <w:r w:rsidRPr="00BA136A">
        <w:rPr>
          <w:rFonts w:hint="eastAsia"/>
        </w:rPr>
        <w:t>may</w:t>
      </w:r>
      <w:proofErr w:type="gramEnd"/>
      <w:r w:rsidRPr="00BA136A">
        <w:rPr>
          <w:rFonts w:hint="eastAsia"/>
        </w:rPr>
        <w:t xml:space="preserve"> reject the SIP INVITE request if either of the following conditions </w:t>
      </w:r>
      <w:r w:rsidRPr="00BA136A">
        <w:t>is</w:t>
      </w:r>
      <w:r w:rsidRPr="00BA136A">
        <w:rPr>
          <w:rFonts w:hint="eastAsia"/>
        </w:rPr>
        <w:t xml:space="preserve"> met:</w:t>
      </w:r>
    </w:p>
    <w:p w14:paraId="41D71DD1" w14:textId="77777777" w:rsidR="00220BF5" w:rsidRPr="00BA136A" w:rsidRDefault="00220BF5" w:rsidP="00220BF5">
      <w:pPr>
        <w:pStyle w:val="B2"/>
        <w:rPr>
          <w:lang w:eastAsia="ko-KR"/>
        </w:rPr>
      </w:pPr>
      <w:r w:rsidRPr="00BA136A">
        <w:rPr>
          <w:rFonts w:hint="eastAsia"/>
          <w:lang w:eastAsia="ko-KR"/>
        </w:rPr>
        <w:t>a</w:t>
      </w:r>
      <w:r w:rsidRPr="00BA136A">
        <w:rPr>
          <w:lang w:eastAsia="ko-KR"/>
        </w:rPr>
        <w:t>)</w:t>
      </w:r>
      <w:r w:rsidRPr="00BA136A">
        <w:rPr>
          <w:lang w:eastAsia="ko-KR"/>
        </w:rPr>
        <w:tab/>
        <w:t>MCPTT client does not have enough resources to handle the call;</w:t>
      </w:r>
      <w:r w:rsidRPr="00BA136A">
        <w:rPr>
          <w:rFonts w:hint="eastAsia"/>
          <w:lang w:eastAsia="ko-KR"/>
        </w:rPr>
        <w:t xml:space="preserve"> or</w:t>
      </w:r>
    </w:p>
    <w:p w14:paraId="749FAB05" w14:textId="77777777" w:rsidR="00220BF5" w:rsidRDefault="00220BF5" w:rsidP="00220BF5">
      <w:pPr>
        <w:pStyle w:val="B2"/>
        <w:rPr>
          <w:lang w:eastAsia="ko-KR"/>
        </w:rPr>
      </w:pPr>
      <w:r w:rsidRPr="00BA136A">
        <w:rPr>
          <w:rFonts w:hint="eastAsia"/>
          <w:lang w:eastAsia="ko-KR"/>
        </w:rPr>
        <w:t>b</w:t>
      </w:r>
      <w:r w:rsidRPr="00BA136A">
        <w:rPr>
          <w:lang w:eastAsia="ko-KR"/>
        </w:rPr>
        <w:t>)</w:t>
      </w:r>
      <w:r w:rsidRPr="00BA136A">
        <w:rPr>
          <w:lang w:eastAsia="ko-KR"/>
        </w:rPr>
        <w:tab/>
      </w:r>
      <w:proofErr w:type="gramStart"/>
      <w:r w:rsidRPr="00BA136A">
        <w:rPr>
          <w:lang w:eastAsia="ko-KR"/>
        </w:rPr>
        <w:t>any</w:t>
      </w:r>
      <w:proofErr w:type="gramEnd"/>
      <w:r w:rsidRPr="00BA136A">
        <w:rPr>
          <w:lang w:eastAsia="ko-KR"/>
        </w:rPr>
        <w:t xml:space="preserve"> other reason outside the scope of this specification</w:t>
      </w:r>
      <w:r>
        <w:rPr>
          <w:lang w:eastAsia="ko-KR"/>
        </w:rPr>
        <w:t>;</w:t>
      </w:r>
    </w:p>
    <w:p w14:paraId="2C70E5B0" w14:textId="77777777" w:rsidR="00220BF5" w:rsidRDefault="00220BF5" w:rsidP="00220BF5">
      <w:pPr>
        <w:pStyle w:val="B1"/>
        <w:rPr>
          <w:lang w:val="en-US"/>
        </w:rPr>
      </w:pPr>
      <w:r w:rsidRPr="00BA136A">
        <w:t>2)</w:t>
      </w:r>
      <w:r w:rsidRPr="00BA136A">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022868FB" w14:textId="77777777" w:rsidR="00220BF5" w:rsidRPr="00BA136A" w:rsidRDefault="00220BF5" w:rsidP="00220BF5">
      <w:pPr>
        <w:pStyle w:val="NO"/>
      </w:pPr>
      <w:r w:rsidRPr="0073469F">
        <w:t>NOTE 1:</w:t>
      </w:r>
      <w:r w:rsidRPr="0073469F">
        <w:tab/>
        <w:t xml:space="preserve">if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63502911" w14:textId="77777777" w:rsidR="00220BF5" w:rsidRPr="0073469F" w:rsidRDefault="00220BF5" w:rsidP="00220BF5">
      <w:pPr>
        <w:pStyle w:val="B1"/>
      </w:pPr>
      <w:r>
        <w:t>3</w:t>
      </w:r>
      <w:r w:rsidRPr="0073469F">
        <w:t>)</w:t>
      </w:r>
      <w:r w:rsidRPr="0073469F">
        <w:tab/>
      </w:r>
      <w:proofErr w:type="gramStart"/>
      <w:r w:rsidRPr="0073469F">
        <w:t>if</w:t>
      </w:r>
      <w:proofErr w:type="gramEnd"/>
      <w:r w:rsidRPr="0073469F">
        <w:t xml:space="preserve"> the SIP </w:t>
      </w:r>
      <w:r>
        <w:t>INVITE</w:t>
      </w:r>
      <w:r w:rsidRPr="0073469F">
        <w:t xml:space="preserve"> request contains an application/vnd.3gpp.mcptt-info</w:t>
      </w:r>
      <w:r>
        <w:rPr>
          <w:lang w:val="en-US"/>
        </w:rPr>
        <w:t>+xml</w:t>
      </w:r>
      <w:r w:rsidRPr="0073469F">
        <w:t xml:space="preserve"> MIME body with the &lt;mcpttinfo&gt; element containing the &lt;mcptt-</w:t>
      </w:r>
      <w:proofErr w:type="spellStart"/>
      <w:r w:rsidRPr="0073469F">
        <w:t>Params</w:t>
      </w:r>
      <w:proofErr w:type="spellEnd"/>
      <w:r w:rsidRPr="0073469F">
        <w:t>&gt; element with the &lt;emergency-</w:t>
      </w:r>
      <w:proofErr w:type="spellStart"/>
      <w:r w:rsidRPr="0073469F">
        <w:t>ind</w:t>
      </w:r>
      <w:proofErr w:type="spellEnd"/>
      <w:r w:rsidRPr="0073469F">
        <w:t>&gt; element set to a value of "true":</w:t>
      </w:r>
    </w:p>
    <w:p w14:paraId="154460C0" w14:textId="77777777" w:rsidR="00220BF5" w:rsidRDefault="00220BF5" w:rsidP="00220BF5">
      <w:pPr>
        <w:pStyle w:val="B2"/>
      </w:pPr>
      <w:r w:rsidRPr="0073469F">
        <w:t>a)</w:t>
      </w:r>
      <w:r w:rsidRPr="0073469F">
        <w:tab/>
      </w:r>
      <w:proofErr w:type="gramStart"/>
      <w:r>
        <w:t>should</w:t>
      </w:r>
      <w:proofErr w:type="gramEnd"/>
      <w:r>
        <w:t xml:space="preserve">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7B405B9F" w14:textId="77777777" w:rsidR="00220BF5" w:rsidRDefault="00220BF5" w:rsidP="00220BF5">
      <w:pPr>
        <w:pStyle w:val="B3"/>
      </w:pPr>
      <w:proofErr w:type="spellStart"/>
      <w:r>
        <w:t>i</w:t>
      </w:r>
      <w:proofErr w:type="spellEnd"/>
      <w:r>
        <w:t>)</w:t>
      </w:r>
      <w:r>
        <w:tab/>
      </w:r>
      <w:proofErr w:type="gramStart"/>
      <w:r>
        <w:t>should</w:t>
      </w:r>
      <w:proofErr w:type="gramEnd"/>
      <w:r>
        <w:t xml:space="preserve"> display </w:t>
      </w:r>
      <w:r w:rsidRPr="0073469F">
        <w:t xml:space="preserve">the MCPTT ID of the originator of the MCPTT emergency group call </w:t>
      </w:r>
      <w:r>
        <w:t>contained in the &lt;</w:t>
      </w:r>
      <w:r w:rsidRPr="001139F5">
        <w:t>mcptt-calling-user-id</w:t>
      </w:r>
      <w:r>
        <w:t xml:space="preserve">&gt; element of the </w:t>
      </w:r>
      <w:r w:rsidRPr="0073469F">
        <w:t>application/vnd.3gpp.mcptt-info</w:t>
      </w:r>
      <w:r>
        <w:rPr>
          <w:lang w:val="en-US"/>
        </w:rPr>
        <w:t>+xml</w:t>
      </w:r>
      <w:r w:rsidRPr="0073469F">
        <w:t xml:space="preserve"> MIME body</w:t>
      </w:r>
      <w:r>
        <w:t>;</w:t>
      </w:r>
    </w:p>
    <w:p w14:paraId="6F07D39A" w14:textId="77777777" w:rsidR="00220BF5" w:rsidRDefault="00220BF5" w:rsidP="00220BF5">
      <w:pPr>
        <w:pStyle w:val="B3"/>
      </w:pPr>
      <w:r>
        <w:t>ii)</w:t>
      </w:r>
      <w:r>
        <w:tab/>
      </w:r>
      <w:proofErr w:type="gramStart"/>
      <w:r>
        <w:t>should</w:t>
      </w:r>
      <w:proofErr w:type="gramEnd"/>
      <w:r>
        <w:t xml:space="preserve"> display the MCPTT group identity of the group with the emergency condition contained in the &lt;</w:t>
      </w:r>
      <w:r w:rsidRPr="001344C5">
        <w:t>mcptt-calling-group-id</w:t>
      </w:r>
      <w:r>
        <w:t>&gt; element; and</w:t>
      </w:r>
    </w:p>
    <w:p w14:paraId="1A4DAA11" w14:textId="77777777" w:rsidR="00220BF5" w:rsidRPr="0073469F" w:rsidRDefault="00220BF5" w:rsidP="00220BF5">
      <w:pPr>
        <w:pStyle w:val="B3"/>
      </w:pPr>
      <w:r>
        <w:t>iii</w:t>
      </w:r>
      <w:r w:rsidRPr="0073469F">
        <w:t>)</w:t>
      </w:r>
      <w:r w:rsidRPr="0073469F">
        <w:tab/>
      </w:r>
      <w:proofErr w:type="gramStart"/>
      <w:r w:rsidRPr="0073469F">
        <w:t>if</w:t>
      </w:r>
      <w:proofErr w:type="gramEnd"/>
      <w:r w:rsidRPr="0073469F">
        <w:t xml:space="preserve">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p>
    <w:p w14:paraId="3082100A" w14:textId="77777777" w:rsidR="00220BF5" w:rsidRDefault="00220BF5" w:rsidP="00220BF5">
      <w:pPr>
        <w:pStyle w:val="B2"/>
      </w:pPr>
      <w:r>
        <w:t>b</w:t>
      </w:r>
      <w:r w:rsidRPr="0073469F">
        <w:t>)</w:t>
      </w:r>
      <w:r w:rsidRPr="0073469F">
        <w:tab/>
      </w:r>
      <w:proofErr w:type="gramStart"/>
      <w:r w:rsidRPr="0073469F">
        <w:t>shall</w:t>
      </w:r>
      <w:proofErr w:type="gramEnd"/>
      <w:r w:rsidRPr="0073469F">
        <w:t xml:space="preserve"> set the MCPTT emergency group state to "MEG 2: in-progress";</w:t>
      </w:r>
    </w:p>
    <w:p w14:paraId="08AE1C83" w14:textId="77777777" w:rsidR="00220BF5" w:rsidRDefault="00220BF5" w:rsidP="00220BF5">
      <w:pPr>
        <w:pStyle w:val="B2"/>
      </w:pPr>
      <w:r>
        <w:t>c)</w:t>
      </w:r>
      <w:r>
        <w:tab/>
      </w:r>
      <w:proofErr w:type="gramStart"/>
      <w:r>
        <w:t>shall</w:t>
      </w:r>
      <w:proofErr w:type="gramEnd"/>
      <w:r>
        <w:t xml:space="preserve"> set the MCPTT imminent peril group state to "MIG 1: no-imminent-peril"; and</w:t>
      </w:r>
    </w:p>
    <w:p w14:paraId="1A888F01" w14:textId="77777777" w:rsidR="00220BF5" w:rsidRPr="0073469F" w:rsidRDefault="00220BF5" w:rsidP="00220BF5">
      <w:pPr>
        <w:pStyle w:val="B2"/>
      </w:pPr>
      <w:r>
        <w:t>d)</w:t>
      </w:r>
      <w:r>
        <w:tab/>
      </w:r>
      <w:proofErr w:type="gramStart"/>
      <w:r>
        <w:t>shall</w:t>
      </w:r>
      <w:proofErr w:type="gramEnd"/>
      <w:r>
        <w:t xml:space="preserve"> set the MCPTT imminent peril group call state to "MIGC 1: imminent-peril-</w:t>
      </w:r>
      <w:proofErr w:type="spellStart"/>
      <w:r>
        <w:t>gc</w:t>
      </w:r>
      <w:proofErr w:type="spellEnd"/>
      <w:r>
        <w:t>-capable"; otherwise</w:t>
      </w:r>
    </w:p>
    <w:p w14:paraId="03E2E2CC" w14:textId="77777777" w:rsidR="00220BF5" w:rsidRPr="0073469F" w:rsidRDefault="00220BF5" w:rsidP="00220BF5">
      <w:pPr>
        <w:pStyle w:val="B1"/>
      </w:pPr>
      <w:r>
        <w:t>4</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&lt;mcpttinfo&gt; element containing the &lt;mcptt-</w:t>
      </w:r>
      <w:proofErr w:type="spellStart"/>
      <w:r w:rsidRPr="0073469F">
        <w:t>Params</w:t>
      </w:r>
      <w:proofErr w:type="spellEnd"/>
      <w:r w:rsidRPr="0073469F">
        <w:t>&gt; element with the &lt;</w:t>
      </w:r>
      <w:proofErr w:type="spellStart"/>
      <w:r>
        <w:t>imminentperil</w:t>
      </w:r>
      <w:r w:rsidRPr="0073469F">
        <w:t>-ind</w:t>
      </w:r>
      <w:proofErr w:type="spellEnd"/>
      <w:r w:rsidRPr="0073469F">
        <w:t>&gt; element set to a value of "true":</w:t>
      </w:r>
    </w:p>
    <w:p w14:paraId="32235FE3" w14:textId="77777777" w:rsidR="00220BF5" w:rsidRDefault="00220BF5" w:rsidP="00220BF5">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12224EA6" w14:textId="77777777" w:rsidR="00220BF5" w:rsidRDefault="00220BF5" w:rsidP="00220BF5">
      <w:pPr>
        <w:pStyle w:val="B3"/>
      </w:pPr>
      <w:proofErr w:type="spellStart"/>
      <w:r>
        <w:t>i</w:t>
      </w:r>
      <w:proofErr w:type="spellEnd"/>
      <w:r>
        <w:t>)</w:t>
      </w:r>
      <w:r>
        <w:tab/>
        <w:t xml:space="preserve">should display </w:t>
      </w:r>
      <w:r w:rsidRPr="0073469F">
        <w:t xml:space="preserve">the MCPTT ID of the originator of the MCPTT </w:t>
      </w:r>
      <w:r>
        <w:t>imminent peril</w:t>
      </w:r>
      <w:r w:rsidRPr="0073469F">
        <w:t xml:space="preserve"> group call </w:t>
      </w:r>
      <w:r>
        <w:t>contained in the &lt;</w:t>
      </w:r>
      <w:r w:rsidRPr="001139F5">
        <w:t>mcptt-calling-user-id</w:t>
      </w:r>
      <w:r>
        <w:t xml:space="preserve">&gt; element of the </w:t>
      </w:r>
      <w:r w:rsidRPr="0073469F">
        <w:t>application/vnd.3gpp.mcptt-info</w:t>
      </w:r>
      <w:r>
        <w:rPr>
          <w:lang w:val="en-US"/>
        </w:rPr>
        <w:t>+xml</w:t>
      </w:r>
      <w:r w:rsidRPr="0073469F">
        <w:t xml:space="preserve"> MIME body</w:t>
      </w:r>
      <w:r>
        <w:t>; and</w:t>
      </w:r>
    </w:p>
    <w:p w14:paraId="492FFF36" w14:textId="77777777" w:rsidR="00220BF5" w:rsidRDefault="00220BF5" w:rsidP="00220BF5">
      <w:pPr>
        <w:pStyle w:val="B3"/>
      </w:pPr>
      <w:r>
        <w:t>ii)</w:t>
      </w:r>
      <w:r>
        <w:tab/>
      </w:r>
      <w:proofErr w:type="gramStart"/>
      <w:r>
        <w:t>should</w:t>
      </w:r>
      <w:proofErr w:type="gramEnd"/>
      <w:r>
        <w:t xml:space="preserve"> display the MCPTT group identity of the group with the imminent peril condition contained in the &lt;</w:t>
      </w:r>
      <w:r w:rsidRPr="001344C5">
        <w:t>mcptt-calling-group-id</w:t>
      </w:r>
      <w:r>
        <w:t>&gt; element; and</w:t>
      </w:r>
    </w:p>
    <w:p w14:paraId="515E8A57" w14:textId="77777777" w:rsidR="00220BF5" w:rsidRDefault="00220BF5" w:rsidP="00220BF5">
      <w:pPr>
        <w:pStyle w:val="B2"/>
      </w:pPr>
      <w:r>
        <w:t>b</w:t>
      </w:r>
      <w:r w:rsidRPr="0073469F">
        <w:t>)</w:t>
      </w:r>
      <w:r w:rsidRPr="0073469F">
        <w:tab/>
      </w:r>
      <w:proofErr w:type="gramStart"/>
      <w:r w:rsidRPr="0073469F">
        <w:t>shall</w:t>
      </w:r>
      <w:proofErr w:type="gramEnd"/>
      <w:r w:rsidRPr="0073469F">
        <w:t xml:space="preserve"> set the MCPTT </w:t>
      </w:r>
      <w:r>
        <w:t>imminent peril</w:t>
      </w:r>
      <w:r w:rsidRPr="0073469F">
        <w:t xml:space="preserve"> group state to "M</w:t>
      </w:r>
      <w:r>
        <w:t>IG 2</w:t>
      </w:r>
      <w:r w:rsidRPr="0073469F">
        <w:t>: in-progress";</w:t>
      </w:r>
    </w:p>
    <w:p w14:paraId="32EE0FA3" w14:textId="77777777" w:rsidR="00220BF5" w:rsidRPr="0073469F" w:rsidRDefault="00220BF5" w:rsidP="00220BF5">
      <w:pPr>
        <w:pStyle w:val="B1"/>
        <w:rPr>
          <w:lang w:eastAsia="ko-KR"/>
        </w:rPr>
      </w:pPr>
      <w:r>
        <w:t>5</w:t>
      </w:r>
      <w:r w:rsidRPr="0073469F">
        <w:t>)</w:t>
      </w:r>
      <w:r w:rsidRPr="0073469F">
        <w:tab/>
      </w:r>
      <w:r>
        <w:t>shall</w:t>
      </w:r>
      <w:r w:rsidRPr="0073469F">
        <w:t xml:space="preserve"> check if a Resource-Priority header field is included in the incoming SIP </w:t>
      </w:r>
      <w:r>
        <w:t>INVITE</w:t>
      </w:r>
      <w:r w:rsidRPr="0073469F">
        <w:t xml:space="preserve"> request and may perform further actions outside the scope of this specification to act upon an included Resource-Priority header field as specified in 3GPP TS 24.229 [4]</w:t>
      </w:r>
      <w:r w:rsidRPr="0073469F">
        <w:rPr>
          <w:lang w:eastAsia="ko-KR"/>
        </w:rPr>
        <w:t>;</w:t>
      </w:r>
    </w:p>
    <w:p w14:paraId="71DAA67F" w14:textId="77777777" w:rsidR="00220BF5" w:rsidRDefault="00220BF5" w:rsidP="00220BF5">
      <w:pPr>
        <w:pStyle w:val="B1"/>
      </w:pPr>
      <w:r>
        <w:t>6</w:t>
      </w:r>
      <w:r w:rsidRPr="0073469F">
        <w:rPr>
          <w:lang w:eastAsia="ko-KR"/>
        </w:rPr>
        <w:t>)</w:t>
      </w:r>
      <w:r w:rsidRPr="0073469F">
        <w:rPr>
          <w:lang w:eastAsia="ko-KR"/>
        </w:rPr>
        <w:tab/>
      </w:r>
      <w:proofErr w:type="gramStart"/>
      <w:r w:rsidRPr="0073469F">
        <w:t>shall</w:t>
      </w:r>
      <w:proofErr w:type="gramEnd"/>
      <w:r w:rsidRPr="0073469F">
        <w:t xml:space="preserve"> accept the SIP </w:t>
      </w:r>
      <w:r>
        <w:t>INVITE</w:t>
      </w:r>
      <w:r w:rsidRPr="0073469F">
        <w:t xml:space="preserve"> request and generate a SIP 2</w:t>
      </w:r>
      <w:r>
        <w:t>00 (OK)</w:t>
      </w:r>
      <w:r w:rsidRPr="0073469F">
        <w:t xml:space="preserve"> response according to rules and procedures of 3GPP TS 24.229 [4];</w:t>
      </w:r>
    </w:p>
    <w:p w14:paraId="6C323E82" w14:textId="77777777" w:rsidR="00220BF5" w:rsidRPr="0073469F" w:rsidRDefault="00220BF5" w:rsidP="00220BF5">
      <w:pPr>
        <w:pStyle w:val="B1"/>
        <w:rPr>
          <w:lang w:eastAsia="ko-KR"/>
        </w:rPr>
      </w:pPr>
      <w:r>
        <w:t>7)</w:t>
      </w:r>
      <w:r>
        <w:tab/>
      </w:r>
      <w:proofErr w:type="gramStart"/>
      <w:r w:rsidRPr="00E11364">
        <w:rPr>
          <w:lang w:eastAsia="ko-KR"/>
        </w:rPr>
        <w:t>shall</w:t>
      </w:r>
      <w:proofErr w:type="gramEnd"/>
      <w:r w:rsidRPr="00E11364">
        <w:rPr>
          <w:lang w:eastAsia="ko-KR"/>
        </w:rPr>
        <w:t xml:space="preserve"> include the option tag "timer" in a Require header field of the SIP 2</w:t>
      </w:r>
      <w:r>
        <w:rPr>
          <w:lang w:eastAsia="ko-KR"/>
        </w:rPr>
        <w:t>00 (OK)</w:t>
      </w:r>
      <w:r w:rsidRPr="00E11364">
        <w:rPr>
          <w:lang w:eastAsia="ko-KR"/>
        </w:rPr>
        <w:t xml:space="preserve"> response;</w:t>
      </w:r>
    </w:p>
    <w:p w14:paraId="5E95027A" w14:textId="77777777" w:rsidR="00220BF5" w:rsidRPr="0073469F" w:rsidRDefault="00220BF5" w:rsidP="00220BF5">
      <w:pPr>
        <w:pStyle w:val="B1"/>
      </w:pPr>
      <w:r>
        <w:t>8</w:t>
      </w:r>
      <w:r w:rsidRPr="0073469F">
        <w:t>)</w:t>
      </w:r>
      <w:r w:rsidRPr="0073469F">
        <w:tab/>
      </w:r>
      <w:proofErr w:type="gramStart"/>
      <w:r w:rsidRPr="0073469F">
        <w:t>shall</w:t>
      </w:r>
      <w:proofErr w:type="gramEnd"/>
      <w:r w:rsidRPr="0073469F">
        <w:t xml:space="preserve"> include the g.3gpp.mcptt media feature tag in the Contact header field of the SIP 2</w:t>
      </w:r>
      <w:r>
        <w:t>00 (OK)</w:t>
      </w:r>
      <w:r w:rsidRPr="0073469F">
        <w:t xml:space="preserve"> response;</w:t>
      </w:r>
    </w:p>
    <w:p w14:paraId="158CE8E6" w14:textId="77777777" w:rsidR="00220BF5" w:rsidRPr="0073469F" w:rsidRDefault="00220BF5" w:rsidP="00220BF5">
      <w:pPr>
        <w:pStyle w:val="B1"/>
      </w:pPr>
      <w:r>
        <w:t>9</w:t>
      </w:r>
      <w:r w:rsidRPr="0073469F">
        <w:t>)</w:t>
      </w:r>
      <w:r w:rsidRPr="0073469F">
        <w:tab/>
      </w:r>
      <w:proofErr w:type="gramStart"/>
      <w:r w:rsidRPr="0073469F">
        <w:t>shall</w:t>
      </w:r>
      <w:proofErr w:type="gramEnd"/>
      <w:r w:rsidRPr="0073469F">
        <w:t xml:space="preserve"> include the </w:t>
      </w:r>
      <w:r w:rsidRPr="0073469F">
        <w:rPr>
          <w:rFonts w:eastAsia="SimSun"/>
          <w:lang w:eastAsia="zh-CN"/>
        </w:rPr>
        <w:t>g.3gpp.icsi-ref</w:t>
      </w:r>
      <w:r w:rsidRPr="0073469F">
        <w:t xml:space="preserve"> media feature tag containing the value of "urn:urn-7:3gpp-service.ims.icsi.mcptt" in the Contact header field of the SIP 2</w:t>
      </w:r>
      <w:r>
        <w:t>00</w:t>
      </w:r>
      <w:r w:rsidRPr="0073469F">
        <w:t xml:space="preserve"> </w:t>
      </w:r>
      <w:r>
        <w:t xml:space="preserve">(OK) </w:t>
      </w:r>
      <w:r w:rsidRPr="0073469F">
        <w:t>response;</w:t>
      </w:r>
    </w:p>
    <w:p w14:paraId="59CF8C94" w14:textId="77777777" w:rsidR="00220BF5" w:rsidRPr="0073469F" w:rsidRDefault="00220BF5" w:rsidP="00220BF5">
      <w:pPr>
        <w:pStyle w:val="B1"/>
      </w:pPr>
      <w:r>
        <w:t>10</w:t>
      </w:r>
      <w:r w:rsidRPr="0073469F">
        <w:t>)</w:t>
      </w:r>
      <w:r w:rsidRPr="0073469F">
        <w:tab/>
        <w:t>shall include the Session-Expires header field in the SIP 2</w:t>
      </w:r>
      <w:r>
        <w:t>00 (OK)</w:t>
      </w:r>
      <w:r w:rsidRPr="0073469F">
        <w:t xml:space="preserve"> response and start the SIP </w:t>
      </w:r>
      <w:r w:rsidRPr="0073469F">
        <w:rPr>
          <w:lang w:eastAsia="ko-KR"/>
        </w:rPr>
        <w:t>s</w:t>
      </w:r>
      <w:r w:rsidRPr="0073469F">
        <w:t xml:space="preserve">ession timer according to IETF RFC 4028 [7]. If no "refresher" parameter was included in the received SIP </w:t>
      </w:r>
      <w:r>
        <w:t>INVITE</w:t>
      </w:r>
      <w:r w:rsidRPr="0073469F">
        <w:t xml:space="preserve"> request the "refresher" parameter in the Session-Expires header field shall be set to "</w:t>
      </w:r>
      <w:proofErr w:type="spellStart"/>
      <w:r w:rsidRPr="0073469F">
        <w:t>uas</w:t>
      </w:r>
      <w:proofErr w:type="spellEnd"/>
      <w:r w:rsidRPr="0073469F">
        <w:t xml:space="preserve">", otherwise shall include a </w:t>
      </w:r>
      <w:r w:rsidRPr="0073469F">
        <w:lastRenderedPageBreak/>
        <w:t xml:space="preserve">"refresher" parameter set to the value received in the Session-Expires header field the received SIP </w:t>
      </w:r>
      <w:r>
        <w:t>INVITE</w:t>
      </w:r>
      <w:r w:rsidRPr="0073469F">
        <w:t xml:space="preserve"> request</w:t>
      </w:r>
      <w:r>
        <w:t>;</w:t>
      </w:r>
    </w:p>
    <w:p w14:paraId="0A50FF7B" w14:textId="77777777" w:rsidR="00220BF5" w:rsidRDefault="00220BF5" w:rsidP="00220BF5">
      <w:pPr>
        <w:pStyle w:val="B1"/>
        <w:rPr>
          <w:lang w:eastAsia="ko-KR"/>
        </w:rPr>
      </w:pPr>
      <w:r>
        <w:t>11</w:t>
      </w:r>
      <w:r w:rsidRPr="0073469F">
        <w:t>)</w:t>
      </w:r>
      <w:r w:rsidRPr="0073469F">
        <w:tab/>
        <w:t>shall include an SDP answer in the SIP 2</w:t>
      </w:r>
      <w:r>
        <w:t>00 (OK)</w:t>
      </w:r>
      <w:r w:rsidRPr="0073469F">
        <w:t xml:space="preserve"> response to the SDP offer in the incoming SIP </w:t>
      </w:r>
      <w:r>
        <w:t>INVITE</w:t>
      </w:r>
      <w:r w:rsidRPr="0073469F">
        <w:t xml:space="preserve"> request according to 3GPP TS 24.229 [4] with the clarifications given in subclause 6.2.2</w:t>
      </w:r>
      <w:r w:rsidRPr="0073469F">
        <w:rPr>
          <w:lang w:eastAsia="ko-KR"/>
        </w:rPr>
        <w:t>;</w:t>
      </w:r>
    </w:p>
    <w:p w14:paraId="6065D2DF" w14:textId="77777777" w:rsidR="00220BF5" w:rsidRPr="0073469F" w:rsidRDefault="00220BF5" w:rsidP="00220BF5">
      <w:pPr>
        <w:pStyle w:val="B1"/>
      </w:pPr>
      <w:r>
        <w:rPr>
          <w:lang w:eastAsia="ko-KR"/>
        </w:rPr>
        <w:t>12</w:t>
      </w:r>
      <w:r w:rsidRPr="0073469F">
        <w:rPr>
          <w:lang w:eastAsia="ko-KR"/>
        </w:rPr>
        <w:t>)</w:t>
      </w:r>
      <w:r>
        <w:rPr>
          <w:lang w:eastAsia="ko-KR"/>
        </w:rPr>
        <w:tab/>
      </w:r>
      <w:proofErr w:type="gramStart"/>
      <w:r w:rsidRPr="0073469F">
        <w:rPr>
          <w:lang w:eastAsia="ko-KR"/>
        </w:rPr>
        <w:t>shall</w:t>
      </w:r>
      <w:proofErr w:type="gramEnd"/>
      <w:r w:rsidRPr="0073469F">
        <w:rPr>
          <w:lang w:eastAsia="ko-KR"/>
        </w:rPr>
        <w:t xml:space="preserve"> send the SIP 2</w:t>
      </w:r>
      <w:r>
        <w:rPr>
          <w:lang w:eastAsia="ko-KR"/>
        </w:rPr>
        <w:t>00 (OK)</w:t>
      </w:r>
      <w:r w:rsidRPr="0073469F">
        <w:rPr>
          <w:lang w:eastAsia="ko-KR"/>
        </w:rPr>
        <w:t xml:space="preserve"> response towards the MCPTT server according to rules and procedures of 3GPP TS 24.229 [4];</w:t>
      </w:r>
    </w:p>
    <w:p w14:paraId="3D578FE6" w14:textId="77777777" w:rsidR="00220BF5" w:rsidRPr="005B31CF" w:rsidRDefault="00220BF5" w:rsidP="00220BF5">
      <w:pPr>
        <w:pStyle w:val="B1"/>
        <w:rPr>
          <w:lang w:eastAsia="ko-KR"/>
        </w:rPr>
      </w:pPr>
      <w:r>
        <w:rPr>
          <w:lang w:eastAsia="ko-KR"/>
        </w:rPr>
        <w:t>13</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interact with the media plane as specified in 3GPP TS 24.380 [5]</w:t>
      </w:r>
      <w:r w:rsidRPr="00AB6ADA">
        <w:rPr>
          <w:lang w:eastAsia="ko-KR"/>
        </w:rPr>
        <w:t xml:space="preserve">; </w:t>
      </w:r>
      <w:r>
        <w:rPr>
          <w:lang w:eastAsia="ko-KR"/>
        </w:rPr>
        <w:t>and</w:t>
      </w:r>
    </w:p>
    <w:p w14:paraId="19C445A2" w14:textId="43BA1063" w:rsidR="00FE5A8B" w:rsidRDefault="00220BF5" w:rsidP="00220BF5">
      <w:pPr>
        <w:pStyle w:val="B1"/>
      </w:pPr>
      <w:r w:rsidRPr="00136FA8">
        <w:t>14)</w:t>
      </w:r>
      <w:r>
        <w:tab/>
      </w:r>
      <w:r w:rsidRPr="00136FA8">
        <w:t xml:space="preserve">if the received SIP INVITE </w:t>
      </w:r>
      <w:r>
        <w:t xml:space="preserve">request </w:t>
      </w:r>
      <w:r w:rsidRPr="00136FA8">
        <w:t>contains an application/vnd.3gpp.mcptt-info</w:t>
      </w:r>
      <w:r w:rsidRPr="00136FA8">
        <w:rPr>
          <w:lang w:val="en-US"/>
        </w:rPr>
        <w:t>+xml</w:t>
      </w:r>
      <w:r w:rsidRPr="00136FA8">
        <w:t xml:space="preserve"> MIME body with the &lt;mcpttinfo&gt; element containing </w:t>
      </w:r>
      <w:r>
        <w:t>an</w:t>
      </w:r>
      <w:r w:rsidRPr="00136FA8">
        <w:t xml:space="preserve"> &lt;mcptt-</w:t>
      </w:r>
      <w:proofErr w:type="spellStart"/>
      <w:r w:rsidRPr="00136FA8">
        <w:t>Params</w:t>
      </w:r>
      <w:proofErr w:type="spellEnd"/>
      <w:r w:rsidRPr="00136FA8">
        <w:t xml:space="preserve">&gt; element </w:t>
      </w:r>
      <w:r>
        <w:t xml:space="preserve">which includes a </w:t>
      </w:r>
      <w:r w:rsidRPr="00136FA8">
        <w:t>&lt;functional-alias-URI&gt; element</w:t>
      </w:r>
      <w:r>
        <w:t xml:space="preserve">, </w:t>
      </w:r>
      <w:r w:rsidRPr="00136FA8">
        <w:t>may display to the MCPTT user the functional</w:t>
      </w:r>
      <w:del w:id="33" w:author="Mike Dolan-1" w:date="2020-05-11T09:30:00Z">
        <w:r w:rsidRPr="00136FA8" w:rsidDel="00220BF5">
          <w:delText>-</w:delText>
        </w:r>
      </w:del>
      <w:ins w:id="34" w:author="Mike Dolan-1" w:date="2020-05-11T09:30:00Z">
        <w:r>
          <w:t xml:space="preserve"> </w:t>
        </w:r>
      </w:ins>
      <w:r w:rsidRPr="00136FA8">
        <w:t xml:space="preserve">alias </w:t>
      </w:r>
      <w:r>
        <w:rPr>
          <w:lang w:eastAsia="ko-KR"/>
        </w:rPr>
        <w:t>of the inviting MCPTT user</w:t>
      </w:r>
      <w:r>
        <w:t>.</w:t>
      </w:r>
    </w:p>
    <w:p w14:paraId="19B0233B" w14:textId="77777777" w:rsidR="00FE5A8B" w:rsidRPr="00665435" w:rsidRDefault="00FE5A8B" w:rsidP="00FE5A8B">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C38DA69" w14:textId="77777777" w:rsidR="00220BF5" w:rsidRPr="0073469F" w:rsidRDefault="00220BF5" w:rsidP="00220BF5">
      <w:pPr>
        <w:pStyle w:val="Heading6"/>
      </w:pPr>
      <w:bookmarkStart w:id="35" w:name="_Toc20155935"/>
      <w:bookmarkStart w:id="36" w:name="_Toc27501092"/>
      <w:bookmarkStart w:id="37" w:name="_Toc36049218"/>
      <w:r w:rsidRPr="0073469F">
        <w:t>10.1.2.2.2.1</w:t>
      </w:r>
      <w:r w:rsidRPr="0073469F">
        <w:tab/>
      </w:r>
      <w:r>
        <w:t xml:space="preserve">Procedure for initiating a chat MCPTT group session and procedure for </w:t>
      </w:r>
      <w:r w:rsidRPr="0073469F">
        <w:t>join</w:t>
      </w:r>
      <w:r>
        <w:t>ing</w:t>
      </w:r>
      <w:r w:rsidRPr="0073469F">
        <w:t xml:space="preserve"> a chat MCPTT group session</w:t>
      </w:r>
      <w:bookmarkEnd w:id="35"/>
      <w:bookmarkEnd w:id="36"/>
      <w:bookmarkEnd w:id="37"/>
    </w:p>
    <w:p w14:paraId="2C1FF5FE" w14:textId="77777777" w:rsidR="00220BF5" w:rsidRPr="0073469F" w:rsidRDefault="00220BF5" w:rsidP="00220BF5">
      <w:r w:rsidRPr="0073469F">
        <w:t xml:space="preserve">Upon receiving a request from an MCPTT user to </w:t>
      </w:r>
      <w:r>
        <w:t>initiate or join</w:t>
      </w:r>
      <w:r w:rsidRPr="0073469F">
        <w:t xml:space="preserve"> an MCPTT group session using an MCPTT group identity identifying a chat MCPTT group within the pre-established session, the MCPTT client shall generate a SIP REFER request </w:t>
      </w:r>
      <w:r w:rsidRPr="0073469F">
        <w:rPr>
          <w:lang w:eastAsia="ko-KR"/>
        </w:rPr>
        <w:t>outside a dialog</w:t>
      </w:r>
      <w:r w:rsidRPr="0073469F">
        <w:t xml:space="preserve"> as specified in IETF RFC 3515 [25] as updated by IETF RFC 6665 [26] and IETF RFC 7647 [27], and in accordance with the UE procedures specified in 3GPP TS 24.229 [4], with the clarifications given below.</w:t>
      </w:r>
    </w:p>
    <w:p w14:paraId="612CD0E3" w14:textId="77777777" w:rsidR="00220BF5" w:rsidRPr="0073469F" w:rsidRDefault="00220BF5" w:rsidP="00220BF5">
      <w:r w:rsidRPr="0073469F">
        <w:t>The MCPTT client:</w:t>
      </w:r>
    </w:p>
    <w:p w14:paraId="0F567679" w14:textId="77777777" w:rsidR="00220BF5" w:rsidRPr="0073469F" w:rsidRDefault="00220BF5" w:rsidP="00220BF5">
      <w:pPr>
        <w:pStyle w:val="B1"/>
      </w:pPr>
      <w:r w:rsidRPr="0073469F">
        <w:t>1)</w:t>
      </w:r>
      <w:r w:rsidRPr="0073469F">
        <w:tab/>
      </w:r>
      <w:proofErr w:type="gramStart"/>
      <w:r w:rsidRPr="0073469F">
        <w:t>shall</w:t>
      </w:r>
      <w:proofErr w:type="gramEnd"/>
      <w:r w:rsidRPr="0073469F">
        <w:t xml:space="preserve"> set the Request URI of the SIP REFER request to the session identity of the pre-established session;</w:t>
      </w:r>
    </w:p>
    <w:p w14:paraId="030BC9EA" w14:textId="77777777" w:rsidR="00220BF5" w:rsidRDefault="00220BF5" w:rsidP="00220BF5">
      <w:pPr>
        <w:pStyle w:val="B1"/>
      </w:pPr>
      <w:r w:rsidRPr="0073469F">
        <w:t>2)</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764DD432" w14:textId="77777777" w:rsidR="00220BF5" w:rsidRDefault="00220BF5" w:rsidP="00220BF5">
      <w:pPr>
        <w:pStyle w:val="B1"/>
      </w:pPr>
      <w:r>
        <w:t>3)</w:t>
      </w:r>
      <w:r>
        <w:tab/>
        <w:t xml:space="preserve">shall include in the application/resource-lists MIME body a single &lt;entry&gt; element containing a "uri" attribute set to the chat group identity, </w:t>
      </w:r>
      <w:r w:rsidRPr="0073469F">
        <w:t xml:space="preserve">extended with the following </w:t>
      </w:r>
      <w:r w:rsidRPr="002356E9">
        <w:t>parameter</w:t>
      </w:r>
      <w:r>
        <w:t>s</w:t>
      </w:r>
      <w:r w:rsidRPr="002356E9">
        <w:t xml:space="preserve"> in the headers portion of the SIP URI</w:t>
      </w:r>
      <w:r>
        <w:t>:</w:t>
      </w:r>
    </w:p>
    <w:p w14:paraId="22D2793B" w14:textId="77777777" w:rsidR="00220BF5" w:rsidRPr="00C51890" w:rsidRDefault="00220BF5" w:rsidP="00220BF5">
      <w:pPr>
        <w:pStyle w:val="NO"/>
        <w:rPr>
          <w:rFonts w:eastAsia="Malgun Gothic"/>
        </w:rPr>
      </w:pPr>
      <w:r>
        <w:rPr>
          <w:rFonts w:eastAsia="Malgun Gothic"/>
        </w:rPr>
        <w:t>NOTE</w:t>
      </w:r>
      <w:r w:rsidRPr="00AE2A55">
        <w:rPr>
          <w:rFonts w:eastAsia="Malgun Gothic"/>
          <w:lang w:val="en-US"/>
        </w:rPr>
        <w:t> 1</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7F818899" w14:textId="77777777" w:rsidR="00220BF5" w:rsidRPr="0073469F" w:rsidRDefault="00220BF5" w:rsidP="00220BF5">
      <w:pPr>
        <w:pStyle w:val="B2"/>
      </w:pPr>
      <w:r w:rsidRPr="0073469F">
        <w:t>a)</w:t>
      </w:r>
      <w:r w:rsidRPr="0073469F">
        <w:tab/>
        <w:t>the Accept-Contact header field containing the g.3gpp.mcptt media feature tag along with the "require" and "explicit" header field parameters according to IETF RFC 3841 [6];</w:t>
      </w:r>
    </w:p>
    <w:p w14:paraId="27625051" w14:textId="77777777" w:rsidR="00220BF5" w:rsidRPr="0073469F" w:rsidRDefault="00220BF5" w:rsidP="00220BF5">
      <w:pPr>
        <w:pStyle w:val="B2"/>
      </w:pPr>
      <w:r w:rsidRPr="0073469F">
        <w:t>b)</w:t>
      </w:r>
      <w:r w:rsidRPr="0073469F">
        <w:tab/>
      </w:r>
      <w:proofErr w:type="gramStart"/>
      <w:r w:rsidRPr="0073469F">
        <w:t>an</w:t>
      </w:r>
      <w:proofErr w:type="gramEnd"/>
      <w:r w:rsidRPr="0073469F">
        <w:t xml:space="preserve"> Accept-Contact header field with the g.3gpp.icsi-ref media feature tag containing the value of "urn:urn-7:3gpp-service.ims.icsi.mcptt" along with the "require" and "explicit" header field parameters according to IETF RFC 3841 [6]; and</w:t>
      </w:r>
    </w:p>
    <w:p w14:paraId="01AFFB49" w14:textId="77777777" w:rsidR="00220BF5" w:rsidRDefault="00220BF5" w:rsidP="00220BF5">
      <w:pPr>
        <w:pStyle w:val="B2"/>
      </w:pPr>
      <w:r w:rsidRPr="0073469F">
        <w:t>c)</w:t>
      </w:r>
      <w:r w:rsidRPr="0073469F">
        <w:tab/>
      </w:r>
      <w:proofErr w:type="gramStart"/>
      <w:r w:rsidRPr="0073469F">
        <w:t>a</w:t>
      </w:r>
      <w:r>
        <w:t>n</w:t>
      </w:r>
      <w:proofErr w:type="gramEnd"/>
      <w:r w:rsidRPr="0073469F">
        <w:t xml:space="preserve"> </w:t>
      </w:r>
      <w:proofErr w:type="spellStart"/>
      <w:r>
        <w:t>hname</w:t>
      </w:r>
      <w:proofErr w:type="spellEnd"/>
      <w:r>
        <w:t xml:space="preserve"> </w:t>
      </w:r>
      <w:r w:rsidRPr="0073469F">
        <w:t xml:space="preserve">"body" </w:t>
      </w:r>
      <w:r w:rsidRPr="002356E9">
        <w:t>parameter</w:t>
      </w:r>
      <w:r w:rsidRPr="0073469F">
        <w:t xml:space="preserve"> </w:t>
      </w:r>
      <w:r>
        <w:t xml:space="preserve">populated </w:t>
      </w:r>
      <w:r w:rsidRPr="0073469F">
        <w:t>with</w:t>
      </w:r>
      <w:r>
        <w:t>:</w:t>
      </w:r>
    </w:p>
    <w:p w14:paraId="5747DA69" w14:textId="77777777" w:rsidR="00220BF5" w:rsidRDefault="00220BF5" w:rsidP="00220BF5">
      <w:pPr>
        <w:pStyle w:val="B3"/>
      </w:pPr>
      <w:proofErr w:type="spellStart"/>
      <w:r>
        <w:rPr>
          <w:rFonts w:eastAsia="Malgun Gothic"/>
        </w:rPr>
        <w:t>i</w:t>
      </w:r>
      <w:proofErr w:type="spellEnd"/>
      <w:r>
        <w:rPr>
          <w:rFonts w:eastAsia="Malgun Gothic"/>
        </w:rPr>
        <w:t>)</w:t>
      </w:r>
      <w:r>
        <w:rPr>
          <w:rFonts w:eastAsia="Malgun Gothic"/>
        </w:rPr>
        <w:tab/>
      </w:r>
      <w:proofErr w:type="gramStart"/>
      <w:r>
        <w:rPr>
          <w:rFonts w:eastAsia="Malgun Gothic"/>
        </w:rPr>
        <w:t>an</w:t>
      </w:r>
      <w:proofErr w:type="gramEnd"/>
      <w:r>
        <w:rPr>
          <w:rFonts w:eastAsia="Malgun Gothic"/>
        </w:rPr>
        <w:t xml:space="preserve">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implicit floor control is required</w:t>
      </w:r>
      <w:r>
        <w:t xml:space="preserve">, according to the </w:t>
      </w:r>
      <w:r w:rsidRPr="0073469F">
        <w:t>conditions specified in subclause 6.4</w:t>
      </w:r>
      <w:r>
        <w:t>;</w:t>
      </w:r>
    </w:p>
    <w:p w14:paraId="7A92E581" w14:textId="77777777" w:rsidR="00220BF5" w:rsidRDefault="00220BF5" w:rsidP="00220BF5">
      <w:pPr>
        <w:pStyle w:val="B3"/>
      </w:pPr>
      <w:r>
        <w:t>ii)</w:t>
      </w:r>
      <w:r>
        <w:tab/>
      </w:r>
      <w:proofErr w:type="gramStart"/>
      <w:r>
        <w:t>an</w:t>
      </w:r>
      <w:proofErr w:type="gramEnd"/>
      <w:r>
        <w:t xml:space="preserve"> application/vnd.3gpp.mcptt-info </w:t>
      </w:r>
      <w:r w:rsidRPr="0073469F">
        <w:t>MIME body</w:t>
      </w:r>
      <w:r>
        <w:t xml:space="preserve"> with:</w:t>
      </w:r>
    </w:p>
    <w:p w14:paraId="707B8444" w14:textId="77777777" w:rsidR="00220BF5" w:rsidRDefault="00220BF5" w:rsidP="00220BF5">
      <w:pPr>
        <w:pStyle w:val="B4"/>
      </w:pPr>
      <w:r>
        <w:t>A)</w:t>
      </w:r>
      <w:r>
        <w:tab/>
      </w:r>
      <w:proofErr w:type="gramStart"/>
      <w:r w:rsidRPr="0073469F">
        <w:t>the</w:t>
      </w:r>
      <w:proofErr w:type="gramEnd"/>
      <w:r w:rsidRPr="0073469F">
        <w:t xml:space="preserve"> &lt;session-type&gt; element set to a value of "chat"</w:t>
      </w:r>
      <w:r>
        <w:t xml:space="preserve">; </w:t>
      </w:r>
    </w:p>
    <w:p w14:paraId="4D8E0F07" w14:textId="77777777" w:rsidR="00220BF5" w:rsidRDefault="00220BF5" w:rsidP="00220BF5">
      <w:pPr>
        <w:pStyle w:val="B4"/>
      </w:pPr>
      <w:r>
        <w:t>B)</w:t>
      </w:r>
      <w:r>
        <w:tab/>
      </w:r>
      <w:proofErr w:type="gramStart"/>
      <w:r>
        <w:t>the</w:t>
      </w:r>
      <w:proofErr w:type="gramEnd"/>
      <w:r>
        <w:t xml:space="preserve"> &lt;mcptt-client-id&gt; element set to the MCPTT client ID of the originating MCPTT client; and</w:t>
      </w:r>
    </w:p>
    <w:p w14:paraId="5DE34FCA" w14:textId="08EB4CFC" w:rsidR="00220BF5" w:rsidRDefault="00220BF5" w:rsidP="00220BF5">
      <w:pPr>
        <w:pStyle w:val="B4"/>
        <w:rPr>
          <w:lang w:val="en-US"/>
        </w:rPr>
      </w:pPr>
      <w:r>
        <w:t>C)</w:t>
      </w:r>
      <w:r>
        <w:tab/>
      </w:r>
      <w:proofErr w:type="spellStart"/>
      <w:r>
        <w:t>i</w:t>
      </w:r>
      <w:r>
        <w:rPr>
          <w:lang w:val="en-US"/>
        </w:rPr>
        <w:t>f</w:t>
      </w:r>
      <w:proofErr w:type="spellEnd"/>
      <w:r>
        <w:rPr>
          <w:lang w:val="en-US"/>
        </w:rPr>
        <w:t xml:space="preserve"> the MCPTT client is aware of active functional</w:t>
      </w:r>
      <w:del w:id="38" w:author="Mike Dolan-1" w:date="2020-05-11T09:31:00Z">
        <w:r w:rsidDel="00220BF5">
          <w:rPr>
            <w:lang w:val="en-US"/>
          </w:rPr>
          <w:delText>-</w:delText>
        </w:r>
      </w:del>
      <w:ins w:id="39" w:author="Mike Dolan-1" w:date="2020-05-11T09:31:00Z">
        <w:r>
          <w:rPr>
            <w:lang w:val="en-US"/>
          </w:rPr>
          <w:t xml:space="preserve"> </w:t>
        </w:r>
      </w:ins>
      <w:r>
        <w:rPr>
          <w:lang w:val="en-US"/>
        </w:rPr>
        <w:t xml:space="preserve">aliases, and an active functional alias is to be included in the SIP REFER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 and</w:t>
      </w:r>
    </w:p>
    <w:p w14:paraId="7478E6D3" w14:textId="77777777" w:rsidR="00220BF5" w:rsidRDefault="00220BF5" w:rsidP="00220BF5">
      <w:pPr>
        <w:pStyle w:val="B3"/>
        <w:rPr>
          <w:rFonts w:eastAsia="Malgun Gothic"/>
        </w:rPr>
      </w:pPr>
      <w:r>
        <w:t>iii)</w:t>
      </w:r>
      <w:r>
        <w:tab/>
      </w:r>
      <w:proofErr w:type="gramStart"/>
      <w:r>
        <w:rPr>
          <w:rFonts w:eastAsia="Malgun Gothic"/>
        </w:rPr>
        <w:t>if</w:t>
      </w:r>
      <w:proofErr w:type="gramEnd"/>
      <w:r>
        <w:rPr>
          <w:rFonts w:eastAsia="Malgun Gothic"/>
        </w:rPr>
        <w:t>:</w:t>
      </w:r>
    </w:p>
    <w:p w14:paraId="5D3C22D0" w14:textId="77777777" w:rsidR="00220BF5" w:rsidRDefault="00220BF5" w:rsidP="00220BF5">
      <w:pPr>
        <w:pStyle w:val="B4"/>
      </w:pPr>
      <w:r>
        <w:lastRenderedPageBreak/>
        <w:t>A)</w:t>
      </w:r>
      <w:r>
        <w:tab/>
      </w:r>
      <w:proofErr w:type="gramStart"/>
      <w:r w:rsidRPr="0073469F">
        <w:t>implicit</w:t>
      </w:r>
      <w:proofErr w:type="gramEnd"/>
      <w:r w:rsidRPr="0073469F">
        <w:t xml:space="preserve"> floor control is </w:t>
      </w:r>
      <w:r>
        <w:t>required; and</w:t>
      </w:r>
    </w:p>
    <w:p w14:paraId="671070A2" w14:textId="77777777" w:rsidR="00220BF5" w:rsidRDefault="00220BF5" w:rsidP="00220BF5">
      <w:pPr>
        <w:pStyle w:val="B4"/>
      </w:pPr>
      <w:r>
        <w:t>B)</w:t>
      </w:r>
      <w:r>
        <w:tab/>
        <w:t xml:space="preserve">an application/vnd.3gpp.mcptt-info </w:t>
      </w:r>
      <w:r w:rsidRPr="0073469F">
        <w:t>MIME body</w:t>
      </w:r>
      <w:r>
        <w:t xml:space="preserve"> with the &lt;allow-location-info-when-talking&gt; element of the &lt;ruleset&gt; element of the MCPTT user profile document identified by the MCPTT ID of the calling MCPTT user (see the MCPTT user profile document in 3GPP TS 24.484 [50]) is set to a value of "true";</w:t>
      </w:r>
    </w:p>
    <w:p w14:paraId="7CBDE657" w14:textId="77777777" w:rsidR="00220BF5" w:rsidRDefault="00220BF5" w:rsidP="00220BF5">
      <w:pPr>
        <w:pStyle w:val="B3"/>
      </w:pPr>
      <w:r>
        <w:tab/>
      </w:r>
      <w:proofErr w:type="gramStart"/>
      <w:r>
        <w:t>then</w:t>
      </w:r>
      <w:proofErr w:type="gramEnd"/>
      <w:r>
        <w:t xml:space="preserve"> shall include an application/vnd.3gpp.mcptt-location-info+xml MIME body with a &lt;Report&gt; element included in the &lt;location-info&gt; root element;</w:t>
      </w:r>
    </w:p>
    <w:p w14:paraId="1C3AA29A" w14:textId="77777777" w:rsidR="00220BF5" w:rsidRDefault="00220BF5" w:rsidP="00220BF5">
      <w:pPr>
        <w:pStyle w:val="NO"/>
      </w:pPr>
      <w:r w:rsidRPr="007730B4">
        <w:rPr>
          <w:rFonts w:eastAsia="Malgun Gothic"/>
        </w:rPr>
        <w:t>NOTE </w:t>
      </w:r>
      <w:r w:rsidRPr="007730B4">
        <w:rPr>
          <w:rFonts w:eastAsia="Malgun Gothic"/>
          <w:lang w:val="en-US"/>
        </w:rPr>
        <w:t>2</w:t>
      </w:r>
      <w:r w:rsidRPr="007730B4">
        <w:rPr>
          <w:rFonts w:eastAsia="Malgun Gothic"/>
        </w:rPr>
        <w:t>:</w:t>
      </w:r>
      <w:r w:rsidRPr="007730B4">
        <w:rPr>
          <w:rFonts w:eastAsia="Malgun Gothic"/>
        </w:rPr>
        <w:tab/>
        <w:t>The MCPTT client learns the functional aliases that are activated for an MCPTT ID from pr</w:t>
      </w:r>
      <w:r>
        <w:rPr>
          <w:rFonts w:eastAsia="Malgun Gothic"/>
        </w:rPr>
        <w:t>ocedures specified in subclause</w:t>
      </w:r>
      <w:r w:rsidRPr="00263EE5">
        <w:rPr>
          <w:rFonts w:eastAsia="Malgun Gothic"/>
        </w:rPr>
        <w:t> </w:t>
      </w:r>
      <w:r w:rsidRPr="007730B4">
        <w:rPr>
          <w:rFonts w:eastAsia="Malgun Gothic"/>
        </w:rPr>
        <w:t>9A.2.1.3.</w:t>
      </w:r>
    </w:p>
    <w:p w14:paraId="107C9F54" w14:textId="77777777" w:rsidR="00220BF5" w:rsidRPr="003C20F6" w:rsidRDefault="00220BF5" w:rsidP="00220BF5">
      <w:pPr>
        <w:pStyle w:val="B1"/>
      </w:pPr>
      <w:r>
        <w:t>4)</w:t>
      </w:r>
      <w:r>
        <w:tab/>
      </w:r>
      <w:proofErr w:type="gramStart"/>
      <w:r w:rsidRPr="00A654AE">
        <w:t>if</w:t>
      </w:r>
      <w:proofErr w:type="gramEnd"/>
      <w:r w:rsidRPr="00A654AE">
        <w:t xml:space="preserve"> the MCPTT user has requested the origination of an MCPTT emergency group call or is originating an MCPTT group call and the MCPTT</w:t>
      </w:r>
      <w:r>
        <w:t xml:space="preserve"> emergency state is already set:</w:t>
      </w:r>
    </w:p>
    <w:p w14:paraId="17F90188" w14:textId="77777777" w:rsidR="00220BF5" w:rsidRDefault="00220BF5" w:rsidP="00220BF5">
      <w:pPr>
        <w:pStyle w:val="B2"/>
      </w:pPr>
      <w:r>
        <w:t>a)</w:t>
      </w:r>
      <w:r>
        <w:tab/>
      </w:r>
      <w:r w:rsidRPr="000E1A1B">
        <w:rPr>
          <w:lang w:eastAsia="ko-KR"/>
        </w:rPr>
        <w:t xml:space="preserve">if this is an authorised request for an MCPTT emergency </w:t>
      </w:r>
      <w:r>
        <w:rPr>
          <w:lang w:eastAsia="ko-KR"/>
        </w:rPr>
        <w:t>group</w:t>
      </w:r>
      <w:r w:rsidRPr="000E1A1B">
        <w:rPr>
          <w:lang w:eastAsia="ko-KR"/>
        </w:rPr>
        <w:t xml:space="preserve"> call as determined by the procedures of subclause 6.2.8.</w:t>
      </w:r>
      <w:r>
        <w:rPr>
          <w:lang w:eastAsia="ko-KR"/>
        </w:rPr>
        <w:t>8.1.8, shall</w:t>
      </w:r>
      <w:r>
        <w:t xml:space="preserve"> </w:t>
      </w:r>
      <w:r w:rsidRPr="00A654AE">
        <w:t>comply w</w:t>
      </w:r>
      <w:r>
        <w:t>ith the procedures in subclause </w:t>
      </w:r>
      <w:r w:rsidRPr="00A654AE">
        <w:t>6.2.8.1.1;</w:t>
      </w:r>
      <w:r>
        <w:t xml:space="preserve"> and</w:t>
      </w:r>
    </w:p>
    <w:p w14:paraId="46BC71BB" w14:textId="77777777" w:rsidR="00220BF5" w:rsidRPr="008E477D" w:rsidRDefault="00220BF5" w:rsidP="00220BF5">
      <w:pPr>
        <w:pStyle w:val="B2"/>
      </w:pPr>
      <w:r>
        <w:t>b)</w:t>
      </w:r>
      <w:r>
        <w:tab/>
      </w:r>
      <w:r w:rsidRPr="000E1A1B">
        <w:t xml:space="preserve">if this is an unauthorised request for an MCPTT emergency </w:t>
      </w:r>
      <w:r>
        <w:t>group</w:t>
      </w:r>
      <w:r w:rsidRPr="000E1A1B">
        <w:t xml:space="preserve"> call as determined in step</w:t>
      </w:r>
      <w:r w:rsidRPr="005E3212">
        <w:t> </w:t>
      </w:r>
      <w:r w:rsidRPr="000E1A1B">
        <w:t xml:space="preserve">a) above, </w:t>
      </w:r>
      <w:r>
        <w:t xml:space="preserve">should </w:t>
      </w:r>
      <w:r w:rsidRPr="000E1A1B">
        <w:t>indicate to the MCPTT user that they are not authorised to initiate an MCPTT emergency</w:t>
      </w:r>
      <w:r>
        <w:t xml:space="preserve"> group call;</w:t>
      </w:r>
    </w:p>
    <w:p w14:paraId="4663FD08" w14:textId="77777777" w:rsidR="00220BF5" w:rsidRDefault="00220BF5" w:rsidP="00220BF5">
      <w:pPr>
        <w:pStyle w:val="B1"/>
      </w:pPr>
      <w:r>
        <w:t>5</w:t>
      </w:r>
      <w:r w:rsidRPr="0073469F">
        <w:t>)</w:t>
      </w:r>
      <w:r w:rsidRPr="0073469F">
        <w:tab/>
      </w:r>
      <w:proofErr w:type="gramStart"/>
      <w:r w:rsidRPr="00D15FC6">
        <w:t>if</w:t>
      </w:r>
      <w:proofErr w:type="gramEnd"/>
      <w:r w:rsidRPr="00D15FC6">
        <w:t xml:space="preserve"> the MCPTT client emergency group state for this group is set to "MEG 2: in-progress"</w:t>
      </w:r>
      <w:r w:rsidRPr="00873A8B">
        <w:t xml:space="preserve"> </w:t>
      </w:r>
      <w:r>
        <w:t>or "MEG 4: confirm-pending</w:t>
      </w:r>
      <w:r w:rsidRPr="0073469F">
        <w:t>"</w:t>
      </w:r>
      <w:r>
        <w:t>,</w:t>
      </w:r>
      <w:r w:rsidRPr="00A86484">
        <w:t xml:space="preserve"> </w:t>
      </w:r>
      <w:r>
        <w:t>shall</w:t>
      </w:r>
      <w:r w:rsidRPr="0073469F">
        <w:t xml:space="preserve"> include the Resource-Priority header field</w:t>
      </w:r>
      <w:r>
        <w:t xml:space="preserve"> </w:t>
      </w:r>
      <w:r w:rsidRPr="00A86484">
        <w:t>and comply with the procedures in subclause 6.2.8.1.2</w:t>
      </w:r>
      <w:r>
        <w:t>;</w:t>
      </w:r>
    </w:p>
    <w:p w14:paraId="04EEFD8B" w14:textId="77777777" w:rsidR="00220BF5" w:rsidRPr="003C20F6" w:rsidRDefault="00220BF5" w:rsidP="00220BF5">
      <w:pPr>
        <w:pStyle w:val="B1"/>
      </w:pPr>
      <w:r>
        <w:t>6</w:t>
      </w:r>
      <w:r w:rsidRPr="00431FA2">
        <w:t>)</w:t>
      </w:r>
      <w:r w:rsidRPr="00431FA2">
        <w:tab/>
      </w:r>
      <w:proofErr w:type="gramStart"/>
      <w:r w:rsidRPr="00431FA2">
        <w:t>if</w:t>
      </w:r>
      <w:proofErr w:type="gramEnd"/>
      <w:r w:rsidRPr="00431FA2">
        <w:t xml:space="preserve"> the MCPTT user has requested the origination of an MCPTT imminent peril group call</w:t>
      </w:r>
      <w:r>
        <w:t>:</w:t>
      </w:r>
    </w:p>
    <w:p w14:paraId="5F81649B" w14:textId="77777777" w:rsidR="00220BF5" w:rsidRPr="00CF6F62" w:rsidRDefault="00220BF5" w:rsidP="00220BF5">
      <w:pPr>
        <w:pStyle w:val="B2"/>
      </w:pPr>
      <w:r>
        <w:t>a)</w:t>
      </w:r>
      <w:r>
        <w:tab/>
      </w:r>
      <w:r w:rsidRPr="000E1A1B">
        <w:rPr>
          <w:lang w:eastAsia="ko-KR"/>
        </w:rPr>
        <w:t xml:space="preserve">if this is an authorised request for an MCPTT </w:t>
      </w:r>
      <w:r w:rsidRPr="00431FA2">
        <w:t>imminent peril</w:t>
      </w:r>
      <w:r>
        <w:rPr>
          <w:lang w:eastAsia="ko-KR"/>
        </w:rPr>
        <w:t xml:space="preserve"> group</w:t>
      </w:r>
      <w:r w:rsidRPr="000E1A1B">
        <w:rPr>
          <w:lang w:eastAsia="ko-KR"/>
        </w:rPr>
        <w:t xml:space="preserve"> call as determined by the procedures of subclause 6.2.8.</w:t>
      </w:r>
      <w:r>
        <w:rPr>
          <w:lang w:eastAsia="ko-KR"/>
        </w:rPr>
        <w:t xml:space="preserve">8.1.8, </w:t>
      </w:r>
      <w:r w:rsidRPr="00431FA2">
        <w:t>shall comply with the procedures in subclause 6.2.8.1.9;</w:t>
      </w:r>
      <w:r w:rsidRPr="005E3212">
        <w:t xml:space="preserve"> </w:t>
      </w:r>
      <w:r>
        <w:t>and</w:t>
      </w:r>
    </w:p>
    <w:p w14:paraId="01FD8779" w14:textId="77777777" w:rsidR="00220BF5" w:rsidRDefault="00220BF5" w:rsidP="00220BF5">
      <w:pPr>
        <w:pStyle w:val="B2"/>
      </w:pPr>
      <w:r w:rsidRPr="003C20F6">
        <w:t>b)</w:t>
      </w:r>
      <w:r w:rsidRPr="003C20F6">
        <w:tab/>
        <w:t>if this is an unauthorised request for an MCPTT imminent peril group call as determined in step</w:t>
      </w:r>
      <w:r w:rsidRPr="005E3212">
        <w:t> </w:t>
      </w:r>
      <w:r w:rsidRPr="003C20F6">
        <w:t>a) above, should indicate to the MCPTT user that they are not authorised to initiate an MCPTT imminent peril group call;</w:t>
      </w:r>
    </w:p>
    <w:p w14:paraId="7642D56A" w14:textId="77777777" w:rsidR="00220BF5" w:rsidRPr="00FA172B" w:rsidRDefault="00220BF5" w:rsidP="00220BF5">
      <w:pPr>
        <w:pStyle w:val="B1"/>
      </w:pPr>
      <w:r>
        <w:t>7</w:t>
      </w:r>
      <w:r w:rsidRPr="0073469F">
        <w:t>)</w:t>
      </w:r>
      <w:r w:rsidRPr="0073469F">
        <w:tab/>
      </w:r>
      <w:proofErr w:type="gramStart"/>
      <w:r>
        <w:t>if</w:t>
      </w:r>
      <w:proofErr w:type="gramEnd"/>
      <w:r>
        <w:t xml:space="preserve"> </w:t>
      </w:r>
      <w:r w:rsidRPr="00D15FC6">
        <w:t xml:space="preserve">the MCPTT client </w:t>
      </w:r>
      <w:r>
        <w:t>imminent peril</w:t>
      </w:r>
      <w:r w:rsidRPr="00D15FC6">
        <w:t xml:space="preserve"> group st</w:t>
      </w:r>
      <w:r>
        <w:t>ate for this group is set to "MI</w:t>
      </w:r>
      <w:r w:rsidRPr="00D15FC6">
        <w:t>G 2: in-progress"</w:t>
      </w:r>
      <w:r w:rsidRPr="00A86484">
        <w:t xml:space="preserve"> </w:t>
      </w:r>
      <w:r>
        <w:t>or "MIG 4: confirm-pending" shall</w:t>
      </w:r>
      <w:r w:rsidRPr="0073469F">
        <w:t xml:space="preserve"> include the Resource-Priority header field</w:t>
      </w:r>
      <w:r>
        <w:t xml:space="preserve"> </w:t>
      </w:r>
      <w:r w:rsidRPr="00A86484">
        <w:t>and comply with the procedures in subclause 6.2.8.1.</w:t>
      </w:r>
      <w:r>
        <w:t>1</w:t>
      </w:r>
      <w:r w:rsidRPr="00A86484">
        <w:t>2</w:t>
      </w:r>
      <w:r>
        <w:t>;</w:t>
      </w:r>
    </w:p>
    <w:p w14:paraId="7D024702" w14:textId="77777777" w:rsidR="00220BF5" w:rsidRPr="0073469F" w:rsidRDefault="00220BF5" w:rsidP="00220BF5">
      <w:pPr>
        <w:pStyle w:val="B1"/>
      </w:pPr>
      <w:r>
        <w:t>8</w:t>
      </w:r>
      <w:r w:rsidRPr="0073469F">
        <w:t>)</w:t>
      </w:r>
      <w:r w:rsidRPr="0073469F">
        <w:tab/>
      </w:r>
      <w:proofErr w:type="gramStart"/>
      <w:r w:rsidRPr="0073469F">
        <w:t>shall</w:t>
      </w:r>
      <w:proofErr w:type="gramEnd"/>
      <w:r w:rsidRPr="0073469F">
        <w:t xml:space="preserve"> include a P-Preferred-Service header field set to the ICSI value "urn:urn-7:3gpp-service.ims.icsi.mcptt" (coded as specified in 3GPP TS 24.229 [4]), according to IETF RFC 6050 [9];</w:t>
      </w:r>
    </w:p>
    <w:p w14:paraId="5B6B001A" w14:textId="77777777" w:rsidR="00220BF5" w:rsidRPr="0073469F" w:rsidRDefault="00220BF5" w:rsidP="00220BF5">
      <w:pPr>
        <w:pStyle w:val="B1"/>
      </w:pPr>
      <w:r>
        <w:t>9</w:t>
      </w:r>
      <w:r w:rsidRPr="0073469F">
        <w:t>)</w:t>
      </w:r>
      <w:r w:rsidRPr="0073469F">
        <w:tab/>
      </w:r>
      <w:proofErr w:type="gramStart"/>
      <w:r w:rsidRPr="0073469F">
        <w:t>shall</w:t>
      </w:r>
      <w:proofErr w:type="gramEnd"/>
      <w:r w:rsidRPr="0073469F">
        <w:t xml:space="preserve"> include the following according to IETF RFC 4488 [22]:</w:t>
      </w:r>
    </w:p>
    <w:p w14:paraId="32EFC056" w14:textId="77777777" w:rsidR="00220BF5" w:rsidRPr="0073469F" w:rsidRDefault="00220BF5" w:rsidP="00220BF5">
      <w:pPr>
        <w:pStyle w:val="B2"/>
      </w:pPr>
      <w:r w:rsidRPr="0073469F">
        <w:t>a)</w:t>
      </w:r>
      <w:r w:rsidRPr="0073469F">
        <w:tab/>
      </w:r>
      <w:proofErr w:type="gramStart"/>
      <w:r w:rsidRPr="0073469F">
        <w:t>the</w:t>
      </w:r>
      <w:proofErr w:type="gramEnd"/>
      <w:r w:rsidRPr="0073469F">
        <w:t xml:space="preserve"> option tag "</w:t>
      </w:r>
      <w:proofErr w:type="spellStart"/>
      <w:r w:rsidRPr="0073469F">
        <w:t>norefersub</w:t>
      </w:r>
      <w:proofErr w:type="spellEnd"/>
      <w:r w:rsidRPr="0073469F">
        <w:t>" in the Supported header field; and</w:t>
      </w:r>
    </w:p>
    <w:p w14:paraId="32B26362" w14:textId="77777777" w:rsidR="00220BF5" w:rsidRPr="0073469F" w:rsidRDefault="00220BF5" w:rsidP="00220BF5">
      <w:pPr>
        <w:pStyle w:val="B2"/>
      </w:pPr>
      <w:r w:rsidRPr="0073469F">
        <w:t>b)</w:t>
      </w:r>
      <w:r w:rsidRPr="0073469F">
        <w:tab/>
      </w:r>
      <w:proofErr w:type="gramStart"/>
      <w:r w:rsidRPr="0073469F">
        <w:t>the</w:t>
      </w:r>
      <w:proofErr w:type="gramEnd"/>
      <w:r w:rsidRPr="0073469F">
        <w:t xml:space="preserve"> value "false" in the Refer-Sub header field.</w:t>
      </w:r>
    </w:p>
    <w:p w14:paraId="009B6CAA" w14:textId="77777777" w:rsidR="00220BF5" w:rsidRPr="0073469F" w:rsidRDefault="00220BF5" w:rsidP="00220BF5">
      <w:pPr>
        <w:pStyle w:val="B1"/>
      </w:pPr>
      <w:r>
        <w:t>10</w:t>
      </w:r>
      <w:r w:rsidRPr="0073469F">
        <w:t>)</w:t>
      </w:r>
      <w:r w:rsidRPr="0073469F">
        <w:tab/>
      </w:r>
      <w:proofErr w:type="gramStart"/>
      <w:r w:rsidRPr="0073469F">
        <w:t>shall</w:t>
      </w:r>
      <w:proofErr w:type="gramEnd"/>
      <w:r w:rsidRPr="0073469F">
        <w:t xml:space="preserve"> include a Target-Dialog header field as specified in IETF RFC 4538 [23] identifying the pre-established session;</w:t>
      </w:r>
    </w:p>
    <w:p w14:paraId="65A462DD" w14:textId="77777777" w:rsidR="00220BF5" w:rsidRPr="0073469F" w:rsidRDefault="00220BF5" w:rsidP="00220BF5">
      <w:pPr>
        <w:pStyle w:val="B1"/>
      </w:pPr>
      <w:r>
        <w:t>11</w:t>
      </w:r>
      <w:r w:rsidRPr="0073469F">
        <w:t>)</w:t>
      </w:r>
      <w:r w:rsidRPr="0073469F">
        <w:tab/>
      </w:r>
      <w:proofErr w:type="gramStart"/>
      <w:r w:rsidRPr="0073469F">
        <w:t>shall</w:t>
      </w:r>
      <w:proofErr w:type="gramEnd"/>
      <w:r w:rsidRPr="0073469F">
        <w:t xml:space="preserve"> include the g.3gpp.mcptt media feature tag in the Contact header field of the SIP REFER request according to IETF RFC 3840 [16];</w:t>
      </w:r>
      <w:r>
        <w:t xml:space="preserve"> and</w:t>
      </w:r>
    </w:p>
    <w:p w14:paraId="6E719F76" w14:textId="77777777" w:rsidR="00220BF5" w:rsidRPr="0073469F" w:rsidRDefault="00220BF5" w:rsidP="00220BF5">
      <w:pPr>
        <w:pStyle w:val="B1"/>
      </w:pPr>
      <w:r>
        <w:t>12</w:t>
      </w:r>
      <w:r w:rsidRPr="0073469F">
        <w:t>)</w:t>
      </w:r>
      <w:r w:rsidRPr="0073469F">
        <w:tab/>
      </w:r>
      <w:proofErr w:type="gramStart"/>
      <w:r w:rsidRPr="0073469F">
        <w:t>shall</w:t>
      </w:r>
      <w:proofErr w:type="gramEnd"/>
      <w:r w:rsidRPr="0073469F">
        <w:t xml:space="preserve"> send the SIP REFER request according to 3GPP TS 24.229 [4].</w:t>
      </w:r>
    </w:p>
    <w:p w14:paraId="17FF5BBE" w14:textId="77777777" w:rsidR="00220BF5" w:rsidRPr="0073469F" w:rsidRDefault="00220BF5" w:rsidP="00220BF5">
      <w:r w:rsidRPr="0073469F">
        <w:t xml:space="preserve">On receiving a </w:t>
      </w:r>
      <w:r>
        <w:t xml:space="preserve">final </w:t>
      </w:r>
      <w:r w:rsidRPr="0073469F">
        <w:t>SIP 2xx response to the SIP REFER request, the MCPTT client:</w:t>
      </w:r>
    </w:p>
    <w:p w14:paraId="3A6F54D3" w14:textId="77777777" w:rsidR="00220BF5" w:rsidRDefault="00220BF5" w:rsidP="00220BF5">
      <w:pPr>
        <w:pStyle w:val="B1"/>
      </w:pPr>
      <w:r w:rsidRPr="0073469F">
        <w:t>1)</w:t>
      </w:r>
      <w:r w:rsidRPr="0073469F">
        <w:tab/>
      </w:r>
      <w:proofErr w:type="gramStart"/>
      <w:r w:rsidRPr="0073469F">
        <w:t>shall</w:t>
      </w:r>
      <w:proofErr w:type="gramEnd"/>
      <w:r w:rsidRPr="0073469F">
        <w:t xml:space="preserve"> interact with the media plane as specified in 3GPP TS 24.380 [5]</w:t>
      </w:r>
      <w:r>
        <w:t>.</w:t>
      </w:r>
    </w:p>
    <w:p w14:paraId="5C160375" w14:textId="77777777" w:rsidR="00220BF5" w:rsidRDefault="00220BF5" w:rsidP="00220BF5">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p>
    <w:p w14:paraId="538F936B" w14:textId="77777777" w:rsidR="00220BF5" w:rsidRDefault="00220BF5" w:rsidP="00220BF5">
      <w:pPr>
        <w:pStyle w:val="B1"/>
      </w:pPr>
      <w:r>
        <w:t>1)</w:t>
      </w:r>
      <w:r>
        <w:tab/>
      </w:r>
      <w:proofErr w:type="gramStart"/>
      <w:r>
        <w:t>if</w:t>
      </w:r>
      <w:proofErr w:type="gramEnd"/>
      <w:r>
        <w:t xml:space="preserve"> </w:t>
      </w:r>
      <w:r w:rsidRPr="00056FEA">
        <w:t>the MCPTT emerg</w:t>
      </w:r>
      <w:r>
        <w:t xml:space="preserve">ency group call state is set to </w:t>
      </w:r>
      <w:r w:rsidRPr="00056FEA">
        <w:t>"MEGC 2: emergency-call-requested" or "MEGC 3: emergency-call-granted"</w:t>
      </w:r>
      <w:r>
        <w:t>; or</w:t>
      </w:r>
    </w:p>
    <w:p w14:paraId="461749A3" w14:textId="77777777" w:rsidR="00220BF5" w:rsidRDefault="00220BF5" w:rsidP="00220BF5">
      <w:pPr>
        <w:pStyle w:val="B1"/>
      </w:pPr>
      <w:r>
        <w:t>2)</w:t>
      </w:r>
      <w:r>
        <w:tab/>
      </w:r>
      <w:proofErr w:type="gramStart"/>
      <w:r>
        <w:t>if</w:t>
      </w:r>
      <w:proofErr w:type="gramEnd"/>
      <w:r>
        <w:t xml:space="preserve"> the MCPTT imminent peril group call state is set to "MIGC 2: imminent-peril-call-requested" or "MI</w:t>
      </w:r>
      <w:r w:rsidRPr="00056FEA">
        <w:t>GC 3: </w:t>
      </w:r>
      <w:r>
        <w:t>imminent-peril</w:t>
      </w:r>
      <w:r w:rsidRPr="00056FEA">
        <w:t>-call-granted"</w:t>
      </w:r>
      <w:r>
        <w:t>;</w:t>
      </w:r>
    </w:p>
    <w:p w14:paraId="0670BCEC" w14:textId="77777777" w:rsidR="00220BF5" w:rsidRDefault="00220BF5" w:rsidP="00220BF5">
      <w:pPr>
        <w:pStyle w:val="B1"/>
      </w:pPr>
      <w:proofErr w:type="gramStart"/>
      <w:r>
        <w:lastRenderedPageBreak/>
        <w:t>the</w:t>
      </w:r>
      <w:proofErr w:type="gramEnd"/>
      <w:r>
        <w:t xml:space="preserve"> MCPTT client </w:t>
      </w:r>
      <w:r w:rsidRPr="00056FEA">
        <w:t xml:space="preserve">shall perform the actions </w:t>
      </w:r>
      <w:r>
        <w:t>specified in subclause 6.2.8.1.5</w:t>
      </w:r>
      <w:r w:rsidRPr="003C20F6">
        <w:t xml:space="preserve"> </w:t>
      </w:r>
      <w:r>
        <w:t>and shall skip the remaining steps</w:t>
      </w:r>
      <w:r w:rsidRPr="00056FEA">
        <w:t>.</w:t>
      </w:r>
    </w:p>
    <w:p w14:paraId="2E0C60E2" w14:textId="77777777" w:rsidR="00220BF5" w:rsidRDefault="00220BF5" w:rsidP="00220BF5">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ency group call or an MCPTT imminent peril group call,</w:t>
      </w:r>
      <w:r w:rsidRPr="00933B4C">
        <w:t xml:space="preserve"> the MCPTT client:</w:t>
      </w:r>
    </w:p>
    <w:p w14:paraId="2BED8BF4" w14:textId="77777777" w:rsidR="00220BF5" w:rsidRDefault="00220BF5" w:rsidP="00220BF5">
      <w:pPr>
        <w:pStyle w:val="B1"/>
      </w:pPr>
      <w:r>
        <w:t>1)</w:t>
      </w:r>
      <w:r>
        <w:tab/>
      </w:r>
      <w:proofErr w:type="gramStart"/>
      <w:r>
        <w:t>shall</w:t>
      </w:r>
      <w:proofErr w:type="gramEnd"/>
      <w:r>
        <w:t xml:space="preserve"> perform the actions specified in subclause 6.2.8.1.16;</w:t>
      </w:r>
    </w:p>
    <w:p w14:paraId="531EDEEA" w14:textId="77777777" w:rsidR="00220BF5" w:rsidRDefault="00220BF5" w:rsidP="00220BF5">
      <w:pPr>
        <w:pStyle w:val="B1"/>
      </w:pPr>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r>
        <w:t xml:space="preserve"> </w:t>
      </w:r>
    </w:p>
    <w:p w14:paraId="625A9797" w14:textId="77777777" w:rsidR="00220BF5" w:rsidRPr="0073469F" w:rsidRDefault="00220BF5" w:rsidP="00220BF5">
      <w:pPr>
        <w:pStyle w:val="B1"/>
      </w:pPr>
      <w:r>
        <w:t>3</w:t>
      </w:r>
      <w:r w:rsidRPr="0073469F">
        <w:rPr>
          <w:lang w:eastAsia="ko-KR"/>
        </w:rPr>
        <w:t>)</w:t>
      </w:r>
      <w:r w:rsidRPr="0073469F">
        <w:rPr>
          <w:lang w:eastAsia="ko-KR"/>
        </w:rPr>
        <w:tab/>
      </w:r>
      <w:proofErr w:type="gramStart"/>
      <w:r w:rsidRPr="0073469F">
        <w:t>shall</w:t>
      </w:r>
      <w:proofErr w:type="gramEnd"/>
      <w:r w:rsidRPr="0073469F">
        <w:t xml:space="preserve"> accept the SIP re-INVIT</w:t>
      </w:r>
      <w:r>
        <w:t>E request and generate a SIP 200 (OK)</w:t>
      </w:r>
      <w:r w:rsidRPr="0073469F">
        <w:t xml:space="preserve"> response according to rules and procedures of 3GPP TS 24.229 [4];</w:t>
      </w:r>
    </w:p>
    <w:p w14:paraId="48765ADD" w14:textId="77777777" w:rsidR="00220BF5" w:rsidRDefault="00220BF5" w:rsidP="00220BF5">
      <w:pPr>
        <w:pStyle w:val="B1"/>
        <w:rPr>
          <w:lang w:val="en-US" w:eastAsia="ko-KR"/>
        </w:rPr>
      </w:pPr>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p>
    <w:p w14:paraId="7F88B669" w14:textId="77777777" w:rsidR="00220BF5" w:rsidRDefault="00220BF5" w:rsidP="00220BF5">
      <w:pPr>
        <w:pStyle w:val="B1"/>
      </w:pPr>
      <w:r>
        <w:rPr>
          <w:lang w:eastAsia="ko-KR"/>
        </w:rPr>
        <w:t>5</w:t>
      </w:r>
      <w:r w:rsidRPr="00263AD9">
        <w:rPr>
          <w:lang w:eastAsia="ko-KR"/>
        </w:rPr>
        <w:t>)</w:t>
      </w:r>
      <w:r w:rsidRPr="00263AD9">
        <w:rPr>
          <w:lang w:eastAsia="ko-KR"/>
        </w:rPr>
        <w:tab/>
      </w:r>
      <w:proofErr w:type="gramStart"/>
      <w:r w:rsidRPr="00263AD9">
        <w:rPr>
          <w:lang w:eastAsia="ko-KR"/>
        </w:rPr>
        <w:t>shall</w:t>
      </w:r>
      <w:proofErr w:type="gramEnd"/>
      <w:r w:rsidRPr="00263AD9">
        <w:rPr>
          <w:lang w:eastAsia="ko-KR"/>
        </w:rPr>
        <w:t xml:space="preserve">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p>
    <w:p w14:paraId="3ACACA17" w14:textId="77777777" w:rsidR="00220BF5" w:rsidRPr="003C20F6" w:rsidRDefault="00220BF5" w:rsidP="00220BF5">
      <w:r>
        <w:t xml:space="preserve">On call release by interaction with the media plane as specified in subclause 9.2.2 of </w:t>
      </w:r>
      <w:r w:rsidRPr="0073469F">
        <w:t>3GPP TS 24.380 [5]</w:t>
      </w:r>
      <w:r>
        <w:t xml:space="preserve"> if the sent SIP REFER request was a request for an </w:t>
      </w:r>
      <w:r w:rsidRPr="00056FEA">
        <w:t>MCPTT emerg</w:t>
      </w:r>
      <w:r>
        <w:t>ency group call or an MCPTT imminent peril group call, the MCPTT client shall perform the procedures specified in subclause </w:t>
      </w:r>
      <w:r w:rsidRPr="0056193D">
        <w:rPr>
          <w:lang w:eastAsia="ko-KR"/>
        </w:rPr>
        <w:t>6.2.8.1.</w:t>
      </w:r>
      <w:r>
        <w:rPr>
          <w:lang w:eastAsia="ko-KR"/>
        </w:rPr>
        <w:t>17.</w:t>
      </w:r>
    </w:p>
    <w:p w14:paraId="15445DEF" w14:textId="2AF0DF1F" w:rsidR="00FE5A8B" w:rsidRDefault="00220BF5" w:rsidP="00FE5A8B">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7AD468F2" w14:textId="77777777" w:rsidR="00FE5A8B" w:rsidRPr="00665435" w:rsidRDefault="00FE5A8B" w:rsidP="00FE5A8B">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A0E7BE4" w14:textId="77777777" w:rsidR="00C83ABB" w:rsidRPr="0073469F" w:rsidRDefault="00C83ABB" w:rsidP="00C83ABB">
      <w:pPr>
        <w:pStyle w:val="Heading6"/>
        <w:rPr>
          <w:lang w:eastAsia="ko-KR"/>
        </w:rPr>
      </w:pPr>
      <w:bookmarkStart w:id="40" w:name="_Toc20156133"/>
      <w:bookmarkStart w:id="41" w:name="_Toc27501290"/>
      <w:bookmarkStart w:id="42" w:name="_Toc36049416"/>
      <w:r w:rsidRPr="0073469F">
        <w:rPr>
          <w:lang w:eastAsia="ko-KR"/>
        </w:rPr>
        <w:t>11.1.1.2.1.1</w:t>
      </w:r>
      <w:r w:rsidRPr="0073469F">
        <w:rPr>
          <w:lang w:eastAsia="ko-KR"/>
        </w:rPr>
        <w:tab/>
        <w:t>Client originating procedures</w:t>
      </w:r>
      <w:bookmarkEnd w:id="40"/>
      <w:bookmarkEnd w:id="41"/>
      <w:bookmarkEnd w:id="42"/>
    </w:p>
    <w:p w14:paraId="58B3AA9A" w14:textId="77777777" w:rsidR="00C83ABB" w:rsidRPr="0073469F" w:rsidRDefault="00C83ABB" w:rsidP="00C83ABB">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p>
    <w:p w14:paraId="7FA4A870" w14:textId="77777777" w:rsidR="00C83ABB" w:rsidRPr="0073469F" w:rsidRDefault="00C83ABB" w:rsidP="00C83ABB">
      <w:pPr>
        <w:rPr>
          <w:lang w:eastAsia="ko-KR"/>
        </w:rPr>
      </w:pPr>
      <w:r w:rsidRPr="0073469F">
        <w:rPr>
          <w:lang w:eastAsia="ko-KR"/>
        </w:rPr>
        <w:t>The MCPTT client:</w:t>
      </w:r>
    </w:p>
    <w:p w14:paraId="6ADED05D" w14:textId="77777777" w:rsidR="00C83ABB" w:rsidRDefault="00C83ABB" w:rsidP="00C83ABB">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set the Request-URI of the SIP INVITE request to a public service identity </w:t>
      </w:r>
      <w:r w:rsidRPr="0073469F">
        <w:t>of the participating MCPTT function serving</w:t>
      </w:r>
      <w:r>
        <w:t xml:space="preserve"> the MCPTT user</w:t>
      </w:r>
      <w:r w:rsidRPr="0073469F">
        <w:rPr>
          <w:lang w:eastAsia="ko-KR"/>
        </w:rPr>
        <w:t>;</w:t>
      </w:r>
    </w:p>
    <w:p w14:paraId="00EC6D69" w14:textId="77777777" w:rsidR="00C83ABB" w:rsidRDefault="00C83ABB" w:rsidP="00C83ABB">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092DFEBC" w14:textId="77777777" w:rsidR="00C83ABB" w:rsidRDefault="00C83ABB" w:rsidP="00C83ABB">
      <w:pPr>
        <w:pStyle w:val="B1"/>
        <w:rPr>
          <w:lang w:eastAsia="ko-KR"/>
        </w:rPr>
      </w:pPr>
      <w:r>
        <w:rPr>
          <w:lang w:eastAsia="ko-KR"/>
        </w:rPr>
        <w:t>3)</w:t>
      </w:r>
      <w:r>
        <w:rPr>
          <w:lang w:eastAsia="ko-KR"/>
        </w:rPr>
        <w:tab/>
      </w:r>
      <w:proofErr w:type="gramStart"/>
      <w:r w:rsidRPr="00803891">
        <w:rPr>
          <w:lang w:eastAsia="ko-KR"/>
        </w:rPr>
        <w:t>if</w:t>
      </w:r>
      <w:proofErr w:type="gramEnd"/>
      <w:r w:rsidRPr="00803891">
        <w:rPr>
          <w:lang w:eastAsia="ko-KR"/>
        </w:rPr>
        <w:t xml:space="preserve">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44921E81" w14:textId="77777777" w:rsidR="00C83ABB" w:rsidRDefault="00C83ABB" w:rsidP="00C83ABB">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34A926A6" w14:textId="77777777" w:rsidR="00C83ABB" w:rsidRPr="0045201D" w:rsidRDefault="00C83ABB" w:rsidP="00C83ABB">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583C8020" w14:textId="77777777" w:rsidR="00C83ABB" w:rsidRPr="0073469F" w:rsidRDefault="00C83ABB" w:rsidP="00C83ABB">
      <w:pPr>
        <w:pStyle w:val="B1"/>
      </w:pPr>
      <w:r>
        <w:t>4</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w:t>
      </w:r>
      <w:r w:rsidRPr="0073469F">
        <w:rPr>
          <w:noProof/>
        </w:rPr>
        <w:t>4</w:t>
      </w:r>
      <w:r w:rsidRPr="0073469F">
        <w:t>];</w:t>
      </w:r>
    </w:p>
    <w:p w14:paraId="240C32F4" w14:textId="77777777" w:rsidR="00C83ABB" w:rsidRPr="0073469F" w:rsidRDefault="00C83ABB" w:rsidP="00C83ABB">
      <w:pPr>
        <w:pStyle w:val="B1"/>
        <w:rPr>
          <w:lang w:eastAsia="ko-KR"/>
        </w:rPr>
      </w:pPr>
      <w:r>
        <w:rPr>
          <w:lang w:eastAsia="ko-KR"/>
        </w:rPr>
        <w:t>5</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030B80A1" w14:textId="77777777" w:rsidR="00C83ABB" w:rsidRPr="0073469F" w:rsidRDefault="00C83ABB" w:rsidP="00C83ABB">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6B5246A0" w14:textId="77777777" w:rsidR="00C83ABB" w:rsidRPr="0073469F" w:rsidRDefault="00C83ABB" w:rsidP="00C83ABB">
      <w:pPr>
        <w:pStyle w:val="B1"/>
        <w:rPr>
          <w:lang w:eastAsia="ko-KR"/>
        </w:rPr>
      </w:pPr>
      <w:r>
        <w:rPr>
          <w:lang w:eastAsia="ko-KR"/>
        </w:rPr>
        <w:lastRenderedPageBreak/>
        <w:t>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"urn:urn-7:3gpp-service.ims.icsi.mcptt" (coded as specified in 3GPP TS 24.229 [4]), in a P-Preferred-Service header field according to IETF RFC 6050 [9] in the SIP INVITE request;</w:t>
      </w:r>
    </w:p>
    <w:p w14:paraId="4E6C536D" w14:textId="77777777" w:rsidR="00C83ABB" w:rsidRDefault="00C83ABB" w:rsidP="00C83ABB">
      <w:pPr>
        <w:pStyle w:val="B1"/>
        <w:rPr>
          <w:lang w:eastAsia="ko-KR"/>
        </w:rPr>
      </w:pPr>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Accept-Contact header field with the media feature tag g.3gpp.icsi-ref contain with the value of "urn:urn-7:3gpp-service.ims.icsi.mcptt" along with parameters "require" and "explicit" according to IETF RFC 3841 [6];</w:t>
      </w:r>
    </w:p>
    <w:p w14:paraId="2CC94B59" w14:textId="77777777" w:rsidR="00C83ABB" w:rsidRDefault="00C83ABB" w:rsidP="00C83ABB">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415C6B80" w14:textId="77777777" w:rsidR="00C83ABB" w:rsidRDefault="00C83ABB" w:rsidP="00C83ABB">
      <w:pPr>
        <w:pStyle w:val="B1"/>
        <w:rPr>
          <w:lang w:eastAsia="ko-KR"/>
        </w:rPr>
      </w:pPr>
      <w:r>
        <w:rPr>
          <w:lang w:eastAsia="ko-KR"/>
        </w:rPr>
        <w:t>10)</w:t>
      </w:r>
      <w:r>
        <w:rPr>
          <w:lang w:eastAsia="ko-KR"/>
        </w:rPr>
        <w:tab/>
      </w:r>
      <w:proofErr w:type="gramStart"/>
      <w:r>
        <w:rPr>
          <w:lang w:eastAsia="ko-KR"/>
        </w:rPr>
        <w:t>for</w:t>
      </w:r>
      <w:proofErr w:type="gramEnd"/>
      <w:r>
        <w:rPr>
          <w:lang w:eastAsia="ko-KR"/>
        </w:rPr>
        <w:t xml:space="preserve">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1194E2FF" w14:textId="77777777" w:rsidR="00C83ABB" w:rsidRPr="00BB3947" w:rsidRDefault="00C83ABB" w:rsidP="00C83ABB">
      <w:pPr>
        <w:pStyle w:val="B2"/>
        <w:rPr>
          <w:lang w:eastAsia="ko-KR"/>
        </w:rPr>
      </w:pPr>
      <w:r w:rsidRPr="005E3212">
        <w:rPr>
          <w:lang w:eastAsia="ko-KR"/>
        </w:rPr>
        <w:t>a)</w:t>
      </w:r>
      <w:r w:rsidRPr="005E3212">
        <w:rPr>
          <w:lang w:eastAsia="ko-KR"/>
        </w:rPr>
        <w:tab/>
      </w:r>
      <w:proofErr w:type="gramStart"/>
      <w:r>
        <w:rPr>
          <w:lang w:eastAsia="ko-KR"/>
        </w:rPr>
        <w:t>the</w:t>
      </w:r>
      <w:proofErr w:type="gramEnd"/>
      <w:r>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17D50DC8" w14:textId="77777777" w:rsidR="00C83ABB" w:rsidRDefault="00C83ABB" w:rsidP="00C83ABB">
      <w:pPr>
        <w:pStyle w:val="B2"/>
        <w:rPr>
          <w:lang w:eastAsia="ko-KR"/>
        </w:rPr>
      </w:pPr>
      <w:r>
        <w:rPr>
          <w:lang w:eastAsia="ko-KR"/>
        </w:rPr>
        <w:t>b)</w:t>
      </w:r>
      <w:r>
        <w:rPr>
          <w:lang w:eastAsia="ko-KR"/>
        </w:rPr>
        <w:tab/>
      </w:r>
      <w:proofErr w:type="gramStart"/>
      <w:r w:rsidRPr="001D092B">
        <w:rPr>
          <w:lang w:eastAsia="ko-KR"/>
        </w:rPr>
        <w:t>the</w:t>
      </w:r>
      <w:proofErr w:type="gramEnd"/>
      <w:r w:rsidRPr="001D092B">
        <w:rPr>
          <w:lang w:eastAsia="ko-KR"/>
        </w:rPr>
        <w:t xml:space="preserve"> URI </w:t>
      </w:r>
      <w:r>
        <w:rPr>
          <w:lang w:eastAsia="ko-KR"/>
        </w:rPr>
        <w:t xml:space="preserve">of the </w:t>
      </w:r>
      <w:r w:rsidRPr="001D092B">
        <w:rPr>
          <w:lang w:eastAsia="ko-KR"/>
        </w:rPr>
        <w:t>functional alias</w:t>
      </w:r>
      <w:r>
        <w:rPr>
          <w:lang w:eastAsia="ko-KR"/>
        </w:rPr>
        <w:t xml:space="preserve"> to be called;</w:t>
      </w:r>
    </w:p>
    <w:p w14:paraId="637E6D86" w14:textId="77777777" w:rsidR="00C83ABB" w:rsidRPr="00BB3947" w:rsidRDefault="00C83ABB" w:rsidP="00C83ABB">
      <w:pPr>
        <w:pStyle w:val="B2"/>
        <w:rPr>
          <w:lang w:eastAsia="ko-KR"/>
        </w:rPr>
      </w:pPr>
      <w:r w:rsidRPr="00C91445">
        <w:t>NOTE </w:t>
      </w:r>
      <w:r>
        <w:t>1</w:t>
      </w:r>
      <w:r w:rsidRPr="00C91445">
        <w:t>:</w:t>
      </w:r>
      <w:r w:rsidRPr="00C91445">
        <w:tab/>
        <w:t xml:space="preserve">The MCPTT client </w:t>
      </w:r>
      <w:r>
        <w:t>indicates whether a list of MCPTT IDs or a functional alias is to be called as specified in step 15) b)</w:t>
      </w:r>
      <w:r w:rsidRPr="00C91445">
        <w:t>.</w:t>
      </w:r>
    </w:p>
    <w:p w14:paraId="043C8C8B" w14:textId="77777777" w:rsidR="00C83ABB" w:rsidRDefault="00C83ABB" w:rsidP="00C83ABB">
      <w:pPr>
        <w:pStyle w:val="B1"/>
        <w:rPr>
          <w:lang w:eastAsia="ko-KR"/>
        </w:rPr>
      </w:pPr>
      <w:r>
        <w:rPr>
          <w:lang w:eastAsia="ko-KR"/>
        </w:rPr>
        <w:t>11)</w:t>
      </w:r>
      <w:r>
        <w:rPr>
          <w:lang w:eastAsia="ko-KR"/>
        </w:rPr>
        <w:tab/>
      </w:r>
      <w:proofErr w:type="gramStart"/>
      <w:r>
        <w:rPr>
          <w:lang w:eastAsia="ko-KR"/>
        </w:rPr>
        <w:t>if</w:t>
      </w:r>
      <w:proofErr w:type="gramEnd"/>
      <w:r>
        <w:rPr>
          <w:lang w:eastAsia="ko-KR"/>
        </w:rPr>
        <w:t xml:space="preserve"> an end-to-end security context needs to be established and if the MCPTT user is initiating a private call then:</w:t>
      </w:r>
    </w:p>
    <w:p w14:paraId="21E86253" w14:textId="77777777" w:rsidR="00C83ABB" w:rsidRDefault="00C83ABB" w:rsidP="00C83ABB">
      <w:pPr>
        <w:pStyle w:val="B2"/>
        <w:rPr>
          <w:lang w:eastAsia="ko-KR"/>
        </w:rPr>
      </w:pPr>
      <w:r>
        <w:rPr>
          <w:lang w:eastAsia="ko-KR"/>
        </w:rPr>
        <w:t>a)</w:t>
      </w:r>
      <w:r>
        <w:rPr>
          <w:lang w:eastAsia="ko-KR"/>
        </w:rPr>
        <w:tab/>
      </w:r>
      <w:proofErr w:type="gramStart"/>
      <w:r>
        <w:rPr>
          <w:lang w:eastAsia="ko-KR"/>
        </w:rPr>
        <w:t>if</w:t>
      </w:r>
      <w:proofErr w:type="gramEnd"/>
      <w:r>
        <w:rPr>
          <w:lang w:eastAsia="ko-KR"/>
        </w:rPr>
        <w:t xml:space="preserve"> necessary, shall instruct the key management client to request keying material from the key management server as described in 3GPP TS 33.180 [78];</w:t>
      </w:r>
    </w:p>
    <w:p w14:paraId="6B10DBF9" w14:textId="77777777" w:rsidR="00C83ABB" w:rsidRDefault="00C83ABB" w:rsidP="00C83ABB">
      <w:pPr>
        <w:pStyle w:val="B2"/>
        <w:rPr>
          <w:lang w:eastAsia="ko-KR"/>
        </w:rPr>
      </w:pPr>
      <w:r>
        <w:rPr>
          <w:lang w:eastAsia="ko-KR"/>
        </w:rPr>
        <w:t>b)</w:t>
      </w:r>
      <w:r>
        <w:rPr>
          <w:lang w:eastAsia="ko-KR"/>
        </w:rPr>
        <w:tab/>
      </w:r>
      <w:proofErr w:type="gramStart"/>
      <w:r>
        <w:rPr>
          <w:lang w:eastAsia="ko-KR"/>
        </w:rPr>
        <w:t>shall</w:t>
      </w:r>
      <w:proofErr w:type="gramEnd"/>
      <w:r>
        <w:rPr>
          <w:lang w:eastAsia="ko-KR"/>
        </w:rPr>
        <w:t xml:space="preserve"> use the keying material to generate a PCK</w:t>
      </w:r>
      <w:r w:rsidRPr="00566F70">
        <w:rPr>
          <w:lang w:eastAsia="ko-KR"/>
        </w:rPr>
        <w:t xml:space="preserve"> </w:t>
      </w:r>
      <w:r>
        <w:rPr>
          <w:lang w:eastAsia="ko-KR"/>
        </w:rPr>
        <w:t>as described in 3GPP TS 33.180 [78];</w:t>
      </w:r>
    </w:p>
    <w:p w14:paraId="00D3C6CA" w14:textId="77777777" w:rsidR="00C83ABB" w:rsidRDefault="00C83ABB" w:rsidP="00C83ABB">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577DD314" w14:textId="77777777" w:rsidR="00C83ABB" w:rsidRDefault="00C83ABB" w:rsidP="00C83ABB">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111779BD" w14:textId="77777777" w:rsidR="00C83ABB" w:rsidRDefault="00C83ABB" w:rsidP="00C83ABB">
      <w:pPr>
        <w:pStyle w:val="B2"/>
      </w:pPr>
      <w:r>
        <w:t>e)</w:t>
      </w:r>
      <w:r>
        <w:tab/>
        <w:t xml:space="preserve">shall generate a </w:t>
      </w:r>
      <w:r w:rsidRPr="00F46D9C">
        <w:t>MIKEY-SAKKE I_MESSAGE</w:t>
      </w:r>
      <w:r>
        <w:t xml:space="preserve"> using the encapsulated PCK and PCK-ID as specified in 3GPP TS 33.180 [78]; and</w:t>
      </w:r>
    </w:p>
    <w:p w14:paraId="4CA613F0" w14:textId="77777777" w:rsidR="00C83ABB" w:rsidRDefault="00C83ABB" w:rsidP="00C83ABB">
      <w:pPr>
        <w:pStyle w:val="B2"/>
        <w:rPr>
          <w:lang w:eastAsia="ko-KR"/>
        </w:rPr>
      </w:pPr>
      <w:r>
        <w:rPr>
          <w:lang w:eastAsia="ko-KR"/>
        </w:rPr>
        <w:t>g)</w:t>
      </w:r>
      <w:r>
        <w:rPr>
          <w:lang w:eastAsia="ko-KR"/>
        </w:rPr>
        <w:tab/>
      </w:r>
      <w:proofErr w:type="gramStart"/>
      <w:r>
        <w:rPr>
          <w:lang w:eastAsia="ko-KR"/>
        </w:rPr>
        <w:t>shall</w:t>
      </w:r>
      <w:proofErr w:type="gramEnd"/>
      <w:r>
        <w:rPr>
          <w:lang w:eastAsia="ko-KR"/>
        </w:rPr>
        <w:t xml:space="preserve">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33.180 [78]; and</w:t>
      </w:r>
    </w:p>
    <w:p w14:paraId="1A57B495" w14:textId="77777777" w:rsidR="00C83ABB" w:rsidRPr="0073469F" w:rsidRDefault="00C83ABB" w:rsidP="00C83ABB">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31B77C2A" w14:textId="77777777" w:rsidR="00C83ABB" w:rsidRPr="0073469F" w:rsidRDefault="00C83ABB" w:rsidP="00C83ABB">
      <w:pPr>
        <w:pStyle w:val="B1"/>
        <w:rPr>
          <w:lang w:eastAsia="ko-KR"/>
        </w:rPr>
      </w:pPr>
      <w:r>
        <w:rPr>
          <w:lang w:eastAsia="ko-KR"/>
        </w:rPr>
        <w:t>12</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SDP offer according to 3GPP TS 24.229 [4] with the clarification given in subclause 6.2.1 and with a media stream of the offered media-floor control entity;</w:t>
      </w:r>
    </w:p>
    <w:p w14:paraId="67232E66" w14:textId="77777777" w:rsidR="00C83ABB" w:rsidRPr="005761FB" w:rsidRDefault="00C83ABB" w:rsidP="00C83ABB">
      <w:pPr>
        <w:pStyle w:val="B1"/>
      </w:pPr>
      <w:r>
        <w:rPr>
          <w:lang w:eastAsia="ko-KR"/>
        </w:rPr>
        <w:t>13</w:t>
      </w:r>
      <w:r w:rsidRPr="0073469F">
        <w:rPr>
          <w:lang w:eastAsia="ko-KR"/>
        </w:rPr>
        <w:t>)</w:t>
      </w:r>
      <w:r w:rsidRPr="0073469F">
        <w:rPr>
          <w:lang w:eastAsia="ko-KR"/>
        </w:rPr>
        <w:tab/>
      </w:r>
      <w:proofErr w:type="gramStart"/>
      <w:r w:rsidRPr="0073469F">
        <w:rPr>
          <w:lang w:eastAsia="ko-KR"/>
        </w:rPr>
        <w:t>if</w:t>
      </w:r>
      <w:proofErr w:type="gramEnd"/>
      <w:r w:rsidRPr="0073469F">
        <w:rPr>
          <w:lang w:eastAsia="ko-KR"/>
        </w:rPr>
        <w:t xml:space="preserve">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4BB7E269" w14:textId="77777777" w:rsidR="00C83ABB" w:rsidRPr="005761FB" w:rsidRDefault="00C83ABB" w:rsidP="00C83ABB">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6875AA70" w14:textId="77777777" w:rsidR="00C83ABB" w:rsidRDefault="00C83ABB" w:rsidP="00C83ABB">
      <w:pPr>
        <w:pStyle w:val="B2"/>
      </w:pPr>
      <w:r>
        <w:t>b)</w:t>
      </w:r>
      <w:r>
        <w:tab/>
      </w:r>
      <w:proofErr w:type="gramStart"/>
      <w:r>
        <w:t>if</w:t>
      </w:r>
      <w:proofErr w:type="gramEnd"/>
      <w:r>
        <w:t xml:space="preserve"> location information has not yet been included in the SIP re-INVITE request;</w:t>
      </w:r>
    </w:p>
    <w:p w14:paraId="051871CB" w14:textId="77777777" w:rsidR="00C83ABB" w:rsidRDefault="00C83ABB" w:rsidP="00C83ABB">
      <w:pPr>
        <w:pStyle w:val="B1"/>
        <w:rPr>
          <w:lang w:eastAsia="ko-KR"/>
        </w:rPr>
      </w:pPr>
      <w:r>
        <w:tab/>
      </w:r>
      <w:proofErr w:type="gramStart"/>
      <w:r>
        <w:t>then</w:t>
      </w:r>
      <w:proofErr w:type="gramEnd"/>
      <w:r>
        <w:t xml:space="preserve">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15D229D4" w14:textId="77777777" w:rsidR="00C83ABB" w:rsidRPr="00BB3947" w:rsidRDefault="00C83ABB" w:rsidP="00C83ABB">
      <w:pPr>
        <w:pStyle w:val="B1"/>
        <w:rPr>
          <w:lang w:eastAsia="ko-KR"/>
        </w:rPr>
      </w:pPr>
      <w:r>
        <w:rPr>
          <w:lang w:eastAsia="ko-KR"/>
        </w:rPr>
        <w:t>14)</w:t>
      </w:r>
      <w:r>
        <w:rPr>
          <w:lang w:eastAsia="ko-KR"/>
        </w:rPr>
        <w:tab/>
      </w:r>
      <w:proofErr w:type="gramStart"/>
      <w:r>
        <w:rPr>
          <w:lang w:eastAsia="ko-KR"/>
        </w:rPr>
        <w:t>if</w:t>
      </w:r>
      <w:proofErr w:type="gramEnd"/>
      <w:r>
        <w:rPr>
          <w:lang w:eastAsia="ko-KR"/>
        </w:rPr>
        <w:t xml:space="preserve"> the MCPTT user is initiating a private call then:</w:t>
      </w:r>
    </w:p>
    <w:p w14:paraId="3A9B5C85" w14:textId="77777777" w:rsidR="00C83ABB" w:rsidRDefault="00C83ABB" w:rsidP="00C83ABB">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75391E20" w14:textId="77777777" w:rsidR="00C83ABB" w:rsidRPr="005205F7" w:rsidRDefault="00C83ABB" w:rsidP="00C83ABB">
      <w:pPr>
        <w:pStyle w:val="B2"/>
        <w:rPr>
          <w:lang w:eastAsia="ko-KR"/>
        </w:rPr>
      </w:pPr>
      <w:r>
        <w:rPr>
          <w:lang w:eastAsia="ko-KR"/>
        </w:rPr>
        <w:lastRenderedPageBreak/>
        <w:t>b)</w:t>
      </w:r>
      <w:r>
        <w:rPr>
          <w:lang w:eastAsia="ko-KR"/>
        </w:rPr>
        <w:tab/>
      </w:r>
      <w:proofErr w:type="gramStart"/>
      <w:r>
        <w:rPr>
          <w:lang w:eastAsia="ko-KR"/>
        </w:rPr>
        <w:t>if</w:t>
      </w:r>
      <w:proofErr w:type="gramEnd"/>
      <w:r>
        <w:rPr>
          <w:lang w:eastAsia="ko-KR"/>
        </w:rPr>
        <w:t xml:space="preserve">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2B459A3A" w14:textId="77777777" w:rsidR="00C83ABB" w:rsidRPr="0073469F" w:rsidRDefault="00C83ABB" w:rsidP="00C83ABB">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283A6C6D" w14:textId="77777777" w:rsidR="00C83ABB" w:rsidRPr="00BB3947" w:rsidRDefault="00C83ABB" w:rsidP="00C83ABB">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645E64C4" w14:textId="77777777" w:rsidR="00C83ABB" w:rsidRDefault="00C83ABB" w:rsidP="00C83ABB">
      <w:pPr>
        <w:pStyle w:val="B2"/>
      </w:pPr>
      <w:r>
        <w:t>c</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&lt;mcpttinfo&gt; element containing the &lt;mcptt-</w:t>
      </w:r>
      <w:proofErr w:type="spellStart"/>
      <w:r w:rsidRPr="0073469F">
        <w:t>Params</w:t>
      </w:r>
      <w:proofErr w:type="spellEnd"/>
      <w:r w:rsidRPr="0073469F">
        <w:t>&gt; element</w:t>
      </w:r>
      <w:r w:rsidRPr="00C91445">
        <w:t>:</w:t>
      </w:r>
    </w:p>
    <w:p w14:paraId="144CA4DF" w14:textId="77777777" w:rsidR="00C83ABB" w:rsidRPr="00402EF3" w:rsidRDefault="00C83ABB" w:rsidP="00C83ABB">
      <w:pPr>
        <w:pStyle w:val="B3"/>
      </w:pPr>
      <w:proofErr w:type="spellStart"/>
      <w:r w:rsidRPr="00AB6ADA">
        <w:t>i</w:t>
      </w:r>
      <w:proofErr w:type="spellEnd"/>
      <w:r w:rsidRPr="00AB6ADA">
        <w:t>)</w:t>
      </w:r>
      <w:r w:rsidRPr="00AB6ADA">
        <w:tab/>
      </w:r>
      <w:proofErr w:type="gramStart"/>
      <w:r>
        <w:t>with</w:t>
      </w:r>
      <w:proofErr w:type="gramEnd"/>
      <w:r>
        <w:t xml:space="preserve"> </w:t>
      </w:r>
      <w:r w:rsidRPr="0073469F">
        <w:t>the &lt;session-type&gt; element set to a value of "</w:t>
      </w:r>
      <w:r>
        <w:t>private</w:t>
      </w:r>
      <w:r w:rsidRPr="0073469F">
        <w:t>";</w:t>
      </w:r>
      <w:r w:rsidRPr="00AB6ADA">
        <w:t xml:space="preserve"> and</w:t>
      </w:r>
    </w:p>
    <w:p w14:paraId="5B5DC78A" w14:textId="77777777" w:rsidR="00C83ABB" w:rsidRPr="00C91445" w:rsidRDefault="00C83ABB" w:rsidP="00C83ABB">
      <w:pPr>
        <w:pStyle w:val="B3"/>
      </w:pPr>
      <w:r w:rsidRPr="00C91445">
        <w:t>ii)</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37BCF2BE" w14:textId="77777777" w:rsidR="00C83ABB" w:rsidRPr="00C91445" w:rsidRDefault="00C83ABB" w:rsidP="00C83ABB">
      <w:pPr>
        <w:pStyle w:val="NO"/>
      </w:pPr>
      <w:r w:rsidRPr="00C91445">
        <w:t>NOTE </w:t>
      </w:r>
      <w:r w:rsidRPr="005E3212">
        <w:t>2</w:t>
      </w:r>
      <w:r w:rsidRPr="00C91445">
        <w:t>:</w:t>
      </w:r>
      <w:r w:rsidRPr="00C91445">
        <w:tab/>
        <w:t>The MCPTT client learns the functional aliases that are activated for an MCPTT ID from procedures specified in subclause</w:t>
      </w:r>
      <w:r>
        <w:t> </w:t>
      </w:r>
      <w:r w:rsidRPr="00C91445">
        <w:t>9A.2.1.3.</w:t>
      </w:r>
    </w:p>
    <w:p w14:paraId="66B9354B" w14:textId="77777777" w:rsidR="00C83ABB" w:rsidRDefault="00C83ABB" w:rsidP="00C83ABB">
      <w:pPr>
        <w:pStyle w:val="B1"/>
        <w:rPr>
          <w:lang w:eastAsia="ko-KR"/>
        </w:rPr>
      </w:pPr>
      <w:r>
        <w:rPr>
          <w:lang w:eastAsia="ko-KR"/>
        </w:rPr>
        <w:t>15)</w:t>
      </w:r>
      <w:r>
        <w:rPr>
          <w:lang w:eastAsia="ko-KR"/>
        </w:rPr>
        <w:tab/>
      </w:r>
      <w:proofErr w:type="gramStart"/>
      <w:r>
        <w:rPr>
          <w:lang w:eastAsia="ko-KR"/>
        </w:rPr>
        <w:t>if</w:t>
      </w:r>
      <w:proofErr w:type="gramEnd"/>
      <w:r>
        <w:rPr>
          <w:lang w:eastAsia="ko-KR"/>
        </w:rPr>
        <w:t xml:space="preserve">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w:t>
      </w:r>
      <w:proofErr w:type="spellStart"/>
      <w:r w:rsidRPr="00B66FF5">
        <w:rPr>
          <w:lang w:eastAsia="ko-KR"/>
        </w:rPr>
        <w:t>Params</w:t>
      </w:r>
      <w:proofErr w:type="spellEnd"/>
      <w:r w:rsidRPr="00B66FF5">
        <w:rPr>
          <w:lang w:eastAsia="ko-KR"/>
        </w:rPr>
        <w:t>&gt; element</w:t>
      </w:r>
      <w:r w:rsidRPr="005E3212">
        <w:rPr>
          <w:lang w:eastAsia="ko-KR"/>
        </w:rPr>
        <w:t>;</w:t>
      </w:r>
    </w:p>
    <w:p w14:paraId="6A3E6904" w14:textId="77777777" w:rsidR="00C83ABB" w:rsidRPr="00BB3947" w:rsidRDefault="00C83ABB" w:rsidP="00C83ABB">
      <w:pPr>
        <w:pStyle w:val="B2"/>
        <w:rPr>
          <w:lang w:eastAsia="ko-KR"/>
        </w:rPr>
      </w:pPr>
      <w:r>
        <w:t>a</w:t>
      </w:r>
      <w:r w:rsidRPr="00AB6ADA">
        <w:t>)</w:t>
      </w:r>
      <w:r w:rsidRPr="00AB6ADA">
        <w:tab/>
      </w:r>
      <w:proofErr w:type="gramStart"/>
      <w:r w:rsidRPr="00B66FF5">
        <w:rPr>
          <w:lang w:eastAsia="ko-KR"/>
        </w:rPr>
        <w:t>with</w:t>
      </w:r>
      <w:proofErr w:type="gramEnd"/>
      <w:r w:rsidRPr="00B66FF5">
        <w:rPr>
          <w:lang w:eastAsia="ko-KR"/>
        </w:rPr>
        <w:t xml:space="preserve"> the &lt;session-type&gt; element set to a value of "first-to-answer";</w:t>
      </w:r>
    </w:p>
    <w:p w14:paraId="774FB86F" w14:textId="16D2D442" w:rsidR="00C83ABB" w:rsidRDefault="00C83ABB" w:rsidP="00C83ABB">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del w:id="43" w:author="Mike Dolan-1" w:date="2020-05-11T09:33:00Z">
        <w:r w:rsidRPr="008A2D46" w:rsidDel="00C83ABB">
          <w:rPr>
            <w:lang w:eastAsia="ko-KR"/>
          </w:rPr>
          <w:delText>-</w:delText>
        </w:r>
      </w:del>
      <w:ins w:id="44" w:author="Mike Dolan-1" w:date="2020-05-11T09:33:00Z">
        <w:r>
          <w:rPr>
            <w:lang w:eastAsia="ko-KR"/>
          </w:rPr>
          <w:t xml:space="preserve"> </w:t>
        </w:r>
      </w:ins>
      <w:r w:rsidRPr="008A2D46">
        <w:rPr>
          <w:lang w:eastAsia="ko-KR"/>
        </w:rPr>
        <w:t xml:space="preserve">aliases and an active functional alias is to be </w:t>
      </w:r>
      <w:r>
        <w:rPr>
          <w:lang w:eastAsia="ko-KR"/>
        </w:rPr>
        <w:t>called</w:t>
      </w:r>
      <w:r>
        <w:t xml:space="preserve"> or "false" otherwise; </w:t>
      </w:r>
      <w:r>
        <w:rPr>
          <w:lang w:eastAsia="ko-KR"/>
        </w:rPr>
        <w:t>and</w:t>
      </w:r>
    </w:p>
    <w:p w14:paraId="48636F70" w14:textId="77777777" w:rsidR="00C83ABB" w:rsidRPr="00C91445" w:rsidRDefault="00C83ABB" w:rsidP="00C83ABB">
      <w:pPr>
        <w:pStyle w:val="B2"/>
      </w:pPr>
      <w:r>
        <w:t>c</w:t>
      </w:r>
      <w:r w:rsidRPr="00C91445">
        <w:t>)</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29B6F1EF" w14:textId="77777777" w:rsidR="00C83ABB" w:rsidRDefault="00C83ABB" w:rsidP="00C83ABB">
      <w:pPr>
        <w:pStyle w:val="NO"/>
      </w:pPr>
      <w:bookmarkStart w:id="45" w:name="_Hlk33610098"/>
      <w:r w:rsidRPr="00C91445">
        <w:t>NOTE </w:t>
      </w:r>
      <w:r>
        <w:t>3</w:t>
      </w:r>
      <w:r w:rsidRPr="00C91445">
        <w:t>:</w:t>
      </w:r>
      <w:r w:rsidRPr="00C91445">
        <w:tab/>
        <w:t>The MCPTT client learns the functional aliases that are activated for an MCPTT ID from procedures specified in subclause</w:t>
      </w:r>
      <w:r>
        <w:t> </w:t>
      </w:r>
      <w:r w:rsidRPr="00C91445">
        <w:t>9A.2.1.3.</w:t>
      </w:r>
      <w:bookmarkEnd w:id="45"/>
    </w:p>
    <w:p w14:paraId="6A6C13EC" w14:textId="77777777" w:rsidR="00C83ABB" w:rsidRPr="00754FA2" w:rsidRDefault="00C83ABB" w:rsidP="00C83ABB">
      <w:pPr>
        <w:pStyle w:val="B1"/>
        <w:rPr>
          <w:lang w:eastAsia="ko-KR"/>
        </w:rPr>
      </w:pPr>
      <w:r>
        <w:rPr>
          <w:lang w:eastAsia="ko-KR"/>
        </w:rPr>
        <w:t>16)</w:t>
      </w:r>
      <w:r>
        <w:rPr>
          <w:lang w:eastAsia="ko-KR"/>
        </w:rPr>
        <w:tab/>
      </w:r>
      <w:proofErr w:type="gramStart"/>
      <w:r w:rsidRPr="009A73CC">
        <w:rPr>
          <w:lang w:eastAsia="ko-KR"/>
        </w:rPr>
        <w:t>if</w:t>
      </w:r>
      <w:proofErr w:type="gramEnd"/>
      <w:r w:rsidRPr="009A73CC">
        <w:rPr>
          <w:lang w:eastAsia="ko-KR"/>
        </w:rPr>
        <w:t xml:space="preserve">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4F45241E" w14:textId="77777777" w:rsidR="00C83ABB" w:rsidRPr="0073469F" w:rsidRDefault="00C83ABB" w:rsidP="00C83ABB">
      <w:pPr>
        <w:pStyle w:val="B1"/>
        <w:rPr>
          <w:lang w:eastAsia="ko-KR"/>
        </w:rPr>
      </w:pPr>
      <w:r>
        <w:rPr>
          <w:lang w:eastAsia="ko-KR"/>
        </w:rPr>
        <w:t>17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SIP INVITE request towards the MCPTT server according to 3GPP TS 24.229 [4].</w:t>
      </w:r>
    </w:p>
    <w:p w14:paraId="2A877581" w14:textId="77777777" w:rsidR="00C83ABB" w:rsidRPr="0073469F" w:rsidRDefault="00C83ABB" w:rsidP="00C83ABB">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29B3B134" w14:textId="77777777" w:rsidR="00C83ABB" w:rsidRPr="0073469F" w:rsidRDefault="00C83ABB" w:rsidP="00C83ABB">
      <w:pPr>
        <w:pStyle w:val="B1"/>
      </w:pPr>
      <w:r w:rsidRPr="0073469F">
        <w:t>1)</w:t>
      </w:r>
      <w:r w:rsidRPr="0073469F">
        <w:tab/>
      </w:r>
      <w:proofErr w:type="gramStart"/>
      <w:r w:rsidRPr="0073469F">
        <w:t>may</w:t>
      </w:r>
      <w:proofErr w:type="gramEnd"/>
      <w:r w:rsidRPr="0073469F">
        <w:t xml:space="preserve"> indicate the progress of the session establishment to the inviting MCPTT user.</w:t>
      </w:r>
    </w:p>
    <w:p w14:paraId="6DA1DB79" w14:textId="77777777" w:rsidR="00C83ABB" w:rsidRPr="0073469F" w:rsidRDefault="00C83ABB" w:rsidP="00C83ABB">
      <w:pPr>
        <w:rPr>
          <w:lang w:eastAsia="ko-KR"/>
        </w:rPr>
      </w:pPr>
      <w:r w:rsidRPr="0073469F">
        <w:rPr>
          <w:lang w:eastAsia="ko-KR"/>
        </w:rPr>
        <w:t>Upon receiving a SIP 200 (OK) response to the SIP INVITE request the MCPTT client:</w:t>
      </w:r>
    </w:p>
    <w:p w14:paraId="756DAB03" w14:textId="77777777" w:rsidR="00C83ABB" w:rsidRDefault="00C83ABB" w:rsidP="00C83ABB">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interact with the media plane as specified in 3GPP TS 24.380 [5];</w:t>
      </w:r>
    </w:p>
    <w:p w14:paraId="0B468E40" w14:textId="77777777" w:rsidR="00C83ABB" w:rsidRDefault="00C83ABB" w:rsidP="00C83ABB">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2CCBDFFA" w14:textId="77777777" w:rsidR="00C83ABB" w:rsidRDefault="00C83ABB" w:rsidP="00C83ABB">
      <w:pPr>
        <w:pStyle w:val="B2"/>
      </w:pPr>
      <w:r>
        <w:rPr>
          <w:lang w:eastAsia="ko-KR"/>
        </w:rPr>
        <w:t>a)</w:t>
      </w:r>
      <w:r>
        <w:rPr>
          <w:lang w:eastAsia="ko-KR"/>
        </w:rPr>
        <w:tab/>
      </w:r>
      <w:proofErr w:type="gramStart"/>
      <w:r>
        <w:rPr>
          <w:lang w:eastAsia="ko-KR"/>
        </w:rPr>
        <w:t>shall</w:t>
      </w:r>
      <w:proofErr w:type="gramEnd"/>
      <w:r>
        <w:rPr>
          <w:lang w:eastAsia="ko-KR"/>
        </w:rPr>
        <w:t xml:space="preserve">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245C528A" w14:textId="77777777" w:rsidR="00C83ABB" w:rsidRDefault="00C83ABB" w:rsidP="00C83ABB">
      <w:pPr>
        <w:pStyle w:val="B2"/>
      </w:pPr>
      <w:r>
        <w:t>b)</w:t>
      </w:r>
      <w:r>
        <w:tab/>
      </w:r>
      <w:proofErr w:type="gramStart"/>
      <w:r>
        <w:t>shall</w:t>
      </w:r>
      <w:proofErr w:type="gramEnd"/>
      <w:r>
        <w:t xml:space="preserve"> convert the MCPTT ID to a UID as described in 3GPP TS 33.180 [78];</w:t>
      </w:r>
    </w:p>
    <w:p w14:paraId="04D72E03" w14:textId="77777777" w:rsidR="00C83ABB" w:rsidRPr="003D6C51" w:rsidRDefault="00C83ABB" w:rsidP="00C83ABB">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[78];</w:t>
      </w:r>
    </w:p>
    <w:p w14:paraId="4E0CCD34" w14:textId="77777777" w:rsidR="00C83ABB" w:rsidRDefault="00C83ABB" w:rsidP="00C83ABB">
      <w:pPr>
        <w:pStyle w:val="B2"/>
      </w:pPr>
      <w:r>
        <w:rPr>
          <w:lang w:eastAsia="ko-KR"/>
        </w:rPr>
        <w:t>d)</w:t>
      </w:r>
      <w:r>
        <w:rPr>
          <w:lang w:eastAsia="ko-KR"/>
        </w:rPr>
        <w:tab/>
      </w:r>
      <w:proofErr w:type="gramStart"/>
      <w:r>
        <w:rPr>
          <w:lang w:eastAsia="ko-KR"/>
        </w:rPr>
        <w:t>if</w:t>
      </w:r>
      <w:proofErr w:type="gramEnd"/>
      <w:r>
        <w:rPr>
          <w:lang w:eastAsia="ko-KR"/>
        </w:rPr>
        <w:t xml:space="preserve"> authentication verification of the </w:t>
      </w:r>
      <w:r>
        <w:t>MIKEY-SAKKE I_MESSAGE fails:</w:t>
      </w:r>
    </w:p>
    <w:p w14:paraId="5C2932DC" w14:textId="77777777" w:rsidR="00C83ABB" w:rsidRDefault="00C83ABB" w:rsidP="00C83ABB">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3390FC23" w14:textId="77777777" w:rsidR="00C83ABB" w:rsidRDefault="00C83ABB" w:rsidP="00C83ABB">
      <w:pPr>
        <w:pStyle w:val="B4"/>
      </w:pPr>
      <w:r>
        <w:lastRenderedPageBreak/>
        <w:t>A)</w:t>
      </w:r>
      <w:r>
        <w:tab/>
      </w:r>
      <w:proofErr w:type="gramStart"/>
      <w:r>
        <w:t>shall</w:t>
      </w:r>
      <w:proofErr w:type="gramEnd"/>
      <w:r>
        <w:t xml:space="preserve"> set the MCPTT emergency private call state to "MEPC 1: emergency-pc-capable";</w:t>
      </w:r>
    </w:p>
    <w:p w14:paraId="5C2598DD" w14:textId="77777777" w:rsidR="00C83ABB" w:rsidRDefault="00C83ABB" w:rsidP="00C83ABB">
      <w:pPr>
        <w:pStyle w:val="B4"/>
      </w:pPr>
      <w:r>
        <w:t>B)</w:t>
      </w:r>
      <w:r>
        <w:tab/>
      </w:r>
      <w:proofErr w:type="gramStart"/>
      <w:r>
        <w:t>if</w:t>
      </w:r>
      <w:proofErr w:type="gramEnd"/>
      <w:r>
        <w:t xml:space="preserve"> the MCPTT emergency private priority state of the private call is "MEPP 3: confirm-pending" shall set the MCPTT emergency private priority state of the private call to "MEPP 1: no-emergency"; and</w:t>
      </w:r>
    </w:p>
    <w:p w14:paraId="2966416F" w14:textId="77777777" w:rsidR="00C83ABB" w:rsidRDefault="00C83ABB" w:rsidP="00C83ABB">
      <w:pPr>
        <w:pStyle w:val="B4"/>
      </w:pPr>
      <w:r>
        <w:t>C)</w:t>
      </w:r>
      <w:r>
        <w:tab/>
        <w:t>if the sent SIP request for an MCPTT emergency private call contained an application/vnd.3gpp.mcptt-info+xml MIME body with an &lt;alert-</w:t>
      </w:r>
      <w:proofErr w:type="spellStart"/>
      <w:r>
        <w:t>ind</w:t>
      </w:r>
      <w:proofErr w:type="spellEnd"/>
      <w:r>
        <w:t xml:space="preserve">&gt; element set to a value of "true", shall set the MCPTT private emergency alert state to "MPEA 1: no-alert". </w:t>
      </w:r>
      <w:proofErr w:type="gramStart"/>
      <w:r>
        <w:t>and</w:t>
      </w:r>
      <w:proofErr w:type="gramEnd"/>
    </w:p>
    <w:p w14:paraId="52E90F6C" w14:textId="77777777" w:rsidR="00C83ABB" w:rsidRDefault="00C83ABB" w:rsidP="00C83ABB">
      <w:pPr>
        <w:pStyle w:val="B3"/>
        <w:rPr>
          <w:lang w:eastAsia="ko-KR"/>
        </w:rPr>
      </w:pPr>
      <w:r>
        <w:t>ii)</w:t>
      </w:r>
      <w:r>
        <w:tab/>
      </w:r>
      <w:proofErr w:type="gramStart"/>
      <w:r>
        <w:t>shall</w:t>
      </w:r>
      <w:proofErr w:type="gramEnd"/>
      <w:r>
        <w:t xml:space="preserve">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520182BE" w14:textId="77777777" w:rsidR="00C83ABB" w:rsidRDefault="00C83ABB" w:rsidP="00C83ABB">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1F018B11" w14:textId="77777777" w:rsidR="00C83ABB" w:rsidRDefault="00C83ABB" w:rsidP="00C83ABB">
      <w:pPr>
        <w:pStyle w:val="B4"/>
      </w:pPr>
      <w:r>
        <w:t>B)</w:t>
      </w:r>
      <w:r>
        <w:tab/>
      </w:r>
      <w:proofErr w:type="gramStart"/>
      <w:r>
        <w:t>shall</w:t>
      </w:r>
      <w:proofErr w:type="gramEnd"/>
      <w:r>
        <w:t xml:space="preserve"> skip the remaining steps in the present subclause; and</w:t>
      </w:r>
    </w:p>
    <w:p w14:paraId="1940CF10" w14:textId="77777777" w:rsidR="00C83ABB" w:rsidRDefault="00C83ABB" w:rsidP="00C83ABB">
      <w:pPr>
        <w:pStyle w:val="B2"/>
      </w:pPr>
      <w:r>
        <w:t>e)</w:t>
      </w:r>
      <w:r>
        <w:tab/>
      </w:r>
      <w:proofErr w:type="gramStart"/>
      <w:r>
        <w:t>if</w:t>
      </w:r>
      <w:proofErr w:type="gramEnd"/>
      <w:r>
        <w:t xml:space="preserve"> the signature of the MIKEY-SAKKE I_MESSAGE was successfully validated:</w:t>
      </w:r>
    </w:p>
    <w:p w14:paraId="66546204" w14:textId="77777777" w:rsidR="00C83ABB" w:rsidRDefault="00C83ABB" w:rsidP="00C83ABB">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originating user's (KMS provisioned) UID key as described in 3GPP TS 33.180 [78]; and</w:t>
      </w:r>
    </w:p>
    <w:p w14:paraId="4E411F0D" w14:textId="77777777" w:rsidR="00C83ABB" w:rsidRDefault="00C83ABB" w:rsidP="00C83ABB">
      <w:pPr>
        <w:pStyle w:val="B3"/>
      </w:pPr>
      <w:r>
        <w:t>ii)</w:t>
      </w:r>
      <w:r>
        <w:tab/>
      </w:r>
      <w:proofErr w:type="gramStart"/>
      <w:r>
        <w:t>shall</w:t>
      </w:r>
      <w:proofErr w:type="gramEnd"/>
      <w:r>
        <w:t xml:space="preserve"> extract the PCK-ID, from the payload as specified in 3GPP TS 33.180 [46];</w:t>
      </w:r>
    </w:p>
    <w:p w14:paraId="33510945" w14:textId="77777777" w:rsidR="00C83ABB" w:rsidRPr="00AB6ADA" w:rsidRDefault="00C83ABB" w:rsidP="00C83ABB">
      <w:pPr>
        <w:pStyle w:val="NO"/>
      </w:pPr>
      <w:r>
        <w:t>NOTE </w:t>
      </w:r>
      <w:r>
        <w:rPr>
          <w:lang w:val="en-US"/>
        </w:rPr>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46DD63D9" w14:textId="77777777" w:rsidR="00C83ABB" w:rsidRPr="00754FA2" w:rsidRDefault="00C83ABB" w:rsidP="00C83ABB">
      <w:pPr>
        <w:pStyle w:val="B1"/>
        <w:rPr>
          <w:lang w:eastAsia="ko-KR"/>
        </w:rPr>
      </w:pPr>
      <w:r>
        <w:t>3</w:t>
      </w:r>
      <w:r>
        <w:rPr>
          <w:lang w:eastAsia="ko-KR"/>
        </w:rPr>
        <w:t>)</w:t>
      </w:r>
      <w:r>
        <w:rPr>
          <w:lang w:eastAsia="ko-KR"/>
        </w:rPr>
        <w:tab/>
      </w:r>
      <w:proofErr w:type="gramStart"/>
      <w:r w:rsidRPr="00E4637A">
        <w:rPr>
          <w:lang w:eastAsia="ko-KR"/>
        </w:rPr>
        <w:t>if</w:t>
      </w:r>
      <w:proofErr w:type="gramEnd"/>
      <w:r w:rsidRPr="00E4637A">
        <w:rPr>
          <w:lang w:eastAsia="ko-KR"/>
        </w:rPr>
        <w:t xml:space="preserve">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subclause 6.2.8.3.4; and</w:t>
      </w:r>
    </w:p>
    <w:p w14:paraId="364C561F" w14:textId="77777777" w:rsidR="00C83ABB" w:rsidRPr="0073469F" w:rsidRDefault="00C83ABB" w:rsidP="00C83ABB">
      <w:pPr>
        <w:pStyle w:val="B1"/>
        <w:rPr>
          <w:rFonts w:eastAsia="Malgun Gothic"/>
          <w:lang w:eastAsia="ko-KR"/>
        </w:rPr>
      </w:pPr>
      <w:r>
        <w:t>4</w:t>
      </w:r>
      <w:r w:rsidRPr="0073469F">
        <w:t>)</w:t>
      </w:r>
      <w:r w:rsidRPr="0073469F">
        <w:tab/>
      </w:r>
      <w:proofErr w:type="gramStart"/>
      <w:r w:rsidRPr="0073469F">
        <w:t>shall</w:t>
      </w:r>
      <w:proofErr w:type="gramEnd"/>
      <w:r w:rsidRPr="0073469F">
        <w:t xml:space="preserve"> notify the user that the call has been successfully established</w:t>
      </w:r>
      <w:r w:rsidRPr="0073469F">
        <w:rPr>
          <w:lang w:eastAsia="ko-KR"/>
        </w:rPr>
        <w:t>.</w:t>
      </w:r>
    </w:p>
    <w:p w14:paraId="2990B862" w14:textId="77777777" w:rsidR="00C83ABB" w:rsidRDefault="00C83ABB" w:rsidP="00C83ABB">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2FFE4844" w14:textId="77777777" w:rsidR="00C83ABB" w:rsidRDefault="00C83ABB" w:rsidP="00C83ABB">
      <w:pPr>
        <w:pStyle w:val="B1"/>
      </w:pPr>
      <w:r>
        <w:t>1)</w:t>
      </w:r>
      <w:r>
        <w:tab/>
      </w:r>
      <w:proofErr w:type="gramStart"/>
      <w:r>
        <w:t>if</w:t>
      </w:r>
      <w:proofErr w:type="gramEnd"/>
      <w:r>
        <w:t xml:space="preserve">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4927292D" w14:textId="77777777" w:rsidR="00C83ABB" w:rsidRPr="0071707F" w:rsidRDefault="00C83ABB" w:rsidP="00C83ABB">
      <w:pPr>
        <w:pStyle w:val="B1"/>
        <w:rPr>
          <w:lang w:val="en-US"/>
        </w:rPr>
      </w:pPr>
      <w:r>
        <w:t>2)</w:t>
      </w:r>
      <w:r>
        <w:tab/>
      </w:r>
      <w:proofErr w:type="gramStart"/>
      <w:r>
        <w:t>if</w:t>
      </w:r>
      <w:proofErr w:type="gramEnd"/>
      <w:r>
        <w:t xml:space="preserve">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7E638055" w14:textId="77777777" w:rsidR="00C83ABB" w:rsidRDefault="00C83ABB" w:rsidP="00C83ABB">
      <w:pPr>
        <w:pStyle w:val="B1"/>
      </w:pPr>
      <w:proofErr w:type="gramStart"/>
      <w:r w:rsidRPr="0073469F">
        <w:t>the</w:t>
      </w:r>
      <w:proofErr w:type="gramEnd"/>
      <w:r w:rsidRPr="0073469F">
        <w:t xml:space="preserve"> MCPTT client shall perform the action</w:t>
      </w:r>
      <w:r>
        <w:t>s specified in subclause 6.2.8.</w:t>
      </w:r>
      <w:r w:rsidRPr="0071707F">
        <w:rPr>
          <w:lang w:val="en-US"/>
        </w:rPr>
        <w:t>3</w:t>
      </w:r>
      <w:r>
        <w:t>.5</w:t>
      </w:r>
      <w:r w:rsidRPr="0073469F">
        <w:t>.</w:t>
      </w:r>
    </w:p>
    <w:p w14:paraId="41CB04EC" w14:textId="0101560F" w:rsidR="00FE5A8B" w:rsidRDefault="00C83ABB" w:rsidP="00FE5A8B">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2488B910" w14:textId="77777777" w:rsidR="00FE5A8B" w:rsidRPr="00665435" w:rsidRDefault="00FE5A8B" w:rsidP="00FE5A8B">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A87D9AF" w14:textId="77777777" w:rsidR="00C34422" w:rsidRDefault="00C34422" w:rsidP="00C34422">
      <w:pPr>
        <w:pStyle w:val="Heading4"/>
        <w:rPr>
          <w:lang w:val="en-US"/>
        </w:rPr>
      </w:pPr>
      <w:bookmarkStart w:id="46" w:name="_Toc27501620"/>
      <w:bookmarkStart w:id="47" w:name="_Toc36049746"/>
      <w:r w:rsidRPr="006E208F">
        <w:t>16</w:t>
      </w:r>
      <w:r>
        <w:t>.2</w:t>
      </w:r>
      <w:r>
        <w:rPr>
          <w:lang w:val="en-US"/>
        </w:rPr>
        <w:t>.1.1</w:t>
      </w:r>
      <w:r w:rsidRPr="0073469F">
        <w:tab/>
      </w:r>
      <w:proofErr w:type="gramStart"/>
      <w:r>
        <w:rPr>
          <w:lang w:val="en-US"/>
        </w:rPr>
        <w:t>Requesting</w:t>
      </w:r>
      <w:proofErr w:type="gramEnd"/>
      <w:r>
        <w:rPr>
          <w:lang w:val="en-US"/>
        </w:rPr>
        <w:t xml:space="preserve"> a group regroup using a preconfigured group</w:t>
      </w:r>
      <w:bookmarkEnd w:id="46"/>
      <w:bookmarkEnd w:id="47"/>
    </w:p>
    <w:p w14:paraId="68B6D3A8" w14:textId="77777777" w:rsidR="00C34422" w:rsidRPr="00513F5C" w:rsidRDefault="00C34422" w:rsidP="00C34422">
      <w:r w:rsidRPr="00513F5C">
        <w:t xml:space="preserve">Upon receiving a request from an MCPTT user to establish an MCPTT </w:t>
      </w:r>
      <w:r w:rsidRPr="00A021A4">
        <w:t xml:space="preserve">group </w:t>
      </w:r>
      <w:r w:rsidRPr="00513F5C">
        <w:t xml:space="preserve">regroup using a preconfigured group, the MCPTT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3GPP TS 24.229 [4] and </w:t>
      </w:r>
      <w:r w:rsidRPr="00E26687">
        <w:rPr>
          <w:lang w:eastAsia="ko-KR"/>
        </w:rPr>
        <w:t>IETF RFC 3428 [33] and:</w:t>
      </w:r>
    </w:p>
    <w:p w14:paraId="48E2CB81" w14:textId="77777777" w:rsidR="00C34422" w:rsidRPr="00E352B4" w:rsidRDefault="00C34422" w:rsidP="00C34422">
      <w:pPr>
        <w:pStyle w:val="B1"/>
        <w:rPr>
          <w:lang w:eastAsia="ko-KR"/>
        </w:rPr>
      </w:pPr>
      <w:r>
        <w:rPr>
          <w:lang w:eastAsia="ko-KR"/>
        </w:rPr>
        <w:t>1</w:t>
      </w:r>
      <w:r w:rsidRPr="00E352B4">
        <w:rPr>
          <w:lang w:eastAsia="ko-KR"/>
        </w:rPr>
        <w:t>)</w:t>
      </w:r>
      <w:r w:rsidRPr="00E352B4">
        <w:rPr>
          <w:lang w:eastAsia="ko-KR"/>
        </w:rPr>
        <w:tab/>
        <w:t>shall include an Accept-Contact header field containing the g.3gpp.mcptt media feature tag along with the "require" and "explicit" header field parameters according to IETF RFC 3841 [6];</w:t>
      </w:r>
    </w:p>
    <w:p w14:paraId="3FA5F293" w14:textId="77777777" w:rsidR="00C34422" w:rsidRPr="00E352B4" w:rsidRDefault="00C34422" w:rsidP="00C34422">
      <w:pPr>
        <w:pStyle w:val="B1"/>
        <w:rPr>
          <w:lang w:eastAsia="ko-KR"/>
        </w:rPr>
      </w:pPr>
      <w:r>
        <w:rPr>
          <w:lang w:eastAsia="ko-KR"/>
        </w:rPr>
        <w:t>2</w:t>
      </w:r>
      <w:r w:rsidRPr="00E352B4">
        <w:rPr>
          <w:lang w:eastAsia="ko-KR"/>
        </w:rPr>
        <w:t>)</w:t>
      </w:r>
      <w:r w:rsidRPr="00E352B4">
        <w:rPr>
          <w:lang w:eastAsia="ko-KR"/>
        </w:rPr>
        <w:tab/>
      </w:r>
      <w:proofErr w:type="gramStart"/>
      <w:r w:rsidRPr="00E352B4">
        <w:rPr>
          <w:lang w:eastAsia="ko-KR"/>
        </w:rPr>
        <w:t>shall</w:t>
      </w:r>
      <w:proofErr w:type="gramEnd"/>
      <w:r w:rsidRPr="00E352B4">
        <w:rPr>
          <w:lang w:eastAsia="ko-KR"/>
        </w:rPr>
        <w:t xml:space="preserve"> include an Accept-Contact header field with the media feature tag g.3gpp.icsi-ref with the value of "urn:urn-7:3gpp-service.ims.icsi.mcptt" along with parameters "require" and "explicit" according to IETF RFC 3841 [6];</w:t>
      </w:r>
    </w:p>
    <w:p w14:paraId="5C57BBA8" w14:textId="77777777" w:rsidR="00C34422" w:rsidRDefault="00C34422" w:rsidP="00C34422">
      <w:pPr>
        <w:pStyle w:val="B1"/>
        <w:rPr>
          <w:rFonts w:eastAsia="SimSun"/>
        </w:rPr>
      </w:pPr>
      <w:r>
        <w:rPr>
          <w:lang w:eastAsia="ko-KR"/>
        </w:rPr>
        <w:t>3</w:t>
      </w:r>
      <w:r w:rsidRPr="00E352B4">
        <w:rPr>
          <w:lang w:eastAsia="ko-KR"/>
        </w:rPr>
        <w:t>)</w:t>
      </w:r>
      <w:r w:rsidRPr="00E352B4">
        <w:rPr>
          <w:lang w:eastAsia="ko-KR"/>
        </w:rPr>
        <w:tab/>
      </w:r>
      <w:proofErr w:type="gramStart"/>
      <w:r w:rsidRPr="00E352B4">
        <w:rPr>
          <w:rFonts w:eastAsia="SimSun"/>
        </w:rPr>
        <w:t>shall</w:t>
      </w:r>
      <w:proofErr w:type="gramEnd"/>
      <w:r w:rsidRPr="00E352B4">
        <w:rPr>
          <w:rFonts w:eastAsia="SimSun"/>
        </w:rPr>
        <w:t xml:space="preserve"> set the Request-URI </w:t>
      </w:r>
      <w:r w:rsidRPr="00513F5C">
        <w:t xml:space="preserve">to the public service identity identifying the </w:t>
      </w:r>
      <w:r>
        <w:t xml:space="preserve">originating </w:t>
      </w:r>
      <w:r w:rsidRPr="00513F5C">
        <w:t>participating MCPTT function serving the MCPTT user</w:t>
      </w:r>
      <w:r w:rsidRPr="00E352B4">
        <w:rPr>
          <w:rFonts w:eastAsia="SimSun"/>
        </w:rPr>
        <w:t>;</w:t>
      </w:r>
    </w:p>
    <w:p w14:paraId="2CC6F619" w14:textId="77777777" w:rsidR="00C34422" w:rsidRDefault="00C34422" w:rsidP="00C34422">
      <w:pPr>
        <w:pStyle w:val="B1"/>
        <w:rPr>
          <w:rFonts w:eastAsia="SimSun"/>
        </w:rPr>
      </w:pPr>
      <w:r>
        <w:rPr>
          <w:rFonts w:eastAsia="SimSun"/>
        </w:rPr>
        <w:t>4)</w:t>
      </w:r>
      <w:r>
        <w:rPr>
          <w:rFonts w:eastAsia="SimSun"/>
        </w:rPr>
        <w:tab/>
      </w:r>
      <w:proofErr w:type="gramStart"/>
      <w:r w:rsidRPr="00513F5C">
        <w:t>may</w:t>
      </w:r>
      <w:proofErr w:type="gramEnd"/>
      <w:r w:rsidRPr="00513F5C">
        <w:t xml:space="preserve"> include a P-Preferred-Identity header field in the SIP </w:t>
      </w:r>
      <w:r>
        <w:t>MESSAGE</w:t>
      </w:r>
      <w:r w:rsidRPr="00513F5C">
        <w:t xml:space="preserve"> request containing a public user identity as specified in 3GPP TS 24.229 [4]</w:t>
      </w:r>
      <w:r>
        <w:rPr>
          <w:rFonts w:eastAsia="SimSun"/>
        </w:rPr>
        <w:t>;</w:t>
      </w:r>
    </w:p>
    <w:p w14:paraId="67DBDD4B" w14:textId="77777777" w:rsidR="00C34422" w:rsidRPr="00D572A3" w:rsidRDefault="00C34422" w:rsidP="00C34422">
      <w:pPr>
        <w:pStyle w:val="B1"/>
        <w:rPr>
          <w:lang w:eastAsia="ko-KR"/>
        </w:rPr>
      </w:pPr>
      <w:r>
        <w:rPr>
          <w:lang w:eastAsia="ko-KR"/>
        </w:rPr>
        <w:lastRenderedPageBreak/>
        <w:t>5</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"urn:urn-7:3gpp-service.ims.icsi.mcptt" (coded as specified in 3GPP TS 24.229 [4]), in a P-Asserted-Service-Id header field according to IETF RFC 6050 [9];</w:t>
      </w:r>
    </w:p>
    <w:p w14:paraId="78C579A2" w14:textId="77777777" w:rsidR="00C34422" w:rsidRPr="00513F5C" w:rsidRDefault="00C34422" w:rsidP="00C34422">
      <w:pPr>
        <w:pStyle w:val="B1"/>
      </w:pPr>
      <w:r>
        <w:t>6</w:t>
      </w:r>
      <w:r w:rsidRPr="00513F5C">
        <w:t>)</w:t>
      </w:r>
      <w:r w:rsidRPr="00513F5C">
        <w:tab/>
      </w:r>
      <w:proofErr w:type="gramStart"/>
      <w:r w:rsidRPr="00513F5C">
        <w:t>shall</w:t>
      </w:r>
      <w:proofErr w:type="gramEnd"/>
      <w:r w:rsidRPr="00513F5C">
        <w:t xml:space="preserve"> contain an application/vnd.3gpp.mcptt-info+xml MIME body with the &lt;mcpttinfo&gt; element containing the &lt;mcptt-</w:t>
      </w:r>
      <w:proofErr w:type="spellStart"/>
      <w:r w:rsidRPr="00513F5C">
        <w:t>Params</w:t>
      </w:r>
      <w:proofErr w:type="spellEnd"/>
      <w:r w:rsidRPr="00513F5C">
        <w:t>&gt; element with:</w:t>
      </w:r>
    </w:p>
    <w:p w14:paraId="4AD83190" w14:textId="77777777" w:rsidR="00C34422" w:rsidRPr="00513F5C" w:rsidRDefault="00C34422" w:rsidP="00C34422">
      <w:pPr>
        <w:pStyle w:val="B2"/>
        <w:rPr>
          <w:lang w:val="en-US"/>
        </w:rPr>
      </w:pPr>
      <w:r>
        <w:rPr>
          <w:rFonts w:eastAsia="Malgun Gothic"/>
        </w:rPr>
        <w:t>a</w:t>
      </w:r>
      <w:r w:rsidRPr="00513F5C">
        <w:rPr>
          <w:rFonts w:eastAsia="Malgun Gothic"/>
        </w:rPr>
        <w:t>)</w:t>
      </w:r>
      <w:r w:rsidRPr="00513F5C">
        <w:rPr>
          <w:rFonts w:eastAsia="Malgun Gothic"/>
        </w:rPr>
        <w:tab/>
      </w:r>
      <w:proofErr w:type="gramStart"/>
      <w:r w:rsidRPr="00513F5C">
        <w:t>the</w:t>
      </w:r>
      <w:proofErr w:type="gramEnd"/>
      <w:r w:rsidRPr="00513F5C">
        <w:t xml:space="preserve"> &lt;mcptt-client-id&gt; element set to the MCPTT client ID of the originating MCPTT client;</w:t>
      </w:r>
      <w:r>
        <w:t xml:space="preserve"> and</w:t>
      </w:r>
    </w:p>
    <w:p w14:paraId="62F248F0" w14:textId="12EA408F" w:rsidR="00C34422" w:rsidRPr="00513F5C" w:rsidRDefault="00C34422" w:rsidP="00C34422">
      <w:pPr>
        <w:pStyle w:val="B2"/>
        <w:rPr>
          <w:rFonts w:eastAsia="Malgun Gothic"/>
        </w:rPr>
      </w:pPr>
      <w:r>
        <w:rPr>
          <w:lang w:val="en-US"/>
        </w:rPr>
        <w:t>b</w:t>
      </w:r>
      <w:r w:rsidRPr="00513F5C">
        <w:rPr>
          <w:lang w:val="en-US"/>
        </w:rPr>
        <w:t>)</w:t>
      </w:r>
      <w:r w:rsidRPr="00513F5C">
        <w:rPr>
          <w:lang w:val="en-US"/>
        </w:rPr>
        <w:tab/>
        <w:t>if the MCPTT client is aware of active functional</w:t>
      </w:r>
      <w:del w:id="48" w:author="Mike Dolan-1" w:date="2020-05-11T09:35:00Z">
        <w:r w:rsidRPr="00513F5C" w:rsidDel="00C34422">
          <w:rPr>
            <w:lang w:val="en-US"/>
          </w:rPr>
          <w:delText>-</w:delText>
        </w:r>
      </w:del>
      <w:ins w:id="49" w:author="Mike Dolan-1" w:date="2020-05-11T09:35:00Z">
        <w:r>
          <w:rPr>
            <w:lang w:val="en-US"/>
          </w:rPr>
          <w:t xml:space="preserve"> </w:t>
        </w:r>
      </w:ins>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p>
    <w:p w14:paraId="03E5010C" w14:textId="77777777" w:rsidR="00C34422" w:rsidRPr="00513F5C" w:rsidRDefault="00C34422" w:rsidP="00C34422">
      <w:pPr>
        <w:pStyle w:val="B1"/>
      </w:pPr>
      <w:r>
        <w:t>7</w:t>
      </w:r>
      <w:r w:rsidRPr="00513F5C">
        <w:t>)</w:t>
      </w:r>
      <w:r w:rsidRPr="00513F5C">
        <w:tab/>
      </w:r>
      <w:proofErr w:type="gramStart"/>
      <w:r w:rsidRPr="00513F5C">
        <w:t>shall</w:t>
      </w:r>
      <w:proofErr w:type="gramEnd"/>
      <w:r w:rsidRPr="00513F5C">
        <w:t xml:space="preserve"> contain an</w:t>
      </w:r>
      <w:r>
        <w:t xml:space="preserve"> application/vnd.3gpp.mcptt-regroup</w:t>
      </w:r>
      <w:r w:rsidRPr="00513F5C">
        <w:t>+xml MIME body with:</w:t>
      </w:r>
    </w:p>
    <w:p w14:paraId="0365E562" w14:textId="77777777" w:rsidR="00C34422" w:rsidRPr="00513F5C" w:rsidRDefault="00C34422" w:rsidP="00C34422">
      <w:pPr>
        <w:pStyle w:val="B2"/>
        <w:rPr>
          <w:lang w:val="en-US"/>
        </w:rPr>
      </w:pPr>
      <w:r>
        <w:rPr>
          <w:lang w:val="en-US"/>
        </w:rPr>
        <w:t>a)</w:t>
      </w:r>
      <w:r>
        <w:rPr>
          <w:lang w:val="en-US"/>
        </w:rPr>
        <w:tab/>
      </w:r>
      <w:proofErr w:type="gramStart"/>
      <w:r>
        <w:rPr>
          <w:rFonts w:eastAsia="Malgun Gothic"/>
        </w:rPr>
        <w:t>the</w:t>
      </w:r>
      <w:proofErr w:type="gramEnd"/>
      <w:r>
        <w:rPr>
          <w:lang w:val="en-US"/>
        </w:rPr>
        <w:t xml:space="preserve"> &lt;regroup-action&gt; element set to the value "create";</w:t>
      </w:r>
    </w:p>
    <w:p w14:paraId="771D80AB" w14:textId="77777777" w:rsidR="00C34422" w:rsidRDefault="00C34422" w:rsidP="00C34422">
      <w:pPr>
        <w:pStyle w:val="B2"/>
        <w:rPr>
          <w:rFonts w:eastAsia="Malgun Gothic"/>
        </w:rPr>
      </w:pPr>
      <w:r>
        <w:rPr>
          <w:rFonts w:eastAsia="Malgun Gothic"/>
          <w:lang w:val="en-US"/>
        </w:rPr>
        <w:t>b</w:t>
      </w:r>
      <w:r>
        <w:rPr>
          <w:rFonts w:eastAsia="Malgun Gothic"/>
        </w:rPr>
        <w:t>)</w:t>
      </w:r>
      <w:r>
        <w:rPr>
          <w:rFonts w:eastAsia="Malgun Gothic"/>
        </w:rPr>
        <w:tab/>
      </w:r>
      <w:proofErr w:type="gramStart"/>
      <w:r>
        <w:rPr>
          <w:rFonts w:eastAsia="Malgun Gothic"/>
        </w:rPr>
        <w:t>the</w:t>
      </w:r>
      <w:proofErr w:type="gramEnd"/>
      <w:r>
        <w:rPr>
          <w:rFonts w:eastAsia="Malgun Gothic"/>
        </w:rPr>
        <w:t xml:space="preserve"> &lt;mcptt-regroup</w:t>
      </w:r>
      <w:r w:rsidRPr="00513F5C">
        <w:rPr>
          <w:rFonts w:eastAsia="Malgun Gothic"/>
        </w:rPr>
        <w:t xml:space="preserve">-uri&gt;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p>
    <w:p w14:paraId="41DE166F" w14:textId="77777777" w:rsidR="00C34422" w:rsidRPr="00513F5C" w:rsidRDefault="00C34422" w:rsidP="00C34422">
      <w:pPr>
        <w:pStyle w:val="NO"/>
        <w:rPr>
          <w:rFonts w:eastAsia="Malgun Gothic"/>
        </w:rPr>
      </w:pPr>
      <w:r>
        <w:rPr>
          <w:rFonts w:eastAsia="Malgun Gothic"/>
        </w:rPr>
        <w:t>NOTE:</w:t>
      </w:r>
      <w:r>
        <w:rPr>
          <w:rFonts w:eastAsia="Malgun Gothic"/>
        </w:rPr>
        <w:tab/>
        <w:t>How the unique temporary group identity URI is formed is an implementation decision.</w:t>
      </w:r>
    </w:p>
    <w:p w14:paraId="000F72F9" w14:textId="77777777" w:rsidR="00C34422" w:rsidRDefault="00C34422" w:rsidP="00C34422">
      <w:pPr>
        <w:pStyle w:val="B2"/>
        <w:rPr>
          <w:lang w:val="en-US"/>
        </w:rPr>
      </w:pPr>
      <w:r>
        <w:rPr>
          <w:lang w:val="en-US"/>
        </w:rPr>
        <w:t>c</w:t>
      </w:r>
      <w:r w:rsidRPr="00513F5C">
        <w:rPr>
          <w:lang w:val="en-US"/>
        </w:rPr>
        <w:t>)</w:t>
      </w:r>
      <w:r w:rsidRPr="00513F5C">
        <w:rPr>
          <w:lang w:val="en-US"/>
        </w:rPr>
        <w:tab/>
      </w:r>
      <w:proofErr w:type="gramStart"/>
      <w:r w:rsidRPr="00513F5C">
        <w:rPr>
          <w:lang w:val="en-US"/>
        </w:rPr>
        <w:t>the</w:t>
      </w:r>
      <w:proofErr w:type="gramEnd"/>
      <w:r w:rsidRPr="00513F5C">
        <w:rPr>
          <w:lang w:val="en-US"/>
        </w:rPr>
        <w:t xml:space="preserve"> &lt;preconfigured-group&gt; element</w:t>
      </w:r>
      <w:r w:rsidRPr="00E02CCF">
        <w:rPr>
          <w:lang w:val="en-US"/>
        </w:rPr>
        <w:t xml:space="preserve"> </w:t>
      </w:r>
      <w:r>
        <w:rPr>
          <w:lang w:val="en-US"/>
        </w:rPr>
        <w:t xml:space="preserve">set to </w:t>
      </w:r>
      <w:r w:rsidRPr="00513F5C">
        <w:rPr>
          <w:lang w:val="en-US"/>
        </w:rPr>
        <w:t>the group identity of the preconfigured group;</w:t>
      </w:r>
      <w:r>
        <w:rPr>
          <w:lang w:val="en-US"/>
        </w:rPr>
        <w:t xml:space="preserve"> and</w:t>
      </w:r>
    </w:p>
    <w:p w14:paraId="6BBA7B58" w14:textId="77777777" w:rsidR="00C34422" w:rsidRPr="00513F5C" w:rsidRDefault="00C34422" w:rsidP="00C34422">
      <w:pPr>
        <w:pStyle w:val="B2"/>
        <w:rPr>
          <w:lang w:val="en-US"/>
        </w:rPr>
      </w:pPr>
      <w:r>
        <w:t>d</w:t>
      </w:r>
      <w:r w:rsidRPr="00513F5C">
        <w:t>)</w:t>
      </w:r>
      <w:r w:rsidRPr="00513F5C">
        <w:tab/>
      </w:r>
      <w:proofErr w:type="gramStart"/>
      <w:r w:rsidRPr="00513F5C">
        <w:t>the</w:t>
      </w:r>
      <w:proofErr w:type="gramEnd"/>
      <w:r w:rsidRPr="00513F5C">
        <w:t xml:space="preserve"> &lt;groups-for-regroup&gt; element</w:t>
      </w:r>
      <w:r w:rsidRPr="00E02CCF">
        <w:t xml:space="preserve"> </w:t>
      </w:r>
      <w:r>
        <w:t xml:space="preserve">set to </w:t>
      </w:r>
      <w:r w:rsidRPr="00513F5C">
        <w:t xml:space="preserve">the list of </w:t>
      </w:r>
      <w:r>
        <w:rPr>
          <w:lang w:val="en-US"/>
        </w:rPr>
        <w:t xml:space="preserve">MCPTT </w:t>
      </w:r>
      <w:r w:rsidRPr="00513F5C">
        <w:t>group identities of groups that are to be included in the regroup;</w:t>
      </w:r>
      <w:r w:rsidRPr="00513F5C">
        <w:rPr>
          <w:lang w:val="en-US"/>
        </w:rPr>
        <w:t xml:space="preserve"> and</w:t>
      </w:r>
    </w:p>
    <w:p w14:paraId="6C1AC459" w14:textId="77777777" w:rsidR="00C34422" w:rsidRPr="000E0B03" w:rsidRDefault="00C34422" w:rsidP="00C34422">
      <w:pPr>
        <w:pStyle w:val="B1"/>
      </w:pPr>
      <w:r>
        <w:t>8</w:t>
      </w:r>
      <w:r w:rsidRPr="000E0B03">
        <w:t>)</w:t>
      </w:r>
      <w:r w:rsidRPr="000E0B03">
        <w:tab/>
      </w:r>
      <w:proofErr w:type="gramStart"/>
      <w:r w:rsidRPr="000E0B03">
        <w:t>shall</w:t>
      </w:r>
      <w:proofErr w:type="gramEnd"/>
      <w:r w:rsidRPr="000E0B03">
        <w:t xml:space="preserve"> send the SIP </w:t>
      </w:r>
      <w:r>
        <w:t>MESSAGE</w:t>
      </w:r>
      <w:r w:rsidRPr="000E0B03">
        <w:t xml:space="preserve"> request according to 3GPP TS 24.229 [4].</w:t>
      </w:r>
    </w:p>
    <w:p w14:paraId="59EB68AA" w14:textId="77777777" w:rsidR="00C34422" w:rsidRPr="000E0B03" w:rsidRDefault="00C34422" w:rsidP="00C34422">
      <w:r w:rsidRPr="000E0B03">
        <w:t xml:space="preserve">On receiving a SIP 2xx response to the SIP </w:t>
      </w:r>
      <w:r>
        <w:t>MESSAGE</w:t>
      </w:r>
      <w:r w:rsidRPr="000E0B03">
        <w:t xml:space="preserve"> request, the MCPTT client:</w:t>
      </w:r>
    </w:p>
    <w:p w14:paraId="371B35F9" w14:textId="77777777" w:rsidR="00C34422" w:rsidRPr="00513F5C" w:rsidRDefault="00C34422" w:rsidP="00C34422">
      <w:pPr>
        <w:pStyle w:val="B1"/>
      </w:pPr>
      <w:r w:rsidRPr="000E0B03">
        <w:t>1)</w:t>
      </w:r>
      <w:r w:rsidRPr="000E0B03">
        <w:tab/>
      </w:r>
      <w:proofErr w:type="gramStart"/>
      <w:r w:rsidRPr="00513F5C">
        <w:t>should</w:t>
      </w:r>
      <w:proofErr w:type="gramEnd"/>
      <w:r w:rsidRPr="00513F5C">
        <w:t xml:space="preserve"> notify the MCPTT user of the successful </w:t>
      </w:r>
      <w:r>
        <w:t xml:space="preserve">creation </w:t>
      </w:r>
      <w:r w:rsidRPr="00513F5C">
        <w:t xml:space="preserve">of the group regroup using preconfigured group. </w:t>
      </w:r>
    </w:p>
    <w:p w14:paraId="29F260BC" w14:textId="77777777" w:rsidR="00C34422" w:rsidRPr="00513F5C" w:rsidRDefault="00C34422" w:rsidP="00C34422">
      <w:r w:rsidRPr="00513F5C">
        <w:t>On receiving a SIP 4xx response, a SIP 5xx response or a SIP 6xx response to the SIP INVITE request:</w:t>
      </w:r>
    </w:p>
    <w:p w14:paraId="2C3060CC" w14:textId="3A58877F" w:rsidR="00FE5A8B" w:rsidRDefault="00C34422" w:rsidP="00C34422">
      <w:pPr>
        <w:pStyle w:val="B1"/>
      </w:pPr>
      <w:r w:rsidRPr="00513F5C">
        <w:t>1)</w:t>
      </w:r>
      <w:r w:rsidRPr="00513F5C">
        <w:tab/>
      </w:r>
      <w:proofErr w:type="gramStart"/>
      <w:r w:rsidRPr="00513F5C">
        <w:t>should</w:t>
      </w:r>
      <w:proofErr w:type="gramEnd"/>
      <w:r w:rsidRPr="00513F5C">
        <w:t xml:space="preserve"> notify the MCPTT user of the failure to </w:t>
      </w:r>
      <w:r>
        <w:t xml:space="preserve">create </w:t>
      </w:r>
      <w:r w:rsidRPr="00513F5C">
        <w:t>the group regroup using preconfigured group.</w:t>
      </w:r>
    </w:p>
    <w:p w14:paraId="56FE3E9C" w14:textId="77777777" w:rsidR="00FE5A8B" w:rsidRPr="00665435" w:rsidRDefault="00FE5A8B" w:rsidP="00FE5A8B">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6F91E93" w14:textId="77777777" w:rsidR="006F2672" w:rsidRDefault="006F2672" w:rsidP="006F2672">
      <w:pPr>
        <w:pStyle w:val="Heading4"/>
        <w:rPr>
          <w:lang w:val="en-US"/>
        </w:rPr>
      </w:pPr>
      <w:bookmarkStart w:id="50" w:name="_Toc27501621"/>
      <w:bookmarkStart w:id="51" w:name="_Toc36049747"/>
      <w:r w:rsidRPr="006E208F">
        <w:t>16</w:t>
      </w:r>
      <w:r>
        <w:t>.2</w:t>
      </w:r>
      <w:r>
        <w:rPr>
          <w:lang w:val="en-US"/>
        </w:rPr>
        <w:t>.1.2</w:t>
      </w:r>
      <w:r w:rsidRPr="0073469F">
        <w:tab/>
      </w:r>
      <w:r>
        <w:rPr>
          <w:lang w:val="en-US"/>
        </w:rPr>
        <w:t>Removing a regroup using preconfigured group</w:t>
      </w:r>
      <w:bookmarkEnd w:id="50"/>
      <w:bookmarkEnd w:id="51"/>
    </w:p>
    <w:p w14:paraId="6E16B70E" w14:textId="77777777" w:rsidR="006F2672" w:rsidRDefault="006F2672" w:rsidP="006F2672">
      <w:r w:rsidRPr="00513F5C">
        <w:t xml:space="preserve">Upon receiving a request from an MCPTT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MCPTT client</w:t>
      </w:r>
      <w:r>
        <w:t>:</w:t>
      </w:r>
      <w:r w:rsidRPr="00513F5C">
        <w:t xml:space="preserve"> </w:t>
      </w:r>
    </w:p>
    <w:p w14:paraId="78798320" w14:textId="77777777" w:rsidR="006F2672" w:rsidRPr="00513F5C" w:rsidRDefault="006F2672" w:rsidP="006F2672">
      <w:pPr>
        <w:pStyle w:val="B1"/>
        <w:rPr>
          <w:lang w:eastAsia="ko-KR"/>
        </w:rPr>
      </w:pPr>
      <w:r>
        <w:rPr>
          <w:lang w:eastAsia="ko-KR"/>
        </w:rPr>
        <w:t>1)</w:t>
      </w:r>
      <w:r>
        <w:rPr>
          <w:lang w:eastAsia="ko-KR"/>
        </w:rPr>
        <w:tab/>
      </w:r>
      <w:proofErr w:type="gramStart"/>
      <w:r w:rsidRPr="00513F5C">
        <w:rPr>
          <w:lang w:eastAsia="ko-KR"/>
        </w:rPr>
        <w:t>shall</w:t>
      </w:r>
      <w:proofErr w:type="gramEnd"/>
      <w:r w:rsidRPr="00513F5C">
        <w:rPr>
          <w:lang w:eastAsia="ko-KR"/>
        </w:rPr>
        <w:t xml:space="preserve">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3GPP TS 24.229 [4] and </w:t>
      </w:r>
      <w:r>
        <w:rPr>
          <w:lang w:eastAsia="ko-KR"/>
        </w:rPr>
        <w:t>IETF RFC 3428 [33]</w:t>
      </w:r>
      <w:r w:rsidRPr="00E26687">
        <w:rPr>
          <w:lang w:eastAsia="ko-KR"/>
        </w:rPr>
        <w:t>:</w:t>
      </w:r>
    </w:p>
    <w:p w14:paraId="68A86A51" w14:textId="77777777" w:rsidR="006F2672" w:rsidRPr="00E352B4" w:rsidRDefault="006F2672" w:rsidP="006F2672">
      <w:pPr>
        <w:pStyle w:val="B1"/>
        <w:rPr>
          <w:lang w:eastAsia="ko-KR"/>
        </w:rPr>
      </w:pPr>
      <w:r w:rsidRPr="00E352B4">
        <w:rPr>
          <w:lang w:eastAsia="ko-KR"/>
        </w:rPr>
        <w:t>2)</w:t>
      </w:r>
      <w:r w:rsidRPr="00E352B4">
        <w:rPr>
          <w:lang w:eastAsia="ko-KR"/>
        </w:rPr>
        <w:tab/>
        <w:t>shall include an Accept-Contact header field containing the g.3gpp.mcptt media feature tag along with the "require" and "explicit" header field parameters according to IETF RFC 3841 [6];</w:t>
      </w:r>
    </w:p>
    <w:p w14:paraId="2003A3D5" w14:textId="77777777" w:rsidR="006F2672" w:rsidRPr="00E352B4" w:rsidRDefault="006F2672" w:rsidP="006F2672">
      <w:pPr>
        <w:pStyle w:val="B1"/>
        <w:rPr>
          <w:lang w:eastAsia="ko-KR"/>
        </w:rPr>
      </w:pPr>
      <w:r w:rsidRPr="00E352B4">
        <w:rPr>
          <w:lang w:eastAsia="ko-KR"/>
        </w:rPr>
        <w:t>3)</w:t>
      </w:r>
      <w:r w:rsidRPr="00E352B4">
        <w:rPr>
          <w:lang w:eastAsia="ko-KR"/>
        </w:rPr>
        <w:tab/>
      </w:r>
      <w:proofErr w:type="gramStart"/>
      <w:r w:rsidRPr="00E352B4">
        <w:rPr>
          <w:lang w:eastAsia="ko-KR"/>
        </w:rPr>
        <w:t>shall</w:t>
      </w:r>
      <w:proofErr w:type="gramEnd"/>
      <w:r w:rsidRPr="00E352B4">
        <w:rPr>
          <w:lang w:eastAsia="ko-KR"/>
        </w:rPr>
        <w:t xml:space="preserve"> include an Accept-Contact header field with the media feature tag g.3gpp.icsi-ref with the value of "urn:urn-7:3gpp-service.ims.icsi.mcptt" along with parameters "require" and "explicit" according to IETF RFC 3841 [6];</w:t>
      </w:r>
    </w:p>
    <w:p w14:paraId="46B0E644" w14:textId="77777777" w:rsidR="006F2672" w:rsidRDefault="006F2672" w:rsidP="006F2672">
      <w:pPr>
        <w:pStyle w:val="B1"/>
        <w:rPr>
          <w:rFonts w:eastAsia="SimSun"/>
        </w:rPr>
      </w:pPr>
      <w:r w:rsidRPr="00E352B4">
        <w:rPr>
          <w:lang w:eastAsia="ko-KR"/>
        </w:rPr>
        <w:t>4)</w:t>
      </w:r>
      <w:r w:rsidRPr="00E352B4">
        <w:rPr>
          <w:lang w:eastAsia="ko-KR"/>
        </w:rPr>
        <w:tab/>
      </w:r>
      <w:proofErr w:type="gramStart"/>
      <w:r w:rsidRPr="00E352B4">
        <w:rPr>
          <w:rFonts w:eastAsia="SimSun"/>
        </w:rPr>
        <w:t>shall</w:t>
      </w:r>
      <w:proofErr w:type="gramEnd"/>
      <w:r w:rsidRPr="00E352B4">
        <w:rPr>
          <w:rFonts w:eastAsia="SimSun"/>
        </w:rPr>
        <w:t xml:space="preserve"> set the Request-URI </w:t>
      </w:r>
      <w:r w:rsidRPr="00513F5C">
        <w:t xml:space="preserve">to the public service identity identifying the </w:t>
      </w:r>
      <w:r>
        <w:t xml:space="preserve">originating </w:t>
      </w:r>
      <w:r w:rsidRPr="00513F5C">
        <w:t>participating MCPTT function serving the MCPTT user</w:t>
      </w:r>
      <w:r w:rsidRPr="00E352B4">
        <w:rPr>
          <w:rFonts w:eastAsia="SimSun"/>
        </w:rPr>
        <w:t>;</w:t>
      </w:r>
    </w:p>
    <w:p w14:paraId="0B7E87E9" w14:textId="77777777" w:rsidR="006F2672" w:rsidRDefault="006F2672" w:rsidP="006F2672">
      <w:pPr>
        <w:pStyle w:val="B1"/>
        <w:rPr>
          <w:rFonts w:eastAsia="SimSun"/>
        </w:rPr>
      </w:pPr>
      <w:r>
        <w:rPr>
          <w:rFonts w:eastAsia="SimSun"/>
        </w:rPr>
        <w:t>5)</w:t>
      </w:r>
      <w:r>
        <w:rPr>
          <w:rFonts w:eastAsia="SimSun"/>
        </w:rPr>
        <w:tab/>
      </w:r>
      <w:proofErr w:type="gramStart"/>
      <w:r w:rsidRPr="00513F5C">
        <w:t>may</w:t>
      </w:r>
      <w:proofErr w:type="gramEnd"/>
      <w:r w:rsidRPr="00513F5C">
        <w:t xml:space="preserve"> include a P-Preferred-Identity header field in the SIP INVITE request containing a public user identity as specified in 3GPP TS 24.229 [4]</w:t>
      </w:r>
      <w:r>
        <w:rPr>
          <w:rFonts w:eastAsia="SimSun"/>
        </w:rPr>
        <w:t>;</w:t>
      </w:r>
    </w:p>
    <w:p w14:paraId="1030BAE2" w14:textId="77777777" w:rsidR="006F2672" w:rsidRPr="00D572A3" w:rsidRDefault="006F2672" w:rsidP="006F2672">
      <w:pPr>
        <w:pStyle w:val="B1"/>
        <w:rPr>
          <w:lang w:eastAsia="ko-KR"/>
        </w:rPr>
      </w:pPr>
      <w:r>
        <w:rPr>
          <w:lang w:eastAsia="ko-KR"/>
        </w:rPr>
        <w:t>6</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"urn:urn-7:3gpp-service.ims.icsi.mcptt" (coded as specified in 3GPP TS 24.229 [4]), in a P-Asserted-Service-Id header field according to IETF RFC 6050 [9];</w:t>
      </w:r>
    </w:p>
    <w:p w14:paraId="387E1D49" w14:textId="77777777" w:rsidR="006F2672" w:rsidRPr="00513F5C" w:rsidRDefault="006F2672" w:rsidP="006F2672">
      <w:pPr>
        <w:pStyle w:val="B1"/>
      </w:pPr>
      <w:r>
        <w:t>7</w:t>
      </w:r>
      <w:r w:rsidRPr="00513F5C">
        <w:t>)</w:t>
      </w:r>
      <w:r w:rsidRPr="00513F5C">
        <w:tab/>
      </w:r>
      <w:proofErr w:type="gramStart"/>
      <w:r w:rsidRPr="00513F5C">
        <w:t>shall</w:t>
      </w:r>
      <w:proofErr w:type="gramEnd"/>
      <w:r w:rsidRPr="00513F5C">
        <w:t xml:space="preserve"> contain an application/vnd.3gpp.mcptt-info+xml MIME body with the &lt;mcpttinfo&gt; element containing the &lt;mcptt-</w:t>
      </w:r>
      <w:proofErr w:type="spellStart"/>
      <w:r w:rsidRPr="00513F5C">
        <w:t>Params</w:t>
      </w:r>
      <w:proofErr w:type="spellEnd"/>
      <w:r w:rsidRPr="00513F5C">
        <w:t>&gt; element with:</w:t>
      </w:r>
    </w:p>
    <w:p w14:paraId="5936414D" w14:textId="77777777" w:rsidR="006F2672" w:rsidRPr="00513F5C" w:rsidRDefault="006F2672" w:rsidP="006F2672">
      <w:pPr>
        <w:pStyle w:val="B2"/>
        <w:rPr>
          <w:lang w:val="en-US"/>
        </w:rPr>
      </w:pPr>
      <w:r>
        <w:rPr>
          <w:rFonts w:eastAsia="Malgun Gothic"/>
        </w:rPr>
        <w:t>a</w:t>
      </w:r>
      <w:r w:rsidRPr="00513F5C">
        <w:rPr>
          <w:rFonts w:eastAsia="Malgun Gothic"/>
        </w:rPr>
        <w:t>)</w:t>
      </w:r>
      <w:r w:rsidRPr="00513F5C">
        <w:rPr>
          <w:rFonts w:eastAsia="Malgun Gothic"/>
        </w:rPr>
        <w:tab/>
      </w:r>
      <w:proofErr w:type="gramStart"/>
      <w:r w:rsidRPr="00513F5C">
        <w:t>the</w:t>
      </w:r>
      <w:proofErr w:type="gramEnd"/>
      <w:r w:rsidRPr="00513F5C">
        <w:t xml:space="preserve"> &lt;mcptt-client-id&gt; element set to the MCPTT client ID of the originating MCPTT client;</w:t>
      </w:r>
      <w:r>
        <w:t xml:space="preserve"> and</w:t>
      </w:r>
    </w:p>
    <w:p w14:paraId="11740144" w14:textId="3F7EB17A" w:rsidR="006F2672" w:rsidRPr="00513F5C" w:rsidRDefault="006F2672" w:rsidP="006F2672">
      <w:pPr>
        <w:pStyle w:val="B2"/>
        <w:rPr>
          <w:rFonts w:eastAsia="Malgun Gothic"/>
        </w:rPr>
      </w:pPr>
      <w:r>
        <w:rPr>
          <w:lang w:val="en-US"/>
        </w:rPr>
        <w:t>b</w:t>
      </w:r>
      <w:r w:rsidRPr="00513F5C">
        <w:rPr>
          <w:lang w:val="en-US"/>
        </w:rPr>
        <w:t>)</w:t>
      </w:r>
      <w:r w:rsidRPr="00513F5C">
        <w:rPr>
          <w:lang w:val="en-US"/>
        </w:rPr>
        <w:tab/>
        <w:t>if the MCPTT client is aware of active functional</w:t>
      </w:r>
      <w:del w:id="52" w:author="Mike Dolan-1" w:date="2020-05-11T09:35:00Z">
        <w:r w:rsidRPr="00513F5C" w:rsidDel="006F2672">
          <w:rPr>
            <w:lang w:val="en-US"/>
          </w:rPr>
          <w:delText>-</w:delText>
        </w:r>
      </w:del>
      <w:ins w:id="53" w:author="Mike Dolan-1" w:date="2020-05-11T09:35:00Z">
        <w:r>
          <w:rPr>
            <w:lang w:val="en-US"/>
          </w:rPr>
          <w:t xml:space="preserve"> </w:t>
        </w:r>
      </w:ins>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p>
    <w:p w14:paraId="2A613C76" w14:textId="77777777" w:rsidR="006F2672" w:rsidRPr="00513F5C" w:rsidRDefault="006F2672" w:rsidP="006F2672">
      <w:pPr>
        <w:pStyle w:val="B1"/>
      </w:pPr>
      <w:r>
        <w:lastRenderedPageBreak/>
        <w:t>8</w:t>
      </w:r>
      <w:r w:rsidRPr="00513F5C">
        <w:t>)</w:t>
      </w:r>
      <w:r w:rsidRPr="00513F5C">
        <w:tab/>
      </w:r>
      <w:proofErr w:type="gramStart"/>
      <w:r w:rsidRPr="00513F5C">
        <w:t>shall</w:t>
      </w:r>
      <w:proofErr w:type="gramEnd"/>
      <w:r w:rsidRPr="00513F5C">
        <w:t xml:space="preserve"> contain an</w:t>
      </w:r>
      <w:r>
        <w:t xml:space="preserve"> application/vnd.3gpp.mcptt-regroup</w:t>
      </w:r>
      <w:r w:rsidRPr="00513F5C">
        <w:t>+xml MIME body with:</w:t>
      </w:r>
    </w:p>
    <w:p w14:paraId="6F593B87" w14:textId="77777777" w:rsidR="006F2672" w:rsidRPr="00513F5C" w:rsidRDefault="006F2672" w:rsidP="006F2672">
      <w:pPr>
        <w:pStyle w:val="B2"/>
        <w:rPr>
          <w:rFonts w:eastAsia="Malgun Gothic"/>
        </w:rPr>
      </w:pPr>
      <w:r>
        <w:rPr>
          <w:rFonts w:eastAsia="Malgun Gothic"/>
        </w:rPr>
        <w:t>a)</w:t>
      </w:r>
      <w:r>
        <w:rPr>
          <w:rFonts w:eastAsia="Malgun Gothic"/>
        </w:rPr>
        <w:tab/>
      </w:r>
      <w:proofErr w:type="gramStart"/>
      <w:r>
        <w:rPr>
          <w:rFonts w:eastAsia="Malgun Gothic"/>
        </w:rPr>
        <w:t>the</w:t>
      </w:r>
      <w:proofErr w:type="gramEnd"/>
      <w:r>
        <w:rPr>
          <w:rFonts w:eastAsia="Malgun Gothic"/>
        </w:rPr>
        <w:t xml:space="preserve"> &lt;mcptt-regroup</w:t>
      </w:r>
      <w:r w:rsidRPr="00513F5C">
        <w:rPr>
          <w:rFonts w:eastAsia="Malgun Gothic"/>
        </w:rPr>
        <w:t xml:space="preserve">-uri&gt;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p>
    <w:p w14:paraId="4D4DA0E1" w14:textId="77777777" w:rsidR="006F2672" w:rsidRPr="00513F5C" w:rsidRDefault="006F2672" w:rsidP="006F2672">
      <w:pPr>
        <w:pStyle w:val="B2"/>
        <w:rPr>
          <w:lang w:val="en-US"/>
        </w:rPr>
      </w:pPr>
      <w:r>
        <w:rPr>
          <w:lang w:val="en-US"/>
        </w:rPr>
        <w:t>b)</w:t>
      </w:r>
      <w:r>
        <w:rPr>
          <w:lang w:val="en-US"/>
        </w:rPr>
        <w:tab/>
      </w:r>
      <w:proofErr w:type="gramStart"/>
      <w:r>
        <w:rPr>
          <w:rFonts w:eastAsia="Malgun Gothic"/>
        </w:rPr>
        <w:t>the</w:t>
      </w:r>
      <w:proofErr w:type="gramEnd"/>
      <w:r>
        <w:rPr>
          <w:lang w:val="en-US"/>
        </w:rPr>
        <w:t xml:space="preserve"> &lt;regroup-action&gt; element set to "remove"; and</w:t>
      </w:r>
    </w:p>
    <w:p w14:paraId="3621B4E0" w14:textId="77777777" w:rsidR="006F2672" w:rsidRPr="00513F5C" w:rsidRDefault="006F2672" w:rsidP="006F2672">
      <w:pPr>
        <w:pStyle w:val="B1"/>
      </w:pPr>
      <w:r>
        <w:t>9</w:t>
      </w:r>
      <w:r w:rsidRPr="00513F5C">
        <w:t>)</w:t>
      </w:r>
      <w:r w:rsidRPr="00513F5C">
        <w:tab/>
      </w:r>
      <w:proofErr w:type="gramStart"/>
      <w:r w:rsidRPr="00513F5C">
        <w:t>shall</w:t>
      </w:r>
      <w:proofErr w:type="gramEnd"/>
      <w:r w:rsidRPr="00513F5C">
        <w:t xml:space="preserve"> send the SIP </w:t>
      </w:r>
      <w:r>
        <w:t>MESSAGE</w:t>
      </w:r>
      <w:r w:rsidRPr="00513F5C">
        <w:t xml:space="preserve"> request according to 3GPP TS 24.229 [4].</w:t>
      </w:r>
    </w:p>
    <w:p w14:paraId="4624C6BF" w14:textId="77777777" w:rsidR="006F2672" w:rsidRPr="00513F5C" w:rsidRDefault="006F2672" w:rsidP="006F2672">
      <w:r w:rsidRPr="00513F5C">
        <w:t xml:space="preserve">On receiving a SIP 2xx response to the SIP </w:t>
      </w:r>
      <w:r>
        <w:t>MESSAGE</w:t>
      </w:r>
      <w:r w:rsidRPr="00513F5C">
        <w:t xml:space="preserve"> request, the MCPTT client:</w:t>
      </w:r>
    </w:p>
    <w:p w14:paraId="0BE97145" w14:textId="77777777" w:rsidR="006F2672" w:rsidRPr="00513F5C" w:rsidRDefault="006F2672" w:rsidP="006F2672">
      <w:pPr>
        <w:pStyle w:val="B1"/>
      </w:pPr>
      <w:r w:rsidRPr="00513F5C">
        <w:t>1)</w:t>
      </w:r>
      <w:r w:rsidRPr="00513F5C">
        <w:tab/>
      </w:r>
      <w:proofErr w:type="gramStart"/>
      <w:r w:rsidRPr="00513F5C">
        <w:t>should</w:t>
      </w:r>
      <w:proofErr w:type="gramEnd"/>
      <w:r w:rsidRPr="00513F5C">
        <w:t xml:space="preserve"> notify the MCPTT user of the successful </w:t>
      </w:r>
      <w:r>
        <w:t>removal</w:t>
      </w:r>
      <w:r w:rsidRPr="00513F5C">
        <w:t xml:space="preserve"> of the regroup using preconfigured group. </w:t>
      </w:r>
    </w:p>
    <w:p w14:paraId="15AB1C6A" w14:textId="77777777" w:rsidR="006F2672" w:rsidRPr="00513F5C" w:rsidRDefault="006F2672" w:rsidP="006F2672">
      <w:r w:rsidRPr="00513F5C">
        <w:t>On receiving a SIP 4xx response, a SIP 5xx response or a SIP 6xx response to the SIP INVITE request:</w:t>
      </w:r>
    </w:p>
    <w:p w14:paraId="72B4D1F7" w14:textId="2EDAA67F" w:rsidR="00FE5A8B" w:rsidRDefault="006F2672" w:rsidP="006F2672">
      <w:pPr>
        <w:pStyle w:val="B1"/>
      </w:pPr>
      <w:r w:rsidRPr="00513F5C">
        <w:t>1)</w:t>
      </w:r>
      <w:r w:rsidRPr="00513F5C">
        <w:tab/>
      </w:r>
      <w:proofErr w:type="gramStart"/>
      <w:r w:rsidRPr="00513F5C">
        <w:t>should</w:t>
      </w:r>
      <w:proofErr w:type="gramEnd"/>
      <w:r w:rsidRPr="00513F5C">
        <w:t xml:space="preserve"> notify the MCPTT user of the failure to </w:t>
      </w:r>
      <w:r>
        <w:t>remove</w:t>
      </w:r>
      <w:r w:rsidRPr="00513F5C">
        <w:t xml:space="preserve"> the regroup using preconfigured group.</w:t>
      </w:r>
    </w:p>
    <w:p w14:paraId="1DE7F522" w14:textId="77777777" w:rsidR="00FE5A8B" w:rsidRPr="00665435" w:rsidRDefault="00FE5A8B" w:rsidP="00FE5A8B">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70E382A" w14:textId="77777777" w:rsidR="002E51CE" w:rsidRDefault="002E51CE" w:rsidP="002E51CE">
      <w:pPr>
        <w:pStyle w:val="Heading4"/>
        <w:rPr>
          <w:lang w:val="en-US"/>
        </w:rPr>
      </w:pPr>
      <w:bookmarkStart w:id="54" w:name="_Toc27501637"/>
      <w:bookmarkStart w:id="55" w:name="_Toc36049766"/>
      <w:r w:rsidRPr="006E208F">
        <w:t>16</w:t>
      </w:r>
      <w:r>
        <w:t>.3</w:t>
      </w:r>
      <w:r>
        <w:rPr>
          <w:lang w:val="en-US"/>
        </w:rPr>
        <w:t>.1.1</w:t>
      </w:r>
      <w:r w:rsidRPr="0073469F">
        <w:tab/>
      </w:r>
      <w:proofErr w:type="gramStart"/>
      <w:r>
        <w:rPr>
          <w:lang w:val="en-US"/>
        </w:rPr>
        <w:t>Requesting</w:t>
      </w:r>
      <w:proofErr w:type="gramEnd"/>
      <w:r>
        <w:rPr>
          <w:lang w:val="en-US"/>
        </w:rPr>
        <w:t xml:space="preserve"> a user regroup using a preconfigured group</w:t>
      </w:r>
      <w:bookmarkEnd w:id="54"/>
      <w:bookmarkEnd w:id="55"/>
    </w:p>
    <w:p w14:paraId="478D63C5" w14:textId="77777777" w:rsidR="002E51CE" w:rsidRPr="00513F5C" w:rsidRDefault="002E51CE" w:rsidP="002E51CE">
      <w:r w:rsidRPr="00513F5C">
        <w:t xml:space="preserve">Upon receiving a request from an MCPTT user to establish an MCPTT </w:t>
      </w:r>
      <w:r>
        <w:t>user</w:t>
      </w:r>
      <w:r w:rsidRPr="00A021A4">
        <w:t xml:space="preserve"> </w:t>
      </w:r>
      <w:r w:rsidRPr="00513F5C">
        <w:t xml:space="preserve">regroup using a preconfigured group, the MCPTT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3GPP TS 24.229 [4] and </w:t>
      </w:r>
      <w:r w:rsidRPr="00E26687">
        <w:rPr>
          <w:lang w:eastAsia="ko-KR"/>
        </w:rPr>
        <w:t>IETF RFC 3428 [33] and:</w:t>
      </w:r>
    </w:p>
    <w:p w14:paraId="16396578" w14:textId="77777777" w:rsidR="002E51CE" w:rsidRPr="00E352B4" w:rsidRDefault="002E51CE" w:rsidP="002E51CE">
      <w:pPr>
        <w:pStyle w:val="B1"/>
        <w:rPr>
          <w:lang w:eastAsia="ko-KR"/>
        </w:rPr>
      </w:pPr>
      <w:r>
        <w:rPr>
          <w:lang w:eastAsia="ko-KR"/>
        </w:rPr>
        <w:t>1</w:t>
      </w:r>
      <w:r w:rsidRPr="00E352B4">
        <w:rPr>
          <w:lang w:eastAsia="ko-KR"/>
        </w:rPr>
        <w:t>)</w:t>
      </w:r>
      <w:r w:rsidRPr="00E352B4">
        <w:rPr>
          <w:lang w:eastAsia="ko-KR"/>
        </w:rPr>
        <w:tab/>
        <w:t>shall include an Accept-Contact header field containing the g.3gpp.mcptt media feature tag along with the "require" and "explicit" header field parameters according to IETF RFC 3841 [6];</w:t>
      </w:r>
    </w:p>
    <w:p w14:paraId="32F66B76" w14:textId="77777777" w:rsidR="002E51CE" w:rsidRPr="00E352B4" w:rsidRDefault="002E51CE" w:rsidP="002E51CE">
      <w:pPr>
        <w:pStyle w:val="B1"/>
        <w:rPr>
          <w:lang w:eastAsia="ko-KR"/>
        </w:rPr>
      </w:pPr>
      <w:r>
        <w:rPr>
          <w:lang w:eastAsia="ko-KR"/>
        </w:rPr>
        <w:t>2</w:t>
      </w:r>
      <w:r w:rsidRPr="00E352B4">
        <w:rPr>
          <w:lang w:eastAsia="ko-KR"/>
        </w:rPr>
        <w:t>)</w:t>
      </w:r>
      <w:r w:rsidRPr="00E352B4">
        <w:rPr>
          <w:lang w:eastAsia="ko-KR"/>
        </w:rPr>
        <w:tab/>
      </w:r>
      <w:proofErr w:type="gramStart"/>
      <w:r w:rsidRPr="00E352B4">
        <w:rPr>
          <w:lang w:eastAsia="ko-KR"/>
        </w:rPr>
        <w:t>shall</w:t>
      </w:r>
      <w:proofErr w:type="gramEnd"/>
      <w:r w:rsidRPr="00E352B4">
        <w:rPr>
          <w:lang w:eastAsia="ko-KR"/>
        </w:rPr>
        <w:t xml:space="preserve"> include an Accept-Contact header field with the media feature tag g.3gpp.icsi-ref with the value of "urn:urn-7:3gpp-service.ims.icsi.mcptt" along with parameters "require" and "explicit" according to IETF RFC 3841 [6];</w:t>
      </w:r>
    </w:p>
    <w:p w14:paraId="3285508E" w14:textId="77777777" w:rsidR="002E51CE" w:rsidRDefault="002E51CE" w:rsidP="002E51CE">
      <w:pPr>
        <w:pStyle w:val="B1"/>
        <w:rPr>
          <w:rFonts w:eastAsia="SimSun"/>
        </w:rPr>
      </w:pPr>
      <w:r>
        <w:rPr>
          <w:lang w:eastAsia="ko-KR"/>
        </w:rPr>
        <w:t>3</w:t>
      </w:r>
      <w:r w:rsidRPr="00E352B4">
        <w:rPr>
          <w:lang w:eastAsia="ko-KR"/>
        </w:rPr>
        <w:t>)</w:t>
      </w:r>
      <w:r w:rsidRPr="00E352B4">
        <w:rPr>
          <w:lang w:eastAsia="ko-KR"/>
        </w:rPr>
        <w:tab/>
      </w:r>
      <w:proofErr w:type="gramStart"/>
      <w:r w:rsidRPr="00E352B4">
        <w:rPr>
          <w:rFonts w:eastAsia="SimSun"/>
        </w:rPr>
        <w:t>shall</w:t>
      </w:r>
      <w:proofErr w:type="gramEnd"/>
      <w:r w:rsidRPr="00E352B4">
        <w:rPr>
          <w:rFonts w:eastAsia="SimSun"/>
        </w:rPr>
        <w:t xml:space="preserve"> set the Request-URI </w:t>
      </w:r>
      <w:r w:rsidRPr="00513F5C">
        <w:t xml:space="preserve">to the public service identity identifying the </w:t>
      </w:r>
      <w:r>
        <w:t xml:space="preserve">originating </w:t>
      </w:r>
      <w:r w:rsidRPr="00513F5C">
        <w:t>participating MCPTT function serving the MCPTT user</w:t>
      </w:r>
      <w:r w:rsidRPr="00E352B4">
        <w:rPr>
          <w:rFonts w:eastAsia="SimSun"/>
        </w:rPr>
        <w:t>;</w:t>
      </w:r>
    </w:p>
    <w:p w14:paraId="3F702463" w14:textId="77777777" w:rsidR="002E51CE" w:rsidRDefault="002E51CE" w:rsidP="002E51CE">
      <w:pPr>
        <w:pStyle w:val="B1"/>
        <w:rPr>
          <w:rFonts w:eastAsia="SimSun"/>
        </w:rPr>
      </w:pPr>
      <w:r>
        <w:rPr>
          <w:rFonts w:eastAsia="SimSun"/>
        </w:rPr>
        <w:t>4)</w:t>
      </w:r>
      <w:r>
        <w:rPr>
          <w:rFonts w:eastAsia="SimSun"/>
        </w:rPr>
        <w:tab/>
      </w:r>
      <w:proofErr w:type="gramStart"/>
      <w:r w:rsidRPr="00513F5C">
        <w:t>may</w:t>
      </w:r>
      <w:proofErr w:type="gramEnd"/>
      <w:r w:rsidRPr="00513F5C">
        <w:t xml:space="preserve"> include a P-Preferred-Identity header field in the SIP </w:t>
      </w:r>
      <w:r>
        <w:t>MESSAGE</w:t>
      </w:r>
      <w:r w:rsidRPr="00513F5C">
        <w:t xml:space="preserve"> request containing a public user identity as specified in 3GPP TS 24.229 [4]</w:t>
      </w:r>
      <w:r>
        <w:rPr>
          <w:rFonts w:eastAsia="SimSun"/>
        </w:rPr>
        <w:t>;</w:t>
      </w:r>
    </w:p>
    <w:p w14:paraId="4C30CAC6" w14:textId="77777777" w:rsidR="002E51CE" w:rsidRPr="00D572A3" w:rsidRDefault="002E51CE" w:rsidP="002E51CE">
      <w:pPr>
        <w:pStyle w:val="B1"/>
        <w:rPr>
          <w:lang w:eastAsia="ko-KR"/>
        </w:rPr>
      </w:pPr>
      <w:r>
        <w:rPr>
          <w:lang w:eastAsia="ko-KR"/>
        </w:rPr>
        <w:t>5</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"urn:urn-7:3gpp-service.ims.icsi.mcptt" (coded as specified in 3GPP TS 24.229 [4]), in a P-Asserted-Service-Id header field according to IETF RFC 6050 [9];</w:t>
      </w:r>
    </w:p>
    <w:p w14:paraId="06DFDB7C" w14:textId="77777777" w:rsidR="002E51CE" w:rsidRPr="00513F5C" w:rsidRDefault="002E51CE" w:rsidP="002E51CE">
      <w:pPr>
        <w:pStyle w:val="B1"/>
      </w:pPr>
      <w:r>
        <w:t>6</w:t>
      </w:r>
      <w:r w:rsidRPr="00513F5C">
        <w:t>)</w:t>
      </w:r>
      <w:r w:rsidRPr="00513F5C">
        <w:tab/>
      </w:r>
      <w:proofErr w:type="gramStart"/>
      <w:r w:rsidRPr="00513F5C">
        <w:t>shall</w:t>
      </w:r>
      <w:proofErr w:type="gramEnd"/>
      <w:r w:rsidRPr="00513F5C">
        <w:t xml:space="preserve"> contain an application/vnd.3gpp.mcptt-info+xml MIME body with the &lt;mcpttinfo&gt; element containing the &lt;mcptt-</w:t>
      </w:r>
      <w:proofErr w:type="spellStart"/>
      <w:r w:rsidRPr="00513F5C">
        <w:t>Params</w:t>
      </w:r>
      <w:proofErr w:type="spellEnd"/>
      <w:r w:rsidRPr="00513F5C">
        <w:t>&gt; element with:</w:t>
      </w:r>
    </w:p>
    <w:p w14:paraId="54F3D772" w14:textId="77777777" w:rsidR="002E51CE" w:rsidRPr="00513F5C" w:rsidRDefault="002E51CE" w:rsidP="002E51CE">
      <w:pPr>
        <w:pStyle w:val="B2"/>
        <w:rPr>
          <w:lang w:val="en-US"/>
        </w:rPr>
      </w:pPr>
      <w:r>
        <w:rPr>
          <w:rFonts w:eastAsia="Malgun Gothic"/>
        </w:rPr>
        <w:t>a</w:t>
      </w:r>
      <w:r w:rsidRPr="00513F5C">
        <w:rPr>
          <w:rFonts w:eastAsia="Malgun Gothic"/>
        </w:rPr>
        <w:t>)</w:t>
      </w:r>
      <w:r w:rsidRPr="00513F5C">
        <w:rPr>
          <w:rFonts w:eastAsia="Malgun Gothic"/>
        </w:rPr>
        <w:tab/>
      </w:r>
      <w:proofErr w:type="gramStart"/>
      <w:r w:rsidRPr="00513F5C">
        <w:t>the</w:t>
      </w:r>
      <w:proofErr w:type="gramEnd"/>
      <w:r w:rsidRPr="00513F5C">
        <w:t xml:space="preserve"> &lt;mcptt-client-id&gt; element set to the MCPTT client ID of the originating MCPTT client;</w:t>
      </w:r>
      <w:r>
        <w:t xml:space="preserve"> and</w:t>
      </w:r>
    </w:p>
    <w:p w14:paraId="299D217C" w14:textId="2C6CD001" w:rsidR="002E51CE" w:rsidRPr="00513F5C" w:rsidRDefault="002E51CE" w:rsidP="002E51CE">
      <w:pPr>
        <w:pStyle w:val="B2"/>
        <w:rPr>
          <w:rFonts w:eastAsia="Malgun Gothic"/>
        </w:rPr>
      </w:pPr>
      <w:r>
        <w:rPr>
          <w:lang w:val="en-US"/>
        </w:rPr>
        <w:t>b</w:t>
      </w:r>
      <w:r w:rsidRPr="00513F5C">
        <w:rPr>
          <w:lang w:val="en-US"/>
        </w:rPr>
        <w:t>)</w:t>
      </w:r>
      <w:r w:rsidRPr="00513F5C">
        <w:rPr>
          <w:lang w:val="en-US"/>
        </w:rPr>
        <w:tab/>
      </w:r>
      <w:proofErr w:type="gramStart"/>
      <w:r w:rsidRPr="00513F5C">
        <w:rPr>
          <w:lang w:val="en-US"/>
        </w:rPr>
        <w:t>if</w:t>
      </w:r>
      <w:proofErr w:type="gramEnd"/>
      <w:r w:rsidRPr="00513F5C">
        <w:rPr>
          <w:lang w:val="en-US"/>
        </w:rPr>
        <w:t xml:space="preserve"> the MCPTT client is aware of active functional</w:t>
      </w:r>
      <w:del w:id="56" w:author="Mike Dolan-1" w:date="2020-05-11T09:36:00Z">
        <w:r w:rsidRPr="00513F5C" w:rsidDel="002E51CE">
          <w:rPr>
            <w:lang w:val="en-US"/>
          </w:rPr>
          <w:delText>-</w:delText>
        </w:r>
      </w:del>
      <w:ins w:id="57" w:author="Mike Dolan-1" w:date="2020-05-11T09:36:00Z">
        <w:r>
          <w:rPr>
            <w:lang w:val="en-US"/>
          </w:rPr>
          <w:t xml:space="preserve"> </w:t>
        </w:r>
      </w:ins>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p>
    <w:p w14:paraId="0C1A4933" w14:textId="77777777" w:rsidR="002E51CE" w:rsidRPr="00513F5C" w:rsidRDefault="002E51CE" w:rsidP="002E51CE">
      <w:pPr>
        <w:pStyle w:val="B1"/>
      </w:pPr>
      <w:r>
        <w:t>7</w:t>
      </w:r>
      <w:r w:rsidRPr="00513F5C">
        <w:t>)</w:t>
      </w:r>
      <w:r w:rsidRPr="00513F5C">
        <w:tab/>
      </w:r>
      <w:proofErr w:type="gramStart"/>
      <w:r w:rsidRPr="00513F5C">
        <w:t>shall</w:t>
      </w:r>
      <w:proofErr w:type="gramEnd"/>
      <w:r w:rsidRPr="00513F5C">
        <w:t xml:space="preserve"> contain an application/vnd.3gpp.mcptt-</w:t>
      </w:r>
      <w:r>
        <w:t>regroup</w:t>
      </w:r>
      <w:r w:rsidRPr="00513F5C">
        <w:t>+xml MIME body with:</w:t>
      </w:r>
    </w:p>
    <w:p w14:paraId="6776D103" w14:textId="77777777" w:rsidR="002E51CE" w:rsidRPr="00513F5C" w:rsidRDefault="002E51CE" w:rsidP="002E51CE">
      <w:pPr>
        <w:pStyle w:val="B2"/>
        <w:rPr>
          <w:rFonts w:eastAsia="Malgun Gothic"/>
        </w:rPr>
      </w:pPr>
      <w:r>
        <w:rPr>
          <w:rFonts w:eastAsia="Malgun Gothic"/>
          <w:lang w:val="en-US"/>
        </w:rPr>
        <w:t>a</w:t>
      </w:r>
      <w:r>
        <w:rPr>
          <w:rFonts w:eastAsia="Malgun Gothic"/>
        </w:rPr>
        <w:t>)</w:t>
      </w:r>
      <w:r>
        <w:rPr>
          <w:rFonts w:eastAsia="Malgun Gothic"/>
        </w:rPr>
        <w:tab/>
      </w:r>
      <w:proofErr w:type="gramStart"/>
      <w:r>
        <w:rPr>
          <w:rFonts w:eastAsia="Malgun Gothic"/>
        </w:rPr>
        <w:t>the</w:t>
      </w:r>
      <w:proofErr w:type="gramEnd"/>
      <w:r>
        <w:rPr>
          <w:rFonts w:eastAsia="Malgun Gothic"/>
        </w:rPr>
        <w:t xml:space="preserve"> &lt;mcptt-regroup</w:t>
      </w:r>
      <w:r w:rsidRPr="00513F5C">
        <w:rPr>
          <w:rFonts w:eastAsia="Malgun Gothic"/>
        </w:rPr>
        <w:t xml:space="preserve">-uri&gt;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p>
    <w:p w14:paraId="543D55BA" w14:textId="77777777" w:rsidR="002E51CE" w:rsidRPr="00513F5C" w:rsidRDefault="002E51CE" w:rsidP="002E51CE">
      <w:pPr>
        <w:pStyle w:val="NO"/>
        <w:rPr>
          <w:rFonts w:eastAsia="Malgun Gothic"/>
        </w:rPr>
      </w:pPr>
      <w:r>
        <w:rPr>
          <w:rFonts w:eastAsia="Malgun Gothic"/>
        </w:rPr>
        <w:t>NOTE:</w:t>
      </w:r>
      <w:r>
        <w:rPr>
          <w:rFonts w:eastAsia="Malgun Gothic"/>
        </w:rPr>
        <w:tab/>
        <w:t>How the unique temporary group identity URI is formed is an implementation decision.</w:t>
      </w:r>
    </w:p>
    <w:p w14:paraId="500EA127" w14:textId="77777777" w:rsidR="002E51CE" w:rsidRDefault="002E51CE" w:rsidP="002E51CE">
      <w:pPr>
        <w:pStyle w:val="B2"/>
        <w:rPr>
          <w:lang w:val="en-US"/>
        </w:rPr>
      </w:pPr>
      <w:r>
        <w:rPr>
          <w:lang w:val="en-US"/>
        </w:rPr>
        <w:t>b</w:t>
      </w:r>
      <w:r w:rsidRPr="00513F5C">
        <w:rPr>
          <w:lang w:val="en-US"/>
        </w:rPr>
        <w:t>)</w:t>
      </w:r>
      <w:r w:rsidRPr="00513F5C">
        <w:rPr>
          <w:lang w:val="en-US"/>
        </w:rPr>
        <w:tab/>
      </w:r>
      <w:proofErr w:type="gramStart"/>
      <w:r w:rsidRPr="00513F5C">
        <w:rPr>
          <w:lang w:val="en-US"/>
        </w:rPr>
        <w:t>the</w:t>
      </w:r>
      <w:proofErr w:type="gramEnd"/>
      <w:r w:rsidRPr="00513F5C">
        <w:rPr>
          <w:lang w:val="en-US"/>
        </w:rPr>
        <w:t xml:space="preserve"> &lt;preconfigured-group&gt; element</w:t>
      </w:r>
      <w:r w:rsidRPr="00FB3283">
        <w:rPr>
          <w:lang w:val="en-US"/>
        </w:rPr>
        <w:t xml:space="preserve"> </w:t>
      </w:r>
      <w:r>
        <w:rPr>
          <w:lang w:val="en-US"/>
        </w:rPr>
        <w:t xml:space="preserve">set to </w:t>
      </w:r>
      <w:r w:rsidRPr="00513F5C">
        <w:rPr>
          <w:lang w:val="en-US"/>
        </w:rPr>
        <w:t>the group identity of the preconfigured group;</w:t>
      </w:r>
    </w:p>
    <w:p w14:paraId="5C49342D" w14:textId="77777777" w:rsidR="002E51CE" w:rsidRPr="00513F5C" w:rsidRDefault="002E51CE" w:rsidP="002E51CE">
      <w:pPr>
        <w:pStyle w:val="B2"/>
        <w:rPr>
          <w:lang w:val="en-US"/>
        </w:rPr>
      </w:pPr>
      <w:r>
        <w:rPr>
          <w:lang w:val="en-US"/>
        </w:rPr>
        <w:t>c)</w:t>
      </w:r>
      <w:r>
        <w:rPr>
          <w:lang w:val="en-US"/>
        </w:rPr>
        <w:tab/>
      </w:r>
      <w:proofErr w:type="gramStart"/>
      <w:r w:rsidRPr="00513F5C">
        <w:t>the</w:t>
      </w:r>
      <w:proofErr w:type="gramEnd"/>
      <w:r>
        <w:rPr>
          <w:lang w:val="en-US"/>
        </w:rPr>
        <w:t xml:space="preserve"> &lt;regroup-action&gt; element set to "create"; and</w:t>
      </w:r>
    </w:p>
    <w:p w14:paraId="7F638879" w14:textId="77777777" w:rsidR="002E51CE" w:rsidRPr="00513F5C" w:rsidRDefault="002E51CE" w:rsidP="002E51CE">
      <w:pPr>
        <w:pStyle w:val="B2"/>
        <w:rPr>
          <w:lang w:val="en-US"/>
        </w:rPr>
      </w:pPr>
      <w:r>
        <w:t>d</w:t>
      </w:r>
      <w:r w:rsidRPr="00513F5C">
        <w:t>)</w:t>
      </w:r>
      <w:r w:rsidRPr="00513F5C">
        <w:tab/>
      </w:r>
      <w:proofErr w:type="gramStart"/>
      <w:r w:rsidRPr="00513F5C">
        <w:t>the</w:t>
      </w:r>
      <w:proofErr w:type="gramEnd"/>
      <w:r w:rsidRPr="00513F5C">
        <w:t xml:space="preserve"> &lt;</w:t>
      </w:r>
      <w:r>
        <w:t>users</w:t>
      </w:r>
      <w:r w:rsidRPr="00513F5C">
        <w:t>-for-regroup&gt; element</w:t>
      </w:r>
      <w:r>
        <w:t xml:space="preserve"> set to</w:t>
      </w:r>
      <w:r w:rsidRPr="00FB3283">
        <w:t xml:space="preserve"> </w:t>
      </w:r>
      <w:r w:rsidRPr="00513F5C">
        <w:t xml:space="preserve">the list of </w:t>
      </w:r>
      <w:r>
        <w:rPr>
          <w:lang w:val="en-US"/>
        </w:rPr>
        <w:t xml:space="preserve">MCPTT </w:t>
      </w:r>
      <w:r>
        <w:t>IDs</w:t>
      </w:r>
      <w:r w:rsidRPr="00513F5C">
        <w:t xml:space="preserve"> of </w:t>
      </w:r>
      <w:r>
        <w:t>users</w:t>
      </w:r>
      <w:r w:rsidRPr="00513F5C">
        <w:t xml:space="preserve"> that are to be included in the regroup;</w:t>
      </w:r>
      <w:r w:rsidRPr="00513F5C">
        <w:rPr>
          <w:lang w:val="en-US"/>
        </w:rPr>
        <w:t xml:space="preserve"> and</w:t>
      </w:r>
    </w:p>
    <w:p w14:paraId="287779E7" w14:textId="77777777" w:rsidR="002E51CE" w:rsidRPr="000E0B03" w:rsidRDefault="002E51CE" w:rsidP="002E51CE">
      <w:pPr>
        <w:pStyle w:val="B1"/>
      </w:pPr>
      <w:r>
        <w:t>8</w:t>
      </w:r>
      <w:r w:rsidRPr="000E0B03">
        <w:t>)</w:t>
      </w:r>
      <w:r w:rsidRPr="000E0B03">
        <w:tab/>
      </w:r>
      <w:proofErr w:type="gramStart"/>
      <w:r w:rsidRPr="000E0B03">
        <w:t>shall</w:t>
      </w:r>
      <w:proofErr w:type="gramEnd"/>
      <w:r w:rsidRPr="000E0B03">
        <w:t xml:space="preserve"> send the SIP </w:t>
      </w:r>
      <w:r>
        <w:t>MESSAGE</w:t>
      </w:r>
      <w:r w:rsidRPr="000E0B03">
        <w:t xml:space="preserve"> request according to 3GPP TS 24.229 [4].</w:t>
      </w:r>
    </w:p>
    <w:p w14:paraId="0A8C54C9" w14:textId="77777777" w:rsidR="002E51CE" w:rsidRPr="000E0B03" w:rsidRDefault="002E51CE" w:rsidP="002E51CE">
      <w:r w:rsidRPr="000E0B03">
        <w:t xml:space="preserve">On receiving a SIP 2xx response to the SIP </w:t>
      </w:r>
      <w:r>
        <w:t>MESSAGE</w:t>
      </w:r>
      <w:r w:rsidRPr="000E0B03">
        <w:t xml:space="preserve"> request, the MCPTT client:</w:t>
      </w:r>
    </w:p>
    <w:p w14:paraId="449D4988" w14:textId="77777777" w:rsidR="002E51CE" w:rsidRPr="00513F5C" w:rsidRDefault="002E51CE" w:rsidP="002E51CE">
      <w:pPr>
        <w:pStyle w:val="B1"/>
      </w:pPr>
      <w:r w:rsidRPr="000E0B03">
        <w:t>1)</w:t>
      </w:r>
      <w:r w:rsidRPr="000E0B03">
        <w:tab/>
      </w:r>
      <w:proofErr w:type="gramStart"/>
      <w:r w:rsidRPr="00513F5C">
        <w:t>should</w:t>
      </w:r>
      <w:proofErr w:type="gramEnd"/>
      <w:r w:rsidRPr="00513F5C">
        <w:t xml:space="preserve"> notify the MCPTT user of the successful </w:t>
      </w:r>
      <w:r>
        <w:t xml:space="preserve">creation </w:t>
      </w:r>
      <w:r w:rsidRPr="00513F5C">
        <w:t xml:space="preserve">of the </w:t>
      </w:r>
      <w:r>
        <w:t>user</w:t>
      </w:r>
      <w:r w:rsidRPr="00513F5C">
        <w:t xml:space="preserve"> regroup using preconfigured group. </w:t>
      </w:r>
    </w:p>
    <w:p w14:paraId="611ACE2E" w14:textId="77777777" w:rsidR="002E51CE" w:rsidRPr="00513F5C" w:rsidRDefault="002E51CE" w:rsidP="002E51CE">
      <w:r w:rsidRPr="00513F5C">
        <w:lastRenderedPageBreak/>
        <w:t>On receiving a SIP 4xx response, a SIP 5xx response or a SIP 6xx response to the SIP INVITE request:</w:t>
      </w:r>
    </w:p>
    <w:p w14:paraId="66B3CB54" w14:textId="6F437A8B" w:rsidR="00FE5A8B" w:rsidRDefault="002E51CE" w:rsidP="002E51CE">
      <w:pPr>
        <w:pStyle w:val="B1"/>
      </w:pPr>
      <w:r w:rsidRPr="00513F5C">
        <w:t>1)</w:t>
      </w:r>
      <w:r w:rsidRPr="00513F5C">
        <w:tab/>
      </w:r>
      <w:proofErr w:type="gramStart"/>
      <w:r w:rsidRPr="00513F5C">
        <w:t>should</w:t>
      </w:r>
      <w:proofErr w:type="gramEnd"/>
      <w:r w:rsidRPr="00513F5C">
        <w:t xml:space="preserve"> notify the MCPTT user of the failure to </w:t>
      </w:r>
      <w:r>
        <w:t xml:space="preserve">create </w:t>
      </w:r>
      <w:r w:rsidRPr="00513F5C">
        <w:t xml:space="preserve">the </w:t>
      </w:r>
      <w:r>
        <w:t>user</w:t>
      </w:r>
      <w:r w:rsidRPr="00513F5C">
        <w:t xml:space="preserve"> regroup using preconfigured group.</w:t>
      </w:r>
    </w:p>
    <w:p w14:paraId="1A8C3547" w14:textId="77777777" w:rsidR="00FE5A8B" w:rsidRPr="00665435" w:rsidRDefault="00FE5A8B" w:rsidP="00FE5A8B">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1746B3A" w14:textId="77777777" w:rsidR="000C4CBB" w:rsidRPr="0073469F" w:rsidRDefault="000C4CBB" w:rsidP="000C4CBB">
      <w:pPr>
        <w:pStyle w:val="Heading2"/>
      </w:pPr>
      <w:bookmarkStart w:id="58" w:name="_Toc20156497"/>
      <w:bookmarkStart w:id="59" w:name="_Toc27501688"/>
      <w:bookmarkStart w:id="60" w:name="_Toc36049819"/>
      <w:bookmarkStart w:id="61" w:name="_Hlk517170707"/>
      <w:r w:rsidRPr="0073469F">
        <w:rPr>
          <w:lang w:eastAsia="zh-CN"/>
        </w:rPr>
        <w:t>F</w:t>
      </w:r>
      <w:r w:rsidRPr="0073469F">
        <w:t>.</w:t>
      </w:r>
      <w:r w:rsidRPr="0073469F">
        <w:rPr>
          <w:lang w:eastAsia="zh-CN"/>
        </w:rPr>
        <w:t>1</w:t>
      </w:r>
      <w:r w:rsidRPr="0073469F">
        <w:t>.3</w:t>
      </w:r>
      <w:r w:rsidRPr="0073469F">
        <w:tab/>
        <w:t>Semantic</w:t>
      </w:r>
      <w:bookmarkEnd w:id="58"/>
      <w:bookmarkEnd w:id="59"/>
      <w:bookmarkEnd w:id="60"/>
    </w:p>
    <w:p w14:paraId="2A4259E0" w14:textId="77777777" w:rsidR="000C4CBB" w:rsidRPr="0073469F" w:rsidRDefault="000C4CBB" w:rsidP="000C4CBB">
      <w:pPr>
        <w:rPr>
          <w:lang w:eastAsia="zh-CN"/>
        </w:rPr>
      </w:pPr>
      <w:r w:rsidRPr="0073469F">
        <w:t>The &lt;mcpttinfo&gt; element is the root element of the XML document. The &lt;mcpttinfo&gt;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4E7EBCFE" w14:textId="77777777" w:rsidR="000C4CBB" w:rsidRPr="0073469F" w:rsidRDefault="000C4CBB" w:rsidP="000C4CBB">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&lt;mcpttinfo&gt; are validated by the &lt;</w:t>
      </w:r>
      <w:proofErr w:type="spellStart"/>
      <w:r w:rsidRPr="0073469F">
        <w:t>xs</w:t>
      </w:r>
      <w:proofErr w:type="gramStart"/>
      <w:r w:rsidRPr="0073469F">
        <w:t>:any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&lt;mcpttinfo&gt; element</w:t>
      </w:r>
    </w:p>
    <w:p w14:paraId="6F253536" w14:textId="77777777" w:rsidR="000C4CBB" w:rsidRDefault="000C4CBB" w:rsidP="000C4CBB">
      <w:r w:rsidRPr="0073469F">
        <w:t xml:space="preserve">If the &lt;mcpttinfo&gt; contains </w:t>
      </w:r>
      <w:r>
        <w:t>the &lt;mcptt-</w:t>
      </w:r>
      <w:proofErr w:type="spellStart"/>
      <w:r>
        <w:t>Params</w:t>
      </w:r>
      <w:proofErr w:type="spellEnd"/>
      <w:r>
        <w:t>&gt; element then:</w:t>
      </w:r>
    </w:p>
    <w:p w14:paraId="017749C3" w14:textId="77777777" w:rsidR="000C4CBB" w:rsidRDefault="000C4CBB" w:rsidP="000C4CBB">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 xml:space="preserve"> and </w:t>
      </w:r>
      <w:r w:rsidRPr="00BA41A6">
        <w:rPr>
          <w:lang w:val="en-US"/>
        </w:rPr>
        <w:t>&lt;non-acknowledged-user&gt;</w:t>
      </w:r>
      <w:r>
        <w:t xml:space="preserve"> can be included with encrypted content;</w:t>
      </w:r>
    </w:p>
    <w:p w14:paraId="58557C1B" w14:textId="77777777" w:rsidR="000C4CBB" w:rsidRDefault="000C4CBB" w:rsidP="000C4CBB">
      <w:pPr>
        <w:pStyle w:val="B1"/>
      </w:pPr>
      <w:r>
        <w:t>2)</w:t>
      </w:r>
      <w:r>
        <w:tab/>
      </w:r>
      <w:proofErr w:type="gramStart"/>
      <w:r>
        <w:t>for</w:t>
      </w:r>
      <w:proofErr w:type="gramEnd"/>
      <w:r>
        <w:t xml:space="preserve"> each element in 1) that is included with content that is not encrypted:</w:t>
      </w:r>
    </w:p>
    <w:p w14:paraId="6286EF79" w14:textId="77777777" w:rsidR="000C4CBB" w:rsidRDefault="000C4CBB" w:rsidP="000C4CBB">
      <w:pPr>
        <w:pStyle w:val="B2"/>
      </w:pPr>
      <w:r>
        <w:t>a)</w:t>
      </w:r>
      <w:r>
        <w:tab/>
      </w:r>
      <w:proofErr w:type="gramStart"/>
      <w:r>
        <w:t>the</w:t>
      </w:r>
      <w:proofErr w:type="gramEnd"/>
      <w:r>
        <w:t xml:space="preserve"> element has the "type" attribute set to "Normal";</w:t>
      </w:r>
    </w:p>
    <w:p w14:paraId="6D9DEE30" w14:textId="77777777" w:rsidR="000C4CBB" w:rsidRDefault="000C4CBB" w:rsidP="000C4CBB">
      <w:pPr>
        <w:pStyle w:val="B2"/>
      </w:pPr>
      <w:r>
        <w:t>b)</w:t>
      </w:r>
      <w:r>
        <w:tab/>
      </w:r>
      <w:proofErr w:type="gramStart"/>
      <w:r>
        <w:t>if</w:t>
      </w:r>
      <w:proofErr w:type="gramEnd"/>
      <w:r>
        <w:t xml:space="preserve"> the element is the &lt;mcptt-request-uri&gt;, &lt;mcptt-calling-user-id&gt;, </w:t>
      </w:r>
      <w:r w:rsidRPr="00974DE5">
        <w:rPr>
          <w:noProof/>
        </w:rPr>
        <w:t>&lt;</w:t>
      </w:r>
      <w:r>
        <w:t>mcptt-called-party-id&gt; or &lt;mcptt-calling-group-id&gt;</w:t>
      </w:r>
      <w:r w:rsidRPr="00193E47">
        <w:rPr>
          <w:lang w:val="en-US"/>
        </w:rPr>
        <w:t>,</w:t>
      </w:r>
      <w:r>
        <w:t xml:space="preserve"> &lt;originated-by&gt;</w:t>
      </w:r>
      <w:r w:rsidRPr="00193E47">
        <w:rPr>
          <w:lang w:val="en-US"/>
        </w:rPr>
        <w:t>, &lt;functional-alias-URI&gt;</w:t>
      </w:r>
      <w:r>
        <w:rPr>
          <w:lang w:val="en-US"/>
        </w:rPr>
        <w:t xml:space="preserve"> or </w:t>
      </w:r>
      <w:r w:rsidRPr="00BA41A6">
        <w:rPr>
          <w:lang w:val="en-US"/>
        </w:rPr>
        <w:t>&lt;non-acknowledged-user&gt;</w:t>
      </w:r>
      <w:r>
        <w:t xml:space="preserve"> then the &lt;</w:t>
      </w:r>
      <w:proofErr w:type="spellStart"/>
      <w:r>
        <w:t>mcpttURI</w:t>
      </w:r>
      <w:proofErr w:type="spellEnd"/>
      <w:r>
        <w:t>&gt; element is included;</w:t>
      </w:r>
    </w:p>
    <w:p w14:paraId="5EC7A398" w14:textId="77777777" w:rsidR="000C4CBB" w:rsidRDefault="000C4CBB" w:rsidP="000C4CBB">
      <w:pPr>
        <w:pStyle w:val="B2"/>
      </w:pPr>
      <w:r>
        <w:t>c)</w:t>
      </w:r>
      <w:r>
        <w:tab/>
      </w:r>
      <w:proofErr w:type="gramStart"/>
      <w:r>
        <w:t>if</w:t>
      </w:r>
      <w:proofErr w:type="gramEnd"/>
      <w:r>
        <w:t xml:space="preserve"> the element is the &lt;mcptt-access-token&gt;</w:t>
      </w:r>
      <w:r w:rsidRPr="002A5E26">
        <w:t xml:space="preserve"> </w:t>
      </w:r>
      <w:r>
        <w:t>or &lt;mcptt-client-id&gt;, then the &lt;</w:t>
      </w:r>
      <w:proofErr w:type="spellStart"/>
      <w:r>
        <w:t>mcpttString</w:t>
      </w:r>
      <w:proofErr w:type="spellEnd"/>
      <w:r>
        <w:t>&gt; element is included; and</w:t>
      </w:r>
    </w:p>
    <w:p w14:paraId="2BDBD74F" w14:textId="77777777" w:rsidR="000C4CBB" w:rsidRDefault="000C4CBB" w:rsidP="000C4CBB">
      <w:pPr>
        <w:pStyle w:val="B2"/>
      </w:pPr>
      <w:r>
        <w:t>d)</w:t>
      </w:r>
      <w:r>
        <w:tab/>
      </w:r>
      <w:proofErr w:type="gramStart"/>
      <w:r>
        <w:t>if</w:t>
      </w:r>
      <w:proofErr w:type="gramEnd"/>
      <w:r>
        <w:t xml:space="preserve"> the element is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 xml:space="preserve">-rcvd&gt; or </w:t>
      </w:r>
      <w:r w:rsidRPr="0073469F">
        <w:t>&lt;</w:t>
      </w:r>
      <w:proofErr w:type="spellStart"/>
      <w:r w:rsidRPr="0073469F">
        <w:t>imminentperil-ind</w:t>
      </w:r>
      <w:proofErr w:type="spellEnd"/>
      <w:r w:rsidRPr="0073469F">
        <w:t>&gt;</w:t>
      </w:r>
      <w:r>
        <w:t xml:space="preserve"> elements then the &lt;</w:t>
      </w:r>
      <w:proofErr w:type="spellStart"/>
      <w:r>
        <w:t>mcpttBoolean</w:t>
      </w:r>
      <w:proofErr w:type="spellEnd"/>
      <w:r>
        <w:t>&gt; element is included;</w:t>
      </w:r>
    </w:p>
    <w:p w14:paraId="2BDFCA6A" w14:textId="77777777" w:rsidR="000C4CBB" w:rsidRDefault="000C4CBB" w:rsidP="000C4CBB">
      <w:pPr>
        <w:pStyle w:val="B1"/>
      </w:pPr>
      <w:r>
        <w:t>3)</w:t>
      </w:r>
      <w:r>
        <w:tab/>
      </w:r>
      <w:proofErr w:type="gramStart"/>
      <w:r>
        <w:t>for</w:t>
      </w:r>
      <w:proofErr w:type="gramEnd"/>
      <w:r>
        <w:t xml:space="preserve"> each element in 1) that is included with content that is encrypted:</w:t>
      </w:r>
    </w:p>
    <w:p w14:paraId="436520BF" w14:textId="77777777" w:rsidR="000C4CBB" w:rsidRDefault="000C4CBB" w:rsidP="000C4CBB">
      <w:pPr>
        <w:pStyle w:val="B2"/>
      </w:pPr>
      <w:r>
        <w:rPr>
          <w:rFonts w:eastAsia="Gulim"/>
        </w:rPr>
        <w:t>a)</w:t>
      </w:r>
      <w:r>
        <w:rPr>
          <w:rFonts w:eastAsia="Gulim"/>
        </w:rPr>
        <w:tab/>
      </w:r>
      <w:proofErr w:type="gramStart"/>
      <w:r>
        <w:t>the</w:t>
      </w:r>
      <w:proofErr w:type="gramEnd"/>
      <w:r>
        <w:t xml:space="preserve"> element has the "type" attribute set to "Encrypted";</w:t>
      </w:r>
    </w:p>
    <w:p w14:paraId="19A609DE" w14:textId="77777777" w:rsidR="000C4CBB" w:rsidRDefault="000C4CBB" w:rsidP="000C4CBB">
      <w:pPr>
        <w:pStyle w:val="B2"/>
      </w:pPr>
      <w:r>
        <w:t>b)</w:t>
      </w:r>
      <w:r>
        <w:tab/>
      </w:r>
      <w:proofErr w:type="gramStart"/>
      <w:r w:rsidRPr="001546AE">
        <w:t>the</w:t>
      </w:r>
      <w:proofErr w:type="gramEnd"/>
      <w:r w:rsidRPr="001546AE">
        <w:t xml:space="preserv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11D55242" w14:textId="77777777" w:rsidR="000C4CBB" w:rsidRDefault="000C4CBB" w:rsidP="000C4CBB">
      <w:pPr>
        <w:pStyle w:val="B3"/>
        <w:rPr>
          <w:lang w:eastAsia="en-GB"/>
        </w:rPr>
      </w:pPr>
      <w:proofErr w:type="spellStart"/>
      <w:r>
        <w:t>i</w:t>
      </w:r>
      <w:proofErr w:type="spellEnd"/>
      <w:r>
        <w:t>)</w:t>
      </w:r>
      <w:r>
        <w:tab/>
      </w:r>
      <w:proofErr w:type="gramStart"/>
      <w:r>
        <w:t>can</w:t>
      </w:r>
      <w:proofErr w:type="gramEnd"/>
      <w:r>
        <w:t xml:space="preserve">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3FC161D4" w14:textId="77777777" w:rsidR="000C4CBB" w:rsidRDefault="000C4CBB" w:rsidP="000C4CBB">
      <w:pPr>
        <w:pStyle w:val="B3"/>
        <w:rPr>
          <w:lang w:eastAsia="en-GB"/>
        </w:rPr>
      </w:pPr>
      <w:r>
        <w:rPr>
          <w:lang w:eastAsia="en-GB"/>
        </w:rPr>
        <w:t>ii)</w:t>
      </w:r>
      <w:r>
        <w:rPr>
          <w:lang w:eastAsia="en-GB"/>
        </w:rPr>
        <w:tab/>
      </w:r>
      <w:proofErr w:type="gramStart"/>
      <w:r>
        <w:rPr>
          <w:lang w:eastAsia="en-GB"/>
        </w:rPr>
        <w:t>can</w:t>
      </w:r>
      <w:proofErr w:type="gramEnd"/>
      <w:r>
        <w:rPr>
          <w:lang w:eastAsia="en-GB"/>
        </w:rPr>
        <w:t xml:space="preserve">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78D2D02A" w14:textId="77777777" w:rsidR="000C4CBB" w:rsidRDefault="000C4CBB" w:rsidP="000C4CBB">
      <w:pPr>
        <w:pStyle w:val="B3"/>
        <w:rPr>
          <w:lang w:eastAsia="en-GB"/>
        </w:rPr>
      </w:pPr>
      <w:r>
        <w:rPr>
          <w:lang w:eastAsia="en-GB"/>
        </w:rPr>
        <w:t>iii)</w:t>
      </w:r>
      <w:r>
        <w:rPr>
          <w:lang w:eastAsia="en-GB"/>
        </w:rPr>
        <w:tab/>
      </w:r>
      <w:proofErr w:type="gramStart"/>
      <w:r>
        <w:rPr>
          <w:lang w:eastAsia="en-GB"/>
        </w:rPr>
        <w:t>can</w:t>
      </w:r>
      <w:proofErr w:type="gramEnd"/>
      <w:r>
        <w:rPr>
          <w:lang w:eastAsia="en-GB"/>
        </w:rPr>
        <w:t xml:space="preserve">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4A88C668" w14:textId="77777777" w:rsidR="000C4CBB" w:rsidRDefault="000C4CBB" w:rsidP="000C4CBB">
      <w:pPr>
        <w:pStyle w:val="B3"/>
        <w:rPr>
          <w:lang w:eastAsia="en-GB"/>
        </w:rPr>
      </w:pPr>
      <w:proofErr w:type="gramStart"/>
      <w:r>
        <w:rPr>
          <w:lang w:eastAsia="en-GB"/>
        </w:rPr>
        <w:t>iv</w:t>
      </w:r>
      <w:proofErr w:type="gramEnd"/>
      <w:r>
        <w:rPr>
          <w:lang w:eastAsia="en-GB"/>
        </w:rPr>
        <w:t>)</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7C305407" w14:textId="77777777" w:rsidR="000C4CBB" w:rsidRPr="0045201D" w:rsidRDefault="000C4CBB" w:rsidP="000C4CBB">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w:t>
      </w:r>
      <w:proofErr w:type="gramStart"/>
      <w:r>
        <w:rPr>
          <w:lang w:eastAsia="en-GB"/>
        </w:rPr>
        <w:t>:EncryptedData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14:paraId="65147EFC" w14:textId="77777777" w:rsidR="000C4CBB" w:rsidRDefault="000C4CBB" w:rsidP="000C4CBB">
      <w:r w:rsidRPr="0073469F">
        <w:t>If the &lt;mcpttinfo&gt; contains the &lt;mcptt-</w:t>
      </w:r>
      <w:proofErr w:type="spellStart"/>
      <w:r w:rsidRPr="0073469F">
        <w:t>Params</w:t>
      </w:r>
      <w:proofErr w:type="spellEnd"/>
      <w:r w:rsidRPr="0073469F">
        <w:t>&gt; element then:</w:t>
      </w:r>
    </w:p>
    <w:p w14:paraId="5E587FDB" w14:textId="77777777" w:rsidR="000C4CBB" w:rsidRPr="00A43A54" w:rsidRDefault="000C4CBB" w:rsidP="000C4CBB">
      <w:pPr>
        <w:pStyle w:val="B1"/>
      </w:pPr>
      <w:r>
        <w:t>1)</w:t>
      </w:r>
      <w:r>
        <w:tab/>
      </w:r>
      <w:proofErr w:type="gramStart"/>
      <w:r>
        <w:t>the</w:t>
      </w:r>
      <w:proofErr w:type="gramEnd"/>
      <w:r>
        <w:t xml:space="preserve"> &lt;mcptt-access-token&gt; can be included with </w:t>
      </w:r>
      <w:r w:rsidRPr="00A82403">
        <w:t>the access token received during authentication</w:t>
      </w:r>
      <w:r>
        <w:t xml:space="preserve"> procedure as described in 3GPP TS 24.482 [49];</w:t>
      </w:r>
    </w:p>
    <w:p w14:paraId="042DED7F" w14:textId="77777777" w:rsidR="000C4CBB" w:rsidRPr="0073469F" w:rsidRDefault="000C4CBB" w:rsidP="000C4CBB">
      <w:pPr>
        <w:pStyle w:val="B1"/>
      </w:pPr>
      <w:r>
        <w:t>2</w:t>
      </w:r>
      <w:r w:rsidRPr="0073469F">
        <w:t>)</w:t>
      </w:r>
      <w:r w:rsidRPr="0073469F">
        <w:tab/>
      </w:r>
      <w:proofErr w:type="gramStart"/>
      <w:r w:rsidRPr="0073469F">
        <w:t>the</w:t>
      </w:r>
      <w:proofErr w:type="gramEnd"/>
      <w:r w:rsidRPr="0073469F">
        <w:t xml:space="preserve"> &lt;session-type&gt; </w:t>
      </w:r>
      <w:r>
        <w:t>can be</w:t>
      </w:r>
      <w:r w:rsidRPr="0073469F">
        <w:t xml:space="preserve"> included with:</w:t>
      </w:r>
    </w:p>
    <w:p w14:paraId="70FCDB0E" w14:textId="77777777" w:rsidR="000C4CBB" w:rsidRPr="0073469F" w:rsidRDefault="000C4CBB" w:rsidP="000C4CBB">
      <w:pPr>
        <w:pStyle w:val="B2"/>
      </w:pPr>
      <w:r w:rsidRPr="0073469F">
        <w:t>a)</w:t>
      </w:r>
      <w:r w:rsidRPr="0073469F">
        <w:tab/>
      </w:r>
      <w:proofErr w:type="gramStart"/>
      <w:r w:rsidRPr="0073469F">
        <w:t>a</w:t>
      </w:r>
      <w:proofErr w:type="gramEnd"/>
      <w:r w:rsidRPr="0073469F">
        <w:t xml:space="preserve"> value of "chat" to indicate that the MCPTT client wants to join a chat group call</w:t>
      </w:r>
    </w:p>
    <w:p w14:paraId="2F6C9196" w14:textId="77777777" w:rsidR="000C4CBB" w:rsidRPr="0073469F" w:rsidRDefault="000C4CBB" w:rsidP="000C4CBB">
      <w:pPr>
        <w:pStyle w:val="B2"/>
      </w:pPr>
      <w:r w:rsidRPr="0073469F">
        <w:t>b)</w:t>
      </w:r>
      <w:r w:rsidRPr="0073469F">
        <w:tab/>
      </w:r>
      <w:proofErr w:type="gramStart"/>
      <w:r w:rsidRPr="0073469F">
        <w:t>a</w:t>
      </w:r>
      <w:proofErr w:type="gramEnd"/>
      <w:r w:rsidRPr="0073469F">
        <w:t xml:space="preserve"> value of "prearranged" to indicate the MCPTT client wants to make a </w:t>
      </w:r>
      <w:r>
        <w:t>prearranged</w:t>
      </w:r>
      <w:r w:rsidRPr="0073469F">
        <w:t xml:space="preserve"> group call;</w:t>
      </w:r>
    </w:p>
    <w:p w14:paraId="7319F7BD" w14:textId="77777777" w:rsidR="000C4CBB" w:rsidRDefault="000C4CBB" w:rsidP="000C4CBB">
      <w:pPr>
        <w:pStyle w:val="B2"/>
      </w:pPr>
      <w:r w:rsidRPr="0073469F">
        <w:t>c)</w:t>
      </w:r>
      <w:r w:rsidRPr="0073469F">
        <w:tab/>
      </w:r>
      <w:proofErr w:type="gramStart"/>
      <w:r w:rsidRPr="0073469F">
        <w:t>a</w:t>
      </w:r>
      <w:proofErr w:type="gramEnd"/>
      <w:r w:rsidRPr="0073469F">
        <w:t xml:space="preserve"> value of "private" to indicate the MCPTT client wants to make a private call;</w:t>
      </w:r>
    </w:p>
    <w:p w14:paraId="4641FC1B" w14:textId="77777777" w:rsidR="000C4CBB" w:rsidRPr="00BE29A5" w:rsidRDefault="000C4CBB" w:rsidP="000C4CBB">
      <w:pPr>
        <w:pStyle w:val="B2"/>
      </w:pPr>
      <w:r>
        <w:lastRenderedPageBreak/>
        <w:t>d)</w:t>
      </w:r>
      <w:r>
        <w:tab/>
      </w:r>
      <w:proofErr w:type="gramStart"/>
      <w:r>
        <w:t>a</w:t>
      </w:r>
      <w:proofErr w:type="gramEnd"/>
      <w:r>
        <w:t xml:space="preserve"> value of "first-to-answer" to indicate that the MCPTT client wants to make a first-to-answer call; or</w:t>
      </w:r>
    </w:p>
    <w:p w14:paraId="6C7167C1" w14:textId="77777777" w:rsidR="000C4CBB" w:rsidRPr="00BE29A5" w:rsidRDefault="000C4CBB" w:rsidP="000C4CBB">
      <w:pPr>
        <w:pStyle w:val="B2"/>
      </w:pPr>
      <w:r>
        <w:t>e)</w:t>
      </w:r>
      <w:r>
        <w:tab/>
      </w:r>
      <w:proofErr w:type="gramStart"/>
      <w:r w:rsidRPr="0073469F">
        <w:t>a</w:t>
      </w:r>
      <w:proofErr w:type="gramEnd"/>
      <w:r w:rsidRPr="0073469F">
        <w:t xml:space="preserve">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55A6500C" w14:textId="77777777" w:rsidR="000C4CBB" w:rsidRDefault="000C4CBB" w:rsidP="000C4CBB">
      <w:pPr>
        <w:pStyle w:val="B1"/>
      </w:pPr>
      <w:r>
        <w:t>3)</w:t>
      </w:r>
      <w:r>
        <w:tab/>
      </w:r>
      <w:proofErr w:type="gramStart"/>
      <w:r>
        <w:t>the</w:t>
      </w:r>
      <w:proofErr w:type="gramEnd"/>
      <w:r>
        <w:t xml:space="preserve"> &lt;mcptt-request-uri&gt; can be included with:</w:t>
      </w:r>
    </w:p>
    <w:p w14:paraId="6859BCCA" w14:textId="77777777" w:rsidR="000C4CBB" w:rsidRDefault="000C4CBB" w:rsidP="000C4CBB">
      <w:pPr>
        <w:pStyle w:val="B2"/>
      </w:pPr>
      <w:r>
        <w:t>a)</w:t>
      </w:r>
      <w:r>
        <w:tab/>
        <w:t>a value set to an MCPTT group ID or temporary MCPTT group ID when the &lt;session-type&gt; is set to a value of "prearranged" or "chat"; and</w:t>
      </w:r>
    </w:p>
    <w:p w14:paraId="55AC88D1" w14:textId="77777777" w:rsidR="000C4CBB" w:rsidRDefault="000C4CBB" w:rsidP="000C4CBB">
      <w:pPr>
        <w:pStyle w:val="B2"/>
      </w:pPr>
      <w:r>
        <w:t>b)</w:t>
      </w:r>
      <w:r>
        <w:tab/>
      </w:r>
      <w:proofErr w:type="gramStart"/>
      <w:r>
        <w:t>a</w:t>
      </w:r>
      <w:proofErr w:type="gramEnd"/>
      <w:r>
        <w:t xml:space="preserve"> value set to the MCPTT ID of the called MCPTT user when the &lt;session-type&gt; is set to a value of "private";</w:t>
      </w:r>
    </w:p>
    <w:p w14:paraId="5709A84B" w14:textId="77777777" w:rsidR="000C4CBB" w:rsidRPr="00365618" w:rsidRDefault="000C4CBB" w:rsidP="000C4CBB">
      <w:pPr>
        <w:pStyle w:val="B1"/>
        <w:rPr>
          <w:noProof/>
        </w:rPr>
      </w:pPr>
      <w:r>
        <w:t>4)</w:t>
      </w:r>
      <w:r>
        <w:tab/>
      </w:r>
      <w:proofErr w:type="gramStart"/>
      <w:r>
        <w:t>the</w:t>
      </w:r>
      <w:proofErr w:type="gramEnd"/>
      <w:r>
        <w:t xml:space="preserve"> &lt;mcptt-calling-user-id&gt; can be included, </w:t>
      </w:r>
      <w:r w:rsidRPr="00365618">
        <w:rPr>
          <w:noProof/>
        </w:rPr>
        <w:t>set to MCPTT ID of the originating user;</w:t>
      </w:r>
    </w:p>
    <w:p w14:paraId="288A3471" w14:textId="77777777" w:rsidR="000C4CBB" w:rsidRDefault="000C4CBB" w:rsidP="000C4CBB">
      <w:pPr>
        <w:pStyle w:val="B1"/>
      </w:pPr>
      <w:r w:rsidRPr="00365618">
        <w:rPr>
          <w:noProof/>
        </w:rPr>
        <w:t>5)</w:t>
      </w:r>
      <w:r w:rsidRPr="00365618">
        <w:rPr>
          <w:noProof/>
        </w:rPr>
        <w:tab/>
        <w:t>the &lt;</w:t>
      </w:r>
      <w:r>
        <w:t>mcptt-called-party-id&gt; can be included, set to the MCPTT ID of the terminating user;</w:t>
      </w:r>
    </w:p>
    <w:p w14:paraId="590A9BCE" w14:textId="77777777" w:rsidR="000C4CBB" w:rsidRDefault="000C4CBB" w:rsidP="000C4CBB">
      <w:pPr>
        <w:pStyle w:val="B1"/>
      </w:pPr>
      <w:r>
        <w:t>6)</w:t>
      </w:r>
      <w:r>
        <w:tab/>
      </w:r>
      <w:proofErr w:type="gramStart"/>
      <w:r>
        <w:t>the</w:t>
      </w:r>
      <w:proofErr w:type="gramEnd"/>
      <w:r>
        <w:t xml:space="preserve"> &lt;mcptt-calling-group-id&gt;</w:t>
      </w:r>
      <w:r w:rsidRPr="00AC771D">
        <w:t xml:space="preserve"> </w:t>
      </w:r>
      <w:r>
        <w:t>can be included to indicate the MCPTT group identity to the terminating user;</w:t>
      </w:r>
    </w:p>
    <w:p w14:paraId="070815FD" w14:textId="77777777" w:rsidR="000C4CBB" w:rsidRPr="00A43A54" w:rsidRDefault="000C4CBB" w:rsidP="000C4CBB">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5C4050D1" w14:textId="77777777" w:rsidR="000C4CBB" w:rsidRPr="0073469F" w:rsidRDefault="000C4CBB" w:rsidP="000C4CBB">
      <w:pPr>
        <w:pStyle w:val="B1"/>
      </w:pPr>
      <w:r>
        <w:t>8</w:t>
      </w:r>
      <w:r w:rsidRPr="0073469F">
        <w:t>)</w:t>
      </w:r>
      <w:r w:rsidRPr="0073469F">
        <w:tab/>
      </w:r>
      <w:proofErr w:type="gramStart"/>
      <w:r w:rsidRPr="0073469F">
        <w:t>the</w:t>
      </w:r>
      <w:proofErr w:type="gramEnd"/>
      <w:r w:rsidRPr="0073469F">
        <w:t xml:space="preserve"> &lt;emergency-</w:t>
      </w:r>
      <w:proofErr w:type="spellStart"/>
      <w:r w:rsidRPr="0073469F">
        <w:t>ind</w:t>
      </w:r>
      <w:proofErr w:type="spellEnd"/>
      <w:r w:rsidRPr="0073469F">
        <w:t>&gt;</w:t>
      </w:r>
      <w:r>
        <w:t xml:space="preserve"> can be</w:t>
      </w:r>
      <w:r w:rsidRPr="0073469F">
        <w:t>:</w:t>
      </w:r>
    </w:p>
    <w:p w14:paraId="2A694DD3" w14:textId="77777777" w:rsidR="000C4CBB" w:rsidRPr="0073469F" w:rsidRDefault="000C4CBB" w:rsidP="000C4CBB">
      <w:pPr>
        <w:pStyle w:val="B2"/>
      </w:pPr>
      <w:r>
        <w:t>a</w:t>
      </w:r>
      <w:r w:rsidRPr="0073469F">
        <w:t>)</w:t>
      </w:r>
      <w:r w:rsidRPr="0073469F">
        <w:tab/>
      </w:r>
      <w:proofErr w:type="gramStart"/>
      <w:r w:rsidRPr="0073469F">
        <w:t>set</w:t>
      </w:r>
      <w:proofErr w:type="gramEnd"/>
      <w:r w:rsidRPr="0073469F">
        <w:t xml:space="preserve"> to "true" to indicate that the call that the MCPTT client is initiating is an emergency MCPTT call; or</w:t>
      </w:r>
    </w:p>
    <w:p w14:paraId="24DB60B6" w14:textId="77777777" w:rsidR="000C4CBB" w:rsidRPr="0073469F" w:rsidRDefault="000C4CBB" w:rsidP="000C4CBB">
      <w:pPr>
        <w:pStyle w:val="B2"/>
      </w:pPr>
      <w:r>
        <w:t>b</w:t>
      </w:r>
      <w:r w:rsidRPr="0073469F">
        <w:t>)</w:t>
      </w:r>
      <w:r w:rsidRPr="0073469F">
        <w:tab/>
      </w:r>
      <w:proofErr w:type="gramStart"/>
      <w:r w:rsidRPr="0073469F">
        <w:t>set</w:t>
      </w:r>
      <w:proofErr w:type="gramEnd"/>
      <w:r w:rsidRPr="0073469F">
        <w:t xml:space="preserve"> to "false" to indicate that the MCPTT client is cancelling an emergency MCPTT call (i.e. converting it back to a non-emergency call)</w:t>
      </w:r>
    </w:p>
    <w:p w14:paraId="0F19DD6B" w14:textId="77777777" w:rsidR="000C4CBB" w:rsidRPr="00750A07" w:rsidRDefault="000C4CBB" w:rsidP="000C4CBB">
      <w:pPr>
        <w:pStyle w:val="B1"/>
      </w:pPr>
      <w:r>
        <w:t>9</w:t>
      </w:r>
      <w:r w:rsidRPr="0073469F">
        <w:t>)</w:t>
      </w:r>
      <w:r w:rsidRPr="0073469F">
        <w:tab/>
      </w:r>
      <w:proofErr w:type="gramStart"/>
      <w:r w:rsidRPr="0073469F">
        <w:t>the</w:t>
      </w:r>
      <w:proofErr w:type="gramEnd"/>
      <w:r w:rsidRPr="0073469F">
        <w:t xml:space="preserve"> &lt;alert-</w:t>
      </w:r>
      <w:proofErr w:type="spellStart"/>
      <w:r w:rsidRPr="0073469F">
        <w:t>ind</w:t>
      </w:r>
      <w:proofErr w:type="spellEnd"/>
      <w:r w:rsidRPr="0073469F">
        <w:t>&gt;</w:t>
      </w:r>
      <w:r>
        <w:t xml:space="preserve"> can be</w:t>
      </w:r>
      <w:r w:rsidRPr="0073469F">
        <w:t>:</w:t>
      </w:r>
    </w:p>
    <w:p w14:paraId="6E50074B" w14:textId="77777777" w:rsidR="000C4CBB" w:rsidRPr="0073469F" w:rsidRDefault="000C4CBB" w:rsidP="000C4CBB">
      <w:pPr>
        <w:pStyle w:val="B2"/>
      </w:pPr>
      <w:r>
        <w:t>a</w:t>
      </w:r>
      <w:r w:rsidRPr="0073469F">
        <w:t>)</w:t>
      </w:r>
      <w:r w:rsidRPr="0073469F">
        <w:tab/>
      </w:r>
      <w:proofErr w:type="gramStart"/>
      <w:r w:rsidRPr="0073469F">
        <w:t>set</w:t>
      </w:r>
      <w:proofErr w:type="gramEnd"/>
      <w:r w:rsidRPr="0073469F">
        <w:t xml:space="preserve"> to "true" in an emergency call initiation to indicate that an alert to be sent; or</w:t>
      </w:r>
    </w:p>
    <w:p w14:paraId="0F34B5A5" w14:textId="77777777" w:rsidR="000C4CBB" w:rsidRPr="0073469F" w:rsidRDefault="000C4CBB" w:rsidP="000C4CBB">
      <w:pPr>
        <w:pStyle w:val="B2"/>
      </w:pPr>
      <w:r>
        <w:t>b</w:t>
      </w:r>
      <w:r w:rsidRPr="0073469F">
        <w:t>)</w:t>
      </w:r>
      <w:r w:rsidRPr="0073469F">
        <w:tab/>
      </w:r>
      <w:proofErr w:type="gramStart"/>
      <w:r w:rsidRPr="0073469F">
        <w:t>set</w:t>
      </w:r>
      <w:proofErr w:type="gramEnd"/>
      <w:r w:rsidRPr="0073469F">
        <w:t xml:space="preserve"> to "false" when cancelling an emergency call which requires an alert to be cancelled also</w:t>
      </w:r>
    </w:p>
    <w:p w14:paraId="742935E8" w14:textId="77777777" w:rsidR="000C4CBB" w:rsidRPr="0073469F" w:rsidRDefault="000C4CBB" w:rsidP="000C4CBB">
      <w:pPr>
        <w:pStyle w:val="B1"/>
      </w:pPr>
      <w:r>
        <w:t>10</w:t>
      </w:r>
      <w:r w:rsidRPr="0073469F">
        <w:t>)</w:t>
      </w:r>
      <w:r>
        <w:tab/>
      </w:r>
      <w:proofErr w:type="gramStart"/>
      <w:r w:rsidRPr="0073469F">
        <w:t>if</w:t>
      </w:r>
      <w:proofErr w:type="gramEnd"/>
      <w:r w:rsidRPr="0073469F">
        <w:t xml:space="preserve"> the &lt;session-type&gt; is set to "chat" or "prearranged":</w:t>
      </w:r>
    </w:p>
    <w:p w14:paraId="6C06039C" w14:textId="77777777" w:rsidR="000C4CBB" w:rsidRPr="0073469F" w:rsidRDefault="000C4CBB" w:rsidP="000C4CBB">
      <w:pPr>
        <w:pStyle w:val="B2"/>
      </w:pPr>
      <w:r>
        <w:t>a</w:t>
      </w:r>
      <w:r w:rsidRPr="0073469F">
        <w:t>)</w:t>
      </w:r>
      <w:r w:rsidRPr="0073469F">
        <w:tab/>
      </w:r>
      <w:proofErr w:type="gramStart"/>
      <w:r w:rsidRPr="0073469F">
        <w:t>the</w:t>
      </w:r>
      <w:proofErr w:type="gramEnd"/>
      <w:r w:rsidRPr="0073469F">
        <w:t xml:space="preserv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3DC55B1A" w14:textId="77777777" w:rsidR="000C4CBB" w:rsidRPr="0073469F" w:rsidRDefault="000C4CBB" w:rsidP="000C4CBB">
      <w:pPr>
        <w:pStyle w:val="B1"/>
      </w:pPr>
      <w:r>
        <w:t>11</w:t>
      </w:r>
      <w:r w:rsidRPr="0073469F">
        <w:t>)</w:t>
      </w:r>
      <w:r w:rsidRPr="0073469F">
        <w:tab/>
      </w:r>
      <w:proofErr w:type="gramStart"/>
      <w:r w:rsidRPr="0073469F">
        <w:t>the</w:t>
      </w:r>
      <w:proofErr w:type="gramEnd"/>
      <w:r w:rsidRPr="0073469F">
        <w:t xml:space="preserve"> &lt;broadcast-</w:t>
      </w:r>
      <w:proofErr w:type="spellStart"/>
      <w:r w:rsidRPr="0073469F">
        <w:t>ind</w:t>
      </w:r>
      <w:proofErr w:type="spellEnd"/>
      <w:r w:rsidRPr="0073469F">
        <w:t>&gt;</w:t>
      </w:r>
      <w:r>
        <w:t xml:space="preserve"> can be</w:t>
      </w:r>
      <w:r w:rsidRPr="0073469F">
        <w:t>:</w:t>
      </w:r>
    </w:p>
    <w:p w14:paraId="5744CFC8" w14:textId="77777777" w:rsidR="000C4CBB" w:rsidRPr="0073469F" w:rsidRDefault="000C4CBB" w:rsidP="000C4CBB">
      <w:pPr>
        <w:pStyle w:val="B2"/>
      </w:pPr>
      <w:r>
        <w:t>a</w:t>
      </w:r>
      <w:r w:rsidRPr="0073469F">
        <w:t>)</w:t>
      </w:r>
      <w:r w:rsidRPr="0073469F">
        <w:tab/>
      </w:r>
      <w:proofErr w:type="gramStart"/>
      <w:r w:rsidRPr="0073469F">
        <w:t>set</w:t>
      </w:r>
      <w:proofErr w:type="gramEnd"/>
      <w:r w:rsidRPr="0073469F">
        <w:t xml:space="preserve"> to "true" indicates that the MCPTT client is initiating a broadcast group call; or</w:t>
      </w:r>
    </w:p>
    <w:p w14:paraId="05E4159C" w14:textId="77777777" w:rsidR="000C4CBB" w:rsidRDefault="000C4CBB" w:rsidP="000C4CBB">
      <w:pPr>
        <w:pStyle w:val="B2"/>
      </w:pPr>
      <w:r>
        <w:t>b</w:t>
      </w:r>
      <w:r w:rsidRPr="0073469F">
        <w:t>)</w:t>
      </w:r>
      <w:r w:rsidRPr="0073469F">
        <w:tab/>
      </w:r>
      <w:proofErr w:type="gramStart"/>
      <w:r w:rsidRPr="0073469F">
        <w:t>set</w:t>
      </w:r>
      <w:proofErr w:type="gramEnd"/>
      <w:r w:rsidRPr="0073469F">
        <w:t xml:space="preserve"> to "false" indicates that the MCPTT client is initiating a non-broadcast group call</w:t>
      </w:r>
      <w:r>
        <w:t>;</w:t>
      </w:r>
    </w:p>
    <w:p w14:paraId="1A1DAF02" w14:textId="77777777" w:rsidR="000C4CBB" w:rsidRDefault="000C4CBB" w:rsidP="000C4CBB">
      <w:pPr>
        <w:pStyle w:val="B1"/>
      </w:pPr>
      <w:r>
        <w:t>12)</w:t>
      </w:r>
      <w:r>
        <w:tab/>
      </w:r>
      <w:proofErr w:type="gramStart"/>
      <w:r>
        <w:t>the</w:t>
      </w:r>
      <w:proofErr w:type="gramEnd"/>
      <w:r>
        <w:t xml:space="preserve"> </w:t>
      </w:r>
      <w:r w:rsidRPr="00C52E2F">
        <w:t>&lt;</w:t>
      </w:r>
      <w:r>
        <w:t>mc-org</w:t>
      </w:r>
      <w:r w:rsidRPr="00C52E2F">
        <w:t>&gt;</w:t>
      </w:r>
      <w:r>
        <w:t xml:space="preserve"> can be</w:t>
      </w:r>
      <w:r w:rsidRPr="00C52E2F">
        <w:t>:</w:t>
      </w:r>
    </w:p>
    <w:p w14:paraId="7FCF8F14" w14:textId="77777777" w:rsidR="000C4CBB" w:rsidRPr="0045201D" w:rsidRDefault="000C4CBB" w:rsidP="000C4CBB">
      <w:pPr>
        <w:pStyle w:val="B2"/>
      </w:pPr>
      <w:r>
        <w:t>a)</w:t>
      </w:r>
      <w:r>
        <w:tab/>
      </w:r>
      <w:proofErr w:type="gramStart"/>
      <w:r>
        <w:t>set</w:t>
      </w:r>
      <w:proofErr w:type="gramEnd"/>
      <w:r>
        <w:t xml:space="preserve"> to the MCPTT user's</w:t>
      </w:r>
      <w:r w:rsidRPr="00C52E2F">
        <w:t xml:space="preserve"> Mission Critical Organization</w:t>
      </w:r>
      <w:r>
        <w:t xml:space="preserve"> in an emergency alert sent by the MCPTT server to terminating MCPTT clients;</w:t>
      </w:r>
    </w:p>
    <w:p w14:paraId="58B0EAAD" w14:textId="77777777" w:rsidR="000C4CBB" w:rsidRPr="007E6F2E" w:rsidRDefault="000C4CBB" w:rsidP="000C4CBB">
      <w:pPr>
        <w:pStyle w:val="B1"/>
        <w:rPr>
          <w:lang w:val="en-US"/>
        </w:rPr>
      </w:pPr>
      <w:r w:rsidRPr="007E6F2E">
        <w:rPr>
          <w:lang w:val="en-US"/>
        </w:rPr>
        <w:t>13)</w:t>
      </w:r>
      <w:r w:rsidRPr="007E6F2E">
        <w:rPr>
          <w:lang w:val="en-US"/>
        </w:rPr>
        <w:tab/>
      </w:r>
      <w:proofErr w:type="gramStart"/>
      <w:r w:rsidRPr="007E6F2E">
        <w:rPr>
          <w:lang w:val="en-US"/>
        </w:rPr>
        <w:t>the</w:t>
      </w:r>
      <w:proofErr w:type="gramEnd"/>
      <w:r w:rsidRPr="007E6F2E">
        <w:rPr>
          <w:lang w:val="en-US"/>
        </w:rPr>
        <w:t xml:space="preserve"> &lt;</w:t>
      </w:r>
      <w:r>
        <w:t>floor-state</w:t>
      </w:r>
      <w:r w:rsidRPr="007E6F2E">
        <w:rPr>
          <w:lang w:val="en-US"/>
        </w:rPr>
        <w:t>&gt;</w:t>
      </w:r>
      <w:r>
        <w:rPr>
          <w:lang w:val="en-US"/>
        </w:rPr>
        <w:t xml:space="preserve"> can be</w:t>
      </w:r>
      <w:r w:rsidRPr="007E6F2E">
        <w:rPr>
          <w:lang w:val="en-US"/>
        </w:rPr>
        <w:t>:</w:t>
      </w:r>
    </w:p>
    <w:p w14:paraId="1627C4CB" w14:textId="77777777" w:rsidR="000C4CBB" w:rsidRPr="007E6F2E" w:rsidRDefault="000C4CBB" w:rsidP="000C4CBB">
      <w:pPr>
        <w:pStyle w:val="B2"/>
        <w:rPr>
          <w:lang w:val="en-US"/>
        </w:rPr>
      </w:pPr>
      <w:r w:rsidRPr="007E6F2E">
        <w:rPr>
          <w:lang w:val="en-US"/>
        </w:rPr>
        <w:t>a)</w:t>
      </w:r>
      <w:r w:rsidRPr="007E6F2E">
        <w:rPr>
          <w:lang w:val="en-US"/>
        </w:rPr>
        <w:tab/>
      </w:r>
      <w:proofErr w:type="gramStart"/>
      <w:r w:rsidRPr="007E6F2E">
        <w:rPr>
          <w:lang w:val="en-US"/>
        </w:rPr>
        <w:t>set</w:t>
      </w:r>
      <w:proofErr w:type="gramEnd"/>
      <w:r w:rsidRPr="007E6F2E">
        <w:rPr>
          <w:lang w:val="en-US"/>
        </w:rPr>
        <w:t xml:space="preserve"> to "floor-idle", if the floor is idle in a non-controlling MCPTT function; or</w:t>
      </w:r>
    </w:p>
    <w:p w14:paraId="0EB56056" w14:textId="77777777" w:rsidR="000C4CBB" w:rsidRDefault="000C4CBB" w:rsidP="000C4CBB">
      <w:pPr>
        <w:pStyle w:val="B2"/>
        <w:rPr>
          <w:lang w:val="en-US"/>
        </w:rPr>
      </w:pPr>
      <w:r w:rsidRPr="007E6F2E">
        <w:rPr>
          <w:lang w:val="en-US"/>
        </w:rPr>
        <w:t>b)</w:t>
      </w:r>
      <w:r w:rsidRPr="007E6F2E">
        <w:rPr>
          <w:lang w:val="en-US"/>
        </w:rPr>
        <w:tab/>
      </w:r>
      <w:proofErr w:type="gramStart"/>
      <w:r w:rsidRPr="007E6F2E">
        <w:rPr>
          <w:lang w:val="en-US"/>
        </w:rPr>
        <w:t>set</w:t>
      </w:r>
      <w:proofErr w:type="gramEnd"/>
      <w:r w:rsidRPr="007E6F2E">
        <w:rPr>
          <w:lang w:val="en-US"/>
        </w:rPr>
        <w:t xml:space="preserve"> to "floor-taken" if the floor state in </w:t>
      </w:r>
      <w:r>
        <w:rPr>
          <w:lang w:val="en-US"/>
        </w:rPr>
        <w:t>a</w:t>
      </w:r>
      <w:r w:rsidRPr="007E6F2E">
        <w:rPr>
          <w:lang w:val="en-US"/>
        </w:rPr>
        <w:t xml:space="preserve"> non-controlling MCPTT function is taken</w:t>
      </w:r>
      <w:r>
        <w:rPr>
          <w:lang w:val="en-US"/>
        </w:rPr>
        <w:t>;</w:t>
      </w:r>
    </w:p>
    <w:p w14:paraId="5F3D8CBF" w14:textId="77777777" w:rsidR="000C4CBB" w:rsidRPr="00F45027" w:rsidRDefault="000C4CBB" w:rsidP="000C4CBB">
      <w:pPr>
        <w:pStyle w:val="B1"/>
      </w:pPr>
      <w:r w:rsidRPr="00F45027">
        <w:t>14</w:t>
      </w:r>
      <w:r w:rsidRPr="00170A25">
        <w:t>)</w:t>
      </w:r>
      <w:r w:rsidRPr="00170A25">
        <w:tab/>
      </w:r>
      <w:proofErr w:type="gramStart"/>
      <w:r w:rsidRPr="00170A25">
        <w:t>the</w:t>
      </w:r>
      <w:proofErr w:type="gramEnd"/>
      <w:r w:rsidRPr="00170A25">
        <w:t xml:space="preserve"> &lt;associated-group-id&gt;</w:t>
      </w:r>
      <w:r w:rsidRPr="00F45027">
        <w:t>:</w:t>
      </w:r>
    </w:p>
    <w:p w14:paraId="574D5C7E" w14:textId="77777777" w:rsidR="000C4CBB" w:rsidRPr="00F45027" w:rsidRDefault="000C4CBB" w:rsidP="000C4CBB">
      <w:pPr>
        <w:pStyle w:val="B2"/>
      </w:pPr>
      <w:r w:rsidRPr="00F45027">
        <w:t>a)</w:t>
      </w:r>
      <w:r w:rsidRPr="00F45027">
        <w:tab/>
      </w:r>
      <w:proofErr w:type="gramStart"/>
      <w:r w:rsidRPr="00F45027">
        <w:t>if</w:t>
      </w:r>
      <w:proofErr w:type="gramEnd"/>
      <w:r w:rsidRPr="00F45027">
        <w:t xml:space="preserve">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4DE23732" w14:textId="77777777" w:rsidR="000C4CBB" w:rsidRDefault="000C4CBB" w:rsidP="000C4CBB">
      <w:pPr>
        <w:pStyle w:val="B1"/>
        <w:rPr>
          <w:lang w:val="en-US"/>
        </w:rPr>
      </w:pPr>
      <w:r>
        <w:rPr>
          <w:lang w:val="en-US"/>
        </w:rPr>
        <w:t>15)</w:t>
      </w:r>
      <w:r>
        <w:rPr>
          <w:lang w:val="en-US"/>
        </w:rPr>
        <w:tab/>
      </w:r>
      <w:proofErr w:type="gramStart"/>
      <w:r>
        <w:rPr>
          <w:lang w:val="en-US"/>
        </w:rPr>
        <w:t>the</w:t>
      </w:r>
      <w:proofErr w:type="gramEnd"/>
      <w:r>
        <w:rPr>
          <w:lang w:val="en-US"/>
        </w:rPr>
        <w:t xml:space="preserve"> &lt;originated-by&gt;:</w:t>
      </w:r>
    </w:p>
    <w:p w14:paraId="7A6C68CE" w14:textId="77777777" w:rsidR="000C4CBB" w:rsidRPr="00437D87" w:rsidRDefault="000C4CBB" w:rsidP="000C4CBB">
      <w:pPr>
        <w:pStyle w:val="B2"/>
        <w:rPr>
          <w:noProof/>
        </w:rPr>
      </w:pPr>
      <w:r>
        <w:rPr>
          <w:lang w:val="en-US"/>
        </w:rPr>
        <w:lastRenderedPageBreak/>
        <w:t>a)</w:t>
      </w:r>
      <w:r>
        <w:rPr>
          <w:lang w:val="en-US"/>
        </w:rPr>
        <w:tab/>
      </w:r>
      <w:proofErr w:type="gramStart"/>
      <w:r>
        <w:rPr>
          <w:lang w:val="en-US"/>
        </w:rPr>
        <w:t>can</w:t>
      </w:r>
      <w:proofErr w:type="gramEnd"/>
      <w:r>
        <w:rPr>
          <w:lang w:val="en-US"/>
        </w:rPr>
        <w:t xml:space="preserve">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2BFD9967" w14:textId="77777777" w:rsidR="000C4CBB" w:rsidRDefault="000C4CBB" w:rsidP="000C4CBB">
      <w:pPr>
        <w:pStyle w:val="B1"/>
        <w:rPr>
          <w:lang w:val="en-US"/>
        </w:rPr>
      </w:pPr>
      <w:r>
        <w:rPr>
          <w:lang w:val="en-US"/>
        </w:rPr>
        <w:t>16)</w:t>
      </w:r>
      <w:r>
        <w:rPr>
          <w:lang w:val="en-US"/>
        </w:rPr>
        <w:tab/>
      </w:r>
      <w:proofErr w:type="gramStart"/>
      <w:r>
        <w:rPr>
          <w:lang w:val="en-US"/>
        </w:rPr>
        <w:t>the</w:t>
      </w:r>
      <w:proofErr w:type="gramEnd"/>
      <w:r>
        <w:rPr>
          <w:lang w:val="en-US"/>
        </w:rPr>
        <w:t xml:space="preserve"> &lt;MKFC-GKTPs&gt;:</w:t>
      </w:r>
    </w:p>
    <w:p w14:paraId="3AF2D3EB" w14:textId="77777777" w:rsidR="000C4CBB" w:rsidRDefault="000C4CBB" w:rsidP="000C4CBB">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10B8AD80" w14:textId="77777777" w:rsidR="000C4CBB" w:rsidRDefault="000C4CBB" w:rsidP="000C4CBB">
      <w:pPr>
        <w:pStyle w:val="B1"/>
        <w:rPr>
          <w:lang w:val="en-US"/>
        </w:rPr>
      </w:pPr>
      <w:r>
        <w:rPr>
          <w:lang w:val="en-US"/>
        </w:rPr>
        <w:t>17)</w:t>
      </w:r>
      <w:r>
        <w:rPr>
          <w:lang w:val="en-US"/>
        </w:rPr>
        <w:tab/>
      </w:r>
      <w:proofErr w:type="gramStart"/>
      <w:r>
        <w:rPr>
          <w:lang w:val="en-US"/>
        </w:rPr>
        <w:t>the</w:t>
      </w:r>
      <w:proofErr w:type="gramEnd"/>
      <w:r>
        <w:rPr>
          <w:lang w:val="en-US"/>
        </w:rPr>
        <w:t xml:space="preserve"> &lt;mcptt-client-id&gt;:</w:t>
      </w:r>
    </w:p>
    <w:p w14:paraId="17E4B3C9" w14:textId="77777777" w:rsidR="000C4CBB" w:rsidRDefault="000C4CBB" w:rsidP="000C4CBB">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3BD1E6E8" w14:textId="77777777" w:rsidR="000C4CBB" w:rsidRDefault="000C4CBB" w:rsidP="000C4CBB">
      <w:pPr>
        <w:pStyle w:val="B1"/>
      </w:pPr>
      <w:r>
        <w:t>18)</w:t>
      </w:r>
      <w:r>
        <w:tab/>
      </w:r>
      <w:proofErr w:type="gramStart"/>
      <w:r>
        <w:t>the</w:t>
      </w:r>
      <w:proofErr w:type="gramEnd"/>
      <w:r>
        <w:t xml:space="preserve"> &lt;alert-</w:t>
      </w:r>
      <w:proofErr w:type="spellStart"/>
      <w:r>
        <w:t>ind</w:t>
      </w:r>
      <w:proofErr w:type="spellEnd"/>
      <w:r>
        <w:t>-rcvd&gt;</w:t>
      </w:r>
    </w:p>
    <w:p w14:paraId="7E9437A8" w14:textId="77777777" w:rsidR="000C4CBB" w:rsidRDefault="000C4CBB" w:rsidP="000C4CBB">
      <w:pPr>
        <w:pStyle w:val="B2"/>
        <w:rPr>
          <w:noProof/>
        </w:rPr>
      </w:pPr>
      <w:r>
        <w:t>a)</w:t>
      </w:r>
      <w:r>
        <w:tab/>
      </w:r>
      <w:proofErr w:type="gramStart"/>
      <w:r>
        <w:t>can</w:t>
      </w:r>
      <w:proofErr w:type="gramEnd"/>
      <w:r>
        <w:t xml:space="preserve"> be set to true and included in a SIP MESSAGE to indicate that the emergency alert or cancellation was received successfully</w:t>
      </w:r>
      <w:r>
        <w:rPr>
          <w:noProof/>
        </w:rPr>
        <w:t>; and</w:t>
      </w:r>
    </w:p>
    <w:p w14:paraId="17281F05" w14:textId="77777777" w:rsidR="000C4CBB" w:rsidRDefault="000C4CBB" w:rsidP="000C4CBB">
      <w:pPr>
        <w:pStyle w:val="B1"/>
      </w:pPr>
      <w:r>
        <w:t>19)</w:t>
      </w:r>
      <w:r>
        <w:tab/>
      </w:r>
      <w:proofErr w:type="gramStart"/>
      <w:r>
        <w:t>the</w:t>
      </w:r>
      <w:proofErr w:type="gramEnd"/>
      <w:r>
        <w:t xml:space="preserve"> &lt;anyExt&gt; can be included with the following elements not declared in the XML schema:</w:t>
      </w:r>
    </w:p>
    <w:p w14:paraId="793AC75F" w14:textId="77777777" w:rsidR="000C4CBB" w:rsidRDefault="000C4CBB" w:rsidP="000C4CBB">
      <w:pPr>
        <w:pStyle w:val="B2"/>
      </w:pPr>
      <w:r>
        <w:t>a)</w:t>
      </w:r>
      <w:r>
        <w:tab/>
      </w:r>
      <w:proofErr w:type="gramStart"/>
      <w:r>
        <w:t>an</w:t>
      </w:r>
      <w:proofErr w:type="gramEnd"/>
      <w:r>
        <w:t xml:space="preserve"> &lt;ambient-listening-type&gt; of type "</w:t>
      </w:r>
      <w:proofErr w:type="spellStart"/>
      <w:r>
        <w:t>xs:string</w:t>
      </w:r>
      <w:proofErr w:type="spellEnd"/>
      <w:r>
        <w:t>":</w:t>
      </w:r>
    </w:p>
    <w:p w14:paraId="5EFF8F6E" w14:textId="77777777" w:rsidR="000C4CBB" w:rsidRDefault="000C4CBB" w:rsidP="000C4CBB">
      <w:pPr>
        <w:pStyle w:val="B3"/>
      </w:pPr>
      <w:proofErr w:type="spellStart"/>
      <w:r>
        <w:t>i</w:t>
      </w:r>
      <w:proofErr w:type="spellEnd"/>
      <w:r>
        <w:t>)</w:t>
      </w:r>
      <w:r>
        <w:tab/>
      </w:r>
      <w:proofErr w:type="gramStart"/>
      <w:r>
        <w:t>set</w:t>
      </w:r>
      <w:proofErr w:type="gramEnd"/>
      <w:r>
        <w:t xml:space="preserve"> to a value of "remote-</w:t>
      </w:r>
      <w:proofErr w:type="spellStart"/>
      <w:r>
        <w:t>init</w:t>
      </w:r>
      <w:proofErr w:type="spellEnd"/>
      <w:r>
        <w:t>" when the listening MCPTT user of an ambient listening call initiates the call; or</w:t>
      </w:r>
    </w:p>
    <w:p w14:paraId="0D2E5BFC" w14:textId="77777777" w:rsidR="000C4CBB" w:rsidRDefault="000C4CBB" w:rsidP="000C4CBB">
      <w:pPr>
        <w:pStyle w:val="B3"/>
      </w:pPr>
      <w:r>
        <w:t>ii)</w:t>
      </w:r>
      <w:r>
        <w:tab/>
      </w:r>
      <w:proofErr w:type="gramStart"/>
      <w:r>
        <w:t>set</w:t>
      </w:r>
      <w:proofErr w:type="gramEnd"/>
      <w:r>
        <w:t xml:space="preserve"> to a value of "local-</w:t>
      </w:r>
      <w:proofErr w:type="spellStart"/>
      <w:r>
        <w:t>init</w:t>
      </w:r>
      <w:proofErr w:type="spellEnd"/>
      <w:r>
        <w:t>" when the listened-to MCPTT user of an ambient listening call initiates the call; and</w:t>
      </w:r>
    </w:p>
    <w:p w14:paraId="468B9109" w14:textId="77777777" w:rsidR="000C4CBB" w:rsidRDefault="000C4CBB" w:rsidP="000C4CBB">
      <w:pPr>
        <w:pStyle w:val="B2"/>
      </w:pPr>
      <w:r>
        <w:t>b)</w:t>
      </w:r>
      <w:r>
        <w:tab/>
      </w:r>
      <w:proofErr w:type="gramStart"/>
      <w:r>
        <w:t>a</w:t>
      </w:r>
      <w:proofErr w:type="gramEnd"/>
      <w:r>
        <w:t xml:space="preserve"> &lt;release-reason&gt; of type "</w:t>
      </w:r>
      <w:proofErr w:type="spellStart"/>
      <w:r>
        <w:t>xs:string</w:t>
      </w:r>
      <w:proofErr w:type="spellEnd"/>
      <w:r>
        <w:t>":</w:t>
      </w:r>
    </w:p>
    <w:p w14:paraId="7347F2D6" w14:textId="77777777" w:rsidR="000C4CBB" w:rsidRDefault="000C4CBB" w:rsidP="000C4CBB">
      <w:pPr>
        <w:pStyle w:val="B3"/>
      </w:pPr>
      <w:proofErr w:type="spellStart"/>
      <w:r>
        <w:t>i</w:t>
      </w:r>
      <w:proofErr w:type="spellEnd"/>
      <w:r>
        <w:t>)</w:t>
      </w:r>
      <w:r>
        <w:tab/>
      </w:r>
      <w:proofErr w:type="gramStart"/>
      <w:r>
        <w:t>set</w:t>
      </w:r>
      <w:proofErr w:type="gramEnd"/>
      <w:r>
        <w:t xml:space="preserve"> to a value of "private-call-expiry" when the ambient listening call is release due to the expiry of the private call timer;</w:t>
      </w:r>
    </w:p>
    <w:p w14:paraId="2A3C0384" w14:textId="77777777" w:rsidR="000C4CBB" w:rsidRDefault="000C4CBB" w:rsidP="000C4CBB">
      <w:pPr>
        <w:pStyle w:val="B3"/>
      </w:pPr>
      <w:proofErr w:type="gramStart"/>
      <w:r>
        <w:t>ii</w:t>
      </w:r>
      <w:proofErr w:type="gramEnd"/>
      <w:r>
        <w:t>)</w:t>
      </w:r>
      <w:r>
        <w:tab/>
        <w:t>set to a value of "administrator-action" when the ambient listening call is released by an MCPTT administrator;</w:t>
      </w:r>
    </w:p>
    <w:p w14:paraId="5B5F9786" w14:textId="77777777" w:rsidR="000C4CBB" w:rsidRPr="00721C14" w:rsidRDefault="000C4CBB" w:rsidP="000C4CBB">
      <w:pPr>
        <w:pStyle w:val="B3"/>
      </w:pPr>
      <w:r>
        <w:t>iii)</w:t>
      </w:r>
      <w:r>
        <w:tab/>
      </w:r>
      <w:proofErr w:type="gramStart"/>
      <w:r>
        <w:t>set</w:t>
      </w:r>
      <w:proofErr w:type="gramEnd"/>
      <w:r>
        <w:t xml:space="preserve"> to a value of "not selected for call"</w:t>
      </w:r>
      <w:r w:rsidRPr="00001C35">
        <w:t xml:space="preserve"> </w:t>
      </w:r>
      <w:r>
        <w:t>when the when a dialog is released with an MCPTT client that was not selected as the terminating client of a first-to-answer call;</w:t>
      </w:r>
    </w:p>
    <w:p w14:paraId="7D44CED6" w14:textId="77777777" w:rsidR="000C4CBB" w:rsidRDefault="000C4CBB" w:rsidP="000C4CBB">
      <w:pPr>
        <w:pStyle w:val="B3"/>
      </w:pPr>
      <w:r>
        <w:t>i</w:t>
      </w:r>
      <w:r w:rsidRPr="00763F9F">
        <w:t>v</w:t>
      </w:r>
      <w:r>
        <w:t>)</w:t>
      </w:r>
      <w:r>
        <w:tab/>
      </w:r>
      <w:proofErr w:type="gramStart"/>
      <w:r>
        <w:t>set</w:t>
      </w:r>
      <w:proofErr w:type="gramEnd"/>
      <w:r>
        <w:t xml:space="preserve"> to a value of "call-request-for-listened-to-client" when there is a call request targeted to the listened-to client;</w:t>
      </w:r>
    </w:p>
    <w:p w14:paraId="53BFDBCE" w14:textId="77777777" w:rsidR="000C4CBB" w:rsidRDefault="000C4CBB" w:rsidP="000C4CBB">
      <w:pPr>
        <w:pStyle w:val="B3"/>
      </w:pPr>
      <w:r>
        <w:t>v)</w:t>
      </w:r>
      <w:r>
        <w:tab/>
      </w:r>
      <w:proofErr w:type="gramStart"/>
      <w:r>
        <w:t>set</w:t>
      </w:r>
      <w:proofErr w:type="gramEnd"/>
      <w:r>
        <w:t xml:space="preserve"> to a value of "call-request-initiated-by-listened-to-client" when there is a call request initiated by the listened-to client; or</w:t>
      </w:r>
    </w:p>
    <w:p w14:paraId="0260559E" w14:textId="77777777" w:rsidR="000C4CBB" w:rsidRDefault="000C4CBB" w:rsidP="000C4CBB">
      <w:pPr>
        <w:pStyle w:val="B3"/>
      </w:pPr>
      <w:r>
        <w:t>vi)</w:t>
      </w:r>
      <w:r>
        <w:tab/>
      </w:r>
      <w:proofErr w:type="gramStart"/>
      <w:r>
        <w:t>set</w:t>
      </w:r>
      <w:proofErr w:type="gramEnd"/>
      <w:r>
        <w:t xml:space="preserve"> to a value of "</w:t>
      </w:r>
      <w:r w:rsidRPr="004C7B55">
        <w:rPr>
          <w:lang w:eastAsia="ko-KR"/>
        </w:rPr>
        <w:t>authentication of the MIKEY-SAKE I_MESSAGE failed</w:t>
      </w:r>
      <w:r>
        <w:rPr>
          <w:lang w:eastAsia="ko-KR"/>
        </w:rPr>
        <w:t>" by a MCPTT client when the signature of the cannot be verified;</w:t>
      </w:r>
    </w:p>
    <w:p w14:paraId="44C13177" w14:textId="77777777" w:rsidR="000C4CBB" w:rsidRDefault="000C4CBB" w:rsidP="000C4CBB">
      <w:pPr>
        <w:pStyle w:val="B2"/>
      </w:pPr>
      <w:r>
        <w:t>c)</w:t>
      </w:r>
      <w:r>
        <w:tab/>
      </w:r>
      <w:proofErr w:type="gramStart"/>
      <w:r>
        <w:t>a</w:t>
      </w:r>
      <w:proofErr w:type="gramEnd"/>
      <w:r>
        <w:t xml:space="preserve"> &lt;request-type&gt; of type "</w:t>
      </w:r>
      <w:proofErr w:type="spellStart"/>
      <w:r>
        <w:t>xs:string</w:t>
      </w:r>
      <w:proofErr w:type="spellEnd"/>
      <w:r>
        <w:t>":</w:t>
      </w:r>
    </w:p>
    <w:p w14:paraId="42937C5F" w14:textId="77777777" w:rsidR="000C4CBB" w:rsidRPr="00721C14" w:rsidRDefault="000C4CBB" w:rsidP="000C4CBB">
      <w:pPr>
        <w:pStyle w:val="B3"/>
      </w:pPr>
      <w:proofErr w:type="spellStart"/>
      <w:r>
        <w:t>i</w:t>
      </w:r>
      <w:proofErr w:type="spellEnd"/>
      <w:r>
        <w:t>)</w:t>
      </w:r>
      <w:r>
        <w:tab/>
      </w:r>
      <w:proofErr w:type="gramStart"/>
      <w:r>
        <w:t>set</w:t>
      </w:r>
      <w:proofErr w:type="gramEnd"/>
      <w:r>
        <w:t xml:space="preserve"> to value of "private-call-call-back-request" when a client initiates a private call call-back request;</w:t>
      </w:r>
    </w:p>
    <w:p w14:paraId="2F1726B3" w14:textId="77777777" w:rsidR="000C4CBB" w:rsidRPr="00721C14" w:rsidRDefault="000C4CBB" w:rsidP="000C4CBB">
      <w:pPr>
        <w:pStyle w:val="B3"/>
      </w:pPr>
      <w:r>
        <w:t>ii)</w:t>
      </w:r>
      <w:r>
        <w:tab/>
      </w:r>
      <w:proofErr w:type="gramStart"/>
      <w:r>
        <w:t>set</w:t>
      </w:r>
      <w:proofErr w:type="gramEnd"/>
      <w:r>
        <w:t xml:space="preserve"> to a value of "private-call-call-back-cancel-request" when a client initiates a private call call-back cancel request;</w:t>
      </w:r>
    </w:p>
    <w:p w14:paraId="263460DE" w14:textId="77777777" w:rsidR="000C4CBB" w:rsidRDefault="000C4CBB" w:rsidP="000C4CBB">
      <w:pPr>
        <w:pStyle w:val="B3"/>
      </w:pPr>
      <w:proofErr w:type="gramStart"/>
      <w:r>
        <w:t>iii</w:t>
      </w:r>
      <w:proofErr w:type="gramEnd"/>
      <w:r>
        <w:t>)</w:t>
      </w:r>
      <w:r>
        <w:tab/>
        <w:t xml:space="preserve">set to a value of </w:t>
      </w:r>
      <w:r w:rsidRPr="004346C1">
        <w:t xml:space="preserve">"group-selection-change-request" </w:t>
      </w:r>
      <w:r>
        <w:t>when a client initiates a group selection change request;</w:t>
      </w:r>
    </w:p>
    <w:p w14:paraId="4274F532" w14:textId="77777777" w:rsidR="000C4CBB" w:rsidRDefault="000C4CBB" w:rsidP="000C4CBB">
      <w:pPr>
        <w:pStyle w:val="B3"/>
      </w:pPr>
      <w:r>
        <w:t>iv)</w:t>
      </w:r>
      <w:r>
        <w:tab/>
      </w:r>
      <w:proofErr w:type="gramStart"/>
      <w:r>
        <w:t>set</w:t>
      </w:r>
      <w:proofErr w:type="gramEnd"/>
      <w:r>
        <w:t xml:space="preserve"> to a value of </w:t>
      </w:r>
      <w:r w:rsidRPr="004346C1">
        <w:t>"</w:t>
      </w:r>
      <w:r>
        <w:t>remotely-initiated-group-call-request</w:t>
      </w:r>
      <w:r w:rsidRPr="004346C1">
        <w:t xml:space="preserve">" </w:t>
      </w:r>
      <w:r>
        <w:t xml:space="preserve">when a client initiates a remotely initiated group call </w:t>
      </w:r>
      <w:r w:rsidRPr="004346C1">
        <w:t>request</w:t>
      </w:r>
      <w:r>
        <w:t>; or</w:t>
      </w:r>
    </w:p>
    <w:p w14:paraId="1BEF631F" w14:textId="77777777" w:rsidR="000C4CBB" w:rsidRDefault="000C4CBB" w:rsidP="000C4CBB">
      <w:pPr>
        <w:pStyle w:val="B3"/>
      </w:pPr>
      <w:r>
        <w:t>v)</w:t>
      </w:r>
      <w:r>
        <w:tab/>
      </w:r>
      <w:proofErr w:type="gramStart"/>
      <w:r>
        <w:t>set</w:t>
      </w:r>
      <w:proofErr w:type="gramEnd"/>
      <w:r>
        <w:t xml:space="preserve"> to a value of </w:t>
      </w:r>
      <w:r w:rsidRPr="004346C1">
        <w:t>"</w:t>
      </w:r>
      <w:r>
        <w:t>remotely-initiated-private-call-response</w:t>
      </w:r>
      <w:r w:rsidRPr="004346C1">
        <w:t xml:space="preserve">" </w:t>
      </w:r>
      <w:r>
        <w:t xml:space="preserve">when a client responds to a remotely initiated private call </w:t>
      </w:r>
      <w:r w:rsidRPr="004346C1">
        <w:t>request</w:t>
      </w:r>
      <w:r>
        <w:t>;</w:t>
      </w:r>
    </w:p>
    <w:p w14:paraId="49BA5B93" w14:textId="77777777" w:rsidR="000C4CBB" w:rsidRDefault="000C4CBB" w:rsidP="000C4CBB">
      <w:pPr>
        <w:pStyle w:val="B2"/>
      </w:pPr>
      <w:r>
        <w:t>d)</w:t>
      </w:r>
      <w:r>
        <w:tab/>
      </w:r>
      <w:proofErr w:type="gramStart"/>
      <w:r>
        <w:t>a</w:t>
      </w:r>
      <w:proofErr w:type="gramEnd"/>
      <w:r>
        <w:t xml:space="preserve"> &lt;response-type&gt; of type "</w:t>
      </w:r>
      <w:proofErr w:type="spellStart"/>
      <w:r>
        <w:t>xs:string</w:t>
      </w:r>
      <w:proofErr w:type="spellEnd"/>
      <w:r>
        <w:t>":</w:t>
      </w:r>
    </w:p>
    <w:p w14:paraId="0D5802E7" w14:textId="77777777" w:rsidR="000C4CBB" w:rsidRDefault="000C4CBB" w:rsidP="000C4CBB">
      <w:pPr>
        <w:pStyle w:val="B3"/>
      </w:pPr>
      <w:proofErr w:type="spellStart"/>
      <w:r>
        <w:lastRenderedPageBreak/>
        <w:t>i</w:t>
      </w:r>
      <w:proofErr w:type="spellEnd"/>
      <w:r>
        <w:t>)</w:t>
      </w:r>
      <w:r>
        <w:tab/>
      </w:r>
      <w:proofErr w:type="gramStart"/>
      <w:r>
        <w:t>set</w:t>
      </w:r>
      <w:proofErr w:type="gramEnd"/>
      <w:r>
        <w:t xml:space="preserve"> to a value of "private-call-call-back-response" when a client responds to a private call call-back request;</w:t>
      </w:r>
    </w:p>
    <w:p w14:paraId="04740BFF" w14:textId="77777777" w:rsidR="000C4CBB" w:rsidRDefault="000C4CBB" w:rsidP="000C4CBB">
      <w:pPr>
        <w:pStyle w:val="B3"/>
      </w:pPr>
      <w:r>
        <w:t>ii)</w:t>
      </w:r>
      <w:r>
        <w:tab/>
      </w:r>
      <w:proofErr w:type="gramStart"/>
      <w:r>
        <w:t>set</w:t>
      </w:r>
      <w:proofErr w:type="gramEnd"/>
      <w:r>
        <w:t xml:space="preserve"> to a value of "private-call-call-back-cancel-response" when a client responds to a private call call-back cancel request;</w:t>
      </w:r>
    </w:p>
    <w:p w14:paraId="72FCF253" w14:textId="77777777" w:rsidR="000C4CBB" w:rsidRDefault="000C4CBB" w:rsidP="000C4CBB">
      <w:pPr>
        <w:pStyle w:val="B3"/>
      </w:pPr>
      <w:proofErr w:type="gramStart"/>
      <w:r>
        <w:t>iii</w:t>
      </w:r>
      <w:proofErr w:type="gramEnd"/>
      <w:r>
        <w:t>)</w:t>
      </w:r>
      <w:r>
        <w:tab/>
        <w:t xml:space="preserve">set to a value of </w:t>
      </w:r>
      <w:r w:rsidRPr="004346C1">
        <w:t>"group-selection-change-</w:t>
      </w:r>
      <w:r>
        <w:t>response</w:t>
      </w:r>
      <w:r w:rsidRPr="004346C1">
        <w:t xml:space="preserve">" </w:t>
      </w:r>
      <w:r>
        <w:t>when a client responds to a group selection change request;</w:t>
      </w:r>
    </w:p>
    <w:p w14:paraId="6CE95F4C" w14:textId="77777777" w:rsidR="000C4CBB" w:rsidRDefault="000C4CBB" w:rsidP="000C4CBB">
      <w:pPr>
        <w:pStyle w:val="B3"/>
      </w:pPr>
      <w:r>
        <w:t>iv)</w:t>
      </w:r>
      <w:r>
        <w:tab/>
      </w:r>
      <w:proofErr w:type="gramStart"/>
      <w:r>
        <w:t>set</w:t>
      </w:r>
      <w:proofErr w:type="gramEnd"/>
      <w:r>
        <w:t xml:space="preserve"> to a value of </w:t>
      </w:r>
      <w:r w:rsidRPr="004346C1">
        <w:t>"</w:t>
      </w:r>
      <w:r>
        <w:t>remotely-initiated-group-call-response</w:t>
      </w:r>
      <w:r w:rsidRPr="004346C1">
        <w:t xml:space="preserve">" </w:t>
      </w:r>
      <w:r>
        <w:t>when a client responds to a remotely initiated call request; or</w:t>
      </w:r>
    </w:p>
    <w:p w14:paraId="4FF9DE45" w14:textId="77777777" w:rsidR="000C4CBB" w:rsidRDefault="000C4CBB" w:rsidP="000C4CBB">
      <w:pPr>
        <w:pStyle w:val="B3"/>
      </w:pPr>
      <w:r>
        <w:t>v)</w:t>
      </w:r>
      <w:r>
        <w:tab/>
      </w:r>
      <w:proofErr w:type="gramStart"/>
      <w:r>
        <w:t>set</w:t>
      </w:r>
      <w:proofErr w:type="gramEnd"/>
      <w:r>
        <w:t xml:space="preserve"> to a value of </w:t>
      </w:r>
      <w:r w:rsidRPr="004346C1">
        <w:t>"</w:t>
      </w:r>
      <w:r>
        <w:t>remotely-initiated-private-call-response</w:t>
      </w:r>
      <w:r w:rsidRPr="004346C1">
        <w:t xml:space="preserve">" </w:t>
      </w:r>
      <w:r>
        <w:t>when a client responds to a remotely initiated private call request;</w:t>
      </w:r>
    </w:p>
    <w:p w14:paraId="3FD0DA0E" w14:textId="77777777" w:rsidR="000C4CBB" w:rsidRDefault="000C4CBB" w:rsidP="000C4CBB">
      <w:pPr>
        <w:pStyle w:val="B2"/>
      </w:pPr>
      <w:r>
        <w:t>e)</w:t>
      </w:r>
      <w:r>
        <w:tab/>
      </w:r>
      <w:proofErr w:type="gramStart"/>
      <w:r>
        <w:t>an</w:t>
      </w:r>
      <w:proofErr w:type="gramEnd"/>
      <w:r>
        <w:t xml:space="preserve"> &lt;urgency indication&gt; of type "</w:t>
      </w:r>
      <w:proofErr w:type="spellStart"/>
      <w:r>
        <w:t>xs:string</w:t>
      </w:r>
      <w:proofErr w:type="spellEnd"/>
      <w:r>
        <w:t>":</w:t>
      </w:r>
    </w:p>
    <w:p w14:paraId="4A4A0E85" w14:textId="77777777" w:rsidR="000C4CBB" w:rsidRDefault="000C4CBB" w:rsidP="000C4CBB">
      <w:pPr>
        <w:pStyle w:val="B3"/>
      </w:pPr>
      <w:r>
        <w:t>(</w:t>
      </w:r>
      <w:proofErr w:type="spellStart"/>
      <w:r>
        <w:t>i</w:t>
      </w:r>
      <w:proofErr w:type="spellEnd"/>
      <w:r>
        <w:t>)</w:t>
      </w:r>
      <w:r>
        <w:tab/>
        <w:t>set to a value of "low", "normal" or "high" to indicate the urgency of a private call call-back request; and</w:t>
      </w:r>
    </w:p>
    <w:p w14:paraId="161BF071" w14:textId="77777777" w:rsidR="000C4CBB" w:rsidRDefault="000C4CBB" w:rsidP="000C4CBB">
      <w:pPr>
        <w:pStyle w:val="B2"/>
      </w:pPr>
      <w:r>
        <w:t>f)</w:t>
      </w:r>
      <w:r>
        <w:tab/>
      </w:r>
      <w:proofErr w:type="gramStart"/>
      <w:r>
        <w:t>a</w:t>
      </w:r>
      <w:proofErr w:type="gramEnd"/>
      <w:r>
        <w:t xml:space="preserve"> &lt;time-of-request&gt; of type "</w:t>
      </w:r>
      <w:proofErr w:type="spellStart"/>
      <w:r>
        <w:t>xs:dateTime</w:t>
      </w:r>
      <w:proofErr w:type="spellEnd"/>
      <w:r>
        <w:t>":</w:t>
      </w:r>
    </w:p>
    <w:p w14:paraId="48E3D6A6" w14:textId="77777777" w:rsidR="000C4CBB" w:rsidRDefault="000C4CBB" w:rsidP="000C4CBB">
      <w:pPr>
        <w:pStyle w:val="B3"/>
      </w:pPr>
      <w:r>
        <w:t>(</w:t>
      </w:r>
      <w:proofErr w:type="spellStart"/>
      <w:r>
        <w:t>i</w:t>
      </w:r>
      <w:proofErr w:type="spellEnd"/>
      <w:r>
        <w:t>)</w:t>
      </w:r>
      <w:r>
        <w:tab/>
      </w:r>
      <w:proofErr w:type="gramStart"/>
      <w:r>
        <w:t>set</w:t>
      </w:r>
      <w:proofErr w:type="gramEnd"/>
      <w:r>
        <w:t xml:space="preserve"> to the date and time at which the private call call-back request was initiated, in the form: "</w:t>
      </w:r>
      <w:proofErr w:type="spellStart"/>
      <w:r>
        <w:t>YYYY-MM-DDThh:mm:ss</w:t>
      </w:r>
      <w:proofErr w:type="spellEnd"/>
      <w:r>
        <w:t>" where:</w:t>
      </w:r>
    </w:p>
    <w:p w14:paraId="67AE6F9A" w14:textId="77777777" w:rsidR="000C4CBB" w:rsidRDefault="000C4CBB" w:rsidP="000C4CBB">
      <w:pPr>
        <w:pStyle w:val="B4"/>
      </w:pPr>
      <w:r>
        <w:t>-</w:t>
      </w:r>
      <w:r>
        <w:tab/>
        <w:t>YYYY indicates the year;</w:t>
      </w:r>
    </w:p>
    <w:p w14:paraId="29FC43DC" w14:textId="77777777" w:rsidR="000C4CBB" w:rsidRDefault="000C4CBB" w:rsidP="000C4CBB">
      <w:pPr>
        <w:pStyle w:val="B4"/>
      </w:pPr>
      <w:r>
        <w:t>-</w:t>
      </w:r>
      <w:r>
        <w:tab/>
        <w:t>MM indicates the month;</w:t>
      </w:r>
    </w:p>
    <w:p w14:paraId="4DC40B63" w14:textId="77777777" w:rsidR="000C4CBB" w:rsidRDefault="000C4CBB" w:rsidP="000C4CBB">
      <w:pPr>
        <w:pStyle w:val="B4"/>
      </w:pPr>
      <w:r>
        <w:t>-</w:t>
      </w:r>
      <w:r>
        <w:tab/>
        <w:t>DD indicates the day;</w:t>
      </w:r>
    </w:p>
    <w:p w14:paraId="74F5C534" w14:textId="77777777" w:rsidR="000C4CBB" w:rsidRDefault="000C4CBB" w:rsidP="000C4CBB">
      <w:pPr>
        <w:pStyle w:val="B4"/>
      </w:pPr>
      <w:r>
        <w:t>-</w:t>
      </w:r>
      <w:r>
        <w:tab/>
        <w:t>T indicates the start of the required time section;</w:t>
      </w:r>
    </w:p>
    <w:p w14:paraId="139B5FD8" w14:textId="77777777" w:rsidR="000C4CBB" w:rsidRDefault="000C4CBB" w:rsidP="000C4CBB">
      <w:pPr>
        <w:pStyle w:val="B4"/>
      </w:pPr>
      <w:r>
        <w:t>-</w:t>
      </w:r>
      <w:r>
        <w:tab/>
      </w:r>
      <w:proofErr w:type="spellStart"/>
      <w:proofErr w:type="gramStart"/>
      <w:r>
        <w:t>hh</w:t>
      </w:r>
      <w:proofErr w:type="spellEnd"/>
      <w:proofErr w:type="gramEnd"/>
      <w:r>
        <w:t xml:space="preserve"> indicates the hour;</w:t>
      </w:r>
    </w:p>
    <w:p w14:paraId="4AB89000" w14:textId="77777777" w:rsidR="000C4CBB" w:rsidRDefault="000C4CBB" w:rsidP="000C4CBB">
      <w:pPr>
        <w:pStyle w:val="B4"/>
      </w:pPr>
      <w:r>
        <w:t>-</w:t>
      </w:r>
      <w:r>
        <w:tab/>
      </w:r>
      <w:proofErr w:type="gramStart"/>
      <w:r>
        <w:t>mm</w:t>
      </w:r>
      <w:proofErr w:type="gramEnd"/>
      <w:r>
        <w:t xml:space="preserve"> indicates the minute; and</w:t>
      </w:r>
    </w:p>
    <w:p w14:paraId="25792220" w14:textId="77777777" w:rsidR="000C4CBB" w:rsidRDefault="000C4CBB" w:rsidP="000C4CBB">
      <w:pPr>
        <w:pStyle w:val="B4"/>
      </w:pPr>
      <w:r>
        <w:t>-</w:t>
      </w:r>
      <w:r>
        <w:tab/>
      </w:r>
      <w:proofErr w:type="spellStart"/>
      <w:proofErr w:type="gramStart"/>
      <w:r>
        <w:t>ss</w:t>
      </w:r>
      <w:proofErr w:type="spellEnd"/>
      <w:proofErr w:type="gramEnd"/>
      <w:r>
        <w:t xml:space="preserve"> indicates the second; and</w:t>
      </w:r>
    </w:p>
    <w:p w14:paraId="331EDC19" w14:textId="77777777" w:rsidR="000C4CBB" w:rsidRDefault="000C4CBB" w:rsidP="000C4CBB">
      <w:pPr>
        <w:pStyle w:val="B2"/>
      </w:pPr>
      <w:r>
        <w:t>g)</w:t>
      </w:r>
      <w:r>
        <w:tab/>
      </w:r>
      <w:proofErr w:type="gramStart"/>
      <w:r>
        <w:t>a</w:t>
      </w:r>
      <w:proofErr w:type="gramEnd"/>
      <w:r>
        <w:t xml:space="preserve"> &lt;</w:t>
      </w:r>
      <w:r w:rsidRPr="006D0511">
        <w:t>selected-group-change-outcome</w:t>
      </w:r>
      <w:r>
        <w:t>&gt; of type "</w:t>
      </w:r>
      <w:proofErr w:type="spellStart"/>
      <w:r>
        <w:t>xs:string</w:t>
      </w:r>
      <w:proofErr w:type="spellEnd"/>
      <w:r>
        <w:t>":</w:t>
      </w:r>
    </w:p>
    <w:p w14:paraId="41EE86F2" w14:textId="77777777" w:rsidR="000C4CBB" w:rsidRDefault="000C4CBB" w:rsidP="000C4CBB">
      <w:pPr>
        <w:pStyle w:val="B3"/>
      </w:pPr>
      <w:proofErr w:type="spellStart"/>
      <w:r>
        <w:t>i</w:t>
      </w:r>
      <w:proofErr w:type="spellEnd"/>
      <w:r>
        <w:t>)</w:t>
      </w:r>
      <w:r>
        <w:tab/>
      </w:r>
      <w:proofErr w:type="gramStart"/>
      <w:r>
        <w:t>set</w:t>
      </w:r>
      <w:proofErr w:type="gramEnd"/>
      <w:r>
        <w:t xml:space="preserve"> to a value of "success" when a client reports that it has successfully changed its selected group as requested by a received group selection change request; or</w:t>
      </w:r>
    </w:p>
    <w:p w14:paraId="76BBBFE9" w14:textId="77777777" w:rsidR="000C4CBB" w:rsidRDefault="000C4CBB" w:rsidP="000C4CBB">
      <w:pPr>
        <w:pStyle w:val="B3"/>
      </w:pPr>
      <w:r>
        <w:t>ii)</w:t>
      </w:r>
      <w:r>
        <w:tab/>
      </w:r>
      <w:proofErr w:type="gramStart"/>
      <w:r>
        <w:t>set</w:t>
      </w:r>
      <w:proofErr w:type="gramEnd"/>
      <w:r>
        <w:t xml:space="preserve"> to a value of "fail" when a client reports that it has failed to change its selected group as requested by a received group selection change request;</w:t>
      </w:r>
    </w:p>
    <w:p w14:paraId="1BBE5139" w14:textId="77777777" w:rsidR="000C4CBB" w:rsidRDefault="000C4CBB" w:rsidP="000C4CBB">
      <w:pPr>
        <w:pStyle w:val="B2"/>
      </w:pPr>
      <w:r>
        <w:t>h)</w:t>
      </w:r>
      <w:r>
        <w:tab/>
      </w:r>
      <w:proofErr w:type="gramStart"/>
      <w:r>
        <w:t>an&lt;</w:t>
      </w:r>
      <w:proofErr w:type="gramEnd"/>
      <w:r>
        <w:t>affiliation-required&gt; of type "</w:t>
      </w:r>
      <w:proofErr w:type="spellStart"/>
      <w:r>
        <w:t>x</w:t>
      </w:r>
      <w:r w:rsidRPr="00A62D07">
        <w:t>s:</w:t>
      </w:r>
      <w:r>
        <w:t>Boolean</w:t>
      </w:r>
      <w:proofErr w:type="spellEnd"/>
      <w:r>
        <w:t>":</w:t>
      </w:r>
    </w:p>
    <w:p w14:paraId="6F3EA9AF" w14:textId="77777777" w:rsidR="000C4CBB" w:rsidRPr="00721C14" w:rsidRDefault="000C4CBB" w:rsidP="000C4CBB">
      <w:pPr>
        <w:pStyle w:val="B3"/>
      </w:pPr>
      <w:proofErr w:type="spellStart"/>
      <w:r>
        <w:t>i</w:t>
      </w:r>
      <w:proofErr w:type="spellEnd"/>
      <w:r>
        <w:t>)</w:t>
      </w:r>
      <w:r>
        <w:tab/>
      </w:r>
      <w:proofErr w:type="gramStart"/>
      <w:r>
        <w:t>set</w:t>
      </w:r>
      <w:proofErr w:type="gramEnd"/>
      <w:r>
        <w:t xml:space="preserve"> to a value of "true" when received by a client in a </w:t>
      </w:r>
      <w:r w:rsidRPr="004346C1">
        <w:t>group-selection-change-request</w:t>
      </w:r>
      <w:r>
        <w:t xml:space="preserve"> indicates that the client needs to affiliate to the specified group;</w:t>
      </w:r>
    </w:p>
    <w:p w14:paraId="52007E55" w14:textId="77777777" w:rsidR="000C4CBB" w:rsidRDefault="000C4CBB" w:rsidP="000C4CBB">
      <w:pPr>
        <w:pStyle w:val="B2"/>
      </w:pPr>
      <w:proofErr w:type="spellStart"/>
      <w:r>
        <w:t>i</w:t>
      </w:r>
      <w:proofErr w:type="spellEnd"/>
      <w:r>
        <w:t>)</w:t>
      </w:r>
      <w:r>
        <w:tab/>
      </w:r>
      <w:proofErr w:type="gramStart"/>
      <w:r>
        <w:t>a</w:t>
      </w:r>
      <w:proofErr w:type="gramEnd"/>
      <w:r>
        <w:t xml:space="preserve"> &lt;remotely-initiated-call-</w:t>
      </w:r>
      <w:r w:rsidRPr="006D0511">
        <w:t>outcome</w:t>
      </w:r>
      <w:r>
        <w:t>&gt; of type "</w:t>
      </w:r>
      <w:proofErr w:type="spellStart"/>
      <w:r>
        <w:t>xs:string</w:t>
      </w:r>
      <w:proofErr w:type="spellEnd"/>
      <w:r>
        <w:t>":</w:t>
      </w:r>
    </w:p>
    <w:p w14:paraId="77FB621C" w14:textId="77777777" w:rsidR="000C4CBB" w:rsidRDefault="000C4CBB" w:rsidP="000C4CBB">
      <w:pPr>
        <w:pStyle w:val="B3"/>
      </w:pPr>
      <w:proofErr w:type="spellStart"/>
      <w:r>
        <w:t>i</w:t>
      </w:r>
      <w:proofErr w:type="spellEnd"/>
      <w:r>
        <w:t>)</w:t>
      </w:r>
      <w:r>
        <w:tab/>
      </w:r>
      <w:proofErr w:type="gramStart"/>
      <w:r>
        <w:t>set</w:t>
      </w:r>
      <w:proofErr w:type="gramEnd"/>
      <w:r>
        <w:t xml:space="preserve"> to a value of "success" when a client reports that it has successfully initiated a call requested by a received remotely initiated call request; or</w:t>
      </w:r>
    </w:p>
    <w:p w14:paraId="01EFC735" w14:textId="77777777" w:rsidR="000C4CBB" w:rsidRDefault="000C4CBB" w:rsidP="000C4CBB">
      <w:pPr>
        <w:pStyle w:val="B3"/>
      </w:pPr>
      <w:r>
        <w:t>ii)</w:t>
      </w:r>
      <w:r>
        <w:tab/>
        <w:t xml:space="preserve">set to a value of "fail" when a client reports that it has failed to initiated a call triggered as requested by a received group selection change request; </w:t>
      </w:r>
    </w:p>
    <w:p w14:paraId="66B9F99E" w14:textId="77777777" w:rsidR="000C4CBB" w:rsidRDefault="000C4CBB" w:rsidP="000C4CBB">
      <w:pPr>
        <w:pStyle w:val="B2"/>
      </w:pPr>
      <w:r>
        <w:t>j)</w:t>
      </w:r>
      <w:r>
        <w:tab/>
      </w:r>
      <w:proofErr w:type="gramStart"/>
      <w:r>
        <w:t>a</w:t>
      </w:r>
      <w:proofErr w:type="gramEnd"/>
      <w:r>
        <w:t xml:space="preserve"> &lt;notify-remote-user&gt; of type "</w:t>
      </w:r>
      <w:proofErr w:type="spellStart"/>
      <w:r>
        <w:t>x</w:t>
      </w:r>
      <w:r w:rsidRPr="00A62D07">
        <w:t>s:</w:t>
      </w:r>
      <w:r>
        <w:t>Boolean</w:t>
      </w:r>
      <w:proofErr w:type="spellEnd"/>
      <w:r>
        <w:t>":</w:t>
      </w:r>
    </w:p>
    <w:p w14:paraId="07AA198A" w14:textId="77777777" w:rsidR="000C4CBB" w:rsidRDefault="000C4CBB" w:rsidP="000C4CBB">
      <w:pPr>
        <w:pStyle w:val="B3"/>
      </w:pPr>
      <w:proofErr w:type="spellStart"/>
      <w:r>
        <w:t>i</w:t>
      </w:r>
      <w:proofErr w:type="spellEnd"/>
      <w:r>
        <w:t>)</w:t>
      </w:r>
      <w:r>
        <w:tab/>
      </w:r>
      <w:proofErr w:type="gramStart"/>
      <w:r>
        <w:t>set</w:t>
      </w:r>
      <w:proofErr w:type="gramEnd"/>
      <w:r>
        <w:t xml:space="preserve"> to a value of "true" when the remote user is to be notified of a remotely initiated call request; or</w:t>
      </w:r>
    </w:p>
    <w:p w14:paraId="23A28645" w14:textId="77777777" w:rsidR="000C4CBB" w:rsidRDefault="000C4CBB" w:rsidP="000C4CBB">
      <w:pPr>
        <w:pStyle w:val="B3"/>
        <w:rPr>
          <w:lang w:val="en-US"/>
        </w:rPr>
      </w:pPr>
      <w:r>
        <w:t>ii)</w:t>
      </w:r>
      <w:r>
        <w:tab/>
      </w:r>
      <w:proofErr w:type="gramStart"/>
      <w:r>
        <w:t>set</w:t>
      </w:r>
      <w:proofErr w:type="gramEnd"/>
      <w:r>
        <w:t xml:space="preserve"> to a value of "false" when the remote user is to be notified of a received remotely initiated call request</w:t>
      </w:r>
      <w:r w:rsidRPr="00F90134">
        <w:rPr>
          <w:lang w:val="en-US"/>
        </w:rPr>
        <w:t>;</w:t>
      </w:r>
    </w:p>
    <w:p w14:paraId="2D05D551" w14:textId="41EEF357" w:rsidR="000C4CBB" w:rsidRDefault="000C4CBB" w:rsidP="000C4CBB">
      <w:pPr>
        <w:pStyle w:val="B2"/>
      </w:pPr>
      <w:r w:rsidRPr="00F90134">
        <w:rPr>
          <w:lang w:val="en-US"/>
        </w:rPr>
        <w:t>k</w:t>
      </w:r>
      <w:r>
        <w:t>)</w:t>
      </w:r>
      <w:r>
        <w:tab/>
      </w:r>
      <w:proofErr w:type="gramStart"/>
      <w:r>
        <w:t>a</w:t>
      </w:r>
      <w:proofErr w:type="gramEnd"/>
      <w:r>
        <w:t xml:space="preserve"> &lt;</w:t>
      </w:r>
      <w:r w:rsidRPr="00F90134">
        <w:rPr>
          <w:lang w:val="en-US"/>
        </w:rPr>
        <w:t>functional</w:t>
      </w:r>
      <w:r>
        <w:t>-</w:t>
      </w:r>
      <w:r w:rsidRPr="00F90134">
        <w:rPr>
          <w:lang w:val="en-US"/>
        </w:rPr>
        <w:t>alias-URI</w:t>
      </w:r>
      <w:r>
        <w:t>&gt; of type "</w:t>
      </w:r>
      <w:proofErr w:type="spellStart"/>
      <w:r w:rsidRPr="003B3D7F">
        <w:rPr>
          <w:lang w:val="en-US"/>
        </w:rPr>
        <w:t>mcpttinfo:contentType</w:t>
      </w:r>
      <w:proofErr w:type="spellEnd"/>
      <w:r>
        <w:t xml:space="preserve">" set to a value of the </w:t>
      </w:r>
      <w:proofErr w:type="spellStart"/>
      <w:r>
        <w:t>fu</w:t>
      </w:r>
      <w:r w:rsidRPr="00F90134">
        <w:rPr>
          <w:lang w:val="en-US"/>
        </w:rPr>
        <w:t>nctional</w:t>
      </w:r>
      <w:proofErr w:type="spellEnd"/>
      <w:del w:id="62" w:author="Mike Dolan-1" w:date="2020-05-11T09:38:00Z">
        <w:r w:rsidRPr="00F90134" w:rsidDel="000C4CBB">
          <w:rPr>
            <w:lang w:val="en-US"/>
          </w:rPr>
          <w:delText>-</w:delText>
        </w:r>
      </w:del>
      <w:ins w:id="63" w:author="Mike Dolan-1" w:date="2020-05-11T09:38:00Z">
        <w:r>
          <w:rPr>
            <w:lang w:val="en-US"/>
          </w:rPr>
          <w:t xml:space="preserve"> </w:t>
        </w:r>
      </w:ins>
      <w:r w:rsidRPr="00F90134">
        <w:rPr>
          <w:lang w:val="en-US"/>
        </w:rPr>
        <w:t>alias that is used together with the</w:t>
      </w:r>
      <w:r>
        <w:rPr>
          <w:lang w:val="en-US"/>
        </w:rPr>
        <w:t xml:space="preserve"> "</w:t>
      </w:r>
      <w:r w:rsidRPr="003B3D7F">
        <w:rPr>
          <w:lang w:val="en-US"/>
        </w:rPr>
        <w:t>mcptt-calling-user-id</w:t>
      </w:r>
      <w:r>
        <w:rPr>
          <w:lang w:val="en-US"/>
        </w:rPr>
        <w:t>";</w:t>
      </w:r>
    </w:p>
    <w:p w14:paraId="53D54C82" w14:textId="77777777" w:rsidR="000C4CBB" w:rsidRDefault="000C4CBB" w:rsidP="000C4CBB">
      <w:pPr>
        <w:pStyle w:val="B2"/>
      </w:pPr>
      <w:r w:rsidRPr="00D31BAA">
        <w:lastRenderedPageBreak/>
        <w:t>l)</w:t>
      </w:r>
      <w:r w:rsidRPr="00D31BAA">
        <w:tab/>
      </w:r>
      <w:proofErr w:type="gramStart"/>
      <w:r w:rsidRPr="00D31BAA">
        <w:t>a</w:t>
      </w:r>
      <w:r>
        <w:rPr>
          <w:lang w:val="en-US"/>
        </w:rPr>
        <w:t>n</w:t>
      </w:r>
      <w:proofErr w:type="gramEnd"/>
      <w:r>
        <w:rPr>
          <w:lang w:val="en-US"/>
        </w:rPr>
        <w:t xml:space="preserve"> </w:t>
      </w:r>
      <w:r w:rsidRPr="00D31BAA">
        <w:t>&lt;emergency-alert-area-</w:t>
      </w:r>
      <w:proofErr w:type="spellStart"/>
      <w:r w:rsidRPr="00D31BAA">
        <w:t>ind</w:t>
      </w:r>
      <w:proofErr w:type="spellEnd"/>
      <w:r w:rsidRPr="00D31BAA">
        <w:t>&gt;</w:t>
      </w:r>
      <w:r>
        <w:rPr>
          <w:lang w:val="en-US"/>
        </w:rPr>
        <w:t xml:space="preserve"> of type </w:t>
      </w:r>
      <w:r>
        <w:t>"</w:t>
      </w:r>
      <w:proofErr w:type="spellStart"/>
      <w:r>
        <w:t>x</w:t>
      </w:r>
      <w:r w:rsidRPr="00A62D07">
        <w:t>s:</w:t>
      </w:r>
      <w:r>
        <w:t>Boolean</w:t>
      </w:r>
      <w:proofErr w:type="spellEnd"/>
      <w:r>
        <w:t>":</w:t>
      </w:r>
    </w:p>
    <w:p w14:paraId="38E4E707" w14:textId="77777777" w:rsidR="000C4CBB" w:rsidRDefault="000C4CBB" w:rsidP="000C4CBB">
      <w:pPr>
        <w:pStyle w:val="B3"/>
      </w:pPr>
      <w:proofErr w:type="spellStart"/>
      <w:r>
        <w:t>i</w:t>
      </w:r>
      <w:proofErr w:type="spellEnd"/>
      <w:r>
        <w:t>)</w:t>
      </w:r>
      <w:r>
        <w:tab/>
      </w:r>
      <w:proofErr w:type="gramStart"/>
      <w:r>
        <w:t>set</w:t>
      </w:r>
      <w:proofErr w:type="gramEnd"/>
      <w:r>
        <w:t xml:space="preserve"> to a value of "true" when the </w:t>
      </w:r>
      <w:r>
        <w:rPr>
          <w:lang w:val="en-US"/>
        </w:rPr>
        <w:t>MCPTT client has entered an emergency alert area</w:t>
      </w:r>
      <w:r>
        <w:t>; or</w:t>
      </w:r>
    </w:p>
    <w:p w14:paraId="407FBC2D" w14:textId="77777777" w:rsidR="000C4CBB" w:rsidRPr="00321B0A" w:rsidRDefault="000C4CBB" w:rsidP="000C4CBB">
      <w:pPr>
        <w:pStyle w:val="B3"/>
        <w:rPr>
          <w:lang w:val="en-US"/>
        </w:rPr>
      </w:pPr>
      <w:r>
        <w:t>ii)</w:t>
      </w:r>
      <w:r>
        <w:tab/>
      </w:r>
      <w:proofErr w:type="gramStart"/>
      <w:r>
        <w:t>set</w:t>
      </w:r>
      <w:proofErr w:type="gramEnd"/>
      <w:r>
        <w:t xml:space="preserve"> to a value of "false" when the </w:t>
      </w:r>
      <w:r>
        <w:rPr>
          <w:lang w:val="en-US"/>
        </w:rPr>
        <w:t>MCPTT client has exited an emergency alert area;</w:t>
      </w:r>
    </w:p>
    <w:p w14:paraId="7F62F2DE" w14:textId="77777777" w:rsidR="000C4CBB" w:rsidRDefault="000C4CBB" w:rsidP="000C4CBB">
      <w:pPr>
        <w:pStyle w:val="B2"/>
      </w:pPr>
      <w:r>
        <w:t>m</w:t>
      </w:r>
      <w:r w:rsidRPr="00D31BAA">
        <w:t>)</w:t>
      </w:r>
      <w:r w:rsidRPr="00D31BAA">
        <w:tab/>
      </w:r>
      <w:proofErr w:type="gramStart"/>
      <w:r w:rsidRPr="00D31BAA">
        <w:t>a</w:t>
      </w:r>
      <w:r>
        <w:rPr>
          <w:lang w:val="en-US"/>
        </w:rPr>
        <w:t>n</w:t>
      </w:r>
      <w:proofErr w:type="gramEnd"/>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of type </w:t>
      </w:r>
      <w:r>
        <w:t>"</w:t>
      </w:r>
      <w:proofErr w:type="spellStart"/>
      <w:r>
        <w:t>x</w:t>
      </w:r>
      <w:r w:rsidRPr="00A62D07">
        <w:t>s:</w:t>
      </w:r>
      <w:r>
        <w:t>Boolean</w:t>
      </w:r>
      <w:proofErr w:type="spellEnd"/>
      <w:r>
        <w:t>":</w:t>
      </w:r>
    </w:p>
    <w:p w14:paraId="120C3DC4" w14:textId="77777777" w:rsidR="000C4CBB" w:rsidRDefault="000C4CBB" w:rsidP="000C4CBB">
      <w:pPr>
        <w:pStyle w:val="B3"/>
      </w:pPr>
      <w:proofErr w:type="spellStart"/>
      <w:r>
        <w:t>i</w:t>
      </w:r>
      <w:proofErr w:type="spellEnd"/>
      <w:r>
        <w:t>)</w:t>
      </w:r>
      <w:r>
        <w:tab/>
      </w:r>
      <w:proofErr w:type="gramStart"/>
      <w:r>
        <w:t>set</w:t>
      </w:r>
      <w:proofErr w:type="gramEnd"/>
      <w:r>
        <w:t xml:space="preserve"> to a value of "true" when the </w:t>
      </w:r>
      <w:r>
        <w:rPr>
          <w:lang w:val="en-US"/>
        </w:rPr>
        <w:t>MCPTT client has entered a group geographic area</w:t>
      </w:r>
      <w:r>
        <w:t>; or</w:t>
      </w:r>
    </w:p>
    <w:p w14:paraId="7AAA3947" w14:textId="77777777" w:rsidR="000C4CBB" w:rsidRPr="00D31BAA" w:rsidRDefault="000C4CBB" w:rsidP="000C4CBB">
      <w:pPr>
        <w:pStyle w:val="B3"/>
        <w:rPr>
          <w:lang w:val="en-US"/>
        </w:rPr>
      </w:pPr>
      <w:r>
        <w:t>ii)</w:t>
      </w:r>
      <w:r>
        <w:tab/>
      </w:r>
      <w:proofErr w:type="gramStart"/>
      <w:r>
        <w:t>set</w:t>
      </w:r>
      <w:proofErr w:type="gramEnd"/>
      <w:r>
        <w:t xml:space="preserve"> to a value of "false" when the </w:t>
      </w:r>
      <w:r>
        <w:rPr>
          <w:lang w:val="en-US"/>
        </w:rPr>
        <w:t>MCPTT client has exited a group geographic area;</w:t>
      </w:r>
    </w:p>
    <w:p w14:paraId="6F645805" w14:textId="77777777" w:rsidR="000C4CBB" w:rsidRPr="00127889" w:rsidRDefault="000C4CBB" w:rsidP="000C4CBB">
      <w:pPr>
        <w:pStyle w:val="B2"/>
        <w:rPr>
          <w:lang w:val="en-US"/>
        </w:rPr>
      </w:pPr>
      <w:r w:rsidRPr="004F4DD7">
        <w:rPr>
          <w:lang w:val="en-US"/>
        </w:rPr>
        <w:t>n)</w:t>
      </w:r>
      <w:r w:rsidRPr="004F4DD7">
        <w:rPr>
          <w:lang w:val="en-US"/>
        </w:rPr>
        <w:tab/>
      </w:r>
      <w:proofErr w:type="gramStart"/>
      <w:r w:rsidRPr="004F4DD7">
        <w:rPr>
          <w:lang w:val="en-US"/>
        </w:rPr>
        <w:t>one</w:t>
      </w:r>
      <w:proofErr w:type="gramEnd"/>
      <w:r w:rsidRPr="004F4DD7">
        <w:rPr>
          <w:lang w:val="en-US"/>
        </w:rPr>
        <w:t xml:space="preserve"> or more &lt;non-acknowledged-user&gt; of type </w:t>
      </w:r>
      <w:r w:rsidRPr="00D20974">
        <w:rPr>
          <w:lang w:val="en-US"/>
        </w:rPr>
        <w:t>"</w:t>
      </w:r>
      <w:proofErr w:type="spellStart"/>
      <w:r w:rsidRPr="00D20974">
        <w:rPr>
          <w:lang w:val="en-US"/>
        </w:rPr>
        <w:t>mcpttinfo:contentType</w:t>
      </w:r>
      <w:proofErr w:type="spellEnd"/>
      <w:r w:rsidRPr="00D20974">
        <w:rPr>
          <w:lang w:val="en-US"/>
        </w:rPr>
        <w:t>"</w:t>
      </w:r>
      <w:r w:rsidRPr="004F4DD7">
        <w:rPr>
          <w:lang w:val="en-US"/>
        </w:rPr>
        <w:t xml:space="preserve">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 and</w:t>
      </w:r>
    </w:p>
    <w:p w14:paraId="7791A223" w14:textId="77777777" w:rsidR="000C4CBB" w:rsidRDefault="000C4CBB" w:rsidP="000C4CBB">
      <w:pPr>
        <w:pStyle w:val="B2"/>
      </w:pPr>
      <w:r>
        <w:rPr>
          <w:lang w:val="en-US"/>
        </w:rPr>
        <w:t>o</w:t>
      </w:r>
      <w:r>
        <w:t>)</w:t>
      </w:r>
      <w:r>
        <w:tab/>
      </w:r>
      <w:proofErr w:type="gramStart"/>
      <w:r>
        <w:t>a</w:t>
      </w:r>
      <w:proofErr w:type="gramEnd"/>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of type "</w:t>
      </w:r>
      <w:proofErr w:type="spellStart"/>
      <w:r>
        <w:t>x</w:t>
      </w:r>
      <w:r w:rsidRPr="00A62D07">
        <w:t>s:</w:t>
      </w:r>
      <w:r>
        <w:t>Boolean</w:t>
      </w:r>
      <w:proofErr w:type="spellEnd"/>
      <w:r>
        <w:t>":</w:t>
      </w:r>
    </w:p>
    <w:p w14:paraId="29060F54" w14:textId="77777777" w:rsidR="000C4CBB" w:rsidRDefault="000C4CBB" w:rsidP="000C4CBB">
      <w:pPr>
        <w:pStyle w:val="B3"/>
      </w:pPr>
      <w:proofErr w:type="spellStart"/>
      <w:r>
        <w:t>i</w:t>
      </w:r>
      <w:proofErr w:type="spellEnd"/>
      <w:r>
        <w:t>)</w:t>
      </w:r>
      <w:r>
        <w:tab/>
      </w:r>
      <w:proofErr w:type="gramStart"/>
      <w:r>
        <w:t>set</w:t>
      </w:r>
      <w:proofErr w:type="gramEnd"/>
      <w:r>
        <w:t xml:space="preserve"> to a value of "true"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6886D1AB" w14:textId="77777777" w:rsidR="000C4CBB" w:rsidRPr="00A674FD" w:rsidRDefault="000C4CBB" w:rsidP="000C4CBB">
      <w:pPr>
        <w:pStyle w:val="B3"/>
      </w:pPr>
      <w:r>
        <w:t>ii)</w:t>
      </w:r>
      <w:r>
        <w:tab/>
      </w:r>
      <w:proofErr w:type="gramStart"/>
      <w:r>
        <w:t>set</w:t>
      </w:r>
      <w:proofErr w:type="gramEnd"/>
      <w:r>
        <w:t xml:space="preserve"> to a value of "false"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p>
    <w:p w14:paraId="17268A41" w14:textId="77777777" w:rsidR="000C4CBB" w:rsidRPr="0073469F" w:rsidRDefault="000C4CBB" w:rsidP="000C4CBB">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 request indicates that the MCPTT client is initiating a non-emergency private call or non-emergency group call.</w:t>
      </w:r>
    </w:p>
    <w:p w14:paraId="3C92A021" w14:textId="77777777" w:rsidR="000C4CBB" w:rsidRDefault="000C4CBB" w:rsidP="000C4CBB">
      <w:r w:rsidRPr="0073469F">
        <w:t>Absence of the &lt;broadcast-</w:t>
      </w:r>
      <w:proofErr w:type="spellStart"/>
      <w:r w:rsidRPr="0073469F">
        <w:t>ind</w:t>
      </w:r>
      <w:proofErr w:type="spellEnd"/>
      <w:r w:rsidRPr="0073469F">
        <w:t>&gt; in a SIP INVITE request indicates that the MCPTT client is initiating a non-broadcast group call.</w:t>
      </w:r>
    </w:p>
    <w:p w14:paraId="6015D486" w14:textId="77777777" w:rsidR="000C4CBB" w:rsidRPr="0073469F" w:rsidRDefault="000C4CBB" w:rsidP="000C4CBB">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086FDE8" w14:textId="77777777" w:rsidR="000C4CBB" w:rsidRPr="0073469F" w:rsidRDefault="000C4CBB" w:rsidP="000C4CBB">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0FE49D84" w14:textId="1B367F05" w:rsidR="00FE5A8B" w:rsidRDefault="000C4CBB" w:rsidP="00FE5A8B">
      <w:r w:rsidRPr="0073469F">
        <w:t>The recipient of the XML ignores any unknown element and any unknown attribute.</w:t>
      </w:r>
      <w:bookmarkEnd w:id="61"/>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492F9" w14:textId="77777777" w:rsidR="00E767B7" w:rsidRDefault="00E767B7">
      <w:r>
        <w:separator/>
      </w:r>
    </w:p>
  </w:endnote>
  <w:endnote w:type="continuationSeparator" w:id="0">
    <w:p w14:paraId="77A8C11C" w14:textId="77777777" w:rsidR="00E767B7" w:rsidRDefault="00E76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75DEF" w14:textId="77777777" w:rsidR="00E767B7" w:rsidRDefault="00E767B7">
      <w:r>
        <w:separator/>
      </w:r>
    </w:p>
  </w:footnote>
  <w:footnote w:type="continuationSeparator" w:id="0">
    <w:p w14:paraId="348C6227" w14:textId="77777777" w:rsidR="00E767B7" w:rsidRDefault="00E76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A1F6F"/>
    <w:rsid w:val="000A6394"/>
    <w:rsid w:val="000B7FED"/>
    <w:rsid w:val="000C038A"/>
    <w:rsid w:val="000C4CBB"/>
    <w:rsid w:val="000C6598"/>
    <w:rsid w:val="00143DCF"/>
    <w:rsid w:val="00145D43"/>
    <w:rsid w:val="0016142C"/>
    <w:rsid w:val="00185EEA"/>
    <w:rsid w:val="00192C46"/>
    <w:rsid w:val="001A08B3"/>
    <w:rsid w:val="001A7B60"/>
    <w:rsid w:val="001B52F0"/>
    <w:rsid w:val="001B7A65"/>
    <w:rsid w:val="001D79CD"/>
    <w:rsid w:val="001E41F3"/>
    <w:rsid w:val="001E506B"/>
    <w:rsid w:val="00220BF5"/>
    <w:rsid w:val="00227EAD"/>
    <w:rsid w:val="0026004D"/>
    <w:rsid w:val="002640DD"/>
    <w:rsid w:val="00275D12"/>
    <w:rsid w:val="00284FEB"/>
    <w:rsid w:val="002860C4"/>
    <w:rsid w:val="002A1ABE"/>
    <w:rsid w:val="002B5741"/>
    <w:rsid w:val="002E51CE"/>
    <w:rsid w:val="00305409"/>
    <w:rsid w:val="003609EF"/>
    <w:rsid w:val="0036231A"/>
    <w:rsid w:val="00363DF6"/>
    <w:rsid w:val="003674C0"/>
    <w:rsid w:val="00374DD4"/>
    <w:rsid w:val="003B3DAA"/>
    <w:rsid w:val="003E1A36"/>
    <w:rsid w:val="00410371"/>
    <w:rsid w:val="004242F1"/>
    <w:rsid w:val="004A6835"/>
    <w:rsid w:val="004B75B7"/>
    <w:rsid w:val="004C1C65"/>
    <w:rsid w:val="004E1669"/>
    <w:rsid w:val="0051580D"/>
    <w:rsid w:val="00547111"/>
    <w:rsid w:val="00570453"/>
    <w:rsid w:val="00592D74"/>
    <w:rsid w:val="005E2C44"/>
    <w:rsid w:val="00621188"/>
    <w:rsid w:val="006257ED"/>
    <w:rsid w:val="00665435"/>
    <w:rsid w:val="00677E82"/>
    <w:rsid w:val="00695808"/>
    <w:rsid w:val="006B46FB"/>
    <w:rsid w:val="006E21FB"/>
    <w:rsid w:val="006F2672"/>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67A8"/>
    <w:rsid w:val="00C34422"/>
    <w:rsid w:val="00C66BA2"/>
    <w:rsid w:val="00C75CB0"/>
    <w:rsid w:val="00C83ABB"/>
    <w:rsid w:val="00C95985"/>
    <w:rsid w:val="00CC5026"/>
    <w:rsid w:val="00CC68D0"/>
    <w:rsid w:val="00D03F9A"/>
    <w:rsid w:val="00D06D51"/>
    <w:rsid w:val="00D24991"/>
    <w:rsid w:val="00D50255"/>
    <w:rsid w:val="00D66520"/>
    <w:rsid w:val="00DA3849"/>
    <w:rsid w:val="00DE34CF"/>
    <w:rsid w:val="00E07D8C"/>
    <w:rsid w:val="00E13F3D"/>
    <w:rsid w:val="00E34898"/>
    <w:rsid w:val="00E767B7"/>
    <w:rsid w:val="00E8079D"/>
    <w:rsid w:val="00EB09B7"/>
    <w:rsid w:val="00EE7D7C"/>
    <w:rsid w:val="00F05293"/>
    <w:rsid w:val="00F25D98"/>
    <w:rsid w:val="00F300FB"/>
    <w:rsid w:val="00FB6386"/>
    <w:rsid w:val="00FE2434"/>
    <w:rsid w:val="00FE4C1E"/>
    <w:rsid w:val="00FE5A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1Char2">
    <w:name w:val="B1 Char2"/>
    <w:link w:val="B1"/>
    <w:rsid w:val="00FE5A8B"/>
    <w:rPr>
      <w:rFonts w:ascii="Times New Roman" w:hAnsi="Times New Roman"/>
      <w:lang w:val="en-GB" w:eastAsia="en-US"/>
    </w:rPr>
  </w:style>
  <w:style w:type="character" w:customStyle="1" w:styleId="EXChar">
    <w:name w:val="EX Char"/>
    <w:link w:val="EX"/>
    <w:locked/>
    <w:rsid w:val="00FE5A8B"/>
    <w:rPr>
      <w:rFonts w:ascii="Times New Roman" w:hAnsi="Times New Roman"/>
      <w:lang w:val="en-GB" w:eastAsia="en-US"/>
    </w:rPr>
  </w:style>
  <w:style w:type="character" w:customStyle="1" w:styleId="PLChar">
    <w:name w:val="PL Char"/>
    <w:link w:val="PL"/>
    <w:locked/>
    <w:rsid w:val="00FE5A8B"/>
    <w:rPr>
      <w:rFonts w:ascii="Courier New" w:hAnsi="Courier New"/>
      <w:noProof/>
      <w:sz w:val="16"/>
      <w:lang w:val="en-GB" w:eastAsia="en-US"/>
    </w:rPr>
  </w:style>
  <w:style w:type="character" w:customStyle="1" w:styleId="B2Char">
    <w:name w:val="B2 Char"/>
    <w:link w:val="B2"/>
    <w:rsid w:val="00FE5A8B"/>
    <w:rPr>
      <w:rFonts w:ascii="Times New Roman" w:hAnsi="Times New Roman"/>
      <w:lang w:val="en-GB" w:eastAsia="en-US"/>
    </w:rPr>
  </w:style>
  <w:style w:type="character" w:customStyle="1" w:styleId="NOChar2">
    <w:name w:val="NO Char2"/>
    <w:link w:val="NO"/>
    <w:locked/>
    <w:rsid w:val="00FE5A8B"/>
    <w:rPr>
      <w:rFonts w:ascii="Times New Roman" w:hAnsi="Times New Roman"/>
      <w:lang w:val="en-GB" w:eastAsia="en-US"/>
    </w:rPr>
  </w:style>
  <w:style w:type="character" w:customStyle="1" w:styleId="B3Char">
    <w:name w:val="B3 Char"/>
    <w:link w:val="B3"/>
    <w:rsid w:val="00F05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9/xmlenc11"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59547-0C99-4841-B207-6F4F03C93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23</Pages>
  <Words>10937</Words>
  <Characters>62345</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20</cp:revision>
  <cp:lastPrinted>1900-01-01T06:00:00Z</cp:lastPrinted>
  <dcterms:created xsi:type="dcterms:W3CDTF">2020-05-11T14:27:00Z</dcterms:created>
  <dcterms:modified xsi:type="dcterms:W3CDTF">2020-05-22T22:23:00Z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