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77A04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D5E84" w:rsidRPr="00FD5E84">
        <w:rPr>
          <w:b/>
          <w:noProof/>
          <w:sz w:val="24"/>
        </w:rPr>
        <w:t>C1-202224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D3F5C9" w:rsidR="001E41F3" w:rsidRPr="00410371" w:rsidRDefault="00951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F217F1" w:rsidR="001E41F3" w:rsidRPr="00410371" w:rsidRDefault="00FD5E84" w:rsidP="00547111">
            <w:pPr>
              <w:pStyle w:val="CRCoverPage"/>
              <w:spacing w:after="0"/>
              <w:rPr>
                <w:noProof/>
              </w:rPr>
            </w:pPr>
            <w:r w:rsidRPr="00FD5E84">
              <w:rPr>
                <w:b/>
                <w:noProof/>
                <w:sz w:val="28"/>
              </w:rPr>
              <w:t>2075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8F6B62" w:rsidR="001E41F3" w:rsidRPr="00410371" w:rsidRDefault="00951E7A" w:rsidP="00776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7764C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55F9B64" w:rsidR="00F25D98" w:rsidRDefault="0095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74F7F47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t>T3540 is not started if the Registration Accept includes a pending 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7C446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5BBD86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984738" w:rsidR="001E41F3" w:rsidRDefault="00951E7A" w:rsidP="00776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764C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764CE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1E9BF8" w:rsidR="001E41F3" w:rsidRDefault="00951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B8609E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B95ECE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timer T3540 should not be started if the Registration Accept message includes a pending NSSAI since the presence of the pending NSSAI means that the network will initiate NSSAA.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C76FB86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starting T3540, add a condition that the pending NSSAI is not included in the Registration Accept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D25B0B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Early release of NAS signaling although downlink signaling is pending for NSSAA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A58A5A" w:rsidR="001E41F3" w:rsidRDefault="00D9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p w14:paraId="5EAA000C" w14:textId="1E366A96" w:rsidR="0063341F" w:rsidRDefault="0063341F" w:rsidP="0063341F">
      <w:pPr>
        <w:jc w:val="center"/>
        <w:rPr>
          <w:noProof/>
        </w:rPr>
      </w:pPr>
      <w:r w:rsidRPr="0063341F">
        <w:rPr>
          <w:noProof/>
          <w:highlight w:val="yellow"/>
        </w:rPr>
        <w:t>****** START CHANGE ******</w:t>
      </w:r>
    </w:p>
    <w:p w14:paraId="7364CE99" w14:textId="77777777" w:rsidR="0063341F" w:rsidRDefault="0063341F" w:rsidP="0063341F">
      <w:pPr>
        <w:pStyle w:val="Heading4"/>
      </w:pPr>
      <w:bookmarkStart w:id="3" w:name="_Toc36657004"/>
      <w:r>
        <w:t>5.3.1.3</w:t>
      </w:r>
      <w:r>
        <w:tab/>
        <w:t>Release of the N1 NAS signalling connection</w:t>
      </w:r>
      <w:bookmarkEnd w:id="3"/>
    </w:p>
    <w:p w14:paraId="7D56C5A7" w14:textId="77777777" w:rsidR="0063341F" w:rsidRPr="003168A2" w:rsidRDefault="0063341F" w:rsidP="0063341F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04E9A476" w14:textId="77777777" w:rsidR="0063341F" w:rsidRDefault="0063341F" w:rsidP="0063341F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12570209" w14:textId="77777777" w:rsidR="0063341F" w:rsidRDefault="0063341F" w:rsidP="0063341F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2EF5CB78" w14:textId="77777777" w:rsidR="0063341F" w:rsidRDefault="0063341F" w:rsidP="0063341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268B76EA" w14:textId="77777777" w:rsidR="0063341F" w:rsidRDefault="0063341F" w:rsidP="0063341F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4F5DAAF3" w14:textId="77777777" w:rsidR="0063341F" w:rsidRDefault="0063341F" w:rsidP="0063341F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when the NAS signalling connection is released if:</w:t>
      </w:r>
    </w:p>
    <w:p w14:paraId="5774121B" w14:textId="77777777" w:rsidR="0063341F" w:rsidRDefault="0063341F" w:rsidP="0063341F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supports service gap control, and the </w:t>
      </w:r>
      <w:r w:rsidRPr="004B11B4">
        <w:t>T3447</w:t>
      </w:r>
      <w:r>
        <w:t xml:space="preserve"> value is available in the UE and does not indicate zero; and</w:t>
      </w:r>
    </w:p>
    <w:p w14:paraId="1AE769E1" w14:textId="77777777" w:rsidR="0063341F" w:rsidRDefault="0063341F" w:rsidP="0063341F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NAS signalling connection that was released had been established for mobile originated request for transfer of uplink data.</w:t>
      </w:r>
    </w:p>
    <w:p w14:paraId="3AD5AEEF" w14:textId="77777777" w:rsidR="0063341F" w:rsidRPr="003168A2" w:rsidRDefault="0063341F" w:rsidP="0063341F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32A4EAA1" w14:textId="77777777" w:rsidR="0063341F" w:rsidRPr="003168A2" w:rsidRDefault="0063341F" w:rsidP="0063341F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7BC9FA3A" w14:textId="77777777" w:rsidR="0063341F" w:rsidRDefault="0063341F" w:rsidP="0063341F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0E9177D0" w14:textId="4C997AF6" w:rsidR="0063341F" w:rsidRDefault="0063341F" w:rsidP="0063341F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ins w:id="4" w:author="SS1" w:date="2020-04-08T12:21:00Z">
        <w:r w:rsidR="00DA372E" w:rsidRPr="00DA372E">
          <w:t xml:space="preserve"> </w:t>
        </w:r>
        <w:r w:rsidR="00DA372E">
          <w:t>which does not include a Pending NSSAI IE</w:t>
        </w:r>
      </w:ins>
      <w:r>
        <w:t>;</w:t>
      </w:r>
    </w:p>
    <w:p w14:paraId="7DAE1A09" w14:textId="77777777" w:rsidR="0063341F" w:rsidRDefault="0063341F" w:rsidP="0063341F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1B29C34F" w14:textId="77777777" w:rsidR="0063341F" w:rsidRPr="00786B0A" w:rsidRDefault="0063341F" w:rsidP="0063341F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2C3660E0" w14:textId="77777777" w:rsidR="0063341F" w:rsidRPr="00786B0A" w:rsidRDefault="0063341F" w:rsidP="0063341F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D2F4D8A" w14:textId="77777777" w:rsidR="0063341F" w:rsidRDefault="0063341F" w:rsidP="0063341F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5GMM-IDLE mode;</w:t>
      </w:r>
    </w:p>
    <w:p w14:paraId="5ABE6AA4" w14:textId="77777777" w:rsidR="0063341F" w:rsidRDefault="0063341F" w:rsidP="0063341F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and</w:t>
      </w:r>
    </w:p>
    <w:p w14:paraId="560E08AB" w14:textId="77777777" w:rsidR="0063341F" w:rsidRDefault="0063341F" w:rsidP="0063341F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UE does not have to request resources for V2X communication over PC5 reference point (see 3GPP TS 23.287</w:t>
      </w:r>
      <w:r w:rsidRPr="00CC0C94">
        <w:t> [</w:t>
      </w:r>
      <w:r>
        <w:t>6C]);</w:t>
      </w:r>
    </w:p>
    <w:p w14:paraId="736F61F5" w14:textId="77777777" w:rsidR="0063341F" w:rsidRDefault="0063341F" w:rsidP="0063341F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130DEC0B" w14:textId="77777777" w:rsidR="0063341F" w:rsidRDefault="0063341F" w:rsidP="0063341F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1825152D" w14:textId="77777777" w:rsidR="0063341F" w:rsidRDefault="0063341F" w:rsidP="0063341F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 or #10;</w:t>
      </w:r>
    </w:p>
    <w:p w14:paraId="61AA1525" w14:textId="77777777" w:rsidR="0063341F" w:rsidRDefault="0063341F" w:rsidP="0063341F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54FA1650" w14:textId="77777777" w:rsidR="0063341F" w:rsidRDefault="0063341F" w:rsidP="0063341F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 or #28;</w:t>
      </w:r>
    </w:p>
    <w:p w14:paraId="1936EE28" w14:textId="77777777" w:rsidR="0063341F" w:rsidRDefault="0063341F" w:rsidP="0063341F">
      <w:pPr>
        <w:pStyle w:val="B1"/>
      </w:pPr>
      <w:r>
        <w:lastRenderedPageBreak/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6B5B2801" w14:textId="77777777" w:rsidR="0063341F" w:rsidRDefault="0063341F" w:rsidP="0063341F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231AA667" w14:textId="77777777" w:rsidR="0063341F" w:rsidRDefault="0063341F" w:rsidP="0063341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14:paraId="506E7098" w14:textId="77777777" w:rsidR="0063341F" w:rsidRDefault="0063341F" w:rsidP="0063341F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37E25362" w14:textId="77777777" w:rsidR="0063341F" w:rsidRDefault="0063341F" w:rsidP="0063341F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00A59A1E" w14:textId="77777777" w:rsidR="0063341F" w:rsidRDefault="0063341F" w:rsidP="0063341F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14:paraId="6C161742" w14:textId="77777777" w:rsidR="0063341F" w:rsidRDefault="0063341F" w:rsidP="0063341F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PDU session has been established;</w:t>
      </w:r>
    </w:p>
    <w:p w14:paraId="26873F2F" w14:textId="77777777" w:rsidR="0063341F" w:rsidRDefault="0063341F" w:rsidP="0063341F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2D8FA500" w14:textId="77777777" w:rsidR="0063341F" w:rsidRDefault="0063341F" w:rsidP="0063341F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7AB9A9F1" w14:textId="77777777" w:rsidR="0063341F" w:rsidRPr="00786B0A" w:rsidRDefault="0063341F" w:rsidP="0063341F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3FB9848D" w14:textId="77777777" w:rsidR="0063341F" w:rsidRPr="00786B0A" w:rsidRDefault="0063341F" w:rsidP="0063341F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4B1EF4C2" w14:textId="77777777" w:rsidR="0063341F" w:rsidRDefault="0063341F" w:rsidP="0063341F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 and</w:t>
      </w:r>
    </w:p>
    <w:p w14:paraId="7DA080A7" w14:textId="77777777" w:rsidR="0063341F" w:rsidRDefault="0063341F" w:rsidP="0063341F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or</w:t>
      </w:r>
    </w:p>
    <w:p w14:paraId="11748021" w14:textId="77777777" w:rsidR="0063341F" w:rsidRDefault="0063341F" w:rsidP="0063341F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3D643666" w14:textId="77777777" w:rsidR="0063341F" w:rsidRPr="003168A2" w:rsidRDefault="0063341F" w:rsidP="0063341F">
      <w:pPr>
        <w:pStyle w:val="B1"/>
      </w:pPr>
      <w:r>
        <w:t>g</w:t>
      </w:r>
      <w:r w:rsidRPr="003168A2">
        <w:t>)</w:t>
      </w:r>
      <w:r w:rsidRPr="003168A2">
        <w:tab/>
      </w:r>
      <w:proofErr w:type="gramStart"/>
      <w:r>
        <w:t>may</w:t>
      </w:r>
      <w:proofErr w:type="gramEnd"/>
      <w:r>
        <w:t xml:space="preserve">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message.</w:t>
      </w:r>
    </w:p>
    <w:p w14:paraId="4887BAAD" w14:textId="77777777" w:rsidR="0063341F" w:rsidRDefault="0063341F" w:rsidP="0063341F">
      <w:r w:rsidRPr="003168A2">
        <w:t>Upon expiry of T3</w:t>
      </w:r>
      <w:r>
        <w:t>5</w:t>
      </w:r>
      <w:r w:rsidRPr="003168A2">
        <w:t>40,</w:t>
      </w:r>
    </w:p>
    <w:p w14:paraId="1A114D9A" w14:textId="77777777" w:rsidR="0063341F" w:rsidRDefault="0063341F" w:rsidP="0063341F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 and g),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24DABCC0" w14:textId="77777777" w:rsidR="0063341F" w:rsidRDefault="0063341F" w:rsidP="0063341F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7687E73D" w14:textId="77777777" w:rsidR="0063341F" w:rsidRDefault="0063341F" w:rsidP="0063341F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56BF1907" w14:textId="77777777" w:rsidR="0063341F" w:rsidRPr="00CC0C94" w:rsidRDefault="0063341F" w:rsidP="0063341F">
      <w:r w:rsidRPr="00CC0C94">
        <w:t>In case a</w:t>
      </w:r>
      <w:r>
        <w:t>)</w:t>
      </w:r>
      <w:r w:rsidRPr="00CC0C94">
        <w:t>,</w:t>
      </w:r>
    </w:p>
    <w:p w14:paraId="7C3003C5" w14:textId="77777777" w:rsidR="0063341F" w:rsidRDefault="0063341F" w:rsidP="0063341F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590DA1CA" w14:textId="77777777" w:rsidR="0063341F" w:rsidRPr="003168A2" w:rsidRDefault="0063341F" w:rsidP="0063341F">
      <w:r w:rsidRPr="003168A2">
        <w:t>In case b</w:t>
      </w:r>
      <w:r>
        <w:t>) and f)</w:t>
      </w:r>
      <w:r w:rsidRPr="003168A2">
        <w:t>,</w:t>
      </w:r>
    </w:p>
    <w:p w14:paraId="7B049AB8" w14:textId="77777777" w:rsidR="0063341F" w:rsidRPr="003168A2" w:rsidRDefault="0063341F" w:rsidP="0063341F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7AB08AF6" w14:textId="77777777" w:rsidR="0063341F" w:rsidRDefault="0063341F" w:rsidP="0063341F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61D004F6" w14:textId="77777777" w:rsidR="0063341F" w:rsidRDefault="0063341F" w:rsidP="0063341F">
      <w:pPr>
        <w:pStyle w:val="B1"/>
      </w:pPr>
      <w:r w:rsidRPr="003168A2">
        <w:lastRenderedPageBreak/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045B4C7A" w14:textId="77777777" w:rsidR="0063341F" w:rsidRDefault="0063341F" w:rsidP="0063341F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3D91A881" w14:textId="77777777" w:rsidR="0063341F" w:rsidRDefault="0063341F" w:rsidP="0063341F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17FA41F2" w14:textId="77777777" w:rsidR="0063341F" w:rsidRPr="003168A2" w:rsidRDefault="0063341F" w:rsidP="0063341F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76C095A9" w14:textId="77777777" w:rsidR="0063341F" w:rsidRDefault="0063341F" w:rsidP="0063341F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553A6FCD" w14:textId="77777777" w:rsidR="0063341F" w:rsidRDefault="0063341F" w:rsidP="0063341F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3DDFEB9B" w14:textId="77777777" w:rsidR="0063341F" w:rsidRPr="00375E58" w:rsidRDefault="0063341F" w:rsidP="0063341F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525E74DF" w14:textId="77777777" w:rsidR="0063341F" w:rsidRDefault="0063341F" w:rsidP="0063341F">
      <w:r>
        <w:t>In case e),</w:t>
      </w:r>
    </w:p>
    <w:p w14:paraId="0CB66781" w14:textId="77777777" w:rsidR="0063341F" w:rsidRPr="004F17FF" w:rsidRDefault="0063341F" w:rsidP="0063341F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4CAD8732" w14:textId="77777777" w:rsidR="0063341F" w:rsidRDefault="0063341F" w:rsidP="0063341F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38286002" w14:textId="77777777" w:rsidR="0063341F" w:rsidRDefault="0063341F" w:rsidP="0063341F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7FF7F434" w14:textId="77777777" w:rsidR="0063341F" w:rsidRPr="003168A2" w:rsidRDefault="0063341F" w:rsidP="0063341F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3AD0B2B6" w14:textId="77777777" w:rsidR="0063341F" w:rsidRDefault="0063341F">
      <w:pPr>
        <w:rPr>
          <w:noProof/>
        </w:rPr>
      </w:pPr>
    </w:p>
    <w:sectPr w:rsidR="006334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1761C" w14:textId="77777777" w:rsidR="008F745E" w:rsidRDefault="008F745E">
      <w:r>
        <w:separator/>
      </w:r>
    </w:p>
  </w:endnote>
  <w:endnote w:type="continuationSeparator" w:id="0">
    <w:p w14:paraId="62863E5F" w14:textId="77777777" w:rsidR="008F745E" w:rsidRDefault="008F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E2F59" w14:textId="77777777" w:rsidR="008F745E" w:rsidRDefault="008F745E">
      <w:r>
        <w:separator/>
      </w:r>
    </w:p>
  </w:footnote>
  <w:footnote w:type="continuationSeparator" w:id="0">
    <w:p w14:paraId="5A749758" w14:textId="77777777" w:rsidR="008F745E" w:rsidRDefault="008F7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1">
    <w15:presenceInfo w15:providerId="None" w15:userId="S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3C78"/>
    <w:rsid w:val="00124CA2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D0291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41F"/>
    <w:rsid w:val="00677E82"/>
    <w:rsid w:val="00695808"/>
    <w:rsid w:val="006B46FB"/>
    <w:rsid w:val="006E21FB"/>
    <w:rsid w:val="007764C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2E06"/>
    <w:rsid w:val="008F686C"/>
    <w:rsid w:val="008F745E"/>
    <w:rsid w:val="009148DE"/>
    <w:rsid w:val="00941BFE"/>
    <w:rsid w:val="00941E30"/>
    <w:rsid w:val="00944D14"/>
    <w:rsid w:val="00951E7A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7C12"/>
    <w:rsid w:val="00DA372E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D5E8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E3C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3C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3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8C8BB-5CAF-4D5B-9CEB-9D03EB9ED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1633</Words>
  <Characters>9313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SS1</cp:lastModifiedBy>
  <cp:revision>24</cp:revision>
  <cp:lastPrinted>1900-01-01T04:00:00Z</cp:lastPrinted>
  <dcterms:created xsi:type="dcterms:W3CDTF">2018-11-05T09:14:00Z</dcterms:created>
  <dcterms:modified xsi:type="dcterms:W3CDTF">2020-04-08T16:32:00Z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5F9AD592AE52FD2A34633D6F9AC52DD901EE99EC0DAD3420A73B4EDF6AC369BD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