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60CF3" w14:textId="77777777" w:rsidR="000C02A1" w:rsidRDefault="000C02A1" w:rsidP="000C02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CP-1930</w:t>
      </w:r>
      <w:r w:rsidR="00326628">
        <w:rPr>
          <w:b/>
          <w:noProof/>
          <w:sz w:val="24"/>
        </w:rPr>
        <w:t>7</w:t>
      </w:r>
      <w:r w:rsidR="00F66157">
        <w:rPr>
          <w:b/>
          <w:noProof/>
          <w:sz w:val="24"/>
        </w:rPr>
        <w:t>2</w:t>
      </w:r>
    </w:p>
    <w:p w14:paraId="16EB9E79" w14:textId="77777777" w:rsidR="000C02A1" w:rsidRDefault="000C02A1" w:rsidP="000C02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14:paraId="682B336A" w14:textId="77777777" w:rsidR="000F7ECB" w:rsidRPr="000C02A1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5C6050D5" w14:textId="7F07FF3C" w:rsidR="000F7ECB" w:rsidRPr="000C02A1" w:rsidRDefault="000F7ECB" w:rsidP="009E4689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Title:</w:t>
      </w:r>
      <w:r w:rsidRPr="000C02A1">
        <w:rPr>
          <w:rFonts w:ascii="Arial" w:hAnsi="Arial" w:cs="Arial"/>
          <w:b/>
        </w:rPr>
        <w:tab/>
      </w:r>
      <w:r w:rsidR="00F66157" w:rsidRPr="00F66157">
        <w:rPr>
          <w:rFonts w:ascii="Arial" w:hAnsi="Arial" w:cs="Arial"/>
          <w:b/>
        </w:rPr>
        <w:t xml:space="preserve">3GPP TS 29.541 v1.0.0 on 5G System (5GS); </w:t>
      </w:r>
      <w:r w:rsidR="00F46A1D" w:rsidRPr="00F46A1D">
        <w:rPr>
          <w:rFonts w:ascii="Arial" w:hAnsi="Arial" w:cs="Arial"/>
          <w:b/>
        </w:rPr>
        <w:t>Network Exposure Function Services for Non-IP Data Delivery (NIDD);</w:t>
      </w:r>
      <w:r w:rsidR="009E4689">
        <w:rPr>
          <w:rFonts w:ascii="Arial" w:hAnsi="Arial" w:cs="Arial"/>
          <w:b/>
        </w:rPr>
        <w:t xml:space="preserve"> </w:t>
      </w:r>
      <w:r w:rsidR="00F66157" w:rsidRPr="00F66157">
        <w:rPr>
          <w:rFonts w:ascii="Arial" w:hAnsi="Arial" w:cs="Arial"/>
          <w:b/>
        </w:rPr>
        <w:t>Stage 3</w:t>
      </w:r>
      <w:r w:rsidR="00222D66" w:rsidRPr="000C02A1">
        <w:rPr>
          <w:rFonts w:ascii="Arial" w:hAnsi="Arial" w:cs="Arial"/>
          <w:b/>
        </w:rPr>
        <w:br/>
      </w:r>
    </w:p>
    <w:p w14:paraId="7609E7B9" w14:textId="77777777" w:rsidR="002B09A1" w:rsidRPr="000C02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Source:</w:t>
      </w:r>
      <w:r w:rsidRPr="000C02A1">
        <w:rPr>
          <w:rFonts w:ascii="Arial" w:hAnsi="Arial" w:cs="Arial"/>
          <w:b/>
        </w:rPr>
        <w:tab/>
      </w:r>
      <w:r w:rsidR="000C02A1" w:rsidRPr="000C02A1">
        <w:rPr>
          <w:rFonts w:ascii="Arial" w:hAnsi="Arial" w:cs="Arial"/>
          <w:b/>
        </w:rPr>
        <w:t>3GPP TSG CT WG4</w:t>
      </w:r>
      <w:r w:rsidR="00201520" w:rsidRPr="000C02A1">
        <w:rPr>
          <w:rFonts w:ascii="Arial" w:hAnsi="Arial" w:cs="Arial"/>
          <w:b/>
        </w:rPr>
        <w:br/>
      </w:r>
    </w:p>
    <w:p w14:paraId="750B9712" w14:textId="77777777"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Document for:</w:t>
      </w:r>
      <w:r w:rsidRPr="000C02A1">
        <w:rPr>
          <w:rFonts w:ascii="Arial" w:hAnsi="Arial" w:cs="Arial"/>
          <w:b/>
        </w:rPr>
        <w:tab/>
        <w:t>Information</w:t>
      </w:r>
    </w:p>
    <w:p w14:paraId="58AF78E9" w14:textId="77777777"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5EBE67B9" w14:textId="77777777" w:rsidR="0045428D" w:rsidRPr="000C02A1" w:rsidRDefault="0045428D">
      <w:pPr>
        <w:tabs>
          <w:tab w:val="left" w:pos="3119"/>
        </w:tabs>
        <w:rPr>
          <w:b/>
          <w:sz w:val="24"/>
        </w:rPr>
      </w:pPr>
    </w:p>
    <w:p w14:paraId="499DFF5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D58C1D5" w14:textId="67A412D0" w:rsidR="00F66157" w:rsidRDefault="00F66157" w:rsidP="00F66157">
      <w:pPr>
        <w:rPr>
          <w:lang w:eastAsia="en-US"/>
        </w:rPr>
      </w:pPr>
      <w:r>
        <w:t xml:space="preserve">The present document specifies the stage 3 protocol and data model for the </w:t>
      </w:r>
      <w:proofErr w:type="spellStart"/>
      <w:r>
        <w:t>Nnef</w:t>
      </w:r>
      <w:proofErr w:type="spellEnd"/>
      <w:r>
        <w:t xml:space="preserve"> Service Based South-Bound Interfaces for </w:t>
      </w:r>
      <w:r w:rsidR="00CB775F" w:rsidRPr="00CB775F">
        <w:t xml:space="preserve">Non-IP Data Delivery </w:t>
      </w:r>
      <w:r w:rsidR="00CB775F">
        <w:t>(</w:t>
      </w:r>
      <w:r>
        <w:t>NIDD</w:t>
      </w:r>
      <w:r w:rsidR="00CB775F">
        <w:t>)</w:t>
      </w:r>
      <w:r>
        <w:t xml:space="preserve">. It provides stage 3 protocol definitions and message </w:t>
      </w:r>
      <w:proofErr w:type="gramStart"/>
      <w:r>
        <w:t>flows, and</w:t>
      </w:r>
      <w:proofErr w:type="gramEnd"/>
      <w:r>
        <w:t xml:space="preserve"> specifies the API for each service offered by the NEF</w:t>
      </w:r>
      <w:r w:rsidR="005F2263">
        <w:t xml:space="preserve"> for NIDD</w:t>
      </w:r>
      <w:r>
        <w:t>.</w:t>
      </w:r>
    </w:p>
    <w:p w14:paraId="6110E86F" w14:textId="77777777" w:rsidR="00F66157" w:rsidRDefault="00F66157" w:rsidP="00F66157">
      <w:r>
        <w:t>The 5G System stage 2 architecture and procedures are specified in 3GPP TS 23.501 and 3GPP TS 23.502.</w:t>
      </w:r>
    </w:p>
    <w:p w14:paraId="60B1E548" w14:textId="77777777" w:rsidR="000C02A1" w:rsidRDefault="00F66157" w:rsidP="00F66157">
      <w:r>
        <w:t>The Technical Realization of the Service Based Architecture and the Principles and Guidelines for Services Definition are specified in 3GPP TS 29.500 and 3GPP TS 29.501.</w:t>
      </w:r>
    </w:p>
    <w:p w14:paraId="23B5D7C5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to:</w:t>
      </w:r>
    </w:p>
    <w:p w14:paraId="12236787" w14:textId="77777777" w:rsidR="0045428D" w:rsidRPr="003E70A6" w:rsidRDefault="000C02A1" w:rsidP="003E70A6">
      <w:r w:rsidRPr="003E70A6">
        <w:t>This is first presentation.</w:t>
      </w:r>
    </w:p>
    <w:p w14:paraId="73475A0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3563416" w14:textId="541BAC01" w:rsidR="0045428D" w:rsidRPr="008421BF" w:rsidRDefault="008421BF" w:rsidP="008421BF">
      <w:r w:rsidRPr="008421BF">
        <w:t>Not identified.</w:t>
      </w:r>
    </w:p>
    <w:p w14:paraId="6D18EC9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039F47C" w14:textId="6FA8CC6E" w:rsidR="0045428D" w:rsidRPr="008421BF" w:rsidRDefault="008421BF" w:rsidP="008421BF">
      <w:r w:rsidRPr="008421BF">
        <w:t>Not identified.</w:t>
      </w:r>
    </w:p>
    <w:p w14:paraId="7A6534C0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7A5A5C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48D4CEA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707D773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72E10BE6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  <w:bookmarkStart w:id="0" w:name="_GoBack"/>
      <w:bookmarkEnd w:id="0"/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C02A1"/>
    <w:rsid w:val="000F7ECB"/>
    <w:rsid w:val="00201520"/>
    <w:rsid w:val="00222D66"/>
    <w:rsid w:val="002B09A1"/>
    <w:rsid w:val="00326628"/>
    <w:rsid w:val="003E70A6"/>
    <w:rsid w:val="0045428D"/>
    <w:rsid w:val="005F2263"/>
    <w:rsid w:val="007B276D"/>
    <w:rsid w:val="007F4D4D"/>
    <w:rsid w:val="008421BF"/>
    <w:rsid w:val="0085196D"/>
    <w:rsid w:val="008A0C6D"/>
    <w:rsid w:val="009E4689"/>
    <w:rsid w:val="00AE3568"/>
    <w:rsid w:val="00C850ED"/>
    <w:rsid w:val="00CB775F"/>
    <w:rsid w:val="00CC358C"/>
    <w:rsid w:val="00DC0C39"/>
    <w:rsid w:val="00DC278D"/>
    <w:rsid w:val="00F46A1D"/>
    <w:rsid w:val="00F66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B71B55"/>
  <w15:chartTrackingRefBased/>
  <w15:docId w15:val="{E13439EA-5122-47C3-9A42-E754F7536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0C02A1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locked/>
    <w:rsid w:val="00326628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2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5e5981f06f7c3ce5187e77eb8adc0af6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f67cf961eb513973d8a2ec6746ecc50c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4B0A13-6A3B-4AC0-9B6C-887457BA38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DE26C9-89F9-406D-9403-63F8752842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C1D7ED-0ACF-460C-ADA2-9E7AD6C1BF42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b403357-9b68-4019-adfb-ff5038571431"/>
    <ds:schemaRef ds:uri="http://purl.org/dc/terms/"/>
    <ds:schemaRef ds:uri="http://schemas.openxmlformats.org/package/2006/metadata/core-properties"/>
    <ds:schemaRef ds:uri="67c10319-55cc-448b-8ff3-aa71c69ac399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Ericsson - Lu Yunjie Rapporteur</cp:lastModifiedBy>
  <cp:revision>10</cp:revision>
  <dcterms:created xsi:type="dcterms:W3CDTF">2019-11-21T05:17:00Z</dcterms:created>
  <dcterms:modified xsi:type="dcterms:W3CDTF">2019-11-21T05:23:00Z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0x010100AF11D0C11A555748B237D6D1CAD807C8</vt:lpwstr>
  </property>
</Properties>
</file>