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D25" w:rsidRDefault="00B44D25" w:rsidP="00B44D2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</w:t>
      </w:r>
      <w:r w:rsidR="00100047">
        <w:rPr>
          <w:b/>
          <w:noProof/>
          <w:sz w:val="28"/>
        </w:rPr>
        <w:t>160120</w:t>
      </w:r>
    </w:p>
    <w:p w:rsidR="00B44D25" w:rsidRDefault="00B44D25" w:rsidP="00B44D2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D44B3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D15A4">
        <w:rPr>
          <w:rFonts w:ascii="Arial" w:hAnsi="Arial" w:cs="Arial"/>
          <w:b/>
        </w:rPr>
        <w:t>3GPP TS</w:t>
      </w:r>
      <w:r w:rsidR="00100047">
        <w:rPr>
          <w:rFonts w:ascii="Arial" w:hAnsi="Arial" w:cs="Arial"/>
          <w:b/>
        </w:rPr>
        <w:t xml:space="preserve"> 29.abc</w:t>
      </w:r>
      <w:r w:rsidR="00222D66" w:rsidRPr="00222D66">
        <w:rPr>
          <w:rFonts w:ascii="Arial" w:hAnsi="Arial" w:cs="Arial"/>
          <w:b/>
        </w:rPr>
        <w:t>, Version</w:t>
      </w:r>
      <w:r w:rsidR="00222D66" w:rsidRPr="00D44B31">
        <w:rPr>
          <w:rFonts w:ascii="Arial" w:hAnsi="Arial" w:cs="Arial"/>
          <w:b/>
        </w:rPr>
        <w:t xml:space="preserve"> </w:t>
      </w:r>
      <w:r w:rsidR="00100047">
        <w:rPr>
          <w:rFonts w:ascii="Arial" w:hAnsi="Arial" w:cs="Arial"/>
          <w:b/>
        </w:rPr>
        <w:t>1</w:t>
      </w:r>
      <w:r w:rsidR="00F22F7A">
        <w:rPr>
          <w:rFonts w:ascii="Arial" w:hAnsi="Arial" w:cs="Arial"/>
          <w:b/>
        </w:rPr>
        <w:t>.0.0</w:t>
      </w:r>
      <w:r w:rsidR="00222D66" w:rsidRPr="00D44B31">
        <w:rPr>
          <w:rFonts w:ascii="Arial" w:hAnsi="Arial" w:cs="Arial"/>
          <w:b/>
        </w:rPr>
        <w:br/>
      </w:r>
      <w:r w:rsidR="00D44B31">
        <w:t>(</w:t>
      </w:r>
      <w:r w:rsidR="00100047">
        <w:t xml:space="preserve">Diameter </w:t>
      </w:r>
      <w:r w:rsidR="009E4058">
        <w:t xml:space="preserve">Data </w:t>
      </w:r>
      <w:r w:rsidR="00100047">
        <w:t>Management Applications</w:t>
      </w:r>
      <w:r w:rsidR="00D44B31">
        <w:t>)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4B31" w:rsidRPr="00D44B31">
        <w:rPr>
          <w:rFonts w:ascii="Arial" w:hAnsi="Arial" w:cs="Arial"/>
          <w:b/>
        </w:rPr>
        <w:t>3GPP TSG CT WG4</w:t>
      </w:r>
      <w:r w:rsidR="00201520" w:rsidRPr="00D44B31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00047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00047" w:rsidRDefault="00100047" w:rsidP="00100047">
      <w:r>
        <w:t>This 3GPP Technical Specification (TS) specifies:</w:t>
      </w:r>
    </w:p>
    <w:p w:rsidR="00100047" w:rsidRDefault="00100047" w:rsidP="00100047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 xml:space="preserve">The interactions between the MCPTT User Database and the MCPTT server. This interface is referred to as the MCPTT-2 reference point. </w:t>
      </w:r>
    </w:p>
    <w:p w:rsidR="00100047" w:rsidRDefault="00100047" w:rsidP="00100047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</w:pPr>
      <w:r>
        <w:t>The interactions between the MCPTT User Database and the Configuration Management Server. This interface is referred to as the CSC-13 refe</w:t>
      </w:r>
      <w:bookmarkStart w:id="0" w:name="_GoBack"/>
      <w:bookmarkEnd w:id="0"/>
      <w:r>
        <w:t>rence point.</w:t>
      </w:r>
    </w:p>
    <w:p w:rsidR="00F22F7A" w:rsidRDefault="00100047" w:rsidP="00100047">
      <w:r>
        <w:t xml:space="preserve">The functional architecture for support of mission critical communication services </w:t>
      </w:r>
      <w:r w:rsidR="006309FF">
        <w:t>is specified in 3GPP TS 23.179.</w:t>
      </w:r>
    </w:p>
    <w:p w:rsidR="007C6288" w:rsidRPr="00235394" w:rsidRDefault="007C6288" w:rsidP="00100047">
      <w:pPr>
        <w:rPr>
          <w:lang w:eastAsia="zh-CN"/>
        </w:rPr>
      </w:pPr>
      <w:r>
        <w:t>This document specifies also the Diameter Data Management Application used as protocol over the MCPTT-2 and CSC-13 reference points.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44B31" w:rsidRPr="00D44B31">
        <w:rPr>
          <w:b/>
          <w:sz w:val="24"/>
        </w:rPr>
        <w:t>CT</w:t>
      </w:r>
      <w:r w:rsidRPr="00D44B31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B44D25">
        <w:rPr>
          <w:b/>
          <w:sz w:val="24"/>
        </w:rPr>
        <w:t>70</w:t>
      </w:r>
      <w:r>
        <w:rPr>
          <w:b/>
          <w:sz w:val="24"/>
        </w:rPr>
        <w:t>:</w:t>
      </w:r>
    </w:p>
    <w:p w:rsidR="0045428D" w:rsidRPr="00F22F7A" w:rsidRDefault="00D44B31" w:rsidP="00F22F7A">
      <w:r w:rsidRPr="00F22F7A">
        <w:t>None, this is the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1507BE" w:rsidRDefault="00100047">
      <w:pPr>
        <w:tabs>
          <w:tab w:val="left" w:pos="3119"/>
        </w:tabs>
      </w:pPr>
      <w:r w:rsidRPr="001507BE"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1507BE" w:rsidRDefault="001507BE">
      <w:pPr>
        <w:tabs>
          <w:tab w:val="left" w:pos="3119"/>
        </w:tabs>
      </w:pPr>
      <w:r w:rsidRPr="001507BE"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00047"/>
    <w:rsid w:val="00106B1E"/>
    <w:rsid w:val="001507BE"/>
    <w:rsid w:val="00201520"/>
    <w:rsid w:val="00222D66"/>
    <w:rsid w:val="002B09A1"/>
    <w:rsid w:val="0045428D"/>
    <w:rsid w:val="004A5D75"/>
    <w:rsid w:val="00576694"/>
    <w:rsid w:val="006309FF"/>
    <w:rsid w:val="007C6288"/>
    <w:rsid w:val="009E4058"/>
    <w:rsid w:val="00A52D49"/>
    <w:rsid w:val="00AB5ACE"/>
    <w:rsid w:val="00B44D25"/>
    <w:rsid w:val="00CB7F3E"/>
    <w:rsid w:val="00CC358C"/>
    <w:rsid w:val="00D44B31"/>
    <w:rsid w:val="00DC278D"/>
    <w:rsid w:val="00DD15A4"/>
    <w:rsid w:val="00F2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43EB845-6F0D-493E-AB76-BCC2871B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44B3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180</Words>
  <Characters>1031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2</cp:revision>
  <dcterms:created xsi:type="dcterms:W3CDTF">2016-02-29T10:08:00Z</dcterms:created>
  <dcterms:modified xsi:type="dcterms:W3CDTF">2016-02-29T10:08:00Z</dcterms:modified>
</cp:coreProperties>
</file>