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C0FFA" w14:textId="24427802" w:rsidR="007D544C" w:rsidRPr="002F549C" w:rsidRDefault="007D544C" w:rsidP="007D544C">
      <w:pPr>
        <w:pStyle w:val="Header"/>
        <w:tabs>
          <w:tab w:val="right" w:pos="9498"/>
        </w:tabs>
        <w:rPr>
          <w:rFonts w:cs="Arial"/>
          <w:bCs/>
          <w:sz w:val="24"/>
          <w:szCs w:val="24"/>
        </w:rPr>
      </w:pPr>
      <w:r w:rsidRPr="002F549C">
        <w:rPr>
          <w:rFonts w:cs="Arial"/>
          <w:bCs/>
          <w:sz w:val="24"/>
          <w:szCs w:val="24"/>
        </w:rPr>
        <w:t>3GPP TSG-CT Meeting #102</w:t>
      </w:r>
      <w:r w:rsidRPr="002F549C">
        <w:rPr>
          <w:rFonts w:cs="Arial"/>
          <w:bCs/>
          <w:sz w:val="24"/>
          <w:szCs w:val="24"/>
        </w:rPr>
        <w:tab/>
      </w:r>
      <w:r w:rsidRPr="002F549C">
        <w:rPr>
          <w:sz w:val="24"/>
          <w:szCs w:val="24"/>
        </w:rPr>
        <w:t>CP-23</w:t>
      </w:r>
      <w:r w:rsidRPr="001D6FB4">
        <w:rPr>
          <w:sz w:val="24"/>
          <w:szCs w:val="24"/>
        </w:rPr>
        <w:t>32</w:t>
      </w:r>
      <w:r>
        <w:rPr>
          <w:sz w:val="24"/>
          <w:szCs w:val="24"/>
        </w:rPr>
        <w:t>89</w:t>
      </w:r>
    </w:p>
    <w:p w14:paraId="3B0DA012" w14:textId="77777777" w:rsidR="007D544C" w:rsidRPr="002F549C" w:rsidRDefault="007D544C" w:rsidP="007D544C">
      <w:pPr>
        <w:pStyle w:val="Header"/>
        <w:tabs>
          <w:tab w:val="right" w:pos="9639"/>
        </w:tabs>
        <w:rPr>
          <w:sz w:val="24"/>
          <w:szCs w:val="24"/>
        </w:rPr>
      </w:pPr>
      <w:r w:rsidRPr="002F549C">
        <w:rPr>
          <w:sz w:val="24"/>
          <w:szCs w:val="24"/>
        </w:rPr>
        <w:t>Edinburgh, GB, 11</w:t>
      </w:r>
      <w:r w:rsidRPr="002F549C">
        <w:rPr>
          <w:sz w:val="24"/>
          <w:szCs w:val="24"/>
          <w:vertAlign w:val="superscript"/>
        </w:rPr>
        <w:t>th</w:t>
      </w:r>
      <w:r w:rsidRPr="002F549C">
        <w:rPr>
          <w:sz w:val="24"/>
          <w:szCs w:val="24"/>
        </w:rPr>
        <w:t xml:space="preserve"> – 12</w:t>
      </w:r>
      <w:r w:rsidRPr="002F549C">
        <w:rPr>
          <w:sz w:val="24"/>
          <w:szCs w:val="24"/>
          <w:vertAlign w:val="superscript"/>
        </w:rPr>
        <w:t>th</w:t>
      </w:r>
      <w:r w:rsidRPr="002F549C">
        <w:rPr>
          <w:sz w:val="24"/>
          <w:szCs w:val="24"/>
        </w:rPr>
        <w:t xml:space="preserve"> December 2023</w:t>
      </w:r>
    </w:p>
    <w:p w14:paraId="14C29980" w14:textId="77777777" w:rsidR="007D544C" w:rsidRPr="002F549C" w:rsidRDefault="007D544C" w:rsidP="007D544C">
      <w:pPr>
        <w:pStyle w:val="Header"/>
        <w:tabs>
          <w:tab w:val="right" w:pos="9639"/>
        </w:tabs>
        <w:rPr>
          <w:sz w:val="24"/>
          <w:szCs w:val="24"/>
        </w:rPr>
      </w:pPr>
    </w:p>
    <w:p w14:paraId="08878E82" w14:textId="290E6D98" w:rsidR="007D544C" w:rsidRPr="004C58CC" w:rsidRDefault="007D544C" w:rsidP="007D544C">
      <w:pPr>
        <w:spacing w:after="60"/>
        <w:ind w:left="1985" w:hanging="1985"/>
        <w:rPr>
          <w:rFonts w:ascii="Arial" w:hAnsi="Arial" w:cs="Arial"/>
          <w:b/>
        </w:rPr>
      </w:pPr>
      <w:r w:rsidRPr="004C58CC">
        <w:rPr>
          <w:rFonts w:ascii="Arial" w:hAnsi="Arial" w:cs="Arial"/>
          <w:b/>
        </w:rPr>
        <w:t>Title:</w:t>
      </w:r>
      <w:r w:rsidRPr="004C58CC">
        <w:rPr>
          <w:rFonts w:ascii="Arial" w:hAnsi="Arial" w:cs="Arial"/>
          <w:b/>
        </w:rPr>
        <w:tab/>
        <w:t>Presentation of Specification to TSG for Information:</w:t>
      </w:r>
      <w:r w:rsidRPr="004C58CC">
        <w:rPr>
          <w:rFonts w:ascii="Arial" w:hAnsi="Arial" w:cs="Arial"/>
          <w:b/>
        </w:rPr>
        <w:br/>
      </w:r>
      <w:r>
        <w:rPr>
          <w:rFonts w:ascii="Arial" w:hAnsi="Arial" w:cs="Arial"/>
          <w:b/>
        </w:rPr>
        <w:t xml:space="preserve">3GPP </w:t>
      </w:r>
      <w:r w:rsidRPr="004C58CC">
        <w:rPr>
          <w:rFonts w:ascii="Arial" w:hAnsi="Arial" w:cs="Arial"/>
          <w:b/>
        </w:rPr>
        <w:t>TS 29.54</w:t>
      </w:r>
      <w:r>
        <w:rPr>
          <w:rFonts w:ascii="Arial" w:hAnsi="Arial" w:cs="Arial"/>
          <w:b/>
        </w:rPr>
        <w:t>8</w:t>
      </w:r>
      <w:r w:rsidRPr="004C58CC">
        <w:rPr>
          <w:rFonts w:ascii="Arial" w:hAnsi="Arial" w:cs="Arial"/>
          <w:b/>
        </w:rPr>
        <w:t xml:space="preserve"> Version </w:t>
      </w:r>
      <w:r>
        <w:rPr>
          <w:rFonts w:ascii="Arial" w:hAnsi="Arial" w:cs="Arial"/>
          <w:b/>
        </w:rPr>
        <w:t>1</w:t>
      </w:r>
      <w:r w:rsidRPr="004C58CC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0</w:t>
      </w:r>
      <w:r w:rsidRPr="004C58CC">
        <w:rPr>
          <w:rFonts w:ascii="Arial" w:hAnsi="Arial" w:cs="Arial"/>
          <w:b/>
        </w:rPr>
        <w:t>.0</w:t>
      </w:r>
    </w:p>
    <w:p w14:paraId="5372BDE2" w14:textId="77777777" w:rsidR="007D544C" w:rsidRPr="004C58CC" w:rsidRDefault="007D544C" w:rsidP="007D544C">
      <w:pPr>
        <w:spacing w:after="60"/>
        <w:ind w:left="1985" w:hanging="1985"/>
        <w:rPr>
          <w:rFonts w:ascii="Arial" w:hAnsi="Arial" w:cs="Arial"/>
          <w:b/>
        </w:rPr>
      </w:pPr>
    </w:p>
    <w:p w14:paraId="73EB6AD4" w14:textId="77777777" w:rsidR="007D544C" w:rsidRPr="004C58CC" w:rsidRDefault="007D544C" w:rsidP="007D544C">
      <w:pPr>
        <w:spacing w:after="60"/>
        <w:ind w:left="1985" w:hanging="1985"/>
        <w:rPr>
          <w:rFonts w:ascii="Arial" w:hAnsi="Arial" w:cs="Arial"/>
          <w:b/>
        </w:rPr>
      </w:pPr>
      <w:r w:rsidRPr="004C58CC">
        <w:rPr>
          <w:rFonts w:ascii="Arial" w:hAnsi="Arial" w:cs="Arial"/>
          <w:b/>
        </w:rPr>
        <w:t>Source:</w:t>
      </w:r>
      <w:r w:rsidRPr="004C58C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CT3</w:t>
      </w:r>
      <w:r w:rsidRPr="004C58CC">
        <w:rPr>
          <w:rFonts w:ascii="Arial" w:hAnsi="Arial" w:cs="Arial"/>
          <w:b/>
        </w:rPr>
        <w:br/>
      </w:r>
    </w:p>
    <w:p w14:paraId="296E3E27" w14:textId="77777777" w:rsidR="007D544C" w:rsidRPr="004C58CC" w:rsidRDefault="007D544C" w:rsidP="007D544C">
      <w:pPr>
        <w:spacing w:after="60"/>
        <w:ind w:left="1985" w:hanging="1985"/>
        <w:rPr>
          <w:rFonts w:ascii="Arial" w:hAnsi="Arial" w:cs="Arial"/>
          <w:b/>
        </w:rPr>
      </w:pPr>
      <w:r w:rsidRPr="004C58CC">
        <w:rPr>
          <w:rFonts w:ascii="Arial" w:hAnsi="Arial" w:cs="Arial"/>
          <w:b/>
        </w:rPr>
        <w:t>Document for:</w:t>
      </w:r>
      <w:r w:rsidRPr="004C58CC">
        <w:rPr>
          <w:rFonts w:ascii="Arial" w:hAnsi="Arial" w:cs="Arial"/>
          <w:b/>
        </w:rPr>
        <w:tab/>
        <w:t>Information</w:t>
      </w:r>
    </w:p>
    <w:p w14:paraId="055330D1" w14:textId="77777777" w:rsidR="007D544C" w:rsidRPr="002F549C" w:rsidRDefault="007D544C" w:rsidP="007D544C">
      <w:pPr>
        <w:spacing w:after="60"/>
        <w:ind w:left="1985" w:hanging="1985"/>
        <w:rPr>
          <w:rFonts w:ascii="Arial" w:hAnsi="Arial" w:cs="Arial"/>
          <w:bCs/>
        </w:rPr>
      </w:pPr>
    </w:p>
    <w:p w14:paraId="633B951C" w14:textId="77777777" w:rsidR="00222D66" w:rsidRPr="00DD7FA7" w:rsidRDefault="00222D66" w:rsidP="00DD7FA7">
      <w:pPr>
        <w:pStyle w:val="Header"/>
        <w:tabs>
          <w:tab w:val="right" w:pos="9639"/>
        </w:tabs>
        <w:rPr>
          <w:rFonts w:cs="Arial"/>
          <w:noProof w:val="0"/>
          <w:sz w:val="20"/>
        </w:rPr>
      </w:pPr>
    </w:p>
    <w:p w14:paraId="7FD4315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A765644" w14:textId="532C863D" w:rsidR="00354348" w:rsidRDefault="00E462C0" w:rsidP="00275DBC">
      <w:pPr>
        <w:tabs>
          <w:tab w:val="left" w:pos="3119"/>
        </w:tabs>
      </w:pPr>
      <w:r w:rsidRPr="007C1817">
        <w:t>TS</w:t>
      </w:r>
      <w:r w:rsidR="00DD7FA7">
        <w:t> </w:t>
      </w:r>
      <w:r w:rsidRPr="007C1817">
        <w:t>29.</w:t>
      </w:r>
      <w:r w:rsidR="00BF6645">
        <w:t>5</w:t>
      </w:r>
      <w:r w:rsidR="002F16F3">
        <w:t>48</w:t>
      </w:r>
      <w:r w:rsidR="008E6E9B">
        <w:t xml:space="preserve"> specifies the service APIs exposed by the </w:t>
      </w:r>
      <w:r w:rsidR="00CF0383">
        <w:t>SEAL Data Delivery</w:t>
      </w:r>
      <w:r w:rsidR="00BF6645">
        <w:t xml:space="preserve"> (</w:t>
      </w:r>
      <w:r w:rsidR="00CF0383">
        <w:t>SEALDD</w:t>
      </w:r>
      <w:r w:rsidR="00BF6645">
        <w:t>)</w:t>
      </w:r>
      <w:r w:rsidR="00CF0383">
        <w:t xml:space="preserve"> Server</w:t>
      </w:r>
      <w:r w:rsidR="00BF6645">
        <w:t xml:space="preserve"> to support </w:t>
      </w:r>
      <w:r w:rsidR="00DA2099">
        <w:t>SEALDD services that enable the efficient use and deployment of storage and delivery capabilities for the application content/data of vertical applications</w:t>
      </w:r>
      <w:r w:rsidR="004E4AA3">
        <w:t>.</w:t>
      </w:r>
      <w:r w:rsidR="005B028C">
        <w:t xml:space="preserve"> In this sense, TS 29.</w:t>
      </w:r>
      <w:r w:rsidR="00BF6645">
        <w:t>5</w:t>
      </w:r>
      <w:r w:rsidR="00DA2099">
        <w:t>80</w:t>
      </w:r>
      <w:r w:rsidR="005B028C">
        <w:t xml:space="preserve"> provides stage 3 protocol definitions and message flows, and specifies the API</w:t>
      </w:r>
      <w:r w:rsidR="00BF6645">
        <w:t>s</w:t>
      </w:r>
      <w:r w:rsidR="005B028C">
        <w:t xml:space="preserve"> for </w:t>
      </w:r>
      <w:r w:rsidR="00DA2099">
        <w:t xml:space="preserve">the SEALDD </w:t>
      </w:r>
      <w:r w:rsidR="00BF6645">
        <w:t xml:space="preserve">Services </w:t>
      </w:r>
      <w:r w:rsidR="005B028C">
        <w:t xml:space="preserve">offered by the </w:t>
      </w:r>
      <w:r w:rsidR="00DA2099">
        <w:t>SEALDD Server</w:t>
      </w:r>
      <w:r w:rsidR="005B028C">
        <w:t>.</w:t>
      </w:r>
    </w:p>
    <w:p w14:paraId="44FA0EB3" w14:textId="14948442" w:rsidR="00BF6645" w:rsidRDefault="00354348" w:rsidP="00014577">
      <w:pPr>
        <w:tabs>
          <w:tab w:val="left" w:pos="3119"/>
        </w:tabs>
        <w:rPr>
          <w:rFonts w:eastAsia="Calibri"/>
        </w:rPr>
      </w:pPr>
      <w:r w:rsidRPr="007C1817">
        <w:t>TS</w:t>
      </w:r>
      <w:r>
        <w:t> </w:t>
      </w:r>
      <w:r w:rsidRPr="007C1817">
        <w:t>29.</w:t>
      </w:r>
      <w:r w:rsidR="00BF6645">
        <w:t>5</w:t>
      </w:r>
      <w:r w:rsidR="00DF49FF">
        <w:t>48</w:t>
      </w:r>
      <w:r>
        <w:t xml:space="preserve"> is specified under the scope of the </w:t>
      </w:r>
      <w:r w:rsidR="00014577">
        <w:t>SEALDD</w:t>
      </w:r>
      <w:r>
        <w:t xml:space="preserve"> work item</w:t>
      </w:r>
      <w:r w:rsidR="0031609D">
        <w:t xml:space="preserve"> (</w:t>
      </w:r>
      <w:r w:rsidR="00EC5805" w:rsidRPr="00E5624B">
        <w:t>980044</w:t>
      </w:r>
      <w:r w:rsidR="0031609D">
        <w:t>)</w:t>
      </w:r>
      <w:r w:rsidR="005B028C">
        <w:rPr>
          <w:lang w:val="en-US"/>
        </w:rPr>
        <w:t>.</w:t>
      </w:r>
    </w:p>
    <w:p w14:paraId="311143A6" w14:textId="0092AEE0" w:rsidR="00026045" w:rsidRPr="00275DBC" w:rsidRDefault="00751665">
      <w:pPr>
        <w:tabs>
          <w:tab w:val="left" w:pos="3119"/>
        </w:tabs>
      </w:pPr>
      <w:r>
        <w:t xml:space="preserve">The remaining work to be undertaken in the next plenary cycle is to resolve the </w:t>
      </w:r>
      <w:r w:rsidR="00014577">
        <w:t xml:space="preserve">few </w:t>
      </w:r>
      <w:r>
        <w:t>remaining Editor's Notes</w:t>
      </w:r>
      <w:r w:rsidR="005318E2">
        <w:t>.</w:t>
      </w:r>
    </w:p>
    <w:p w14:paraId="11ED3A4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1258D4">
        <w:rPr>
          <w:b/>
          <w:sz w:val="24"/>
        </w:rPr>
        <w:t>CT</w:t>
      </w:r>
      <w:r w:rsidRPr="00DD7FA7">
        <w:rPr>
          <w:b/>
          <w:sz w:val="24"/>
        </w:rPr>
        <w:t xml:space="preserve"> </w:t>
      </w:r>
      <w:r w:rsidR="00DD7FA7" w:rsidRPr="00DD7FA7">
        <w:rPr>
          <w:b/>
          <w:sz w:val="24"/>
        </w:rPr>
        <w:t>Plenary</w:t>
      </w:r>
      <w:r>
        <w:rPr>
          <w:b/>
          <w:sz w:val="24"/>
        </w:rPr>
        <w:t>:</w:t>
      </w:r>
    </w:p>
    <w:p w14:paraId="54E19999" w14:textId="0FCE8AF7" w:rsidR="0045428D" w:rsidRPr="001258D4" w:rsidRDefault="00DD7FA7">
      <w:pPr>
        <w:tabs>
          <w:tab w:val="left" w:pos="3119"/>
        </w:tabs>
      </w:pPr>
      <w:r>
        <w:t>This is the f</w:t>
      </w:r>
      <w:r w:rsidR="001258D4" w:rsidRPr="001258D4">
        <w:t>irst presentation of TS</w:t>
      </w:r>
      <w:r>
        <w:t> </w:t>
      </w:r>
      <w:r w:rsidR="001258D4" w:rsidRPr="001258D4">
        <w:t>29.</w:t>
      </w:r>
      <w:r w:rsidR="00DF49FF">
        <w:t>548</w:t>
      </w:r>
      <w:r w:rsidR="001258D4" w:rsidRPr="001258D4">
        <w:t xml:space="preserve"> to </w:t>
      </w:r>
      <w:r w:rsidR="00261F62">
        <w:t xml:space="preserve">TSG </w:t>
      </w:r>
      <w:r w:rsidR="001258D4" w:rsidRPr="001258D4">
        <w:t>CT</w:t>
      </w:r>
      <w:r w:rsidR="00261F62">
        <w:t xml:space="preserve"> Plenary</w:t>
      </w:r>
      <w:r w:rsidR="001258D4" w:rsidRPr="001258D4">
        <w:t>.</w:t>
      </w:r>
    </w:p>
    <w:p w14:paraId="6DCE5A52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06BF088" w14:textId="08D0CF2B" w:rsidR="0045428D" w:rsidRDefault="00495300" w:rsidP="00495300">
      <w:pPr>
        <w:pStyle w:val="B1"/>
      </w:pPr>
      <w:r>
        <w:t>-</w:t>
      </w:r>
      <w:r>
        <w:tab/>
      </w:r>
      <w:r w:rsidR="003176BE">
        <w:t>A few r</w:t>
      </w:r>
      <w:r w:rsidR="00DD7FA7">
        <w:t>emaining E</w:t>
      </w:r>
      <w:r w:rsidR="00094F3D">
        <w:t xml:space="preserve">ditor’s </w:t>
      </w:r>
      <w:r w:rsidR="00DD7FA7">
        <w:t>N</w:t>
      </w:r>
      <w:r w:rsidR="002E236F">
        <w:t xml:space="preserve">otes that </w:t>
      </w:r>
      <w:r w:rsidR="00261F62">
        <w:t>need</w:t>
      </w:r>
      <w:r w:rsidR="00094F3D">
        <w:t xml:space="preserve"> to be resolved</w:t>
      </w:r>
      <w:r w:rsidR="008A1971">
        <w:t xml:space="preserve"> on the data model </w:t>
      </w:r>
      <w:r w:rsidR="003176BE">
        <w:t xml:space="preserve">and </w:t>
      </w:r>
      <w:r w:rsidR="001C2A17">
        <w:t>the remaining CRUD operations</w:t>
      </w:r>
      <w:r w:rsidR="003176BE">
        <w:t xml:space="preserve"> definition</w:t>
      </w:r>
      <w:r w:rsidR="00DF197B">
        <w:t xml:space="preserve"> for the </w:t>
      </w:r>
      <w:proofErr w:type="spellStart"/>
      <w:r w:rsidR="00DF197B">
        <w:t>SDD_Transmission</w:t>
      </w:r>
      <w:proofErr w:type="spellEnd"/>
      <w:r w:rsidR="00DF197B">
        <w:t xml:space="preserve"> API based on the feedback from stage 2</w:t>
      </w:r>
      <w:r w:rsidR="009A623D">
        <w:t>.</w:t>
      </w:r>
    </w:p>
    <w:p w14:paraId="4DA86176" w14:textId="15703C12" w:rsidR="0093629A" w:rsidRDefault="0093629A" w:rsidP="00495300">
      <w:pPr>
        <w:pStyle w:val="B1"/>
      </w:pPr>
      <w:r>
        <w:t>-</w:t>
      </w:r>
      <w:r>
        <w:tab/>
        <w:t>The definition of the SEALDD related N6 interface impacts.</w:t>
      </w:r>
    </w:p>
    <w:p w14:paraId="2BA5B25A" w14:textId="15AB3BBE" w:rsidR="00495300" w:rsidRPr="00DD7FA7" w:rsidRDefault="00495300" w:rsidP="00495300">
      <w:pPr>
        <w:pStyle w:val="B1"/>
      </w:pPr>
      <w:r>
        <w:t>-</w:t>
      </w:r>
      <w:r>
        <w:tab/>
      </w:r>
      <w:r w:rsidR="0006688B">
        <w:t>Any</w:t>
      </w:r>
      <w:r w:rsidR="00B06646">
        <w:t xml:space="preserve"> </w:t>
      </w:r>
      <w:r>
        <w:t>missing stage 2 requirements that need to be covered.</w:t>
      </w:r>
    </w:p>
    <w:p w14:paraId="67F744E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41A63C7" w14:textId="77777777" w:rsidR="000F7ECB" w:rsidRPr="00DD7FA7" w:rsidRDefault="00275DBC" w:rsidP="00DD7FA7">
      <w:pPr>
        <w:tabs>
          <w:tab w:val="left" w:pos="3119"/>
        </w:tabs>
      </w:pPr>
      <w:r w:rsidRPr="00275DBC">
        <w:t>None</w:t>
      </w:r>
      <w:r w:rsidR="00261F62">
        <w:t>.</w:t>
      </w:r>
    </w:p>
    <w:sectPr w:rsidR="000F7ECB" w:rsidRPr="00DD7FA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19A79" w14:textId="77777777" w:rsidR="006A2235" w:rsidRDefault="006A2235">
      <w:pPr>
        <w:spacing w:after="0"/>
      </w:pPr>
    </w:p>
  </w:endnote>
  <w:endnote w:type="continuationSeparator" w:id="0">
    <w:p w14:paraId="78DA4F24" w14:textId="77777777" w:rsidR="006A2235" w:rsidRDefault="006A22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CEE38" w14:textId="77777777" w:rsidR="006A2235" w:rsidRDefault="006A2235">
      <w:pPr>
        <w:spacing w:after="0"/>
      </w:pPr>
    </w:p>
  </w:footnote>
  <w:footnote w:type="continuationSeparator" w:id="0">
    <w:p w14:paraId="423CA852" w14:textId="77777777" w:rsidR="006A2235" w:rsidRDefault="006A223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39E2C43"/>
    <w:multiLevelType w:val="hybridMultilevel"/>
    <w:tmpl w:val="5C1AEC3E"/>
    <w:lvl w:ilvl="0" w:tplc="FE0490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7950267">
    <w:abstractNumId w:val="0"/>
  </w:num>
  <w:num w:numId="2" w16cid:durableId="1146894977">
    <w:abstractNumId w:val="4"/>
  </w:num>
  <w:num w:numId="3" w16cid:durableId="1961110823">
    <w:abstractNumId w:val="3"/>
  </w:num>
  <w:num w:numId="4" w16cid:durableId="1931232465">
    <w:abstractNumId w:val="5"/>
  </w:num>
  <w:num w:numId="5" w16cid:durableId="1331368641">
    <w:abstractNumId w:val="6"/>
  </w:num>
  <w:num w:numId="6" w16cid:durableId="1031344441">
    <w:abstractNumId w:val="2"/>
  </w:num>
  <w:num w:numId="7" w16cid:durableId="499277315">
    <w:abstractNumId w:val="1"/>
  </w:num>
  <w:num w:numId="8" w16cid:durableId="12582458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14577"/>
    <w:rsid w:val="00026045"/>
    <w:rsid w:val="00052AFD"/>
    <w:rsid w:val="0006688B"/>
    <w:rsid w:val="00094F3D"/>
    <w:rsid w:val="0009602E"/>
    <w:rsid w:val="000F63F8"/>
    <w:rsid w:val="000F7ECB"/>
    <w:rsid w:val="001258D4"/>
    <w:rsid w:val="001412A6"/>
    <w:rsid w:val="001516B8"/>
    <w:rsid w:val="00155528"/>
    <w:rsid w:val="00160182"/>
    <w:rsid w:val="001828D0"/>
    <w:rsid w:val="00190518"/>
    <w:rsid w:val="00196CE8"/>
    <w:rsid w:val="00197EA6"/>
    <w:rsid w:val="001A6713"/>
    <w:rsid w:val="001C2A17"/>
    <w:rsid w:val="001E7E56"/>
    <w:rsid w:val="00201520"/>
    <w:rsid w:val="00220D82"/>
    <w:rsid w:val="00222D66"/>
    <w:rsid w:val="00261F62"/>
    <w:rsid w:val="002647FD"/>
    <w:rsid w:val="00275DBC"/>
    <w:rsid w:val="00294617"/>
    <w:rsid w:val="002B09A1"/>
    <w:rsid w:val="002E236F"/>
    <w:rsid w:val="002E34CA"/>
    <w:rsid w:val="002F16F3"/>
    <w:rsid w:val="003017E7"/>
    <w:rsid w:val="00305377"/>
    <w:rsid w:val="0031609D"/>
    <w:rsid w:val="003176BE"/>
    <w:rsid w:val="003406DA"/>
    <w:rsid w:val="00354348"/>
    <w:rsid w:val="0036338D"/>
    <w:rsid w:val="003A2153"/>
    <w:rsid w:val="004432A3"/>
    <w:rsid w:val="0045428D"/>
    <w:rsid w:val="00482948"/>
    <w:rsid w:val="00495300"/>
    <w:rsid w:val="004E4AA3"/>
    <w:rsid w:val="00513FA1"/>
    <w:rsid w:val="005318E2"/>
    <w:rsid w:val="00574ADF"/>
    <w:rsid w:val="005B028C"/>
    <w:rsid w:val="006059E7"/>
    <w:rsid w:val="006A168B"/>
    <w:rsid w:val="006A2235"/>
    <w:rsid w:val="006B1BFA"/>
    <w:rsid w:val="006B3C22"/>
    <w:rsid w:val="006E1FA4"/>
    <w:rsid w:val="007446BF"/>
    <w:rsid w:val="00751665"/>
    <w:rsid w:val="007C5F35"/>
    <w:rsid w:val="007D544C"/>
    <w:rsid w:val="007E5E2C"/>
    <w:rsid w:val="008144A9"/>
    <w:rsid w:val="00827BB4"/>
    <w:rsid w:val="00861D4C"/>
    <w:rsid w:val="008A1971"/>
    <w:rsid w:val="008E6E9B"/>
    <w:rsid w:val="00922E89"/>
    <w:rsid w:val="0093073F"/>
    <w:rsid w:val="0093629A"/>
    <w:rsid w:val="00965E26"/>
    <w:rsid w:val="00973233"/>
    <w:rsid w:val="009A623D"/>
    <w:rsid w:val="009F736C"/>
    <w:rsid w:val="00A90DD4"/>
    <w:rsid w:val="00AC487C"/>
    <w:rsid w:val="00AD0D67"/>
    <w:rsid w:val="00AE51C9"/>
    <w:rsid w:val="00B06646"/>
    <w:rsid w:val="00B2646B"/>
    <w:rsid w:val="00B30376"/>
    <w:rsid w:val="00B531E6"/>
    <w:rsid w:val="00B546E7"/>
    <w:rsid w:val="00BB39B7"/>
    <w:rsid w:val="00BB39E0"/>
    <w:rsid w:val="00BF571B"/>
    <w:rsid w:val="00BF6645"/>
    <w:rsid w:val="00C239E3"/>
    <w:rsid w:val="00C65A18"/>
    <w:rsid w:val="00CC358C"/>
    <w:rsid w:val="00CD3A27"/>
    <w:rsid w:val="00CF0383"/>
    <w:rsid w:val="00D13A22"/>
    <w:rsid w:val="00D222FE"/>
    <w:rsid w:val="00D64696"/>
    <w:rsid w:val="00DA2099"/>
    <w:rsid w:val="00DA6E8C"/>
    <w:rsid w:val="00DC278D"/>
    <w:rsid w:val="00DD7FA7"/>
    <w:rsid w:val="00DF197B"/>
    <w:rsid w:val="00DF49FF"/>
    <w:rsid w:val="00DF56B0"/>
    <w:rsid w:val="00E1493B"/>
    <w:rsid w:val="00E368AB"/>
    <w:rsid w:val="00E462C0"/>
    <w:rsid w:val="00EC3EF6"/>
    <w:rsid w:val="00EC5805"/>
    <w:rsid w:val="00F66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CB609A"/>
  <w15:chartTrackingRefBased/>
  <w15:docId w15:val="{BFF232FA-B01A-40D0-95DF-FD694C2B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Zchn"/>
    <w:rsid w:val="00574ADF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EC3EF6"/>
    <w:rPr>
      <w:rFonts w:ascii="Arial" w:eastAsia="SimSu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495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43</cp:revision>
  <dcterms:created xsi:type="dcterms:W3CDTF">2023-11-22T08:39:00Z</dcterms:created>
  <dcterms:modified xsi:type="dcterms:W3CDTF">2023-11-29T21:29:00Z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