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F3462" w14:textId="472956FA" w:rsidR="00BA3F2D" w:rsidRDefault="00BA3F2D" w:rsidP="00BA3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D7383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</w:t>
      </w:r>
      <w:r w:rsidR="00D7383F">
        <w:rPr>
          <w:b/>
          <w:noProof/>
          <w:sz w:val="24"/>
        </w:rPr>
        <w:t>218</w:t>
      </w:r>
      <w:r w:rsidR="001E35D0">
        <w:rPr>
          <w:b/>
          <w:noProof/>
          <w:sz w:val="24"/>
        </w:rPr>
        <w:t>2</w:t>
      </w:r>
    </w:p>
    <w:p w14:paraId="07B96C19" w14:textId="4287C639" w:rsidR="00BA3F2D" w:rsidRDefault="00D7383F" w:rsidP="00BA3F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BA3F2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BA3F2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BA3F2D">
        <w:rPr>
          <w:b/>
          <w:noProof/>
          <w:sz w:val="24"/>
          <w:vertAlign w:val="superscript"/>
        </w:rPr>
        <w:t>th</w:t>
      </w:r>
      <w:r w:rsidR="00BA3F2D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BA3F2D">
        <w:rPr>
          <w:b/>
          <w:noProof/>
          <w:sz w:val="24"/>
          <w:vertAlign w:val="superscript"/>
        </w:rPr>
        <w:t>th</w:t>
      </w:r>
      <w:r w:rsidR="00BA3F2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BA3F2D">
        <w:rPr>
          <w:b/>
          <w:noProof/>
          <w:sz w:val="24"/>
        </w:rPr>
        <w:t xml:space="preserve"> 2025</w:t>
      </w:r>
    </w:p>
    <w:p w14:paraId="6F74B30D" w14:textId="77777777" w:rsidR="00BA3F2D" w:rsidRDefault="00BA3F2D" w:rsidP="00BA3F2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CE36382" w14:textId="50DCA12A" w:rsidR="000F7ECB" w:rsidRPr="00BA3F2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31C1D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E35D0" w:rsidRPr="001E35D0">
        <w:rPr>
          <w:rFonts w:ascii="Arial" w:hAnsi="Arial" w:cs="Arial"/>
          <w:b/>
        </w:rPr>
        <w:t xml:space="preserve">3GPP TS 29.369 v1.0.0 on 5G System; Ambient </w:t>
      </w:r>
      <w:r w:rsidR="001E35D0">
        <w:rPr>
          <w:rFonts w:ascii="Arial" w:hAnsi="Arial" w:cs="Arial"/>
          <w:b/>
        </w:rPr>
        <w:t>IoT</w:t>
      </w:r>
      <w:r w:rsidR="001E35D0" w:rsidRPr="001E35D0">
        <w:rPr>
          <w:rFonts w:ascii="Arial" w:hAnsi="Arial" w:cs="Arial"/>
          <w:b/>
        </w:rPr>
        <w:t xml:space="preserve"> Data Management (ADM) Services, Stage 3</w:t>
      </w:r>
      <w:r w:rsidR="00222D66" w:rsidRPr="00BA3F2D">
        <w:rPr>
          <w:rFonts w:ascii="Arial" w:hAnsi="Arial" w:cs="Arial"/>
          <w:b/>
        </w:rPr>
        <w:br/>
      </w:r>
    </w:p>
    <w:p w14:paraId="1A6D4C25" w14:textId="1BD3853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3GPP TSG CT WG4</w:t>
      </w:r>
      <w:r w:rsidR="00201520" w:rsidRPr="00BA3F2D">
        <w:rPr>
          <w:rFonts w:ascii="Arial" w:hAnsi="Arial" w:cs="Arial"/>
          <w:b/>
        </w:rPr>
        <w:br/>
      </w:r>
    </w:p>
    <w:p w14:paraId="684461A1" w14:textId="774F1A2F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20.</w:t>
      </w:r>
      <w:r w:rsidR="001E35D0">
        <w:rPr>
          <w:rFonts w:ascii="Arial" w:hAnsi="Arial" w:cs="Arial"/>
          <w:b/>
        </w:rPr>
        <w:t>3</w:t>
      </w:r>
    </w:p>
    <w:p w14:paraId="506A59EF" w14:textId="128507F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Rel-19</w:t>
      </w:r>
    </w:p>
    <w:p w14:paraId="42E612B3" w14:textId="10C5DD87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66131D" w:rsidRPr="0066131D">
        <w:rPr>
          <w:rFonts w:ascii="Arial" w:hAnsi="Arial" w:cs="Arial"/>
          <w:b/>
          <w:bCs/>
        </w:rPr>
        <w:t>AmbientIoT-CT</w:t>
      </w:r>
    </w:p>
    <w:p w14:paraId="0F6824F6" w14:textId="1C6D4B7C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66131D">
        <w:rPr>
          <w:rFonts w:ascii="Arial" w:hAnsi="Arial" w:cs="Arial"/>
          <w:b/>
          <w:bCs/>
        </w:rPr>
        <w:t>Hao Jing</w:t>
      </w:r>
      <w:r w:rsidR="002B0AF3">
        <w:rPr>
          <w:rFonts w:ascii="Arial" w:hAnsi="Arial" w:cs="Arial"/>
          <w:b/>
          <w:bCs/>
        </w:rPr>
        <w:t xml:space="preserve">, </w:t>
      </w:r>
      <w:r w:rsidR="0066131D">
        <w:rPr>
          <w:rFonts w:ascii="Arial" w:hAnsi="Arial" w:cs="Arial"/>
          <w:b/>
          <w:bCs/>
        </w:rPr>
        <w:t>Huawei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314B7A5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7383F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4182BA7" w14:textId="77777777" w:rsidR="0066131D" w:rsidRDefault="0066131D" w:rsidP="0066131D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Nadm</w:t>
      </w:r>
      <w:proofErr w:type="spellEnd"/>
      <w:r>
        <w:t xml:space="preserve"> Service Based Interface. It provides stage 3 protocol definitions and message flows, and specifies the API for each service offered by the ADM.</w:t>
      </w:r>
    </w:p>
    <w:p w14:paraId="4E4F6608" w14:textId="4A12D36B" w:rsidR="0066131D" w:rsidRPr="005E4D39" w:rsidRDefault="0066131D" w:rsidP="0066131D">
      <w:r>
        <w:t>The 5G System stage 2 architecture and procedures are specified in 3GPP TS </w:t>
      </w:r>
      <w:r w:rsidRPr="005E4D39">
        <w:t>23.501</w:t>
      </w:r>
      <w:r>
        <w:t>, 3GPP</w:t>
      </w:r>
      <w:r w:rsidRPr="005E4D39">
        <w:t> </w:t>
      </w:r>
      <w:r>
        <w:t>TS</w:t>
      </w:r>
      <w:r w:rsidRPr="005E4D39">
        <w:t> 23.502</w:t>
      </w:r>
      <w:r w:rsidR="006C1453">
        <w:t>,</w:t>
      </w:r>
      <w:r>
        <w:t xml:space="preserve"> </w:t>
      </w:r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r w:rsidR="006C1453">
        <w:rPr>
          <w:lang w:eastAsia="zh-CN"/>
        </w:rPr>
        <w:t xml:space="preserve"> and </w:t>
      </w:r>
      <w:r w:rsidR="006C1453" w:rsidRPr="0038480C">
        <w:t>3GPP</w:t>
      </w:r>
      <w:r w:rsidR="006C1453">
        <w:t> </w:t>
      </w:r>
      <w:r w:rsidR="006C1453" w:rsidRPr="0038480C">
        <w:t>TS </w:t>
      </w:r>
      <w:r w:rsidR="006C1453">
        <w:rPr>
          <w:lang w:eastAsia="zh-CN"/>
        </w:rPr>
        <w:t>33.369</w:t>
      </w:r>
      <w:r w:rsidRPr="005E4D39">
        <w:t>.</w:t>
      </w:r>
    </w:p>
    <w:p w14:paraId="570A1BDE" w14:textId="24C71BC2" w:rsidR="0066131D" w:rsidRPr="004D3578" w:rsidRDefault="0066131D" w:rsidP="0066131D">
      <w:r w:rsidRPr="005E4D39">
        <w:t xml:space="preserve">The Technical Realization of the Service Based Architecture and the Principles and Guidelines for Services Definition are specified in </w:t>
      </w:r>
      <w:r>
        <w:t>3GPP TS</w:t>
      </w:r>
      <w:r w:rsidRPr="005E4D39">
        <w:t> 29.500 and</w:t>
      </w:r>
      <w:r>
        <w:t xml:space="preserve"> 3GPP</w:t>
      </w:r>
      <w:r w:rsidRPr="005E4D39">
        <w:t> </w:t>
      </w:r>
      <w:r>
        <w:t>TS</w:t>
      </w:r>
      <w:r w:rsidRPr="005E4D39">
        <w:t> 29.501</w:t>
      </w:r>
      <w:r>
        <w:t>.</w:t>
      </w:r>
    </w:p>
    <w:p w14:paraId="20CFA678" w14:textId="0ED572E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59320576" w14:textId="089CE876" w:rsidR="0045428D" w:rsidRPr="00BA3F2D" w:rsidRDefault="00BA3F2D" w:rsidP="00BA3F2D">
      <w:r w:rsidRPr="00BA3F2D">
        <w:t xml:space="preserve">This is </w:t>
      </w:r>
      <w:r>
        <w:t xml:space="preserve">the </w:t>
      </w:r>
      <w:r w:rsidRPr="00BA3F2D">
        <w:t xml:space="preserve">first </w:t>
      </w:r>
      <w:r>
        <w:t>presentation</w:t>
      </w:r>
      <w:r w:rsidRPr="00BA3F2D"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307D119" w14:textId="7CE7C192" w:rsidR="00505016" w:rsidRPr="00237837" w:rsidRDefault="006C1453" w:rsidP="0066131D">
      <w:pPr>
        <w:tabs>
          <w:tab w:val="left" w:pos="3119"/>
        </w:tabs>
        <w:rPr>
          <w:lang w:eastAsia="zh-CN"/>
        </w:rPr>
      </w:pPr>
      <w:r w:rsidRPr="006C1453">
        <w:rPr>
          <w:lang w:eastAsia="zh-CN"/>
        </w:rPr>
        <w:t xml:space="preserve">The parameters that are used in </w:t>
      </w:r>
      <w:proofErr w:type="spellStart"/>
      <w:r w:rsidRPr="006C1453">
        <w:rPr>
          <w:lang w:eastAsia="zh-CN"/>
        </w:rPr>
        <w:t>Nadm</w:t>
      </w:r>
      <w:proofErr w:type="spellEnd"/>
      <w:r w:rsidRPr="006C1453">
        <w:rPr>
          <w:lang w:eastAsia="zh-CN"/>
        </w:rPr>
        <w:t xml:space="preserve"> service operation defined in 3GPP TS 33.369 should be aligned in stage 3</w:t>
      </w:r>
      <w:r w:rsidR="0001756D">
        <w:rPr>
          <w:lang w:eastAsia="zh-CN"/>
        </w:rPr>
        <w:t xml:space="preserve">, when </w:t>
      </w:r>
      <w:r w:rsidR="0001756D" w:rsidRPr="006C1453">
        <w:rPr>
          <w:lang w:eastAsia="zh-CN"/>
        </w:rPr>
        <w:t>3GPP TS 33.369</w:t>
      </w:r>
      <w:r w:rsidR="0001756D">
        <w:rPr>
          <w:lang w:eastAsia="zh-CN"/>
        </w:rPr>
        <w:t xml:space="preserve"> is stable.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753B7D3" w14:textId="77777777" w:rsidR="008B4602" w:rsidRPr="00C97090" w:rsidRDefault="008B4602" w:rsidP="008B4602">
      <w:pPr>
        <w:tabs>
          <w:tab w:val="left" w:pos="3119"/>
        </w:tabs>
      </w:pPr>
      <w:r w:rsidRPr="00C97090">
        <w:t>None</w:t>
      </w:r>
      <w:r>
        <w:t xml:space="preserve"> identified</w:t>
      </w:r>
      <w:r w:rsidRPr="00C97090">
        <w:t>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EE139" w14:textId="77777777" w:rsidR="0095721C" w:rsidRDefault="0095721C" w:rsidP="00C75908">
      <w:pPr>
        <w:spacing w:after="0"/>
      </w:pPr>
      <w:r>
        <w:separator/>
      </w:r>
    </w:p>
  </w:endnote>
  <w:endnote w:type="continuationSeparator" w:id="0">
    <w:p w14:paraId="3BFF1876" w14:textId="77777777" w:rsidR="0095721C" w:rsidRDefault="0095721C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29ABE" w14:textId="77777777" w:rsidR="0095721C" w:rsidRDefault="0095721C" w:rsidP="00C75908">
      <w:pPr>
        <w:spacing w:after="0"/>
      </w:pPr>
      <w:r>
        <w:separator/>
      </w:r>
    </w:p>
  </w:footnote>
  <w:footnote w:type="continuationSeparator" w:id="0">
    <w:p w14:paraId="3E9A8C29" w14:textId="77777777" w:rsidR="0095721C" w:rsidRDefault="0095721C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545583">
    <w:abstractNumId w:val="0"/>
  </w:num>
  <w:num w:numId="2" w16cid:durableId="1660958427">
    <w:abstractNumId w:val="4"/>
  </w:num>
  <w:num w:numId="3" w16cid:durableId="715786243">
    <w:abstractNumId w:val="3"/>
  </w:num>
  <w:num w:numId="4" w16cid:durableId="893783017">
    <w:abstractNumId w:val="5"/>
  </w:num>
  <w:num w:numId="5" w16cid:durableId="1947107135">
    <w:abstractNumId w:val="6"/>
  </w:num>
  <w:num w:numId="6" w16cid:durableId="1642616431">
    <w:abstractNumId w:val="2"/>
  </w:num>
  <w:num w:numId="7" w16cid:durableId="593168084">
    <w:abstractNumId w:val="1"/>
  </w:num>
  <w:num w:numId="8" w16cid:durableId="928002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756D"/>
    <w:rsid w:val="00040BEF"/>
    <w:rsid w:val="000A4D0F"/>
    <w:rsid w:val="000C1325"/>
    <w:rsid w:val="000F7ECB"/>
    <w:rsid w:val="001829AB"/>
    <w:rsid w:val="001E35D0"/>
    <w:rsid w:val="00201520"/>
    <w:rsid w:val="00222D66"/>
    <w:rsid w:val="00231C1D"/>
    <w:rsid w:val="002B09A1"/>
    <w:rsid w:val="002B0AF3"/>
    <w:rsid w:val="0031760A"/>
    <w:rsid w:val="0045428D"/>
    <w:rsid w:val="004B159E"/>
    <w:rsid w:val="004F5115"/>
    <w:rsid w:val="00505016"/>
    <w:rsid w:val="0052079C"/>
    <w:rsid w:val="0052595C"/>
    <w:rsid w:val="0054280D"/>
    <w:rsid w:val="0066131D"/>
    <w:rsid w:val="006C1453"/>
    <w:rsid w:val="006E4B4F"/>
    <w:rsid w:val="00702FB2"/>
    <w:rsid w:val="007841B1"/>
    <w:rsid w:val="007B6ED4"/>
    <w:rsid w:val="007C3374"/>
    <w:rsid w:val="007E2108"/>
    <w:rsid w:val="00812091"/>
    <w:rsid w:val="00823475"/>
    <w:rsid w:val="008A0791"/>
    <w:rsid w:val="008B4602"/>
    <w:rsid w:val="0095721C"/>
    <w:rsid w:val="0097496A"/>
    <w:rsid w:val="00B42727"/>
    <w:rsid w:val="00BA3F2D"/>
    <w:rsid w:val="00BC541D"/>
    <w:rsid w:val="00C75908"/>
    <w:rsid w:val="00CC358C"/>
    <w:rsid w:val="00D55804"/>
    <w:rsid w:val="00D56C54"/>
    <w:rsid w:val="00D7383F"/>
    <w:rsid w:val="00DC278D"/>
    <w:rsid w:val="00DD69CB"/>
    <w:rsid w:val="00E24E87"/>
    <w:rsid w:val="00E374A9"/>
    <w:rsid w:val="00E62388"/>
    <w:rsid w:val="00EF3180"/>
    <w:rsid w:val="00FC776B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BA3F2D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231C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1C1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54280D"/>
    <w:rPr>
      <w:lang w:eastAsia="ko-KR"/>
    </w:rPr>
  </w:style>
  <w:style w:type="character" w:customStyle="1" w:styleId="NOZchn">
    <w:name w:val="NO Zchn"/>
    <w:link w:val="NO"/>
    <w:qFormat/>
    <w:locked/>
    <w:rsid w:val="0054280D"/>
    <w:rPr>
      <w:lang w:eastAsia="ko-KR"/>
    </w:rPr>
  </w:style>
  <w:style w:type="paragraph" w:styleId="ListParagraph">
    <w:name w:val="List Paragraph"/>
    <w:basedOn w:val="Normal"/>
    <w:uiPriority w:val="34"/>
    <w:qFormat/>
    <w:rsid w:val="008B4602"/>
    <w:pPr>
      <w:ind w:left="720"/>
      <w:contextualSpacing/>
    </w:pPr>
  </w:style>
  <w:style w:type="paragraph" w:styleId="Revision">
    <w:name w:val="Revision"/>
    <w:hidden/>
    <w:uiPriority w:val="99"/>
    <w:semiHidden/>
    <w:rsid w:val="00D7383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MCC_KK</cp:lastModifiedBy>
  <cp:revision>6</cp:revision>
  <dcterms:created xsi:type="dcterms:W3CDTF">2025-09-04T09:21:00Z</dcterms:created>
  <dcterms:modified xsi:type="dcterms:W3CDTF">2025-09-07T06:49:00Z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1b1d6a26-ebb3-40df-a7b0-450f2460dc2a</vt:lpwstr>
  </property>
</Properties>
</file>