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55BEE" w14:textId="41B4E51B" w:rsidR="002C3E0D" w:rsidRPr="00222D66" w:rsidRDefault="002C3E0D" w:rsidP="002C3E0D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>
        <w:rPr>
          <w:rFonts w:cs="Arial"/>
          <w:bCs/>
          <w:sz w:val="22"/>
        </w:rPr>
        <w:t xml:space="preserve">CT </w:t>
      </w:r>
      <w:r w:rsidRPr="00222D66">
        <w:rPr>
          <w:rFonts w:cs="Arial"/>
          <w:bCs/>
          <w:sz w:val="22"/>
        </w:rPr>
        <w:t>Meeting</w:t>
      </w:r>
      <w:r>
        <w:rPr>
          <w:rFonts w:cs="Arial"/>
          <w:bCs/>
          <w:sz w:val="22"/>
        </w:rPr>
        <w:t xml:space="preserve"> #108</w:t>
      </w:r>
      <w:r w:rsidRPr="00222D66"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>CP-25113</w:t>
      </w:r>
      <w:r w:rsidR="00734EEA">
        <w:rPr>
          <w:rFonts w:cs="Arial"/>
          <w:bCs/>
          <w:sz w:val="22"/>
        </w:rPr>
        <w:t>9</w:t>
      </w:r>
    </w:p>
    <w:p w14:paraId="437AE657" w14:textId="30F494E0" w:rsidR="000F7ECB" w:rsidRPr="00DC278D" w:rsidRDefault="002C3E0D" w:rsidP="002C3E0D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Prague, CZ, 9 - 10 June 2025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7A6043E0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FC388C">
        <w:rPr>
          <w:rFonts w:ascii="Arial" w:hAnsi="Arial" w:cs="Arial"/>
          <w:b/>
        </w:rPr>
        <w:t>Specification</w:t>
      </w:r>
      <w:r w:rsidR="00222D66" w:rsidRPr="00222D66">
        <w:rPr>
          <w:rFonts w:ascii="Arial" w:hAnsi="Arial" w:cs="Arial"/>
          <w:b/>
        </w:rPr>
        <w:t xml:space="preserve">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834F92">
        <w:rPr>
          <w:rFonts w:ascii="Arial" w:hAnsi="Arial" w:cs="Arial"/>
          <w:b/>
        </w:rPr>
        <w:t>TS 29.566</w:t>
      </w:r>
      <w:r w:rsidR="00222D66" w:rsidRPr="00FC388C">
        <w:rPr>
          <w:rFonts w:ascii="Arial" w:hAnsi="Arial" w:cs="Arial"/>
          <w:b/>
        </w:rPr>
        <w:t xml:space="preserve">, Version </w:t>
      </w:r>
      <w:r w:rsidR="002C3E0D">
        <w:rPr>
          <w:rFonts w:ascii="Arial" w:hAnsi="Arial" w:cs="Arial"/>
          <w:b/>
        </w:rPr>
        <w:t>1</w:t>
      </w:r>
      <w:r w:rsidR="00834F92">
        <w:rPr>
          <w:rFonts w:ascii="Arial" w:hAnsi="Arial" w:cs="Arial"/>
          <w:b/>
        </w:rPr>
        <w:t>.</w:t>
      </w:r>
      <w:r w:rsidR="002C3E0D">
        <w:rPr>
          <w:rFonts w:ascii="Arial" w:hAnsi="Arial" w:cs="Arial"/>
          <w:b/>
        </w:rPr>
        <w:t>0</w:t>
      </w:r>
      <w:r w:rsidR="00FC388C" w:rsidRPr="00FC388C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330BBAB5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C388C">
        <w:rPr>
          <w:rFonts w:ascii="Arial" w:hAnsi="Arial" w:cs="Arial"/>
          <w:b/>
        </w:rPr>
        <w:t>TSG CT WG3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4D0D8491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553EC2">
        <w:rPr>
          <w:rFonts w:ascii="Arial" w:hAnsi="Arial" w:cs="Arial"/>
          <w:b/>
        </w:rPr>
        <w:t>20.2</w:t>
      </w:r>
    </w:p>
    <w:p w14:paraId="506A59EF" w14:textId="40802B53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FC388C">
        <w:rPr>
          <w:rFonts w:ascii="Arial" w:hAnsi="Arial" w:cs="Arial"/>
          <w:b/>
        </w:rPr>
        <w:t>Rel-19</w:t>
      </w:r>
    </w:p>
    <w:p w14:paraId="42E612B3" w14:textId="4CE5D405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proofErr w:type="spellStart"/>
      <w:r w:rsidR="00834F92">
        <w:rPr>
          <w:rFonts w:ascii="Arial" w:hAnsi="Arial" w:cs="Arial"/>
          <w:b/>
        </w:rPr>
        <w:t>EnergySys</w:t>
      </w:r>
      <w:proofErr w:type="spellEnd"/>
    </w:p>
    <w:p w14:paraId="0F6824F6" w14:textId="38C7C423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proofErr w:type="spellStart"/>
      <w:r w:rsidR="00834F92">
        <w:rPr>
          <w:rFonts w:ascii="Arial" w:hAnsi="Arial" w:cs="Arial" w:hint="eastAsia"/>
          <w:b/>
        </w:rPr>
        <w:t>Kyungjoo</w:t>
      </w:r>
      <w:proofErr w:type="spellEnd"/>
      <w:r w:rsidR="00834F92">
        <w:rPr>
          <w:rFonts w:ascii="Arial" w:hAnsi="Arial" w:cs="Arial" w:hint="eastAsia"/>
          <w:b/>
        </w:rPr>
        <w:t xml:space="preserve"> Suh(Gra</w:t>
      </w:r>
      <w:r w:rsidR="00834F92">
        <w:rPr>
          <w:rFonts w:ascii="Arial" w:hAnsi="Arial" w:cs="Arial"/>
          <w:b/>
        </w:rPr>
        <w:t>ce)</w:t>
      </w:r>
      <w:r w:rsidR="00FC388C">
        <w:rPr>
          <w:rFonts w:ascii="Arial" w:hAnsi="Arial" w:cs="Arial"/>
          <w:b/>
        </w:rPr>
        <w:t>, Samsung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46F8A058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C388C">
        <w:rPr>
          <w:rFonts w:ascii="Arial" w:hAnsi="Arial" w:cs="Arial"/>
          <w:b/>
        </w:rPr>
        <w:t>Information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4A5FFF24" w:rsidR="0045428D" w:rsidRDefault="001E08C5">
      <w:pPr>
        <w:tabs>
          <w:tab w:val="left" w:pos="3119"/>
        </w:tabs>
      </w:pPr>
      <w:r>
        <w:t xml:space="preserve">As part of the approved work item </w:t>
      </w:r>
      <w:r w:rsidR="00834F92">
        <w:t>(</w:t>
      </w:r>
      <w:proofErr w:type="spellStart"/>
      <w:r w:rsidR="00834F92">
        <w:t>EnergySys</w:t>
      </w:r>
      <w:proofErr w:type="spellEnd"/>
      <w:r w:rsidR="00834F92">
        <w:t>, CP-250247</w:t>
      </w:r>
      <w:r w:rsidR="00237837">
        <w:t xml:space="preserve">) </w:t>
      </w:r>
      <w:r>
        <w:t xml:space="preserve">on </w:t>
      </w:r>
      <w:r w:rsidR="00BD7F01" w:rsidRPr="00BD7F01">
        <w:t>energy efficiency and energy saving</w:t>
      </w:r>
      <w:r w:rsidR="00834F92">
        <w:t>, 3GPP TS 29.566</w:t>
      </w:r>
      <w:r w:rsidR="00237837">
        <w:t xml:space="preserve"> specifies the service APIs exposed by </w:t>
      </w:r>
      <w:r w:rsidR="00BD7F01">
        <w:t>EIF(</w:t>
      </w:r>
      <w:r w:rsidR="00BD7F01" w:rsidRPr="00BD7F01">
        <w:t>Energy Information Function</w:t>
      </w:r>
      <w:r w:rsidR="00BD7F01">
        <w:t>) server</w:t>
      </w:r>
      <w:r w:rsidR="00237837">
        <w:t>. The service APIs are based on the stage-2 functionali</w:t>
      </w:r>
      <w:r w:rsidR="00BD7F01">
        <w:t xml:space="preserve">ties specified in 3GPP TS 23.501 and 23.502. </w:t>
      </w:r>
    </w:p>
    <w:p w14:paraId="33EBA9E6" w14:textId="6A2918DE" w:rsidR="00237837" w:rsidRDefault="00237837">
      <w:pPr>
        <w:tabs>
          <w:tab w:val="left" w:pos="3119"/>
        </w:tabs>
        <w:rPr>
          <w:color w:val="0000FF"/>
          <w:sz w:val="24"/>
        </w:rPr>
      </w:pPr>
      <w:r>
        <w:t>The work has progressed on various services APIs of</w:t>
      </w:r>
      <w:r w:rsidR="00BD7F01">
        <w:t xml:space="preserve"> EIF</w:t>
      </w:r>
      <w:r>
        <w:t>. API Data m</w:t>
      </w:r>
      <w:r w:rsidR="00BD7F01">
        <w:t xml:space="preserve">odel of most of </w:t>
      </w:r>
      <w:proofErr w:type="spellStart"/>
      <w:r w:rsidR="00BD7F01">
        <w:t>EventExposure</w:t>
      </w:r>
      <w:proofErr w:type="spellEnd"/>
      <w:r w:rsidR="00BD7F01">
        <w:t xml:space="preserve"> </w:t>
      </w:r>
      <w:r>
        <w:t xml:space="preserve">services </w:t>
      </w:r>
      <w:r w:rsidR="00776C19">
        <w:t>(3</w:t>
      </w:r>
      <w:r w:rsidR="00080B22">
        <w:t xml:space="preserve"> APIs) </w:t>
      </w:r>
      <w:r>
        <w:t>is complete. An</w:t>
      </w:r>
      <w:r w:rsidR="00776C19">
        <w:t xml:space="preserve">d, data model of one </w:t>
      </w:r>
      <w:proofErr w:type="spellStart"/>
      <w:r w:rsidR="00776C19">
        <w:t>EventExposure</w:t>
      </w:r>
      <w:proofErr w:type="spellEnd"/>
      <w:r>
        <w:t xml:space="preserve"> service is specified. The remaining work to be completed, includes, the corresponding Open API specifications.</w:t>
      </w:r>
    </w:p>
    <w:p w14:paraId="20CFA678" w14:textId="55595330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601C4F">
        <w:rPr>
          <w:b/>
          <w:sz w:val="24"/>
        </w:rPr>
        <w:t>CT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Meeting:</w:t>
      </w:r>
    </w:p>
    <w:p w14:paraId="59320576" w14:textId="1093C3DD" w:rsidR="0045428D" w:rsidRPr="00C97090" w:rsidRDefault="00C97090">
      <w:pPr>
        <w:tabs>
          <w:tab w:val="left" w:pos="3119"/>
        </w:tabs>
      </w:pPr>
      <w:r w:rsidRPr="00C97090">
        <w:t>This is the</w:t>
      </w:r>
      <w:r w:rsidR="00834F92">
        <w:t xml:space="preserve"> first presentation of TS 29.566</w:t>
      </w:r>
      <w:r w:rsidRPr="00C97090">
        <w:t xml:space="preserve"> to TSG CT plenary.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241F723" w14:textId="71AE09FF" w:rsidR="00237837" w:rsidRDefault="00237837">
      <w:pPr>
        <w:tabs>
          <w:tab w:val="left" w:pos="3119"/>
        </w:tabs>
      </w:pPr>
      <w:r>
        <w:t>The outstanding work for this specification includes the following:</w:t>
      </w:r>
    </w:p>
    <w:p w14:paraId="1D254D11" w14:textId="72A05C32" w:rsidR="00237837" w:rsidRPr="00237837" w:rsidRDefault="00776C19" w:rsidP="00776C19">
      <w:pPr>
        <w:pStyle w:val="ListParagraph"/>
        <w:numPr>
          <w:ilvl w:val="0"/>
          <w:numId w:val="8"/>
        </w:numPr>
        <w:tabs>
          <w:tab w:val="left" w:pos="3119"/>
        </w:tabs>
      </w:pPr>
      <w:r>
        <w:t xml:space="preserve">Remaining API : if it is available, based on stage-2 functionalities </w:t>
      </w:r>
    </w:p>
    <w:p w14:paraId="2F26DDC3" w14:textId="4A9CCF1B" w:rsidR="0045428D" w:rsidRPr="00237837" w:rsidRDefault="00237837" w:rsidP="00237837">
      <w:pPr>
        <w:pStyle w:val="ListParagraph"/>
        <w:numPr>
          <w:ilvl w:val="0"/>
          <w:numId w:val="8"/>
        </w:numPr>
        <w:tabs>
          <w:tab w:val="left" w:pos="3119"/>
        </w:tabs>
      </w:pPr>
      <w:r>
        <w:t>Open API specif</w:t>
      </w:r>
      <w:r w:rsidR="00E97C82">
        <w:t>ication files.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5874D740" w:rsidR="0045428D" w:rsidRPr="00C97090" w:rsidRDefault="00C97090">
      <w:pPr>
        <w:tabs>
          <w:tab w:val="left" w:pos="3119"/>
        </w:tabs>
      </w:pPr>
      <w:r w:rsidRPr="00C97090">
        <w:t>None</w:t>
      </w:r>
      <w:r w:rsidR="00237837">
        <w:t xml:space="preserve"> identified</w:t>
      </w:r>
      <w:r w:rsidRPr="00C97090">
        <w:t>.</w:t>
      </w:r>
    </w:p>
    <w:p w14:paraId="33B83D9E" w14:textId="0A12E662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8EA14" w14:textId="77777777" w:rsidR="00080764" w:rsidRDefault="00080764" w:rsidP="00C75908">
      <w:pPr>
        <w:spacing w:after="0"/>
      </w:pPr>
      <w:r>
        <w:separator/>
      </w:r>
    </w:p>
  </w:endnote>
  <w:endnote w:type="continuationSeparator" w:id="0">
    <w:p w14:paraId="0FA9271C" w14:textId="77777777" w:rsidR="00080764" w:rsidRDefault="00080764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E80BB" w14:textId="77777777" w:rsidR="00080764" w:rsidRDefault="00080764" w:rsidP="00C75908">
      <w:pPr>
        <w:spacing w:after="0"/>
      </w:pPr>
      <w:r>
        <w:separator/>
      </w:r>
    </w:p>
  </w:footnote>
  <w:footnote w:type="continuationSeparator" w:id="0">
    <w:p w14:paraId="373D56A5" w14:textId="77777777" w:rsidR="00080764" w:rsidRDefault="00080764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A764EA9"/>
    <w:multiLevelType w:val="hybridMultilevel"/>
    <w:tmpl w:val="0158DA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422208">
    <w:abstractNumId w:val="0"/>
  </w:num>
  <w:num w:numId="2" w16cid:durableId="1475415714">
    <w:abstractNumId w:val="4"/>
  </w:num>
  <w:num w:numId="3" w16cid:durableId="1552813042">
    <w:abstractNumId w:val="3"/>
  </w:num>
  <w:num w:numId="4" w16cid:durableId="1072199764">
    <w:abstractNumId w:val="5"/>
  </w:num>
  <w:num w:numId="5" w16cid:durableId="697698336">
    <w:abstractNumId w:val="6"/>
  </w:num>
  <w:num w:numId="6" w16cid:durableId="1240019146">
    <w:abstractNumId w:val="2"/>
  </w:num>
  <w:num w:numId="7" w16cid:durableId="1360355054">
    <w:abstractNumId w:val="1"/>
  </w:num>
  <w:num w:numId="8" w16cid:durableId="19406732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40BEF"/>
    <w:rsid w:val="00051AEC"/>
    <w:rsid w:val="00080764"/>
    <w:rsid w:val="00080B22"/>
    <w:rsid w:val="0008246D"/>
    <w:rsid w:val="000C1325"/>
    <w:rsid w:val="000F7ECB"/>
    <w:rsid w:val="00153CCA"/>
    <w:rsid w:val="001E08C5"/>
    <w:rsid w:val="001F5787"/>
    <w:rsid w:val="00201520"/>
    <w:rsid w:val="0021338A"/>
    <w:rsid w:val="00222D66"/>
    <w:rsid w:val="00237837"/>
    <w:rsid w:val="002B09A1"/>
    <w:rsid w:val="002C3E0D"/>
    <w:rsid w:val="00385CB6"/>
    <w:rsid w:val="003C0DE3"/>
    <w:rsid w:val="0045428D"/>
    <w:rsid w:val="004838BD"/>
    <w:rsid w:val="004B159E"/>
    <w:rsid w:val="004D5139"/>
    <w:rsid w:val="004E0E47"/>
    <w:rsid w:val="004F5115"/>
    <w:rsid w:val="00553EC2"/>
    <w:rsid w:val="00566816"/>
    <w:rsid w:val="00572E0D"/>
    <w:rsid w:val="00601C4F"/>
    <w:rsid w:val="00607007"/>
    <w:rsid w:val="00702FB2"/>
    <w:rsid w:val="00734EEA"/>
    <w:rsid w:val="00776C19"/>
    <w:rsid w:val="00796ECF"/>
    <w:rsid w:val="007D6C57"/>
    <w:rsid w:val="007E2108"/>
    <w:rsid w:val="00812091"/>
    <w:rsid w:val="00823475"/>
    <w:rsid w:val="00834F92"/>
    <w:rsid w:val="0084098C"/>
    <w:rsid w:val="008452BD"/>
    <w:rsid w:val="008C547C"/>
    <w:rsid w:val="008E7BA4"/>
    <w:rsid w:val="00AD26CD"/>
    <w:rsid w:val="00BD7F01"/>
    <w:rsid w:val="00C75908"/>
    <w:rsid w:val="00C83D7A"/>
    <w:rsid w:val="00C97090"/>
    <w:rsid w:val="00CC358C"/>
    <w:rsid w:val="00D24717"/>
    <w:rsid w:val="00DC278D"/>
    <w:rsid w:val="00E24E87"/>
    <w:rsid w:val="00E33DC9"/>
    <w:rsid w:val="00E62388"/>
    <w:rsid w:val="00E97C82"/>
    <w:rsid w:val="00FC388C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2378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40</cp:revision>
  <cp:lastPrinted>2025-05-29T11:31:00Z</cp:lastPrinted>
  <dcterms:created xsi:type="dcterms:W3CDTF">2024-11-23T21:25:00Z</dcterms:created>
  <dcterms:modified xsi:type="dcterms:W3CDTF">2025-05-30T14:33:00Z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7CF6FE865DF0C7B3C9BEDA357F7E3642726100F1655DBE27C5839384FE80B79734DB14D34EBCFD6A17170BF103A20C1E741E8DF2C8F85E40229FBA1E9CCBB7D9</vt:lpwstr>
  </property>
</Properties>
</file>