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066D" w14:textId="6D219E52" w:rsidR="004D6698" w:rsidRDefault="004D6698" w:rsidP="004D6698">
      <w:pPr>
        <w:pStyle w:val="CRCoverPage"/>
        <w:tabs>
          <w:tab w:val="right" w:pos="9639"/>
        </w:tabs>
        <w:spacing w:after="0"/>
        <w:rPr>
          <w:b/>
          <w:noProof/>
          <w:sz w:val="24"/>
        </w:rPr>
      </w:pPr>
      <w:r>
        <w:rPr>
          <w:b/>
          <w:noProof/>
          <w:sz w:val="24"/>
        </w:rPr>
        <w:t>3GPP TSG-SA WG6 Meeting #6</w:t>
      </w:r>
      <w:r w:rsidR="0092555C">
        <w:rPr>
          <w:b/>
          <w:noProof/>
          <w:sz w:val="24"/>
        </w:rPr>
        <w:t>5</w:t>
      </w:r>
      <w:r>
        <w:rPr>
          <w:b/>
          <w:noProof/>
          <w:sz w:val="24"/>
        </w:rPr>
        <w:tab/>
        <w:t>S6-</w:t>
      </w:r>
      <w:r w:rsidR="008D5A86" w:rsidRPr="008D5A86">
        <w:rPr>
          <w:b/>
          <w:noProof/>
          <w:sz w:val="24"/>
        </w:rPr>
        <w:t>250</w:t>
      </w:r>
      <w:r w:rsidR="00A16B79">
        <w:rPr>
          <w:b/>
          <w:noProof/>
          <w:sz w:val="24"/>
        </w:rPr>
        <w:t>286</w:t>
      </w:r>
    </w:p>
    <w:p w14:paraId="40AB3D98" w14:textId="56902A0A" w:rsidR="004D6698" w:rsidRDefault="00C64983" w:rsidP="004D6698">
      <w:pPr>
        <w:pStyle w:val="CRCoverPage"/>
        <w:tabs>
          <w:tab w:val="right" w:pos="9639"/>
        </w:tabs>
        <w:spacing w:after="0"/>
        <w:rPr>
          <w:b/>
          <w:noProof/>
          <w:sz w:val="24"/>
        </w:rPr>
      </w:pPr>
      <w:r w:rsidRPr="00C64983">
        <w:rPr>
          <w:b/>
          <w:noProof/>
          <w:sz w:val="24"/>
        </w:rPr>
        <w:t>Athens, Greece</w:t>
      </w:r>
      <w:r w:rsidR="00105674" w:rsidRPr="00105674">
        <w:rPr>
          <w:b/>
          <w:noProof/>
          <w:sz w:val="24"/>
        </w:rPr>
        <w:t>,</w:t>
      </w:r>
      <w:r w:rsidR="004D6698">
        <w:rPr>
          <w:b/>
          <w:noProof/>
          <w:sz w:val="24"/>
        </w:rPr>
        <w:t xml:space="preserve"> </w:t>
      </w:r>
      <w:r w:rsidR="00672C66">
        <w:rPr>
          <w:b/>
          <w:noProof/>
          <w:sz w:val="24"/>
        </w:rPr>
        <w:t>1</w:t>
      </w:r>
      <w:r w:rsidR="008B6C81">
        <w:rPr>
          <w:b/>
          <w:noProof/>
          <w:sz w:val="24"/>
        </w:rPr>
        <w:t>7</w:t>
      </w:r>
      <w:r w:rsidR="004D6698">
        <w:rPr>
          <w:b/>
          <w:noProof/>
          <w:sz w:val="24"/>
          <w:vertAlign w:val="superscript"/>
        </w:rPr>
        <w:t>th</w:t>
      </w:r>
      <w:r w:rsidR="004D6698">
        <w:rPr>
          <w:b/>
          <w:noProof/>
          <w:sz w:val="24"/>
        </w:rPr>
        <w:t xml:space="preserve"> – </w:t>
      </w:r>
      <w:r w:rsidR="00105674">
        <w:rPr>
          <w:b/>
          <w:noProof/>
          <w:sz w:val="24"/>
        </w:rPr>
        <w:t>2</w:t>
      </w:r>
      <w:r w:rsidR="008B6C81">
        <w:rPr>
          <w:b/>
          <w:noProof/>
          <w:sz w:val="24"/>
        </w:rPr>
        <w:t>1</w:t>
      </w:r>
      <w:r w:rsidR="00930965">
        <w:rPr>
          <w:b/>
          <w:noProof/>
          <w:sz w:val="24"/>
          <w:vertAlign w:val="superscript"/>
        </w:rPr>
        <w:t>st</w:t>
      </w:r>
      <w:r w:rsidR="004D6698">
        <w:rPr>
          <w:b/>
          <w:noProof/>
          <w:sz w:val="24"/>
        </w:rPr>
        <w:t xml:space="preserve"> </w:t>
      </w:r>
      <w:r w:rsidR="008B6C81">
        <w:rPr>
          <w:b/>
          <w:noProof/>
          <w:sz w:val="24"/>
        </w:rPr>
        <w:t>Feb</w:t>
      </w:r>
      <w:r w:rsidR="004D6698">
        <w:rPr>
          <w:b/>
          <w:noProof/>
          <w:sz w:val="24"/>
        </w:rPr>
        <w:t xml:space="preserve"> 202</w:t>
      </w:r>
      <w:r w:rsidR="008B6C81">
        <w:rPr>
          <w:b/>
          <w:noProof/>
          <w:sz w:val="24"/>
        </w:rPr>
        <w:t>5</w:t>
      </w:r>
      <w:r w:rsidR="004D6698">
        <w:rPr>
          <w:b/>
          <w:noProof/>
          <w:sz w:val="24"/>
        </w:rPr>
        <w:tab/>
        <w:t>(revision of S6-2</w:t>
      </w:r>
      <w:r w:rsidR="00105674">
        <w:rPr>
          <w:b/>
          <w:noProof/>
          <w:sz w:val="24"/>
        </w:rPr>
        <w:t>5</w:t>
      </w:r>
      <w:r w:rsidR="0073507B">
        <w:rPr>
          <w:b/>
          <w:noProof/>
          <w:sz w:val="24"/>
        </w:rPr>
        <w:t>0070</w:t>
      </w:r>
      <w:r w:rsidR="004D6698">
        <w:rPr>
          <w:b/>
          <w:noProof/>
          <w:sz w:val="24"/>
        </w:rPr>
        <w:t>)</w:t>
      </w:r>
    </w:p>
    <w:p w14:paraId="697CA546" w14:textId="77777777" w:rsidR="00B97703" w:rsidRDefault="00B97703">
      <w:pPr>
        <w:rPr>
          <w:rFonts w:ascii="Arial" w:hAnsi="Arial" w:cs="Arial"/>
        </w:rPr>
      </w:pPr>
    </w:p>
    <w:p w14:paraId="6DDD6291" w14:textId="4CA43F7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265A9" w:rsidRPr="004E3939">
        <w:rPr>
          <w:rFonts w:ascii="Arial" w:hAnsi="Arial" w:cs="Arial"/>
          <w:b/>
          <w:sz w:val="22"/>
          <w:szCs w:val="22"/>
        </w:rPr>
        <w:t xml:space="preserve">LS </w:t>
      </w:r>
      <w:r w:rsidR="003265A9" w:rsidRPr="001A0D21">
        <w:rPr>
          <w:rFonts w:ascii="Arial" w:hAnsi="Arial" w:cs="Arial"/>
          <w:b/>
          <w:sz w:val="22"/>
          <w:szCs w:val="22"/>
        </w:rPr>
        <w:t xml:space="preserve">on </w:t>
      </w:r>
      <w:r w:rsidR="00F401E7">
        <w:rPr>
          <w:rFonts w:ascii="Arial" w:hAnsi="Arial" w:cs="Arial"/>
          <w:b/>
          <w:sz w:val="22"/>
          <w:szCs w:val="22"/>
        </w:rPr>
        <w:t>G</w:t>
      </w:r>
      <w:r w:rsidR="00630AA8">
        <w:rPr>
          <w:rFonts w:ascii="Arial" w:hAnsi="Arial" w:cs="Arial"/>
          <w:b/>
          <w:sz w:val="22"/>
          <w:szCs w:val="22"/>
        </w:rPr>
        <w:t xml:space="preserve">eneration </w:t>
      </w:r>
      <w:r w:rsidR="00F401E7">
        <w:rPr>
          <w:rFonts w:ascii="Arial" w:hAnsi="Arial" w:cs="Arial"/>
          <w:b/>
          <w:sz w:val="22"/>
          <w:szCs w:val="22"/>
        </w:rPr>
        <w:t>of AF specific UE</w:t>
      </w:r>
      <w:r w:rsidR="0025682E">
        <w:rPr>
          <w:rFonts w:ascii="Arial" w:hAnsi="Arial" w:cs="Arial"/>
          <w:b/>
          <w:sz w:val="22"/>
          <w:szCs w:val="22"/>
        </w:rPr>
        <w:t xml:space="preserve"> </w:t>
      </w:r>
      <w:r w:rsidR="00F401E7">
        <w:rPr>
          <w:rFonts w:ascii="Arial" w:hAnsi="Arial" w:cs="Arial"/>
          <w:b/>
          <w:sz w:val="22"/>
          <w:szCs w:val="22"/>
        </w:rPr>
        <w:t>ID</w:t>
      </w:r>
    </w:p>
    <w:p w14:paraId="6DF36BBF" w14:textId="1DABDC51"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3265A9">
        <w:rPr>
          <w:rFonts w:ascii="Arial" w:hAnsi="Arial" w:cs="Arial"/>
          <w:b/>
          <w:bCs/>
          <w:sz w:val="22"/>
          <w:szCs w:val="22"/>
        </w:rPr>
        <w:t>Rel-</w:t>
      </w:r>
      <w:r w:rsidR="0013482A">
        <w:rPr>
          <w:rFonts w:ascii="Arial" w:hAnsi="Arial" w:cs="Arial"/>
          <w:b/>
          <w:bCs/>
          <w:sz w:val="22"/>
          <w:szCs w:val="22"/>
        </w:rPr>
        <w:t>20</w:t>
      </w:r>
    </w:p>
    <w:bookmarkEnd w:id="0"/>
    <w:bookmarkEnd w:id="1"/>
    <w:bookmarkEnd w:id="2"/>
    <w:p w14:paraId="2E7963FE" w14:textId="7CCE44C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5FB9">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3" w:name="OLE_LINK12"/>
      <w:bookmarkStart w:id="4" w:name="OLE_LINK13"/>
      <w:bookmarkStart w:id="5" w:name="OLE_LINK14"/>
      <w:r w:rsidR="00095BC2" w:rsidRPr="002748D8">
        <w:rPr>
          <w:rFonts w:ascii="Arial" w:hAnsi="Arial" w:cs="Arial"/>
          <w:b/>
          <w:bCs/>
          <w:color w:val="000000"/>
        </w:rPr>
        <w:t>3GPP TSG SA WG6</w:t>
      </w:r>
      <w:bookmarkEnd w:id="3"/>
      <w:bookmarkEnd w:id="4"/>
      <w:bookmarkEnd w:id="5"/>
    </w:p>
    <w:p w14:paraId="01147493" w14:textId="395A686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5A9">
        <w:rPr>
          <w:rFonts w:ascii="Arial" w:hAnsi="Arial" w:cs="Arial"/>
          <w:b/>
          <w:bCs/>
          <w:sz w:val="22"/>
          <w:szCs w:val="22"/>
        </w:rPr>
        <w:t>SA</w:t>
      </w:r>
      <w:r w:rsidR="00595FB9">
        <w:rPr>
          <w:rFonts w:ascii="Arial" w:hAnsi="Arial" w:cs="Arial"/>
          <w:b/>
          <w:bCs/>
          <w:sz w:val="22"/>
          <w:szCs w:val="22"/>
        </w:rPr>
        <w:t>2</w:t>
      </w:r>
    </w:p>
    <w:p w14:paraId="08C8D7FD" w14:textId="4395346E"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3265A9" w:rsidRPr="001A0D21">
        <w:rPr>
          <w:rFonts w:ascii="Arial" w:hAnsi="Arial" w:cs="Arial"/>
          <w:b/>
          <w:bCs/>
          <w:sz w:val="22"/>
          <w:szCs w:val="22"/>
        </w:rPr>
        <w:t>CT3</w:t>
      </w:r>
    </w:p>
    <w:bookmarkEnd w:id="6"/>
    <w:bookmarkEnd w:id="7"/>
    <w:p w14:paraId="1C12BB50" w14:textId="77777777" w:rsidR="00B97703" w:rsidRDefault="00B97703">
      <w:pPr>
        <w:spacing w:after="60"/>
        <w:ind w:left="1985" w:hanging="1985"/>
        <w:rPr>
          <w:rFonts w:ascii="Arial" w:hAnsi="Arial" w:cs="Arial"/>
          <w:bCs/>
        </w:rPr>
      </w:pPr>
    </w:p>
    <w:p w14:paraId="4009E3A9" w14:textId="3B8812F2" w:rsidR="00B97703" w:rsidRPr="004E3939" w:rsidRDefault="00B97703" w:rsidP="002A1EA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5FB9">
        <w:rPr>
          <w:rFonts w:ascii="Arial" w:hAnsi="Arial" w:cs="Arial"/>
          <w:b/>
          <w:bCs/>
          <w:sz w:val="22"/>
          <w:szCs w:val="22"/>
        </w:rPr>
        <w:t xml:space="preserve">Shahram </w:t>
      </w:r>
      <w:proofErr w:type="spellStart"/>
      <w:r w:rsidR="00595FB9">
        <w:rPr>
          <w:rFonts w:ascii="Arial" w:hAnsi="Arial" w:cs="Arial"/>
          <w:b/>
          <w:bCs/>
          <w:sz w:val="22"/>
          <w:szCs w:val="22"/>
        </w:rPr>
        <w:t>Mohajeri</w:t>
      </w:r>
      <w:r w:rsidR="002A1EA2">
        <w:rPr>
          <w:rFonts w:ascii="Arial" w:hAnsi="Arial" w:cs="Arial"/>
          <w:b/>
          <w:bCs/>
          <w:sz w:val="22"/>
          <w:szCs w:val="22"/>
        </w:rPr>
        <w:t>,</w:t>
      </w:r>
      <w:proofErr w:type="spellEnd"/>
      <w:r w:rsidR="002A1EA2">
        <w:rPr>
          <w:rFonts w:ascii="Arial" w:hAnsi="Arial" w:cs="Arial"/>
          <w:b/>
          <w:bCs/>
          <w:sz w:val="22"/>
          <w:szCs w:val="22"/>
        </w:rPr>
        <w:t xml:space="preserve"> </w:t>
      </w:r>
      <w:hyperlink r:id="rId7" w:history="1">
        <w:r w:rsidR="00F67125" w:rsidRPr="00746C18">
          <w:rPr>
            <w:rStyle w:val="Hyperlink"/>
            <w:rFonts w:ascii="Arial" w:hAnsi="Arial" w:cs="Arial"/>
            <w:b/>
            <w:bCs/>
            <w:sz w:val="22"/>
            <w:szCs w:val="22"/>
          </w:rPr>
          <w:t>sm7084@att.com</w:t>
        </w:r>
      </w:hyperlink>
      <w:r w:rsidR="002A1EA2">
        <w:rPr>
          <w:rFonts w:ascii="Arial" w:hAnsi="Arial" w:cs="Arial"/>
          <w:b/>
          <w:bCs/>
          <w:sz w:val="22"/>
          <w:szCs w:val="22"/>
        </w:rPr>
        <w:t xml:space="preserve"> </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688ACCD" w:rsidR="00B97703" w:rsidRPr="002748D8"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1EA2" w:rsidRPr="002748D8">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1C3A936" w14:textId="68F323FC" w:rsidR="00CB76C8" w:rsidRPr="0025682E" w:rsidRDefault="002620F6" w:rsidP="000F39BD">
      <w:pPr>
        <w:rPr>
          <w:lang w:val="en-US"/>
        </w:rPr>
      </w:pPr>
      <w:r w:rsidRPr="0025682E">
        <w:rPr>
          <w:lang w:val="en-US"/>
        </w:rPr>
        <w:t xml:space="preserve">As part of </w:t>
      </w:r>
      <w:r w:rsidR="002A23FA" w:rsidRPr="0025682E">
        <w:rPr>
          <w:lang w:val="en-US"/>
        </w:rPr>
        <w:t xml:space="preserve">the </w:t>
      </w:r>
      <w:r w:rsidRPr="0025682E">
        <w:rPr>
          <w:lang w:val="en-US"/>
        </w:rPr>
        <w:t xml:space="preserve">EDGEAPP work item, </w:t>
      </w:r>
      <w:r w:rsidR="002E1C31" w:rsidRPr="0025682E">
        <w:rPr>
          <w:lang w:val="en-US"/>
        </w:rPr>
        <w:t xml:space="preserve">SA6 </w:t>
      </w:r>
      <w:r w:rsidRPr="0025682E">
        <w:rPr>
          <w:lang w:val="en-US"/>
        </w:rPr>
        <w:t xml:space="preserve">in </w:t>
      </w:r>
      <w:r w:rsidR="008D7C41" w:rsidRPr="0025682E">
        <w:rPr>
          <w:lang w:val="en-US"/>
        </w:rPr>
        <w:t xml:space="preserve">23.558 clause 8.6.5 defined </w:t>
      </w:r>
      <w:r w:rsidR="00F24E27" w:rsidRPr="0025682E">
        <w:rPr>
          <w:lang w:val="en-US"/>
        </w:rPr>
        <w:t xml:space="preserve">the </w:t>
      </w:r>
      <w:r w:rsidR="008D7C41" w:rsidRPr="0025682E">
        <w:rPr>
          <w:lang w:val="en-US"/>
        </w:rPr>
        <w:t xml:space="preserve">“UE Identifier API” which resulted in having SA2 specify NEF’s “AF specific UE ID retrieval” procedure </w:t>
      </w:r>
      <w:r w:rsidR="002E1C31" w:rsidRPr="0025682E">
        <w:rPr>
          <w:lang w:val="en-US"/>
        </w:rPr>
        <w:t xml:space="preserve">in </w:t>
      </w:r>
      <w:r w:rsidR="008D7C41" w:rsidRPr="0025682E">
        <w:rPr>
          <w:lang w:val="en-US"/>
        </w:rPr>
        <w:t>23.502 clause 4.15.10</w:t>
      </w:r>
      <w:r w:rsidR="00D20571" w:rsidRPr="0025682E">
        <w:rPr>
          <w:lang w:val="en-US"/>
        </w:rPr>
        <w:t xml:space="preserve"> (and associated </w:t>
      </w:r>
      <w:proofErr w:type="spellStart"/>
      <w:r w:rsidR="00D20571" w:rsidRPr="0025682E">
        <w:rPr>
          <w:lang w:val="en-US"/>
        </w:rPr>
        <w:t>Nnef_UEId_Get</w:t>
      </w:r>
      <w:proofErr w:type="spellEnd"/>
      <w:r w:rsidR="00EE2864" w:rsidRPr="0025682E">
        <w:rPr>
          <w:lang w:val="en-US"/>
        </w:rPr>
        <w:t xml:space="preserve"> operation</w:t>
      </w:r>
      <w:r w:rsidR="00D20571" w:rsidRPr="0025682E">
        <w:rPr>
          <w:lang w:val="en-US"/>
        </w:rPr>
        <w:t>)</w:t>
      </w:r>
      <w:r w:rsidR="007C7EAD" w:rsidRPr="0025682E">
        <w:rPr>
          <w:lang w:val="en-US"/>
        </w:rPr>
        <w:t xml:space="preserve">. </w:t>
      </w:r>
      <w:r w:rsidR="0025682E" w:rsidRPr="0025682E">
        <w:rPr>
          <w:lang w:val="en-US"/>
        </w:rPr>
        <w:t xml:space="preserve">SA6 have noted that </w:t>
      </w:r>
      <w:r w:rsidR="00700842" w:rsidRPr="0025682E">
        <w:rPr>
          <w:lang w:val="en-US"/>
        </w:rPr>
        <w:t>Step 10</w:t>
      </w:r>
      <w:r w:rsidR="009D2E2E" w:rsidRPr="0025682E">
        <w:rPr>
          <w:lang w:val="en-US"/>
        </w:rPr>
        <w:t xml:space="preserve"> of the </w:t>
      </w:r>
      <w:r w:rsidR="000F39BD" w:rsidRPr="0025682E">
        <w:rPr>
          <w:lang w:val="en-US"/>
        </w:rPr>
        <w:t>“AF specific UE ID retrieval” procedure doesn’t specify the case where UDM may not be able to find the AF specific UE ID</w:t>
      </w:r>
      <w:r w:rsidR="00CB76C8" w:rsidRPr="0025682E">
        <w:rPr>
          <w:lang w:val="en-US"/>
        </w:rPr>
        <w:t xml:space="preserve"> in the subscriber’s record</w:t>
      </w:r>
      <w:r w:rsidR="0025682E" w:rsidRPr="0025682E">
        <w:rPr>
          <w:lang w:val="en-US"/>
        </w:rPr>
        <w:t>.</w:t>
      </w:r>
    </w:p>
    <w:p w14:paraId="288AF304" w14:textId="41CF4B02" w:rsidR="00D94C54" w:rsidRPr="0025682E" w:rsidRDefault="006A3B8E" w:rsidP="00064DA5">
      <w:pPr>
        <w:ind w:left="284"/>
        <w:rPr>
          <w:i/>
          <w:iCs/>
          <w:lang w:val="en-US"/>
        </w:rPr>
      </w:pPr>
      <w:r w:rsidRPr="0025682E">
        <w:rPr>
          <w:i/>
          <w:iCs/>
          <w:lang w:val="en-US"/>
        </w:rPr>
        <w:t>“</w:t>
      </w:r>
      <w:r w:rsidR="000F39BD" w:rsidRPr="0025682E">
        <w:rPr>
          <w:i/>
          <w:iCs/>
          <w:lang w:val="en-US"/>
        </w:rPr>
        <w:t>10.</w:t>
      </w:r>
      <w:r w:rsidR="00227464" w:rsidRPr="0025682E">
        <w:rPr>
          <w:i/>
          <w:iCs/>
          <w:lang w:val="en-US"/>
        </w:rPr>
        <w:t xml:space="preserve"> </w:t>
      </w:r>
      <w:r w:rsidR="000F39BD" w:rsidRPr="0025682E">
        <w:rPr>
          <w:i/>
          <w:iCs/>
          <w:lang w:val="en-US"/>
        </w:rPr>
        <w:t>The UDM responds to the NEF with an AF specific UE Identifier represented as an External Identifier for the UE which is uniquely associated with the Application Port ID, MTC Provider Information or AF Identifier</w:t>
      </w:r>
      <w:r w:rsidR="00B77591" w:rsidRPr="0025682E">
        <w:rPr>
          <w:i/>
          <w:iCs/>
          <w:lang w:val="en-US"/>
        </w:rPr>
        <w:t>.</w:t>
      </w:r>
      <w:r w:rsidRPr="0025682E">
        <w:rPr>
          <w:i/>
          <w:iCs/>
          <w:lang w:val="en-US"/>
        </w:rPr>
        <w:t>”</w:t>
      </w:r>
    </w:p>
    <w:p w14:paraId="66A2B582" w14:textId="22DC2E18" w:rsidR="0099222E" w:rsidRPr="0025682E" w:rsidRDefault="0099222E" w:rsidP="0099222E">
      <w:pPr>
        <w:rPr>
          <w:lang w:val="en-US"/>
        </w:rPr>
      </w:pPr>
      <w:r w:rsidRPr="0025682E">
        <w:rPr>
          <w:lang w:val="en-US"/>
        </w:rPr>
        <w:t xml:space="preserve">On the other hand, stage 3 </w:t>
      </w:r>
      <w:r w:rsidR="009E6166" w:rsidRPr="0025682E">
        <w:rPr>
          <w:lang w:val="en-US"/>
        </w:rPr>
        <w:t>in 29.522 clause 4.4.32.2 “Retrieve AF specific UE ID service operation” states that UDM would reply to NEF with a "404 Not Found" error status code</w:t>
      </w:r>
      <w:r w:rsidR="002E09D9" w:rsidRPr="0025682E">
        <w:rPr>
          <w:lang w:val="en-US"/>
        </w:rPr>
        <w:t xml:space="preserve"> if </w:t>
      </w:r>
      <w:r w:rsidR="00B15F4D" w:rsidRPr="0025682E">
        <w:rPr>
          <w:lang w:val="en-US"/>
        </w:rPr>
        <w:t>AF specific UE ID is</w:t>
      </w:r>
      <w:r w:rsidR="00622E30" w:rsidRPr="0025682E">
        <w:rPr>
          <w:lang w:val="en-US"/>
        </w:rPr>
        <w:t xml:space="preserve"> not available (</w:t>
      </w:r>
      <w:r w:rsidR="00BB2D92" w:rsidRPr="0025682E">
        <w:rPr>
          <w:lang w:val="en-US"/>
        </w:rPr>
        <w:t xml:space="preserve">see related paragraph from clause 4.4.32.2 </w:t>
      </w:r>
      <w:r w:rsidR="00A766F8" w:rsidRPr="0025682E">
        <w:rPr>
          <w:lang w:val="en-US"/>
        </w:rPr>
        <w:t>copy/pasted below):</w:t>
      </w:r>
    </w:p>
    <w:p w14:paraId="1C442FA4" w14:textId="0E7C7F31" w:rsidR="006A3B8E" w:rsidRPr="0025682E" w:rsidRDefault="006A3B8E" w:rsidP="00447DAE">
      <w:pPr>
        <w:ind w:left="284"/>
        <w:rPr>
          <w:i/>
          <w:iCs/>
          <w:lang w:val="en-US"/>
        </w:rPr>
      </w:pPr>
      <w:r w:rsidRPr="0025682E">
        <w:rPr>
          <w:i/>
          <w:iCs/>
          <w:lang w:val="en-US"/>
        </w:rPr>
        <w:t>“If the UDM indicates that the requested UE Identifier is not available in the subscription data, the NEF shall respond to the AF with a "404 Not Found" error status code.”</w:t>
      </w:r>
    </w:p>
    <w:p w14:paraId="22D5FC98" w14:textId="53377075" w:rsidR="003656BA" w:rsidRDefault="0025682E" w:rsidP="003656BA">
      <w:pPr>
        <w:rPr>
          <w:lang w:val="nl-NL"/>
        </w:rPr>
      </w:pPr>
      <w:r w:rsidRPr="0025682E">
        <w:rPr>
          <w:lang w:val="en-US"/>
        </w:rPr>
        <w:t>Based on this observation, SA6 asks SA2 to provide insight into the assignment of the AF specific UE</w:t>
      </w:r>
      <w:r>
        <w:rPr>
          <w:lang w:val="en-US"/>
        </w:rPr>
        <w:t xml:space="preserve"> ID</w:t>
      </w:r>
      <w:r w:rsidRPr="0025682E">
        <w:rPr>
          <w:lang w:val="en-US"/>
        </w:rPr>
        <w:t>, for instance whether support is provided for its dynamic generation in scenarios in which the UDM is unable to find it.</w:t>
      </w:r>
    </w:p>
    <w:p w14:paraId="274D0BDC" w14:textId="77777777" w:rsidR="00B97703" w:rsidRDefault="002F1940" w:rsidP="000F6242">
      <w:pPr>
        <w:pStyle w:val="Heading1"/>
      </w:pPr>
      <w:r>
        <w:t>2</w:t>
      </w:r>
      <w:r>
        <w:tab/>
      </w:r>
      <w:r w:rsidR="000F6242">
        <w:t>Actions</w:t>
      </w:r>
    </w:p>
    <w:p w14:paraId="467FDD0E" w14:textId="77777777" w:rsidR="008A01BA" w:rsidRDefault="00B97703" w:rsidP="00E9331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DF0A4E9" w14:textId="0F009133" w:rsidR="00B97703" w:rsidRPr="00017F23" w:rsidRDefault="00E9331E" w:rsidP="00E9331E">
      <w:pPr>
        <w:spacing w:after="120"/>
        <w:ind w:left="993" w:hanging="993"/>
        <w:rPr>
          <w:i/>
          <w:iCs/>
          <w:color w:val="0070C0"/>
        </w:rPr>
      </w:pPr>
      <w:r w:rsidRPr="001A0D21">
        <w:t xml:space="preserve">SA6 asks </w:t>
      </w:r>
      <w:r w:rsidR="000B4509" w:rsidRPr="000B4509">
        <w:t xml:space="preserve">SA2 </w:t>
      </w:r>
      <w:r w:rsidR="00615141">
        <w:t xml:space="preserve">to </w:t>
      </w:r>
      <w:r w:rsidR="000B4509" w:rsidRPr="000B4509">
        <w:t xml:space="preserve">kindly </w:t>
      </w:r>
      <w:r w:rsidR="0025682E">
        <w:rPr>
          <w:lang w:val="en-US"/>
        </w:rPr>
        <w:t xml:space="preserve">provide insight into the assignment of </w:t>
      </w:r>
      <w:r w:rsidR="0025682E" w:rsidRPr="002F2DD3">
        <w:rPr>
          <w:lang w:val="en-US"/>
        </w:rPr>
        <w:t>AF Specific UE</w:t>
      </w:r>
      <w:r w:rsidR="0025682E">
        <w:rPr>
          <w:lang w:val="en-US"/>
        </w:rPr>
        <w:t xml:space="preserve"> </w:t>
      </w:r>
      <w:r w:rsidR="0025682E" w:rsidRPr="002F2DD3">
        <w:rPr>
          <w:lang w:val="en-US"/>
        </w:rPr>
        <w:t>IDs</w:t>
      </w:r>
      <w:r w:rsidR="000B4509" w:rsidRPr="000B4509">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6ABB2270" w14:textId="00952498" w:rsidR="00672FCB" w:rsidRDefault="00672FCB" w:rsidP="00672FCB">
      <w:pPr>
        <w:tabs>
          <w:tab w:val="left" w:pos="5103"/>
        </w:tabs>
        <w:spacing w:after="120"/>
        <w:rPr>
          <w:rFonts w:ascii="Arial" w:hAnsi="Arial" w:cs="Arial"/>
          <w:bCs/>
        </w:rPr>
      </w:pPr>
      <w:r>
        <w:rPr>
          <w:rFonts w:ascii="Arial" w:hAnsi="Arial" w:cs="Arial"/>
          <w:bCs/>
        </w:rPr>
        <w:t>SA6#67                 1</w:t>
      </w:r>
      <w:r w:rsidR="00BC257A">
        <w:rPr>
          <w:rFonts w:ascii="Arial" w:hAnsi="Arial" w:cs="Arial"/>
          <w:bCs/>
        </w:rPr>
        <w:t>9</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BC257A">
        <w:rPr>
          <w:rFonts w:ascii="Arial" w:hAnsi="Arial" w:cs="Arial"/>
          <w:bCs/>
        </w:rPr>
        <w:t>3</w:t>
      </w:r>
      <w:r w:rsidR="00BC257A">
        <w:rPr>
          <w:rFonts w:ascii="Arial" w:hAnsi="Arial" w:cs="Arial"/>
          <w:bCs/>
          <w:vertAlign w:val="superscript"/>
        </w:rPr>
        <w:t>rd</w:t>
      </w:r>
      <w:r>
        <w:rPr>
          <w:rFonts w:ascii="Arial" w:hAnsi="Arial" w:cs="Arial"/>
          <w:bCs/>
        </w:rPr>
        <w:t xml:space="preserve"> </w:t>
      </w:r>
      <w:r w:rsidR="00BC257A">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711D1D">
        <w:rPr>
          <w:rFonts w:ascii="Arial" w:hAnsi="Arial" w:cs="Arial"/>
          <w:bCs/>
        </w:rPr>
        <w:t>Fukuoka</w:t>
      </w:r>
      <w:r>
        <w:rPr>
          <w:rFonts w:ascii="Arial" w:hAnsi="Arial" w:cs="Arial"/>
          <w:bCs/>
        </w:rPr>
        <w:t xml:space="preserve">, </w:t>
      </w:r>
      <w:r w:rsidR="00711D1D">
        <w:rPr>
          <w:rFonts w:ascii="Arial" w:hAnsi="Arial" w:cs="Arial"/>
          <w:bCs/>
        </w:rPr>
        <w:t>Japan</w:t>
      </w:r>
    </w:p>
    <w:p w14:paraId="59569C68" w14:textId="77777777" w:rsidR="00672FCB" w:rsidRDefault="00672FCB" w:rsidP="00105674">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12AEE" w14:textId="77777777" w:rsidR="009A539C" w:rsidRDefault="009A539C">
      <w:pPr>
        <w:spacing w:after="0"/>
      </w:pPr>
      <w:r>
        <w:separator/>
      </w:r>
    </w:p>
  </w:endnote>
  <w:endnote w:type="continuationSeparator" w:id="0">
    <w:p w14:paraId="647D0216" w14:textId="77777777" w:rsidR="009A539C" w:rsidRDefault="009A5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CBA8" w14:textId="77777777" w:rsidR="009A539C" w:rsidRDefault="009A539C">
      <w:pPr>
        <w:spacing w:after="0"/>
      </w:pPr>
      <w:r>
        <w:separator/>
      </w:r>
    </w:p>
  </w:footnote>
  <w:footnote w:type="continuationSeparator" w:id="0">
    <w:p w14:paraId="795ED2E9" w14:textId="77777777" w:rsidR="009A539C" w:rsidRDefault="009A5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7C92000"/>
    <w:multiLevelType w:val="hybridMultilevel"/>
    <w:tmpl w:val="4F502A6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8116525">
    <w:abstractNumId w:val="4"/>
  </w:num>
  <w:num w:numId="2" w16cid:durableId="151918670">
    <w:abstractNumId w:val="3"/>
  </w:num>
  <w:num w:numId="3" w16cid:durableId="73816697">
    <w:abstractNumId w:val="1"/>
  </w:num>
  <w:num w:numId="4" w16cid:durableId="1685791137">
    <w:abstractNumId w:val="0"/>
  </w:num>
  <w:num w:numId="5" w16cid:durableId="171227029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78B"/>
    <w:rsid w:val="000123AA"/>
    <w:rsid w:val="0001587C"/>
    <w:rsid w:val="00016DCA"/>
    <w:rsid w:val="00017F23"/>
    <w:rsid w:val="00030AA3"/>
    <w:rsid w:val="0003338D"/>
    <w:rsid w:val="00045DE0"/>
    <w:rsid w:val="00046F08"/>
    <w:rsid w:val="00064DA5"/>
    <w:rsid w:val="00072913"/>
    <w:rsid w:val="00075017"/>
    <w:rsid w:val="00091E9B"/>
    <w:rsid w:val="00095BC2"/>
    <w:rsid w:val="000A5896"/>
    <w:rsid w:val="000A6C42"/>
    <w:rsid w:val="000B3B43"/>
    <w:rsid w:val="000B4509"/>
    <w:rsid w:val="000C1165"/>
    <w:rsid w:val="000C2DA1"/>
    <w:rsid w:val="000C3E1C"/>
    <w:rsid w:val="000E4429"/>
    <w:rsid w:val="000F0969"/>
    <w:rsid w:val="000F35AD"/>
    <w:rsid w:val="000F39BD"/>
    <w:rsid w:val="000F6242"/>
    <w:rsid w:val="00105674"/>
    <w:rsid w:val="00116ADA"/>
    <w:rsid w:val="0013482A"/>
    <w:rsid w:val="0013794A"/>
    <w:rsid w:val="00167788"/>
    <w:rsid w:val="00174844"/>
    <w:rsid w:val="00182E29"/>
    <w:rsid w:val="001A2B4A"/>
    <w:rsid w:val="001A4BB4"/>
    <w:rsid w:val="001A5413"/>
    <w:rsid w:val="001B6753"/>
    <w:rsid w:val="001B79F4"/>
    <w:rsid w:val="001E15CC"/>
    <w:rsid w:val="001E685A"/>
    <w:rsid w:val="001F34C8"/>
    <w:rsid w:val="00215095"/>
    <w:rsid w:val="002201E4"/>
    <w:rsid w:val="00227464"/>
    <w:rsid w:val="00234E32"/>
    <w:rsid w:val="002353D3"/>
    <w:rsid w:val="002415E9"/>
    <w:rsid w:val="00246C82"/>
    <w:rsid w:val="002531D5"/>
    <w:rsid w:val="0025682E"/>
    <w:rsid w:val="002620F6"/>
    <w:rsid w:val="0026681A"/>
    <w:rsid w:val="00270389"/>
    <w:rsid w:val="002748D8"/>
    <w:rsid w:val="00282B22"/>
    <w:rsid w:val="002A1EA2"/>
    <w:rsid w:val="002A23FA"/>
    <w:rsid w:val="002A6824"/>
    <w:rsid w:val="002D4FBD"/>
    <w:rsid w:val="002E09D9"/>
    <w:rsid w:val="002E1C31"/>
    <w:rsid w:val="002F1940"/>
    <w:rsid w:val="00300994"/>
    <w:rsid w:val="00314F3F"/>
    <w:rsid w:val="00316159"/>
    <w:rsid w:val="00320F57"/>
    <w:rsid w:val="003265A9"/>
    <w:rsid w:val="0034030B"/>
    <w:rsid w:val="003656BA"/>
    <w:rsid w:val="00383545"/>
    <w:rsid w:val="00385BB0"/>
    <w:rsid w:val="003B654D"/>
    <w:rsid w:val="003C1E70"/>
    <w:rsid w:val="003C489E"/>
    <w:rsid w:val="003C7128"/>
    <w:rsid w:val="003D3743"/>
    <w:rsid w:val="00403775"/>
    <w:rsid w:val="004101BF"/>
    <w:rsid w:val="0043060C"/>
    <w:rsid w:val="00433500"/>
    <w:rsid w:val="00433F71"/>
    <w:rsid w:val="00440D43"/>
    <w:rsid w:val="00447DAE"/>
    <w:rsid w:val="00450032"/>
    <w:rsid w:val="00455362"/>
    <w:rsid w:val="0045595F"/>
    <w:rsid w:val="00457E1F"/>
    <w:rsid w:val="00460DF2"/>
    <w:rsid w:val="00477B79"/>
    <w:rsid w:val="00491896"/>
    <w:rsid w:val="004963C7"/>
    <w:rsid w:val="004B46AC"/>
    <w:rsid w:val="004C3044"/>
    <w:rsid w:val="004D063A"/>
    <w:rsid w:val="004D2653"/>
    <w:rsid w:val="004D2EA3"/>
    <w:rsid w:val="004D6698"/>
    <w:rsid w:val="004E3939"/>
    <w:rsid w:val="004E57CF"/>
    <w:rsid w:val="004F5C4D"/>
    <w:rsid w:val="00500705"/>
    <w:rsid w:val="00511430"/>
    <w:rsid w:val="00520EC6"/>
    <w:rsid w:val="00524687"/>
    <w:rsid w:val="00527858"/>
    <w:rsid w:val="00537E69"/>
    <w:rsid w:val="00546FFB"/>
    <w:rsid w:val="00567DF6"/>
    <w:rsid w:val="005745ED"/>
    <w:rsid w:val="00595FB9"/>
    <w:rsid w:val="005A1806"/>
    <w:rsid w:val="005A7E73"/>
    <w:rsid w:val="005B5087"/>
    <w:rsid w:val="005C2F97"/>
    <w:rsid w:val="005F3B26"/>
    <w:rsid w:val="005F540E"/>
    <w:rsid w:val="00601FF7"/>
    <w:rsid w:val="00615141"/>
    <w:rsid w:val="00622E30"/>
    <w:rsid w:val="00630AA8"/>
    <w:rsid w:val="00632723"/>
    <w:rsid w:val="00633162"/>
    <w:rsid w:val="00646E60"/>
    <w:rsid w:val="0065270E"/>
    <w:rsid w:val="00657081"/>
    <w:rsid w:val="0067146B"/>
    <w:rsid w:val="00672C66"/>
    <w:rsid w:val="00672FCB"/>
    <w:rsid w:val="00674AA7"/>
    <w:rsid w:val="00692E30"/>
    <w:rsid w:val="00697206"/>
    <w:rsid w:val="00697340"/>
    <w:rsid w:val="006976E0"/>
    <w:rsid w:val="006A10B7"/>
    <w:rsid w:val="006A3A35"/>
    <w:rsid w:val="006A3B8E"/>
    <w:rsid w:val="006B0604"/>
    <w:rsid w:val="006B5245"/>
    <w:rsid w:val="006C2ECC"/>
    <w:rsid w:val="006E0D4F"/>
    <w:rsid w:val="006F2D99"/>
    <w:rsid w:val="00700842"/>
    <w:rsid w:val="00704648"/>
    <w:rsid w:val="00711D1D"/>
    <w:rsid w:val="00714AC3"/>
    <w:rsid w:val="00726022"/>
    <w:rsid w:val="0073507B"/>
    <w:rsid w:val="007418E8"/>
    <w:rsid w:val="00756EC3"/>
    <w:rsid w:val="00777D53"/>
    <w:rsid w:val="007847E9"/>
    <w:rsid w:val="007C7EAD"/>
    <w:rsid w:val="007D6C47"/>
    <w:rsid w:val="007E6E95"/>
    <w:rsid w:val="007F4F92"/>
    <w:rsid w:val="007F6810"/>
    <w:rsid w:val="007F6F25"/>
    <w:rsid w:val="00800273"/>
    <w:rsid w:val="00822933"/>
    <w:rsid w:val="00822BB7"/>
    <w:rsid w:val="00832356"/>
    <w:rsid w:val="00832B2B"/>
    <w:rsid w:val="00842B5A"/>
    <w:rsid w:val="0086435D"/>
    <w:rsid w:val="008647E2"/>
    <w:rsid w:val="00871009"/>
    <w:rsid w:val="00872E47"/>
    <w:rsid w:val="00881824"/>
    <w:rsid w:val="008827D3"/>
    <w:rsid w:val="00883B75"/>
    <w:rsid w:val="00884841"/>
    <w:rsid w:val="008858CD"/>
    <w:rsid w:val="008A01BA"/>
    <w:rsid w:val="008B6C81"/>
    <w:rsid w:val="008D5A86"/>
    <w:rsid w:val="008D772F"/>
    <w:rsid w:val="008D7C41"/>
    <w:rsid w:val="008E197E"/>
    <w:rsid w:val="009243EF"/>
    <w:rsid w:val="0092555C"/>
    <w:rsid w:val="00930965"/>
    <w:rsid w:val="00935ECA"/>
    <w:rsid w:val="00941086"/>
    <w:rsid w:val="00943675"/>
    <w:rsid w:val="00947BCE"/>
    <w:rsid w:val="009513B0"/>
    <w:rsid w:val="00953874"/>
    <w:rsid w:val="00954653"/>
    <w:rsid w:val="00961B14"/>
    <w:rsid w:val="0099222E"/>
    <w:rsid w:val="009930DD"/>
    <w:rsid w:val="0099764C"/>
    <w:rsid w:val="009A539C"/>
    <w:rsid w:val="009D2E2E"/>
    <w:rsid w:val="009E6166"/>
    <w:rsid w:val="009F725D"/>
    <w:rsid w:val="00A16B79"/>
    <w:rsid w:val="00A217EA"/>
    <w:rsid w:val="00A339E5"/>
    <w:rsid w:val="00A34B3D"/>
    <w:rsid w:val="00A36048"/>
    <w:rsid w:val="00A4499E"/>
    <w:rsid w:val="00A46CCB"/>
    <w:rsid w:val="00A56A8F"/>
    <w:rsid w:val="00A653CE"/>
    <w:rsid w:val="00A669B7"/>
    <w:rsid w:val="00A673D5"/>
    <w:rsid w:val="00A71544"/>
    <w:rsid w:val="00A766F8"/>
    <w:rsid w:val="00A877D8"/>
    <w:rsid w:val="00A90373"/>
    <w:rsid w:val="00AB5608"/>
    <w:rsid w:val="00AB5B29"/>
    <w:rsid w:val="00AB6C8B"/>
    <w:rsid w:val="00AC6106"/>
    <w:rsid w:val="00AE1828"/>
    <w:rsid w:val="00AE1B99"/>
    <w:rsid w:val="00AE3C12"/>
    <w:rsid w:val="00B01B92"/>
    <w:rsid w:val="00B15F4D"/>
    <w:rsid w:val="00B24658"/>
    <w:rsid w:val="00B24CE7"/>
    <w:rsid w:val="00B263DC"/>
    <w:rsid w:val="00B27EB4"/>
    <w:rsid w:val="00B33F3C"/>
    <w:rsid w:val="00B34E04"/>
    <w:rsid w:val="00B36DAD"/>
    <w:rsid w:val="00B44FF6"/>
    <w:rsid w:val="00B46578"/>
    <w:rsid w:val="00B46603"/>
    <w:rsid w:val="00B5011D"/>
    <w:rsid w:val="00B50D96"/>
    <w:rsid w:val="00B55001"/>
    <w:rsid w:val="00B61FDC"/>
    <w:rsid w:val="00B75B70"/>
    <w:rsid w:val="00B77591"/>
    <w:rsid w:val="00B823A6"/>
    <w:rsid w:val="00B83698"/>
    <w:rsid w:val="00B97703"/>
    <w:rsid w:val="00BB031C"/>
    <w:rsid w:val="00BB2D92"/>
    <w:rsid w:val="00BB3A08"/>
    <w:rsid w:val="00BB6A1F"/>
    <w:rsid w:val="00BC257A"/>
    <w:rsid w:val="00BC6BC2"/>
    <w:rsid w:val="00BE33B0"/>
    <w:rsid w:val="00BF2FE3"/>
    <w:rsid w:val="00BF681D"/>
    <w:rsid w:val="00C04BAC"/>
    <w:rsid w:val="00C06D5B"/>
    <w:rsid w:val="00C178A7"/>
    <w:rsid w:val="00C17B7B"/>
    <w:rsid w:val="00C23C20"/>
    <w:rsid w:val="00C257E1"/>
    <w:rsid w:val="00C362C0"/>
    <w:rsid w:val="00C42E2C"/>
    <w:rsid w:val="00C52485"/>
    <w:rsid w:val="00C64983"/>
    <w:rsid w:val="00CB0B47"/>
    <w:rsid w:val="00CB4093"/>
    <w:rsid w:val="00CB76C8"/>
    <w:rsid w:val="00CC7A8B"/>
    <w:rsid w:val="00CD278E"/>
    <w:rsid w:val="00CD5002"/>
    <w:rsid w:val="00CF46F9"/>
    <w:rsid w:val="00CF6087"/>
    <w:rsid w:val="00D02856"/>
    <w:rsid w:val="00D144DE"/>
    <w:rsid w:val="00D20571"/>
    <w:rsid w:val="00D209D8"/>
    <w:rsid w:val="00D25CD3"/>
    <w:rsid w:val="00D62A0E"/>
    <w:rsid w:val="00D66E11"/>
    <w:rsid w:val="00D84FCE"/>
    <w:rsid w:val="00D856BD"/>
    <w:rsid w:val="00D944BD"/>
    <w:rsid w:val="00D94C54"/>
    <w:rsid w:val="00D9628C"/>
    <w:rsid w:val="00DD2D7E"/>
    <w:rsid w:val="00DF7E9B"/>
    <w:rsid w:val="00E030E4"/>
    <w:rsid w:val="00E06BC4"/>
    <w:rsid w:val="00E16484"/>
    <w:rsid w:val="00E30B02"/>
    <w:rsid w:val="00E60A26"/>
    <w:rsid w:val="00E92981"/>
    <w:rsid w:val="00E9331E"/>
    <w:rsid w:val="00E94323"/>
    <w:rsid w:val="00E961C6"/>
    <w:rsid w:val="00EB2ABD"/>
    <w:rsid w:val="00EC0AE9"/>
    <w:rsid w:val="00ED48C3"/>
    <w:rsid w:val="00EE2864"/>
    <w:rsid w:val="00EF0561"/>
    <w:rsid w:val="00EF4CCD"/>
    <w:rsid w:val="00EF5DB2"/>
    <w:rsid w:val="00F11B2F"/>
    <w:rsid w:val="00F24338"/>
    <w:rsid w:val="00F24E27"/>
    <w:rsid w:val="00F33593"/>
    <w:rsid w:val="00F34B3C"/>
    <w:rsid w:val="00F401E7"/>
    <w:rsid w:val="00F40983"/>
    <w:rsid w:val="00F43888"/>
    <w:rsid w:val="00F67125"/>
    <w:rsid w:val="00F6763D"/>
    <w:rsid w:val="00F851EB"/>
    <w:rsid w:val="00F91527"/>
    <w:rsid w:val="00F946DD"/>
    <w:rsid w:val="00FA32B0"/>
    <w:rsid w:val="00FA7778"/>
    <w:rsid w:val="00FC4854"/>
    <w:rsid w:val="00FC6922"/>
    <w:rsid w:val="00FE0D2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UnresolvedMention">
    <w:name w:val="Unresolved Mention"/>
    <w:basedOn w:val="DefaultParagraphFont"/>
    <w:uiPriority w:val="99"/>
    <w:semiHidden/>
    <w:unhideWhenUsed/>
    <w:rsid w:val="00F67125"/>
    <w:rPr>
      <w:color w:val="605E5C"/>
      <w:shd w:val="clear" w:color="auto" w:fill="E1DFDD"/>
    </w:rPr>
  </w:style>
  <w:style w:type="paragraph" w:styleId="Revision">
    <w:name w:val="Revision"/>
    <w:hidden/>
    <w:uiPriority w:val="99"/>
    <w:semiHidden/>
    <w:rsid w:val="00A16B79"/>
    <w:rPr>
      <w:lang w:val="en-GB" w:eastAsia="en-GB"/>
    </w:rPr>
  </w:style>
  <w:style w:type="paragraph" w:styleId="ListParagraph">
    <w:name w:val="List Paragraph"/>
    <w:basedOn w:val="Normal"/>
    <w:uiPriority w:val="34"/>
    <w:qFormat/>
    <w:rsid w:val="008A0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m7084@at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MOHAJERI, SHAHRAM</cp:lastModifiedBy>
  <cp:revision>3</cp:revision>
  <cp:lastPrinted>2002-04-23T07:10:00Z</cp:lastPrinted>
  <dcterms:created xsi:type="dcterms:W3CDTF">2025-02-20T09:26:00Z</dcterms:created>
  <dcterms:modified xsi:type="dcterms:W3CDTF">2025-02-20T09:27:00Z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