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3734" w14:textId="531EF9FB" w:rsidR="00396847" w:rsidRPr="00DD5C53" w:rsidRDefault="00951095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 w:rsidRPr="00DD5C53">
        <w:rPr>
          <w:b/>
          <w:sz w:val="24"/>
          <w:lang w:val="de-DE"/>
        </w:rPr>
        <w:t xml:space="preserve">3GPP TSG SA WG4 </w:t>
      </w:r>
      <w:r w:rsidR="00DD5C53" w:rsidRPr="00DD5C53">
        <w:rPr>
          <w:b/>
          <w:sz w:val="24"/>
          <w:lang w:val="de-DE"/>
        </w:rPr>
        <w:t>SA4-e (AH) Video SWG post 133-e</w:t>
      </w:r>
      <w:r w:rsidRPr="00DD5C53">
        <w:rPr>
          <w:b/>
          <w:i/>
          <w:sz w:val="28"/>
          <w:lang w:val="de-DE"/>
        </w:rPr>
        <w:tab/>
      </w:r>
      <w:r w:rsidR="001721BB" w:rsidRPr="001721BB">
        <w:rPr>
          <w:b/>
          <w:sz w:val="24"/>
          <w:lang w:val="de-DE"/>
        </w:rPr>
        <w:t>S4aV25006</w:t>
      </w:r>
      <w:r w:rsidR="001777D8">
        <w:rPr>
          <w:b/>
          <w:sz w:val="24"/>
          <w:lang w:val="de-DE"/>
        </w:rPr>
        <w:t>3</w:t>
      </w:r>
    </w:p>
    <w:p w14:paraId="23113735" w14:textId="747E233A" w:rsidR="00396847" w:rsidRDefault="0095109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proofErr w:type="gramStart"/>
      <w:r>
        <w:rPr>
          <w:b/>
          <w:sz w:val="24"/>
        </w:rPr>
        <w:t>, ,</w:t>
      </w:r>
      <w:proofErr w:type="gramEnd"/>
      <w:r>
        <w:rPr>
          <w:b/>
          <w:sz w:val="24"/>
        </w:rPr>
        <w:t xml:space="preserve"> </w:t>
      </w:r>
      <w:r w:rsidR="0079603A">
        <w:rPr>
          <w:b/>
          <w:sz w:val="24"/>
        </w:rPr>
        <w:t>2</w:t>
      </w:r>
      <w:r>
        <w:rPr>
          <w:b/>
          <w:sz w:val="24"/>
        </w:rPr>
        <w:t xml:space="preserve"> </w:t>
      </w:r>
      <w:r w:rsidR="0079603A">
        <w:rPr>
          <w:b/>
          <w:sz w:val="24"/>
        </w:rPr>
        <w:t>September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777D8" w:rsidRPr="001777D8">
        <w:rPr>
          <w:b/>
          <w:sz w:val="22"/>
          <w:szCs w:val="18"/>
        </w:rPr>
        <w:t>revision of S4aV250061</w:t>
      </w:r>
    </w:p>
    <w:p w14:paraId="23113736" w14:textId="77777777" w:rsidR="00396847" w:rsidRDefault="0039684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3113737" w14:textId="77777777" w:rsidR="00396847" w:rsidRDefault="00396847">
      <w:pPr>
        <w:pStyle w:val="CRCoverPage"/>
        <w:outlineLvl w:val="0"/>
        <w:rPr>
          <w:b/>
          <w:sz w:val="24"/>
        </w:rPr>
      </w:pPr>
    </w:p>
    <w:p w14:paraId="23113738" w14:textId="2C6CA71A" w:rsidR="00396847" w:rsidRDefault="00951095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A7A4F" w:rsidRPr="001A7A4F">
        <w:rPr>
          <w:rFonts w:ascii="Arial" w:hAnsi="Arial" w:cs="Arial"/>
          <w:b/>
          <w:bCs/>
          <w:lang w:val="en-US"/>
        </w:rPr>
        <w:t>Qualcomm, Apple, Xiaomi, Tencent, Samsung</w:t>
      </w:r>
    </w:p>
    <w:p w14:paraId="23113739" w14:textId="72D0C2F0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603A" w:rsidRPr="0079603A">
        <w:rPr>
          <w:rFonts w:ascii="Arial" w:hAnsi="Arial" w:cs="Arial"/>
          <w:b/>
          <w:bCs/>
          <w:lang w:val="en-US"/>
        </w:rPr>
        <w:t>[VOPS] Latest Version of TS 26.265</w:t>
      </w:r>
      <w:r>
        <w:rPr>
          <w:rFonts w:ascii="Arial" w:hAnsi="Arial" w:cs="Arial"/>
          <w:b/>
          <w:bCs/>
          <w:lang w:val="en-US"/>
        </w:rPr>
        <w:tab/>
      </w:r>
    </w:p>
    <w:p w14:paraId="2311373A" w14:textId="0786576B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26.956v1.</w:t>
      </w:r>
      <w:r w:rsidR="00FE23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311373B" w14:textId="275DC7C6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21BB" w:rsidRPr="001721BB">
        <w:rPr>
          <w:rFonts w:ascii="Arial" w:hAnsi="Arial" w:cs="Arial"/>
          <w:b/>
          <w:bCs/>
          <w:lang w:val="en-US"/>
        </w:rPr>
        <w:t>3.5</w:t>
      </w:r>
    </w:p>
    <w:p w14:paraId="2311373C" w14:textId="77777777" w:rsidR="00396847" w:rsidRDefault="009510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311373D" w14:textId="77777777" w:rsidR="00396847" w:rsidRDefault="003968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11373E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311373F" w14:textId="6EC21EF7" w:rsidR="00396847" w:rsidRDefault="00FE230A">
      <w:pPr>
        <w:rPr>
          <w:lang w:val="en-US"/>
        </w:rPr>
      </w:pPr>
      <w:r>
        <w:rPr>
          <w:lang w:val="en-US"/>
        </w:rPr>
        <w:t xml:space="preserve">This revision addresses </w:t>
      </w:r>
      <w:r w:rsidR="007F2630">
        <w:rPr>
          <w:lang w:val="en-US"/>
        </w:rPr>
        <w:t>summary of offline discussions.</w:t>
      </w:r>
    </w:p>
    <w:p w14:paraId="23113740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3113741" w14:textId="29247265" w:rsidR="00396847" w:rsidRDefault="007F2630">
      <w:pPr>
        <w:rPr>
          <w:lang w:val="en-US"/>
        </w:rPr>
      </w:pPr>
      <w:r>
        <w:rPr>
          <w:lang w:val="en-US"/>
        </w:rPr>
        <w:t>Several notes and editor’s notes were remaining and are addressed now.</w:t>
      </w:r>
    </w:p>
    <w:p w14:paraId="23113742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3113743" w14:textId="0B020117" w:rsidR="00396847" w:rsidRDefault="00951095">
      <w:pPr>
        <w:rPr>
          <w:lang w:val="en-US"/>
        </w:rPr>
      </w:pPr>
      <w:r>
        <w:rPr>
          <w:lang w:val="en-US"/>
        </w:rPr>
        <w:t>Th</w:t>
      </w:r>
      <w:r w:rsidR="007F2630">
        <w:rPr>
          <w:lang w:val="en-US"/>
        </w:rPr>
        <w:t>is is ready to be submitted for approval.</w:t>
      </w:r>
    </w:p>
    <w:p w14:paraId="23113744" w14:textId="77777777" w:rsidR="00396847" w:rsidRDefault="0095109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3113745" w14:textId="62A10E77" w:rsidR="00396847" w:rsidRDefault="00951095">
      <w:pPr>
        <w:rPr>
          <w:lang w:val="en-US"/>
        </w:rPr>
      </w:pPr>
      <w:r>
        <w:rPr>
          <w:lang w:val="en-US"/>
        </w:rPr>
        <w:t xml:space="preserve">It is proposed to </w:t>
      </w:r>
      <w:proofErr w:type="gramStart"/>
      <w:r>
        <w:rPr>
          <w:lang w:val="en-US"/>
        </w:rPr>
        <w:t>agree</w:t>
      </w:r>
      <w:proofErr w:type="gramEnd"/>
      <w:r>
        <w:rPr>
          <w:lang w:val="en-US"/>
        </w:rPr>
        <w:t xml:space="preserve"> the </w:t>
      </w:r>
      <w:r w:rsidR="007F2630">
        <w:rPr>
          <w:lang w:val="en-US"/>
        </w:rPr>
        <w:t>attached</w:t>
      </w:r>
      <w:r>
        <w:rPr>
          <w:lang w:val="en-US"/>
        </w:rPr>
        <w:t xml:space="preserve"> changes to 3GPP TR 26.</w:t>
      </w:r>
      <w:r w:rsidR="007F2630">
        <w:rPr>
          <w:lang w:val="en-US"/>
        </w:rPr>
        <w:t>265</w:t>
      </w:r>
      <w:r>
        <w:rPr>
          <w:lang w:val="en-US"/>
        </w:rPr>
        <w:t xml:space="preserve"> v1.</w:t>
      </w:r>
      <w:r w:rsidR="007F2630">
        <w:rPr>
          <w:lang w:val="en-US"/>
        </w:rPr>
        <w:t>3</w:t>
      </w:r>
      <w:r>
        <w:rPr>
          <w:lang w:val="en-US"/>
        </w:rPr>
        <w:t>.0.</w:t>
      </w:r>
    </w:p>
    <w:p w14:paraId="23113774" w14:textId="77777777" w:rsidR="00396847" w:rsidRDefault="00396847">
      <w:pPr>
        <w:rPr>
          <w:lang w:val="en-US"/>
        </w:rPr>
      </w:pPr>
    </w:p>
    <w:sectPr w:rsidR="00396847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32033" w14:textId="77777777" w:rsidR="00AA07C8" w:rsidRDefault="00AA07C8">
      <w:pPr>
        <w:spacing w:after="0"/>
      </w:pPr>
      <w:r>
        <w:separator/>
      </w:r>
    </w:p>
  </w:endnote>
  <w:endnote w:type="continuationSeparator" w:id="0">
    <w:p w14:paraId="707E3AC1" w14:textId="77777777" w:rsidR="00AA07C8" w:rsidRDefault="00AA0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E" w14:textId="77777777" w:rsidR="00396847" w:rsidRDefault="00396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41CE" w14:textId="77777777" w:rsidR="00AA07C8" w:rsidRDefault="00AA07C8">
      <w:pPr>
        <w:spacing w:after="0"/>
      </w:pPr>
      <w:r>
        <w:separator/>
      </w:r>
    </w:p>
  </w:footnote>
  <w:footnote w:type="continuationSeparator" w:id="0">
    <w:p w14:paraId="4296952C" w14:textId="77777777" w:rsidR="00AA07C8" w:rsidRDefault="00AA07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C" w14:textId="77777777" w:rsidR="00396847" w:rsidRDefault="00396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D" w14:textId="77777777" w:rsidR="00396847" w:rsidRDefault="0095109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377F" w14:textId="77777777" w:rsidR="00396847" w:rsidRDefault="003968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A4E"/>
    <w:rsid w:val="00022E4A"/>
    <w:rsid w:val="00023463"/>
    <w:rsid w:val="00032AE4"/>
    <w:rsid w:val="00032D56"/>
    <w:rsid w:val="0003463C"/>
    <w:rsid w:val="0003711D"/>
    <w:rsid w:val="00043E25"/>
    <w:rsid w:val="000444B9"/>
    <w:rsid w:val="000444C8"/>
    <w:rsid w:val="0004575F"/>
    <w:rsid w:val="000464FC"/>
    <w:rsid w:val="00047AB3"/>
    <w:rsid w:val="00050FE5"/>
    <w:rsid w:val="00060B89"/>
    <w:rsid w:val="00062124"/>
    <w:rsid w:val="00064A6F"/>
    <w:rsid w:val="00066856"/>
    <w:rsid w:val="000676C0"/>
    <w:rsid w:val="00070F86"/>
    <w:rsid w:val="00071873"/>
    <w:rsid w:val="00072AAF"/>
    <w:rsid w:val="00072DD2"/>
    <w:rsid w:val="00075ECD"/>
    <w:rsid w:val="000849C6"/>
    <w:rsid w:val="000902FE"/>
    <w:rsid w:val="00091870"/>
    <w:rsid w:val="00095E74"/>
    <w:rsid w:val="000A74AF"/>
    <w:rsid w:val="000B1216"/>
    <w:rsid w:val="000B14A6"/>
    <w:rsid w:val="000B23B5"/>
    <w:rsid w:val="000C6598"/>
    <w:rsid w:val="000D21C2"/>
    <w:rsid w:val="000D759A"/>
    <w:rsid w:val="000E2A26"/>
    <w:rsid w:val="000E4B0B"/>
    <w:rsid w:val="000F0799"/>
    <w:rsid w:val="000F2C43"/>
    <w:rsid w:val="001000CC"/>
    <w:rsid w:val="00102A2F"/>
    <w:rsid w:val="00113D4D"/>
    <w:rsid w:val="00116BDF"/>
    <w:rsid w:val="00130F69"/>
    <w:rsid w:val="0013241F"/>
    <w:rsid w:val="00135328"/>
    <w:rsid w:val="00142F65"/>
    <w:rsid w:val="00143552"/>
    <w:rsid w:val="00146F09"/>
    <w:rsid w:val="001479FB"/>
    <w:rsid w:val="00151C0E"/>
    <w:rsid w:val="00155CD0"/>
    <w:rsid w:val="00160F68"/>
    <w:rsid w:val="00164C52"/>
    <w:rsid w:val="001721BB"/>
    <w:rsid w:val="001777D8"/>
    <w:rsid w:val="00177C70"/>
    <w:rsid w:val="00181D44"/>
    <w:rsid w:val="00182401"/>
    <w:rsid w:val="00183134"/>
    <w:rsid w:val="00191E6B"/>
    <w:rsid w:val="001A7A4F"/>
    <w:rsid w:val="001B1364"/>
    <w:rsid w:val="001B44C0"/>
    <w:rsid w:val="001B518B"/>
    <w:rsid w:val="001B5C2B"/>
    <w:rsid w:val="001B5D44"/>
    <w:rsid w:val="001B77E2"/>
    <w:rsid w:val="001D14E8"/>
    <w:rsid w:val="001D25E6"/>
    <w:rsid w:val="001D4C82"/>
    <w:rsid w:val="001D5A2B"/>
    <w:rsid w:val="001E1CC8"/>
    <w:rsid w:val="001E2EB5"/>
    <w:rsid w:val="001E41F3"/>
    <w:rsid w:val="001F151F"/>
    <w:rsid w:val="001F2011"/>
    <w:rsid w:val="001F3B42"/>
    <w:rsid w:val="001F7C5C"/>
    <w:rsid w:val="00205D4C"/>
    <w:rsid w:val="00206603"/>
    <w:rsid w:val="00206997"/>
    <w:rsid w:val="00210CFA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41597"/>
    <w:rsid w:val="00243A22"/>
    <w:rsid w:val="0024668B"/>
    <w:rsid w:val="002719DB"/>
    <w:rsid w:val="00275D12"/>
    <w:rsid w:val="0027780F"/>
    <w:rsid w:val="00280E81"/>
    <w:rsid w:val="00283006"/>
    <w:rsid w:val="002866BD"/>
    <w:rsid w:val="002877A9"/>
    <w:rsid w:val="002A00F7"/>
    <w:rsid w:val="002A6BBA"/>
    <w:rsid w:val="002B1A87"/>
    <w:rsid w:val="002B3C88"/>
    <w:rsid w:val="002B7904"/>
    <w:rsid w:val="002C419C"/>
    <w:rsid w:val="002C666A"/>
    <w:rsid w:val="002D1B39"/>
    <w:rsid w:val="002D7B92"/>
    <w:rsid w:val="002E0AC6"/>
    <w:rsid w:val="002E48BE"/>
    <w:rsid w:val="002E5BFE"/>
    <w:rsid w:val="002E6115"/>
    <w:rsid w:val="002F42F7"/>
    <w:rsid w:val="002F4FF2"/>
    <w:rsid w:val="002F6340"/>
    <w:rsid w:val="00305C60"/>
    <w:rsid w:val="00312388"/>
    <w:rsid w:val="00315BD4"/>
    <w:rsid w:val="0031766C"/>
    <w:rsid w:val="00324E79"/>
    <w:rsid w:val="00330643"/>
    <w:rsid w:val="003477AC"/>
    <w:rsid w:val="00350012"/>
    <w:rsid w:val="003509FF"/>
    <w:rsid w:val="003535EC"/>
    <w:rsid w:val="003554E8"/>
    <w:rsid w:val="003617F4"/>
    <w:rsid w:val="003658C8"/>
    <w:rsid w:val="00366D0A"/>
    <w:rsid w:val="00370766"/>
    <w:rsid w:val="00371954"/>
    <w:rsid w:val="003734D4"/>
    <w:rsid w:val="00382B4A"/>
    <w:rsid w:val="00383C7B"/>
    <w:rsid w:val="00385081"/>
    <w:rsid w:val="0039050F"/>
    <w:rsid w:val="00394E81"/>
    <w:rsid w:val="00396847"/>
    <w:rsid w:val="003A59CB"/>
    <w:rsid w:val="003B2CE5"/>
    <w:rsid w:val="003B4E08"/>
    <w:rsid w:val="003B79F5"/>
    <w:rsid w:val="003E11B7"/>
    <w:rsid w:val="003E11EF"/>
    <w:rsid w:val="003E1967"/>
    <w:rsid w:val="003E29EF"/>
    <w:rsid w:val="003F0322"/>
    <w:rsid w:val="003F0728"/>
    <w:rsid w:val="003F4F08"/>
    <w:rsid w:val="0040080C"/>
    <w:rsid w:val="00400E7B"/>
    <w:rsid w:val="00401225"/>
    <w:rsid w:val="00403F2C"/>
    <w:rsid w:val="00407020"/>
    <w:rsid w:val="00411094"/>
    <w:rsid w:val="00413493"/>
    <w:rsid w:val="00414134"/>
    <w:rsid w:val="00417AFD"/>
    <w:rsid w:val="00435765"/>
    <w:rsid w:val="00435799"/>
    <w:rsid w:val="00436BAB"/>
    <w:rsid w:val="00440825"/>
    <w:rsid w:val="004409FF"/>
    <w:rsid w:val="00443403"/>
    <w:rsid w:val="0045566B"/>
    <w:rsid w:val="0047098B"/>
    <w:rsid w:val="00481C26"/>
    <w:rsid w:val="00493C2B"/>
    <w:rsid w:val="00497F14"/>
    <w:rsid w:val="004A2A45"/>
    <w:rsid w:val="004A4BEC"/>
    <w:rsid w:val="004A79EE"/>
    <w:rsid w:val="004B45A4"/>
    <w:rsid w:val="004B67E6"/>
    <w:rsid w:val="004B6D5C"/>
    <w:rsid w:val="004B790B"/>
    <w:rsid w:val="004C1E90"/>
    <w:rsid w:val="004D077E"/>
    <w:rsid w:val="004D25C6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2099F"/>
    <w:rsid w:val="00522634"/>
    <w:rsid w:val="00524F1B"/>
    <w:rsid w:val="005275CB"/>
    <w:rsid w:val="00535E21"/>
    <w:rsid w:val="0054453D"/>
    <w:rsid w:val="00547699"/>
    <w:rsid w:val="0055229E"/>
    <w:rsid w:val="005651FD"/>
    <w:rsid w:val="00567BB5"/>
    <w:rsid w:val="00574299"/>
    <w:rsid w:val="005772C3"/>
    <w:rsid w:val="00577DBB"/>
    <w:rsid w:val="005878CC"/>
    <w:rsid w:val="0058793D"/>
    <w:rsid w:val="00587991"/>
    <w:rsid w:val="005900B8"/>
    <w:rsid w:val="00592829"/>
    <w:rsid w:val="00594B2C"/>
    <w:rsid w:val="00595AA6"/>
    <w:rsid w:val="00595B85"/>
    <w:rsid w:val="0059653F"/>
    <w:rsid w:val="00597BF4"/>
    <w:rsid w:val="005A046F"/>
    <w:rsid w:val="005A0D9E"/>
    <w:rsid w:val="005A0D9F"/>
    <w:rsid w:val="005A1439"/>
    <w:rsid w:val="005A6150"/>
    <w:rsid w:val="005A634D"/>
    <w:rsid w:val="005B25F0"/>
    <w:rsid w:val="005C032C"/>
    <w:rsid w:val="005C0EEE"/>
    <w:rsid w:val="005C11F0"/>
    <w:rsid w:val="005D2A02"/>
    <w:rsid w:val="005D7121"/>
    <w:rsid w:val="005E15B6"/>
    <w:rsid w:val="005E2C44"/>
    <w:rsid w:val="005E52A9"/>
    <w:rsid w:val="005F06B9"/>
    <w:rsid w:val="0060287A"/>
    <w:rsid w:val="00606094"/>
    <w:rsid w:val="00606897"/>
    <w:rsid w:val="0061048B"/>
    <w:rsid w:val="006112C9"/>
    <w:rsid w:val="00612882"/>
    <w:rsid w:val="006234C3"/>
    <w:rsid w:val="00643317"/>
    <w:rsid w:val="00644CBC"/>
    <w:rsid w:val="00656CCE"/>
    <w:rsid w:val="00657BF6"/>
    <w:rsid w:val="00661116"/>
    <w:rsid w:val="00662550"/>
    <w:rsid w:val="00682F71"/>
    <w:rsid w:val="006A0A01"/>
    <w:rsid w:val="006A2204"/>
    <w:rsid w:val="006A4806"/>
    <w:rsid w:val="006A6AA2"/>
    <w:rsid w:val="006B5418"/>
    <w:rsid w:val="006B6056"/>
    <w:rsid w:val="006B7B9B"/>
    <w:rsid w:val="006C060F"/>
    <w:rsid w:val="006D48EA"/>
    <w:rsid w:val="006E21FB"/>
    <w:rsid w:val="006E292A"/>
    <w:rsid w:val="006E6A8C"/>
    <w:rsid w:val="006E6CBD"/>
    <w:rsid w:val="00703731"/>
    <w:rsid w:val="007076B3"/>
    <w:rsid w:val="00710497"/>
    <w:rsid w:val="00712563"/>
    <w:rsid w:val="00714B2E"/>
    <w:rsid w:val="00720117"/>
    <w:rsid w:val="00723457"/>
    <w:rsid w:val="00723FDB"/>
    <w:rsid w:val="00726D18"/>
    <w:rsid w:val="00727A9C"/>
    <w:rsid w:val="00727AC1"/>
    <w:rsid w:val="0074184E"/>
    <w:rsid w:val="007439B9"/>
    <w:rsid w:val="00744511"/>
    <w:rsid w:val="00745CA8"/>
    <w:rsid w:val="00753C18"/>
    <w:rsid w:val="00761ADD"/>
    <w:rsid w:val="00762D87"/>
    <w:rsid w:val="00773024"/>
    <w:rsid w:val="00773A08"/>
    <w:rsid w:val="007760E6"/>
    <w:rsid w:val="00792800"/>
    <w:rsid w:val="007929AC"/>
    <w:rsid w:val="007938F2"/>
    <w:rsid w:val="0079603A"/>
    <w:rsid w:val="007A22FA"/>
    <w:rsid w:val="007A5278"/>
    <w:rsid w:val="007A68BA"/>
    <w:rsid w:val="007B4183"/>
    <w:rsid w:val="007B4626"/>
    <w:rsid w:val="007B512A"/>
    <w:rsid w:val="007C0374"/>
    <w:rsid w:val="007C2097"/>
    <w:rsid w:val="007C2F14"/>
    <w:rsid w:val="007C4FFB"/>
    <w:rsid w:val="007C5581"/>
    <w:rsid w:val="007C6475"/>
    <w:rsid w:val="007C7597"/>
    <w:rsid w:val="007D4665"/>
    <w:rsid w:val="007E46EB"/>
    <w:rsid w:val="007E505A"/>
    <w:rsid w:val="007E6510"/>
    <w:rsid w:val="007F0625"/>
    <w:rsid w:val="007F0C34"/>
    <w:rsid w:val="007F0F3A"/>
    <w:rsid w:val="007F1A0B"/>
    <w:rsid w:val="007F2630"/>
    <w:rsid w:val="007F30D9"/>
    <w:rsid w:val="007F533C"/>
    <w:rsid w:val="00801268"/>
    <w:rsid w:val="00807F9B"/>
    <w:rsid w:val="00810368"/>
    <w:rsid w:val="008126F9"/>
    <w:rsid w:val="00812F7A"/>
    <w:rsid w:val="00813E23"/>
    <w:rsid w:val="00814EEC"/>
    <w:rsid w:val="008275AA"/>
    <w:rsid w:val="00827E36"/>
    <w:rsid w:val="008302F3"/>
    <w:rsid w:val="00843394"/>
    <w:rsid w:val="00847421"/>
    <w:rsid w:val="00852011"/>
    <w:rsid w:val="00856A30"/>
    <w:rsid w:val="008607DE"/>
    <w:rsid w:val="008672D3"/>
    <w:rsid w:val="00867EFB"/>
    <w:rsid w:val="00870EE7"/>
    <w:rsid w:val="00875CCA"/>
    <w:rsid w:val="008804F4"/>
    <w:rsid w:val="008811E2"/>
    <w:rsid w:val="00883B6F"/>
    <w:rsid w:val="0088499B"/>
    <w:rsid w:val="00885B6D"/>
    <w:rsid w:val="0088670F"/>
    <w:rsid w:val="008902BC"/>
    <w:rsid w:val="008953AA"/>
    <w:rsid w:val="0089594C"/>
    <w:rsid w:val="008A0451"/>
    <w:rsid w:val="008A3B86"/>
    <w:rsid w:val="008A5E86"/>
    <w:rsid w:val="008A5F08"/>
    <w:rsid w:val="008B0C6C"/>
    <w:rsid w:val="008B72B0"/>
    <w:rsid w:val="008D357F"/>
    <w:rsid w:val="008E0419"/>
    <w:rsid w:val="008E3F06"/>
    <w:rsid w:val="008E4502"/>
    <w:rsid w:val="008E4659"/>
    <w:rsid w:val="008E48A7"/>
    <w:rsid w:val="008E7FB6"/>
    <w:rsid w:val="008F457C"/>
    <w:rsid w:val="008F4959"/>
    <w:rsid w:val="008F686C"/>
    <w:rsid w:val="00911B6E"/>
    <w:rsid w:val="00915A10"/>
    <w:rsid w:val="00917C15"/>
    <w:rsid w:val="00920845"/>
    <w:rsid w:val="00920903"/>
    <w:rsid w:val="00921DB8"/>
    <w:rsid w:val="00924C8D"/>
    <w:rsid w:val="00926328"/>
    <w:rsid w:val="009272BA"/>
    <w:rsid w:val="0093578B"/>
    <w:rsid w:val="00943DC1"/>
    <w:rsid w:val="00945CB4"/>
    <w:rsid w:val="00946DC5"/>
    <w:rsid w:val="009501E8"/>
    <w:rsid w:val="00951095"/>
    <w:rsid w:val="0095439E"/>
    <w:rsid w:val="00954854"/>
    <w:rsid w:val="009629FD"/>
    <w:rsid w:val="00963D50"/>
    <w:rsid w:val="00971A2B"/>
    <w:rsid w:val="0097317B"/>
    <w:rsid w:val="00974531"/>
    <w:rsid w:val="009757B8"/>
    <w:rsid w:val="00986D55"/>
    <w:rsid w:val="00995C46"/>
    <w:rsid w:val="009B3291"/>
    <w:rsid w:val="009B704F"/>
    <w:rsid w:val="009C61B9"/>
    <w:rsid w:val="009D274C"/>
    <w:rsid w:val="009D4A7E"/>
    <w:rsid w:val="009E2696"/>
    <w:rsid w:val="009E3297"/>
    <w:rsid w:val="009E617D"/>
    <w:rsid w:val="009F5ECC"/>
    <w:rsid w:val="009F7C5D"/>
    <w:rsid w:val="00A03350"/>
    <w:rsid w:val="00A041F0"/>
    <w:rsid w:val="00A055C2"/>
    <w:rsid w:val="00A07584"/>
    <w:rsid w:val="00A122CA"/>
    <w:rsid w:val="00A12A55"/>
    <w:rsid w:val="00A140DD"/>
    <w:rsid w:val="00A1503E"/>
    <w:rsid w:val="00A2600A"/>
    <w:rsid w:val="00A2613B"/>
    <w:rsid w:val="00A271AD"/>
    <w:rsid w:val="00A30C17"/>
    <w:rsid w:val="00A32441"/>
    <w:rsid w:val="00A3669C"/>
    <w:rsid w:val="00A44971"/>
    <w:rsid w:val="00A46E59"/>
    <w:rsid w:val="00A47E70"/>
    <w:rsid w:val="00A505A4"/>
    <w:rsid w:val="00A522F3"/>
    <w:rsid w:val="00A54EBA"/>
    <w:rsid w:val="00A554D6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A07C8"/>
    <w:rsid w:val="00AA164F"/>
    <w:rsid w:val="00AA42CF"/>
    <w:rsid w:val="00AA7915"/>
    <w:rsid w:val="00AB5DAD"/>
    <w:rsid w:val="00AC31B5"/>
    <w:rsid w:val="00AC6EC1"/>
    <w:rsid w:val="00AD094E"/>
    <w:rsid w:val="00AD7C25"/>
    <w:rsid w:val="00AE4D95"/>
    <w:rsid w:val="00AF0B62"/>
    <w:rsid w:val="00AF16FA"/>
    <w:rsid w:val="00AF1A8C"/>
    <w:rsid w:val="00AF229F"/>
    <w:rsid w:val="00AF2C86"/>
    <w:rsid w:val="00AF5003"/>
    <w:rsid w:val="00AF6B24"/>
    <w:rsid w:val="00B005DC"/>
    <w:rsid w:val="00B0243A"/>
    <w:rsid w:val="00B03597"/>
    <w:rsid w:val="00B076C6"/>
    <w:rsid w:val="00B258BB"/>
    <w:rsid w:val="00B30119"/>
    <w:rsid w:val="00B31904"/>
    <w:rsid w:val="00B31F19"/>
    <w:rsid w:val="00B34BB4"/>
    <w:rsid w:val="00B357DE"/>
    <w:rsid w:val="00B36B68"/>
    <w:rsid w:val="00B4261C"/>
    <w:rsid w:val="00B43444"/>
    <w:rsid w:val="00B47938"/>
    <w:rsid w:val="00B53D3B"/>
    <w:rsid w:val="00B54648"/>
    <w:rsid w:val="00B570A3"/>
    <w:rsid w:val="00B57359"/>
    <w:rsid w:val="00B66361"/>
    <w:rsid w:val="00B66D06"/>
    <w:rsid w:val="00B70D58"/>
    <w:rsid w:val="00B72AC8"/>
    <w:rsid w:val="00B85C78"/>
    <w:rsid w:val="00B90C4C"/>
    <w:rsid w:val="00B90D89"/>
    <w:rsid w:val="00B91267"/>
    <w:rsid w:val="00B917AC"/>
    <w:rsid w:val="00B9268B"/>
    <w:rsid w:val="00B92835"/>
    <w:rsid w:val="00B95A15"/>
    <w:rsid w:val="00BA2263"/>
    <w:rsid w:val="00BA3ACC"/>
    <w:rsid w:val="00BB5D6A"/>
    <w:rsid w:val="00BB5DFC"/>
    <w:rsid w:val="00BB6D11"/>
    <w:rsid w:val="00BC0575"/>
    <w:rsid w:val="00BC0C0A"/>
    <w:rsid w:val="00BC4BFF"/>
    <w:rsid w:val="00BC7C3B"/>
    <w:rsid w:val="00BD0266"/>
    <w:rsid w:val="00BD279D"/>
    <w:rsid w:val="00BD3B6F"/>
    <w:rsid w:val="00BD559A"/>
    <w:rsid w:val="00BD6B9C"/>
    <w:rsid w:val="00BE0E9B"/>
    <w:rsid w:val="00BE4AE1"/>
    <w:rsid w:val="00BE4DF7"/>
    <w:rsid w:val="00BE7C41"/>
    <w:rsid w:val="00BF3228"/>
    <w:rsid w:val="00BF3CC4"/>
    <w:rsid w:val="00BF49FC"/>
    <w:rsid w:val="00C0610D"/>
    <w:rsid w:val="00C10904"/>
    <w:rsid w:val="00C10CCB"/>
    <w:rsid w:val="00C14539"/>
    <w:rsid w:val="00C21836"/>
    <w:rsid w:val="00C26BCA"/>
    <w:rsid w:val="00C31593"/>
    <w:rsid w:val="00C3174C"/>
    <w:rsid w:val="00C33EF2"/>
    <w:rsid w:val="00C34789"/>
    <w:rsid w:val="00C37768"/>
    <w:rsid w:val="00C37922"/>
    <w:rsid w:val="00C415C3"/>
    <w:rsid w:val="00C536EE"/>
    <w:rsid w:val="00C56544"/>
    <w:rsid w:val="00C63553"/>
    <w:rsid w:val="00C65C6C"/>
    <w:rsid w:val="00C703D3"/>
    <w:rsid w:val="00C713E0"/>
    <w:rsid w:val="00C714B9"/>
    <w:rsid w:val="00C76F37"/>
    <w:rsid w:val="00C80CE7"/>
    <w:rsid w:val="00C83E4E"/>
    <w:rsid w:val="00C84595"/>
    <w:rsid w:val="00C85AD4"/>
    <w:rsid w:val="00C944B6"/>
    <w:rsid w:val="00C95985"/>
    <w:rsid w:val="00C96EAE"/>
    <w:rsid w:val="00C9780B"/>
    <w:rsid w:val="00CA183A"/>
    <w:rsid w:val="00CA1B7E"/>
    <w:rsid w:val="00CA2EA4"/>
    <w:rsid w:val="00CA7D10"/>
    <w:rsid w:val="00CB1493"/>
    <w:rsid w:val="00CB2A08"/>
    <w:rsid w:val="00CB6270"/>
    <w:rsid w:val="00CB7395"/>
    <w:rsid w:val="00CC30BB"/>
    <w:rsid w:val="00CC3F68"/>
    <w:rsid w:val="00CC5026"/>
    <w:rsid w:val="00CC6DEA"/>
    <w:rsid w:val="00CD2478"/>
    <w:rsid w:val="00CD46E8"/>
    <w:rsid w:val="00CD541D"/>
    <w:rsid w:val="00CD636E"/>
    <w:rsid w:val="00CD77DA"/>
    <w:rsid w:val="00CE22D1"/>
    <w:rsid w:val="00CE4346"/>
    <w:rsid w:val="00CF0EE8"/>
    <w:rsid w:val="00CF193B"/>
    <w:rsid w:val="00CF39F5"/>
    <w:rsid w:val="00D11584"/>
    <w:rsid w:val="00D12FF1"/>
    <w:rsid w:val="00D13FA7"/>
    <w:rsid w:val="00D14C8A"/>
    <w:rsid w:val="00D22A3E"/>
    <w:rsid w:val="00D30FC7"/>
    <w:rsid w:val="00D31DD0"/>
    <w:rsid w:val="00D32DF5"/>
    <w:rsid w:val="00D40162"/>
    <w:rsid w:val="00D51C49"/>
    <w:rsid w:val="00D52C91"/>
    <w:rsid w:val="00D53BE5"/>
    <w:rsid w:val="00D613FD"/>
    <w:rsid w:val="00D641A9"/>
    <w:rsid w:val="00D642A9"/>
    <w:rsid w:val="00D6569A"/>
    <w:rsid w:val="00D71F56"/>
    <w:rsid w:val="00D80568"/>
    <w:rsid w:val="00D83E2D"/>
    <w:rsid w:val="00D853FC"/>
    <w:rsid w:val="00D87683"/>
    <w:rsid w:val="00D908E8"/>
    <w:rsid w:val="00DB72BB"/>
    <w:rsid w:val="00DC2EEA"/>
    <w:rsid w:val="00DC33ED"/>
    <w:rsid w:val="00DC51B6"/>
    <w:rsid w:val="00DD1186"/>
    <w:rsid w:val="00DD30CD"/>
    <w:rsid w:val="00DD5C53"/>
    <w:rsid w:val="00DD7E80"/>
    <w:rsid w:val="00DE3C13"/>
    <w:rsid w:val="00DE6688"/>
    <w:rsid w:val="00DE7A7C"/>
    <w:rsid w:val="00DF40D5"/>
    <w:rsid w:val="00DF51ED"/>
    <w:rsid w:val="00E015DE"/>
    <w:rsid w:val="00E159F8"/>
    <w:rsid w:val="00E23A56"/>
    <w:rsid w:val="00E24619"/>
    <w:rsid w:val="00E37860"/>
    <w:rsid w:val="00E37A12"/>
    <w:rsid w:val="00E4306D"/>
    <w:rsid w:val="00E4351B"/>
    <w:rsid w:val="00E47C63"/>
    <w:rsid w:val="00E47E1F"/>
    <w:rsid w:val="00E50E2B"/>
    <w:rsid w:val="00E57216"/>
    <w:rsid w:val="00E626DF"/>
    <w:rsid w:val="00E65E8A"/>
    <w:rsid w:val="00E661A7"/>
    <w:rsid w:val="00E70765"/>
    <w:rsid w:val="00E81207"/>
    <w:rsid w:val="00E81379"/>
    <w:rsid w:val="00E85566"/>
    <w:rsid w:val="00E90A16"/>
    <w:rsid w:val="00E924C6"/>
    <w:rsid w:val="00E9497F"/>
    <w:rsid w:val="00EA15FE"/>
    <w:rsid w:val="00EA76BB"/>
    <w:rsid w:val="00EA784B"/>
    <w:rsid w:val="00EB08B8"/>
    <w:rsid w:val="00EB36D2"/>
    <w:rsid w:val="00EB3FE7"/>
    <w:rsid w:val="00EC11EB"/>
    <w:rsid w:val="00EC1F00"/>
    <w:rsid w:val="00EC5431"/>
    <w:rsid w:val="00ED3D47"/>
    <w:rsid w:val="00EE3FE5"/>
    <w:rsid w:val="00EE4D35"/>
    <w:rsid w:val="00EE6A83"/>
    <w:rsid w:val="00EE7D7C"/>
    <w:rsid w:val="00EE7FCF"/>
    <w:rsid w:val="00EF2BB2"/>
    <w:rsid w:val="00EF44FB"/>
    <w:rsid w:val="00EF6497"/>
    <w:rsid w:val="00F02210"/>
    <w:rsid w:val="00F022B3"/>
    <w:rsid w:val="00F02E5B"/>
    <w:rsid w:val="00F030FA"/>
    <w:rsid w:val="00F0429A"/>
    <w:rsid w:val="00F1278B"/>
    <w:rsid w:val="00F21CC1"/>
    <w:rsid w:val="00F2261C"/>
    <w:rsid w:val="00F25D98"/>
    <w:rsid w:val="00F26950"/>
    <w:rsid w:val="00F300FB"/>
    <w:rsid w:val="00F30E10"/>
    <w:rsid w:val="00F33C15"/>
    <w:rsid w:val="00F34816"/>
    <w:rsid w:val="00F34EC0"/>
    <w:rsid w:val="00F432E2"/>
    <w:rsid w:val="00F46AF6"/>
    <w:rsid w:val="00F50854"/>
    <w:rsid w:val="00F66944"/>
    <w:rsid w:val="00F70AA6"/>
    <w:rsid w:val="00F7146C"/>
    <w:rsid w:val="00F71A8C"/>
    <w:rsid w:val="00F740A3"/>
    <w:rsid w:val="00F7680F"/>
    <w:rsid w:val="00F831EE"/>
    <w:rsid w:val="00F86788"/>
    <w:rsid w:val="00F90171"/>
    <w:rsid w:val="00F90379"/>
    <w:rsid w:val="00F908D1"/>
    <w:rsid w:val="00FA2F73"/>
    <w:rsid w:val="00FA693E"/>
    <w:rsid w:val="00FB04CE"/>
    <w:rsid w:val="00FB6386"/>
    <w:rsid w:val="00FB641F"/>
    <w:rsid w:val="00FB6F3D"/>
    <w:rsid w:val="00FC08F7"/>
    <w:rsid w:val="00FC4B4B"/>
    <w:rsid w:val="00FC6BF7"/>
    <w:rsid w:val="00FD0C4D"/>
    <w:rsid w:val="00FD7944"/>
    <w:rsid w:val="00FE1C07"/>
    <w:rsid w:val="00FE230A"/>
    <w:rsid w:val="00FE6C48"/>
    <w:rsid w:val="00FF092D"/>
    <w:rsid w:val="00FF3140"/>
    <w:rsid w:val="00FF6434"/>
    <w:rsid w:val="40AF247F"/>
    <w:rsid w:val="48EA1D91"/>
    <w:rsid w:val="5CA4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DF5E8"/>
  <w15:docId w15:val="{9E73C9F9-F7F5-402F-A68A-260FB3EA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Courier">
    <w:name w:val="Courier"/>
    <w:qFormat/>
    <w:rPr>
      <w:rFonts w:ascii="Courier New" w:hAnsi="Courier New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5654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A114AB60-DF6B-45E8-A7B9-EB28B3A28391}">
  <ds:schemaRefs>
    <ds:schemaRef ds:uri="http://schemas.microsoft.com/office/2006/metadata/properties"/>
    <ds:schemaRef ds:uri="http://schemas.microsoft.com/office/infopath/2007/PartnerControls"/>
    <ds:schemaRef ds:uri="0d209a32-3555-4d87-bf9f-eb8f9eb1bbf5"/>
    <ds:schemaRef ds:uri="88c15de4-021a-4648-8337-387f179463ee"/>
  </ds:schemaRefs>
</ds:datastoreItem>
</file>

<file path=customXml/itemProps2.xml><?xml version="1.0" encoding="utf-8"?>
<ds:datastoreItem xmlns:ds="http://schemas.openxmlformats.org/officeDocument/2006/customXml" ds:itemID="{44BA1764-75C9-43F3-98E7-34E95EB304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01D86-69DD-45C4-9C35-538ACA1F3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209a32-3555-4d87-bf9f-eb8f9eb1bbf5"/>
    <ds:schemaRef ds:uri="88c15de4-021a-4648-8337-387f17946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0F6E6-21BF-44D2-95CC-BAB013AE483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Thomas Stockhammer (25/09/01)</cp:lastModifiedBy>
  <cp:revision>9</cp:revision>
  <cp:lastPrinted>2411-12-31T00:00:00Z</cp:lastPrinted>
  <dcterms:created xsi:type="dcterms:W3CDTF">2025-08-29T14:41:00Z</dcterms:created>
  <dcterms:modified xsi:type="dcterms:W3CDTF">2025-09-01T13:46:00Z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  <property fmtid="{D5CDD505-2E9C-101B-9397-08002B2CF9AE}" pid="11" name="ContentTypeId">
    <vt:lpwstr>0x010100FD8A5A417CB33747BB52BECDF96CC03A</vt:lpwstr>
  </property>
  <property fmtid="{D5CDD505-2E9C-101B-9397-08002B2CF9AE}" pid="12" name="_dlc_DocIdItemGuid">
    <vt:lpwstr>6414e149-9cfd-4822-8afd-40332741edc8</vt:lpwstr>
  </property>
  <property fmtid="{D5CDD505-2E9C-101B-9397-08002B2CF9AE}" pid="13" name="KSOProductBuildVer">
    <vt:lpwstr>2052-12.8.2.18205</vt:lpwstr>
  </property>
  <property fmtid="{D5CDD505-2E9C-101B-9397-08002B2CF9AE}" pid="14" name="ICV">
    <vt:lpwstr>A2CA8EE8CF93468B9D1A744FECFEFD75_13</vt:lpwstr>
  </property>
</Properties>
</file>