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E3249" w14:textId="6B5FBE96" w:rsidR="00F94726" w:rsidRPr="008A444C" w:rsidRDefault="008A444C" w:rsidP="00F94726">
      <w:pPr>
        <w:pStyle w:val="Header"/>
        <w:tabs>
          <w:tab w:val="right" w:pos="9639"/>
        </w:tabs>
        <w:rPr>
          <w:bCs/>
          <w:sz w:val="24"/>
          <w:lang w:val="en-CA"/>
        </w:rPr>
      </w:pPr>
      <w:r w:rsidRPr="008A444C">
        <w:rPr>
          <w:bCs/>
          <w:sz w:val="24"/>
          <w:lang w:val="en-CA"/>
        </w:rPr>
        <w:t>SA4-(AH) Video SWG post 132</w:t>
      </w:r>
      <w:r w:rsidR="00F94726" w:rsidRPr="00F94726">
        <w:rPr>
          <w:i/>
          <w:sz w:val="24"/>
        </w:rPr>
        <w:tab/>
      </w:r>
      <w:r w:rsidR="00596367" w:rsidRPr="00596367">
        <w:rPr>
          <w:bCs/>
          <w:sz w:val="24"/>
        </w:rPr>
        <w:t>S4aV250048</w:t>
      </w:r>
    </w:p>
    <w:p w14:paraId="0D3EA0D3" w14:textId="61588412" w:rsidR="003E2E1F" w:rsidRPr="00A94A08" w:rsidRDefault="005A6D3A" w:rsidP="003E2E1F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sz w:val="24"/>
        </w:rPr>
      </w:pPr>
      <w:r>
        <w:rPr>
          <w:sz w:val="24"/>
        </w:rPr>
        <w:t>Online</w:t>
      </w:r>
      <w:r w:rsidR="003E2E1F" w:rsidRPr="00A94A08">
        <w:rPr>
          <w:sz w:val="24"/>
        </w:rPr>
        <w:t>, 1</w:t>
      </w:r>
      <w:r>
        <w:rPr>
          <w:sz w:val="24"/>
        </w:rPr>
        <w:t>7 June</w:t>
      </w:r>
      <w:r w:rsidR="003E2E1F" w:rsidRPr="00A94A08">
        <w:rPr>
          <w:sz w:val="24"/>
        </w:rPr>
        <w:t xml:space="preserve"> – </w:t>
      </w:r>
      <w:r w:rsidR="008A444C">
        <w:rPr>
          <w:sz w:val="24"/>
        </w:rPr>
        <w:t>8</w:t>
      </w:r>
      <w:r w:rsidR="003E2E1F" w:rsidRPr="00A94A08">
        <w:rPr>
          <w:sz w:val="24"/>
        </w:rPr>
        <w:t xml:space="preserve"> </w:t>
      </w:r>
      <w:r>
        <w:rPr>
          <w:sz w:val="24"/>
        </w:rPr>
        <w:t>July</w:t>
      </w:r>
      <w:r w:rsidR="003E2E1F" w:rsidRPr="00A94A08">
        <w:rPr>
          <w:sz w:val="24"/>
        </w:rPr>
        <w:t xml:space="preserve"> 202</w:t>
      </w:r>
      <w:r w:rsidR="003E2E1F">
        <w:rPr>
          <w:sz w:val="24"/>
        </w:rPr>
        <w:t>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5957F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96367">
        <w:rPr>
          <w:rFonts w:ascii="Arial" w:hAnsi="Arial" w:cs="Arial"/>
          <w:b/>
          <w:bCs/>
          <w:lang w:val="en-US"/>
        </w:rPr>
        <w:t>Philips International B.V.</w:t>
      </w:r>
      <w:r w:rsidR="00FF6B6C">
        <w:rPr>
          <w:rFonts w:ascii="Arial" w:hAnsi="Arial" w:cs="Arial"/>
          <w:b/>
          <w:bCs/>
          <w:lang w:val="en-US"/>
        </w:rPr>
        <w:t>, 5G-MAG</w:t>
      </w:r>
    </w:p>
    <w:p w14:paraId="18BE02D5" w14:textId="6697C2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F101A" w:rsidRPr="00B056FD">
        <w:rPr>
          <w:rFonts w:ascii="Arial" w:hAnsi="Arial" w:cs="Arial"/>
          <w:b/>
          <w:bCs/>
          <w:lang w:val="en-US"/>
        </w:rPr>
        <w:t>[FS_</w:t>
      </w:r>
      <w:r w:rsidR="00CF101A">
        <w:rPr>
          <w:rFonts w:ascii="Arial" w:hAnsi="Arial" w:cs="Arial"/>
          <w:b/>
          <w:bCs/>
          <w:lang w:val="en-US"/>
        </w:rPr>
        <w:t>Beyond2D</w:t>
      </w:r>
      <w:r w:rsidR="00CF101A" w:rsidRPr="00B056FD">
        <w:rPr>
          <w:rFonts w:ascii="Arial" w:hAnsi="Arial" w:cs="Arial"/>
          <w:b/>
          <w:bCs/>
          <w:lang w:val="en-US"/>
        </w:rPr>
        <w:t xml:space="preserve">] </w:t>
      </w:r>
      <w:r w:rsidR="00896C16">
        <w:rPr>
          <w:rFonts w:ascii="Arial" w:hAnsi="Arial" w:cs="Arial"/>
          <w:b/>
          <w:bCs/>
          <w:lang w:val="en-US"/>
        </w:rPr>
        <w:t>Creation of a 5G-MAG repository</w:t>
      </w:r>
    </w:p>
    <w:p w14:paraId="4C7F6870" w14:textId="45C0B6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F101A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F101A">
        <w:rPr>
          <w:rFonts w:ascii="Arial" w:hAnsi="Arial" w:cs="Arial"/>
          <w:b/>
          <w:bCs/>
          <w:lang w:val="en-US"/>
        </w:rPr>
        <w:t>26.956</w:t>
      </w:r>
    </w:p>
    <w:p w14:paraId="4ED68054" w14:textId="694ABB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96367" w:rsidRPr="00596367">
        <w:rPr>
          <w:rFonts w:ascii="Arial" w:hAnsi="Arial" w:cs="Arial"/>
          <w:b/>
          <w:bCs/>
          <w:lang w:val="en-US"/>
        </w:rPr>
        <w:t>3</w:t>
      </w:r>
      <w:r w:rsidR="00CF101A" w:rsidRPr="00596367">
        <w:rPr>
          <w:rFonts w:ascii="Arial" w:hAnsi="Arial" w:cs="Arial"/>
          <w:b/>
          <w:bCs/>
          <w:lang w:val="en-US"/>
        </w:rPr>
        <w:t>.7</w:t>
      </w:r>
    </w:p>
    <w:p w14:paraId="16060915" w14:textId="5F86AC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96367">
        <w:rPr>
          <w:rFonts w:ascii="Arial" w:hAnsi="Arial" w:cs="Arial"/>
          <w:b/>
          <w:bCs/>
          <w:lang w:val="en-US"/>
        </w:rPr>
        <w:t>Information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8896A4" w14:textId="4353F786" w:rsidR="00076B82" w:rsidRDefault="00BF00D6" w:rsidP="00076B82">
      <w:r>
        <w:t>At the SA4#132 meeting it was discussed that it would be useful to have a public repository that contains an evaluation framework for the FS_Beyond2D study.</w:t>
      </w:r>
      <w:r w:rsidR="009B615D">
        <w:t xml:space="preserve"> </w:t>
      </w:r>
      <w:r w:rsidR="00627914">
        <w:t>5G-MAG (</w:t>
      </w:r>
      <w:hyperlink r:id="rId13" w:history="1">
        <w:r w:rsidR="00225947" w:rsidRPr="00DF15EA">
          <w:rPr>
            <w:rStyle w:val="Hyperlink"/>
          </w:rPr>
          <w:t>www.5g-mag.com</w:t>
        </w:r>
      </w:hyperlink>
      <w:r w:rsidR="00627914">
        <w:t xml:space="preserve">) is driving the implementation of standards for connected media experiences, including translating 3GPP specifications into tangible products. </w:t>
      </w:r>
      <w:r w:rsidR="009B615D">
        <w:t>We have requested</w:t>
      </w:r>
      <w:r w:rsidR="00627914">
        <w:t xml:space="preserve"> the</w:t>
      </w:r>
      <w:r w:rsidR="009B615D">
        <w:t xml:space="preserve"> 5G-MAG </w:t>
      </w:r>
      <w:r w:rsidR="00627914">
        <w:t>R</w:t>
      </w:r>
      <w:r w:rsidR="009B615D">
        <w:t xml:space="preserve">eference </w:t>
      </w:r>
      <w:r w:rsidR="00627914">
        <w:t>T</w:t>
      </w:r>
      <w:r w:rsidR="009B615D">
        <w:t xml:space="preserve">ools </w:t>
      </w:r>
      <w:r w:rsidR="00627914">
        <w:t>developer community</w:t>
      </w:r>
      <w:r w:rsidR="009B615D">
        <w:t xml:space="preserve"> and they are willing to provide such support. The following repository was created shortly after the meeting:</w:t>
      </w:r>
    </w:p>
    <w:p w14:paraId="1F1D7347" w14:textId="4A388C2D" w:rsidR="009B615D" w:rsidRDefault="00A72C78" w:rsidP="00A72C78">
      <w:pPr>
        <w:ind w:firstLine="284"/>
      </w:pPr>
      <w:hyperlink r:id="rId14" w:history="1">
        <w:r w:rsidRPr="00803705">
          <w:rPr>
            <w:rStyle w:val="Hyperlink"/>
          </w:rPr>
          <w:t>https://github.com/5G-MAG/rt-beyond2d-evaluation-framework</w:t>
        </w:r>
      </w:hyperlink>
    </w:p>
    <w:p w14:paraId="1580A6B8" w14:textId="4BD5726A" w:rsidR="00C44231" w:rsidRDefault="00A72C78" w:rsidP="00C44231">
      <w:pPr>
        <w:rPr>
          <w:rFonts w:eastAsia="SimSun"/>
          <w:lang w:eastAsia="zh-CN"/>
        </w:rPr>
      </w:pPr>
      <w:bookmarkStart w:id="0" w:name="_Hlk61529092"/>
      <w:r>
        <w:t>Upon creation the repository was set to pr</w:t>
      </w:r>
      <w:r w:rsidR="004A0765">
        <w:t>i</w:t>
      </w:r>
      <w:r>
        <w:t>vate and the first commit added the skeleton of a README and a license file. Select participants of the FS_Beyond2D study were made maintainer</w:t>
      </w:r>
      <w:r w:rsidR="00627914">
        <w:t>s</w:t>
      </w:r>
      <w:r>
        <w:t>, and are able to provide access to other participants.</w:t>
      </w:r>
    </w:p>
    <w:p w14:paraId="3B023D75" w14:textId="5FF1AB20" w:rsidR="00C44231" w:rsidRPr="006B5418" w:rsidRDefault="00C44231" w:rsidP="00C4423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>
        <w:rPr>
          <w:b/>
          <w:lang w:val="en-US"/>
        </w:rPr>
        <w:t>Proposal</w:t>
      </w:r>
    </w:p>
    <w:p w14:paraId="6F64209F" w14:textId="04A351E9" w:rsidR="00C44231" w:rsidRDefault="00244EF8" w:rsidP="00C4423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proposal is as follows:</w:t>
      </w:r>
    </w:p>
    <w:p w14:paraId="1F70037E" w14:textId="32B032C3" w:rsidR="00244EF8" w:rsidRPr="00596367" w:rsidRDefault="00244EF8" w:rsidP="00596367">
      <w:pPr>
        <w:pStyle w:val="B1"/>
        <w:numPr>
          <w:ilvl w:val="0"/>
          <w:numId w:val="3"/>
        </w:numPr>
        <w:rPr>
          <w:rFonts w:eastAsia="SimSun"/>
        </w:rPr>
      </w:pPr>
      <w:r w:rsidRPr="00596367">
        <w:rPr>
          <w:rFonts w:eastAsia="SimSun"/>
        </w:rPr>
        <w:t>FS_Beyond2D participants may populate this repository with evaluation scripts.</w:t>
      </w:r>
    </w:p>
    <w:p w14:paraId="444A894B" w14:textId="3DCE9662" w:rsidR="00967598" w:rsidRPr="00596367" w:rsidRDefault="00BC478F" w:rsidP="00596367">
      <w:pPr>
        <w:pStyle w:val="B1"/>
        <w:numPr>
          <w:ilvl w:val="0"/>
          <w:numId w:val="3"/>
        </w:numPr>
        <w:ind w:left="568" w:hanging="284"/>
        <w:rPr>
          <w:rFonts w:eastAsia="SimSun"/>
        </w:rPr>
      </w:pPr>
      <w:r w:rsidRPr="00596367">
        <w:rPr>
          <w:rFonts w:eastAsia="SimSun"/>
        </w:rPr>
        <w:t>P</w:t>
      </w:r>
      <w:r w:rsidR="00244EF8" w:rsidRPr="00596367">
        <w:rPr>
          <w:rFonts w:eastAsia="SimSun"/>
        </w:rPr>
        <w:t>articipant</w:t>
      </w:r>
      <w:r w:rsidRPr="00596367">
        <w:rPr>
          <w:rFonts w:eastAsia="SimSun"/>
        </w:rPr>
        <w:t>s</w:t>
      </w:r>
      <w:r w:rsidR="00244EF8" w:rsidRPr="00596367">
        <w:rPr>
          <w:rFonts w:eastAsia="SimSun"/>
        </w:rPr>
        <w:t xml:space="preserve"> will need to provide a pCR</w:t>
      </w:r>
      <w:r w:rsidR="00064F6B" w:rsidRPr="00596367">
        <w:rPr>
          <w:rFonts w:eastAsia="SimSun"/>
        </w:rPr>
        <w:t xml:space="preserve"> to point TR 26.956 to this repository</w:t>
      </w:r>
      <w:r w:rsidR="006B218E" w:rsidRPr="00596367">
        <w:rPr>
          <w:rFonts w:eastAsia="SimSun"/>
        </w:rPr>
        <w:t xml:space="preserve">. </w:t>
      </w:r>
      <w:r w:rsidR="00D47F2B" w:rsidRPr="00596367">
        <w:rPr>
          <w:rFonts w:eastAsia="SimSun"/>
        </w:rPr>
        <w:t>The TR needs to provide the URL, a tag or preferably a commit hash to provide a stable reference, license information</w:t>
      </w:r>
      <w:r w:rsidR="009A004B" w:rsidRPr="00596367">
        <w:rPr>
          <w:rFonts w:eastAsia="SimSun"/>
        </w:rPr>
        <w:t xml:space="preserve"> with link</w:t>
      </w:r>
      <w:r w:rsidR="00D47F2B" w:rsidRPr="00596367">
        <w:rPr>
          <w:rFonts w:eastAsia="SimSun"/>
        </w:rPr>
        <w:t>, and usage instructions.</w:t>
      </w:r>
    </w:p>
    <w:p w14:paraId="70233FB0" w14:textId="588B1702" w:rsidR="00064F6B" w:rsidRPr="00596367" w:rsidRDefault="00064F6B" w:rsidP="00596367">
      <w:pPr>
        <w:pStyle w:val="B1"/>
        <w:numPr>
          <w:ilvl w:val="0"/>
          <w:numId w:val="3"/>
        </w:numPr>
        <w:ind w:left="568" w:hanging="284"/>
        <w:rPr>
          <w:rFonts w:eastAsia="SimSun"/>
        </w:rPr>
      </w:pPr>
      <w:r w:rsidRPr="00596367">
        <w:rPr>
          <w:rFonts w:eastAsia="SimSun"/>
        </w:rPr>
        <w:t xml:space="preserve">The repository and its files are covered by the 5G-MAG </w:t>
      </w:r>
      <w:r w:rsidR="00627914" w:rsidRPr="00596367">
        <w:rPr>
          <w:rFonts w:eastAsia="SimSun"/>
        </w:rPr>
        <w:t>P</w:t>
      </w:r>
      <w:r w:rsidRPr="00596367">
        <w:rPr>
          <w:rFonts w:eastAsia="SimSun"/>
        </w:rPr>
        <w:t xml:space="preserve">ublic </w:t>
      </w:r>
      <w:r w:rsidR="00627914" w:rsidRPr="00596367">
        <w:rPr>
          <w:rFonts w:eastAsia="SimSun"/>
        </w:rPr>
        <w:t>L</w:t>
      </w:r>
      <w:r w:rsidRPr="00596367">
        <w:rPr>
          <w:rFonts w:eastAsia="SimSun"/>
        </w:rPr>
        <w:t>icense</w:t>
      </w:r>
      <w:r w:rsidR="00627914" w:rsidRPr="00596367">
        <w:rPr>
          <w:rFonts w:eastAsia="SimSun"/>
        </w:rPr>
        <w:t>, a permissible license aimed at protecting contributors' IPR and aligned with ETSI and 3GPP FRAND policy</w:t>
      </w:r>
      <w:r w:rsidRPr="00596367">
        <w:rPr>
          <w:rFonts w:eastAsia="SimSun"/>
        </w:rPr>
        <w:t>.</w:t>
      </w:r>
      <w:r w:rsidR="00627914" w:rsidRPr="00596367">
        <w:rPr>
          <w:rFonts w:eastAsia="SimSun"/>
        </w:rPr>
        <w:t xml:space="preserve"> Contributors to the repository should check the information</w:t>
      </w:r>
      <w:r w:rsidR="00225947" w:rsidRPr="00596367">
        <w:rPr>
          <w:rFonts w:eastAsia="SimSun"/>
        </w:rPr>
        <w:t xml:space="preserve"> about the </w:t>
      </w:r>
      <w:hyperlink r:id="rId15" w:history="1">
        <w:r w:rsidR="00225947" w:rsidRPr="00596367">
          <w:rPr>
            <w:rFonts w:eastAsia="SimSun"/>
          </w:rPr>
          <w:t>license model and the contributor license agreement</w:t>
        </w:r>
        <w:r w:rsidR="00596367">
          <w:rPr>
            <w:rFonts w:eastAsia="SimSun"/>
          </w:rPr>
          <w:t>.</w:t>
        </w:r>
        <w:r w:rsidR="00225947" w:rsidRPr="00596367">
          <w:rPr>
            <w:rFonts w:eastAsia="SimSun"/>
          </w:rPr>
          <w:t xml:space="preserve"> </w:t>
        </w:r>
      </w:hyperlink>
    </w:p>
    <w:p w14:paraId="4CB84008" w14:textId="4A324F32" w:rsidR="00064F6B" w:rsidRPr="00596367" w:rsidRDefault="00064F6B" w:rsidP="00596367">
      <w:pPr>
        <w:pStyle w:val="B1"/>
        <w:numPr>
          <w:ilvl w:val="0"/>
          <w:numId w:val="3"/>
        </w:numPr>
        <w:rPr>
          <w:rFonts w:eastAsia="SimSun"/>
        </w:rPr>
      </w:pPr>
      <w:r w:rsidRPr="00596367">
        <w:rPr>
          <w:rFonts w:eastAsia="SimSun"/>
        </w:rPr>
        <w:t>When (partially) populated, the repository will be set to public.</w:t>
      </w:r>
    </w:p>
    <w:p w14:paraId="74EE8294" w14:textId="5447AA22" w:rsidR="00064F6B" w:rsidRPr="00596367" w:rsidRDefault="00064F6B" w:rsidP="00596367">
      <w:pPr>
        <w:pStyle w:val="B1"/>
        <w:numPr>
          <w:ilvl w:val="0"/>
          <w:numId w:val="3"/>
        </w:numPr>
        <w:rPr>
          <w:rFonts w:eastAsia="SimSun"/>
        </w:rPr>
      </w:pPr>
      <w:r w:rsidRPr="00596367">
        <w:rPr>
          <w:rFonts w:eastAsia="SimSun"/>
        </w:rPr>
        <w:t xml:space="preserve">The repository will contain </w:t>
      </w:r>
      <w:r w:rsidR="00EC7570" w:rsidRPr="00596367">
        <w:rPr>
          <w:rFonts w:eastAsia="SimSun"/>
        </w:rPr>
        <w:t xml:space="preserve">no </w:t>
      </w:r>
      <w:r w:rsidRPr="00596367">
        <w:rPr>
          <w:rFonts w:eastAsia="SimSun"/>
        </w:rPr>
        <w:t>binaries: no YUV files, no bitstreams, and software is built from source.</w:t>
      </w:r>
    </w:p>
    <w:p w14:paraId="57F5A6DB" w14:textId="2DD64B42" w:rsidR="00064F6B" w:rsidRDefault="00064F6B" w:rsidP="00064F6B">
      <w:pPr>
        <w:rPr>
          <w:rFonts w:eastAsia="SimSun"/>
        </w:rPr>
      </w:pPr>
      <w:r>
        <w:rPr>
          <w:rFonts w:eastAsia="SimSun"/>
        </w:rPr>
        <w:t xml:space="preserve">As a regular </w:t>
      </w:r>
      <w:r w:rsidR="00225947">
        <w:rPr>
          <w:rFonts w:eastAsia="SimSun"/>
        </w:rPr>
        <w:t>participant within the</w:t>
      </w:r>
      <w:r>
        <w:rPr>
          <w:rFonts w:eastAsia="SimSun"/>
        </w:rPr>
        <w:t xml:space="preserve"> 5G-MAG </w:t>
      </w:r>
      <w:r w:rsidR="00225947">
        <w:rPr>
          <w:rFonts w:eastAsia="SimSun"/>
        </w:rPr>
        <w:t>Reference Tools developer community</w:t>
      </w:r>
      <w:r>
        <w:rPr>
          <w:rFonts w:eastAsia="SimSun"/>
        </w:rPr>
        <w:t>, Bart Kroon offers to maintain this repository</w:t>
      </w:r>
      <w:r w:rsidR="00675734">
        <w:rPr>
          <w:rFonts w:eastAsia="SimSun"/>
        </w:rPr>
        <w:t>, with support of others.</w:t>
      </w:r>
    </w:p>
    <w:bookmarkEnd w:id="0"/>
    <w:p w14:paraId="2D606404" w14:textId="71D48E52" w:rsidR="00C21836" w:rsidRPr="00225947" w:rsidRDefault="00225947" w:rsidP="00225947">
      <w:pPr>
        <w:rPr>
          <w:rFonts w:eastAsia="SimSun"/>
        </w:rPr>
      </w:pPr>
      <w:r w:rsidRPr="00225947">
        <w:rPr>
          <w:rFonts w:eastAsia="SimSun"/>
        </w:rPr>
        <w:t xml:space="preserve">5G-MAG is committed to bringing </w:t>
      </w:r>
      <w:r>
        <w:rPr>
          <w:rFonts w:eastAsia="SimSun"/>
        </w:rPr>
        <w:t>t</w:t>
      </w:r>
      <w:r w:rsidRPr="00225947">
        <w:rPr>
          <w:rFonts w:eastAsia="SimSun"/>
        </w:rPr>
        <w:t>echnolog</w:t>
      </w:r>
      <w:r>
        <w:rPr>
          <w:rFonts w:eastAsia="SimSun"/>
        </w:rPr>
        <w:t>ies developed in 3GPP</w:t>
      </w:r>
      <w:r w:rsidRPr="00225947">
        <w:rPr>
          <w:rFonts w:eastAsia="SimSun"/>
        </w:rPr>
        <w:t xml:space="preserve"> from specifications to widespread products and</w:t>
      </w:r>
      <w:r>
        <w:rPr>
          <w:rFonts w:eastAsia="SimSun"/>
        </w:rPr>
        <w:t xml:space="preserve"> welcomes </w:t>
      </w:r>
      <w:r w:rsidRPr="00225947">
        <w:rPr>
          <w:rFonts w:eastAsia="SimSun"/>
        </w:rPr>
        <w:t xml:space="preserve">support from industry and academia to achieve this. We especially welcome contributions to our </w:t>
      </w:r>
      <w:r>
        <w:rPr>
          <w:rFonts w:eastAsia="SimSun"/>
        </w:rPr>
        <w:t>s</w:t>
      </w:r>
      <w:r w:rsidRPr="00225947">
        <w:rPr>
          <w:rFonts w:eastAsia="SimSun"/>
        </w:rPr>
        <w:t xml:space="preserve">oftware </w:t>
      </w:r>
      <w:r>
        <w:rPr>
          <w:rFonts w:eastAsia="SimSun"/>
        </w:rPr>
        <w:t>d</w:t>
      </w:r>
      <w:r w:rsidRPr="00225947">
        <w:rPr>
          <w:rFonts w:eastAsia="SimSun"/>
        </w:rPr>
        <w:t xml:space="preserve">eveloper </w:t>
      </w:r>
      <w:r>
        <w:rPr>
          <w:rFonts w:eastAsia="SimSun"/>
        </w:rPr>
        <w:t>p</w:t>
      </w:r>
      <w:r w:rsidRPr="00225947">
        <w:rPr>
          <w:rFonts w:eastAsia="SimSun"/>
        </w:rPr>
        <w:t>rogram</w:t>
      </w:r>
      <w:r w:rsidR="001B39AF">
        <w:rPr>
          <w:rFonts w:eastAsia="SimSun"/>
        </w:rPr>
        <w:t xml:space="preserve"> to accelerate this process</w:t>
      </w:r>
      <w:r w:rsidRPr="00225947">
        <w:rPr>
          <w:rFonts w:eastAsia="SimSun"/>
        </w:rPr>
        <w:t xml:space="preserve">. Information regarding membership is available on our </w:t>
      </w:r>
      <w:hyperlink r:id="rId16" w:history="1">
        <w:r w:rsidRPr="00225947">
          <w:rPr>
            <w:rStyle w:val="Hyperlink"/>
            <w:rFonts w:eastAsia="SimSun"/>
          </w:rPr>
          <w:t>website</w:t>
        </w:r>
      </w:hyperlink>
      <w:r>
        <w:rPr>
          <w:rFonts w:eastAsia="SimSun"/>
        </w:rPr>
        <w:t>.</w:t>
      </w:r>
    </w:p>
    <w:sectPr w:rsidR="00C21836" w:rsidRPr="0022594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3D0A1" w14:textId="77777777" w:rsidR="00054D91" w:rsidRDefault="00054D91">
      <w:r>
        <w:separator/>
      </w:r>
    </w:p>
  </w:endnote>
  <w:endnote w:type="continuationSeparator" w:id="0">
    <w:p w14:paraId="68F3744A" w14:textId="77777777" w:rsidR="00054D91" w:rsidRDefault="00054D91">
      <w:r>
        <w:continuationSeparator/>
      </w:r>
    </w:p>
  </w:endnote>
  <w:endnote w:type="continuationNotice" w:id="1">
    <w:p w14:paraId="33610B0F" w14:textId="77777777" w:rsidR="00054D91" w:rsidRDefault="00054D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94AFC" w14:textId="77777777" w:rsidR="00054D91" w:rsidRDefault="00054D91">
      <w:r>
        <w:separator/>
      </w:r>
    </w:p>
  </w:footnote>
  <w:footnote w:type="continuationSeparator" w:id="0">
    <w:p w14:paraId="327B8825" w14:textId="77777777" w:rsidR="00054D91" w:rsidRDefault="00054D91">
      <w:r>
        <w:continuationSeparator/>
      </w:r>
    </w:p>
  </w:footnote>
  <w:footnote w:type="continuationNotice" w:id="1">
    <w:p w14:paraId="75E0063A" w14:textId="77777777" w:rsidR="00054D91" w:rsidRDefault="00054D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55374"/>
    <w:multiLevelType w:val="multilevel"/>
    <w:tmpl w:val="260553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BB4AA9"/>
    <w:multiLevelType w:val="hybridMultilevel"/>
    <w:tmpl w:val="BBA8B78A"/>
    <w:lvl w:ilvl="0" w:tplc="829C405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409767C"/>
    <w:multiLevelType w:val="hybridMultilevel"/>
    <w:tmpl w:val="9A3A0BD0"/>
    <w:lvl w:ilvl="0" w:tplc="37A059C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53766363">
    <w:abstractNumId w:val="0"/>
  </w:num>
  <w:num w:numId="2" w16cid:durableId="104733155">
    <w:abstractNumId w:val="1"/>
  </w:num>
  <w:num w:numId="3" w16cid:durableId="1563323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4D91"/>
    <w:rsid w:val="00062124"/>
    <w:rsid w:val="00064815"/>
    <w:rsid w:val="00064F6B"/>
    <w:rsid w:val="00066856"/>
    <w:rsid w:val="00070F86"/>
    <w:rsid w:val="00072AAF"/>
    <w:rsid w:val="00072DD2"/>
    <w:rsid w:val="00076B82"/>
    <w:rsid w:val="000859CD"/>
    <w:rsid w:val="000B1216"/>
    <w:rsid w:val="000B14A6"/>
    <w:rsid w:val="000C6598"/>
    <w:rsid w:val="000D21C2"/>
    <w:rsid w:val="000D3E90"/>
    <w:rsid w:val="000D759A"/>
    <w:rsid w:val="000D7704"/>
    <w:rsid w:val="000F2C43"/>
    <w:rsid w:val="000F5937"/>
    <w:rsid w:val="001031D6"/>
    <w:rsid w:val="00116BDF"/>
    <w:rsid w:val="00130F69"/>
    <w:rsid w:val="0013164B"/>
    <w:rsid w:val="0013241F"/>
    <w:rsid w:val="00134751"/>
    <w:rsid w:val="00140F02"/>
    <w:rsid w:val="00141E86"/>
    <w:rsid w:val="00142F65"/>
    <w:rsid w:val="00143552"/>
    <w:rsid w:val="001472DA"/>
    <w:rsid w:val="0016112B"/>
    <w:rsid w:val="00176199"/>
    <w:rsid w:val="00182401"/>
    <w:rsid w:val="00183134"/>
    <w:rsid w:val="00191E6B"/>
    <w:rsid w:val="00194D10"/>
    <w:rsid w:val="001B0511"/>
    <w:rsid w:val="001B39AF"/>
    <w:rsid w:val="001B5C2B"/>
    <w:rsid w:val="001B77E2"/>
    <w:rsid w:val="001D1EB3"/>
    <w:rsid w:val="001D25E6"/>
    <w:rsid w:val="001D4C82"/>
    <w:rsid w:val="001E0409"/>
    <w:rsid w:val="001E2EB5"/>
    <w:rsid w:val="001E41F3"/>
    <w:rsid w:val="001F0B08"/>
    <w:rsid w:val="001F151F"/>
    <w:rsid w:val="001F3B42"/>
    <w:rsid w:val="00205D0D"/>
    <w:rsid w:val="002109B2"/>
    <w:rsid w:val="00212096"/>
    <w:rsid w:val="002153AE"/>
    <w:rsid w:val="00216490"/>
    <w:rsid w:val="00224D02"/>
    <w:rsid w:val="00225947"/>
    <w:rsid w:val="00227634"/>
    <w:rsid w:val="00231568"/>
    <w:rsid w:val="00232FD1"/>
    <w:rsid w:val="00241597"/>
    <w:rsid w:val="00244EF8"/>
    <w:rsid w:val="0024668B"/>
    <w:rsid w:val="00261229"/>
    <w:rsid w:val="00275D12"/>
    <w:rsid w:val="0027780F"/>
    <w:rsid w:val="0028541E"/>
    <w:rsid w:val="00297B31"/>
    <w:rsid w:val="002A2E2A"/>
    <w:rsid w:val="002A6BBA"/>
    <w:rsid w:val="002B1A87"/>
    <w:rsid w:val="002B3C88"/>
    <w:rsid w:val="002B63D7"/>
    <w:rsid w:val="002B763C"/>
    <w:rsid w:val="002E48BE"/>
    <w:rsid w:val="002E6115"/>
    <w:rsid w:val="002F4FF2"/>
    <w:rsid w:val="002F6340"/>
    <w:rsid w:val="00302898"/>
    <w:rsid w:val="0030404C"/>
    <w:rsid w:val="00305C60"/>
    <w:rsid w:val="00315BD4"/>
    <w:rsid w:val="00324E79"/>
    <w:rsid w:val="00327955"/>
    <w:rsid w:val="00330643"/>
    <w:rsid w:val="00341EDE"/>
    <w:rsid w:val="00350012"/>
    <w:rsid w:val="003509FF"/>
    <w:rsid w:val="003554E8"/>
    <w:rsid w:val="0035641F"/>
    <w:rsid w:val="003617F4"/>
    <w:rsid w:val="003658C8"/>
    <w:rsid w:val="0036786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2E1F"/>
    <w:rsid w:val="003E6268"/>
    <w:rsid w:val="003E6DC9"/>
    <w:rsid w:val="00401225"/>
    <w:rsid w:val="00411094"/>
    <w:rsid w:val="00413493"/>
    <w:rsid w:val="00435765"/>
    <w:rsid w:val="00435799"/>
    <w:rsid w:val="00435CD6"/>
    <w:rsid w:val="00436BAB"/>
    <w:rsid w:val="00440825"/>
    <w:rsid w:val="00443403"/>
    <w:rsid w:val="00446A6F"/>
    <w:rsid w:val="00461E7D"/>
    <w:rsid w:val="00476D60"/>
    <w:rsid w:val="00497F14"/>
    <w:rsid w:val="004A0765"/>
    <w:rsid w:val="004A0FEB"/>
    <w:rsid w:val="004A4BEC"/>
    <w:rsid w:val="004B45A4"/>
    <w:rsid w:val="004C1E90"/>
    <w:rsid w:val="004C75FE"/>
    <w:rsid w:val="004D077E"/>
    <w:rsid w:val="004E65F6"/>
    <w:rsid w:val="004F2163"/>
    <w:rsid w:val="0050217C"/>
    <w:rsid w:val="0050780D"/>
    <w:rsid w:val="00511527"/>
    <w:rsid w:val="0051277C"/>
    <w:rsid w:val="005235A9"/>
    <w:rsid w:val="00525EB6"/>
    <w:rsid w:val="005275CB"/>
    <w:rsid w:val="00541B83"/>
    <w:rsid w:val="0054453D"/>
    <w:rsid w:val="005536AC"/>
    <w:rsid w:val="00555C2B"/>
    <w:rsid w:val="00556636"/>
    <w:rsid w:val="005651FD"/>
    <w:rsid w:val="00574299"/>
    <w:rsid w:val="005900B8"/>
    <w:rsid w:val="00592829"/>
    <w:rsid w:val="00596367"/>
    <w:rsid w:val="0059653F"/>
    <w:rsid w:val="00597BF4"/>
    <w:rsid w:val="005A6150"/>
    <w:rsid w:val="005A634D"/>
    <w:rsid w:val="005A6D3A"/>
    <w:rsid w:val="005B0632"/>
    <w:rsid w:val="005B25F0"/>
    <w:rsid w:val="005C11F0"/>
    <w:rsid w:val="005D3CAC"/>
    <w:rsid w:val="005D7121"/>
    <w:rsid w:val="005E0DB9"/>
    <w:rsid w:val="005E2C44"/>
    <w:rsid w:val="005E49AA"/>
    <w:rsid w:val="005F49CD"/>
    <w:rsid w:val="0060287A"/>
    <w:rsid w:val="00606094"/>
    <w:rsid w:val="0061048B"/>
    <w:rsid w:val="006219C2"/>
    <w:rsid w:val="006234C3"/>
    <w:rsid w:val="00624A1F"/>
    <w:rsid w:val="0062617A"/>
    <w:rsid w:val="00627914"/>
    <w:rsid w:val="00635465"/>
    <w:rsid w:val="006423A8"/>
    <w:rsid w:val="00643317"/>
    <w:rsid w:val="00661116"/>
    <w:rsid w:val="00662550"/>
    <w:rsid w:val="00665B8B"/>
    <w:rsid w:val="00671851"/>
    <w:rsid w:val="00675734"/>
    <w:rsid w:val="00686671"/>
    <w:rsid w:val="006B218E"/>
    <w:rsid w:val="006B48BB"/>
    <w:rsid w:val="006B5418"/>
    <w:rsid w:val="006E21FB"/>
    <w:rsid w:val="006E292A"/>
    <w:rsid w:val="007017E8"/>
    <w:rsid w:val="00703757"/>
    <w:rsid w:val="00710497"/>
    <w:rsid w:val="00712563"/>
    <w:rsid w:val="00714B2E"/>
    <w:rsid w:val="00727AC1"/>
    <w:rsid w:val="0074184E"/>
    <w:rsid w:val="00743960"/>
    <w:rsid w:val="007439B9"/>
    <w:rsid w:val="0075213B"/>
    <w:rsid w:val="007760E6"/>
    <w:rsid w:val="0079001A"/>
    <w:rsid w:val="007938F2"/>
    <w:rsid w:val="007B079C"/>
    <w:rsid w:val="007B4183"/>
    <w:rsid w:val="007B512A"/>
    <w:rsid w:val="007C2097"/>
    <w:rsid w:val="007C2F14"/>
    <w:rsid w:val="007C7597"/>
    <w:rsid w:val="007E6510"/>
    <w:rsid w:val="007F0625"/>
    <w:rsid w:val="007F193E"/>
    <w:rsid w:val="00806F44"/>
    <w:rsid w:val="00814EEC"/>
    <w:rsid w:val="008177FF"/>
    <w:rsid w:val="008275AA"/>
    <w:rsid w:val="008302F3"/>
    <w:rsid w:val="00852011"/>
    <w:rsid w:val="00856A30"/>
    <w:rsid w:val="00865761"/>
    <w:rsid w:val="008672D3"/>
    <w:rsid w:val="00870EE7"/>
    <w:rsid w:val="008731F6"/>
    <w:rsid w:val="00875591"/>
    <w:rsid w:val="00875CCA"/>
    <w:rsid w:val="00875E06"/>
    <w:rsid w:val="00883B6F"/>
    <w:rsid w:val="008902BC"/>
    <w:rsid w:val="00896C16"/>
    <w:rsid w:val="008A0451"/>
    <w:rsid w:val="008A3B86"/>
    <w:rsid w:val="008A444C"/>
    <w:rsid w:val="008A4B07"/>
    <w:rsid w:val="008A5E86"/>
    <w:rsid w:val="008A5F08"/>
    <w:rsid w:val="008B1EAD"/>
    <w:rsid w:val="008B72B0"/>
    <w:rsid w:val="008D357F"/>
    <w:rsid w:val="008E4502"/>
    <w:rsid w:val="008E4659"/>
    <w:rsid w:val="008E7FB6"/>
    <w:rsid w:val="008F686C"/>
    <w:rsid w:val="00915A10"/>
    <w:rsid w:val="00917418"/>
    <w:rsid w:val="00917C15"/>
    <w:rsid w:val="00920903"/>
    <w:rsid w:val="009263A3"/>
    <w:rsid w:val="0093578B"/>
    <w:rsid w:val="00940C2C"/>
    <w:rsid w:val="00943C00"/>
    <w:rsid w:val="00943DC1"/>
    <w:rsid w:val="00945CB4"/>
    <w:rsid w:val="009501E8"/>
    <w:rsid w:val="00950301"/>
    <w:rsid w:val="00961518"/>
    <w:rsid w:val="009629FD"/>
    <w:rsid w:val="00963D50"/>
    <w:rsid w:val="00967598"/>
    <w:rsid w:val="00981A43"/>
    <w:rsid w:val="00986D55"/>
    <w:rsid w:val="009A004B"/>
    <w:rsid w:val="009B3291"/>
    <w:rsid w:val="009B615D"/>
    <w:rsid w:val="009C58EE"/>
    <w:rsid w:val="009C61B9"/>
    <w:rsid w:val="009E3297"/>
    <w:rsid w:val="009E617D"/>
    <w:rsid w:val="009F083D"/>
    <w:rsid w:val="009F7C5D"/>
    <w:rsid w:val="00A041F0"/>
    <w:rsid w:val="00A055C2"/>
    <w:rsid w:val="00A07584"/>
    <w:rsid w:val="00A07EF7"/>
    <w:rsid w:val="00A122CA"/>
    <w:rsid w:val="00A140DD"/>
    <w:rsid w:val="00A2600A"/>
    <w:rsid w:val="00A2613B"/>
    <w:rsid w:val="00A32441"/>
    <w:rsid w:val="00A3669C"/>
    <w:rsid w:val="00A370D4"/>
    <w:rsid w:val="00A44971"/>
    <w:rsid w:val="00A46E59"/>
    <w:rsid w:val="00A47E70"/>
    <w:rsid w:val="00A57A79"/>
    <w:rsid w:val="00A66E05"/>
    <w:rsid w:val="00A72C78"/>
    <w:rsid w:val="00A72DCE"/>
    <w:rsid w:val="00A752C5"/>
    <w:rsid w:val="00A83ECE"/>
    <w:rsid w:val="00A84816"/>
    <w:rsid w:val="00A9104D"/>
    <w:rsid w:val="00A95021"/>
    <w:rsid w:val="00AA082C"/>
    <w:rsid w:val="00AA6139"/>
    <w:rsid w:val="00AD1F06"/>
    <w:rsid w:val="00AD7C25"/>
    <w:rsid w:val="00AE0EE8"/>
    <w:rsid w:val="00AE4D95"/>
    <w:rsid w:val="00AF16FA"/>
    <w:rsid w:val="00AF6B24"/>
    <w:rsid w:val="00B00311"/>
    <w:rsid w:val="00B03597"/>
    <w:rsid w:val="00B076C6"/>
    <w:rsid w:val="00B258BB"/>
    <w:rsid w:val="00B357DE"/>
    <w:rsid w:val="00B363DA"/>
    <w:rsid w:val="00B42240"/>
    <w:rsid w:val="00B43444"/>
    <w:rsid w:val="00B47938"/>
    <w:rsid w:val="00B53D3B"/>
    <w:rsid w:val="00B558DC"/>
    <w:rsid w:val="00B57359"/>
    <w:rsid w:val="00B66361"/>
    <w:rsid w:val="00B66D06"/>
    <w:rsid w:val="00B70D58"/>
    <w:rsid w:val="00B72AC8"/>
    <w:rsid w:val="00B7318D"/>
    <w:rsid w:val="00B76A6C"/>
    <w:rsid w:val="00B868CC"/>
    <w:rsid w:val="00B91267"/>
    <w:rsid w:val="00B917AC"/>
    <w:rsid w:val="00B9268B"/>
    <w:rsid w:val="00B92835"/>
    <w:rsid w:val="00BA3ACC"/>
    <w:rsid w:val="00BA6D64"/>
    <w:rsid w:val="00BB149D"/>
    <w:rsid w:val="00BB5B0B"/>
    <w:rsid w:val="00BB5DFC"/>
    <w:rsid w:val="00BB79C2"/>
    <w:rsid w:val="00BB7E99"/>
    <w:rsid w:val="00BC0575"/>
    <w:rsid w:val="00BC478F"/>
    <w:rsid w:val="00BC4BFF"/>
    <w:rsid w:val="00BC7C3B"/>
    <w:rsid w:val="00BD0266"/>
    <w:rsid w:val="00BD1DB6"/>
    <w:rsid w:val="00BD279D"/>
    <w:rsid w:val="00BD3B6F"/>
    <w:rsid w:val="00BE4AE1"/>
    <w:rsid w:val="00BE4DF7"/>
    <w:rsid w:val="00BE6A93"/>
    <w:rsid w:val="00BF00D6"/>
    <w:rsid w:val="00BF3228"/>
    <w:rsid w:val="00BF3DE7"/>
    <w:rsid w:val="00C0610D"/>
    <w:rsid w:val="00C21836"/>
    <w:rsid w:val="00C229AB"/>
    <w:rsid w:val="00C31593"/>
    <w:rsid w:val="00C346EB"/>
    <w:rsid w:val="00C37922"/>
    <w:rsid w:val="00C415C3"/>
    <w:rsid w:val="00C4423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46E8"/>
    <w:rsid w:val="00CD502B"/>
    <w:rsid w:val="00CD541D"/>
    <w:rsid w:val="00CD7A88"/>
    <w:rsid w:val="00CD7DDF"/>
    <w:rsid w:val="00CE22D1"/>
    <w:rsid w:val="00CE4346"/>
    <w:rsid w:val="00CE5136"/>
    <w:rsid w:val="00CF0EE8"/>
    <w:rsid w:val="00CF101A"/>
    <w:rsid w:val="00CF39F5"/>
    <w:rsid w:val="00D00908"/>
    <w:rsid w:val="00D0585B"/>
    <w:rsid w:val="00D11584"/>
    <w:rsid w:val="00D12445"/>
    <w:rsid w:val="00D12FF1"/>
    <w:rsid w:val="00D212E9"/>
    <w:rsid w:val="00D266D0"/>
    <w:rsid w:val="00D47F2B"/>
    <w:rsid w:val="00D503B8"/>
    <w:rsid w:val="00D51C49"/>
    <w:rsid w:val="00D53BE5"/>
    <w:rsid w:val="00D624EE"/>
    <w:rsid w:val="00D641A9"/>
    <w:rsid w:val="00D74909"/>
    <w:rsid w:val="00D908E8"/>
    <w:rsid w:val="00DB72BB"/>
    <w:rsid w:val="00DC2E94"/>
    <w:rsid w:val="00DC2EEA"/>
    <w:rsid w:val="00DF0C7B"/>
    <w:rsid w:val="00E015DE"/>
    <w:rsid w:val="00E159F8"/>
    <w:rsid w:val="00E21ADA"/>
    <w:rsid w:val="00E23A56"/>
    <w:rsid w:val="00E24619"/>
    <w:rsid w:val="00E30E01"/>
    <w:rsid w:val="00E40368"/>
    <w:rsid w:val="00E4306D"/>
    <w:rsid w:val="00E57E98"/>
    <w:rsid w:val="00E65E8A"/>
    <w:rsid w:val="00E765BB"/>
    <w:rsid w:val="00E85E1D"/>
    <w:rsid w:val="00E90A16"/>
    <w:rsid w:val="00E924C6"/>
    <w:rsid w:val="00E9497F"/>
    <w:rsid w:val="00EA15FE"/>
    <w:rsid w:val="00EA76BB"/>
    <w:rsid w:val="00EB3B2A"/>
    <w:rsid w:val="00EB3FE7"/>
    <w:rsid w:val="00EB552F"/>
    <w:rsid w:val="00EC11EB"/>
    <w:rsid w:val="00EC1F00"/>
    <w:rsid w:val="00EC5431"/>
    <w:rsid w:val="00EC7570"/>
    <w:rsid w:val="00ED3D47"/>
    <w:rsid w:val="00EE6A83"/>
    <w:rsid w:val="00EE756F"/>
    <w:rsid w:val="00EE7D7C"/>
    <w:rsid w:val="00EE7FCF"/>
    <w:rsid w:val="00EF44FB"/>
    <w:rsid w:val="00EF6497"/>
    <w:rsid w:val="00F022B3"/>
    <w:rsid w:val="00F02E5B"/>
    <w:rsid w:val="00F05484"/>
    <w:rsid w:val="00F1278B"/>
    <w:rsid w:val="00F21095"/>
    <w:rsid w:val="00F21CC1"/>
    <w:rsid w:val="00F25D98"/>
    <w:rsid w:val="00F26950"/>
    <w:rsid w:val="00F300FB"/>
    <w:rsid w:val="00F34816"/>
    <w:rsid w:val="00F432E2"/>
    <w:rsid w:val="00F50C92"/>
    <w:rsid w:val="00F52E79"/>
    <w:rsid w:val="00F66944"/>
    <w:rsid w:val="00F71A8C"/>
    <w:rsid w:val="00F724D7"/>
    <w:rsid w:val="00F7680F"/>
    <w:rsid w:val="00F831EE"/>
    <w:rsid w:val="00F86788"/>
    <w:rsid w:val="00F94726"/>
    <w:rsid w:val="00FA5CA5"/>
    <w:rsid w:val="00FB00AC"/>
    <w:rsid w:val="00FB5C2D"/>
    <w:rsid w:val="00FB6386"/>
    <w:rsid w:val="00FB641F"/>
    <w:rsid w:val="00FC4B4B"/>
    <w:rsid w:val="00FC6BF7"/>
    <w:rsid w:val="00FC753E"/>
    <w:rsid w:val="00FD0C4D"/>
    <w:rsid w:val="00FD7944"/>
    <w:rsid w:val="00FE1C07"/>
    <w:rsid w:val="00FE5316"/>
    <w:rsid w:val="00FE6C48"/>
    <w:rsid w:val="00FF11CF"/>
    <w:rsid w:val="00FF6434"/>
    <w:rsid w:val="00FF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annotation text" w:uiPriority="99" w:qFormat="1"/>
    <w:lsdException w:name="caption" w:semiHidden="1" w:unhideWhenUsed="1" w:qFormat="1"/>
    <w:lsdException w:name="footnote reference" w:uiPriority="99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uiPriority w:val="99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806F44"/>
    <w:pPr>
      <w:spacing w:after="0"/>
    </w:pPr>
    <w:rPr>
      <w:rFonts w:eastAsia="Malgun Gothic"/>
      <w:b/>
      <w:bCs/>
      <w:szCs w:val="24"/>
      <w:lang w:val="en-US"/>
    </w:rPr>
  </w:style>
  <w:style w:type="table" w:styleId="TableGrid">
    <w:name w:val="Table Grid"/>
    <w:basedOn w:val="TableNormal"/>
    <w:qFormat/>
    <w:rsid w:val="00806F44"/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806F4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806F4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06F44"/>
    <w:pPr>
      <w:ind w:left="720"/>
      <w:contextualSpacing/>
    </w:pPr>
    <w:rPr>
      <w:rFonts w:eastAsia="Malgun Gothic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06F44"/>
    <w:rPr>
      <w:rFonts w:ascii="Times New Roman" w:eastAsia="Malgun Gothic" w:hAnsi="Times New Roman"/>
      <w:lang w:val="en-US" w:eastAsia="en-US"/>
    </w:rPr>
  </w:style>
  <w:style w:type="character" w:customStyle="1" w:styleId="CaptionChar">
    <w:name w:val="Caption Char"/>
    <w:link w:val="Caption"/>
    <w:qFormat/>
    <w:locked/>
    <w:rsid w:val="00806F44"/>
    <w:rPr>
      <w:rFonts w:ascii="Times New Roman" w:eastAsia="Malgun Gothic" w:hAnsi="Times New Roman"/>
      <w:b/>
      <w:bCs/>
      <w:szCs w:val="24"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sid w:val="00806F44"/>
    <w:rPr>
      <w:rFonts w:ascii="Times New Roman" w:hAnsi="Times New Roman"/>
      <w:sz w:val="16"/>
      <w:lang w:eastAsia="en-US"/>
    </w:rPr>
  </w:style>
  <w:style w:type="paragraph" w:customStyle="1" w:styleId="Code">
    <w:name w:val="Code"/>
    <w:basedOn w:val="Normal"/>
    <w:qFormat/>
    <w:rsid w:val="00806F4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240"/>
      <w:contextualSpacing/>
    </w:pPr>
    <w:rPr>
      <w:rFonts w:ascii="Courier New" w:eastAsia="Malgun Gothic" w:hAnsi="Courier New"/>
      <w:lang w:val="en-US"/>
    </w:rPr>
  </w:style>
  <w:style w:type="character" w:styleId="UnresolvedMention">
    <w:name w:val="Unresolved Mention"/>
    <w:uiPriority w:val="99"/>
    <w:semiHidden/>
    <w:unhideWhenUsed/>
    <w:rsid w:val="00C346E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B05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5g-mag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5g-mag.com/membership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5g-mag.com/license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github.com/5G-MAG/rt-beyond2d-evaluation-framewor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8A5A417CB33747BB52BECDF96CC03A" ma:contentTypeVersion="19" ma:contentTypeDescription="Create a new document." ma:contentTypeScope="" ma:versionID="02209d9697d11accdb5c84499d12d1b2">
  <xsd:schema xmlns:xsd="http://www.w3.org/2001/XMLSchema" xmlns:xs="http://www.w3.org/2001/XMLSchema" xmlns:p="http://schemas.microsoft.com/office/2006/metadata/properties" xmlns:ns2="0d209a32-3555-4d87-bf9f-eb8f9eb1bbf5" xmlns:ns3="88c15de4-021a-4648-8337-387f179463ee" targetNamespace="http://schemas.microsoft.com/office/2006/metadata/properties" ma:root="true" ma:fieldsID="acd63b54c1e9d34199246888109e7a01" ns2:_="" ns3:_="">
    <xsd:import namespace="0d209a32-3555-4d87-bf9f-eb8f9eb1bbf5"/>
    <xsd:import namespace="88c15de4-021a-4648-8337-387f17946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209a32-3555-4d87-bf9f-eb8f9eb1bb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c15de4-021a-4648-8337-387f179463e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716f9b7-edf9-443f-9c69-5f0d63a57c65}" ma:internalName="TaxCatchAll" ma:showField="CatchAllData" ma:web="88c15de4-021a-4648-8337-387f17946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209a32-3555-4d87-bf9f-eb8f9eb1bbf5">
      <Terms xmlns="http://schemas.microsoft.com/office/infopath/2007/PartnerControls"/>
    </lcf76f155ced4ddcb4097134ff3c332f>
    <TaxCatchAll xmlns="88c15de4-021a-4648-8337-387f179463ee" xsi:nil="true"/>
  </documentManagement>
</p:properties>
</file>

<file path=customXml/itemProps1.xml><?xml version="1.0" encoding="utf-8"?>
<ds:datastoreItem xmlns:ds="http://schemas.openxmlformats.org/officeDocument/2006/customXml" ds:itemID="{299971A8-D824-4FD4-8D72-A873B717E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F22956-0EED-4684-9CF7-517E1E6AA6E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3FFD0A-B59F-49B0-B051-39EDA7D07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209a32-3555-4d87-bf9f-eb8f9eb1bbf5"/>
    <ds:schemaRef ds:uri="88c15de4-021a-4648-8337-387f17946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9202E8-5BEA-4A50-A902-D32261F1953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DC8E671-A8ED-4BFA-BF43-3A4367AFA1EC}">
  <ds:schemaRefs>
    <ds:schemaRef ds:uri="http://schemas.microsoft.com/office/2006/metadata/properties"/>
    <ds:schemaRef ds:uri="http://schemas.microsoft.com/office/infopath/2007/PartnerControls"/>
    <ds:schemaRef ds:uri="0d209a32-3555-4d87-bf9f-eb8f9eb1bbf5"/>
    <ds:schemaRef ds:uri="88c15de4-021a-4648-8337-387f179463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Bart Kroon</cp:lastModifiedBy>
  <cp:revision>192</cp:revision>
  <cp:lastPrinted>1900-01-01T00:00:00Z</cp:lastPrinted>
  <dcterms:created xsi:type="dcterms:W3CDTF">2019-01-14T04:28:00Z</dcterms:created>
  <dcterms:modified xsi:type="dcterms:W3CDTF">2025-06-16T07:05:00Z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0x010100FD8A5A417CB33747BB52BECDF96CC03A</vt:lpwstr>
  </property>
  <property fmtid="{D5CDD505-2E9C-101B-9397-08002B2CF9AE}" pid="4" name="MediaServiceImageTags">
    <vt:lpwstr/>
  </property>
  <property fmtid="{D5CDD505-2E9C-101B-9397-08002B2CF9AE}" pid="5" name="MSIP_Label_6cdc86bc-e399-441c-ac06-c514d479b5d4_Enabled">
    <vt:lpwstr>true</vt:lpwstr>
  </property>
  <property fmtid="{D5CDD505-2E9C-101B-9397-08002B2CF9AE}" pid="6" name="MSIP_Label_6cdc86bc-e399-441c-ac06-c514d479b5d4_SetDate">
    <vt:lpwstr>2025-06-13T12:50:49Z</vt:lpwstr>
  </property>
  <property fmtid="{D5CDD505-2E9C-101B-9397-08002B2CF9AE}" pid="7" name="MSIP_Label_6cdc86bc-e399-441c-ac06-c514d479b5d4_Method">
    <vt:lpwstr>Standard</vt:lpwstr>
  </property>
  <property fmtid="{D5CDD505-2E9C-101B-9397-08002B2CF9AE}" pid="8" name="MSIP_Label_6cdc86bc-e399-441c-ac06-c514d479b5d4_Name">
    <vt:lpwstr>Restricted with header</vt:lpwstr>
  </property>
  <property fmtid="{D5CDD505-2E9C-101B-9397-08002B2CF9AE}" pid="9" name="MSIP_Label_6cdc86bc-e399-441c-ac06-c514d479b5d4_SiteId">
    <vt:lpwstr>b83fb3e5-147a-4ba5-9a49-adbdbd20fab1</vt:lpwstr>
  </property>
  <property fmtid="{D5CDD505-2E9C-101B-9397-08002B2CF9AE}" pid="10" name="MSIP_Label_6cdc86bc-e399-441c-ac06-c514d479b5d4_ActionId">
    <vt:lpwstr>a2eea6ae-1d1e-4a5a-9a4f-9781d3636ad1</vt:lpwstr>
  </property>
  <property fmtid="{D5CDD505-2E9C-101B-9397-08002B2CF9AE}" pid="11" name="MSIP_Label_6cdc86bc-e399-441c-ac06-c514d479b5d4_ContentBits">
    <vt:lpwstr>0</vt:lpwstr>
  </property>
  <property fmtid="{D5CDD505-2E9C-101B-9397-08002B2CF9AE}" pid="12" name="MSIP_Label_6cdc86bc-e399-441c-ac06-c514d479b5d4_Tag">
    <vt:lpwstr>10, 3, 0, 1</vt:lpwstr>
  </property>
</Properties>
</file>