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6BBC181D" w:rsidR="00C81EBC" w:rsidRPr="00075BFA" w:rsidRDefault="00D20C4E" w:rsidP="00C81EBC">
      <w:pPr>
        <w:pStyle w:val="Grilleclaire-Accent32"/>
        <w:tabs>
          <w:tab w:val="right" w:pos="9639"/>
        </w:tabs>
        <w:spacing w:after="0"/>
        <w:ind w:left="0"/>
        <w:rPr>
          <w:b/>
          <w:sz w:val="24"/>
        </w:rPr>
      </w:pPr>
      <w:r w:rsidRPr="00075BFA">
        <w:rPr>
          <w:b/>
          <w:sz w:val="24"/>
        </w:rPr>
        <w:t xml:space="preserve">3GPP TSG </w:t>
      </w:r>
      <w:r w:rsidR="003178A0" w:rsidRPr="00075BFA">
        <w:rPr>
          <w:b/>
          <w:sz w:val="24"/>
        </w:rPr>
        <w:t>SA4-e (AH) Video SWG post 12</w:t>
      </w:r>
      <w:r w:rsidR="00E65C64" w:rsidRPr="00075BFA">
        <w:rPr>
          <w:b/>
          <w:sz w:val="24"/>
        </w:rPr>
        <w:t>4</w:t>
      </w:r>
      <w:r w:rsidR="00C81EBC" w:rsidRPr="00075BFA">
        <w:rPr>
          <w:b/>
          <w:sz w:val="24"/>
        </w:rPr>
        <w:tab/>
      </w:r>
      <w:r w:rsidR="00600E07" w:rsidRPr="00600E07">
        <w:rPr>
          <w:b/>
          <w:sz w:val="24"/>
        </w:rPr>
        <w:t>S4aV230053</w:t>
      </w:r>
    </w:p>
    <w:p w14:paraId="52D4CE2D" w14:textId="7772E75B" w:rsidR="00D83946" w:rsidRPr="00075BFA" w:rsidRDefault="003178A0" w:rsidP="00C81EBC">
      <w:pPr>
        <w:pStyle w:val="Grilleclaire-Accent32"/>
        <w:tabs>
          <w:tab w:val="right" w:pos="9639"/>
        </w:tabs>
        <w:spacing w:after="0"/>
        <w:ind w:left="0"/>
        <w:rPr>
          <w:b/>
          <w:i/>
          <w:sz w:val="28"/>
        </w:rPr>
      </w:pPr>
      <w:r w:rsidRPr="00075BFA">
        <w:rPr>
          <w:b/>
          <w:sz w:val="24"/>
        </w:rPr>
        <w:t>Online</w:t>
      </w:r>
      <w:r w:rsidR="00B23688" w:rsidRPr="00075BFA">
        <w:rPr>
          <w:b/>
          <w:sz w:val="24"/>
        </w:rPr>
        <w:t>,</w:t>
      </w:r>
      <w:r w:rsidR="00544256" w:rsidRPr="00075BFA">
        <w:rPr>
          <w:b/>
          <w:sz w:val="24"/>
        </w:rPr>
        <w:t xml:space="preserve"> </w:t>
      </w:r>
      <w:r w:rsidR="00E65C64" w:rsidRPr="00075BFA">
        <w:rPr>
          <w:b/>
          <w:sz w:val="24"/>
        </w:rPr>
        <w:t>2</w:t>
      </w:r>
      <w:r w:rsidR="002C68CC" w:rsidRPr="00075BFA">
        <w:rPr>
          <w:b/>
          <w:sz w:val="24"/>
        </w:rPr>
        <w:t>7</w:t>
      </w:r>
      <w:r w:rsidR="00CD54FB" w:rsidRPr="00075BFA">
        <w:rPr>
          <w:b/>
          <w:sz w:val="24"/>
          <w:vertAlign w:val="superscript"/>
        </w:rPr>
        <w:t>th</w:t>
      </w:r>
      <w:r w:rsidR="00CD54FB" w:rsidRPr="00075BFA">
        <w:rPr>
          <w:b/>
          <w:sz w:val="24"/>
        </w:rPr>
        <w:t xml:space="preserve"> </w:t>
      </w:r>
      <w:r w:rsidR="00E65C64" w:rsidRPr="00075BFA">
        <w:rPr>
          <w:b/>
          <w:sz w:val="24"/>
        </w:rPr>
        <w:t>June</w:t>
      </w:r>
      <w:r w:rsidR="00544256" w:rsidRPr="00075BFA">
        <w:rPr>
          <w:b/>
          <w:sz w:val="24"/>
        </w:rPr>
        <w:t xml:space="preserve"> 202</w:t>
      </w:r>
      <w:r w:rsidR="00B23688" w:rsidRPr="00075BFA">
        <w:rPr>
          <w:b/>
          <w:sz w:val="24"/>
        </w:rPr>
        <w:t>3</w:t>
      </w:r>
      <w:r w:rsidR="00B4140D" w:rsidRPr="00075BFA">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5BFA"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Pr="00075BFA" w:rsidRDefault="00305409" w:rsidP="00E34898">
            <w:pPr>
              <w:pStyle w:val="CRCoverPage"/>
              <w:spacing w:after="0"/>
              <w:jc w:val="right"/>
              <w:rPr>
                <w:i/>
              </w:rPr>
            </w:pPr>
            <w:r w:rsidRPr="00075BFA">
              <w:rPr>
                <w:i/>
                <w:sz w:val="14"/>
              </w:rPr>
              <w:t>CR-Form-v</w:t>
            </w:r>
            <w:r w:rsidR="008863B9" w:rsidRPr="00075BFA">
              <w:rPr>
                <w:i/>
                <w:sz w:val="14"/>
              </w:rPr>
              <w:t>12.0</w:t>
            </w:r>
          </w:p>
        </w:tc>
      </w:tr>
      <w:tr w:rsidR="001E41F3" w:rsidRPr="00075BFA" w14:paraId="7D49AE0F" w14:textId="77777777" w:rsidTr="00547111">
        <w:tc>
          <w:tcPr>
            <w:tcW w:w="9641" w:type="dxa"/>
            <w:gridSpan w:val="9"/>
            <w:tcBorders>
              <w:left w:val="single" w:sz="4" w:space="0" w:color="auto"/>
              <w:right w:val="single" w:sz="4" w:space="0" w:color="auto"/>
            </w:tcBorders>
          </w:tcPr>
          <w:p w14:paraId="70A822BD" w14:textId="412FE39D" w:rsidR="001E41F3" w:rsidRPr="00075BFA" w:rsidRDefault="00712246">
            <w:pPr>
              <w:pStyle w:val="CRCoverPage"/>
              <w:spacing w:after="0"/>
              <w:jc w:val="center"/>
            </w:pPr>
            <w:r w:rsidRPr="00075BFA">
              <w:rPr>
                <w:b/>
                <w:sz w:val="32"/>
                <w:highlight w:val="yellow"/>
              </w:rPr>
              <w:t>PSEUDO</w:t>
            </w:r>
            <w:r w:rsidRPr="00075BFA">
              <w:rPr>
                <w:b/>
                <w:sz w:val="32"/>
              </w:rPr>
              <w:t xml:space="preserve"> </w:t>
            </w:r>
            <w:r w:rsidR="001E41F3" w:rsidRPr="00075BFA">
              <w:rPr>
                <w:b/>
                <w:sz w:val="32"/>
              </w:rPr>
              <w:t>CHANGE REQUEST</w:t>
            </w:r>
          </w:p>
        </w:tc>
      </w:tr>
      <w:tr w:rsidR="001E41F3" w:rsidRPr="00075BFA" w14:paraId="4798ED97" w14:textId="77777777" w:rsidTr="00547111">
        <w:tc>
          <w:tcPr>
            <w:tcW w:w="9641" w:type="dxa"/>
            <w:gridSpan w:val="9"/>
            <w:tcBorders>
              <w:left w:val="single" w:sz="4" w:space="0" w:color="auto"/>
              <w:right w:val="single" w:sz="4" w:space="0" w:color="auto"/>
            </w:tcBorders>
          </w:tcPr>
          <w:p w14:paraId="0EA769F7" w14:textId="77777777" w:rsidR="001E41F3" w:rsidRPr="00075BFA" w:rsidRDefault="001E41F3">
            <w:pPr>
              <w:pStyle w:val="CRCoverPage"/>
              <w:spacing w:after="0"/>
              <w:rPr>
                <w:sz w:val="8"/>
                <w:szCs w:val="8"/>
              </w:rPr>
            </w:pPr>
          </w:p>
        </w:tc>
      </w:tr>
      <w:tr w:rsidR="001E41F3" w:rsidRPr="00075BFA" w14:paraId="7C5CAC13" w14:textId="77777777" w:rsidTr="00547111">
        <w:tc>
          <w:tcPr>
            <w:tcW w:w="142" w:type="dxa"/>
            <w:tcBorders>
              <w:left w:val="single" w:sz="4" w:space="0" w:color="auto"/>
            </w:tcBorders>
          </w:tcPr>
          <w:p w14:paraId="50DF90EC" w14:textId="77777777" w:rsidR="001E41F3" w:rsidRPr="00075BFA" w:rsidRDefault="001E41F3">
            <w:pPr>
              <w:pStyle w:val="CRCoverPage"/>
              <w:spacing w:after="0"/>
              <w:jc w:val="right"/>
            </w:pPr>
          </w:p>
        </w:tc>
        <w:tc>
          <w:tcPr>
            <w:tcW w:w="1559" w:type="dxa"/>
            <w:shd w:val="pct30" w:color="FFFF00" w:fill="auto"/>
          </w:tcPr>
          <w:p w14:paraId="2BC78A1F" w14:textId="0E713E43" w:rsidR="001E41F3" w:rsidRPr="00075BFA" w:rsidRDefault="00DC3278" w:rsidP="00DC3278">
            <w:pPr>
              <w:pStyle w:val="CRCoverPage"/>
              <w:spacing w:after="0"/>
              <w:jc w:val="center"/>
              <w:rPr>
                <w:b/>
                <w:sz w:val="28"/>
              </w:rPr>
            </w:pPr>
            <w:r w:rsidRPr="00075BFA">
              <w:rPr>
                <w:b/>
                <w:sz w:val="28"/>
              </w:rPr>
              <w:t>26</w:t>
            </w:r>
            <w:r w:rsidRPr="00075BFA">
              <w:t>.</w:t>
            </w:r>
            <w:r w:rsidR="00071D35" w:rsidRPr="00075BFA">
              <w:rPr>
                <w:b/>
                <w:sz w:val="28"/>
              </w:rPr>
              <w:t>966</w:t>
            </w:r>
          </w:p>
        </w:tc>
        <w:tc>
          <w:tcPr>
            <w:tcW w:w="709" w:type="dxa"/>
          </w:tcPr>
          <w:p w14:paraId="210A9FAE" w14:textId="77777777" w:rsidR="001E41F3" w:rsidRPr="00075BFA" w:rsidRDefault="001E41F3">
            <w:pPr>
              <w:pStyle w:val="CRCoverPage"/>
              <w:spacing w:after="0"/>
              <w:jc w:val="center"/>
            </w:pPr>
            <w:r w:rsidRPr="00075BFA">
              <w:rPr>
                <w:b/>
                <w:sz w:val="28"/>
              </w:rPr>
              <w:t>CR</w:t>
            </w:r>
          </w:p>
        </w:tc>
        <w:tc>
          <w:tcPr>
            <w:tcW w:w="1276" w:type="dxa"/>
            <w:shd w:val="pct30" w:color="FFFF00" w:fill="auto"/>
          </w:tcPr>
          <w:p w14:paraId="2F9C9693" w14:textId="0FB76999" w:rsidR="001E41F3" w:rsidRPr="00075BFA" w:rsidRDefault="00E65C64" w:rsidP="00510E7D">
            <w:pPr>
              <w:pStyle w:val="CRCoverPage"/>
              <w:spacing w:after="0"/>
              <w:jc w:val="center"/>
            </w:pPr>
            <w:r w:rsidRPr="00075BFA">
              <w:rPr>
                <w:b/>
                <w:sz w:val="28"/>
              </w:rPr>
              <w:t>-</w:t>
            </w:r>
          </w:p>
        </w:tc>
        <w:tc>
          <w:tcPr>
            <w:tcW w:w="709" w:type="dxa"/>
          </w:tcPr>
          <w:p w14:paraId="2549605E" w14:textId="77777777" w:rsidR="001E41F3" w:rsidRPr="00075BFA" w:rsidRDefault="001E41F3" w:rsidP="0051580D">
            <w:pPr>
              <w:pStyle w:val="CRCoverPage"/>
              <w:tabs>
                <w:tab w:val="right" w:pos="625"/>
              </w:tabs>
              <w:spacing w:after="0"/>
              <w:jc w:val="center"/>
            </w:pPr>
            <w:r w:rsidRPr="00075BFA">
              <w:rPr>
                <w:b/>
                <w:bCs/>
                <w:sz w:val="28"/>
              </w:rPr>
              <w:t>rev</w:t>
            </w:r>
          </w:p>
        </w:tc>
        <w:tc>
          <w:tcPr>
            <w:tcW w:w="992" w:type="dxa"/>
            <w:shd w:val="pct30" w:color="FFFF00" w:fill="auto"/>
          </w:tcPr>
          <w:p w14:paraId="0B02BD42" w14:textId="7DBA79BC" w:rsidR="001E41F3" w:rsidRPr="00075BFA" w:rsidRDefault="00510E7D" w:rsidP="00E13F3D">
            <w:pPr>
              <w:pStyle w:val="CRCoverPage"/>
              <w:spacing w:after="0"/>
              <w:jc w:val="center"/>
              <w:rPr>
                <w:b/>
              </w:rPr>
            </w:pPr>
            <w:r w:rsidRPr="00075BFA">
              <w:rPr>
                <w:b/>
              </w:rPr>
              <w:t>-</w:t>
            </w:r>
          </w:p>
        </w:tc>
        <w:tc>
          <w:tcPr>
            <w:tcW w:w="2410" w:type="dxa"/>
          </w:tcPr>
          <w:p w14:paraId="03234EEB" w14:textId="77777777" w:rsidR="001E41F3" w:rsidRPr="00075BFA" w:rsidRDefault="001E41F3" w:rsidP="0051580D">
            <w:pPr>
              <w:pStyle w:val="CRCoverPage"/>
              <w:tabs>
                <w:tab w:val="right" w:pos="1825"/>
              </w:tabs>
              <w:spacing w:after="0"/>
              <w:jc w:val="center"/>
            </w:pPr>
            <w:r w:rsidRPr="00075BFA">
              <w:rPr>
                <w:b/>
                <w:sz w:val="28"/>
                <w:szCs w:val="28"/>
              </w:rPr>
              <w:t>Current version:</w:t>
            </w:r>
          </w:p>
        </w:tc>
        <w:tc>
          <w:tcPr>
            <w:tcW w:w="1701" w:type="dxa"/>
            <w:shd w:val="pct30" w:color="FFFF00" w:fill="auto"/>
          </w:tcPr>
          <w:p w14:paraId="7C973AD9" w14:textId="569BD400" w:rsidR="001E41F3" w:rsidRPr="00075BFA" w:rsidRDefault="00E65C64">
            <w:pPr>
              <w:pStyle w:val="CRCoverPage"/>
              <w:spacing w:after="0"/>
              <w:jc w:val="center"/>
              <w:rPr>
                <w:b/>
                <w:bCs/>
                <w:sz w:val="28"/>
              </w:rPr>
            </w:pPr>
            <w:r w:rsidRPr="00075BFA">
              <w:rPr>
                <w:b/>
                <w:bCs/>
                <w:sz w:val="28"/>
              </w:rPr>
              <w:t>0</w:t>
            </w:r>
            <w:r w:rsidR="00CE3226" w:rsidRPr="00075BFA">
              <w:rPr>
                <w:b/>
                <w:bCs/>
                <w:sz w:val="28"/>
              </w:rPr>
              <w:t>.</w:t>
            </w:r>
            <w:r w:rsidR="00B23688" w:rsidRPr="00075BFA">
              <w:rPr>
                <w:b/>
                <w:bCs/>
                <w:sz w:val="28"/>
              </w:rPr>
              <w:t>0</w:t>
            </w:r>
            <w:r w:rsidR="00CE3226" w:rsidRPr="00075BFA">
              <w:rPr>
                <w:b/>
                <w:bCs/>
                <w:sz w:val="28"/>
              </w:rPr>
              <w:t>.</w:t>
            </w:r>
            <w:r w:rsidRPr="00075BFA">
              <w:rPr>
                <w:b/>
                <w:bCs/>
                <w:sz w:val="28"/>
              </w:rPr>
              <w:t>1</w:t>
            </w:r>
          </w:p>
        </w:tc>
        <w:tc>
          <w:tcPr>
            <w:tcW w:w="143" w:type="dxa"/>
            <w:tcBorders>
              <w:right w:val="single" w:sz="4" w:space="0" w:color="auto"/>
            </w:tcBorders>
          </w:tcPr>
          <w:p w14:paraId="50B9A0DA" w14:textId="77777777" w:rsidR="001E41F3" w:rsidRPr="00075BFA" w:rsidRDefault="001E41F3">
            <w:pPr>
              <w:pStyle w:val="CRCoverPage"/>
              <w:spacing w:after="0"/>
            </w:pPr>
          </w:p>
        </w:tc>
      </w:tr>
      <w:tr w:rsidR="001E41F3" w:rsidRPr="00075BFA" w14:paraId="2CFBA7AA" w14:textId="77777777" w:rsidTr="00547111">
        <w:tc>
          <w:tcPr>
            <w:tcW w:w="9641" w:type="dxa"/>
            <w:gridSpan w:val="9"/>
            <w:tcBorders>
              <w:left w:val="single" w:sz="4" w:space="0" w:color="auto"/>
              <w:right w:val="single" w:sz="4" w:space="0" w:color="auto"/>
            </w:tcBorders>
          </w:tcPr>
          <w:p w14:paraId="0A424FCA" w14:textId="77777777" w:rsidR="001E41F3" w:rsidRPr="00075BFA" w:rsidRDefault="001E41F3">
            <w:pPr>
              <w:pStyle w:val="CRCoverPage"/>
              <w:spacing w:after="0"/>
            </w:pPr>
          </w:p>
        </w:tc>
      </w:tr>
      <w:tr w:rsidR="001E41F3" w:rsidRPr="00075BFA" w14:paraId="5B0CBEBB" w14:textId="77777777" w:rsidTr="00547111">
        <w:tc>
          <w:tcPr>
            <w:tcW w:w="9641" w:type="dxa"/>
            <w:gridSpan w:val="9"/>
            <w:tcBorders>
              <w:top w:val="single" w:sz="4" w:space="0" w:color="auto"/>
            </w:tcBorders>
          </w:tcPr>
          <w:p w14:paraId="4D5BEFD6" w14:textId="77777777" w:rsidR="001E41F3" w:rsidRPr="00075BFA" w:rsidRDefault="001E41F3">
            <w:pPr>
              <w:pStyle w:val="CRCoverPage"/>
              <w:spacing w:after="0"/>
              <w:jc w:val="center"/>
              <w:rPr>
                <w:rFonts w:cs="Arial"/>
                <w:i/>
              </w:rPr>
            </w:pPr>
            <w:r w:rsidRPr="00075BFA">
              <w:rPr>
                <w:rFonts w:cs="Arial"/>
                <w:i/>
              </w:rPr>
              <w:t xml:space="preserve">For </w:t>
            </w:r>
            <w:hyperlink r:id="rId12" w:anchor="_blank" w:history="1">
              <w:r w:rsidRPr="00075BFA">
                <w:rPr>
                  <w:rStyle w:val="Hyperlink"/>
                  <w:rFonts w:cs="Arial"/>
                  <w:b/>
                  <w:i/>
                  <w:color w:val="FF0000"/>
                </w:rPr>
                <w:t>HE</w:t>
              </w:r>
              <w:bookmarkStart w:id="0" w:name="_Hlt497126619"/>
              <w:r w:rsidRPr="00075BFA">
                <w:rPr>
                  <w:rStyle w:val="Hyperlink"/>
                  <w:rFonts w:cs="Arial"/>
                  <w:b/>
                  <w:i/>
                  <w:color w:val="FF0000"/>
                </w:rPr>
                <w:t>L</w:t>
              </w:r>
              <w:bookmarkEnd w:id="0"/>
              <w:r w:rsidRPr="00075BFA">
                <w:rPr>
                  <w:rStyle w:val="Hyperlink"/>
                  <w:rFonts w:cs="Arial"/>
                  <w:b/>
                  <w:i/>
                  <w:color w:val="FF0000"/>
                </w:rPr>
                <w:t>P</w:t>
              </w:r>
            </w:hyperlink>
            <w:r w:rsidRPr="00075BFA">
              <w:rPr>
                <w:rFonts w:cs="Arial"/>
                <w:b/>
                <w:i/>
                <w:color w:val="FF0000"/>
              </w:rPr>
              <w:t xml:space="preserve"> </w:t>
            </w:r>
            <w:r w:rsidRPr="00075BFA">
              <w:rPr>
                <w:rFonts w:cs="Arial"/>
                <w:i/>
              </w:rPr>
              <w:t>on using this form</w:t>
            </w:r>
            <w:r w:rsidR="0051580D" w:rsidRPr="00075BFA">
              <w:rPr>
                <w:rFonts w:cs="Arial"/>
                <w:i/>
              </w:rPr>
              <w:t>: c</w:t>
            </w:r>
            <w:r w:rsidR="00F25D98" w:rsidRPr="00075BFA">
              <w:rPr>
                <w:rFonts w:cs="Arial"/>
                <w:i/>
              </w:rPr>
              <w:t xml:space="preserve">omprehensive instructions can be found at </w:t>
            </w:r>
            <w:r w:rsidR="001B7A65" w:rsidRPr="00075BFA">
              <w:rPr>
                <w:rFonts w:cs="Arial"/>
                <w:i/>
              </w:rPr>
              <w:br/>
            </w:r>
            <w:hyperlink r:id="rId13" w:history="1">
              <w:r w:rsidR="00DE34CF" w:rsidRPr="00075BFA">
                <w:rPr>
                  <w:rStyle w:val="Hyperlink"/>
                  <w:rFonts w:cs="Arial"/>
                  <w:i/>
                </w:rPr>
                <w:t>http://www.3gpp.org/Change-Requests</w:t>
              </w:r>
            </w:hyperlink>
            <w:r w:rsidR="00F25D98" w:rsidRPr="00075BFA">
              <w:rPr>
                <w:rFonts w:cs="Arial"/>
                <w:i/>
              </w:rPr>
              <w:t>.</w:t>
            </w:r>
          </w:p>
        </w:tc>
      </w:tr>
      <w:tr w:rsidR="001E41F3" w:rsidRPr="00075BFA" w14:paraId="324204A5" w14:textId="77777777" w:rsidTr="00547111">
        <w:tc>
          <w:tcPr>
            <w:tcW w:w="9641" w:type="dxa"/>
            <w:gridSpan w:val="9"/>
          </w:tcPr>
          <w:p w14:paraId="12FDEB8C" w14:textId="77777777" w:rsidR="001E41F3" w:rsidRPr="00075BFA" w:rsidRDefault="001E41F3">
            <w:pPr>
              <w:pStyle w:val="CRCoverPage"/>
              <w:spacing w:after="0"/>
              <w:rPr>
                <w:sz w:val="8"/>
                <w:szCs w:val="8"/>
              </w:rPr>
            </w:pPr>
          </w:p>
        </w:tc>
      </w:tr>
    </w:tbl>
    <w:p w14:paraId="29B8FCEB" w14:textId="77777777" w:rsidR="001E41F3" w:rsidRPr="00075B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5BFA" w14:paraId="0A37A913" w14:textId="77777777" w:rsidTr="00A7671C">
        <w:tc>
          <w:tcPr>
            <w:tcW w:w="2835" w:type="dxa"/>
          </w:tcPr>
          <w:p w14:paraId="38CB8815" w14:textId="77777777" w:rsidR="00F25D98" w:rsidRPr="00075BFA" w:rsidRDefault="00F25D98" w:rsidP="001E41F3">
            <w:pPr>
              <w:pStyle w:val="CRCoverPage"/>
              <w:tabs>
                <w:tab w:val="right" w:pos="2751"/>
              </w:tabs>
              <w:spacing w:after="0"/>
              <w:rPr>
                <w:b/>
                <w:i/>
              </w:rPr>
            </w:pPr>
            <w:r w:rsidRPr="00075BFA">
              <w:rPr>
                <w:b/>
                <w:i/>
              </w:rPr>
              <w:t>Proposed change</w:t>
            </w:r>
            <w:r w:rsidR="00A7671C" w:rsidRPr="00075BFA">
              <w:rPr>
                <w:b/>
                <w:i/>
              </w:rPr>
              <w:t xml:space="preserve"> </w:t>
            </w:r>
            <w:r w:rsidRPr="00075BFA">
              <w:rPr>
                <w:b/>
                <w:i/>
              </w:rPr>
              <w:t>affects:</w:t>
            </w:r>
          </w:p>
        </w:tc>
        <w:tc>
          <w:tcPr>
            <w:tcW w:w="1418" w:type="dxa"/>
          </w:tcPr>
          <w:p w14:paraId="733056C2" w14:textId="77777777" w:rsidR="00F25D98" w:rsidRPr="00075BFA" w:rsidRDefault="00F25D98" w:rsidP="001E41F3">
            <w:pPr>
              <w:pStyle w:val="CRCoverPage"/>
              <w:spacing w:after="0"/>
              <w:jc w:val="right"/>
            </w:pPr>
            <w:r w:rsidRPr="00075B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Pr="00075BFA" w:rsidRDefault="00F25D98" w:rsidP="001E41F3">
            <w:pPr>
              <w:pStyle w:val="CRCoverPage"/>
              <w:spacing w:after="0"/>
              <w:jc w:val="center"/>
              <w:rPr>
                <w:b/>
                <w:caps/>
              </w:rPr>
            </w:pPr>
          </w:p>
        </w:tc>
        <w:tc>
          <w:tcPr>
            <w:tcW w:w="709" w:type="dxa"/>
            <w:tcBorders>
              <w:left w:val="single" w:sz="4" w:space="0" w:color="auto"/>
            </w:tcBorders>
          </w:tcPr>
          <w:p w14:paraId="7E6B248C" w14:textId="77777777" w:rsidR="00F25D98" w:rsidRPr="00075BFA" w:rsidRDefault="00F25D98" w:rsidP="001E41F3">
            <w:pPr>
              <w:pStyle w:val="CRCoverPage"/>
              <w:spacing w:after="0"/>
              <w:jc w:val="right"/>
              <w:rPr>
                <w:u w:val="single"/>
              </w:rPr>
            </w:pPr>
            <w:r w:rsidRPr="00075B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Pr="00075BFA" w:rsidRDefault="00F462E0" w:rsidP="001E41F3">
            <w:pPr>
              <w:pStyle w:val="CRCoverPage"/>
              <w:spacing w:after="0"/>
              <w:jc w:val="center"/>
              <w:rPr>
                <w:b/>
                <w:caps/>
              </w:rPr>
            </w:pPr>
            <w:r w:rsidRPr="00075BFA">
              <w:rPr>
                <w:b/>
                <w:caps/>
              </w:rPr>
              <w:t>X</w:t>
            </w:r>
          </w:p>
        </w:tc>
        <w:tc>
          <w:tcPr>
            <w:tcW w:w="2126" w:type="dxa"/>
          </w:tcPr>
          <w:p w14:paraId="37A4DE6C" w14:textId="77777777" w:rsidR="00F25D98" w:rsidRPr="00075BFA" w:rsidRDefault="00F25D98" w:rsidP="001E41F3">
            <w:pPr>
              <w:pStyle w:val="CRCoverPage"/>
              <w:spacing w:after="0"/>
              <w:jc w:val="right"/>
              <w:rPr>
                <w:u w:val="single"/>
              </w:rPr>
            </w:pPr>
            <w:r w:rsidRPr="00075B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Pr="00075BFA" w:rsidRDefault="00F25D98" w:rsidP="001E41F3">
            <w:pPr>
              <w:pStyle w:val="CRCoverPage"/>
              <w:spacing w:after="0"/>
              <w:jc w:val="center"/>
              <w:rPr>
                <w:b/>
                <w:caps/>
              </w:rPr>
            </w:pPr>
          </w:p>
        </w:tc>
        <w:tc>
          <w:tcPr>
            <w:tcW w:w="1418" w:type="dxa"/>
            <w:tcBorders>
              <w:left w:val="nil"/>
            </w:tcBorders>
          </w:tcPr>
          <w:p w14:paraId="4D13CB8A" w14:textId="77777777" w:rsidR="00F25D98" w:rsidRPr="00075BFA" w:rsidRDefault="00F25D98" w:rsidP="001E41F3">
            <w:pPr>
              <w:pStyle w:val="CRCoverPage"/>
              <w:spacing w:after="0"/>
              <w:jc w:val="right"/>
            </w:pPr>
            <w:r w:rsidRPr="00075B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0A5AD3EC" w:rsidR="00F25D98" w:rsidRPr="00075BFA" w:rsidRDefault="00F25D98" w:rsidP="001E41F3">
            <w:pPr>
              <w:pStyle w:val="CRCoverPage"/>
              <w:spacing w:after="0"/>
              <w:jc w:val="center"/>
              <w:rPr>
                <w:b/>
                <w:bCs/>
                <w:caps/>
              </w:rPr>
            </w:pPr>
          </w:p>
        </w:tc>
      </w:tr>
    </w:tbl>
    <w:p w14:paraId="145E065C" w14:textId="77777777" w:rsidR="001E41F3" w:rsidRPr="00075B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5BFA" w14:paraId="482E806B" w14:textId="77777777" w:rsidTr="00547111">
        <w:tc>
          <w:tcPr>
            <w:tcW w:w="9640" w:type="dxa"/>
            <w:gridSpan w:val="11"/>
          </w:tcPr>
          <w:p w14:paraId="7626C3B2" w14:textId="77777777" w:rsidR="001E41F3" w:rsidRPr="00075BFA" w:rsidRDefault="001E41F3">
            <w:pPr>
              <w:pStyle w:val="CRCoverPage"/>
              <w:spacing w:after="0"/>
              <w:rPr>
                <w:sz w:val="8"/>
                <w:szCs w:val="8"/>
              </w:rPr>
            </w:pPr>
          </w:p>
        </w:tc>
      </w:tr>
      <w:tr w:rsidR="001E41F3" w:rsidRPr="00075BFA" w14:paraId="04A53F81" w14:textId="77777777" w:rsidTr="00547111">
        <w:tc>
          <w:tcPr>
            <w:tcW w:w="1843" w:type="dxa"/>
            <w:tcBorders>
              <w:top w:val="single" w:sz="4" w:space="0" w:color="auto"/>
              <w:left w:val="single" w:sz="4" w:space="0" w:color="auto"/>
            </w:tcBorders>
          </w:tcPr>
          <w:p w14:paraId="3B017358" w14:textId="77777777" w:rsidR="001E41F3" w:rsidRPr="00075BFA" w:rsidRDefault="001E41F3">
            <w:pPr>
              <w:pStyle w:val="CRCoverPage"/>
              <w:tabs>
                <w:tab w:val="right" w:pos="1759"/>
              </w:tabs>
              <w:spacing w:after="0"/>
              <w:rPr>
                <w:b/>
                <w:i/>
              </w:rPr>
            </w:pPr>
            <w:r w:rsidRPr="00075BFA">
              <w:rPr>
                <w:b/>
                <w:i/>
              </w:rPr>
              <w:t>Title:</w:t>
            </w:r>
            <w:r w:rsidRPr="00075BFA">
              <w:rPr>
                <w:b/>
                <w:i/>
              </w:rPr>
              <w:tab/>
            </w:r>
          </w:p>
        </w:tc>
        <w:tc>
          <w:tcPr>
            <w:tcW w:w="7797" w:type="dxa"/>
            <w:gridSpan w:val="10"/>
            <w:tcBorders>
              <w:top w:val="single" w:sz="4" w:space="0" w:color="auto"/>
              <w:right w:val="single" w:sz="4" w:space="0" w:color="auto"/>
            </w:tcBorders>
            <w:shd w:val="pct30" w:color="FFFF00" w:fill="auto"/>
          </w:tcPr>
          <w:p w14:paraId="41B2D514" w14:textId="3ADDE986" w:rsidR="001E41F3" w:rsidRPr="00075BFA" w:rsidRDefault="00AD50FC" w:rsidP="00FD2E62">
            <w:pPr>
              <w:pStyle w:val="CRCoverPage"/>
              <w:spacing w:after="0"/>
              <w:rPr>
                <w:b/>
                <w:bCs/>
              </w:rPr>
            </w:pPr>
            <w:r w:rsidRPr="00075BFA">
              <w:rPr>
                <w:b/>
                <w:bCs/>
              </w:rPr>
              <w:t>[</w:t>
            </w:r>
            <w:proofErr w:type="spellStart"/>
            <w:r w:rsidR="00E65C64" w:rsidRPr="00075BFA">
              <w:rPr>
                <w:b/>
                <w:bCs/>
              </w:rPr>
              <w:t>FS_HEVC_Profiles</w:t>
            </w:r>
            <w:proofErr w:type="spellEnd"/>
            <w:r w:rsidRPr="00075BFA">
              <w:rPr>
                <w:b/>
                <w:bCs/>
              </w:rPr>
              <w:t xml:space="preserve">] </w:t>
            </w:r>
            <w:r w:rsidR="00E65C64" w:rsidRPr="00075BFA">
              <w:rPr>
                <w:b/>
                <w:bCs/>
              </w:rPr>
              <w:t>On HEVC Multiview coding</w:t>
            </w:r>
          </w:p>
        </w:tc>
      </w:tr>
      <w:tr w:rsidR="001E41F3" w:rsidRPr="00075BFA" w14:paraId="188404BB" w14:textId="77777777" w:rsidTr="00547111">
        <w:tc>
          <w:tcPr>
            <w:tcW w:w="1843" w:type="dxa"/>
            <w:tcBorders>
              <w:left w:val="single" w:sz="4" w:space="0" w:color="auto"/>
            </w:tcBorders>
          </w:tcPr>
          <w:p w14:paraId="5281E62B"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5C67E333" w14:textId="77777777" w:rsidR="001E41F3" w:rsidRPr="00075BFA" w:rsidRDefault="001E41F3">
            <w:pPr>
              <w:pStyle w:val="CRCoverPage"/>
              <w:spacing w:after="0"/>
              <w:rPr>
                <w:sz w:val="8"/>
                <w:szCs w:val="8"/>
              </w:rPr>
            </w:pPr>
          </w:p>
        </w:tc>
      </w:tr>
      <w:tr w:rsidR="001E41F3" w:rsidRPr="00075BFA" w14:paraId="3108B001" w14:textId="77777777" w:rsidTr="00547111">
        <w:tc>
          <w:tcPr>
            <w:tcW w:w="1843" w:type="dxa"/>
            <w:tcBorders>
              <w:left w:val="single" w:sz="4" w:space="0" w:color="auto"/>
            </w:tcBorders>
          </w:tcPr>
          <w:p w14:paraId="1BB62E50" w14:textId="77777777" w:rsidR="001E41F3" w:rsidRPr="00075BFA" w:rsidRDefault="001E41F3">
            <w:pPr>
              <w:pStyle w:val="CRCoverPage"/>
              <w:tabs>
                <w:tab w:val="right" w:pos="1759"/>
              </w:tabs>
              <w:spacing w:after="0"/>
              <w:rPr>
                <w:b/>
                <w:i/>
              </w:rPr>
            </w:pPr>
            <w:r w:rsidRPr="00075BFA">
              <w:rPr>
                <w:b/>
                <w:i/>
              </w:rPr>
              <w:t>Source to WG:</w:t>
            </w:r>
          </w:p>
        </w:tc>
        <w:tc>
          <w:tcPr>
            <w:tcW w:w="7797" w:type="dxa"/>
            <w:gridSpan w:val="10"/>
            <w:tcBorders>
              <w:right w:val="single" w:sz="4" w:space="0" w:color="auto"/>
            </w:tcBorders>
            <w:shd w:val="pct30" w:color="FFFF00" w:fill="auto"/>
          </w:tcPr>
          <w:p w14:paraId="371B6544" w14:textId="3E94E773" w:rsidR="001E41F3" w:rsidRPr="00075BFA" w:rsidRDefault="00E65C64">
            <w:pPr>
              <w:pStyle w:val="CRCoverPage"/>
              <w:spacing w:after="0"/>
              <w:ind w:left="100"/>
            </w:pPr>
            <w:r w:rsidRPr="00075BFA">
              <w:t>Apple</w:t>
            </w:r>
          </w:p>
        </w:tc>
      </w:tr>
      <w:tr w:rsidR="001E41F3" w:rsidRPr="00075BFA" w14:paraId="39863E17" w14:textId="77777777" w:rsidTr="00547111">
        <w:tc>
          <w:tcPr>
            <w:tcW w:w="1843" w:type="dxa"/>
            <w:tcBorders>
              <w:left w:val="single" w:sz="4" w:space="0" w:color="auto"/>
            </w:tcBorders>
          </w:tcPr>
          <w:p w14:paraId="3554E916" w14:textId="77777777" w:rsidR="001E41F3" w:rsidRPr="00075BFA" w:rsidRDefault="001E41F3">
            <w:pPr>
              <w:pStyle w:val="CRCoverPage"/>
              <w:tabs>
                <w:tab w:val="right" w:pos="1759"/>
              </w:tabs>
              <w:spacing w:after="0"/>
              <w:rPr>
                <w:b/>
                <w:i/>
              </w:rPr>
            </w:pPr>
            <w:r w:rsidRPr="00075BFA">
              <w:rPr>
                <w:b/>
                <w:i/>
              </w:rPr>
              <w:t>Source to TSG:</w:t>
            </w:r>
          </w:p>
        </w:tc>
        <w:tc>
          <w:tcPr>
            <w:tcW w:w="7797" w:type="dxa"/>
            <w:gridSpan w:val="10"/>
            <w:tcBorders>
              <w:right w:val="single" w:sz="4" w:space="0" w:color="auto"/>
            </w:tcBorders>
            <w:shd w:val="pct30" w:color="FFFF00" w:fill="auto"/>
          </w:tcPr>
          <w:p w14:paraId="157EB8DA" w14:textId="4ABC50AD" w:rsidR="001E41F3" w:rsidRPr="00075BFA" w:rsidRDefault="00DC3278" w:rsidP="00547111">
            <w:pPr>
              <w:pStyle w:val="CRCoverPage"/>
              <w:spacing w:after="0"/>
              <w:ind w:left="100"/>
            </w:pPr>
            <w:r w:rsidRPr="00075BFA">
              <w:fldChar w:fldCharType="begin"/>
            </w:r>
            <w:r w:rsidRPr="00075BFA">
              <w:instrText xml:space="preserve"> DOCPROPERTY  SourceIfTsg  \* MERGEFORMAT </w:instrText>
            </w:r>
            <w:r w:rsidRPr="00075BFA">
              <w:fldChar w:fldCharType="end"/>
            </w:r>
          </w:p>
        </w:tc>
      </w:tr>
      <w:tr w:rsidR="001E41F3" w:rsidRPr="00075BFA" w14:paraId="36C9B109" w14:textId="77777777" w:rsidTr="00547111">
        <w:tc>
          <w:tcPr>
            <w:tcW w:w="1843" w:type="dxa"/>
            <w:tcBorders>
              <w:left w:val="single" w:sz="4" w:space="0" w:color="auto"/>
            </w:tcBorders>
          </w:tcPr>
          <w:p w14:paraId="6E08C95A"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62216918" w14:textId="77777777" w:rsidR="001E41F3" w:rsidRPr="00075BFA" w:rsidRDefault="001E41F3">
            <w:pPr>
              <w:pStyle w:val="CRCoverPage"/>
              <w:spacing w:after="0"/>
              <w:rPr>
                <w:sz w:val="8"/>
                <w:szCs w:val="8"/>
              </w:rPr>
            </w:pPr>
          </w:p>
        </w:tc>
      </w:tr>
      <w:tr w:rsidR="001E41F3" w:rsidRPr="00075BFA" w14:paraId="0040023B" w14:textId="77777777" w:rsidTr="00547111">
        <w:tc>
          <w:tcPr>
            <w:tcW w:w="1843" w:type="dxa"/>
            <w:tcBorders>
              <w:left w:val="single" w:sz="4" w:space="0" w:color="auto"/>
            </w:tcBorders>
          </w:tcPr>
          <w:p w14:paraId="72996EA6" w14:textId="77777777" w:rsidR="001E41F3" w:rsidRPr="00075BFA" w:rsidRDefault="001E41F3">
            <w:pPr>
              <w:pStyle w:val="CRCoverPage"/>
              <w:tabs>
                <w:tab w:val="right" w:pos="1759"/>
              </w:tabs>
              <w:spacing w:after="0"/>
              <w:rPr>
                <w:b/>
                <w:i/>
              </w:rPr>
            </w:pPr>
            <w:r w:rsidRPr="00075BFA">
              <w:rPr>
                <w:b/>
                <w:i/>
              </w:rPr>
              <w:t>Work item code</w:t>
            </w:r>
            <w:r w:rsidR="0051580D" w:rsidRPr="00075BFA">
              <w:rPr>
                <w:b/>
                <w:i/>
              </w:rPr>
              <w:t>:</w:t>
            </w:r>
          </w:p>
        </w:tc>
        <w:tc>
          <w:tcPr>
            <w:tcW w:w="3686" w:type="dxa"/>
            <w:gridSpan w:val="5"/>
            <w:shd w:val="pct30" w:color="FFFF00" w:fill="auto"/>
          </w:tcPr>
          <w:p w14:paraId="0336C1FB" w14:textId="0C988D7A" w:rsidR="001E41F3" w:rsidRPr="00075BFA" w:rsidRDefault="00E65C64">
            <w:pPr>
              <w:pStyle w:val="CRCoverPage"/>
              <w:spacing w:after="0"/>
              <w:ind w:left="100"/>
            </w:pPr>
            <w:proofErr w:type="spellStart"/>
            <w:r w:rsidRPr="00075BFA">
              <w:rPr>
                <w:b/>
                <w:bCs/>
              </w:rPr>
              <w:t>FS_HEVC_Profiles</w:t>
            </w:r>
            <w:proofErr w:type="spellEnd"/>
          </w:p>
        </w:tc>
        <w:tc>
          <w:tcPr>
            <w:tcW w:w="567" w:type="dxa"/>
            <w:tcBorders>
              <w:left w:val="nil"/>
            </w:tcBorders>
          </w:tcPr>
          <w:p w14:paraId="66BC6E68" w14:textId="77777777" w:rsidR="001E41F3" w:rsidRPr="00075BFA" w:rsidRDefault="001E41F3">
            <w:pPr>
              <w:pStyle w:val="CRCoverPage"/>
              <w:spacing w:after="0"/>
              <w:ind w:right="100"/>
            </w:pPr>
          </w:p>
        </w:tc>
        <w:tc>
          <w:tcPr>
            <w:tcW w:w="1417" w:type="dxa"/>
            <w:gridSpan w:val="3"/>
            <w:tcBorders>
              <w:left w:val="nil"/>
            </w:tcBorders>
          </w:tcPr>
          <w:p w14:paraId="65E47CC6" w14:textId="77777777" w:rsidR="001E41F3" w:rsidRPr="00075BFA" w:rsidRDefault="001E41F3">
            <w:pPr>
              <w:pStyle w:val="CRCoverPage"/>
              <w:spacing w:after="0"/>
              <w:jc w:val="right"/>
            </w:pPr>
            <w:r w:rsidRPr="00075BFA">
              <w:rPr>
                <w:b/>
                <w:i/>
              </w:rPr>
              <w:t>Date:</w:t>
            </w:r>
          </w:p>
        </w:tc>
        <w:tc>
          <w:tcPr>
            <w:tcW w:w="2127" w:type="dxa"/>
            <w:tcBorders>
              <w:right w:val="single" w:sz="4" w:space="0" w:color="auto"/>
            </w:tcBorders>
            <w:shd w:val="pct30" w:color="FFFF00" w:fill="auto"/>
          </w:tcPr>
          <w:p w14:paraId="0993A57A" w14:textId="604E8C1E" w:rsidR="001E41F3" w:rsidRPr="00075BFA" w:rsidRDefault="00071D35">
            <w:pPr>
              <w:pStyle w:val="CRCoverPage"/>
              <w:spacing w:after="0"/>
              <w:ind w:left="100"/>
            </w:pPr>
            <w:r w:rsidRPr="00075BFA">
              <w:t>23</w:t>
            </w:r>
            <w:r w:rsidR="00174E98" w:rsidRPr="00075BFA">
              <w:t>/</w:t>
            </w:r>
            <w:r w:rsidR="00B23688" w:rsidRPr="00075BFA">
              <w:t>0</w:t>
            </w:r>
            <w:r w:rsidR="00E65C64" w:rsidRPr="00075BFA">
              <w:t>6</w:t>
            </w:r>
            <w:r w:rsidR="00174E98" w:rsidRPr="00075BFA">
              <w:t>/202</w:t>
            </w:r>
            <w:r w:rsidR="00B23688" w:rsidRPr="00075BFA">
              <w:t>3</w:t>
            </w:r>
          </w:p>
        </w:tc>
      </w:tr>
      <w:tr w:rsidR="001E41F3" w:rsidRPr="00075BFA" w14:paraId="32DDBB46" w14:textId="77777777" w:rsidTr="00547111">
        <w:tc>
          <w:tcPr>
            <w:tcW w:w="1843" w:type="dxa"/>
            <w:tcBorders>
              <w:left w:val="single" w:sz="4" w:space="0" w:color="auto"/>
            </w:tcBorders>
          </w:tcPr>
          <w:p w14:paraId="32A23ACC" w14:textId="77777777" w:rsidR="001E41F3" w:rsidRPr="00075BFA" w:rsidRDefault="001E41F3">
            <w:pPr>
              <w:pStyle w:val="CRCoverPage"/>
              <w:spacing w:after="0"/>
              <w:rPr>
                <w:b/>
                <w:i/>
                <w:sz w:val="8"/>
                <w:szCs w:val="8"/>
              </w:rPr>
            </w:pPr>
          </w:p>
        </w:tc>
        <w:tc>
          <w:tcPr>
            <w:tcW w:w="1986" w:type="dxa"/>
            <w:gridSpan w:val="4"/>
          </w:tcPr>
          <w:p w14:paraId="14B661C8" w14:textId="77777777" w:rsidR="001E41F3" w:rsidRPr="00075BFA" w:rsidRDefault="001E41F3">
            <w:pPr>
              <w:pStyle w:val="CRCoverPage"/>
              <w:spacing w:after="0"/>
              <w:rPr>
                <w:sz w:val="8"/>
                <w:szCs w:val="8"/>
              </w:rPr>
            </w:pPr>
          </w:p>
        </w:tc>
        <w:tc>
          <w:tcPr>
            <w:tcW w:w="2267" w:type="dxa"/>
            <w:gridSpan w:val="2"/>
          </w:tcPr>
          <w:p w14:paraId="33D1E3F7" w14:textId="77777777" w:rsidR="001E41F3" w:rsidRPr="00075BFA" w:rsidRDefault="001E41F3">
            <w:pPr>
              <w:pStyle w:val="CRCoverPage"/>
              <w:spacing w:after="0"/>
              <w:rPr>
                <w:sz w:val="8"/>
                <w:szCs w:val="8"/>
              </w:rPr>
            </w:pPr>
          </w:p>
        </w:tc>
        <w:tc>
          <w:tcPr>
            <w:tcW w:w="1417" w:type="dxa"/>
            <w:gridSpan w:val="3"/>
          </w:tcPr>
          <w:p w14:paraId="162337F3" w14:textId="77777777" w:rsidR="001E41F3" w:rsidRPr="00075BFA" w:rsidRDefault="001E41F3">
            <w:pPr>
              <w:pStyle w:val="CRCoverPage"/>
              <w:spacing w:after="0"/>
              <w:rPr>
                <w:sz w:val="8"/>
                <w:szCs w:val="8"/>
              </w:rPr>
            </w:pPr>
          </w:p>
        </w:tc>
        <w:tc>
          <w:tcPr>
            <w:tcW w:w="2127" w:type="dxa"/>
            <w:tcBorders>
              <w:right w:val="single" w:sz="4" w:space="0" w:color="auto"/>
            </w:tcBorders>
          </w:tcPr>
          <w:p w14:paraId="6026281D" w14:textId="77777777" w:rsidR="001E41F3" w:rsidRPr="00075BFA" w:rsidRDefault="001E41F3">
            <w:pPr>
              <w:pStyle w:val="CRCoverPage"/>
              <w:spacing w:after="0"/>
              <w:rPr>
                <w:sz w:val="8"/>
                <w:szCs w:val="8"/>
              </w:rPr>
            </w:pPr>
          </w:p>
        </w:tc>
      </w:tr>
      <w:tr w:rsidR="001E41F3" w:rsidRPr="00075BFA" w14:paraId="670D8DAD" w14:textId="77777777" w:rsidTr="00547111">
        <w:trPr>
          <w:cantSplit/>
        </w:trPr>
        <w:tc>
          <w:tcPr>
            <w:tcW w:w="1843" w:type="dxa"/>
            <w:tcBorders>
              <w:left w:val="single" w:sz="4" w:space="0" w:color="auto"/>
            </w:tcBorders>
          </w:tcPr>
          <w:p w14:paraId="7F6644FE" w14:textId="77777777" w:rsidR="001E41F3" w:rsidRPr="00075BFA" w:rsidRDefault="001E41F3">
            <w:pPr>
              <w:pStyle w:val="CRCoverPage"/>
              <w:tabs>
                <w:tab w:val="right" w:pos="1759"/>
              </w:tabs>
              <w:spacing w:after="0"/>
              <w:rPr>
                <w:b/>
                <w:i/>
              </w:rPr>
            </w:pPr>
            <w:r w:rsidRPr="00075BFA">
              <w:rPr>
                <w:b/>
                <w:i/>
              </w:rPr>
              <w:t>Category:</w:t>
            </w:r>
          </w:p>
        </w:tc>
        <w:tc>
          <w:tcPr>
            <w:tcW w:w="851" w:type="dxa"/>
            <w:shd w:val="pct30" w:color="FFFF00" w:fill="auto"/>
          </w:tcPr>
          <w:p w14:paraId="1171B8F1" w14:textId="49A5C46B" w:rsidR="001E41F3" w:rsidRPr="00075BFA" w:rsidRDefault="00E46F97" w:rsidP="00DC3278">
            <w:pPr>
              <w:pStyle w:val="CRCoverPage"/>
              <w:spacing w:after="0"/>
              <w:ind w:right="-609"/>
              <w:rPr>
                <w:b/>
              </w:rPr>
            </w:pPr>
            <w:r w:rsidRPr="00075BFA">
              <w:rPr>
                <w:b/>
              </w:rPr>
              <w:t>B</w:t>
            </w:r>
          </w:p>
        </w:tc>
        <w:tc>
          <w:tcPr>
            <w:tcW w:w="3402" w:type="dxa"/>
            <w:gridSpan w:val="5"/>
            <w:tcBorders>
              <w:left w:val="nil"/>
            </w:tcBorders>
          </w:tcPr>
          <w:p w14:paraId="52D0A1FC" w14:textId="77777777" w:rsidR="001E41F3" w:rsidRPr="00075BFA" w:rsidRDefault="001E41F3">
            <w:pPr>
              <w:pStyle w:val="CRCoverPage"/>
              <w:spacing w:after="0"/>
            </w:pPr>
          </w:p>
        </w:tc>
        <w:tc>
          <w:tcPr>
            <w:tcW w:w="1417" w:type="dxa"/>
            <w:gridSpan w:val="3"/>
            <w:tcBorders>
              <w:left w:val="nil"/>
            </w:tcBorders>
          </w:tcPr>
          <w:p w14:paraId="28E30F60" w14:textId="77777777" w:rsidR="001E41F3" w:rsidRPr="00075BFA" w:rsidRDefault="001E41F3">
            <w:pPr>
              <w:pStyle w:val="CRCoverPage"/>
              <w:spacing w:after="0"/>
              <w:jc w:val="right"/>
              <w:rPr>
                <w:b/>
                <w:i/>
              </w:rPr>
            </w:pPr>
            <w:r w:rsidRPr="00075BFA">
              <w:rPr>
                <w:b/>
                <w:i/>
              </w:rPr>
              <w:t>Release:</w:t>
            </w:r>
          </w:p>
        </w:tc>
        <w:tc>
          <w:tcPr>
            <w:tcW w:w="2127" w:type="dxa"/>
            <w:tcBorders>
              <w:right w:val="single" w:sz="4" w:space="0" w:color="auto"/>
            </w:tcBorders>
            <w:shd w:val="pct30" w:color="FFFF00" w:fill="auto"/>
          </w:tcPr>
          <w:p w14:paraId="29D18CA6" w14:textId="465FD306" w:rsidR="001E41F3" w:rsidRPr="00075BFA" w:rsidRDefault="00D8455E">
            <w:pPr>
              <w:pStyle w:val="CRCoverPage"/>
              <w:spacing w:after="0"/>
              <w:ind w:left="100"/>
            </w:pPr>
            <w:r w:rsidRPr="00075BFA">
              <w:t>18</w:t>
            </w:r>
          </w:p>
        </w:tc>
      </w:tr>
      <w:tr w:rsidR="001E41F3" w:rsidRPr="00075BFA" w14:paraId="3C3598FB" w14:textId="77777777" w:rsidTr="00547111">
        <w:tc>
          <w:tcPr>
            <w:tcW w:w="1843" w:type="dxa"/>
            <w:tcBorders>
              <w:left w:val="single" w:sz="4" w:space="0" w:color="auto"/>
              <w:bottom w:val="single" w:sz="4" w:space="0" w:color="auto"/>
            </w:tcBorders>
          </w:tcPr>
          <w:p w14:paraId="0E0109BB" w14:textId="77777777" w:rsidR="001E41F3" w:rsidRPr="00075BFA" w:rsidRDefault="001E41F3">
            <w:pPr>
              <w:pStyle w:val="CRCoverPage"/>
              <w:spacing w:after="0"/>
              <w:rPr>
                <w:b/>
                <w:i/>
              </w:rPr>
            </w:pPr>
          </w:p>
        </w:tc>
        <w:tc>
          <w:tcPr>
            <w:tcW w:w="4677" w:type="dxa"/>
            <w:gridSpan w:val="8"/>
            <w:tcBorders>
              <w:bottom w:val="single" w:sz="4" w:space="0" w:color="auto"/>
            </w:tcBorders>
          </w:tcPr>
          <w:p w14:paraId="58DF0347" w14:textId="77777777" w:rsidR="001E41F3" w:rsidRPr="00075BFA" w:rsidRDefault="001E41F3">
            <w:pPr>
              <w:pStyle w:val="CRCoverPage"/>
              <w:spacing w:after="0"/>
              <w:ind w:left="383" w:hanging="383"/>
              <w:rPr>
                <w:i/>
                <w:sz w:val="18"/>
              </w:rPr>
            </w:pPr>
            <w:r w:rsidRPr="00075BFA">
              <w:rPr>
                <w:i/>
                <w:sz w:val="18"/>
              </w:rPr>
              <w:t xml:space="preserve">Use </w:t>
            </w:r>
            <w:r w:rsidRPr="00075BFA">
              <w:rPr>
                <w:i/>
                <w:sz w:val="18"/>
                <w:u w:val="single"/>
              </w:rPr>
              <w:t>one</w:t>
            </w:r>
            <w:r w:rsidRPr="00075BFA">
              <w:rPr>
                <w:i/>
                <w:sz w:val="18"/>
              </w:rPr>
              <w:t xml:space="preserve"> of the following categories:</w:t>
            </w:r>
            <w:r w:rsidRPr="00075BFA">
              <w:rPr>
                <w:b/>
                <w:i/>
                <w:sz w:val="18"/>
              </w:rPr>
              <w:br/>
            </w:r>
            <w:proofErr w:type="gramStart"/>
            <w:r w:rsidRPr="00075BFA">
              <w:rPr>
                <w:b/>
                <w:i/>
                <w:sz w:val="18"/>
              </w:rPr>
              <w:t>F</w:t>
            </w:r>
            <w:r w:rsidRPr="00075BFA">
              <w:rPr>
                <w:i/>
                <w:sz w:val="18"/>
              </w:rPr>
              <w:t xml:space="preserve">  (</w:t>
            </w:r>
            <w:proofErr w:type="gramEnd"/>
            <w:r w:rsidRPr="00075BFA">
              <w:rPr>
                <w:i/>
                <w:sz w:val="18"/>
              </w:rPr>
              <w:t>correction)</w:t>
            </w:r>
            <w:r w:rsidRPr="00075BFA">
              <w:rPr>
                <w:i/>
                <w:sz w:val="18"/>
              </w:rPr>
              <w:br/>
            </w:r>
            <w:r w:rsidRPr="00075BFA">
              <w:rPr>
                <w:b/>
                <w:i/>
                <w:sz w:val="18"/>
              </w:rPr>
              <w:t>A</w:t>
            </w:r>
            <w:r w:rsidRPr="00075BFA">
              <w:rPr>
                <w:i/>
                <w:sz w:val="18"/>
              </w:rPr>
              <w:t xml:space="preserve">  (</w:t>
            </w:r>
            <w:r w:rsidR="00DE34CF" w:rsidRPr="00075BFA">
              <w:rPr>
                <w:i/>
                <w:sz w:val="18"/>
              </w:rPr>
              <w:t xml:space="preserve">mirror </w:t>
            </w:r>
            <w:r w:rsidRPr="00075BFA">
              <w:rPr>
                <w:i/>
                <w:sz w:val="18"/>
              </w:rPr>
              <w:t>correspond</w:t>
            </w:r>
            <w:r w:rsidR="00DE34CF" w:rsidRPr="00075BFA">
              <w:rPr>
                <w:i/>
                <w:sz w:val="18"/>
              </w:rPr>
              <w:t xml:space="preserve">ing </w:t>
            </w:r>
            <w:r w:rsidRPr="00075BFA">
              <w:rPr>
                <w:i/>
                <w:sz w:val="18"/>
              </w:rPr>
              <w:t xml:space="preserve">to a </w:t>
            </w:r>
            <w:r w:rsidR="00DE34CF" w:rsidRPr="00075BFA">
              <w:rPr>
                <w:i/>
                <w:sz w:val="18"/>
              </w:rPr>
              <w:t xml:space="preserve">change </w:t>
            </w:r>
            <w:r w:rsidRPr="00075BFA">
              <w:rPr>
                <w:i/>
                <w:sz w:val="18"/>
              </w:rPr>
              <w:t>in an earlier release)</w:t>
            </w:r>
            <w:r w:rsidRPr="00075BFA">
              <w:rPr>
                <w:i/>
                <w:sz w:val="18"/>
              </w:rPr>
              <w:br/>
            </w:r>
            <w:r w:rsidRPr="00075BFA">
              <w:rPr>
                <w:b/>
                <w:i/>
                <w:sz w:val="18"/>
              </w:rPr>
              <w:t>B</w:t>
            </w:r>
            <w:r w:rsidRPr="00075BFA">
              <w:rPr>
                <w:i/>
                <w:sz w:val="18"/>
              </w:rPr>
              <w:t xml:space="preserve">  (addition of feature), </w:t>
            </w:r>
            <w:r w:rsidRPr="00075BFA">
              <w:rPr>
                <w:i/>
                <w:sz w:val="18"/>
              </w:rPr>
              <w:br/>
            </w:r>
            <w:r w:rsidRPr="00075BFA">
              <w:rPr>
                <w:b/>
                <w:i/>
                <w:sz w:val="18"/>
              </w:rPr>
              <w:t>C</w:t>
            </w:r>
            <w:r w:rsidRPr="00075BFA">
              <w:rPr>
                <w:i/>
                <w:sz w:val="18"/>
              </w:rPr>
              <w:t xml:space="preserve">  (functional modification of feature)</w:t>
            </w:r>
            <w:r w:rsidRPr="00075BFA">
              <w:rPr>
                <w:i/>
                <w:sz w:val="18"/>
              </w:rPr>
              <w:br/>
            </w:r>
            <w:r w:rsidRPr="00075BFA">
              <w:rPr>
                <w:b/>
                <w:i/>
                <w:sz w:val="18"/>
              </w:rPr>
              <w:t>D</w:t>
            </w:r>
            <w:r w:rsidRPr="00075BFA">
              <w:rPr>
                <w:i/>
                <w:sz w:val="18"/>
              </w:rPr>
              <w:t xml:space="preserve">  (editorial modification)</w:t>
            </w:r>
          </w:p>
          <w:p w14:paraId="7E8DAB68" w14:textId="77777777" w:rsidR="001E41F3" w:rsidRPr="00075BFA" w:rsidRDefault="001E41F3">
            <w:pPr>
              <w:pStyle w:val="CRCoverPage"/>
            </w:pPr>
            <w:r w:rsidRPr="00075BFA">
              <w:rPr>
                <w:sz w:val="18"/>
              </w:rPr>
              <w:t>Detailed explanations of the above categories can</w:t>
            </w:r>
            <w:r w:rsidRPr="00075BFA">
              <w:rPr>
                <w:sz w:val="18"/>
              </w:rPr>
              <w:br/>
              <w:t xml:space="preserve">be found in 3GPP </w:t>
            </w:r>
            <w:hyperlink r:id="rId14" w:history="1">
              <w:r w:rsidRPr="00075BFA">
                <w:rPr>
                  <w:rStyle w:val="Hyperlink"/>
                  <w:sz w:val="18"/>
                </w:rPr>
                <w:t>TR 21.900</w:t>
              </w:r>
            </w:hyperlink>
            <w:r w:rsidRPr="00075BFA">
              <w:rPr>
                <w:sz w:val="18"/>
              </w:rPr>
              <w:t>.</w:t>
            </w:r>
          </w:p>
        </w:tc>
        <w:tc>
          <w:tcPr>
            <w:tcW w:w="3120" w:type="dxa"/>
            <w:gridSpan w:val="2"/>
            <w:tcBorders>
              <w:bottom w:val="single" w:sz="4" w:space="0" w:color="auto"/>
              <w:right w:val="single" w:sz="4" w:space="0" w:color="auto"/>
            </w:tcBorders>
          </w:tcPr>
          <w:p w14:paraId="1BF5B536" w14:textId="77777777" w:rsidR="000C038A" w:rsidRPr="00075BFA" w:rsidRDefault="001E41F3" w:rsidP="00BD6BB8">
            <w:pPr>
              <w:pStyle w:val="CRCoverPage"/>
              <w:tabs>
                <w:tab w:val="left" w:pos="950"/>
              </w:tabs>
              <w:spacing w:after="0"/>
              <w:ind w:left="241" w:hanging="241"/>
              <w:rPr>
                <w:i/>
                <w:sz w:val="18"/>
              </w:rPr>
            </w:pPr>
            <w:r w:rsidRPr="00075BFA">
              <w:rPr>
                <w:i/>
                <w:sz w:val="18"/>
              </w:rPr>
              <w:t xml:space="preserve">Use </w:t>
            </w:r>
            <w:r w:rsidRPr="00075BFA">
              <w:rPr>
                <w:i/>
                <w:sz w:val="18"/>
                <w:u w:val="single"/>
              </w:rPr>
              <w:t>one</w:t>
            </w:r>
            <w:r w:rsidRPr="00075BFA">
              <w:rPr>
                <w:i/>
                <w:sz w:val="18"/>
              </w:rPr>
              <w:t xml:space="preserve"> of the following releases:</w:t>
            </w:r>
            <w:r w:rsidRPr="00075BFA">
              <w:rPr>
                <w:i/>
                <w:sz w:val="18"/>
              </w:rPr>
              <w:br/>
              <w:t>Rel-8</w:t>
            </w:r>
            <w:r w:rsidRPr="00075BFA">
              <w:rPr>
                <w:i/>
                <w:sz w:val="18"/>
              </w:rPr>
              <w:tab/>
              <w:t>(Release 8)</w:t>
            </w:r>
            <w:r w:rsidR="007C2097" w:rsidRPr="00075BFA">
              <w:rPr>
                <w:i/>
                <w:sz w:val="18"/>
              </w:rPr>
              <w:br/>
              <w:t>Rel-9</w:t>
            </w:r>
            <w:r w:rsidR="007C2097" w:rsidRPr="00075BFA">
              <w:rPr>
                <w:i/>
                <w:sz w:val="18"/>
              </w:rPr>
              <w:tab/>
              <w:t>(Release 9)</w:t>
            </w:r>
            <w:r w:rsidR="009777D9" w:rsidRPr="00075BFA">
              <w:rPr>
                <w:i/>
                <w:sz w:val="18"/>
              </w:rPr>
              <w:br/>
              <w:t>Rel-10</w:t>
            </w:r>
            <w:r w:rsidR="009777D9" w:rsidRPr="00075BFA">
              <w:rPr>
                <w:i/>
                <w:sz w:val="18"/>
              </w:rPr>
              <w:tab/>
              <w:t>(Release 10)</w:t>
            </w:r>
            <w:r w:rsidR="000C038A" w:rsidRPr="00075BFA">
              <w:rPr>
                <w:i/>
                <w:sz w:val="18"/>
              </w:rPr>
              <w:br/>
              <w:t>Rel-11</w:t>
            </w:r>
            <w:r w:rsidR="000C038A" w:rsidRPr="00075BFA">
              <w:rPr>
                <w:i/>
                <w:sz w:val="18"/>
              </w:rPr>
              <w:tab/>
              <w:t>(Release 11)</w:t>
            </w:r>
            <w:r w:rsidR="000C038A" w:rsidRPr="00075BFA">
              <w:rPr>
                <w:i/>
                <w:sz w:val="18"/>
              </w:rPr>
              <w:br/>
              <w:t>Rel-12</w:t>
            </w:r>
            <w:r w:rsidR="000C038A" w:rsidRPr="00075BFA">
              <w:rPr>
                <w:i/>
                <w:sz w:val="18"/>
              </w:rPr>
              <w:tab/>
              <w:t>(Release 12)</w:t>
            </w:r>
            <w:r w:rsidR="0051580D" w:rsidRPr="00075BFA">
              <w:rPr>
                <w:i/>
                <w:sz w:val="18"/>
              </w:rPr>
              <w:br/>
            </w:r>
            <w:bookmarkStart w:id="1" w:name="OLE_LINK1"/>
            <w:r w:rsidR="0051580D" w:rsidRPr="00075BFA">
              <w:rPr>
                <w:i/>
                <w:sz w:val="18"/>
              </w:rPr>
              <w:t>Rel-13</w:t>
            </w:r>
            <w:r w:rsidR="0051580D" w:rsidRPr="00075BFA">
              <w:rPr>
                <w:i/>
                <w:sz w:val="18"/>
              </w:rPr>
              <w:tab/>
              <w:t>(Release 13)</w:t>
            </w:r>
            <w:bookmarkEnd w:id="1"/>
            <w:r w:rsidR="00BD6BB8" w:rsidRPr="00075BFA">
              <w:rPr>
                <w:i/>
                <w:sz w:val="18"/>
              </w:rPr>
              <w:br/>
              <w:t>Rel-14</w:t>
            </w:r>
            <w:r w:rsidR="00BD6BB8" w:rsidRPr="00075BFA">
              <w:rPr>
                <w:i/>
                <w:sz w:val="18"/>
              </w:rPr>
              <w:tab/>
              <w:t>(Release 14)</w:t>
            </w:r>
            <w:r w:rsidR="00E34898" w:rsidRPr="00075BFA">
              <w:rPr>
                <w:i/>
                <w:sz w:val="18"/>
              </w:rPr>
              <w:br/>
              <w:t>Rel-15</w:t>
            </w:r>
            <w:r w:rsidR="00E34898" w:rsidRPr="00075BFA">
              <w:rPr>
                <w:i/>
                <w:sz w:val="18"/>
              </w:rPr>
              <w:tab/>
              <w:t>(Release 15)</w:t>
            </w:r>
            <w:r w:rsidR="00E34898" w:rsidRPr="00075BFA">
              <w:rPr>
                <w:i/>
                <w:sz w:val="18"/>
              </w:rPr>
              <w:br/>
              <w:t>Rel-16</w:t>
            </w:r>
            <w:r w:rsidR="00E34898" w:rsidRPr="00075BFA">
              <w:rPr>
                <w:i/>
                <w:sz w:val="18"/>
              </w:rPr>
              <w:tab/>
              <w:t>(Release 16)</w:t>
            </w:r>
          </w:p>
        </w:tc>
      </w:tr>
      <w:tr w:rsidR="001E41F3" w:rsidRPr="00075BFA" w14:paraId="27B99B05" w14:textId="77777777" w:rsidTr="00547111">
        <w:tc>
          <w:tcPr>
            <w:tcW w:w="1843" w:type="dxa"/>
          </w:tcPr>
          <w:p w14:paraId="6F3AB025" w14:textId="77777777" w:rsidR="001E41F3" w:rsidRPr="00075BFA" w:rsidRDefault="001E41F3">
            <w:pPr>
              <w:pStyle w:val="CRCoverPage"/>
              <w:spacing w:after="0"/>
              <w:rPr>
                <w:b/>
                <w:i/>
                <w:sz w:val="8"/>
                <w:szCs w:val="8"/>
              </w:rPr>
            </w:pPr>
          </w:p>
        </w:tc>
        <w:tc>
          <w:tcPr>
            <w:tcW w:w="7797" w:type="dxa"/>
            <w:gridSpan w:val="10"/>
          </w:tcPr>
          <w:p w14:paraId="398468EA" w14:textId="77777777" w:rsidR="001E41F3" w:rsidRPr="00075BFA" w:rsidRDefault="001E41F3">
            <w:pPr>
              <w:pStyle w:val="CRCoverPage"/>
              <w:spacing w:after="0"/>
              <w:rPr>
                <w:sz w:val="8"/>
                <w:szCs w:val="8"/>
              </w:rPr>
            </w:pPr>
          </w:p>
        </w:tc>
      </w:tr>
      <w:tr w:rsidR="001E41F3" w:rsidRPr="00075BFA" w14:paraId="2C96A15C" w14:textId="77777777" w:rsidTr="00547111">
        <w:tc>
          <w:tcPr>
            <w:tcW w:w="2694" w:type="dxa"/>
            <w:gridSpan w:val="2"/>
            <w:tcBorders>
              <w:top w:val="single" w:sz="4" w:space="0" w:color="auto"/>
              <w:left w:val="single" w:sz="4" w:space="0" w:color="auto"/>
            </w:tcBorders>
          </w:tcPr>
          <w:p w14:paraId="167CE9A2" w14:textId="77777777" w:rsidR="001E41F3" w:rsidRPr="00075BFA" w:rsidRDefault="001E41F3">
            <w:pPr>
              <w:pStyle w:val="CRCoverPage"/>
              <w:tabs>
                <w:tab w:val="right" w:pos="2184"/>
              </w:tabs>
              <w:spacing w:after="0"/>
              <w:rPr>
                <w:b/>
                <w:i/>
              </w:rPr>
            </w:pPr>
            <w:r w:rsidRPr="00075BFA">
              <w:rPr>
                <w:b/>
                <w:i/>
              </w:rPr>
              <w:t>Reason for change:</w:t>
            </w:r>
          </w:p>
        </w:tc>
        <w:tc>
          <w:tcPr>
            <w:tcW w:w="6946" w:type="dxa"/>
            <w:gridSpan w:val="9"/>
            <w:tcBorders>
              <w:top w:val="single" w:sz="4" w:space="0" w:color="auto"/>
              <w:right w:val="single" w:sz="4" w:space="0" w:color="auto"/>
            </w:tcBorders>
            <w:shd w:val="pct30" w:color="FFFF00" w:fill="auto"/>
          </w:tcPr>
          <w:p w14:paraId="511BA505" w14:textId="5D0A3448" w:rsidR="009D2295" w:rsidRPr="00075BFA" w:rsidRDefault="00583C19" w:rsidP="00FA4733">
            <w:pPr>
              <w:pStyle w:val="B2"/>
              <w:ind w:left="0" w:firstLine="0"/>
              <w:rPr>
                <w:lang w:eastAsia="ko-KR"/>
              </w:rPr>
            </w:pPr>
            <w:r w:rsidRPr="00075BFA">
              <w:rPr>
                <w:lang w:eastAsia="ko-KR"/>
              </w:rPr>
              <w:t xml:space="preserve">Currently the </w:t>
            </w:r>
            <w:r w:rsidR="00E3425A" w:rsidRPr="00075BFA">
              <w:rPr>
                <w:lang w:eastAsia="ko-KR"/>
              </w:rPr>
              <w:t xml:space="preserve">scenario and </w:t>
            </w:r>
            <w:r w:rsidRPr="00075BFA">
              <w:rPr>
                <w:lang w:eastAsia="ko-KR"/>
              </w:rPr>
              <w:t xml:space="preserve">solution related to </w:t>
            </w:r>
            <w:r w:rsidR="00071D35" w:rsidRPr="00075BFA">
              <w:rPr>
                <w:lang w:eastAsia="ko-KR"/>
              </w:rPr>
              <w:t>MV-HEVC</w:t>
            </w:r>
            <w:r w:rsidRPr="00075BFA">
              <w:rPr>
                <w:lang w:eastAsia="ko-KR"/>
              </w:rPr>
              <w:t xml:space="preserve"> is </w:t>
            </w:r>
            <w:r w:rsidR="00E3425A" w:rsidRPr="00075BFA">
              <w:rPr>
                <w:lang w:eastAsia="ko-KR"/>
              </w:rPr>
              <w:t>missing in the TR.</w:t>
            </w:r>
          </w:p>
        </w:tc>
      </w:tr>
      <w:tr w:rsidR="001E41F3" w:rsidRPr="00075BFA" w14:paraId="613C1E51" w14:textId="77777777" w:rsidTr="00547111">
        <w:tc>
          <w:tcPr>
            <w:tcW w:w="2694" w:type="dxa"/>
            <w:gridSpan w:val="2"/>
            <w:tcBorders>
              <w:left w:val="single" w:sz="4" w:space="0" w:color="auto"/>
            </w:tcBorders>
          </w:tcPr>
          <w:p w14:paraId="29B91985"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3D14C7A7" w14:textId="77777777" w:rsidR="001E41F3" w:rsidRPr="00075BFA" w:rsidRDefault="001E41F3">
            <w:pPr>
              <w:pStyle w:val="CRCoverPage"/>
              <w:spacing w:after="0"/>
              <w:rPr>
                <w:sz w:val="8"/>
                <w:szCs w:val="8"/>
              </w:rPr>
            </w:pPr>
          </w:p>
        </w:tc>
      </w:tr>
      <w:tr w:rsidR="001E41F3" w:rsidRPr="00075BFA" w14:paraId="6E068173" w14:textId="77777777" w:rsidTr="00547111">
        <w:tc>
          <w:tcPr>
            <w:tcW w:w="2694" w:type="dxa"/>
            <w:gridSpan w:val="2"/>
            <w:tcBorders>
              <w:left w:val="single" w:sz="4" w:space="0" w:color="auto"/>
            </w:tcBorders>
          </w:tcPr>
          <w:p w14:paraId="5A6402A9" w14:textId="77777777" w:rsidR="001E41F3" w:rsidRPr="00075BFA" w:rsidRDefault="001E41F3">
            <w:pPr>
              <w:pStyle w:val="CRCoverPage"/>
              <w:tabs>
                <w:tab w:val="right" w:pos="2184"/>
              </w:tabs>
              <w:spacing w:after="0"/>
              <w:rPr>
                <w:b/>
                <w:i/>
              </w:rPr>
            </w:pPr>
            <w:r w:rsidRPr="00075BFA">
              <w:rPr>
                <w:b/>
                <w:i/>
              </w:rPr>
              <w:t>Summary of change</w:t>
            </w:r>
            <w:r w:rsidR="0051580D" w:rsidRPr="00075BFA">
              <w:rPr>
                <w:b/>
                <w:i/>
              </w:rPr>
              <w:t>:</w:t>
            </w:r>
          </w:p>
        </w:tc>
        <w:tc>
          <w:tcPr>
            <w:tcW w:w="6946" w:type="dxa"/>
            <w:gridSpan w:val="9"/>
            <w:tcBorders>
              <w:right w:val="single" w:sz="4" w:space="0" w:color="auto"/>
            </w:tcBorders>
            <w:shd w:val="pct30" w:color="FFFF00" w:fill="auto"/>
          </w:tcPr>
          <w:p w14:paraId="49C6E330" w14:textId="1EED1FD8" w:rsidR="00F020AF" w:rsidRPr="00075BFA" w:rsidRDefault="00583C19" w:rsidP="003F3772">
            <w:pPr>
              <w:pStyle w:val="B10"/>
              <w:spacing w:after="0"/>
              <w:ind w:left="0" w:firstLine="0"/>
            </w:pPr>
            <w:r w:rsidRPr="00075BFA">
              <w:t xml:space="preserve">Provides basic documentation </w:t>
            </w:r>
            <w:r w:rsidR="00071D35" w:rsidRPr="00075BFA">
              <w:t xml:space="preserve">related to stereoscopic video </w:t>
            </w:r>
            <w:r w:rsidR="00E3425A" w:rsidRPr="00075BFA">
              <w:t>scenario</w:t>
            </w:r>
            <w:r w:rsidR="00071D35" w:rsidRPr="00075BFA">
              <w:t xml:space="preserve"> and MV-HEVC based s</w:t>
            </w:r>
            <w:r w:rsidRPr="00075BFA">
              <w:t>olution</w:t>
            </w:r>
            <w:r w:rsidR="007577AD">
              <w:t>, reference scenario of simulcast</w:t>
            </w:r>
            <w:r w:rsidR="00071D35" w:rsidRPr="00075BFA">
              <w:t xml:space="preserve">, </w:t>
            </w:r>
            <w:r w:rsidR="007577AD">
              <w:t xml:space="preserve">and </w:t>
            </w:r>
            <w:r w:rsidR="00071D35" w:rsidRPr="00075BFA">
              <w:t>also reviewing the existing SA4 work related to the topic.</w:t>
            </w:r>
          </w:p>
        </w:tc>
      </w:tr>
      <w:tr w:rsidR="001E41F3" w:rsidRPr="00075BFA" w14:paraId="2255ACA1" w14:textId="77777777" w:rsidTr="00547111">
        <w:tc>
          <w:tcPr>
            <w:tcW w:w="2694" w:type="dxa"/>
            <w:gridSpan w:val="2"/>
            <w:tcBorders>
              <w:left w:val="single" w:sz="4" w:space="0" w:color="auto"/>
            </w:tcBorders>
          </w:tcPr>
          <w:p w14:paraId="0AA110E4"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6011B4E5" w14:textId="77777777" w:rsidR="001E41F3" w:rsidRPr="00075BFA" w:rsidRDefault="001E41F3">
            <w:pPr>
              <w:pStyle w:val="CRCoverPage"/>
              <w:spacing w:after="0"/>
              <w:rPr>
                <w:sz w:val="8"/>
                <w:szCs w:val="8"/>
              </w:rPr>
            </w:pPr>
          </w:p>
        </w:tc>
      </w:tr>
      <w:tr w:rsidR="001E41F3" w:rsidRPr="00075BFA" w14:paraId="33EF06DA" w14:textId="77777777" w:rsidTr="00547111">
        <w:tc>
          <w:tcPr>
            <w:tcW w:w="2694" w:type="dxa"/>
            <w:gridSpan w:val="2"/>
            <w:tcBorders>
              <w:left w:val="single" w:sz="4" w:space="0" w:color="auto"/>
              <w:bottom w:val="single" w:sz="4" w:space="0" w:color="auto"/>
            </w:tcBorders>
          </w:tcPr>
          <w:p w14:paraId="4BCC647E" w14:textId="77777777" w:rsidR="001E41F3" w:rsidRPr="00075BFA" w:rsidRDefault="001E41F3">
            <w:pPr>
              <w:pStyle w:val="CRCoverPage"/>
              <w:tabs>
                <w:tab w:val="right" w:pos="2184"/>
              </w:tabs>
              <w:spacing w:after="0"/>
              <w:rPr>
                <w:b/>
                <w:i/>
              </w:rPr>
            </w:pPr>
            <w:r w:rsidRPr="00075BFA">
              <w:rPr>
                <w:b/>
                <w:i/>
              </w:rPr>
              <w:t>Consequences if not approved:</w:t>
            </w:r>
          </w:p>
        </w:tc>
        <w:tc>
          <w:tcPr>
            <w:tcW w:w="6946" w:type="dxa"/>
            <w:gridSpan w:val="9"/>
            <w:tcBorders>
              <w:bottom w:val="single" w:sz="4" w:space="0" w:color="auto"/>
              <w:right w:val="single" w:sz="4" w:space="0" w:color="auto"/>
            </w:tcBorders>
            <w:shd w:val="pct30" w:color="FFFF00" w:fill="auto"/>
          </w:tcPr>
          <w:p w14:paraId="7B3824F7" w14:textId="2ADF451B" w:rsidR="001E41F3" w:rsidRPr="00075BFA" w:rsidRDefault="00E3425A" w:rsidP="003F3772">
            <w:pPr>
              <w:pStyle w:val="CRCoverPage"/>
              <w:spacing w:after="0"/>
              <w:rPr>
                <w:rFonts w:ascii="Times New Roman" w:hAnsi="Times New Roman"/>
              </w:rPr>
            </w:pPr>
            <w:r w:rsidRPr="00075BFA">
              <w:rPr>
                <w:rFonts w:ascii="Times New Roman" w:hAnsi="Times New Roman"/>
              </w:rPr>
              <w:t>Scenario</w:t>
            </w:r>
            <w:r w:rsidR="00583C19" w:rsidRPr="00075BFA">
              <w:rPr>
                <w:rFonts w:ascii="Times New Roman" w:hAnsi="Times New Roman"/>
              </w:rPr>
              <w:t xml:space="preserve"> outlined in the study plan not provided.</w:t>
            </w:r>
          </w:p>
        </w:tc>
      </w:tr>
      <w:tr w:rsidR="001E41F3" w:rsidRPr="00075BFA" w14:paraId="10D76715" w14:textId="77777777" w:rsidTr="00547111">
        <w:tc>
          <w:tcPr>
            <w:tcW w:w="2694" w:type="dxa"/>
            <w:gridSpan w:val="2"/>
          </w:tcPr>
          <w:p w14:paraId="73E69B0E" w14:textId="77777777" w:rsidR="001E41F3" w:rsidRPr="00075BFA" w:rsidRDefault="001E41F3">
            <w:pPr>
              <w:pStyle w:val="CRCoverPage"/>
              <w:spacing w:after="0"/>
              <w:rPr>
                <w:b/>
                <w:i/>
                <w:sz w:val="8"/>
                <w:szCs w:val="8"/>
              </w:rPr>
            </w:pPr>
          </w:p>
        </w:tc>
        <w:tc>
          <w:tcPr>
            <w:tcW w:w="6946" w:type="dxa"/>
            <w:gridSpan w:val="9"/>
          </w:tcPr>
          <w:p w14:paraId="70D75B53" w14:textId="77777777" w:rsidR="001E41F3" w:rsidRPr="00075BFA" w:rsidRDefault="001E41F3">
            <w:pPr>
              <w:pStyle w:val="CRCoverPage"/>
              <w:spacing w:after="0"/>
              <w:rPr>
                <w:sz w:val="8"/>
                <w:szCs w:val="8"/>
              </w:rPr>
            </w:pPr>
          </w:p>
        </w:tc>
      </w:tr>
      <w:tr w:rsidR="001E41F3" w:rsidRPr="00075BFA" w14:paraId="0393B893" w14:textId="77777777" w:rsidTr="00547111">
        <w:tc>
          <w:tcPr>
            <w:tcW w:w="2694" w:type="dxa"/>
            <w:gridSpan w:val="2"/>
            <w:tcBorders>
              <w:top w:val="single" w:sz="4" w:space="0" w:color="auto"/>
              <w:left w:val="single" w:sz="4" w:space="0" w:color="auto"/>
            </w:tcBorders>
          </w:tcPr>
          <w:p w14:paraId="329A41B5" w14:textId="77777777" w:rsidR="001E41F3" w:rsidRPr="00075BFA" w:rsidRDefault="001E41F3">
            <w:pPr>
              <w:pStyle w:val="CRCoverPage"/>
              <w:tabs>
                <w:tab w:val="right" w:pos="2184"/>
              </w:tabs>
              <w:spacing w:after="0"/>
              <w:rPr>
                <w:b/>
                <w:i/>
              </w:rPr>
            </w:pPr>
            <w:r w:rsidRPr="00075BFA">
              <w:rPr>
                <w:b/>
                <w:i/>
              </w:rPr>
              <w:t>Clauses affected:</w:t>
            </w:r>
          </w:p>
        </w:tc>
        <w:tc>
          <w:tcPr>
            <w:tcW w:w="6946" w:type="dxa"/>
            <w:gridSpan w:val="9"/>
            <w:tcBorders>
              <w:top w:val="single" w:sz="4" w:space="0" w:color="auto"/>
              <w:right w:val="single" w:sz="4" w:space="0" w:color="auto"/>
            </w:tcBorders>
            <w:shd w:val="pct30" w:color="FFFF00" w:fill="auto"/>
          </w:tcPr>
          <w:p w14:paraId="62D7959E" w14:textId="17E72959" w:rsidR="001E41F3" w:rsidRPr="00075BFA" w:rsidRDefault="00071D35">
            <w:pPr>
              <w:pStyle w:val="CRCoverPage"/>
              <w:spacing w:after="0"/>
              <w:ind w:left="100"/>
            </w:pPr>
            <w:r w:rsidRPr="00075BFA">
              <w:t xml:space="preserve">2, 5.x (New), 6.0, </w:t>
            </w:r>
            <w:proofErr w:type="gramStart"/>
            <w:r w:rsidR="007577AD">
              <w:t>6.ya</w:t>
            </w:r>
            <w:proofErr w:type="gramEnd"/>
            <w:r w:rsidR="007577AD">
              <w:t xml:space="preserve"> (New), </w:t>
            </w:r>
            <w:r w:rsidRPr="00075BFA">
              <w:t>6.yc (New)</w:t>
            </w:r>
          </w:p>
        </w:tc>
      </w:tr>
      <w:tr w:rsidR="001E41F3" w:rsidRPr="00075BFA" w14:paraId="18C278FF" w14:textId="77777777" w:rsidTr="00547111">
        <w:tc>
          <w:tcPr>
            <w:tcW w:w="2694" w:type="dxa"/>
            <w:gridSpan w:val="2"/>
            <w:tcBorders>
              <w:left w:val="single" w:sz="4" w:space="0" w:color="auto"/>
            </w:tcBorders>
          </w:tcPr>
          <w:p w14:paraId="551CA1A3"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4671D9EF" w14:textId="77777777" w:rsidR="001E41F3" w:rsidRPr="00075BFA" w:rsidRDefault="001E41F3">
            <w:pPr>
              <w:pStyle w:val="CRCoverPage"/>
              <w:spacing w:after="0"/>
              <w:rPr>
                <w:sz w:val="8"/>
                <w:szCs w:val="8"/>
              </w:rPr>
            </w:pPr>
          </w:p>
        </w:tc>
      </w:tr>
      <w:tr w:rsidR="001E41F3" w:rsidRPr="00075BFA" w14:paraId="1FA6D21A" w14:textId="77777777" w:rsidTr="00547111">
        <w:tc>
          <w:tcPr>
            <w:tcW w:w="2694" w:type="dxa"/>
            <w:gridSpan w:val="2"/>
            <w:tcBorders>
              <w:left w:val="single" w:sz="4" w:space="0" w:color="auto"/>
            </w:tcBorders>
          </w:tcPr>
          <w:p w14:paraId="77A899F0" w14:textId="77777777" w:rsidR="001E41F3" w:rsidRPr="00075B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267B16" w14:textId="77777777" w:rsidR="001E41F3" w:rsidRPr="00075BFA" w:rsidRDefault="001E41F3">
            <w:pPr>
              <w:pStyle w:val="CRCoverPage"/>
              <w:spacing w:after="0"/>
              <w:jc w:val="center"/>
              <w:rPr>
                <w:b/>
                <w:caps/>
              </w:rPr>
            </w:pPr>
            <w:r w:rsidRPr="00075B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Pr="00075BFA" w:rsidRDefault="001E41F3">
            <w:pPr>
              <w:pStyle w:val="CRCoverPage"/>
              <w:spacing w:after="0"/>
              <w:jc w:val="center"/>
              <w:rPr>
                <w:b/>
                <w:caps/>
              </w:rPr>
            </w:pPr>
            <w:r w:rsidRPr="00075BFA">
              <w:rPr>
                <w:b/>
                <w:caps/>
              </w:rPr>
              <w:t>N</w:t>
            </w:r>
          </w:p>
        </w:tc>
        <w:tc>
          <w:tcPr>
            <w:tcW w:w="2977" w:type="dxa"/>
            <w:gridSpan w:val="4"/>
          </w:tcPr>
          <w:p w14:paraId="04D10EA6" w14:textId="77777777" w:rsidR="001E41F3" w:rsidRPr="00075B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32BBAB6" w14:textId="77777777" w:rsidR="001E41F3" w:rsidRPr="00075BFA" w:rsidRDefault="001E41F3">
            <w:pPr>
              <w:pStyle w:val="CRCoverPage"/>
              <w:spacing w:after="0"/>
              <w:ind w:left="99"/>
            </w:pPr>
          </w:p>
        </w:tc>
      </w:tr>
      <w:tr w:rsidR="001E41F3" w:rsidRPr="00075BFA" w14:paraId="25C07B6F" w14:textId="77777777" w:rsidTr="00547111">
        <w:tc>
          <w:tcPr>
            <w:tcW w:w="2694" w:type="dxa"/>
            <w:gridSpan w:val="2"/>
            <w:tcBorders>
              <w:left w:val="single" w:sz="4" w:space="0" w:color="auto"/>
            </w:tcBorders>
          </w:tcPr>
          <w:p w14:paraId="5DD6FE32" w14:textId="77777777" w:rsidR="001E41F3" w:rsidRPr="00075BFA" w:rsidRDefault="001E41F3">
            <w:pPr>
              <w:pStyle w:val="CRCoverPage"/>
              <w:tabs>
                <w:tab w:val="right" w:pos="2184"/>
              </w:tabs>
              <w:spacing w:after="0"/>
              <w:rPr>
                <w:b/>
                <w:i/>
              </w:rPr>
            </w:pPr>
            <w:r w:rsidRPr="00075BFA">
              <w:rPr>
                <w:b/>
                <w:i/>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Pr="00075BFA" w:rsidRDefault="00DD2CC3">
            <w:pPr>
              <w:pStyle w:val="CRCoverPage"/>
              <w:spacing w:after="0"/>
              <w:jc w:val="center"/>
              <w:rPr>
                <w:b/>
                <w:caps/>
              </w:rPr>
            </w:pPr>
            <w:r w:rsidRPr="00075BFA">
              <w:rPr>
                <w:b/>
                <w:caps/>
              </w:rPr>
              <w:t>X</w:t>
            </w:r>
          </w:p>
        </w:tc>
        <w:tc>
          <w:tcPr>
            <w:tcW w:w="2977" w:type="dxa"/>
            <w:gridSpan w:val="4"/>
          </w:tcPr>
          <w:p w14:paraId="55AE1404" w14:textId="77777777" w:rsidR="001E41F3" w:rsidRPr="00075BFA" w:rsidRDefault="001E41F3">
            <w:pPr>
              <w:pStyle w:val="CRCoverPage"/>
              <w:tabs>
                <w:tab w:val="right" w:pos="2893"/>
              </w:tabs>
              <w:spacing w:after="0"/>
            </w:pPr>
            <w:r w:rsidRPr="00075BFA">
              <w:t xml:space="preserve"> Other core specifications</w:t>
            </w:r>
            <w:r w:rsidRPr="00075BFA">
              <w:tab/>
            </w:r>
          </w:p>
        </w:tc>
        <w:tc>
          <w:tcPr>
            <w:tcW w:w="3401" w:type="dxa"/>
            <w:gridSpan w:val="3"/>
            <w:tcBorders>
              <w:right w:val="single" w:sz="4" w:space="0" w:color="auto"/>
            </w:tcBorders>
            <w:shd w:val="pct30" w:color="FFFF00" w:fill="auto"/>
          </w:tcPr>
          <w:p w14:paraId="1242BFB0" w14:textId="03D9112D" w:rsidR="001E41F3" w:rsidRPr="00075BFA" w:rsidRDefault="00145D43">
            <w:pPr>
              <w:pStyle w:val="CRCoverPage"/>
              <w:spacing w:after="0"/>
              <w:ind w:left="99"/>
            </w:pPr>
            <w:r w:rsidRPr="00075BFA">
              <w:t xml:space="preserve">TS/TR ... CR </w:t>
            </w:r>
          </w:p>
        </w:tc>
      </w:tr>
      <w:tr w:rsidR="001E41F3" w:rsidRPr="00075BFA" w14:paraId="6F5502F1" w14:textId="77777777" w:rsidTr="00547111">
        <w:tc>
          <w:tcPr>
            <w:tcW w:w="2694" w:type="dxa"/>
            <w:gridSpan w:val="2"/>
            <w:tcBorders>
              <w:left w:val="single" w:sz="4" w:space="0" w:color="auto"/>
            </w:tcBorders>
          </w:tcPr>
          <w:p w14:paraId="644C2983" w14:textId="77777777" w:rsidR="001E41F3" w:rsidRPr="00075BFA" w:rsidRDefault="001E41F3">
            <w:pPr>
              <w:pStyle w:val="CRCoverPage"/>
              <w:spacing w:after="0"/>
              <w:rPr>
                <w:b/>
                <w:i/>
              </w:rPr>
            </w:pPr>
            <w:r w:rsidRPr="00075BFA">
              <w:rPr>
                <w:b/>
                <w:i/>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Pr="00075BFA" w:rsidRDefault="00DD2CC3">
            <w:pPr>
              <w:pStyle w:val="CRCoverPage"/>
              <w:spacing w:after="0"/>
              <w:jc w:val="center"/>
              <w:rPr>
                <w:b/>
                <w:caps/>
              </w:rPr>
            </w:pPr>
            <w:r w:rsidRPr="00075BFA">
              <w:rPr>
                <w:b/>
                <w:caps/>
              </w:rPr>
              <w:t>X</w:t>
            </w:r>
          </w:p>
        </w:tc>
        <w:tc>
          <w:tcPr>
            <w:tcW w:w="2977" w:type="dxa"/>
            <w:gridSpan w:val="4"/>
          </w:tcPr>
          <w:p w14:paraId="1071FEF6" w14:textId="77777777" w:rsidR="001E41F3" w:rsidRPr="00075BFA" w:rsidRDefault="001E41F3">
            <w:pPr>
              <w:pStyle w:val="CRCoverPage"/>
              <w:spacing w:after="0"/>
            </w:pPr>
            <w:r w:rsidRPr="00075BFA">
              <w:t xml:space="preserve"> Test specifications</w:t>
            </w:r>
          </w:p>
        </w:tc>
        <w:tc>
          <w:tcPr>
            <w:tcW w:w="3401" w:type="dxa"/>
            <w:gridSpan w:val="3"/>
            <w:tcBorders>
              <w:right w:val="single" w:sz="4" w:space="0" w:color="auto"/>
            </w:tcBorders>
            <w:shd w:val="pct30" w:color="FFFF00" w:fill="auto"/>
          </w:tcPr>
          <w:p w14:paraId="004EEFE0" w14:textId="77777777" w:rsidR="001E41F3" w:rsidRPr="00075BFA" w:rsidRDefault="00145D43">
            <w:pPr>
              <w:pStyle w:val="CRCoverPage"/>
              <w:spacing w:after="0"/>
              <w:ind w:left="99"/>
            </w:pPr>
            <w:r w:rsidRPr="00075BFA">
              <w:t xml:space="preserve">TS/TR ... CR ... </w:t>
            </w:r>
          </w:p>
        </w:tc>
      </w:tr>
      <w:tr w:rsidR="001E41F3" w:rsidRPr="00075BFA" w14:paraId="02F74371" w14:textId="77777777" w:rsidTr="00547111">
        <w:tc>
          <w:tcPr>
            <w:tcW w:w="2694" w:type="dxa"/>
            <w:gridSpan w:val="2"/>
            <w:tcBorders>
              <w:left w:val="single" w:sz="4" w:space="0" w:color="auto"/>
            </w:tcBorders>
          </w:tcPr>
          <w:p w14:paraId="2B5EDBF4" w14:textId="77777777" w:rsidR="001E41F3" w:rsidRPr="00075BFA" w:rsidRDefault="00145D43">
            <w:pPr>
              <w:pStyle w:val="CRCoverPage"/>
              <w:spacing w:after="0"/>
              <w:rPr>
                <w:b/>
                <w:i/>
              </w:rPr>
            </w:pPr>
            <w:r w:rsidRPr="00075BFA">
              <w:rPr>
                <w:b/>
                <w:i/>
              </w:rPr>
              <w:t>(</w:t>
            </w:r>
            <w:proofErr w:type="gramStart"/>
            <w:r w:rsidRPr="00075BFA">
              <w:rPr>
                <w:b/>
                <w:i/>
              </w:rPr>
              <w:t>show</w:t>
            </w:r>
            <w:proofErr w:type="gramEnd"/>
            <w:r w:rsidRPr="00075BFA">
              <w:rPr>
                <w:b/>
                <w:i/>
              </w:rPr>
              <w:t xml:space="preserve"> </w:t>
            </w:r>
            <w:r w:rsidR="00592D74" w:rsidRPr="00075BFA">
              <w:rPr>
                <w:b/>
                <w:i/>
              </w:rPr>
              <w:t xml:space="preserve">related </w:t>
            </w:r>
            <w:r w:rsidRPr="00075BFA">
              <w:rPr>
                <w:b/>
                <w:i/>
              </w:rPr>
              <w:t>CR</w:t>
            </w:r>
            <w:r w:rsidR="00592D74" w:rsidRPr="00075BFA">
              <w:rPr>
                <w:b/>
                <w:i/>
              </w:rPr>
              <w:t>s</w:t>
            </w:r>
            <w:r w:rsidRPr="00075BFA">
              <w:rPr>
                <w:b/>
                <w:i/>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Pr="00075BFA" w:rsidRDefault="00DD2CC3">
            <w:pPr>
              <w:pStyle w:val="CRCoverPage"/>
              <w:spacing w:after="0"/>
              <w:jc w:val="center"/>
              <w:rPr>
                <w:b/>
                <w:caps/>
              </w:rPr>
            </w:pPr>
            <w:r w:rsidRPr="00075BFA">
              <w:rPr>
                <w:b/>
                <w:caps/>
              </w:rPr>
              <w:t>X</w:t>
            </w:r>
          </w:p>
        </w:tc>
        <w:tc>
          <w:tcPr>
            <w:tcW w:w="2977" w:type="dxa"/>
            <w:gridSpan w:val="4"/>
          </w:tcPr>
          <w:p w14:paraId="03709AC7" w14:textId="77777777" w:rsidR="001E41F3" w:rsidRPr="00075BFA" w:rsidRDefault="001E41F3">
            <w:pPr>
              <w:pStyle w:val="CRCoverPage"/>
              <w:spacing w:after="0"/>
            </w:pPr>
            <w:r w:rsidRPr="00075BFA">
              <w:t xml:space="preserve"> O&amp;M Specifications</w:t>
            </w:r>
          </w:p>
        </w:tc>
        <w:tc>
          <w:tcPr>
            <w:tcW w:w="3401" w:type="dxa"/>
            <w:gridSpan w:val="3"/>
            <w:tcBorders>
              <w:right w:val="single" w:sz="4" w:space="0" w:color="auto"/>
            </w:tcBorders>
            <w:shd w:val="pct30" w:color="FFFF00" w:fill="auto"/>
          </w:tcPr>
          <w:p w14:paraId="11EE6DCE" w14:textId="77777777" w:rsidR="001E41F3" w:rsidRPr="00075BFA" w:rsidRDefault="00145D43">
            <w:pPr>
              <w:pStyle w:val="CRCoverPage"/>
              <w:spacing w:after="0"/>
              <w:ind w:left="99"/>
            </w:pPr>
            <w:r w:rsidRPr="00075BFA">
              <w:t>TS</w:t>
            </w:r>
            <w:r w:rsidR="000A6394" w:rsidRPr="00075BFA">
              <w:t xml:space="preserve">/TR ... CR ... </w:t>
            </w:r>
          </w:p>
        </w:tc>
      </w:tr>
      <w:tr w:rsidR="001E41F3" w:rsidRPr="00075BFA" w14:paraId="17C48C76" w14:textId="77777777" w:rsidTr="008863B9">
        <w:tc>
          <w:tcPr>
            <w:tcW w:w="2694" w:type="dxa"/>
            <w:gridSpan w:val="2"/>
            <w:tcBorders>
              <w:left w:val="single" w:sz="4" w:space="0" w:color="auto"/>
            </w:tcBorders>
          </w:tcPr>
          <w:p w14:paraId="62E30417" w14:textId="77777777" w:rsidR="001E41F3" w:rsidRPr="00075BFA" w:rsidRDefault="001E41F3">
            <w:pPr>
              <w:pStyle w:val="CRCoverPage"/>
              <w:spacing w:after="0"/>
              <w:rPr>
                <w:b/>
                <w:i/>
              </w:rPr>
            </w:pPr>
          </w:p>
        </w:tc>
        <w:tc>
          <w:tcPr>
            <w:tcW w:w="6946" w:type="dxa"/>
            <w:gridSpan w:val="9"/>
            <w:tcBorders>
              <w:right w:val="single" w:sz="4" w:space="0" w:color="auto"/>
            </w:tcBorders>
          </w:tcPr>
          <w:p w14:paraId="3A20CF7C" w14:textId="77777777" w:rsidR="001E41F3" w:rsidRPr="00075BFA" w:rsidRDefault="001E41F3">
            <w:pPr>
              <w:pStyle w:val="CRCoverPage"/>
              <w:spacing w:after="0"/>
            </w:pPr>
          </w:p>
        </w:tc>
      </w:tr>
      <w:tr w:rsidR="001E41F3" w:rsidRPr="00075BFA" w14:paraId="4E55230B" w14:textId="77777777" w:rsidTr="008863B9">
        <w:tc>
          <w:tcPr>
            <w:tcW w:w="2694" w:type="dxa"/>
            <w:gridSpan w:val="2"/>
            <w:tcBorders>
              <w:left w:val="single" w:sz="4" w:space="0" w:color="auto"/>
              <w:bottom w:val="single" w:sz="4" w:space="0" w:color="auto"/>
            </w:tcBorders>
          </w:tcPr>
          <w:p w14:paraId="6A4D381F" w14:textId="77777777" w:rsidR="001E41F3" w:rsidRPr="00075BFA" w:rsidRDefault="001E41F3">
            <w:pPr>
              <w:pStyle w:val="CRCoverPage"/>
              <w:tabs>
                <w:tab w:val="right" w:pos="2184"/>
              </w:tabs>
              <w:spacing w:after="0"/>
              <w:rPr>
                <w:b/>
                <w:i/>
              </w:rPr>
            </w:pPr>
            <w:r w:rsidRPr="00075BFA">
              <w:rPr>
                <w:b/>
                <w:i/>
              </w:rPr>
              <w:t>Other comments:</w:t>
            </w:r>
          </w:p>
        </w:tc>
        <w:tc>
          <w:tcPr>
            <w:tcW w:w="6946" w:type="dxa"/>
            <w:gridSpan w:val="9"/>
            <w:tcBorders>
              <w:bottom w:val="single" w:sz="4" w:space="0" w:color="auto"/>
              <w:right w:val="single" w:sz="4" w:space="0" w:color="auto"/>
            </w:tcBorders>
            <w:shd w:val="pct30" w:color="FFFF00" w:fill="auto"/>
          </w:tcPr>
          <w:p w14:paraId="2F6EF260" w14:textId="3B35A544" w:rsidR="008B1760" w:rsidRPr="00075BFA" w:rsidRDefault="008B1760" w:rsidP="008223BC">
            <w:pPr>
              <w:pStyle w:val="CRCoverPage"/>
              <w:spacing w:after="0"/>
            </w:pPr>
          </w:p>
        </w:tc>
      </w:tr>
      <w:tr w:rsidR="008863B9" w:rsidRPr="00075BFA" w14:paraId="3F4F9B3D" w14:textId="77777777" w:rsidTr="008863B9">
        <w:tc>
          <w:tcPr>
            <w:tcW w:w="2694" w:type="dxa"/>
            <w:gridSpan w:val="2"/>
            <w:tcBorders>
              <w:top w:val="single" w:sz="4" w:space="0" w:color="auto"/>
              <w:bottom w:val="single" w:sz="4" w:space="0" w:color="auto"/>
            </w:tcBorders>
          </w:tcPr>
          <w:p w14:paraId="332E327E" w14:textId="77777777" w:rsidR="008863B9" w:rsidRPr="00075B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075BFA" w:rsidRDefault="008863B9">
            <w:pPr>
              <w:pStyle w:val="CRCoverPage"/>
              <w:spacing w:after="0"/>
              <w:ind w:left="100"/>
              <w:rPr>
                <w:sz w:val="8"/>
                <w:szCs w:val="8"/>
              </w:rPr>
            </w:pPr>
          </w:p>
        </w:tc>
      </w:tr>
      <w:tr w:rsidR="008863B9" w:rsidRPr="00075BFA"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Pr="00075BFA" w:rsidRDefault="008863B9">
            <w:pPr>
              <w:pStyle w:val="CRCoverPage"/>
              <w:tabs>
                <w:tab w:val="right" w:pos="2184"/>
              </w:tabs>
              <w:spacing w:after="0"/>
              <w:rPr>
                <w:b/>
                <w:i/>
              </w:rPr>
            </w:pPr>
            <w:r w:rsidRPr="00075B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075BFA" w:rsidRDefault="00520CAA" w:rsidP="00520CAA">
            <w:pPr>
              <w:spacing w:before="120" w:after="0"/>
              <w:rPr>
                <w:rFonts w:ascii="Arial" w:hAnsi="Arial" w:cs="Arial"/>
                <w:b/>
                <w:bCs/>
                <w:color w:val="FF0000"/>
              </w:rPr>
            </w:pPr>
          </w:p>
        </w:tc>
      </w:tr>
    </w:tbl>
    <w:p w14:paraId="6D5FF34F" w14:textId="77777777" w:rsidR="001E41F3" w:rsidRPr="00075BFA" w:rsidRDefault="001E41F3">
      <w:pPr>
        <w:sectPr w:rsidR="001E41F3" w:rsidRPr="00075BFA">
          <w:headerReference w:type="even" r:id="rId15"/>
          <w:footnotePr>
            <w:numRestart w:val="eachSect"/>
          </w:footnotePr>
          <w:pgSz w:w="11907" w:h="16840" w:code="9"/>
          <w:pgMar w:top="1418" w:right="1134" w:bottom="1134" w:left="1134" w:header="680" w:footer="567" w:gutter="0"/>
          <w:cols w:space="720"/>
        </w:sectPr>
      </w:pPr>
    </w:p>
    <w:p w14:paraId="66233A86" w14:textId="77777777" w:rsidR="005C3B23" w:rsidRPr="00075BFA" w:rsidRDefault="005C3B23" w:rsidP="005C3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lastRenderedPageBreak/>
        <w:t>* * * First Change * * * *</w:t>
      </w:r>
    </w:p>
    <w:p w14:paraId="673BD768" w14:textId="77777777" w:rsidR="00785185" w:rsidRPr="00075BFA" w:rsidRDefault="00785185" w:rsidP="007851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22214898"/>
      <w:bookmarkStart w:id="3" w:name="_Toc23254031"/>
      <w:bookmarkStart w:id="4" w:name="_Toc97103544"/>
      <w:bookmarkStart w:id="5" w:name="_Toc100745495"/>
      <w:bookmarkStart w:id="6" w:name="_Toc101168753"/>
      <w:bookmarkStart w:id="7" w:name="_Toc112909524"/>
      <w:bookmarkStart w:id="8" w:name="_Toc112910023"/>
      <w:bookmarkStart w:id="9" w:name="_Toc137640722"/>
      <w:bookmarkStart w:id="10" w:name="_Toc97103551"/>
      <w:bookmarkStart w:id="11" w:name="_Toc100745502"/>
      <w:bookmarkStart w:id="12" w:name="_Toc101168760"/>
      <w:bookmarkStart w:id="13" w:name="_Toc112909531"/>
      <w:bookmarkStart w:id="14" w:name="_Toc112910030"/>
      <w:bookmarkStart w:id="15" w:name="_Toc137640729"/>
      <w:r w:rsidRPr="00075BFA">
        <w:rPr>
          <w:rFonts w:ascii="Arial" w:hAnsi="Arial"/>
          <w:sz w:val="36"/>
          <w:lang w:eastAsia="en-GB"/>
        </w:rPr>
        <w:t>2</w:t>
      </w:r>
      <w:r w:rsidRPr="00075BFA">
        <w:rPr>
          <w:rFonts w:ascii="Arial" w:hAnsi="Arial"/>
          <w:sz w:val="36"/>
          <w:lang w:eastAsia="en-GB"/>
        </w:rPr>
        <w:tab/>
        <w:t>References</w:t>
      </w:r>
      <w:bookmarkEnd w:id="2"/>
      <w:bookmarkEnd w:id="3"/>
      <w:bookmarkEnd w:id="4"/>
      <w:bookmarkEnd w:id="5"/>
      <w:bookmarkEnd w:id="6"/>
      <w:bookmarkEnd w:id="7"/>
      <w:bookmarkEnd w:id="8"/>
      <w:bookmarkEnd w:id="9"/>
    </w:p>
    <w:p w14:paraId="7DC39110" w14:textId="77777777" w:rsidR="00785185" w:rsidRPr="00075BFA" w:rsidRDefault="00785185" w:rsidP="00785185">
      <w:pPr>
        <w:overflowPunct w:val="0"/>
        <w:autoSpaceDE w:val="0"/>
        <w:autoSpaceDN w:val="0"/>
        <w:adjustRightInd w:val="0"/>
        <w:textAlignment w:val="baseline"/>
        <w:rPr>
          <w:lang w:eastAsia="en-GB"/>
        </w:rPr>
      </w:pPr>
      <w:r w:rsidRPr="00075BFA">
        <w:rPr>
          <w:lang w:eastAsia="en-GB"/>
        </w:rPr>
        <w:t>The following documents contain provisions which, through reference in this text, constitute provisions of the present document.</w:t>
      </w:r>
    </w:p>
    <w:p w14:paraId="52A0FC50" w14:textId="77777777" w:rsidR="00785185" w:rsidRPr="00075BFA" w:rsidRDefault="00785185" w:rsidP="00785185">
      <w:pPr>
        <w:overflowPunct w:val="0"/>
        <w:autoSpaceDE w:val="0"/>
        <w:autoSpaceDN w:val="0"/>
        <w:adjustRightInd w:val="0"/>
        <w:ind w:left="568" w:hanging="284"/>
        <w:textAlignment w:val="baseline"/>
        <w:rPr>
          <w:lang w:eastAsia="en-GB"/>
        </w:rPr>
      </w:pPr>
      <w:r w:rsidRPr="00075BFA">
        <w:rPr>
          <w:lang w:eastAsia="en-GB"/>
        </w:rPr>
        <w:t>-</w:t>
      </w:r>
      <w:r w:rsidRPr="00075BFA">
        <w:rPr>
          <w:lang w:eastAsia="en-GB"/>
        </w:rPr>
        <w:tab/>
        <w:t>References are either specific (identified by date of publication, edition number, version number, etc.) or non</w:t>
      </w:r>
      <w:r w:rsidRPr="00075BFA">
        <w:rPr>
          <w:lang w:eastAsia="en-GB"/>
        </w:rPr>
        <w:noBreakHyphen/>
        <w:t>specific.</w:t>
      </w:r>
    </w:p>
    <w:p w14:paraId="04FC5951" w14:textId="77777777" w:rsidR="00785185" w:rsidRPr="00075BFA" w:rsidRDefault="00785185" w:rsidP="00785185">
      <w:pPr>
        <w:overflowPunct w:val="0"/>
        <w:autoSpaceDE w:val="0"/>
        <w:autoSpaceDN w:val="0"/>
        <w:adjustRightInd w:val="0"/>
        <w:ind w:left="568" w:hanging="284"/>
        <w:textAlignment w:val="baseline"/>
        <w:rPr>
          <w:lang w:eastAsia="en-GB"/>
        </w:rPr>
      </w:pPr>
      <w:r w:rsidRPr="00075BFA">
        <w:rPr>
          <w:lang w:eastAsia="en-GB"/>
        </w:rPr>
        <w:t>-</w:t>
      </w:r>
      <w:r w:rsidRPr="00075BFA">
        <w:rPr>
          <w:lang w:eastAsia="en-GB"/>
        </w:rPr>
        <w:tab/>
        <w:t>For a specific reference, subsequent revisions do not apply.</w:t>
      </w:r>
    </w:p>
    <w:p w14:paraId="5FFB1A24" w14:textId="77777777" w:rsidR="00785185" w:rsidRPr="00075BFA" w:rsidRDefault="00785185" w:rsidP="00785185">
      <w:pPr>
        <w:overflowPunct w:val="0"/>
        <w:autoSpaceDE w:val="0"/>
        <w:autoSpaceDN w:val="0"/>
        <w:adjustRightInd w:val="0"/>
        <w:ind w:left="568" w:hanging="284"/>
        <w:textAlignment w:val="baseline"/>
        <w:rPr>
          <w:lang w:eastAsia="en-GB"/>
        </w:rPr>
      </w:pPr>
      <w:r w:rsidRPr="00075BFA">
        <w:rPr>
          <w:lang w:eastAsia="en-GB"/>
        </w:rPr>
        <w:t>-</w:t>
      </w:r>
      <w:r w:rsidRPr="00075BFA">
        <w:rPr>
          <w:lang w:eastAsia="en-GB"/>
        </w:rPr>
        <w:tab/>
        <w:t>For a non-specific reference, the latest version applies. In the case of a reference to a 3GPP document (including a GSM document), a non-specific reference implicitly refers to the latest version of that document</w:t>
      </w:r>
      <w:r w:rsidRPr="00075BFA">
        <w:rPr>
          <w:i/>
          <w:lang w:eastAsia="en-GB"/>
        </w:rPr>
        <w:t xml:space="preserve"> in the same Release as the present document</w:t>
      </w:r>
      <w:r w:rsidRPr="00075BFA">
        <w:rPr>
          <w:lang w:eastAsia="en-GB"/>
        </w:rPr>
        <w:t>.</w:t>
      </w:r>
    </w:p>
    <w:p w14:paraId="3F26CD3E" w14:textId="77777777" w:rsidR="00785185" w:rsidRPr="00075BFA" w:rsidRDefault="00785185" w:rsidP="00785185">
      <w:pPr>
        <w:keepLines/>
        <w:overflowPunct w:val="0"/>
        <w:autoSpaceDE w:val="0"/>
        <w:autoSpaceDN w:val="0"/>
        <w:adjustRightInd w:val="0"/>
        <w:ind w:left="1702" w:hanging="1418"/>
        <w:textAlignment w:val="baseline"/>
        <w:rPr>
          <w:lang w:eastAsia="en-GB"/>
        </w:rPr>
      </w:pPr>
      <w:r w:rsidRPr="00075BFA">
        <w:rPr>
          <w:lang w:eastAsia="en-GB"/>
        </w:rPr>
        <w:t>[1]</w:t>
      </w:r>
      <w:r w:rsidRPr="00075BFA">
        <w:rPr>
          <w:lang w:eastAsia="en-GB"/>
        </w:rPr>
        <w:tab/>
        <w:t>3GPP TR 21.905: "Vocabulary for 3GPP Specifications".</w:t>
      </w:r>
    </w:p>
    <w:p w14:paraId="376CFA05" w14:textId="2307C1FC" w:rsidR="008B4386" w:rsidRPr="00075BFA" w:rsidRDefault="00785185" w:rsidP="008B4386">
      <w:pPr>
        <w:keepLines/>
        <w:overflowPunct w:val="0"/>
        <w:autoSpaceDE w:val="0"/>
        <w:autoSpaceDN w:val="0"/>
        <w:adjustRightInd w:val="0"/>
        <w:ind w:left="1702" w:hanging="1418"/>
        <w:textAlignment w:val="baseline"/>
        <w:rPr>
          <w:ins w:id="16" w:author="Waqar Zia" w:date="2023-06-16T12:53:00Z"/>
          <w:lang w:eastAsia="en-GB"/>
        </w:rPr>
      </w:pPr>
      <w:ins w:id="17" w:author="Waqar Zia" w:date="2023-06-16T12:47:00Z">
        <w:r w:rsidRPr="00075BFA">
          <w:rPr>
            <w:lang w:eastAsia="en-GB"/>
          </w:rPr>
          <w:t>[x</w:t>
        </w:r>
      </w:ins>
      <w:ins w:id="18" w:author="Waqar Zia" w:date="2023-06-16T12:54:00Z">
        <w:r w:rsidR="008B4386" w:rsidRPr="00075BFA">
          <w:rPr>
            <w:lang w:eastAsia="en-GB"/>
          </w:rPr>
          <w:t>a</w:t>
        </w:r>
      </w:ins>
      <w:ins w:id="19" w:author="Waqar Zia" w:date="2023-06-16T12:47:00Z">
        <w:r w:rsidRPr="00075BFA">
          <w:rPr>
            <w:lang w:eastAsia="en-GB"/>
          </w:rPr>
          <w:t>]</w:t>
        </w:r>
        <w:r w:rsidRPr="00075BFA">
          <w:rPr>
            <w:lang w:eastAsia="en-GB"/>
          </w:rPr>
          <w:tab/>
        </w:r>
      </w:ins>
      <w:ins w:id="20" w:author="Waqar Zia" w:date="2023-06-16T12:53:00Z">
        <w:r w:rsidR="008B4386" w:rsidRPr="00075BFA">
          <w:rPr>
            <w:lang w:eastAsia="en-GB"/>
          </w:rPr>
          <w:t>ISO/IEC 14496-10:2022: "Information technology — Coding of audio-visual objects — Part 10: Advanced video coding"</w:t>
        </w:r>
      </w:ins>
    </w:p>
    <w:p w14:paraId="036FBB05" w14:textId="6F002409" w:rsidR="00497CD0" w:rsidRPr="00075BFA" w:rsidRDefault="008B4386" w:rsidP="00497CD0">
      <w:pPr>
        <w:keepLines/>
        <w:overflowPunct w:val="0"/>
        <w:autoSpaceDE w:val="0"/>
        <w:autoSpaceDN w:val="0"/>
        <w:adjustRightInd w:val="0"/>
        <w:ind w:left="1702" w:hanging="1418"/>
        <w:textAlignment w:val="baseline"/>
        <w:rPr>
          <w:ins w:id="21" w:author="Waqar Zia" w:date="2023-06-23T15:14:00Z"/>
          <w:lang w:eastAsia="en-GB"/>
        </w:rPr>
      </w:pPr>
      <w:ins w:id="22" w:author="Waqar Zia" w:date="2023-06-16T12:54:00Z">
        <w:r w:rsidRPr="00075BFA">
          <w:rPr>
            <w:lang w:eastAsia="en-GB"/>
          </w:rPr>
          <w:t>[xb]</w:t>
        </w:r>
        <w:r w:rsidRPr="00075BFA">
          <w:rPr>
            <w:lang w:eastAsia="en-GB"/>
          </w:rPr>
          <w:tab/>
        </w:r>
      </w:ins>
      <w:ins w:id="23" w:author="Waqar Zia" w:date="2023-06-16T12:51:00Z">
        <w:r w:rsidR="00497CD0" w:rsidRPr="00075BFA">
          <w:rPr>
            <w:lang w:eastAsia="en-GB"/>
          </w:rPr>
          <w:t>ISO/IEC 23008-2:2015: "Information technology — High efficiency coding and media delivery in heterogeneous environments — Part 2: High efficiency video coding</w:t>
        </w:r>
      </w:ins>
      <w:ins w:id="24" w:author="Waqar Zia" w:date="2023-06-16T12:52:00Z">
        <w:r w:rsidR="00497CD0" w:rsidRPr="00075BFA">
          <w:rPr>
            <w:lang w:eastAsia="en-GB"/>
          </w:rPr>
          <w:t>"</w:t>
        </w:r>
      </w:ins>
    </w:p>
    <w:p w14:paraId="1BBFBB7D" w14:textId="27E99C69" w:rsidR="00E62ED5" w:rsidRPr="00075BFA" w:rsidRDefault="00E62ED5" w:rsidP="00E62ED5">
      <w:pPr>
        <w:keepLines/>
        <w:overflowPunct w:val="0"/>
        <w:autoSpaceDE w:val="0"/>
        <w:autoSpaceDN w:val="0"/>
        <w:adjustRightInd w:val="0"/>
        <w:ind w:left="1702" w:hanging="1418"/>
        <w:textAlignment w:val="baseline"/>
        <w:rPr>
          <w:ins w:id="25" w:author="Waqar Zia" w:date="2023-06-23T15:14:00Z"/>
          <w:lang w:eastAsia="en-GB"/>
        </w:rPr>
      </w:pPr>
      <w:ins w:id="26" w:author="Waqar Zia" w:date="2023-06-23T15:14:00Z">
        <w:r w:rsidRPr="00075BFA">
          <w:rPr>
            <w:lang w:eastAsia="en-GB"/>
          </w:rPr>
          <w:t>[</w:t>
        </w:r>
      </w:ins>
      <w:ins w:id="27" w:author="Waqar Zia" w:date="2023-06-23T15:30:00Z">
        <w:r w:rsidR="00264912" w:rsidRPr="00075BFA">
          <w:rPr>
            <w:lang w:eastAsia="en-GB"/>
          </w:rPr>
          <w:t>ya</w:t>
        </w:r>
      </w:ins>
      <w:ins w:id="28" w:author="Waqar Zia" w:date="2023-06-23T15:14:00Z">
        <w:r w:rsidRPr="00075BFA">
          <w:rPr>
            <w:lang w:eastAsia="en-GB"/>
          </w:rPr>
          <w:t>]</w:t>
        </w:r>
        <w:r w:rsidRPr="00075BFA">
          <w:rPr>
            <w:lang w:eastAsia="en-GB"/>
          </w:rPr>
          <w:tab/>
          <w:t>3GPP TR 2</w:t>
        </w:r>
      </w:ins>
      <w:ins w:id="29" w:author="Waqar Zia" w:date="2023-06-23T15:15:00Z">
        <w:r w:rsidRPr="00075BFA">
          <w:rPr>
            <w:lang w:eastAsia="en-GB"/>
          </w:rPr>
          <w:t>6</w:t>
        </w:r>
      </w:ins>
      <w:ins w:id="30" w:author="Waqar Zia" w:date="2023-06-23T15:14:00Z">
        <w:r w:rsidRPr="00075BFA">
          <w:rPr>
            <w:lang w:eastAsia="en-GB"/>
          </w:rPr>
          <w:t>.905: "</w:t>
        </w:r>
      </w:ins>
      <w:ins w:id="31" w:author="Waqar Zia" w:date="2023-06-23T15:15:00Z">
        <w:r w:rsidRPr="00075BFA">
          <w:rPr>
            <w:lang w:eastAsia="en-GB"/>
          </w:rPr>
          <w:t>Mobile stereoscopic 3D video</w:t>
        </w:r>
      </w:ins>
      <w:ins w:id="32" w:author="Waqar Zia" w:date="2023-06-23T15:14:00Z">
        <w:r w:rsidRPr="00075BFA">
          <w:rPr>
            <w:lang w:eastAsia="en-GB"/>
          </w:rPr>
          <w:t>".</w:t>
        </w:r>
      </w:ins>
    </w:p>
    <w:p w14:paraId="747EA271" w14:textId="69508910" w:rsidR="00E62ED5" w:rsidRPr="00075BFA" w:rsidRDefault="00E62ED5" w:rsidP="00E62ED5">
      <w:pPr>
        <w:keepLines/>
        <w:overflowPunct w:val="0"/>
        <w:autoSpaceDE w:val="0"/>
        <w:autoSpaceDN w:val="0"/>
        <w:adjustRightInd w:val="0"/>
        <w:ind w:left="1702" w:hanging="1418"/>
        <w:textAlignment w:val="baseline"/>
        <w:rPr>
          <w:ins w:id="33" w:author="Waqar Zia" w:date="2023-06-23T15:14:00Z"/>
          <w:lang w:eastAsia="en-GB"/>
        </w:rPr>
      </w:pPr>
      <w:ins w:id="34" w:author="Waqar Zia" w:date="2023-06-23T15:14:00Z">
        <w:r w:rsidRPr="00075BFA">
          <w:rPr>
            <w:lang w:eastAsia="en-GB"/>
          </w:rPr>
          <w:t>[</w:t>
        </w:r>
      </w:ins>
      <w:proofErr w:type="spellStart"/>
      <w:ins w:id="35" w:author="Waqar Zia" w:date="2023-06-23T15:30:00Z">
        <w:r w:rsidR="00264912" w:rsidRPr="00075BFA">
          <w:rPr>
            <w:lang w:eastAsia="en-GB"/>
          </w:rPr>
          <w:t>yb</w:t>
        </w:r>
      </w:ins>
      <w:proofErr w:type="spellEnd"/>
      <w:ins w:id="36" w:author="Waqar Zia" w:date="2023-06-23T15:14:00Z">
        <w:r w:rsidRPr="00075BFA">
          <w:rPr>
            <w:lang w:eastAsia="en-GB"/>
          </w:rPr>
          <w:t>]</w:t>
        </w:r>
        <w:r w:rsidRPr="00075BFA">
          <w:rPr>
            <w:lang w:eastAsia="en-GB"/>
          </w:rPr>
          <w:tab/>
          <w:t>3GPP T</w:t>
        </w:r>
      </w:ins>
      <w:ins w:id="37" w:author="Waqar Zia" w:date="2023-06-23T15:31:00Z">
        <w:r w:rsidR="00264912" w:rsidRPr="00075BFA">
          <w:rPr>
            <w:lang w:eastAsia="en-GB"/>
          </w:rPr>
          <w:t>S</w:t>
        </w:r>
      </w:ins>
      <w:ins w:id="38" w:author="Waqar Zia" w:date="2023-06-23T15:14:00Z">
        <w:r w:rsidRPr="00075BFA">
          <w:rPr>
            <w:lang w:eastAsia="en-GB"/>
          </w:rPr>
          <w:t> 2</w:t>
        </w:r>
      </w:ins>
      <w:ins w:id="39" w:author="Waqar Zia" w:date="2023-06-23T15:17:00Z">
        <w:r w:rsidRPr="00075BFA">
          <w:rPr>
            <w:lang w:eastAsia="en-GB"/>
          </w:rPr>
          <w:t>6</w:t>
        </w:r>
      </w:ins>
      <w:ins w:id="40" w:author="Waqar Zia" w:date="2023-06-23T15:14:00Z">
        <w:r w:rsidRPr="00075BFA">
          <w:rPr>
            <w:lang w:eastAsia="en-GB"/>
          </w:rPr>
          <w:t>.</w:t>
        </w:r>
      </w:ins>
      <w:ins w:id="41" w:author="Waqar Zia" w:date="2023-06-23T15:17:00Z">
        <w:r w:rsidRPr="00075BFA">
          <w:rPr>
            <w:lang w:eastAsia="en-GB"/>
          </w:rPr>
          <w:t>247</w:t>
        </w:r>
      </w:ins>
      <w:ins w:id="42" w:author="Waqar Zia" w:date="2023-06-23T15:14:00Z">
        <w:r w:rsidRPr="00075BFA">
          <w:rPr>
            <w:lang w:eastAsia="en-GB"/>
          </w:rPr>
          <w:t>: "</w:t>
        </w:r>
      </w:ins>
      <w:ins w:id="43" w:author="Waqar Zia" w:date="2023-06-23T15:16:00Z">
        <w:r w:rsidRPr="00075BFA">
          <w:rPr>
            <w:lang w:eastAsia="en-GB"/>
          </w:rPr>
          <w:t>Transparent end-to-end Packet-switched Streaming Service (PSS); Progressive Download and Dynamic Adaptive Streaming over HTTP (3GP-DASH)</w:t>
        </w:r>
      </w:ins>
      <w:ins w:id="44" w:author="Waqar Zia" w:date="2023-06-23T15:14:00Z">
        <w:r w:rsidRPr="00075BFA">
          <w:rPr>
            <w:lang w:eastAsia="en-GB"/>
          </w:rPr>
          <w:t>".</w:t>
        </w:r>
      </w:ins>
    </w:p>
    <w:p w14:paraId="73735B43" w14:textId="19AB8E6C" w:rsidR="00E62ED5" w:rsidRPr="00075BFA" w:rsidRDefault="00E62ED5" w:rsidP="00EB1458">
      <w:pPr>
        <w:keepLines/>
        <w:overflowPunct w:val="0"/>
        <w:autoSpaceDE w:val="0"/>
        <w:autoSpaceDN w:val="0"/>
        <w:adjustRightInd w:val="0"/>
        <w:ind w:left="1702" w:hanging="1418"/>
        <w:textAlignment w:val="baseline"/>
        <w:rPr>
          <w:ins w:id="45" w:author="Waqar Zia" w:date="2023-06-23T15:36:00Z"/>
          <w:lang w:eastAsia="en-GB"/>
        </w:rPr>
      </w:pPr>
      <w:ins w:id="46" w:author="Waqar Zia" w:date="2023-06-23T15:14:00Z">
        <w:r w:rsidRPr="00075BFA">
          <w:rPr>
            <w:lang w:eastAsia="en-GB"/>
          </w:rPr>
          <w:t>[</w:t>
        </w:r>
      </w:ins>
      <w:ins w:id="47" w:author="Waqar Zia" w:date="2023-06-23T15:31:00Z">
        <w:r w:rsidR="00264912" w:rsidRPr="00075BFA">
          <w:rPr>
            <w:lang w:eastAsia="en-GB"/>
          </w:rPr>
          <w:t>yc</w:t>
        </w:r>
      </w:ins>
      <w:ins w:id="48" w:author="Waqar Zia" w:date="2023-06-23T15:14:00Z">
        <w:r w:rsidRPr="00075BFA">
          <w:rPr>
            <w:lang w:eastAsia="en-GB"/>
          </w:rPr>
          <w:t>]</w:t>
        </w:r>
        <w:r w:rsidRPr="00075BFA">
          <w:rPr>
            <w:lang w:eastAsia="en-GB"/>
          </w:rPr>
          <w:tab/>
          <w:t>3GPP T</w:t>
        </w:r>
      </w:ins>
      <w:ins w:id="49" w:author="Waqar Zia" w:date="2023-06-23T15:31:00Z">
        <w:r w:rsidR="00264912" w:rsidRPr="00075BFA">
          <w:rPr>
            <w:lang w:eastAsia="en-GB"/>
          </w:rPr>
          <w:t>S</w:t>
        </w:r>
      </w:ins>
      <w:ins w:id="50" w:author="Waqar Zia" w:date="2023-06-23T15:14:00Z">
        <w:r w:rsidRPr="00075BFA">
          <w:rPr>
            <w:lang w:eastAsia="en-GB"/>
          </w:rPr>
          <w:t> 2</w:t>
        </w:r>
      </w:ins>
      <w:ins w:id="51" w:author="Waqar Zia" w:date="2023-06-23T15:28:00Z">
        <w:r w:rsidR="00123064" w:rsidRPr="00075BFA">
          <w:rPr>
            <w:lang w:eastAsia="en-GB"/>
          </w:rPr>
          <w:t>6</w:t>
        </w:r>
      </w:ins>
      <w:ins w:id="52" w:author="Waqar Zia" w:date="2023-06-23T15:14:00Z">
        <w:r w:rsidRPr="00075BFA">
          <w:rPr>
            <w:lang w:eastAsia="en-GB"/>
          </w:rPr>
          <w:t>.</w:t>
        </w:r>
      </w:ins>
      <w:ins w:id="53" w:author="Waqar Zia" w:date="2023-06-23T15:28:00Z">
        <w:r w:rsidR="00123064" w:rsidRPr="00075BFA">
          <w:rPr>
            <w:lang w:eastAsia="en-GB"/>
          </w:rPr>
          <w:t>244</w:t>
        </w:r>
      </w:ins>
      <w:ins w:id="54" w:author="Waqar Zia" w:date="2023-06-23T15:14:00Z">
        <w:r w:rsidRPr="00075BFA">
          <w:rPr>
            <w:lang w:eastAsia="en-GB"/>
          </w:rPr>
          <w:t>: "</w:t>
        </w:r>
      </w:ins>
      <w:ins w:id="55" w:author="Waqar Zia" w:date="2023-06-23T15:28:00Z">
        <w:r w:rsidR="00EB1458" w:rsidRPr="00075BFA">
          <w:rPr>
            <w:lang w:eastAsia="en-GB"/>
          </w:rPr>
          <w:t>Transparent end-to-end packet switched streaming service (PSS); 3GPP file format (3GP)</w:t>
        </w:r>
      </w:ins>
      <w:ins w:id="56" w:author="Waqar Zia" w:date="2023-06-23T15:14:00Z">
        <w:r w:rsidRPr="00075BFA">
          <w:rPr>
            <w:lang w:eastAsia="en-GB"/>
          </w:rPr>
          <w:t>".</w:t>
        </w:r>
      </w:ins>
    </w:p>
    <w:p w14:paraId="65837A5B" w14:textId="3B2E5F6E" w:rsidR="00EA2F26" w:rsidRPr="00075BFA" w:rsidRDefault="00EA2F26" w:rsidP="00EA2F26">
      <w:pPr>
        <w:keepLines/>
        <w:overflowPunct w:val="0"/>
        <w:autoSpaceDE w:val="0"/>
        <w:autoSpaceDN w:val="0"/>
        <w:adjustRightInd w:val="0"/>
        <w:ind w:left="1702" w:hanging="1418"/>
        <w:textAlignment w:val="baseline"/>
        <w:rPr>
          <w:ins w:id="57" w:author="Waqar Zia" w:date="2023-06-23T15:38:00Z"/>
          <w:lang w:eastAsia="en-GB"/>
        </w:rPr>
      </w:pPr>
      <w:ins w:id="58" w:author="Waqar Zia" w:date="2023-06-23T15:36:00Z">
        <w:r w:rsidRPr="00075BFA">
          <w:rPr>
            <w:lang w:eastAsia="en-GB"/>
          </w:rPr>
          <w:t>[yd]</w:t>
        </w:r>
        <w:r w:rsidRPr="00075BFA">
          <w:rPr>
            <w:lang w:eastAsia="en-GB"/>
          </w:rPr>
          <w:tab/>
          <w:t>3GPP TS 26.214: "IP Multimedia Subsystem (IMS);</w:t>
        </w:r>
      </w:ins>
      <w:ins w:id="59" w:author="Waqar Zia" w:date="2023-06-23T15:37:00Z">
        <w:r w:rsidRPr="00075BFA">
          <w:rPr>
            <w:lang w:eastAsia="en-GB"/>
          </w:rPr>
          <w:t xml:space="preserve"> </w:t>
        </w:r>
      </w:ins>
      <w:ins w:id="60" w:author="Waqar Zia" w:date="2023-06-23T15:36:00Z">
        <w:r w:rsidRPr="00075BFA">
          <w:rPr>
            <w:lang w:eastAsia="en-GB"/>
          </w:rPr>
          <w:t>Multimedia Telephony;</w:t>
        </w:r>
      </w:ins>
      <w:ins w:id="61" w:author="Waqar Zia" w:date="2023-06-23T15:37:00Z">
        <w:r w:rsidRPr="00075BFA">
          <w:rPr>
            <w:lang w:eastAsia="en-GB"/>
          </w:rPr>
          <w:t xml:space="preserve"> </w:t>
        </w:r>
      </w:ins>
      <w:ins w:id="62" w:author="Waqar Zia" w:date="2023-06-23T15:36:00Z">
        <w:r w:rsidRPr="00075BFA">
          <w:rPr>
            <w:lang w:eastAsia="en-GB"/>
          </w:rPr>
          <w:t>Media handling and interaction".</w:t>
        </w:r>
      </w:ins>
    </w:p>
    <w:p w14:paraId="3904B735" w14:textId="16284C13" w:rsidR="00F169FB" w:rsidRPr="00075BFA" w:rsidRDefault="00F169FB" w:rsidP="00EA2F26">
      <w:pPr>
        <w:keepLines/>
        <w:overflowPunct w:val="0"/>
        <w:autoSpaceDE w:val="0"/>
        <w:autoSpaceDN w:val="0"/>
        <w:adjustRightInd w:val="0"/>
        <w:ind w:left="1702" w:hanging="1418"/>
        <w:textAlignment w:val="baseline"/>
        <w:rPr>
          <w:ins w:id="63" w:author="Waqar Zia" w:date="2023-06-23T15:56:00Z"/>
          <w:lang w:eastAsia="en-GB"/>
        </w:rPr>
      </w:pPr>
      <w:ins w:id="64" w:author="Waqar Zia" w:date="2023-06-23T15:39:00Z">
        <w:r w:rsidRPr="00075BFA">
          <w:rPr>
            <w:lang w:eastAsia="en-GB"/>
          </w:rPr>
          <w:t>[y</w:t>
        </w:r>
      </w:ins>
      <w:ins w:id="65" w:author="Waqar Zia" w:date="2023-06-23T16:01:00Z">
        <w:r w:rsidR="0095580E" w:rsidRPr="00075BFA">
          <w:rPr>
            <w:lang w:eastAsia="en-GB"/>
          </w:rPr>
          <w:t>e</w:t>
        </w:r>
      </w:ins>
      <w:ins w:id="66" w:author="Waqar Zia" w:date="2023-06-23T15:39:00Z">
        <w:r w:rsidRPr="00075BFA">
          <w:rPr>
            <w:lang w:eastAsia="en-GB"/>
          </w:rPr>
          <w:t>]</w:t>
        </w:r>
        <w:r w:rsidRPr="00075BFA">
          <w:rPr>
            <w:lang w:eastAsia="en-GB"/>
          </w:rPr>
          <w:tab/>
          <w:t>3GPP TS 26.218: "</w:t>
        </w:r>
      </w:ins>
      <w:ins w:id="67" w:author="Waqar Zia" w:date="2023-06-23T15:38:00Z">
        <w:r w:rsidRPr="00075BFA">
          <w:rPr>
            <w:lang w:eastAsia="en-GB"/>
          </w:rPr>
          <w:t>Virtual Reality (VR) profiles for streaming applications</w:t>
        </w:r>
      </w:ins>
      <w:ins w:id="68" w:author="Waqar Zia" w:date="2023-06-23T15:39:00Z">
        <w:r w:rsidRPr="00075BFA">
          <w:rPr>
            <w:lang w:eastAsia="en-GB"/>
          </w:rPr>
          <w:t>"</w:t>
        </w:r>
      </w:ins>
    </w:p>
    <w:p w14:paraId="763E5BEA" w14:textId="0CB16736" w:rsidR="00542B00" w:rsidRPr="00075BFA" w:rsidRDefault="00542B00" w:rsidP="00542B00">
      <w:pPr>
        <w:keepLines/>
        <w:overflowPunct w:val="0"/>
        <w:autoSpaceDE w:val="0"/>
        <w:autoSpaceDN w:val="0"/>
        <w:adjustRightInd w:val="0"/>
        <w:ind w:left="1702" w:hanging="1418"/>
        <w:textAlignment w:val="baseline"/>
        <w:rPr>
          <w:ins w:id="69" w:author="Waqar Zia" w:date="2023-06-22T18:44:00Z"/>
          <w:lang w:eastAsia="en-GB"/>
        </w:rPr>
      </w:pPr>
      <w:ins w:id="70" w:author="Waqar Zia" w:date="2023-06-23T15:59:00Z">
        <w:r w:rsidRPr="00075BFA">
          <w:rPr>
            <w:lang w:eastAsia="en-GB"/>
          </w:rPr>
          <w:t>[y</w:t>
        </w:r>
      </w:ins>
      <w:ins w:id="71" w:author="Waqar Zia" w:date="2023-06-23T16:01:00Z">
        <w:r w:rsidR="0095580E" w:rsidRPr="00075BFA">
          <w:rPr>
            <w:lang w:eastAsia="en-GB"/>
          </w:rPr>
          <w:t>f</w:t>
        </w:r>
      </w:ins>
      <w:ins w:id="72" w:author="Waqar Zia" w:date="2023-06-23T15:59:00Z">
        <w:r w:rsidRPr="00075BFA">
          <w:rPr>
            <w:lang w:eastAsia="en-GB"/>
          </w:rPr>
          <w:t>]</w:t>
        </w:r>
        <w:r w:rsidRPr="00075BFA">
          <w:rPr>
            <w:lang w:eastAsia="en-GB"/>
          </w:rPr>
          <w:tab/>
          <w:t>3GPP TS 26.</w:t>
        </w:r>
      </w:ins>
      <w:ins w:id="73" w:author="Waqar Zia" w:date="2023-06-23T16:00:00Z">
        <w:r w:rsidRPr="00075BFA">
          <w:rPr>
            <w:lang w:eastAsia="en-GB"/>
          </w:rPr>
          <w:t>347</w:t>
        </w:r>
      </w:ins>
      <w:ins w:id="74" w:author="Waqar Zia" w:date="2023-06-23T15:59:00Z">
        <w:r w:rsidRPr="00075BFA">
          <w:rPr>
            <w:lang w:eastAsia="en-GB"/>
          </w:rPr>
          <w:t>: "</w:t>
        </w:r>
      </w:ins>
      <w:ins w:id="75" w:author="Waqar Zia" w:date="2023-06-23T15:56:00Z">
        <w:r w:rsidRPr="00075BFA">
          <w:rPr>
            <w:lang w:eastAsia="en-GB"/>
          </w:rPr>
          <w:t>Multimedia Broadcast/Multicast Service (MBMS);</w:t>
        </w:r>
      </w:ins>
      <w:ins w:id="76" w:author="Waqar Zia" w:date="2023-06-23T15:59:00Z">
        <w:r w:rsidRPr="00075BFA">
          <w:rPr>
            <w:lang w:eastAsia="en-GB"/>
          </w:rPr>
          <w:t xml:space="preserve"> </w:t>
        </w:r>
      </w:ins>
      <w:ins w:id="77" w:author="Waqar Zia" w:date="2023-06-23T15:56:00Z">
        <w:r w:rsidRPr="00075BFA">
          <w:rPr>
            <w:lang w:eastAsia="en-GB"/>
          </w:rPr>
          <w:t>Protocols and codecs</w:t>
        </w:r>
      </w:ins>
      <w:ins w:id="78" w:author="Waqar Zia" w:date="2023-06-23T15:59:00Z">
        <w:r w:rsidRPr="00075BFA">
          <w:rPr>
            <w:lang w:eastAsia="en-GB"/>
          </w:rPr>
          <w:t>"</w:t>
        </w:r>
      </w:ins>
    </w:p>
    <w:p w14:paraId="002D04BD" w14:textId="203BF9DB" w:rsidR="001F05EE" w:rsidRPr="00075BFA" w:rsidRDefault="001F05EE" w:rsidP="00497CD0">
      <w:pPr>
        <w:keepLines/>
        <w:overflowPunct w:val="0"/>
        <w:autoSpaceDE w:val="0"/>
        <w:autoSpaceDN w:val="0"/>
        <w:adjustRightInd w:val="0"/>
        <w:ind w:left="1702" w:hanging="1418"/>
        <w:textAlignment w:val="baseline"/>
        <w:rPr>
          <w:ins w:id="79" w:author="Waqar Zia" w:date="2023-06-16T12:51:00Z"/>
          <w:lang w:eastAsia="en-GB"/>
        </w:rPr>
      </w:pPr>
      <w:ins w:id="80" w:author="Waqar Zia" w:date="2023-06-22T18:44:00Z">
        <w:r w:rsidRPr="00075BFA">
          <w:rPr>
            <w:lang w:eastAsia="en-GB"/>
          </w:rPr>
          <w:t>[xc]</w:t>
        </w:r>
        <w:r w:rsidRPr="00075BFA">
          <w:rPr>
            <w:lang w:eastAsia="en-GB"/>
          </w:rPr>
          <w:tab/>
        </w:r>
        <w:proofErr w:type="spellStart"/>
        <w:r w:rsidRPr="00075BFA">
          <w:rPr>
            <w:lang w:eastAsia="en-GB"/>
          </w:rPr>
          <w:t>Vetro</w:t>
        </w:r>
        <w:proofErr w:type="spellEnd"/>
        <w:r w:rsidRPr="00075BFA">
          <w:rPr>
            <w:lang w:eastAsia="en-GB"/>
          </w:rPr>
          <w:t>, Anthony. "Frame compatible formats for 3D video distribution." In 2010 IEEE International Conference on Image Processing, pp. 2405-2408. IEEE, 2010.</w:t>
        </w:r>
      </w:ins>
    </w:p>
    <w:p w14:paraId="60BBEEDE" w14:textId="77777777" w:rsidR="00DF2AA2" w:rsidRPr="00075BFA" w:rsidRDefault="00DF2AA2" w:rsidP="00DF2AA2">
      <w:pPr>
        <w:keepLines/>
        <w:overflowPunct w:val="0"/>
        <w:autoSpaceDE w:val="0"/>
        <w:autoSpaceDN w:val="0"/>
        <w:adjustRightInd w:val="0"/>
        <w:ind w:left="1702" w:hanging="1418"/>
        <w:textAlignment w:val="baseline"/>
        <w:rPr>
          <w:ins w:id="81" w:author="Waqar Zia" w:date="2023-06-22T19:26:00Z"/>
          <w:lang w:eastAsia="ko-KR"/>
        </w:rPr>
      </w:pPr>
      <w:ins w:id="82" w:author="Waqar Zia" w:date="2023-06-22T19:26:00Z">
        <w:r w:rsidRPr="00075BFA">
          <w:rPr>
            <w:lang w:eastAsia="en-GB"/>
          </w:rPr>
          <w:t>[xd]</w:t>
        </w:r>
        <w:r w:rsidRPr="00075BFA">
          <w:rPr>
            <w:lang w:eastAsia="en-GB"/>
          </w:rPr>
          <w:tab/>
        </w:r>
        <w:proofErr w:type="spellStart"/>
        <w:r w:rsidRPr="00075BFA">
          <w:rPr>
            <w:lang w:eastAsia="ko-KR"/>
          </w:rPr>
          <w:t>Hannuksela</w:t>
        </w:r>
        <w:proofErr w:type="spellEnd"/>
        <w:r w:rsidRPr="00075BFA">
          <w:rPr>
            <w:lang w:eastAsia="ko-KR"/>
          </w:rPr>
          <w:t xml:space="preserve">, </w:t>
        </w:r>
        <w:proofErr w:type="spellStart"/>
        <w:r w:rsidRPr="00075BFA">
          <w:rPr>
            <w:lang w:eastAsia="ko-KR"/>
          </w:rPr>
          <w:t>Miska</w:t>
        </w:r>
        <w:proofErr w:type="spellEnd"/>
        <w:r w:rsidRPr="00075BFA">
          <w:rPr>
            <w:lang w:eastAsia="ko-KR"/>
          </w:rPr>
          <w:t xml:space="preserve"> M., Ye Yan, </w:t>
        </w:r>
        <w:proofErr w:type="spellStart"/>
        <w:r w:rsidRPr="00075BFA">
          <w:rPr>
            <w:lang w:eastAsia="ko-KR"/>
          </w:rPr>
          <w:t>Xuehui</w:t>
        </w:r>
        <w:proofErr w:type="spellEnd"/>
        <w:r w:rsidRPr="00075BFA">
          <w:rPr>
            <w:lang w:eastAsia="ko-KR"/>
          </w:rPr>
          <w:t xml:space="preserve"> Huang, and </w:t>
        </w:r>
        <w:proofErr w:type="spellStart"/>
        <w:r w:rsidRPr="00075BFA">
          <w:rPr>
            <w:lang w:eastAsia="ko-KR"/>
          </w:rPr>
          <w:t>Houqiang</w:t>
        </w:r>
        <w:proofErr w:type="spellEnd"/>
        <w:r w:rsidRPr="00075BFA">
          <w:rPr>
            <w:lang w:eastAsia="ko-KR"/>
          </w:rPr>
          <w:t xml:space="preserve"> Li. "Overview of the multiview high efficiency video coding (MV-HEVC) standard." In 2015 IEEE International Conference on Image Processing (ICIP), pp. 2154-2158. IEEE, 2015.</w:t>
        </w:r>
      </w:ins>
    </w:p>
    <w:p w14:paraId="24C7B59C" w14:textId="2D93AB58" w:rsidR="00DF2AA2" w:rsidRPr="00075BFA" w:rsidRDefault="00DF2AA2" w:rsidP="00DF2AA2">
      <w:pPr>
        <w:keepLines/>
        <w:overflowPunct w:val="0"/>
        <w:autoSpaceDE w:val="0"/>
        <w:autoSpaceDN w:val="0"/>
        <w:adjustRightInd w:val="0"/>
        <w:ind w:left="1702" w:hanging="1418"/>
        <w:textAlignment w:val="baseline"/>
        <w:rPr>
          <w:ins w:id="83" w:author="Waqar Zia" w:date="2023-06-22T19:26:00Z"/>
          <w:rFonts w:eastAsia="SimSun"/>
        </w:rPr>
      </w:pPr>
      <w:ins w:id="84" w:author="Waqar Zia" w:date="2023-06-22T19:26:00Z">
        <w:r w:rsidRPr="00075BFA">
          <w:rPr>
            <w:rFonts w:eastAsia="SimSun"/>
          </w:rPr>
          <w:t>[xe]</w:t>
        </w:r>
        <w:r w:rsidRPr="00075BFA">
          <w:rPr>
            <w:rFonts w:eastAsia="SimSun"/>
          </w:rPr>
          <w:tab/>
          <w:t>ISO/IEC JTC1/SC29/WG11 MPEG2011 M22746, "AVC/MVC anchor coding for MFC", November 2011, Geneva, Switzerland.</w:t>
        </w:r>
      </w:ins>
    </w:p>
    <w:p w14:paraId="1C8ED7EC" w14:textId="2C4BBB39" w:rsidR="00DF2AA2" w:rsidRPr="00075BFA" w:rsidRDefault="00DF2AA2" w:rsidP="00DF2AA2">
      <w:pPr>
        <w:keepLines/>
        <w:overflowPunct w:val="0"/>
        <w:autoSpaceDE w:val="0"/>
        <w:autoSpaceDN w:val="0"/>
        <w:adjustRightInd w:val="0"/>
        <w:ind w:left="1702" w:hanging="1418"/>
        <w:textAlignment w:val="baseline"/>
        <w:rPr>
          <w:rFonts w:eastAsia="SimSun"/>
        </w:rPr>
      </w:pPr>
      <w:ins w:id="85" w:author="Waqar Zia" w:date="2023-06-22T19:26:00Z">
        <w:r w:rsidRPr="00075BFA">
          <w:rPr>
            <w:rFonts w:eastAsia="SimSun"/>
          </w:rPr>
          <w:t>[xf]</w:t>
        </w:r>
        <w:r w:rsidRPr="00075BFA">
          <w:rPr>
            <w:rFonts w:eastAsia="SimSun"/>
          </w:rPr>
          <w:tab/>
          <w:t>ISO/IEC JTC1/SC29/WG11 N16050, "MV-HEVC Verification Test Report", San Diego, US, Feb. 2016.</w:t>
        </w:r>
      </w:ins>
    </w:p>
    <w:p w14:paraId="349C2CCF" w14:textId="77777777" w:rsidR="00134721" w:rsidRPr="00075BFA" w:rsidRDefault="00134721" w:rsidP="00134721">
      <w:pPr>
        <w:keepLines/>
        <w:overflowPunct w:val="0"/>
        <w:autoSpaceDE w:val="0"/>
        <w:autoSpaceDN w:val="0"/>
        <w:adjustRightInd w:val="0"/>
        <w:ind w:left="1702" w:hanging="1418"/>
        <w:textAlignment w:val="baseline"/>
        <w:rPr>
          <w:ins w:id="86" w:author="Waqar Zia" w:date="2023-07-31T12:05:00Z"/>
          <w:rFonts w:eastAsia="SimSun"/>
        </w:rPr>
      </w:pPr>
      <w:ins w:id="87" w:author="Waqar Zia" w:date="2023-07-31T12:05:00Z">
        <w:r w:rsidRPr="00075BFA">
          <w:rPr>
            <w:rFonts w:eastAsia="SimSun"/>
          </w:rPr>
          <w:t>[aa]</w:t>
        </w:r>
        <w:r w:rsidRPr="00075BFA">
          <w:rPr>
            <w:rFonts w:eastAsia="SimSun"/>
          </w:rPr>
          <w:tab/>
          <w:t>ISO/IEC 14496-15:2022, "Information technology — Coding of audio-visual objects — Part 15: Carriage of network abstraction layer (NAL) unit structured video in the ISO base media file format"</w:t>
        </w:r>
      </w:ins>
    </w:p>
    <w:p w14:paraId="666FBF76" w14:textId="77777777" w:rsidR="00134721" w:rsidRPr="00075BFA" w:rsidRDefault="00134721" w:rsidP="00134721">
      <w:pPr>
        <w:keepLines/>
        <w:overflowPunct w:val="0"/>
        <w:autoSpaceDE w:val="0"/>
        <w:autoSpaceDN w:val="0"/>
        <w:adjustRightInd w:val="0"/>
        <w:ind w:left="1702" w:hanging="1418"/>
        <w:textAlignment w:val="baseline"/>
        <w:rPr>
          <w:ins w:id="88" w:author="Waqar Zia" w:date="2023-07-31T12:05:00Z"/>
          <w:rFonts w:eastAsia="SimSun"/>
        </w:rPr>
      </w:pPr>
      <w:ins w:id="89" w:author="Waqar Zia" w:date="2023-07-31T12:05:00Z">
        <w:r w:rsidRPr="00075BFA">
          <w:rPr>
            <w:rFonts w:eastAsia="SimSun"/>
          </w:rPr>
          <w:t>[ab]</w:t>
        </w:r>
        <w:r w:rsidRPr="00075BFA">
          <w:rPr>
            <w:rFonts w:eastAsia="SimSun"/>
          </w:rPr>
          <w:tab/>
          <w:t xml:space="preserve">"HTTP Live Streaming (HLS) authoring specification for Apple devices," </w:t>
        </w:r>
        <w:r w:rsidRPr="00075BFA">
          <w:rPr>
            <w:rFonts w:eastAsia="SimSun"/>
          </w:rPr>
          <w:fldChar w:fldCharType="begin"/>
        </w:r>
        <w:r w:rsidRPr="00075BFA">
          <w:rPr>
            <w:rFonts w:eastAsia="SimSun"/>
          </w:rPr>
          <w:instrText>HYPERLINK "https://developer.apple.com/documentation/http-live-streaming/hls-authoring-specification-for-apple-devices"</w:instrText>
        </w:r>
        <w:r w:rsidRPr="00075BFA">
          <w:rPr>
            <w:rFonts w:eastAsia="SimSun"/>
          </w:rPr>
        </w:r>
        <w:r w:rsidRPr="00075BFA">
          <w:rPr>
            <w:rFonts w:eastAsia="SimSun"/>
          </w:rPr>
          <w:fldChar w:fldCharType="separate"/>
        </w:r>
        <w:r w:rsidRPr="00075BFA">
          <w:rPr>
            <w:rStyle w:val="Hyperlink"/>
            <w:rFonts w:eastAsia="SimSun"/>
          </w:rPr>
          <w:t>https://developer.apple.com/documentation/http-live-streaming/hls-authoring-specification-for-apple-devices</w:t>
        </w:r>
        <w:r w:rsidRPr="00075BFA">
          <w:rPr>
            <w:rFonts w:eastAsia="SimSun"/>
          </w:rPr>
          <w:fldChar w:fldCharType="end"/>
        </w:r>
      </w:ins>
    </w:p>
    <w:p w14:paraId="68110FE5" w14:textId="77777777" w:rsidR="00134721" w:rsidRPr="00075BFA" w:rsidRDefault="00134721" w:rsidP="00134721">
      <w:pPr>
        <w:keepLines/>
        <w:overflowPunct w:val="0"/>
        <w:autoSpaceDE w:val="0"/>
        <w:autoSpaceDN w:val="0"/>
        <w:adjustRightInd w:val="0"/>
        <w:ind w:left="1702" w:hanging="1418"/>
        <w:textAlignment w:val="baseline"/>
        <w:rPr>
          <w:ins w:id="90" w:author="Waqar Zia" w:date="2023-07-31T12:05:00Z"/>
          <w:rFonts w:eastAsia="SimSun"/>
        </w:rPr>
      </w:pPr>
      <w:ins w:id="91" w:author="Waqar Zia" w:date="2023-07-31T12:05:00Z">
        <w:r w:rsidRPr="00075BFA">
          <w:rPr>
            <w:rFonts w:eastAsia="SimSun"/>
          </w:rPr>
          <w:t>[ac]</w:t>
        </w:r>
        <w:r w:rsidRPr="00075BFA">
          <w:rPr>
            <w:rFonts w:eastAsia="SimSun"/>
          </w:rPr>
          <w:tab/>
          <w:t>"ISO Base Media File Format and Apple HEVC Stereo Video Format additions," Version 0.9 (Beta) June 21, 2023</w:t>
        </w:r>
      </w:ins>
    </w:p>
    <w:p w14:paraId="719BB1F5" w14:textId="77777777" w:rsidR="00134721" w:rsidRPr="00075BFA" w:rsidRDefault="00134721" w:rsidP="00134721">
      <w:pPr>
        <w:keepLines/>
        <w:overflowPunct w:val="0"/>
        <w:autoSpaceDE w:val="0"/>
        <w:autoSpaceDN w:val="0"/>
        <w:adjustRightInd w:val="0"/>
        <w:ind w:left="1702" w:hanging="1418"/>
        <w:textAlignment w:val="baseline"/>
        <w:rPr>
          <w:ins w:id="92" w:author="Waqar Zia" w:date="2023-07-31T12:05:00Z"/>
          <w:rFonts w:eastAsia="SimSun"/>
        </w:rPr>
      </w:pPr>
      <w:ins w:id="93" w:author="Waqar Zia" w:date="2023-07-31T12:05:00Z">
        <w:r w:rsidRPr="00075BFA">
          <w:rPr>
            <w:rFonts w:eastAsia="SimSun"/>
          </w:rPr>
          <w:t>[ad]</w:t>
        </w:r>
        <w:r w:rsidRPr="00075BFA">
          <w:rPr>
            <w:rFonts w:eastAsia="SimSun"/>
          </w:rPr>
          <w:tab/>
          <w:t>"Apple HEVC Stereo Video," Interoperability Profile Version 0.9 (Beta) June 21, 2023</w:t>
        </w:r>
      </w:ins>
    </w:p>
    <w:p w14:paraId="55757035" w14:textId="77777777" w:rsidR="00134721" w:rsidRPr="00075BFA" w:rsidRDefault="00134721" w:rsidP="00DF2AA2">
      <w:pPr>
        <w:keepLines/>
        <w:overflowPunct w:val="0"/>
        <w:autoSpaceDE w:val="0"/>
        <w:autoSpaceDN w:val="0"/>
        <w:adjustRightInd w:val="0"/>
        <w:ind w:left="1702" w:hanging="1418"/>
        <w:textAlignment w:val="baseline"/>
        <w:rPr>
          <w:ins w:id="94" w:author="Waqar Zia" w:date="2023-06-22T19:26:00Z"/>
          <w:rFonts w:eastAsia="SimSun"/>
        </w:rPr>
      </w:pPr>
    </w:p>
    <w:bookmarkEnd w:id="10"/>
    <w:bookmarkEnd w:id="11"/>
    <w:bookmarkEnd w:id="12"/>
    <w:bookmarkEnd w:id="13"/>
    <w:bookmarkEnd w:id="14"/>
    <w:bookmarkEnd w:id="15"/>
    <w:p w14:paraId="4A0F7CCD" w14:textId="77777777" w:rsidR="002F597B" w:rsidRPr="002F597B" w:rsidRDefault="002F597B" w:rsidP="002F5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F597B">
        <w:rPr>
          <w:rFonts w:ascii="Arial" w:hAnsi="Arial" w:cs="Arial"/>
          <w:color w:val="0000FF"/>
          <w:sz w:val="28"/>
          <w:szCs w:val="28"/>
        </w:rPr>
        <w:t>* * * Next Change * * * *</w:t>
      </w:r>
    </w:p>
    <w:p w14:paraId="4F339C83" w14:textId="77777777" w:rsidR="002F597B" w:rsidRPr="002F597B" w:rsidRDefault="002F597B" w:rsidP="002F597B">
      <w:pPr>
        <w:keepNext/>
        <w:keepLines/>
        <w:spacing w:before="180"/>
        <w:ind w:left="1134" w:hanging="1134"/>
        <w:outlineLvl w:val="1"/>
        <w:rPr>
          <w:ins w:id="95" w:author="Waqar Zia" w:date="2023-06-26T12:25:00Z"/>
          <w:rFonts w:ascii="Arial" w:hAnsi="Arial"/>
          <w:sz w:val="32"/>
          <w:lang w:eastAsia="ko-KR"/>
        </w:rPr>
      </w:pPr>
      <w:ins w:id="96" w:author="Waqar Zia" w:date="2023-06-26T12:25:00Z">
        <w:r w:rsidRPr="002F597B">
          <w:rPr>
            <w:rFonts w:ascii="Arial" w:hAnsi="Arial"/>
            <w:sz w:val="32"/>
            <w:lang w:eastAsia="ko-KR"/>
          </w:rPr>
          <w:t>5.x</w:t>
        </w:r>
        <w:r w:rsidRPr="002F597B">
          <w:rPr>
            <w:rFonts w:ascii="Arial" w:hAnsi="Arial"/>
            <w:sz w:val="32"/>
            <w:lang w:eastAsia="ko-KR"/>
          </w:rPr>
          <w:tab/>
          <w:t>Scenario #1: Distribution of stereoscopic 3D content</w:t>
        </w:r>
      </w:ins>
    </w:p>
    <w:p w14:paraId="0A0837D7" w14:textId="77777777" w:rsidR="002F597B" w:rsidRPr="002F597B" w:rsidRDefault="002F597B" w:rsidP="002F597B">
      <w:pPr>
        <w:keepNext/>
        <w:keepLines/>
        <w:spacing w:before="120"/>
        <w:ind w:left="1134" w:hanging="1134"/>
        <w:outlineLvl w:val="2"/>
        <w:rPr>
          <w:ins w:id="97" w:author="Waqar Zia" w:date="2023-06-26T12:25:00Z"/>
          <w:rFonts w:ascii="Arial" w:hAnsi="Arial"/>
          <w:sz w:val="28"/>
        </w:rPr>
      </w:pPr>
      <w:bookmarkStart w:id="98" w:name="_Toc97103552"/>
      <w:bookmarkStart w:id="99" w:name="_Toc100745503"/>
      <w:bookmarkStart w:id="100" w:name="_Toc101168761"/>
      <w:bookmarkStart w:id="101" w:name="_Toc112909532"/>
      <w:bookmarkStart w:id="102" w:name="_Toc112910031"/>
      <w:bookmarkStart w:id="103" w:name="_Toc137640730"/>
      <w:ins w:id="104" w:author="Waqar Zia" w:date="2023-06-26T12:25:00Z">
        <w:r w:rsidRPr="002F597B">
          <w:rPr>
            <w:rFonts w:ascii="Arial" w:hAnsi="Arial"/>
            <w:sz w:val="28"/>
          </w:rPr>
          <w:t>5.x.1</w:t>
        </w:r>
        <w:r w:rsidRPr="002F597B">
          <w:rPr>
            <w:rFonts w:ascii="Arial" w:hAnsi="Arial"/>
            <w:sz w:val="28"/>
          </w:rPr>
          <w:tab/>
        </w:r>
        <w:bookmarkEnd w:id="98"/>
        <w:bookmarkEnd w:id="99"/>
        <w:bookmarkEnd w:id="100"/>
        <w:bookmarkEnd w:id="101"/>
        <w:bookmarkEnd w:id="102"/>
        <w:bookmarkEnd w:id="103"/>
        <w:r w:rsidRPr="002F597B">
          <w:rPr>
            <w:rFonts w:ascii="Arial" w:hAnsi="Arial"/>
            <w:sz w:val="28"/>
          </w:rPr>
          <w:t>Overview</w:t>
        </w:r>
      </w:ins>
    </w:p>
    <w:p w14:paraId="7852FC4F" w14:textId="77777777" w:rsidR="002F597B" w:rsidRPr="002F597B" w:rsidRDefault="002F597B" w:rsidP="002F597B">
      <w:pPr>
        <w:rPr>
          <w:ins w:id="105" w:author="Waqar Zia" w:date="2023-06-26T12:25:00Z"/>
        </w:rPr>
      </w:pPr>
      <w:ins w:id="106" w:author="Waqar Zia" w:date="2023-06-26T12:25:00Z">
        <w:r w:rsidRPr="002F597B">
          <w:t>There has been renewed interest in the distribution, including streaming, of 3D movie content, as evident by media coverage of recent 3D movie releases. Consumption of stereoscopic 3D video content is expected to rapidly grow given new AR related products beings launched.</w:t>
        </w:r>
      </w:ins>
    </w:p>
    <w:p w14:paraId="22A64E4C" w14:textId="77777777" w:rsidR="002F597B" w:rsidRPr="002F597B" w:rsidRDefault="002F597B">
      <w:pPr>
        <w:keepNext/>
        <w:keepLines/>
        <w:spacing w:before="120"/>
        <w:ind w:left="1134" w:hanging="1134"/>
        <w:outlineLvl w:val="2"/>
        <w:rPr>
          <w:ins w:id="107" w:author="Waqar Zia" w:date="2023-06-26T12:25:00Z"/>
          <w:rFonts w:ascii="Arial" w:hAnsi="Arial"/>
          <w:sz w:val="28"/>
        </w:rPr>
        <w:pPrChange w:id="108" w:author="Waqar Zia" w:date="2023-06-25T14:22:00Z">
          <w:pPr/>
        </w:pPrChange>
      </w:pPr>
      <w:ins w:id="109" w:author="Waqar Zia" w:date="2023-06-26T12:25:00Z">
        <w:r w:rsidRPr="002F597B">
          <w:rPr>
            <w:rFonts w:ascii="Arial" w:hAnsi="Arial"/>
            <w:sz w:val="28"/>
          </w:rPr>
          <w:t>5.x.2</w:t>
        </w:r>
        <w:r w:rsidRPr="002F597B">
          <w:rPr>
            <w:rFonts w:ascii="Arial" w:hAnsi="Arial"/>
            <w:sz w:val="28"/>
          </w:rPr>
          <w:tab/>
          <w:t>Review of previous work</w:t>
        </w:r>
      </w:ins>
    </w:p>
    <w:p w14:paraId="61168D27" w14:textId="77777777" w:rsidR="002F597B" w:rsidRPr="002F597B" w:rsidRDefault="002F597B" w:rsidP="002F597B">
      <w:pPr>
        <w:rPr>
          <w:ins w:id="110" w:author="Waqar Zia" w:date="2023-06-26T12:25:00Z"/>
        </w:rPr>
      </w:pPr>
      <w:ins w:id="111" w:author="Waqar Zia" w:date="2023-06-26T12:25:00Z">
        <w:r w:rsidRPr="002F597B">
          <w:t>Evaluation of AVC based stereoscopic 3D coding techniques has been done in TR 26.905 [ya] and its normative support has been added for 3GPP DASH in TS 26.247 [ya], the 3GPP file format in TS 26.244 [yc], IMS in TS 26.114 [yd], VR profiles in TS 26.118 [ye], and MBMS in TS 26.347 [yf]. The work done in TR 26.905 [ya] for Rel-11 focused mostly on stereoscopic viewing on TVs, while today's applications have grown far beyond these, given especially advancements in AR devices. Also, today's requirements on quality are much higher owing to higher quality displays and the available channel capacities. Frame packing is not sufficient because of the detrimental impact on quality, as noted in TR 26.905 [ya]: using frame sequential or side by side packed full resolution is not as efficient as multiview based coding.</w:t>
        </w:r>
      </w:ins>
    </w:p>
    <w:p w14:paraId="3931FF50" w14:textId="77777777" w:rsidR="002F597B" w:rsidRPr="002F597B" w:rsidRDefault="002F597B" w:rsidP="002F597B">
      <w:pPr>
        <w:rPr>
          <w:ins w:id="112" w:author="Waqar Zia" w:date="2023-06-26T12:25:00Z"/>
        </w:rPr>
      </w:pPr>
      <w:ins w:id="113" w:author="Waqar Zia" w:date="2023-06-26T12:25:00Z">
        <w:r w:rsidRPr="002F597B">
          <w:t>With the established support for MV-AVC in 3GPP SA4 specifications, an assessment needs to be done to upgrade the support for multiview coding using MV-HEVC with its superior coding performance.</w:t>
        </w:r>
      </w:ins>
    </w:p>
    <w:p w14:paraId="4E1C7A5A" w14:textId="77777777" w:rsidR="002F597B" w:rsidRPr="002F597B" w:rsidRDefault="002F597B" w:rsidP="002F597B">
      <w:pPr>
        <w:keepNext/>
        <w:keepLines/>
        <w:spacing w:before="120"/>
        <w:ind w:left="1134" w:hanging="1134"/>
        <w:outlineLvl w:val="2"/>
        <w:rPr>
          <w:ins w:id="114" w:author="Waqar Zia" w:date="2023-06-26T12:25:00Z"/>
          <w:rFonts w:ascii="Arial" w:hAnsi="Arial"/>
          <w:sz w:val="28"/>
          <w:lang w:eastAsia="ko-KR"/>
        </w:rPr>
      </w:pPr>
      <w:bookmarkStart w:id="115" w:name="_Toc137640738"/>
      <w:bookmarkStart w:id="116" w:name="_Toc112909630"/>
      <w:bookmarkStart w:id="117" w:name="_Toc112910141"/>
      <w:ins w:id="118" w:author="Waqar Zia" w:date="2023-06-26T12:25:00Z">
        <w:r w:rsidRPr="002F597B">
          <w:rPr>
            <w:rFonts w:ascii="Arial" w:hAnsi="Arial"/>
            <w:sz w:val="28"/>
            <w:lang w:eastAsia="ko-KR"/>
          </w:rPr>
          <w:t>5.x.3</w:t>
        </w:r>
        <w:r w:rsidRPr="002F597B">
          <w:rPr>
            <w:rFonts w:ascii="Arial" w:hAnsi="Arial"/>
            <w:sz w:val="28"/>
            <w:lang w:eastAsia="ko-KR"/>
          </w:rPr>
          <w:tab/>
          <w:t xml:space="preserve">Evaluation </w:t>
        </w:r>
        <w:bookmarkEnd w:id="115"/>
        <w:r w:rsidRPr="002F597B">
          <w:rPr>
            <w:rFonts w:ascii="Arial" w:hAnsi="Arial"/>
            <w:sz w:val="28"/>
            <w:lang w:eastAsia="ko-KR"/>
          </w:rPr>
          <w:t>criteria and metrics</w:t>
        </w:r>
      </w:ins>
    </w:p>
    <w:p w14:paraId="358EA3D1" w14:textId="77777777" w:rsidR="002F597B" w:rsidRPr="002F597B" w:rsidRDefault="002F597B">
      <w:pPr>
        <w:rPr>
          <w:ins w:id="119" w:author="Waqar Zia" w:date="2023-06-26T12:25:00Z"/>
          <w:lang w:eastAsia="ko-KR"/>
        </w:rPr>
        <w:pPrChange w:id="120" w:author="Waqar Zia" w:date="2023-06-23T15:45:00Z">
          <w:pPr>
            <w:pStyle w:val="Heading3"/>
          </w:pPr>
        </w:pPrChange>
      </w:pPr>
      <w:ins w:id="121" w:author="Waqar Zia" w:date="2023-06-26T12:25:00Z">
        <w:r w:rsidRPr="002F597B">
          <w:rPr>
            <w:lang w:eastAsia="ko-KR"/>
          </w:rPr>
          <w:t xml:space="preserve">The evaluation for the HEVC Multiview profiles for the distribution of stereoscopic 3D content needs to be performed based on the following evaluation </w:t>
        </w:r>
      </w:ins>
      <w:ins w:id="122" w:author="Waqar Zia" w:date="2023-07-31T13:00:00Z">
        <w:r w:rsidRPr="002F597B">
          <w:rPr>
            <w:lang w:eastAsia="ko-KR"/>
          </w:rPr>
          <w:t>criteria</w:t>
        </w:r>
      </w:ins>
      <w:ins w:id="123" w:author="Waqar Zia" w:date="2023-06-26T12:25:00Z">
        <w:r w:rsidRPr="002F597B">
          <w:rPr>
            <w:lang w:eastAsia="ko-KR"/>
          </w:rPr>
          <w:t>.</w:t>
        </w:r>
      </w:ins>
    </w:p>
    <w:p w14:paraId="3C2F4997" w14:textId="77777777" w:rsidR="002F597B" w:rsidRPr="00600E07" w:rsidRDefault="002F597B">
      <w:pPr>
        <w:widowControl w:val="0"/>
        <w:numPr>
          <w:ilvl w:val="0"/>
          <w:numId w:val="102"/>
        </w:numPr>
        <w:overflowPunct w:val="0"/>
        <w:autoSpaceDE w:val="0"/>
        <w:autoSpaceDN w:val="0"/>
        <w:adjustRightInd w:val="0"/>
        <w:spacing w:after="120" w:line="240" w:lineRule="atLeast"/>
        <w:contextualSpacing/>
        <w:textAlignment w:val="baseline"/>
        <w:rPr>
          <w:ins w:id="124" w:author="Waqar Zia" w:date="2023-06-26T12:25:00Z"/>
          <w:lang w:eastAsia="ko-KR"/>
        </w:rPr>
        <w:pPrChange w:id="125" w:author="Waqar Zia" w:date="2023-06-21T15:39:00Z">
          <w:pPr>
            <w:pStyle w:val="ListParagraph"/>
            <w:numPr>
              <w:numId w:val="99"/>
            </w:numPr>
            <w:tabs>
              <w:tab w:val="num" w:pos="720"/>
            </w:tabs>
            <w:ind w:hanging="360"/>
          </w:pPr>
        </w:pPrChange>
      </w:pPr>
      <w:ins w:id="126" w:author="Waqar Zia" w:date="2023-06-26T12:25:00Z">
        <w:r w:rsidRPr="002F597B">
          <w:rPr>
            <w:rFonts w:eastAsia="SimSun"/>
            <w:lang w:eastAsia="ko-KR"/>
            <w:rPrChange w:id="127" w:author="Waqar Zia" w:date="2023-06-23T15:47:00Z">
              <w:rPr>
                <w:lang w:eastAsia="ko-KR"/>
              </w:rPr>
            </w:rPrChange>
          </w:rPr>
          <w:t>Assessment/discussion of hardware impact</w:t>
        </w:r>
        <w:r w:rsidRPr="002F597B">
          <w:rPr>
            <w:rFonts w:eastAsia="SimSun"/>
            <w:lang w:eastAsia="ko-KR"/>
          </w:rPr>
          <w:t>: there are two possibilities for this</w:t>
        </w:r>
      </w:ins>
      <w:ins w:id="128" w:author="Waqar Zia" w:date="2023-07-31T12:53:00Z">
        <w:r w:rsidRPr="002F597B">
          <w:rPr>
            <w:rFonts w:eastAsia="SimSun"/>
            <w:lang w:eastAsia="ko-KR"/>
          </w:rPr>
          <w:t>:</w:t>
        </w:r>
      </w:ins>
    </w:p>
    <w:p w14:paraId="7D26F653" w14:textId="77777777" w:rsidR="002F597B" w:rsidRPr="002F597B" w:rsidRDefault="002F597B" w:rsidP="002F597B">
      <w:pPr>
        <w:widowControl w:val="0"/>
        <w:numPr>
          <w:ilvl w:val="1"/>
          <w:numId w:val="102"/>
        </w:numPr>
        <w:overflowPunct w:val="0"/>
        <w:autoSpaceDE w:val="0"/>
        <w:autoSpaceDN w:val="0"/>
        <w:adjustRightInd w:val="0"/>
        <w:spacing w:after="120" w:line="240" w:lineRule="atLeast"/>
        <w:contextualSpacing/>
        <w:textAlignment w:val="baseline"/>
        <w:rPr>
          <w:ins w:id="129" w:author="Waqar Zia" w:date="2023-06-26T12:25:00Z"/>
          <w:rFonts w:eastAsia="SimSun"/>
          <w:lang w:eastAsia="ko-KR"/>
        </w:rPr>
      </w:pPr>
      <w:ins w:id="130" w:author="Waqar Zia" w:date="2023-06-26T12:25:00Z">
        <w:r w:rsidRPr="002F597B">
          <w:rPr>
            <w:rFonts w:eastAsia="SimSun"/>
            <w:lang w:eastAsia="ko-KR"/>
            <w:rPrChange w:id="131" w:author="Waqar Zia" w:date="2023-06-23T15:47:00Z">
              <w:rPr>
                <w:lang w:eastAsia="ko-KR"/>
              </w:rPr>
            </w:rPrChange>
          </w:rPr>
          <w:t>There is existing hardware product-grade support for the tool. In that case, refer to the example</w:t>
        </w:r>
        <w:r w:rsidRPr="002F597B">
          <w:rPr>
            <w:rFonts w:eastAsia="SimSun"/>
            <w:lang w:eastAsia="ko-KR"/>
          </w:rPr>
          <w:t xml:space="preserve"> hardware</w:t>
        </w:r>
        <w:r w:rsidRPr="002F597B">
          <w:rPr>
            <w:rFonts w:eastAsia="SimSun"/>
            <w:lang w:eastAsia="ko-KR"/>
            <w:rPrChange w:id="132" w:author="Waqar Zia" w:date="2023-06-23T15:47:00Z">
              <w:rPr>
                <w:lang w:eastAsia="ko-KR"/>
              </w:rPr>
            </w:rPrChange>
          </w:rPr>
          <w:t>.</w:t>
        </w:r>
      </w:ins>
    </w:p>
    <w:p w14:paraId="5AC4D180" w14:textId="77777777" w:rsidR="002F597B" w:rsidRPr="002F597B" w:rsidRDefault="002F597B">
      <w:pPr>
        <w:widowControl w:val="0"/>
        <w:numPr>
          <w:ilvl w:val="1"/>
          <w:numId w:val="102"/>
        </w:numPr>
        <w:overflowPunct w:val="0"/>
        <w:autoSpaceDE w:val="0"/>
        <w:autoSpaceDN w:val="0"/>
        <w:adjustRightInd w:val="0"/>
        <w:spacing w:after="120" w:line="240" w:lineRule="atLeast"/>
        <w:contextualSpacing/>
        <w:textAlignment w:val="baseline"/>
        <w:rPr>
          <w:ins w:id="133" w:author="Waqar Zia" w:date="2023-06-26T12:25:00Z"/>
          <w:rFonts w:eastAsia="SimSun"/>
          <w:sz w:val="22"/>
          <w:lang w:eastAsia="ko-KR"/>
          <w:rPrChange w:id="134" w:author="Waqar Zia" w:date="2023-06-23T15:47:00Z">
            <w:rPr>
              <w:ins w:id="135" w:author="Waqar Zia" w:date="2023-06-26T12:25:00Z"/>
              <w:rFonts w:ascii="Arial" w:eastAsia="SimSun" w:hAnsi="Arial" w:cs="Arial"/>
              <w:lang w:eastAsia="ko-KR"/>
            </w:rPr>
          </w:rPrChange>
        </w:rPr>
        <w:pPrChange w:id="136" w:author="Waqar Zia" w:date="2023-06-21T15:39:00Z">
          <w:pPr/>
        </w:pPrChange>
      </w:pPr>
      <w:ins w:id="137" w:author="Waqar Zia" w:date="2023-06-26T12:25:00Z">
        <w:r w:rsidRPr="002F597B">
          <w:rPr>
            <w:rFonts w:eastAsia="SimSun"/>
            <w:lang w:eastAsia="ko-KR"/>
            <w:rPrChange w:id="138" w:author="Waqar Zia" w:date="2023-06-23T15:47:00Z">
              <w:rPr>
                <w:lang w:eastAsia="ko-KR"/>
              </w:rPr>
            </w:rPrChange>
          </w:rPr>
          <w:t>There is no existing hardware support. In this case, a discussion/description with justifications on the expected impact on hardware implementation is provided, or reference to existing demos etc.</w:t>
        </w:r>
      </w:ins>
    </w:p>
    <w:p w14:paraId="4BA60560" w14:textId="77777777" w:rsidR="002F597B" w:rsidRPr="002F597B" w:rsidRDefault="002F597B" w:rsidP="002F597B">
      <w:pPr>
        <w:widowControl w:val="0"/>
        <w:numPr>
          <w:ilvl w:val="0"/>
          <w:numId w:val="102"/>
        </w:numPr>
        <w:overflowPunct w:val="0"/>
        <w:autoSpaceDE w:val="0"/>
        <w:autoSpaceDN w:val="0"/>
        <w:adjustRightInd w:val="0"/>
        <w:spacing w:after="120" w:line="240" w:lineRule="atLeast"/>
        <w:contextualSpacing/>
        <w:textAlignment w:val="baseline"/>
        <w:rPr>
          <w:ins w:id="139" w:author="Waqar Zia" w:date="2023-06-26T12:25:00Z"/>
          <w:rFonts w:eastAsia="SimSun"/>
          <w:lang w:eastAsia="ko-KR"/>
        </w:rPr>
      </w:pPr>
      <w:ins w:id="140" w:author="Waqar Zia" w:date="2023-06-26T12:25:00Z">
        <w:r w:rsidRPr="002F597B">
          <w:rPr>
            <w:rFonts w:eastAsia="SimSun"/>
            <w:lang w:eastAsia="ko-KR"/>
          </w:rPr>
          <w:t>Codec performance evaluation</w:t>
        </w:r>
      </w:ins>
    </w:p>
    <w:p w14:paraId="3B29009A" w14:textId="77777777" w:rsidR="002F597B" w:rsidRPr="002F597B" w:rsidRDefault="002F597B">
      <w:pPr>
        <w:widowControl w:val="0"/>
        <w:numPr>
          <w:ilvl w:val="1"/>
          <w:numId w:val="102"/>
        </w:numPr>
        <w:overflowPunct w:val="0"/>
        <w:autoSpaceDE w:val="0"/>
        <w:autoSpaceDN w:val="0"/>
        <w:adjustRightInd w:val="0"/>
        <w:spacing w:after="120" w:line="240" w:lineRule="atLeast"/>
        <w:contextualSpacing/>
        <w:textAlignment w:val="baseline"/>
        <w:rPr>
          <w:ins w:id="141" w:author="Waqar Zia" w:date="2023-06-26T12:25:00Z"/>
          <w:lang w:eastAsia="ko-KR"/>
        </w:rPr>
        <w:pPrChange w:id="142" w:author="Waqar Zia" w:date="2023-06-22T19:43:00Z">
          <w:pPr>
            <w:pStyle w:val="ListParagraph"/>
            <w:numPr>
              <w:numId w:val="102"/>
            </w:numPr>
            <w:ind w:left="360" w:hanging="360"/>
          </w:pPr>
        </w:pPrChange>
      </w:pPr>
      <w:ins w:id="143" w:author="Waqar Zia" w:date="2023-06-26T12:25:00Z">
        <w:r w:rsidRPr="002F597B">
          <w:rPr>
            <w:rFonts w:eastAsia="SimSun"/>
            <w:lang w:eastAsia="ko-KR"/>
          </w:rPr>
          <w:t xml:space="preserve">Objective performance evaluation: </w:t>
        </w:r>
        <w:proofErr w:type="gramStart"/>
        <w:r w:rsidRPr="002F597B">
          <w:rPr>
            <w:rFonts w:eastAsia="SimSun"/>
            <w:lang w:eastAsia="ko-KR"/>
          </w:rPr>
          <w:t>e.g.</w:t>
        </w:r>
        <w:proofErr w:type="gramEnd"/>
        <w:r w:rsidRPr="002F597B">
          <w:rPr>
            <w:rFonts w:eastAsia="SimSun"/>
            <w:lang w:eastAsia="ko-KR"/>
          </w:rPr>
          <w:t xml:space="preserve"> PSNR-based Rate-Distortion (RD)</w:t>
        </w:r>
        <w:r w:rsidRPr="002F597B">
          <w:rPr>
            <w:rFonts w:eastAsia="SimSun"/>
            <w:lang w:eastAsia="ko-KR"/>
            <w:rPrChange w:id="144" w:author="Waqar Zia" w:date="2023-06-23T15:47:00Z">
              <w:rPr>
                <w:sz w:val="28"/>
                <w:lang w:eastAsia="ko-KR"/>
              </w:rPr>
            </w:rPrChange>
          </w:rPr>
          <w:t xml:space="preserve"> performance evaluation</w:t>
        </w:r>
        <w:r w:rsidRPr="002F597B">
          <w:rPr>
            <w:rFonts w:eastAsia="SimSun"/>
            <w:lang w:eastAsia="ko-KR"/>
          </w:rPr>
          <w:t>, where the RD performance is compared for various solutions. A better PSNR-based RD performance is preferred, keeping in view the expected hardware complexity impact.</w:t>
        </w:r>
      </w:ins>
    </w:p>
    <w:p w14:paraId="2F08EDC9" w14:textId="77777777" w:rsidR="002F597B" w:rsidRDefault="002F597B" w:rsidP="002F597B">
      <w:pPr>
        <w:widowControl w:val="0"/>
        <w:numPr>
          <w:ilvl w:val="1"/>
          <w:numId w:val="102"/>
        </w:numPr>
        <w:overflowPunct w:val="0"/>
        <w:autoSpaceDE w:val="0"/>
        <w:autoSpaceDN w:val="0"/>
        <w:adjustRightInd w:val="0"/>
        <w:spacing w:after="120" w:line="240" w:lineRule="atLeast"/>
        <w:contextualSpacing/>
        <w:textAlignment w:val="baseline"/>
        <w:rPr>
          <w:ins w:id="145" w:author="Waqar Zia" w:date="2023-07-31T13:03:00Z"/>
          <w:rFonts w:eastAsia="SimSun"/>
          <w:lang w:eastAsia="ko-KR"/>
        </w:rPr>
      </w:pPr>
      <w:ins w:id="146" w:author="Waqar Zia" w:date="2023-06-26T12:25:00Z">
        <w:r w:rsidRPr="002F597B">
          <w:rPr>
            <w:rFonts w:eastAsia="SimSun"/>
            <w:lang w:eastAsia="ko-KR"/>
          </w:rPr>
          <w:t>Subjective performance evaluation.</w:t>
        </w:r>
      </w:ins>
    </w:p>
    <w:p w14:paraId="02F468B0" w14:textId="77777777" w:rsidR="008832EE" w:rsidRPr="002F597B" w:rsidRDefault="008832EE">
      <w:pPr>
        <w:widowControl w:val="0"/>
        <w:overflowPunct w:val="0"/>
        <w:autoSpaceDE w:val="0"/>
        <w:autoSpaceDN w:val="0"/>
        <w:adjustRightInd w:val="0"/>
        <w:spacing w:after="120" w:line="240" w:lineRule="atLeast"/>
        <w:contextualSpacing/>
        <w:textAlignment w:val="baseline"/>
        <w:rPr>
          <w:ins w:id="147" w:author="Waqar Zia" w:date="2023-06-26T12:25:00Z"/>
          <w:lang w:eastAsia="ko-KR"/>
        </w:rPr>
        <w:pPrChange w:id="148" w:author="Waqar Zia" w:date="2023-07-31T13:03:00Z">
          <w:pPr>
            <w:pStyle w:val="ListParagraph"/>
            <w:numPr>
              <w:numId w:val="99"/>
            </w:numPr>
            <w:tabs>
              <w:tab w:val="num" w:pos="720"/>
            </w:tabs>
            <w:ind w:hanging="360"/>
          </w:pPr>
        </w:pPrChange>
      </w:pPr>
    </w:p>
    <w:p w14:paraId="049709B2" w14:textId="77777777" w:rsidR="002F597B" w:rsidRPr="002F597B" w:rsidRDefault="002F597B" w:rsidP="002F597B">
      <w:pPr>
        <w:keepNext/>
        <w:keepLines/>
        <w:spacing w:before="120"/>
        <w:ind w:left="1134" w:hanging="1134"/>
        <w:outlineLvl w:val="2"/>
        <w:rPr>
          <w:ins w:id="149" w:author="Waqar Zia" w:date="2023-06-26T12:25:00Z"/>
          <w:rFonts w:ascii="Arial" w:hAnsi="Arial"/>
          <w:sz w:val="28"/>
          <w:lang w:eastAsia="ko-KR"/>
        </w:rPr>
      </w:pPr>
      <w:ins w:id="150" w:author="Waqar Zia" w:date="2023-06-26T12:25:00Z">
        <w:r w:rsidRPr="002F597B">
          <w:rPr>
            <w:rFonts w:ascii="Arial" w:hAnsi="Arial"/>
            <w:sz w:val="28"/>
            <w:lang w:eastAsia="ko-KR"/>
          </w:rPr>
          <w:t>5.x.4</w:t>
        </w:r>
        <w:r w:rsidRPr="002F597B">
          <w:rPr>
            <w:rFonts w:ascii="Arial" w:hAnsi="Arial"/>
            <w:sz w:val="28"/>
            <w:lang w:eastAsia="ko-KR"/>
          </w:rPr>
          <w:tab/>
          <w:t xml:space="preserve">Evaluation </w:t>
        </w:r>
      </w:ins>
      <w:bookmarkEnd w:id="116"/>
      <w:bookmarkEnd w:id="117"/>
      <w:ins w:id="151" w:author="Waqar Zia" w:date="2023-06-26T12:34:00Z">
        <w:r w:rsidRPr="002F597B">
          <w:rPr>
            <w:rFonts w:ascii="Arial" w:hAnsi="Arial"/>
            <w:sz w:val="28"/>
            <w:lang w:eastAsia="ko-KR"/>
          </w:rPr>
          <w:t>methodology</w:t>
        </w:r>
      </w:ins>
    </w:p>
    <w:p w14:paraId="315BA4B1" w14:textId="77777777" w:rsidR="002F597B" w:rsidRPr="002F597B" w:rsidRDefault="002F597B" w:rsidP="002F597B">
      <w:pPr>
        <w:rPr>
          <w:ins w:id="152" w:author="Waqar Zia" w:date="2023-06-26T12:25:00Z"/>
          <w:color w:val="FF0000"/>
          <w:lang w:eastAsia="ko-KR"/>
        </w:rPr>
      </w:pPr>
      <w:ins w:id="153" w:author="Waqar Zia" w:date="2023-06-26T12:25:00Z">
        <w:r w:rsidRPr="002F597B">
          <w:rPr>
            <w:color w:val="FF0000"/>
            <w:lang w:eastAsia="ko-KR"/>
          </w:rPr>
          <w:t>Editor's note: How evaluation is performed to assess the evaluation criteria is FFS.</w:t>
        </w:r>
      </w:ins>
    </w:p>
    <w:p w14:paraId="23C9E887" w14:textId="77777777" w:rsidR="002F597B" w:rsidRPr="002F597B" w:rsidRDefault="002F597B" w:rsidP="002F5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F597B">
        <w:rPr>
          <w:rFonts w:ascii="Arial" w:hAnsi="Arial" w:cs="Arial"/>
          <w:color w:val="0000FF"/>
          <w:sz w:val="28"/>
          <w:szCs w:val="28"/>
        </w:rPr>
        <w:t>* * * Next Change * * * *</w:t>
      </w:r>
    </w:p>
    <w:p w14:paraId="13EA4ECC" w14:textId="77777777" w:rsidR="002F597B" w:rsidRPr="002F597B" w:rsidRDefault="002F597B" w:rsidP="002F597B">
      <w:pPr>
        <w:keepNext/>
        <w:keepLines/>
        <w:spacing w:before="180"/>
        <w:ind w:left="1134" w:hanging="1134"/>
        <w:outlineLvl w:val="1"/>
        <w:rPr>
          <w:rFonts w:ascii="Arial" w:hAnsi="Arial"/>
          <w:sz w:val="32"/>
          <w:lang w:eastAsia="zh-CN"/>
        </w:rPr>
      </w:pPr>
      <w:bookmarkStart w:id="154" w:name="_Toc22214907"/>
      <w:bookmarkStart w:id="155" w:name="_Toc23254040"/>
      <w:bookmarkStart w:id="156" w:name="_Toc97103560"/>
      <w:bookmarkStart w:id="157" w:name="_Toc100745511"/>
      <w:bookmarkStart w:id="158" w:name="_Toc101168769"/>
      <w:bookmarkStart w:id="159" w:name="_Toc112909540"/>
      <w:bookmarkStart w:id="160" w:name="_Toc112910039"/>
      <w:bookmarkStart w:id="161" w:name="_Toc137640732"/>
      <w:r w:rsidRPr="002F597B">
        <w:rPr>
          <w:rFonts w:ascii="Arial" w:hAnsi="Arial"/>
          <w:sz w:val="32"/>
          <w:lang w:eastAsia="zh-CN"/>
        </w:rPr>
        <w:lastRenderedPageBreak/>
        <w:t>6.0</w:t>
      </w:r>
      <w:r w:rsidRPr="002F597B">
        <w:rPr>
          <w:rFonts w:ascii="Arial" w:hAnsi="Arial"/>
          <w:sz w:val="32"/>
          <w:lang w:eastAsia="zh-CN"/>
        </w:rPr>
        <w:tab/>
        <w:t>Mapping of Solutions to Scenarios</w:t>
      </w:r>
      <w:bookmarkEnd w:id="154"/>
      <w:bookmarkEnd w:id="155"/>
      <w:bookmarkEnd w:id="156"/>
      <w:bookmarkEnd w:id="157"/>
      <w:bookmarkEnd w:id="158"/>
      <w:bookmarkEnd w:id="159"/>
      <w:bookmarkEnd w:id="160"/>
      <w:bookmarkEnd w:id="161"/>
    </w:p>
    <w:p w14:paraId="1EDDB417" w14:textId="77777777" w:rsidR="002F597B" w:rsidRPr="002F597B" w:rsidRDefault="002F597B" w:rsidP="002F597B">
      <w:pPr>
        <w:keepNext/>
        <w:keepLines/>
        <w:spacing w:before="60"/>
        <w:jc w:val="center"/>
        <w:rPr>
          <w:rFonts w:ascii="Arial" w:hAnsi="Arial"/>
          <w:b/>
        </w:rPr>
      </w:pPr>
      <w:r w:rsidRPr="002F597B">
        <w:rPr>
          <w:rFonts w:ascii="Arial" w:hAnsi="Arial"/>
          <w:b/>
        </w:rPr>
        <w:t xml:space="preserve">Table 6.0-1: Mapping of Solutions to </w:t>
      </w:r>
      <w:r w:rsidRPr="002F597B">
        <w:rPr>
          <w:rFonts w:ascii="Arial" w:hAnsi="Arial"/>
          <w:b/>
          <w:lang w:eastAsia="zh-CN"/>
        </w:rPr>
        <w:t>Scenario</w:t>
      </w:r>
      <w:r w:rsidRPr="002F597B">
        <w:rPr>
          <w:rFonts w:ascii="Arial" w:hAnsi="Arial"/>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2F597B" w:rsidRPr="002F597B" w14:paraId="420CC7D2"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hideMark/>
          </w:tcPr>
          <w:p w14:paraId="3A5290E0" w14:textId="77777777" w:rsidR="002F597B" w:rsidRPr="002F597B" w:rsidRDefault="002F597B" w:rsidP="002F597B">
            <w:pPr>
              <w:keepNext/>
              <w:keepLines/>
              <w:spacing w:after="0"/>
              <w:jc w:val="center"/>
              <w:rPr>
                <w:rFonts w:ascii="Arial" w:hAnsi="Arial"/>
                <w:b/>
                <w:sz w:val="18"/>
                <w:lang w:eastAsia="sv-SE"/>
              </w:rPr>
            </w:pPr>
            <w:r w:rsidRPr="002F597B">
              <w:rPr>
                <w:rFonts w:ascii="Arial" w:hAnsi="Arial"/>
                <w:b/>
                <w:sz w:val="18"/>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C8CB5E6" w14:textId="77777777" w:rsidR="002F597B" w:rsidRPr="002F597B" w:rsidRDefault="002F597B" w:rsidP="002F597B">
            <w:pPr>
              <w:keepNext/>
              <w:keepLines/>
              <w:spacing w:after="0"/>
              <w:jc w:val="center"/>
              <w:rPr>
                <w:rFonts w:ascii="Arial" w:hAnsi="Arial"/>
                <w:b/>
                <w:sz w:val="18"/>
                <w:lang w:eastAsia="sv-SE"/>
              </w:rPr>
            </w:pPr>
            <w:r w:rsidRPr="002F597B">
              <w:rPr>
                <w:rFonts w:ascii="Arial" w:hAnsi="Arial"/>
                <w:b/>
                <w:sz w:val="18"/>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0D2AE7D6" w14:textId="77777777" w:rsidR="002F597B" w:rsidRPr="002F597B" w:rsidRDefault="002F597B" w:rsidP="002F597B">
            <w:pPr>
              <w:keepNext/>
              <w:keepLines/>
              <w:spacing w:after="0"/>
              <w:jc w:val="center"/>
              <w:rPr>
                <w:rFonts w:ascii="Arial" w:hAnsi="Arial"/>
                <w:b/>
                <w:sz w:val="18"/>
                <w:lang w:eastAsia="sv-SE"/>
              </w:rPr>
            </w:pPr>
            <w:r w:rsidRPr="002F597B">
              <w:rPr>
                <w:rFonts w:ascii="Arial" w:hAnsi="Arial"/>
                <w:b/>
                <w:sz w:val="18"/>
                <w:lang w:eastAsia="zh-CN"/>
              </w:rPr>
              <w:t>Scenario</w:t>
            </w:r>
            <w:r w:rsidRPr="002F597B">
              <w:rPr>
                <w:rFonts w:ascii="Arial" w:hAnsi="Arial"/>
                <w:b/>
                <w:sz w:val="18"/>
                <w:lang w:eastAsia="sv-SE"/>
              </w:rPr>
              <w:t>(s)</w:t>
            </w:r>
          </w:p>
        </w:tc>
      </w:tr>
      <w:tr w:rsidR="002F597B" w:rsidRPr="002F597B" w14:paraId="327FB5A7"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7F5A9D46" w14:textId="77777777" w:rsidR="002F597B" w:rsidRPr="002F597B" w:rsidRDefault="002F597B" w:rsidP="002F597B">
            <w:pPr>
              <w:keepNext/>
              <w:keepLines/>
              <w:spacing w:after="0"/>
              <w:jc w:val="center"/>
              <w:rPr>
                <w:rFonts w:ascii="Arial" w:hAnsi="Arial"/>
                <w:b/>
                <w:sz w:val="18"/>
                <w:lang w:eastAsia="sv-SE"/>
              </w:rPr>
            </w:pPr>
            <w:r w:rsidRPr="002F597B">
              <w:rPr>
                <w:rFonts w:ascii="Arial" w:hAnsi="Arial"/>
                <w:b/>
                <w:sz w:val="18"/>
                <w:lang w:eastAsia="sv-SE"/>
              </w:rPr>
              <w:t>#1.1</w:t>
            </w:r>
          </w:p>
        </w:tc>
        <w:tc>
          <w:tcPr>
            <w:tcW w:w="6210" w:type="dxa"/>
            <w:tcBorders>
              <w:top w:val="single" w:sz="4" w:space="0" w:color="auto"/>
              <w:left w:val="single" w:sz="4" w:space="0" w:color="auto"/>
              <w:bottom w:val="single" w:sz="4" w:space="0" w:color="auto"/>
              <w:right w:val="single" w:sz="4" w:space="0" w:color="auto"/>
            </w:tcBorders>
          </w:tcPr>
          <w:p w14:paraId="52508C67" w14:textId="77777777" w:rsidR="002F597B" w:rsidRPr="002F597B" w:rsidRDefault="002F597B" w:rsidP="002F597B">
            <w:pPr>
              <w:keepNext/>
              <w:keepLines/>
              <w:spacing w:after="0"/>
              <w:rPr>
                <w:rFonts w:ascii="Arial" w:hAnsi="Arial"/>
                <w:sz w:val="18"/>
                <w:lang w:eastAsia="sv-SE"/>
              </w:rPr>
            </w:pPr>
            <w:ins w:id="162" w:author="Waqar Zia" w:date="2023-06-23T15:43:00Z">
              <w:r w:rsidRPr="002F597B">
                <w:rPr>
                  <w:rFonts w:ascii="Arial" w:hAnsi="Arial"/>
                  <w:sz w:val="18"/>
                </w:rPr>
                <w:t xml:space="preserve">HEVC </w:t>
              </w:r>
            </w:ins>
            <w:ins w:id="163" w:author="Waqar Zia" w:date="2023-07-31T12:09:00Z">
              <w:r w:rsidRPr="002F597B">
                <w:rPr>
                  <w:rFonts w:ascii="Arial" w:hAnsi="Arial"/>
                  <w:sz w:val="18"/>
                </w:rPr>
                <w:t>simulcast</w:t>
              </w:r>
            </w:ins>
          </w:p>
        </w:tc>
        <w:tc>
          <w:tcPr>
            <w:tcW w:w="1800" w:type="dxa"/>
            <w:tcBorders>
              <w:top w:val="single" w:sz="4" w:space="0" w:color="auto"/>
              <w:left w:val="single" w:sz="4" w:space="0" w:color="auto"/>
              <w:bottom w:val="single" w:sz="4" w:space="0" w:color="auto"/>
              <w:right w:val="single" w:sz="4" w:space="0" w:color="auto"/>
            </w:tcBorders>
          </w:tcPr>
          <w:p w14:paraId="77271C90" w14:textId="77777777" w:rsidR="002F597B" w:rsidRPr="002F597B" w:rsidRDefault="002F597B" w:rsidP="002F597B">
            <w:pPr>
              <w:keepNext/>
              <w:keepLines/>
              <w:spacing w:after="0"/>
              <w:jc w:val="center"/>
              <w:rPr>
                <w:rFonts w:ascii="Arial" w:hAnsi="Arial"/>
                <w:sz w:val="18"/>
                <w:lang w:eastAsia="sv-SE"/>
              </w:rPr>
            </w:pPr>
            <w:r w:rsidRPr="002F597B">
              <w:rPr>
                <w:rFonts w:ascii="Arial" w:hAnsi="Arial"/>
                <w:sz w:val="18"/>
                <w:lang w:eastAsia="sv-SE"/>
              </w:rPr>
              <w:t>#1</w:t>
            </w:r>
          </w:p>
        </w:tc>
      </w:tr>
      <w:tr w:rsidR="002F597B" w:rsidRPr="002F597B" w14:paraId="327B99F6"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68688C60" w14:textId="77777777" w:rsidR="002F597B" w:rsidRPr="002F597B" w:rsidRDefault="002F597B" w:rsidP="002F597B">
            <w:pPr>
              <w:keepNext/>
              <w:keepLines/>
              <w:spacing w:after="0"/>
              <w:jc w:val="center"/>
              <w:rPr>
                <w:rFonts w:ascii="Arial" w:hAnsi="Arial"/>
                <w:b/>
                <w:sz w:val="18"/>
                <w:lang w:eastAsia="sv-SE"/>
              </w:rPr>
            </w:pPr>
            <w:ins w:id="164" w:author="Waqar Zia" w:date="2023-07-31T12:09:00Z">
              <w:r w:rsidRPr="002F597B">
                <w:rPr>
                  <w:rFonts w:ascii="Arial" w:hAnsi="Arial"/>
                  <w:b/>
                  <w:sz w:val="18"/>
                  <w:lang w:eastAsia="sv-SE"/>
                </w:rPr>
                <w:t>#1.2</w:t>
              </w:r>
            </w:ins>
          </w:p>
        </w:tc>
        <w:tc>
          <w:tcPr>
            <w:tcW w:w="6210" w:type="dxa"/>
            <w:tcBorders>
              <w:top w:val="single" w:sz="4" w:space="0" w:color="auto"/>
              <w:left w:val="single" w:sz="4" w:space="0" w:color="auto"/>
              <w:bottom w:val="single" w:sz="4" w:space="0" w:color="auto"/>
              <w:right w:val="single" w:sz="4" w:space="0" w:color="auto"/>
            </w:tcBorders>
          </w:tcPr>
          <w:p w14:paraId="0DDE2E5F" w14:textId="77777777" w:rsidR="002F597B" w:rsidRPr="002F597B" w:rsidRDefault="002F597B" w:rsidP="002F597B">
            <w:pPr>
              <w:keepNext/>
              <w:keepLines/>
              <w:spacing w:after="0"/>
              <w:rPr>
                <w:rFonts w:ascii="Arial" w:hAnsi="Arial"/>
                <w:sz w:val="18"/>
                <w:lang w:eastAsia="sv-SE"/>
              </w:rPr>
            </w:pPr>
            <w:ins w:id="165" w:author="Waqar Zia" w:date="2023-07-31T12:09:00Z">
              <w:r w:rsidRPr="002F597B">
                <w:rPr>
                  <w:rFonts w:ascii="Arial" w:hAnsi="Arial"/>
                  <w:sz w:val="18"/>
                </w:rPr>
                <w:t>Multiview HEVC coding</w:t>
              </w:r>
            </w:ins>
          </w:p>
        </w:tc>
        <w:tc>
          <w:tcPr>
            <w:tcW w:w="1800" w:type="dxa"/>
            <w:tcBorders>
              <w:top w:val="single" w:sz="4" w:space="0" w:color="auto"/>
              <w:left w:val="single" w:sz="4" w:space="0" w:color="auto"/>
              <w:bottom w:val="single" w:sz="4" w:space="0" w:color="auto"/>
              <w:right w:val="single" w:sz="4" w:space="0" w:color="auto"/>
            </w:tcBorders>
          </w:tcPr>
          <w:p w14:paraId="1FA5B0C8" w14:textId="77777777" w:rsidR="002F597B" w:rsidRPr="002F597B" w:rsidRDefault="002F597B" w:rsidP="002F597B">
            <w:pPr>
              <w:keepNext/>
              <w:keepLines/>
              <w:spacing w:after="0"/>
              <w:jc w:val="center"/>
              <w:rPr>
                <w:rFonts w:ascii="Arial" w:hAnsi="Arial"/>
                <w:sz w:val="18"/>
                <w:lang w:eastAsia="sv-SE"/>
              </w:rPr>
            </w:pPr>
            <w:ins w:id="166" w:author="Waqar Zia" w:date="2023-07-31T12:10:00Z">
              <w:r w:rsidRPr="002F597B">
                <w:rPr>
                  <w:rFonts w:ascii="Arial" w:hAnsi="Arial"/>
                  <w:sz w:val="18"/>
                  <w:lang w:eastAsia="sv-SE"/>
                </w:rPr>
                <w:t>#1</w:t>
              </w:r>
            </w:ins>
          </w:p>
        </w:tc>
      </w:tr>
      <w:tr w:rsidR="002F597B" w:rsidRPr="002F597B" w14:paraId="18180EC2"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4ACE39C6" w14:textId="77777777" w:rsidR="002F597B" w:rsidRPr="002F597B" w:rsidRDefault="002F597B" w:rsidP="002F597B">
            <w:pPr>
              <w:keepNext/>
              <w:keepLines/>
              <w:spacing w:after="0"/>
              <w:jc w:val="center"/>
              <w:rPr>
                <w:rFonts w:ascii="Arial" w:hAnsi="Arial"/>
                <w:b/>
                <w:sz w:val="18"/>
                <w:lang w:eastAsia="zh-CN"/>
              </w:rPr>
            </w:pPr>
          </w:p>
        </w:tc>
        <w:tc>
          <w:tcPr>
            <w:tcW w:w="6210" w:type="dxa"/>
            <w:tcBorders>
              <w:top w:val="single" w:sz="4" w:space="0" w:color="auto"/>
              <w:left w:val="single" w:sz="4" w:space="0" w:color="auto"/>
              <w:bottom w:val="single" w:sz="4" w:space="0" w:color="auto"/>
              <w:right w:val="single" w:sz="4" w:space="0" w:color="auto"/>
            </w:tcBorders>
          </w:tcPr>
          <w:p w14:paraId="648B3EBD" w14:textId="77777777" w:rsidR="002F597B" w:rsidRPr="002F597B" w:rsidRDefault="002F597B" w:rsidP="002F597B">
            <w:pPr>
              <w:keepNext/>
              <w:keepLines/>
              <w:spacing w:after="0"/>
              <w:rPr>
                <w:rFonts w:ascii="Arial" w:hAnsi="Arial"/>
                <w:sz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4CF2C262" w14:textId="77777777" w:rsidR="002F597B" w:rsidRPr="002F597B" w:rsidRDefault="002F597B" w:rsidP="002F597B">
            <w:pPr>
              <w:keepNext/>
              <w:keepLines/>
              <w:spacing w:after="0"/>
              <w:jc w:val="center"/>
              <w:rPr>
                <w:rFonts w:ascii="Arial" w:hAnsi="Arial"/>
                <w:sz w:val="18"/>
                <w:lang w:eastAsia="zh-CN"/>
              </w:rPr>
            </w:pPr>
          </w:p>
        </w:tc>
      </w:tr>
      <w:tr w:rsidR="002F597B" w:rsidRPr="002F597B" w14:paraId="1CD09DAC"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6DFAE431" w14:textId="77777777" w:rsidR="002F597B" w:rsidRPr="002F597B" w:rsidRDefault="002F597B" w:rsidP="002F597B">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4D112316" w14:textId="77777777" w:rsidR="002F597B" w:rsidRPr="002F597B" w:rsidRDefault="002F597B" w:rsidP="002F597B">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257BE36D" w14:textId="77777777" w:rsidR="002F597B" w:rsidRPr="002F597B" w:rsidRDefault="002F597B" w:rsidP="002F597B">
            <w:pPr>
              <w:keepNext/>
              <w:keepLines/>
              <w:spacing w:after="0"/>
              <w:jc w:val="center"/>
              <w:rPr>
                <w:rFonts w:ascii="Arial" w:hAnsi="Arial"/>
                <w:sz w:val="18"/>
                <w:lang w:eastAsia="sv-SE"/>
              </w:rPr>
            </w:pPr>
          </w:p>
        </w:tc>
      </w:tr>
      <w:tr w:rsidR="002F597B" w:rsidRPr="002F597B" w14:paraId="1820D20A"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0A3D977E" w14:textId="77777777" w:rsidR="002F597B" w:rsidRPr="002F597B" w:rsidRDefault="002F597B" w:rsidP="002F597B">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77E9859A" w14:textId="77777777" w:rsidR="002F597B" w:rsidRPr="002F597B" w:rsidRDefault="002F597B" w:rsidP="002F597B">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54B75410" w14:textId="77777777" w:rsidR="002F597B" w:rsidRPr="002F597B" w:rsidRDefault="002F597B" w:rsidP="002F597B">
            <w:pPr>
              <w:keepNext/>
              <w:keepLines/>
              <w:spacing w:after="0"/>
              <w:jc w:val="center"/>
              <w:rPr>
                <w:rFonts w:ascii="Arial" w:hAnsi="Arial"/>
                <w:sz w:val="18"/>
                <w:lang w:eastAsia="sv-SE"/>
              </w:rPr>
            </w:pPr>
          </w:p>
        </w:tc>
      </w:tr>
      <w:tr w:rsidR="002F597B" w:rsidRPr="002F597B" w14:paraId="6ACDC1E2"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3E269682" w14:textId="77777777" w:rsidR="002F597B" w:rsidRPr="002F597B" w:rsidRDefault="002F597B" w:rsidP="002F597B">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6968E100" w14:textId="77777777" w:rsidR="002F597B" w:rsidRPr="002F597B" w:rsidRDefault="002F597B" w:rsidP="002F597B">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778CACCA" w14:textId="77777777" w:rsidR="002F597B" w:rsidRPr="002F597B" w:rsidRDefault="002F597B" w:rsidP="002F597B">
            <w:pPr>
              <w:keepNext/>
              <w:keepLines/>
              <w:spacing w:after="0"/>
              <w:jc w:val="center"/>
              <w:rPr>
                <w:rFonts w:ascii="Arial" w:hAnsi="Arial"/>
                <w:sz w:val="18"/>
                <w:lang w:eastAsia="sv-SE"/>
              </w:rPr>
            </w:pPr>
          </w:p>
        </w:tc>
      </w:tr>
      <w:tr w:rsidR="002F597B" w:rsidRPr="002F597B" w14:paraId="350BAB9A"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7293E8B8" w14:textId="77777777" w:rsidR="002F597B" w:rsidRPr="002F597B" w:rsidRDefault="002F597B" w:rsidP="002F597B">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2F53D128" w14:textId="77777777" w:rsidR="002F597B" w:rsidRPr="002F597B" w:rsidRDefault="002F597B" w:rsidP="002F597B">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3D8BBE2D" w14:textId="77777777" w:rsidR="002F597B" w:rsidRPr="002F597B" w:rsidRDefault="002F597B" w:rsidP="002F597B">
            <w:pPr>
              <w:keepNext/>
              <w:keepLines/>
              <w:spacing w:after="0"/>
              <w:jc w:val="center"/>
              <w:rPr>
                <w:rFonts w:ascii="Arial" w:hAnsi="Arial"/>
                <w:sz w:val="18"/>
                <w:lang w:eastAsia="sv-SE"/>
              </w:rPr>
            </w:pPr>
          </w:p>
        </w:tc>
      </w:tr>
      <w:tr w:rsidR="002F597B" w:rsidRPr="002F597B" w14:paraId="1BEC5AF0"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1BC2F1F6" w14:textId="77777777" w:rsidR="002F597B" w:rsidRPr="002F597B" w:rsidRDefault="002F597B" w:rsidP="002F597B">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20C93AFE" w14:textId="77777777" w:rsidR="002F597B" w:rsidRPr="002F597B" w:rsidRDefault="002F597B" w:rsidP="002F597B">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62E8E6D5" w14:textId="77777777" w:rsidR="002F597B" w:rsidRPr="002F597B" w:rsidRDefault="002F597B" w:rsidP="002F597B">
            <w:pPr>
              <w:keepNext/>
              <w:keepLines/>
              <w:spacing w:after="0"/>
              <w:jc w:val="center"/>
              <w:rPr>
                <w:rFonts w:ascii="Arial" w:hAnsi="Arial"/>
                <w:sz w:val="18"/>
                <w:lang w:eastAsia="sv-SE"/>
              </w:rPr>
            </w:pPr>
          </w:p>
        </w:tc>
      </w:tr>
      <w:tr w:rsidR="002F597B" w:rsidRPr="002F597B" w14:paraId="6F766E6C" w14:textId="77777777" w:rsidTr="0056594D">
        <w:trPr>
          <w:jc w:val="center"/>
        </w:trPr>
        <w:tc>
          <w:tcPr>
            <w:tcW w:w="1350" w:type="dxa"/>
            <w:tcBorders>
              <w:top w:val="single" w:sz="4" w:space="0" w:color="auto"/>
              <w:left w:val="single" w:sz="4" w:space="0" w:color="auto"/>
              <w:bottom w:val="single" w:sz="4" w:space="0" w:color="auto"/>
              <w:right w:val="single" w:sz="4" w:space="0" w:color="auto"/>
            </w:tcBorders>
          </w:tcPr>
          <w:p w14:paraId="55696FB2" w14:textId="77777777" w:rsidR="002F597B" w:rsidRPr="002F597B" w:rsidRDefault="002F597B" w:rsidP="002F597B">
            <w:pPr>
              <w:keepNext/>
              <w:keepLines/>
              <w:spacing w:after="0"/>
              <w:jc w:val="center"/>
              <w:rPr>
                <w:rFonts w:ascii="Arial" w:hAnsi="Arial"/>
                <w:b/>
                <w:sz w:val="18"/>
                <w:lang w:eastAsia="sv-SE"/>
              </w:rPr>
            </w:pPr>
          </w:p>
        </w:tc>
        <w:tc>
          <w:tcPr>
            <w:tcW w:w="6210" w:type="dxa"/>
            <w:tcBorders>
              <w:top w:val="single" w:sz="4" w:space="0" w:color="auto"/>
              <w:left w:val="single" w:sz="4" w:space="0" w:color="auto"/>
              <w:bottom w:val="single" w:sz="4" w:space="0" w:color="auto"/>
              <w:right w:val="single" w:sz="4" w:space="0" w:color="auto"/>
            </w:tcBorders>
          </w:tcPr>
          <w:p w14:paraId="48EED695" w14:textId="77777777" w:rsidR="002F597B" w:rsidRPr="002F597B" w:rsidRDefault="002F597B" w:rsidP="002F597B">
            <w:pPr>
              <w:keepNext/>
              <w:keepLines/>
              <w:spacing w:after="0"/>
              <w:rPr>
                <w:rFonts w:ascii="Arial" w:hAnsi="Arial"/>
                <w:sz w:val="18"/>
                <w:lang w:eastAsia="sv-SE"/>
              </w:rPr>
            </w:pPr>
          </w:p>
        </w:tc>
        <w:tc>
          <w:tcPr>
            <w:tcW w:w="1800" w:type="dxa"/>
            <w:tcBorders>
              <w:top w:val="single" w:sz="4" w:space="0" w:color="auto"/>
              <w:left w:val="single" w:sz="4" w:space="0" w:color="auto"/>
              <w:bottom w:val="single" w:sz="4" w:space="0" w:color="auto"/>
              <w:right w:val="single" w:sz="4" w:space="0" w:color="auto"/>
            </w:tcBorders>
          </w:tcPr>
          <w:p w14:paraId="0DAAE095" w14:textId="77777777" w:rsidR="002F597B" w:rsidRPr="002F597B" w:rsidRDefault="002F597B" w:rsidP="002F597B">
            <w:pPr>
              <w:keepNext/>
              <w:keepLines/>
              <w:spacing w:after="0"/>
              <w:jc w:val="center"/>
              <w:rPr>
                <w:rFonts w:ascii="Arial" w:hAnsi="Arial"/>
                <w:sz w:val="18"/>
                <w:lang w:eastAsia="sv-SE"/>
              </w:rPr>
            </w:pPr>
          </w:p>
        </w:tc>
      </w:tr>
    </w:tbl>
    <w:p w14:paraId="2D770B37" w14:textId="77777777" w:rsidR="002F597B" w:rsidRPr="002F597B" w:rsidRDefault="002F597B" w:rsidP="007577AD">
      <w:pPr>
        <w:rPr>
          <w:lang w:eastAsia="zh-CN"/>
        </w:rPr>
      </w:pPr>
    </w:p>
    <w:p w14:paraId="4AF5F8B3" w14:textId="77777777" w:rsidR="002F597B" w:rsidRPr="002F597B" w:rsidRDefault="002F597B" w:rsidP="002F5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F597B">
        <w:rPr>
          <w:rFonts w:ascii="Arial" w:hAnsi="Arial" w:cs="Arial"/>
          <w:color w:val="0000FF"/>
          <w:sz w:val="28"/>
          <w:szCs w:val="28"/>
        </w:rPr>
        <w:t>* * * Next Change * * * *</w:t>
      </w:r>
    </w:p>
    <w:p w14:paraId="5952BBF3" w14:textId="33B66DDC" w:rsidR="002F597B" w:rsidRPr="002F597B" w:rsidRDefault="002F597B" w:rsidP="002F597B">
      <w:pPr>
        <w:keepNext/>
        <w:keepLines/>
        <w:spacing w:before="180"/>
        <w:ind w:left="1134" w:hanging="1134"/>
        <w:outlineLvl w:val="1"/>
        <w:rPr>
          <w:ins w:id="167" w:author="Waqar Zia" w:date="2023-07-31T12:49:00Z"/>
          <w:rFonts w:ascii="Arial" w:hAnsi="Arial"/>
          <w:sz w:val="32"/>
        </w:rPr>
      </w:pPr>
      <w:ins w:id="168" w:author="Waqar Zia" w:date="2023-07-31T12:49:00Z">
        <w:r w:rsidRPr="002F597B">
          <w:rPr>
            <w:rFonts w:ascii="Arial" w:hAnsi="Arial"/>
            <w:sz w:val="32"/>
            <w:lang w:eastAsia="zh-CN"/>
          </w:rPr>
          <w:t>6.y</w:t>
        </w:r>
      </w:ins>
      <w:ins w:id="169" w:author="Waqar Zia" w:date="2023-07-31T13:02:00Z">
        <w:r w:rsidR="008832EE">
          <w:rPr>
            <w:rFonts w:ascii="Arial" w:hAnsi="Arial"/>
            <w:sz w:val="32"/>
            <w:lang w:eastAsia="zh-CN"/>
          </w:rPr>
          <w:t>a</w:t>
        </w:r>
      </w:ins>
      <w:ins w:id="170" w:author="Waqar Zia" w:date="2023-07-31T12:49:00Z">
        <w:r w:rsidRPr="002F597B">
          <w:rPr>
            <w:rFonts w:ascii="Arial" w:hAnsi="Arial"/>
            <w:sz w:val="32"/>
          </w:rPr>
          <w:tab/>
          <w:t>Solution #1.1: HEVC simulcast</w:t>
        </w:r>
      </w:ins>
    </w:p>
    <w:p w14:paraId="560139B6" w14:textId="7E9D3BB7" w:rsidR="002F597B" w:rsidRPr="002F597B" w:rsidRDefault="002F597B" w:rsidP="002F597B">
      <w:pPr>
        <w:keepNext/>
        <w:keepLines/>
        <w:spacing w:before="120"/>
        <w:ind w:left="1134" w:hanging="1134"/>
        <w:outlineLvl w:val="2"/>
        <w:rPr>
          <w:ins w:id="171" w:author="Waqar Zia" w:date="2023-07-31T12:49:00Z"/>
          <w:rFonts w:ascii="Arial" w:hAnsi="Arial"/>
          <w:sz w:val="28"/>
        </w:rPr>
      </w:pPr>
      <w:ins w:id="172" w:author="Waqar Zia" w:date="2023-07-31T12:49:00Z">
        <w:r w:rsidRPr="002F597B">
          <w:rPr>
            <w:rFonts w:ascii="Arial" w:hAnsi="Arial"/>
            <w:sz w:val="28"/>
          </w:rPr>
          <w:t>6.y</w:t>
        </w:r>
      </w:ins>
      <w:ins w:id="173" w:author="Waqar Zia" w:date="2023-07-31T13:02:00Z">
        <w:r w:rsidR="008832EE">
          <w:rPr>
            <w:rFonts w:ascii="Arial" w:hAnsi="Arial"/>
            <w:sz w:val="28"/>
          </w:rPr>
          <w:t>a</w:t>
        </w:r>
      </w:ins>
      <w:ins w:id="174" w:author="Waqar Zia" w:date="2023-07-31T12:49:00Z">
        <w:r w:rsidRPr="002F597B">
          <w:rPr>
            <w:rFonts w:ascii="Arial" w:hAnsi="Arial"/>
            <w:sz w:val="28"/>
          </w:rPr>
          <w:t>.1</w:t>
        </w:r>
        <w:r w:rsidRPr="002F597B">
          <w:rPr>
            <w:rFonts w:ascii="Arial" w:hAnsi="Arial"/>
            <w:sz w:val="28"/>
          </w:rPr>
          <w:tab/>
          <w:t>Introduction</w:t>
        </w:r>
      </w:ins>
    </w:p>
    <w:p w14:paraId="080FCC31" w14:textId="77777777" w:rsidR="002F597B" w:rsidRPr="002F597B" w:rsidRDefault="002F597B" w:rsidP="002F597B">
      <w:pPr>
        <w:rPr>
          <w:ins w:id="175" w:author="Waqar Zia" w:date="2023-07-31T12:49:00Z"/>
          <w:lang w:eastAsia="zh-CN"/>
        </w:rPr>
      </w:pPr>
      <w:ins w:id="176" w:author="Waqar Zia" w:date="2023-07-31T12:49:00Z">
        <w:r w:rsidRPr="002F597B">
          <w:rPr>
            <w:lang w:eastAsia="zh-CN"/>
          </w:rPr>
          <w:t xml:space="preserve">HEVC simulcast is considered as a </w:t>
        </w:r>
      </w:ins>
      <w:ins w:id="177" w:author="Waqar Zia" w:date="2023-07-31T13:00:00Z">
        <w:r w:rsidRPr="002F597B">
          <w:rPr>
            <w:lang w:eastAsia="zh-CN"/>
          </w:rPr>
          <w:t>baseline</w:t>
        </w:r>
      </w:ins>
      <w:ins w:id="178" w:author="Waqar Zia" w:date="2023-07-31T12:49:00Z">
        <w:r w:rsidRPr="002F597B">
          <w:rPr>
            <w:lang w:eastAsia="zh-CN"/>
          </w:rPr>
          <w:t xml:space="preserve"> solution to addresses Scenario#1.</w:t>
        </w:r>
      </w:ins>
    </w:p>
    <w:p w14:paraId="61193BCE" w14:textId="5E0F3120" w:rsidR="002F597B" w:rsidRPr="002F597B" w:rsidRDefault="002F597B" w:rsidP="002F597B">
      <w:pPr>
        <w:keepNext/>
        <w:keepLines/>
        <w:spacing w:before="120"/>
        <w:ind w:left="1134" w:hanging="1134"/>
        <w:outlineLvl w:val="2"/>
        <w:rPr>
          <w:ins w:id="179" w:author="Waqar Zia" w:date="2023-07-31T12:49:00Z"/>
          <w:rFonts w:ascii="Arial" w:hAnsi="Arial"/>
          <w:sz w:val="28"/>
        </w:rPr>
      </w:pPr>
      <w:ins w:id="180" w:author="Waqar Zia" w:date="2023-07-31T12:49:00Z">
        <w:r w:rsidRPr="002F597B">
          <w:rPr>
            <w:rFonts w:ascii="Arial" w:hAnsi="Arial"/>
            <w:sz w:val="28"/>
          </w:rPr>
          <w:t>6.y</w:t>
        </w:r>
      </w:ins>
      <w:ins w:id="181" w:author="Waqar Zia" w:date="2023-07-31T13:02:00Z">
        <w:r w:rsidR="008832EE">
          <w:rPr>
            <w:rFonts w:ascii="Arial" w:hAnsi="Arial"/>
            <w:sz w:val="28"/>
          </w:rPr>
          <w:t>a</w:t>
        </w:r>
      </w:ins>
      <w:ins w:id="182" w:author="Waqar Zia" w:date="2023-07-31T12:49:00Z">
        <w:r w:rsidRPr="002F597B">
          <w:rPr>
            <w:rFonts w:ascii="Arial" w:hAnsi="Arial"/>
            <w:sz w:val="28"/>
          </w:rPr>
          <w:t>.2</w:t>
        </w:r>
        <w:r w:rsidRPr="002F597B">
          <w:rPr>
            <w:rFonts w:ascii="Arial" w:hAnsi="Arial"/>
            <w:sz w:val="28"/>
          </w:rPr>
          <w:tab/>
          <w:t>High-level Description</w:t>
        </w:r>
      </w:ins>
    </w:p>
    <w:p w14:paraId="20183D08" w14:textId="0495BD1D" w:rsidR="002F597B" w:rsidRPr="002F597B" w:rsidRDefault="002F597B" w:rsidP="002F597B">
      <w:pPr>
        <w:keepNext/>
        <w:keepLines/>
        <w:spacing w:before="120"/>
        <w:ind w:left="1418" w:hanging="1418"/>
        <w:outlineLvl w:val="3"/>
        <w:rPr>
          <w:ins w:id="183" w:author="Waqar Zia" w:date="2023-07-31T12:49:00Z"/>
          <w:rFonts w:ascii="Arial" w:hAnsi="Arial"/>
          <w:sz w:val="24"/>
          <w:lang w:eastAsia="zh-CN"/>
        </w:rPr>
      </w:pPr>
      <w:ins w:id="184" w:author="Waqar Zia" w:date="2023-07-31T12:49:00Z">
        <w:r w:rsidRPr="002F597B">
          <w:rPr>
            <w:rFonts w:ascii="Arial" w:hAnsi="Arial"/>
            <w:sz w:val="24"/>
            <w:lang w:eastAsia="zh-CN"/>
          </w:rPr>
          <w:t>6.y</w:t>
        </w:r>
      </w:ins>
      <w:ins w:id="185" w:author="Waqar Zia" w:date="2023-07-31T13:02:00Z">
        <w:r w:rsidR="008832EE">
          <w:rPr>
            <w:rFonts w:ascii="Arial" w:hAnsi="Arial"/>
            <w:sz w:val="24"/>
            <w:lang w:eastAsia="zh-CN"/>
          </w:rPr>
          <w:t>a</w:t>
        </w:r>
      </w:ins>
      <w:ins w:id="186" w:author="Waqar Zia" w:date="2023-07-31T12:49:00Z">
        <w:r w:rsidRPr="002F597B">
          <w:rPr>
            <w:rFonts w:ascii="Arial" w:hAnsi="Arial"/>
            <w:sz w:val="24"/>
            <w:lang w:eastAsia="zh-CN"/>
          </w:rPr>
          <w:t>.2.1</w:t>
        </w:r>
        <w:r w:rsidRPr="002F597B">
          <w:rPr>
            <w:rFonts w:ascii="Arial" w:hAnsi="Arial"/>
            <w:sz w:val="24"/>
            <w:lang w:eastAsia="zh-CN"/>
          </w:rPr>
          <w:tab/>
          <w:t>Overview MV-HEVC</w:t>
        </w:r>
      </w:ins>
    </w:p>
    <w:p w14:paraId="5CEA24A9" w14:textId="505ABED4" w:rsidR="002F597B" w:rsidRPr="002F597B" w:rsidRDefault="002F597B" w:rsidP="002F597B">
      <w:pPr>
        <w:spacing w:before="100" w:beforeAutospacing="1" w:after="100" w:afterAutospacing="1"/>
        <w:rPr>
          <w:ins w:id="187" w:author="Waqar Zia" w:date="2023-07-31T12:49:00Z"/>
        </w:rPr>
      </w:pPr>
      <w:ins w:id="188" w:author="Waqar Zia" w:date="2023-07-31T12:49:00Z">
        <w:r w:rsidRPr="002F597B">
          <w:t>This baseline solution uses two independent High Efficiency Video Coding (HEVC) [xb] streams to transport the left- and right-eye view of the stereoscopic content</w:t>
        </w:r>
      </w:ins>
      <w:ins w:id="189" w:author="Waqar Zia" w:date="2023-07-31T13:05:00Z">
        <w:r w:rsidR="008832EE">
          <w:t xml:space="preserve">. It </w:t>
        </w:r>
      </w:ins>
      <w:ins w:id="190" w:author="Waqar Zia" w:date="2023-07-31T13:00:00Z">
        <w:r w:rsidRPr="002F597B">
          <w:t>represents</w:t>
        </w:r>
      </w:ins>
      <w:ins w:id="191" w:author="Waqar Zia" w:date="2023-07-31T12:49:00Z">
        <w:r w:rsidRPr="002F597B">
          <w:t xml:space="preserve"> a baseline or reference scenario that does not exploit any redundancy of the views</w:t>
        </w:r>
      </w:ins>
      <w:ins w:id="192" w:author="Waqar Zia" w:date="2023-07-31T13:05:00Z">
        <w:r w:rsidR="008832EE">
          <w:t xml:space="preserve"> during coding</w:t>
        </w:r>
      </w:ins>
      <w:ins w:id="193" w:author="Waqar Zia" w:date="2023-07-31T12:49:00Z">
        <w:r w:rsidRPr="002F597B">
          <w:t>. Based on this fact that this simplistic solution does not optimize the performance</w:t>
        </w:r>
      </w:ins>
      <w:ins w:id="194" w:author="Waqar Zia" w:date="2023-07-31T13:05:00Z">
        <w:r w:rsidR="008832EE">
          <w:t>,</w:t>
        </w:r>
      </w:ins>
      <w:ins w:id="195" w:author="Waqar Zia" w:date="2023-07-31T12:49:00Z">
        <w:r w:rsidRPr="002F597B">
          <w:t xml:space="preserve"> and due to its </w:t>
        </w:r>
        <w:proofErr w:type="gramStart"/>
        <w:r w:rsidRPr="002F597B">
          <w:t>impacts</w:t>
        </w:r>
        <w:proofErr w:type="gramEnd"/>
        <w:r w:rsidRPr="002F597B">
          <w:t xml:space="preserve"> </w:t>
        </w:r>
      </w:ins>
      <w:ins w:id="196" w:author="Waqar Zia" w:date="2023-07-31T13:05:00Z">
        <w:r w:rsidR="008832EE">
          <w:t xml:space="preserve">that are </w:t>
        </w:r>
      </w:ins>
      <w:ins w:id="197" w:author="Waqar Zia" w:date="2023-07-31T12:49:00Z">
        <w:r w:rsidRPr="002F597B">
          <w:t xml:space="preserve">noted in </w:t>
        </w:r>
      </w:ins>
      <w:ins w:id="198" w:author="Waqar Zia" w:date="2023-07-31T13:05:00Z">
        <w:r w:rsidR="008832EE">
          <w:t xml:space="preserve">later in the </w:t>
        </w:r>
      </w:ins>
      <w:ins w:id="199" w:author="Waqar Zia" w:date="2023-07-31T12:49:00Z">
        <w:r w:rsidRPr="002F597B">
          <w:t xml:space="preserve">evaluation, </w:t>
        </w:r>
      </w:ins>
      <w:ins w:id="200" w:author="Waqar Zia" w:date="2023-07-31T13:05:00Z">
        <w:r w:rsidR="008832EE">
          <w:t>it</w:t>
        </w:r>
      </w:ins>
      <w:ins w:id="201" w:author="Waqar Zia" w:date="2023-07-31T12:49:00Z">
        <w:r w:rsidRPr="002F597B">
          <w:t xml:space="preserve"> is never </w:t>
        </w:r>
      </w:ins>
      <w:ins w:id="202" w:author="Waqar Zia" w:date="2023-07-31T13:00:00Z">
        <w:r w:rsidRPr="002F597B">
          <w:t>practically</w:t>
        </w:r>
      </w:ins>
      <w:ins w:id="203" w:author="Waqar Zia" w:date="2023-07-31T12:49:00Z">
        <w:r w:rsidRPr="002F597B">
          <w:t xml:space="preserve"> used and is </w:t>
        </w:r>
      </w:ins>
      <w:ins w:id="204" w:author="Waqar Zia" w:date="2023-07-31T13:06:00Z">
        <w:r w:rsidR="008832EE">
          <w:t>documented</w:t>
        </w:r>
      </w:ins>
      <w:ins w:id="205" w:author="Waqar Zia" w:date="2023-07-31T12:49:00Z">
        <w:r w:rsidRPr="002F597B">
          <w:t xml:space="preserve"> for reference/</w:t>
        </w:r>
      </w:ins>
      <w:ins w:id="206" w:author="Waqar Zia" w:date="2023-07-31T13:00:00Z">
        <w:r w:rsidRPr="002F597B">
          <w:t>benchmark</w:t>
        </w:r>
      </w:ins>
      <w:ins w:id="207" w:author="Waqar Zia" w:date="2023-07-31T12:49:00Z">
        <w:r w:rsidRPr="002F597B">
          <w:t xml:space="preserve"> purpose only.</w:t>
        </w:r>
      </w:ins>
    </w:p>
    <w:p w14:paraId="1D8D4F8C" w14:textId="37F79921" w:rsidR="002F597B" w:rsidRPr="002F597B" w:rsidRDefault="002F597B" w:rsidP="002F597B">
      <w:pPr>
        <w:keepNext/>
        <w:keepLines/>
        <w:spacing w:before="120"/>
        <w:ind w:left="1418" w:hanging="1418"/>
        <w:outlineLvl w:val="3"/>
        <w:rPr>
          <w:ins w:id="208" w:author="Waqar Zia" w:date="2023-07-31T12:49:00Z"/>
          <w:rFonts w:ascii="Arial" w:hAnsi="Arial"/>
          <w:sz w:val="24"/>
          <w:lang w:eastAsia="zh-CN"/>
        </w:rPr>
      </w:pPr>
      <w:ins w:id="209" w:author="Waqar Zia" w:date="2023-07-31T12:49:00Z">
        <w:r w:rsidRPr="002F597B">
          <w:rPr>
            <w:rFonts w:ascii="Arial" w:hAnsi="Arial"/>
            <w:sz w:val="24"/>
            <w:lang w:eastAsia="zh-CN"/>
          </w:rPr>
          <w:t>6.y</w:t>
        </w:r>
      </w:ins>
      <w:ins w:id="210" w:author="Waqar Zia" w:date="2023-07-31T13:02:00Z">
        <w:r w:rsidR="008832EE">
          <w:rPr>
            <w:rFonts w:ascii="Arial" w:hAnsi="Arial"/>
            <w:sz w:val="24"/>
            <w:lang w:eastAsia="zh-CN"/>
          </w:rPr>
          <w:t>a</w:t>
        </w:r>
      </w:ins>
      <w:ins w:id="211" w:author="Waqar Zia" w:date="2023-07-31T12:49:00Z">
        <w:r w:rsidRPr="002F597B">
          <w:rPr>
            <w:rFonts w:ascii="Arial" w:hAnsi="Arial"/>
            <w:sz w:val="24"/>
            <w:lang w:eastAsia="zh-CN"/>
          </w:rPr>
          <w:t>.2.2</w:t>
        </w:r>
        <w:r w:rsidRPr="002F597B">
          <w:rPr>
            <w:rFonts w:ascii="Arial" w:hAnsi="Arial"/>
            <w:sz w:val="24"/>
            <w:lang w:eastAsia="zh-CN"/>
          </w:rPr>
          <w:tab/>
          <w:t>Transport of HEVC Simulcast</w:t>
        </w:r>
      </w:ins>
    </w:p>
    <w:p w14:paraId="513173C4" w14:textId="77777777" w:rsidR="002F597B" w:rsidRPr="002F597B" w:rsidRDefault="002F597B" w:rsidP="002F597B">
      <w:pPr>
        <w:rPr>
          <w:ins w:id="212" w:author="Waqar Zia" w:date="2023-07-31T12:49:00Z"/>
          <w:lang w:eastAsia="zh-CN"/>
        </w:rPr>
      </w:pPr>
      <w:ins w:id="213" w:author="Waqar Zia" w:date="2023-07-31T12:49:00Z">
        <w:r w:rsidRPr="002F597B">
          <w:rPr>
            <w:lang w:eastAsia="zh-CN"/>
          </w:rPr>
          <w:t xml:space="preserve">As noted in the overview, this solution is </w:t>
        </w:r>
      </w:ins>
      <w:ins w:id="214" w:author="Waqar Zia" w:date="2023-07-31T13:00:00Z">
        <w:r w:rsidRPr="002F597B">
          <w:rPr>
            <w:lang w:eastAsia="zh-CN"/>
          </w:rPr>
          <w:t>relevant</w:t>
        </w:r>
      </w:ins>
      <w:ins w:id="215" w:author="Waqar Zia" w:date="2023-07-31T12:49:00Z">
        <w:r w:rsidRPr="002F597B">
          <w:rPr>
            <w:lang w:eastAsia="zh-CN"/>
          </w:rPr>
          <w:t xml:space="preserve"> for benchmark/reference purpose only and is not deployed, hence there is no existing support for its transport.</w:t>
        </w:r>
      </w:ins>
    </w:p>
    <w:p w14:paraId="71331219" w14:textId="4EF99F01" w:rsidR="002F597B" w:rsidRPr="002F597B" w:rsidRDefault="002F597B" w:rsidP="002F597B">
      <w:pPr>
        <w:keepNext/>
        <w:keepLines/>
        <w:spacing w:before="120"/>
        <w:ind w:left="1134" w:hanging="1134"/>
        <w:outlineLvl w:val="2"/>
        <w:rPr>
          <w:ins w:id="216" w:author="Waqar Zia" w:date="2023-07-31T12:49:00Z"/>
          <w:rFonts w:ascii="Arial" w:hAnsi="Arial"/>
          <w:sz w:val="28"/>
          <w:lang w:eastAsia="ko-KR"/>
        </w:rPr>
      </w:pPr>
      <w:ins w:id="217" w:author="Waqar Zia" w:date="2023-07-31T12:49:00Z">
        <w:r w:rsidRPr="002F597B">
          <w:rPr>
            <w:rFonts w:ascii="Arial" w:hAnsi="Arial"/>
            <w:sz w:val="28"/>
          </w:rPr>
          <w:t>6.y</w:t>
        </w:r>
      </w:ins>
      <w:ins w:id="218" w:author="Waqar Zia" w:date="2023-07-31T13:02:00Z">
        <w:r w:rsidR="008832EE">
          <w:rPr>
            <w:rFonts w:ascii="Arial" w:hAnsi="Arial"/>
            <w:sz w:val="28"/>
          </w:rPr>
          <w:t>a</w:t>
        </w:r>
      </w:ins>
      <w:ins w:id="219" w:author="Waqar Zia" w:date="2023-07-31T12:49:00Z">
        <w:r w:rsidRPr="002F597B">
          <w:rPr>
            <w:rFonts w:ascii="Arial" w:hAnsi="Arial"/>
            <w:sz w:val="28"/>
          </w:rPr>
          <w:t>.3</w:t>
        </w:r>
        <w:r w:rsidRPr="002F597B">
          <w:rPr>
            <w:rFonts w:ascii="Arial" w:hAnsi="Arial"/>
            <w:sz w:val="28"/>
          </w:rPr>
          <w:tab/>
        </w:r>
        <w:r w:rsidRPr="002F597B">
          <w:rPr>
            <w:rFonts w:ascii="Arial" w:hAnsi="Arial"/>
            <w:sz w:val="28"/>
            <w:lang w:eastAsia="ko-KR"/>
          </w:rPr>
          <w:t>Evaluation</w:t>
        </w:r>
      </w:ins>
    </w:p>
    <w:p w14:paraId="4F4A3880" w14:textId="2A16E7B8" w:rsidR="002F597B" w:rsidRPr="002F597B" w:rsidRDefault="002F597B" w:rsidP="002F597B">
      <w:pPr>
        <w:keepNext/>
        <w:keepLines/>
        <w:spacing w:before="120"/>
        <w:ind w:left="1418" w:hanging="1418"/>
        <w:outlineLvl w:val="3"/>
        <w:rPr>
          <w:ins w:id="220" w:author="Waqar Zia" w:date="2023-07-31T12:49:00Z"/>
          <w:rFonts w:ascii="Arial" w:hAnsi="Arial"/>
          <w:sz w:val="24"/>
          <w:lang w:eastAsia="ko-KR"/>
        </w:rPr>
      </w:pPr>
      <w:ins w:id="221" w:author="Waqar Zia" w:date="2023-07-31T12:49:00Z">
        <w:r w:rsidRPr="002F597B">
          <w:rPr>
            <w:rFonts w:ascii="Arial" w:hAnsi="Arial"/>
            <w:sz w:val="24"/>
            <w:lang w:eastAsia="ko-KR"/>
          </w:rPr>
          <w:t>6.y</w:t>
        </w:r>
      </w:ins>
      <w:ins w:id="222" w:author="Waqar Zia" w:date="2023-07-31T13:03:00Z">
        <w:r w:rsidR="008832EE">
          <w:rPr>
            <w:rFonts w:ascii="Arial" w:hAnsi="Arial"/>
            <w:sz w:val="24"/>
            <w:lang w:eastAsia="ko-KR"/>
          </w:rPr>
          <w:t>a</w:t>
        </w:r>
      </w:ins>
      <w:ins w:id="223" w:author="Waqar Zia" w:date="2023-07-31T12:49:00Z">
        <w:r w:rsidRPr="002F597B">
          <w:rPr>
            <w:rFonts w:ascii="Arial" w:hAnsi="Arial"/>
            <w:sz w:val="24"/>
            <w:lang w:eastAsia="ko-KR"/>
          </w:rPr>
          <w:t>.3.1 Assessment/discussion of hardware impact</w:t>
        </w:r>
      </w:ins>
    </w:p>
    <w:p w14:paraId="6D66643C" w14:textId="11C5D40D" w:rsidR="002F597B" w:rsidRPr="002F597B" w:rsidRDefault="002F597B" w:rsidP="002F597B">
      <w:pPr>
        <w:rPr>
          <w:ins w:id="224" w:author="Waqar Zia" w:date="2023-07-31T12:49:00Z"/>
        </w:rPr>
      </w:pPr>
      <w:ins w:id="225" w:author="Waqar Zia" w:date="2023-07-31T12:49:00Z">
        <w:r w:rsidRPr="002F597B">
          <w:t>This solution would require two independent video decoders</w:t>
        </w:r>
      </w:ins>
      <w:ins w:id="226" w:author="Waqar Zia" w:date="2023-07-31T13:06:00Z">
        <w:r w:rsidR="008832EE">
          <w:t>,</w:t>
        </w:r>
      </w:ins>
      <w:ins w:id="227" w:author="Waqar Zia" w:date="2023-07-31T12:49:00Z">
        <w:r w:rsidRPr="002F597B">
          <w:t xml:space="preserve"> each to decode a given view, </w:t>
        </w:r>
      </w:ins>
      <w:ins w:id="228" w:author="Waqar Zia" w:date="2023-07-31T13:06:00Z">
        <w:r w:rsidR="008832EE">
          <w:t xml:space="preserve">and </w:t>
        </w:r>
      </w:ins>
      <w:ins w:id="229" w:author="Waqar Zia" w:date="2023-07-31T12:49:00Z">
        <w:r w:rsidRPr="002F597B">
          <w:t>hence it requires twice as much hardware for decoding as for a single 2D video stream.</w:t>
        </w:r>
      </w:ins>
    </w:p>
    <w:p w14:paraId="0C20348E" w14:textId="79CC76A8" w:rsidR="002F597B" w:rsidRPr="002F597B" w:rsidRDefault="002F597B" w:rsidP="002F597B">
      <w:pPr>
        <w:keepNext/>
        <w:keepLines/>
        <w:spacing w:before="120"/>
        <w:ind w:left="1418" w:hanging="1418"/>
        <w:outlineLvl w:val="3"/>
        <w:rPr>
          <w:ins w:id="230" w:author="Waqar Zia" w:date="2023-07-31T12:49:00Z"/>
          <w:rFonts w:ascii="Arial" w:hAnsi="Arial"/>
          <w:sz w:val="24"/>
        </w:rPr>
      </w:pPr>
      <w:ins w:id="231" w:author="Waqar Zia" w:date="2023-07-31T12:49:00Z">
        <w:r w:rsidRPr="002F597B">
          <w:rPr>
            <w:rFonts w:ascii="Arial" w:hAnsi="Arial"/>
            <w:sz w:val="24"/>
          </w:rPr>
          <w:t>6.y</w:t>
        </w:r>
      </w:ins>
      <w:ins w:id="232" w:author="Waqar Zia" w:date="2023-07-31T13:03:00Z">
        <w:r w:rsidR="008832EE">
          <w:rPr>
            <w:rFonts w:ascii="Arial" w:hAnsi="Arial"/>
            <w:sz w:val="24"/>
          </w:rPr>
          <w:t>a</w:t>
        </w:r>
      </w:ins>
      <w:ins w:id="233" w:author="Waqar Zia" w:date="2023-07-31T12:49:00Z">
        <w:r w:rsidRPr="002F597B">
          <w:rPr>
            <w:rFonts w:ascii="Arial" w:hAnsi="Arial"/>
            <w:sz w:val="24"/>
          </w:rPr>
          <w:t>.3.2 Codec performance evaluation based on existing results</w:t>
        </w:r>
      </w:ins>
    </w:p>
    <w:p w14:paraId="4A8CEE7F" w14:textId="77777777" w:rsidR="002F597B" w:rsidRPr="002F597B" w:rsidRDefault="002F597B" w:rsidP="002F597B">
      <w:pPr>
        <w:rPr>
          <w:rPrChange w:id="234" w:author="Waqar Zia" w:date="2023-07-31T12:49:00Z">
            <w:rPr>
              <w:b/>
              <w:sz w:val="28"/>
              <w:highlight w:val="yellow"/>
              <w:lang w:val="en-CA"/>
            </w:rPr>
          </w:rPrChange>
        </w:rPr>
      </w:pPr>
      <w:ins w:id="235" w:author="Waqar Zia" w:date="2023-07-31T12:49:00Z">
        <w:r w:rsidRPr="002F597B">
          <w:t>Subjective evaluation results using this technique as a reference to compare with 8-bit MV-HEVC are documented in [xf].</w:t>
        </w:r>
      </w:ins>
    </w:p>
    <w:p w14:paraId="1BA65FD9" w14:textId="77777777" w:rsidR="002F597B" w:rsidRPr="002F597B" w:rsidRDefault="002F597B" w:rsidP="002F5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F597B">
        <w:rPr>
          <w:rFonts w:ascii="Arial" w:hAnsi="Arial" w:cs="Arial"/>
          <w:color w:val="0000FF"/>
          <w:sz w:val="28"/>
          <w:szCs w:val="28"/>
        </w:rPr>
        <w:t>* * * Next Change * * * *</w:t>
      </w:r>
    </w:p>
    <w:p w14:paraId="58B7B5E9" w14:textId="77777777" w:rsidR="002F597B" w:rsidRPr="002F597B" w:rsidRDefault="002F597B" w:rsidP="002F597B">
      <w:pPr>
        <w:keepNext/>
        <w:keepLines/>
        <w:spacing w:before="180"/>
        <w:ind w:left="1134" w:hanging="1134"/>
        <w:outlineLvl w:val="1"/>
        <w:rPr>
          <w:ins w:id="236" w:author="Waqar Zia" w:date="2023-06-26T12:25:00Z"/>
          <w:rFonts w:ascii="Arial" w:hAnsi="Arial"/>
          <w:sz w:val="32"/>
        </w:rPr>
      </w:pPr>
      <w:bookmarkStart w:id="237" w:name="_Toc137640733"/>
      <w:bookmarkStart w:id="238" w:name="_Toc43336526"/>
      <w:bookmarkStart w:id="239" w:name="_Toc43708080"/>
      <w:bookmarkStart w:id="240" w:name="_Toc43708154"/>
      <w:bookmarkStart w:id="241" w:name="_Toc43708230"/>
      <w:bookmarkStart w:id="242" w:name="_Toc44670856"/>
      <w:bookmarkStart w:id="243" w:name="_Toc50380990"/>
      <w:bookmarkStart w:id="244" w:name="_Toc54626593"/>
      <w:bookmarkStart w:id="245" w:name="_Toc57124740"/>
      <w:bookmarkStart w:id="246" w:name="_Toc57618610"/>
      <w:bookmarkStart w:id="247" w:name="_Toc97103561"/>
      <w:bookmarkStart w:id="248" w:name="_Toc100745512"/>
      <w:bookmarkStart w:id="249" w:name="_Toc101168770"/>
      <w:bookmarkStart w:id="250" w:name="_Toc112909541"/>
      <w:bookmarkStart w:id="251" w:name="_Toc112910040"/>
      <w:bookmarkStart w:id="252" w:name="_Toc43336528"/>
      <w:bookmarkStart w:id="253" w:name="_Toc43708082"/>
      <w:bookmarkStart w:id="254" w:name="_Toc43708156"/>
      <w:bookmarkStart w:id="255" w:name="_Toc43708232"/>
      <w:bookmarkStart w:id="256" w:name="_Toc44670858"/>
      <w:bookmarkStart w:id="257" w:name="_Toc50380992"/>
      <w:bookmarkStart w:id="258" w:name="_Toc54626595"/>
      <w:bookmarkStart w:id="259" w:name="_Toc57124742"/>
      <w:bookmarkStart w:id="260" w:name="_Toc57618612"/>
      <w:ins w:id="261" w:author="Waqar Zia" w:date="2023-06-26T12:25:00Z">
        <w:r w:rsidRPr="002F597B">
          <w:rPr>
            <w:rFonts w:ascii="Arial" w:hAnsi="Arial"/>
            <w:sz w:val="32"/>
            <w:lang w:eastAsia="zh-CN"/>
          </w:rPr>
          <w:t>6.yc</w:t>
        </w:r>
        <w:r w:rsidRPr="002F597B">
          <w:rPr>
            <w:rFonts w:ascii="Arial" w:hAnsi="Arial"/>
            <w:sz w:val="32"/>
          </w:rPr>
          <w:tab/>
          <w:t>Solution #1.</w:t>
        </w:r>
      </w:ins>
      <w:ins w:id="262" w:author="Waqar Zia" w:date="2023-07-31T12:10:00Z">
        <w:r w:rsidRPr="002F597B">
          <w:rPr>
            <w:rFonts w:ascii="Arial" w:hAnsi="Arial"/>
            <w:sz w:val="32"/>
          </w:rPr>
          <w:t>2</w:t>
        </w:r>
      </w:ins>
      <w:ins w:id="263" w:author="Waqar Zia" w:date="2023-06-26T12:25:00Z">
        <w:r w:rsidRPr="002F597B">
          <w:rPr>
            <w:rFonts w:ascii="Arial" w:hAnsi="Arial"/>
            <w:sz w:val="32"/>
          </w:rPr>
          <w:t>:</w:t>
        </w:r>
        <w:bookmarkEnd w:id="237"/>
        <w:r w:rsidRPr="002F597B">
          <w:rPr>
            <w:rFonts w:ascii="Arial" w:hAnsi="Arial"/>
            <w:sz w:val="32"/>
          </w:rPr>
          <w:t xml:space="preserve"> </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Pr="002F597B">
          <w:rPr>
            <w:rFonts w:ascii="Arial" w:hAnsi="Arial"/>
            <w:sz w:val="32"/>
          </w:rPr>
          <w:t>Multiview HEVC coding</w:t>
        </w:r>
      </w:ins>
    </w:p>
    <w:p w14:paraId="1ACAA0AF" w14:textId="77777777" w:rsidR="002F597B" w:rsidRPr="002F597B" w:rsidRDefault="002F597B" w:rsidP="002F597B">
      <w:pPr>
        <w:keepNext/>
        <w:keepLines/>
        <w:spacing w:before="120"/>
        <w:ind w:left="1134" w:hanging="1134"/>
        <w:outlineLvl w:val="2"/>
        <w:rPr>
          <w:ins w:id="264" w:author="Waqar Zia" w:date="2023-06-26T12:25:00Z"/>
          <w:rFonts w:ascii="Arial" w:hAnsi="Arial"/>
          <w:sz w:val="28"/>
        </w:rPr>
      </w:pPr>
      <w:bookmarkStart w:id="265" w:name="_Toc97103562"/>
      <w:bookmarkStart w:id="266" w:name="_Toc100745513"/>
      <w:bookmarkStart w:id="267" w:name="_Toc101168771"/>
      <w:bookmarkStart w:id="268" w:name="_Toc112909542"/>
      <w:bookmarkStart w:id="269" w:name="_Toc112910041"/>
      <w:bookmarkStart w:id="270" w:name="_Toc137640734"/>
      <w:ins w:id="271" w:author="Waqar Zia" w:date="2023-06-26T12:25:00Z">
        <w:r w:rsidRPr="002F597B">
          <w:rPr>
            <w:rFonts w:ascii="Arial" w:hAnsi="Arial"/>
            <w:sz w:val="28"/>
          </w:rPr>
          <w:t>6.yc.1</w:t>
        </w:r>
        <w:r w:rsidRPr="002F597B">
          <w:rPr>
            <w:rFonts w:ascii="Arial" w:hAnsi="Arial"/>
            <w:sz w:val="28"/>
          </w:rPr>
          <w:tab/>
          <w:t>Introduction</w:t>
        </w:r>
        <w:bookmarkEnd w:id="265"/>
        <w:bookmarkEnd w:id="266"/>
        <w:bookmarkEnd w:id="267"/>
        <w:bookmarkEnd w:id="268"/>
        <w:bookmarkEnd w:id="269"/>
        <w:bookmarkEnd w:id="270"/>
      </w:ins>
    </w:p>
    <w:p w14:paraId="6A8328C5" w14:textId="77777777" w:rsidR="002F597B" w:rsidRPr="002F597B" w:rsidRDefault="002F597B" w:rsidP="002F597B">
      <w:pPr>
        <w:rPr>
          <w:ins w:id="272" w:author="Waqar Zia" w:date="2023-06-26T12:25:00Z"/>
          <w:lang w:eastAsia="zh-CN"/>
        </w:rPr>
      </w:pPr>
      <w:ins w:id="273" w:author="Waqar Zia" w:date="2023-06-26T12:25:00Z">
        <w:r w:rsidRPr="002F597B">
          <w:rPr>
            <w:lang w:eastAsia="zh-CN"/>
          </w:rPr>
          <w:t xml:space="preserve">This solution addresses </w:t>
        </w:r>
      </w:ins>
      <w:ins w:id="274" w:author="Waqar Zia" w:date="2023-07-31T12:49:00Z">
        <w:r w:rsidRPr="002F597B">
          <w:rPr>
            <w:lang w:eastAsia="zh-CN"/>
          </w:rPr>
          <w:t>Sceanrio</w:t>
        </w:r>
      </w:ins>
      <w:ins w:id="275" w:author="Waqar Zia" w:date="2023-06-26T12:25:00Z">
        <w:r w:rsidRPr="002F597B">
          <w:rPr>
            <w:lang w:eastAsia="zh-CN"/>
          </w:rPr>
          <w:t>#1.</w:t>
        </w:r>
      </w:ins>
    </w:p>
    <w:p w14:paraId="44C00D8B" w14:textId="77777777" w:rsidR="002F597B" w:rsidRPr="002F597B" w:rsidRDefault="002F597B" w:rsidP="002F597B">
      <w:pPr>
        <w:keepNext/>
        <w:keepLines/>
        <w:spacing w:before="120"/>
        <w:ind w:left="1134" w:hanging="1134"/>
        <w:outlineLvl w:val="2"/>
        <w:rPr>
          <w:ins w:id="276" w:author="Waqar Zia" w:date="2023-06-26T12:25:00Z"/>
          <w:rFonts w:ascii="Arial" w:hAnsi="Arial"/>
          <w:sz w:val="28"/>
        </w:rPr>
      </w:pPr>
      <w:bookmarkStart w:id="277" w:name="_Toc97103563"/>
      <w:bookmarkStart w:id="278" w:name="_Toc100745514"/>
      <w:bookmarkStart w:id="279" w:name="_Toc101168772"/>
      <w:bookmarkStart w:id="280" w:name="_Toc112909543"/>
      <w:bookmarkStart w:id="281" w:name="_Toc112910042"/>
      <w:bookmarkStart w:id="282" w:name="_Toc137640735"/>
      <w:ins w:id="283" w:author="Waqar Zia" w:date="2023-06-26T12:25:00Z">
        <w:r w:rsidRPr="002F597B">
          <w:rPr>
            <w:rFonts w:ascii="Arial" w:hAnsi="Arial"/>
            <w:sz w:val="28"/>
          </w:rPr>
          <w:lastRenderedPageBreak/>
          <w:t>6.yc.2</w:t>
        </w:r>
        <w:r w:rsidRPr="002F597B">
          <w:rPr>
            <w:rFonts w:ascii="Arial" w:hAnsi="Arial"/>
            <w:sz w:val="28"/>
          </w:rPr>
          <w:tab/>
          <w:t>High-level Description</w:t>
        </w:r>
        <w:bookmarkEnd w:id="252"/>
        <w:bookmarkEnd w:id="253"/>
        <w:bookmarkEnd w:id="254"/>
        <w:bookmarkEnd w:id="255"/>
        <w:bookmarkEnd w:id="256"/>
        <w:bookmarkEnd w:id="257"/>
        <w:bookmarkEnd w:id="258"/>
        <w:bookmarkEnd w:id="259"/>
        <w:bookmarkEnd w:id="260"/>
        <w:bookmarkEnd w:id="277"/>
        <w:bookmarkEnd w:id="278"/>
        <w:bookmarkEnd w:id="279"/>
        <w:bookmarkEnd w:id="280"/>
        <w:bookmarkEnd w:id="281"/>
        <w:bookmarkEnd w:id="282"/>
      </w:ins>
    </w:p>
    <w:p w14:paraId="16D470A1" w14:textId="77777777" w:rsidR="002F597B" w:rsidRPr="002F597B" w:rsidRDefault="002F597B" w:rsidP="002F597B">
      <w:pPr>
        <w:keepNext/>
        <w:keepLines/>
        <w:spacing w:before="120"/>
        <w:ind w:left="1418" w:hanging="1418"/>
        <w:outlineLvl w:val="3"/>
        <w:rPr>
          <w:ins w:id="284" w:author="Waqar Zia" w:date="2023-06-26T12:25:00Z"/>
          <w:rFonts w:ascii="Arial" w:hAnsi="Arial"/>
          <w:sz w:val="24"/>
          <w:lang w:eastAsia="zh-CN"/>
        </w:rPr>
      </w:pPr>
      <w:ins w:id="285" w:author="Waqar Zia" w:date="2023-06-26T12:25:00Z">
        <w:r w:rsidRPr="002F597B">
          <w:rPr>
            <w:rFonts w:ascii="Arial" w:hAnsi="Arial"/>
            <w:sz w:val="24"/>
            <w:lang w:eastAsia="zh-CN"/>
          </w:rPr>
          <w:t>6.yc.2.1</w:t>
        </w:r>
        <w:r w:rsidRPr="002F597B">
          <w:rPr>
            <w:rFonts w:ascii="Arial" w:hAnsi="Arial"/>
            <w:sz w:val="24"/>
            <w:lang w:eastAsia="zh-CN"/>
          </w:rPr>
          <w:tab/>
          <w:t>Overview MV-HEVC</w:t>
        </w:r>
      </w:ins>
    </w:p>
    <w:p w14:paraId="6EF18FE0" w14:textId="77777777" w:rsidR="002F597B" w:rsidRPr="002F597B" w:rsidRDefault="002F597B" w:rsidP="002F597B">
      <w:pPr>
        <w:spacing w:before="100" w:beforeAutospacing="1" w:after="100" w:afterAutospacing="1"/>
        <w:rPr>
          <w:ins w:id="286" w:author="Waqar Zia" w:date="2023-06-26T12:25:00Z"/>
        </w:rPr>
      </w:pPr>
      <w:ins w:id="287" w:author="Waqar Zia" w:date="2023-06-26T12:25:00Z">
        <w:r w:rsidRPr="002F597B">
          <w:t>The Advanced Video Coding (AVC) (H.264) [xa] and the High Efficiency Video Coding (HEVC) (H.265) [xb] standards were initially intended for the compression of two-dimensional (2D) video. Multi-view extensions for HEVC were then developed, referred to as Multiview Video Coding (MVC) and Multiview HEVC (MV-HEVC) [xb][xd], respectively. The fundamental principle of both MVC and MV-HEVC is to re-use the coding tools of the underlying 2D AVC and HEVC coding respectively, so that implementations can be realized by software changes to high-level syntax in the slice header level and above [xd]. For the case of HEVC, multiview profiles exist for coding both 8- and 10-bit content.</w:t>
        </w:r>
      </w:ins>
    </w:p>
    <w:p w14:paraId="442977D7" w14:textId="77777777" w:rsidR="002F597B" w:rsidRPr="002F597B" w:rsidRDefault="002F597B">
      <w:pPr>
        <w:spacing w:before="100" w:beforeAutospacing="1" w:after="100" w:afterAutospacing="1"/>
        <w:rPr>
          <w:ins w:id="288" w:author="Waqar Zia" w:date="2023-06-26T12:25:00Z"/>
        </w:rPr>
        <w:pPrChange w:id="289" w:author="Waqar Zia" w:date="2023-06-22T18:51:00Z">
          <w:pPr/>
        </w:pPrChange>
      </w:pPr>
      <w:ins w:id="290" w:author="Waqar Zia" w:date="2023-06-26T12:25:00Z">
        <w:r w:rsidRPr="002F597B">
          <w:t>As a reference, MVC has been studied in detail in TR 26.905 [ya] and its normative support has been added for 3GPP DASH in TS 26.247 [ya], the 3GPP file format in TS 26.244 [yc], IMS in TS 26.114 [yd], VR profiles in TS 26.118 [ye], and MBMS in TS 26.347. MVC does not currently support the encoding of 10-bit content.</w:t>
        </w:r>
      </w:ins>
    </w:p>
    <w:p w14:paraId="05E74980" w14:textId="77777777" w:rsidR="002F597B" w:rsidRPr="002F597B" w:rsidRDefault="002F597B" w:rsidP="002F597B">
      <w:pPr>
        <w:keepNext/>
        <w:keepLines/>
        <w:spacing w:before="120"/>
        <w:ind w:left="1418" w:hanging="1418"/>
        <w:outlineLvl w:val="3"/>
        <w:rPr>
          <w:ins w:id="291" w:author="Waqar Zia" w:date="2023-07-31T12:07:00Z"/>
          <w:rFonts w:ascii="Arial" w:hAnsi="Arial"/>
          <w:sz w:val="24"/>
          <w:lang w:eastAsia="zh-CN"/>
        </w:rPr>
      </w:pPr>
      <w:bookmarkStart w:id="292" w:name="_Toc137640739"/>
      <w:ins w:id="293" w:author="Waqar Zia" w:date="2023-07-31T12:07:00Z">
        <w:r w:rsidRPr="002F597B">
          <w:rPr>
            <w:rFonts w:ascii="Arial" w:hAnsi="Arial"/>
            <w:sz w:val="24"/>
            <w:lang w:eastAsia="zh-CN"/>
          </w:rPr>
          <w:t>6.</w:t>
        </w:r>
      </w:ins>
      <w:ins w:id="294" w:author="Waqar Zia" w:date="2023-07-31T12:08:00Z">
        <w:r w:rsidRPr="002F597B">
          <w:rPr>
            <w:rFonts w:ascii="Arial" w:hAnsi="Arial"/>
            <w:sz w:val="24"/>
            <w:lang w:eastAsia="zh-CN"/>
          </w:rPr>
          <w:t>yc</w:t>
        </w:r>
      </w:ins>
      <w:ins w:id="295" w:author="Waqar Zia" w:date="2023-07-31T12:07:00Z">
        <w:r w:rsidRPr="002F597B">
          <w:rPr>
            <w:rFonts w:ascii="Arial" w:hAnsi="Arial"/>
            <w:sz w:val="24"/>
            <w:lang w:eastAsia="zh-CN"/>
          </w:rPr>
          <w:t>.2.2</w:t>
        </w:r>
        <w:r w:rsidRPr="002F597B">
          <w:rPr>
            <w:rFonts w:ascii="Arial" w:hAnsi="Arial"/>
            <w:sz w:val="24"/>
            <w:lang w:eastAsia="zh-CN"/>
          </w:rPr>
          <w:tab/>
          <w:t>Transport of MV-HEVC</w:t>
        </w:r>
      </w:ins>
    </w:p>
    <w:p w14:paraId="14FB778A" w14:textId="77777777" w:rsidR="002F597B" w:rsidRPr="002F597B" w:rsidRDefault="002F597B" w:rsidP="002F597B">
      <w:pPr>
        <w:keepNext/>
        <w:keepLines/>
        <w:spacing w:before="120"/>
        <w:ind w:left="1701" w:hanging="1701"/>
        <w:outlineLvl w:val="4"/>
        <w:rPr>
          <w:ins w:id="296" w:author="Waqar Zia" w:date="2023-07-31T12:07:00Z"/>
          <w:rFonts w:ascii="Arial" w:hAnsi="Arial"/>
          <w:sz w:val="22"/>
          <w:lang w:eastAsia="zh-CN"/>
        </w:rPr>
      </w:pPr>
      <w:ins w:id="297" w:author="Waqar Zia" w:date="2023-07-31T12:07:00Z">
        <w:r w:rsidRPr="002F597B">
          <w:rPr>
            <w:rFonts w:ascii="Arial" w:hAnsi="Arial"/>
            <w:sz w:val="22"/>
            <w:lang w:eastAsia="zh-CN"/>
          </w:rPr>
          <w:t>6.yc.2.2.1</w:t>
        </w:r>
        <w:r w:rsidRPr="002F597B">
          <w:rPr>
            <w:rFonts w:ascii="Arial" w:hAnsi="Arial"/>
            <w:sz w:val="22"/>
            <w:lang w:eastAsia="zh-CN"/>
          </w:rPr>
          <w:tab/>
          <w:t>Carriage in ISO BMFF</w:t>
        </w:r>
      </w:ins>
    </w:p>
    <w:p w14:paraId="0E2599EA" w14:textId="77777777" w:rsidR="002F597B" w:rsidRPr="002F597B" w:rsidRDefault="002F597B" w:rsidP="002F597B">
      <w:pPr>
        <w:rPr>
          <w:ins w:id="298" w:author="Waqar Zia" w:date="2023-07-31T12:07:00Z"/>
          <w:lang w:eastAsia="zh-CN"/>
        </w:rPr>
      </w:pPr>
      <w:ins w:id="299" w:author="Waqar Zia" w:date="2023-07-31T12:07:00Z">
        <w:r w:rsidRPr="002F597B">
          <w:rPr>
            <w:lang w:eastAsia="zh-CN"/>
          </w:rPr>
          <w:t>The carriage of MV-HEVC is specified in detail in [aa] as one of the "Layered HEVC ((L-HEVC) extensions", including SHVC, MV-HEVC, and 3D-HEVC. Clause 9 of [aa] specifies this L-HEVC elementary stream and sample definitions.</w:t>
        </w:r>
      </w:ins>
    </w:p>
    <w:p w14:paraId="538E6300" w14:textId="77777777" w:rsidR="002F597B" w:rsidRPr="002F597B" w:rsidRDefault="002F597B" w:rsidP="002F597B">
      <w:pPr>
        <w:keepNext/>
        <w:keepLines/>
        <w:spacing w:before="120"/>
        <w:ind w:left="1701" w:hanging="1701"/>
        <w:outlineLvl w:val="4"/>
        <w:rPr>
          <w:ins w:id="300" w:author="Waqar Zia" w:date="2023-07-31T12:07:00Z"/>
          <w:rFonts w:ascii="Arial" w:hAnsi="Arial"/>
          <w:sz w:val="22"/>
          <w:lang w:eastAsia="zh-CN"/>
        </w:rPr>
      </w:pPr>
      <w:ins w:id="301" w:author="Waqar Zia" w:date="2023-07-31T12:07:00Z">
        <w:r w:rsidRPr="002F597B">
          <w:rPr>
            <w:rFonts w:ascii="Arial" w:hAnsi="Arial"/>
            <w:sz w:val="22"/>
            <w:lang w:eastAsia="zh-CN"/>
          </w:rPr>
          <w:t>6.yc.2.2.2</w:t>
        </w:r>
        <w:r w:rsidRPr="002F597B">
          <w:rPr>
            <w:rFonts w:ascii="Arial" w:hAnsi="Arial"/>
            <w:sz w:val="22"/>
            <w:lang w:eastAsia="zh-CN"/>
          </w:rPr>
          <w:tab/>
          <w:t>Adaptive Streaming</w:t>
        </w:r>
      </w:ins>
    </w:p>
    <w:p w14:paraId="1878CB4C" w14:textId="77777777" w:rsidR="002F597B" w:rsidRPr="002F597B" w:rsidRDefault="002F597B" w:rsidP="002F597B">
      <w:pPr>
        <w:rPr>
          <w:ins w:id="302" w:author="Waqar Zia" w:date="2023-07-31T12:07:00Z"/>
          <w:lang w:eastAsia="zh-CN"/>
        </w:rPr>
      </w:pPr>
      <w:ins w:id="303" w:author="Waqar Zia" w:date="2023-07-31T12:07:00Z">
        <w:r w:rsidRPr="002F597B">
          <w:rPr>
            <w:lang w:eastAsia="zh-CN"/>
          </w:rPr>
          <w:t xml:space="preserve">Encoding and encapsulation guidelines for MV-HEVC in HTTP Live Streaming (HLS) are documented in [ab]. Currently, the following recommendations are currently provided for resolutions, </w:t>
        </w:r>
        <w:proofErr w:type="gramStart"/>
        <w:r w:rsidRPr="002F597B">
          <w:rPr>
            <w:lang w:eastAsia="zh-CN"/>
          </w:rPr>
          <w:t>bitrates</w:t>
        </w:r>
        <w:proofErr w:type="gramEnd"/>
        <w:r w:rsidRPr="002F597B">
          <w:rPr>
            <w:lang w:eastAsia="zh-CN"/>
          </w:rPr>
          <w:t xml:space="preserve"> and framerates for both SDR and HDR MV-HEVC </w:t>
        </w:r>
      </w:ins>
      <w:ins w:id="304" w:author="Waqar Zia" w:date="2023-07-31T13:01:00Z">
        <w:r w:rsidRPr="002F597B">
          <w:rPr>
            <w:lang w:eastAsia="zh-CN"/>
          </w:rPr>
          <w:t>content</w:t>
        </w:r>
      </w:ins>
      <w:ins w:id="305" w:author="Waqar Zia" w:date="2023-07-31T12:07:00Z">
        <w:r w:rsidRPr="002F597B">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2F597B" w:rsidRPr="002F597B" w14:paraId="486C42DD" w14:textId="77777777" w:rsidTr="0056594D">
        <w:trPr>
          <w:tblHeader/>
          <w:ins w:id="306" w:author="Waqar Zia" w:date="2023-07-31T12:07:00Z"/>
        </w:trPr>
        <w:tc>
          <w:tcPr>
            <w:tcW w:w="0" w:type="auto"/>
            <w:vAlign w:val="center"/>
            <w:hideMark/>
          </w:tcPr>
          <w:p w14:paraId="6D1BE358" w14:textId="77777777" w:rsidR="002F597B" w:rsidRPr="002F597B" w:rsidRDefault="002F597B" w:rsidP="002F597B">
            <w:pPr>
              <w:rPr>
                <w:ins w:id="307" w:author="Waqar Zia" w:date="2023-07-31T12:07:00Z"/>
                <w:b/>
                <w:bCs/>
                <w:lang w:eastAsia="zh-CN"/>
              </w:rPr>
            </w:pPr>
            <w:ins w:id="308" w:author="Waqar Zia" w:date="2023-07-31T12:07:00Z">
              <w:r w:rsidRPr="002F597B">
                <w:rPr>
                  <w:b/>
                  <w:bCs/>
                  <w:lang w:eastAsia="zh-CN"/>
                </w:rPr>
                <w:t>16:9 aspect ratio</w:t>
              </w:r>
            </w:ins>
          </w:p>
        </w:tc>
        <w:tc>
          <w:tcPr>
            <w:tcW w:w="0" w:type="auto"/>
            <w:vAlign w:val="center"/>
            <w:hideMark/>
          </w:tcPr>
          <w:p w14:paraId="61EDA4C6" w14:textId="77777777" w:rsidR="002F597B" w:rsidRPr="002F597B" w:rsidRDefault="002F597B" w:rsidP="002F597B">
            <w:pPr>
              <w:rPr>
                <w:ins w:id="309" w:author="Waqar Zia" w:date="2023-07-31T12:07:00Z"/>
                <w:b/>
                <w:bCs/>
                <w:lang w:eastAsia="zh-CN"/>
              </w:rPr>
            </w:pPr>
            <w:ins w:id="310" w:author="Waqar Zia" w:date="2023-07-31T12:07:00Z">
              <w:r w:rsidRPr="002F597B">
                <w:rPr>
                  <w:b/>
                  <w:bCs/>
                  <w:lang w:eastAsia="zh-CN"/>
                </w:rPr>
                <w:t>MV-HEVC SDR 30 fps</w:t>
              </w:r>
            </w:ins>
          </w:p>
        </w:tc>
        <w:tc>
          <w:tcPr>
            <w:tcW w:w="0" w:type="auto"/>
            <w:vAlign w:val="center"/>
            <w:hideMark/>
          </w:tcPr>
          <w:p w14:paraId="74D718DE" w14:textId="77777777" w:rsidR="002F597B" w:rsidRPr="002F597B" w:rsidRDefault="002F597B" w:rsidP="002F597B">
            <w:pPr>
              <w:rPr>
                <w:ins w:id="311" w:author="Waqar Zia" w:date="2023-07-31T12:07:00Z"/>
                <w:b/>
                <w:bCs/>
                <w:lang w:eastAsia="zh-CN"/>
              </w:rPr>
            </w:pPr>
            <w:ins w:id="312" w:author="Waqar Zia" w:date="2023-07-31T12:07:00Z">
              <w:r w:rsidRPr="002F597B">
                <w:rPr>
                  <w:b/>
                  <w:bCs/>
                  <w:lang w:eastAsia="zh-CN"/>
                </w:rPr>
                <w:t>MV-HEVC HDR 30 fps</w:t>
              </w:r>
            </w:ins>
          </w:p>
        </w:tc>
        <w:tc>
          <w:tcPr>
            <w:tcW w:w="0" w:type="auto"/>
            <w:vAlign w:val="center"/>
            <w:hideMark/>
          </w:tcPr>
          <w:p w14:paraId="7AE1EDC9" w14:textId="77777777" w:rsidR="002F597B" w:rsidRPr="002F597B" w:rsidRDefault="002F597B" w:rsidP="002F597B">
            <w:pPr>
              <w:rPr>
                <w:ins w:id="313" w:author="Waqar Zia" w:date="2023-07-31T12:07:00Z"/>
                <w:b/>
                <w:bCs/>
                <w:lang w:eastAsia="zh-CN"/>
              </w:rPr>
            </w:pPr>
            <w:ins w:id="314" w:author="Waqar Zia" w:date="2023-07-31T12:07:00Z">
              <w:r w:rsidRPr="002F597B">
                <w:rPr>
                  <w:b/>
                  <w:bCs/>
                  <w:lang w:eastAsia="zh-CN"/>
                </w:rPr>
                <w:t>Frame rate</w:t>
              </w:r>
            </w:ins>
          </w:p>
        </w:tc>
      </w:tr>
      <w:tr w:rsidR="002F597B" w:rsidRPr="002F597B" w14:paraId="41EDD1DC" w14:textId="77777777" w:rsidTr="0056594D">
        <w:trPr>
          <w:ins w:id="315" w:author="Waqar Zia" w:date="2023-07-31T12:07:00Z"/>
        </w:trPr>
        <w:tc>
          <w:tcPr>
            <w:tcW w:w="0" w:type="auto"/>
            <w:vAlign w:val="center"/>
            <w:hideMark/>
          </w:tcPr>
          <w:p w14:paraId="7C4DE216" w14:textId="77777777" w:rsidR="002F597B" w:rsidRPr="002F597B" w:rsidRDefault="002F597B" w:rsidP="002F597B">
            <w:pPr>
              <w:rPr>
                <w:ins w:id="316" w:author="Waqar Zia" w:date="2023-07-31T12:07:00Z"/>
                <w:lang w:eastAsia="zh-CN"/>
              </w:rPr>
            </w:pPr>
            <w:ins w:id="317" w:author="Waqar Zia" w:date="2023-07-31T12:07:00Z">
              <w:r w:rsidRPr="002F597B">
                <w:rPr>
                  <w:lang w:eastAsia="zh-CN"/>
                </w:rPr>
                <w:t>640 x 360</w:t>
              </w:r>
            </w:ins>
          </w:p>
        </w:tc>
        <w:tc>
          <w:tcPr>
            <w:tcW w:w="0" w:type="auto"/>
            <w:vAlign w:val="center"/>
            <w:hideMark/>
          </w:tcPr>
          <w:p w14:paraId="52E762F9" w14:textId="77777777" w:rsidR="002F597B" w:rsidRPr="002F597B" w:rsidRDefault="002F597B" w:rsidP="002F597B">
            <w:pPr>
              <w:rPr>
                <w:ins w:id="318" w:author="Waqar Zia" w:date="2023-07-31T12:07:00Z"/>
                <w:lang w:eastAsia="zh-CN"/>
              </w:rPr>
            </w:pPr>
            <w:ins w:id="319" w:author="Waqar Zia" w:date="2023-07-31T12:07:00Z">
              <w:r w:rsidRPr="002F597B">
                <w:rPr>
                  <w:lang w:eastAsia="zh-CN"/>
                </w:rPr>
                <w:t>246</w:t>
              </w:r>
            </w:ins>
          </w:p>
        </w:tc>
        <w:tc>
          <w:tcPr>
            <w:tcW w:w="0" w:type="auto"/>
            <w:vAlign w:val="center"/>
            <w:hideMark/>
          </w:tcPr>
          <w:p w14:paraId="11CCC366" w14:textId="77777777" w:rsidR="002F597B" w:rsidRPr="002F597B" w:rsidRDefault="002F597B" w:rsidP="002F597B">
            <w:pPr>
              <w:rPr>
                <w:ins w:id="320" w:author="Waqar Zia" w:date="2023-07-31T12:07:00Z"/>
                <w:lang w:eastAsia="zh-CN"/>
              </w:rPr>
            </w:pPr>
            <w:ins w:id="321" w:author="Waqar Zia" w:date="2023-07-31T12:07:00Z">
              <w:r w:rsidRPr="002F597B">
                <w:rPr>
                  <w:lang w:eastAsia="zh-CN"/>
                </w:rPr>
                <w:t>272</w:t>
              </w:r>
            </w:ins>
          </w:p>
        </w:tc>
        <w:tc>
          <w:tcPr>
            <w:tcW w:w="0" w:type="auto"/>
            <w:vAlign w:val="center"/>
            <w:hideMark/>
          </w:tcPr>
          <w:p w14:paraId="7770EAD4" w14:textId="77777777" w:rsidR="002F597B" w:rsidRPr="002F597B" w:rsidRDefault="002F597B" w:rsidP="002F597B">
            <w:pPr>
              <w:rPr>
                <w:ins w:id="322" w:author="Waqar Zia" w:date="2023-07-31T12:07:00Z"/>
                <w:lang w:eastAsia="zh-CN"/>
              </w:rPr>
            </w:pPr>
            <w:ins w:id="323" w:author="Waqar Zia" w:date="2023-07-31T12:07:00Z">
              <w:r w:rsidRPr="002F597B">
                <w:rPr>
                  <w:lang w:eastAsia="zh-CN"/>
                </w:rPr>
                <w:t>≤ 30 fps</w:t>
              </w:r>
            </w:ins>
          </w:p>
        </w:tc>
      </w:tr>
      <w:tr w:rsidR="002F597B" w:rsidRPr="002F597B" w14:paraId="543477EE" w14:textId="77777777" w:rsidTr="0056594D">
        <w:trPr>
          <w:ins w:id="324" w:author="Waqar Zia" w:date="2023-07-31T12:07:00Z"/>
        </w:trPr>
        <w:tc>
          <w:tcPr>
            <w:tcW w:w="0" w:type="auto"/>
            <w:vAlign w:val="center"/>
            <w:hideMark/>
          </w:tcPr>
          <w:p w14:paraId="5B98AEBA" w14:textId="77777777" w:rsidR="002F597B" w:rsidRPr="002F597B" w:rsidRDefault="002F597B" w:rsidP="002F597B">
            <w:pPr>
              <w:rPr>
                <w:ins w:id="325" w:author="Waqar Zia" w:date="2023-07-31T12:07:00Z"/>
                <w:lang w:eastAsia="zh-CN"/>
              </w:rPr>
            </w:pPr>
            <w:ins w:id="326" w:author="Waqar Zia" w:date="2023-07-31T12:07:00Z">
              <w:r w:rsidRPr="002F597B">
                <w:rPr>
                  <w:lang w:eastAsia="zh-CN"/>
                </w:rPr>
                <w:t>768 x 432</w:t>
              </w:r>
            </w:ins>
          </w:p>
        </w:tc>
        <w:tc>
          <w:tcPr>
            <w:tcW w:w="0" w:type="auto"/>
            <w:vAlign w:val="center"/>
            <w:hideMark/>
          </w:tcPr>
          <w:p w14:paraId="0B73EC31" w14:textId="77777777" w:rsidR="002F597B" w:rsidRPr="002F597B" w:rsidRDefault="002F597B" w:rsidP="002F597B">
            <w:pPr>
              <w:rPr>
                <w:ins w:id="327" w:author="Waqar Zia" w:date="2023-07-31T12:07:00Z"/>
                <w:lang w:eastAsia="zh-CN"/>
              </w:rPr>
            </w:pPr>
            <w:ins w:id="328" w:author="Waqar Zia" w:date="2023-07-31T12:07:00Z">
              <w:r w:rsidRPr="002F597B">
                <w:rPr>
                  <w:lang w:eastAsia="zh-CN"/>
                </w:rPr>
                <w:t>510</w:t>
              </w:r>
            </w:ins>
          </w:p>
        </w:tc>
        <w:tc>
          <w:tcPr>
            <w:tcW w:w="0" w:type="auto"/>
            <w:vAlign w:val="center"/>
            <w:hideMark/>
          </w:tcPr>
          <w:p w14:paraId="7938C660" w14:textId="77777777" w:rsidR="002F597B" w:rsidRPr="002F597B" w:rsidRDefault="002F597B" w:rsidP="002F597B">
            <w:pPr>
              <w:rPr>
                <w:ins w:id="329" w:author="Waqar Zia" w:date="2023-07-31T12:07:00Z"/>
                <w:lang w:eastAsia="zh-CN"/>
              </w:rPr>
            </w:pPr>
            <w:ins w:id="330" w:author="Waqar Zia" w:date="2023-07-31T12:07:00Z">
              <w:r w:rsidRPr="002F597B">
                <w:rPr>
                  <w:lang w:eastAsia="zh-CN"/>
                </w:rPr>
                <w:t>612</w:t>
              </w:r>
            </w:ins>
          </w:p>
        </w:tc>
        <w:tc>
          <w:tcPr>
            <w:tcW w:w="0" w:type="auto"/>
            <w:vAlign w:val="center"/>
            <w:hideMark/>
          </w:tcPr>
          <w:p w14:paraId="121F4205" w14:textId="77777777" w:rsidR="002F597B" w:rsidRPr="002F597B" w:rsidRDefault="002F597B" w:rsidP="002F597B">
            <w:pPr>
              <w:rPr>
                <w:ins w:id="331" w:author="Waqar Zia" w:date="2023-07-31T12:07:00Z"/>
                <w:lang w:eastAsia="zh-CN"/>
              </w:rPr>
            </w:pPr>
            <w:ins w:id="332" w:author="Waqar Zia" w:date="2023-07-31T12:07:00Z">
              <w:r w:rsidRPr="002F597B">
                <w:rPr>
                  <w:lang w:eastAsia="zh-CN"/>
                </w:rPr>
                <w:t>≤ 30 fps</w:t>
              </w:r>
            </w:ins>
          </w:p>
        </w:tc>
      </w:tr>
      <w:tr w:rsidR="002F597B" w:rsidRPr="002F597B" w14:paraId="3D21BE0B" w14:textId="77777777" w:rsidTr="0056594D">
        <w:trPr>
          <w:ins w:id="333" w:author="Waqar Zia" w:date="2023-07-31T12:07:00Z"/>
        </w:trPr>
        <w:tc>
          <w:tcPr>
            <w:tcW w:w="0" w:type="auto"/>
            <w:vAlign w:val="center"/>
            <w:hideMark/>
          </w:tcPr>
          <w:p w14:paraId="7BE9D58D" w14:textId="77777777" w:rsidR="002F597B" w:rsidRPr="002F597B" w:rsidRDefault="002F597B" w:rsidP="002F597B">
            <w:pPr>
              <w:rPr>
                <w:ins w:id="334" w:author="Waqar Zia" w:date="2023-07-31T12:07:00Z"/>
                <w:lang w:eastAsia="zh-CN"/>
              </w:rPr>
            </w:pPr>
            <w:ins w:id="335" w:author="Waqar Zia" w:date="2023-07-31T12:07:00Z">
              <w:r w:rsidRPr="002F597B">
                <w:rPr>
                  <w:lang w:eastAsia="zh-CN"/>
                </w:rPr>
                <w:t>960 x 540</w:t>
              </w:r>
            </w:ins>
          </w:p>
        </w:tc>
        <w:tc>
          <w:tcPr>
            <w:tcW w:w="0" w:type="auto"/>
            <w:vAlign w:val="center"/>
            <w:hideMark/>
          </w:tcPr>
          <w:p w14:paraId="54B2783C" w14:textId="77777777" w:rsidR="002F597B" w:rsidRPr="002F597B" w:rsidRDefault="002F597B" w:rsidP="002F597B">
            <w:pPr>
              <w:rPr>
                <w:ins w:id="336" w:author="Waqar Zia" w:date="2023-07-31T12:07:00Z"/>
                <w:lang w:eastAsia="zh-CN"/>
              </w:rPr>
            </w:pPr>
            <w:ins w:id="337" w:author="Waqar Zia" w:date="2023-07-31T12:07:00Z">
              <w:r w:rsidRPr="002F597B">
                <w:rPr>
                  <w:lang w:eastAsia="zh-CN"/>
                </w:rPr>
                <w:t>1020</w:t>
              </w:r>
            </w:ins>
          </w:p>
        </w:tc>
        <w:tc>
          <w:tcPr>
            <w:tcW w:w="0" w:type="auto"/>
            <w:vAlign w:val="center"/>
            <w:hideMark/>
          </w:tcPr>
          <w:p w14:paraId="5DBB72EE" w14:textId="77777777" w:rsidR="002F597B" w:rsidRPr="002F597B" w:rsidRDefault="002F597B" w:rsidP="002F597B">
            <w:pPr>
              <w:rPr>
                <w:ins w:id="338" w:author="Waqar Zia" w:date="2023-07-31T12:07:00Z"/>
                <w:lang w:eastAsia="zh-CN"/>
              </w:rPr>
            </w:pPr>
            <w:ins w:id="339" w:author="Waqar Zia" w:date="2023-07-31T12:07:00Z">
              <w:r w:rsidRPr="002F597B">
                <w:rPr>
                  <w:lang w:eastAsia="zh-CN"/>
                </w:rPr>
                <w:t>1241</w:t>
              </w:r>
            </w:ins>
          </w:p>
        </w:tc>
        <w:tc>
          <w:tcPr>
            <w:tcW w:w="0" w:type="auto"/>
            <w:vAlign w:val="center"/>
            <w:hideMark/>
          </w:tcPr>
          <w:p w14:paraId="7B350C31" w14:textId="77777777" w:rsidR="002F597B" w:rsidRPr="002F597B" w:rsidRDefault="002F597B" w:rsidP="002F597B">
            <w:pPr>
              <w:rPr>
                <w:ins w:id="340" w:author="Waqar Zia" w:date="2023-07-31T12:07:00Z"/>
                <w:lang w:eastAsia="zh-CN"/>
              </w:rPr>
            </w:pPr>
            <w:ins w:id="341" w:author="Waqar Zia" w:date="2023-07-31T12:07:00Z">
              <w:r w:rsidRPr="002F597B">
                <w:rPr>
                  <w:lang w:eastAsia="zh-CN"/>
                </w:rPr>
                <w:t>≤ 30 fps</w:t>
              </w:r>
            </w:ins>
          </w:p>
        </w:tc>
      </w:tr>
      <w:tr w:rsidR="002F597B" w:rsidRPr="002F597B" w14:paraId="3B9632C3" w14:textId="77777777" w:rsidTr="0056594D">
        <w:trPr>
          <w:ins w:id="342" w:author="Waqar Zia" w:date="2023-07-31T12:07:00Z"/>
        </w:trPr>
        <w:tc>
          <w:tcPr>
            <w:tcW w:w="0" w:type="auto"/>
            <w:vAlign w:val="center"/>
            <w:hideMark/>
          </w:tcPr>
          <w:p w14:paraId="52848AC8" w14:textId="77777777" w:rsidR="002F597B" w:rsidRPr="002F597B" w:rsidRDefault="002F597B" w:rsidP="002F597B">
            <w:pPr>
              <w:rPr>
                <w:ins w:id="343" w:author="Waqar Zia" w:date="2023-07-31T12:07:00Z"/>
                <w:lang w:eastAsia="zh-CN"/>
              </w:rPr>
            </w:pPr>
            <w:ins w:id="344" w:author="Waqar Zia" w:date="2023-07-31T12:07:00Z">
              <w:r w:rsidRPr="002F597B">
                <w:rPr>
                  <w:lang w:eastAsia="zh-CN"/>
                </w:rPr>
                <w:t>960 x 540</w:t>
              </w:r>
            </w:ins>
          </w:p>
        </w:tc>
        <w:tc>
          <w:tcPr>
            <w:tcW w:w="0" w:type="auto"/>
            <w:vAlign w:val="center"/>
            <w:hideMark/>
          </w:tcPr>
          <w:p w14:paraId="41CCEBE1" w14:textId="77777777" w:rsidR="002F597B" w:rsidRPr="002F597B" w:rsidRDefault="002F597B" w:rsidP="002F597B">
            <w:pPr>
              <w:rPr>
                <w:ins w:id="345" w:author="Waqar Zia" w:date="2023-07-31T12:07:00Z"/>
                <w:lang w:eastAsia="zh-CN"/>
              </w:rPr>
            </w:pPr>
            <w:ins w:id="346" w:author="Waqar Zia" w:date="2023-07-31T12:07:00Z">
              <w:r w:rsidRPr="002F597B">
                <w:rPr>
                  <w:lang w:eastAsia="zh-CN"/>
                </w:rPr>
                <w:t>1530</w:t>
              </w:r>
            </w:ins>
          </w:p>
        </w:tc>
        <w:tc>
          <w:tcPr>
            <w:tcW w:w="0" w:type="auto"/>
            <w:vAlign w:val="center"/>
            <w:hideMark/>
          </w:tcPr>
          <w:p w14:paraId="6D81ECAE" w14:textId="77777777" w:rsidR="002F597B" w:rsidRPr="002F597B" w:rsidRDefault="002F597B" w:rsidP="002F597B">
            <w:pPr>
              <w:rPr>
                <w:ins w:id="347" w:author="Waqar Zia" w:date="2023-07-31T12:07:00Z"/>
                <w:lang w:eastAsia="zh-CN"/>
              </w:rPr>
            </w:pPr>
            <w:ins w:id="348" w:author="Waqar Zia" w:date="2023-07-31T12:07:00Z">
              <w:r w:rsidRPr="002F597B">
                <w:rPr>
                  <w:lang w:eastAsia="zh-CN"/>
                </w:rPr>
                <w:t>1853</w:t>
              </w:r>
            </w:ins>
          </w:p>
        </w:tc>
        <w:tc>
          <w:tcPr>
            <w:tcW w:w="0" w:type="auto"/>
            <w:vAlign w:val="center"/>
            <w:hideMark/>
          </w:tcPr>
          <w:p w14:paraId="2C61B62A" w14:textId="77777777" w:rsidR="002F597B" w:rsidRPr="002F597B" w:rsidRDefault="002F597B" w:rsidP="002F597B">
            <w:pPr>
              <w:rPr>
                <w:ins w:id="349" w:author="Waqar Zia" w:date="2023-07-31T12:07:00Z"/>
                <w:lang w:eastAsia="zh-CN"/>
              </w:rPr>
            </w:pPr>
            <w:ins w:id="350" w:author="Waqar Zia" w:date="2023-07-31T12:07:00Z">
              <w:r w:rsidRPr="002F597B">
                <w:rPr>
                  <w:lang w:eastAsia="zh-CN"/>
                </w:rPr>
                <w:t>≤ 30 fps</w:t>
              </w:r>
            </w:ins>
          </w:p>
        </w:tc>
      </w:tr>
      <w:tr w:rsidR="002F597B" w:rsidRPr="002F597B" w14:paraId="2DA7758C" w14:textId="77777777" w:rsidTr="0056594D">
        <w:trPr>
          <w:ins w:id="351" w:author="Waqar Zia" w:date="2023-07-31T12:07:00Z"/>
        </w:trPr>
        <w:tc>
          <w:tcPr>
            <w:tcW w:w="0" w:type="auto"/>
            <w:vAlign w:val="center"/>
            <w:hideMark/>
          </w:tcPr>
          <w:p w14:paraId="0C2643F3" w14:textId="77777777" w:rsidR="002F597B" w:rsidRPr="002F597B" w:rsidRDefault="002F597B" w:rsidP="002F597B">
            <w:pPr>
              <w:rPr>
                <w:ins w:id="352" w:author="Waqar Zia" w:date="2023-07-31T12:07:00Z"/>
                <w:lang w:eastAsia="zh-CN"/>
              </w:rPr>
            </w:pPr>
            <w:ins w:id="353" w:author="Waqar Zia" w:date="2023-07-31T12:07:00Z">
              <w:r w:rsidRPr="002F597B">
                <w:rPr>
                  <w:lang w:eastAsia="zh-CN"/>
                </w:rPr>
                <w:t>960 x 540</w:t>
              </w:r>
            </w:ins>
          </w:p>
        </w:tc>
        <w:tc>
          <w:tcPr>
            <w:tcW w:w="0" w:type="auto"/>
            <w:vAlign w:val="center"/>
            <w:hideMark/>
          </w:tcPr>
          <w:p w14:paraId="33098457" w14:textId="77777777" w:rsidR="002F597B" w:rsidRPr="002F597B" w:rsidRDefault="002F597B" w:rsidP="002F597B">
            <w:pPr>
              <w:rPr>
                <w:ins w:id="354" w:author="Waqar Zia" w:date="2023-07-31T12:07:00Z"/>
                <w:lang w:eastAsia="zh-CN"/>
              </w:rPr>
            </w:pPr>
            <w:ins w:id="355" w:author="Waqar Zia" w:date="2023-07-31T12:07:00Z">
              <w:r w:rsidRPr="002F597B">
                <w:rPr>
                  <w:lang w:eastAsia="zh-CN"/>
                </w:rPr>
                <w:t>2720</w:t>
              </w:r>
            </w:ins>
          </w:p>
        </w:tc>
        <w:tc>
          <w:tcPr>
            <w:tcW w:w="0" w:type="auto"/>
            <w:vAlign w:val="center"/>
            <w:hideMark/>
          </w:tcPr>
          <w:p w14:paraId="0F26C6E3" w14:textId="77777777" w:rsidR="002F597B" w:rsidRPr="002F597B" w:rsidRDefault="002F597B" w:rsidP="002F597B">
            <w:pPr>
              <w:rPr>
                <w:ins w:id="356" w:author="Waqar Zia" w:date="2023-07-31T12:07:00Z"/>
                <w:lang w:eastAsia="zh-CN"/>
              </w:rPr>
            </w:pPr>
            <w:ins w:id="357" w:author="Waqar Zia" w:date="2023-07-31T12:07:00Z">
              <w:r w:rsidRPr="002F597B">
                <w:rPr>
                  <w:lang w:eastAsia="zh-CN"/>
                </w:rPr>
                <w:t>3281</w:t>
              </w:r>
            </w:ins>
          </w:p>
        </w:tc>
        <w:tc>
          <w:tcPr>
            <w:tcW w:w="0" w:type="auto"/>
            <w:vAlign w:val="center"/>
            <w:hideMark/>
          </w:tcPr>
          <w:p w14:paraId="5DA8BEAA" w14:textId="77777777" w:rsidR="002F597B" w:rsidRPr="002F597B" w:rsidRDefault="002F597B" w:rsidP="002F597B">
            <w:pPr>
              <w:rPr>
                <w:ins w:id="358" w:author="Waqar Zia" w:date="2023-07-31T12:07:00Z"/>
                <w:lang w:eastAsia="zh-CN"/>
              </w:rPr>
            </w:pPr>
            <w:ins w:id="359" w:author="Waqar Zia" w:date="2023-07-31T12:07:00Z">
              <w:r w:rsidRPr="002F597B">
                <w:rPr>
                  <w:lang w:eastAsia="zh-CN"/>
                </w:rPr>
                <w:t>Same as source</w:t>
              </w:r>
            </w:ins>
          </w:p>
        </w:tc>
      </w:tr>
      <w:tr w:rsidR="002F597B" w:rsidRPr="002F597B" w14:paraId="4313BFC0" w14:textId="77777777" w:rsidTr="0056594D">
        <w:trPr>
          <w:ins w:id="360" w:author="Waqar Zia" w:date="2023-07-31T12:07:00Z"/>
        </w:trPr>
        <w:tc>
          <w:tcPr>
            <w:tcW w:w="0" w:type="auto"/>
            <w:vAlign w:val="center"/>
            <w:hideMark/>
          </w:tcPr>
          <w:p w14:paraId="0C554405" w14:textId="77777777" w:rsidR="002F597B" w:rsidRPr="002F597B" w:rsidRDefault="002F597B" w:rsidP="002F597B">
            <w:pPr>
              <w:rPr>
                <w:ins w:id="361" w:author="Waqar Zia" w:date="2023-07-31T12:07:00Z"/>
                <w:lang w:eastAsia="zh-CN"/>
              </w:rPr>
            </w:pPr>
            <w:ins w:id="362" w:author="Waqar Zia" w:date="2023-07-31T12:07:00Z">
              <w:r w:rsidRPr="002F597B">
                <w:rPr>
                  <w:lang w:eastAsia="zh-CN"/>
                </w:rPr>
                <w:t>1280 x 720</w:t>
              </w:r>
            </w:ins>
          </w:p>
        </w:tc>
        <w:tc>
          <w:tcPr>
            <w:tcW w:w="0" w:type="auto"/>
            <w:vAlign w:val="center"/>
            <w:hideMark/>
          </w:tcPr>
          <w:p w14:paraId="3E1F2438" w14:textId="77777777" w:rsidR="002F597B" w:rsidRPr="002F597B" w:rsidRDefault="002F597B" w:rsidP="002F597B">
            <w:pPr>
              <w:rPr>
                <w:ins w:id="363" w:author="Waqar Zia" w:date="2023-07-31T12:07:00Z"/>
                <w:lang w:eastAsia="zh-CN"/>
              </w:rPr>
            </w:pPr>
            <w:ins w:id="364" w:author="Waqar Zia" w:date="2023-07-31T12:07:00Z">
              <w:r w:rsidRPr="002F597B">
                <w:rPr>
                  <w:lang w:eastAsia="zh-CN"/>
                </w:rPr>
                <w:t>4080</w:t>
              </w:r>
            </w:ins>
          </w:p>
        </w:tc>
        <w:tc>
          <w:tcPr>
            <w:tcW w:w="0" w:type="auto"/>
            <w:vAlign w:val="center"/>
            <w:hideMark/>
          </w:tcPr>
          <w:p w14:paraId="4BBD5F38" w14:textId="77777777" w:rsidR="002F597B" w:rsidRPr="002F597B" w:rsidRDefault="002F597B" w:rsidP="002F597B">
            <w:pPr>
              <w:rPr>
                <w:ins w:id="365" w:author="Waqar Zia" w:date="2023-07-31T12:07:00Z"/>
                <w:lang w:eastAsia="zh-CN"/>
              </w:rPr>
            </w:pPr>
            <w:ins w:id="366" w:author="Waqar Zia" w:date="2023-07-31T12:07:00Z">
              <w:r w:rsidRPr="002F597B">
                <w:rPr>
                  <w:lang w:eastAsia="zh-CN"/>
                </w:rPr>
                <w:t>4930</w:t>
              </w:r>
            </w:ins>
          </w:p>
        </w:tc>
        <w:tc>
          <w:tcPr>
            <w:tcW w:w="0" w:type="auto"/>
            <w:vAlign w:val="center"/>
            <w:hideMark/>
          </w:tcPr>
          <w:p w14:paraId="3AFAD03E" w14:textId="77777777" w:rsidR="002F597B" w:rsidRPr="002F597B" w:rsidRDefault="002F597B" w:rsidP="002F597B">
            <w:pPr>
              <w:rPr>
                <w:ins w:id="367" w:author="Waqar Zia" w:date="2023-07-31T12:07:00Z"/>
                <w:lang w:eastAsia="zh-CN"/>
              </w:rPr>
            </w:pPr>
            <w:ins w:id="368" w:author="Waqar Zia" w:date="2023-07-31T12:07:00Z">
              <w:r w:rsidRPr="002F597B">
                <w:rPr>
                  <w:lang w:eastAsia="zh-CN"/>
                </w:rPr>
                <w:t>Same as source</w:t>
              </w:r>
            </w:ins>
          </w:p>
        </w:tc>
      </w:tr>
      <w:tr w:rsidR="002F597B" w:rsidRPr="002F597B" w14:paraId="1FFBF4E2" w14:textId="77777777" w:rsidTr="0056594D">
        <w:trPr>
          <w:ins w:id="369" w:author="Waqar Zia" w:date="2023-07-31T12:07:00Z"/>
        </w:trPr>
        <w:tc>
          <w:tcPr>
            <w:tcW w:w="0" w:type="auto"/>
            <w:vAlign w:val="center"/>
            <w:hideMark/>
          </w:tcPr>
          <w:p w14:paraId="67B011CC" w14:textId="77777777" w:rsidR="002F597B" w:rsidRPr="002F597B" w:rsidRDefault="002F597B" w:rsidP="002F597B">
            <w:pPr>
              <w:rPr>
                <w:ins w:id="370" w:author="Waqar Zia" w:date="2023-07-31T12:07:00Z"/>
                <w:lang w:eastAsia="zh-CN"/>
              </w:rPr>
            </w:pPr>
            <w:ins w:id="371" w:author="Waqar Zia" w:date="2023-07-31T12:07:00Z">
              <w:r w:rsidRPr="002F597B">
                <w:rPr>
                  <w:lang w:eastAsia="zh-CN"/>
                </w:rPr>
                <w:t>1280 x 720</w:t>
              </w:r>
            </w:ins>
          </w:p>
        </w:tc>
        <w:tc>
          <w:tcPr>
            <w:tcW w:w="0" w:type="auto"/>
            <w:vAlign w:val="center"/>
            <w:hideMark/>
          </w:tcPr>
          <w:p w14:paraId="68A7B246" w14:textId="77777777" w:rsidR="002F597B" w:rsidRPr="002F597B" w:rsidRDefault="002F597B" w:rsidP="002F597B">
            <w:pPr>
              <w:rPr>
                <w:ins w:id="372" w:author="Waqar Zia" w:date="2023-07-31T12:07:00Z"/>
                <w:lang w:eastAsia="zh-CN"/>
              </w:rPr>
            </w:pPr>
            <w:ins w:id="373" w:author="Waqar Zia" w:date="2023-07-31T12:07:00Z">
              <w:r w:rsidRPr="002F597B">
                <w:rPr>
                  <w:lang w:eastAsia="zh-CN"/>
                </w:rPr>
                <w:t>5780</w:t>
              </w:r>
            </w:ins>
          </w:p>
        </w:tc>
        <w:tc>
          <w:tcPr>
            <w:tcW w:w="0" w:type="auto"/>
            <w:vAlign w:val="center"/>
            <w:hideMark/>
          </w:tcPr>
          <w:p w14:paraId="046F083E" w14:textId="77777777" w:rsidR="002F597B" w:rsidRPr="002F597B" w:rsidRDefault="002F597B" w:rsidP="002F597B">
            <w:pPr>
              <w:rPr>
                <w:ins w:id="374" w:author="Waqar Zia" w:date="2023-07-31T12:07:00Z"/>
                <w:lang w:eastAsia="zh-CN"/>
              </w:rPr>
            </w:pPr>
            <w:ins w:id="375" w:author="Waqar Zia" w:date="2023-07-31T12:07:00Z">
              <w:r w:rsidRPr="002F597B">
                <w:rPr>
                  <w:lang w:eastAsia="zh-CN"/>
                </w:rPr>
                <w:t>6936</w:t>
              </w:r>
            </w:ins>
          </w:p>
        </w:tc>
        <w:tc>
          <w:tcPr>
            <w:tcW w:w="0" w:type="auto"/>
            <w:vAlign w:val="center"/>
            <w:hideMark/>
          </w:tcPr>
          <w:p w14:paraId="329BD9B6" w14:textId="77777777" w:rsidR="002F597B" w:rsidRPr="002F597B" w:rsidRDefault="002F597B" w:rsidP="002F597B">
            <w:pPr>
              <w:rPr>
                <w:ins w:id="376" w:author="Waqar Zia" w:date="2023-07-31T12:07:00Z"/>
                <w:lang w:eastAsia="zh-CN"/>
              </w:rPr>
            </w:pPr>
            <w:ins w:id="377" w:author="Waqar Zia" w:date="2023-07-31T12:07:00Z">
              <w:r w:rsidRPr="002F597B">
                <w:rPr>
                  <w:lang w:eastAsia="zh-CN"/>
                </w:rPr>
                <w:t>Same as source</w:t>
              </w:r>
            </w:ins>
          </w:p>
        </w:tc>
      </w:tr>
      <w:tr w:rsidR="002F597B" w:rsidRPr="002F597B" w14:paraId="6CA164EA" w14:textId="77777777" w:rsidTr="0056594D">
        <w:trPr>
          <w:ins w:id="378" w:author="Waqar Zia" w:date="2023-07-31T12:07:00Z"/>
        </w:trPr>
        <w:tc>
          <w:tcPr>
            <w:tcW w:w="0" w:type="auto"/>
            <w:vAlign w:val="center"/>
            <w:hideMark/>
          </w:tcPr>
          <w:p w14:paraId="1FEE4CCF" w14:textId="77777777" w:rsidR="002F597B" w:rsidRPr="002F597B" w:rsidRDefault="002F597B" w:rsidP="002F597B">
            <w:pPr>
              <w:rPr>
                <w:ins w:id="379" w:author="Waqar Zia" w:date="2023-07-31T12:07:00Z"/>
                <w:lang w:eastAsia="zh-CN"/>
              </w:rPr>
            </w:pPr>
            <w:ins w:id="380" w:author="Waqar Zia" w:date="2023-07-31T12:07:00Z">
              <w:r w:rsidRPr="002F597B">
                <w:rPr>
                  <w:lang w:eastAsia="zh-CN"/>
                </w:rPr>
                <w:t>1920 x 1080</w:t>
              </w:r>
            </w:ins>
          </w:p>
        </w:tc>
        <w:tc>
          <w:tcPr>
            <w:tcW w:w="0" w:type="auto"/>
            <w:vAlign w:val="center"/>
            <w:hideMark/>
          </w:tcPr>
          <w:p w14:paraId="14055859" w14:textId="77777777" w:rsidR="002F597B" w:rsidRPr="002F597B" w:rsidRDefault="002F597B" w:rsidP="002F597B">
            <w:pPr>
              <w:rPr>
                <w:ins w:id="381" w:author="Waqar Zia" w:date="2023-07-31T12:07:00Z"/>
                <w:lang w:eastAsia="zh-CN"/>
              </w:rPr>
            </w:pPr>
            <w:ins w:id="382" w:author="Waqar Zia" w:date="2023-07-31T12:07:00Z">
              <w:r w:rsidRPr="002F597B">
                <w:rPr>
                  <w:lang w:eastAsia="zh-CN"/>
                </w:rPr>
                <w:t>7650</w:t>
              </w:r>
            </w:ins>
          </w:p>
        </w:tc>
        <w:tc>
          <w:tcPr>
            <w:tcW w:w="0" w:type="auto"/>
            <w:vAlign w:val="center"/>
            <w:hideMark/>
          </w:tcPr>
          <w:p w14:paraId="2C1B1C2F" w14:textId="77777777" w:rsidR="002F597B" w:rsidRPr="002F597B" w:rsidRDefault="002F597B" w:rsidP="002F597B">
            <w:pPr>
              <w:rPr>
                <w:ins w:id="383" w:author="Waqar Zia" w:date="2023-07-31T12:07:00Z"/>
                <w:lang w:eastAsia="zh-CN"/>
              </w:rPr>
            </w:pPr>
            <w:ins w:id="384" w:author="Waqar Zia" w:date="2023-07-31T12:07:00Z">
              <w:r w:rsidRPr="002F597B">
                <w:rPr>
                  <w:lang w:eastAsia="zh-CN"/>
                </w:rPr>
                <w:t>9180</w:t>
              </w:r>
            </w:ins>
          </w:p>
        </w:tc>
        <w:tc>
          <w:tcPr>
            <w:tcW w:w="0" w:type="auto"/>
            <w:vAlign w:val="center"/>
            <w:hideMark/>
          </w:tcPr>
          <w:p w14:paraId="2715065A" w14:textId="77777777" w:rsidR="002F597B" w:rsidRPr="002F597B" w:rsidRDefault="002F597B" w:rsidP="002F597B">
            <w:pPr>
              <w:rPr>
                <w:ins w:id="385" w:author="Waqar Zia" w:date="2023-07-31T12:07:00Z"/>
                <w:lang w:eastAsia="zh-CN"/>
              </w:rPr>
            </w:pPr>
            <w:ins w:id="386" w:author="Waqar Zia" w:date="2023-07-31T12:07:00Z">
              <w:r w:rsidRPr="002F597B">
                <w:rPr>
                  <w:lang w:eastAsia="zh-CN"/>
                </w:rPr>
                <w:t>Same as source</w:t>
              </w:r>
            </w:ins>
          </w:p>
        </w:tc>
      </w:tr>
      <w:tr w:rsidR="002F597B" w:rsidRPr="002F597B" w14:paraId="11C3F952" w14:textId="77777777" w:rsidTr="0056594D">
        <w:trPr>
          <w:ins w:id="387" w:author="Waqar Zia" w:date="2023-07-31T12:07:00Z"/>
        </w:trPr>
        <w:tc>
          <w:tcPr>
            <w:tcW w:w="0" w:type="auto"/>
            <w:vAlign w:val="center"/>
            <w:hideMark/>
          </w:tcPr>
          <w:p w14:paraId="06A94405" w14:textId="77777777" w:rsidR="002F597B" w:rsidRPr="002F597B" w:rsidRDefault="002F597B" w:rsidP="002F597B">
            <w:pPr>
              <w:rPr>
                <w:ins w:id="388" w:author="Waqar Zia" w:date="2023-07-31T12:07:00Z"/>
                <w:lang w:eastAsia="zh-CN"/>
              </w:rPr>
            </w:pPr>
            <w:ins w:id="389" w:author="Waqar Zia" w:date="2023-07-31T12:07:00Z">
              <w:r w:rsidRPr="002F597B">
                <w:rPr>
                  <w:lang w:eastAsia="zh-CN"/>
                </w:rPr>
                <w:t>1920 x 1080</w:t>
              </w:r>
            </w:ins>
          </w:p>
        </w:tc>
        <w:tc>
          <w:tcPr>
            <w:tcW w:w="0" w:type="auto"/>
            <w:vAlign w:val="center"/>
            <w:hideMark/>
          </w:tcPr>
          <w:p w14:paraId="26A33395" w14:textId="77777777" w:rsidR="002F597B" w:rsidRPr="002F597B" w:rsidRDefault="002F597B" w:rsidP="002F597B">
            <w:pPr>
              <w:rPr>
                <w:ins w:id="390" w:author="Waqar Zia" w:date="2023-07-31T12:07:00Z"/>
                <w:lang w:eastAsia="zh-CN"/>
              </w:rPr>
            </w:pPr>
            <w:ins w:id="391" w:author="Waqar Zia" w:date="2023-07-31T12:07:00Z">
              <w:r w:rsidRPr="002F597B">
                <w:rPr>
                  <w:lang w:eastAsia="zh-CN"/>
                </w:rPr>
                <w:t>9660</w:t>
              </w:r>
            </w:ins>
          </w:p>
        </w:tc>
        <w:tc>
          <w:tcPr>
            <w:tcW w:w="0" w:type="auto"/>
            <w:vAlign w:val="center"/>
            <w:hideMark/>
          </w:tcPr>
          <w:p w14:paraId="5DFEA4B5" w14:textId="77777777" w:rsidR="002F597B" w:rsidRPr="002F597B" w:rsidRDefault="002F597B" w:rsidP="002F597B">
            <w:pPr>
              <w:rPr>
                <w:ins w:id="392" w:author="Waqar Zia" w:date="2023-07-31T12:07:00Z"/>
                <w:lang w:eastAsia="zh-CN"/>
              </w:rPr>
            </w:pPr>
            <w:ins w:id="393" w:author="Waqar Zia" w:date="2023-07-31T12:07:00Z">
              <w:r w:rsidRPr="002F597B">
                <w:rPr>
                  <w:lang w:eastAsia="zh-CN"/>
                </w:rPr>
                <w:t>11900</w:t>
              </w:r>
            </w:ins>
          </w:p>
        </w:tc>
        <w:tc>
          <w:tcPr>
            <w:tcW w:w="0" w:type="auto"/>
            <w:vAlign w:val="center"/>
            <w:hideMark/>
          </w:tcPr>
          <w:p w14:paraId="0D019BD5" w14:textId="77777777" w:rsidR="002F597B" w:rsidRPr="002F597B" w:rsidRDefault="002F597B" w:rsidP="002F597B">
            <w:pPr>
              <w:rPr>
                <w:ins w:id="394" w:author="Waqar Zia" w:date="2023-07-31T12:07:00Z"/>
                <w:lang w:eastAsia="zh-CN"/>
              </w:rPr>
            </w:pPr>
            <w:ins w:id="395" w:author="Waqar Zia" w:date="2023-07-31T12:07:00Z">
              <w:r w:rsidRPr="002F597B">
                <w:rPr>
                  <w:lang w:eastAsia="zh-CN"/>
                </w:rPr>
                <w:t>Same as source</w:t>
              </w:r>
            </w:ins>
          </w:p>
        </w:tc>
      </w:tr>
      <w:tr w:rsidR="002F597B" w:rsidRPr="002F597B" w14:paraId="3D63F970" w14:textId="77777777" w:rsidTr="0056594D">
        <w:trPr>
          <w:ins w:id="396" w:author="Waqar Zia" w:date="2023-07-31T12:07:00Z"/>
        </w:trPr>
        <w:tc>
          <w:tcPr>
            <w:tcW w:w="0" w:type="auto"/>
            <w:vAlign w:val="center"/>
            <w:hideMark/>
          </w:tcPr>
          <w:p w14:paraId="26408872" w14:textId="77777777" w:rsidR="002F597B" w:rsidRPr="002F597B" w:rsidRDefault="002F597B" w:rsidP="002F597B">
            <w:pPr>
              <w:rPr>
                <w:ins w:id="397" w:author="Waqar Zia" w:date="2023-07-31T12:07:00Z"/>
                <w:lang w:eastAsia="zh-CN"/>
              </w:rPr>
            </w:pPr>
            <w:ins w:id="398" w:author="Waqar Zia" w:date="2023-07-31T12:07:00Z">
              <w:r w:rsidRPr="002F597B">
                <w:rPr>
                  <w:lang w:eastAsia="zh-CN"/>
                </w:rPr>
                <w:t>2560 x 1440</w:t>
              </w:r>
            </w:ins>
          </w:p>
        </w:tc>
        <w:tc>
          <w:tcPr>
            <w:tcW w:w="0" w:type="auto"/>
            <w:vAlign w:val="center"/>
            <w:hideMark/>
          </w:tcPr>
          <w:p w14:paraId="14BF4619" w14:textId="77777777" w:rsidR="002F597B" w:rsidRPr="002F597B" w:rsidRDefault="002F597B" w:rsidP="002F597B">
            <w:pPr>
              <w:rPr>
                <w:ins w:id="399" w:author="Waqar Zia" w:date="2023-07-31T12:07:00Z"/>
                <w:lang w:eastAsia="zh-CN"/>
              </w:rPr>
            </w:pPr>
            <w:ins w:id="400" w:author="Waqar Zia" w:date="2023-07-31T12:07:00Z">
              <w:r w:rsidRPr="002F597B">
                <w:rPr>
                  <w:lang w:eastAsia="zh-CN"/>
                </w:rPr>
                <w:t>13770</w:t>
              </w:r>
            </w:ins>
          </w:p>
        </w:tc>
        <w:tc>
          <w:tcPr>
            <w:tcW w:w="0" w:type="auto"/>
            <w:vAlign w:val="center"/>
            <w:hideMark/>
          </w:tcPr>
          <w:p w14:paraId="08F0E7E8" w14:textId="77777777" w:rsidR="002F597B" w:rsidRPr="002F597B" w:rsidRDefault="002F597B" w:rsidP="002F597B">
            <w:pPr>
              <w:rPr>
                <w:ins w:id="401" w:author="Waqar Zia" w:date="2023-07-31T12:07:00Z"/>
                <w:lang w:eastAsia="zh-CN"/>
              </w:rPr>
            </w:pPr>
            <w:ins w:id="402" w:author="Waqar Zia" w:date="2023-07-31T12:07:00Z">
              <w:r w:rsidRPr="002F597B">
                <w:rPr>
                  <w:lang w:eastAsia="zh-CN"/>
                </w:rPr>
                <w:t>16490</w:t>
              </w:r>
            </w:ins>
          </w:p>
        </w:tc>
        <w:tc>
          <w:tcPr>
            <w:tcW w:w="0" w:type="auto"/>
            <w:vAlign w:val="center"/>
            <w:hideMark/>
          </w:tcPr>
          <w:p w14:paraId="1CFD52F3" w14:textId="77777777" w:rsidR="002F597B" w:rsidRPr="002F597B" w:rsidRDefault="002F597B" w:rsidP="002F597B">
            <w:pPr>
              <w:rPr>
                <w:ins w:id="403" w:author="Waqar Zia" w:date="2023-07-31T12:07:00Z"/>
                <w:lang w:eastAsia="zh-CN"/>
              </w:rPr>
            </w:pPr>
            <w:ins w:id="404" w:author="Waqar Zia" w:date="2023-07-31T12:07:00Z">
              <w:r w:rsidRPr="002F597B">
                <w:rPr>
                  <w:lang w:eastAsia="zh-CN"/>
                </w:rPr>
                <w:t>Same as source</w:t>
              </w:r>
            </w:ins>
          </w:p>
        </w:tc>
      </w:tr>
      <w:tr w:rsidR="002F597B" w:rsidRPr="002F597B" w14:paraId="557EEC99" w14:textId="77777777" w:rsidTr="0056594D">
        <w:trPr>
          <w:ins w:id="405" w:author="Waqar Zia" w:date="2023-07-31T12:07:00Z"/>
        </w:trPr>
        <w:tc>
          <w:tcPr>
            <w:tcW w:w="0" w:type="auto"/>
            <w:vAlign w:val="center"/>
            <w:hideMark/>
          </w:tcPr>
          <w:p w14:paraId="3F650A44" w14:textId="77777777" w:rsidR="002F597B" w:rsidRPr="002F597B" w:rsidRDefault="002F597B" w:rsidP="002F597B">
            <w:pPr>
              <w:rPr>
                <w:ins w:id="406" w:author="Waqar Zia" w:date="2023-07-31T12:07:00Z"/>
                <w:lang w:eastAsia="zh-CN"/>
              </w:rPr>
            </w:pPr>
            <w:ins w:id="407" w:author="Waqar Zia" w:date="2023-07-31T12:07:00Z">
              <w:r w:rsidRPr="002F597B">
                <w:rPr>
                  <w:lang w:eastAsia="zh-CN"/>
                </w:rPr>
                <w:t>3840 x 2160</w:t>
              </w:r>
            </w:ins>
          </w:p>
        </w:tc>
        <w:tc>
          <w:tcPr>
            <w:tcW w:w="0" w:type="auto"/>
            <w:vAlign w:val="center"/>
            <w:hideMark/>
          </w:tcPr>
          <w:p w14:paraId="22479E9C" w14:textId="77777777" w:rsidR="002F597B" w:rsidRPr="002F597B" w:rsidRDefault="002F597B" w:rsidP="002F597B">
            <w:pPr>
              <w:rPr>
                <w:ins w:id="408" w:author="Waqar Zia" w:date="2023-07-31T12:07:00Z"/>
                <w:lang w:eastAsia="zh-CN"/>
              </w:rPr>
            </w:pPr>
            <w:ins w:id="409" w:author="Waqar Zia" w:date="2023-07-31T12:07:00Z">
              <w:r w:rsidRPr="002F597B">
                <w:rPr>
                  <w:lang w:eastAsia="zh-CN"/>
                </w:rPr>
                <w:t>19720</w:t>
              </w:r>
            </w:ins>
          </w:p>
        </w:tc>
        <w:tc>
          <w:tcPr>
            <w:tcW w:w="0" w:type="auto"/>
            <w:vAlign w:val="center"/>
            <w:hideMark/>
          </w:tcPr>
          <w:p w14:paraId="309C7A39" w14:textId="77777777" w:rsidR="002F597B" w:rsidRPr="002F597B" w:rsidRDefault="002F597B" w:rsidP="002F597B">
            <w:pPr>
              <w:rPr>
                <w:ins w:id="410" w:author="Waqar Zia" w:date="2023-07-31T12:07:00Z"/>
                <w:lang w:eastAsia="zh-CN"/>
              </w:rPr>
            </w:pPr>
            <w:ins w:id="411" w:author="Waqar Zia" w:date="2023-07-31T12:07:00Z">
              <w:r w:rsidRPr="002F597B">
                <w:rPr>
                  <w:lang w:eastAsia="zh-CN"/>
                </w:rPr>
                <w:t>23630</w:t>
              </w:r>
            </w:ins>
          </w:p>
        </w:tc>
        <w:tc>
          <w:tcPr>
            <w:tcW w:w="0" w:type="auto"/>
            <w:vAlign w:val="center"/>
            <w:hideMark/>
          </w:tcPr>
          <w:p w14:paraId="7E09B558" w14:textId="77777777" w:rsidR="002F597B" w:rsidRPr="002F597B" w:rsidRDefault="002F597B" w:rsidP="002F597B">
            <w:pPr>
              <w:rPr>
                <w:ins w:id="412" w:author="Waqar Zia" w:date="2023-07-31T12:07:00Z"/>
                <w:lang w:eastAsia="zh-CN"/>
              </w:rPr>
            </w:pPr>
            <w:ins w:id="413" w:author="Waqar Zia" w:date="2023-07-31T12:07:00Z">
              <w:r w:rsidRPr="002F597B">
                <w:rPr>
                  <w:lang w:eastAsia="zh-CN"/>
                </w:rPr>
                <w:t>Same as source</w:t>
              </w:r>
            </w:ins>
          </w:p>
        </w:tc>
      </w:tr>
      <w:tr w:rsidR="002F597B" w:rsidRPr="002F597B" w14:paraId="1640D5A3" w14:textId="77777777" w:rsidTr="0056594D">
        <w:trPr>
          <w:ins w:id="414" w:author="Waqar Zia" w:date="2023-07-31T12:07:00Z"/>
        </w:trPr>
        <w:tc>
          <w:tcPr>
            <w:tcW w:w="0" w:type="auto"/>
            <w:vAlign w:val="center"/>
            <w:hideMark/>
          </w:tcPr>
          <w:p w14:paraId="01479E8D" w14:textId="77777777" w:rsidR="002F597B" w:rsidRPr="002F597B" w:rsidRDefault="002F597B" w:rsidP="002F597B">
            <w:pPr>
              <w:rPr>
                <w:ins w:id="415" w:author="Waqar Zia" w:date="2023-07-31T12:07:00Z"/>
                <w:lang w:eastAsia="zh-CN"/>
              </w:rPr>
            </w:pPr>
            <w:ins w:id="416" w:author="Waqar Zia" w:date="2023-07-31T12:07:00Z">
              <w:r w:rsidRPr="002F597B">
                <w:rPr>
                  <w:lang w:eastAsia="zh-CN"/>
                </w:rPr>
                <w:t>3840 x 2160</w:t>
              </w:r>
            </w:ins>
          </w:p>
        </w:tc>
        <w:tc>
          <w:tcPr>
            <w:tcW w:w="0" w:type="auto"/>
            <w:vAlign w:val="center"/>
            <w:hideMark/>
          </w:tcPr>
          <w:p w14:paraId="339A2917" w14:textId="77777777" w:rsidR="002F597B" w:rsidRPr="002F597B" w:rsidRDefault="002F597B" w:rsidP="002F597B">
            <w:pPr>
              <w:rPr>
                <w:ins w:id="417" w:author="Waqar Zia" w:date="2023-07-31T12:07:00Z"/>
                <w:lang w:eastAsia="zh-CN"/>
              </w:rPr>
            </w:pPr>
            <w:ins w:id="418" w:author="Waqar Zia" w:date="2023-07-31T12:07:00Z">
              <w:r w:rsidRPr="002F597B">
                <w:rPr>
                  <w:lang w:eastAsia="zh-CN"/>
                </w:rPr>
                <w:t>28560</w:t>
              </w:r>
            </w:ins>
          </w:p>
        </w:tc>
        <w:tc>
          <w:tcPr>
            <w:tcW w:w="0" w:type="auto"/>
            <w:vAlign w:val="center"/>
            <w:hideMark/>
          </w:tcPr>
          <w:p w14:paraId="3C273518" w14:textId="77777777" w:rsidR="002F597B" w:rsidRPr="002F597B" w:rsidRDefault="002F597B" w:rsidP="002F597B">
            <w:pPr>
              <w:rPr>
                <w:ins w:id="419" w:author="Waqar Zia" w:date="2023-07-31T12:07:00Z"/>
                <w:lang w:eastAsia="zh-CN"/>
              </w:rPr>
            </w:pPr>
            <w:ins w:id="420" w:author="Waqar Zia" w:date="2023-07-31T12:07:00Z">
              <w:r w:rsidRPr="002F597B">
                <w:rPr>
                  <w:lang w:eastAsia="zh-CN"/>
                </w:rPr>
                <w:t>34000</w:t>
              </w:r>
            </w:ins>
          </w:p>
        </w:tc>
        <w:tc>
          <w:tcPr>
            <w:tcW w:w="0" w:type="auto"/>
            <w:vAlign w:val="center"/>
            <w:hideMark/>
          </w:tcPr>
          <w:p w14:paraId="472CA19D" w14:textId="77777777" w:rsidR="002F597B" w:rsidRPr="002F597B" w:rsidRDefault="002F597B" w:rsidP="002F597B">
            <w:pPr>
              <w:rPr>
                <w:ins w:id="421" w:author="Waqar Zia" w:date="2023-07-31T12:07:00Z"/>
                <w:lang w:eastAsia="zh-CN"/>
              </w:rPr>
            </w:pPr>
            <w:ins w:id="422" w:author="Waqar Zia" w:date="2023-07-31T12:07:00Z">
              <w:r w:rsidRPr="002F597B">
                <w:rPr>
                  <w:lang w:eastAsia="zh-CN"/>
                </w:rPr>
                <w:t>Same as source</w:t>
              </w:r>
            </w:ins>
          </w:p>
        </w:tc>
      </w:tr>
    </w:tbl>
    <w:p w14:paraId="50507A46" w14:textId="77777777" w:rsidR="002F597B" w:rsidRPr="002F597B" w:rsidRDefault="002F597B" w:rsidP="002F597B">
      <w:pPr>
        <w:rPr>
          <w:ins w:id="423" w:author="Waqar Zia" w:date="2023-07-31T12:07:00Z"/>
          <w:lang w:eastAsia="zh-CN"/>
        </w:rPr>
      </w:pPr>
    </w:p>
    <w:p w14:paraId="3A6FA1C7" w14:textId="77777777" w:rsidR="002F597B" w:rsidRPr="002F597B" w:rsidRDefault="002F597B" w:rsidP="002F597B">
      <w:pPr>
        <w:keepNext/>
        <w:keepLines/>
        <w:spacing w:before="120"/>
        <w:ind w:left="1134" w:hanging="1134"/>
        <w:outlineLvl w:val="2"/>
        <w:rPr>
          <w:ins w:id="424" w:author="Waqar Zia" w:date="2023-06-26T12:26:00Z"/>
          <w:rFonts w:ascii="Arial" w:hAnsi="Arial"/>
          <w:sz w:val="28"/>
          <w:lang w:eastAsia="ko-KR"/>
        </w:rPr>
      </w:pPr>
      <w:ins w:id="425" w:author="Waqar Zia" w:date="2023-06-26T12:25:00Z">
        <w:r w:rsidRPr="002F597B">
          <w:rPr>
            <w:rFonts w:ascii="Arial" w:hAnsi="Arial"/>
            <w:sz w:val="28"/>
          </w:rPr>
          <w:t>6.yc.3</w:t>
        </w:r>
        <w:r w:rsidRPr="002F597B">
          <w:rPr>
            <w:rFonts w:ascii="Arial" w:hAnsi="Arial"/>
            <w:sz w:val="28"/>
          </w:rPr>
          <w:tab/>
        </w:r>
        <w:r w:rsidRPr="002F597B">
          <w:rPr>
            <w:rFonts w:ascii="Arial" w:hAnsi="Arial"/>
            <w:sz w:val="28"/>
            <w:lang w:eastAsia="ko-KR"/>
          </w:rPr>
          <w:t>Evaluation</w:t>
        </w:r>
      </w:ins>
      <w:bookmarkEnd w:id="292"/>
    </w:p>
    <w:p w14:paraId="679E1AAB" w14:textId="77777777" w:rsidR="002F597B" w:rsidRPr="002F597B" w:rsidRDefault="002F597B">
      <w:pPr>
        <w:rPr>
          <w:ins w:id="426" w:author="Waqar Zia" w:date="2023-06-26T12:25:00Z"/>
          <w:color w:val="FF0000"/>
          <w:lang w:eastAsia="ko-KR"/>
          <w:rPrChange w:id="427" w:author="Waqar Zia" w:date="2023-06-26T12:26:00Z">
            <w:rPr>
              <w:ins w:id="428" w:author="Waqar Zia" w:date="2023-06-26T12:25:00Z"/>
              <w:lang w:eastAsia="ko-KR"/>
            </w:rPr>
          </w:rPrChange>
        </w:rPr>
        <w:pPrChange w:id="429" w:author="Waqar Zia" w:date="2023-06-26T12:26:00Z">
          <w:pPr>
            <w:pStyle w:val="Heading3"/>
          </w:pPr>
        </w:pPrChange>
      </w:pPr>
      <w:ins w:id="430" w:author="Waqar Zia" w:date="2023-06-26T12:26:00Z">
        <w:r w:rsidRPr="002F597B">
          <w:rPr>
            <w:color w:val="FF0000"/>
            <w:lang w:eastAsia="ko-KR"/>
          </w:rPr>
          <w:t>Editor's note: Further work on evaluation is FFS.</w:t>
        </w:r>
      </w:ins>
    </w:p>
    <w:p w14:paraId="377207FC" w14:textId="77777777" w:rsidR="002F597B" w:rsidRPr="002F597B" w:rsidRDefault="002F597B">
      <w:pPr>
        <w:keepNext/>
        <w:keepLines/>
        <w:spacing w:before="120"/>
        <w:ind w:left="1418" w:hanging="1418"/>
        <w:outlineLvl w:val="3"/>
        <w:rPr>
          <w:ins w:id="431" w:author="Waqar Zia" w:date="2023-06-26T12:25:00Z"/>
          <w:sz w:val="24"/>
          <w:lang w:eastAsia="ko-KR"/>
        </w:rPr>
        <w:pPrChange w:id="432" w:author="Waqar Zia" w:date="2023-06-21T15:43:00Z">
          <w:pPr>
            <w:pStyle w:val="ListParagraph"/>
            <w:numPr>
              <w:numId w:val="100"/>
            </w:numPr>
            <w:tabs>
              <w:tab w:val="num" w:pos="720"/>
            </w:tabs>
            <w:ind w:hanging="360"/>
          </w:pPr>
        </w:pPrChange>
      </w:pPr>
      <w:ins w:id="433" w:author="Waqar Zia" w:date="2023-06-26T12:25:00Z">
        <w:r w:rsidRPr="002F597B">
          <w:rPr>
            <w:rFonts w:ascii="Arial" w:hAnsi="Arial"/>
            <w:sz w:val="24"/>
            <w:lang w:eastAsia="ko-KR"/>
          </w:rPr>
          <w:lastRenderedPageBreak/>
          <w:t>6.yc.3.1 Assessment/discussion of hardware impact</w:t>
        </w:r>
      </w:ins>
    </w:p>
    <w:p w14:paraId="2CA91DAC" w14:textId="77777777" w:rsidR="002F597B" w:rsidRPr="002F597B" w:rsidRDefault="002F597B" w:rsidP="002F597B">
      <w:pPr>
        <w:rPr>
          <w:ins w:id="434" w:author="Waqar Zia" w:date="2023-06-26T12:25:00Z"/>
        </w:rPr>
      </w:pPr>
      <w:ins w:id="435" w:author="Waqar Zia" w:date="2023-06-26T12:25:00Z">
        <w:r w:rsidRPr="002F597B">
          <w:t>Support for the multiview profiles of HEVC mostly involves SW level modifications since the support of multiview coding only involves high-level syntax signalling and coding tool considerations [xd].</w:t>
        </w:r>
      </w:ins>
    </w:p>
    <w:p w14:paraId="6EE42221" w14:textId="77777777" w:rsidR="002F597B" w:rsidRPr="002F597B" w:rsidRDefault="002F597B">
      <w:pPr>
        <w:keepNext/>
        <w:keepLines/>
        <w:spacing w:before="120"/>
        <w:ind w:left="1418" w:hanging="1418"/>
        <w:outlineLvl w:val="3"/>
        <w:rPr>
          <w:ins w:id="436" w:author="Waqar Zia" w:date="2023-06-26T12:25:00Z"/>
          <w:rFonts w:ascii="Arial" w:hAnsi="Arial"/>
          <w:sz w:val="24"/>
        </w:rPr>
        <w:pPrChange w:id="437" w:author="Waqar Zia" w:date="2023-06-21T15:43:00Z">
          <w:pPr/>
        </w:pPrChange>
      </w:pPr>
      <w:ins w:id="438" w:author="Waqar Zia" w:date="2023-06-26T12:25:00Z">
        <w:r w:rsidRPr="002F597B">
          <w:rPr>
            <w:rFonts w:ascii="Arial" w:hAnsi="Arial"/>
            <w:sz w:val="24"/>
          </w:rPr>
          <w:t>6.yc.3.2 Codec performance evaluation based on existing results</w:t>
        </w:r>
      </w:ins>
    </w:p>
    <w:p w14:paraId="40FE333D" w14:textId="77777777" w:rsidR="002F597B" w:rsidRPr="002F597B" w:rsidRDefault="002F597B" w:rsidP="002F597B">
      <w:pPr>
        <w:rPr>
          <w:ins w:id="439" w:author="Waqar Zia" w:date="2023-06-26T12:25:00Z"/>
          <w:rPrChange w:id="440" w:author="Waqar Zia" w:date="2023-06-14T18:55:00Z">
            <w:rPr>
              <w:ins w:id="441" w:author="Waqar Zia" w:date="2023-06-26T12:25:00Z"/>
              <w:b/>
              <w:sz w:val="28"/>
              <w:highlight w:val="yellow"/>
            </w:rPr>
          </w:rPrChange>
        </w:rPr>
      </w:pPr>
      <w:ins w:id="442" w:author="Waqar Zia" w:date="2023-06-26T12:25:00Z">
        <w:r w:rsidRPr="002F597B">
          <w:t xml:space="preserve">The objective performance results of MV-HEVC video coding vs. MVC (AVC-based multi-view) for 8-bit coding are documented in [xe], while subjective results also including Simulcast HEVC (each view is coded independently) are documented in [xf]. Although no formal evaluation exists for the Multiview Main 10 profile of MV-HEVC it is expected that it’s performance should be </w:t>
        </w:r>
        <w:proofErr w:type="gramStart"/>
        <w:r w:rsidRPr="002F597B">
          <w:t>similar to</w:t>
        </w:r>
        <w:proofErr w:type="gramEnd"/>
        <w:r w:rsidRPr="002F597B">
          <w:t xml:space="preserve"> what is demonstrated for 8</w:t>
        </w:r>
      </w:ins>
      <w:ins w:id="443" w:author="Waqar Zia" w:date="2023-06-26T12:26:00Z">
        <w:r w:rsidRPr="002F597B">
          <w:t>-</w:t>
        </w:r>
      </w:ins>
      <w:ins w:id="444" w:author="Waqar Zia" w:date="2023-06-26T12:25:00Z">
        <w:r w:rsidRPr="002F597B">
          <w:t>bit content.</w:t>
        </w:r>
      </w:ins>
    </w:p>
    <w:p w14:paraId="73009089" w14:textId="77777777" w:rsidR="002F597B" w:rsidRPr="002F597B" w:rsidRDefault="002F597B" w:rsidP="002F5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F597B">
        <w:rPr>
          <w:rFonts w:ascii="Arial" w:hAnsi="Arial" w:cs="Arial"/>
          <w:color w:val="0000FF"/>
          <w:sz w:val="28"/>
          <w:szCs w:val="28"/>
        </w:rPr>
        <w:t>* * * End of Changes * * * *</w:t>
      </w:r>
    </w:p>
    <w:p w14:paraId="77B5CEC1" w14:textId="77777777" w:rsidR="002F597B" w:rsidRPr="002F597B" w:rsidRDefault="002F597B" w:rsidP="002F597B">
      <w:pPr>
        <w:spacing w:after="0"/>
        <w:rPr>
          <w:rFonts w:ascii="Calibri" w:eastAsia="Calibri" w:hAnsi="Calibri"/>
          <w:kern w:val="2"/>
          <w:sz w:val="24"/>
          <w:szCs w:val="24"/>
          <w:lang w:val="en-CA"/>
          <w14:ligatures w14:val="standardContextual"/>
        </w:rPr>
      </w:pPr>
    </w:p>
    <w:sectPr w:rsidR="002F597B" w:rsidRPr="002F597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99C03" w14:textId="77777777" w:rsidR="002C236E" w:rsidRDefault="002C236E">
      <w:r>
        <w:separator/>
      </w:r>
    </w:p>
  </w:endnote>
  <w:endnote w:type="continuationSeparator" w:id="0">
    <w:p w14:paraId="1873EC3F" w14:textId="77777777" w:rsidR="002C236E" w:rsidRDefault="002C236E">
      <w:r>
        <w:continuationSeparator/>
      </w:r>
    </w:p>
  </w:endnote>
  <w:endnote w:type="continuationNotice" w:id="1">
    <w:p w14:paraId="1A3F249F" w14:textId="77777777" w:rsidR="002C236E" w:rsidRDefault="002C23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4C686" w14:textId="77777777" w:rsidR="002C236E" w:rsidRDefault="002C236E">
      <w:r>
        <w:separator/>
      </w:r>
    </w:p>
  </w:footnote>
  <w:footnote w:type="continuationSeparator" w:id="0">
    <w:p w14:paraId="2C56B453" w14:textId="77777777" w:rsidR="002C236E" w:rsidRDefault="002C236E">
      <w:r>
        <w:continuationSeparator/>
      </w:r>
    </w:p>
  </w:footnote>
  <w:footnote w:type="continuationNotice" w:id="1">
    <w:p w14:paraId="4F55C74E" w14:textId="77777777" w:rsidR="002C236E" w:rsidRDefault="002C23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00964"/>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2"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4D0E4ACE"/>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C02121"/>
    <w:multiLevelType w:val="multilevel"/>
    <w:tmpl w:val="4EF806E2"/>
    <w:lvl w:ilvl="0">
      <w:start w:val="7"/>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B272E71"/>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5"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659436EA"/>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5"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9"/>
  </w:num>
  <w:num w:numId="2" w16cid:durableId="2147038981">
    <w:abstractNumId w:val="42"/>
  </w:num>
  <w:num w:numId="3" w16cid:durableId="1645349274">
    <w:abstractNumId w:val="77"/>
  </w:num>
  <w:num w:numId="4" w16cid:durableId="1020014443">
    <w:abstractNumId w:val="25"/>
  </w:num>
  <w:num w:numId="5" w16cid:durableId="1236432484">
    <w:abstractNumId w:val="50"/>
  </w:num>
  <w:num w:numId="6" w16cid:durableId="363018145">
    <w:abstractNumId w:val="87"/>
  </w:num>
  <w:num w:numId="7" w16cid:durableId="752510196">
    <w:abstractNumId w:val="26"/>
  </w:num>
  <w:num w:numId="8" w16cid:durableId="287710520">
    <w:abstractNumId w:val="94"/>
  </w:num>
  <w:num w:numId="9" w16cid:durableId="860750216">
    <w:abstractNumId w:val="54"/>
  </w:num>
  <w:num w:numId="10" w16cid:durableId="1232353440">
    <w:abstractNumId w:val="85"/>
  </w:num>
  <w:num w:numId="11" w16cid:durableId="1574007887">
    <w:abstractNumId w:val="34"/>
  </w:num>
  <w:num w:numId="12" w16cid:durableId="1811942025">
    <w:abstractNumId w:val="64"/>
  </w:num>
  <w:num w:numId="13" w16cid:durableId="1576277866">
    <w:abstractNumId w:val="4"/>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3"/>
  </w:num>
  <w:num w:numId="17" w16cid:durableId="1423181497">
    <w:abstractNumId w:val="80"/>
  </w:num>
  <w:num w:numId="18" w16cid:durableId="587542207">
    <w:abstractNumId w:val="47"/>
  </w:num>
  <w:num w:numId="19" w16cid:durableId="356660739">
    <w:abstractNumId w:val="5"/>
  </w:num>
  <w:num w:numId="20" w16cid:durableId="1947958541">
    <w:abstractNumId w:val="41"/>
  </w:num>
  <w:num w:numId="21" w16cid:durableId="798884147">
    <w:abstractNumId w:val="84"/>
  </w:num>
  <w:num w:numId="22" w16cid:durableId="697388142">
    <w:abstractNumId w:val="30"/>
  </w:num>
  <w:num w:numId="23" w16cid:durableId="907961431">
    <w:abstractNumId w:val="24"/>
  </w:num>
  <w:num w:numId="24" w16cid:durableId="1041056317">
    <w:abstractNumId w:val="76"/>
  </w:num>
  <w:num w:numId="25" w16cid:durableId="2043825718">
    <w:abstractNumId w:val="6"/>
  </w:num>
  <w:num w:numId="26" w16cid:durableId="525172252">
    <w:abstractNumId w:val="79"/>
  </w:num>
  <w:num w:numId="27" w16cid:durableId="646934697">
    <w:abstractNumId w:val="36"/>
  </w:num>
  <w:num w:numId="28" w16cid:durableId="1474716041">
    <w:abstractNumId w:val="86"/>
  </w:num>
  <w:num w:numId="29" w16cid:durableId="1702702694">
    <w:abstractNumId w:val="60"/>
  </w:num>
  <w:num w:numId="30" w16cid:durableId="1056783310">
    <w:abstractNumId w:val="58"/>
  </w:num>
  <w:num w:numId="31" w16cid:durableId="230122051">
    <w:abstractNumId w:val="72"/>
  </w:num>
  <w:num w:numId="32" w16cid:durableId="1901675964">
    <w:abstractNumId w:val="0"/>
  </w:num>
  <w:num w:numId="33" w16cid:durableId="1605070694">
    <w:abstractNumId w:val="39"/>
  </w:num>
  <w:num w:numId="34" w16cid:durableId="535385641">
    <w:abstractNumId w:val="35"/>
  </w:num>
  <w:num w:numId="35" w16cid:durableId="1634015672">
    <w:abstractNumId w:val="14"/>
  </w:num>
  <w:num w:numId="36" w16cid:durableId="288627299">
    <w:abstractNumId w:val="13"/>
  </w:num>
  <w:num w:numId="37" w16cid:durableId="967397065">
    <w:abstractNumId w:val="32"/>
  </w:num>
  <w:num w:numId="38" w16cid:durableId="799686287">
    <w:abstractNumId w:val="56"/>
  </w:num>
  <w:num w:numId="39" w16cid:durableId="428934050">
    <w:abstractNumId w:val="93"/>
  </w:num>
  <w:num w:numId="40" w16cid:durableId="763116292">
    <w:abstractNumId w:val="73"/>
  </w:num>
  <w:num w:numId="41" w16cid:durableId="444422750">
    <w:abstractNumId w:val="90"/>
  </w:num>
  <w:num w:numId="42" w16cid:durableId="2040545180">
    <w:abstractNumId w:val="33"/>
  </w:num>
  <w:num w:numId="43" w16cid:durableId="49037908">
    <w:abstractNumId w:val="95"/>
  </w:num>
  <w:num w:numId="44" w16cid:durableId="1768387079">
    <w:abstractNumId w:val="81"/>
  </w:num>
  <w:num w:numId="45" w16cid:durableId="382142736">
    <w:abstractNumId w:val="15"/>
  </w:num>
  <w:num w:numId="46" w16cid:durableId="1981568234">
    <w:abstractNumId w:val="12"/>
  </w:num>
  <w:num w:numId="47" w16cid:durableId="35739598">
    <w:abstractNumId w:val="46"/>
  </w:num>
  <w:num w:numId="48" w16cid:durableId="1414087417">
    <w:abstractNumId w:val="71"/>
  </w:num>
  <w:num w:numId="49" w16cid:durableId="731779352">
    <w:abstractNumId w:val="61"/>
  </w:num>
  <w:num w:numId="50" w16cid:durableId="1551110434">
    <w:abstractNumId w:val="10"/>
  </w:num>
  <w:num w:numId="51" w16cid:durableId="835222422">
    <w:abstractNumId w:val="75"/>
  </w:num>
  <w:num w:numId="52" w16cid:durableId="1820725767">
    <w:abstractNumId w:val="45"/>
  </w:num>
  <w:num w:numId="53" w16cid:durableId="1151294575">
    <w:abstractNumId w:val="23"/>
  </w:num>
  <w:num w:numId="54" w16cid:durableId="2001233519">
    <w:abstractNumId w:val="83"/>
  </w:num>
  <w:num w:numId="55" w16cid:durableId="1455366601">
    <w:abstractNumId w:val="66"/>
  </w:num>
  <w:num w:numId="56" w16cid:durableId="1716150142">
    <w:abstractNumId w:val="59"/>
  </w:num>
  <w:num w:numId="57" w16cid:durableId="2082940648">
    <w:abstractNumId w:val="96"/>
  </w:num>
  <w:num w:numId="58" w16cid:durableId="2145154388">
    <w:abstractNumId w:val="28"/>
  </w:num>
  <w:num w:numId="59" w16cid:durableId="2074041527">
    <w:abstractNumId w:val="68"/>
  </w:num>
  <w:num w:numId="60" w16cid:durableId="1971670882">
    <w:abstractNumId w:val="11"/>
  </w:num>
  <w:num w:numId="61" w16cid:durableId="1271938725">
    <w:abstractNumId w:val="62"/>
  </w:num>
  <w:num w:numId="62" w16cid:durableId="1571577859">
    <w:abstractNumId w:val="70"/>
  </w:num>
  <w:num w:numId="63" w16cid:durableId="1767337054">
    <w:abstractNumId w:val="38"/>
  </w:num>
  <w:num w:numId="64" w16cid:durableId="223570520">
    <w:abstractNumId w:val="49"/>
  </w:num>
  <w:num w:numId="65" w16cid:durableId="1069113634">
    <w:abstractNumId w:val="7"/>
  </w:num>
  <w:num w:numId="66" w16cid:durableId="554855754">
    <w:abstractNumId w:val="82"/>
  </w:num>
  <w:num w:numId="67" w16cid:durableId="656568119">
    <w:abstractNumId w:val="69"/>
  </w:num>
  <w:num w:numId="68" w16cid:durableId="1537111817">
    <w:abstractNumId w:val="31"/>
  </w:num>
  <w:num w:numId="69" w16cid:durableId="595290889">
    <w:abstractNumId w:val="43"/>
  </w:num>
  <w:num w:numId="70" w16cid:durableId="392967923">
    <w:abstractNumId w:val="51"/>
  </w:num>
  <w:num w:numId="71" w16cid:durableId="1336155966">
    <w:abstractNumId w:val="91"/>
  </w:num>
  <w:num w:numId="72" w16cid:durableId="59182345">
    <w:abstractNumId w:val="89"/>
  </w:num>
  <w:num w:numId="73" w16cid:durableId="1383946375">
    <w:abstractNumId w:val="9"/>
  </w:num>
  <w:num w:numId="74" w16cid:durableId="1870799055">
    <w:abstractNumId w:val="21"/>
  </w:num>
  <w:num w:numId="75" w16cid:durableId="415905642">
    <w:abstractNumId w:val="19"/>
  </w:num>
  <w:num w:numId="76" w16cid:durableId="1986616456">
    <w:abstractNumId w:val="91"/>
  </w:num>
  <w:num w:numId="77" w16cid:durableId="1249267193">
    <w:abstractNumId w:val="91"/>
  </w:num>
  <w:num w:numId="78" w16cid:durableId="1438452159">
    <w:abstractNumId w:val="8"/>
  </w:num>
  <w:num w:numId="79" w16cid:durableId="917179475">
    <w:abstractNumId w:val="40"/>
  </w:num>
  <w:num w:numId="80" w16cid:durableId="560485450">
    <w:abstractNumId w:val="20"/>
  </w:num>
  <w:num w:numId="81" w16cid:durableId="1357728362">
    <w:abstractNumId w:val="27"/>
  </w:num>
  <w:num w:numId="82" w16cid:durableId="1903443168">
    <w:abstractNumId w:val="48"/>
  </w:num>
  <w:num w:numId="83" w16cid:durableId="585114937">
    <w:abstractNumId w:val="17"/>
  </w:num>
  <w:num w:numId="84" w16cid:durableId="311713456">
    <w:abstractNumId w:val="53"/>
  </w:num>
  <w:num w:numId="85" w16cid:durableId="958075186">
    <w:abstractNumId w:val="52"/>
  </w:num>
  <w:num w:numId="86" w16cid:durableId="2005930709">
    <w:abstractNumId w:val="22"/>
  </w:num>
  <w:num w:numId="87" w16cid:durableId="440420831">
    <w:abstractNumId w:val="88"/>
  </w:num>
  <w:num w:numId="88" w16cid:durableId="456027581">
    <w:abstractNumId w:val="37"/>
  </w:num>
  <w:num w:numId="89" w16cid:durableId="1508910217">
    <w:abstractNumId w:val="63"/>
  </w:num>
  <w:num w:numId="90" w16cid:durableId="1319772993">
    <w:abstractNumId w:val="55"/>
  </w:num>
  <w:num w:numId="91" w16cid:durableId="429506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4"/>
  </w:num>
  <w:num w:numId="93" w16cid:durableId="1212888391">
    <w:abstractNumId w:val="18"/>
  </w:num>
  <w:num w:numId="94" w16cid:durableId="1285964326">
    <w:abstractNumId w:val="97"/>
  </w:num>
  <w:num w:numId="95" w16cid:durableId="15473338">
    <w:abstractNumId w:val="74"/>
  </w:num>
  <w:num w:numId="96" w16cid:durableId="1195390603">
    <w:abstractNumId w:val="78"/>
  </w:num>
  <w:num w:numId="97" w16cid:durableId="1195390603">
    <w:abstractNumId w:val="78"/>
  </w:num>
  <w:num w:numId="98" w16cid:durableId="219245899">
    <w:abstractNumId w:val="57"/>
  </w:num>
  <w:num w:numId="99" w16cid:durableId="104351728">
    <w:abstractNumId w:val="2"/>
  </w:num>
  <w:num w:numId="100" w16cid:durableId="1634169469">
    <w:abstractNumId w:val="67"/>
  </w:num>
  <w:num w:numId="101" w16cid:durableId="1034773900">
    <w:abstractNumId w:val="65"/>
  </w:num>
  <w:num w:numId="102" w16cid:durableId="1135830265">
    <w:abstractNumId w:val="92"/>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AD" w15:userId="S::waqar_zia@apple.com::ec76eebf-f5bf-47c9-a356-21204fb48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5CA"/>
    <w:rsid w:val="000168E1"/>
    <w:rsid w:val="000204A7"/>
    <w:rsid w:val="0002087F"/>
    <w:rsid w:val="00020FD3"/>
    <w:rsid w:val="000213BD"/>
    <w:rsid w:val="00021A24"/>
    <w:rsid w:val="00022E4A"/>
    <w:rsid w:val="0002403A"/>
    <w:rsid w:val="00024CB5"/>
    <w:rsid w:val="0002516F"/>
    <w:rsid w:val="000267D5"/>
    <w:rsid w:val="00026B34"/>
    <w:rsid w:val="000312F9"/>
    <w:rsid w:val="00031448"/>
    <w:rsid w:val="00032626"/>
    <w:rsid w:val="0003433B"/>
    <w:rsid w:val="00035A26"/>
    <w:rsid w:val="00035AEC"/>
    <w:rsid w:val="0003632E"/>
    <w:rsid w:val="000377F3"/>
    <w:rsid w:val="00037FC5"/>
    <w:rsid w:val="00040943"/>
    <w:rsid w:val="00041E6E"/>
    <w:rsid w:val="00042761"/>
    <w:rsid w:val="00045B00"/>
    <w:rsid w:val="0004622A"/>
    <w:rsid w:val="00046869"/>
    <w:rsid w:val="00051B13"/>
    <w:rsid w:val="00052A98"/>
    <w:rsid w:val="00052BC3"/>
    <w:rsid w:val="00052F52"/>
    <w:rsid w:val="00056910"/>
    <w:rsid w:val="00060CDD"/>
    <w:rsid w:val="00060E76"/>
    <w:rsid w:val="000624BA"/>
    <w:rsid w:val="00062EF6"/>
    <w:rsid w:val="000642BA"/>
    <w:rsid w:val="000643D0"/>
    <w:rsid w:val="00064E30"/>
    <w:rsid w:val="0006549B"/>
    <w:rsid w:val="00065E86"/>
    <w:rsid w:val="00066F5B"/>
    <w:rsid w:val="00070997"/>
    <w:rsid w:val="00070E03"/>
    <w:rsid w:val="00071133"/>
    <w:rsid w:val="000717FA"/>
    <w:rsid w:val="0007180B"/>
    <w:rsid w:val="00071D35"/>
    <w:rsid w:val="00071E54"/>
    <w:rsid w:val="00072C64"/>
    <w:rsid w:val="00072CAF"/>
    <w:rsid w:val="00075074"/>
    <w:rsid w:val="0007508F"/>
    <w:rsid w:val="00075BFA"/>
    <w:rsid w:val="0007715E"/>
    <w:rsid w:val="000773E0"/>
    <w:rsid w:val="00080223"/>
    <w:rsid w:val="0008022E"/>
    <w:rsid w:val="00080291"/>
    <w:rsid w:val="00080648"/>
    <w:rsid w:val="000808BA"/>
    <w:rsid w:val="00080DFF"/>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96AF8"/>
    <w:rsid w:val="000A00D4"/>
    <w:rsid w:val="000A07BB"/>
    <w:rsid w:val="000A139B"/>
    <w:rsid w:val="000A5872"/>
    <w:rsid w:val="000A5B8E"/>
    <w:rsid w:val="000A6394"/>
    <w:rsid w:val="000A6A35"/>
    <w:rsid w:val="000A7C90"/>
    <w:rsid w:val="000B0078"/>
    <w:rsid w:val="000B050B"/>
    <w:rsid w:val="000B24F3"/>
    <w:rsid w:val="000B576F"/>
    <w:rsid w:val="000B7FED"/>
    <w:rsid w:val="000C038A"/>
    <w:rsid w:val="000C16EF"/>
    <w:rsid w:val="000C1CA4"/>
    <w:rsid w:val="000C2135"/>
    <w:rsid w:val="000C4A0F"/>
    <w:rsid w:val="000C4F61"/>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BD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1587C"/>
    <w:rsid w:val="00121EF2"/>
    <w:rsid w:val="00122053"/>
    <w:rsid w:val="00123064"/>
    <w:rsid w:val="00124FAB"/>
    <w:rsid w:val="001268CC"/>
    <w:rsid w:val="00126DB5"/>
    <w:rsid w:val="00130589"/>
    <w:rsid w:val="00133CC2"/>
    <w:rsid w:val="0013424F"/>
    <w:rsid w:val="001342FB"/>
    <w:rsid w:val="00134721"/>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9C"/>
    <w:rsid w:val="001601B0"/>
    <w:rsid w:val="001612CF"/>
    <w:rsid w:val="0016141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015"/>
    <w:rsid w:val="001D7F9A"/>
    <w:rsid w:val="001E060B"/>
    <w:rsid w:val="001E1374"/>
    <w:rsid w:val="001E35BB"/>
    <w:rsid w:val="001E3A55"/>
    <w:rsid w:val="001E3F41"/>
    <w:rsid w:val="001E41F3"/>
    <w:rsid w:val="001E4DAA"/>
    <w:rsid w:val="001E4E6E"/>
    <w:rsid w:val="001E55E5"/>
    <w:rsid w:val="001E61E3"/>
    <w:rsid w:val="001E7E03"/>
    <w:rsid w:val="001E7E7C"/>
    <w:rsid w:val="001F05EE"/>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578E"/>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50BD5"/>
    <w:rsid w:val="00251E5D"/>
    <w:rsid w:val="002549B3"/>
    <w:rsid w:val="0026004D"/>
    <w:rsid w:val="00261621"/>
    <w:rsid w:val="002640DD"/>
    <w:rsid w:val="00264912"/>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236E"/>
    <w:rsid w:val="002C3052"/>
    <w:rsid w:val="002C5229"/>
    <w:rsid w:val="002C68CC"/>
    <w:rsid w:val="002C6EFE"/>
    <w:rsid w:val="002C7F62"/>
    <w:rsid w:val="002D0F20"/>
    <w:rsid w:val="002D1B15"/>
    <w:rsid w:val="002D1F88"/>
    <w:rsid w:val="002D2EB6"/>
    <w:rsid w:val="002D6149"/>
    <w:rsid w:val="002D679F"/>
    <w:rsid w:val="002D6C39"/>
    <w:rsid w:val="002D73A2"/>
    <w:rsid w:val="002E0A18"/>
    <w:rsid w:val="002E0CB3"/>
    <w:rsid w:val="002E2E47"/>
    <w:rsid w:val="002E324E"/>
    <w:rsid w:val="002E59D5"/>
    <w:rsid w:val="002E61D3"/>
    <w:rsid w:val="002F06D9"/>
    <w:rsid w:val="002F12E2"/>
    <w:rsid w:val="002F4E32"/>
    <w:rsid w:val="002F5557"/>
    <w:rsid w:val="002F597B"/>
    <w:rsid w:val="002F763C"/>
    <w:rsid w:val="0030211B"/>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0897"/>
    <w:rsid w:val="00342E29"/>
    <w:rsid w:val="00344713"/>
    <w:rsid w:val="003458E3"/>
    <w:rsid w:val="00347812"/>
    <w:rsid w:val="003503C2"/>
    <w:rsid w:val="00350CA2"/>
    <w:rsid w:val="0035356D"/>
    <w:rsid w:val="00353BB9"/>
    <w:rsid w:val="003546B9"/>
    <w:rsid w:val="0036039C"/>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1728"/>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97CD0"/>
    <w:rsid w:val="004A0CA6"/>
    <w:rsid w:val="004A265E"/>
    <w:rsid w:val="004A4906"/>
    <w:rsid w:val="004A6411"/>
    <w:rsid w:val="004A7B4F"/>
    <w:rsid w:val="004B034F"/>
    <w:rsid w:val="004B0561"/>
    <w:rsid w:val="004B174E"/>
    <w:rsid w:val="004B1A12"/>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2C53"/>
    <w:rsid w:val="004F4A0B"/>
    <w:rsid w:val="004F4C73"/>
    <w:rsid w:val="004F5EB5"/>
    <w:rsid w:val="004F6E21"/>
    <w:rsid w:val="004F6F20"/>
    <w:rsid w:val="00501AA3"/>
    <w:rsid w:val="00501D41"/>
    <w:rsid w:val="00503340"/>
    <w:rsid w:val="0050349C"/>
    <w:rsid w:val="0050377D"/>
    <w:rsid w:val="00503792"/>
    <w:rsid w:val="005043DC"/>
    <w:rsid w:val="00504403"/>
    <w:rsid w:val="005046DE"/>
    <w:rsid w:val="005048EF"/>
    <w:rsid w:val="00507255"/>
    <w:rsid w:val="005077C9"/>
    <w:rsid w:val="00510E7D"/>
    <w:rsid w:val="0051183A"/>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5DA6"/>
    <w:rsid w:val="00526BFB"/>
    <w:rsid w:val="00526FE3"/>
    <w:rsid w:val="00532536"/>
    <w:rsid w:val="0053281D"/>
    <w:rsid w:val="0053335B"/>
    <w:rsid w:val="005351C6"/>
    <w:rsid w:val="00535396"/>
    <w:rsid w:val="00535DB4"/>
    <w:rsid w:val="0053758D"/>
    <w:rsid w:val="00537846"/>
    <w:rsid w:val="00542B00"/>
    <w:rsid w:val="00543094"/>
    <w:rsid w:val="00544256"/>
    <w:rsid w:val="00545355"/>
    <w:rsid w:val="00545E11"/>
    <w:rsid w:val="00546A6F"/>
    <w:rsid w:val="00546F9A"/>
    <w:rsid w:val="00547111"/>
    <w:rsid w:val="005506E6"/>
    <w:rsid w:val="005514B9"/>
    <w:rsid w:val="00551657"/>
    <w:rsid w:val="00551AC6"/>
    <w:rsid w:val="00552C85"/>
    <w:rsid w:val="00552EE9"/>
    <w:rsid w:val="00553D10"/>
    <w:rsid w:val="005544D6"/>
    <w:rsid w:val="00554BF3"/>
    <w:rsid w:val="00554EA9"/>
    <w:rsid w:val="00555A90"/>
    <w:rsid w:val="005565D3"/>
    <w:rsid w:val="005570AB"/>
    <w:rsid w:val="00557A85"/>
    <w:rsid w:val="00561902"/>
    <w:rsid w:val="00562067"/>
    <w:rsid w:val="00567DB0"/>
    <w:rsid w:val="0057164E"/>
    <w:rsid w:val="00571B64"/>
    <w:rsid w:val="00572AAB"/>
    <w:rsid w:val="00573109"/>
    <w:rsid w:val="005736B9"/>
    <w:rsid w:val="00575080"/>
    <w:rsid w:val="005765F5"/>
    <w:rsid w:val="0057671C"/>
    <w:rsid w:val="0057697D"/>
    <w:rsid w:val="005822FC"/>
    <w:rsid w:val="00583C19"/>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2BE4"/>
    <w:rsid w:val="005C3B23"/>
    <w:rsid w:val="005C4592"/>
    <w:rsid w:val="005C46B2"/>
    <w:rsid w:val="005C4A37"/>
    <w:rsid w:val="005C522F"/>
    <w:rsid w:val="005C5269"/>
    <w:rsid w:val="005C571B"/>
    <w:rsid w:val="005C5BAF"/>
    <w:rsid w:val="005C7393"/>
    <w:rsid w:val="005C7911"/>
    <w:rsid w:val="005C7D2C"/>
    <w:rsid w:val="005D270D"/>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0E07"/>
    <w:rsid w:val="00601739"/>
    <w:rsid w:val="0060199D"/>
    <w:rsid w:val="00602C8E"/>
    <w:rsid w:val="00603231"/>
    <w:rsid w:val="0060365F"/>
    <w:rsid w:val="00603C86"/>
    <w:rsid w:val="006054BB"/>
    <w:rsid w:val="00610667"/>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0AA9"/>
    <w:rsid w:val="00632F46"/>
    <w:rsid w:val="00634667"/>
    <w:rsid w:val="0063507D"/>
    <w:rsid w:val="0063584E"/>
    <w:rsid w:val="006373C0"/>
    <w:rsid w:val="00637510"/>
    <w:rsid w:val="00640795"/>
    <w:rsid w:val="00641B36"/>
    <w:rsid w:val="00642806"/>
    <w:rsid w:val="00642EE5"/>
    <w:rsid w:val="00643A13"/>
    <w:rsid w:val="00643DF9"/>
    <w:rsid w:val="00644EBC"/>
    <w:rsid w:val="00647DD5"/>
    <w:rsid w:val="006516B5"/>
    <w:rsid w:val="006544E0"/>
    <w:rsid w:val="00655A37"/>
    <w:rsid w:val="006605AA"/>
    <w:rsid w:val="00661C0B"/>
    <w:rsid w:val="006635DA"/>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3B84"/>
    <w:rsid w:val="006940A9"/>
    <w:rsid w:val="006955E6"/>
    <w:rsid w:val="00695808"/>
    <w:rsid w:val="006960C3"/>
    <w:rsid w:val="00696588"/>
    <w:rsid w:val="006968D5"/>
    <w:rsid w:val="0069708A"/>
    <w:rsid w:val="00697947"/>
    <w:rsid w:val="00697BDB"/>
    <w:rsid w:val="006A083B"/>
    <w:rsid w:val="006A1905"/>
    <w:rsid w:val="006A236F"/>
    <w:rsid w:val="006A3BC9"/>
    <w:rsid w:val="006A53EC"/>
    <w:rsid w:val="006A5B9F"/>
    <w:rsid w:val="006A6658"/>
    <w:rsid w:val="006A667E"/>
    <w:rsid w:val="006A6830"/>
    <w:rsid w:val="006A79EB"/>
    <w:rsid w:val="006A7ED1"/>
    <w:rsid w:val="006B082B"/>
    <w:rsid w:val="006B126B"/>
    <w:rsid w:val="006B1401"/>
    <w:rsid w:val="006B17F1"/>
    <w:rsid w:val="006B1A6A"/>
    <w:rsid w:val="006B2406"/>
    <w:rsid w:val="006B46FB"/>
    <w:rsid w:val="006B7215"/>
    <w:rsid w:val="006C0422"/>
    <w:rsid w:val="006C121D"/>
    <w:rsid w:val="006C1984"/>
    <w:rsid w:val="006C26DB"/>
    <w:rsid w:val="006C2744"/>
    <w:rsid w:val="006C31EE"/>
    <w:rsid w:val="006C3B6A"/>
    <w:rsid w:val="006C6815"/>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24F"/>
    <w:rsid w:val="006F684A"/>
    <w:rsid w:val="006F6AC0"/>
    <w:rsid w:val="006F6B6E"/>
    <w:rsid w:val="006F700D"/>
    <w:rsid w:val="006F75AB"/>
    <w:rsid w:val="00702596"/>
    <w:rsid w:val="00702FDB"/>
    <w:rsid w:val="007040AC"/>
    <w:rsid w:val="0070480F"/>
    <w:rsid w:val="00704A9A"/>
    <w:rsid w:val="0070740A"/>
    <w:rsid w:val="00707E08"/>
    <w:rsid w:val="00710447"/>
    <w:rsid w:val="00711503"/>
    <w:rsid w:val="00712246"/>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0710"/>
    <w:rsid w:val="0073276E"/>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577AD"/>
    <w:rsid w:val="007667BD"/>
    <w:rsid w:val="00766C0E"/>
    <w:rsid w:val="00770FEB"/>
    <w:rsid w:val="007711D2"/>
    <w:rsid w:val="00772F09"/>
    <w:rsid w:val="00773A15"/>
    <w:rsid w:val="00773A5B"/>
    <w:rsid w:val="007757C6"/>
    <w:rsid w:val="00775DF6"/>
    <w:rsid w:val="00776340"/>
    <w:rsid w:val="00776466"/>
    <w:rsid w:val="007811F6"/>
    <w:rsid w:val="00781B64"/>
    <w:rsid w:val="0078387A"/>
    <w:rsid w:val="00783AD5"/>
    <w:rsid w:val="00784DA8"/>
    <w:rsid w:val="00785185"/>
    <w:rsid w:val="007870DF"/>
    <w:rsid w:val="007906EC"/>
    <w:rsid w:val="00790868"/>
    <w:rsid w:val="00790CA1"/>
    <w:rsid w:val="00791A65"/>
    <w:rsid w:val="00791F88"/>
    <w:rsid w:val="00792342"/>
    <w:rsid w:val="00795581"/>
    <w:rsid w:val="00796358"/>
    <w:rsid w:val="007971D0"/>
    <w:rsid w:val="0079735E"/>
    <w:rsid w:val="007977A8"/>
    <w:rsid w:val="007A2CF4"/>
    <w:rsid w:val="007A3115"/>
    <w:rsid w:val="007A4B57"/>
    <w:rsid w:val="007A7BF2"/>
    <w:rsid w:val="007B00D1"/>
    <w:rsid w:val="007B2DB2"/>
    <w:rsid w:val="007B3C61"/>
    <w:rsid w:val="007B4496"/>
    <w:rsid w:val="007B512A"/>
    <w:rsid w:val="007B51F5"/>
    <w:rsid w:val="007B56DD"/>
    <w:rsid w:val="007B5BA9"/>
    <w:rsid w:val="007B6878"/>
    <w:rsid w:val="007B7321"/>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2D22"/>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193"/>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373"/>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2EE"/>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4DB"/>
    <w:rsid w:val="008A45A6"/>
    <w:rsid w:val="008A4C61"/>
    <w:rsid w:val="008B1760"/>
    <w:rsid w:val="008B2A0F"/>
    <w:rsid w:val="008B2A80"/>
    <w:rsid w:val="008B3797"/>
    <w:rsid w:val="008B3A8B"/>
    <w:rsid w:val="008B4386"/>
    <w:rsid w:val="008B46FE"/>
    <w:rsid w:val="008B4CAB"/>
    <w:rsid w:val="008B5ABF"/>
    <w:rsid w:val="008B7828"/>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0A16"/>
    <w:rsid w:val="008F1FFD"/>
    <w:rsid w:val="008F25CE"/>
    <w:rsid w:val="008F4488"/>
    <w:rsid w:val="008F46C0"/>
    <w:rsid w:val="008F532D"/>
    <w:rsid w:val="008F615D"/>
    <w:rsid w:val="008F686C"/>
    <w:rsid w:val="008F6E8E"/>
    <w:rsid w:val="00901468"/>
    <w:rsid w:val="0090273A"/>
    <w:rsid w:val="009053A9"/>
    <w:rsid w:val="00907EAC"/>
    <w:rsid w:val="00910DB5"/>
    <w:rsid w:val="00913103"/>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580E"/>
    <w:rsid w:val="00955E6A"/>
    <w:rsid w:val="009564DC"/>
    <w:rsid w:val="009566EC"/>
    <w:rsid w:val="00956CEB"/>
    <w:rsid w:val="009647FA"/>
    <w:rsid w:val="00967E2D"/>
    <w:rsid w:val="009751D9"/>
    <w:rsid w:val="009770BA"/>
    <w:rsid w:val="0097730C"/>
    <w:rsid w:val="009777D9"/>
    <w:rsid w:val="00981444"/>
    <w:rsid w:val="0098275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4A2F"/>
    <w:rsid w:val="009E541D"/>
    <w:rsid w:val="009E5810"/>
    <w:rsid w:val="009F0174"/>
    <w:rsid w:val="009F089C"/>
    <w:rsid w:val="009F17ED"/>
    <w:rsid w:val="009F1C5B"/>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7463"/>
    <w:rsid w:val="00A2790B"/>
    <w:rsid w:val="00A309CA"/>
    <w:rsid w:val="00A31521"/>
    <w:rsid w:val="00A31C5D"/>
    <w:rsid w:val="00A31D44"/>
    <w:rsid w:val="00A33973"/>
    <w:rsid w:val="00A339FE"/>
    <w:rsid w:val="00A33F23"/>
    <w:rsid w:val="00A348AC"/>
    <w:rsid w:val="00A357D5"/>
    <w:rsid w:val="00A35818"/>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291"/>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268F"/>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01B"/>
    <w:rsid w:val="00B05751"/>
    <w:rsid w:val="00B058DD"/>
    <w:rsid w:val="00B076BF"/>
    <w:rsid w:val="00B112E1"/>
    <w:rsid w:val="00B1207F"/>
    <w:rsid w:val="00B12A12"/>
    <w:rsid w:val="00B1326F"/>
    <w:rsid w:val="00B13705"/>
    <w:rsid w:val="00B13A04"/>
    <w:rsid w:val="00B148FA"/>
    <w:rsid w:val="00B16752"/>
    <w:rsid w:val="00B17CC6"/>
    <w:rsid w:val="00B2051D"/>
    <w:rsid w:val="00B22F6A"/>
    <w:rsid w:val="00B23688"/>
    <w:rsid w:val="00B24FA2"/>
    <w:rsid w:val="00B2531A"/>
    <w:rsid w:val="00B258BB"/>
    <w:rsid w:val="00B274C7"/>
    <w:rsid w:val="00B32127"/>
    <w:rsid w:val="00B32E43"/>
    <w:rsid w:val="00B3424E"/>
    <w:rsid w:val="00B3798C"/>
    <w:rsid w:val="00B40E0A"/>
    <w:rsid w:val="00B4140D"/>
    <w:rsid w:val="00B418F5"/>
    <w:rsid w:val="00B41BEA"/>
    <w:rsid w:val="00B42117"/>
    <w:rsid w:val="00B42A71"/>
    <w:rsid w:val="00B43085"/>
    <w:rsid w:val="00B43637"/>
    <w:rsid w:val="00B4411D"/>
    <w:rsid w:val="00B4453F"/>
    <w:rsid w:val="00B44816"/>
    <w:rsid w:val="00B46171"/>
    <w:rsid w:val="00B5108A"/>
    <w:rsid w:val="00B51C2A"/>
    <w:rsid w:val="00B51C96"/>
    <w:rsid w:val="00B53655"/>
    <w:rsid w:val="00B54A97"/>
    <w:rsid w:val="00B54AEE"/>
    <w:rsid w:val="00B54E68"/>
    <w:rsid w:val="00B57FB1"/>
    <w:rsid w:val="00B60530"/>
    <w:rsid w:val="00B610F6"/>
    <w:rsid w:val="00B61B48"/>
    <w:rsid w:val="00B61D2B"/>
    <w:rsid w:val="00B63B85"/>
    <w:rsid w:val="00B64E89"/>
    <w:rsid w:val="00B66CB0"/>
    <w:rsid w:val="00B6776B"/>
    <w:rsid w:val="00B67B97"/>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1311"/>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6BC4"/>
    <w:rsid w:val="00BB7EEC"/>
    <w:rsid w:val="00BC19D0"/>
    <w:rsid w:val="00BC1FCD"/>
    <w:rsid w:val="00BC3990"/>
    <w:rsid w:val="00BC568A"/>
    <w:rsid w:val="00BD096C"/>
    <w:rsid w:val="00BD0FDA"/>
    <w:rsid w:val="00BD1A4E"/>
    <w:rsid w:val="00BD2708"/>
    <w:rsid w:val="00BD279D"/>
    <w:rsid w:val="00BD31CF"/>
    <w:rsid w:val="00BD6452"/>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B1F"/>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51630"/>
    <w:rsid w:val="00C516AD"/>
    <w:rsid w:val="00C51C35"/>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5AC"/>
    <w:rsid w:val="00C81EBC"/>
    <w:rsid w:val="00C82A10"/>
    <w:rsid w:val="00C82B12"/>
    <w:rsid w:val="00C83C94"/>
    <w:rsid w:val="00C83E97"/>
    <w:rsid w:val="00C8480D"/>
    <w:rsid w:val="00C84C00"/>
    <w:rsid w:val="00C867E8"/>
    <w:rsid w:val="00C86D90"/>
    <w:rsid w:val="00C908CF"/>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8E"/>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6835"/>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1EF3"/>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956AF"/>
    <w:rsid w:val="00DA1CED"/>
    <w:rsid w:val="00DA2527"/>
    <w:rsid w:val="00DA2E6B"/>
    <w:rsid w:val="00DA3344"/>
    <w:rsid w:val="00DA4909"/>
    <w:rsid w:val="00DA5438"/>
    <w:rsid w:val="00DA6B26"/>
    <w:rsid w:val="00DA7123"/>
    <w:rsid w:val="00DA7BBB"/>
    <w:rsid w:val="00DB219C"/>
    <w:rsid w:val="00DB2320"/>
    <w:rsid w:val="00DB29B0"/>
    <w:rsid w:val="00DB462C"/>
    <w:rsid w:val="00DB4BB2"/>
    <w:rsid w:val="00DB6556"/>
    <w:rsid w:val="00DB6EE5"/>
    <w:rsid w:val="00DC0B54"/>
    <w:rsid w:val="00DC0C92"/>
    <w:rsid w:val="00DC285D"/>
    <w:rsid w:val="00DC3278"/>
    <w:rsid w:val="00DC3C56"/>
    <w:rsid w:val="00DC4C58"/>
    <w:rsid w:val="00DC4DE9"/>
    <w:rsid w:val="00DC56CD"/>
    <w:rsid w:val="00DC5907"/>
    <w:rsid w:val="00DD0054"/>
    <w:rsid w:val="00DD0F34"/>
    <w:rsid w:val="00DD2CC3"/>
    <w:rsid w:val="00DD30BB"/>
    <w:rsid w:val="00DD4996"/>
    <w:rsid w:val="00DD4C2D"/>
    <w:rsid w:val="00DD51F3"/>
    <w:rsid w:val="00DD521A"/>
    <w:rsid w:val="00DD68F0"/>
    <w:rsid w:val="00DE15F7"/>
    <w:rsid w:val="00DE2011"/>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AA2"/>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25A"/>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2ED5"/>
    <w:rsid w:val="00E65C64"/>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2F26"/>
    <w:rsid w:val="00EA350A"/>
    <w:rsid w:val="00EA3AFA"/>
    <w:rsid w:val="00EA4ACC"/>
    <w:rsid w:val="00EA7D47"/>
    <w:rsid w:val="00EA7F24"/>
    <w:rsid w:val="00EB09B7"/>
    <w:rsid w:val="00EB1458"/>
    <w:rsid w:val="00EB1ACF"/>
    <w:rsid w:val="00EB248E"/>
    <w:rsid w:val="00EB3511"/>
    <w:rsid w:val="00EB3AB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040A"/>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69FB"/>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6AE2"/>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5A0"/>
    <w:rsid w:val="00FA4733"/>
    <w:rsid w:val="00FA4913"/>
    <w:rsid w:val="00FA535B"/>
    <w:rsid w:val="00FA627D"/>
    <w:rsid w:val="00FA643B"/>
    <w:rsid w:val="00FA645A"/>
    <w:rsid w:val="00FA7819"/>
    <w:rsid w:val="00FB1AB3"/>
    <w:rsid w:val="00FB209A"/>
    <w:rsid w:val="00FB2AE7"/>
    <w:rsid w:val="00FB35C7"/>
    <w:rsid w:val="00FB394B"/>
    <w:rsid w:val="00FB4D52"/>
    <w:rsid w:val="00FB6386"/>
    <w:rsid w:val="00FB6DFE"/>
    <w:rsid w:val="00FB7C86"/>
    <w:rsid w:val="00FC2BA5"/>
    <w:rsid w:val="00FC508C"/>
    <w:rsid w:val="00FC559B"/>
    <w:rsid w:val="00FC55B6"/>
    <w:rsid w:val="00FC5DAD"/>
    <w:rsid w:val="00FC7623"/>
    <w:rsid w:val="00FD10E7"/>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17876002">
      <w:bodyDiv w:val="1"/>
      <w:marLeft w:val="0"/>
      <w:marRight w:val="0"/>
      <w:marTop w:val="0"/>
      <w:marBottom w:val="0"/>
      <w:divBdr>
        <w:top w:val="none" w:sz="0" w:space="0" w:color="auto"/>
        <w:left w:val="none" w:sz="0" w:space="0" w:color="auto"/>
        <w:bottom w:val="none" w:sz="0" w:space="0" w:color="auto"/>
        <w:right w:val="none" w:sz="0" w:space="0" w:color="auto"/>
      </w:divBdr>
      <w:divsChild>
        <w:div w:id="409425822">
          <w:marLeft w:val="0"/>
          <w:marRight w:val="0"/>
          <w:marTop w:val="0"/>
          <w:marBottom w:val="0"/>
          <w:divBdr>
            <w:top w:val="none" w:sz="0" w:space="0" w:color="auto"/>
            <w:left w:val="none" w:sz="0" w:space="0" w:color="auto"/>
            <w:bottom w:val="none" w:sz="0" w:space="0" w:color="auto"/>
            <w:right w:val="none" w:sz="0" w:space="0" w:color="auto"/>
          </w:divBdr>
          <w:divsChild>
            <w:div w:id="398526365">
              <w:marLeft w:val="0"/>
              <w:marRight w:val="0"/>
              <w:marTop w:val="0"/>
              <w:marBottom w:val="0"/>
              <w:divBdr>
                <w:top w:val="none" w:sz="0" w:space="0" w:color="auto"/>
                <w:left w:val="none" w:sz="0" w:space="0" w:color="auto"/>
                <w:bottom w:val="none" w:sz="0" w:space="0" w:color="auto"/>
                <w:right w:val="none" w:sz="0" w:space="0" w:color="auto"/>
              </w:divBdr>
              <w:divsChild>
                <w:div w:id="1364743748">
                  <w:marLeft w:val="0"/>
                  <w:marRight w:val="0"/>
                  <w:marTop w:val="0"/>
                  <w:marBottom w:val="0"/>
                  <w:divBdr>
                    <w:top w:val="none" w:sz="0" w:space="0" w:color="auto"/>
                    <w:left w:val="none" w:sz="0" w:space="0" w:color="auto"/>
                    <w:bottom w:val="none" w:sz="0" w:space="0" w:color="auto"/>
                    <w:right w:val="none" w:sz="0" w:space="0" w:color="auto"/>
                  </w:divBdr>
                  <w:divsChild>
                    <w:div w:id="1711222499">
                      <w:marLeft w:val="0"/>
                      <w:marRight w:val="0"/>
                      <w:marTop w:val="0"/>
                      <w:marBottom w:val="0"/>
                      <w:divBdr>
                        <w:top w:val="none" w:sz="0" w:space="0" w:color="auto"/>
                        <w:left w:val="none" w:sz="0" w:space="0" w:color="auto"/>
                        <w:bottom w:val="none" w:sz="0" w:space="0" w:color="auto"/>
                        <w:right w:val="none" w:sz="0" w:space="0" w:color="auto"/>
                      </w:divBdr>
                      <w:divsChild>
                        <w:div w:id="911083047">
                          <w:marLeft w:val="0"/>
                          <w:marRight w:val="0"/>
                          <w:marTop w:val="0"/>
                          <w:marBottom w:val="0"/>
                          <w:divBdr>
                            <w:top w:val="none" w:sz="0" w:space="0" w:color="auto"/>
                            <w:left w:val="none" w:sz="0" w:space="0" w:color="auto"/>
                            <w:bottom w:val="none" w:sz="0" w:space="0" w:color="auto"/>
                            <w:right w:val="none" w:sz="0" w:space="0" w:color="auto"/>
                          </w:divBdr>
                          <w:divsChild>
                            <w:div w:id="65957246">
                              <w:marLeft w:val="-240"/>
                              <w:marRight w:val="-120"/>
                              <w:marTop w:val="0"/>
                              <w:marBottom w:val="0"/>
                              <w:divBdr>
                                <w:top w:val="none" w:sz="0" w:space="0" w:color="auto"/>
                                <w:left w:val="none" w:sz="0" w:space="0" w:color="auto"/>
                                <w:bottom w:val="none" w:sz="0" w:space="0" w:color="auto"/>
                                <w:right w:val="none" w:sz="0" w:space="0" w:color="auto"/>
                              </w:divBdr>
                              <w:divsChild>
                                <w:div w:id="122968133">
                                  <w:marLeft w:val="0"/>
                                  <w:marRight w:val="0"/>
                                  <w:marTop w:val="0"/>
                                  <w:marBottom w:val="60"/>
                                  <w:divBdr>
                                    <w:top w:val="none" w:sz="0" w:space="0" w:color="auto"/>
                                    <w:left w:val="none" w:sz="0" w:space="0" w:color="auto"/>
                                    <w:bottom w:val="none" w:sz="0" w:space="0" w:color="auto"/>
                                    <w:right w:val="none" w:sz="0" w:space="0" w:color="auto"/>
                                  </w:divBdr>
                                  <w:divsChild>
                                    <w:div w:id="1537157833">
                                      <w:marLeft w:val="0"/>
                                      <w:marRight w:val="0"/>
                                      <w:marTop w:val="0"/>
                                      <w:marBottom w:val="0"/>
                                      <w:divBdr>
                                        <w:top w:val="none" w:sz="0" w:space="0" w:color="auto"/>
                                        <w:left w:val="none" w:sz="0" w:space="0" w:color="auto"/>
                                        <w:bottom w:val="none" w:sz="0" w:space="0" w:color="auto"/>
                                        <w:right w:val="none" w:sz="0" w:space="0" w:color="auto"/>
                                      </w:divBdr>
                                      <w:divsChild>
                                        <w:div w:id="1691759695">
                                          <w:marLeft w:val="0"/>
                                          <w:marRight w:val="0"/>
                                          <w:marTop w:val="0"/>
                                          <w:marBottom w:val="0"/>
                                          <w:divBdr>
                                            <w:top w:val="none" w:sz="0" w:space="0" w:color="auto"/>
                                            <w:left w:val="none" w:sz="0" w:space="0" w:color="auto"/>
                                            <w:bottom w:val="none" w:sz="0" w:space="0" w:color="auto"/>
                                            <w:right w:val="none" w:sz="0" w:space="0" w:color="auto"/>
                                          </w:divBdr>
                                          <w:divsChild>
                                            <w:div w:id="108159619">
                                              <w:marLeft w:val="0"/>
                                              <w:marRight w:val="0"/>
                                              <w:marTop w:val="0"/>
                                              <w:marBottom w:val="0"/>
                                              <w:divBdr>
                                                <w:top w:val="none" w:sz="0" w:space="0" w:color="auto"/>
                                                <w:left w:val="none" w:sz="0" w:space="0" w:color="auto"/>
                                                <w:bottom w:val="none" w:sz="0" w:space="0" w:color="auto"/>
                                                <w:right w:val="none" w:sz="0" w:space="0" w:color="auto"/>
                                              </w:divBdr>
                                              <w:divsChild>
                                                <w:div w:id="49002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5446515">
                          <w:marLeft w:val="0"/>
                          <w:marRight w:val="0"/>
                          <w:marTop w:val="0"/>
                          <w:marBottom w:val="0"/>
                          <w:divBdr>
                            <w:top w:val="none" w:sz="0" w:space="0" w:color="auto"/>
                            <w:left w:val="none" w:sz="0" w:space="0" w:color="auto"/>
                            <w:bottom w:val="none" w:sz="0" w:space="0" w:color="auto"/>
                            <w:right w:val="none" w:sz="0" w:space="0" w:color="auto"/>
                          </w:divBdr>
                          <w:divsChild>
                            <w:div w:id="424230135">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611181">
          <w:marLeft w:val="0"/>
          <w:marRight w:val="0"/>
          <w:marTop w:val="0"/>
          <w:marBottom w:val="0"/>
          <w:divBdr>
            <w:top w:val="none" w:sz="0" w:space="0" w:color="auto"/>
            <w:left w:val="none" w:sz="0" w:space="0" w:color="auto"/>
            <w:bottom w:val="none" w:sz="0" w:space="0" w:color="auto"/>
            <w:right w:val="none" w:sz="0" w:space="0" w:color="auto"/>
          </w:divBdr>
          <w:divsChild>
            <w:div w:id="1682200803">
              <w:marLeft w:val="0"/>
              <w:marRight w:val="0"/>
              <w:marTop w:val="0"/>
              <w:marBottom w:val="0"/>
              <w:divBdr>
                <w:top w:val="none" w:sz="0" w:space="0" w:color="auto"/>
                <w:left w:val="none" w:sz="0" w:space="0" w:color="auto"/>
                <w:bottom w:val="none" w:sz="0" w:space="0" w:color="auto"/>
                <w:right w:val="none" w:sz="0" w:space="0" w:color="auto"/>
              </w:divBdr>
              <w:divsChild>
                <w:div w:id="737166937">
                  <w:marLeft w:val="0"/>
                  <w:marRight w:val="0"/>
                  <w:marTop w:val="0"/>
                  <w:marBottom w:val="0"/>
                  <w:divBdr>
                    <w:top w:val="none" w:sz="0" w:space="0" w:color="auto"/>
                    <w:left w:val="none" w:sz="0" w:space="0" w:color="auto"/>
                    <w:bottom w:val="none" w:sz="0" w:space="0" w:color="auto"/>
                    <w:right w:val="none" w:sz="0" w:space="0" w:color="auto"/>
                  </w:divBdr>
                  <w:divsChild>
                    <w:div w:id="926694622">
                      <w:marLeft w:val="0"/>
                      <w:marRight w:val="0"/>
                      <w:marTop w:val="0"/>
                      <w:marBottom w:val="0"/>
                      <w:divBdr>
                        <w:top w:val="none" w:sz="0" w:space="0" w:color="auto"/>
                        <w:left w:val="none" w:sz="0" w:space="0" w:color="auto"/>
                        <w:bottom w:val="none" w:sz="0" w:space="0" w:color="auto"/>
                        <w:right w:val="none" w:sz="0" w:space="0" w:color="auto"/>
                      </w:divBdr>
                      <w:divsChild>
                        <w:div w:id="1813980988">
                          <w:marLeft w:val="0"/>
                          <w:marRight w:val="0"/>
                          <w:marTop w:val="0"/>
                          <w:marBottom w:val="0"/>
                          <w:divBdr>
                            <w:top w:val="none" w:sz="0" w:space="0" w:color="auto"/>
                            <w:left w:val="none" w:sz="0" w:space="0" w:color="auto"/>
                            <w:bottom w:val="none" w:sz="0" w:space="0" w:color="auto"/>
                            <w:right w:val="none" w:sz="0" w:space="0" w:color="auto"/>
                          </w:divBdr>
                          <w:divsChild>
                            <w:div w:id="339310548">
                              <w:marLeft w:val="0"/>
                              <w:marRight w:val="120"/>
                              <w:marTop w:val="0"/>
                              <w:marBottom w:val="0"/>
                              <w:divBdr>
                                <w:top w:val="none" w:sz="0" w:space="0" w:color="auto"/>
                                <w:left w:val="none" w:sz="0" w:space="0" w:color="auto"/>
                                <w:bottom w:val="none" w:sz="0" w:space="0" w:color="auto"/>
                                <w:right w:val="none" w:sz="0" w:space="0" w:color="auto"/>
                              </w:divBdr>
                              <w:divsChild>
                                <w:div w:id="1704860191">
                                  <w:marLeft w:val="-300"/>
                                  <w:marRight w:val="0"/>
                                  <w:marTop w:val="0"/>
                                  <w:marBottom w:val="0"/>
                                  <w:divBdr>
                                    <w:top w:val="none" w:sz="0" w:space="0" w:color="auto"/>
                                    <w:left w:val="none" w:sz="0" w:space="0" w:color="auto"/>
                                    <w:bottom w:val="none" w:sz="0" w:space="0" w:color="auto"/>
                                    <w:right w:val="none" w:sz="0" w:space="0" w:color="auto"/>
                                  </w:divBdr>
                                </w:div>
                              </w:divsChild>
                            </w:div>
                            <w:div w:id="2086998657">
                              <w:marLeft w:val="-240"/>
                              <w:marRight w:val="-120"/>
                              <w:marTop w:val="0"/>
                              <w:marBottom w:val="0"/>
                              <w:divBdr>
                                <w:top w:val="none" w:sz="0" w:space="0" w:color="auto"/>
                                <w:left w:val="none" w:sz="0" w:space="0" w:color="auto"/>
                                <w:bottom w:val="none" w:sz="0" w:space="0" w:color="auto"/>
                                <w:right w:val="none" w:sz="0" w:space="0" w:color="auto"/>
                              </w:divBdr>
                              <w:divsChild>
                                <w:div w:id="1670331286">
                                  <w:marLeft w:val="0"/>
                                  <w:marRight w:val="0"/>
                                  <w:marTop w:val="0"/>
                                  <w:marBottom w:val="60"/>
                                  <w:divBdr>
                                    <w:top w:val="none" w:sz="0" w:space="0" w:color="auto"/>
                                    <w:left w:val="none" w:sz="0" w:space="0" w:color="auto"/>
                                    <w:bottom w:val="none" w:sz="0" w:space="0" w:color="auto"/>
                                    <w:right w:val="none" w:sz="0" w:space="0" w:color="auto"/>
                                  </w:divBdr>
                                  <w:divsChild>
                                    <w:div w:id="1495099045">
                                      <w:marLeft w:val="0"/>
                                      <w:marRight w:val="0"/>
                                      <w:marTop w:val="0"/>
                                      <w:marBottom w:val="0"/>
                                      <w:divBdr>
                                        <w:top w:val="none" w:sz="0" w:space="0" w:color="auto"/>
                                        <w:left w:val="none" w:sz="0" w:space="0" w:color="auto"/>
                                        <w:bottom w:val="none" w:sz="0" w:space="0" w:color="auto"/>
                                        <w:right w:val="none" w:sz="0" w:space="0" w:color="auto"/>
                                      </w:divBdr>
                                      <w:divsChild>
                                        <w:div w:id="1716419692">
                                          <w:marLeft w:val="0"/>
                                          <w:marRight w:val="0"/>
                                          <w:marTop w:val="0"/>
                                          <w:marBottom w:val="0"/>
                                          <w:divBdr>
                                            <w:top w:val="none" w:sz="0" w:space="0" w:color="auto"/>
                                            <w:left w:val="none" w:sz="0" w:space="0" w:color="auto"/>
                                            <w:bottom w:val="none" w:sz="0" w:space="0" w:color="auto"/>
                                            <w:right w:val="none" w:sz="0" w:space="0" w:color="auto"/>
                                          </w:divBdr>
                                          <w:divsChild>
                                            <w:div w:id="2118937417">
                                              <w:marLeft w:val="0"/>
                                              <w:marRight w:val="0"/>
                                              <w:marTop w:val="0"/>
                                              <w:marBottom w:val="0"/>
                                              <w:divBdr>
                                                <w:top w:val="none" w:sz="0" w:space="0" w:color="auto"/>
                                                <w:left w:val="none" w:sz="0" w:space="0" w:color="auto"/>
                                                <w:bottom w:val="none" w:sz="0" w:space="0" w:color="auto"/>
                                                <w:right w:val="none" w:sz="0" w:space="0" w:color="auto"/>
                                              </w:divBdr>
                                              <w:divsChild>
                                                <w:div w:id="50024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4778441">
          <w:marLeft w:val="0"/>
          <w:marRight w:val="0"/>
          <w:marTop w:val="0"/>
          <w:marBottom w:val="0"/>
          <w:divBdr>
            <w:top w:val="none" w:sz="0" w:space="0" w:color="auto"/>
            <w:left w:val="none" w:sz="0" w:space="0" w:color="auto"/>
            <w:bottom w:val="none" w:sz="0" w:space="0" w:color="auto"/>
            <w:right w:val="none" w:sz="0" w:space="0" w:color="auto"/>
          </w:divBdr>
          <w:divsChild>
            <w:div w:id="1363823043">
              <w:marLeft w:val="0"/>
              <w:marRight w:val="0"/>
              <w:marTop w:val="0"/>
              <w:marBottom w:val="0"/>
              <w:divBdr>
                <w:top w:val="none" w:sz="0" w:space="0" w:color="auto"/>
                <w:left w:val="none" w:sz="0" w:space="0" w:color="auto"/>
                <w:bottom w:val="none" w:sz="0" w:space="0" w:color="auto"/>
                <w:right w:val="none" w:sz="0" w:space="0" w:color="auto"/>
              </w:divBdr>
              <w:divsChild>
                <w:div w:id="167910124">
                  <w:marLeft w:val="0"/>
                  <w:marRight w:val="0"/>
                  <w:marTop w:val="0"/>
                  <w:marBottom w:val="0"/>
                  <w:divBdr>
                    <w:top w:val="none" w:sz="0" w:space="0" w:color="auto"/>
                    <w:left w:val="none" w:sz="0" w:space="0" w:color="auto"/>
                    <w:bottom w:val="none" w:sz="0" w:space="0" w:color="auto"/>
                    <w:right w:val="none" w:sz="0" w:space="0" w:color="auto"/>
                  </w:divBdr>
                  <w:divsChild>
                    <w:div w:id="1237012232">
                      <w:marLeft w:val="0"/>
                      <w:marRight w:val="0"/>
                      <w:marTop w:val="0"/>
                      <w:marBottom w:val="0"/>
                      <w:divBdr>
                        <w:top w:val="none" w:sz="0" w:space="0" w:color="auto"/>
                        <w:left w:val="none" w:sz="0" w:space="0" w:color="auto"/>
                        <w:bottom w:val="none" w:sz="0" w:space="0" w:color="auto"/>
                        <w:right w:val="none" w:sz="0" w:space="0" w:color="auto"/>
                      </w:divBdr>
                      <w:divsChild>
                        <w:div w:id="46151759">
                          <w:marLeft w:val="0"/>
                          <w:marRight w:val="0"/>
                          <w:marTop w:val="0"/>
                          <w:marBottom w:val="0"/>
                          <w:divBdr>
                            <w:top w:val="none" w:sz="0" w:space="0" w:color="auto"/>
                            <w:left w:val="none" w:sz="0" w:space="0" w:color="auto"/>
                            <w:bottom w:val="none" w:sz="0" w:space="0" w:color="auto"/>
                            <w:right w:val="none" w:sz="0" w:space="0" w:color="auto"/>
                          </w:divBdr>
                          <w:divsChild>
                            <w:div w:id="372467843">
                              <w:marLeft w:val="0"/>
                              <w:marRight w:val="120"/>
                              <w:marTop w:val="0"/>
                              <w:marBottom w:val="0"/>
                              <w:divBdr>
                                <w:top w:val="none" w:sz="0" w:space="0" w:color="auto"/>
                                <w:left w:val="none" w:sz="0" w:space="0" w:color="auto"/>
                                <w:bottom w:val="none" w:sz="0" w:space="0" w:color="auto"/>
                                <w:right w:val="none" w:sz="0" w:space="0" w:color="auto"/>
                              </w:divBdr>
                              <w:divsChild>
                                <w:div w:id="1190677820">
                                  <w:marLeft w:val="-300"/>
                                  <w:marRight w:val="0"/>
                                  <w:marTop w:val="0"/>
                                  <w:marBottom w:val="0"/>
                                  <w:divBdr>
                                    <w:top w:val="none" w:sz="0" w:space="0" w:color="auto"/>
                                    <w:left w:val="none" w:sz="0" w:space="0" w:color="auto"/>
                                    <w:bottom w:val="none" w:sz="0" w:space="0" w:color="auto"/>
                                    <w:right w:val="none" w:sz="0" w:space="0" w:color="auto"/>
                                  </w:divBdr>
                                </w:div>
                              </w:divsChild>
                            </w:div>
                            <w:div w:id="1644041221">
                              <w:marLeft w:val="-240"/>
                              <w:marRight w:val="-120"/>
                              <w:marTop w:val="0"/>
                              <w:marBottom w:val="0"/>
                              <w:divBdr>
                                <w:top w:val="none" w:sz="0" w:space="0" w:color="auto"/>
                                <w:left w:val="none" w:sz="0" w:space="0" w:color="auto"/>
                                <w:bottom w:val="none" w:sz="0" w:space="0" w:color="auto"/>
                                <w:right w:val="none" w:sz="0" w:space="0" w:color="auto"/>
                              </w:divBdr>
                              <w:divsChild>
                                <w:div w:id="526063180">
                                  <w:marLeft w:val="0"/>
                                  <w:marRight w:val="0"/>
                                  <w:marTop w:val="0"/>
                                  <w:marBottom w:val="60"/>
                                  <w:divBdr>
                                    <w:top w:val="none" w:sz="0" w:space="0" w:color="auto"/>
                                    <w:left w:val="none" w:sz="0" w:space="0" w:color="auto"/>
                                    <w:bottom w:val="none" w:sz="0" w:space="0" w:color="auto"/>
                                    <w:right w:val="none" w:sz="0" w:space="0" w:color="auto"/>
                                  </w:divBdr>
                                  <w:divsChild>
                                    <w:div w:id="550770153">
                                      <w:marLeft w:val="0"/>
                                      <w:marRight w:val="0"/>
                                      <w:marTop w:val="0"/>
                                      <w:marBottom w:val="0"/>
                                      <w:divBdr>
                                        <w:top w:val="none" w:sz="0" w:space="0" w:color="auto"/>
                                        <w:left w:val="none" w:sz="0" w:space="0" w:color="auto"/>
                                        <w:bottom w:val="none" w:sz="0" w:space="0" w:color="auto"/>
                                        <w:right w:val="none" w:sz="0" w:space="0" w:color="auto"/>
                                      </w:divBdr>
                                      <w:divsChild>
                                        <w:div w:id="932199879">
                                          <w:marLeft w:val="0"/>
                                          <w:marRight w:val="0"/>
                                          <w:marTop w:val="0"/>
                                          <w:marBottom w:val="0"/>
                                          <w:divBdr>
                                            <w:top w:val="none" w:sz="0" w:space="0" w:color="auto"/>
                                            <w:left w:val="none" w:sz="0" w:space="0" w:color="auto"/>
                                            <w:bottom w:val="none" w:sz="0" w:space="0" w:color="auto"/>
                                            <w:right w:val="none" w:sz="0" w:space="0" w:color="auto"/>
                                          </w:divBdr>
                                          <w:divsChild>
                                            <w:div w:id="1387877617">
                                              <w:marLeft w:val="0"/>
                                              <w:marRight w:val="0"/>
                                              <w:marTop w:val="0"/>
                                              <w:marBottom w:val="0"/>
                                              <w:divBdr>
                                                <w:top w:val="none" w:sz="0" w:space="0" w:color="auto"/>
                                                <w:left w:val="none" w:sz="0" w:space="0" w:color="auto"/>
                                                <w:bottom w:val="none" w:sz="0" w:space="0" w:color="auto"/>
                                                <w:right w:val="none" w:sz="0" w:space="0" w:color="auto"/>
                                              </w:divBdr>
                                              <w:divsChild>
                                                <w:div w:id="5106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0136053">
          <w:marLeft w:val="0"/>
          <w:marRight w:val="0"/>
          <w:marTop w:val="0"/>
          <w:marBottom w:val="0"/>
          <w:divBdr>
            <w:top w:val="none" w:sz="0" w:space="0" w:color="auto"/>
            <w:left w:val="none" w:sz="0" w:space="0" w:color="auto"/>
            <w:bottom w:val="none" w:sz="0" w:space="0" w:color="auto"/>
            <w:right w:val="none" w:sz="0" w:space="0" w:color="auto"/>
          </w:divBdr>
          <w:divsChild>
            <w:div w:id="597950769">
              <w:marLeft w:val="0"/>
              <w:marRight w:val="0"/>
              <w:marTop w:val="0"/>
              <w:marBottom w:val="0"/>
              <w:divBdr>
                <w:top w:val="none" w:sz="0" w:space="0" w:color="auto"/>
                <w:left w:val="none" w:sz="0" w:space="0" w:color="auto"/>
                <w:bottom w:val="none" w:sz="0" w:space="0" w:color="auto"/>
                <w:right w:val="none" w:sz="0" w:space="0" w:color="auto"/>
              </w:divBdr>
              <w:divsChild>
                <w:div w:id="1289048684">
                  <w:marLeft w:val="0"/>
                  <w:marRight w:val="0"/>
                  <w:marTop w:val="0"/>
                  <w:marBottom w:val="0"/>
                  <w:divBdr>
                    <w:top w:val="none" w:sz="0" w:space="0" w:color="auto"/>
                    <w:left w:val="none" w:sz="0" w:space="0" w:color="auto"/>
                    <w:bottom w:val="none" w:sz="0" w:space="0" w:color="auto"/>
                    <w:right w:val="none" w:sz="0" w:space="0" w:color="auto"/>
                  </w:divBdr>
                  <w:divsChild>
                    <w:div w:id="1870533872">
                      <w:marLeft w:val="0"/>
                      <w:marRight w:val="0"/>
                      <w:marTop w:val="0"/>
                      <w:marBottom w:val="0"/>
                      <w:divBdr>
                        <w:top w:val="none" w:sz="0" w:space="0" w:color="auto"/>
                        <w:left w:val="none" w:sz="0" w:space="0" w:color="auto"/>
                        <w:bottom w:val="none" w:sz="0" w:space="0" w:color="auto"/>
                        <w:right w:val="none" w:sz="0" w:space="0" w:color="auto"/>
                      </w:divBdr>
                      <w:divsChild>
                        <w:div w:id="170726024">
                          <w:marLeft w:val="0"/>
                          <w:marRight w:val="0"/>
                          <w:marTop w:val="0"/>
                          <w:marBottom w:val="0"/>
                          <w:divBdr>
                            <w:top w:val="none" w:sz="0" w:space="0" w:color="auto"/>
                            <w:left w:val="none" w:sz="0" w:space="0" w:color="auto"/>
                            <w:bottom w:val="none" w:sz="0" w:space="0" w:color="auto"/>
                            <w:right w:val="none" w:sz="0" w:space="0" w:color="auto"/>
                          </w:divBdr>
                          <w:divsChild>
                            <w:div w:id="676034385">
                              <w:marLeft w:val="0"/>
                              <w:marRight w:val="120"/>
                              <w:marTop w:val="0"/>
                              <w:marBottom w:val="0"/>
                              <w:divBdr>
                                <w:top w:val="none" w:sz="0" w:space="0" w:color="auto"/>
                                <w:left w:val="none" w:sz="0" w:space="0" w:color="auto"/>
                                <w:bottom w:val="none" w:sz="0" w:space="0" w:color="auto"/>
                                <w:right w:val="none" w:sz="0" w:space="0" w:color="auto"/>
                              </w:divBdr>
                              <w:divsChild>
                                <w:div w:id="408385735">
                                  <w:marLeft w:val="-300"/>
                                  <w:marRight w:val="0"/>
                                  <w:marTop w:val="0"/>
                                  <w:marBottom w:val="0"/>
                                  <w:divBdr>
                                    <w:top w:val="none" w:sz="0" w:space="0" w:color="auto"/>
                                    <w:left w:val="none" w:sz="0" w:space="0" w:color="auto"/>
                                    <w:bottom w:val="none" w:sz="0" w:space="0" w:color="auto"/>
                                    <w:right w:val="none" w:sz="0" w:space="0" w:color="auto"/>
                                  </w:divBdr>
                                </w:div>
                              </w:divsChild>
                            </w:div>
                            <w:div w:id="1279869880">
                              <w:marLeft w:val="-240"/>
                              <w:marRight w:val="-120"/>
                              <w:marTop w:val="0"/>
                              <w:marBottom w:val="0"/>
                              <w:divBdr>
                                <w:top w:val="none" w:sz="0" w:space="0" w:color="auto"/>
                                <w:left w:val="none" w:sz="0" w:space="0" w:color="auto"/>
                                <w:bottom w:val="none" w:sz="0" w:space="0" w:color="auto"/>
                                <w:right w:val="none" w:sz="0" w:space="0" w:color="auto"/>
                              </w:divBdr>
                              <w:divsChild>
                                <w:div w:id="824586819">
                                  <w:marLeft w:val="0"/>
                                  <w:marRight w:val="0"/>
                                  <w:marTop w:val="0"/>
                                  <w:marBottom w:val="60"/>
                                  <w:divBdr>
                                    <w:top w:val="none" w:sz="0" w:space="0" w:color="auto"/>
                                    <w:left w:val="none" w:sz="0" w:space="0" w:color="auto"/>
                                    <w:bottom w:val="none" w:sz="0" w:space="0" w:color="auto"/>
                                    <w:right w:val="none" w:sz="0" w:space="0" w:color="auto"/>
                                  </w:divBdr>
                                  <w:divsChild>
                                    <w:div w:id="62073190">
                                      <w:marLeft w:val="0"/>
                                      <w:marRight w:val="0"/>
                                      <w:marTop w:val="0"/>
                                      <w:marBottom w:val="0"/>
                                      <w:divBdr>
                                        <w:top w:val="none" w:sz="0" w:space="0" w:color="auto"/>
                                        <w:left w:val="none" w:sz="0" w:space="0" w:color="auto"/>
                                        <w:bottom w:val="none" w:sz="0" w:space="0" w:color="auto"/>
                                        <w:right w:val="none" w:sz="0" w:space="0" w:color="auto"/>
                                      </w:divBdr>
                                      <w:divsChild>
                                        <w:div w:id="1021860917">
                                          <w:marLeft w:val="0"/>
                                          <w:marRight w:val="0"/>
                                          <w:marTop w:val="0"/>
                                          <w:marBottom w:val="0"/>
                                          <w:divBdr>
                                            <w:top w:val="none" w:sz="0" w:space="0" w:color="auto"/>
                                            <w:left w:val="none" w:sz="0" w:space="0" w:color="auto"/>
                                            <w:bottom w:val="none" w:sz="0" w:space="0" w:color="auto"/>
                                            <w:right w:val="none" w:sz="0" w:space="0" w:color="auto"/>
                                          </w:divBdr>
                                          <w:divsChild>
                                            <w:div w:id="515772662">
                                              <w:marLeft w:val="0"/>
                                              <w:marRight w:val="0"/>
                                              <w:marTop w:val="0"/>
                                              <w:marBottom w:val="0"/>
                                              <w:divBdr>
                                                <w:top w:val="none" w:sz="0" w:space="0" w:color="auto"/>
                                                <w:left w:val="none" w:sz="0" w:space="0" w:color="auto"/>
                                                <w:bottom w:val="none" w:sz="0" w:space="0" w:color="auto"/>
                                                <w:right w:val="none" w:sz="0" w:space="0" w:color="auto"/>
                                              </w:divBdr>
                                              <w:divsChild>
                                                <w:div w:id="3556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56371627">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37145486">
      <w:bodyDiv w:val="1"/>
      <w:marLeft w:val="0"/>
      <w:marRight w:val="0"/>
      <w:marTop w:val="0"/>
      <w:marBottom w:val="0"/>
      <w:divBdr>
        <w:top w:val="none" w:sz="0" w:space="0" w:color="auto"/>
        <w:left w:val="none" w:sz="0" w:space="0" w:color="auto"/>
        <w:bottom w:val="none" w:sz="0" w:space="0" w:color="auto"/>
        <w:right w:val="none" w:sz="0" w:space="0" w:color="auto"/>
      </w:divBdr>
      <w:divsChild>
        <w:div w:id="1533611027">
          <w:marLeft w:val="0"/>
          <w:marRight w:val="0"/>
          <w:marTop w:val="0"/>
          <w:marBottom w:val="0"/>
          <w:divBdr>
            <w:top w:val="none" w:sz="0" w:space="0" w:color="auto"/>
            <w:left w:val="none" w:sz="0" w:space="0" w:color="auto"/>
            <w:bottom w:val="none" w:sz="0" w:space="0" w:color="auto"/>
            <w:right w:val="none" w:sz="0" w:space="0" w:color="auto"/>
          </w:divBdr>
          <w:divsChild>
            <w:div w:id="2025207497">
              <w:marLeft w:val="0"/>
              <w:marRight w:val="0"/>
              <w:marTop w:val="0"/>
              <w:marBottom w:val="0"/>
              <w:divBdr>
                <w:top w:val="none" w:sz="0" w:space="0" w:color="auto"/>
                <w:left w:val="none" w:sz="0" w:space="0" w:color="auto"/>
                <w:bottom w:val="none" w:sz="0" w:space="0" w:color="auto"/>
                <w:right w:val="none" w:sz="0" w:space="0" w:color="auto"/>
              </w:divBdr>
              <w:divsChild>
                <w:div w:id="131198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051652">
      <w:bodyDiv w:val="1"/>
      <w:marLeft w:val="0"/>
      <w:marRight w:val="0"/>
      <w:marTop w:val="0"/>
      <w:marBottom w:val="0"/>
      <w:divBdr>
        <w:top w:val="none" w:sz="0" w:space="0" w:color="auto"/>
        <w:left w:val="none" w:sz="0" w:space="0" w:color="auto"/>
        <w:bottom w:val="none" w:sz="0" w:space="0" w:color="auto"/>
        <w:right w:val="none" w:sz="0" w:space="0" w:color="auto"/>
      </w:divBdr>
    </w:div>
    <w:div w:id="1176574355">
      <w:bodyDiv w:val="1"/>
      <w:marLeft w:val="0"/>
      <w:marRight w:val="0"/>
      <w:marTop w:val="0"/>
      <w:marBottom w:val="0"/>
      <w:divBdr>
        <w:top w:val="none" w:sz="0" w:space="0" w:color="auto"/>
        <w:left w:val="none" w:sz="0" w:space="0" w:color="auto"/>
        <w:bottom w:val="none" w:sz="0" w:space="0" w:color="auto"/>
        <w:right w:val="none" w:sz="0" w:space="0" w:color="auto"/>
      </w:divBdr>
      <w:divsChild>
        <w:div w:id="1858998865">
          <w:marLeft w:val="0"/>
          <w:marRight w:val="0"/>
          <w:marTop w:val="0"/>
          <w:marBottom w:val="0"/>
          <w:divBdr>
            <w:top w:val="none" w:sz="0" w:space="0" w:color="auto"/>
            <w:left w:val="none" w:sz="0" w:space="0" w:color="auto"/>
            <w:bottom w:val="none" w:sz="0" w:space="0" w:color="auto"/>
            <w:right w:val="none" w:sz="0" w:space="0" w:color="auto"/>
          </w:divBdr>
          <w:divsChild>
            <w:div w:id="1747609113">
              <w:marLeft w:val="0"/>
              <w:marRight w:val="0"/>
              <w:marTop w:val="0"/>
              <w:marBottom w:val="0"/>
              <w:divBdr>
                <w:top w:val="none" w:sz="0" w:space="0" w:color="auto"/>
                <w:left w:val="none" w:sz="0" w:space="0" w:color="auto"/>
                <w:bottom w:val="none" w:sz="0" w:space="0" w:color="auto"/>
                <w:right w:val="none" w:sz="0" w:space="0" w:color="auto"/>
              </w:divBdr>
              <w:divsChild>
                <w:div w:id="105882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70320097">
      <w:bodyDiv w:val="1"/>
      <w:marLeft w:val="0"/>
      <w:marRight w:val="0"/>
      <w:marTop w:val="0"/>
      <w:marBottom w:val="0"/>
      <w:divBdr>
        <w:top w:val="none" w:sz="0" w:space="0" w:color="auto"/>
        <w:left w:val="none" w:sz="0" w:space="0" w:color="auto"/>
        <w:bottom w:val="none" w:sz="0" w:space="0" w:color="auto"/>
        <w:right w:val="none" w:sz="0" w:space="0" w:color="auto"/>
      </w:divBdr>
      <w:divsChild>
        <w:div w:id="813061305">
          <w:marLeft w:val="0"/>
          <w:marRight w:val="0"/>
          <w:marTop w:val="0"/>
          <w:marBottom w:val="0"/>
          <w:divBdr>
            <w:top w:val="none" w:sz="0" w:space="0" w:color="auto"/>
            <w:left w:val="none" w:sz="0" w:space="0" w:color="auto"/>
            <w:bottom w:val="none" w:sz="0" w:space="0" w:color="auto"/>
            <w:right w:val="none" w:sz="0" w:space="0" w:color="auto"/>
          </w:divBdr>
          <w:divsChild>
            <w:div w:id="639464164">
              <w:marLeft w:val="0"/>
              <w:marRight w:val="0"/>
              <w:marTop w:val="0"/>
              <w:marBottom w:val="0"/>
              <w:divBdr>
                <w:top w:val="none" w:sz="0" w:space="0" w:color="auto"/>
                <w:left w:val="none" w:sz="0" w:space="0" w:color="auto"/>
                <w:bottom w:val="none" w:sz="0" w:space="0" w:color="auto"/>
                <w:right w:val="none" w:sz="0" w:space="0" w:color="auto"/>
              </w:divBdr>
              <w:divsChild>
                <w:div w:id="20972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721160">
      <w:bodyDiv w:val="1"/>
      <w:marLeft w:val="0"/>
      <w:marRight w:val="0"/>
      <w:marTop w:val="0"/>
      <w:marBottom w:val="0"/>
      <w:divBdr>
        <w:top w:val="none" w:sz="0" w:space="0" w:color="auto"/>
        <w:left w:val="none" w:sz="0" w:space="0" w:color="auto"/>
        <w:bottom w:val="none" w:sz="0" w:space="0" w:color="auto"/>
        <w:right w:val="none" w:sz="0" w:space="0" w:color="auto"/>
      </w:divBdr>
      <w:divsChild>
        <w:div w:id="1497651679">
          <w:marLeft w:val="0"/>
          <w:marRight w:val="0"/>
          <w:marTop w:val="0"/>
          <w:marBottom w:val="0"/>
          <w:divBdr>
            <w:top w:val="none" w:sz="0" w:space="0" w:color="auto"/>
            <w:left w:val="none" w:sz="0" w:space="0" w:color="auto"/>
            <w:bottom w:val="none" w:sz="0" w:space="0" w:color="auto"/>
            <w:right w:val="none" w:sz="0" w:space="0" w:color="auto"/>
          </w:divBdr>
          <w:divsChild>
            <w:div w:id="1930118745">
              <w:marLeft w:val="0"/>
              <w:marRight w:val="0"/>
              <w:marTop w:val="0"/>
              <w:marBottom w:val="0"/>
              <w:divBdr>
                <w:top w:val="none" w:sz="0" w:space="0" w:color="auto"/>
                <w:left w:val="none" w:sz="0" w:space="0" w:color="auto"/>
                <w:bottom w:val="none" w:sz="0" w:space="0" w:color="auto"/>
                <w:right w:val="none" w:sz="0" w:space="0" w:color="auto"/>
              </w:divBdr>
              <w:divsChild>
                <w:div w:id="4801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24656205">
      <w:bodyDiv w:val="1"/>
      <w:marLeft w:val="0"/>
      <w:marRight w:val="0"/>
      <w:marTop w:val="0"/>
      <w:marBottom w:val="0"/>
      <w:divBdr>
        <w:top w:val="none" w:sz="0" w:space="0" w:color="auto"/>
        <w:left w:val="none" w:sz="0" w:space="0" w:color="auto"/>
        <w:bottom w:val="none" w:sz="0" w:space="0" w:color="auto"/>
        <w:right w:val="none" w:sz="0" w:space="0" w:color="auto"/>
      </w:divBdr>
    </w:div>
    <w:div w:id="1654337768">
      <w:bodyDiv w:val="1"/>
      <w:marLeft w:val="0"/>
      <w:marRight w:val="0"/>
      <w:marTop w:val="0"/>
      <w:marBottom w:val="0"/>
      <w:divBdr>
        <w:top w:val="none" w:sz="0" w:space="0" w:color="auto"/>
        <w:left w:val="none" w:sz="0" w:space="0" w:color="auto"/>
        <w:bottom w:val="none" w:sz="0" w:space="0" w:color="auto"/>
        <w:right w:val="none" w:sz="0" w:space="0" w:color="auto"/>
      </w:divBdr>
      <w:divsChild>
        <w:div w:id="1009721926">
          <w:marLeft w:val="0"/>
          <w:marRight w:val="0"/>
          <w:marTop w:val="0"/>
          <w:marBottom w:val="0"/>
          <w:divBdr>
            <w:top w:val="none" w:sz="0" w:space="0" w:color="auto"/>
            <w:left w:val="none" w:sz="0" w:space="0" w:color="auto"/>
            <w:bottom w:val="none" w:sz="0" w:space="0" w:color="auto"/>
            <w:right w:val="none" w:sz="0" w:space="0" w:color="auto"/>
          </w:divBdr>
          <w:divsChild>
            <w:div w:id="339892088">
              <w:marLeft w:val="0"/>
              <w:marRight w:val="0"/>
              <w:marTop w:val="0"/>
              <w:marBottom w:val="0"/>
              <w:divBdr>
                <w:top w:val="none" w:sz="0" w:space="0" w:color="auto"/>
                <w:left w:val="none" w:sz="0" w:space="0" w:color="auto"/>
                <w:bottom w:val="none" w:sz="0" w:space="0" w:color="auto"/>
                <w:right w:val="none" w:sz="0" w:space="0" w:color="auto"/>
              </w:divBdr>
              <w:divsChild>
                <w:div w:id="828404402">
                  <w:marLeft w:val="0"/>
                  <w:marRight w:val="0"/>
                  <w:marTop w:val="0"/>
                  <w:marBottom w:val="0"/>
                  <w:divBdr>
                    <w:top w:val="none" w:sz="0" w:space="0" w:color="auto"/>
                    <w:left w:val="none" w:sz="0" w:space="0" w:color="auto"/>
                    <w:bottom w:val="none" w:sz="0" w:space="0" w:color="auto"/>
                    <w:right w:val="none" w:sz="0" w:space="0" w:color="auto"/>
                  </w:divBdr>
                </w:div>
                <w:div w:id="101857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46178957">
      <w:bodyDiv w:val="1"/>
      <w:marLeft w:val="0"/>
      <w:marRight w:val="0"/>
      <w:marTop w:val="0"/>
      <w:marBottom w:val="0"/>
      <w:divBdr>
        <w:top w:val="none" w:sz="0" w:space="0" w:color="auto"/>
        <w:left w:val="none" w:sz="0" w:space="0" w:color="auto"/>
        <w:bottom w:val="none" w:sz="0" w:space="0" w:color="auto"/>
        <w:right w:val="none" w:sz="0" w:space="0" w:color="auto"/>
      </w:divBdr>
      <w:divsChild>
        <w:div w:id="1959099607">
          <w:marLeft w:val="0"/>
          <w:marRight w:val="0"/>
          <w:marTop w:val="0"/>
          <w:marBottom w:val="0"/>
          <w:divBdr>
            <w:top w:val="none" w:sz="0" w:space="0" w:color="auto"/>
            <w:left w:val="none" w:sz="0" w:space="0" w:color="auto"/>
            <w:bottom w:val="none" w:sz="0" w:space="0" w:color="auto"/>
            <w:right w:val="none" w:sz="0" w:space="0" w:color="auto"/>
          </w:divBdr>
          <w:divsChild>
            <w:div w:id="144664092">
              <w:marLeft w:val="0"/>
              <w:marRight w:val="0"/>
              <w:marTop w:val="0"/>
              <w:marBottom w:val="0"/>
              <w:divBdr>
                <w:top w:val="none" w:sz="0" w:space="0" w:color="auto"/>
                <w:left w:val="none" w:sz="0" w:space="0" w:color="auto"/>
                <w:bottom w:val="none" w:sz="0" w:space="0" w:color="auto"/>
                <w:right w:val="none" w:sz="0" w:space="0" w:color="auto"/>
              </w:divBdr>
              <w:divsChild>
                <w:div w:id="93710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85376329">
      <w:bodyDiv w:val="1"/>
      <w:marLeft w:val="0"/>
      <w:marRight w:val="0"/>
      <w:marTop w:val="0"/>
      <w:marBottom w:val="0"/>
      <w:divBdr>
        <w:top w:val="none" w:sz="0" w:space="0" w:color="auto"/>
        <w:left w:val="none" w:sz="0" w:space="0" w:color="auto"/>
        <w:bottom w:val="none" w:sz="0" w:space="0" w:color="auto"/>
        <w:right w:val="none" w:sz="0" w:space="0" w:color="auto"/>
      </w:divBdr>
      <w:divsChild>
        <w:div w:id="1225919709">
          <w:marLeft w:val="0"/>
          <w:marRight w:val="0"/>
          <w:marTop w:val="0"/>
          <w:marBottom w:val="0"/>
          <w:divBdr>
            <w:top w:val="none" w:sz="0" w:space="0" w:color="auto"/>
            <w:left w:val="none" w:sz="0" w:space="0" w:color="auto"/>
            <w:bottom w:val="none" w:sz="0" w:space="0" w:color="auto"/>
            <w:right w:val="none" w:sz="0" w:space="0" w:color="auto"/>
          </w:divBdr>
          <w:divsChild>
            <w:div w:id="144130915">
              <w:marLeft w:val="0"/>
              <w:marRight w:val="0"/>
              <w:marTop w:val="0"/>
              <w:marBottom w:val="0"/>
              <w:divBdr>
                <w:top w:val="none" w:sz="0" w:space="0" w:color="auto"/>
                <w:left w:val="none" w:sz="0" w:space="0" w:color="auto"/>
                <w:bottom w:val="none" w:sz="0" w:space="0" w:color="auto"/>
                <w:right w:val="none" w:sz="0" w:space="0" w:color="auto"/>
              </w:divBdr>
              <w:divsChild>
                <w:div w:id="566233222">
                  <w:marLeft w:val="0"/>
                  <w:marRight w:val="0"/>
                  <w:marTop w:val="0"/>
                  <w:marBottom w:val="0"/>
                  <w:divBdr>
                    <w:top w:val="none" w:sz="0" w:space="0" w:color="auto"/>
                    <w:left w:val="none" w:sz="0" w:space="0" w:color="auto"/>
                    <w:bottom w:val="none" w:sz="0" w:space="0" w:color="auto"/>
                    <w:right w:val="none" w:sz="0" w:space="0" w:color="auto"/>
                  </w:divBdr>
                </w:div>
                <w:div w:id="40615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4</TotalTime>
  <Pages>6</Pages>
  <Words>1781</Words>
  <Characters>10158</Characters>
  <Application>Microsoft Office Word</Application>
  <DocSecurity>0</DocSecurity>
  <Lines>84</Lines>
  <Paragraphs>23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11916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cp:revision>
  <cp:lastPrinted>1900-01-01T08:00:00Z</cp:lastPrinted>
  <dcterms:created xsi:type="dcterms:W3CDTF">2023-07-31T11:41:00Z</dcterms:created>
  <dcterms:modified xsi:type="dcterms:W3CDTF">2023-07-31T11:45:00Z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