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313783A3" w:rsidR="00C81EBC" w:rsidRPr="0060365F" w:rsidRDefault="00D20C4E" w:rsidP="00C81EBC">
      <w:pPr>
        <w:pStyle w:val="Grilleclaire-Accent32"/>
        <w:tabs>
          <w:tab w:val="right" w:pos="9639"/>
        </w:tabs>
        <w:spacing w:after="0"/>
        <w:ind w:left="0"/>
        <w:rPr>
          <w:b/>
          <w:noProof/>
          <w:sz w:val="24"/>
          <w:lang w:val="sv-SE"/>
        </w:rPr>
      </w:pPr>
      <w:r w:rsidRPr="0060365F">
        <w:rPr>
          <w:b/>
          <w:noProof/>
          <w:sz w:val="24"/>
          <w:lang w:val="sv-SE"/>
        </w:rPr>
        <w:t xml:space="preserve">3GPP TSG </w:t>
      </w:r>
      <w:r w:rsidR="003178A0" w:rsidRPr="003178A0">
        <w:rPr>
          <w:b/>
          <w:noProof/>
          <w:sz w:val="24"/>
          <w:lang w:val="sv-SE"/>
        </w:rPr>
        <w:t>SA4-e (AH) Video SWG post 12</w:t>
      </w:r>
      <w:r w:rsidR="009564DC">
        <w:rPr>
          <w:b/>
          <w:noProof/>
          <w:sz w:val="24"/>
          <w:lang w:val="sv-SE"/>
        </w:rPr>
        <w:t>3</w:t>
      </w:r>
      <w:r w:rsidR="00C81EBC" w:rsidRPr="0060365F">
        <w:rPr>
          <w:b/>
          <w:noProof/>
          <w:sz w:val="24"/>
          <w:lang w:val="sv-SE"/>
        </w:rPr>
        <w:tab/>
        <w:t>S4</w:t>
      </w:r>
      <w:r w:rsidR="003178A0">
        <w:rPr>
          <w:b/>
          <w:noProof/>
          <w:sz w:val="24"/>
          <w:lang w:val="sv-SE"/>
        </w:rPr>
        <w:t>aV2300</w:t>
      </w:r>
      <w:r w:rsidR="009564DC">
        <w:rPr>
          <w:b/>
          <w:noProof/>
          <w:sz w:val="24"/>
          <w:lang w:val="sv-SE"/>
        </w:rPr>
        <w:t>2</w:t>
      </w:r>
      <w:r w:rsidR="00BB6BB1">
        <w:rPr>
          <w:b/>
          <w:noProof/>
          <w:sz w:val="24"/>
          <w:lang w:val="sv-SE"/>
        </w:rPr>
        <w:t>3</w:t>
      </w:r>
    </w:p>
    <w:p w14:paraId="52D4CE2D" w14:textId="5257171E" w:rsidR="00D83946" w:rsidRPr="00C7425A" w:rsidRDefault="003178A0" w:rsidP="00C81EBC">
      <w:pPr>
        <w:pStyle w:val="Grilleclaire-Accent32"/>
        <w:tabs>
          <w:tab w:val="right" w:pos="9639"/>
        </w:tabs>
        <w:spacing w:after="0"/>
        <w:ind w:left="0"/>
        <w:rPr>
          <w:b/>
          <w:i/>
          <w:noProof/>
          <w:sz w:val="28"/>
        </w:rPr>
      </w:pPr>
      <w:r>
        <w:rPr>
          <w:b/>
          <w:noProof/>
          <w:sz w:val="24"/>
        </w:rPr>
        <w:t>Online</w:t>
      </w:r>
      <w:r w:rsidR="00B23688">
        <w:rPr>
          <w:b/>
          <w:noProof/>
          <w:sz w:val="24"/>
        </w:rPr>
        <w:t>,</w:t>
      </w:r>
      <w:r w:rsidR="00544256" w:rsidRPr="00544256">
        <w:rPr>
          <w:b/>
          <w:noProof/>
          <w:sz w:val="24"/>
        </w:rPr>
        <w:t xml:space="preserve"> </w:t>
      </w:r>
      <w:r w:rsidR="00CD54FB">
        <w:rPr>
          <w:b/>
          <w:noProof/>
          <w:sz w:val="24"/>
        </w:rPr>
        <w:t>9</w:t>
      </w:r>
      <w:r w:rsidR="00CD54FB" w:rsidRPr="00CD54FB">
        <w:rPr>
          <w:b/>
          <w:noProof/>
          <w:sz w:val="24"/>
          <w:vertAlign w:val="superscript"/>
        </w:rPr>
        <w:t>th</w:t>
      </w:r>
      <w:r w:rsidR="00CD54FB">
        <w:rPr>
          <w:b/>
          <w:noProof/>
          <w:sz w:val="24"/>
        </w:rPr>
        <w:t xml:space="preserve"> May</w:t>
      </w:r>
      <w:r w:rsidR="00544256" w:rsidRPr="00544256">
        <w:rPr>
          <w:b/>
          <w:noProof/>
          <w:sz w:val="24"/>
        </w:rPr>
        <w:t xml:space="preserve"> 202</w:t>
      </w:r>
      <w:r w:rsidR="00B23688">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A144A32" w:rsidR="001E41F3" w:rsidRPr="00410371" w:rsidRDefault="00DC3278" w:rsidP="00DC3278">
            <w:pPr>
              <w:pStyle w:val="CRCoverPage"/>
              <w:spacing w:after="0"/>
              <w:jc w:val="center"/>
              <w:rPr>
                <w:b/>
                <w:noProof/>
                <w:sz w:val="28"/>
              </w:rPr>
            </w:pPr>
            <w:r w:rsidRPr="00DC3278">
              <w:rPr>
                <w:b/>
                <w:noProof/>
                <w:sz w:val="28"/>
              </w:rPr>
              <w:t>26</w:t>
            </w:r>
            <w:r>
              <w:t>.</w:t>
            </w:r>
            <w:r w:rsidR="00BB6BB1">
              <w:rPr>
                <w:b/>
                <w:noProof/>
                <w:sz w:val="28"/>
              </w:rPr>
              <w:t>926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2FE3220" w:rsidR="001E41F3" w:rsidRPr="00195208" w:rsidRDefault="00BB6BB1">
            <w:pPr>
              <w:pStyle w:val="CRCoverPage"/>
              <w:spacing w:after="0"/>
              <w:jc w:val="center"/>
              <w:rPr>
                <w:b/>
                <w:bCs/>
                <w:noProof/>
                <w:sz w:val="28"/>
              </w:rPr>
            </w:pPr>
            <w:r>
              <w:rPr>
                <w:b/>
                <w:bCs/>
                <w:noProof/>
                <w:sz w:val="28"/>
              </w:rPr>
              <w:t>1.4.0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45B993C" w:rsidR="001E41F3" w:rsidRPr="004F2C53" w:rsidRDefault="00304BC4" w:rsidP="00FD2E62">
            <w:pPr>
              <w:pStyle w:val="CRCoverPage"/>
              <w:spacing w:after="0"/>
              <w:rPr>
                <w:b/>
                <w:bCs/>
                <w:noProof/>
              </w:rPr>
            </w:pPr>
            <w:r w:rsidRPr="00304BC4">
              <w:rPr>
                <w:b/>
                <w:bCs/>
              </w:rPr>
              <w:t>[</w:t>
            </w:r>
            <w:proofErr w:type="spellStart"/>
            <w:r w:rsidRPr="00304BC4">
              <w:rPr>
                <w:b/>
                <w:bCs/>
              </w:rPr>
              <w:t>FS_XRTraffic</w:t>
            </w:r>
            <w:proofErr w:type="spellEnd"/>
            <w:r w:rsidRPr="00304BC4">
              <w:rPr>
                <w:b/>
                <w:bCs/>
              </w:rPr>
              <w:t>] Proposed Updates to TR 26.926</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3C24AB56" w:rsidR="001E41F3" w:rsidRDefault="00304BC4">
            <w:pPr>
              <w:pStyle w:val="CRCoverPage"/>
              <w:spacing w:after="0"/>
              <w:ind w:left="100"/>
              <w:rPr>
                <w:noProof/>
              </w:rPr>
            </w:pPr>
            <w:proofErr w:type="spellStart"/>
            <w:r>
              <w:rPr>
                <w:b/>
                <w:bCs/>
              </w:rPr>
              <w:t>FS_XRTraffic</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383FA16" w:rsidR="001E41F3" w:rsidRDefault="006A79EB">
            <w:pPr>
              <w:pStyle w:val="CRCoverPage"/>
              <w:spacing w:after="0"/>
              <w:ind w:left="100"/>
              <w:rPr>
                <w:noProof/>
              </w:rPr>
            </w:pPr>
            <w:r>
              <w:t>08</w:t>
            </w:r>
            <w:r w:rsidR="00174E98">
              <w:t>/</w:t>
            </w:r>
            <w:r w:rsidR="00B23688">
              <w:t>0</w:t>
            </w:r>
            <w:r>
              <w:t>5</w:t>
            </w:r>
            <w:r w:rsidR="00174E98">
              <w:t>/202</w:t>
            </w:r>
            <w:r w:rsidR="00B23688">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223F4BB1" w:rsidR="009D2295" w:rsidRDefault="009D2295" w:rsidP="00FA4733">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147824A"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F5E4B8A"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FD886BD"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7D1BAC" w14:textId="28CEE924" w:rsidR="00867313" w:rsidRPr="00FE6FCE" w:rsidRDefault="00304BC4" w:rsidP="00304BC4">
      <w:pPr>
        <w:rPr>
          <w:rFonts w:eastAsiaTheme="majorEastAsia"/>
        </w:rPr>
      </w:pPr>
      <w:r>
        <w:rPr>
          <w:rFonts w:eastAsiaTheme="majorEastAsia"/>
        </w:rPr>
        <w:lastRenderedPageBreak/>
        <w:t>Attached some updates</w:t>
      </w:r>
    </w:p>
    <w:sectPr w:rsidR="00867313" w:rsidRPr="00FE6F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07D2" w14:textId="77777777" w:rsidR="00B82C27" w:rsidRDefault="00B82C27">
      <w:r>
        <w:separator/>
      </w:r>
    </w:p>
  </w:endnote>
  <w:endnote w:type="continuationSeparator" w:id="0">
    <w:p w14:paraId="1C5EB49C" w14:textId="77777777" w:rsidR="00B82C27" w:rsidRDefault="00B82C27">
      <w:r>
        <w:continuationSeparator/>
      </w:r>
    </w:p>
  </w:endnote>
  <w:endnote w:type="continuationNotice" w:id="1">
    <w:p w14:paraId="4F709AF5" w14:textId="77777777" w:rsidR="00B82C27" w:rsidRDefault="00B82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98A0" w14:textId="77777777" w:rsidR="00B82C27" w:rsidRDefault="00B82C27">
      <w:r>
        <w:separator/>
      </w:r>
    </w:p>
  </w:footnote>
  <w:footnote w:type="continuationSeparator" w:id="0">
    <w:p w14:paraId="3549A39B" w14:textId="77777777" w:rsidR="00B82C27" w:rsidRDefault="00B82C27">
      <w:r>
        <w:continuationSeparator/>
      </w:r>
    </w:p>
  </w:footnote>
  <w:footnote w:type="continuationNotice" w:id="1">
    <w:p w14:paraId="2470156B" w14:textId="77777777" w:rsidR="00B82C27" w:rsidRDefault="00B82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1"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1"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8"/>
  </w:num>
  <w:num w:numId="2" w16cid:durableId="2147038981">
    <w:abstractNumId w:val="41"/>
  </w:num>
  <w:num w:numId="3" w16cid:durableId="1645349274">
    <w:abstractNumId w:val="73"/>
  </w:num>
  <w:num w:numId="4" w16cid:durableId="1020014443">
    <w:abstractNumId w:val="24"/>
  </w:num>
  <w:num w:numId="5" w16cid:durableId="1236432484">
    <w:abstractNumId w:val="49"/>
  </w:num>
  <w:num w:numId="6" w16cid:durableId="363018145">
    <w:abstractNumId w:val="82"/>
  </w:num>
  <w:num w:numId="7" w16cid:durableId="752510196">
    <w:abstractNumId w:val="25"/>
  </w:num>
  <w:num w:numId="8" w16cid:durableId="287710520">
    <w:abstractNumId w:val="88"/>
  </w:num>
  <w:num w:numId="9" w16cid:durableId="860750216">
    <w:abstractNumId w:val="53"/>
  </w:num>
  <w:num w:numId="10" w16cid:durableId="1232353440">
    <w:abstractNumId w:val="80"/>
  </w:num>
  <w:num w:numId="11" w16cid:durableId="1574007887">
    <w:abstractNumId w:val="33"/>
  </w:num>
  <w:num w:numId="12" w16cid:durableId="1811942025">
    <w:abstractNumId w:val="62"/>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75"/>
  </w:num>
  <w:num w:numId="18" w16cid:durableId="587542207">
    <w:abstractNumId w:val="46"/>
  </w:num>
  <w:num w:numId="19" w16cid:durableId="356660739">
    <w:abstractNumId w:val="4"/>
  </w:num>
  <w:num w:numId="20" w16cid:durableId="1947958541">
    <w:abstractNumId w:val="40"/>
  </w:num>
  <w:num w:numId="21" w16cid:durableId="798884147">
    <w:abstractNumId w:val="79"/>
  </w:num>
  <w:num w:numId="22" w16cid:durableId="697388142">
    <w:abstractNumId w:val="29"/>
  </w:num>
  <w:num w:numId="23" w16cid:durableId="907961431">
    <w:abstractNumId w:val="23"/>
  </w:num>
  <w:num w:numId="24" w16cid:durableId="1041056317">
    <w:abstractNumId w:val="72"/>
  </w:num>
  <w:num w:numId="25" w16cid:durableId="2043825718">
    <w:abstractNumId w:val="5"/>
  </w:num>
  <w:num w:numId="26" w16cid:durableId="525172252">
    <w:abstractNumId w:val="74"/>
  </w:num>
  <w:num w:numId="27" w16cid:durableId="646934697">
    <w:abstractNumId w:val="35"/>
  </w:num>
  <w:num w:numId="28" w16cid:durableId="1474716041">
    <w:abstractNumId w:val="81"/>
  </w:num>
  <w:num w:numId="29" w16cid:durableId="1702702694">
    <w:abstractNumId w:val="58"/>
  </w:num>
  <w:num w:numId="30" w16cid:durableId="1056783310">
    <w:abstractNumId w:val="56"/>
  </w:num>
  <w:num w:numId="31" w16cid:durableId="230122051">
    <w:abstractNumId w:val="68"/>
  </w:num>
  <w:num w:numId="32" w16cid:durableId="1901675964">
    <w:abstractNumId w:val="0"/>
  </w:num>
  <w:num w:numId="33" w16cid:durableId="1605070694">
    <w:abstractNumId w:val="38"/>
  </w:num>
  <w:num w:numId="34" w16cid:durableId="535385641">
    <w:abstractNumId w:val="34"/>
  </w:num>
  <w:num w:numId="35" w16cid:durableId="1634015672">
    <w:abstractNumId w:val="13"/>
  </w:num>
  <w:num w:numId="36" w16cid:durableId="288627299">
    <w:abstractNumId w:val="12"/>
  </w:num>
  <w:num w:numId="37" w16cid:durableId="967397065">
    <w:abstractNumId w:val="31"/>
  </w:num>
  <w:num w:numId="38" w16cid:durableId="799686287">
    <w:abstractNumId w:val="55"/>
  </w:num>
  <w:num w:numId="39" w16cid:durableId="428934050">
    <w:abstractNumId w:val="87"/>
  </w:num>
  <w:num w:numId="40" w16cid:durableId="763116292">
    <w:abstractNumId w:val="69"/>
  </w:num>
  <w:num w:numId="41" w16cid:durableId="444422750">
    <w:abstractNumId w:val="85"/>
  </w:num>
  <w:num w:numId="42" w16cid:durableId="2040545180">
    <w:abstractNumId w:val="32"/>
  </w:num>
  <w:num w:numId="43" w16cid:durableId="49037908">
    <w:abstractNumId w:val="89"/>
  </w:num>
  <w:num w:numId="44" w16cid:durableId="1768387079">
    <w:abstractNumId w:val="76"/>
  </w:num>
  <w:num w:numId="45" w16cid:durableId="382142736">
    <w:abstractNumId w:val="14"/>
  </w:num>
  <w:num w:numId="46" w16cid:durableId="1981568234">
    <w:abstractNumId w:val="11"/>
  </w:num>
  <w:num w:numId="47" w16cid:durableId="35739598">
    <w:abstractNumId w:val="45"/>
  </w:num>
  <w:num w:numId="48" w16cid:durableId="1414087417">
    <w:abstractNumId w:val="67"/>
  </w:num>
  <w:num w:numId="49" w16cid:durableId="731779352">
    <w:abstractNumId w:val="59"/>
  </w:num>
  <w:num w:numId="50" w16cid:durableId="1551110434">
    <w:abstractNumId w:val="9"/>
  </w:num>
  <w:num w:numId="51" w16cid:durableId="835222422">
    <w:abstractNumId w:val="71"/>
  </w:num>
  <w:num w:numId="52" w16cid:durableId="1820725767">
    <w:abstractNumId w:val="44"/>
  </w:num>
  <w:num w:numId="53" w16cid:durableId="1151294575">
    <w:abstractNumId w:val="22"/>
  </w:num>
  <w:num w:numId="54" w16cid:durableId="2001233519">
    <w:abstractNumId w:val="78"/>
  </w:num>
  <w:num w:numId="55" w16cid:durableId="1455366601">
    <w:abstractNumId w:val="63"/>
  </w:num>
  <w:num w:numId="56" w16cid:durableId="1716150142">
    <w:abstractNumId w:val="57"/>
  </w:num>
  <w:num w:numId="57" w16cid:durableId="2082940648">
    <w:abstractNumId w:val="90"/>
  </w:num>
  <w:num w:numId="58" w16cid:durableId="2145154388">
    <w:abstractNumId w:val="27"/>
  </w:num>
  <w:num w:numId="59" w16cid:durableId="2074041527">
    <w:abstractNumId w:val="64"/>
  </w:num>
  <w:num w:numId="60" w16cid:durableId="1971670882">
    <w:abstractNumId w:val="10"/>
  </w:num>
  <w:num w:numId="61" w16cid:durableId="1271938725">
    <w:abstractNumId w:val="60"/>
  </w:num>
  <w:num w:numId="62" w16cid:durableId="1571577859">
    <w:abstractNumId w:val="66"/>
  </w:num>
  <w:num w:numId="63" w16cid:durableId="1767337054">
    <w:abstractNumId w:val="37"/>
  </w:num>
  <w:num w:numId="64" w16cid:durableId="223570520">
    <w:abstractNumId w:val="48"/>
  </w:num>
  <w:num w:numId="65" w16cid:durableId="1069113634">
    <w:abstractNumId w:val="6"/>
  </w:num>
  <w:num w:numId="66" w16cid:durableId="554855754">
    <w:abstractNumId w:val="77"/>
  </w:num>
  <w:num w:numId="67" w16cid:durableId="656568119">
    <w:abstractNumId w:val="65"/>
  </w:num>
  <w:num w:numId="68" w16cid:durableId="1537111817">
    <w:abstractNumId w:val="30"/>
  </w:num>
  <w:num w:numId="69" w16cid:durableId="595290889">
    <w:abstractNumId w:val="42"/>
  </w:num>
  <w:num w:numId="70" w16cid:durableId="392967923">
    <w:abstractNumId w:val="50"/>
  </w:num>
  <w:num w:numId="71" w16cid:durableId="1336155966">
    <w:abstractNumId w:val="86"/>
  </w:num>
  <w:num w:numId="72" w16cid:durableId="59182345">
    <w:abstractNumId w:val="84"/>
  </w:num>
  <w:num w:numId="73" w16cid:durableId="1383946375">
    <w:abstractNumId w:val="8"/>
  </w:num>
  <w:num w:numId="74" w16cid:durableId="1870799055">
    <w:abstractNumId w:val="20"/>
  </w:num>
  <w:num w:numId="75" w16cid:durableId="415905642">
    <w:abstractNumId w:val="18"/>
  </w:num>
  <w:num w:numId="76" w16cid:durableId="1986616456">
    <w:abstractNumId w:val="86"/>
  </w:num>
  <w:num w:numId="77" w16cid:durableId="1249267193">
    <w:abstractNumId w:val="86"/>
  </w:num>
  <w:num w:numId="78" w16cid:durableId="1438452159">
    <w:abstractNumId w:val="7"/>
  </w:num>
  <w:num w:numId="79" w16cid:durableId="917179475">
    <w:abstractNumId w:val="39"/>
  </w:num>
  <w:num w:numId="80" w16cid:durableId="560485450">
    <w:abstractNumId w:val="19"/>
  </w:num>
  <w:num w:numId="81" w16cid:durableId="1357728362">
    <w:abstractNumId w:val="26"/>
  </w:num>
  <w:num w:numId="82" w16cid:durableId="1903443168">
    <w:abstractNumId w:val="47"/>
  </w:num>
  <w:num w:numId="83" w16cid:durableId="585114937">
    <w:abstractNumId w:val="16"/>
  </w:num>
  <w:num w:numId="84" w16cid:durableId="311713456">
    <w:abstractNumId w:val="52"/>
  </w:num>
  <w:num w:numId="85" w16cid:durableId="958075186">
    <w:abstractNumId w:val="51"/>
  </w:num>
  <w:num w:numId="86" w16cid:durableId="2005930709">
    <w:abstractNumId w:val="21"/>
  </w:num>
  <w:num w:numId="87" w16cid:durableId="440420831">
    <w:abstractNumId w:val="83"/>
  </w:num>
  <w:num w:numId="88" w16cid:durableId="456027581">
    <w:abstractNumId w:val="36"/>
  </w:num>
  <w:num w:numId="89" w16cid:durableId="1508910217">
    <w:abstractNumId w:val="61"/>
  </w:num>
  <w:num w:numId="90" w16cid:durableId="1319772993">
    <w:abstractNumId w:val="54"/>
  </w:num>
  <w:num w:numId="91" w16cid:durableId="429506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3"/>
  </w:num>
  <w:num w:numId="93" w16cid:durableId="1212888391">
    <w:abstractNumId w:val="17"/>
  </w:num>
  <w:num w:numId="94" w16cid:durableId="1285964326">
    <w:abstractNumId w:val="91"/>
  </w:num>
  <w:num w:numId="95" w16cid:durableId="15473338">
    <w:abstractNumId w:val="7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5E86"/>
    <w:rsid w:val="00066F5B"/>
    <w:rsid w:val="00070997"/>
    <w:rsid w:val="00071133"/>
    <w:rsid w:val="000717FA"/>
    <w:rsid w:val="0007180B"/>
    <w:rsid w:val="00071E54"/>
    <w:rsid w:val="00072C64"/>
    <w:rsid w:val="00072CAF"/>
    <w:rsid w:val="0007508F"/>
    <w:rsid w:val="0007715E"/>
    <w:rsid w:val="00080223"/>
    <w:rsid w:val="0008022E"/>
    <w:rsid w:val="00080291"/>
    <w:rsid w:val="00080648"/>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139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0589"/>
    <w:rsid w:val="00133CC2"/>
    <w:rsid w:val="0013424F"/>
    <w:rsid w:val="001342FB"/>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B0"/>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5BB"/>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3052"/>
    <w:rsid w:val="002C5229"/>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5557"/>
    <w:rsid w:val="002F763C"/>
    <w:rsid w:val="00302902"/>
    <w:rsid w:val="00302D25"/>
    <w:rsid w:val="00303CD6"/>
    <w:rsid w:val="00303F8F"/>
    <w:rsid w:val="00304339"/>
    <w:rsid w:val="00304BC4"/>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6039C"/>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65F"/>
    <w:rsid w:val="00603C86"/>
    <w:rsid w:val="006054BB"/>
    <w:rsid w:val="00610667"/>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2F46"/>
    <w:rsid w:val="00634667"/>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A6A"/>
    <w:rsid w:val="006B2406"/>
    <w:rsid w:val="006B46FB"/>
    <w:rsid w:val="006B7215"/>
    <w:rsid w:val="006C0422"/>
    <w:rsid w:val="006C121D"/>
    <w:rsid w:val="006C1984"/>
    <w:rsid w:val="006C26DB"/>
    <w:rsid w:val="006C2744"/>
    <w:rsid w:val="006C31EE"/>
    <w:rsid w:val="006C3B6A"/>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84A"/>
    <w:rsid w:val="006F6AC0"/>
    <w:rsid w:val="006F6B6E"/>
    <w:rsid w:val="006F700D"/>
    <w:rsid w:val="006F75AB"/>
    <w:rsid w:val="00702596"/>
    <w:rsid w:val="00702FDB"/>
    <w:rsid w:val="007040AC"/>
    <w:rsid w:val="0070480F"/>
    <w:rsid w:val="00704A9A"/>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1B64"/>
    <w:rsid w:val="0078387A"/>
    <w:rsid w:val="00783AD5"/>
    <w:rsid w:val="00784DA8"/>
    <w:rsid w:val="007870DF"/>
    <w:rsid w:val="007906EC"/>
    <w:rsid w:val="00790868"/>
    <w:rsid w:val="00790CA1"/>
    <w:rsid w:val="00791A65"/>
    <w:rsid w:val="00791F88"/>
    <w:rsid w:val="00792342"/>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5ABF"/>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E6A"/>
    <w:rsid w:val="009564DC"/>
    <w:rsid w:val="009566EC"/>
    <w:rsid w:val="00956CEB"/>
    <w:rsid w:val="009647FA"/>
    <w:rsid w:val="00967E2D"/>
    <w:rsid w:val="009751D9"/>
    <w:rsid w:val="009770BA"/>
    <w:rsid w:val="0097730C"/>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B1"/>
    <w:rsid w:val="00BB7EEC"/>
    <w:rsid w:val="00BC19D0"/>
    <w:rsid w:val="00BC1FCD"/>
    <w:rsid w:val="00BC568A"/>
    <w:rsid w:val="00BD096C"/>
    <w:rsid w:val="00BD0FDA"/>
    <w:rsid w:val="00BD1A4E"/>
    <w:rsid w:val="00BD279D"/>
    <w:rsid w:val="00BD31CF"/>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BBB"/>
    <w:rsid w:val="00DB219C"/>
    <w:rsid w:val="00DB2320"/>
    <w:rsid w:val="00DB462C"/>
    <w:rsid w:val="00DB4BB2"/>
    <w:rsid w:val="00DB6556"/>
    <w:rsid w:val="00DB6EE5"/>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5B7F"/>
    <w:rsid w:val="00ED6AA5"/>
    <w:rsid w:val="00ED7757"/>
    <w:rsid w:val="00EE0276"/>
    <w:rsid w:val="00EE1994"/>
    <w:rsid w:val="00EE3FD7"/>
    <w:rsid w:val="00EE7D7C"/>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733"/>
    <w:rsid w:val="00FA4913"/>
    <w:rsid w:val="00FA535B"/>
    <w:rsid w:val="00FA627D"/>
    <w:rsid w:val="00FA643B"/>
    <w:rsid w:val="00FA645A"/>
    <w:rsid w:val="00FA7819"/>
    <w:rsid w:val="00FB1AB3"/>
    <w:rsid w:val="00FB209A"/>
    <w:rsid w:val="00FB2AE7"/>
    <w:rsid w:val="00FB35C7"/>
    <w:rsid w:val="00FB4D52"/>
    <w:rsid w:val="00FB6386"/>
    <w:rsid w:val="00FB6DFE"/>
    <w:rsid w:val="00FB7C86"/>
    <w:rsid w:val="00FC2BA5"/>
    <w:rsid w:val="00FC508C"/>
    <w:rsid w:val="00FC559B"/>
    <w:rsid w:val="00FC55B6"/>
    <w:rsid w:val="00FC5DAD"/>
    <w:rsid w:val="00FC7623"/>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245</Words>
  <Characters>1397</Characters>
  <Application>Microsoft Office Word</Application>
  <DocSecurity>0</DocSecurity>
  <Lines>11</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1900-01-01T05:00:00Z</cp:lastPrinted>
  <dcterms:created xsi:type="dcterms:W3CDTF">2023-05-09T13:01:00Z</dcterms:created>
  <dcterms:modified xsi:type="dcterms:W3CDTF">2023-05-09T13:02:00Z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