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4783B053"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914CAB">
        <w:rPr>
          <w:rFonts w:ascii="Arial" w:hAnsi="Arial" w:cs="Arial"/>
          <w:lang w:val="pt-BR" w:eastAsia="ja-JP"/>
        </w:rPr>
        <w:t>4</w:t>
      </w:r>
      <w:r w:rsidR="00FA3EE0">
        <w:rPr>
          <w:rFonts w:ascii="Arial" w:hAnsi="Arial" w:cs="Arial"/>
          <w:lang w:val="pt-BR" w:eastAsia="ja-JP"/>
        </w:rPr>
        <w:t>.12</w:t>
      </w:r>
    </w:p>
    <w:p w14:paraId="3780016E" w14:textId="385921B1"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14:paraId="44C3A444" w14:textId="295A2C2A"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86793B" w:rsidRPr="0086793B">
        <w:rPr>
          <w:rFonts w:ascii="Arial" w:hAnsi="Arial" w:cs="Arial"/>
          <w:bCs/>
          <w:lang w:eastAsia="ja-JP"/>
        </w:rPr>
        <w:t xml:space="preserve">[FS_5GVideo] </w:t>
      </w:r>
      <w:r w:rsidR="004E4E77" w:rsidRPr="004E4E77">
        <w:rPr>
          <w:rFonts w:ascii="Arial" w:hAnsi="Arial" w:cs="Arial"/>
          <w:bCs/>
          <w:lang w:eastAsia="ja-JP"/>
        </w:rPr>
        <w:t>Proposed Updates to TR26.955</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41B53751" w:rsidR="00BE08C0" w:rsidRDefault="00BE08C0" w:rsidP="00BE08C0">
      <w:pPr>
        <w:pStyle w:val="Heading1"/>
        <w:numPr>
          <w:ilvl w:val="0"/>
          <w:numId w:val="3"/>
        </w:numPr>
      </w:pPr>
      <w:bookmarkStart w:id="0" w:name="_Toc504713888"/>
      <w:r w:rsidRPr="00C112DE">
        <w:t>Introduction</w:t>
      </w:r>
    </w:p>
    <w:p w14:paraId="6017EDEC" w14:textId="7BA010DD" w:rsidR="004E4E77" w:rsidRDefault="004E4E77" w:rsidP="004E4E77">
      <w:r>
        <w:t>Attached a proposed update to TR 26.955 is provided.</w:t>
      </w:r>
    </w:p>
    <w:p w14:paraId="60E66DE6" w14:textId="0C8D66C6" w:rsidR="00A91197" w:rsidRDefault="00A91197" w:rsidP="00A91197">
      <w:pPr>
        <w:pStyle w:val="Heading1"/>
        <w:numPr>
          <w:ilvl w:val="0"/>
          <w:numId w:val="3"/>
        </w:numPr>
      </w:pPr>
      <w:r>
        <w:t>Summary of changes</w:t>
      </w:r>
    </w:p>
    <w:p w14:paraId="4479C12A" w14:textId="061AA7B7" w:rsidR="003F1C40" w:rsidRDefault="003F1C40" w:rsidP="00A91197">
      <w:r>
        <w:t>Editorial updates thr</w:t>
      </w:r>
      <w:r w:rsidR="0022626B">
        <w:t>oughout</w:t>
      </w:r>
    </w:p>
    <w:p w14:paraId="47A0DDC3" w14:textId="77777777" w:rsidR="0022626B" w:rsidRDefault="0022626B" w:rsidP="00A91197"/>
    <w:p w14:paraId="27AC6251" w14:textId="554EA0C0" w:rsidR="00A91197" w:rsidRDefault="00A91197" w:rsidP="00A91197">
      <w:r>
        <w:t>Clause 6.2.8.2.2</w:t>
      </w:r>
    </w:p>
    <w:p w14:paraId="28D47C9A" w14:textId="53F01AAC" w:rsidR="00E54F42" w:rsidRDefault="00A91197" w:rsidP="00E54F42">
      <w:pPr>
        <w:pStyle w:val="ListParagraph"/>
        <w:numPr>
          <w:ilvl w:val="0"/>
          <w:numId w:val="32"/>
        </w:numPr>
      </w:pPr>
      <w:r>
        <w:t>The configuration file says NumberBFrames=15</w:t>
      </w:r>
      <w:r w:rsidR="00E54F42">
        <w:t>, the text says 4. The text was updated</w:t>
      </w:r>
      <w:r w:rsidR="006A65EF">
        <w:t>.</w:t>
      </w:r>
    </w:p>
    <w:p w14:paraId="532C18DD" w14:textId="77777777" w:rsidR="00D66611" w:rsidRDefault="00D66611" w:rsidP="00D66611">
      <w:pPr>
        <w:pStyle w:val="ListParagraph"/>
        <w:numPr>
          <w:ilvl w:val="0"/>
          <w:numId w:val="33"/>
        </w:numPr>
      </w:pPr>
      <w:r>
        <w:t>Make IDR Frame Period explicit</w:t>
      </w:r>
    </w:p>
    <w:p w14:paraId="63A2F161" w14:textId="77777777" w:rsidR="00D66611" w:rsidRDefault="00D66611" w:rsidP="00E54F42"/>
    <w:p w14:paraId="7D531167" w14:textId="2A6AF0C1" w:rsidR="00E54F42" w:rsidRDefault="003F7E50" w:rsidP="00E54F42">
      <w:r>
        <w:t>Clause 6.2.9.1</w:t>
      </w:r>
    </w:p>
    <w:p w14:paraId="34B131B3" w14:textId="03374DDD" w:rsidR="003F7E50" w:rsidRDefault="005C52E8" w:rsidP="003F7E50">
      <w:pPr>
        <w:pStyle w:val="ListParagraph"/>
        <w:numPr>
          <w:ilvl w:val="0"/>
          <w:numId w:val="32"/>
        </w:numPr>
      </w:pPr>
      <w:r>
        <w:t>Anchors are provided together with the metrics for H.264/AVC based on S4aV22085</w:t>
      </w:r>
      <w:r w:rsidR="000B0971">
        <w:t>1</w:t>
      </w:r>
    </w:p>
    <w:p w14:paraId="7BB2DC24" w14:textId="07D1BD21" w:rsidR="00E47EB7" w:rsidRDefault="00E47EB7" w:rsidP="00E47EB7"/>
    <w:p w14:paraId="14514A0C" w14:textId="4A211C79" w:rsidR="00E47EB7" w:rsidRDefault="00E47EB7" w:rsidP="00E47EB7">
      <w:r>
        <w:t>Clause 6.4.8.3</w:t>
      </w:r>
    </w:p>
    <w:p w14:paraId="4DC5D964" w14:textId="4D6B6F9B" w:rsidR="00FD219C" w:rsidRDefault="00FD219C" w:rsidP="00FD219C">
      <w:pPr>
        <w:pStyle w:val="ListParagraph"/>
        <w:numPr>
          <w:ilvl w:val="0"/>
          <w:numId w:val="32"/>
        </w:numPr>
      </w:pPr>
      <w:r>
        <w:t>New c</w:t>
      </w:r>
      <w:r w:rsidR="00D07A39">
        <w:t>onfig</w:t>
      </w:r>
      <w:r>
        <w:t>s</w:t>
      </w:r>
      <w:r w:rsidR="00D07A39">
        <w:t xml:space="preserve"> </w:t>
      </w:r>
      <w:r>
        <w:t>are</w:t>
      </w:r>
      <w:r w:rsidR="00D07A39">
        <w:t xml:space="preserve"> defined </w:t>
      </w:r>
      <w:r>
        <w:t>to allow to differentiate between 8-bit and 10-bit sequences. JM uses only 8 bit.</w:t>
      </w:r>
    </w:p>
    <w:p w14:paraId="64B4A81E" w14:textId="77777777" w:rsidR="00FD219C" w:rsidRDefault="00D07A39" w:rsidP="00FD219C">
      <w:pPr>
        <w:pStyle w:val="ListParagraph"/>
        <w:numPr>
          <w:ilvl w:val="1"/>
          <w:numId w:val="32"/>
        </w:numPr>
      </w:pPr>
      <w:r>
        <w:t>S3-HM-03 that is identical to S3-HM</w:t>
      </w:r>
      <w:r w:rsidR="00C35633">
        <w:t>-01,</w:t>
      </w:r>
    </w:p>
    <w:p w14:paraId="5F53BE78" w14:textId="69336FDA" w:rsidR="00FD219C" w:rsidRDefault="00FD219C" w:rsidP="00FD219C">
      <w:pPr>
        <w:pStyle w:val="ListParagraph"/>
        <w:numPr>
          <w:ilvl w:val="1"/>
          <w:numId w:val="32"/>
        </w:numPr>
      </w:pPr>
      <w:r>
        <w:t xml:space="preserve">S3-HM-04 that is identical to S3-HM-02, </w:t>
      </w:r>
    </w:p>
    <w:p w14:paraId="4B17CE80" w14:textId="616F819D" w:rsidR="00FD219C" w:rsidRDefault="00FD219C" w:rsidP="00FD219C">
      <w:pPr>
        <w:pStyle w:val="ListParagraph"/>
        <w:numPr>
          <w:ilvl w:val="1"/>
          <w:numId w:val="32"/>
        </w:numPr>
      </w:pPr>
      <w:r>
        <w:t>S3-</w:t>
      </w:r>
      <w:r w:rsidR="0097669A">
        <w:t>SCC</w:t>
      </w:r>
      <w:r>
        <w:t>-0</w:t>
      </w:r>
      <w:r w:rsidR="0097669A">
        <w:t>3</w:t>
      </w:r>
      <w:r>
        <w:t xml:space="preserve"> that is identical to S3-</w:t>
      </w:r>
      <w:r w:rsidR="0097669A">
        <w:t>SCC</w:t>
      </w:r>
      <w:r>
        <w:t xml:space="preserve">-01, </w:t>
      </w:r>
    </w:p>
    <w:p w14:paraId="0F10A834" w14:textId="11A40173" w:rsidR="00E47EB7" w:rsidRDefault="00FD219C" w:rsidP="00FD219C">
      <w:pPr>
        <w:pStyle w:val="ListParagraph"/>
        <w:numPr>
          <w:ilvl w:val="1"/>
          <w:numId w:val="32"/>
        </w:numPr>
      </w:pPr>
      <w:r>
        <w:t>S3-</w:t>
      </w:r>
      <w:r w:rsidR="0097669A">
        <w:t>SCC</w:t>
      </w:r>
      <w:r>
        <w:t>-0</w:t>
      </w:r>
      <w:r w:rsidR="0097669A">
        <w:t>4</w:t>
      </w:r>
      <w:r>
        <w:t xml:space="preserve"> that is identical to S3-</w:t>
      </w:r>
      <w:r w:rsidR="0097669A">
        <w:t>SCC</w:t>
      </w:r>
      <w:r>
        <w:t>-0</w:t>
      </w:r>
      <w:r w:rsidR="0097669A">
        <w:t>2</w:t>
      </w:r>
      <w:r>
        <w:t xml:space="preserve">, </w:t>
      </w:r>
      <w:r w:rsidR="00C35633">
        <w:t xml:space="preserve"> </w:t>
      </w:r>
    </w:p>
    <w:p w14:paraId="7A7A6E12" w14:textId="6A9CBF60" w:rsidR="009E38CE" w:rsidRDefault="009E38CE" w:rsidP="00E47EB7">
      <w:pPr>
        <w:pStyle w:val="ListParagraph"/>
        <w:numPr>
          <w:ilvl w:val="0"/>
          <w:numId w:val="32"/>
        </w:numPr>
      </w:pPr>
      <w:r>
        <w:t xml:space="preserve">In addition, 4 new anchors are defined </w:t>
      </w:r>
      <w:r w:rsidR="00E1790F">
        <w:t xml:space="preserve">for </w:t>
      </w:r>
      <w:r w:rsidR="007A2799">
        <w:t>S3-R17 for the new configurations. They are identical in encoding to the others.</w:t>
      </w:r>
    </w:p>
    <w:p w14:paraId="1A66AD81" w14:textId="0B46F932" w:rsidR="00014547" w:rsidRDefault="00014547" w:rsidP="00014547"/>
    <w:p w14:paraId="3CD2AF55" w14:textId="6C42E154" w:rsidR="00014547" w:rsidRDefault="00014547" w:rsidP="00014547">
      <w:r>
        <w:t>Clause 6.4.</w:t>
      </w:r>
      <w:r w:rsidR="00095A7C">
        <w:t>9.1</w:t>
      </w:r>
    </w:p>
    <w:p w14:paraId="5CCB4E3F" w14:textId="190237FD" w:rsidR="00095A7C" w:rsidRPr="00A91197" w:rsidRDefault="00095A7C" w:rsidP="00095A7C">
      <w:pPr>
        <w:pStyle w:val="ListParagraph"/>
        <w:numPr>
          <w:ilvl w:val="0"/>
          <w:numId w:val="33"/>
        </w:numPr>
      </w:pPr>
      <w:r>
        <w:t>Anchors are provided together with the metrics for H.264/AVC based on S4aV220851</w:t>
      </w:r>
    </w:p>
    <w:p w14:paraId="46B3FA07" w14:textId="77777777" w:rsidR="00A91197" w:rsidRDefault="00A91197" w:rsidP="004E4E77"/>
    <w:p w14:paraId="2E4C7DDD" w14:textId="753584A4" w:rsidR="001F1C37" w:rsidRDefault="001F1C37" w:rsidP="001F1C37">
      <w:r>
        <w:t>Clause 6.4.9.2</w:t>
      </w:r>
    </w:p>
    <w:p w14:paraId="47854BB2" w14:textId="2BBF7986" w:rsidR="001F1C37" w:rsidRPr="00A91197" w:rsidRDefault="001F1C37" w:rsidP="001F1C37">
      <w:pPr>
        <w:pStyle w:val="ListParagraph"/>
        <w:numPr>
          <w:ilvl w:val="0"/>
          <w:numId w:val="33"/>
        </w:numPr>
      </w:pPr>
      <w:r>
        <w:t>Verification is missing</w:t>
      </w:r>
    </w:p>
    <w:p w14:paraId="4F38CDDF" w14:textId="28BF96B3" w:rsidR="004E4E77" w:rsidRDefault="004E4E77" w:rsidP="004E4E77"/>
    <w:p w14:paraId="58626439" w14:textId="385AF891" w:rsidR="001F0AC9" w:rsidRDefault="001F0AC9" w:rsidP="001F0AC9">
      <w:r>
        <w:t>Clause 6.5.9.1</w:t>
      </w:r>
    </w:p>
    <w:p w14:paraId="51ABCCDA" w14:textId="77777777" w:rsidR="001F0AC9" w:rsidRPr="00A91197" w:rsidRDefault="001F0AC9" w:rsidP="001F0AC9">
      <w:pPr>
        <w:pStyle w:val="ListParagraph"/>
        <w:numPr>
          <w:ilvl w:val="0"/>
          <w:numId w:val="33"/>
        </w:numPr>
      </w:pPr>
      <w:r>
        <w:t>Anchors are provided together with the metrics for H.264/AVC based on S4aV220851</w:t>
      </w:r>
    </w:p>
    <w:p w14:paraId="590515CF" w14:textId="4F57366B" w:rsidR="001F0AC9" w:rsidRDefault="001F0AC9" w:rsidP="004E4E77"/>
    <w:p w14:paraId="544012A4" w14:textId="69F454A8" w:rsidR="001F0AC9" w:rsidRDefault="001F0AC9" w:rsidP="001F0AC9">
      <w:r>
        <w:t>Clause 6.5.9.2</w:t>
      </w:r>
    </w:p>
    <w:p w14:paraId="39180235" w14:textId="77777777" w:rsidR="001F0AC9" w:rsidRPr="00A91197" w:rsidRDefault="001F0AC9" w:rsidP="001F0AC9">
      <w:pPr>
        <w:pStyle w:val="ListParagraph"/>
        <w:numPr>
          <w:ilvl w:val="0"/>
          <w:numId w:val="33"/>
        </w:numPr>
      </w:pPr>
      <w:r>
        <w:t>Anchors are provided together with the metrics for H.264/AVC based on S4aV220851</w:t>
      </w:r>
    </w:p>
    <w:p w14:paraId="5FCF7C83" w14:textId="3E40413D" w:rsidR="001F0AC9" w:rsidRDefault="001F0AC9" w:rsidP="004E4E77"/>
    <w:p w14:paraId="6080A32E" w14:textId="36C6DE0F" w:rsidR="00C64AFC" w:rsidRDefault="00C64AFC" w:rsidP="00C64AFC">
      <w:r>
        <w:t>Clause 6.</w:t>
      </w:r>
      <w:r w:rsidR="00830859">
        <w:t>6</w:t>
      </w:r>
      <w:r>
        <w:t>.9.1</w:t>
      </w:r>
    </w:p>
    <w:p w14:paraId="4200FB65" w14:textId="7CB68DC8" w:rsidR="00C64AFC" w:rsidRDefault="00C64AFC" w:rsidP="00C64AFC">
      <w:pPr>
        <w:pStyle w:val="ListParagraph"/>
        <w:numPr>
          <w:ilvl w:val="0"/>
          <w:numId w:val="33"/>
        </w:numPr>
      </w:pPr>
      <w:r>
        <w:lastRenderedPageBreak/>
        <w:t>Anchors are provided together with the metrics for H.264/AVC based on S4aV220851</w:t>
      </w:r>
    </w:p>
    <w:p w14:paraId="1D1B9AD9" w14:textId="48971BD5" w:rsidR="00740BBC" w:rsidRDefault="008C735A" w:rsidP="00830859">
      <w:r>
        <w:t>Clause 6.6.</w:t>
      </w:r>
      <w:r w:rsidR="00D66611">
        <w:t>8.2.4</w:t>
      </w:r>
    </w:p>
    <w:p w14:paraId="68139F74" w14:textId="1E587BFE" w:rsidR="00D66611" w:rsidRDefault="00D66611" w:rsidP="00D66611">
      <w:pPr>
        <w:pStyle w:val="ListParagraph"/>
        <w:numPr>
          <w:ilvl w:val="0"/>
          <w:numId w:val="33"/>
        </w:numPr>
      </w:pPr>
      <w:r>
        <w:t>Make IDR Frame Period explicit</w:t>
      </w:r>
    </w:p>
    <w:p w14:paraId="4399797E" w14:textId="77777777" w:rsidR="00D66611" w:rsidRDefault="00D66611" w:rsidP="00D66611"/>
    <w:p w14:paraId="4FE3A7EB" w14:textId="5C0DEBCA" w:rsidR="00830859" w:rsidRDefault="00830859" w:rsidP="00830859">
      <w:r>
        <w:t>Clause 6.6.9.2</w:t>
      </w:r>
    </w:p>
    <w:p w14:paraId="6BADC580" w14:textId="77777777" w:rsidR="00830859" w:rsidRPr="00A91197" w:rsidRDefault="00830859" w:rsidP="00830859">
      <w:pPr>
        <w:pStyle w:val="ListParagraph"/>
        <w:numPr>
          <w:ilvl w:val="0"/>
          <w:numId w:val="33"/>
        </w:numPr>
      </w:pPr>
      <w:r>
        <w:t>Verification is missing</w:t>
      </w:r>
    </w:p>
    <w:p w14:paraId="026A36A8" w14:textId="77777777" w:rsidR="00830859" w:rsidRPr="00A91197" w:rsidRDefault="00830859" w:rsidP="00830859"/>
    <w:p w14:paraId="4213A9D6" w14:textId="59448B1D" w:rsidR="00C64AFC" w:rsidRDefault="00FB3AC7" w:rsidP="004E4E77">
      <w:r>
        <w:t>Clause 7.3.2</w:t>
      </w:r>
    </w:p>
    <w:p w14:paraId="3599AADB" w14:textId="3AE9C780" w:rsidR="00FB3AC7" w:rsidRDefault="00FB3AC7" w:rsidP="00FB3AC7">
      <w:pPr>
        <w:pStyle w:val="ListParagraph"/>
        <w:numPr>
          <w:ilvl w:val="0"/>
          <w:numId w:val="33"/>
        </w:numPr>
      </w:pPr>
      <w:r>
        <w:t>Characterization Update to add new configs for scenario 3</w:t>
      </w:r>
    </w:p>
    <w:p w14:paraId="35973BF7" w14:textId="08982833" w:rsidR="00FB3AC7" w:rsidRDefault="00FB3AC7" w:rsidP="00FB3AC7"/>
    <w:p w14:paraId="456EEFED" w14:textId="3711E288" w:rsidR="00FB3AC7" w:rsidRDefault="00FB3AC7" w:rsidP="00FB3AC7">
      <w:r>
        <w:t>Clause 7.3.3</w:t>
      </w:r>
    </w:p>
    <w:p w14:paraId="4BF74205" w14:textId="77777777" w:rsidR="00FB3AC7" w:rsidRDefault="00FB3AC7" w:rsidP="00FB3AC7">
      <w:pPr>
        <w:pStyle w:val="ListParagraph"/>
        <w:numPr>
          <w:ilvl w:val="0"/>
          <w:numId w:val="33"/>
        </w:numPr>
      </w:pPr>
      <w:r>
        <w:t>Characterization Update to add new configs for scenario 3</w:t>
      </w:r>
    </w:p>
    <w:p w14:paraId="504ADDE8" w14:textId="61D2C762" w:rsidR="00FB3AC7" w:rsidRDefault="00FB3AC7" w:rsidP="00FB3AC7"/>
    <w:p w14:paraId="6E37D377" w14:textId="0FD9C56F" w:rsidR="00D32AD9" w:rsidRDefault="00D32AD9" w:rsidP="00FB3AC7">
      <w:r>
        <w:t>Clause 7.4.2</w:t>
      </w:r>
    </w:p>
    <w:p w14:paraId="3077E1A2" w14:textId="1B6CE113" w:rsidR="00D32AD9" w:rsidRDefault="00D32AD9" w:rsidP="00D32AD9">
      <w:pPr>
        <w:pStyle w:val="ListParagraph"/>
        <w:numPr>
          <w:ilvl w:val="0"/>
          <w:numId w:val="33"/>
        </w:numPr>
      </w:pPr>
      <w:r>
        <w:t>Brackets are removed</w:t>
      </w:r>
    </w:p>
    <w:p w14:paraId="3B03507F" w14:textId="632583D3" w:rsidR="00D32AD9" w:rsidRDefault="00D32AD9" w:rsidP="00D32AD9"/>
    <w:p w14:paraId="313F1E1B" w14:textId="4740B555" w:rsidR="00D32AD9" w:rsidRDefault="00D32AD9" w:rsidP="00D32AD9">
      <w:r>
        <w:t>Clause 7.4.2.2</w:t>
      </w:r>
    </w:p>
    <w:p w14:paraId="18796B80" w14:textId="6DC0C9CF" w:rsidR="00D32AD9" w:rsidRDefault="00D32AD9" w:rsidP="00D32AD9">
      <w:pPr>
        <w:pStyle w:val="ListParagraph"/>
        <w:numPr>
          <w:ilvl w:val="0"/>
          <w:numId w:val="33"/>
        </w:numPr>
      </w:pPr>
      <w:r>
        <w:t>Updated numbers</w:t>
      </w:r>
      <w:r w:rsidR="006339A1">
        <w:t xml:space="preserve"> and figures</w:t>
      </w:r>
      <w:r>
        <w:t xml:space="preserve"> based on S4aV220851</w:t>
      </w:r>
    </w:p>
    <w:p w14:paraId="682FB270" w14:textId="77777777" w:rsidR="006339A1" w:rsidRDefault="006339A1" w:rsidP="006339A1"/>
    <w:p w14:paraId="08DD6A20" w14:textId="5D985D17" w:rsidR="006339A1" w:rsidRDefault="006339A1" w:rsidP="006339A1">
      <w:r>
        <w:t>Clause 7.4.2.3</w:t>
      </w:r>
    </w:p>
    <w:p w14:paraId="313D15A2" w14:textId="77777777" w:rsidR="006339A1" w:rsidRPr="004E4E77" w:rsidRDefault="006339A1" w:rsidP="006339A1">
      <w:pPr>
        <w:pStyle w:val="ListParagraph"/>
        <w:numPr>
          <w:ilvl w:val="0"/>
          <w:numId w:val="33"/>
        </w:numPr>
      </w:pPr>
      <w:r>
        <w:t>Updated numbers and figures based on S4aV220851</w:t>
      </w:r>
    </w:p>
    <w:p w14:paraId="48560DE9" w14:textId="7B88A065" w:rsidR="006339A1" w:rsidRDefault="006339A1" w:rsidP="006339A1"/>
    <w:p w14:paraId="41FD1909" w14:textId="4DA62357" w:rsidR="00AE5F31" w:rsidRDefault="00AE5F31" w:rsidP="00AE5F31">
      <w:r>
        <w:t>Clause 7.4.2.</w:t>
      </w:r>
      <w:r w:rsidR="00C74CFE">
        <w:t>4</w:t>
      </w:r>
    </w:p>
    <w:p w14:paraId="25B64E54" w14:textId="77777777" w:rsidR="00AE5F31" w:rsidRPr="004E4E77" w:rsidRDefault="00AE5F31" w:rsidP="00AE5F31">
      <w:pPr>
        <w:pStyle w:val="ListParagraph"/>
        <w:numPr>
          <w:ilvl w:val="0"/>
          <w:numId w:val="33"/>
        </w:numPr>
      </w:pPr>
      <w:r>
        <w:t>Updated numbers and figures based on S4aV220851</w:t>
      </w:r>
    </w:p>
    <w:p w14:paraId="437E3D59" w14:textId="5192BC7D" w:rsidR="00AE5F31" w:rsidRDefault="00AE5F31" w:rsidP="006339A1"/>
    <w:p w14:paraId="356F38E5" w14:textId="7DE5B37B" w:rsidR="00C74CFE" w:rsidRDefault="00C74CFE" w:rsidP="00C74CFE">
      <w:r>
        <w:t>Clause 7.4.2.5</w:t>
      </w:r>
    </w:p>
    <w:p w14:paraId="0555F389" w14:textId="7423B17D" w:rsidR="00C74CFE" w:rsidRDefault="00C74CFE" w:rsidP="006339A1">
      <w:pPr>
        <w:pStyle w:val="ListParagraph"/>
        <w:numPr>
          <w:ilvl w:val="0"/>
          <w:numId w:val="33"/>
        </w:numPr>
      </w:pPr>
      <w:r>
        <w:t>Updated numbers and figures based on S4aV220851</w:t>
      </w:r>
    </w:p>
    <w:p w14:paraId="185CEFE4" w14:textId="0DCFEED3" w:rsidR="00EE0D47" w:rsidRDefault="00EE0D47" w:rsidP="00EE0D47"/>
    <w:p w14:paraId="029EBD17" w14:textId="77777777" w:rsidR="00EE0D47" w:rsidRDefault="00EE0D47" w:rsidP="00EE0D47">
      <w:r>
        <w:t>Clause 7.4.2.5</w:t>
      </w:r>
    </w:p>
    <w:p w14:paraId="1EC8C744" w14:textId="77777777" w:rsidR="00EE0D47" w:rsidRPr="004E4E77" w:rsidRDefault="00EE0D47" w:rsidP="00EE0D47">
      <w:pPr>
        <w:pStyle w:val="ListParagraph"/>
        <w:numPr>
          <w:ilvl w:val="0"/>
          <w:numId w:val="33"/>
        </w:numPr>
      </w:pPr>
      <w:r>
        <w:t>Updated numbers and figures based on S4aV220851</w:t>
      </w:r>
    </w:p>
    <w:p w14:paraId="7D09D516" w14:textId="0D2DA60E" w:rsidR="00EE0D47" w:rsidRDefault="00EE0D47" w:rsidP="00EE0D47"/>
    <w:p w14:paraId="5E13E4F1" w14:textId="77E5C566" w:rsidR="00C33AC5" w:rsidRDefault="00C33AC5" w:rsidP="00C33AC5">
      <w:r>
        <w:t>Clause 7.4.3.2</w:t>
      </w:r>
    </w:p>
    <w:p w14:paraId="2B4815A8" w14:textId="1010EB30" w:rsidR="00C33AC5" w:rsidRDefault="00C33AC5" w:rsidP="00EE0D47">
      <w:pPr>
        <w:pStyle w:val="ListParagraph"/>
        <w:numPr>
          <w:ilvl w:val="0"/>
          <w:numId w:val="33"/>
        </w:numPr>
      </w:pPr>
      <w:r>
        <w:t>Updated numbers and figures based on S4aV220851</w:t>
      </w:r>
    </w:p>
    <w:p w14:paraId="741B5751" w14:textId="478C7249" w:rsidR="004439C2" w:rsidRDefault="004439C2" w:rsidP="004439C2"/>
    <w:p w14:paraId="750D9BEA" w14:textId="20E3F904" w:rsidR="004439C2" w:rsidRDefault="004439C2" w:rsidP="004439C2">
      <w:r>
        <w:t>Clause 7.4.3.3</w:t>
      </w:r>
    </w:p>
    <w:p w14:paraId="72093EB2" w14:textId="2086A6B2" w:rsidR="004439C2" w:rsidRDefault="004439C2" w:rsidP="004439C2">
      <w:pPr>
        <w:pStyle w:val="ListParagraph"/>
        <w:numPr>
          <w:ilvl w:val="0"/>
          <w:numId w:val="33"/>
        </w:numPr>
      </w:pPr>
      <w:r>
        <w:t>Updated numbers and figures based on S4aV220851</w:t>
      </w:r>
      <w:bookmarkEnd w:id="0"/>
    </w:p>
    <w:p w14:paraId="68B5BDA6" w14:textId="79C13C2C" w:rsidR="006D594F" w:rsidRDefault="006D594F" w:rsidP="006D594F"/>
    <w:p w14:paraId="7A09EFFE" w14:textId="4FD00139" w:rsidR="006D594F" w:rsidRDefault="006C09CF" w:rsidP="006D594F">
      <w:pPr>
        <w:pStyle w:val="Heading1"/>
        <w:numPr>
          <w:ilvl w:val="0"/>
          <w:numId w:val="3"/>
        </w:numPr>
      </w:pPr>
      <w:r>
        <w:t>Caveat</w:t>
      </w:r>
    </w:p>
    <w:p w14:paraId="79CBC8A9" w14:textId="7E9986CB" w:rsidR="006C09CF" w:rsidRPr="006C09CF" w:rsidRDefault="006C09CF" w:rsidP="006C09CF">
      <w:r>
        <w:t xml:space="preserve">We were not yet able to complete all anchors, or at least provide it, because Nils sent me the following message: </w:t>
      </w:r>
      <w:r w:rsidR="00107E1F">
        <w:t>“</w:t>
      </w:r>
      <w:r w:rsidR="00107E1F" w:rsidRPr="00107E1F">
        <w:t>Good morning Thomas, I lost my sense of smell last night. I need to go testing</w:t>
      </w:r>
      <w:r w:rsidR="00107E1F">
        <w:t xml:space="preserve"> …</w:t>
      </w:r>
      <w:r w:rsidR="00107E1F" w:rsidRPr="00107E1F">
        <w:t>.</w:t>
      </w:r>
    </w:p>
    <w:p w14:paraId="052E5B6D" w14:textId="77777777" w:rsidR="006D594F" w:rsidRPr="004E4E77" w:rsidRDefault="006D594F" w:rsidP="006D594F"/>
    <w:sectPr w:rsidR="006D594F" w:rsidRPr="004E4E77"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C2BA2" w14:textId="77777777" w:rsidR="00ED2D96" w:rsidRDefault="00ED2D96">
      <w:r>
        <w:separator/>
      </w:r>
    </w:p>
  </w:endnote>
  <w:endnote w:type="continuationSeparator" w:id="0">
    <w:p w14:paraId="3E14C984" w14:textId="77777777" w:rsidR="00ED2D96" w:rsidRDefault="00ED2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7FB7E" w14:textId="77777777" w:rsidR="00ED2D96" w:rsidRDefault="00ED2D96">
      <w:r>
        <w:separator/>
      </w:r>
    </w:p>
  </w:footnote>
  <w:footnote w:type="continuationSeparator" w:id="0">
    <w:p w14:paraId="4AFF21A2" w14:textId="77777777" w:rsidR="00ED2D96" w:rsidRDefault="00ED2D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5070D847" w:rsidR="00D02599" w:rsidRPr="00C26EAE" w:rsidRDefault="00F53457" w:rsidP="00D02599">
    <w:pPr>
      <w:widowControl w:val="0"/>
      <w:tabs>
        <w:tab w:val="right" w:pos="9356"/>
      </w:tabs>
      <w:spacing w:after="120" w:line="240" w:lineRule="atLeast"/>
      <w:rPr>
        <w:rFonts w:ascii="Arial" w:eastAsia="SimSun" w:hAnsi="Arial" w:cs="Arial"/>
        <w:b/>
        <w:i/>
        <w:lang w:val="de-DE"/>
      </w:rPr>
    </w:pPr>
    <w:r w:rsidRPr="00367D13">
      <w:rPr>
        <w:rFonts w:ascii="Arial" w:eastAsia="SimSun" w:hAnsi="Arial" w:cs="Arial"/>
        <w:lang w:val="de-DE"/>
      </w:rPr>
      <w:t>3GPPSA4-e (AH) Video SWG post 11</w:t>
    </w:r>
    <w:r>
      <w:rPr>
        <w:rFonts w:ascii="Arial" w:eastAsia="SimSun" w:hAnsi="Arial" w:cs="Arial"/>
        <w:lang w:val="de-DE"/>
      </w:rPr>
      <w:t>6</w:t>
    </w:r>
    <w:r w:rsidRPr="00367D13">
      <w:rPr>
        <w:rFonts w:ascii="Arial" w:eastAsia="SimSun" w:hAnsi="Arial" w:cs="Arial"/>
        <w:lang w:val="de-DE"/>
      </w:rPr>
      <w:t>-e</w:t>
    </w:r>
    <w:r w:rsidR="00D02599" w:rsidRPr="00C26EAE">
      <w:rPr>
        <w:rFonts w:ascii="Arial" w:eastAsia="SimSun" w:hAnsi="Arial" w:cs="Arial"/>
        <w:b/>
        <w:i/>
        <w:lang w:val="de-DE"/>
      </w:rPr>
      <w:tab/>
    </w:r>
    <w:r w:rsidR="00D02599" w:rsidRPr="00C26EAE">
      <w:rPr>
        <w:rFonts w:ascii="Arial" w:eastAsia="SimSun" w:hAnsi="Arial" w:cs="Arial"/>
        <w:b/>
        <w:i/>
        <w:sz w:val="28"/>
        <w:szCs w:val="28"/>
        <w:lang w:val="de-DE"/>
      </w:rPr>
      <w:t>S4</w:t>
    </w:r>
    <w:r w:rsidR="00914CAB">
      <w:rPr>
        <w:rFonts w:ascii="Arial" w:eastAsia="SimSun" w:hAnsi="Arial" w:cs="Arial"/>
        <w:b/>
        <w:i/>
        <w:sz w:val="28"/>
        <w:szCs w:val="28"/>
        <w:lang w:val="de-DE"/>
      </w:rPr>
      <w:t>aV</w:t>
    </w:r>
    <w:r w:rsidR="00DE5BD8">
      <w:rPr>
        <w:rFonts w:ascii="Arial" w:eastAsia="SimSun" w:hAnsi="Arial" w:cs="Arial"/>
        <w:b/>
        <w:i/>
        <w:sz w:val="28"/>
        <w:szCs w:val="28"/>
        <w:lang w:val="de-DE"/>
      </w:rPr>
      <w:t>2</w:t>
    </w:r>
    <w:r w:rsidR="00304C42">
      <w:rPr>
        <w:rFonts w:ascii="Arial" w:eastAsia="SimSun" w:hAnsi="Arial" w:cs="Arial"/>
        <w:b/>
        <w:i/>
        <w:sz w:val="28"/>
        <w:szCs w:val="28"/>
        <w:lang w:val="de-DE"/>
      </w:rPr>
      <w:t>2</w:t>
    </w:r>
    <w:r w:rsidR="00DE5BD8">
      <w:rPr>
        <w:rFonts w:ascii="Arial" w:eastAsia="SimSun" w:hAnsi="Arial" w:cs="Arial"/>
        <w:b/>
        <w:i/>
        <w:sz w:val="28"/>
        <w:szCs w:val="28"/>
        <w:lang w:val="de-DE"/>
      </w:rPr>
      <w:t>0</w:t>
    </w:r>
    <w:r w:rsidR="00D85A54">
      <w:rPr>
        <w:rFonts w:ascii="Arial" w:eastAsia="SimSun" w:hAnsi="Arial" w:cs="Arial"/>
        <w:b/>
        <w:i/>
        <w:sz w:val="28"/>
        <w:szCs w:val="28"/>
        <w:lang w:val="de-DE"/>
      </w:rPr>
      <w:t>8</w:t>
    </w:r>
    <w:r w:rsidR="00304C42">
      <w:rPr>
        <w:rFonts w:ascii="Arial" w:eastAsia="SimSun" w:hAnsi="Arial" w:cs="Arial"/>
        <w:b/>
        <w:i/>
        <w:sz w:val="28"/>
        <w:szCs w:val="28"/>
        <w:lang w:val="de-DE"/>
      </w:rPr>
      <w:t>5</w:t>
    </w:r>
    <w:r w:rsidR="004E4E77">
      <w:rPr>
        <w:rFonts w:ascii="Arial" w:eastAsia="SimSun" w:hAnsi="Arial" w:cs="Arial"/>
        <w:b/>
        <w:i/>
        <w:sz w:val="28"/>
        <w:szCs w:val="28"/>
        <w:lang w:val="de-DE"/>
      </w:rPr>
      <w:t>3</w:t>
    </w:r>
  </w:p>
  <w:p w14:paraId="26F082EB" w14:textId="59D4EF3C" w:rsidR="00EC2801" w:rsidRPr="006C359E" w:rsidRDefault="00D02599" w:rsidP="00D02599">
    <w:pPr>
      <w:widowControl w:val="0"/>
      <w:tabs>
        <w:tab w:val="right" w:pos="9360"/>
      </w:tabs>
      <w:spacing w:after="120" w:line="240" w:lineRule="atLeast"/>
      <w:rPr>
        <w:rFonts w:ascii="Arial" w:eastAsia="SimSun" w:hAnsi="Arial" w:cs="Arial"/>
        <w:b/>
        <w:lang w:eastAsia="zh-CN"/>
      </w:rPr>
    </w:pPr>
    <w:r w:rsidRPr="00C26EAE">
      <w:rPr>
        <w:rFonts w:ascii="Arial" w:eastAsia="SimSun" w:hAnsi="Arial" w:cs="Arial"/>
        <w:lang w:eastAsia="zh-CN"/>
      </w:rPr>
      <w:t xml:space="preserve">E-meeting, </w:t>
    </w:r>
    <w:r w:rsidR="00EE42EF">
      <w:rPr>
        <w:rFonts w:ascii="Arial" w:eastAsia="SimSun" w:hAnsi="Arial" w:cs="Arial"/>
        <w:lang w:eastAsia="zh-CN"/>
      </w:rPr>
      <w:t>11</w:t>
    </w:r>
    <w:r w:rsidR="00914CAB" w:rsidRPr="00914CAB">
      <w:rPr>
        <w:rFonts w:ascii="Arial" w:eastAsia="SimSun" w:hAnsi="Arial" w:cs="Arial"/>
        <w:vertAlign w:val="superscript"/>
        <w:lang w:eastAsia="zh-CN"/>
      </w:rPr>
      <w:t>th</w:t>
    </w:r>
    <w:r w:rsidR="00914CAB">
      <w:rPr>
        <w:rFonts w:ascii="Arial" w:eastAsia="SimSun" w:hAnsi="Arial" w:cs="Arial"/>
        <w:lang w:eastAsia="zh-CN"/>
      </w:rPr>
      <w:t xml:space="preserve"> </w:t>
    </w:r>
    <w:r w:rsidR="00EE42EF">
      <w:rPr>
        <w:rFonts w:ascii="Arial" w:eastAsia="SimSun" w:hAnsi="Arial" w:cs="Arial"/>
        <w:lang w:eastAsia="zh-CN"/>
      </w:rPr>
      <w:t>January</w:t>
    </w:r>
    <w:r w:rsidRPr="00C26EAE">
      <w:rPr>
        <w:rFonts w:ascii="Arial" w:eastAsia="SimSun" w:hAnsi="Arial" w:cs="Arial"/>
        <w:lang w:eastAsia="zh-CN"/>
      </w:rPr>
      <w:t xml:space="preserve"> 202</w:t>
    </w:r>
    <w:r w:rsidR="00EE42EF">
      <w:rPr>
        <w:rFonts w:ascii="Arial" w:eastAsia="SimSun" w:hAnsi="Arial" w:cs="Arial"/>
        <w:lang w:eastAsia="zh-CN"/>
      </w:rPr>
      <w:t>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5pt;height:15.75pt" o:bullet="t">
        <v:imagedata r:id="rId1" o:title="artCABC"/>
      </v:shape>
    </w:pict>
  </w:numPicBullet>
  <w:numPicBullet w:numPicBulletId="1">
    <w:pict>
      <v:shape id="_x0000_i1027" type="#_x0000_t75" style="width:11.25pt;height:11.25pt" o:bullet="t">
        <v:imagedata r:id="rId2" o:title="artD980"/>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8351418"/>
    <w:multiLevelType w:val="hybridMultilevel"/>
    <w:tmpl w:val="29A85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CC52566"/>
    <w:multiLevelType w:val="hybridMultilevel"/>
    <w:tmpl w:val="80C45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95B7F23"/>
    <w:multiLevelType w:val="hybridMultilevel"/>
    <w:tmpl w:val="731EABAC"/>
    <w:lvl w:ilvl="0" w:tplc="6A944F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6579A9"/>
    <w:multiLevelType w:val="hybridMultilevel"/>
    <w:tmpl w:val="55ECB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83817D9"/>
    <w:multiLevelType w:val="hybridMultilevel"/>
    <w:tmpl w:val="9EAC94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215B3"/>
    <w:multiLevelType w:val="hybridMultilevel"/>
    <w:tmpl w:val="33D85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8676C3"/>
    <w:multiLevelType w:val="multilevel"/>
    <w:tmpl w:val="EC5C18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FB370A1"/>
    <w:multiLevelType w:val="multilevel"/>
    <w:tmpl w:val="54D28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1344450"/>
    <w:multiLevelType w:val="multilevel"/>
    <w:tmpl w:val="FD122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5C85160"/>
    <w:multiLevelType w:val="hybridMultilevel"/>
    <w:tmpl w:val="11960872"/>
    <w:lvl w:ilvl="0" w:tplc="C10C82F2">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EC0A74"/>
    <w:multiLevelType w:val="hybridMultilevel"/>
    <w:tmpl w:val="44443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F83FE6"/>
    <w:multiLevelType w:val="multilevel"/>
    <w:tmpl w:val="1DD6E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C0F1473"/>
    <w:multiLevelType w:val="hybridMultilevel"/>
    <w:tmpl w:val="78CA6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9"/>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11"/>
  </w:num>
  <w:num w:numId="7">
    <w:abstractNumId w:val="14"/>
  </w:num>
  <w:num w:numId="8">
    <w:abstractNumId w:val="29"/>
  </w:num>
  <w:num w:numId="9">
    <w:abstractNumId w:val="21"/>
  </w:num>
  <w:num w:numId="10">
    <w:abstractNumId w:val="15"/>
  </w:num>
  <w:num w:numId="11">
    <w:abstractNumId w:val="7"/>
  </w:num>
  <w:num w:numId="12">
    <w:abstractNumId w:val="23"/>
  </w:num>
  <w:num w:numId="13">
    <w:abstractNumId w:val="20"/>
  </w:num>
  <w:num w:numId="14">
    <w:abstractNumId w:val="8"/>
  </w:num>
  <w:num w:numId="15">
    <w:abstractNumId w:val="10"/>
  </w:num>
  <w:num w:numId="16">
    <w:abstractNumId w:val="25"/>
  </w:num>
  <w:num w:numId="17">
    <w:abstractNumId w:val="31"/>
  </w:num>
  <w:num w:numId="18">
    <w:abstractNumId w:val="13"/>
  </w:num>
  <w:num w:numId="19">
    <w:abstractNumId w:val="4"/>
  </w:num>
  <w:num w:numId="20">
    <w:abstractNumId w:val="32"/>
  </w:num>
  <w:num w:numId="21">
    <w:abstractNumId w:val="17"/>
  </w:num>
  <w:num w:numId="22">
    <w:abstractNumId w:val="28"/>
  </w:num>
  <w:num w:numId="23">
    <w:abstractNumId w:val="22"/>
  </w:num>
  <w:num w:numId="24">
    <w:abstractNumId w:val="16"/>
  </w:num>
  <w:num w:numId="25">
    <w:abstractNumId w:val="26"/>
  </w:num>
  <w:num w:numId="26">
    <w:abstractNumId w:val="1"/>
  </w:num>
  <w:num w:numId="27">
    <w:abstractNumId w:val="6"/>
  </w:num>
  <w:num w:numId="28">
    <w:abstractNumId w:val="27"/>
  </w:num>
  <w:num w:numId="29">
    <w:abstractNumId w:val="5"/>
  </w:num>
  <w:num w:numId="30">
    <w:abstractNumId w:val="30"/>
  </w:num>
  <w:num w:numId="31">
    <w:abstractNumId w:val="12"/>
  </w:num>
  <w:num w:numId="32">
    <w:abstractNumId w:val="9"/>
  </w:num>
  <w:num w:numId="3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10966"/>
    <w:rsid w:val="00013300"/>
    <w:rsid w:val="00014547"/>
    <w:rsid w:val="00015592"/>
    <w:rsid w:val="00015972"/>
    <w:rsid w:val="00015CF3"/>
    <w:rsid w:val="000160AF"/>
    <w:rsid w:val="00020A1E"/>
    <w:rsid w:val="00022984"/>
    <w:rsid w:val="00023808"/>
    <w:rsid w:val="0002442F"/>
    <w:rsid w:val="000257FE"/>
    <w:rsid w:val="000268A4"/>
    <w:rsid w:val="00026D8C"/>
    <w:rsid w:val="00027194"/>
    <w:rsid w:val="000306D4"/>
    <w:rsid w:val="000309C8"/>
    <w:rsid w:val="000324BD"/>
    <w:rsid w:val="0003275B"/>
    <w:rsid w:val="00032F81"/>
    <w:rsid w:val="00033F0F"/>
    <w:rsid w:val="00034FB8"/>
    <w:rsid w:val="00035F85"/>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5A7C"/>
    <w:rsid w:val="00096C0D"/>
    <w:rsid w:val="000A157E"/>
    <w:rsid w:val="000A1FFC"/>
    <w:rsid w:val="000A321A"/>
    <w:rsid w:val="000A5994"/>
    <w:rsid w:val="000A7B5C"/>
    <w:rsid w:val="000A7B87"/>
    <w:rsid w:val="000B0971"/>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4C3B"/>
    <w:rsid w:val="000E5064"/>
    <w:rsid w:val="000E7A98"/>
    <w:rsid w:val="000F130C"/>
    <w:rsid w:val="000F1DD2"/>
    <w:rsid w:val="000F2747"/>
    <w:rsid w:val="000F3564"/>
    <w:rsid w:val="000F4620"/>
    <w:rsid w:val="000F4DEE"/>
    <w:rsid w:val="000F52AC"/>
    <w:rsid w:val="000F7259"/>
    <w:rsid w:val="000F7904"/>
    <w:rsid w:val="001000AC"/>
    <w:rsid w:val="00104D80"/>
    <w:rsid w:val="00107E1F"/>
    <w:rsid w:val="00110FD1"/>
    <w:rsid w:val="001112C7"/>
    <w:rsid w:val="00112B88"/>
    <w:rsid w:val="0011366A"/>
    <w:rsid w:val="00115D6E"/>
    <w:rsid w:val="001161D1"/>
    <w:rsid w:val="001165B9"/>
    <w:rsid w:val="001169F0"/>
    <w:rsid w:val="00117213"/>
    <w:rsid w:val="00117A0E"/>
    <w:rsid w:val="00120008"/>
    <w:rsid w:val="0012085C"/>
    <w:rsid w:val="00121845"/>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3BA1"/>
    <w:rsid w:val="001441BE"/>
    <w:rsid w:val="0014436B"/>
    <w:rsid w:val="00144F6E"/>
    <w:rsid w:val="00145F01"/>
    <w:rsid w:val="00146CA8"/>
    <w:rsid w:val="00146FD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70BA8"/>
    <w:rsid w:val="00172601"/>
    <w:rsid w:val="00172FC1"/>
    <w:rsid w:val="001731E8"/>
    <w:rsid w:val="0017352C"/>
    <w:rsid w:val="0017394F"/>
    <w:rsid w:val="00175560"/>
    <w:rsid w:val="00176D52"/>
    <w:rsid w:val="00177A5B"/>
    <w:rsid w:val="001809EA"/>
    <w:rsid w:val="001820A7"/>
    <w:rsid w:val="00182484"/>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42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C7B0E"/>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0AC9"/>
    <w:rsid w:val="001F1225"/>
    <w:rsid w:val="001F1C37"/>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D7F"/>
    <w:rsid w:val="00225323"/>
    <w:rsid w:val="002257C4"/>
    <w:rsid w:val="0022626B"/>
    <w:rsid w:val="002264A4"/>
    <w:rsid w:val="00226FF8"/>
    <w:rsid w:val="00230AF7"/>
    <w:rsid w:val="002310B9"/>
    <w:rsid w:val="00231FC6"/>
    <w:rsid w:val="00232FA9"/>
    <w:rsid w:val="00234B09"/>
    <w:rsid w:val="002422D3"/>
    <w:rsid w:val="002439D0"/>
    <w:rsid w:val="00243EB2"/>
    <w:rsid w:val="002441F5"/>
    <w:rsid w:val="00245135"/>
    <w:rsid w:val="00247816"/>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4A67"/>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4C42"/>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49D9"/>
    <w:rsid w:val="003B5417"/>
    <w:rsid w:val="003B59FA"/>
    <w:rsid w:val="003B5B5E"/>
    <w:rsid w:val="003C069C"/>
    <w:rsid w:val="003C2981"/>
    <w:rsid w:val="003C4D9C"/>
    <w:rsid w:val="003C7671"/>
    <w:rsid w:val="003C7930"/>
    <w:rsid w:val="003C7D0F"/>
    <w:rsid w:val="003D0412"/>
    <w:rsid w:val="003D074C"/>
    <w:rsid w:val="003D0CE3"/>
    <w:rsid w:val="003D1FF9"/>
    <w:rsid w:val="003D2D12"/>
    <w:rsid w:val="003D372B"/>
    <w:rsid w:val="003D5051"/>
    <w:rsid w:val="003D5161"/>
    <w:rsid w:val="003D54C1"/>
    <w:rsid w:val="003D73B9"/>
    <w:rsid w:val="003E473F"/>
    <w:rsid w:val="003E52F6"/>
    <w:rsid w:val="003E6406"/>
    <w:rsid w:val="003F0F68"/>
    <w:rsid w:val="003F1C40"/>
    <w:rsid w:val="003F21B0"/>
    <w:rsid w:val="003F2334"/>
    <w:rsid w:val="003F453D"/>
    <w:rsid w:val="003F4F7E"/>
    <w:rsid w:val="003F55BD"/>
    <w:rsid w:val="003F5CF4"/>
    <w:rsid w:val="003F67FC"/>
    <w:rsid w:val="003F7E50"/>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BA5"/>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39C2"/>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5B7B"/>
    <w:rsid w:val="00487294"/>
    <w:rsid w:val="00487F91"/>
    <w:rsid w:val="00490A10"/>
    <w:rsid w:val="00490E90"/>
    <w:rsid w:val="00494DC4"/>
    <w:rsid w:val="004955CE"/>
    <w:rsid w:val="00496281"/>
    <w:rsid w:val="00496CC3"/>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4E77"/>
    <w:rsid w:val="004E5C43"/>
    <w:rsid w:val="004E61DA"/>
    <w:rsid w:val="004E632A"/>
    <w:rsid w:val="004E636B"/>
    <w:rsid w:val="004E67BF"/>
    <w:rsid w:val="004E6F5F"/>
    <w:rsid w:val="004E7FE4"/>
    <w:rsid w:val="004F19E1"/>
    <w:rsid w:val="004F2FC2"/>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912"/>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2E77"/>
    <w:rsid w:val="005A390F"/>
    <w:rsid w:val="005A5E87"/>
    <w:rsid w:val="005A7B96"/>
    <w:rsid w:val="005A7FE8"/>
    <w:rsid w:val="005B10E3"/>
    <w:rsid w:val="005B21FC"/>
    <w:rsid w:val="005B32E8"/>
    <w:rsid w:val="005B5D8F"/>
    <w:rsid w:val="005B61FD"/>
    <w:rsid w:val="005B6756"/>
    <w:rsid w:val="005B6972"/>
    <w:rsid w:val="005C1EC1"/>
    <w:rsid w:val="005C3B1D"/>
    <w:rsid w:val="005C4BCA"/>
    <w:rsid w:val="005C52E8"/>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307ED"/>
    <w:rsid w:val="0063091E"/>
    <w:rsid w:val="006339A1"/>
    <w:rsid w:val="00635427"/>
    <w:rsid w:val="00635CD6"/>
    <w:rsid w:val="0063683A"/>
    <w:rsid w:val="00637B91"/>
    <w:rsid w:val="006412B9"/>
    <w:rsid w:val="006418D6"/>
    <w:rsid w:val="00642701"/>
    <w:rsid w:val="00643387"/>
    <w:rsid w:val="00644BA9"/>
    <w:rsid w:val="00644EAA"/>
    <w:rsid w:val="0064562C"/>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078D"/>
    <w:rsid w:val="00672125"/>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C88"/>
    <w:rsid w:val="00682D5A"/>
    <w:rsid w:val="00684FB5"/>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65EF"/>
    <w:rsid w:val="006A7B73"/>
    <w:rsid w:val="006B042A"/>
    <w:rsid w:val="006B0873"/>
    <w:rsid w:val="006B335A"/>
    <w:rsid w:val="006B54F2"/>
    <w:rsid w:val="006B609A"/>
    <w:rsid w:val="006C0318"/>
    <w:rsid w:val="006C078E"/>
    <w:rsid w:val="006C08CE"/>
    <w:rsid w:val="006C0957"/>
    <w:rsid w:val="006C09CF"/>
    <w:rsid w:val="006C0C77"/>
    <w:rsid w:val="006C1A44"/>
    <w:rsid w:val="006C359E"/>
    <w:rsid w:val="006C37EB"/>
    <w:rsid w:val="006C3D5B"/>
    <w:rsid w:val="006C458B"/>
    <w:rsid w:val="006C6689"/>
    <w:rsid w:val="006C6732"/>
    <w:rsid w:val="006C6DF8"/>
    <w:rsid w:val="006C7159"/>
    <w:rsid w:val="006C7FA7"/>
    <w:rsid w:val="006D05F9"/>
    <w:rsid w:val="006D2C97"/>
    <w:rsid w:val="006D2E92"/>
    <w:rsid w:val="006D2F49"/>
    <w:rsid w:val="006D5233"/>
    <w:rsid w:val="006D594F"/>
    <w:rsid w:val="006D629F"/>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BBC"/>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2799"/>
    <w:rsid w:val="007A6584"/>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45D"/>
    <w:rsid w:val="00802752"/>
    <w:rsid w:val="00804260"/>
    <w:rsid w:val="00804B4A"/>
    <w:rsid w:val="008056C4"/>
    <w:rsid w:val="0080609F"/>
    <w:rsid w:val="00806426"/>
    <w:rsid w:val="00810D89"/>
    <w:rsid w:val="00810E38"/>
    <w:rsid w:val="00814774"/>
    <w:rsid w:val="008148D4"/>
    <w:rsid w:val="008168CC"/>
    <w:rsid w:val="0081759E"/>
    <w:rsid w:val="008179D9"/>
    <w:rsid w:val="00820CA3"/>
    <w:rsid w:val="00822AF4"/>
    <w:rsid w:val="00823814"/>
    <w:rsid w:val="00823CEF"/>
    <w:rsid w:val="00824543"/>
    <w:rsid w:val="008254BF"/>
    <w:rsid w:val="008254C1"/>
    <w:rsid w:val="0082571A"/>
    <w:rsid w:val="00825E93"/>
    <w:rsid w:val="00830859"/>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6793B"/>
    <w:rsid w:val="0087043F"/>
    <w:rsid w:val="0087138D"/>
    <w:rsid w:val="00872DAE"/>
    <w:rsid w:val="008754FA"/>
    <w:rsid w:val="00876061"/>
    <w:rsid w:val="00876A19"/>
    <w:rsid w:val="00880FF9"/>
    <w:rsid w:val="00883B8D"/>
    <w:rsid w:val="00886858"/>
    <w:rsid w:val="00890619"/>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71AE"/>
    <w:rsid w:val="008C735A"/>
    <w:rsid w:val="008C7E87"/>
    <w:rsid w:val="008D0292"/>
    <w:rsid w:val="008D02FF"/>
    <w:rsid w:val="008D05AA"/>
    <w:rsid w:val="008D07D0"/>
    <w:rsid w:val="008D13A7"/>
    <w:rsid w:val="008D3B7F"/>
    <w:rsid w:val="008D6B97"/>
    <w:rsid w:val="008D7E2C"/>
    <w:rsid w:val="008E02FD"/>
    <w:rsid w:val="008E0353"/>
    <w:rsid w:val="008E0895"/>
    <w:rsid w:val="008E0983"/>
    <w:rsid w:val="008E0EA1"/>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56C8"/>
    <w:rsid w:val="008F5A21"/>
    <w:rsid w:val="00902657"/>
    <w:rsid w:val="0090332A"/>
    <w:rsid w:val="009041D5"/>
    <w:rsid w:val="009057A6"/>
    <w:rsid w:val="00905F97"/>
    <w:rsid w:val="00912624"/>
    <w:rsid w:val="009132C3"/>
    <w:rsid w:val="00914CAB"/>
    <w:rsid w:val="00915D24"/>
    <w:rsid w:val="0091769A"/>
    <w:rsid w:val="00922039"/>
    <w:rsid w:val="00923051"/>
    <w:rsid w:val="00924A38"/>
    <w:rsid w:val="00924C4E"/>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7669A"/>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E1A87"/>
    <w:rsid w:val="009E1D03"/>
    <w:rsid w:val="009E2C07"/>
    <w:rsid w:val="009E2F50"/>
    <w:rsid w:val="009E38CE"/>
    <w:rsid w:val="009E3A62"/>
    <w:rsid w:val="009E3EB3"/>
    <w:rsid w:val="009E3ECA"/>
    <w:rsid w:val="009E3FC8"/>
    <w:rsid w:val="009E471E"/>
    <w:rsid w:val="009E555A"/>
    <w:rsid w:val="009E74FA"/>
    <w:rsid w:val="009F0150"/>
    <w:rsid w:val="009F08F1"/>
    <w:rsid w:val="009F2863"/>
    <w:rsid w:val="009F2CDE"/>
    <w:rsid w:val="009F4D32"/>
    <w:rsid w:val="009F4F0A"/>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5599"/>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05DB"/>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197"/>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E0378"/>
    <w:rsid w:val="00AE23FC"/>
    <w:rsid w:val="00AE34D8"/>
    <w:rsid w:val="00AE405D"/>
    <w:rsid w:val="00AE4A61"/>
    <w:rsid w:val="00AE5F31"/>
    <w:rsid w:val="00AE6148"/>
    <w:rsid w:val="00AE6678"/>
    <w:rsid w:val="00AE68E5"/>
    <w:rsid w:val="00AF019F"/>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90A"/>
    <w:rsid w:val="00B77CE7"/>
    <w:rsid w:val="00B8035E"/>
    <w:rsid w:val="00B80C6D"/>
    <w:rsid w:val="00B80F36"/>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17"/>
    <w:rsid w:val="00BE27AE"/>
    <w:rsid w:val="00BE2A69"/>
    <w:rsid w:val="00BE2C03"/>
    <w:rsid w:val="00BE4F5B"/>
    <w:rsid w:val="00BE4F99"/>
    <w:rsid w:val="00BE56F7"/>
    <w:rsid w:val="00BE5CF2"/>
    <w:rsid w:val="00BE6623"/>
    <w:rsid w:val="00BF1E24"/>
    <w:rsid w:val="00BF28A3"/>
    <w:rsid w:val="00BF45E3"/>
    <w:rsid w:val="00BF61E7"/>
    <w:rsid w:val="00BF6BC2"/>
    <w:rsid w:val="00C00A29"/>
    <w:rsid w:val="00C019FD"/>
    <w:rsid w:val="00C01C1A"/>
    <w:rsid w:val="00C03123"/>
    <w:rsid w:val="00C031EA"/>
    <w:rsid w:val="00C03EBD"/>
    <w:rsid w:val="00C063F6"/>
    <w:rsid w:val="00C067B5"/>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3FB"/>
    <w:rsid w:val="00C3197A"/>
    <w:rsid w:val="00C31D9C"/>
    <w:rsid w:val="00C32E3D"/>
    <w:rsid w:val="00C32F09"/>
    <w:rsid w:val="00C330B0"/>
    <w:rsid w:val="00C33AC5"/>
    <w:rsid w:val="00C33E44"/>
    <w:rsid w:val="00C342F4"/>
    <w:rsid w:val="00C350D0"/>
    <w:rsid w:val="00C3540D"/>
    <w:rsid w:val="00C35633"/>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4AFC"/>
    <w:rsid w:val="00C65F64"/>
    <w:rsid w:val="00C674A1"/>
    <w:rsid w:val="00C71072"/>
    <w:rsid w:val="00C74CFE"/>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1A6"/>
    <w:rsid w:val="00CE1B20"/>
    <w:rsid w:val="00CE213D"/>
    <w:rsid w:val="00CE2828"/>
    <w:rsid w:val="00CE33AA"/>
    <w:rsid w:val="00CE41A5"/>
    <w:rsid w:val="00CE5938"/>
    <w:rsid w:val="00CE6D20"/>
    <w:rsid w:val="00CE7B07"/>
    <w:rsid w:val="00CF133D"/>
    <w:rsid w:val="00CF1B77"/>
    <w:rsid w:val="00CF1F1C"/>
    <w:rsid w:val="00CF52F8"/>
    <w:rsid w:val="00CF56E7"/>
    <w:rsid w:val="00CF5B48"/>
    <w:rsid w:val="00CF685A"/>
    <w:rsid w:val="00CF76DD"/>
    <w:rsid w:val="00D022BC"/>
    <w:rsid w:val="00D02599"/>
    <w:rsid w:val="00D02654"/>
    <w:rsid w:val="00D03EB3"/>
    <w:rsid w:val="00D0515A"/>
    <w:rsid w:val="00D051E7"/>
    <w:rsid w:val="00D05F0A"/>
    <w:rsid w:val="00D07A39"/>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944"/>
    <w:rsid w:val="00D30E23"/>
    <w:rsid w:val="00D31106"/>
    <w:rsid w:val="00D317CC"/>
    <w:rsid w:val="00D32568"/>
    <w:rsid w:val="00D32AD9"/>
    <w:rsid w:val="00D33115"/>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3F7"/>
    <w:rsid w:val="00D64E2E"/>
    <w:rsid w:val="00D65622"/>
    <w:rsid w:val="00D66611"/>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3019"/>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1790F"/>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B7"/>
    <w:rsid w:val="00E47ED6"/>
    <w:rsid w:val="00E520EE"/>
    <w:rsid w:val="00E52585"/>
    <w:rsid w:val="00E541D4"/>
    <w:rsid w:val="00E54F42"/>
    <w:rsid w:val="00E55E79"/>
    <w:rsid w:val="00E56282"/>
    <w:rsid w:val="00E56E3D"/>
    <w:rsid w:val="00E56F4E"/>
    <w:rsid w:val="00E57068"/>
    <w:rsid w:val="00E617F4"/>
    <w:rsid w:val="00E626AB"/>
    <w:rsid w:val="00E62BB8"/>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1757"/>
    <w:rsid w:val="00E924BA"/>
    <w:rsid w:val="00E93364"/>
    <w:rsid w:val="00E937CE"/>
    <w:rsid w:val="00E9413D"/>
    <w:rsid w:val="00E950BF"/>
    <w:rsid w:val="00E964E0"/>
    <w:rsid w:val="00E96BFD"/>
    <w:rsid w:val="00E97871"/>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2D96"/>
    <w:rsid w:val="00ED3443"/>
    <w:rsid w:val="00ED3B36"/>
    <w:rsid w:val="00ED4EED"/>
    <w:rsid w:val="00ED5AFE"/>
    <w:rsid w:val="00ED5BE0"/>
    <w:rsid w:val="00ED6035"/>
    <w:rsid w:val="00ED6638"/>
    <w:rsid w:val="00ED6F85"/>
    <w:rsid w:val="00EE03A3"/>
    <w:rsid w:val="00EE0D47"/>
    <w:rsid w:val="00EE293E"/>
    <w:rsid w:val="00EE323C"/>
    <w:rsid w:val="00EE42EF"/>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4E6"/>
    <w:rsid w:val="00F64BDE"/>
    <w:rsid w:val="00F676A8"/>
    <w:rsid w:val="00F67785"/>
    <w:rsid w:val="00F67823"/>
    <w:rsid w:val="00F67C45"/>
    <w:rsid w:val="00F702D0"/>
    <w:rsid w:val="00F70F79"/>
    <w:rsid w:val="00F71FF6"/>
    <w:rsid w:val="00F7370C"/>
    <w:rsid w:val="00F73E42"/>
    <w:rsid w:val="00F772EA"/>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79F1"/>
    <w:rsid w:val="00FB14F6"/>
    <w:rsid w:val="00FB1F6D"/>
    <w:rsid w:val="00FB29C9"/>
    <w:rsid w:val="00FB3AC7"/>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19C"/>
    <w:rsid w:val="00FD2F64"/>
    <w:rsid w:val="00FD3036"/>
    <w:rsid w:val="00FD3E3E"/>
    <w:rsid w:val="00FD4355"/>
    <w:rsid w:val="00FD6A45"/>
    <w:rsid w:val="00FD6E76"/>
    <w:rsid w:val="00FD7824"/>
    <w:rsid w:val="00FE1A53"/>
    <w:rsid w:val="00FE2820"/>
    <w:rsid w:val="00FE3183"/>
    <w:rsid w:val="00FE507D"/>
    <w:rsid w:val="00FE7A35"/>
    <w:rsid w:val="00FF0108"/>
    <w:rsid w:val="00FF03FA"/>
    <w:rsid w:val="00FF061A"/>
    <w:rsid w:val="00FF0D12"/>
    <w:rsid w:val="00FF1433"/>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3"/>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4C3B"/>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78234042">
      <w:bodyDiv w:val="1"/>
      <w:marLeft w:val="0"/>
      <w:marRight w:val="0"/>
      <w:marTop w:val="0"/>
      <w:marBottom w:val="0"/>
      <w:divBdr>
        <w:top w:val="none" w:sz="0" w:space="0" w:color="auto"/>
        <w:left w:val="none" w:sz="0" w:space="0" w:color="auto"/>
        <w:bottom w:val="none" w:sz="0" w:space="0" w:color="auto"/>
        <w:right w:val="none" w:sz="0" w:space="0" w:color="auto"/>
      </w:divBdr>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341</Words>
  <Characters>1906</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2243</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2022-01-10T12:49:00Z</dcterms:created>
  <dcterms:modified xsi:type="dcterms:W3CDTF">2022-01-11T13:09:00Z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