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0853" w14:textId="48404D6D" w:rsidR="00485709" w:rsidRPr="00EB2131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B2131">
        <w:rPr>
          <w:b/>
          <w:noProof/>
          <w:sz w:val="24"/>
          <w:lang w:val="en-US"/>
        </w:rPr>
        <w:t>3GPP SA3LI#97</w:t>
      </w:r>
      <w:r w:rsidRPr="00EB2131">
        <w:rPr>
          <w:b/>
          <w:i/>
          <w:noProof/>
          <w:sz w:val="28"/>
          <w:lang w:val="en-US"/>
        </w:rPr>
        <w:tab/>
        <w:t>s3i250</w:t>
      </w:r>
      <w:r w:rsidR="00AA3C16">
        <w:rPr>
          <w:b/>
          <w:i/>
          <w:noProof/>
          <w:sz w:val="28"/>
          <w:lang w:val="en-US"/>
        </w:rPr>
        <w:t>206</w:t>
      </w:r>
    </w:p>
    <w:p w14:paraId="5E1638F5" w14:textId="77777777" w:rsidR="00485709" w:rsidRDefault="00485709" w:rsidP="00485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97B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398D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7AB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664"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8B273" w:rsidR="001E41F3" w:rsidRPr="00410371" w:rsidRDefault="00AA3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A1F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398D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EF3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64AD7E" w:rsidR="00F25D98" w:rsidRDefault="00B31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E3E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398D">
                <w:t>Alignment of RAT Type values with TS 29.571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C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3814A" w:rsidR="001E41F3" w:rsidRPr="00C83EE0" w:rsidRDefault="0000000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C83EE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D0398D" w:rsidRPr="00C83EE0">
              <w:rPr>
                <w:noProof/>
                <w:lang w:val="it-IT"/>
              </w:rPr>
              <w:t>SA3-LI (Ericsson</w:t>
            </w:r>
            <w:r w:rsidR="00B31D2D">
              <w:rPr>
                <w:noProof/>
                <w:lang w:val="it-IT"/>
              </w:rPr>
              <w:t>,</w:t>
            </w:r>
            <w:r w:rsidR="00334621" w:rsidRPr="00C83EE0">
              <w:rPr>
                <w:noProof/>
                <w:lang w:val="it-IT"/>
              </w:rPr>
              <w:t xml:space="preserve"> OTD_US</w:t>
            </w:r>
            <w:r w:rsidR="00D0398D" w:rsidRPr="00C83EE0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FE5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0398D">
                <w:rPr>
                  <w:noProof/>
                </w:rP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B56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398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788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2664">
                <w:rPr>
                  <w:noProof/>
                </w:rPr>
                <w:t>2025-04-</w:t>
              </w:r>
            </w:fldSimple>
            <w:r w:rsidR="00B31D2D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93CF6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3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1BB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398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D3F94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ASN.1 definition of RAT Type parameter does not include all the values specified in the latest rel-17 version of TS 29.571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112113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all the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AD8A0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29.571; values specified in TS 29.571  for the RAT Type will not be supported over the LI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2AA7F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3A519" w:rsidR="001E41F3" w:rsidRDefault="00D03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619D8E" w:rsidR="001E41F3" w:rsidRDefault="00D03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61286" w:rsidR="001E41F3" w:rsidRDefault="00D03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25306" w14:textId="77777777" w:rsidR="00482B66" w:rsidRPr="000D5CAC" w:rsidRDefault="00482B66" w:rsidP="00482B66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5BA83817" w14:textId="581EF4E5" w:rsidR="00482B66" w:rsidRPr="000D5CAC" w:rsidRDefault="00482B66" w:rsidP="00482B66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7" w:history="1">
              <w:r w:rsidR="00115ACA" w:rsidRPr="00115ACA">
                <w:rPr>
                  <w:rStyle w:val="Hyperlink"/>
                  <w:noProof/>
                  <w:lang w:eastAsia="fr-FR"/>
                </w:rPr>
                <w:t>!318</w:t>
              </w:r>
            </w:hyperlink>
          </w:p>
          <w:p w14:paraId="3C3BCCA9" w14:textId="3E1D385C" w:rsidR="001E41F3" w:rsidRDefault="00482B66" w:rsidP="00482B66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 w:rsidR="00115ACA">
              <w:rPr>
                <w:noProof/>
                <w:lang w:eastAsia="fr-FR"/>
              </w:rPr>
              <w:t xml:space="preserve"> </w:t>
            </w:r>
            <w:hyperlink r:id="rId18" w:history="1">
              <w:r w:rsidR="00115ACA">
                <w:rPr>
                  <w:rStyle w:val="Hyperlink"/>
                  <w:noProof/>
                  <w:lang w:eastAsia="fr-FR"/>
                </w:rPr>
                <w:t>baaec6c704f726f4a0dbf947d3e6ddb0fb132213</w:t>
              </w:r>
            </w:hyperlink>
          </w:p>
          <w:p w14:paraId="00D3B8F7" w14:textId="79B379CA" w:rsidR="00115ACA" w:rsidRDefault="00115ACA" w:rsidP="00482B6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64A982" w:rsidR="008863B9" w:rsidRDefault="00AA3C16">
            <w:pPr>
              <w:pStyle w:val="CRCoverPage"/>
              <w:spacing w:after="0"/>
              <w:ind w:left="100"/>
              <w:rPr>
                <w:noProof/>
              </w:rPr>
            </w:pPr>
            <w:r w:rsidRPr="00AA3C16">
              <w:rPr>
                <w:noProof/>
              </w:rPr>
              <w:t>s3i250117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CCA6" w14:textId="23995632" w:rsidR="00C0143A" w:rsidRDefault="00C0143A" w:rsidP="00C0143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E55DC5E" w14:textId="77777777" w:rsidR="00C0143A" w:rsidRDefault="00C0143A" w:rsidP="00C0143A">
      <w:pPr>
        <w:pStyle w:val="Code"/>
      </w:pPr>
    </w:p>
    <w:p w14:paraId="0EF3B062" w14:textId="77777777" w:rsidR="00C0143A" w:rsidRDefault="00C0143A" w:rsidP="00C0143A">
      <w:pPr>
        <w:pStyle w:val="CodeHeader"/>
      </w:pPr>
      <w:r>
        <w:t>---a/33128/r17/TS33128Payloads.asn</w:t>
      </w:r>
      <w:r>
        <w:br/>
        <w:t>+++b/33128/r17/TS33128Payloads.asn</w:t>
      </w:r>
    </w:p>
    <w:p w14:paraId="35C255DA" w14:textId="77777777" w:rsidR="00C0143A" w:rsidRDefault="00C0143A" w:rsidP="00C0143A">
      <w:pPr>
        <w:pStyle w:val="CodeHeader"/>
      </w:pPr>
      <w:r>
        <w:t>@@ -4416,7 +4416,19 @@ RATType ::= ENUMERATED</w:t>
      </w:r>
    </w:p>
    <w:p w14:paraId="7B645326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4416</w:t>
      </w:r>
      <w:r>
        <w:rPr>
          <w:color w:val="BFBFBF"/>
          <w:shd w:val="clear" w:color="auto" w:fill="FAFAFA"/>
        </w:rPr>
        <w:tab/>
        <w:t>4416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nRMEO(17),</w:t>
      </w:r>
    </w:p>
    <w:p w14:paraId="52D6D988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4417</w:t>
      </w:r>
      <w:r>
        <w:rPr>
          <w:color w:val="BFBFBF"/>
          <w:shd w:val="clear" w:color="auto" w:fill="FAFAFA"/>
        </w:rPr>
        <w:tab/>
        <w:t>4417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nRGEO(18),</w:t>
      </w:r>
    </w:p>
    <w:p w14:paraId="176412A5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4418</w:t>
      </w:r>
      <w:r>
        <w:rPr>
          <w:color w:val="BFBFBF"/>
          <w:shd w:val="clear" w:color="auto" w:fill="FAFAFA"/>
        </w:rPr>
        <w:tab/>
        <w:t>4418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nROTHERSAT(19),</w:t>
      </w:r>
    </w:p>
    <w:p w14:paraId="752C0E6B" w14:textId="77777777" w:rsidR="00C0143A" w:rsidRDefault="00C0143A" w:rsidP="00C0143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4419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nRREDCAP(20)</w:t>
      </w:r>
    </w:p>
    <w:p w14:paraId="36320DD7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nRREDCAP(20),</w:t>
      </w:r>
    </w:p>
    <w:p w14:paraId="3949CB65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wBEUTRANLEO(21),</w:t>
      </w:r>
    </w:p>
    <w:p w14:paraId="5F0CB6CF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wBEUTRANMEO(22),</w:t>
      </w:r>
    </w:p>
    <w:p w14:paraId="05CE0A3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wBEUTRANGEO(23),</w:t>
      </w:r>
    </w:p>
    <w:p w14:paraId="4C6B238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wBEUTRANOTHERSAT(24),</w:t>
      </w:r>
    </w:p>
    <w:p w14:paraId="453F687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nBIOTLEO(25),</w:t>
      </w:r>
    </w:p>
    <w:p w14:paraId="2C98207C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nBIOTMEO(26),</w:t>
      </w:r>
    </w:p>
    <w:p w14:paraId="6322FACE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nBIOTGEO(27),</w:t>
      </w:r>
    </w:p>
    <w:p w14:paraId="4FFC8ECC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nBIOTOTHERSAT(28),</w:t>
      </w:r>
    </w:p>
    <w:p w14:paraId="26FEF969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lTEMLEO(29),</w:t>
      </w:r>
    </w:p>
    <w:p w14:paraId="1EB2E7B2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lTEMMEO(30),</w:t>
      </w:r>
    </w:p>
    <w:p w14:paraId="506F5421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lTEMGEO(31),</w:t>
      </w:r>
    </w:p>
    <w:p w14:paraId="59FB663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lTEMOTHERSAT(32)</w:t>
      </w:r>
    </w:p>
    <w:p w14:paraId="1C8DC306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4420</w:t>
      </w:r>
      <w:r>
        <w:rPr>
          <w:color w:val="BFBFBF"/>
          <w:shd w:val="clear" w:color="auto" w:fill="FAFAFA"/>
        </w:rPr>
        <w:tab/>
        <w:t>4432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57F6BA4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4421</w:t>
      </w:r>
      <w:r>
        <w:rPr>
          <w:color w:val="BFBFBF"/>
          <w:shd w:val="clear" w:color="auto" w:fill="FAFAFA"/>
        </w:rPr>
        <w:tab/>
        <w:t>4433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451175F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4422</w:t>
      </w:r>
      <w:r>
        <w:rPr>
          <w:color w:val="BFBFBF"/>
          <w:shd w:val="clear" w:color="auto" w:fill="FAFAFA"/>
        </w:rPr>
        <w:tab/>
        <w:t>4434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RejectedNSSAI ::= SEQUENCE OF RejectedSNSSAI</w:t>
      </w:r>
    </w:p>
    <w:p w14:paraId="35FA521B" w14:textId="2295C7D5" w:rsidR="00C0143A" w:rsidRDefault="00C0143A" w:rsidP="00C0143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"/>
    </w:p>
    <w:p w14:paraId="68C9CD36" w14:textId="77777777" w:rsidR="001E41F3" w:rsidRPr="00C0143A" w:rsidRDefault="001E41F3">
      <w:pPr>
        <w:rPr>
          <w:noProof/>
          <w:lang w:val="en-US"/>
        </w:rPr>
      </w:pPr>
    </w:p>
    <w:sectPr w:rsidR="001E41F3" w:rsidRPr="00C0143A" w:rsidSect="00C0143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FCD20" w14:textId="77777777" w:rsidR="00BF29D9" w:rsidRDefault="00BF29D9">
      <w:r>
        <w:separator/>
      </w:r>
    </w:p>
  </w:endnote>
  <w:endnote w:type="continuationSeparator" w:id="0">
    <w:p w14:paraId="53789F86" w14:textId="77777777" w:rsidR="00BF29D9" w:rsidRDefault="00BF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BE668" w14:textId="77777777" w:rsidR="00BF29D9" w:rsidRDefault="00BF29D9">
      <w:r>
        <w:separator/>
      </w:r>
    </w:p>
  </w:footnote>
  <w:footnote w:type="continuationSeparator" w:id="0">
    <w:p w14:paraId="23537255" w14:textId="77777777" w:rsidR="00BF29D9" w:rsidRDefault="00BF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6"/>
    <w:rsid w:val="000A6394"/>
    <w:rsid w:val="000B7FED"/>
    <w:rsid w:val="000C038A"/>
    <w:rsid w:val="000C6598"/>
    <w:rsid w:val="000D44B3"/>
    <w:rsid w:val="00105360"/>
    <w:rsid w:val="00115ACA"/>
    <w:rsid w:val="00145D43"/>
    <w:rsid w:val="00192C46"/>
    <w:rsid w:val="00192E80"/>
    <w:rsid w:val="001A08B3"/>
    <w:rsid w:val="001A7B60"/>
    <w:rsid w:val="001B52F0"/>
    <w:rsid w:val="001B7A65"/>
    <w:rsid w:val="001E41F3"/>
    <w:rsid w:val="0026004D"/>
    <w:rsid w:val="002640DD"/>
    <w:rsid w:val="0027314D"/>
    <w:rsid w:val="00275D12"/>
    <w:rsid w:val="0028368B"/>
    <w:rsid w:val="00284FEB"/>
    <w:rsid w:val="002860C4"/>
    <w:rsid w:val="002B1B20"/>
    <w:rsid w:val="002B5741"/>
    <w:rsid w:val="002E472E"/>
    <w:rsid w:val="002F189A"/>
    <w:rsid w:val="00305409"/>
    <w:rsid w:val="00313E3E"/>
    <w:rsid w:val="00334621"/>
    <w:rsid w:val="00336FF0"/>
    <w:rsid w:val="0035777D"/>
    <w:rsid w:val="003609EF"/>
    <w:rsid w:val="0036231A"/>
    <w:rsid w:val="00374DD4"/>
    <w:rsid w:val="003E1A36"/>
    <w:rsid w:val="00410371"/>
    <w:rsid w:val="00417AEF"/>
    <w:rsid w:val="004242F1"/>
    <w:rsid w:val="00482B66"/>
    <w:rsid w:val="00485709"/>
    <w:rsid w:val="004A38F4"/>
    <w:rsid w:val="004B75B7"/>
    <w:rsid w:val="004E0F79"/>
    <w:rsid w:val="004E42AE"/>
    <w:rsid w:val="00506EB8"/>
    <w:rsid w:val="0051152D"/>
    <w:rsid w:val="0051580D"/>
    <w:rsid w:val="00534110"/>
    <w:rsid w:val="00547111"/>
    <w:rsid w:val="0056498E"/>
    <w:rsid w:val="00592D74"/>
    <w:rsid w:val="005E2C44"/>
    <w:rsid w:val="005F2664"/>
    <w:rsid w:val="00621188"/>
    <w:rsid w:val="006257ED"/>
    <w:rsid w:val="00653E5B"/>
    <w:rsid w:val="00661B45"/>
    <w:rsid w:val="00665C47"/>
    <w:rsid w:val="0068415B"/>
    <w:rsid w:val="00695808"/>
    <w:rsid w:val="006B46FB"/>
    <w:rsid w:val="006E21FB"/>
    <w:rsid w:val="006E7343"/>
    <w:rsid w:val="006F43BB"/>
    <w:rsid w:val="00707B3B"/>
    <w:rsid w:val="007133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CB9"/>
    <w:rsid w:val="008A45A6"/>
    <w:rsid w:val="008F371C"/>
    <w:rsid w:val="008F3789"/>
    <w:rsid w:val="008F686C"/>
    <w:rsid w:val="009148DE"/>
    <w:rsid w:val="00941E30"/>
    <w:rsid w:val="009777D9"/>
    <w:rsid w:val="00987186"/>
    <w:rsid w:val="00991B88"/>
    <w:rsid w:val="00995891"/>
    <w:rsid w:val="009A5753"/>
    <w:rsid w:val="009A579D"/>
    <w:rsid w:val="009B1E46"/>
    <w:rsid w:val="009C3F50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A3C16"/>
    <w:rsid w:val="00AC5820"/>
    <w:rsid w:val="00AD1CD8"/>
    <w:rsid w:val="00B06E21"/>
    <w:rsid w:val="00B258BB"/>
    <w:rsid w:val="00B31084"/>
    <w:rsid w:val="00B31D2D"/>
    <w:rsid w:val="00B3764A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BF29D9"/>
    <w:rsid w:val="00C0143A"/>
    <w:rsid w:val="00C406AA"/>
    <w:rsid w:val="00C66BA2"/>
    <w:rsid w:val="00C83EE0"/>
    <w:rsid w:val="00C954C5"/>
    <w:rsid w:val="00C9557F"/>
    <w:rsid w:val="00C95985"/>
    <w:rsid w:val="00CC5026"/>
    <w:rsid w:val="00CC68D0"/>
    <w:rsid w:val="00CE71FC"/>
    <w:rsid w:val="00D0022F"/>
    <w:rsid w:val="00D0398D"/>
    <w:rsid w:val="00D03F9A"/>
    <w:rsid w:val="00D06D51"/>
    <w:rsid w:val="00D24991"/>
    <w:rsid w:val="00D3228E"/>
    <w:rsid w:val="00D50255"/>
    <w:rsid w:val="00D66520"/>
    <w:rsid w:val="00D76AA2"/>
    <w:rsid w:val="00D94CAD"/>
    <w:rsid w:val="00DE34CF"/>
    <w:rsid w:val="00E13F3D"/>
    <w:rsid w:val="00E17230"/>
    <w:rsid w:val="00E34898"/>
    <w:rsid w:val="00EB09B7"/>
    <w:rsid w:val="00EB2131"/>
    <w:rsid w:val="00ED173E"/>
    <w:rsid w:val="00EE7D7C"/>
    <w:rsid w:val="00F25D98"/>
    <w:rsid w:val="00F300FB"/>
    <w:rsid w:val="00FB3329"/>
    <w:rsid w:val="00FB6386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15ACA"/>
    <w:rPr>
      <w:color w:val="605E5C"/>
      <w:shd w:val="clear" w:color="auto" w:fill="E1DFDD"/>
    </w:rPr>
  </w:style>
  <w:style w:type="paragraph" w:customStyle="1" w:styleId="Code">
    <w:name w:val="Code"/>
    <w:basedOn w:val="Normal"/>
    <w:uiPriority w:val="1"/>
    <w:qFormat/>
    <w:rsid w:val="00C0143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C0143A"/>
  </w:style>
  <w:style w:type="paragraph" w:customStyle="1" w:styleId="CodeChangeLine">
    <w:name w:val="CodeChangeLine"/>
    <w:basedOn w:val="Code"/>
    <w:rsid w:val="00C0143A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yperlink" Target="https://forge.3gpp.org/rep/sa3/li/-/commit/baaec6c704f726f4a0dbf947d3e6ddb0fb132213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forge.3gpp.org/rep/sa3/li/-/merge_requests/318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1430A-045E-4AA7-A98C-6FF89F8757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2025-05-01T00:05:00Z</dcterms:created>
  <dcterms:modified xsi:type="dcterms:W3CDTF">2025-05-01T00:06:00Z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