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880E1DF" w:rsidR="00D31981" w:rsidRPr="00D35061" w:rsidRDefault="00631E0F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>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0F3FFE"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proofErr w:type="gramStart"/>
      <w:r w:rsidR="009A12EC" w:rsidRPr="009A12EC">
        <w:rPr>
          <w:rFonts w:ascii="Arial" w:hAnsi="Arial" w:cs="Arial"/>
          <w:b/>
          <w:bCs/>
          <w:sz w:val="22"/>
          <w:szCs w:val="22"/>
        </w:rPr>
        <w:t>25</w:t>
      </w:r>
      <w:r w:rsidR="003463F2">
        <w:rPr>
          <w:rFonts w:ascii="Arial" w:hAnsi="Arial" w:cs="Arial"/>
          <w:b/>
          <w:bCs/>
          <w:sz w:val="22"/>
          <w:szCs w:val="22"/>
        </w:rPr>
        <w:t>3061</w:t>
      </w:r>
      <w:proofErr w:type="gramEnd"/>
    </w:p>
    <w:p w14:paraId="3A7BAEE1" w14:textId="27FB9D59" w:rsidR="004E3939" w:rsidRPr="00D35061" w:rsidRDefault="000F3FFE" w:rsidP="00B021A1">
      <w:pPr>
        <w:pStyle w:val="En-tte"/>
        <w:tabs>
          <w:tab w:val="right" w:pos="9865"/>
        </w:tabs>
        <w:rPr>
          <w:sz w:val="22"/>
          <w:szCs w:val="22"/>
          <w:lang w:val="sv-SE"/>
        </w:rPr>
      </w:pPr>
      <w:r>
        <w:rPr>
          <w:rFonts w:cs="Arial"/>
          <w:sz w:val="22"/>
          <w:szCs w:val="22"/>
        </w:rPr>
        <w:t>Goteborg, Sweden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25</w:t>
      </w:r>
      <w:r w:rsidR="00D3506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29</w:t>
      </w:r>
      <w:r w:rsid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  <w:r w:rsidR="00B021A1">
        <w:rPr>
          <w:rFonts w:cs="Arial"/>
          <w:sz w:val="22"/>
          <w:szCs w:val="22"/>
          <w:lang w:val="sv-SE"/>
        </w:rPr>
        <w:tab/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47AA90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463F2">
        <w:rPr>
          <w:rFonts w:ascii="Arial" w:hAnsi="Arial" w:cs="Arial"/>
          <w:b/>
          <w:sz w:val="22"/>
          <w:szCs w:val="22"/>
        </w:rPr>
        <w:t>LS on</w:t>
      </w:r>
      <w:r w:rsidR="00EA7E3C">
        <w:rPr>
          <w:rFonts w:ascii="Arial" w:hAnsi="Arial" w:cs="Arial"/>
          <w:b/>
          <w:sz w:val="22"/>
          <w:szCs w:val="22"/>
        </w:rPr>
        <w:t xml:space="preserve"> The Progress of 6G Security Study</w:t>
      </w:r>
    </w:p>
    <w:p w14:paraId="06BA196E" w14:textId="2C1ACB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i/>
          <w:iCs/>
          <w:sz w:val="22"/>
          <w:szCs w:val="22"/>
        </w:rPr>
        <w:t>N/A</w:t>
      </w:r>
    </w:p>
    <w:p w14:paraId="2C6E4D6E" w14:textId="609F5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</w:t>
      </w:r>
      <w:r w:rsidR="003463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2C733D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FS_6G_SEC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E4CA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63F2">
        <w:rPr>
          <w:rFonts w:ascii="Arial" w:hAnsi="Arial" w:cs="Arial"/>
          <w:b/>
          <w:sz w:val="22"/>
          <w:szCs w:val="22"/>
        </w:rPr>
        <w:t>SA3</w:t>
      </w:r>
    </w:p>
    <w:p w14:paraId="2548326B" w14:textId="565E2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1D64BE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D2DC9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 xml:space="preserve">Todor </w:t>
      </w:r>
      <w:proofErr w:type="spellStart"/>
      <w:r w:rsidR="003463F2">
        <w:rPr>
          <w:rFonts w:ascii="Arial" w:hAnsi="Arial" w:cs="Arial"/>
          <w:b/>
          <w:bCs/>
          <w:sz w:val="22"/>
          <w:szCs w:val="22"/>
        </w:rPr>
        <w:t>Gamishev</w:t>
      </w:r>
      <w:proofErr w:type="spellEnd"/>
    </w:p>
    <w:p w14:paraId="2F9E069A" w14:textId="759362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63F2">
        <w:rPr>
          <w:rFonts w:ascii="Arial" w:hAnsi="Arial" w:cs="Arial"/>
          <w:b/>
          <w:bCs/>
          <w:sz w:val="22"/>
          <w:szCs w:val="22"/>
        </w:rPr>
        <w:t>todor.gamishev@orange.com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B7F5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463F2">
        <w:rPr>
          <w:rFonts w:ascii="Arial" w:hAnsi="Arial" w:cs="Arial"/>
          <w:bCs/>
        </w:rPr>
        <w:t>S3-252973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697D583E" w14:textId="0869CB8D" w:rsidR="00B97703" w:rsidRPr="000F6242" w:rsidRDefault="008F0565" w:rsidP="003463F2">
      <w:pPr>
        <w:rPr>
          <w:i/>
          <w:iCs/>
          <w:color w:val="0070C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</w:t>
      </w:r>
      <w:r w:rsidR="003463F2">
        <w:rPr>
          <w:rFonts w:ascii="Arial" w:hAnsi="Arial" w:cs="Arial"/>
          <w:color w:val="000000"/>
        </w:rPr>
        <w:t>would like to inform SA Plenary that SA3 has endorsed the attached version of the study on Security for 6G System in Release 20.</w:t>
      </w:r>
      <w:r w:rsidR="00F94515" w:rsidDel="004B796D">
        <w:rPr>
          <w:rFonts w:ascii="Arial" w:hAnsi="Arial" w:cs="Arial"/>
          <w:color w:val="000000"/>
        </w:rPr>
        <w:t xml:space="preserve"> 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63D1DA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463F2">
        <w:rPr>
          <w:rFonts w:ascii="Arial" w:hAnsi="Arial" w:cs="Arial"/>
          <w:b/>
        </w:rPr>
        <w:t>SA</w:t>
      </w:r>
    </w:p>
    <w:p w14:paraId="3A3E62EE" w14:textId="42C45C13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0F3FFE">
        <w:t xml:space="preserve">SA3 kindly asks </w:t>
      </w:r>
      <w:r w:rsidR="003463F2">
        <w:t xml:space="preserve">SA to take the </w:t>
      </w:r>
      <w:r w:rsidR="000A467F">
        <w:t>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p w14:paraId="5257E700" w14:textId="732660BA" w:rsidR="000F3FFE" w:rsidRDefault="000F3FFE" w:rsidP="000F3FFE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footerReference w:type="even" r:id="rId13"/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0B75B" w14:textId="77777777" w:rsidR="00452BBD" w:rsidRDefault="00452BBD">
      <w:pPr>
        <w:spacing w:after="0"/>
      </w:pPr>
      <w:r>
        <w:separator/>
      </w:r>
    </w:p>
  </w:endnote>
  <w:endnote w:type="continuationSeparator" w:id="0">
    <w:p w14:paraId="1905DBC4" w14:textId="77777777" w:rsidR="00452BBD" w:rsidRDefault="00452B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75 Bold">
    <w:altName w:val="Arial"/>
    <w:panose1 w:val="00000000000000000000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0078" w14:textId="7AD0DE8A" w:rsidR="003463F2" w:rsidRDefault="003463F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F647E6" wp14:editId="3A5999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26427537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8C7983" w14:textId="0B1E6BDD" w:rsidR="003463F2" w:rsidRPr="003463F2" w:rsidRDefault="003463F2" w:rsidP="003463F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463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647E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3F8C7983" w14:textId="0B1E6BDD" w:rsidR="003463F2" w:rsidRPr="003463F2" w:rsidRDefault="003463F2" w:rsidP="003463F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463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DB35" w14:textId="236DF1D4" w:rsidR="003463F2" w:rsidRDefault="003463F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E32197" wp14:editId="3BFE9DD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573355889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8A4319" w14:textId="603CF7F0" w:rsidR="003463F2" w:rsidRPr="003463F2" w:rsidRDefault="003463F2" w:rsidP="003463F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463F2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3219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fill o:detectmouseclick="t"/>
              <v:textbox style="mso-fit-shape-to-text:t" inset="0,0,0,15pt">
                <w:txbxContent>
                  <w:p w14:paraId="718A4319" w14:textId="603CF7F0" w:rsidR="003463F2" w:rsidRPr="003463F2" w:rsidRDefault="003463F2" w:rsidP="003463F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463F2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55CC" w14:textId="49FFF7CC" w:rsidR="003463F2" w:rsidRDefault="003463F2" w:rsidP="00B50B76">
    <w:pPr>
      <w:pStyle w:val="Pieddepage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B522" w14:textId="77777777" w:rsidR="00452BBD" w:rsidRDefault="00452BBD">
      <w:pPr>
        <w:spacing w:after="0"/>
      </w:pPr>
      <w:r>
        <w:separator/>
      </w:r>
    </w:p>
  </w:footnote>
  <w:footnote w:type="continuationSeparator" w:id="0">
    <w:p w14:paraId="62378CAA" w14:textId="77777777" w:rsidR="00452BBD" w:rsidRDefault="00452B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7D3A"/>
    <w:rsid w:val="00073D85"/>
    <w:rsid w:val="00074D3C"/>
    <w:rsid w:val="00084D35"/>
    <w:rsid w:val="000A467F"/>
    <w:rsid w:val="000B21DF"/>
    <w:rsid w:val="000E6116"/>
    <w:rsid w:val="000F3FFE"/>
    <w:rsid w:val="000F54AE"/>
    <w:rsid w:val="000F6242"/>
    <w:rsid w:val="0010361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C1BF8"/>
    <w:rsid w:val="002D57C4"/>
    <w:rsid w:val="002E01C1"/>
    <w:rsid w:val="002F1940"/>
    <w:rsid w:val="00321FED"/>
    <w:rsid w:val="00322204"/>
    <w:rsid w:val="00340AC8"/>
    <w:rsid w:val="003463F2"/>
    <w:rsid w:val="00380253"/>
    <w:rsid w:val="00383545"/>
    <w:rsid w:val="00390A3F"/>
    <w:rsid w:val="00396489"/>
    <w:rsid w:val="00396A33"/>
    <w:rsid w:val="003C06D2"/>
    <w:rsid w:val="003C5877"/>
    <w:rsid w:val="003F5E20"/>
    <w:rsid w:val="00433500"/>
    <w:rsid w:val="00433F71"/>
    <w:rsid w:val="0043559E"/>
    <w:rsid w:val="00440D43"/>
    <w:rsid w:val="00441B3A"/>
    <w:rsid w:val="00452BBD"/>
    <w:rsid w:val="004572F7"/>
    <w:rsid w:val="00470DF6"/>
    <w:rsid w:val="00490D22"/>
    <w:rsid w:val="004B796D"/>
    <w:rsid w:val="004E3939"/>
    <w:rsid w:val="004E65B2"/>
    <w:rsid w:val="004F32F4"/>
    <w:rsid w:val="00526DDD"/>
    <w:rsid w:val="00534314"/>
    <w:rsid w:val="00557447"/>
    <w:rsid w:val="00577ADE"/>
    <w:rsid w:val="00585ABE"/>
    <w:rsid w:val="005A5F33"/>
    <w:rsid w:val="005B3520"/>
    <w:rsid w:val="005B6433"/>
    <w:rsid w:val="005C43ED"/>
    <w:rsid w:val="006052AD"/>
    <w:rsid w:val="00631E0F"/>
    <w:rsid w:val="006512FF"/>
    <w:rsid w:val="00686085"/>
    <w:rsid w:val="0069561B"/>
    <w:rsid w:val="006A279F"/>
    <w:rsid w:val="006C1436"/>
    <w:rsid w:val="0073766B"/>
    <w:rsid w:val="00763097"/>
    <w:rsid w:val="00774317"/>
    <w:rsid w:val="007B43D4"/>
    <w:rsid w:val="007C0E8E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30E60"/>
    <w:rsid w:val="009528CF"/>
    <w:rsid w:val="00957B52"/>
    <w:rsid w:val="009603F6"/>
    <w:rsid w:val="0098701F"/>
    <w:rsid w:val="009963AC"/>
    <w:rsid w:val="0099764C"/>
    <w:rsid w:val="009A12EC"/>
    <w:rsid w:val="009C01E1"/>
    <w:rsid w:val="009E0B14"/>
    <w:rsid w:val="00A3742C"/>
    <w:rsid w:val="00A455B0"/>
    <w:rsid w:val="00A57D88"/>
    <w:rsid w:val="00A70448"/>
    <w:rsid w:val="00A8008D"/>
    <w:rsid w:val="00A82F61"/>
    <w:rsid w:val="00AA4FF3"/>
    <w:rsid w:val="00AE1A1B"/>
    <w:rsid w:val="00AE1B3E"/>
    <w:rsid w:val="00B021A1"/>
    <w:rsid w:val="00B35644"/>
    <w:rsid w:val="00B50B76"/>
    <w:rsid w:val="00B724D3"/>
    <w:rsid w:val="00B97703"/>
    <w:rsid w:val="00BA0339"/>
    <w:rsid w:val="00BA3D66"/>
    <w:rsid w:val="00BB4432"/>
    <w:rsid w:val="00BC0ACC"/>
    <w:rsid w:val="00C04BFC"/>
    <w:rsid w:val="00C17229"/>
    <w:rsid w:val="00C177B5"/>
    <w:rsid w:val="00C227DC"/>
    <w:rsid w:val="00C91EF3"/>
    <w:rsid w:val="00CB2B16"/>
    <w:rsid w:val="00CF251B"/>
    <w:rsid w:val="00CF6087"/>
    <w:rsid w:val="00D14BB6"/>
    <w:rsid w:val="00D25211"/>
    <w:rsid w:val="00D2640D"/>
    <w:rsid w:val="00D31981"/>
    <w:rsid w:val="00D33624"/>
    <w:rsid w:val="00D35061"/>
    <w:rsid w:val="00D7484B"/>
    <w:rsid w:val="00DC47B4"/>
    <w:rsid w:val="00E003DF"/>
    <w:rsid w:val="00E2241D"/>
    <w:rsid w:val="00E23350"/>
    <w:rsid w:val="00E53405"/>
    <w:rsid w:val="00E61300"/>
    <w:rsid w:val="00E665BE"/>
    <w:rsid w:val="00E70606"/>
    <w:rsid w:val="00E94785"/>
    <w:rsid w:val="00EA7E3C"/>
    <w:rsid w:val="00EB0BC7"/>
    <w:rsid w:val="00EB4A9C"/>
    <w:rsid w:val="00EC3916"/>
    <w:rsid w:val="00EE31A4"/>
    <w:rsid w:val="00F00591"/>
    <w:rsid w:val="00F25496"/>
    <w:rsid w:val="00F667CF"/>
    <w:rsid w:val="00F803BE"/>
    <w:rsid w:val="00F94515"/>
    <w:rsid w:val="00FB2E7B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qFormat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vision">
    <w:name w:val="Revision"/>
    <w:hidden/>
    <w:uiPriority w:val="99"/>
    <w:semiHidden/>
    <w:rsid w:val="00B021A1"/>
  </w:style>
  <w:style w:type="character" w:styleId="Mentionnonrsolue">
    <w:name w:val="Unresolved Mention"/>
    <w:basedOn w:val="Policepardfaut"/>
    <w:uiPriority w:val="99"/>
    <w:semiHidden/>
    <w:unhideWhenUsed/>
    <w:rsid w:val="004B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RBI5PAMIO524-1616901215-52144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https://nokia.sharepoint.com/sites/gxp/_layouts/15/DocIdRedir.aspx?ID=RBI5PAMIO524-1616901215-52144</Url>
      <Description>RBI5PAMIO524-1616901215-52144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2601531-6639-4704-89D8-E9E20166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280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28</cp:revision>
  <cp:lastPrinted>2002-04-23T07:10:00Z</cp:lastPrinted>
  <dcterms:created xsi:type="dcterms:W3CDTF">2025-07-15T13:10:00Z</dcterms:created>
  <dcterms:modified xsi:type="dcterms:W3CDTF">2025-08-29T12:37:00Z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f0dd7cb2-c2f0-4801-9818-51da46d7e766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12447c5b,fc085b2,5dc78171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</Properties>
</file>