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91F2CE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302669">
        <w:rPr>
          <w:b/>
          <w:i/>
          <w:noProof/>
          <w:sz w:val="28"/>
        </w:rPr>
        <w:t>S3-251</w:t>
      </w:r>
      <w:r w:rsidR="00FD2221">
        <w:rPr>
          <w:b/>
          <w:i/>
          <w:noProof/>
          <w:sz w:val="28"/>
        </w:rPr>
        <w:t>67</w:t>
      </w:r>
      <w:r w:rsidR="00B33CCB">
        <w:rPr>
          <w:b/>
          <w:i/>
          <w:noProof/>
          <w:sz w:val="28"/>
        </w:rPr>
        <w:t>1</w:t>
      </w:r>
      <w:r w:rsidR="00FD2221">
        <w:rPr>
          <w:b/>
          <w:i/>
          <w:noProof/>
          <w:sz w:val="28"/>
        </w:rPr>
        <w:t>-r</w:t>
      </w:r>
      <w:r w:rsidR="00CB5CAA">
        <w:rPr>
          <w:b/>
          <w:i/>
          <w:noProof/>
          <w:sz w:val="28"/>
        </w:rPr>
        <w:t>10</w:t>
      </w:r>
    </w:p>
    <w:p w14:paraId="7FCA00E8" w14:textId="573F916D" w:rsidR="007B5F6A" w:rsidRPr="00DA53A0" w:rsidRDefault="007451A5" w:rsidP="00C85647">
      <w:pPr>
        <w:pStyle w:val="Header"/>
        <w:rPr>
          <w:sz w:val="22"/>
          <w:szCs w:val="22"/>
        </w:rPr>
      </w:pPr>
      <w:r>
        <w:rPr>
          <w:sz w:val="24"/>
        </w:rPr>
        <w:t xml:space="preserve">Gothenburg, </w:t>
      </w:r>
      <w:r w:rsidR="009A13DA">
        <w:rPr>
          <w:sz w:val="24"/>
        </w:rPr>
        <w:t>S</w:t>
      </w:r>
      <w:r>
        <w:rPr>
          <w:sz w:val="24"/>
        </w:rPr>
        <w:t>weden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9A13DA"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1</w:t>
      </w:r>
      <w:r w:rsidR="009A13DA"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 xml:space="preserve">April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  <w:t xml:space="preserve">     </w:t>
      </w:r>
      <w:r w:rsidR="00FD2221" w:rsidRPr="00FD2221">
        <w:rPr>
          <w:b w:val="0"/>
          <w:bCs/>
          <w:i/>
          <w:iCs/>
          <w:szCs w:val="14"/>
        </w:rPr>
        <w:t xml:space="preserve">was </w:t>
      </w:r>
      <w:r w:rsidR="00FD2221" w:rsidRPr="00FD2221">
        <w:rPr>
          <w:b w:val="0"/>
          <w:bCs/>
          <w:i/>
          <w:iCs/>
          <w:noProof/>
          <w:sz w:val="20"/>
          <w:szCs w:val="14"/>
        </w:rPr>
        <w:t>S3-251323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491852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S3-25122</w:t>
      </w:r>
      <w:r w:rsidR="00A73520">
        <w:rPr>
          <w:rFonts w:ascii="Arial" w:hAnsi="Arial" w:cs="Arial"/>
          <w:b/>
          <w:bCs/>
          <w:sz w:val="22"/>
          <w:szCs w:val="22"/>
        </w:rPr>
        <w:t>6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  <w:proofErr w:type="spellEnd"/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B020E1F" w14:textId="78C0B0DC" w:rsidR="003C3A2F" w:rsidRDefault="00F10750" w:rsidP="00DE5B3D">
      <w:pPr>
        <w:rPr>
          <w:iCs/>
        </w:rPr>
      </w:pPr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</w:p>
    <w:p w14:paraId="29F4F962" w14:textId="541FA150" w:rsidR="00DE5B3D" w:rsidRPr="005A3759" w:rsidRDefault="004871C4" w:rsidP="00DE5B3D">
      <w:pPr>
        <w:rPr>
          <w:b/>
          <w:iCs/>
        </w:rPr>
      </w:pPr>
      <w:r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B562C3" w:rsidRPr="00152D32">
        <w:t xml:space="preserve">. </w:t>
      </w:r>
      <w:r w:rsidR="00A02546" w:rsidRPr="00152D32">
        <w:t>SA3 will inform SA6 after finalization.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18D92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14:paraId="15460DE7" w14:textId="19E1150D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084AC2">
        <w:t xml:space="preserve"> </w:t>
      </w:r>
      <w:r w:rsidR="0016037A">
        <w:t xml:space="preserve">to </w:t>
      </w:r>
      <w:r w:rsidR="008D5794">
        <w:t>take above into account.</w:t>
      </w:r>
    </w:p>
    <w:p w14:paraId="47E0F90D" w14:textId="61AEDBA3" w:rsidR="00137F7D" w:rsidRPr="00F95E3A" w:rsidRDefault="00137F7D" w:rsidP="41C0E21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1C0E216">
        <w:rPr>
          <w:rFonts w:ascii="Arial" w:hAnsi="Arial" w:cs="Arial"/>
          <w:b/>
          <w:bCs/>
        </w:rPr>
        <w:lastRenderedPageBreak/>
        <w:t>To</w:t>
      </w:r>
      <w:r w:rsidRPr="41C0E216">
        <w:rPr>
          <w:rFonts w:ascii="Arial" w:hAnsi="Arial" w:cs="Arial"/>
          <w:b/>
          <w:bCs/>
          <w:sz w:val="22"/>
          <w:szCs w:val="22"/>
        </w:rPr>
        <w:t xml:space="preserve"> CT3</w:t>
      </w:r>
      <w:r w:rsidR="38469E3A" w:rsidRPr="41C0E216">
        <w:rPr>
          <w:rFonts w:ascii="Arial" w:hAnsi="Arial" w:cs="Arial"/>
          <w:b/>
          <w:bCs/>
          <w:sz w:val="22"/>
          <w:szCs w:val="22"/>
        </w:rPr>
        <w:t>, SA6</w:t>
      </w:r>
    </w:p>
    <w:p w14:paraId="3585AFB0" w14:textId="1F7A0689" w:rsidR="00137F7D" w:rsidRDefault="00137F7D" w:rsidP="00137F7D">
      <w:r w:rsidRPr="41C0E216">
        <w:rPr>
          <w:rFonts w:ascii="Arial" w:hAnsi="Arial" w:cs="Arial"/>
          <w:b/>
          <w:bCs/>
          <w:lang w:val="en-US"/>
        </w:rPr>
        <w:t xml:space="preserve">ACTION: </w:t>
      </w:r>
      <w:r>
        <w:t xml:space="preserve">SA3 asks </w:t>
      </w:r>
      <w:r w:rsidR="0056309A">
        <w:t>CT3</w:t>
      </w:r>
      <w:r>
        <w:t xml:space="preserve"> </w:t>
      </w:r>
      <w:r w:rsidR="5766D542">
        <w:t xml:space="preserve">and SA6 </w:t>
      </w:r>
      <w:r>
        <w:t>to take above the information 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75BDB56D" w14:textId="788BA858" w:rsidR="009A13DA" w:rsidRDefault="009A13DA" w:rsidP="00207862">
      <w:r>
        <w:t>SA</w:t>
      </w:r>
      <w:r w:rsidR="008637F6">
        <w:t>3</w:t>
      </w:r>
      <w:r>
        <w:t>#1</w:t>
      </w:r>
      <w:r w:rsidR="008D5794">
        <w:t>22</w:t>
      </w:r>
      <w:r>
        <w:tab/>
      </w:r>
      <w:r>
        <w:tab/>
      </w:r>
      <w:r w:rsidR="008637F6">
        <w:t>19-</w:t>
      </w:r>
      <w:r>
        <w:t>23</w:t>
      </w:r>
      <w:r w:rsidR="008637F6">
        <w:t xml:space="preserve"> </w:t>
      </w:r>
      <w:r>
        <w:t>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424E99CE" w14:textId="0688103B" w:rsidR="008637F6" w:rsidRDefault="008637F6" w:rsidP="00207862">
      <w:r>
        <w:t>SA3#123</w:t>
      </w:r>
      <w:r>
        <w:tab/>
      </w:r>
      <w:r>
        <w:tab/>
        <w:t>25-29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5D62" w14:textId="77777777" w:rsidR="005F2F36" w:rsidRDefault="005F2F36">
      <w:pPr>
        <w:spacing w:after="0"/>
      </w:pPr>
      <w:r>
        <w:separator/>
      </w:r>
    </w:p>
  </w:endnote>
  <w:endnote w:type="continuationSeparator" w:id="0">
    <w:p w14:paraId="508F943D" w14:textId="77777777" w:rsidR="005F2F36" w:rsidRDefault="005F2F36">
      <w:pPr>
        <w:spacing w:after="0"/>
      </w:pPr>
      <w:r>
        <w:continuationSeparator/>
      </w:r>
    </w:p>
  </w:endnote>
  <w:endnote w:type="continuationNotice" w:id="1">
    <w:p w14:paraId="65EAC712" w14:textId="77777777" w:rsidR="005F2F36" w:rsidRDefault="005F2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2A00F" w14:textId="77777777" w:rsidR="005F2F36" w:rsidRDefault="005F2F36">
      <w:pPr>
        <w:spacing w:after="0"/>
      </w:pPr>
      <w:r>
        <w:separator/>
      </w:r>
    </w:p>
  </w:footnote>
  <w:footnote w:type="continuationSeparator" w:id="0">
    <w:p w14:paraId="6D5350E1" w14:textId="77777777" w:rsidR="005F2F36" w:rsidRDefault="005F2F36">
      <w:pPr>
        <w:spacing w:after="0"/>
      </w:pPr>
      <w:r>
        <w:continuationSeparator/>
      </w:r>
    </w:p>
  </w:footnote>
  <w:footnote w:type="continuationNotice" w:id="1">
    <w:p w14:paraId="6FB3DDFD" w14:textId="77777777" w:rsidR="005F2F36" w:rsidRDefault="005F2F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7394"/>
    <w:rsid w:val="00017F23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6381"/>
    <w:rsid w:val="0022751D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4A22"/>
    <w:rsid w:val="002D4BDC"/>
    <w:rsid w:val="002D5218"/>
    <w:rsid w:val="002D7657"/>
    <w:rsid w:val="002E6FB6"/>
    <w:rsid w:val="002F1940"/>
    <w:rsid w:val="002F63FF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4FD8"/>
    <w:rsid w:val="00344AD7"/>
    <w:rsid w:val="0034734D"/>
    <w:rsid w:val="00353610"/>
    <w:rsid w:val="00365DF2"/>
    <w:rsid w:val="00366258"/>
    <w:rsid w:val="003744DE"/>
    <w:rsid w:val="003757B7"/>
    <w:rsid w:val="00383545"/>
    <w:rsid w:val="003840C5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389F"/>
    <w:rsid w:val="00623E86"/>
    <w:rsid w:val="0063238B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E3A"/>
    <w:rsid w:val="0083113D"/>
    <w:rsid w:val="0083155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RBI5PAMIO524-1616901215-45513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https://nokia.sharepoint.com/sites/gxp/_layouts/15/DocIdRedir.aspx?ID=RBI5PAMIO524-1616901215-45513</Url>
      <Description>RBI5PAMIO524-1616901215-45513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3</cp:revision>
  <cp:lastPrinted>2002-04-23T07:10:00Z</cp:lastPrinted>
  <dcterms:created xsi:type="dcterms:W3CDTF">2025-04-11T13:15:00Z</dcterms:created>
  <dcterms:modified xsi:type="dcterms:W3CDTF">2025-04-11T13:16:00Z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b33c3524-6571-4d8d-8445-92404aa9a2d2</vt:lpwstr>
  </property>
</Properties>
</file>