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E1FBB" w14:textId="77777777" w:rsidR="00E133A8" w:rsidRDefault="00E133A8" w:rsidP="00E133A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#S2-161</w:t>
      </w:r>
      <w:r>
        <w:rPr>
          <w:rFonts w:cs="Arial"/>
          <w:b/>
          <w:noProof/>
          <w:sz w:val="24"/>
        </w:rPr>
        <w:tab/>
        <w:t>S2-2401867</w:t>
      </w:r>
    </w:p>
    <w:p w14:paraId="33C41D17" w14:textId="77777777" w:rsidR="00E133A8" w:rsidRDefault="00E133A8" w:rsidP="00E133A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- 01 March, 2024, Athens, Greece</w:t>
      </w:r>
    </w:p>
    <w:p w14:paraId="3403F07E" w14:textId="5AC43222" w:rsidR="00E133A8" w:rsidRPr="00E133A8" w:rsidRDefault="00E133A8" w:rsidP="00E133A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0B4AD8" w14:textId="77777777" w:rsidR="00E133A8" w:rsidRDefault="00E133A8" w:rsidP="00E77F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3B819A" w14:textId="162DE087" w:rsidR="00E77FC3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62EBB">
        <w:rPr>
          <w:b/>
          <w:i/>
          <w:noProof/>
          <w:sz w:val="28"/>
        </w:rPr>
        <w:t>0</w:t>
      </w:r>
      <w:r w:rsidR="00E10DA2">
        <w:rPr>
          <w:b/>
          <w:i/>
          <w:noProof/>
          <w:sz w:val="28"/>
        </w:rPr>
        <w:t>910</w:t>
      </w:r>
    </w:p>
    <w:p w14:paraId="1EE7D7AD" w14:textId="77777777" w:rsidR="00E77FC3" w:rsidRPr="00DA53A0" w:rsidRDefault="00E77FC3" w:rsidP="00E77FC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A3D4C78" w14:textId="77777777" w:rsidR="00303271" w:rsidRDefault="00303271" w:rsidP="00303271">
      <w:pPr>
        <w:rPr>
          <w:rFonts w:ascii="Arial" w:hAnsi="Arial" w:cs="Arial"/>
        </w:rPr>
      </w:pPr>
    </w:p>
    <w:p w14:paraId="6E9C2A3C" w14:textId="0D650F0D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Title:</w:t>
      </w:r>
      <w:r w:rsidRPr="001C310D">
        <w:rPr>
          <w:rFonts w:ascii="Arial" w:hAnsi="Arial" w:cs="Arial"/>
          <w:b/>
          <w:sz w:val="22"/>
          <w:szCs w:val="22"/>
        </w:rPr>
        <w:tab/>
      </w:r>
      <w:r w:rsidR="00DD5B9A" w:rsidRPr="00B2286B">
        <w:rPr>
          <w:rFonts w:ascii="Arial" w:hAnsi="Arial" w:cs="Arial"/>
          <w:b/>
          <w:sz w:val="22"/>
          <w:szCs w:val="22"/>
        </w:rPr>
        <w:t xml:space="preserve">LS to </w:t>
      </w:r>
      <w:r w:rsidR="008F23AB">
        <w:rPr>
          <w:rFonts w:ascii="Arial" w:hAnsi="Arial" w:cs="Arial"/>
          <w:b/>
          <w:sz w:val="22"/>
          <w:szCs w:val="22"/>
        </w:rPr>
        <w:t>5G-ACIA</w:t>
      </w:r>
      <w:r w:rsidR="00DD5B9A" w:rsidRPr="00B2286B">
        <w:rPr>
          <w:rFonts w:ascii="Arial" w:hAnsi="Arial" w:cs="Arial"/>
          <w:b/>
          <w:sz w:val="22"/>
          <w:szCs w:val="22"/>
        </w:rPr>
        <w:t xml:space="preserve"> on </w:t>
      </w:r>
      <w:r w:rsidR="008F23AB" w:rsidRPr="008F23AB">
        <w:rPr>
          <w:rFonts w:ascii="Arial" w:hAnsi="Arial" w:cs="Arial"/>
          <w:b/>
          <w:sz w:val="22"/>
          <w:szCs w:val="22"/>
        </w:rPr>
        <w:t>Management of non-public networks</w:t>
      </w:r>
    </w:p>
    <w:p w14:paraId="780D34AF" w14:textId="78FF2CFA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</w:rPr>
        <w:t>Response to: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</w:p>
    <w:p w14:paraId="2DAB0534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  <w:t>3GPP Rel-18</w:t>
      </w:r>
    </w:p>
    <w:p w14:paraId="14F35776" w14:textId="36DB9203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16A02" w:rsidRPr="00616A02">
        <w:rPr>
          <w:rFonts w:ascii="Arial" w:hAnsi="Arial" w:cs="Arial"/>
          <w:b/>
          <w:bCs/>
          <w:sz w:val="22"/>
          <w:szCs w:val="22"/>
          <w:lang w:val="en-US"/>
        </w:rPr>
        <w:t>OAM_NPN_Ph2</w:t>
      </w:r>
    </w:p>
    <w:p w14:paraId="566F0CDA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D4CEFDE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Source:</w:t>
      </w:r>
      <w:r w:rsidRPr="00B2286B">
        <w:rPr>
          <w:rFonts w:ascii="Arial" w:hAnsi="Arial" w:cs="Arial"/>
          <w:b/>
          <w:bCs/>
          <w:color w:val="FF0000"/>
          <w:sz w:val="22"/>
          <w:szCs w:val="22"/>
          <w:lang w:val="en-US"/>
        </w:rPr>
        <w:tab/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>3GPP SA5</w:t>
      </w:r>
    </w:p>
    <w:p w14:paraId="0B9B0E57" w14:textId="1073CD4C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To: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5129">
        <w:rPr>
          <w:rFonts w:ascii="Arial" w:hAnsi="Arial" w:cs="Arial"/>
          <w:b/>
          <w:bCs/>
          <w:sz w:val="22"/>
          <w:szCs w:val="22"/>
          <w:lang w:val="en-US"/>
        </w:rPr>
        <w:t>5G-ACIA</w:t>
      </w:r>
    </w:p>
    <w:p w14:paraId="5681C84A" w14:textId="3477D47E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Cc: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SA,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>2</w:t>
      </w:r>
    </w:p>
    <w:p w14:paraId="4BEDB0EC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B2286B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8ED876E" w14:textId="5044FC24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Name: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E-mail Address: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kai.zhangkai@</w:t>
      </w:r>
      <w:r w:rsidRPr="00B2286B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B2286B">
        <w:rPr>
          <w:rFonts w:ascii="Arial" w:hAnsi="Arial" w:cs="Arial"/>
          <w:b/>
          <w:bCs/>
          <w:sz w:val="22"/>
          <w:szCs w:val="22"/>
        </w:rPr>
        <w:t>.</w:t>
      </w:r>
      <w:r w:rsidRPr="00B2286B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1C310D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1C310D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Send any reply LS to:</w:t>
      </w:r>
      <w:r w:rsidRPr="001C310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C310D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1C310D">
        <w:rPr>
          <w:rFonts w:ascii="Arial" w:hAnsi="Arial" w:cs="Arial"/>
          <w:b/>
          <w:sz w:val="22"/>
          <w:szCs w:val="22"/>
        </w:rPr>
        <w:t xml:space="preserve"> </w:t>
      </w:r>
      <w:r w:rsidRPr="001C310D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4C7A444" w14:textId="77777777" w:rsidR="00941675" w:rsidRDefault="00941675" w:rsidP="00941675">
      <w:pPr>
        <w:pStyle w:val="Heading1"/>
      </w:pPr>
      <w:r>
        <w:t>1</w:t>
      </w:r>
      <w:r>
        <w:tab/>
        <w:t>Overall description</w:t>
      </w:r>
    </w:p>
    <w:p w14:paraId="0F61CAEF" w14:textId="21777FCC" w:rsidR="004F5C19" w:rsidRDefault="006A5066" w:rsidP="00B20935">
      <w:pPr>
        <w:rPr>
          <w:lang w:val="en-US" w:eastAsia="zh-CN"/>
        </w:rPr>
      </w:pPr>
      <w:r w:rsidRPr="006A5066">
        <w:rPr>
          <w:lang w:val="en-US" w:eastAsia="zh-CN"/>
        </w:rPr>
        <w:t>3GPP SA5 would like to inform that it has completed its Release</w:t>
      </w:r>
      <w:r w:rsidR="00832A3E">
        <w:rPr>
          <w:lang w:val="en-US" w:eastAsia="zh-CN"/>
        </w:rPr>
        <w:t>-</w:t>
      </w:r>
      <w:r w:rsidRPr="006A5066">
        <w:rPr>
          <w:lang w:val="en-US" w:eastAsia="zh-CN"/>
        </w:rPr>
        <w:t>1</w:t>
      </w:r>
      <w:r w:rsidR="007E4AC7">
        <w:rPr>
          <w:lang w:val="en-US" w:eastAsia="zh-CN"/>
        </w:rPr>
        <w:t>8</w:t>
      </w:r>
      <w:r w:rsidRPr="006A5066">
        <w:rPr>
          <w:lang w:val="en-US" w:eastAsia="zh-CN"/>
        </w:rPr>
        <w:t xml:space="preserve"> </w:t>
      </w:r>
      <w:r w:rsidR="00832A3E">
        <w:rPr>
          <w:lang w:val="en-US" w:eastAsia="zh-CN"/>
        </w:rPr>
        <w:t>normative work</w:t>
      </w:r>
      <w:r w:rsidR="007E4AC7">
        <w:rPr>
          <w:lang w:val="en-US" w:eastAsia="zh-CN"/>
        </w:rPr>
        <w:t xml:space="preserve"> </w:t>
      </w:r>
      <w:r w:rsidR="007E4AC7" w:rsidRPr="007E4AC7">
        <w:rPr>
          <w:lang w:val="en-US" w:eastAsia="zh-CN"/>
        </w:rPr>
        <w:t xml:space="preserve">on </w:t>
      </w:r>
      <w:r w:rsidR="00832A3E" w:rsidRPr="00832A3E">
        <w:rPr>
          <w:lang w:val="en-US" w:eastAsia="zh-CN"/>
        </w:rPr>
        <w:t>enhanced management of non-public networks</w:t>
      </w:r>
      <w:r w:rsidRPr="006A5066">
        <w:rPr>
          <w:lang w:val="en-US" w:eastAsia="zh-CN"/>
        </w:rPr>
        <w:t>.</w:t>
      </w:r>
      <w:r w:rsidR="00376D2A">
        <w:rPr>
          <w:lang w:val="en-US" w:eastAsia="zh-CN"/>
        </w:rPr>
        <w:t xml:space="preserve"> The m</w:t>
      </w:r>
      <w:r w:rsidR="00376D2A" w:rsidRPr="00376D2A">
        <w:rPr>
          <w:lang w:val="en-US" w:eastAsia="zh-CN"/>
        </w:rPr>
        <w:t>ain outcomes include (non-exhaustive list):</w:t>
      </w:r>
    </w:p>
    <w:p w14:paraId="4888B8E4" w14:textId="1E9DECA7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Hlk91601271"/>
      <w:r>
        <w:rPr>
          <w:lang w:eastAsia="zh-CN"/>
        </w:rPr>
        <w:t xml:space="preserve">Specify </w:t>
      </w:r>
      <w:r w:rsidR="00F53318" w:rsidRPr="00F53318">
        <w:rPr>
          <w:lang w:eastAsia="zh-CN"/>
        </w:rPr>
        <w:t xml:space="preserve">requirements </w:t>
      </w:r>
      <w:r w:rsidR="00E77AFD">
        <w:rPr>
          <w:lang w:eastAsia="zh-CN"/>
        </w:rPr>
        <w:t xml:space="preserve">and solutions </w:t>
      </w:r>
      <w:r w:rsidR="00F53318" w:rsidRPr="00F53318">
        <w:rPr>
          <w:lang w:eastAsia="zh-CN"/>
        </w:rPr>
        <w:t>for shared and dedicated resource</w:t>
      </w:r>
      <w:r w:rsidR="00426523">
        <w:rPr>
          <w:lang w:eastAsia="zh-CN"/>
        </w:rPr>
        <w:t>s</w:t>
      </w:r>
      <w:r w:rsidR="00F53318" w:rsidRPr="00F53318">
        <w:rPr>
          <w:lang w:eastAsia="zh-CN"/>
        </w:rPr>
        <w:t xml:space="preserve"> demand for NPN service customers</w:t>
      </w:r>
      <w:r>
        <w:rPr>
          <w:lang w:eastAsia="zh-CN"/>
        </w:rPr>
        <w:t>.</w:t>
      </w:r>
    </w:p>
    <w:p w14:paraId="4029E07D" w14:textId="2B8C78D8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</w:t>
      </w:r>
      <w:r w:rsidRPr="00BD79A9">
        <w:t>solution</w:t>
      </w:r>
      <w:r>
        <w:t>s</w:t>
      </w:r>
      <w:r w:rsidRPr="00BD79A9">
        <w:t xml:space="preserve"> </w:t>
      </w:r>
      <w:r>
        <w:t>for m</w:t>
      </w:r>
      <w:r w:rsidRPr="00BD79A9">
        <w:t>anagement of the related information for NPN service customer</w:t>
      </w:r>
      <w:r>
        <w:t xml:space="preserve"> </w:t>
      </w:r>
      <w:r w:rsidRPr="00703A1B">
        <w:t>context information</w:t>
      </w:r>
      <w:r w:rsidR="003A013B">
        <w:t xml:space="preserve"> (e.g., </w:t>
      </w:r>
      <w:r w:rsidR="003A013B">
        <w:rPr>
          <w:lang w:eastAsia="zh-CN"/>
        </w:rPr>
        <w:t>identifier of tenant, role, permitted MnSs</w:t>
      </w:r>
      <w:r w:rsidR="003A013B">
        <w:t>)</w:t>
      </w:r>
      <w:r w:rsidRPr="00703A1B">
        <w:t>, which can be applied by NPN</w:t>
      </w:r>
      <w:r>
        <w:t xml:space="preserve"> </w:t>
      </w:r>
      <w:r w:rsidRPr="00BD79A9">
        <w:t xml:space="preserve">service </w:t>
      </w:r>
      <w:r>
        <w:t>provider</w:t>
      </w:r>
      <w:r w:rsidRPr="00703A1B">
        <w:t xml:space="preserve"> to restrict the management capabilities and corresponding managed network resources exposed to NPN </w:t>
      </w:r>
      <w:r w:rsidRPr="00BD79A9">
        <w:t>service customer</w:t>
      </w:r>
      <w:r>
        <w:rPr>
          <w:lang w:eastAsia="zh-CN"/>
        </w:rPr>
        <w:t>.</w:t>
      </w:r>
    </w:p>
    <w:p w14:paraId="2195F733" w14:textId="21CD71D9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Specify</w:t>
      </w:r>
      <w:r w:rsidRPr="00597E61">
        <w:rPr>
          <w:lang w:eastAsia="zh-CN"/>
        </w:rPr>
        <w:t xml:space="preserve"> </w:t>
      </w:r>
      <w:r>
        <w:rPr>
          <w:lang w:eastAsia="zh-CN"/>
        </w:rPr>
        <w:t xml:space="preserve">requirements and </w:t>
      </w:r>
      <w:r w:rsidRPr="00BD79A9">
        <w:t>solution</w:t>
      </w:r>
      <w:r>
        <w:t>s</w:t>
      </w:r>
      <w:r w:rsidRPr="00BD79A9">
        <w:t xml:space="preserve"> for fault management capabilities scoping NPN and </w:t>
      </w:r>
      <w:r w:rsidR="001B2955">
        <w:t>UE</w:t>
      </w:r>
      <w:r w:rsidR="005F134A">
        <w:t>s</w:t>
      </w:r>
      <w:r w:rsidR="001B2955">
        <w:t xml:space="preserve"> </w:t>
      </w:r>
      <w:r w:rsidR="005F134A">
        <w:t xml:space="preserve">representing </w:t>
      </w:r>
      <w:r w:rsidRPr="00BD79A9">
        <w:t>5G industry terminals</w:t>
      </w:r>
      <w:r>
        <w:t>,</w:t>
      </w:r>
      <w:r>
        <w:rPr>
          <w:lang w:eastAsia="zh-CN"/>
        </w:rPr>
        <w:t xml:space="preserve"> </w:t>
      </w:r>
      <w:r w:rsidRPr="00EE7665">
        <w:t>tak</w:t>
      </w:r>
      <w:r>
        <w:t>ing</w:t>
      </w:r>
      <w:r w:rsidRPr="00EE7665">
        <w:t xml:space="preserve"> 5G ACIA </w:t>
      </w:r>
      <w:r>
        <w:t>requirements</w:t>
      </w:r>
      <w:r w:rsidRPr="00EE7665">
        <w:t xml:space="preserve"> </w:t>
      </w:r>
      <w:r>
        <w:t>(such as requirements on n</w:t>
      </w:r>
      <w:r w:rsidRPr="009973F7">
        <w:t>etwork monitoring</w:t>
      </w:r>
      <w:r>
        <w:t xml:space="preserve"> and network configuration and maintenance for 5G NPN, see </w:t>
      </w:r>
      <w:r w:rsidRPr="009973F7">
        <w:t>5G-ACIA</w:t>
      </w:r>
      <w:r>
        <w:t xml:space="preserve"> White Paper</w:t>
      </w:r>
      <w:r w:rsidRPr="009973F7">
        <w:t>: Exposure of 5G Capabilities for Connected Industries and Automation Applications</w:t>
      </w:r>
      <w:r>
        <w:t>) into account.</w:t>
      </w:r>
    </w:p>
    <w:p w14:paraId="389B7766" w14:textId="27EF33E3" w:rsidR="00376D2A" w:rsidRPr="00376D2A" w:rsidRDefault="00832A3E" w:rsidP="004F5C19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solutions for </w:t>
      </w:r>
      <w:r w:rsidRPr="00DB6E3B">
        <w:rPr>
          <w:lang w:eastAsia="zh-CN"/>
        </w:rPr>
        <w:t>SLA monitoring and evaluation</w:t>
      </w:r>
      <w:r>
        <w:rPr>
          <w:lang w:eastAsia="zh-CN"/>
        </w:rPr>
        <w:t xml:space="preserve"> in NPN scenarios.</w:t>
      </w:r>
    </w:p>
    <w:p w14:paraId="6708855F" w14:textId="77777777" w:rsidR="00920F7C" w:rsidRDefault="00920F7C" w:rsidP="00376D2A">
      <w:pPr>
        <w:rPr>
          <w:lang w:val="en-US" w:eastAsia="zh-CN"/>
        </w:rPr>
      </w:pPr>
    </w:p>
    <w:p w14:paraId="3F9E6B30" w14:textId="77777777" w:rsidR="00920F7C" w:rsidRDefault="00920F7C" w:rsidP="00376D2A">
      <w:pPr>
        <w:rPr>
          <w:lang w:val="en-US" w:eastAsia="zh-CN"/>
        </w:rPr>
      </w:pPr>
      <w:r>
        <w:rPr>
          <w:lang w:val="en-US" w:eastAsia="zh-CN"/>
        </w:rPr>
        <w:t>Reference document is:</w:t>
      </w:r>
    </w:p>
    <w:p w14:paraId="3F4057AD" w14:textId="1574579C" w:rsidR="00376D2A" w:rsidRPr="00920F7C" w:rsidRDefault="00376D2A" w:rsidP="00920F7C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920F7C">
        <w:rPr>
          <w:lang w:val="en-US" w:eastAsia="zh-CN"/>
        </w:rPr>
        <w:t>3GPP T</w:t>
      </w:r>
      <w:r w:rsidR="00920F7C" w:rsidRPr="00920F7C">
        <w:rPr>
          <w:lang w:val="en-US" w:eastAsia="zh-CN"/>
        </w:rPr>
        <w:t>S</w:t>
      </w:r>
      <w:r w:rsidRPr="00920F7C">
        <w:rPr>
          <w:lang w:val="en-US" w:eastAsia="zh-CN"/>
        </w:rPr>
        <w:t xml:space="preserve"> 28.</w:t>
      </w:r>
      <w:r w:rsidR="00920F7C" w:rsidRPr="00920F7C">
        <w:rPr>
          <w:lang w:val="en-US" w:eastAsia="zh-CN"/>
        </w:rPr>
        <w:t>55</w:t>
      </w:r>
      <w:r w:rsidRPr="00920F7C">
        <w:rPr>
          <w:lang w:val="en-US" w:eastAsia="zh-CN"/>
        </w:rPr>
        <w:t>7 (</w:t>
      </w:r>
      <w:r w:rsidR="00920F7C" w:rsidRPr="00920F7C">
        <w:rPr>
          <w:lang w:val="en-US" w:eastAsia="zh-CN"/>
        </w:rPr>
        <w:t>Management and orchestration; Management of Non-Public Networks (NPN); Stage 1 and stage 2</w:t>
      </w:r>
      <w:r w:rsidRPr="00920F7C">
        <w:rPr>
          <w:lang w:val="en-US" w:eastAsia="zh-CN"/>
        </w:rPr>
        <w:t xml:space="preserve">) at: </w:t>
      </w:r>
      <w:hyperlink r:id="rId11" w:history="1">
        <w:r w:rsidR="00920F7C" w:rsidRPr="009A17DB">
          <w:rPr>
            <w:rStyle w:val="Hyperlink"/>
            <w:lang w:val="en-US" w:eastAsia="zh-CN"/>
          </w:rPr>
          <w:t>https://www.3gpp.org/dynareport/28557.htm</w:t>
        </w:r>
      </w:hyperlink>
      <w:r w:rsidRPr="00920F7C">
        <w:rPr>
          <w:lang w:val="en-US" w:eastAsia="zh-CN"/>
        </w:rPr>
        <w:t xml:space="preserve"> </w:t>
      </w:r>
    </w:p>
    <w:bookmarkEnd w:id="0"/>
    <w:p w14:paraId="3DBDFB66" w14:textId="77777777" w:rsidR="0004751F" w:rsidRPr="004F5C19" w:rsidRDefault="0004751F" w:rsidP="00AB5576">
      <w:pPr>
        <w:rPr>
          <w:lang w:val="en-US" w:eastAsia="zh-CN"/>
        </w:rPr>
      </w:pPr>
    </w:p>
    <w:p w14:paraId="698F3446" w14:textId="77777777" w:rsidR="00941675" w:rsidRDefault="00941675" w:rsidP="00941675">
      <w:pPr>
        <w:pStyle w:val="Heading1"/>
      </w:pPr>
      <w:r>
        <w:t>2</w:t>
      </w:r>
      <w:r>
        <w:tab/>
        <w:t>Actions</w:t>
      </w:r>
    </w:p>
    <w:p w14:paraId="0D9EB2C5" w14:textId="25906DF3" w:rsidR="00481925" w:rsidRPr="00333AFF" w:rsidRDefault="00481925" w:rsidP="00481925">
      <w:pPr>
        <w:pStyle w:val="NormalParagraph"/>
        <w:spacing w:line="264" w:lineRule="auto"/>
        <w:rPr>
          <w:b/>
        </w:rPr>
      </w:pPr>
      <w:r w:rsidRPr="00333AFF">
        <w:rPr>
          <w:b/>
        </w:rPr>
        <w:t xml:space="preserve">To </w:t>
      </w:r>
      <w:r w:rsidR="00B05129">
        <w:rPr>
          <w:b/>
        </w:rPr>
        <w:t>5</w:t>
      </w:r>
      <w:r w:rsidRPr="00481925">
        <w:rPr>
          <w:b/>
        </w:rPr>
        <w:t>G</w:t>
      </w:r>
      <w:r w:rsidR="00B05129">
        <w:rPr>
          <w:b/>
        </w:rPr>
        <w:t>-ACIA</w:t>
      </w:r>
    </w:p>
    <w:p w14:paraId="1C3CEAC3" w14:textId="7463605E" w:rsidR="00481925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333AFF">
        <w:rPr>
          <w:b/>
        </w:rPr>
        <w:t>Actio</w:t>
      </w:r>
      <w:r w:rsidRPr="00B97A4F">
        <w:rPr>
          <w:b/>
        </w:rPr>
        <w:t>n</w:t>
      </w:r>
      <w:r w:rsidRPr="00B97A4F">
        <w:t xml:space="preserve">: 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3GPP SA5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respectfully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5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G</w:t>
      </w:r>
      <w:r w:rsidR="00B05129">
        <w:rPr>
          <w:rFonts w:ascii="Times New Roman" w:hAnsi="Times New Roman"/>
          <w:sz w:val="20"/>
          <w:szCs w:val="20"/>
          <w:lang w:eastAsia="zh-CN"/>
        </w:rPr>
        <w:t>-ACIA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to take the above information </w:t>
      </w:r>
      <w:r w:rsidR="001E411E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AB0F61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1E411E">
        <w:rPr>
          <w:rFonts w:ascii="Times New Roman" w:hAnsi="Times New Roman"/>
          <w:sz w:val="20"/>
          <w:szCs w:val="20"/>
          <w:lang w:eastAsia="zh-CN"/>
        </w:rPr>
        <w:t>and provide feedback</w:t>
      </w:r>
      <w:r w:rsidR="00B05129">
        <w:rPr>
          <w:rFonts w:ascii="Times New Roman" w:hAnsi="Times New Roman"/>
          <w:sz w:val="20"/>
          <w:szCs w:val="20"/>
          <w:lang w:eastAsia="zh-CN"/>
        </w:rPr>
        <w:t xml:space="preserve"> if needed</w:t>
      </w:r>
      <w:r w:rsidRPr="001E411E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Default="00941675" w:rsidP="0094167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A535B78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15 April  - 19 April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China</w:t>
      </w:r>
    </w:p>
    <w:p w14:paraId="7AE8EB53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SA5#155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27 May - 31 May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Korea</w:t>
      </w:r>
    </w:p>
    <w:p w14:paraId="5498BC19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41675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416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EC35" w14:textId="77777777" w:rsidR="00AF38AF" w:rsidRDefault="00AF38AF">
      <w:r>
        <w:separator/>
      </w:r>
    </w:p>
  </w:endnote>
  <w:endnote w:type="continuationSeparator" w:id="0">
    <w:p w14:paraId="1AA984CD" w14:textId="77777777" w:rsidR="00AF38AF" w:rsidRDefault="00AF38AF">
      <w:r>
        <w:continuationSeparator/>
      </w:r>
    </w:p>
  </w:endnote>
  <w:endnote w:type="continuationNotice" w:id="1">
    <w:p w14:paraId="7D154291" w14:textId="77777777" w:rsidR="00AF38AF" w:rsidRDefault="00AF3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8E46F" w14:textId="77777777" w:rsidR="00AF38AF" w:rsidRDefault="00AF38AF">
      <w:r>
        <w:separator/>
      </w:r>
    </w:p>
  </w:footnote>
  <w:footnote w:type="continuationSeparator" w:id="0">
    <w:p w14:paraId="5906E56D" w14:textId="77777777" w:rsidR="00AF38AF" w:rsidRDefault="00AF38AF">
      <w:r>
        <w:continuationSeparator/>
      </w:r>
    </w:p>
  </w:footnote>
  <w:footnote w:type="continuationNotice" w:id="1">
    <w:p w14:paraId="2687C82F" w14:textId="77777777" w:rsidR="00AF38AF" w:rsidRDefault="00AF3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369205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853815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1751111">
    <w:abstractNumId w:val="11"/>
  </w:num>
  <w:num w:numId="4" w16cid:durableId="652100496">
    <w:abstractNumId w:val="19"/>
  </w:num>
  <w:num w:numId="5" w16cid:durableId="1346713363">
    <w:abstractNumId w:val="17"/>
  </w:num>
  <w:num w:numId="6" w16cid:durableId="1721325171">
    <w:abstractNumId w:val="8"/>
  </w:num>
  <w:num w:numId="7" w16cid:durableId="1491797480">
    <w:abstractNumId w:val="10"/>
  </w:num>
  <w:num w:numId="8" w16cid:durableId="1925261319">
    <w:abstractNumId w:val="31"/>
  </w:num>
  <w:num w:numId="9" w16cid:durableId="1400249181">
    <w:abstractNumId w:val="24"/>
  </w:num>
  <w:num w:numId="10" w16cid:durableId="624429325">
    <w:abstractNumId w:val="29"/>
  </w:num>
  <w:num w:numId="11" w16cid:durableId="1127049016">
    <w:abstractNumId w:val="13"/>
  </w:num>
  <w:num w:numId="12" w16cid:durableId="1422526254">
    <w:abstractNumId w:val="22"/>
  </w:num>
  <w:num w:numId="13" w16cid:durableId="571891989">
    <w:abstractNumId w:val="6"/>
  </w:num>
  <w:num w:numId="14" w16cid:durableId="849296169">
    <w:abstractNumId w:val="4"/>
  </w:num>
  <w:num w:numId="15" w16cid:durableId="2080860036">
    <w:abstractNumId w:val="3"/>
  </w:num>
  <w:num w:numId="16" w16cid:durableId="920220273">
    <w:abstractNumId w:val="2"/>
  </w:num>
  <w:num w:numId="17" w16cid:durableId="520818019">
    <w:abstractNumId w:val="1"/>
  </w:num>
  <w:num w:numId="18" w16cid:durableId="2143880541">
    <w:abstractNumId w:val="5"/>
  </w:num>
  <w:num w:numId="19" w16cid:durableId="1258952306">
    <w:abstractNumId w:val="0"/>
  </w:num>
  <w:num w:numId="20" w16cid:durableId="1670667908">
    <w:abstractNumId w:val="30"/>
  </w:num>
  <w:num w:numId="21" w16cid:durableId="230503562">
    <w:abstractNumId w:val="23"/>
  </w:num>
  <w:num w:numId="22" w16cid:durableId="1496798348">
    <w:abstractNumId w:val="9"/>
  </w:num>
  <w:num w:numId="23" w16cid:durableId="1230968640">
    <w:abstractNumId w:val="14"/>
  </w:num>
  <w:num w:numId="24" w16cid:durableId="1202550708">
    <w:abstractNumId w:val="12"/>
  </w:num>
  <w:num w:numId="25" w16cid:durableId="1104107566">
    <w:abstractNumId w:val="15"/>
  </w:num>
  <w:num w:numId="26" w16cid:durableId="1608586971">
    <w:abstractNumId w:val="20"/>
  </w:num>
  <w:num w:numId="27" w16cid:durableId="211505951">
    <w:abstractNumId w:val="26"/>
  </w:num>
  <w:num w:numId="28" w16cid:durableId="1053313108">
    <w:abstractNumId w:val="25"/>
  </w:num>
  <w:num w:numId="29" w16cid:durableId="147749024">
    <w:abstractNumId w:val="18"/>
  </w:num>
  <w:num w:numId="30" w16cid:durableId="748120011">
    <w:abstractNumId w:val="21"/>
  </w:num>
  <w:num w:numId="31" w16cid:durableId="1151095996">
    <w:abstractNumId w:val="27"/>
  </w:num>
  <w:num w:numId="32" w16cid:durableId="1079716563">
    <w:abstractNumId w:val="16"/>
  </w:num>
  <w:num w:numId="33" w16cid:durableId="670789456">
    <w:abstractNumId w:val="28"/>
  </w:num>
  <w:num w:numId="34" w16cid:durableId="7173187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10401F"/>
    <w:rsid w:val="00123119"/>
    <w:rsid w:val="00127C4D"/>
    <w:rsid w:val="00130937"/>
    <w:rsid w:val="00134287"/>
    <w:rsid w:val="00146A1D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2955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0C7A"/>
    <w:rsid w:val="00270B45"/>
    <w:rsid w:val="00291259"/>
    <w:rsid w:val="0029266D"/>
    <w:rsid w:val="002A133D"/>
    <w:rsid w:val="002A1828"/>
    <w:rsid w:val="002A1857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628A"/>
    <w:rsid w:val="003132D5"/>
    <w:rsid w:val="0031456C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013B"/>
    <w:rsid w:val="003A58F7"/>
    <w:rsid w:val="003C122B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26523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6045"/>
    <w:rsid w:val="005664AF"/>
    <w:rsid w:val="005729C4"/>
    <w:rsid w:val="00580876"/>
    <w:rsid w:val="0059227B"/>
    <w:rsid w:val="00593279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134A"/>
    <w:rsid w:val="005F3591"/>
    <w:rsid w:val="00602F53"/>
    <w:rsid w:val="006038C6"/>
    <w:rsid w:val="00613820"/>
    <w:rsid w:val="00616A02"/>
    <w:rsid w:val="00624C78"/>
    <w:rsid w:val="00631B0F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20F7C"/>
    <w:rsid w:val="00926ABD"/>
    <w:rsid w:val="009364A6"/>
    <w:rsid w:val="00941675"/>
    <w:rsid w:val="00943EC9"/>
    <w:rsid w:val="00944145"/>
    <w:rsid w:val="00946953"/>
    <w:rsid w:val="00947F4E"/>
    <w:rsid w:val="0095369A"/>
    <w:rsid w:val="00953DEB"/>
    <w:rsid w:val="00955530"/>
    <w:rsid w:val="00956759"/>
    <w:rsid w:val="00957F90"/>
    <w:rsid w:val="00966D47"/>
    <w:rsid w:val="009671D1"/>
    <w:rsid w:val="00971F82"/>
    <w:rsid w:val="00972619"/>
    <w:rsid w:val="00982493"/>
    <w:rsid w:val="009838C8"/>
    <w:rsid w:val="00987833"/>
    <w:rsid w:val="00987B3E"/>
    <w:rsid w:val="00990077"/>
    <w:rsid w:val="0099111A"/>
    <w:rsid w:val="0099373A"/>
    <w:rsid w:val="00997A5F"/>
    <w:rsid w:val="009A03F1"/>
    <w:rsid w:val="009A34D2"/>
    <w:rsid w:val="009A7E43"/>
    <w:rsid w:val="009B0CE4"/>
    <w:rsid w:val="009B38EC"/>
    <w:rsid w:val="009C0D45"/>
    <w:rsid w:val="009C0DED"/>
    <w:rsid w:val="009C214A"/>
    <w:rsid w:val="009E0A65"/>
    <w:rsid w:val="009F182F"/>
    <w:rsid w:val="009F1B84"/>
    <w:rsid w:val="009F3A89"/>
    <w:rsid w:val="009F4A64"/>
    <w:rsid w:val="00A043A6"/>
    <w:rsid w:val="00A047A1"/>
    <w:rsid w:val="00A10107"/>
    <w:rsid w:val="00A1279C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6452A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5BF2"/>
    <w:rsid w:val="00AE669E"/>
    <w:rsid w:val="00AE6881"/>
    <w:rsid w:val="00AF1E23"/>
    <w:rsid w:val="00AF38AF"/>
    <w:rsid w:val="00AF4D56"/>
    <w:rsid w:val="00B01AFF"/>
    <w:rsid w:val="00B05129"/>
    <w:rsid w:val="00B05CC7"/>
    <w:rsid w:val="00B072C9"/>
    <w:rsid w:val="00B122EB"/>
    <w:rsid w:val="00B131FC"/>
    <w:rsid w:val="00B13FEB"/>
    <w:rsid w:val="00B20935"/>
    <w:rsid w:val="00B2286B"/>
    <w:rsid w:val="00B262AC"/>
    <w:rsid w:val="00B26648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2DA0"/>
    <w:rsid w:val="00C43675"/>
    <w:rsid w:val="00C4712D"/>
    <w:rsid w:val="00C5099A"/>
    <w:rsid w:val="00C5289D"/>
    <w:rsid w:val="00C53134"/>
    <w:rsid w:val="00C62EBB"/>
    <w:rsid w:val="00C63F40"/>
    <w:rsid w:val="00C75EF5"/>
    <w:rsid w:val="00C83AD3"/>
    <w:rsid w:val="00C909DA"/>
    <w:rsid w:val="00C92FEC"/>
    <w:rsid w:val="00C94F55"/>
    <w:rsid w:val="00CA0867"/>
    <w:rsid w:val="00CA3F92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0DA2"/>
    <w:rsid w:val="00E133A8"/>
    <w:rsid w:val="00E14F3B"/>
    <w:rsid w:val="00E17E9B"/>
    <w:rsid w:val="00E30155"/>
    <w:rsid w:val="00E62FDD"/>
    <w:rsid w:val="00E6319A"/>
    <w:rsid w:val="00E77AFD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3318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E65F4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8557.ht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xingtq@chinaunicom.cn Changes</cp:lastModifiedBy>
  <cp:revision>2</cp:revision>
  <cp:lastPrinted>1900-01-01T00:00:00Z</cp:lastPrinted>
  <dcterms:created xsi:type="dcterms:W3CDTF">2024-02-09T15:19:00Z</dcterms:created>
  <dcterms:modified xsi:type="dcterms:W3CDTF">2024-02-09T15:19:00Z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(3)xGyrPYByqccFuRtz3eWdqbceeAoBUJYqef/1JsUjEnRDxRrm21IjU3L2I71OLzRLOLcxnekD
Ft1ctFoZcjp+lwAuYDNHn/dplOpqTl7jKynmB6VJnwHk78gUj6uI8F1lKIblOXn/dLbYSKqI
6VfCAmQQZGC5tRZWCfY27LtaeX8pm/LA43ZXF1pndW5DGaBbhCHcxmAEYl3bm9xztqVi5aka
mkC9/KY+kPYtjOH+2P</vt:lpwstr>
  </property>
  <property fmtid="{D5CDD505-2E9C-101B-9397-08002B2CF9AE}" pid="3" name="_2015_ms_pID_7253431">
    <vt:lpwstr>mIThZKKzkyHnbF+8C+6v0DEJ/rGC3z5M0u7gPY4CzesRoI4XQ6+DST
FLu/S04Nyp5E0Vfk1Pb3VvmQoghglsXbhCrHTrFDe/2lOwbUh7DatsGkGIJYlC4nQ1Qmzu6z
FqQlhmqzsjs+iOscDP4SfAtjlLv2IVMhEaPO0iL0sSTcYY3JLkQjMvyYz5ilACbd4KQk1lnK
MQjJZvyX0ND7NoXR1mVDD+161TZyuMDHvoH2</vt:lpwstr>
  </property>
  <property fmtid="{D5CDD505-2E9C-101B-9397-08002B2CF9AE}" pid="4" name="_2015_ms_pID_7253432">
    <vt:lpwstr>8FHWrVUJ1B2/8phuvH8ETRo=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1705564326</vt:lpwstr>
  </property>
</Properties>
</file>