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7C68" w14:textId="77777777" w:rsidR="00751B65" w:rsidRPr="00414AB9" w:rsidRDefault="00751B65" w:rsidP="00751B65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378A3E5F" w14:textId="0C4D97A2" w:rsidR="00AA0F9A" w:rsidRPr="00932EBD" w:rsidRDefault="00E91212" w:rsidP="00AA0F9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SA2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Meeting #155</w:t>
      </w:r>
      <w:r w:rsidR="00AA0F9A" w:rsidRPr="00932EBD">
        <w:rPr>
          <w:sz w:val="24"/>
          <w:szCs w:val="24"/>
        </w:rPr>
        <w:t xml:space="preserve"> </w:t>
      </w:r>
      <w:r w:rsidR="00AA0F9A" w:rsidRPr="00932EBD">
        <w:rPr>
          <w:sz w:val="24"/>
          <w:szCs w:val="24"/>
        </w:rPr>
        <w:tab/>
      </w:r>
      <w:r w:rsidR="008E4DEB" w:rsidRPr="008E4DEB">
        <w:rPr>
          <w:sz w:val="24"/>
          <w:szCs w:val="24"/>
        </w:rPr>
        <w:t>S2-2302433</w:t>
      </w:r>
    </w:p>
    <w:p w14:paraId="4D879E99" w14:textId="1526495B" w:rsidR="00AA0F9A" w:rsidRPr="00932EBD" w:rsidRDefault="00E91212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4"/>
          <w:szCs w:val="24"/>
          <w:lang w:eastAsia="zh-CN"/>
        </w:rPr>
      </w:pPr>
      <w:r w:rsidRPr="0013278F">
        <w:rPr>
          <w:sz w:val="24"/>
        </w:rPr>
        <w:t>Athens, Greece, February 20 – 24, 2023</w:t>
      </w:r>
      <w:r w:rsidR="00AA0F9A" w:rsidRPr="00932EBD">
        <w:rPr>
          <w:color w:val="0000FF"/>
          <w:sz w:val="24"/>
          <w:szCs w:val="24"/>
        </w:rPr>
        <w:tab/>
      </w:r>
    </w:p>
    <w:p w14:paraId="66DC367C" w14:textId="77777777" w:rsidR="00AA0F9A" w:rsidRPr="00932EBD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</w:p>
    <w:p w14:paraId="29232A42" w14:textId="76810E0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 w:rsidRPr="00932EBD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32D7745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 w:rsidRPr="00932EB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  <w:r w:rsidR="007F47E7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(AIMLsys)</w:t>
      </w:r>
    </w:p>
    <w:p w14:paraId="6B0C673E" w14:textId="7777777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932EBD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EB1927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r w:rsidRPr="0030003A">
              <w:rPr>
                <w:i/>
              </w:rPr>
              <w:t>TSG SA#100</w:t>
            </w:r>
            <w:r>
              <w:rPr>
                <w:i/>
              </w:rP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7ED3A" w14:textId="77777777" w:rsidR="00EB1927" w:rsidRDefault="00EB1927" w:rsidP="00685ED7">
      <w:r>
        <w:separator/>
      </w:r>
    </w:p>
  </w:endnote>
  <w:endnote w:type="continuationSeparator" w:id="0">
    <w:p w14:paraId="3E9DA178" w14:textId="77777777" w:rsidR="00EB1927" w:rsidRDefault="00EB1927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F191A" w14:textId="77777777" w:rsidR="00EB1927" w:rsidRDefault="00EB1927" w:rsidP="00685ED7">
      <w:r>
        <w:separator/>
      </w:r>
    </w:p>
  </w:footnote>
  <w:footnote w:type="continuationSeparator" w:id="0">
    <w:p w14:paraId="3F906ADD" w14:textId="77777777" w:rsidR="00EB1927" w:rsidRDefault="00EB1927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0842"/>
    <w:rsid w:val="0054287C"/>
    <w:rsid w:val="005455D9"/>
    <w:rsid w:val="00551295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1927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4A5B1-8481-41BB-AC7B-22C3645E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Samsung_rev4</cp:lastModifiedBy>
  <cp:revision>3</cp:revision>
  <cp:lastPrinted>2022-01-08T05:57:00Z</cp:lastPrinted>
  <dcterms:created xsi:type="dcterms:W3CDTF">2023-02-09T16:23:00Z</dcterms:created>
  <dcterms:modified xsi:type="dcterms:W3CDTF">2023-03-01T10:07:00Z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