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FE671" w14:textId="77777777" w:rsidR="00105C68" w:rsidRDefault="00105C68" w:rsidP="00F96B71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#S2-143E</w:t>
      </w:r>
      <w:r>
        <w:rPr>
          <w:rFonts w:cs="Arial"/>
          <w:b/>
          <w:sz w:val="24"/>
        </w:rPr>
        <w:tab/>
        <w:t>S2-2101048</w:t>
      </w:r>
    </w:p>
    <w:p w14:paraId="036DA74F" w14:textId="77777777" w:rsidR="00105C68" w:rsidRDefault="00105C68" w:rsidP="00F96B71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24 February - 09 March, 2021, Electronic meeting</w:t>
      </w:r>
    </w:p>
    <w:p w14:paraId="770CD622" w14:textId="16D84F7A" w:rsidR="00105C68" w:rsidRPr="00105C68" w:rsidRDefault="00105C68" w:rsidP="00F96B71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</w:p>
    <w:p w14:paraId="3DAFF366" w14:textId="77777777" w:rsidR="00105C68" w:rsidRDefault="00105C68" w:rsidP="00AD50BF">
      <w:pPr>
        <w:pStyle w:val="Header"/>
        <w:tabs>
          <w:tab w:val="right" w:pos="9356"/>
        </w:tabs>
        <w:jc w:val="center"/>
      </w:pPr>
    </w:p>
    <w:p w14:paraId="41BF7BED" w14:textId="427FD8E0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7EA8323F" w:rsidR="00A74A54" w:rsidRPr="00A77C2F" w:rsidRDefault="0005272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on NG.116 support of service categories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24707629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D2615B">
              <w:rPr>
                <w:lang w:eastAsia="ja-JP"/>
              </w:rPr>
              <w:t>5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1-2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B07CCD8" w:rsidR="00096622" w:rsidRPr="00A77C2F" w:rsidRDefault="00D2615B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9261EF3" w:rsidR="00096622" w:rsidRPr="00A77C2F" w:rsidRDefault="00EA2A77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Online Meeting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4E2F66BC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D2615B">
              <w:rPr>
                <w:rFonts w:eastAsia="MS Mincho"/>
                <w:lang w:eastAsia="ja-JP"/>
              </w:rPr>
              <w:t>15_120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1-2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4D4ED009" w:rsidR="0058060A" w:rsidRPr="00A77C2F" w:rsidRDefault="00D2615B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p w14:paraId="2E9352E3" w14:textId="5E30FFB0" w:rsidR="0058060A" w:rsidRPr="00A77C2F" w:rsidRDefault="005A635C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Alessio Casati (Nokia)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5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F96B71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6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6F93005F" w:rsidR="00681264" w:rsidRPr="00A77C2F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681264">
              <w:rPr>
                <w:rFonts w:eastAsia="MS Mincho"/>
                <w:lang w:eastAsia="ja-JP"/>
              </w:rPr>
              <w:t>, 3GPP SA5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296D569C" w14:textId="04102E8E" w:rsidR="00032C3F" w:rsidRDefault="00A77C2F" w:rsidP="00681264">
      <w:pPr>
        <w:pStyle w:val="NormalParagraph"/>
        <w:jc w:val="both"/>
        <w:rPr>
          <w:lang w:eastAsia="en-US" w:bidi="bn-BD"/>
        </w:rPr>
      </w:pPr>
      <w:bookmarkStart w:id="0" w:name="_Hlk8222610"/>
      <w:r w:rsidRPr="00A77C2F">
        <w:rPr>
          <w:lang w:eastAsia="en-US" w:bidi="bn-BD"/>
        </w:rPr>
        <w:t xml:space="preserve">GSMA 5GJA </w:t>
      </w:r>
      <w:r w:rsidR="00681264">
        <w:rPr>
          <w:lang w:eastAsia="en-US" w:bidi="bn-BD"/>
        </w:rPr>
        <w:t xml:space="preserve">would like to inform </w:t>
      </w:r>
      <w:r w:rsidR="0095455D">
        <w:rPr>
          <w:lang w:eastAsia="en-US" w:bidi="bn-BD"/>
        </w:rPr>
        <w:t xml:space="preserve">3GPP SA2 and SA5 </w:t>
      </w:r>
      <w:r w:rsidR="00681264">
        <w:rPr>
          <w:lang w:eastAsia="en-US" w:bidi="bn-BD"/>
        </w:rPr>
        <w:t>that</w:t>
      </w:r>
      <w:r w:rsidR="00915A18">
        <w:rPr>
          <w:lang w:eastAsia="en-US" w:bidi="bn-BD"/>
        </w:rPr>
        <w:t xml:space="preserve"> </w:t>
      </w:r>
      <w:r w:rsidR="00052724">
        <w:rPr>
          <w:lang w:eastAsia="en-US" w:bidi="bn-BD"/>
        </w:rPr>
        <w:t xml:space="preserve">the </w:t>
      </w:r>
      <w:r w:rsidR="002B6D0D">
        <w:rPr>
          <w:lang w:eastAsia="en-US" w:bidi="bn-BD"/>
        </w:rPr>
        <w:t>attached</w:t>
      </w:r>
      <w:r w:rsidR="00D2615B">
        <w:rPr>
          <w:lang w:eastAsia="en-US" w:bidi="bn-BD"/>
        </w:rPr>
        <w:t xml:space="preserve"> NG.116</w:t>
      </w:r>
      <w:r w:rsidR="005A635C">
        <w:rPr>
          <w:lang w:eastAsia="en-US" w:bidi="bn-BD"/>
        </w:rPr>
        <w:t xml:space="preserve"> </w:t>
      </w:r>
      <w:r w:rsidR="00052724">
        <w:rPr>
          <w:lang w:eastAsia="en-US" w:bidi="bn-BD"/>
        </w:rPr>
        <w:t xml:space="preserve">CRs </w:t>
      </w:r>
      <w:r w:rsidR="002B6D0D">
        <w:rPr>
          <w:lang w:eastAsia="en-US" w:bidi="bn-BD"/>
        </w:rPr>
        <w:t xml:space="preserve">have been </w:t>
      </w:r>
      <w:r w:rsidR="00052724">
        <w:rPr>
          <w:lang w:eastAsia="en-US" w:bidi="bn-BD"/>
        </w:rPr>
        <w:t>agreed</w:t>
      </w:r>
      <w:r w:rsidR="003A018D">
        <w:rPr>
          <w:lang w:eastAsia="en-US" w:bidi="bn-BD"/>
        </w:rPr>
        <w:t xml:space="preserve"> </w:t>
      </w:r>
      <w:r w:rsidR="003A018D" w:rsidRPr="003A018D">
        <w:rPr>
          <w:lang w:eastAsia="en-US" w:bidi="bn-BD"/>
        </w:rPr>
        <w:t>during 5GJA#15 to be included (subject to normal NG-level process) in the next version of GSMA PRD NG.116 to be published in Q2 2021.</w:t>
      </w:r>
      <w:r w:rsidR="002B6D0D">
        <w:rPr>
          <w:lang w:eastAsia="en-US" w:bidi="bn-BD"/>
        </w:rPr>
        <w:t xml:space="preserve"> </w:t>
      </w:r>
      <w:r w:rsidR="002B6D0D" w:rsidRPr="002B6D0D">
        <w:rPr>
          <w:lang w:eastAsia="en-US" w:bidi="bn-BD"/>
        </w:rPr>
        <w:t>T</w:t>
      </w:r>
      <w:r w:rsidR="002B6D0D" w:rsidRPr="00D2615B">
        <w:t>he CRs</w:t>
      </w:r>
      <w:r w:rsidR="002B6D0D" w:rsidRPr="002B6D0D">
        <w:t xml:space="preserve"> </w:t>
      </w:r>
      <w:r w:rsidR="002B6D0D" w:rsidRPr="00D2615B">
        <w:t xml:space="preserve">define a service category parameter for certain attributes. The service category </w:t>
      </w:r>
      <w:r w:rsidR="00D2615B">
        <w:t>is introduced</w:t>
      </w:r>
      <w:r w:rsidR="002B6D0D" w:rsidRPr="00D2615B">
        <w:t xml:space="preserve"> so that </w:t>
      </w:r>
      <w:r w:rsidR="00052724" w:rsidRPr="002B6D0D">
        <w:rPr>
          <w:lang w:eastAsia="en-US" w:bidi="bn-BD"/>
        </w:rPr>
        <w:t>a single slice can support different per UE behaviour depending on which service category the UE is associated with</w:t>
      </w:r>
      <w:r w:rsidR="002B6D0D">
        <w:rPr>
          <w:lang w:eastAsia="en-US" w:bidi="bn-BD"/>
        </w:rPr>
        <w:t xml:space="preserve"> for these specific attributes</w:t>
      </w:r>
      <w:r w:rsidR="003D6CB7">
        <w:rPr>
          <w:lang w:eastAsia="en-US" w:bidi="bn-BD"/>
        </w:rPr>
        <w:t xml:space="preserve">. </w:t>
      </w: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5479962F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5A635C">
        <w:rPr>
          <w:lang w:eastAsia="en-US" w:bidi="bn-BD"/>
        </w:rPr>
        <w:t xml:space="preserve"> &amp;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581BF1C4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1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052724">
        <w:rPr>
          <w:rFonts w:eastAsia="MS Mincho"/>
          <w:lang w:eastAsia="ja-JP"/>
        </w:rPr>
        <w:t>6</w:t>
      </w:r>
      <w:r w:rsidRPr="00A77C2F">
        <w:rPr>
          <w:rFonts w:eastAsia="MS Mincho"/>
          <w:lang w:eastAsia="ja-JP"/>
        </w:rPr>
        <w:tab/>
      </w:r>
      <w:r w:rsidR="00D2615B">
        <w:rPr>
          <w:rFonts w:eastAsia="MS Mincho"/>
          <w:lang w:eastAsia="ja-JP"/>
        </w:rPr>
        <w:t>13 April</w:t>
      </w:r>
      <w:r w:rsidR="00052724">
        <w:rPr>
          <w:rFonts w:eastAsia="MS Mincho"/>
          <w:lang w:eastAsia="ja-JP"/>
        </w:rPr>
        <w:t xml:space="preserve"> 2021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1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B250D" w14:textId="77777777" w:rsidR="00797BFF" w:rsidRDefault="00797BFF">
      <w:r>
        <w:separator/>
      </w:r>
    </w:p>
    <w:p w14:paraId="4F4932EC" w14:textId="77777777" w:rsidR="00797BFF" w:rsidRDefault="00797BFF"/>
    <w:p w14:paraId="46336159" w14:textId="77777777" w:rsidR="00797BFF" w:rsidRDefault="00797BFF"/>
    <w:p w14:paraId="3C2A7676" w14:textId="77777777" w:rsidR="00797BFF" w:rsidRDefault="00797BFF"/>
    <w:p w14:paraId="440F729F" w14:textId="77777777" w:rsidR="00797BFF" w:rsidRDefault="00797BFF"/>
    <w:p w14:paraId="1FAD0ADD" w14:textId="77777777" w:rsidR="00797BFF" w:rsidRDefault="00797BFF"/>
    <w:p w14:paraId="4C86969A" w14:textId="77777777" w:rsidR="00797BFF" w:rsidRDefault="00797BFF"/>
    <w:p w14:paraId="624C7560" w14:textId="77777777" w:rsidR="00797BFF" w:rsidRDefault="00797BFF"/>
    <w:p w14:paraId="2A3FBF24" w14:textId="77777777" w:rsidR="00797BFF" w:rsidRDefault="00797BFF"/>
  </w:endnote>
  <w:endnote w:type="continuationSeparator" w:id="0">
    <w:p w14:paraId="5EB3787A" w14:textId="77777777" w:rsidR="00797BFF" w:rsidRDefault="00797BFF">
      <w:r>
        <w:continuationSeparator/>
      </w:r>
    </w:p>
    <w:p w14:paraId="2621DC07" w14:textId="77777777" w:rsidR="00797BFF" w:rsidRDefault="00797BFF"/>
    <w:p w14:paraId="7C02CE1C" w14:textId="77777777" w:rsidR="00797BFF" w:rsidRDefault="00797BFF"/>
    <w:p w14:paraId="12A9F2A6" w14:textId="77777777" w:rsidR="00797BFF" w:rsidRDefault="00797BFF"/>
    <w:p w14:paraId="1CCE8221" w14:textId="77777777" w:rsidR="00797BFF" w:rsidRDefault="00797BFF"/>
    <w:p w14:paraId="3962EBD4" w14:textId="77777777" w:rsidR="00797BFF" w:rsidRDefault="00797BFF"/>
    <w:p w14:paraId="22FDF491" w14:textId="77777777" w:rsidR="00797BFF" w:rsidRDefault="00797BFF"/>
    <w:p w14:paraId="039C1C45" w14:textId="77777777" w:rsidR="00797BFF" w:rsidRDefault="00797BFF"/>
    <w:p w14:paraId="16F54262" w14:textId="77777777" w:rsidR="00797BFF" w:rsidRDefault="00797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9B911" w14:textId="77777777" w:rsidR="00797BFF" w:rsidRDefault="00797BFF">
      <w:r>
        <w:separator/>
      </w:r>
    </w:p>
    <w:p w14:paraId="06AD89A3" w14:textId="77777777" w:rsidR="00797BFF" w:rsidRDefault="00797BFF"/>
    <w:p w14:paraId="4A85D821" w14:textId="77777777" w:rsidR="00797BFF" w:rsidRDefault="00797BFF"/>
    <w:p w14:paraId="0BC14062" w14:textId="77777777" w:rsidR="00797BFF" w:rsidRDefault="00797BFF"/>
    <w:p w14:paraId="0FCFB3A4" w14:textId="77777777" w:rsidR="00797BFF" w:rsidRDefault="00797BFF"/>
    <w:p w14:paraId="2E2B4B5C" w14:textId="77777777" w:rsidR="00797BFF" w:rsidRDefault="00797BFF"/>
    <w:p w14:paraId="4DF6C56A" w14:textId="77777777" w:rsidR="00797BFF" w:rsidRDefault="00797BFF"/>
    <w:p w14:paraId="0F0047CE" w14:textId="77777777" w:rsidR="00797BFF" w:rsidRDefault="00797BFF"/>
    <w:p w14:paraId="18CF6A94" w14:textId="77777777" w:rsidR="00797BFF" w:rsidRDefault="00797BFF"/>
  </w:footnote>
  <w:footnote w:type="continuationSeparator" w:id="0">
    <w:p w14:paraId="55E81755" w14:textId="77777777" w:rsidR="00797BFF" w:rsidRDefault="00797BFF">
      <w:r>
        <w:continuationSeparator/>
      </w:r>
    </w:p>
    <w:p w14:paraId="43D4020D" w14:textId="77777777" w:rsidR="00797BFF" w:rsidRDefault="00797BFF"/>
    <w:p w14:paraId="375F9553" w14:textId="77777777" w:rsidR="00797BFF" w:rsidRDefault="00797BFF"/>
    <w:p w14:paraId="68F05A81" w14:textId="77777777" w:rsidR="00797BFF" w:rsidRDefault="00797BFF"/>
    <w:p w14:paraId="67CD0065" w14:textId="77777777" w:rsidR="00797BFF" w:rsidRDefault="00797BFF"/>
    <w:p w14:paraId="3E95145C" w14:textId="77777777" w:rsidR="00797BFF" w:rsidRDefault="00797BFF"/>
    <w:p w14:paraId="783AD5F3" w14:textId="77777777" w:rsidR="00797BFF" w:rsidRDefault="00797BFF"/>
    <w:p w14:paraId="042EC4E4" w14:textId="77777777" w:rsidR="00797BFF" w:rsidRDefault="00797BFF"/>
    <w:p w14:paraId="11440AD0" w14:textId="77777777" w:rsidR="00797BFF" w:rsidRDefault="00797B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2724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05C68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6D0D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018D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635C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97BFF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2D0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2615B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6B71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ari.melander@telekom.de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D33DD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71F2E2F-78E3-4218-B07D-5D1C44AAAE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206C8-62E5-46C5-8C96-7CED60042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4682DF-9B8F-4BC5-9AA8-43B71042EB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F6029F-8777-457D-BF22-82093EF5B4E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191</Words>
  <Characters>1268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1457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patrice.hede@huawei.com Changes</cp:lastModifiedBy>
  <cp:revision>3</cp:revision>
  <cp:lastPrinted>2006-09-14T07:39:00Z</cp:lastPrinted>
  <dcterms:created xsi:type="dcterms:W3CDTF">2021-02-22T17:03:00Z</dcterms:created>
  <dcterms:modified xsi:type="dcterms:W3CDTF">2021-02-22T17:03:00Z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