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7111B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8D4F49">
        <w:rPr>
          <w:b/>
          <w:i/>
          <w:noProof/>
          <w:sz w:val="28"/>
        </w:rPr>
        <w:t>4124</w:t>
      </w:r>
    </w:p>
    <w:p w14:paraId="6C0AFDA5" w14:textId="365F1A33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CC2C28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3E6EB" w:rsidR="001E41F3" w:rsidRPr="00410371" w:rsidRDefault="00CC2C28" w:rsidP="008D4F4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707DB" w:rsidRPr="00A3748F">
              <w:rPr>
                <w:b/>
                <w:noProof/>
                <w:sz w:val="28"/>
              </w:rPr>
              <w:t>00</w:t>
            </w:r>
            <w:r w:rsidR="008D4F49">
              <w:rPr>
                <w:b/>
                <w:noProof/>
                <w:sz w:val="28"/>
              </w:rPr>
              <w:t>51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D3C2C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0960F0">
              <w:rPr>
                <w:b/>
                <w:noProof/>
                <w:sz w:val="24"/>
                <w:szCs w:val="18"/>
              </w:rPr>
              <w:t xml:space="preserve">-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EE5B3" w:rsidR="001E41F3" w:rsidRPr="00410371" w:rsidRDefault="00CC2C28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131">
              <w:rPr>
                <w:b/>
                <w:noProof/>
                <w:sz w:val="28"/>
              </w:rPr>
              <w:t>18</w:t>
            </w:r>
            <w:r w:rsidR="0035785B">
              <w:rPr>
                <w:b/>
                <w:noProof/>
                <w:sz w:val="28"/>
              </w:rPr>
              <w:t>.</w:t>
            </w:r>
            <w:r w:rsidR="00282131">
              <w:rPr>
                <w:b/>
                <w:noProof/>
                <w:sz w:val="28"/>
              </w:rPr>
              <w:t>0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03B3E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287DB4" w:rsidR="001E41F3" w:rsidRDefault="00855534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066F0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9490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6C35E" w14:textId="77777777" w:rsidR="00CC2C28" w:rsidRDefault="00CC2C28">
      <w:r>
        <w:separator/>
      </w:r>
    </w:p>
  </w:endnote>
  <w:endnote w:type="continuationSeparator" w:id="0">
    <w:p w14:paraId="5A07B1BF" w14:textId="77777777" w:rsidR="00CC2C28" w:rsidRDefault="00CC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2F79E" w14:textId="77777777" w:rsidR="00CC2C28" w:rsidRDefault="00CC2C28">
      <w:r>
        <w:separator/>
      </w:r>
    </w:p>
  </w:footnote>
  <w:footnote w:type="continuationSeparator" w:id="0">
    <w:p w14:paraId="299C386D" w14:textId="77777777" w:rsidR="00CC2C28" w:rsidRDefault="00CC2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5009"/>
    <w:rsid w:val="000707DB"/>
    <w:rsid w:val="00071203"/>
    <w:rsid w:val="000960F0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E41F3"/>
    <w:rsid w:val="001E4726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A73B3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3DD7"/>
    <w:rsid w:val="00714CB9"/>
    <w:rsid w:val="00733C83"/>
    <w:rsid w:val="007408DC"/>
    <w:rsid w:val="007468EF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F7259"/>
    <w:rsid w:val="008040A8"/>
    <w:rsid w:val="008279FA"/>
    <w:rsid w:val="00844809"/>
    <w:rsid w:val="00855534"/>
    <w:rsid w:val="008626E7"/>
    <w:rsid w:val="00870EE7"/>
    <w:rsid w:val="008863B9"/>
    <w:rsid w:val="00892482"/>
    <w:rsid w:val="00895662"/>
    <w:rsid w:val="008A373A"/>
    <w:rsid w:val="008A45A6"/>
    <w:rsid w:val="008D3AEF"/>
    <w:rsid w:val="008D4F49"/>
    <w:rsid w:val="008F3789"/>
    <w:rsid w:val="008F5643"/>
    <w:rsid w:val="008F686C"/>
    <w:rsid w:val="009135DB"/>
    <w:rsid w:val="009148DE"/>
    <w:rsid w:val="00926A9C"/>
    <w:rsid w:val="00941E3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734F"/>
    <w:rsid w:val="00A246B6"/>
    <w:rsid w:val="00A25AB7"/>
    <w:rsid w:val="00A3748F"/>
    <w:rsid w:val="00A47E70"/>
    <w:rsid w:val="00A50CF0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C35E2"/>
    <w:rsid w:val="00BD279D"/>
    <w:rsid w:val="00BD6BB8"/>
    <w:rsid w:val="00C406EE"/>
    <w:rsid w:val="00C66BA2"/>
    <w:rsid w:val="00C86097"/>
    <w:rsid w:val="00C95985"/>
    <w:rsid w:val="00CA3545"/>
    <w:rsid w:val="00CA5B9F"/>
    <w:rsid w:val="00CC2C28"/>
    <w:rsid w:val="00CC5026"/>
    <w:rsid w:val="00CC5C2A"/>
    <w:rsid w:val="00CC68D0"/>
    <w:rsid w:val="00D03F9A"/>
    <w:rsid w:val="00D06D51"/>
    <w:rsid w:val="00D215D5"/>
    <w:rsid w:val="00D24991"/>
    <w:rsid w:val="00D45EFD"/>
    <w:rsid w:val="00D50255"/>
    <w:rsid w:val="00D550AD"/>
    <w:rsid w:val="00D66520"/>
    <w:rsid w:val="00DD2696"/>
    <w:rsid w:val="00DE2475"/>
    <w:rsid w:val="00DE34CF"/>
    <w:rsid w:val="00E0077C"/>
    <w:rsid w:val="00E13F3D"/>
    <w:rsid w:val="00E34898"/>
    <w:rsid w:val="00E756F4"/>
    <w:rsid w:val="00E97053"/>
    <w:rsid w:val="00EB09B7"/>
    <w:rsid w:val="00EB13CE"/>
    <w:rsid w:val="00EE7D7C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000EE-0A86-48B3-8AE8-3441132B6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2021-10-29T13:10:00Z</dcterms:created>
  <dcterms:modified xsi:type="dcterms:W3CDTF">2021-10-29T13:10:00Z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