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BE7A3" w14:textId="1848D29A" w:rsidR="00AA7B0F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A7B0F">
        <w:rPr>
          <w:rFonts w:ascii="Arial" w:eastAsia="MS Mincho" w:hAnsi="Arial" w:cs="Arial"/>
          <w:b/>
          <w:sz w:val="24"/>
          <w:szCs w:val="24"/>
          <w:lang w:eastAsia="ja-JP"/>
        </w:rPr>
        <w:t>S1-25</w:t>
      </w:r>
      <w:r w:rsidR="00444506">
        <w:rPr>
          <w:rFonts w:ascii="Arial" w:eastAsia="MS Mincho" w:hAnsi="Arial" w:cs="Arial"/>
          <w:b/>
          <w:sz w:val="24"/>
          <w:szCs w:val="24"/>
          <w:lang w:eastAsia="ja-JP"/>
        </w:rPr>
        <w:t>4449</w:t>
      </w:r>
    </w:p>
    <w:p w14:paraId="388BFD35" w14:textId="79C525C1" w:rsidR="00AC067B" w:rsidRPr="00AA7B0F" w:rsidRDefault="00AA7B0F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IN"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AA7B0F">
        <w:rPr>
          <w:rFonts w:ascii="Arial" w:eastAsia="MS Mincho" w:hAnsi="Arial" w:cs="Arial"/>
          <w:bCs/>
          <w:sz w:val="24"/>
          <w:szCs w:val="24"/>
          <w:lang w:eastAsia="ja-JP"/>
        </w:rPr>
        <w:t xml:space="preserve">(revision of </w:t>
      </w:r>
      <w:r w:rsidR="007D7DA1" w:rsidRPr="00AA7B0F">
        <w:rPr>
          <w:rFonts w:ascii="Arial" w:eastAsia="MS Mincho" w:hAnsi="Arial" w:cs="Arial"/>
          <w:bCs/>
          <w:sz w:val="24"/>
          <w:szCs w:val="24"/>
          <w:lang w:val="en-IN" w:eastAsia="ja-JP"/>
        </w:rPr>
        <w:t>S1-254285</w:t>
      </w:r>
      <w:r w:rsidR="004E66B9" w:rsidRPr="00AA7B0F">
        <w:rPr>
          <w:rFonts w:ascii="Arial" w:eastAsia="MS Mincho" w:hAnsi="Arial" w:cs="Arial"/>
          <w:bCs/>
          <w:sz w:val="24"/>
          <w:szCs w:val="24"/>
          <w:lang w:val="en-IN" w:eastAsia="ja-JP"/>
        </w:rPr>
        <w:t>r</w:t>
      </w:r>
      <w:r w:rsidR="00A63E48" w:rsidRPr="00AA7B0F">
        <w:rPr>
          <w:rFonts w:ascii="Arial" w:eastAsia="MS Mincho" w:hAnsi="Arial" w:cs="Arial"/>
          <w:bCs/>
          <w:sz w:val="24"/>
          <w:szCs w:val="24"/>
          <w:lang w:val="en-IN" w:eastAsia="ja-JP"/>
        </w:rPr>
        <w:t>2</w:t>
      </w:r>
      <w:r w:rsidRPr="00AA7B0F">
        <w:rPr>
          <w:rFonts w:ascii="Arial" w:eastAsia="MS Mincho" w:hAnsi="Arial" w:cs="Arial"/>
          <w:bCs/>
          <w:sz w:val="24"/>
          <w:szCs w:val="24"/>
          <w:lang w:val="en-IN" w:eastAsia="ja-JP"/>
        </w:rPr>
        <w:t>)</w:t>
      </w:r>
    </w:p>
    <w:p w14:paraId="61BD2A72" w14:textId="3F4BE6A6" w:rsidR="00A63E48" w:rsidRDefault="00AC067B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63E48">
        <w:rPr>
          <w:rFonts w:ascii="Arial" w:eastAsia="MS Mincho" w:hAnsi="Arial" w:cs="Arial"/>
          <w:bCs/>
          <w:sz w:val="24"/>
          <w:szCs w:val="24"/>
          <w:lang w:eastAsia="ja-JP"/>
        </w:rPr>
        <w:t>(revision of S1-254285r1)</w:t>
      </w:r>
    </w:p>
    <w:p w14:paraId="65FAE882" w14:textId="31123E38" w:rsidR="005D7C8C" w:rsidRPr="00F75ED8" w:rsidRDefault="00A63E48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75ED8">
        <w:rPr>
          <w:rFonts w:ascii="Arial" w:eastAsia="MS Mincho" w:hAnsi="Arial" w:cs="Arial"/>
          <w:bCs/>
          <w:sz w:val="24"/>
          <w:szCs w:val="24"/>
          <w:lang w:eastAsia="ja-JP"/>
        </w:rPr>
        <w:t>(revision of S1-254285)</w:t>
      </w:r>
    </w:p>
    <w:p w14:paraId="70563DEC" w14:textId="65B6A754" w:rsidR="008D05CF" w:rsidRPr="001C332D" w:rsidRDefault="005D7C8C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534A8" w:rsidRPr="00AC067B">
        <w:rPr>
          <w:rFonts w:ascii="Arial" w:eastAsia="MS Mincho" w:hAnsi="Arial" w:cs="Arial"/>
          <w:bCs/>
          <w:sz w:val="24"/>
          <w:szCs w:val="24"/>
          <w:lang w:eastAsia="ja-JP"/>
        </w:rPr>
        <w:t>(</w:t>
      </w:r>
      <w:r w:rsidR="00E534A8" w:rsidRPr="00E534A8">
        <w:rPr>
          <w:rFonts w:ascii="Arial" w:eastAsia="MS Mincho" w:hAnsi="Arial" w:cs="Arial"/>
          <w:bCs/>
          <w:sz w:val="24"/>
          <w:szCs w:val="24"/>
          <w:lang w:eastAsia="ja-JP"/>
        </w:rPr>
        <w:t xml:space="preserve">revision of </w:t>
      </w:r>
      <w:r w:rsidR="008D05CF" w:rsidRPr="00E534A8">
        <w:rPr>
          <w:rFonts w:ascii="Arial" w:eastAsia="MS Mincho" w:hAnsi="Arial" w:cs="Arial"/>
          <w:bCs/>
          <w:sz w:val="24"/>
          <w:szCs w:val="24"/>
          <w:lang w:eastAsia="ja-JP"/>
        </w:rPr>
        <w:t>S1-2</w:t>
      </w:r>
      <w:r w:rsidR="00016082" w:rsidRPr="00E534A8">
        <w:rPr>
          <w:rFonts w:ascii="Arial" w:eastAsia="MS Mincho" w:hAnsi="Arial" w:cs="Arial"/>
          <w:bCs/>
          <w:sz w:val="24"/>
          <w:szCs w:val="24"/>
          <w:lang w:eastAsia="ja-JP"/>
        </w:rPr>
        <w:t>5</w:t>
      </w:r>
      <w:r w:rsidR="00390941" w:rsidRPr="00E534A8">
        <w:rPr>
          <w:rFonts w:ascii="Arial" w:eastAsia="MS Mincho" w:hAnsi="Arial" w:cs="Arial"/>
          <w:bCs/>
          <w:sz w:val="24"/>
          <w:szCs w:val="24"/>
          <w:lang w:eastAsia="ja-JP"/>
        </w:rPr>
        <w:t>4038</w:t>
      </w:r>
      <w:r w:rsidR="00AC067B">
        <w:rPr>
          <w:rFonts w:ascii="Arial" w:eastAsia="MS Mincho" w:hAnsi="Arial" w:cs="Arial"/>
          <w:bCs/>
          <w:sz w:val="24"/>
          <w:szCs w:val="24"/>
          <w:lang w:eastAsia="ja-JP"/>
        </w:rPr>
        <w:t>)</w:t>
      </w:r>
    </w:p>
    <w:p w14:paraId="37928451" w14:textId="5A09DA91" w:rsidR="008D05CF" w:rsidRPr="000D6532" w:rsidRDefault="00E2525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i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3C0270">
        <w:rPr>
          <w:rFonts w:ascii="Arial" w:eastAsia="MS Mincho" w:hAnsi="Arial" w:cs="Arial"/>
          <w:i/>
          <w:sz w:val="24"/>
          <w:szCs w:val="24"/>
          <w:lang w:eastAsia="ja-JP"/>
        </w:rPr>
        <w:t>3112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A1511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57272">
        <w:rPr>
          <w:rFonts w:ascii="Arial" w:hAnsi="Arial" w:cs="Arial"/>
          <w:b/>
          <w:bCs/>
        </w:rPr>
        <w:t>CEWiT, Tejas</w:t>
      </w:r>
      <w:r w:rsidR="00C6730A">
        <w:rPr>
          <w:rFonts w:ascii="Arial" w:hAnsi="Arial" w:cs="Arial"/>
          <w:b/>
          <w:bCs/>
        </w:rPr>
        <w:t xml:space="preserve"> Network Limited</w:t>
      </w:r>
      <w:r w:rsidR="00D72800">
        <w:rPr>
          <w:rFonts w:ascii="Arial" w:hAnsi="Arial" w:cs="Arial"/>
          <w:b/>
          <w:bCs/>
        </w:rPr>
        <w:t>,</w:t>
      </w:r>
      <w:r w:rsidR="00C6730A">
        <w:rPr>
          <w:rFonts w:ascii="Arial" w:hAnsi="Arial" w:cs="Arial"/>
          <w:b/>
          <w:bCs/>
        </w:rPr>
        <w:t xml:space="preserve"> </w:t>
      </w:r>
      <w:r w:rsidR="00D72800">
        <w:rPr>
          <w:rFonts w:ascii="Arial" w:hAnsi="Arial" w:cs="Arial"/>
          <w:b/>
          <w:bCs/>
        </w:rPr>
        <w:t>Softbank</w:t>
      </w:r>
      <w:r w:rsidR="00C6730A">
        <w:rPr>
          <w:rFonts w:ascii="Arial" w:hAnsi="Arial" w:cs="Arial"/>
          <w:b/>
          <w:bCs/>
        </w:rPr>
        <w:t xml:space="preserve"> Corp.</w:t>
      </w:r>
    </w:p>
    <w:p w14:paraId="4711311D" w14:textId="5675FE3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</w:t>
      </w:r>
      <w:r w:rsidR="00E83089" w:rsidRPr="00E83089">
        <w:rPr>
          <w:rFonts w:ascii="Arial" w:hAnsi="Arial" w:cs="Arial"/>
          <w:b/>
          <w:bCs/>
        </w:rPr>
        <w:t xml:space="preserve"> Real time traffic offloading using HAPS in a time specific requirement on a geographically challenging area</w:t>
      </w:r>
    </w:p>
    <w:p w14:paraId="7996084A" w14:textId="470C780F" w:rsidR="0009108F" w:rsidRPr="0015076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5076D">
        <w:rPr>
          <w:rFonts w:ascii="Arial" w:hAnsi="Arial" w:cs="Arial"/>
          <w:b/>
          <w:bCs/>
          <w:lang w:val="sv-SE"/>
        </w:rPr>
        <w:t>Draft Spec:</w:t>
      </w:r>
      <w:r w:rsidRPr="0015076D">
        <w:rPr>
          <w:rFonts w:ascii="Arial" w:hAnsi="Arial" w:cs="Arial"/>
          <w:b/>
          <w:bCs/>
          <w:lang w:val="sv-SE"/>
        </w:rPr>
        <w:tab/>
        <w:t>3GPP T</w:t>
      </w:r>
      <w:r w:rsidR="00E83089" w:rsidRPr="0015076D">
        <w:rPr>
          <w:rFonts w:ascii="Arial" w:hAnsi="Arial" w:cs="Arial"/>
          <w:b/>
          <w:bCs/>
          <w:lang w:val="sv-SE"/>
        </w:rPr>
        <w:t xml:space="preserve">R </w:t>
      </w:r>
      <w:r w:rsidR="00A01F02" w:rsidRPr="0015076D">
        <w:rPr>
          <w:rFonts w:ascii="Arial" w:hAnsi="Arial" w:cs="Arial"/>
          <w:b/>
          <w:bCs/>
          <w:lang w:val="sv-SE"/>
        </w:rPr>
        <w:t>22.</w:t>
      </w:r>
      <w:r w:rsidR="00B94DD0" w:rsidRPr="0015076D">
        <w:rPr>
          <w:rFonts w:ascii="Arial" w:hAnsi="Arial" w:cs="Arial"/>
          <w:b/>
          <w:bCs/>
          <w:lang w:val="sv-SE"/>
        </w:rPr>
        <w:t>870</w:t>
      </w:r>
      <w:r w:rsidR="00E51A5D" w:rsidRPr="0015076D">
        <w:rPr>
          <w:rFonts w:ascii="Arial" w:hAnsi="Arial" w:cs="Arial"/>
          <w:b/>
          <w:bCs/>
          <w:lang w:val="sv-SE"/>
        </w:rPr>
        <w:t xml:space="preserve"> v.0.3.1</w:t>
      </w:r>
    </w:p>
    <w:p w14:paraId="0BC8E829" w14:textId="68B943F8" w:rsidR="0009108F" w:rsidRPr="0015076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5076D">
        <w:rPr>
          <w:rFonts w:ascii="Arial" w:hAnsi="Arial" w:cs="Arial"/>
          <w:b/>
          <w:bCs/>
          <w:lang w:val="sv-SE"/>
        </w:rPr>
        <w:t>Agenda item:</w:t>
      </w:r>
      <w:r w:rsidRPr="0015076D">
        <w:rPr>
          <w:rFonts w:ascii="Arial" w:hAnsi="Arial" w:cs="Arial"/>
          <w:b/>
          <w:bCs/>
          <w:lang w:val="sv-SE"/>
        </w:rPr>
        <w:tab/>
      </w:r>
      <w:r w:rsidR="00E51A5D" w:rsidRPr="0015076D">
        <w:rPr>
          <w:rFonts w:ascii="Arial" w:hAnsi="Arial" w:cs="Arial"/>
          <w:b/>
          <w:bCs/>
          <w:lang w:val="sv-SE"/>
        </w:rPr>
        <w:t>8.1.5</w:t>
      </w:r>
    </w:p>
    <w:p w14:paraId="357F2850" w14:textId="77777777" w:rsidR="0009108F" w:rsidRPr="0015076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5076D">
        <w:rPr>
          <w:rFonts w:ascii="Arial" w:hAnsi="Arial" w:cs="Arial"/>
          <w:b/>
          <w:bCs/>
          <w:lang w:val="sv-SE"/>
        </w:rPr>
        <w:t>Document for:</w:t>
      </w:r>
      <w:r w:rsidRPr="0015076D">
        <w:rPr>
          <w:rFonts w:ascii="Arial" w:hAnsi="Arial" w:cs="Arial"/>
          <w:b/>
          <w:bCs/>
          <w:lang w:val="sv-SE"/>
        </w:rPr>
        <w:tab/>
        <w:t>Approval</w:t>
      </w:r>
    </w:p>
    <w:p w14:paraId="6A3A6079" w14:textId="57E96571" w:rsidR="0009108F" w:rsidRPr="0015076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5076D">
        <w:rPr>
          <w:rFonts w:ascii="Arial" w:hAnsi="Arial" w:cs="Arial"/>
          <w:b/>
          <w:bCs/>
          <w:lang w:val="sv-SE"/>
        </w:rPr>
        <w:t>Contact:</w:t>
      </w:r>
      <w:r w:rsidRPr="0015076D">
        <w:rPr>
          <w:rFonts w:ascii="Arial" w:hAnsi="Arial" w:cs="Arial"/>
          <w:b/>
          <w:bCs/>
          <w:lang w:val="sv-SE"/>
        </w:rPr>
        <w:tab/>
      </w:r>
      <w:r w:rsidR="00E51A5D" w:rsidRPr="0015076D">
        <w:rPr>
          <w:rFonts w:ascii="Arial" w:hAnsi="Arial" w:cs="Arial"/>
          <w:b/>
          <w:bCs/>
          <w:lang w:val="sv-SE"/>
        </w:rPr>
        <w:t>ankita.lachhwani@cewit.org.in</w:t>
      </w:r>
    </w:p>
    <w:p w14:paraId="1BE55A2C" w14:textId="77777777" w:rsidR="008D05CF" w:rsidRPr="0015076D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sv-SE" w:eastAsia="ja-JP"/>
        </w:rPr>
      </w:pPr>
    </w:p>
    <w:p w14:paraId="5B9DB071" w14:textId="0F7D5B92" w:rsidR="005173B4" w:rsidRPr="00AC5DEF" w:rsidRDefault="008D05CF" w:rsidP="00AC5DE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42893">
        <w:rPr>
          <w:rFonts w:ascii="Arial" w:eastAsia="Calibri" w:hAnsi="Arial" w:cs="Arial"/>
          <w:i/>
          <w:sz w:val="22"/>
          <w:szCs w:val="22"/>
        </w:rPr>
        <w:t>This contribution proposes a new use case(re-submission) for real time on demand connectivity and traffic offloading on a geographically challenging area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B1263F" w14:textId="057EA75E" w:rsidR="005173B4" w:rsidRDefault="005173B4" w:rsidP="005173B4">
      <w:pPr>
        <w:pStyle w:val="Heading2"/>
      </w:pPr>
      <w:bookmarkStart w:id="0" w:name="_Toc201586428"/>
      <w:r>
        <w:t>8.X</w:t>
      </w:r>
      <w:r>
        <w:tab/>
        <w:t>Use case</w:t>
      </w:r>
      <w:r w:rsidR="00E41DC2">
        <w:t xml:space="preserve"> for </w:t>
      </w:r>
      <w:r w:rsidR="006B11FD">
        <w:t xml:space="preserve">ensuring </w:t>
      </w:r>
      <w:r w:rsidR="00E41DC2">
        <w:t>essential service</w:t>
      </w:r>
      <w:r w:rsidR="00C76819">
        <w:t>s</w:t>
      </w:r>
      <w:r w:rsidR="00F1323B">
        <w:t xml:space="preserve"> using</w:t>
      </w:r>
      <w:r>
        <w:t xml:space="preserve"> </w:t>
      </w:r>
      <w:bookmarkEnd w:id="0"/>
      <w:r>
        <w:t>r</w:t>
      </w:r>
      <w:r w:rsidRPr="00D70232">
        <w:t xml:space="preserve">eal time traffic offloading </w:t>
      </w:r>
      <w:r w:rsidR="00F1323B">
        <w:t>with</w:t>
      </w:r>
      <w:r>
        <w:t xml:space="preserve"> HAPS in a time specific requirement </w:t>
      </w:r>
      <w:r w:rsidRPr="00D70232">
        <w:t>on a geographically challenging area</w:t>
      </w:r>
    </w:p>
    <w:p w14:paraId="71152A55" w14:textId="77777777" w:rsidR="005173B4" w:rsidRDefault="005173B4" w:rsidP="005173B4">
      <w:pPr>
        <w:pStyle w:val="Heading3"/>
      </w:pPr>
      <w:bookmarkStart w:id="1" w:name="_Toc201586429"/>
      <w:r>
        <w:t>8.X.1</w:t>
      </w:r>
      <w:r>
        <w:tab/>
        <w:t>Description</w:t>
      </w:r>
      <w:bookmarkEnd w:id="1"/>
    </w:p>
    <w:p w14:paraId="5405EADA" w14:textId="77777777" w:rsidR="005173B4" w:rsidRDefault="005173B4" w:rsidP="005173B4">
      <w:pPr>
        <w:rPr>
          <w:lang w:eastAsia="zh-CN"/>
        </w:rPr>
      </w:pPr>
      <w:r w:rsidRPr="00E525F7">
        <w:rPr>
          <w:lang w:eastAsia="zh-CN"/>
        </w:rPr>
        <w:t xml:space="preserve">During </w:t>
      </w:r>
      <w:r>
        <w:rPr>
          <w:lang w:eastAsia="zh-CN"/>
        </w:rPr>
        <w:t>mass</w:t>
      </w:r>
      <w:r w:rsidRPr="00E525F7">
        <w:rPr>
          <w:lang w:eastAsia="zh-CN"/>
        </w:rPr>
        <w:t xml:space="preserve"> gatherings or temporary events in </w:t>
      </w:r>
      <w:r>
        <w:rPr>
          <w:lang w:eastAsia="zh-CN"/>
        </w:rPr>
        <w:t xml:space="preserve">a </w:t>
      </w:r>
      <w:r w:rsidRPr="00E525F7">
        <w:rPr>
          <w:lang w:eastAsia="zh-CN"/>
        </w:rPr>
        <w:t>geographically challenging or remote areas, existing terrestrial network infrastructure often becomes insufficient to meet the surge in service demand</w:t>
      </w:r>
      <w:r>
        <w:rPr>
          <w:lang w:eastAsia="zh-CN"/>
        </w:rPr>
        <w:t xml:space="preserve">. </w:t>
      </w:r>
      <w:r w:rsidRPr="00E525F7">
        <w:rPr>
          <w:lang w:eastAsia="zh-CN"/>
        </w:rPr>
        <w:t>The deployment of additional or backup infrastructure in such ad-hoc scenarios is typically not cost-efficient due to high logistical and operational complexities. Furthermore, the increased load significantly raises energy consumption, making traditional approaches less sustainable.</w:t>
      </w:r>
      <w:r>
        <w:rPr>
          <w:lang w:eastAsia="zh-CN"/>
        </w:rPr>
        <w:t xml:space="preserve"> Following challenges are faced doing these situations </w:t>
      </w:r>
    </w:p>
    <w:p w14:paraId="020F7D4C" w14:textId="77777777" w:rsidR="005173B4" w:rsidRPr="0082719F" w:rsidRDefault="005173B4" w:rsidP="005173B4">
      <w:pPr>
        <w:rPr>
          <w:lang w:val="en-IN" w:eastAsia="zh-CN"/>
        </w:rPr>
      </w:pPr>
      <w:r w:rsidRPr="0082719F">
        <w:rPr>
          <w:b/>
          <w:bCs/>
          <w:lang w:val="en-IN" w:eastAsia="zh-CN"/>
        </w:rPr>
        <w:t>Limited Scalability for Sudden Traffic Surges:</w:t>
      </w:r>
    </w:p>
    <w:p w14:paraId="274686C1" w14:textId="77777777" w:rsidR="005173B4" w:rsidRPr="0082719F" w:rsidRDefault="005173B4" w:rsidP="005173B4">
      <w:pPr>
        <w:numPr>
          <w:ilvl w:val="0"/>
          <w:numId w:val="6"/>
        </w:numPr>
        <w:rPr>
          <w:lang w:val="en-IN" w:eastAsia="zh-CN"/>
        </w:rPr>
      </w:pPr>
      <w:r w:rsidRPr="0082719F">
        <w:rPr>
          <w:lang w:val="en-IN" w:eastAsia="zh-CN"/>
        </w:rPr>
        <w:t>Terrestrial networks are typically designed based on average or predictable usage patterns.</w:t>
      </w:r>
    </w:p>
    <w:p w14:paraId="57AC7228" w14:textId="77777777" w:rsidR="005173B4" w:rsidRPr="0082719F" w:rsidRDefault="005173B4" w:rsidP="005173B4">
      <w:pPr>
        <w:numPr>
          <w:ilvl w:val="0"/>
          <w:numId w:val="6"/>
        </w:numPr>
        <w:rPr>
          <w:lang w:val="en-IN" w:eastAsia="zh-CN"/>
        </w:rPr>
      </w:pPr>
      <w:r w:rsidRPr="0082719F">
        <w:rPr>
          <w:lang w:val="en-IN" w:eastAsia="zh-CN"/>
        </w:rPr>
        <w:t>During large gatherings or events, the sudden influx of users can overwhelm the available network capacity, leading to congestion, degraded performance, and service outages.</w:t>
      </w:r>
    </w:p>
    <w:p w14:paraId="0DA4436C" w14:textId="77777777" w:rsidR="005173B4" w:rsidRPr="0082719F" w:rsidRDefault="005173B4" w:rsidP="005173B4">
      <w:pPr>
        <w:rPr>
          <w:lang w:val="en-IN" w:eastAsia="zh-CN"/>
        </w:rPr>
      </w:pPr>
      <w:r w:rsidRPr="0082719F">
        <w:rPr>
          <w:b/>
          <w:bCs/>
          <w:lang w:val="en-IN" w:eastAsia="zh-CN"/>
        </w:rPr>
        <w:t>High Deployment and Operational Costs:</w:t>
      </w:r>
    </w:p>
    <w:p w14:paraId="71BB465F" w14:textId="77777777" w:rsidR="005173B4" w:rsidRPr="0082719F" w:rsidRDefault="005173B4" w:rsidP="005173B4">
      <w:pPr>
        <w:numPr>
          <w:ilvl w:val="0"/>
          <w:numId w:val="7"/>
        </w:numPr>
        <w:rPr>
          <w:lang w:val="en-IN" w:eastAsia="zh-CN"/>
        </w:rPr>
      </w:pPr>
      <w:r w:rsidRPr="0082719F">
        <w:rPr>
          <w:lang w:val="en-IN" w:eastAsia="zh-CN"/>
        </w:rPr>
        <w:t>Expanding coverage or capacity temporarily (e.g., using portable base stations) involves significant logistical and financial resources.</w:t>
      </w:r>
    </w:p>
    <w:p w14:paraId="388796EF" w14:textId="77777777" w:rsidR="005173B4" w:rsidRPr="0082719F" w:rsidRDefault="005173B4" w:rsidP="005173B4">
      <w:pPr>
        <w:numPr>
          <w:ilvl w:val="0"/>
          <w:numId w:val="7"/>
        </w:numPr>
        <w:rPr>
          <w:lang w:val="en-IN" w:eastAsia="zh-CN"/>
        </w:rPr>
      </w:pPr>
      <w:r w:rsidRPr="0082719F">
        <w:rPr>
          <w:lang w:val="en-IN" w:eastAsia="zh-CN"/>
        </w:rPr>
        <w:t>These solutions are often not cost-effective for short-duration or one-time events.</w:t>
      </w:r>
    </w:p>
    <w:p w14:paraId="44B6225F" w14:textId="77777777" w:rsidR="005173B4" w:rsidRPr="0082719F" w:rsidRDefault="005173B4" w:rsidP="005173B4">
      <w:pPr>
        <w:rPr>
          <w:lang w:val="en-IN" w:eastAsia="zh-CN"/>
        </w:rPr>
      </w:pPr>
      <w:r w:rsidRPr="0082719F">
        <w:rPr>
          <w:b/>
          <w:bCs/>
          <w:lang w:val="en-IN" w:eastAsia="zh-CN"/>
        </w:rPr>
        <w:t>Challenging Terrain and Inaccessible Locations:</w:t>
      </w:r>
    </w:p>
    <w:p w14:paraId="1A515E4C" w14:textId="77777777" w:rsidR="005173B4" w:rsidRPr="0082719F" w:rsidRDefault="005173B4" w:rsidP="005173B4">
      <w:pPr>
        <w:numPr>
          <w:ilvl w:val="0"/>
          <w:numId w:val="8"/>
        </w:numPr>
        <w:rPr>
          <w:lang w:val="en-IN" w:eastAsia="zh-CN"/>
        </w:rPr>
      </w:pPr>
      <w:r w:rsidRPr="0082719F">
        <w:rPr>
          <w:lang w:val="en-IN" w:eastAsia="zh-CN"/>
        </w:rPr>
        <w:t>In mountainous, forested, or remote areas, installing or upgrading terrestrial infrastructure is complex, slow, and expensive.</w:t>
      </w:r>
    </w:p>
    <w:p w14:paraId="3E9B3D89" w14:textId="77777777" w:rsidR="005173B4" w:rsidRPr="0082719F" w:rsidRDefault="005173B4" w:rsidP="005173B4">
      <w:pPr>
        <w:numPr>
          <w:ilvl w:val="0"/>
          <w:numId w:val="8"/>
        </w:numPr>
        <w:rPr>
          <w:lang w:val="en-IN" w:eastAsia="zh-CN"/>
        </w:rPr>
      </w:pPr>
      <w:r w:rsidRPr="0082719F">
        <w:rPr>
          <w:lang w:val="en-IN" w:eastAsia="zh-CN"/>
        </w:rPr>
        <w:t xml:space="preserve">It may require building roads, laying </w:t>
      </w:r>
      <w:proofErr w:type="spellStart"/>
      <w:r w:rsidRPr="0082719F">
        <w:rPr>
          <w:lang w:val="en-IN" w:eastAsia="zh-CN"/>
        </w:rPr>
        <w:t>fib</w:t>
      </w:r>
      <w:r>
        <w:rPr>
          <w:lang w:val="en-IN" w:eastAsia="zh-CN"/>
        </w:rPr>
        <w:t>e</w:t>
      </w:r>
      <w:r w:rsidRPr="0082719F">
        <w:rPr>
          <w:lang w:val="en-IN" w:eastAsia="zh-CN"/>
        </w:rPr>
        <w:t>r</w:t>
      </w:r>
      <w:proofErr w:type="spellEnd"/>
      <w:r>
        <w:rPr>
          <w:lang w:val="en-IN" w:eastAsia="zh-CN"/>
        </w:rPr>
        <w:t xml:space="preserve"> cables</w:t>
      </w:r>
      <w:r w:rsidRPr="0082719F">
        <w:rPr>
          <w:lang w:val="en-IN" w:eastAsia="zh-CN"/>
        </w:rPr>
        <w:t>, or using helicopters, all of which increase costs and delays.</w:t>
      </w:r>
    </w:p>
    <w:p w14:paraId="649485E3" w14:textId="77777777" w:rsidR="005173B4" w:rsidRPr="0082719F" w:rsidRDefault="005173B4" w:rsidP="005173B4">
      <w:pPr>
        <w:rPr>
          <w:lang w:val="en-IN" w:eastAsia="zh-CN"/>
        </w:rPr>
      </w:pPr>
      <w:r w:rsidRPr="0082719F">
        <w:rPr>
          <w:b/>
          <w:bCs/>
          <w:lang w:val="en-IN" w:eastAsia="zh-CN"/>
        </w:rPr>
        <w:t>Energy Constraints:</w:t>
      </w:r>
    </w:p>
    <w:p w14:paraId="30E13C7E" w14:textId="77777777" w:rsidR="005173B4" w:rsidRPr="0082719F" w:rsidRDefault="005173B4" w:rsidP="005173B4">
      <w:pPr>
        <w:numPr>
          <w:ilvl w:val="0"/>
          <w:numId w:val="9"/>
        </w:numPr>
        <w:rPr>
          <w:lang w:val="en-IN" w:eastAsia="zh-CN"/>
        </w:rPr>
      </w:pPr>
      <w:r w:rsidRPr="0082719F">
        <w:rPr>
          <w:lang w:val="en-IN" w:eastAsia="zh-CN"/>
        </w:rPr>
        <w:lastRenderedPageBreak/>
        <w:t>Increased load on the network leads to higher energy consumption, especially in areas without access to reliable power grids.</w:t>
      </w:r>
    </w:p>
    <w:p w14:paraId="4BDA7E3F" w14:textId="77777777" w:rsidR="005173B4" w:rsidRPr="0082719F" w:rsidRDefault="005173B4" w:rsidP="005173B4">
      <w:pPr>
        <w:numPr>
          <w:ilvl w:val="0"/>
          <w:numId w:val="9"/>
        </w:numPr>
        <w:rPr>
          <w:lang w:val="en-IN" w:eastAsia="zh-CN"/>
        </w:rPr>
      </w:pPr>
      <w:r w:rsidRPr="0082719F">
        <w:rPr>
          <w:lang w:val="en-IN" w:eastAsia="zh-CN"/>
        </w:rPr>
        <w:t>Temporary power solutions (e.g., diesel generators) are not sustainable and contribute to environmental concerns.</w:t>
      </w:r>
    </w:p>
    <w:p w14:paraId="182A13E0" w14:textId="77777777" w:rsidR="005173B4" w:rsidRPr="0082719F" w:rsidRDefault="005173B4" w:rsidP="005173B4">
      <w:pPr>
        <w:rPr>
          <w:lang w:val="en-IN" w:eastAsia="zh-CN"/>
        </w:rPr>
      </w:pPr>
      <w:r w:rsidRPr="0082719F">
        <w:rPr>
          <w:b/>
          <w:bCs/>
          <w:lang w:val="en-IN" w:eastAsia="zh-CN"/>
        </w:rPr>
        <w:t>Limited Coverage and Service Availability:</w:t>
      </w:r>
    </w:p>
    <w:p w14:paraId="21493BD0" w14:textId="77777777" w:rsidR="005173B4" w:rsidRPr="0082719F" w:rsidRDefault="005173B4" w:rsidP="005173B4">
      <w:pPr>
        <w:numPr>
          <w:ilvl w:val="0"/>
          <w:numId w:val="10"/>
        </w:numPr>
        <w:rPr>
          <w:lang w:val="en-IN" w:eastAsia="zh-CN"/>
        </w:rPr>
      </w:pPr>
      <w:r w:rsidRPr="0082719F">
        <w:rPr>
          <w:lang w:val="en-IN" w:eastAsia="zh-CN"/>
        </w:rPr>
        <w:t>Even with portable units, the coverage radius is limited, and service quality may be inconsistent, especially with obstructions or interference.</w:t>
      </w:r>
    </w:p>
    <w:p w14:paraId="11886053" w14:textId="77777777" w:rsidR="005173B4" w:rsidRPr="0082719F" w:rsidRDefault="005173B4" w:rsidP="005173B4">
      <w:pPr>
        <w:numPr>
          <w:ilvl w:val="0"/>
          <w:numId w:val="10"/>
        </w:numPr>
        <w:rPr>
          <w:lang w:val="en-IN" w:eastAsia="zh-CN"/>
        </w:rPr>
      </w:pPr>
      <w:r w:rsidRPr="0082719F">
        <w:rPr>
          <w:lang w:val="en-IN" w:eastAsia="zh-CN"/>
        </w:rPr>
        <w:t>Ensuring seamless connectivity across large or irregular terrains becomes technically difficult.</w:t>
      </w:r>
    </w:p>
    <w:p w14:paraId="37E407C0" w14:textId="77777777" w:rsidR="005173B4" w:rsidRPr="0082719F" w:rsidRDefault="005173B4" w:rsidP="005173B4">
      <w:pPr>
        <w:rPr>
          <w:lang w:val="en-IN" w:eastAsia="zh-CN"/>
        </w:rPr>
      </w:pPr>
      <w:r w:rsidRPr="0082719F">
        <w:rPr>
          <w:b/>
          <w:bCs/>
          <w:lang w:val="en-IN" w:eastAsia="zh-CN"/>
        </w:rPr>
        <w:t>Long Setup Times and Low Flexibility:</w:t>
      </w:r>
    </w:p>
    <w:p w14:paraId="420A220C" w14:textId="77777777" w:rsidR="005173B4" w:rsidRPr="0082719F" w:rsidRDefault="005173B4" w:rsidP="005173B4">
      <w:pPr>
        <w:numPr>
          <w:ilvl w:val="0"/>
          <w:numId w:val="11"/>
        </w:numPr>
        <w:rPr>
          <w:lang w:val="en-IN" w:eastAsia="zh-CN"/>
        </w:rPr>
      </w:pPr>
      <w:r w:rsidRPr="0082719F">
        <w:rPr>
          <w:lang w:val="en-IN" w:eastAsia="zh-CN"/>
        </w:rPr>
        <w:t>Traditional deployments require extensive planning, permitting, and physical setup time.</w:t>
      </w:r>
    </w:p>
    <w:p w14:paraId="19C90346" w14:textId="77777777" w:rsidR="005173B4" w:rsidRPr="00A47E5E" w:rsidRDefault="005173B4" w:rsidP="005173B4">
      <w:pPr>
        <w:numPr>
          <w:ilvl w:val="0"/>
          <w:numId w:val="11"/>
        </w:numPr>
        <w:rPr>
          <w:lang w:val="en-IN" w:eastAsia="zh-CN"/>
        </w:rPr>
      </w:pPr>
      <w:r w:rsidRPr="0082719F">
        <w:rPr>
          <w:lang w:val="en-IN" w:eastAsia="zh-CN"/>
        </w:rPr>
        <w:t>They lack the flexibility needed for rapid deployment or dynamic scaling during unpredictable situations.</w:t>
      </w:r>
    </w:p>
    <w:p w14:paraId="4F8F50E5" w14:textId="77777777" w:rsidR="005173B4" w:rsidRPr="00285293" w:rsidRDefault="005173B4" w:rsidP="005173B4">
      <w:pPr>
        <w:rPr>
          <w:lang w:val="en-IN" w:eastAsia="zh-CN"/>
        </w:rPr>
      </w:pPr>
      <w:r w:rsidRPr="00285293">
        <w:rPr>
          <w:lang w:val="en-IN" w:eastAsia="zh-CN"/>
        </w:rPr>
        <w:t xml:space="preserve">To address these challenges, this use case proposes the deployment of </w:t>
      </w:r>
      <w:proofErr w:type="gramStart"/>
      <w:r w:rsidRPr="00285293">
        <w:rPr>
          <w:lang w:val="en-IN" w:eastAsia="zh-CN"/>
        </w:rPr>
        <w:t>High Altitude</w:t>
      </w:r>
      <w:proofErr w:type="gramEnd"/>
      <w:r w:rsidRPr="00285293">
        <w:rPr>
          <w:lang w:val="en-IN" w:eastAsia="zh-CN"/>
        </w:rPr>
        <w:t xml:space="preserve"> Platform Stations (HAPS) to rapidly establish or restore communication services. HAPS can provide supplemental or standalone coverage with minimal ground infrastructure, especially in areas where:</w:t>
      </w:r>
    </w:p>
    <w:p w14:paraId="481F516F" w14:textId="77777777" w:rsidR="005173B4" w:rsidRPr="00285293" w:rsidRDefault="005173B4" w:rsidP="005173B4">
      <w:pPr>
        <w:numPr>
          <w:ilvl w:val="0"/>
          <w:numId w:val="5"/>
        </w:numPr>
        <w:rPr>
          <w:lang w:val="en-IN" w:eastAsia="zh-CN"/>
        </w:rPr>
      </w:pPr>
      <w:r w:rsidRPr="00285293">
        <w:rPr>
          <w:lang w:val="en-IN" w:eastAsia="zh-CN"/>
        </w:rPr>
        <w:t>Network congestion leads to service degradation</w:t>
      </w:r>
    </w:p>
    <w:p w14:paraId="7483ECE8" w14:textId="77777777" w:rsidR="005173B4" w:rsidRPr="00285293" w:rsidRDefault="005173B4" w:rsidP="005173B4">
      <w:pPr>
        <w:numPr>
          <w:ilvl w:val="0"/>
          <w:numId w:val="5"/>
        </w:numPr>
        <w:rPr>
          <w:lang w:val="en-IN" w:eastAsia="zh-CN"/>
        </w:rPr>
      </w:pPr>
      <w:r w:rsidRPr="00285293">
        <w:rPr>
          <w:lang w:val="en-IN" w:eastAsia="zh-CN"/>
        </w:rPr>
        <w:t>Temporary events result in short-term spikes in demand</w:t>
      </w:r>
    </w:p>
    <w:p w14:paraId="04247B78" w14:textId="33E7924C" w:rsidR="005173B4" w:rsidRDefault="005173B4" w:rsidP="005173B4">
      <w:pPr>
        <w:rPr>
          <w:lang w:val="en-IN" w:eastAsia="zh-CN"/>
        </w:rPr>
      </w:pPr>
      <w:r>
        <w:rPr>
          <w:lang w:eastAsia="zh-CN"/>
        </w:rPr>
        <w:t>HAPS could be utilized to provide</w:t>
      </w:r>
      <w:r w:rsidR="002C2A79">
        <w:rPr>
          <w:lang w:eastAsia="zh-CN"/>
        </w:rPr>
        <w:t xml:space="preserve"> </w:t>
      </w:r>
      <w:r w:rsidR="00462E8F">
        <w:rPr>
          <w:lang w:eastAsia="zh-CN"/>
        </w:rPr>
        <w:t>at least</w:t>
      </w:r>
      <w:r>
        <w:rPr>
          <w:lang w:eastAsia="zh-CN"/>
        </w:rPr>
        <w:t xml:space="preserve"> essential voice and data connectivity to the users in such scenarios. </w:t>
      </w:r>
      <w:r w:rsidRPr="005224A2">
        <w:rPr>
          <w:lang w:eastAsia="zh-CN"/>
        </w:rPr>
        <w:t>HAPS can be deployed on-demand, providing temporary or supplemental coverage as needed</w:t>
      </w:r>
      <w:r>
        <w:rPr>
          <w:lang w:eastAsia="zh-CN"/>
        </w:rPr>
        <w:t>.</w:t>
      </w:r>
      <w:r>
        <w:rPr>
          <w:rFonts w:hAnsi="Symbol"/>
          <w:sz w:val="24"/>
          <w:szCs w:val="24"/>
          <w:lang w:val="en-IN" w:eastAsia="en-IN"/>
        </w:rPr>
        <w:t xml:space="preserve"> </w:t>
      </w:r>
      <w:r w:rsidRPr="00D65042">
        <w:rPr>
          <w:lang w:val="en-IN" w:eastAsia="zh-CN"/>
        </w:rPr>
        <w:t xml:space="preserve">HAPS platforms </w:t>
      </w:r>
      <w:r w:rsidR="003A40F6">
        <w:rPr>
          <w:lang w:val="en-IN" w:eastAsia="zh-CN"/>
        </w:rPr>
        <w:t xml:space="preserve">can </w:t>
      </w:r>
      <w:r w:rsidRPr="00D65042">
        <w:rPr>
          <w:lang w:val="en-IN" w:eastAsia="zh-CN"/>
        </w:rPr>
        <w:t>operate using solar energy, aligning with</w:t>
      </w:r>
      <w:r>
        <w:rPr>
          <w:lang w:val="en-IN" w:eastAsia="zh-CN"/>
        </w:rPr>
        <w:t xml:space="preserve"> sustainability requirements.</w:t>
      </w:r>
    </w:p>
    <w:p w14:paraId="06A14F63" w14:textId="60CFF5EA" w:rsidR="005173B4" w:rsidRDefault="005173B4" w:rsidP="005173B4">
      <w:pPr>
        <w:rPr>
          <w:lang w:val="en-IN" w:eastAsia="zh-CN"/>
        </w:rPr>
      </w:pPr>
      <w:r>
        <w:rPr>
          <w:lang w:val="en-IN" w:eastAsia="zh-CN"/>
        </w:rPr>
        <w:t>To enable this, the</w:t>
      </w:r>
      <w:r w:rsidRPr="006B5EB6">
        <w:rPr>
          <w:lang w:val="en-IN" w:eastAsia="zh-CN"/>
        </w:rPr>
        <w:t xml:space="preserve"> network should configure additional mobility events based on the location and link quality.</w:t>
      </w:r>
      <w:r>
        <w:rPr>
          <w:lang w:val="en-IN" w:eastAsia="zh-CN"/>
        </w:rPr>
        <w:t xml:space="preserve"> </w:t>
      </w:r>
      <w:r>
        <w:rPr>
          <w:lang w:eastAsia="zh-CN"/>
        </w:rPr>
        <w:t>Furthermore, n</w:t>
      </w:r>
      <w:r w:rsidRPr="00211609">
        <w:rPr>
          <w:lang w:eastAsia="zh-CN"/>
        </w:rPr>
        <w:t xml:space="preserve">etwork </w:t>
      </w:r>
      <w:r>
        <w:rPr>
          <w:lang w:eastAsia="zh-CN"/>
        </w:rPr>
        <w:t>requires</w:t>
      </w:r>
      <w:r w:rsidRPr="00211609">
        <w:rPr>
          <w:lang w:eastAsia="zh-CN"/>
        </w:rPr>
        <w:t xml:space="preserve"> to establish the wireless link for the backhaul with core network which necessitate to </w:t>
      </w:r>
      <w:r w:rsidR="0013742D">
        <w:rPr>
          <w:lang w:eastAsia="zh-CN"/>
        </w:rPr>
        <w:t>update the existing</w:t>
      </w:r>
      <w:r w:rsidR="00DB5754">
        <w:rPr>
          <w:lang w:eastAsia="zh-CN"/>
        </w:rPr>
        <w:t xml:space="preserve"> or</w:t>
      </w:r>
      <w:r w:rsidR="0013742D">
        <w:rPr>
          <w:lang w:eastAsia="zh-CN"/>
        </w:rPr>
        <w:t xml:space="preserve"> </w:t>
      </w:r>
      <w:r w:rsidRPr="00211609">
        <w:rPr>
          <w:lang w:eastAsia="zh-CN"/>
        </w:rPr>
        <w:t>introduce addition procedures.</w:t>
      </w:r>
      <w:r>
        <w:rPr>
          <w:lang w:eastAsia="zh-CN"/>
        </w:rPr>
        <w:t xml:space="preserve"> In addition to this,</w:t>
      </w:r>
      <w:r w:rsidRPr="00211609">
        <w:rPr>
          <w:lang w:eastAsia="zh-CN"/>
        </w:rPr>
        <w:t xml:space="preserve"> HAPS link may not be capable of all QoS handling that </w:t>
      </w:r>
      <w:r>
        <w:rPr>
          <w:lang w:eastAsia="zh-CN"/>
        </w:rPr>
        <w:t>terrestrial network</w:t>
      </w:r>
      <w:r w:rsidRPr="00211609">
        <w:rPr>
          <w:lang w:eastAsia="zh-CN"/>
        </w:rPr>
        <w:t xml:space="preserve"> c</w:t>
      </w:r>
      <w:r>
        <w:rPr>
          <w:lang w:eastAsia="zh-CN"/>
        </w:rPr>
        <w:t>ould</w:t>
      </w:r>
      <w:r w:rsidRPr="00211609">
        <w:rPr>
          <w:lang w:eastAsia="zh-CN"/>
        </w:rPr>
        <w:t xml:space="preserve"> handle. T</w:t>
      </w:r>
      <w:r>
        <w:rPr>
          <w:lang w:eastAsia="zh-CN"/>
        </w:rPr>
        <w:t>his requires</w:t>
      </w:r>
      <w:r w:rsidRPr="00211609">
        <w:rPr>
          <w:lang w:eastAsia="zh-CN"/>
        </w:rPr>
        <w:t xml:space="preserve"> modification of QoS handling procedure</w:t>
      </w:r>
      <w:r>
        <w:rPr>
          <w:lang w:eastAsia="zh-CN"/>
        </w:rPr>
        <w:t>s</w:t>
      </w:r>
      <w:r w:rsidR="0027504E">
        <w:rPr>
          <w:lang w:eastAsia="zh-CN"/>
        </w:rPr>
        <w:t xml:space="preserve"> </w:t>
      </w:r>
      <w:r w:rsidR="006D3544">
        <w:rPr>
          <w:lang w:eastAsia="zh-CN"/>
        </w:rPr>
        <w:t xml:space="preserve">in 6G </w:t>
      </w:r>
      <w:r w:rsidR="00AA49DE">
        <w:rPr>
          <w:lang w:eastAsia="zh-CN"/>
        </w:rPr>
        <w:t>network</w:t>
      </w:r>
      <w:r>
        <w:rPr>
          <w:lang w:eastAsia="zh-CN"/>
        </w:rPr>
        <w:t xml:space="preserve"> based on access to ensure service </w:t>
      </w:r>
      <w:r w:rsidR="00C003EE">
        <w:rPr>
          <w:lang w:eastAsia="zh-CN"/>
        </w:rPr>
        <w:t>connectivity</w:t>
      </w:r>
      <w:r w:rsidRPr="00211609">
        <w:rPr>
          <w:lang w:eastAsia="zh-CN"/>
        </w:rPr>
        <w:t>.</w:t>
      </w:r>
    </w:p>
    <w:p w14:paraId="756F438E" w14:textId="77777777" w:rsidR="005173B4" w:rsidRDefault="005173B4" w:rsidP="005173B4">
      <w:pPr>
        <w:pStyle w:val="Heading3"/>
      </w:pPr>
      <w:bookmarkStart w:id="2" w:name="_Toc201586430"/>
      <w:r>
        <w:t>8.X.2</w:t>
      </w:r>
      <w:r>
        <w:tab/>
        <w:t>Pre-conditions</w:t>
      </w:r>
      <w:bookmarkEnd w:id="2"/>
    </w:p>
    <w:p w14:paraId="487FA070" w14:textId="77777777" w:rsidR="005173B4" w:rsidRDefault="005173B4" w:rsidP="005173B4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A mass gathering event has occurred, overloading terrestrial communications.</w:t>
      </w:r>
    </w:p>
    <w:p w14:paraId="633ABA48" w14:textId="77777777" w:rsidR="005173B4" w:rsidRDefault="005173B4" w:rsidP="005173B4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HAPS platform(s) are available for deployment or are already airborne near the designated area.</w:t>
      </w:r>
    </w:p>
    <w:p w14:paraId="2679D6FD" w14:textId="760C3C91" w:rsidR="00A82B1E" w:rsidRDefault="00000D45" w:rsidP="005173B4">
      <w:pPr>
        <w:pStyle w:val="B1"/>
        <w:numPr>
          <w:ilvl w:val="0"/>
          <w:numId w:val="12"/>
        </w:numPr>
        <w:rPr>
          <w:lang w:eastAsia="zh-CN"/>
        </w:rPr>
      </w:pPr>
      <w:r w:rsidRPr="00DB655E">
        <w:rPr>
          <w:lang w:eastAsia="zh-CN"/>
        </w:rPr>
        <w:t>The base s</w:t>
      </w:r>
      <w:r>
        <w:rPr>
          <w:lang w:eastAsia="zh-CN"/>
        </w:rPr>
        <w:t>ta</w:t>
      </w:r>
      <w:r w:rsidRPr="00DB655E">
        <w:rPr>
          <w:lang w:eastAsia="zh-CN"/>
        </w:rPr>
        <w:t>tion</w:t>
      </w:r>
      <w:r>
        <w:rPr>
          <w:lang w:eastAsia="zh-CN"/>
        </w:rPr>
        <w:t xml:space="preserve"> on the ground</w:t>
      </w:r>
      <w:r w:rsidRPr="00DB655E">
        <w:rPr>
          <w:lang w:eastAsia="zh-CN"/>
        </w:rPr>
        <w:t xml:space="preserve"> and</w:t>
      </w:r>
      <w:r>
        <w:rPr>
          <w:lang w:eastAsia="zh-CN"/>
        </w:rPr>
        <w:t xml:space="preserve"> the</w:t>
      </w:r>
      <w:r w:rsidRPr="00DB655E">
        <w:rPr>
          <w:lang w:eastAsia="zh-CN"/>
        </w:rPr>
        <w:t xml:space="preserve"> </w:t>
      </w:r>
      <w:r w:rsidRPr="0048088D">
        <w:rPr>
          <w:lang w:eastAsia="zh-CN"/>
        </w:rPr>
        <w:t xml:space="preserve">base station on board a HAPS platform </w:t>
      </w:r>
      <w:proofErr w:type="gramStart"/>
      <w:r>
        <w:rPr>
          <w:lang w:eastAsia="zh-CN"/>
        </w:rPr>
        <w:t>are</w:t>
      </w:r>
      <w:proofErr w:type="gramEnd"/>
      <w:r w:rsidRPr="00DB655E">
        <w:rPr>
          <w:lang w:eastAsia="zh-CN"/>
        </w:rPr>
        <w:t xml:space="preserve"> connected to the same </w:t>
      </w:r>
      <w:r>
        <w:rPr>
          <w:lang w:eastAsia="zh-CN"/>
        </w:rPr>
        <w:t xml:space="preserve">6G </w:t>
      </w:r>
      <w:r w:rsidRPr="00DB655E">
        <w:rPr>
          <w:lang w:eastAsia="zh-CN"/>
        </w:rPr>
        <w:t xml:space="preserve">Core </w:t>
      </w:r>
      <w:r>
        <w:rPr>
          <w:lang w:eastAsia="zh-CN"/>
        </w:rPr>
        <w:t>N</w:t>
      </w:r>
      <w:r w:rsidRPr="00DB655E">
        <w:rPr>
          <w:lang w:eastAsia="zh-CN"/>
        </w:rPr>
        <w:t>etwork</w:t>
      </w:r>
      <w:r w:rsidR="00317429">
        <w:rPr>
          <w:lang w:eastAsia="zh-CN"/>
        </w:rPr>
        <w:t>.</w:t>
      </w:r>
    </w:p>
    <w:p w14:paraId="5F0954F0" w14:textId="77777777" w:rsidR="005173B4" w:rsidRDefault="005173B4" w:rsidP="005173B4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Authorized spectrum is available for the usage.</w:t>
      </w:r>
    </w:p>
    <w:p w14:paraId="040C73E7" w14:textId="77777777" w:rsidR="005173B4" w:rsidRDefault="005173B4" w:rsidP="005173B4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A mechanism exists to establish backhaul connectivity for the HAPS (e.g. via satellite link (HTS), a connection to an intact ground gateway outside the zone, or through another nearby HAPS (HTH)).</w:t>
      </w:r>
    </w:p>
    <w:p w14:paraId="6CC709EE" w14:textId="77777777" w:rsidR="005173B4" w:rsidRDefault="005173B4" w:rsidP="005173B4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Coordination with relevant authorities (e.g. aviation, emergency management) is established.</w:t>
      </w:r>
    </w:p>
    <w:p w14:paraId="2AD4E553" w14:textId="77777777" w:rsidR="005173B4" w:rsidRDefault="005173B4" w:rsidP="005173B4">
      <w:pPr>
        <w:pStyle w:val="Heading3"/>
      </w:pPr>
      <w:bookmarkStart w:id="3" w:name="_Toc201586431"/>
      <w:r>
        <w:t>8.X.3</w:t>
      </w:r>
      <w:r>
        <w:tab/>
        <w:t>Service Flows</w:t>
      </w:r>
      <w:bookmarkEnd w:id="3"/>
    </w:p>
    <w:p w14:paraId="446E705A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Upon notification/authorization, HAPS platform(s) are deployed/re-tasked to the target area.</w:t>
      </w:r>
    </w:p>
    <w:p w14:paraId="5BD9064F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HAPS activates communication payload, establishing service links over the designated area.</w:t>
      </w:r>
    </w:p>
    <w:p w14:paraId="2FD3E7D5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Backhaul connectivity (HTS, HTG and/or HTH) is established.</w:t>
      </w:r>
    </w:p>
    <w:p w14:paraId="6F7195C4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UEs register and connect to the network either via HAPS or terrestrial network.</w:t>
      </w:r>
    </w:p>
    <w:p w14:paraId="738B73AA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User has opted for smart switching between TN and NTN based on availability to avoid manual switching</w:t>
      </w:r>
    </w:p>
    <w:p w14:paraId="47E13D83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 xml:space="preserve">Voice, data, and potentially location services are provided. HAPS should prioritize traffic for emergency services. </w:t>
      </w:r>
    </w:p>
    <w:p w14:paraId="2701B511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Network monitoring and management are performed remotely.</w:t>
      </w:r>
    </w:p>
    <w:p w14:paraId="078C04ED" w14:textId="77777777" w:rsidR="005173B4" w:rsidRDefault="005173B4" w:rsidP="005173B4">
      <w:pPr>
        <w:pStyle w:val="Heading3"/>
      </w:pPr>
      <w:bookmarkStart w:id="4" w:name="_Toc201586432"/>
      <w:r>
        <w:t>8.X.4</w:t>
      </w:r>
      <w:r>
        <w:tab/>
      </w:r>
      <w:proofErr w:type="gramStart"/>
      <w:r>
        <w:t>Post-conditions</w:t>
      </w:r>
      <w:bookmarkEnd w:id="4"/>
      <w:proofErr w:type="gramEnd"/>
    </w:p>
    <w:p w14:paraId="21A5B0F8" w14:textId="77777777" w:rsidR="005173B4" w:rsidRDefault="005173B4" w:rsidP="005173B4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Essential communication services are established/restored in the desired area via HAPS.</w:t>
      </w:r>
    </w:p>
    <w:p w14:paraId="6C82EEC3" w14:textId="77777777" w:rsidR="005173B4" w:rsidRDefault="005173B4" w:rsidP="005173B4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Network status is monitored, and operational logs are maintained.</w:t>
      </w:r>
    </w:p>
    <w:p w14:paraId="760E926B" w14:textId="77777777" w:rsidR="005173B4" w:rsidRDefault="005173B4" w:rsidP="005173B4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The essential services (voice, data) are provided with acceptable QoS.</w:t>
      </w:r>
    </w:p>
    <w:p w14:paraId="2813FC26" w14:textId="77777777" w:rsidR="005173B4" w:rsidRDefault="005173B4" w:rsidP="005173B4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The emergency services are provided to the user.</w:t>
      </w:r>
    </w:p>
    <w:p w14:paraId="21BCF93A" w14:textId="77777777" w:rsidR="005173B4" w:rsidRDefault="005173B4" w:rsidP="005173B4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Thanks to solar power usage the sustainability of the system is maintained.</w:t>
      </w:r>
    </w:p>
    <w:p w14:paraId="69B1DB1E" w14:textId="77777777" w:rsidR="005173B4" w:rsidRDefault="005173B4" w:rsidP="005173B4">
      <w:pPr>
        <w:pStyle w:val="Heading3"/>
      </w:pPr>
      <w:bookmarkStart w:id="5" w:name="_Toc201586433"/>
      <w:r>
        <w:t>8.X.5</w:t>
      </w:r>
      <w:r>
        <w:tab/>
        <w:t>Existing features partly or fully covering the use case functionality</w:t>
      </w:r>
      <w:bookmarkEnd w:id="5"/>
    </w:p>
    <w:p w14:paraId="672FFED0" w14:textId="77777777" w:rsidR="005173B4" w:rsidRDefault="005173B4" w:rsidP="005173B4">
      <w:pPr>
        <w:pStyle w:val="TF"/>
      </w:pPr>
      <w:r>
        <w:t xml:space="preserve">Table </w:t>
      </w:r>
      <w:proofErr w:type="gramStart"/>
      <w:r>
        <w:t>8..</w:t>
      </w:r>
      <w:proofErr w:type="gramEnd"/>
      <w:r>
        <w:t>X.5-1: Gap analysis for this use case</w:t>
      </w:r>
    </w:p>
    <w:tbl>
      <w:tblPr>
        <w:tblW w:w="98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7"/>
        <w:gridCol w:w="4282"/>
        <w:gridCol w:w="3084"/>
      </w:tblGrid>
      <w:tr w:rsidR="005173B4" w:rsidRPr="00AA635E" w14:paraId="2D62CA2A" w14:textId="77777777" w:rsidTr="00DD4804">
        <w:trPr>
          <w:trHeight w:val="642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374F6780" w14:textId="77777777" w:rsidR="005173B4" w:rsidRPr="00AA635E" w:rsidRDefault="005173B4" w:rsidP="00DD4804">
            <w:pPr>
              <w:pStyle w:val="TAH"/>
              <w:rPr>
                <w:rFonts w:cs="Arial"/>
                <w:sz w:val="16"/>
                <w:szCs w:val="16"/>
              </w:rPr>
            </w:pPr>
            <w:r w:rsidRPr="00AA635E">
              <w:rPr>
                <w:rFonts w:cs="Arial"/>
                <w:sz w:val="16"/>
                <w:szCs w:val="16"/>
              </w:rPr>
              <w:t>Specifications and clauses</w:t>
            </w:r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7C426F97" w14:textId="77777777" w:rsidR="005173B4" w:rsidRPr="00AA635E" w:rsidRDefault="005173B4" w:rsidP="00DD4804">
            <w:pPr>
              <w:pStyle w:val="TAH"/>
              <w:rPr>
                <w:rFonts w:cs="Arial"/>
                <w:sz w:val="16"/>
                <w:szCs w:val="16"/>
              </w:rPr>
            </w:pPr>
            <w:r w:rsidRPr="00AA635E">
              <w:rPr>
                <w:rFonts w:cs="Arial"/>
                <w:sz w:val="16"/>
                <w:szCs w:val="16"/>
                <w:lang w:val="en-US" w:eastAsia="zh-CN"/>
              </w:rPr>
              <w:t>E</w:t>
            </w:r>
            <w:proofErr w:type="spellStart"/>
            <w:r w:rsidRPr="00AA635E">
              <w:rPr>
                <w:rFonts w:cs="Arial"/>
                <w:sz w:val="16"/>
                <w:szCs w:val="16"/>
              </w:rPr>
              <w:t>xamples</w:t>
            </w:r>
            <w:proofErr w:type="spellEnd"/>
            <w:r w:rsidRPr="00AA635E">
              <w:rPr>
                <w:rFonts w:cs="Arial"/>
                <w:sz w:val="16"/>
                <w:szCs w:val="16"/>
              </w:rPr>
              <w:t> of Existing </w:t>
            </w:r>
          </w:p>
          <w:p w14:paraId="1BBFE8BF" w14:textId="77777777" w:rsidR="005173B4" w:rsidRPr="00AA635E" w:rsidRDefault="005173B4" w:rsidP="00DD4804">
            <w:pPr>
              <w:pStyle w:val="TAH"/>
              <w:rPr>
                <w:rFonts w:cs="Arial"/>
                <w:sz w:val="16"/>
                <w:szCs w:val="16"/>
              </w:rPr>
            </w:pPr>
            <w:r w:rsidRPr="00AA635E">
              <w:rPr>
                <w:rFonts w:cs="Arial"/>
                <w:sz w:val="16"/>
                <w:szCs w:val="16"/>
              </w:rPr>
              <w:t>Requirement</w:t>
            </w:r>
            <w:r w:rsidRPr="00AA635E">
              <w:rPr>
                <w:rFonts w:eastAsia="SimSun" w:cs="Arial"/>
                <w:sz w:val="16"/>
                <w:szCs w:val="16"/>
                <w:lang w:val="en-US" w:eastAsia="zh-CN"/>
              </w:rPr>
              <w:t>s</w:t>
            </w:r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2C50A8A7" w14:textId="77777777" w:rsidR="005173B4" w:rsidRPr="00AA635E" w:rsidRDefault="005173B4" w:rsidP="00DD4804">
            <w:pPr>
              <w:pStyle w:val="TAH"/>
              <w:rPr>
                <w:rFonts w:cs="Arial"/>
                <w:sz w:val="16"/>
                <w:szCs w:val="16"/>
              </w:rPr>
            </w:pPr>
            <w:r w:rsidRPr="00AA635E">
              <w:rPr>
                <w:rFonts w:cs="Arial"/>
                <w:sz w:val="16"/>
                <w:szCs w:val="16"/>
              </w:rPr>
              <w:t>Gap Analysis</w:t>
            </w:r>
          </w:p>
        </w:tc>
      </w:tr>
      <w:tr w:rsidR="005173B4" w:rsidRPr="00AA635E" w14:paraId="22CD2677" w14:textId="77777777" w:rsidTr="00DD4804">
        <w:trPr>
          <w:trHeight w:val="580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41F26947" w14:textId="77777777" w:rsidR="005173B4" w:rsidRDefault="005173B4" w:rsidP="00DD480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 22.261[14]</w:t>
            </w:r>
          </w:p>
          <w:p w14:paraId="0BBD8F3B" w14:textId="77777777" w:rsidR="005173B4" w:rsidRDefault="005173B4" w:rsidP="00DD480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Clause 6.3.2</w:t>
            </w:r>
          </w:p>
          <w:p w14:paraId="022C7406" w14:textId="77777777" w:rsidR="005173B4" w:rsidRDefault="005173B4" w:rsidP="00DD4804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6BB662" w14:textId="77777777" w:rsidR="005173B4" w:rsidRDefault="005173B4" w:rsidP="00DD4804">
            <w:pPr>
              <w:rPr>
                <w:rFonts w:ascii="Arial" w:hAnsi="Arial" w:cs="Arial"/>
                <w:sz w:val="16"/>
                <w:szCs w:val="16"/>
              </w:rPr>
            </w:pPr>
          </w:p>
          <w:p w14:paraId="0540D441" w14:textId="77777777" w:rsidR="005173B4" w:rsidRPr="00AA635E" w:rsidRDefault="005173B4" w:rsidP="00DD480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Clause 6.5.2</w:t>
            </w:r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231B7564" w14:textId="77777777" w:rsidR="005173B4" w:rsidRDefault="005173B4" w:rsidP="00DD4804">
            <w:r w:rsidRPr="004C3551">
              <w:t xml:space="preserve">Based on operator policy, the </w:t>
            </w:r>
            <w:r w:rsidRPr="00FF3908">
              <w:t>5G</w:t>
            </w:r>
            <w:r w:rsidRPr="004C3551">
              <w:t xml:space="preserve"> system shall be able to dynamically offload part of the traffic (e.g. from 3GPP RAT to non-3GPP </w:t>
            </w:r>
            <w:r w:rsidRPr="009A5563">
              <w:t>access technology</w:t>
            </w:r>
            <w:r w:rsidRPr="004C3551">
              <w:t xml:space="preserve">), </w:t>
            </w:r>
            <w:proofErr w:type="gramStart"/>
            <w:r w:rsidRPr="004C3551">
              <w:t>taking into account</w:t>
            </w:r>
            <w:proofErr w:type="gramEnd"/>
            <w:r w:rsidRPr="004C3551">
              <w:t xml:space="preserve"> traffic load and traffic type</w:t>
            </w:r>
            <w:r>
              <w:t>.</w:t>
            </w:r>
          </w:p>
          <w:p w14:paraId="6F734482" w14:textId="77777777" w:rsidR="005173B4" w:rsidRPr="00FF3908" w:rsidRDefault="005173B4" w:rsidP="00DD4804">
            <w:pPr>
              <w:rPr>
                <w:lang w:eastAsia="zh-CN"/>
              </w:rPr>
            </w:pPr>
            <w:r w:rsidRPr="00FF3908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FF3908">
              <w:t>5G</w:t>
            </w:r>
            <w:r w:rsidRPr="00FF3908">
              <w:rPr>
                <w:lang w:eastAsia="zh-CN"/>
              </w:rPr>
              <w:t xml:space="preserve"> system shall be able to support mobility between the supported access networks (</w:t>
            </w:r>
            <w:r>
              <w:rPr>
                <w:lang w:eastAsia="zh-CN"/>
              </w:rPr>
              <w:t>e.g.</w:t>
            </w:r>
            <w:r w:rsidRPr="00FF390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NG-RAN</w:t>
            </w:r>
            <w:r w:rsidRPr="00FF3908">
              <w:rPr>
                <w:lang w:eastAsia="zh-CN"/>
              </w:rPr>
              <w:t>, WLAN, fixed</w:t>
            </w:r>
            <w:r>
              <w:rPr>
                <w:lang w:eastAsia="zh-CN"/>
              </w:rPr>
              <w:t xml:space="preserve"> </w:t>
            </w:r>
            <w:r w:rsidRPr="006F0D9B">
              <w:rPr>
                <w:lang w:eastAsia="zh-CN"/>
              </w:rPr>
              <w:t>broadband</w:t>
            </w:r>
            <w:r>
              <w:rPr>
                <w:lang w:eastAsia="zh-CN"/>
              </w:rPr>
              <w:t xml:space="preserve"> access network</w:t>
            </w:r>
            <w:r w:rsidRPr="00B1557A">
              <w:rPr>
                <w:lang w:eastAsia="zh-CN"/>
              </w:rPr>
              <w:t>, 5G satellite access network</w:t>
            </w:r>
            <w:r w:rsidRPr="00FF3908">
              <w:rPr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  <w:p w14:paraId="34181E7F" w14:textId="77777777" w:rsidR="005173B4" w:rsidRPr="00F830BE" w:rsidRDefault="005173B4" w:rsidP="00DD4804">
            <w:pPr>
              <w:rPr>
                <w:lang w:eastAsia="zh-CN"/>
              </w:rPr>
            </w:pPr>
            <w:r w:rsidRPr="00FD0DC8">
              <w:rPr>
                <w:lang w:eastAsia="zh-CN"/>
              </w:rPr>
              <w:t>The 5G network can also support multiple wireless backhaul connections (e.g. satellites and/or terrestrial), and efficiently route and/or bundle traffic among them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</w:tcPr>
          <w:p w14:paraId="1C56BDF0" w14:textId="77777777" w:rsidR="005173B4" w:rsidRDefault="005173B4" w:rsidP="00DD480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These requirement in 5G system requires to be extended to support HAPS.  </w:t>
            </w:r>
          </w:p>
          <w:p w14:paraId="46C164D2" w14:textId="77777777" w:rsidR="005173B4" w:rsidRDefault="005173B4" w:rsidP="00DD4804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45B4D1" w14:textId="77777777" w:rsidR="005173B4" w:rsidRDefault="005173B4" w:rsidP="00DD4804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367851" w14:textId="77777777" w:rsidR="005173B4" w:rsidRDefault="005173B4" w:rsidP="00DD4804">
            <w:pPr>
              <w:rPr>
                <w:rFonts w:ascii="Arial" w:hAnsi="Arial" w:cs="Arial"/>
                <w:sz w:val="16"/>
                <w:szCs w:val="16"/>
              </w:rPr>
            </w:pPr>
          </w:p>
          <w:p w14:paraId="21B26C5B" w14:textId="77777777" w:rsidR="005173B4" w:rsidRDefault="005173B4" w:rsidP="00DD4804">
            <w:pPr>
              <w:rPr>
                <w:rFonts w:ascii="Arial" w:hAnsi="Arial" w:cs="Arial"/>
                <w:sz w:val="16"/>
                <w:szCs w:val="16"/>
              </w:rPr>
            </w:pPr>
          </w:p>
          <w:p w14:paraId="54F3A9FD" w14:textId="77777777" w:rsidR="005173B4" w:rsidRPr="00AA635E" w:rsidRDefault="005173B4" w:rsidP="00DD480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 case of HAPS, the backhaul could be integrated with wireless access</w:t>
            </w:r>
          </w:p>
        </w:tc>
      </w:tr>
    </w:tbl>
    <w:p w14:paraId="33497368" w14:textId="77777777" w:rsidR="005173B4" w:rsidRDefault="005173B4" w:rsidP="005173B4">
      <w:pPr>
        <w:pStyle w:val="B1"/>
        <w:ind w:left="0" w:firstLine="0"/>
        <w:rPr>
          <w:lang w:eastAsia="zh-CN"/>
        </w:rPr>
      </w:pPr>
    </w:p>
    <w:p w14:paraId="23DD1DE5" w14:textId="77777777" w:rsidR="005173B4" w:rsidRDefault="005173B4" w:rsidP="005173B4">
      <w:pPr>
        <w:pStyle w:val="Heading3"/>
      </w:pPr>
      <w:bookmarkStart w:id="6" w:name="_Toc201586434"/>
      <w:r>
        <w:t>8.X.6</w:t>
      </w:r>
      <w:r>
        <w:tab/>
        <w:t>Potential New Requirements needed to support the use case</w:t>
      </w:r>
      <w:bookmarkEnd w:id="6"/>
    </w:p>
    <w:p w14:paraId="793C0816" w14:textId="168DA8A9" w:rsidR="00AA7B0F" w:rsidRPr="00AA7B0F" w:rsidRDefault="00423FC7" w:rsidP="00AA7B0F">
      <w:pPr>
        <w:rPr>
          <w:lang w:val="en-IN" w:eastAsia="zh-CN"/>
        </w:rPr>
      </w:pPr>
      <w:r w:rsidRPr="00423FC7">
        <w:rPr>
          <w:lang w:eastAsia="zh-CN"/>
        </w:rPr>
        <w:t>[PR 8.X.6-1]: Subject to regulation, operator(s) policy, the 6G system shall support load balancing between a base station on the ground and a base station on board a HAPS platform under certain scenario (e.g. congestion of base station on the ground)</w:t>
      </w:r>
      <w:r w:rsidRPr="00423FC7">
        <w:rPr>
          <w:lang w:val="en-IN" w:eastAsia="zh-CN"/>
        </w:rPr>
        <w:t>.</w:t>
      </w:r>
    </w:p>
    <w:p w14:paraId="0F0F3E8A" w14:textId="77777777" w:rsidR="00AA7B0F" w:rsidRPr="004370CC" w:rsidRDefault="00AA7B0F" w:rsidP="00AA7B0F">
      <w:pPr>
        <w:pStyle w:val="EditorsNote"/>
      </w:pPr>
      <w:r w:rsidRPr="004370CC">
        <w:t>Editor’s Note:</w:t>
      </w:r>
      <w:r>
        <w:t xml:space="preserve"> </w:t>
      </w:r>
      <w:r w:rsidRPr="004370CC">
        <w:t>This requirement is FFS</w:t>
      </w:r>
    </w:p>
    <w:p w14:paraId="314B1BD0" w14:textId="77777777" w:rsidR="00462E8F" w:rsidRPr="00462E8F" w:rsidRDefault="00462E8F" w:rsidP="0009108F">
      <w:pPr>
        <w:rPr>
          <w:lang w:val="en-IN" w:eastAsia="zh-CN"/>
        </w:rPr>
      </w:pPr>
    </w:p>
    <w:sectPr w:rsidR="00462E8F" w:rsidRPr="00462E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A95DC" w14:textId="77777777" w:rsidR="000F32FB" w:rsidRDefault="000F32FB">
      <w:r>
        <w:separator/>
      </w:r>
    </w:p>
  </w:endnote>
  <w:endnote w:type="continuationSeparator" w:id="0">
    <w:p w14:paraId="4BA5667D" w14:textId="77777777" w:rsidR="000F32FB" w:rsidRDefault="000F3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9E425" w14:textId="77777777" w:rsidR="000F32FB" w:rsidRDefault="000F32FB">
      <w:r>
        <w:separator/>
      </w:r>
    </w:p>
  </w:footnote>
  <w:footnote w:type="continuationSeparator" w:id="0">
    <w:p w14:paraId="0CB36680" w14:textId="77777777" w:rsidR="000F32FB" w:rsidRDefault="000F3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503D6"/>
    <w:multiLevelType w:val="multilevel"/>
    <w:tmpl w:val="D2A0C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9E7F7B"/>
    <w:multiLevelType w:val="multilevel"/>
    <w:tmpl w:val="E106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1E1A92"/>
    <w:multiLevelType w:val="hybridMultilevel"/>
    <w:tmpl w:val="318C4018"/>
    <w:lvl w:ilvl="0" w:tplc="DC9E1F60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8330397"/>
    <w:multiLevelType w:val="hybridMultilevel"/>
    <w:tmpl w:val="B082E53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8B0D99"/>
    <w:multiLevelType w:val="multilevel"/>
    <w:tmpl w:val="AD5A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841071"/>
    <w:multiLevelType w:val="multilevel"/>
    <w:tmpl w:val="ED487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E06486"/>
    <w:multiLevelType w:val="multilevel"/>
    <w:tmpl w:val="487C2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A19C5"/>
    <w:multiLevelType w:val="multilevel"/>
    <w:tmpl w:val="C1623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E16396"/>
    <w:multiLevelType w:val="multilevel"/>
    <w:tmpl w:val="9A40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9"/>
  </w:num>
  <w:num w:numId="5" w16cid:durableId="1159420453">
    <w:abstractNumId w:val="10"/>
  </w:num>
  <w:num w:numId="6" w16cid:durableId="2139376097">
    <w:abstractNumId w:val="3"/>
  </w:num>
  <w:num w:numId="7" w16cid:durableId="1557232926">
    <w:abstractNumId w:val="2"/>
  </w:num>
  <w:num w:numId="8" w16cid:durableId="281228530">
    <w:abstractNumId w:val="6"/>
  </w:num>
  <w:num w:numId="9" w16cid:durableId="887186747">
    <w:abstractNumId w:val="11"/>
  </w:num>
  <w:num w:numId="10" w16cid:durableId="1806778381">
    <w:abstractNumId w:val="8"/>
  </w:num>
  <w:num w:numId="11" w16cid:durableId="1595284699">
    <w:abstractNumId w:val="7"/>
  </w:num>
  <w:num w:numId="12" w16cid:durableId="1194537556">
    <w:abstractNumId w:val="4"/>
  </w:num>
  <w:num w:numId="13" w16cid:durableId="7842774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A"/>
    <w:rsid w:val="00000D45"/>
    <w:rsid w:val="00013622"/>
    <w:rsid w:val="00016082"/>
    <w:rsid w:val="00024164"/>
    <w:rsid w:val="00033397"/>
    <w:rsid w:val="00040095"/>
    <w:rsid w:val="00051834"/>
    <w:rsid w:val="00054A22"/>
    <w:rsid w:val="0005520B"/>
    <w:rsid w:val="00060A24"/>
    <w:rsid w:val="00062023"/>
    <w:rsid w:val="000655A6"/>
    <w:rsid w:val="00067D3B"/>
    <w:rsid w:val="00075617"/>
    <w:rsid w:val="00080512"/>
    <w:rsid w:val="0008504D"/>
    <w:rsid w:val="0009108F"/>
    <w:rsid w:val="000B0644"/>
    <w:rsid w:val="000C47C3"/>
    <w:rsid w:val="000C5320"/>
    <w:rsid w:val="000D58AB"/>
    <w:rsid w:val="000F32FB"/>
    <w:rsid w:val="00133525"/>
    <w:rsid w:val="0013742D"/>
    <w:rsid w:val="0015076D"/>
    <w:rsid w:val="00160E18"/>
    <w:rsid w:val="0018258D"/>
    <w:rsid w:val="00195FAF"/>
    <w:rsid w:val="001A4C42"/>
    <w:rsid w:val="001A7420"/>
    <w:rsid w:val="001B6637"/>
    <w:rsid w:val="001C1AAF"/>
    <w:rsid w:val="001C21C3"/>
    <w:rsid w:val="001D02C2"/>
    <w:rsid w:val="001F0C1D"/>
    <w:rsid w:val="001F1132"/>
    <w:rsid w:val="001F168B"/>
    <w:rsid w:val="001F1E90"/>
    <w:rsid w:val="001F6335"/>
    <w:rsid w:val="00224099"/>
    <w:rsid w:val="002347A2"/>
    <w:rsid w:val="002675F0"/>
    <w:rsid w:val="0027504E"/>
    <w:rsid w:val="002760EE"/>
    <w:rsid w:val="002B6339"/>
    <w:rsid w:val="002C2A79"/>
    <w:rsid w:val="002E00EE"/>
    <w:rsid w:val="002F36A8"/>
    <w:rsid w:val="003172DC"/>
    <w:rsid w:val="00317429"/>
    <w:rsid w:val="0035462D"/>
    <w:rsid w:val="00356555"/>
    <w:rsid w:val="003765B8"/>
    <w:rsid w:val="00384348"/>
    <w:rsid w:val="00390941"/>
    <w:rsid w:val="00397D22"/>
    <w:rsid w:val="003A40F6"/>
    <w:rsid w:val="003B27E1"/>
    <w:rsid w:val="003C0270"/>
    <w:rsid w:val="003C3971"/>
    <w:rsid w:val="003F3F27"/>
    <w:rsid w:val="00423334"/>
    <w:rsid w:val="00423FC7"/>
    <w:rsid w:val="004345EC"/>
    <w:rsid w:val="004368E2"/>
    <w:rsid w:val="00437FD8"/>
    <w:rsid w:val="00444506"/>
    <w:rsid w:val="00462E8F"/>
    <w:rsid w:val="004653F2"/>
    <w:rsid w:val="00465515"/>
    <w:rsid w:val="0048088D"/>
    <w:rsid w:val="0049751D"/>
    <w:rsid w:val="004B0A13"/>
    <w:rsid w:val="004C30AC"/>
    <w:rsid w:val="004D3578"/>
    <w:rsid w:val="004E213A"/>
    <w:rsid w:val="004E4859"/>
    <w:rsid w:val="004E66B9"/>
    <w:rsid w:val="004F0988"/>
    <w:rsid w:val="004F3340"/>
    <w:rsid w:val="005173B4"/>
    <w:rsid w:val="0053388B"/>
    <w:rsid w:val="00535773"/>
    <w:rsid w:val="00535A2F"/>
    <w:rsid w:val="00543E6C"/>
    <w:rsid w:val="00565087"/>
    <w:rsid w:val="00591F41"/>
    <w:rsid w:val="00597B11"/>
    <w:rsid w:val="005D2E01"/>
    <w:rsid w:val="005D7526"/>
    <w:rsid w:val="005D7C8C"/>
    <w:rsid w:val="005E4BB2"/>
    <w:rsid w:val="005F1B4E"/>
    <w:rsid w:val="005F788A"/>
    <w:rsid w:val="00602AEA"/>
    <w:rsid w:val="00614FDF"/>
    <w:rsid w:val="00627B3B"/>
    <w:rsid w:val="00633890"/>
    <w:rsid w:val="0063543D"/>
    <w:rsid w:val="00647114"/>
    <w:rsid w:val="0065431F"/>
    <w:rsid w:val="00687DC4"/>
    <w:rsid w:val="006912E9"/>
    <w:rsid w:val="006A2075"/>
    <w:rsid w:val="006A323F"/>
    <w:rsid w:val="006B11FD"/>
    <w:rsid w:val="006B18A7"/>
    <w:rsid w:val="006B30D0"/>
    <w:rsid w:val="006C3D95"/>
    <w:rsid w:val="006D3544"/>
    <w:rsid w:val="006E129A"/>
    <w:rsid w:val="006E5C86"/>
    <w:rsid w:val="006F2A36"/>
    <w:rsid w:val="00700843"/>
    <w:rsid w:val="0070109A"/>
    <w:rsid w:val="00701116"/>
    <w:rsid w:val="0071174C"/>
    <w:rsid w:val="00713C44"/>
    <w:rsid w:val="00734A5B"/>
    <w:rsid w:val="00735EFA"/>
    <w:rsid w:val="0074026F"/>
    <w:rsid w:val="007429F6"/>
    <w:rsid w:val="00744E76"/>
    <w:rsid w:val="00745166"/>
    <w:rsid w:val="00765EA3"/>
    <w:rsid w:val="00774DA4"/>
    <w:rsid w:val="00781F0F"/>
    <w:rsid w:val="007A6C4E"/>
    <w:rsid w:val="007B600E"/>
    <w:rsid w:val="007B79BA"/>
    <w:rsid w:val="007D482E"/>
    <w:rsid w:val="007D7DA1"/>
    <w:rsid w:val="007E00EF"/>
    <w:rsid w:val="007F0F4A"/>
    <w:rsid w:val="008028A4"/>
    <w:rsid w:val="008053F6"/>
    <w:rsid w:val="008217A3"/>
    <w:rsid w:val="0082760F"/>
    <w:rsid w:val="00830747"/>
    <w:rsid w:val="008359CD"/>
    <w:rsid w:val="00855AAF"/>
    <w:rsid w:val="00857272"/>
    <w:rsid w:val="008623B0"/>
    <w:rsid w:val="00865582"/>
    <w:rsid w:val="008768CA"/>
    <w:rsid w:val="00881287"/>
    <w:rsid w:val="008835EB"/>
    <w:rsid w:val="008C384C"/>
    <w:rsid w:val="008C762E"/>
    <w:rsid w:val="008D05CF"/>
    <w:rsid w:val="008D4BD9"/>
    <w:rsid w:val="008E2D68"/>
    <w:rsid w:val="008E6756"/>
    <w:rsid w:val="008F4C38"/>
    <w:rsid w:val="0090271F"/>
    <w:rsid w:val="00902E23"/>
    <w:rsid w:val="009114D7"/>
    <w:rsid w:val="0091348E"/>
    <w:rsid w:val="00917CCB"/>
    <w:rsid w:val="0092296E"/>
    <w:rsid w:val="009309FB"/>
    <w:rsid w:val="00933FB0"/>
    <w:rsid w:val="00942EC2"/>
    <w:rsid w:val="009F37B7"/>
    <w:rsid w:val="00A01F02"/>
    <w:rsid w:val="00A10F02"/>
    <w:rsid w:val="00A164B4"/>
    <w:rsid w:val="00A26956"/>
    <w:rsid w:val="00A27486"/>
    <w:rsid w:val="00A523A2"/>
    <w:rsid w:val="00A53724"/>
    <w:rsid w:val="00A56066"/>
    <w:rsid w:val="00A60179"/>
    <w:rsid w:val="00A63E48"/>
    <w:rsid w:val="00A73129"/>
    <w:rsid w:val="00A7351C"/>
    <w:rsid w:val="00A82346"/>
    <w:rsid w:val="00A82B1E"/>
    <w:rsid w:val="00A92BA1"/>
    <w:rsid w:val="00A95A32"/>
    <w:rsid w:val="00AA11D1"/>
    <w:rsid w:val="00AA49DE"/>
    <w:rsid w:val="00AA7B0F"/>
    <w:rsid w:val="00AB4A5D"/>
    <w:rsid w:val="00AC067B"/>
    <w:rsid w:val="00AC5DEF"/>
    <w:rsid w:val="00AC6BC6"/>
    <w:rsid w:val="00AE65E2"/>
    <w:rsid w:val="00AF1460"/>
    <w:rsid w:val="00B12BA0"/>
    <w:rsid w:val="00B15449"/>
    <w:rsid w:val="00B15770"/>
    <w:rsid w:val="00B6534D"/>
    <w:rsid w:val="00B868D8"/>
    <w:rsid w:val="00B93086"/>
    <w:rsid w:val="00B94DD0"/>
    <w:rsid w:val="00BA19ED"/>
    <w:rsid w:val="00BA4B8D"/>
    <w:rsid w:val="00BA6165"/>
    <w:rsid w:val="00BB1606"/>
    <w:rsid w:val="00BC0F7D"/>
    <w:rsid w:val="00BD150B"/>
    <w:rsid w:val="00BD7D31"/>
    <w:rsid w:val="00BE3255"/>
    <w:rsid w:val="00BE7BF9"/>
    <w:rsid w:val="00BF128E"/>
    <w:rsid w:val="00C003EE"/>
    <w:rsid w:val="00C074DD"/>
    <w:rsid w:val="00C1496A"/>
    <w:rsid w:val="00C2383F"/>
    <w:rsid w:val="00C33079"/>
    <w:rsid w:val="00C42893"/>
    <w:rsid w:val="00C45231"/>
    <w:rsid w:val="00C551FF"/>
    <w:rsid w:val="00C6730A"/>
    <w:rsid w:val="00C72833"/>
    <w:rsid w:val="00C76819"/>
    <w:rsid w:val="00C80F1D"/>
    <w:rsid w:val="00C91962"/>
    <w:rsid w:val="00C93F40"/>
    <w:rsid w:val="00CA3D0C"/>
    <w:rsid w:val="00D57972"/>
    <w:rsid w:val="00D675A9"/>
    <w:rsid w:val="00D72800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B304F"/>
    <w:rsid w:val="00DB5754"/>
    <w:rsid w:val="00DB655E"/>
    <w:rsid w:val="00DC309B"/>
    <w:rsid w:val="00DC4DA2"/>
    <w:rsid w:val="00DD4C17"/>
    <w:rsid w:val="00DD74A5"/>
    <w:rsid w:val="00DF2B1F"/>
    <w:rsid w:val="00DF62CD"/>
    <w:rsid w:val="00E06EAA"/>
    <w:rsid w:val="00E16509"/>
    <w:rsid w:val="00E25250"/>
    <w:rsid w:val="00E41DC2"/>
    <w:rsid w:val="00E44582"/>
    <w:rsid w:val="00E51A5D"/>
    <w:rsid w:val="00E534A8"/>
    <w:rsid w:val="00E75D42"/>
    <w:rsid w:val="00E77645"/>
    <w:rsid w:val="00E83089"/>
    <w:rsid w:val="00E9520C"/>
    <w:rsid w:val="00EA15B0"/>
    <w:rsid w:val="00EA5EA7"/>
    <w:rsid w:val="00EB5159"/>
    <w:rsid w:val="00EC4A25"/>
    <w:rsid w:val="00ED0844"/>
    <w:rsid w:val="00EF608C"/>
    <w:rsid w:val="00F025A2"/>
    <w:rsid w:val="00F04712"/>
    <w:rsid w:val="00F1323B"/>
    <w:rsid w:val="00F13360"/>
    <w:rsid w:val="00F22EC7"/>
    <w:rsid w:val="00F325C8"/>
    <w:rsid w:val="00F653B8"/>
    <w:rsid w:val="00F75ED8"/>
    <w:rsid w:val="00F9008D"/>
    <w:rsid w:val="00FA1266"/>
    <w:rsid w:val="00FB07F2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C5DEF"/>
    <w:rPr>
      <w:lang w:eastAsia="en-US"/>
    </w:rPr>
  </w:style>
  <w:style w:type="character" w:customStyle="1" w:styleId="B1Char">
    <w:name w:val="B1 Char"/>
    <w:link w:val="B1"/>
    <w:qFormat/>
    <w:locked/>
    <w:rsid w:val="005173B4"/>
    <w:rPr>
      <w:lang w:eastAsia="en-US"/>
    </w:rPr>
  </w:style>
  <w:style w:type="character" w:customStyle="1" w:styleId="TFChar">
    <w:name w:val="TF Char"/>
    <w:link w:val="TF"/>
    <w:qFormat/>
    <w:rsid w:val="005173B4"/>
    <w:rPr>
      <w:rFonts w:ascii="Arial" w:hAnsi="Arial"/>
      <w:b/>
      <w:lang w:eastAsia="en-US"/>
    </w:rPr>
  </w:style>
  <w:style w:type="character" w:customStyle="1" w:styleId="TAHCar">
    <w:name w:val="TAH Car"/>
    <w:link w:val="TAH"/>
    <w:rsid w:val="005173B4"/>
    <w:rPr>
      <w:rFonts w:ascii="Arial" w:hAnsi="Arial"/>
      <w:b/>
      <w:sz w:val="18"/>
      <w:lang w:eastAsia="en-US"/>
    </w:rPr>
  </w:style>
  <w:style w:type="paragraph" w:styleId="NormalWeb">
    <w:name w:val="Normal (Web)"/>
    <w:basedOn w:val="Normal"/>
    <w:rsid w:val="0065431F"/>
    <w:rPr>
      <w:sz w:val="24"/>
      <w:szCs w:val="24"/>
    </w:rPr>
  </w:style>
  <w:style w:type="character" w:customStyle="1" w:styleId="EditorsNoteChar">
    <w:name w:val="Editor's Note Char"/>
    <w:link w:val="EditorsNote"/>
    <w:qFormat/>
    <w:locked/>
    <w:rsid w:val="00AA7B0F"/>
    <w:rPr>
      <w:color w:val="FF0000"/>
      <w:lang w:eastAsia="en-US"/>
    </w:rPr>
  </w:style>
  <w:style w:type="character" w:customStyle="1" w:styleId="NOZchn">
    <w:name w:val="NO Zchn"/>
    <w:link w:val="NO"/>
    <w:qFormat/>
    <w:rsid w:val="00AA7B0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4294966839</TotalTime>
  <Pages>3</Pages>
  <Words>1015</Words>
  <Characters>6177</Characters>
  <Application>Microsoft Office Word</Application>
  <DocSecurity>0</DocSecurity>
  <Lines>126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ankita-2</cp:lastModifiedBy>
  <cp:revision>68</cp:revision>
  <cp:lastPrinted>2019-02-26T01:35:00Z</cp:lastPrinted>
  <dcterms:created xsi:type="dcterms:W3CDTF">2025-10-22T23:03:00Z</dcterms:created>
  <dcterms:modified xsi:type="dcterms:W3CDTF">2025-11-21T19:10:00Z</dcterms:modified>
</cp:coreProperties>
</file>