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CB6" w:rsidRDefault="00036CB6" w:rsidP="00036C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31</w:t>
      </w:r>
      <w:r w:rsidR="004C1CF7">
        <w:rPr>
          <w:rFonts w:ascii="Arial" w:eastAsia="MS Mincho" w:hAnsi="Arial" w:cs="Arial"/>
          <w:b/>
          <w:sz w:val="24"/>
          <w:szCs w:val="24"/>
          <w:lang w:eastAsia="ja-JP"/>
        </w:rPr>
        <w:t>332</w:t>
      </w:r>
    </w:p>
    <w:p w:rsidR="00036CB6" w:rsidRDefault="00036CB6" w:rsidP="00036CB6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17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</w:p>
    <w:p w:rsidR="00036CB6" w:rsidRPr="004778A4" w:rsidRDefault="00036CB6" w:rsidP="00036CB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D76C1F">
        <w:rPr>
          <w:rFonts w:ascii="Arial" w:hAnsi="Arial" w:cs="Arial"/>
          <w:b/>
        </w:rPr>
        <w:t>40</w:t>
      </w:r>
      <w:r w:rsidR="008F7A27">
        <w:rPr>
          <w:rFonts w:ascii="Arial" w:hAnsi="Arial" w:cs="Arial"/>
          <w:b/>
        </w:rPr>
        <w:t xml:space="preserve"> </w:t>
      </w:r>
      <w:r w:rsidR="00036CB6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>.</w:t>
      </w:r>
      <w:r w:rsidR="00036CB6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 xml:space="preserve">.0 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 w:hint="eastAsia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 w:hint="eastAsia"/>
          <w:sz w:val="24"/>
        </w:rPr>
      </w:pPr>
      <w:r>
        <w:rPr>
          <w:sz w:val="24"/>
        </w:rPr>
        <w:t xml:space="preserve">The </w:t>
      </w:r>
      <w:proofErr w:type="spellStart"/>
      <w:r>
        <w:rPr>
          <w:sz w:val="24"/>
        </w:rPr>
        <w:t>FS_</w:t>
      </w:r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study TR 22.8</w:t>
      </w:r>
      <w:r w:rsidR="00D76C1F">
        <w:rPr>
          <w:sz w:val="24"/>
        </w:rPr>
        <w:t>40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has </w:t>
      </w:r>
      <w:r w:rsidR="00BB415C">
        <w:rPr>
          <w:sz w:val="24"/>
        </w:rPr>
        <w:t>already</w:t>
      </w:r>
      <w:r>
        <w:rPr>
          <w:sz w:val="24"/>
        </w:rPr>
        <w:t xml:space="preserve"> been presented to TSG SA.</w:t>
      </w:r>
    </w:p>
    <w:p w:rsidR="00834540" w:rsidRDefault="00834540" w:rsidP="00834540">
      <w:pPr>
        <w:tabs>
          <w:tab w:val="left" w:pos="3119"/>
        </w:tabs>
        <w:rPr>
          <w:sz w:val="24"/>
        </w:rPr>
      </w:pPr>
      <w:r>
        <w:rPr>
          <w:sz w:val="24"/>
        </w:rPr>
        <w:t>The changes since this presentation are: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 w:rsidRPr="00834540">
        <w:rPr>
          <w:sz w:val="24"/>
        </w:rPr>
        <w:t>Overview part added</w:t>
      </w:r>
    </w:p>
    <w:p w:rsidR="009671E4" w:rsidRPr="00A25546" w:rsidRDefault="009671E4" w:rsidP="009671E4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Theme="minorEastAsia"/>
          <w:sz w:val="24"/>
        </w:rPr>
      </w:pPr>
      <w:r w:rsidRPr="00A25546">
        <w:rPr>
          <w:sz w:val="24"/>
        </w:rPr>
        <w:t xml:space="preserve">Additional requirements added </w:t>
      </w:r>
    </w:p>
    <w:p w:rsidR="00A25546" w:rsidRPr="00834540" w:rsidRDefault="00A25546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hint="eastAsia"/>
          <w:sz w:val="24"/>
        </w:rPr>
      </w:pPr>
      <w:r>
        <w:rPr>
          <w:rFonts w:eastAsia="等线" w:hint="eastAsia"/>
          <w:sz w:val="24"/>
          <w:lang w:eastAsia="zh-CN"/>
        </w:rPr>
        <w:t>K</w:t>
      </w:r>
      <w:r>
        <w:rPr>
          <w:rFonts w:eastAsia="等线"/>
          <w:sz w:val="24"/>
          <w:lang w:eastAsia="zh-CN"/>
        </w:rPr>
        <w:t>PI update</w:t>
      </w:r>
    </w:p>
    <w:p w:rsidR="00834540" w:rsidRDefault="009671E4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Several</w:t>
      </w:r>
      <w:r w:rsidR="00834540">
        <w:rPr>
          <w:sz w:val="24"/>
        </w:rPr>
        <w:t xml:space="preserve"> Editor's Notes have been resolved.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The consolidation of potential requirements and KPIs have been added.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</w:t>
      </w:r>
      <w:r w:rsidR="009671E4">
        <w:rPr>
          <w:sz w:val="24"/>
        </w:rPr>
        <w:t>X</w:t>
      </w:r>
      <w:r>
        <w:rPr>
          <w:sz w:val="24"/>
        </w:rPr>
        <w:t xml:space="preserve"> remaining editor's notes to be resolved before the TR is sent for approval.</w:t>
      </w:r>
    </w:p>
    <w:p w:rsidR="00FA3923" w:rsidRPr="00FA3923" w:rsidRDefault="00FA3923" w:rsidP="00FA3923">
      <w:pPr>
        <w:rPr>
          <w:sz w:val="24"/>
        </w:rPr>
      </w:pPr>
      <w:r w:rsidRPr="00FA3923">
        <w:rPr>
          <w:sz w:val="24"/>
        </w:rPr>
        <w:t>Consolidation of requirements needs to be completed.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 w:hint="eastAsia"/>
          <w:sz w:val="24"/>
        </w:rPr>
      </w:pPr>
      <w:r>
        <w:rPr>
          <w:sz w:val="24"/>
        </w:rPr>
        <w:t>None</w:t>
      </w:r>
      <w:bookmarkStart w:id="0" w:name="_GoBack"/>
      <w:bookmarkEnd w:id="0"/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F35" w:rsidRDefault="00CD2F35" w:rsidP="008F7A27">
      <w:pPr>
        <w:spacing w:after="0"/>
      </w:pPr>
      <w:r>
        <w:separator/>
      </w:r>
    </w:p>
  </w:endnote>
  <w:endnote w:type="continuationSeparator" w:id="0">
    <w:p w:rsidR="00CD2F35" w:rsidRDefault="00CD2F35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F35" w:rsidRDefault="00CD2F35" w:rsidP="008F7A27">
      <w:pPr>
        <w:spacing w:after="0"/>
      </w:pPr>
      <w:r>
        <w:separator/>
      </w:r>
    </w:p>
  </w:footnote>
  <w:footnote w:type="continuationSeparator" w:id="0">
    <w:p w:rsidR="00CD2F35" w:rsidRDefault="00CD2F35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40F12"/>
    <w:rsid w:val="001901D0"/>
    <w:rsid w:val="00201520"/>
    <w:rsid w:val="00222D66"/>
    <w:rsid w:val="00255A48"/>
    <w:rsid w:val="002B09A1"/>
    <w:rsid w:val="002B70DE"/>
    <w:rsid w:val="002D7FB6"/>
    <w:rsid w:val="00315400"/>
    <w:rsid w:val="00373A80"/>
    <w:rsid w:val="003A2075"/>
    <w:rsid w:val="0045428D"/>
    <w:rsid w:val="004C1CF7"/>
    <w:rsid w:val="00547FAB"/>
    <w:rsid w:val="005907E3"/>
    <w:rsid w:val="00671A4E"/>
    <w:rsid w:val="007C5783"/>
    <w:rsid w:val="00834540"/>
    <w:rsid w:val="0087723B"/>
    <w:rsid w:val="008D2B86"/>
    <w:rsid w:val="008F77F0"/>
    <w:rsid w:val="008F7A27"/>
    <w:rsid w:val="009126C2"/>
    <w:rsid w:val="00943B5E"/>
    <w:rsid w:val="009671E4"/>
    <w:rsid w:val="009A2397"/>
    <w:rsid w:val="009B1DE6"/>
    <w:rsid w:val="00A25546"/>
    <w:rsid w:val="00A50B75"/>
    <w:rsid w:val="00AA4C7D"/>
    <w:rsid w:val="00BB415C"/>
    <w:rsid w:val="00BE12D4"/>
    <w:rsid w:val="00C8046E"/>
    <w:rsid w:val="00CC358C"/>
    <w:rsid w:val="00CD2F35"/>
    <w:rsid w:val="00CD5D38"/>
    <w:rsid w:val="00D76C1F"/>
    <w:rsid w:val="00DC278D"/>
    <w:rsid w:val="00DC56E4"/>
    <w:rsid w:val="00DD02F7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09FF0E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徐伟杰</cp:lastModifiedBy>
  <cp:revision>9</cp:revision>
  <dcterms:created xsi:type="dcterms:W3CDTF">2023-05-26T12:06:00Z</dcterms:created>
  <dcterms:modified xsi:type="dcterms:W3CDTF">2023-05-26T12:16:00Z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