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83FF" w14:textId="3FB70280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F552A">
        <w:rPr>
          <w:b/>
          <w:noProof/>
          <w:sz w:val="24"/>
        </w:rPr>
        <w:t xml:space="preserve"> </w:t>
      </w:r>
      <w:r w:rsidR="009571FE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#1</w:t>
      </w:r>
      <w:r w:rsidR="00FF552A">
        <w:rPr>
          <w:b/>
          <w:noProof/>
          <w:sz w:val="24"/>
        </w:rPr>
        <w:t>08</w:t>
      </w:r>
      <w:r>
        <w:rPr>
          <w:b/>
          <w:i/>
          <w:noProof/>
          <w:sz w:val="28"/>
        </w:rPr>
        <w:tab/>
      </w:r>
      <w:r w:rsidR="00D957E1">
        <w:rPr>
          <w:b/>
          <w:noProof/>
          <w:sz w:val="24"/>
        </w:rPr>
        <w:t>S</w:t>
      </w:r>
      <w:r w:rsidR="00FF552A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D957E1">
        <w:rPr>
          <w:b/>
          <w:noProof/>
          <w:sz w:val="24"/>
        </w:rPr>
        <w:t>5</w:t>
      </w:r>
      <w:r w:rsidR="00FF552A">
        <w:rPr>
          <w:b/>
          <w:noProof/>
          <w:sz w:val="24"/>
        </w:rPr>
        <w:t>07</w:t>
      </w:r>
      <w:r w:rsidR="00541F05">
        <w:rPr>
          <w:b/>
          <w:noProof/>
          <w:sz w:val="24"/>
        </w:rPr>
        <w:t>46</w:t>
      </w:r>
    </w:p>
    <w:p w14:paraId="70E9C957" w14:textId="0868E5B8" w:rsidR="002509A6" w:rsidRDefault="00FF552A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700C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10 – 13 June </w:t>
      </w:r>
      <w:r w:rsidR="002509A6">
        <w:rPr>
          <w:b/>
          <w:noProof/>
          <w:sz w:val="24"/>
        </w:rPr>
        <w:t>202</w:t>
      </w:r>
      <w:r w:rsidR="00D40CFC">
        <w:rPr>
          <w:b/>
          <w:noProof/>
          <w:sz w:val="24"/>
        </w:rPr>
        <w:t>5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45450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FF552A">
        <w:rPr>
          <w:rFonts w:ascii="Arial" w:hAnsi="Arial" w:cs="Arial"/>
          <w:b/>
          <w:bCs/>
        </w:rPr>
        <w:t>SA1 (from S1-25</w:t>
      </w:r>
      <w:r w:rsidR="00FF552A" w:rsidRPr="00FF552A">
        <w:rPr>
          <w:rFonts w:ascii="Arial" w:hAnsi="Arial" w:cs="Arial"/>
          <w:b/>
          <w:bCs/>
        </w:rPr>
        <w:t>2431</w:t>
      </w:r>
      <w:r w:rsidR="00FF552A">
        <w:rPr>
          <w:rFonts w:ascii="Arial" w:hAnsi="Arial" w:cs="Arial"/>
          <w:b/>
          <w:bCs/>
        </w:rPr>
        <w:t>)</w:t>
      </w:r>
    </w:p>
    <w:p w14:paraId="46ECF10D" w14:textId="4AD11084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40CFC">
        <w:rPr>
          <w:rFonts w:ascii="Arial" w:hAnsi="Arial" w:cs="Arial"/>
          <w:b/>
          <w:bCs/>
        </w:rPr>
        <w:t>20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50C7C">
        <w:rPr>
          <w:rFonts w:ascii="Arial" w:hAnsi="Arial" w:cs="Arial"/>
          <w:b/>
          <w:bCs/>
        </w:rPr>
        <w:t>FRMCS</w:t>
      </w:r>
      <w:r w:rsidR="0086224C">
        <w:rPr>
          <w:rFonts w:ascii="Arial" w:hAnsi="Arial" w:cs="Arial"/>
          <w:b/>
          <w:bCs/>
        </w:rPr>
        <w:t>_Ph6-REQ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AFB305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D8E1F3E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C7FC6">
        <w:rPr>
          <w:sz w:val="24"/>
          <w:szCs w:val="24"/>
        </w:rPr>
        <w:t>FRMCS Phase 6</w:t>
      </w:r>
    </w:p>
    <w:p w14:paraId="3C946738" w14:textId="07E79C14" w:rsidR="00B078D6" w:rsidRPr="00FF552A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proofErr w:type="gramStart"/>
      <w:r w:rsidRPr="00FF552A">
        <w:rPr>
          <w:sz w:val="24"/>
          <w:szCs w:val="24"/>
          <w:lang w:val="fr-FR"/>
        </w:rPr>
        <w:t>A</w:t>
      </w:r>
      <w:r w:rsidR="00B078D6" w:rsidRPr="00FF552A">
        <w:rPr>
          <w:sz w:val="24"/>
          <w:szCs w:val="24"/>
          <w:lang w:val="fr-FR"/>
        </w:rPr>
        <w:t>cronym:</w:t>
      </w:r>
      <w:proofErr w:type="gramEnd"/>
      <w:r w:rsidR="00B078D6" w:rsidRPr="00FF552A">
        <w:rPr>
          <w:sz w:val="24"/>
          <w:szCs w:val="24"/>
          <w:lang w:val="fr-FR"/>
        </w:rPr>
        <w:t xml:space="preserve"> </w:t>
      </w:r>
      <w:r w:rsidR="0075141A" w:rsidRPr="00FF552A">
        <w:rPr>
          <w:sz w:val="24"/>
          <w:szCs w:val="24"/>
          <w:lang w:val="fr-FR"/>
        </w:rPr>
        <w:tab/>
      </w:r>
      <w:r w:rsidR="00C37E15" w:rsidRPr="00FF552A">
        <w:rPr>
          <w:sz w:val="24"/>
          <w:szCs w:val="24"/>
          <w:lang w:val="fr-FR"/>
        </w:rPr>
        <w:t>FRMCS_Ph6-REQ</w:t>
      </w:r>
    </w:p>
    <w:p w14:paraId="2448A9DC" w14:textId="6F170923" w:rsidR="00B078D6" w:rsidRPr="00FF552A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 xml:space="preserve">Unique </w:t>
      </w:r>
      <w:proofErr w:type="gramStart"/>
      <w:r w:rsidRPr="00FF552A">
        <w:rPr>
          <w:sz w:val="24"/>
          <w:szCs w:val="24"/>
          <w:lang w:val="fr-FR"/>
        </w:rPr>
        <w:t>I</w:t>
      </w:r>
      <w:r w:rsidR="00B078D6" w:rsidRPr="00FF552A">
        <w:rPr>
          <w:sz w:val="24"/>
          <w:szCs w:val="24"/>
          <w:lang w:val="fr-FR"/>
        </w:rPr>
        <w:t>dentifier</w:t>
      </w:r>
      <w:r w:rsidR="00520A9C" w:rsidRPr="00FF552A">
        <w:rPr>
          <w:sz w:val="24"/>
          <w:szCs w:val="24"/>
          <w:lang w:val="fr-FR"/>
        </w:rPr>
        <w:t>:</w:t>
      </w:r>
      <w:proofErr w:type="gramEnd"/>
      <w:r w:rsidR="0075141A" w:rsidRPr="00FF552A">
        <w:rPr>
          <w:sz w:val="24"/>
          <w:szCs w:val="24"/>
          <w:lang w:val="fr-FR"/>
        </w:rPr>
        <w:tab/>
      </w:r>
      <w:r w:rsidR="007D5D86" w:rsidRPr="00FF552A">
        <w:rPr>
          <w:sz w:val="24"/>
          <w:szCs w:val="24"/>
          <w:lang w:val="fr-FR"/>
        </w:rPr>
        <w:t>107</w:t>
      </w:r>
      <w:r w:rsidR="00012B5C" w:rsidRPr="00FF552A">
        <w:rPr>
          <w:sz w:val="24"/>
          <w:szCs w:val="24"/>
          <w:lang w:val="fr-FR"/>
        </w:rPr>
        <w:t>00</w:t>
      </w:r>
      <w:r w:rsidR="00C65993" w:rsidRPr="00FF552A">
        <w:rPr>
          <w:sz w:val="24"/>
          <w:szCs w:val="24"/>
          <w:lang w:val="fr-FR"/>
        </w:rPr>
        <w:t>54</w:t>
      </w:r>
    </w:p>
    <w:p w14:paraId="62D7D996" w14:textId="5628DE0F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5993">
        <w:rPr>
          <w:b/>
          <w:sz w:val="32"/>
          <w:szCs w:val="32"/>
        </w:rPr>
        <w:t>20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6AD0C967" w:rsidR="00AA3071" w:rsidRPr="00684CA1" w:rsidRDefault="00DF1C57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FRMCS_Ph6-REQ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7FA2F56F" w:rsidR="00AA3071" w:rsidRPr="00684CA1" w:rsidRDefault="00ED289E" w:rsidP="00943D13">
            <w:pPr>
              <w:spacing w:after="0"/>
            </w:pPr>
            <w:r>
              <w:t>TSG</w:t>
            </w:r>
            <w:r w:rsidR="00AA3071">
              <w:t>#10</w:t>
            </w:r>
            <w:r w:rsidR="00565834">
              <w:t>9</w:t>
            </w:r>
            <w:r w:rsidR="00AA3071">
              <w:t xml:space="preserve"> (</w:t>
            </w:r>
            <w:r w:rsidR="00565834">
              <w:t>Septem</w:t>
            </w:r>
            <w:r w:rsidR="00A13F73">
              <w:t>ber</w:t>
            </w:r>
            <w:r w:rsidR="00AA3071">
              <w:t xml:space="preserve"> 202</w:t>
            </w:r>
            <w:r w:rsidR="00187D93">
              <w:t>5</w:t>
            </w:r>
            <w:r w:rsidR="00AA3071"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672BE34D" w:rsidR="00AA3071" w:rsidRPr="00684CA1" w:rsidRDefault="00B71DD1" w:rsidP="00531FAC">
            <w:pPr>
              <w:pStyle w:val="Index1"/>
            </w:pPr>
            <w:r>
              <w:t>MC Services</w:t>
            </w:r>
          </w:p>
        </w:tc>
      </w:tr>
      <w:tr w:rsidR="00AA3071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24FCF7B2" w:rsidR="00AA3071" w:rsidRPr="00171E06" w:rsidRDefault="00AA3071" w:rsidP="00531FAC">
            <w:pPr>
              <w:spacing w:after="0"/>
              <w:rPr>
                <w:lang w:val="en-US" w:eastAsia="zh-CN"/>
              </w:rPr>
            </w:pPr>
            <w:r w:rsidRPr="00171E06">
              <w:rPr>
                <w:lang w:val="en-US"/>
              </w:rPr>
              <w:t>TS 2</w:t>
            </w:r>
            <w:r w:rsidR="00685570" w:rsidRPr="00171E06">
              <w:rPr>
                <w:lang w:val="en-US"/>
              </w:rPr>
              <w:t>2.280</w:t>
            </w:r>
            <w:r w:rsidR="00531FAC" w:rsidRPr="00171E06">
              <w:rPr>
                <w:lang w:val="en-US"/>
              </w:rPr>
              <w:t>, TS 2</w:t>
            </w:r>
            <w:r w:rsidR="0006236A" w:rsidRPr="00171E06">
              <w:rPr>
                <w:lang w:val="en-US"/>
              </w:rPr>
              <w:t>2.179, TS22.28</w:t>
            </w:r>
            <w:r w:rsidR="00171E06">
              <w:rPr>
                <w:lang w:val="en-US"/>
              </w:rPr>
              <w:t>1</w:t>
            </w:r>
            <w:r w:rsidR="004F20F2" w:rsidRPr="00171E06">
              <w:rPr>
                <w:lang w:val="en-US"/>
              </w:rPr>
              <w:t xml:space="preserve"> 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044BA47" w14:textId="2745F03E" w:rsidR="00597F26" w:rsidRDefault="00116C49" w:rsidP="00597F26">
            <w:pPr>
              <w:pStyle w:val="Index1"/>
            </w:pPr>
            <w:r>
              <w:t>1.</w:t>
            </w:r>
            <w:r w:rsidR="0003515D">
              <w:t xml:space="preserve">Call status </w:t>
            </w:r>
            <w:r w:rsidR="00597F26" w:rsidRPr="00597F26">
              <w:t>of a</w:t>
            </w:r>
            <w:r w:rsidR="00CD3818">
              <w:t>n</w:t>
            </w:r>
            <w:r w:rsidR="00597F26" w:rsidRPr="00597F26">
              <w:t xml:space="preserve"> MCX user, for MCPTT and for MCVideo. </w:t>
            </w:r>
          </w:p>
          <w:p w14:paraId="3D415F71" w14:textId="7AC96258" w:rsidR="005C545B" w:rsidRPr="00531FAC" w:rsidRDefault="00116C49" w:rsidP="00943D13">
            <w:pPr>
              <w:pStyle w:val="Index1"/>
            </w:pPr>
            <w:r>
              <w:t>2.</w:t>
            </w:r>
            <w:r w:rsidR="00014E80">
              <w:t>Combin</w:t>
            </w:r>
            <w:r w:rsidR="00E7034B">
              <w:t xml:space="preserve">ing MCPTT Ad hoc Group Calls </w:t>
            </w:r>
            <w:r w:rsidR="005E0EE0">
              <w:t>and Ad hoc Group Emergency alerts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D07B5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06236A">
              <w:rPr>
                <w:b/>
              </w:rPr>
              <w:t>20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63EC2179" w:rsidR="00AA3071" w:rsidRPr="00684CA1" w:rsidRDefault="00C301CC" w:rsidP="005C545B">
            <w:pPr>
              <w:spacing w:after="0"/>
            </w:pPr>
            <w:r>
              <w:t xml:space="preserve">Delay in </w:t>
            </w:r>
            <w:r w:rsidR="00AA133C">
              <w:t>standardized implementation solution by industry for FRMCS</w:t>
            </w:r>
            <w:r w:rsidR="002E5C20">
              <w:t xml:space="preserve"> (Future Railway Mobile Communication System)</w:t>
            </w:r>
            <w:r w:rsidR="00F05EE6">
              <w:t xml:space="preserve">, as there will not be finalized </w:t>
            </w:r>
            <w:r w:rsidR="001404AD">
              <w:t xml:space="preserve">normative </w:t>
            </w:r>
            <w:r w:rsidR="00F05EE6">
              <w:t>work by downstream groups in the timeline of Rel.20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64B47C27" w:rsidR="00AA3071" w:rsidRPr="00BA31C0" w:rsidRDefault="00AA3071" w:rsidP="00AA3071">
      <w:r w:rsidRPr="00BA31C0">
        <w:t>Exception sheet for Rel-</w:t>
      </w:r>
      <w:r w:rsidR="00226B98">
        <w:t>20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475199">
        <w:t>SA</w:t>
      </w:r>
      <w:r w:rsidR="005574A3">
        <w:t xml:space="preserve">1 </w:t>
      </w:r>
      <w:r w:rsidRPr="003461F0">
        <w:t xml:space="preserve">aspects </w:t>
      </w:r>
      <w:r w:rsidR="000B4E1D" w:rsidRPr="003461F0">
        <w:t xml:space="preserve">of </w:t>
      </w:r>
      <w:r w:rsidR="000B4E1D">
        <w:t>FRMCS</w:t>
      </w:r>
      <w:r w:rsidR="000D498E">
        <w:t xml:space="preserve"> Phase 6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46B8" w14:textId="77777777" w:rsidR="007061FA" w:rsidRDefault="007061FA">
      <w:r>
        <w:separator/>
      </w:r>
    </w:p>
  </w:endnote>
  <w:endnote w:type="continuationSeparator" w:id="0">
    <w:p w14:paraId="5A47AB07" w14:textId="77777777" w:rsidR="007061FA" w:rsidRDefault="0070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B75A9" w14:textId="77777777" w:rsidR="007061FA" w:rsidRDefault="007061FA">
      <w:r>
        <w:separator/>
      </w:r>
    </w:p>
  </w:footnote>
  <w:footnote w:type="continuationSeparator" w:id="0">
    <w:p w14:paraId="4DA9002F" w14:textId="77777777" w:rsidR="007061FA" w:rsidRDefault="0070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20712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9490310">
    <w:abstractNumId w:val="4"/>
  </w:num>
  <w:num w:numId="3" w16cid:durableId="793598644">
    <w:abstractNumId w:val="3"/>
  </w:num>
  <w:num w:numId="4" w16cid:durableId="220337334">
    <w:abstractNumId w:val="2"/>
  </w:num>
  <w:num w:numId="5" w16cid:durableId="615915889">
    <w:abstractNumId w:val="5"/>
  </w:num>
  <w:num w:numId="6" w16cid:durableId="172959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12B5C"/>
    <w:rsid w:val="00014E80"/>
    <w:rsid w:val="000205C5"/>
    <w:rsid w:val="0003515D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A4E67"/>
    <w:rsid w:val="000B0A2F"/>
    <w:rsid w:val="000B4E1D"/>
    <w:rsid w:val="000B61FD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5C86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205AD"/>
    <w:rsid w:val="003225E2"/>
    <w:rsid w:val="00335FB2"/>
    <w:rsid w:val="00344158"/>
    <w:rsid w:val="00353C31"/>
    <w:rsid w:val="003620FE"/>
    <w:rsid w:val="00363594"/>
    <w:rsid w:val="003818AD"/>
    <w:rsid w:val="003A1EB0"/>
    <w:rsid w:val="003C6DA6"/>
    <w:rsid w:val="003F268E"/>
    <w:rsid w:val="003F54E5"/>
    <w:rsid w:val="00411D18"/>
    <w:rsid w:val="004362E3"/>
    <w:rsid w:val="0043745F"/>
    <w:rsid w:val="0044029F"/>
    <w:rsid w:val="004650E8"/>
    <w:rsid w:val="0047128E"/>
    <w:rsid w:val="00475199"/>
    <w:rsid w:val="004821F6"/>
    <w:rsid w:val="0048267C"/>
    <w:rsid w:val="00482B45"/>
    <w:rsid w:val="004876B9"/>
    <w:rsid w:val="00493A79"/>
    <w:rsid w:val="004A0875"/>
    <w:rsid w:val="004A2A10"/>
    <w:rsid w:val="004A6A60"/>
    <w:rsid w:val="004A6D1A"/>
    <w:rsid w:val="004B71D8"/>
    <w:rsid w:val="004E3133"/>
    <w:rsid w:val="004F20F2"/>
    <w:rsid w:val="00520A9C"/>
    <w:rsid w:val="00531FAC"/>
    <w:rsid w:val="005340C8"/>
    <w:rsid w:val="00541F05"/>
    <w:rsid w:val="005573BB"/>
    <w:rsid w:val="005574A3"/>
    <w:rsid w:val="00557B2E"/>
    <w:rsid w:val="00561267"/>
    <w:rsid w:val="00565834"/>
    <w:rsid w:val="005878A0"/>
    <w:rsid w:val="00590087"/>
    <w:rsid w:val="00595B52"/>
    <w:rsid w:val="00597F26"/>
    <w:rsid w:val="005A1BEB"/>
    <w:rsid w:val="005A4F63"/>
    <w:rsid w:val="005B230F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D5D86"/>
    <w:rsid w:val="007F1C97"/>
    <w:rsid w:val="007F7421"/>
    <w:rsid w:val="00833504"/>
    <w:rsid w:val="008440C2"/>
    <w:rsid w:val="0086224C"/>
    <w:rsid w:val="0088222A"/>
    <w:rsid w:val="00892C83"/>
    <w:rsid w:val="00894B92"/>
    <w:rsid w:val="008A76FD"/>
    <w:rsid w:val="008B17D6"/>
    <w:rsid w:val="008C537F"/>
    <w:rsid w:val="008D49BC"/>
    <w:rsid w:val="008D658B"/>
    <w:rsid w:val="00920F74"/>
    <w:rsid w:val="00926D0E"/>
    <w:rsid w:val="0093623F"/>
    <w:rsid w:val="009437A2"/>
    <w:rsid w:val="00943A9E"/>
    <w:rsid w:val="00945471"/>
    <w:rsid w:val="009571FE"/>
    <w:rsid w:val="00985B73"/>
    <w:rsid w:val="009A3BC4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51766"/>
    <w:rsid w:val="00C57C50"/>
    <w:rsid w:val="00C65993"/>
    <w:rsid w:val="00C6738E"/>
    <w:rsid w:val="00C715CA"/>
    <w:rsid w:val="00C83490"/>
    <w:rsid w:val="00C94020"/>
    <w:rsid w:val="00CB669B"/>
    <w:rsid w:val="00CD3818"/>
    <w:rsid w:val="00CD6237"/>
    <w:rsid w:val="00CE1F4D"/>
    <w:rsid w:val="00D21670"/>
    <w:rsid w:val="00D40CFC"/>
    <w:rsid w:val="00D41FF2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C7EB2"/>
    <w:rsid w:val="00ED289E"/>
    <w:rsid w:val="00F05EE6"/>
    <w:rsid w:val="00F24129"/>
    <w:rsid w:val="00F323FA"/>
    <w:rsid w:val="00F40B2F"/>
    <w:rsid w:val="00F4338D"/>
    <w:rsid w:val="00F440D3"/>
    <w:rsid w:val="00F558BA"/>
    <w:rsid w:val="00F76CB9"/>
    <w:rsid w:val="00F921F1"/>
    <w:rsid w:val="00FC0804"/>
    <w:rsid w:val="00FC3B6D"/>
    <w:rsid w:val="00FD3A4E"/>
    <w:rsid w:val="00FE010E"/>
    <w:rsid w:val="00FE528F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Alain Sultan</cp:lastModifiedBy>
  <cp:revision>3</cp:revision>
  <cp:lastPrinted>2009-10-12T14:10:00Z</cp:lastPrinted>
  <dcterms:created xsi:type="dcterms:W3CDTF">2025-06-03T15:26:00Z</dcterms:created>
  <dcterms:modified xsi:type="dcterms:W3CDTF">2025-06-03T15:27:00Z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