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9E6F599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r w:rsidR="003A261F" w:rsidRPr="00390D4A">
        <w:rPr>
          <w:rFonts w:eastAsia="Arial Unicode MS" w:cs="Arial"/>
          <w:bCs/>
          <w:sz w:val="24"/>
        </w:rPr>
        <w:t>25</w:t>
      </w:r>
      <w:r w:rsidR="00596D89">
        <w:rPr>
          <w:rFonts w:eastAsia="Arial Unicode MS" w:cs="Arial"/>
          <w:bCs/>
          <w:sz w:val="24"/>
        </w:rPr>
        <w:t>0683</w:t>
      </w:r>
    </w:p>
    <w:p w14:paraId="03EC003B" w14:textId="140BA726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552F89" w:rsidRPr="00552F89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r w:rsidR="00602CFF" w:rsidRPr="00390D4A">
        <w:rPr>
          <w:rFonts w:eastAsia="Arial Unicode MS" w:cs="Arial"/>
          <w:bCs/>
        </w:rPr>
        <w:t>xxx)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7D7D5621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E21547">
        <w:rPr>
          <w:rFonts w:ascii="Arial" w:hAnsi="Arial" w:cs="Arial"/>
          <w:b/>
        </w:rPr>
        <w:t xml:space="preserve">Proposal to rename </w:t>
      </w:r>
      <w:r w:rsidR="00675252">
        <w:rPr>
          <w:rFonts w:ascii="Arial" w:hAnsi="Arial" w:cs="Arial"/>
          <w:b/>
        </w:rPr>
        <w:t>TR 33.9</w:t>
      </w:r>
      <w:r w:rsidR="00786357">
        <w:rPr>
          <w:rFonts w:ascii="Arial" w:hAnsi="Arial" w:cs="Arial"/>
          <w:b/>
        </w:rPr>
        <w:t>38</w:t>
      </w:r>
      <w:r w:rsidR="00675252">
        <w:rPr>
          <w:rFonts w:ascii="Arial" w:hAnsi="Arial" w:cs="Arial"/>
          <w:b/>
        </w:rPr>
        <w:t xml:space="preserve"> to </w:t>
      </w:r>
      <w:bookmarkStart w:id="0" w:name="_Hlk199517952"/>
      <w:r w:rsidR="00E21547">
        <w:rPr>
          <w:rFonts w:ascii="Arial" w:hAnsi="Arial" w:cs="Arial"/>
          <w:b/>
        </w:rPr>
        <w:t>‘</w:t>
      </w:r>
      <w:r w:rsidR="001A5FE1" w:rsidRPr="001A5FE1">
        <w:rPr>
          <w:rFonts w:ascii="Arial" w:hAnsi="Arial" w:cs="Arial"/>
          <w:b/>
        </w:rPr>
        <w:t>3GPP Cryptographic Inventory</w:t>
      </w:r>
      <w:r w:rsidR="001A5FE1">
        <w:rPr>
          <w:rFonts w:ascii="Arial" w:hAnsi="Arial" w:cs="Arial"/>
          <w:b/>
        </w:rPr>
        <w:t>’</w:t>
      </w:r>
      <w:bookmarkEnd w:id="0"/>
    </w:p>
    <w:p w14:paraId="269C27A6" w14:textId="4CD29E36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</w:t>
      </w:r>
      <w:r w:rsidR="00970F78">
        <w:rPr>
          <w:rFonts w:ascii="Arial" w:hAnsi="Arial" w:cs="Arial"/>
          <w:b/>
        </w:rPr>
        <w:t>Endorsement</w:t>
      </w:r>
    </w:p>
    <w:p w14:paraId="4FA9C872" w14:textId="491F047B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54739A">
        <w:rPr>
          <w:rFonts w:ascii="Arial" w:hAnsi="Arial" w:cs="Arial"/>
          <w:b/>
        </w:rPr>
        <w:t>6.7.</w:t>
      </w:r>
      <w:r w:rsidR="00961B61" w:rsidRPr="00390D4A">
        <w:rPr>
          <w:rFonts w:ascii="Arial" w:hAnsi="Arial" w:cs="Arial"/>
          <w:b/>
        </w:rPr>
        <w:t>3</w:t>
      </w:r>
    </w:p>
    <w:p w14:paraId="3F7B9FA5" w14:textId="7D8926CD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BF0402" w:rsidRPr="00BF0402">
        <w:rPr>
          <w:rFonts w:ascii="Arial" w:hAnsi="Arial" w:cs="Arial"/>
          <w:b/>
        </w:rPr>
        <w:t>FS_CryptoInv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4023CB76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</w:t>
      </w:r>
      <w:r w:rsidR="00E21547">
        <w:rPr>
          <w:rFonts w:ascii="Arial" w:hAnsi="Arial" w:cs="Arial"/>
          <w:i/>
        </w:rPr>
        <w:t xml:space="preserve">This contribution proposes to rename TR </w:t>
      </w:r>
      <w:r w:rsidR="00F61FE2">
        <w:rPr>
          <w:rFonts w:ascii="Arial" w:hAnsi="Arial" w:cs="Arial"/>
          <w:i/>
        </w:rPr>
        <w:t>33.</w:t>
      </w:r>
      <w:r w:rsidR="001A5FE1">
        <w:rPr>
          <w:rFonts w:ascii="Arial" w:hAnsi="Arial" w:cs="Arial"/>
          <w:i/>
        </w:rPr>
        <w:t xml:space="preserve">938 </w:t>
      </w:r>
      <w:r w:rsidR="00F61FE2">
        <w:rPr>
          <w:rFonts w:ascii="Arial" w:hAnsi="Arial" w:cs="Arial"/>
          <w:i/>
        </w:rPr>
        <w:t xml:space="preserve">to a title that better captures the content. </w:t>
      </w:r>
      <w:r w:rsidR="003D1DE6" w:rsidRPr="00390D4A">
        <w:rPr>
          <w:rFonts w:ascii="Arial" w:hAnsi="Arial" w:cs="Arial"/>
          <w:i/>
        </w:rPr>
        <w:t xml:space="preserve">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Pr="00390D4A" w:rsidRDefault="00365848" w:rsidP="00365848">
      <w:pPr>
        <w:pStyle w:val="Heading1"/>
        <w:rPr>
          <w:rFonts w:cs="Arial"/>
          <w:noProof/>
          <w:lang w:eastAsia="ko-KR"/>
        </w:rPr>
      </w:pPr>
      <w:r w:rsidRPr="00390D4A">
        <w:rPr>
          <w:rFonts w:cs="Arial"/>
          <w:noProof/>
          <w:lang w:eastAsia="ko-KR"/>
        </w:rPr>
        <w:t>1.</w:t>
      </w:r>
      <w:r w:rsidRPr="00390D4A">
        <w:rPr>
          <w:rFonts w:cs="Arial"/>
          <w:noProof/>
          <w:lang w:eastAsia="ko-KR"/>
        </w:rPr>
        <w:tab/>
      </w:r>
      <w:r w:rsidR="00F2700C" w:rsidRPr="00390D4A">
        <w:rPr>
          <w:rFonts w:cs="Arial"/>
          <w:noProof/>
          <w:lang w:eastAsia="ko-KR"/>
        </w:rPr>
        <w:t>Discussion</w:t>
      </w:r>
    </w:p>
    <w:p w14:paraId="70B56344" w14:textId="5A6390F7" w:rsidR="00F55837" w:rsidRDefault="00A93494" w:rsidP="006F12A4">
      <w:pPr>
        <w:rPr>
          <w:lang w:eastAsia="ko-KR"/>
        </w:rPr>
      </w:pPr>
      <w:r>
        <w:rPr>
          <w:lang w:eastAsia="ko-KR"/>
        </w:rPr>
        <w:t xml:space="preserve">TR </w:t>
      </w:r>
      <w:r w:rsidR="006F12A4">
        <w:rPr>
          <w:lang w:eastAsia="ko-KR"/>
        </w:rPr>
        <w:t>33.938 [1] is called ‘</w:t>
      </w:r>
      <w:r w:rsidR="00806470" w:rsidRPr="00806470">
        <w:rPr>
          <w:lang w:eastAsia="ko-KR"/>
        </w:rPr>
        <w:t>Study on 3GPP Cryptographic Inventory</w:t>
      </w:r>
      <w:r w:rsidR="006F12A4">
        <w:rPr>
          <w:lang w:eastAsia="ko-KR"/>
        </w:rPr>
        <w:t>’</w:t>
      </w:r>
      <w:r w:rsidR="00806470">
        <w:rPr>
          <w:lang w:eastAsia="ko-KR"/>
        </w:rPr>
        <w:t xml:space="preserve"> but it </w:t>
      </w:r>
      <w:r w:rsidR="00F55837">
        <w:rPr>
          <w:lang w:eastAsia="ko-KR"/>
        </w:rPr>
        <w:t>simply</w:t>
      </w:r>
      <w:r w:rsidR="00806470">
        <w:rPr>
          <w:lang w:eastAsia="ko-KR"/>
        </w:rPr>
        <w:t xml:space="preserve"> contain</w:t>
      </w:r>
      <w:r w:rsidR="00F55837">
        <w:rPr>
          <w:lang w:eastAsia="ko-KR"/>
        </w:rPr>
        <w:t>s</w:t>
      </w:r>
      <w:r w:rsidR="00806470">
        <w:rPr>
          <w:lang w:eastAsia="ko-KR"/>
        </w:rPr>
        <w:t xml:space="preserve"> a </w:t>
      </w:r>
      <w:r w:rsidR="00806470" w:rsidRPr="00806470">
        <w:rPr>
          <w:lang w:eastAsia="ko-KR"/>
        </w:rPr>
        <w:t xml:space="preserve">3GPP </w:t>
      </w:r>
      <w:r w:rsidR="00806470">
        <w:rPr>
          <w:lang w:eastAsia="ko-KR"/>
        </w:rPr>
        <w:t>c</w:t>
      </w:r>
      <w:r w:rsidR="00806470" w:rsidRPr="00806470">
        <w:rPr>
          <w:lang w:eastAsia="ko-KR"/>
        </w:rPr>
        <w:t xml:space="preserve">ryptographic </w:t>
      </w:r>
      <w:r w:rsidR="00806470">
        <w:rPr>
          <w:lang w:eastAsia="ko-KR"/>
        </w:rPr>
        <w:t>i</w:t>
      </w:r>
      <w:r w:rsidR="00806470" w:rsidRPr="00806470">
        <w:rPr>
          <w:lang w:eastAsia="ko-KR"/>
        </w:rPr>
        <w:t>nventory</w:t>
      </w:r>
      <w:r w:rsidR="00806470">
        <w:rPr>
          <w:lang w:eastAsia="ko-KR"/>
        </w:rPr>
        <w:t xml:space="preserve"> and is not really a study. </w:t>
      </w:r>
      <w:r w:rsidR="00F55837">
        <w:rPr>
          <w:lang w:eastAsia="ko-KR"/>
        </w:rPr>
        <w:t>Furthermore</w:t>
      </w:r>
      <w:r w:rsidR="00E9715C">
        <w:rPr>
          <w:lang w:eastAsia="ko-KR"/>
        </w:rPr>
        <w:t>,</w:t>
      </w:r>
      <w:r w:rsidR="00F55837">
        <w:rPr>
          <w:lang w:eastAsia="ko-KR"/>
        </w:rPr>
        <w:t xml:space="preserve"> SA3 may well refer to </w:t>
      </w:r>
      <w:r w:rsidR="00014661">
        <w:rPr>
          <w:lang w:eastAsia="ko-KR"/>
        </w:rPr>
        <w:t>external organisations to this TR if those organ</w:t>
      </w:r>
      <w:r w:rsidR="0049077C">
        <w:rPr>
          <w:lang w:eastAsia="ko-KR"/>
        </w:rPr>
        <w:t>isations enquire about the progress of PQC transition in 3GPP</w:t>
      </w:r>
      <w:r w:rsidR="00B42912">
        <w:rPr>
          <w:lang w:eastAsia="ko-KR"/>
        </w:rPr>
        <w:t xml:space="preserve"> so </w:t>
      </w:r>
      <w:r w:rsidR="00A93BBC">
        <w:rPr>
          <w:lang w:eastAsia="ko-KR"/>
        </w:rPr>
        <w:t>the TR will be used as a factual stat</w:t>
      </w:r>
      <w:r w:rsidR="00F4195B">
        <w:rPr>
          <w:lang w:eastAsia="ko-KR"/>
        </w:rPr>
        <w:t>us update and not as a study</w:t>
      </w:r>
    </w:p>
    <w:p w14:paraId="7022FD0D" w14:textId="7216B857" w:rsidR="0049077C" w:rsidRDefault="0049077C" w:rsidP="006F12A4">
      <w:pPr>
        <w:rPr>
          <w:lang w:eastAsia="ko-KR"/>
        </w:rPr>
      </w:pPr>
      <w:r>
        <w:rPr>
          <w:lang w:eastAsia="ko-KR"/>
        </w:rPr>
        <w:t>Finally</w:t>
      </w:r>
      <w:r w:rsidR="00E9715C">
        <w:rPr>
          <w:lang w:eastAsia="ko-KR"/>
        </w:rPr>
        <w:t>,</w:t>
      </w:r>
      <w:r>
        <w:rPr>
          <w:lang w:eastAsia="ko-KR"/>
        </w:rPr>
        <w:t xml:space="preserve"> the specification is being proposed for </w:t>
      </w:r>
      <w:r w:rsidR="00B91542">
        <w:rPr>
          <w:lang w:eastAsia="ko-KR"/>
        </w:rPr>
        <w:t>approval at this meeting, so the renaming comes at an appropriate junc</w:t>
      </w:r>
      <w:r w:rsidR="00E9715C">
        <w:rPr>
          <w:lang w:eastAsia="ko-KR"/>
        </w:rPr>
        <w:t xml:space="preserve">ture. </w:t>
      </w:r>
    </w:p>
    <w:p w14:paraId="61C5FDB3" w14:textId="7040DAC8" w:rsidR="00F2700C" w:rsidRPr="00390D4A" w:rsidRDefault="00F2700C" w:rsidP="00465C0D">
      <w:pPr>
        <w:pStyle w:val="Heading1"/>
        <w:rPr>
          <w:rFonts w:cs="Arial"/>
          <w:lang w:eastAsia="ko-KR"/>
        </w:rPr>
      </w:pPr>
      <w:r w:rsidRPr="00390D4A">
        <w:rPr>
          <w:rFonts w:cs="Arial"/>
          <w:lang w:eastAsia="ko-KR"/>
        </w:rPr>
        <w:t>2.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3A24AE5B" w14:textId="7B90CB62" w:rsidR="00B830FF" w:rsidRPr="00390D4A" w:rsidRDefault="008441AC" w:rsidP="00E9715C">
      <w:pPr>
        <w:rPr>
          <w:lang w:eastAsia="ko-KR"/>
        </w:rPr>
      </w:pPr>
      <w:r w:rsidRPr="00390D4A">
        <w:rPr>
          <w:lang w:eastAsia="ko-KR"/>
        </w:rPr>
        <w:t xml:space="preserve">It is proposed </w:t>
      </w:r>
      <w:r w:rsidR="001F3875">
        <w:rPr>
          <w:lang w:eastAsia="ko-KR"/>
        </w:rPr>
        <w:t>that TR 33</w:t>
      </w:r>
      <w:r w:rsidR="00B830FF">
        <w:rPr>
          <w:lang w:eastAsia="ko-KR"/>
        </w:rPr>
        <w:t xml:space="preserve">.938 </w:t>
      </w:r>
      <w:r w:rsidR="00BD653F">
        <w:rPr>
          <w:lang w:eastAsia="ko-KR"/>
        </w:rPr>
        <w:t xml:space="preserve">[1] </w:t>
      </w:r>
      <w:r w:rsidR="00B830FF">
        <w:rPr>
          <w:lang w:eastAsia="ko-KR"/>
        </w:rPr>
        <w:t xml:space="preserve">is renamed to </w:t>
      </w:r>
      <w:r w:rsidR="00B830FF" w:rsidRPr="00B830FF">
        <w:rPr>
          <w:lang w:eastAsia="ko-KR"/>
        </w:rPr>
        <w:t>‘3GPP Cryptographic Inventory’</w:t>
      </w:r>
      <w:r w:rsidR="00B830FF">
        <w:rPr>
          <w:lang w:eastAsia="ko-KR"/>
        </w:rPr>
        <w:t>.</w:t>
      </w:r>
    </w:p>
    <w:p w14:paraId="3A4911B0" w14:textId="5DAB5663" w:rsidR="00185B95" w:rsidRPr="00390D4A" w:rsidRDefault="00185B95" w:rsidP="00185B95">
      <w:pPr>
        <w:pStyle w:val="Heading1"/>
        <w:rPr>
          <w:rFonts w:cs="Arial"/>
          <w:lang w:eastAsia="ko-KR"/>
        </w:rPr>
      </w:pPr>
      <w:r w:rsidRPr="00390D4A">
        <w:rPr>
          <w:rFonts w:cs="Arial"/>
          <w:lang w:eastAsia="ko-KR"/>
        </w:rPr>
        <w:t>3.</w:t>
      </w:r>
      <w:r w:rsidRPr="00390D4A">
        <w:rPr>
          <w:rFonts w:cs="Arial"/>
          <w:lang w:eastAsia="ko-KR"/>
        </w:rPr>
        <w:tab/>
        <w:t>References</w:t>
      </w:r>
    </w:p>
    <w:p w14:paraId="0B51D89B" w14:textId="769964AA" w:rsidR="00312BDE" w:rsidRPr="00390D4A" w:rsidRDefault="00185B95" w:rsidP="00E9715C">
      <w:pPr>
        <w:rPr>
          <w:lang w:eastAsia="ko-KR"/>
        </w:rPr>
      </w:pPr>
      <w:r w:rsidRPr="00390D4A">
        <w:rPr>
          <w:lang w:eastAsia="ko-KR"/>
        </w:rPr>
        <w:t>[1]</w:t>
      </w:r>
      <w:r w:rsidRPr="00390D4A">
        <w:rPr>
          <w:lang w:eastAsia="ko-KR"/>
        </w:rPr>
        <w:tab/>
      </w:r>
      <w:r w:rsidR="00B31B40">
        <w:rPr>
          <w:lang w:eastAsia="ko-KR"/>
        </w:rPr>
        <w:t xml:space="preserve">TR 33.938 </w:t>
      </w:r>
      <w:r w:rsidR="001F3875" w:rsidRPr="001F3875">
        <w:rPr>
          <w:lang w:eastAsia="ko-KR"/>
        </w:rPr>
        <w:t>Study on 3GPP Cryptographic Inventory</w:t>
      </w:r>
    </w:p>
    <w:sectPr w:rsidR="00312BDE" w:rsidRPr="00390D4A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F89B2" w14:textId="77777777" w:rsidR="00F51D63" w:rsidRDefault="00F51D63">
      <w:r>
        <w:separator/>
      </w:r>
    </w:p>
  </w:endnote>
  <w:endnote w:type="continuationSeparator" w:id="0">
    <w:p w14:paraId="5F2CEF5D" w14:textId="77777777" w:rsidR="00F51D63" w:rsidRDefault="00F51D63">
      <w:r>
        <w:continuationSeparator/>
      </w:r>
    </w:p>
  </w:endnote>
  <w:endnote w:type="continuationNotice" w:id="1">
    <w:p w14:paraId="26566D74" w14:textId="77777777" w:rsidR="00F51D63" w:rsidRDefault="00F51D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9240D" w14:textId="77777777" w:rsidR="00F51D63" w:rsidRDefault="00F51D63">
      <w:r>
        <w:separator/>
      </w:r>
    </w:p>
  </w:footnote>
  <w:footnote w:type="continuationSeparator" w:id="0">
    <w:p w14:paraId="3E052E98" w14:textId="77777777" w:rsidR="00F51D63" w:rsidRDefault="00F51D63">
      <w:r>
        <w:continuationSeparator/>
      </w:r>
    </w:p>
  </w:footnote>
  <w:footnote w:type="continuationNotice" w:id="1">
    <w:p w14:paraId="164FBEBF" w14:textId="77777777" w:rsidR="00F51D63" w:rsidRDefault="00F51D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37BC"/>
    <w:rsid w:val="00014636"/>
    <w:rsid w:val="00014661"/>
    <w:rsid w:val="00015049"/>
    <w:rsid w:val="0001664E"/>
    <w:rsid w:val="00016AF9"/>
    <w:rsid w:val="00016E21"/>
    <w:rsid w:val="0001742C"/>
    <w:rsid w:val="000177DE"/>
    <w:rsid w:val="00017C0D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847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26E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29F"/>
    <w:rsid w:val="00116EB7"/>
    <w:rsid w:val="0011703B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5FE1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875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D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DC1"/>
    <w:rsid w:val="00373359"/>
    <w:rsid w:val="0037380F"/>
    <w:rsid w:val="00373AE7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85F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077C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3DF3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39A"/>
    <w:rsid w:val="00550E82"/>
    <w:rsid w:val="00551047"/>
    <w:rsid w:val="005510C0"/>
    <w:rsid w:val="00551E7C"/>
    <w:rsid w:val="00551F37"/>
    <w:rsid w:val="00552F89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D89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8C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2192"/>
    <w:rsid w:val="00632529"/>
    <w:rsid w:val="006326C3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252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2A4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186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2A9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357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48B0"/>
    <w:rsid w:val="007A4FF0"/>
    <w:rsid w:val="007A4FF6"/>
    <w:rsid w:val="007A50C6"/>
    <w:rsid w:val="007A51E7"/>
    <w:rsid w:val="007A5368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70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8F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7F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40"/>
    <w:rsid w:val="00946DCF"/>
    <w:rsid w:val="009476E2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703EC"/>
    <w:rsid w:val="00970A45"/>
    <w:rsid w:val="00970D81"/>
    <w:rsid w:val="00970F78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A5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485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494"/>
    <w:rsid w:val="00A935C4"/>
    <w:rsid w:val="00A93675"/>
    <w:rsid w:val="00A93BBC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1B40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912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0FF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542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653F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402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29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4F92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E0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15C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5B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D63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83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FE2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68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54A1443"/>
    <w:rsid w:val="091E1D6F"/>
    <w:rsid w:val="09C14701"/>
    <w:rsid w:val="0D6C2659"/>
    <w:rsid w:val="0ECC3A92"/>
    <w:rsid w:val="112A2492"/>
    <w:rsid w:val="16BAC8D1"/>
    <w:rsid w:val="18AF1CDB"/>
    <w:rsid w:val="1BB60B02"/>
    <w:rsid w:val="1EF568BF"/>
    <w:rsid w:val="21081168"/>
    <w:rsid w:val="249D97D2"/>
    <w:rsid w:val="276F44BB"/>
    <w:rsid w:val="2AF601D6"/>
    <w:rsid w:val="2BDAABC7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41ACD50F"/>
    <w:rsid w:val="421A0C24"/>
    <w:rsid w:val="456F27C6"/>
    <w:rsid w:val="4706DEA4"/>
    <w:rsid w:val="48A364C1"/>
    <w:rsid w:val="49D258C0"/>
    <w:rsid w:val="4E1437D3"/>
    <w:rsid w:val="515B92F5"/>
    <w:rsid w:val="52776465"/>
    <w:rsid w:val="5429DD94"/>
    <w:rsid w:val="54F174C0"/>
    <w:rsid w:val="558692A6"/>
    <w:rsid w:val="57F8DA76"/>
    <w:rsid w:val="5831EBA0"/>
    <w:rsid w:val="5C089C32"/>
    <w:rsid w:val="5C27C8C1"/>
    <w:rsid w:val="5C51F267"/>
    <w:rsid w:val="5EB3ADF7"/>
    <w:rsid w:val="627A8432"/>
    <w:rsid w:val="62F668A2"/>
    <w:rsid w:val="662FB33E"/>
    <w:rsid w:val="66DFC2E4"/>
    <w:rsid w:val="69DA9EA4"/>
    <w:rsid w:val="6B14F438"/>
    <w:rsid w:val="6E5C9191"/>
    <w:rsid w:val="6FEFDC13"/>
    <w:rsid w:val="753423C4"/>
    <w:rsid w:val="7787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F58EE87-1134-48A9-AD48-61B5EACC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30</cp:revision>
  <cp:lastPrinted>2017-11-09T01:38:00Z</cp:lastPrinted>
  <dcterms:created xsi:type="dcterms:W3CDTF">2025-05-30T16:09:00Z</dcterms:created>
  <dcterms:modified xsi:type="dcterms:W3CDTF">2025-06-03T12:02:00Z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