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3AF17AE1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F92D64">
        <w:rPr>
          <w:rFonts w:cs="Arial"/>
          <w:b/>
          <w:sz w:val="24"/>
          <w:szCs w:val="24"/>
        </w:rPr>
        <w:t>56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0E3F71FC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F92D64">
        <w:rPr>
          <w:rFonts w:cs="Arial"/>
          <w:b/>
          <w:bCs/>
        </w:rPr>
        <w:t>SA WG2 agreed CRs for NG_RTC_Ph2 (Rel-19)</w:t>
      </w:r>
    </w:p>
    <w:p w14:paraId="519C34A0" w14:textId="50B76DE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F92D6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F92D64" w:rsidRPr="00E6100C" w14:paraId="1C456B7C" w14:textId="77777777" w:rsidTr="00065ACC">
        <w:tc>
          <w:tcPr>
            <w:tcW w:w="774" w:type="dxa"/>
          </w:tcPr>
          <w:p w14:paraId="69C3E55E" w14:textId="1C543D63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1B433260" w14:textId="66C3CB51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1531</w:t>
            </w:r>
          </w:p>
        </w:tc>
        <w:tc>
          <w:tcPr>
            <w:tcW w:w="251" w:type="dxa"/>
          </w:tcPr>
          <w:p w14:paraId="7BF03D93" w14:textId="005BBFCA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4A773327" w14:textId="5AD9684C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61830320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Resolving ENs on Avatar communication</w:t>
            </w:r>
          </w:p>
        </w:tc>
        <w:tc>
          <w:tcPr>
            <w:tcW w:w="284" w:type="dxa"/>
          </w:tcPr>
          <w:p w14:paraId="3C4E15BA" w14:textId="7A1BD0D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1AA4576A" w14:textId="1827CFBA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DBA44FE" w14:textId="4A58E3B8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DF582B0" w14:textId="4F24D8D1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S2-2502503</w:t>
            </w:r>
          </w:p>
        </w:tc>
        <w:tc>
          <w:tcPr>
            <w:tcW w:w="1134" w:type="dxa"/>
          </w:tcPr>
          <w:p w14:paraId="2EA37F8B" w14:textId="539EB4FF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1276" w:type="dxa"/>
          </w:tcPr>
          <w:p w14:paraId="5160B6A9" w14:textId="0A928A22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064C4FF5" w14:textId="32C9F89E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AC.11.3.2, AC.11.3.2.1, AC.11.3.2.2</w:t>
            </w:r>
          </w:p>
        </w:tc>
        <w:tc>
          <w:tcPr>
            <w:tcW w:w="283" w:type="dxa"/>
          </w:tcPr>
          <w:p w14:paraId="38A42652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09539D11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2AD508C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67BD5C95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F92D64" w:rsidRPr="00E6100C" w14:paraId="47E09BB8" w14:textId="77777777" w:rsidTr="00065ACC">
        <w:tc>
          <w:tcPr>
            <w:tcW w:w="774" w:type="dxa"/>
          </w:tcPr>
          <w:p w14:paraId="7AD8176D" w14:textId="0EC2C248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4F07A9E8" w14:textId="60A3EEDD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1533</w:t>
            </w:r>
          </w:p>
        </w:tc>
        <w:tc>
          <w:tcPr>
            <w:tcW w:w="251" w:type="dxa"/>
          </w:tcPr>
          <w:p w14:paraId="740E061D" w14:textId="0C0F82A8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90D88C2" w14:textId="4A142FDC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7446EFD" w14:textId="037CFA0B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PS Data Off status change reporting to DCSF</w:t>
            </w:r>
          </w:p>
        </w:tc>
        <w:tc>
          <w:tcPr>
            <w:tcW w:w="284" w:type="dxa"/>
          </w:tcPr>
          <w:p w14:paraId="1762CB0F" w14:textId="6C9139C8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414CEB3" w14:textId="1A6299EE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6D4A711B" w14:textId="53B80512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BE20EF8" w14:textId="55A75390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S2-2501100</w:t>
            </w:r>
          </w:p>
        </w:tc>
        <w:tc>
          <w:tcPr>
            <w:tcW w:w="1134" w:type="dxa"/>
          </w:tcPr>
          <w:p w14:paraId="0A652B2B" w14:textId="0F3D94DB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Qualcomm Incorporated, Ericsson, Huawei, vivo, Nokia, ZTE</w:t>
            </w:r>
          </w:p>
        </w:tc>
        <w:tc>
          <w:tcPr>
            <w:tcW w:w="1276" w:type="dxa"/>
          </w:tcPr>
          <w:p w14:paraId="6635D9C0" w14:textId="48844B5B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3AEF7F61" w14:textId="164BCBEF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X.3.2, AA.2.4.2.1, AC.2.4.2.2</w:t>
            </w:r>
          </w:p>
        </w:tc>
        <w:tc>
          <w:tcPr>
            <w:tcW w:w="283" w:type="dxa"/>
          </w:tcPr>
          <w:p w14:paraId="10F683E8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C2F22B0" w14:textId="74DB5C8C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175297C0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694641C" w14:textId="1E7A6710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5D16B54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E0F313C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F92D64" w:rsidRPr="00E6100C" w14:paraId="528BB568" w14:textId="77777777" w:rsidTr="00065ACC">
        <w:tc>
          <w:tcPr>
            <w:tcW w:w="774" w:type="dxa"/>
          </w:tcPr>
          <w:p w14:paraId="45A25573" w14:textId="54BB436D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7FB5005A" w14:textId="2F1694F9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1537</w:t>
            </w:r>
          </w:p>
        </w:tc>
        <w:tc>
          <w:tcPr>
            <w:tcW w:w="251" w:type="dxa"/>
          </w:tcPr>
          <w:p w14:paraId="5DDB8C42" w14:textId="105DEF46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4AA09AB7" w14:textId="7EB10999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E5C370D" w14:textId="68CA231F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KI#8: Update to Architecture for avatar communications</w:t>
            </w:r>
          </w:p>
        </w:tc>
        <w:tc>
          <w:tcPr>
            <w:tcW w:w="284" w:type="dxa"/>
          </w:tcPr>
          <w:p w14:paraId="02B895AA" w14:textId="2DB255DF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E52471D" w14:textId="2D951E49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57F11C2" w14:textId="4CB79AEE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6D9115F" w14:textId="3ABF7015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S2-2502438</w:t>
            </w:r>
          </w:p>
        </w:tc>
        <w:tc>
          <w:tcPr>
            <w:tcW w:w="1134" w:type="dxa"/>
          </w:tcPr>
          <w:p w14:paraId="307C57CF" w14:textId="5D3BA461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2D416210" w14:textId="541DF368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405BCCB0" w14:textId="1C0FB247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AC.11.2</w:t>
            </w:r>
          </w:p>
        </w:tc>
        <w:tc>
          <w:tcPr>
            <w:tcW w:w="283" w:type="dxa"/>
          </w:tcPr>
          <w:p w14:paraId="1CC863B7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EA62CE9" w14:textId="21370AF0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5815C0C8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591A633" w14:textId="57AB550E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FA1E1CC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0601ED6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F92D64" w:rsidRPr="00E6100C" w14:paraId="2E672A90" w14:textId="77777777" w:rsidTr="00065ACC">
        <w:tc>
          <w:tcPr>
            <w:tcW w:w="774" w:type="dxa"/>
          </w:tcPr>
          <w:p w14:paraId="782CD5AA" w14:textId="46D8A5A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6B0DC681" w14:textId="00582BF3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1541</w:t>
            </w:r>
          </w:p>
        </w:tc>
        <w:tc>
          <w:tcPr>
            <w:tcW w:w="251" w:type="dxa"/>
          </w:tcPr>
          <w:p w14:paraId="0A852480" w14:textId="519ABDCD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41" w:type="dxa"/>
          </w:tcPr>
          <w:p w14:paraId="30D5E9B0" w14:textId="387047FA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972DEB4" w14:textId="46861644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KI#2: Update to Network Capability Exposure Procedures</w:t>
            </w:r>
          </w:p>
        </w:tc>
        <w:tc>
          <w:tcPr>
            <w:tcW w:w="284" w:type="dxa"/>
          </w:tcPr>
          <w:p w14:paraId="66D66A18" w14:textId="2110FD61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4AB0F83B" w14:textId="23D54171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022FBD4A" w14:textId="473C3F4D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C7D68CA" w14:textId="6D55501A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S2-2502445</w:t>
            </w:r>
          </w:p>
        </w:tc>
        <w:tc>
          <w:tcPr>
            <w:tcW w:w="1134" w:type="dxa"/>
          </w:tcPr>
          <w:p w14:paraId="722A1454" w14:textId="7CEEDB32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Ericsson, NTT DOCOMO, China Mobile, ZTE</w:t>
            </w:r>
          </w:p>
        </w:tc>
        <w:tc>
          <w:tcPr>
            <w:tcW w:w="1276" w:type="dxa"/>
          </w:tcPr>
          <w:p w14:paraId="535AD087" w14:textId="725C00C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5DFEA82D" w14:textId="4E96B69F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AA.2.4.2.2, AG.2.3</w:t>
            </w:r>
          </w:p>
        </w:tc>
        <w:tc>
          <w:tcPr>
            <w:tcW w:w="283" w:type="dxa"/>
          </w:tcPr>
          <w:p w14:paraId="0D86BE16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5370F83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ACCF0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274DD71" w14:textId="06E8D3FF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860121D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8A3C91D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F92D64" w:rsidRPr="00E6100C" w14:paraId="41835E82" w14:textId="77777777" w:rsidTr="00065ACC">
        <w:tc>
          <w:tcPr>
            <w:tcW w:w="774" w:type="dxa"/>
          </w:tcPr>
          <w:p w14:paraId="1623F64F" w14:textId="67CD6842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7CACED44" w14:textId="4E258D4F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1550</w:t>
            </w:r>
          </w:p>
        </w:tc>
        <w:tc>
          <w:tcPr>
            <w:tcW w:w="251" w:type="dxa"/>
          </w:tcPr>
          <w:p w14:paraId="11174F3B" w14:textId="11AAE7AB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64731EC" w14:textId="6486480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452FA02" w14:textId="0E8674F6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Updates to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Nimsas_ImsSessionManagement</w:t>
            </w:r>
            <w:proofErr w:type="spellEnd"/>
            <w:r w:rsidRPr="00B374EF">
              <w:rPr>
                <w:rFonts w:cs="Arial"/>
                <w:sz w:val="16"/>
                <w:szCs w:val="16"/>
              </w:rPr>
              <w:t xml:space="preserve"> Service</w:t>
            </w:r>
          </w:p>
        </w:tc>
        <w:tc>
          <w:tcPr>
            <w:tcW w:w="284" w:type="dxa"/>
          </w:tcPr>
          <w:p w14:paraId="6E4DFF4E" w14:textId="5741C63A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414858B5" w14:textId="115E7624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0F7FFDE2" w14:textId="6FE6F91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C3B90AF" w14:textId="0AEF32DD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S2-2501098</w:t>
            </w:r>
          </w:p>
        </w:tc>
        <w:tc>
          <w:tcPr>
            <w:tcW w:w="1134" w:type="dxa"/>
          </w:tcPr>
          <w:p w14:paraId="542A4B49" w14:textId="157F08A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Mobile, NTT DOCOMO</w:t>
            </w:r>
          </w:p>
        </w:tc>
        <w:tc>
          <w:tcPr>
            <w:tcW w:w="1276" w:type="dxa"/>
          </w:tcPr>
          <w:p w14:paraId="759714D2" w14:textId="457BA345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4006AC4F" w14:textId="3333552D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AA.2.4.4.1, AA.2.4.4.2, AA.2.4.4.3</w:t>
            </w:r>
          </w:p>
        </w:tc>
        <w:tc>
          <w:tcPr>
            <w:tcW w:w="283" w:type="dxa"/>
          </w:tcPr>
          <w:p w14:paraId="5B0D1B74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0E3194B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E1828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6017C11" w14:textId="5357614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201613C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9FBF218" w14:textId="5A3C015D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This contribution should be aligned with CR1581.</w:t>
            </w:r>
          </w:p>
        </w:tc>
      </w:tr>
      <w:tr w:rsidR="00F92D64" w:rsidRPr="00E6100C" w14:paraId="4809B1EB" w14:textId="77777777" w:rsidTr="00065ACC">
        <w:tc>
          <w:tcPr>
            <w:tcW w:w="774" w:type="dxa"/>
          </w:tcPr>
          <w:p w14:paraId="650159BA" w14:textId="36FB6135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7FDC31FF" w14:textId="64CD0A1D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1552</w:t>
            </w:r>
          </w:p>
        </w:tc>
        <w:tc>
          <w:tcPr>
            <w:tcW w:w="251" w:type="dxa"/>
          </w:tcPr>
          <w:p w14:paraId="3D770663" w14:textId="2909EEE7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41" w:type="dxa"/>
          </w:tcPr>
          <w:p w14:paraId="1A3CDC75" w14:textId="7D1ECAC3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BE23BD6" w14:textId="2155998C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Updates to support multiplexing multiple DC applications over single SCTP connection</w:t>
            </w:r>
          </w:p>
        </w:tc>
        <w:tc>
          <w:tcPr>
            <w:tcW w:w="284" w:type="dxa"/>
          </w:tcPr>
          <w:p w14:paraId="211E5796" w14:textId="6BF04954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2412DCFA" w14:textId="7C3A0191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02B4213D" w14:textId="585B00CD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36BE066" w14:textId="363A8C51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S2-2502521</w:t>
            </w:r>
          </w:p>
        </w:tc>
        <w:tc>
          <w:tcPr>
            <w:tcW w:w="1134" w:type="dxa"/>
          </w:tcPr>
          <w:p w14:paraId="6C8C8E95" w14:textId="7F25E314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1276" w:type="dxa"/>
          </w:tcPr>
          <w:p w14:paraId="6746DFB0" w14:textId="6B85666E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250062FE" w14:textId="77B78703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AC.7.10.2.2, AC.7.10.3.1, AC.7.10.3.2, AC.7.10.4.2.2, AC.7.10.4.2.2a (new), AC.7.10.4.2.3 (new)</w:t>
            </w:r>
          </w:p>
        </w:tc>
        <w:tc>
          <w:tcPr>
            <w:tcW w:w="283" w:type="dxa"/>
          </w:tcPr>
          <w:p w14:paraId="1AE26E03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BA3245B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6AAE6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6C70C80" w14:textId="56C3846F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D376743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1814A3C" w14:textId="77777777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F92D64" w:rsidRPr="00E6100C" w14:paraId="346F1E8B" w14:textId="77777777" w:rsidTr="00065ACC">
        <w:tc>
          <w:tcPr>
            <w:tcW w:w="774" w:type="dxa"/>
          </w:tcPr>
          <w:p w14:paraId="61F9388F" w14:textId="25F385F3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30FBAFC0" w14:textId="0A6691C0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1563</w:t>
            </w:r>
          </w:p>
        </w:tc>
        <w:tc>
          <w:tcPr>
            <w:tcW w:w="251" w:type="dxa"/>
          </w:tcPr>
          <w:p w14:paraId="42921E82" w14:textId="1BF21764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AA93F2F" w14:textId="31782A5A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9E9E5BC" w14:textId="69FD7C0F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how DCSF fetch DC AS URL if not pre-configured</w:t>
            </w:r>
          </w:p>
        </w:tc>
        <w:tc>
          <w:tcPr>
            <w:tcW w:w="284" w:type="dxa"/>
          </w:tcPr>
          <w:p w14:paraId="2D1F3A49" w14:textId="3C8D4296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220BC5F5" w14:textId="124046FE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8B60DC3" w14:textId="46F0313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B3ACFCD" w14:textId="079D4555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S2-2501095</w:t>
            </w:r>
          </w:p>
        </w:tc>
        <w:tc>
          <w:tcPr>
            <w:tcW w:w="1134" w:type="dxa"/>
          </w:tcPr>
          <w:p w14:paraId="5A42BCC5" w14:textId="37797764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1276" w:type="dxa"/>
          </w:tcPr>
          <w:p w14:paraId="4D50AE7A" w14:textId="49E602EE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2B426127" w14:textId="180B48DE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AC.11.1, AC.11.3.1</w:t>
            </w:r>
          </w:p>
        </w:tc>
        <w:tc>
          <w:tcPr>
            <w:tcW w:w="283" w:type="dxa"/>
          </w:tcPr>
          <w:p w14:paraId="2C95DF0C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9AACF3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994BC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FFBBB74" w14:textId="03F72F6A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7530BBC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7F606C8" w14:textId="77777777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F92D64" w:rsidRPr="00E6100C" w14:paraId="647B5B4C" w14:textId="77777777" w:rsidTr="00065ACC">
        <w:tc>
          <w:tcPr>
            <w:tcW w:w="774" w:type="dxa"/>
          </w:tcPr>
          <w:p w14:paraId="0B2E5D9B" w14:textId="6B6A525E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0CC9B66A" w14:textId="68E6BF3B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1567</w:t>
            </w:r>
          </w:p>
        </w:tc>
        <w:tc>
          <w:tcPr>
            <w:tcW w:w="251" w:type="dxa"/>
          </w:tcPr>
          <w:p w14:paraId="3167AF57" w14:textId="7743279A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71BE643C" w14:textId="665331BC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0184483" w14:textId="20A7DDA1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 network-centric procedure of Avatar Communication</w:t>
            </w:r>
          </w:p>
        </w:tc>
        <w:tc>
          <w:tcPr>
            <w:tcW w:w="284" w:type="dxa"/>
          </w:tcPr>
          <w:p w14:paraId="2E093307" w14:textId="62EE2547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31F75A6D" w14:textId="6519130C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954DAFD" w14:textId="0DFC8FAD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762227B" w14:textId="2D208AEF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S2-2502505</w:t>
            </w:r>
          </w:p>
        </w:tc>
        <w:tc>
          <w:tcPr>
            <w:tcW w:w="1134" w:type="dxa"/>
          </w:tcPr>
          <w:p w14:paraId="1AD1AB38" w14:textId="547EB74F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Ericsson, ZTE, Samsung</w:t>
            </w:r>
          </w:p>
        </w:tc>
        <w:tc>
          <w:tcPr>
            <w:tcW w:w="1276" w:type="dxa"/>
          </w:tcPr>
          <w:p w14:paraId="78A23159" w14:textId="1C4B2C4A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014C1168" w14:textId="0AEEDD84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AC.11.3.3</w:t>
            </w:r>
          </w:p>
        </w:tc>
        <w:tc>
          <w:tcPr>
            <w:tcW w:w="283" w:type="dxa"/>
          </w:tcPr>
          <w:p w14:paraId="5E446FD0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2825EC7" w14:textId="08B4C123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5E7A998F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061F5AB" w14:textId="19620753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1A6F1F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625D579" w14:textId="77777777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F92D64" w:rsidRPr="00E6100C" w14:paraId="4D37E49D" w14:textId="77777777" w:rsidTr="00065ACC">
        <w:tc>
          <w:tcPr>
            <w:tcW w:w="774" w:type="dxa"/>
          </w:tcPr>
          <w:p w14:paraId="4422C540" w14:textId="744A497A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lastRenderedPageBreak/>
              <w:t>23.228</w:t>
            </w:r>
          </w:p>
        </w:tc>
        <w:tc>
          <w:tcPr>
            <w:tcW w:w="781" w:type="dxa"/>
          </w:tcPr>
          <w:p w14:paraId="04F5EEFC" w14:textId="60F1C37B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1579</w:t>
            </w:r>
          </w:p>
        </w:tc>
        <w:tc>
          <w:tcPr>
            <w:tcW w:w="251" w:type="dxa"/>
          </w:tcPr>
          <w:p w14:paraId="69DDFF01" w14:textId="35E530C2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41" w:type="dxa"/>
          </w:tcPr>
          <w:p w14:paraId="048CB1D1" w14:textId="348C4B9C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48E5A59" w14:textId="053D5DF1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KI#4: Update of procedure description</w:t>
            </w:r>
          </w:p>
        </w:tc>
        <w:tc>
          <w:tcPr>
            <w:tcW w:w="284" w:type="dxa"/>
          </w:tcPr>
          <w:p w14:paraId="042CBD63" w14:textId="1E4997DB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36A2328" w14:textId="085373F8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59D3851B" w14:textId="0494A88B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22A632E7" w14:textId="56129FDB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S2-2502524</w:t>
            </w:r>
          </w:p>
        </w:tc>
        <w:tc>
          <w:tcPr>
            <w:tcW w:w="1134" w:type="dxa"/>
          </w:tcPr>
          <w:p w14:paraId="5CFB9671" w14:textId="238B79B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Nokia, Samsung, Qualcomm, ZTE</w:t>
            </w:r>
          </w:p>
        </w:tc>
        <w:tc>
          <w:tcPr>
            <w:tcW w:w="1276" w:type="dxa"/>
          </w:tcPr>
          <w:p w14:paraId="3AC754AD" w14:textId="38C91D33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0C0852B5" w14:textId="1671FE74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AF.2.2.3, AF.3</w:t>
            </w:r>
          </w:p>
        </w:tc>
        <w:tc>
          <w:tcPr>
            <w:tcW w:w="283" w:type="dxa"/>
          </w:tcPr>
          <w:p w14:paraId="3659A5C6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839635D" w14:textId="2E3B6236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CA5B6BC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C601CDE" w14:textId="373382B1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E4050EE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46DA3F7" w14:textId="77777777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F92D64" w:rsidRPr="00E6100C" w14:paraId="6942B913" w14:textId="77777777" w:rsidTr="00065ACC">
        <w:tc>
          <w:tcPr>
            <w:tcW w:w="774" w:type="dxa"/>
          </w:tcPr>
          <w:p w14:paraId="3E4B98F3" w14:textId="3FC300B1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75378A76" w14:textId="36FE6AA1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1581</w:t>
            </w:r>
          </w:p>
        </w:tc>
        <w:tc>
          <w:tcPr>
            <w:tcW w:w="251" w:type="dxa"/>
          </w:tcPr>
          <w:p w14:paraId="6EC7D3D7" w14:textId="594D84A5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41" w:type="dxa"/>
          </w:tcPr>
          <w:p w14:paraId="0316CC6E" w14:textId="0DE685D6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CAD4C0A" w14:textId="5FA918B0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KI#2: Update of procedures</w:t>
            </w:r>
          </w:p>
        </w:tc>
        <w:tc>
          <w:tcPr>
            <w:tcW w:w="284" w:type="dxa"/>
          </w:tcPr>
          <w:p w14:paraId="3F4AD854" w14:textId="75250FBF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559DDF1" w14:textId="29D9FD3C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53A42EB5" w14:textId="2AD4C18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CA0AC85" w14:textId="3F117D56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S2-2502523</w:t>
            </w:r>
          </w:p>
        </w:tc>
        <w:tc>
          <w:tcPr>
            <w:tcW w:w="1134" w:type="dxa"/>
          </w:tcPr>
          <w:p w14:paraId="1B075132" w14:textId="1D021A8B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02C2ADB4" w14:textId="74C1193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018E9142" w14:textId="2EF14134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AC.6, AG.1, AG.2.1, AG.2.1.X (new), AG.2.1.Y (new), AG.2.1.Z (new), AG.2.2.0 , AG.2.2.1</w:t>
            </w:r>
          </w:p>
        </w:tc>
        <w:tc>
          <w:tcPr>
            <w:tcW w:w="283" w:type="dxa"/>
          </w:tcPr>
          <w:p w14:paraId="556753AA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801848E" w14:textId="785F22DB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6D472695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DA00AA7" w14:textId="74C929E3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FC5917E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96B6D09" w14:textId="6458CCE5" w:rsidR="00F92D64" w:rsidRPr="00B374EF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Changes to clause AG2.2 need to be included in the spec before CR 1596</w:t>
            </w:r>
          </w:p>
        </w:tc>
      </w:tr>
      <w:tr w:rsidR="00F92D64" w:rsidRPr="00E6100C" w14:paraId="0DEA59E8" w14:textId="77777777" w:rsidTr="00065ACC">
        <w:tc>
          <w:tcPr>
            <w:tcW w:w="774" w:type="dxa"/>
          </w:tcPr>
          <w:p w14:paraId="304558F0" w14:textId="7287C44A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6F71BC23" w14:textId="5D822EC3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1583</w:t>
            </w:r>
          </w:p>
        </w:tc>
        <w:tc>
          <w:tcPr>
            <w:tcW w:w="251" w:type="dxa"/>
          </w:tcPr>
          <w:p w14:paraId="794B7975" w14:textId="6648CD9F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5F7F6953" w14:textId="1205445A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5F87DAE" w14:textId="6F1BE046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 on multiplexing handling</w:t>
            </w:r>
          </w:p>
        </w:tc>
        <w:tc>
          <w:tcPr>
            <w:tcW w:w="284" w:type="dxa"/>
          </w:tcPr>
          <w:p w14:paraId="18FA3E9A" w14:textId="1B77C462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3404ADF" w14:textId="5CB5AD41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64853E4D" w14:textId="40C485A8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6B40263" w14:textId="4E485F36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S2-2502442</w:t>
            </w:r>
          </w:p>
        </w:tc>
        <w:tc>
          <w:tcPr>
            <w:tcW w:w="1134" w:type="dxa"/>
          </w:tcPr>
          <w:p w14:paraId="22CC77D1" w14:textId="49798B02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276" w:type="dxa"/>
          </w:tcPr>
          <w:p w14:paraId="191D5D54" w14:textId="56D6B73F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16920F2C" w14:textId="0640DED5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AC.7.10.1, AC.7.10.4.2.1</w:t>
            </w:r>
          </w:p>
        </w:tc>
        <w:tc>
          <w:tcPr>
            <w:tcW w:w="283" w:type="dxa"/>
          </w:tcPr>
          <w:p w14:paraId="7C5CD28A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005E3E2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04105F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FF4D9FD" w14:textId="01B136EC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F5B91B4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6F19B94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F92D64" w:rsidRPr="00E6100C" w14:paraId="34A7448F" w14:textId="77777777" w:rsidTr="00065ACC">
        <w:tc>
          <w:tcPr>
            <w:tcW w:w="774" w:type="dxa"/>
          </w:tcPr>
          <w:p w14:paraId="0F1E3D6C" w14:textId="0FFDF798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162703D8" w14:textId="1D104D4D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1586</w:t>
            </w:r>
          </w:p>
        </w:tc>
        <w:tc>
          <w:tcPr>
            <w:tcW w:w="251" w:type="dxa"/>
          </w:tcPr>
          <w:p w14:paraId="71CB445E" w14:textId="1572369A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1E0AAE41" w14:textId="59A56B30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ACBC0DE" w14:textId="3A0E07F3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Service updates to support multiplexing multiple DC applications over single SCTP connection</w:t>
            </w:r>
          </w:p>
        </w:tc>
        <w:tc>
          <w:tcPr>
            <w:tcW w:w="284" w:type="dxa"/>
          </w:tcPr>
          <w:p w14:paraId="15B2C28B" w14:textId="4753C440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05DE0353" w14:textId="739CB652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1323CCD" w14:textId="5E0B5748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F536068" w14:textId="742049C8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S2-2502443</w:t>
            </w:r>
          </w:p>
        </w:tc>
        <w:tc>
          <w:tcPr>
            <w:tcW w:w="1134" w:type="dxa"/>
          </w:tcPr>
          <w:p w14:paraId="6CA6711C" w14:textId="15BB7BB0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China Mobile, Samsung</w:t>
            </w:r>
          </w:p>
        </w:tc>
        <w:tc>
          <w:tcPr>
            <w:tcW w:w="1276" w:type="dxa"/>
          </w:tcPr>
          <w:p w14:paraId="484E3EC6" w14:textId="5484D67E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7CCB18A7" w14:textId="07258B86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AA.2.4.2.2, AA.2.4.3.2, AA.2.4.5.2</w:t>
            </w:r>
          </w:p>
        </w:tc>
        <w:tc>
          <w:tcPr>
            <w:tcW w:w="283" w:type="dxa"/>
          </w:tcPr>
          <w:p w14:paraId="167DBFFF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13B60E4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010111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792B4ED" w14:textId="46664ECC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233DA70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A4FDB93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F92D64" w:rsidRPr="00E6100C" w14:paraId="7F802188" w14:textId="77777777" w:rsidTr="00065ACC">
        <w:tc>
          <w:tcPr>
            <w:tcW w:w="774" w:type="dxa"/>
          </w:tcPr>
          <w:p w14:paraId="5A9C1AE5" w14:textId="7193655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31C09E28" w14:textId="3EA40CC8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1587</w:t>
            </w:r>
          </w:p>
        </w:tc>
        <w:tc>
          <w:tcPr>
            <w:tcW w:w="251" w:type="dxa"/>
          </w:tcPr>
          <w:p w14:paraId="45802BA3" w14:textId="368B1B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6116F483" w14:textId="11A970A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8AF3FCC" w14:textId="2C53C15D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Updates on downloading Avatar representation in UE centric rendering mode</w:t>
            </w:r>
          </w:p>
        </w:tc>
        <w:tc>
          <w:tcPr>
            <w:tcW w:w="284" w:type="dxa"/>
          </w:tcPr>
          <w:p w14:paraId="062F58C5" w14:textId="242DC894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616D2101" w14:textId="0B74ADA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2982058" w14:textId="1636E25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11DA8E9" w14:textId="52961B6A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S2-2502436</w:t>
            </w:r>
          </w:p>
        </w:tc>
        <w:tc>
          <w:tcPr>
            <w:tcW w:w="1134" w:type="dxa"/>
          </w:tcPr>
          <w:p w14:paraId="39E5BD6C" w14:textId="63A69C5B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1276" w:type="dxa"/>
          </w:tcPr>
          <w:p w14:paraId="3DA0BCB7" w14:textId="09C929A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5A748235" w14:textId="054F8FF0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AA.2.4.3.2, AA.2.5.2.2, AC.11.1</w:t>
            </w:r>
          </w:p>
        </w:tc>
        <w:tc>
          <w:tcPr>
            <w:tcW w:w="283" w:type="dxa"/>
          </w:tcPr>
          <w:p w14:paraId="42B42144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36D0AC4" w14:textId="58519A5E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5942CB9B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289E14E" w14:textId="4D9BDA1F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E957209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644911F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F92D64" w:rsidRPr="00E6100C" w14:paraId="22666EFE" w14:textId="77777777" w:rsidTr="00065ACC">
        <w:tc>
          <w:tcPr>
            <w:tcW w:w="774" w:type="dxa"/>
          </w:tcPr>
          <w:p w14:paraId="0ED50AF1" w14:textId="4EBCD1CD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1E11835D" w14:textId="3CC982E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1589</w:t>
            </w:r>
          </w:p>
        </w:tc>
        <w:tc>
          <w:tcPr>
            <w:tcW w:w="251" w:type="dxa"/>
          </w:tcPr>
          <w:p w14:paraId="20E94906" w14:textId="19AFEB88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30A33489" w14:textId="0CEB6D71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0233EF2" w14:textId="3ED241E5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KI#2: Procedure of adding bootstrap DC to existing IMS session</w:t>
            </w:r>
          </w:p>
        </w:tc>
        <w:tc>
          <w:tcPr>
            <w:tcW w:w="284" w:type="dxa"/>
          </w:tcPr>
          <w:p w14:paraId="63326EDA" w14:textId="2336D0B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20D39018" w14:textId="08F21D94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6F4BA3FC" w14:textId="4B657E7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3DEEE63" w14:textId="0FB1BB48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S2-2502446</w:t>
            </w:r>
          </w:p>
        </w:tc>
        <w:tc>
          <w:tcPr>
            <w:tcW w:w="1134" w:type="dxa"/>
          </w:tcPr>
          <w:p w14:paraId="5A6C1EE9" w14:textId="306A6C0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1276" w:type="dxa"/>
          </w:tcPr>
          <w:p w14:paraId="00EAAD69" w14:textId="7DBF558E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460B43AD" w14:textId="304222F2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AG.2.1.X (new)</w:t>
            </w:r>
          </w:p>
        </w:tc>
        <w:tc>
          <w:tcPr>
            <w:tcW w:w="283" w:type="dxa"/>
          </w:tcPr>
          <w:p w14:paraId="393015F9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4C7B366" w14:textId="7443693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C39FD88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7C0546C" w14:textId="592851E0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873A38E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7563CC6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F92D64" w:rsidRPr="00E6100C" w14:paraId="462AA5EC" w14:textId="77777777" w:rsidTr="00065ACC">
        <w:tc>
          <w:tcPr>
            <w:tcW w:w="774" w:type="dxa"/>
          </w:tcPr>
          <w:p w14:paraId="2182BB73" w14:textId="6D2C1876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2F5DF99A" w14:textId="4FB35CE1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1593</w:t>
            </w:r>
          </w:p>
        </w:tc>
        <w:tc>
          <w:tcPr>
            <w:tcW w:w="251" w:type="dxa"/>
          </w:tcPr>
          <w:p w14:paraId="433D6615" w14:textId="2EFF00E0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25820501" w14:textId="07D162C0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806B4E2" w14:textId="06C61D45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Resolving ENs on Avatar ID List</w:t>
            </w:r>
          </w:p>
        </w:tc>
        <w:tc>
          <w:tcPr>
            <w:tcW w:w="284" w:type="dxa"/>
          </w:tcPr>
          <w:p w14:paraId="0455FA74" w14:textId="795D986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7175D807" w14:textId="16ACE4C4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50ED84F8" w14:textId="01D0E6FC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31304D2" w14:textId="4639F25E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S2-2502440</w:t>
            </w:r>
          </w:p>
        </w:tc>
        <w:tc>
          <w:tcPr>
            <w:tcW w:w="1134" w:type="dxa"/>
          </w:tcPr>
          <w:p w14:paraId="4BACC740" w14:textId="3813C90F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Qualcomm Incorporated, ZTE</w:t>
            </w:r>
          </w:p>
        </w:tc>
        <w:tc>
          <w:tcPr>
            <w:tcW w:w="1276" w:type="dxa"/>
          </w:tcPr>
          <w:p w14:paraId="3E64CFB8" w14:textId="6A1504CF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3C81AE25" w14:textId="43667A8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AC.11.1</w:t>
            </w:r>
          </w:p>
        </w:tc>
        <w:tc>
          <w:tcPr>
            <w:tcW w:w="283" w:type="dxa"/>
          </w:tcPr>
          <w:p w14:paraId="56029549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C25F52D" w14:textId="4D775426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173B8928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20973C9" w14:textId="75E41E1A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FABBEF6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AC9AE26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F92D64" w:rsidRPr="00E6100C" w14:paraId="5CC3DC3E" w14:textId="77777777" w:rsidTr="00065ACC">
        <w:tc>
          <w:tcPr>
            <w:tcW w:w="774" w:type="dxa"/>
          </w:tcPr>
          <w:p w14:paraId="4680FF78" w14:textId="60E52078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5DD57848" w14:textId="511B95A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1594</w:t>
            </w:r>
          </w:p>
        </w:tc>
        <w:tc>
          <w:tcPr>
            <w:tcW w:w="251" w:type="dxa"/>
          </w:tcPr>
          <w:p w14:paraId="61744C41" w14:textId="2A48FD63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459E3B3F" w14:textId="4D2D9103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253AD5C" w14:textId="6820F5F5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Address EN on Avatar Representation Downloading</w:t>
            </w:r>
          </w:p>
        </w:tc>
        <w:tc>
          <w:tcPr>
            <w:tcW w:w="284" w:type="dxa"/>
          </w:tcPr>
          <w:p w14:paraId="3F2E9B95" w14:textId="538897FC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7A1371F3" w14:textId="3A3B928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57077AC7" w14:textId="1A717281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4FDF5BD" w14:textId="0D428573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S2-2502504</w:t>
            </w:r>
          </w:p>
        </w:tc>
        <w:tc>
          <w:tcPr>
            <w:tcW w:w="1134" w:type="dxa"/>
          </w:tcPr>
          <w:p w14:paraId="2DC93E82" w14:textId="4C06444C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1C6FDBD1" w14:textId="2777084E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0A50AB8F" w14:textId="1C865302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AC.11.1, AC.11.2</w:t>
            </w:r>
          </w:p>
        </w:tc>
        <w:tc>
          <w:tcPr>
            <w:tcW w:w="283" w:type="dxa"/>
          </w:tcPr>
          <w:p w14:paraId="53D23D21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37FECF6" w14:textId="682B2FD1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1DB26845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056DCCE" w14:textId="5BD658B0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F61BE72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3D42608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F92D64" w:rsidRPr="00E6100C" w14:paraId="5E168FCD" w14:textId="77777777" w:rsidTr="00065ACC">
        <w:tc>
          <w:tcPr>
            <w:tcW w:w="774" w:type="dxa"/>
          </w:tcPr>
          <w:p w14:paraId="1588F033" w14:textId="22978D8E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4173A048" w14:textId="2B1E5183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1596</w:t>
            </w:r>
          </w:p>
        </w:tc>
        <w:tc>
          <w:tcPr>
            <w:tcW w:w="251" w:type="dxa"/>
          </w:tcPr>
          <w:p w14:paraId="0BD8B623" w14:textId="4529C8A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13D0173D" w14:textId="6F03CC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1182D51" w14:textId="7FC7DF99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 Network Capability Exposure Procedure</w:t>
            </w:r>
          </w:p>
        </w:tc>
        <w:tc>
          <w:tcPr>
            <w:tcW w:w="284" w:type="dxa"/>
          </w:tcPr>
          <w:p w14:paraId="078F5213" w14:textId="31D9DFDA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204C479F" w14:textId="0E6D7DFF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9645264" w14:textId="19876446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8B97F94" w14:textId="7A1E939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S2-2502500</w:t>
            </w:r>
          </w:p>
        </w:tc>
        <w:tc>
          <w:tcPr>
            <w:tcW w:w="1134" w:type="dxa"/>
          </w:tcPr>
          <w:p w14:paraId="4F5FFB8D" w14:textId="0210F09C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30421F33" w14:textId="5EEB41C0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73B3AC3C" w14:textId="02463B9F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AG.2.2.x (new)</w:t>
            </w:r>
          </w:p>
        </w:tc>
        <w:tc>
          <w:tcPr>
            <w:tcW w:w="283" w:type="dxa"/>
          </w:tcPr>
          <w:p w14:paraId="4EE3694A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54B2084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2B1942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674C062" w14:textId="5B69F736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8054D6A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E779EDE" w14:textId="0B3DB228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This should be implement after the last change of CR 1581</w:t>
            </w:r>
          </w:p>
        </w:tc>
      </w:tr>
      <w:tr w:rsidR="00F92D64" w:rsidRPr="00E6100C" w14:paraId="1A9D53E3" w14:textId="77777777" w:rsidTr="00065ACC">
        <w:tc>
          <w:tcPr>
            <w:tcW w:w="774" w:type="dxa"/>
          </w:tcPr>
          <w:p w14:paraId="02D600A9" w14:textId="20A7E2FD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66E3F26A" w14:textId="63BBCE3D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5209</w:t>
            </w:r>
          </w:p>
        </w:tc>
        <w:tc>
          <w:tcPr>
            <w:tcW w:w="251" w:type="dxa"/>
          </w:tcPr>
          <w:p w14:paraId="51D7ADFE" w14:textId="36E3DB31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5A3ABFD0" w14:textId="5E5CC941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ADD86E6" w14:textId="28A1B661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KI#1: Update to  NEF Services</w:t>
            </w:r>
          </w:p>
        </w:tc>
        <w:tc>
          <w:tcPr>
            <w:tcW w:w="284" w:type="dxa"/>
          </w:tcPr>
          <w:p w14:paraId="3F8CF474" w14:textId="5EDE7310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D8AEA3F" w14:textId="16F12620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75494023" w14:textId="3C505006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62E62F9" w14:textId="701ACB12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S2-2502272</w:t>
            </w:r>
          </w:p>
        </w:tc>
        <w:tc>
          <w:tcPr>
            <w:tcW w:w="1134" w:type="dxa"/>
          </w:tcPr>
          <w:p w14:paraId="0C979F6F" w14:textId="4EED6A06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2FCC28E9" w14:textId="05094505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464A4657" w14:textId="4FA98651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5.2.6.39.2.1, 5.2.6.39.2.3</w:t>
            </w:r>
          </w:p>
        </w:tc>
        <w:tc>
          <w:tcPr>
            <w:tcW w:w="283" w:type="dxa"/>
          </w:tcPr>
          <w:p w14:paraId="2A794D53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A983B34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3E966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5BDA7AD" w14:textId="35929F6D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7D66579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6FFB3B1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F92D64" w:rsidRPr="00E6100C" w14:paraId="05C08B6F" w14:textId="77777777" w:rsidTr="00065ACC">
        <w:tc>
          <w:tcPr>
            <w:tcW w:w="774" w:type="dxa"/>
          </w:tcPr>
          <w:p w14:paraId="33BD4F24" w14:textId="46B1C5BD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0091D8F8" w14:textId="2CFBC824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5311</w:t>
            </w:r>
          </w:p>
        </w:tc>
        <w:tc>
          <w:tcPr>
            <w:tcW w:w="251" w:type="dxa"/>
          </w:tcPr>
          <w:p w14:paraId="763D611B" w14:textId="5239D6CF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2BC33FCC" w14:textId="0FF292DA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C734534" w14:textId="67F86BE4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Complete the details for KI#2</w:t>
            </w:r>
          </w:p>
        </w:tc>
        <w:tc>
          <w:tcPr>
            <w:tcW w:w="284" w:type="dxa"/>
          </w:tcPr>
          <w:p w14:paraId="6D32E2C2" w14:textId="404FFA98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54322AE1" w14:textId="574D8138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3A3E410" w14:textId="53631FAD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17109FC" w14:textId="1CC323FD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S2-2502499</w:t>
            </w:r>
          </w:p>
        </w:tc>
        <w:tc>
          <w:tcPr>
            <w:tcW w:w="1134" w:type="dxa"/>
          </w:tcPr>
          <w:p w14:paraId="4898F006" w14:textId="05486938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NTT DOCOMO</w:t>
            </w:r>
          </w:p>
        </w:tc>
        <w:tc>
          <w:tcPr>
            <w:tcW w:w="1276" w:type="dxa"/>
          </w:tcPr>
          <w:p w14:paraId="2E3CEA1A" w14:textId="45F947AF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NG_RTC_Ph2</w:t>
            </w:r>
          </w:p>
        </w:tc>
        <w:tc>
          <w:tcPr>
            <w:tcW w:w="1134" w:type="dxa"/>
          </w:tcPr>
          <w:p w14:paraId="71EDABB4" w14:textId="073FE336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5.2.6.40.2, 5.2.6.40.3, 5.2.6.40.5</w:t>
            </w:r>
          </w:p>
        </w:tc>
        <w:tc>
          <w:tcPr>
            <w:tcW w:w="283" w:type="dxa"/>
          </w:tcPr>
          <w:p w14:paraId="45E10470" w14:textId="77777777" w:rsidR="00F92D64" w:rsidRPr="00E6100C" w:rsidRDefault="00F92D64" w:rsidP="00F92D6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47413D4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98F5F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96E03CE" w14:textId="38FC51E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C94DCEF" w14:textId="77777777" w:rsidR="00F92D64" w:rsidRDefault="00F92D64" w:rsidP="00F92D6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5ECBAA1" w14:textId="77777777" w:rsidR="00F92D64" w:rsidRPr="00F970E0" w:rsidRDefault="00F92D64" w:rsidP="00F92D6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  <w:rsid w:val="00F9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