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6FEA71" w14:textId="6E15D3E9" w:rsidR="004514AE" w:rsidRPr="004514AE" w:rsidRDefault="004514AE" w:rsidP="004514AE">
      <w:pPr>
        <w:tabs>
          <w:tab w:val="right" w:pos="15704"/>
        </w:tabs>
        <w:rPr>
          <w:rFonts w:cs="Arial"/>
          <w:b/>
          <w:sz w:val="24"/>
          <w:szCs w:val="24"/>
        </w:rPr>
      </w:pPr>
      <w:r w:rsidRPr="004514AE">
        <w:rPr>
          <w:rFonts w:cs="Arial"/>
          <w:b/>
          <w:sz w:val="24"/>
          <w:szCs w:val="24"/>
        </w:rPr>
        <w:t>TSG SA Meeting #10</w:t>
      </w:r>
      <w:r w:rsidR="001217D3">
        <w:rPr>
          <w:rFonts w:cs="Arial"/>
          <w:b/>
          <w:sz w:val="24"/>
          <w:szCs w:val="24"/>
        </w:rPr>
        <w:t>7</w:t>
      </w:r>
      <w:r w:rsidRPr="004514AE">
        <w:rPr>
          <w:rFonts w:cs="Arial"/>
          <w:b/>
          <w:sz w:val="24"/>
          <w:szCs w:val="24"/>
        </w:rPr>
        <w:tab/>
      </w:r>
      <w:r w:rsidR="00DA33CF">
        <w:rPr>
          <w:rFonts w:cs="Arial"/>
          <w:b/>
          <w:sz w:val="24"/>
          <w:szCs w:val="24"/>
        </w:rPr>
        <w:t>SP-2</w:t>
      </w:r>
      <w:r w:rsidR="001217D3">
        <w:rPr>
          <w:rFonts w:cs="Arial"/>
          <w:b/>
          <w:sz w:val="24"/>
          <w:szCs w:val="24"/>
        </w:rPr>
        <w:t>500</w:t>
      </w:r>
      <w:r w:rsidR="00761BF6">
        <w:rPr>
          <w:rFonts w:cs="Arial"/>
          <w:b/>
          <w:sz w:val="24"/>
          <w:szCs w:val="24"/>
        </w:rPr>
        <w:t>42</w:t>
      </w:r>
    </w:p>
    <w:p w14:paraId="2781D96D" w14:textId="4FFD201E" w:rsidR="004514AE" w:rsidRPr="004514AE" w:rsidRDefault="001217D3">
      <w:pPr>
        <w:pBdr>
          <w:bottom w:val="single" w:sz="4" w:space="1" w:color="auto"/>
        </w:pBdr>
        <w:tabs>
          <w:tab w:val="right" w:pos="9638"/>
        </w:tabs>
        <w:rPr>
          <w:rFonts w:cs="Arial"/>
          <w:b/>
          <w:bCs/>
          <w:sz w:val="24"/>
          <w:szCs w:val="24"/>
        </w:rPr>
      </w:pPr>
      <w:r>
        <w:rPr>
          <w:rFonts w:eastAsia="SimSun" w:cs="Arial"/>
          <w:b/>
          <w:bCs/>
          <w:sz w:val="24"/>
        </w:rPr>
        <w:t>12 - 14 March, 2025</w:t>
      </w:r>
      <w:r w:rsidRPr="00737948">
        <w:rPr>
          <w:rFonts w:eastAsia="SimSun" w:cs="Arial"/>
          <w:b/>
          <w:bCs/>
          <w:sz w:val="24"/>
        </w:rPr>
        <w:t xml:space="preserve">, </w:t>
      </w:r>
      <w:r>
        <w:rPr>
          <w:rFonts w:eastAsia="SimSun" w:cs="Arial"/>
          <w:b/>
          <w:bCs/>
          <w:sz w:val="24"/>
        </w:rPr>
        <w:t>Incheon, South Korea</w:t>
      </w:r>
    </w:p>
    <w:p w14:paraId="3B7F057C" w14:textId="3044E117" w:rsidR="00626633" w:rsidRPr="00C24F9B" w:rsidRDefault="00626633" w:rsidP="00626633">
      <w:pPr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</w:p>
    <w:p w14:paraId="13024C8D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 w:rsidR="00EF27D5">
        <w:rPr>
          <w:rFonts w:cs="Arial"/>
          <w:b/>
          <w:bCs/>
        </w:rPr>
        <w:t>SA WG2</w:t>
      </w:r>
    </w:p>
    <w:p w14:paraId="5A3F8348" w14:textId="0DC5AB6A" w:rsidR="004E535C" w:rsidRPr="00E145B1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  <w:lang w:val="en-US"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 w:rsidR="00761BF6">
        <w:rPr>
          <w:rFonts w:cs="Arial"/>
          <w:b/>
          <w:bCs/>
        </w:rPr>
        <w:t>SA WG2 agreed CRs for AIML_CN (Rel-19) (Pack2/2)</w:t>
      </w:r>
    </w:p>
    <w:p w14:paraId="519C34A0" w14:textId="089D8848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</w:r>
      <w:r w:rsidR="001217D3">
        <w:rPr>
          <w:rFonts w:cs="Arial"/>
          <w:b/>
          <w:bCs/>
        </w:rPr>
        <w:t>1</w:t>
      </w:r>
      <w:r w:rsidR="00761BF6">
        <w:rPr>
          <w:rFonts w:cs="Arial"/>
          <w:b/>
          <w:bCs/>
        </w:rPr>
        <w:t>9</w:t>
      </w:r>
      <w:r w:rsidR="001217D3">
        <w:rPr>
          <w:rFonts w:cs="Arial"/>
          <w:b/>
          <w:bCs/>
        </w:rPr>
        <w:t>.2</w:t>
      </w:r>
    </w:p>
    <w:p w14:paraId="709BC54C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</w:r>
      <w:r w:rsidR="00D10268">
        <w:rPr>
          <w:rFonts w:cs="Arial"/>
          <w:b/>
          <w:bCs/>
        </w:rPr>
        <w:t>Approval</w:t>
      </w:r>
    </w:p>
    <w:p w14:paraId="22ECF962" w14:textId="77777777" w:rsidR="004E535C" w:rsidRDefault="004E535C" w:rsidP="004E535C">
      <w:pPr>
        <w:pBdr>
          <w:bottom w:val="single" w:sz="4" w:space="1" w:color="auto"/>
        </w:pBdr>
        <w:rPr>
          <w:rFonts w:cs="Arial"/>
          <w:b/>
          <w:bCs/>
        </w:rPr>
      </w:pPr>
    </w:p>
    <w:p w14:paraId="29E2BBBC" w14:textId="77777777" w:rsidR="006504F0" w:rsidRDefault="006504F0" w:rsidP="006504F0">
      <w:pPr>
        <w:rPr>
          <w:rFonts w:cs="Arial"/>
        </w:rPr>
      </w:pPr>
      <w:r>
        <w:rPr>
          <w:rFonts w:cs="Arial"/>
        </w:rPr>
        <w:t xml:space="preserve">The following CRs were agreed in SA WG2 and are forwarded to </w:t>
      </w:r>
      <w:r w:rsidRPr="001A5153">
        <w:rPr>
          <w:rFonts w:cs="Arial"/>
        </w:rPr>
        <w:t>TSG-SA#</w:t>
      </w:r>
      <w:r>
        <w:rPr>
          <w:rFonts w:cs="Arial"/>
        </w:rPr>
        <w:t>107 for approval:</w:t>
      </w:r>
    </w:p>
    <w:tbl>
      <w:tblPr>
        <w:tblStyle w:val="TableGrid"/>
        <w:tblW w:w="15730" w:type="dxa"/>
        <w:tblLayout w:type="fixed"/>
        <w:tblLook w:val="04A0" w:firstRow="1" w:lastRow="0" w:firstColumn="1" w:lastColumn="0" w:noHBand="0" w:noVBand="1"/>
      </w:tblPr>
      <w:tblGrid>
        <w:gridCol w:w="774"/>
        <w:gridCol w:w="781"/>
        <w:gridCol w:w="251"/>
        <w:gridCol w:w="741"/>
        <w:gridCol w:w="2693"/>
        <w:gridCol w:w="284"/>
        <w:gridCol w:w="708"/>
        <w:gridCol w:w="851"/>
        <w:gridCol w:w="1134"/>
        <w:gridCol w:w="1134"/>
        <w:gridCol w:w="1276"/>
        <w:gridCol w:w="1134"/>
        <w:gridCol w:w="283"/>
        <w:gridCol w:w="284"/>
        <w:gridCol w:w="283"/>
        <w:gridCol w:w="248"/>
        <w:gridCol w:w="1170"/>
        <w:gridCol w:w="1701"/>
      </w:tblGrid>
      <w:tr w:rsidR="006504F0" w:rsidRPr="00E6100C" w14:paraId="747C9097" w14:textId="77777777" w:rsidTr="00065ACC">
        <w:trPr>
          <w:tblHeader/>
        </w:trPr>
        <w:tc>
          <w:tcPr>
            <w:tcW w:w="774" w:type="dxa"/>
            <w:shd w:val="clear" w:color="auto" w:fill="D9D9D9" w:themeFill="background1" w:themeFillShade="D9"/>
          </w:tcPr>
          <w:p w14:paraId="7A48ED1E" w14:textId="77777777" w:rsidR="006504F0" w:rsidRPr="00E6100C" w:rsidRDefault="006504F0" w:rsidP="00761BF6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TS</w:t>
            </w:r>
          </w:p>
        </w:tc>
        <w:tc>
          <w:tcPr>
            <w:tcW w:w="781" w:type="dxa"/>
            <w:shd w:val="clear" w:color="auto" w:fill="D9D9D9" w:themeFill="background1" w:themeFillShade="D9"/>
          </w:tcPr>
          <w:p w14:paraId="5ABD7F39" w14:textId="77777777" w:rsidR="006504F0" w:rsidRPr="00E6100C" w:rsidRDefault="006504F0" w:rsidP="00761BF6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CR</w:t>
            </w:r>
          </w:p>
        </w:tc>
        <w:tc>
          <w:tcPr>
            <w:tcW w:w="251" w:type="dxa"/>
            <w:shd w:val="clear" w:color="auto" w:fill="D9D9D9" w:themeFill="background1" w:themeFillShade="D9"/>
          </w:tcPr>
          <w:p w14:paraId="32C69A21" w14:textId="77777777" w:rsidR="006504F0" w:rsidRPr="00E6100C" w:rsidRDefault="006504F0" w:rsidP="00761BF6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Rev</w:t>
            </w:r>
          </w:p>
        </w:tc>
        <w:tc>
          <w:tcPr>
            <w:tcW w:w="741" w:type="dxa"/>
            <w:shd w:val="clear" w:color="auto" w:fill="D9D9D9" w:themeFill="background1" w:themeFillShade="D9"/>
          </w:tcPr>
          <w:p w14:paraId="0813B776" w14:textId="77777777" w:rsidR="006504F0" w:rsidRPr="00E6100C" w:rsidRDefault="006504F0" w:rsidP="00761BF6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Rel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7771EAAD" w14:textId="77777777" w:rsidR="006504F0" w:rsidRPr="00E6100C" w:rsidRDefault="006504F0" w:rsidP="00761BF6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Title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6844F39E" w14:textId="77777777" w:rsidR="006504F0" w:rsidRPr="00E6100C" w:rsidRDefault="006504F0" w:rsidP="00761BF6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Cat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14:paraId="3842EF82" w14:textId="77777777" w:rsidR="006504F0" w:rsidRPr="00E6100C" w:rsidRDefault="006504F0" w:rsidP="00761BF6">
            <w:pPr>
              <w:pStyle w:val="TAH"/>
              <w:keepNext w:val="0"/>
              <w:rPr>
                <w:sz w:val="16"/>
                <w:szCs w:val="16"/>
              </w:rPr>
            </w:pPr>
            <w:proofErr w:type="spellStart"/>
            <w:r w:rsidRPr="00E6100C">
              <w:rPr>
                <w:sz w:val="16"/>
                <w:szCs w:val="16"/>
              </w:rPr>
              <w:t>Vsn</w:t>
            </w:r>
            <w:proofErr w:type="spellEnd"/>
          </w:p>
        </w:tc>
        <w:tc>
          <w:tcPr>
            <w:tcW w:w="851" w:type="dxa"/>
            <w:shd w:val="clear" w:color="auto" w:fill="D9D9D9" w:themeFill="background1" w:themeFillShade="D9"/>
          </w:tcPr>
          <w:p w14:paraId="7AEB1268" w14:textId="77777777" w:rsidR="006504F0" w:rsidRPr="00E6100C" w:rsidRDefault="006504F0" w:rsidP="00761BF6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@ Mtg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272E2B3A" w14:textId="77777777" w:rsidR="006504F0" w:rsidRPr="00E6100C" w:rsidRDefault="006504F0" w:rsidP="00761BF6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TD#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313D04E5" w14:textId="77777777" w:rsidR="006504F0" w:rsidRPr="00E6100C" w:rsidRDefault="006504F0" w:rsidP="00761BF6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Source to WG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0CF1A135" w14:textId="77777777" w:rsidR="006504F0" w:rsidRPr="00E6100C" w:rsidRDefault="006504F0" w:rsidP="00761BF6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Work Item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2CC223D4" w14:textId="77777777" w:rsidR="006504F0" w:rsidRPr="00E6100C" w:rsidRDefault="006504F0" w:rsidP="00761BF6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Clauses affected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14:paraId="2EE550FC" w14:textId="77777777" w:rsidR="006504F0" w:rsidRPr="00E6100C" w:rsidRDefault="006504F0" w:rsidP="00761BF6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USIM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2E60ACA3" w14:textId="77777777" w:rsidR="006504F0" w:rsidRPr="00E6100C" w:rsidRDefault="006504F0" w:rsidP="00761BF6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ME/UE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14:paraId="4DCBC1EE" w14:textId="77777777" w:rsidR="006504F0" w:rsidRPr="00E6100C" w:rsidRDefault="006504F0" w:rsidP="00761BF6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RAN</w:t>
            </w:r>
          </w:p>
        </w:tc>
        <w:tc>
          <w:tcPr>
            <w:tcW w:w="248" w:type="dxa"/>
            <w:shd w:val="clear" w:color="auto" w:fill="D9D9D9" w:themeFill="background1" w:themeFillShade="D9"/>
          </w:tcPr>
          <w:p w14:paraId="1CDBA3B3" w14:textId="77777777" w:rsidR="006504F0" w:rsidRPr="00E6100C" w:rsidRDefault="006504F0" w:rsidP="00761BF6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CN</w:t>
            </w:r>
          </w:p>
        </w:tc>
        <w:tc>
          <w:tcPr>
            <w:tcW w:w="1170" w:type="dxa"/>
            <w:shd w:val="clear" w:color="auto" w:fill="D9D9D9" w:themeFill="background1" w:themeFillShade="D9"/>
          </w:tcPr>
          <w:p w14:paraId="3123D482" w14:textId="77777777" w:rsidR="006504F0" w:rsidRPr="00E6100C" w:rsidRDefault="006504F0" w:rsidP="00761BF6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 xml:space="preserve">Other </w:t>
            </w:r>
            <w:proofErr w:type="spellStart"/>
            <w:r w:rsidRPr="00E6100C">
              <w:rPr>
                <w:sz w:val="16"/>
                <w:szCs w:val="16"/>
              </w:rPr>
              <w:t>Aff</w:t>
            </w:r>
            <w:proofErr w:type="spellEnd"/>
            <w:r w:rsidRPr="00E6100C">
              <w:rPr>
                <w:sz w:val="16"/>
                <w:szCs w:val="16"/>
              </w:rPr>
              <w:t xml:space="preserve"> Specs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469C47D5" w14:textId="77777777" w:rsidR="006504F0" w:rsidRPr="00E6100C" w:rsidRDefault="006504F0" w:rsidP="00761BF6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Other comments</w:t>
            </w:r>
          </w:p>
        </w:tc>
      </w:tr>
      <w:tr w:rsidR="00761BF6" w:rsidRPr="00E6100C" w14:paraId="1C456B7C" w14:textId="77777777" w:rsidTr="00065ACC">
        <w:tc>
          <w:tcPr>
            <w:tcW w:w="774" w:type="dxa"/>
          </w:tcPr>
          <w:p w14:paraId="69C3E55E" w14:textId="4F4D96FB" w:rsidR="00761BF6" w:rsidRDefault="00761BF6" w:rsidP="00761BF6">
            <w:pPr>
              <w:pStyle w:val="TAL"/>
              <w:keepNext w:val="0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23.288</w:t>
            </w:r>
          </w:p>
        </w:tc>
        <w:tc>
          <w:tcPr>
            <w:tcW w:w="781" w:type="dxa"/>
          </w:tcPr>
          <w:p w14:paraId="1B433260" w14:textId="6EA5F6AB" w:rsidR="00761BF6" w:rsidRDefault="00761BF6" w:rsidP="00761BF6">
            <w:pPr>
              <w:pStyle w:val="TAL"/>
              <w:keepNext w:val="0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1333</w:t>
            </w:r>
          </w:p>
        </w:tc>
        <w:tc>
          <w:tcPr>
            <w:tcW w:w="251" w:type="dxa"/>
          </w:tcPr>
          <w:p w14:paraId="7BF03D93" w14:textId="6FF4F601" w:rsidR="00761BF6" w:rsidRDefault="00761BF6" w:rsidP="00761BF6">
            <w:pPr>
              <w:pStyle w:val="TAL"/>
              <w:keepNext w:val="0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741" w:type="dxa"/>
          </w:tcPr>
          <w:p w14:paraId="4A773327" w14:textId="238E762E" w:rsidR="00761BF6" w:rsidRDefault="00761BF6" w:rsidP="00761BF6">
            <w:pPr>
              <w:pStyle w:val="TAL"/>
              <w:keepNext w:val="0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59F237A8" w14:textId="2B589941" w:rsidR="00761BF6" w:rsidRDefault="00761BF6" w:rsidP="00761BF6">
            <w:pPr>
              <w:pStyle w:val="TAL"/>
              <w:keepNext w:val="0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Resolve some ENs in the vertical federated learning inference procedure</w:t>
            </w:r>
          </w:p>
        </w:tc>
        <w:tc>
          <w:tcPr>
            <w:tcW w:w="284" w:type="dxa"/>
          </w:tcPr>
          <w:p w14:paraId="3C4E15BA" w14:textId="00FC2497" w:rsidR="00761BF6" w:rsidRDefault="00761BF6" w:rsidP="00761BF6">
            <w:pPr>
              <w:pStyle w:val="TAL"/>
              <w:keepNext w:val="0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708" w:type="dxa"/>
          </w:tcPr>
          <w:p w14:paraId="1AA4576A" w14:textId="64145D64" w:rsidR="00761BF6" w:rsidRDefault="00761BF6" w:rsidP="00761BF6">
            <w:pPr>
              <w:pStyle w:val="TAL"/>
              <w:keepNext w:val="0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19.1.0</w:t>
            </w:r>
          </w:p>
        </w:tc>
        <w:tc>
          <w:tcPr>
            <w:tcW w:w="851" w:type="dxa"/>
          </w:tcPr>
          <w:p w14:paraId="2DBA44FE" w14:textId="7C4FA96E" w:rsidR="00761BF6" w:rsidRDefault="00761BF6" w:rsidP="00761BF6">
            <w:pPr>
              <w:pStyle w:val="TAL"/>
              <w:keepNext w:val="0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5DF582B0" w14:textId="1723E00B" w:rsidR="00761BF6" w:rsidRDefault="00761BF6" w:rsidP="00761BF6">
            <w:pPr>
              <w:pStyle w:val="TAL"/>
              <w:keepNext w:val="0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S2-2502668</w:t>
            </w:r>
          </w:p>
        </w:tc>
        <w:tc>
          <w:tcPr>
            <w:tcW w:w="1134" w:type="dxa"/>
          </w:tcPr>
          <w:p w14:paraId="2EA37F8B" w14:textId="5656BBDE" w:rsidR="00761BF6" w:rsidRDefault="00761BF6" w:rsidP="00761BF6">
            <w:pPr>
              <w:pStyle w:val="TAL"/>
              <w:keepNext w:val="0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 xml:space="preserve">OPPO, ZTE, Nokia, Ericsson, Samsung, China Telecom, vivo, Huawei, </w:t>
            </w:r>
            <w:proofErr w:type="spellStart"/>
            <w:r w:rsidRPr="00F970E0">
              <w:rPr>
                <w:rFonts w:cs="Arial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276" w:type="dxa"/>
          </w:tcPr>
          <w:p w14:paraId="5160B6A9" w14:textId="5872247D" w:rsidR="00761BF6" w:rsidRDefault="00761BF6" w:rsidP="00761BF6">
            <w:pPr>
              <w:pStyle w:val="TAL"/>
              <w:keepNext w:val="0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AIML_CN</w:t>
            </w:r>
          </w:p>
        </w:tc>
        <w:tc>
          <w:tcPr>
            <w:tcW w:w="1134" w:type="dxa"/>
          </w:tcPr>
          <w:p w14:paraId="064C4FF5" w14:textId="2DEEBE61" w:rsidR="00761BF6" w:rsidRDefault="00761BF6" w:rsidP="00761BF6">
            <w:pPr>
              <w:pStyle w:val="TAL"/>
              <w:keepNext w:val="0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6.2H.2.4.1, 6.2H.2.4.2</w:t>
            </w:r>
          </w:p>
        </w:tc>
        <w:tc>
          <w:tcPr>
            <w:tcW w:w="283" w:type="dxa"/>
          </w:tcPr>
          <w:p w14:paraId="38A42652" w14:textId="77777777" w:rsidR="00761BF6" w:rsidRPr="00E6100C" w:rsidRDefault="00761BF6" w:rsidP="00761BF6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0C5EFA19" w14:textId="77777777" w:rsidR="00761BF6" w:rsidRDefault="00761BF6" w:rsidP="00761BF6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32AD508C" w14:textId="77777777" w:rsidR="00761BF6" w:rsidRDefault="00761BF6" w:rsidP="00761BF6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3DF7DEEE" w14:textId="3B0A6974" w:rsidR="00761BF6" w:rsidRDefault="00761BF6" w:rsidP="00761BF6">
            <w:pPr>
              <w:pStyle w:val="TAL"/>
              <w:keepNext w:val="0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693022A8" w14:textId="77777777" w:rsidR="00761BF6" w:rsidRDefault="00761BF6" w:rsidP="00761BF6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76AE6AD5" w14:textId="77777777" w:rsidR="00761BF6" w:rsidRDefault="00761BF6" w:rsidP="00761BF6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761BF6" w:rsidRPr="00E6100C" w14:paraId="5C841F33" w14:textId="77777777" w:rsidTr="00065ACC">
        <w:tc>
          <w:tcPr>
            <w:tcW w:w="774" w:type="dxa"/>
          </w:tcPr>
          <w:p w14:paraId="3E5A549A" w14:textId="53ADC5A3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23.288</w:t>
            </w:r>
          </w:p>
        </w:tc>
        <w:tc>
          <w:tcPr>
            <w:tcW w:w="781" w:type="dxa"/>
          </w:tcPr>
          <w:p w14:paraId="2A6C76A8" w14:textId="4C83DD73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1338</w:t>
            </w:r>
          </w:p>
        </w:tc>
        <w:tc>
          <w:tcPr>
            <w:tcW w:w="251" w:type="dxa"/>
          </w:tcPr>
          <w:p w14:paraId="1E10D54A" w14:textId="79D35971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741" w:type="dxa"/>
          </w:tcPr>
          <w:p w14:paraId="06D32B96" w14:textId="3C1B4DFF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6E3BD9B4" w14:textId="7E8BF28B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Resolving ENs for VFL</w:t>
            </w:r>
          </w:p>
        </w:tc>
        <w:tc>
          <w:tcPr>
            <w:tcW w:w="284" w:type="dxa"/>
          </w:tcPr>
          <w:p w14:paraId="091BC1C9" w14:textId="59E4C691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708" w:type="dxa"/>
          </w:tcPr>
          <w:p w14:paraId="08E5E502" w14:textId="38A27D1F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19.1.0</w:t>
            </w:r>
          </w:p>
        </w:tc>
        <w:tc>
          <w:tcPr>
            <w:tcW w:w="851" w:type="dxa"/>
          </w:tcPr>
          <w:p w14:paraId="768F3EE9" w14:textId="4CA6DCF0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706D71E5" w14:textId="3876B263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S2-2502527</w:t>
            </w:r>
          </w:p>
        </w:tc>
        <w:tc>
          <w:tcPr>
            <w:tcW w:w="1134" w:type="dxa"/>
          </w:tcPr>
          <w:p w14:paraId="31B744C5" w14:textId="3CA65994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 xml:space="preserve">Ericsson, Lenovo, </w:t>
            </w:r>
            <w:proofErr w:type="spellStart"/>
            <w:r w:rsidRPr="00F970E0">
              <w:rPr>
                <w:rFonts w:cs="Arial"/>
                <w:sz w:val="16"/>
                <w:szCs w:val="16"/>
              </w:rPr>
              <w:t>InterDigital</w:t>
            </w:r>
            <w:proofErr w:type="spellEnd"/>
            <w:r w:rsidRPr="00F970E0">
              <w:rPr>
                <w:rFonts w:cs="Arial"/>
                <w:sz w:val="16"/>
                <w:szCs w:val="16"/>
              </w:rPr>
              <w:t xml:space="preserve">, OPPO, Nokia, ZTE, KDDI, Samsung, Vivo, CMCC, China Telecom, Huawei, </w:t>
            </w:r>
            <w:proofErr w:type="spellStart"/>
            <w:r w:rsidRPr="00F970E0">
              <w:rPr>
                <w:rFonts w:cs="Arial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276" w:type="dxa"/>
          </w:tcPr>
          <w:p w14:paraId="5ED606AB" w14:textId="54C765E5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AIML_CN</w:t>
            </w:r>
          </w:p>
        </w:tc>
        <w:tc>
          <w:tcPr>
            <w:tcW w:w="1134" w:type="dxa"/>
          </w:tcPr>
          <w:p w14:paraId="53CAA470" w14:textId="009CE7F3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5.4, 6.2H.1, 6.2H.2.3.1, 6.2H.2.3.2, 6.2H.3</w:t>
            </w:r>
          </w:p>
        </w:tc>
        <w:tc>
          <w:tcPr>
            <w:tcW w:w="283" w:type="dxa"/>
          </w:tcPr>
          <w:p w14:paraId="2013401F" w14:textId="77777777" w:rsidR="00761BF6" w:rsidRPr="00E6100C" w:rsidRDefault="00761BF6" w:rsidP="00761BF6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1D8F9A2A" w14:textId="77777777" w:rsidR="00761BF6" w:rsidRDefault="00761BF6" w:rsidP="00761BF6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2919F9E0" w14:textId="77777777" w:rsidR="00761BF6" w:rsidRDefault="00761BF6" w:rsidP="00761BF6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6493DE30" w14:textId="1E7AFC05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17BFD326" w14:textId="77777777" w:rsidR="00761BF6" w:rsidRDefault="00761BF6" w:rsidP="00761BF6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35140803" w14:textId="77777777" w:rsidR="00761BF6" w:rsidRDefault="00761BF6" w:rsidP="00761BF6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761BF6" w:rsidRPr="00E6100C" w14:paraId="6044C4CB" w14:textId="77777777" w:rsidTr="00065ACC">
        <w:tc>
          <w:tcPr>
            <w:tcW w:w="774" w:type="dxa"/>
          </w:tcPr>
          <w:p w14:paraId="19D021DF" w14:textId="493E8F04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23.288</w:t>
            </w:r>
          </w:p>
        </w:tc>
        <w:tc>
          <w:tcPr>
            <w:tcW w:w="781" w:type="dxa"/>
          </w:tcPr>
          <w:p w14:paraId="60B02E5E" w14:textId="00015C2E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1342</w:t>
            </w:r>
          </w:p>
        </w:tc>
        <w:tc>
          <w:tcPr>
            <w:tcW w:w="251" w:type="dxa"/>
          </w:tcPr>
          <w:p w14:paraId="61EFBB7D" w14:textId="4F3A0E60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41" w:type="dxa"/>
          </w:tcPr>
          <w:p w14:paraId="44F8A777" w14:textId="01466587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123D6024" w14:textId="04B1958F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Sample update during VFL training</w:t>
            </w:r>
          </w:p>
        </w:tc>
        <w:tc>
          <w:tcPr>
            <w:tcW w:w="284" w:type="dxa"/>
          </w:tcPr>
          <w:p w14:paraId="579E0BBC" w14:textId="2BC33431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708" w:type="dxa"/>
          </w:tcPr>
          <w:p w14:paraId="65351026" w14:textId="7AB60556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19.1.0</w:t>
            </w:r>
          </w:p>
        </w:tc>
        <w:tc>
          <w:tcPr>
            <w:tcW w:w="851" w:type="dxa"/>
          </w:tcPr>
          <w:p w14:paraId="3FB96E60" w14:textId="33F7A460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47CC3A48" w14:textId="3E69B6F0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S2-2502262</w:t>
            </w:r>
          </w:p>
        </w:tc>
        <w:tc>
          <w:tcPr>
            <w:tcW w:w="1134" w:type="dxa"/>
          </w:tcPr>
          <w:p w14:paraId="00E4BB18" w14:textId="789BFAA3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 xml:space="preserve">Apple, Ericsson, Samsung, ETRI, </w:t>
            </w:r>
            <w:proofErr w:type="spellStart"/>
            <w:r w:rsidRPr="00F970E0">
              <w:rPr>
                <w:rFonts w:cs="Arial"/>
                <w:sz w:val="16"/>
                <w:szCs w:val="16"/>
              </w:rPr>
              <w:t>Futurewei</w:t>
            </w:r>
            <w:proofErr w:type="spellEnd"/>
            <w:r w:rsidRPr="00F970E0">
              <w:rPr>
                <w:rFonts w:cs="Arial"/>
                <w:sz w:val="16"/>
                <w:szCs w:val="16"/>
              </w:rPr>
              <w:t>, ZTE</w:t>
            </w:r>
          </w:p>
        </w:tc>
        <w:tc>
          <w:tcPr>
            <w:tcW w:w="1276" w:type="dxa"/>
          </w:tcPr>
          <w:p w14:paraId="61EA4083" w14:textId="12EB3D2C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AIML_CN</w:t>
            </w:r>
          </w:p>
        </w:tc>
        <w:tc>
          <w:tcPr>
            <w:tcW w:w="1134" w:type="dxa"/>
          </w:tcPr>
          <w:p w14:paraId="72B9D5A7" w14:textId="6596817F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5.4, 6.2H.2.3.1, 6.2H.3</w:t>
            </w:r>
          </w:p>
        </w:tc>
        <w:tc>
          <w:tcPr>
            <w:tcW w:w="283" w:type="dxa"/>
          </w:tcPr>
          <w:p w14:paraId="5E465AD5" w14:textId="77777777" w:rsidR="00761BF6" w:rsidRPr="00E6100C" w:rsidRDefault="00761BF6" w:rsidP="00761BF6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4C177E43" w14:textId="77777777" w:rsidR="00761BF6" w:rsidRDefault="00761BF6" w:rsidP="00761BF6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3C53A4DC" w14:textId="77777777" w:rsidR="00761BF6" w:rsidRDefault="00761BF6" w:rsidP="00761BF6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6FE86190" w14:textId="59F2CE09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40F3C2C1" w14:textId="77777777" w:rsidR="00761BF6" w:rsidRDefault="00761BF6" w:rsidP="00761BF6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62834040" w14:textId="77777777" w:rsidR="00761BF6" w:rsidRDefault="00761BF6" w:rsidP="00761BF6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761BF6" w:rsidRPr="00E6100C" w14:paraId="723A315A" w14:textId="77777777" w:rsidTr="00065ACC">
        <w:tc>
          <w:tcPr>
            <w:tcW w:w="774" w:type="dxa"/>
          </w:tcPr>
          <w:p w14:paraId="223BC137" w14:textId="3D844614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23.288</w:t>
            </w:r>
          </w:p>
        </w:tc>
        <w:tc>
          <w:tcPr>
            <w:tcW w:w="781" w:type="dxa"/>
          </w:tcPr>
          <w:p w14:paraId="69701160" w14:textId="168134D3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1353</w:t>
            </w:r>
          </w:p>
        </w:tc>
        <w:tc>
          <w:tcPr>
            <w:tcW w:w="251" w:type="dxa"/>
          </w:tcPr>
          <w:p w14:paraId="0B578B23" w14:textId="75D44808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38816979" w14:textId="6BDC62C0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57B823CB" w14:textId="00C545BB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Updates on VFL training and VFL inference to remove ENs</w:t>
            </w:r>
          </w:p>
        </w:tc>
        <w:tc>
          <w:tcPr>
            <w:tcW w:w="284" w:type="dxa"/>
          </w:tcPr>
          <w:p w14:paraId="4E41FE9C" w14:textId="2B10D2A7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708" w:type="dxa"/>
          </w:tcPr>
          <w:p w14:paraId="54D174AC" w14:textId="3F6E2198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19.1.0</w:t>
            </w:r>
          </w:p>
        </w:tc>
        <w:tc>
          <w:tcPr>
            <w:tcW w:w="851" w:type="dxa"/>
          </w:tcPr>
          <w:p w14:paraId="0275C7B3" w14:textId="7F0B89C9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7B7AD000" w14:textId="78B1EA23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S2-2501346</w:t>
            </w:r>
          </w:p>
        </w:tc>
        <w:tc>
          <w:tcPr>
            <w:tcW w:w="1134" w:type="dxa"/>
          </w:tcPr>
          <w:p w14:paraId="318A9620" w14:textId="5C704650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China Telecom, ZTE, Lenovo, Nokia, ETRI</w:t>
            </w:r>
          </w:p>
        </w:tc>
        <w:tc>
          <w:tcPr>
            <w:tcW w:w="1276" w:type="dxa"/>
          </w:tcPr>
          <w:p w14:paraId="2CAE196D" w14:textId="5A463FCE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AIML_CN</w:t>
            </w:r>
          </w:p>
        </w:tc>
        <w:tc>
          <w:tcPr>
            <w:tcW w:w="1134" w:type="dxa"/>
          </w:tcPr>
          <w:p w14:paraId="2E122F3C" w14:textId="540AAC62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6.2H.2.3.1</w:t>
            </w:r>
          </w:p>
        </w:tc>
        <w:tc>
          <w:tcPr>
            <w:tcW w:w="283" w:type="dxa"/>
          </w:tcPr>
          <w:p w14:paraId="0AAAD2F6" w14:textId="77777777" w:rsidR="00761BF6" w:rsidRPr="00E6100C" w:rsidRDefault="00761BF6" w:rsidP="00761BF6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566BE9C1" w14:textId="77777777" w:rsidR="00761BF6" w:rsidRDefault="00761BF6" w:rsidP="00761BF6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04F36869" w14:textId="77777777" w:rsidR="00761BF6" w:rsidRDefault="00761BF6" w:rsidP="00761BF6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08F928B7" w14:textId="388410AE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599B9A2B" w14:textId="77777777" w:rsidR="00761BF6" w:rsidRDefault="00761BF6" w:rsidP="00761BF6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41764B79" w14:textId="77777777" w:rsidR="00761BF6" w:rsidRDefault="00761BF6" w:rsidP="00761BF6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761BF6" w:rsidRPr="00E6100C" w14:paraId="6270FE39" w14:textId="77777777" w:rsidTr="00065ACC">
        <w:tc>
          <w:tcPr>
            <w:tcW w:w="774" w:type="dxa"/>
          </w:tcPr>
          <w:p w14:paraId="5FC23C5B" w14:textId="23D5B364" w:rsidR="00761BF6" w:rsidRPr="00B374EF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23.288</w:t>
            </w:r>
          </w:p>
        </w:tc>
        <w:tc>
          <w:tcPr>
            <w:tcW w:w="781" w:type="dxa"/>
          </w:tcPr>
          <w:p w14:paraId="39924620" w14:textId="584FBF45" w:rsidR="00761BF6" w:rsidRPr="00B374EF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1354</w:t>
            </w:r>
          </w:p>
        </w:tc>
        <w:tc>
          <w:tcPr>
            <w:tcW w:w="251" w:type="dxa"/>
          </w:tcPr>
          <w:p w14:paraId="3B991603" w14:textId="06699FE6" w:rsidR="00761BF6" w:rsidRPr="00B374EF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7AEE4981" w14:textId="1D27E843" w:rsidR="00761BF6" w:rsidRPr="00B374EF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2286C098" w14:textId="1F06248A" w:rsidR="00761BF6" w:rsidRPr="00B374EF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 xml:space="preserve">Clarification and alignment on </w:t>
            </w:r>
            <w:proofErr w:type="spellStart"/>
            <w:r w:rsidRPr="00B374EF">
              <w:rPr>
                <w:rFonts w:cs="Arial"/>
                <w:sz w:val="16"/>
                <w:szCs w:val="16"/>
              </w:rPr>
              <w:t>signalling</w:t>
            </w:r>
            <w:proofErr w:type="spellEnd"/>
            <w:r w:rsidRPr="00B374EF">
              <w:rPr>
                <w:rFonts w:cs="Arial"/>
                <w:sz w:val="16"/>
                <w:szCs w:val="16"/>
              </w:rPr>
              <w:t xml:space="preserve"> storm analytics</w:t>
            </w:r>
          </w:p>
        </w:tc>
        <w:tc>
          <w:tcPr>
            <w:tcW w:w="284" w:type="dxa"/>
          </w:tcPr>
          <w:p w14:paraId="26973BE5" w14:textId="49B47F93" w:rsidR="00761BF6" w:rsidRPr="00B374EF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12E18E45" w14:textId="2C8F0225" w:rsidR="00761BF6" w:rsidRPr="00B374EF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19.1.0</w:t>
            </w:r>
          </w:p>
        </w:tc>
        <w:tc>
          <w:tcPr>
            <w:tcW w:w="851" w:type="dxa"/>
          </w:tcPr>
          <w:p w14:paraId="721BAAE1" w14:textId="055213D2" w:rsidR="00761BF6" w:rsidRPr="00B374EF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2A777453" w14:textId="38CF129E" w:rsidR="00761BF6" w:rsidRPr="00B374EF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S2-2501154</w:t>
            </w:r>
          </w:p>
        </w:tc>
        <w:tc>
          <w:tcPr>
            <w:tcW w:w="1134" w:type="dxa"/>
          </w:tcPr>
          <w:p w14:paraId="43B64DEC" w14:textId="7B09FB21" w:rsidR="00761BF6" w:rsidRPr="00B374EF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China Telecom</w:t>
            </w:r>
          </w:p>
        </w:tc>
        <w:tc>
          <w:tcPr>
            <w:tcW w:w="1276" w:type="dxa"/>
          </w:tcPr>
          <w:p w14:paraId="43D8324C" w14:textId="48F428FC" w:rsidR="00761BF6" w:rsidRPr="00B374EF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AIML_CN</w:t>
            </w:r>
          </w:p>
        </w:tc>
        <w:tc>
          <w:tcPr>
            <w:tcW w:w="1134" w:type="dxa"/>
          </w:tcPr>
          <w:p w14:paraId="580E6619" w14:textId="59D51919" w:rsidR="00761BF6" w:rsidRPr="00B374EF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6.22.3, 6.22.4</w:t>
            </w:r>
          </w:p>
        </w:tc>
        <w:tc>
          <w:tcPr>
            <w:tcW w:w="283" w:type="dxa"/>
          </w:tcPr>
          <w:p w14:paraId="3B6FBAC7" w14:textId="77777777" w:rsidR="00761BF6" w:rsidRPr="00E6100C" w:rsidRDefault="00761BF6" w:rsidP="00761BF6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485D3B22" w14:textId="77777777" w:rsidR="00761BF6" w:rsidRDefault="00761BF6" w:rsidP="00761BF6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3BB27532" w14:textId="77777777" w:rsidR="00761BF6" w:rsidRDefault="00761BF6" w:rsidP="00761BF6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4846E3F1" w14:textId="5F30ADD8" w:rsidR="00761BF6" w:rsidRPr="00B374EF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62A37A27" w14:textId="77777777" w:rsidR="00761BF6" w:rsidRDefault="00761BF6" w:rsidP="00761BF6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34920FB2" w14:textId="77777777" w:rsidR="00761BF6" w:rsidRDefault="00761BF6" w:rsidP="00761BF6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761BF6" w:rsidRPr="00E6100C" w14:paraId="21B60E9E" w14:textId="77777777" w:rsidTr="00065ACC">
        <w:tc>
          <w:tcPr>
            <w:tcW w:w="774" w:type="dxa"/>
          </w:tcPr>
          <w:p w14:paraId="2F7DFF13" w14:textId="605B93A5" w:rsidR="00761BF6" w:rsidRPr="00B374EF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lastRenderedPageBreak/>
              <w:t>23.288</w:t>
            </w:r>
          </w:p>
        </w:tc>
        <w:tc>
          <w:tcPr>
            <w:tcW w:w="781" w:type="dxa"/>
          </w:tcPr>
          <w:p w14:paraId="0FAF4004" w14:textId="343C0F63" w:rsidR="00761BF6" w:rsidRPr="00B374EF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1355</w:t>
            </w:r>
          </w:p>
        </w:tc>
        <w:tc>
          <w:tcPr>
            <w:tcW w:w="251" w:type="dxa"/>
          </w:tcPr>
          <w:p w14:paraId="51379133" w14:textId="7F2718C3" w:rsidR="00761BF6" w:rsidRPr="00B374EF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41" w:type="dxa"/>
          </w:tcPr>
          <w:p w14:paraId="5BCA30C3" w14:textId="19EDDBD7" w:rsidR="00761BF6" w:rsidRPr="00B374EF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76BD7D81" w14:textId="55178944" w:rsidR="00761BF6" w:rsidRPr="00B374EF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Enhancements for the accuracy monitoring of VFL training</w:t>
            </w:r>
          </w:p>
        </w:tc>
        <w:tc>
          <w:tcPr>
            <w:tcW w:w="284" w:type="dxa"/>
          </w:tcPr>
          <w:p w14:paraId="5E84C7CE" w14:textId="02F9DE75" w:rsidR="00761BF6" w:rsidRPr="00B374EF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708" w:type="dxa"/>
          </w:tcPr>
          <w:p w14:paraId="26F2131D" w14:textId="46D7DF6F" w:rsidR="00761BF6" w:rsidRPr="00B374EF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19.1.0</w:t>
            </w:r>
          </w:p>
        </w:tc>
        <w:tc>
          <w:tcPr>
            <w:tcW w:w="851" w:type="dxa"/>
          </w:tcPr>
          <w:p w14:paraId="2FD3FAE1" w14:textId="62A37041" w:rsidR="00761BF6" w:rsidRPr="00B374EF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724C5E2E" w14:textId="331650AB" w:rsidR="00761BF6" w:rsidRPr="00B374EF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S2-2502679</w:t>
            </w:r>
          </w:p>
        </w:tc>
        <w:tc>
          <w:tcPr>
            <w:tcW w:w="1134" w:type="dxa"/>
          </w:tcPr>
          <w:p w14:paraId="76C5FFBF" w14:textId="7A218EE7" w:rsidR="00761BF6" w:rsidRPr="00B374EF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vivo</w:t>
            </w:r>
          </w:p>
        </w:tc>
        <w:tc>
          <w:tcPr>
            <w:tcW w:w="1276" w:type="dxa"/>
          </w:tcPr>
          <w:p w14:paraId="24F1381A" w14:textId="74742B80" w:rsidR="00761BF6" w:rsidRPr="00B374EF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AIML_CN</w:t>
            </w:r>
          </w:p>
        </w:tc>
        <w:tc>
          <w:tcPr>
            <w:tcW w:w="1134" w:type="dxa"/>
          </w:tcPr>
          <w:p w14:paraId="5501FEB5" w14:textId="27B5C9CF" w:rsidR="00761BF6" w:rsidRPr="00B374EF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6.2H.2.3.1, 6.2H.3.</w:t>
            </w:r>
          </w:p>
        </w:tc>
        <w:tc>
          <w:tcPr>
            <w:tcW w:w="283" w:type="dxa"/>
          </w:tcPr>
          <w:p w14:paraId="4895479C" w14:textId="77777777" w:rsidR="00761BF6" w:rsidRPr="00E6100C" w:rsidRDefault="00761BF6" w:rsidP="00761BF6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21E90E0E" w14:textId="77777777" w:rsidR="00761BF6" w:rsidRDefault="00761BF6" w:rsidP="00761BF6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04CCF586" w14:textId="77777777" w:rsidR="00761BF6" w:rsidRDefault="00761BF6" w:rsidP="00761BF6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45F3BF44" w14:textId="040BCADE" w:rsidR="00761BF6" w:rsidRPr="00B374EF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32FD6646" w14:textId="77777777" w:rsidR="00761BF6" w:rsidRDefault="00761BF6" w:rsidP="00761BF6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3E496BB7" w14:textId="77777777" w:rsidR="00761BF6" w:rsidRDefault="00761BF6" w:rsidP="00761BF6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761BF6" w:rsidRPr="00E6100C" w14:paraId="41E17036" w14:textId="77777777" w:rsidTr="00065ACC">
        <w:tc>
          <w:tcPr>
            <w:tcW w:w="774" w:type="dxa"/>
          </w:tcPr>
          <w:p w14:paraId="51405F29" w14:textId="009AA50F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23.288</w:t>
            </w:r>
          </w:p>
        </w:tc>
        <w:tc>
          <w:tcPr>
            <w:tcW w:w="781" w:type="dxa"/>
          </w:tcPr>
          <w:p w14:paraId="2D8F80C3" w14:textId="47BAD0F8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1363</w:t>
            </w:r>
          </w:p>
        </w:tc>
        <w:tc>
          <w:tcPr>
            <w:tcW w:w="251" w:type="dxa"/>
          </w:tcPr>
          <w:p w14:paraId="754B7CA6" w14:textId="64EF8D7D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6BF9D4E7" w14:textId="5513E015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6A6991A2" w14:textId="76886024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KI2: Addressing ENs for VFL .</w:t>
            </w:r>
          </w:p>
        </w:tc>
        <w:tc>
          <w:tcPr>
            <w:tcW w:w="284" w:type="dxa"/>
          </w:tcPr>
          <w:p w14:paraId="6F04ED75" w14:textId="68DD2F19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708" w:type="dxa"/>
          </w:tcPr>
          <w:p w14:paraId="2B169A24" w14:textId="0864D330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19.1.0</w:t>
            </w:r>
          </w:p>
        </w:tc>
        <w:tc>
          <w:tcPr>
            <w:tcW w:w="851" w:type="dxa"/>
          </w:tcPr>
          <w:p w14:paraId="1D241BA4" w14:textId="1F068AA4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0D451DC6" w14:textId="590183E1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S2-2501145</w:t>
            </w:r>
          </w:p>
        </w:tc>
        <w:tc>
          <w:tcPr>
            <w:tcW w:w="1134" w:type="dxa"/>
          </w:tcPr>
          <w:p w14:paraId="2F93FB70" w14:textId="2A2D2176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Lenovo</w:t>
            </w:r>
          </w:p>
        </w:tc>
        <w:tc>
          <w:tcPr>
            <w:tcW w:w="1276" w:type="dxa"/>
          </w:tcPr>
          <w:p w14:paraId="5B21CE9A" w14:textId="206973BA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AIML_CN</w:t>
            </w:r>
          </w:p>
        </w:tc>
        <w:tc>
          <w:tcPr>
            <w:tcW w:w="1134" w:type="dxa"/>
          </w:tcPr>
          <w:p w14:paraId="3AFFDEC2" w14:textId="08896178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6.2H.2.3.1</w:t>
            </w:r>
          </w:p>
        </w:tc>
        <w:tc>
          <w:tcPr>
            <w:tcW w:w="283" w:type="dxa"/>
          </w:tcPr>
          <w:p w14:paraId="05119923" w14:textId="77777777" w:rsidR="00761BF6" w:rsidRPr="00E6100C" w:rsidRDefault="00761BF6" w:rsidP="00761BF6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0F2C9355" w14:textId="77777777" w:rsidR="00761BF6" w:rsidRDefault="00761BF6" w:rsidP="00761BF6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3C1CDF86" w14:textId="77777777" w:rsidR="00761BF6" w:rsidRDefault="00761BF6" w:rsidP="00761BF6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3AB7E1A2" w14:textId="196CE33B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3B57E868" w14:textId="77777777" w:rsidR="00761BF6" w:rsidRDefault="00761BF6" w:rsidP="00761BF6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367BAE7B" w14:textId="77777777" w:rsidR="00761BF6" w:rsidRDefault="00761BF6" w:rsidP="00761BF6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761BF6" w:rsidRPr="00E6100C" w14:paraId="01428CA0" w14:textId="77777777" w:rsidTr="00065ACC">
        <w:tc>
          <w:tcPr>
            <w:tcW w:w="774" w:type="dxa"/>
          </w:tcPr>
          <w:p w14:paraId="69BA9FCD" w14:textId="711976A4" w:rsidR="00761BF6" w:rsidRPr="00B374EF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23.288</w:t>
            </w:r>
          </w:p>
        </w:tc>
        <w:tc>
          <w:tcPr>
            <w:tcW w:w="781" w:type="dxa"/>
          </w:tcPr>
          <w:p w14:paraId="3791663F" w14:textId="78E96B56" w:rsidR="00761BF6" w:rsidRPr="00B374EF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1364</w:t>
            </w:r>
          </w:p>
        </w:tc>
        <w:tc>
          <w:tcPr>
            <w:tcW w:w="251" w:type="dxa"/>
          </w:tcPr>
          <w:p w14:paraId="600C5281" w14:textId="2DC7AE11" w:rsidR="00761BF6" w:rsidRPr="00B374EF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41" w:type="dxa"/>
          </w:tcPr>
          <w:p w14:paraId="53C613FA" w14:textId="606D8456" w:rsidR="00761BF6" w:rsidRPr="00B374EF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70F933FC" w14:textId="647ABFFD" w:rsidR="00761BF6" w:rsidRPr="00B374EF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KI#1 - Further clarification on ML Model performance monitoring for AI/ML positioning</w:t>
            </w:r>
          </w:p>
        </w:tc>
        <w:tc>
          <w:tcPr>
            <w:tcW w:w="284" w:type="dxa"/>
          </w:tcPr>
          <w:p w14:paraId="234C4668" w14:textId="54244A90" w:rsidR="00761BF6" w:rsidRPr="00B374EF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708" w:type="dxa"/>
          </w:tcPr>
          <w:p w14:paraId="4035C0FF" w14:textId="0F4D679B" w:rsidR="00761BF6" w:rsidRPr="00B374EF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19.1.0</w:t>
            </w:r>
          </w:p>
        </w:tc>
        <w:tc>
          <w:tcPr>
            <w:tcW w:w="851" w:type="dxa"/>
          </w:tcPr>
          <w:p w14:paraId="6939DFD5" w14:textId="278C715D" w:rsidR="00761BF6" w:rsidRPr="00B374EF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6C4CEF7A" w14:textId="51E5BE46" w:rsidR="00761BF6" w:rsidRPr="00B374EF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S2-2502486</w:t>
            </w:r>
          </w:p>
        </w:tc>
        <w:tc>
          <w:tcPr>
            <w:tcW w:w="1134" w:type="dxa"/>
          </w:tcPr>
          <w:p w14:paraId="5E8C1A3F" w14:textId="75C153D3" w:rsidR="00761BF6" w:rsidRPr="00B374EF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  <w:lang w:val="fr-FR"/>
              </w:rPr>
              <w:t>Lenovo, CATT</w:t>
            </w:r>
          </w:p>
        </w:tc>
        <w:tc>
          <w:tcPr>
            <w:tcW w:w="1276" w:type="dxa"/>
          </w:tcPr>
          <w:p w14:paraId="3FD7D7B3" w14:textId="14B9C209" w:rsidR="00761BF6" w:rsidRPr="00B374EF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AIML_CN</w:t>
            </w:r>
          </w:p>
        </w:tc>
        <w:tc>
          <w:tcPr>
            <w:tcW w:w="1134" w:type="dxa"/>
          </w:tcPr>
          <w:p w14:paraId="567ACEAF" w14:textId="35559AD4" w:rsidR="00761BF6" w:rsidRPr="00B374EF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6.2E.4</w:t>
            </w:r>
          </w:p>
        </w:tc>
        <w:tc>
          <w:tcPr>
            <w:tcW w:w="283" w:type="dxa"/>
          </w:tcPr>
          <w:p w14:paraId="4057F58D" w14:textId="77777777" w:rsidR="00761BF6" w:rsidRPr="00E6100C" w:rsidRDefault="00761BF6" w:rsidP="00761BF6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0974043C" w14:textId="77777777" w:rsidR="00761BF6" w:rsidRDefault="00761BF6" w:rsidP="00761BF6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42D31563" w14:textId="77777777" w:rsidR="00761BF6" w:rsidRDefault="00761BF6" w:rsidP="00761BF6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36E85B85" w14:textId="30217C67" w:rsidR="00761BF6" w:rsidRPr="00B374EF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0B0BCE05" w14:textId="77777777" w:rsidR="00761BF6" w:rsidRDefault="00761BF6" w:rsidP="00761BF6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5EEB3AFB" w14:textId="77777777" w:rsidR="00761BF6" w:rsidRDefault="00761BF6" w:rsidP="00761BF6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761BF6" w:rsidRPr="00E6100C" w14:paraId="22DBE5DF" w14:textId="77777777" w:rsidTr="00065ACC">
        <w:tc>
          <w:tcPr>
            <w:tcW w:w="774" w:type="dxa"/>
          </w:tcPr>
          <w:p w14:paraId="15F20028" w14:textId="690E72B4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23.288</w:t>
            </w:r>
          </w:p>
        </w:tc>
        <w:tc>
          <w:tcPr>
            <w:tcW w:w="781" w:type="dxa"/>
          </w:tcPr>
          <w:p w14:paraId="7FFCA950" w14:textId="6A53434C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1367</w:t>
            </w:r>
          </w:p>
        </w:tc>
        <w:tc>
          <w:tcPr>
            <w:tcW w:w="251" w:type="dxa"/>
          </w:tcPr>
          <w:p w14:paraId="1AF85767" w14:textId="1749A7A2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41" w:type="dxa"/>
          </w:tcPr>
          <w:p w14:paraId="443DCF47" w14:textId="7FB0B057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1245ADDD" w14:textId="3869E62D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KI#2 - update to VFL inference procedure</w:t>
            </w:r>
          </w:p>
        </w:tc>
        <w:tc>
          <w:tcPr>
            <w:tcW w:w="284" w:type="dxa"/>
          </w:tcPr>
          <w:p w14:paraId="162BAD50" w14:textId="51B02DD4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708" w:type="dxa"/>
          </w:tcPr>
          <w:p w14:paraId="24A4881E" w14:textId="6EDB03EA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19.1.0</w:t>
            </w:r>
          </w:p>
        </w:tc>
        <w:tc>
          <w:tcPr>
            <w:tcW w:w="851" w:type="dxa"/>
          </w:tcPr>
          <w:p w14:paraId="5706A743" w14:textId="63322968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354B904E" w14:textId="166B6F4C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S2-2502680</w:t>
            </w:r>
          </w:p>
        </w:tc>
        <w:tc>
          <w:tcPr>
            <w:tcW w:w="1134" w:type="dxa"/>
          </w:tcPr>
          <w:p w14:paraId="2EEBC772" w14:textId="32997B65" w:rsidR="00761BF6" w:rsidRPr="00761BF6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  <w:lang w:val="en-GB"/>
              </w:rPr>
            </w:pPr>
            <w:proofErr w:type="spellStart"/>
            <w:r w:rsidRPr="00F970E0">
              <w:rPr>
                <w:rFonts w:cs="Arial"/>
                <w:sz w:val="16"/>
                <w:szCs w:val="16"/>
              </w:rPr>
              <w:t>InterDigital</w:t>
            </w:r>
            <w:proofErr w:type="spellEnd"/>
            <w:r w:rsidRPr="00F970E0">
              <w:rPr>
                <w:rFonts w:cs="Arial"/>
                <w:sz w:val="16"/>
                <w:szCs w:val="16"/>
              </w:rPr>
              <w:t>, Samsung, Nokia, LG Electronics</w:t>
            </w:r>
          </w:p>
        </w:tc>
        <w:tc>
          <w:tcPr>
            <w:tcW w:w="1276" w:type="dxa"/>
          </w:tcPr>
          <w:p w14:paraId="264F225A" w14:textId="451FA1CA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AIML_CN</w:t>
            </w:r>
          </w:p>
        </w:tc>
        <w:tc>
          <w:tcPr>
            <w:tcW w:w="1134" w:type="dxa"/>
          </w:tcPr>
          <w:p w14:paraId="44E5AA8A" w14:textId="698EA2E3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6.2H.2.4.1, 6.2H.2.4.2</w:t>
            </w:r>
          </w:p>
        </w:tc>
        <w:tc>
          <w:tcPr>
            <w:tcW w:w="283" w:type="dxa"/>
          </w:tcPr>
          <w:p w14:paraId="39CC53CA" w14:textId="77777777" w:rsidR="00761BF6" w:rsidRPr="00E6100C" w:rsidRDefault="00761BF6" w:rsidP="00761BF6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6EB7362F" w14:textId="77777777" w:rsidR="00761BF6" w:rsidRDefault="00761BF6" w:rsidP="00761BF6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05A6A60F" w14:textId="77777777" w:rsidR="00761BF6" w:rsidRDefault="00761BF6" w:rsidP="00761BF6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653D4006" w14:textId="200BDCDF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79CE1751" w14:textId="77777777" w:rsidR="00761BF6" w:rsidRDefault="00761BF6" w:rsidP="00761BF6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72618944" w14:textId="77777777" w:rsidR="00761BF6" w:rsidRDefault="00761BF6" w:rsidP="00761BF6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761BF6" w:rsidRPr="00E6100C" w14:paraId="58923606" w14:textId="77777777" w:rsidTr="00065ACC">
        <w:tc>
          <w:tcPr>
            <w:tcW w:w="774" w:type="dxa"/>
          </w:tcPr>
          <w:p w14:paraId="397DA1CD" w14:textId="7C2F6AC1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23.288</w:t>
            </w:r>
          </w:p>
        </w:tc>
        <w:tc>
          <w:tcPr>
            <w:tcW w:w="781" w:type="dxa"/>
          </w:tcPr>
          <w:p w14:paraId="23B51ADA" w14:textId="421F6181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1370</w:t>
            </w:r>
          </w:p>
        </w:tc>
        <w:tc>
          <w:tcPr>
            <w:tcW w:w="251" w:type="dxa"/>
          </w:tcPr>
          <w:p w14:paraId="75D3EDD1" w14:textId="48EC6136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5E5755D9" w14:textId="2F5A3C2B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57854776" w14:textId="33C31883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KI#2 - update to registration and discovery procedure</w:t>
            </w:r>
          </w:p>
        </w:tc>
        <w:tc>
          <w:tcPr>
            <w:tcW w:w="284" w:type="dxa"/>
          </w:tcPr>
          <w:p w14:paraId="2F136DB5" w14:textId="5E9019BA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17648B8D" w14:textId="5937E0FE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19.1.0</w:t>
            </w:r>
          </w:p>
        </w:tc>
        <w:tc>
          <w:tcPr>
            <w:tcW w:w="851" w:type="dxa"/>
          </w:tcPr>
          <w:p w14:paraId="074A6F0D" w14:textId="4FBF43BE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4D92FC7F" w14:textId="7796B732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S2-2501143</w:t>
            </w:r>
          </w:p>
        </w:tc>
        <w:tc>
          <w:tcPr>
            <w:tcW w:w="1134" w:type="dxa"/>
          </w:tcPr>
          <w:p w14:paraId="1AED6583" w14:textId="6BFEFDEF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proofErr w:type="spellStart"/>
            <w:r w:rsidRPr="00B374EF">
              <w:rPr>
                <w:rFonts w:cs="Arial"/>
                <w:sz w:val="16"/>
                <w:szCs w:val="16"/>
              </w:rPr>
              <w:t>InterDigital</w:t>
            </w:r>
            <w:proofErr w:type="spellEnd"/>
            <w:r w:rsidRPr="00B374EF">
              <w:rPr>
                <w:rFonts w:cs="Arial"/>
                <w:sz w:val="16"/>
                <w:szCs w:val="16"/>
              </w:rPr>
              <w:t>, Nokia, KDDI, OPPO, LGE, Ericsson, Samsung</w:t>
            </w:r>
          </w:p>
        </w:tc>
        <w:tc>
          <w:tcPr>
            <w:tcW w:w="1276" w:type="dxa"/>
          </w:tcPr>
          <w:p w14:paraId="205C101C" w14:textId="3060B4EF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AIML_CN</w:t>
            </w:r>
          </w:p>
        </w:tc>
        <w:tc>
          <w:tcPr>
            <w:tcW w:w="1134" w:type="dxa"/>
          </w:tcPr>
          <w:p w14:paraId="06E2BA86" w14:textId="0909F916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5.2, 5.5, 6.2H.2.1.1, 6.2H.2.1.2</w:t>
            </w:r>
          </w:p>
        </w:tc>
        <w:tc>
          <w:tcPr>
            <w:tcW w:w="283" w:type="dxa"/>
          </w:tcPr>
          <w:p w14:paraId="431A4A92" w14:textId="77777777" w:rsidR="00761BF6" w:rsidRPr="00E6100C" w:rsidRDefault="00761BF6" w:rsidP="00761BF6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62AB9D1A" w14:textId="77777777" w:rsidR="00761BF6" w:rsidRDefault="00761BF6" w:rsidP="00761BF6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6CB6D505" w14:textId="77777777" w:rsidR="00761BF6" w:rsidRDefault="00761BF6" w:rsidP="00761BF6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3D171435" w14:textId="5EA586AD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396F049B" w14:textId="77777777" w:rsidR="00761BF6" w:rsidRDefault="00761BF6" w:rsidP="00761BF6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73106F7E" w14:textId="77777777" w:rsidR="00761BF6" w:rsidRDefault="00761BF6" w:rsidP="00761BF6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761BF6" w:rsidRPr="00E6100C" w14:paraId="125D6215" w14:textId="77777777" w:rsidTr="00065ACC">
        <w:tc>
          <w:tcPr>
            <w:tcW w:w="774" w:type="dxa"/>
          </w:tcPr>
          <w:p w14:paraId="1DBA2F80" w14:textId="23887428" w:rsidR="00761BF6" w:rsidRPr="00B374EF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23.288</w:t>
            </w:r>
          </w:p>
        </w:tc>
        <w:tc>
          <w:tcPr>
            <w:tcW w:w="781" w:type="dxa"/>
          </w:tcPr>
          <w:p w14:paraId="0ABD016B" w14:textId="44DCE2AB" w:rsidR="00761BF6" w:rsidRPr="00B374EF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1371</w:t>
            </w:r>
          </w:p>
        </w:tc>
        <w:tc>
          <w:tcPr>
            <w:tcW w:w="251" w:type="dxa"/>
          </w:tcPr>
          <w:p w14:paraId="0FEC1707" w14:textId="68F0A68A" w:rsidR="00761BF6" w:rsidRPr="00B374EF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741" w:type="dxa"/>
          </w:tcPr>
          <w:p w14:paraId="6F3C2103" w14:textId="7331F5F7" w:rsidR="00761BF6" w:rsidRPr="00B374EF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70CB5624" w14:textId="5EB5EBE8" w:rsidR="00761BF6" w:rsidRPr="00B374EF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KI#2 - update to VFL preparation procedure</w:t>
            </w:r>
          </w:p>
        </w:tc>
        <w:tc>
          <w:tcPr>
            <w:tcW w:w="284" w:type="dxa"/>
          </w:tcPr>
          <w:p w14:paraId="43B48C34" w14:textId="042801C5" w:rsidR="00761BF6" w:rsidRPr="00B374EF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708" w:type="dxa"/>
          </w:tcPr>
          <w:p w14:paraId="00737ABD" w14:textId="0DD897EB" w:rsidR="00761BF6" w:rsidRPr="00B374EF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19.1.0</w:t>
            </w:r>
          </w:p>
        </w:tc>
        <w:tc>
          <w:tcPr>
            <w:tcW w:w="851" w:type="dxa"/>
          </w:tcPr>
          <w:p w14:paraId="693861F3" w14:textId="4948D26F" w:rsidR="00761BF6" w:rsidRPr="00B374EF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33129773" w14:textId="09BDD1C8" w:rsidR="00761BF6" w:rsidRPr="00B374EF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S2-2502488</w:t>
            </w:r>
          </w:p>
        </w:tc>
        <w:tc>
          <w:tcPr>
            <w:tcW w:w="1134" w:type="dxa"/>
          </w:tcPr>
          <w:p w14:paraId="6B48D27E" w14:textId="522596E2" w:rsidR="00761BF6" w:rsidRPr="00B374EF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proofErr w:type="spellStart"/>
            <w:r w:rsidRPr="00F970E0">
              <w:rPr>
                <w:rFonts w:cs="Arial"/>
                <w:sz w:val="16"/>
                <w:szCs w:val="16"/>
              </w:rPr>
              <w:t>InterDigital</w:t>
            </w:r>
            <w:proofErr w:type="spellEnd"/>
            <w:r w:rsidRPr="00F970E0">
              <w:rPr>
                <w:rFonts w:cs="Arial"/>
                <w:sz w:val="16"/>
                <w:szCs w:val="16"/>
              </w:rPr>
              <w:t xml:space="preserve">, Nokia, Ericsson, </w:t>
            </w:r>
            <w:proofErr w:type="spellStart"/>
            <w:r w:rsidRPr="00F970E0">
              <w:rPr>
                <w:rFonts w:cs="Arial"/>
                <w:sz w:val="16"/>
                <w:szCs w:val="16"/>
              </w:rPr>
              <w:t>Futurewei</w:t>
            </w:r>
            <w:proofErr w:type="spellEnd"/>
            <w:r w:rsidRPr="00F970E0">
              <w:rPr>
                <w:rFonts w:cs="Arial"/>
                <w:sz w:val="16"/>
                <w:szCs w:val="16"/>
              </w:rPr>
              <w:t xml:space="preserve">, LGE, Huawei, </w:t>
            </w:r>
            <w:proofErr w:type="spellStart"/>
            <w:r w:rsidRPr="00F970E0">
              <w:rPr>
                <w:rFonts w:cs="Arial"/>
                <w:sz w:val="16"/>
                <w:szCs w:val="16"/>
              </w:rPr>
              <w:t>HiSilicon</w:t>
            </w:r>
            <w:proofErr w:type="spellEnd"/>
            <w:r w:rsidRPr="00F970E0">
              <w:rPr>
                <w:rFonts w:cs="Arial"/>
                <w:sz w:val="16"/>
                <w:szCs w:val="16"/>
              </w:rPr>
              <w:t>, ZTE, OPPO, Samsung, Lenovo</w:t>
            </w:r>
          </w:p>
        </w:tc>
        <w:tc>
          <w:tcPr>
            <w:tcW w:w="1276" w:type="dxa"/>
          </w:tcPr>
          <w:p w14:paraId="63C0230F" w14:textId="071A42E8" w:rsidR="00761BF6" w:rsidRPr="00B374EF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AIML_CN</w:t>
            </w:r>
          </w:p>
        </w:tc>
        <w:tc>
          <w:tcPr>
            <w:tcW w:w="1134" w:type="dxa"/>
          </w:tcPr>
          <w:p w14:paraId="5D0DD6E1" w14:textId="158579DA" w:rsidR="00761BF6" w:rsidRPr="00B374EF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6.2H.2.2.1, 6.2H.2.2.2</w:t>
            </w:r>
          </w:p>
        </w:tc>
        <w:tc>
          <w:tcPr>
            <w:tcW w:w="283" w:type="dxa"/>
          </w:tcPr>
          <w:p w14:paraId="76F96D2C" w14:textId="77777777" w:rsidR="00761BF6" w:rsidRPr="00E6100C" w:rsidRDefault="00761BF6" w:rsidP="00761BF6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59DE1F5A" w14:textId="77777777" w:rsidR="00761BF6" w:rsidRDefault="00761BF6" w:rsidP="00761BF6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3965AEF7" w14:textId="77777777" w:rsidR="00761BF6" w:rsidRDefault="00761BF6" w:rsidP="00761BF6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0CF60975" w14:textId="3CA0632F" w:rsidR="00761BF6" w:rsidRPr="00B374EF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55D58B2B" w14:textId="77777777" w:rsidR="00761BF6" w:rsidRDefault="00761BF6" w:rsidP="00761BF6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7C48DD44" w14:textId="77777777" w:rsidR="00761BF6" w:rsidRDefault="00761BF6" w:rsidP="00761BF6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761BF6" w:rsidRPr="00E6100C" w14:paraId="415F50A8" w14:textId="77777777" w:rsidTr="00065ACC">
        <w:tc>
          <w:tcPr>
            <w:tcW w:w="774" w:type="dxa"/>
          </w:tcPr>
          <w:p w14:paraId="403DB409" w14:textId="00A61FCA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23.288</w:t>
            </w:r>
          </w:p>
        </w:tc>
        <w:tc>
          <w:tcPr>
            <w:tcW w:w="781" w:type="dxa"/>
          </w:tcPr>
          <w:p w14:paraId="1A308B92" w14:textId="001E4B4C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1377</w:t>
            </w:r>
          </w:p>
        </w:tc>
        <w:tc>
          <w:tcPr>
            <w:tcW w:w="251" w:type="dxa"/>
          </w:tcPr>
          <w:p w14:paraId="536732C2" w14:textId="253B5DF5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39132AB2" w14:textId="71903995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2F59CFEC" w14:textId="44FDF8B2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Clarifications on intermediate training result and intermediate model training information</w:t>
            </w:r>
          </w:p>
        </w:tc>
        <w:tc>
          <w:tcPr>
            <w:tcW w:w="284" w:type="dxa"/>
          </w:tcPr>
          <w:p w14:paraId="238A61BC" w14:textId="5E3AB056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708" w:type="dxa"/>
          </w:tcPr>
          <w:p w14:paraId="0ED42A57" w14:textId="0C8BADC2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19.1.0</w:t>
            </w:r>
          </w:p>
        </w:tc>
        <w:tc>
          <w:tcPr>
            <w:tcW w:w="851" w:type="dxa"/>
          </w:tcPr>
          <w:p w14:paraId="7C68F231" w14:textId="6595AF23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6120308B" w14:textId="3A6CAC61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S2-2502261</w:t>
            </w:r>
          </w:p>
        </w:tc>
        <w:tc>
          <w:tcPr>
            <w:tcW w:w="1134" w:type="dxa"/>
          </w:tcPr>
          <w:p w14:paraId="2AF33052" w14:textId="761DD6D5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ZTE</w:t>
            </w:r>
          </w:p>
        </w:tc>
        <w:tc>
          <w:tcPr>
            <w:tcW w:w="1276" w:type="dxa"/>
          </w:tcPr>
          <w:p w14:paraId="4E917BE0" w14:textId="71C7A229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AIML_CN</w:t>
            </w:r>
          </w:p>
        </w:tc>
        <w:tc>
          <w:tcPr>
            <w:tcW w:w="1134" w:type="dxa"/>
          </w:tcPr>
          <w:p w14:paraId="3E4A2228" w14:textId="12A4F79B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6.2H.2.3.1</w:t>
            </w:r>
          </w:p>
        </w:tc>
        <w:tc>
          <w:tcPr>
            <w:tcW w:w="283" w:type="dxa"/>
          </w:tcPr>
          <w:p w14:paraId="3D0D33F2" w14:textId="77777777" w:rsidR="00761BF6" w:rsidRPr="00E6100C" w:rsidRDefault="00761BF6" w:rsidP="00761BF6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3E8E9578" w14:textId="77777777" w:rsidR="00761BF6" w:rsidRDefault="00761BF6" w:rsidP="00761BF6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7F08EC2A" w14:textId="77777777" w:rsidR="00761BF6" w:rsidRDefault="00761BF6" w:rsidP="00761BF6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145903B7" w14:textId="5DBBC0C3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35F05215" w14:textId="77777777" w:rsidR="00761BF6" w:rsidRDefault="00761BF6" w:rsidP="00761BF6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5F89B7DC" w14:textId="77777777" w:rsidR="00761BF6" w:rsidRDefault="00761BF6" w:rsidP="00761BF6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761BF6" w:rsidRPr="00E6100C" w14:paraId="611E9182" w14:textId="77777777" w:rsidTr="00065ACC">
        <w:tc>
          <w:tcPr>
            <w:tcW w:w="774" w:type="dxa"/>
          </w:tcPr>
          <w:p w14:paraId="3CED4FAD" w14:textId="6CC100DD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23.288</w:t>
            </w:r>
          </w:p>
        </w:tc>
        <w:tc>
          <w:tcPr>
            <w:tcW w:w="781" w:type="dxa"/>
          </w:tcPr>
          <w:p w14:paraId="7716617B" w14:textId="434B19EB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1388</w:t>
            </w:r>
          </w:p>
        </w:tc>
        <w:tc>
          <w:tcPr>
            <w:tcW w:w="251" w:type="dxa"/>
          </w:tcPr>
          <w:p w14:paraId="30A6B062" w14:textId="332E1B1F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41" w:type="dxa"/>
          </w:tcPr>
          <w:p w14:paraId="05C96D75" w14:textId="0AD34A6F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1B78CA6B" w14:textId="66DB3374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Clarification on LMF as service consumer for ML Model Training</w:t>
            </w:r>
          </w:p>
        </w:tc>
        <w:tc>
          <w:tcPr>
            <w:tcW w:w="284" w:type="dxa"/>
          </w:tcPr>
          <w:p w14:paraId="03FA2518" w14:textId="0251CCA6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2E6DC25E" w14:textId="1724B82D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19.1.0</w:t>
            </w:r>
          </w:p>
        </w:tc>
        <w:tc>
          <w:tcPr>
            <w:tcW w:w="851" w:type="dxa"/>
          </w:tcPr>
          <w:p w14:paraId="43C64FEA" w14:textId="76BA4ED8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29F48D97" w14:textId="646FA3A9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S2-2502516</w:t>
            </w:r>
          </w:p>
        </w:tc>
        <w:tc>
          <w:tcPr>
            <w:tcW w:w="1134" w:type="dxa"/>
          </w:tcPr>
          <w:p w14:paraId="25E89B92" w14:textId="29E67984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China Mobile</w:t>
            </w:r>
          </w:p>
        </w:tc>
        <w:tc>
          <w:tcPr>
            <w:tcW w:w="1276" w:type="dxa"/>
          </w:tcPr>
          <w:p w14:paraId="67A4EEFA" w14:textId="09D07EBE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AIML_CN</w:t>
            </w:r>
          </w:p>
        </w:tc>
        <w:tc>
          <w:tcPr>
            <w:tcW w:w="1134" w:type="dxa"/>
          </w:tcPr>
          <w:p w14:paraId="3D70DCD7" w14:textId="1E9B04EF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7.10.1, 7.11.1</w:t>
            </w:r>
          </w:p>
        </w:tc>
        <w:tc>
          <w:tcPr>
            <w:tcW w:w="283" w:type="dxa"/>
          </w:tcPr>
          <w:p w14:paraId="2DD4ECCA" w14:textId="77777777" w:rsidR="00761BF6" w:rsidRPr="00E6100C" w:rsidRDefault="00761BF6" w:rsidP="00761BF6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5C8CBC33" w14:textId="77777777" w:rsidR="00761BF6" w:rsidRDefault="00761BF6" w:rsidP="00761BF6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1E1CE0EC" w14:textId="77777777" w:rsidR="00761BF6" w:rsidRDefault="00761BF6" w:rsidP="00761BF6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54ED82E4" w14:textId="3C190A5C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36C357C5" w14:textId="77777777" w:rsidR="00761BF6" w:rsidRDefault="00761BF6" w:rsidP="00761BF6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7F0AEC77" w14:textId="77777777" w:rsidR="00761BF6" w:rsidRDefault="00761BF6" w:rsidP="00761BF6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761BF6" w:rsidRPr="00E6100C" w14:paraId="388D8FFB" w14:textId="77777777" w:rsidTr="00065ACC">
        <w:tc>
          <w:tcPr>
            <w:tcW w:w="774" w:type="dxa"/>
          </w:tcPr>
          <w:p w14:paraId="3E570904" w14:textId="29D96215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23.288</w:t>
            </w:r>
          </w:p>
        </w:tc>
        <w:tc>
          <w:tcPr>
            <w:tcW w:w="781" w:type="dxa"/>
          </w:tcPr>
          <w:p w14:paraId="2C01B7EB" w14:textId="13948790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1391</w:t>
            </w:r>
          </w:p>
        </w:tc>
        <w:tc>
          <w:tcPr>
            <w:tcW w:w="251" w:type="dxa"/>
          </w:tcPr>
          <w:p w14:paraId="58F98790" w14:textId="4421612D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77D28D4E" w14:textId="4F99C839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6383DC0D" w14:textId="59A31A7B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KI#4: Minor Clarifications and Corrections</w:t>
            </w:r>
          </w:p>
        </w:tc>
        <w:tc>
          <w:tcPr>
            <w:tcW w:w="284" w:type="dxa"/>
          </w:tcPr>
          <w:p w14:paraId="549DBC28" w14:textId="613BD07A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424837C7" w14:textId="4EB9B275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19.1.0</w:t>
            </w:r>
          </w:p>
        </w:tc>
        <w:tc>
          <w:tcPr>
            <w:tcW w:w="851" w:type="dxa"/>
          </w:tcPr>
          <w:p w14:paraId="6790A0B0" w14:textId="4500200D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32716026" w14:textId="30DA5BA1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S2-2502232</w:t>
            </w:r>
          </w:p>
        </w:tc>
        <w:tc>
          <w:tcPr>
            <w:tcW w:w="1134" w:type="dxa"/>
          </w:tcPr>
          <w:p w14:paraId="42824DF9" w14:textId="43F9FF36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ETRI</w:t>
            </w:r>
          </w:p>
        </w:tc>
        <w:tc>
          <w:tcPr>
            <w:tcW w:w="1276" w:type="dxa"/>
          </w:tcPr>
          <w:p w14:paraId="1BF61DD4" w14:textId="68C09EA5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AIML_CN</w:t>
            </w:r>
          </w:p>
        </w:tc>
        <w:tc>
          <w:tcPr>
            <w:tcW w:w="1134" w:type="dxa"/>
          </w:tcPr>
          <w:p w14:paraId="4BE315B9" w14:textId="40930C96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6.22.2, 6.22.3, 6.22.4</w:t>
            </w:r>
          </w:p>
        </w:tc>
        <w:tc>
          <w:tcPr>
            <w:tcW w:w="283" w:type="dxa"/>
          </w:tcPr>
          <w:p w14:paraId="61C52D87" w14:textId="77777777" w:rsidR="00761BF6" w:rsidRPr="00E6100C" w:rsidRDefault="00761BF6" w:rsidP="00761BF6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64706D48" w14:textId="77777777" w:rsidR="00761BF6" w:rsidRDefault="00761BF6" w:rsidP="00761BF6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481D49CF" w14:textId="77777777" w:rsidR="00761BF6" w:rsidRDefault="00761BF6" w:rsidP="00761BF6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26A55E32" w14:textId="6456BEDE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311B6F65" w14:textId="77777777" w:rsidR="00761BF6" w:rsidRDefault="00761BF6" w:rsidP="00761BF6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048D3742" w14:textId="77777777" w:rsidR="00761BF6" w:rsidRDefault="00761BF6" w:rsidP="00761BF6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761BF6" w:rsidRPr="00E6100C" w14:paraId="55EB8C8A" w14:textId="77777777" w:rsidTr="00065ACC">
        <w:tc>
          <w:tcPr>
            <w:tcW w:w="774" w:type="dxa"/>
          </w:tcPr>
          <w:p w14:paraId="780BEC5E" w14:textId="487B6FBC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781" w:type="dxa"/>
          </w:tcPr>
          <w:p w14:paraId="7C77DBB7" w14:textId="427A64D3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5635</w:t>
            </w:r>
          </w:p>
        </w:tc>
        <w:tc>
          <w:tcPr>
            <w:tcW w:w="251" w:type="dxa"/>
          </w:tcPr>
          <w:p w14:paraId="1D34E834" w14:textId="6C7AD136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41" w:type="dxa"/>
          </w:tcPr>
          <w:p w14:paraId="11BCDBF3" w14:textId="3EB8E74C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154EB094" w14:textId="568E30FD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NWDAF model provision for AI positioning</w:t>
            </w:r>
          </w:p>
        </w:tc>
        <w:tc>
          <w:tcPr>
            <w:tcW w:w="284" w:type="dxa"/>
          </w:tcPr>
          <w:p w14:paraId="06D8D331" w14:textId="27FA46B5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708" w:type="dxa"/>
          </w:tcPr>
          <w:p w14:paraId="472AC5D5" w14:textId="47775DB4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19.2.0</w:t>
            </w:r>
          </w:p>
        </w:tc>
        <w:tc>
          <w:tcPr>
            <w:tcW w:w="851" w:type="dxa"/>
          </w:tcPr>
          <w:p w14:paraId="4EF45DB6" w14:textId="495294F6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0FBBE716" w14:textId="002981A7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S2-2501140</w:t>
            </w:r>
          </w:p>
        </w:tc>
        <w:tc>
          <w:tcPr>
            <w:tcW w:w="1134" w:type="dxa"/>
          </w:tcPr>
          <w:p w14:paraId="369CF3E9" w14:textId="535FA6CE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Vivo, Nokia, ZTE</w:t>
            </w:r>
          </w:p>
        </w:tc>
        <w:tc>
          <w:tcPr>
            <w:tcW w:w="1276" w:type="dxa"/>
          </w:tcPr>
          <w:p w14:paraId="3E45FEF9" w14:textId="178EFD17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AIML_CN</w:t>
            </w:r>
          </w:p>
        </w:tc>
        <w:tc>
          <w:tcPr>
            <w:tcW w:w="1134" w:type="dxa"/>
          </w:tcPr>
          <w:p w14:paraId="1E535B52" w14:textId="63900B75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6.2.6.2, 6.2.18, 6.3.13, 7.2.16</w:t>
            </w:r>
          </w:p>
        </w:tc>
        <w:tc>
          <w:tcPr>
            <w:tcW w:w="283" w:type="dxa"/>
          </w:tcPr>
          <w:p w14:paraId="7EE3097D" w14:textId="77777777" w:rsidR="00761BF6" w:rsidRPr="00E6100C" w:rsidRDefault="00761BF6" w:rsidP="00761BF6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66F00328" w14:textId="77777777" w:rsidR="00761BF6" w:rsidRDefault="00761BF6" w:rsidP="00761BF6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20B61463" w14:textId="77777777" w:rsidR="00761BF6" w:rsidRDefault="00761BF6" w:rsidP="00761BF6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0438E14D" w14:textId="281478DF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1527F774" w14:textId="77777777" w:rsidR="00761BF6" w:rsidRDefault="00761BF6" w:rsidP="00761BF6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394CE49F" w14:textId="77777777" w:rsidR="00761BF6" w:rsidRDefault="00761BF6" w:rsidP="00761BF6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761BF6" w:rsidRPr="00E6100C" w14:paraId="053BFBD5" w14:textId="77777777" w:rsidTr="00065ACC">
        <w:tc>
          <w:tcPr>
            <w:tcW w:w="774" w:type="dxa"/>
          </w:tcPr>
          <w:p w14:paraId="40615FBF" w14:textId="6938CC6E" w:rsidR="00761BF6" w:rsidRPr="00B374EF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781" w:type="dxa"/>
          </w:tcPr>
          <w:p w14:paraId="72A303DE" w14:textId="43077EB0" w:rsidR="00761BF6" w:rsidRPr="00B374EF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5882</w:t>
            </w:r>
          </w:p>
        </w:tc>
        <w:tc>
          <w:tcPr>
            <w:tcW w:w="251" w:type="dxa"/>
          </w:tcPr>
          <w:p w14:paraId="72D8418C" w14:textId="119400E7" w:rsidR="00761BF6" w:rsidRPr="00B374EF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6D579942" w14:textId="75F36506" w:rsidR="00761BF6" w:rsidRPr="00B374EF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549F6D7D" w14:textId="15777F7C" w:rsidR="00761BF6" w:rsidRPr="00B374EF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KI#2 alignment</w:t>
            </w:r>
          </w:p>
        </w:tc>
        <w:tc>
          <w:tcPr>
            <w:tcW w:w="284" w:type="dxa"/>
          </w:tcPr>
          <w:p w14:paraId="03383FA3" w14:textId="24626588" w:rsidR="00761BF6" w:rsidRPr="00B374EF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708" w:type="dxa"/>
          </w:tcPr>
          <w:p w14:paraId="1FEE00EC" w14:textId="6DDDCFB2" w:rsidR="00761BF6" w:rsidRPr="00B374EF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19.2.0</w:t>
            </w:r>
          </w:p>
        </w:tc>
        <w:tc>
          <w:tcPr>
            <w:tcW w:w="851" w:type="dxa"/>
          </w:tcPr>
          <w:p w14:paraId="08A613C4" w14:textId="7175CFD4" w:rsidR="00761BF6" w:rsidRPr="00B374EF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6650E8E5" w14:textId="4FB2F512" w:rsidR="00761BF6" w:rsidRPr="00B374EF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S2-2501147</w:t>
            </w:r>
          </w:p>
        </w:tc>
        <w:tc>
          <w:tcPr>
            <w:tcW w:w="1134" w:type="dxa"/>
          </w:tcPr>
          <w:p w14:paraId="490376DA" w14:textId="1F709386" w:rsidR="00761BF6" w:rsidRPr="00B374EF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ZTE, Nokia</w:t>
            </w:r>
          </w:p>
        </w:tc>
        <w:tc>
          <w:tcPr>
            <w:tcW w:w="1276" w:type="dxa"/>
          </w:tcPr>
          <w:p w14:paraId="24F364FC" w14:textId="3CD8494E" w:rsidR="00761BF6" w:rsidRPr="00B374EF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AIML_CN</w:t>
            </w:r>
          </w:p>
        </w:tc>
        <w:tc>
          <w:tcPr>
            <w:tcW w:w="1134" w:type="dxa"/>
          </w:tcPr>
          <w:p w14:paraId="2875DE95" w14:textId="50811611" w:rsidR="00761BF6" w:rsidRPr="00B374EF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6.2.5.0, 6.2.10, 6.2.18</w:t>
            </w:r>
          </w:p>
        </w:tc>
        <w:tc>
          <w:tcPr>
            <w:tcW w:w="283" w:type="dxa"/>
          </w:tcPr>
          <w:p w14:paraId="4CE8B519" w14:textId="77777777" w:rsidR="00761BF6" w:rsidRPr="00E6100C" w:rsidRDefault="00761BF6" w:rsidP="00761BF6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1678580D" w14:textId="77777777" w:rsidR="00761BF6" w:rsidRDefault="00761BF6" w:rsidP="00761BF6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21D6A7A4" w14:textId="77777777" w:rsidR="00761BF6" w:rsidRDefault="00761BF6" w:rsidP="00761BF6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42EA0BE7" w14:textId="03387720" w:rsidR="00761BF6" w:rsidRPr="00B374EF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27D78824" w14:textId="77777777" w:rsidR="00761BF6" w:rsidRDefault="00761BF6" w:rsidP="00761BF6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128EA426" w14:textId="77777777" w:rsidR="00761BF6" w:rsidRDefault="00761BF6" w:rsidP="00761BF6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761BF6" w:rsidRPr="00E6100C" w14:paraId="7DB1AEB8" w14:textId="77777777" w:rsidTr="00065ACC">
        <w:tc>
          <w:tcPr>
            <w:tcW w:w="774" w:type="dxa"/>
          </w:tcPr>
          <w:p w14:paraId="42355E0A" w14:textId="2488CFCB" w:rsidR="00761BF6" w:rsidRPr="00B374EF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781" w:type="dxa"/>
          </w:tcPr>
          <w:p w14:paraId="14658758" w14:textId="2F985778" w:rsidR="00761BF6" w:rsidRPr="00B374EF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5978</w:t>
            </w:r>
          </w:p>
        </w:tc>
        <w:tc>
          <w:tcPr>
            <w:tcW w:w="251" w:type="dxa"/>
          </w:tcPr>
          <w:p w14:paraId="1605E90D" w14:textId="02605D55" w:rsidR="00761BF6" w:rsidRPr="00B374EF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7BCA6665" w14:textId="45E924F9" w:rsidR="00761BF6" w:rsidRPr="00B374EF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1EC72642" w14:textId="1C3C4CE9" w:rsidR="00761BF6" w:rsidRPr="00B374EF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NWDAF discovery and selection parameters</w:t>
            </w:r>
          </w:p>
        </w:tc>
        <w:tc>
          <w:tcPr>
            <w:tcW w:w="284" w:type="dxa"/>
          </w:tcPr>
          <w:p w14:paraId="5913654D" w14:textId="505F5911" w:rsidR="00761BF6" w:rsidRPr="00B374EF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708" w:type="dxa"/>
          </w:tcPr>
          <w:p w14:paraId="58222512" w14:textId="74E8B385" w:rsidR="00761BF6" w:rsidRPr="00B374EF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19.2.1</w:t>
            </w:r>
          </w:p>
        </w:tc>
        <w:tc>
          <w:tcPr>
            <w:tcW w:w="851" w:type="dxa"/>
          </w:tcPr>
          <w:p w14:paraId="30F5052C" w14:textId="1E3BE70F" w:rsidR="00761BF6" w:rsidRPr="00B374EF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42D43676" w14:textId="7B1BFA18" w:rsidR="00761BF6" w:rsidRPr="00B374EF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S2-2501146</w:t>
            </w:r>
          </w:p>
        </w:tc>
        <w:tc>
          <w:tcPr>
            <w:tcW w:w="1134" w:type="dxa"/>
          </w:tcPr>
          <w:p w14:paraId="623A1FA9" w14:textId="7B566E24" w:rsidR="00761BF6" w:rsidRPr="00B374EF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LG Electronics, Nokia, ZTE, KDDI, ETRI, Ericsson, Huawei</w:t>
            </w:r>
          </w:p>
        </w:tc>
        <w:tc>
          <w:tcPr>
            <w:tcW w:w="1276" w:type="dxa"/>
          </w:tcPr>
          <w:p w14:paraId="6ADD8B95" w14:textId="3DCC4BFF" w:rsidR="00761BF6" w:rsidRPr="00B374EF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AIML_CN</w:t>
            </w:r>
          </w:p>
        </w:tc>
        <w:tc>
          <w:tcPr>
            <w:tcW w:w="1134" w:type="dxa"/>
          </w:tcPr>
          <w:p w14:paraId="5040B044" w14:textId="618C4549" w:rsidR="00761BF6" w:rsidRPr="00B374EF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6.3.13, 6.3.25, 6.2.6.2</w:t>
            </w:r>
          </w:p>
        </w:tc>
        <w:tc>
          <w:tcPr>
            <w:tcW w:w="283" w:type="dxa"/>
          </w:tcPr>
          <w:p w14:paraId="5CB6F226" w14:textId="77777777" w:rsidR="00761BF6" w:rsidRPr="00E6100C" w:rsidRDefault="00761BF6" w:rsidP="00761BF6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717486A6" w14:textId="77777777" w:rsidR="00761BF6" w:rsidRDefault="00761BF6" w:rsidP="00761BF6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1E5E8F42" w14:textId="77777777" w:rsidR="00761BF6" w:rsidRDefault="00761BF6" w:rsidP="00761BF6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2CAAA1AE" w14:textId="5D4ADE94" w:rsidR="00761BF6" w:rsidRPr="00B374EF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29096DB9" w14:textId="77777777" w:rsidR="00761BF6" w:rsidRDefault="00761BF6" w:rsidP="00761BF6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69C3200E" w14:textId="77777777" w:rsidR="00761BF6" w:rsidRDefault="00761BF6" w:rsidP="00761BF6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761BF6" w:rsidRPr="00E6100C" w14:paraId="3C6C65A2" w14:textId="77777777" w:rsidTr="00065ACC">
        <w:tc>
          <w:tcPr>
            <w:tcW w:w="774" w:type="dxa"/>
          </w:tcPr>
          <w:p w14:paraId="148AFB1C" w14:textId="2583D66A" w:rsidR="00761BF6" w:rsidRPr="00B374EF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781" w:type="dxa"/>
          </w:tcPr>
          <w:p w14:paraId="32D023A2" w14:textId="4DC55CD3" w:rsidR="00761BF6" w:rsidRPr="00B374EF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5011</w:t>
            </w:r>
          </w:p>
        </w:tc>
        <w:tc>
          <w:tcPr>
            <w:tcW w:w="251" w:type="dxa"/>
          </w:tcPr>
          <w:p w14:paraId="75F3DC1C" w14:textId="2786ECF6" w:rsidR="00761BF6" w:rsidRPr="00B374EF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41" w:type="dxa"/>
          </w:tcPr>
          <w:p w14:paraId="27500B58" w14:textId="7E3D58D4" w:rsidR="00761BF6" w:rsidRPr="00B374EF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44CFFB78" w14:textId="1285B774" w:rsidR="00761BF6" w:rsidRPr="00B374EF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NWDAF registration and discovery for AI positioning</w:t>
            </w:r>
          </w:p>
        </w:tc>
        <w:tc>
          <w:tcPr>
            <w:tcW w:w="284" w:type="dxa"/>
          </w:tcPr>
          <w:p w14:paraId="79EF15E3" w14:textId="2EDB8920" w:rsidR="00761BF6" w:rsidRPr="00B374EF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708" w:type="dxa"/>
          </w:tcPr>
          <w:p w14:paraId="6427A9DC" w14:textId="37285C01" w:rsidR="00761BF6" w:rsidRPr="00B374EF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19.2.0</w:t>
            </w:r>
          </w:p>
        </w:tc>
        <w:tc>
          <w:tcPr>
            <w:tcW w:w="851" w:type="dxa"/>
          </w:tcPr>
          <w:p w14:paraId="60AC5BA0" w14:textId="225E61DD" w:rsidR="00761BF6" w:rsidRPr="00B374EF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4F43E8E2" w14:textId="19DD2A69" w:rsidR="00761BF6" w:rsidRPr="00B374EF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S2-2501141</w:t>
            </w:r>
          </w:p>
        </w:tc>
        <w:tc>
          <w:tcPr>
            <w:tcW w:w="1134" w:type="dxa"/>
          </w:tcPr>
          <w:p w14:paraId="7B4A052F" w14:textId="54B0D0CA" w:rsidR="00761BF6" w:rsidRPr="00B374EF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vivo</w:t>
            </w:r>
          </w:p>
        </w:tc>
        <w:tc>
          <w:tcPr>
            <w:tcW w:w="1276" w:type="dxa"/>
          </w:tcPr>
          <w:p w14:paraId="61B5C92B" w14:textId="1E46BCA3" w:rsidR="00761BF6" w:rsidRPr="00B374EF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AIML_CN</w:t>
            </w:r>
          </w:p>
        </w:tc>
        <w:tc>
          <w:tcPr>
            <w:tcW w:w="1134" w:type="dxa"/>
          </w:tcPr>
          <w:p w14:paraId="15F36272" w14:textId="1ABF783B" w:rsidR="00761BF6" w:rsidRPr="00B374EF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5.2.7.2.2, 5.2.7.2.5, 5.2.7.3.2</w:t>
            </w:r>
          </w:p>
        </w:tc>
        <w:tc>
          <w:tcPr>
            <w:tcW w:w="283" w:type="dxa"/>
          </w:tcPr>
          <w:p w14:paraId="35147180" w14:textId="77777777" w:rsidR="00761BF6" w:rsidRPr="00E6100C" w:rsidRDefault="00761BF6" w:rsidP="00761BF6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6C531D47" w14:textId="77777777" w:rsidR="00761BF6" w:rsidRDefault="00761BF6" w:rsidP="00761BF6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4B972E92" w14:textId="77777777" w:rsidR="00761BF6" w:rsidRDefault="00761BF6" w:rsidP="00761BF6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01E26199" w14:textId="3E74400F" w:rsidR="00761BF6" w:rsidRPr="00B374EF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64C6D3CA" w14:textId="77777777" w:rsidR="00761BF6" w:rsidRDefault="00761BF6" w:rsidP="00761BF6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3AB7E8D7" w14:textId="77777777" w:rsidR="00761BF6" w:rsidRDefault="00761BF6" w:rsidP="00761BF6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761BF6" w:rsidRPr="00E6100C" w14:paraId="17F4B259" w14:textId="77777777" w:rsidTr="00065ACC">
        <w:tc>
          <w:tcPr>
            <w:tcW w:w="774" w:type="dxa"/>
          </w:tcPr>
          <w:p w14:paraId="45D58739" w14:textId="216AACC4" w:rsidR="00761BF6" w:rsidRPr="00B374EF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lastRenderedPageBreak/>
              <w:t>23.502</w:t>
            </w:r>
          </w:p>
        </w:tc>
        <w:tc>
          <w:tcPr>
            <w:tcW w:w="781" w:type="dxa"/>
          </w:tcPr>
          <w:p w14:paraId="2BB16EB9" w14:textId="1472AA08" w:rsidR="00761BF6" w:rsidRPr="00B374EF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5200</w:t>
            </w:r>
          </w:p>
        </w:tc>
        <w:tc>
          <w:tcPr>
            <w:tcW w:w="251" w:type="dxa"/>
          </w:tcPr>
          <w:p w14:paraId="50F180F4" w14:textId="0DF1ABAF" w:rsidR="00761BF6" w:rsidRPr="00B374EF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5BECF0FF" w14:textId="0B540396" w:rsidR="00761BF6" w:rsidRPr="00B374EF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2BE6571B" w14:textId="311A4F02" w:rsidR="00761BF6" w:rsidRPr="00B374EF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KI#4 Resolve open issues for mitigation actions</w:t>
            </w:r>
          </w:p>
        </w:tc>
        <w:tc>
          <w:tcPr>
            <w:tcW w:w="284" w:type="dxa"/>
          </w:tcPr>
          <w:p w14:paraId="3EA872F0" w14:textId="5955DE6F" w:rsidR="00761BF6" w:rsidRPr="00B374EF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708" w:type="dxa"/>
          </w:tcPr>
          <w:p w14:paraId="5F4E29A4" w14:textId="4E4338F1" w:rsidR="00761BF6" w:rsidRPr="00B374EF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19.2.0</w:t>
            </w:r>
          </w:p>
        </w:tc>
        <w:tc>
          <w:tcPr>
            <w:tcW w:w="851" w:type="dxa"/>
          </w:tcPr>
          <w:p w14:paraId="54A06B38" w14:textId="03EC4F9E" w:rsidR="00761BF6" w:rsidRPr="00B374EF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293E19BD" w14:textId="1BB7209D" w:rsidR="00761BF6" w:rsidRPr="00B374EF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S2-2501155</w:t>
            </w:r>
          </w:p>
        </w:tc>
        <w:tc>
          <w:tcPr>
            <w:tcW w:w="1134" w:type="dxa"/>
          </w:tcPr>
          <w:p w14:paraId="4E6E2BB2" w14:textId="5B6AF40F" w:rsidR="00761BF6" w:rsidRPr="00B374EF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Nokia</w:t>
            </w:r>
          </w:p>
        </w:tc>
        <w:tc>
          <w:tcPr>
            <w:tcW w:w="1276" w:type="dxa"/>
          </w:tcPr>
          <w:p w14:paraId="738F22CE" w14:textId="3121D92A" w:rsidR="00761BF6" w:rsidRPr="00B374EF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AIML_CN</w:t>
            </w:r>
          </w:p>
        </w:tc>
        <w:tc>
          <w:tcPr>
            <w:tcW w:w="1134" w:type="dxa"/>
          </w:tcPr>
          <w:p w14:paraId="55371C31" w14:textId="7A94E171" w:rsidR="00761BF6" w:rsidRPr="00B374EF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4.17.9</w:t>
            </w:r>
          </w:p>
        </w:tc>
        <w:tc>
          <w:tcPr>
            <w:tcW w:w="283" w:type="dxa"/>
          </w:tcPr>
          <w:p w14:paraId="3E41583F" w14:textId="77777777" w:rsidR="00761BF6" w:rsidRPr="00E6100C" w:rsidRDefault="00761BF6" w:rsidP="00761BF6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6BE3378F" w14:textId="77777777" w:rsidR="00761BF6" w:rsidRDefault="00761BF6" w:rsidP="00761BF6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06D75E84" w14:textId="77777777" w:rsidR="00761BF6" w:rsidRDefault="00761BF6" w:rsidP="00761BF6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0F51A148" w14:textId="3C99AD4D" w:rsidR="00761BF6" w:rsidRPr="00B374EF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49A50AE4" w14:textId="77777777" w:rsidR="00761BF6" w:rsidRDefault="00761BF6" w:rsidP="00761BF6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5B9FAE75" w14:textId="77777777" w:rsidR="00761BF6" w:rsidRDefault="00761BF6" w:rsidP="00761BF6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761BF6" w:rsidRPr="00E6100C" w14:paraId="4862D22D" w14:textId="77777777" w:rsidTr="00065ACC">
        <w:tc>
          <w:tcPr>
            <w:tcW w:w="774" w:type="dxa"/>
          </w:tcPr>
          <w:p w14:paraId="0FA4753A" w14:textId="1225E0D7" w:rsidR="00761BF6" w:rsidRPr="00B374EF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781" w:type="dxa"/>
          </w:tcPr>
          <w:p w14:paraId="3331E5B2" w14:textId="522F5F70" w:rsidR="00761BF6" w:rsidRPr="00B374EF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5237</w:t>
            </w:r>
          </w:p>
        </w:tc>
        <w:tc>
          <w:tcPr>
            <w:tcW w:w="251" w:type="dxa"/>
          </w:tcPr>
          <w:p w14:paraId="1C45BD46" w14:textId="7E6D2287" w:rsidR="00761BF6" w:rsidRPr="00B374EF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41" w:type="dxa"/>
          </w:tcPr>
          <w:p w14:paraId="3A7AF794" w14:textId="3BD282E3" w:rsidR="00761BF6" w:rsidRPr="00B374EF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1A78B7BE" w14:textId="15F42365" w:rsidR="00761BF6" w:rsidRPr="00B374EF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QFI Change event</w:t>
            </w:r>
          </w:p>
        </w:tc>
        <w:tc>
          <w:tcPr>
            <w:tcW w:w="284" w:type="dxa"/>
          </w:tcPr>
          <w:p w14:paraId="242DB8BC" w14:textId="51FEA6DE" w:rsidR="00761BF6" w:rsidRPr="00B374EF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708" w:type="dxa"/>
          </w:tcPr>
          <w:p w14:paraId="0914CD6E" w14:textId="31546FEF" w:rsidR="00761BF6" w:rsidRPr="00B374EF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19.2.0</w:t>
            </w:r>
          </w:p>
        </w:tc>
        <w:tc>
          <w:tcPr>
            <w:tcW w:w="851" w:type="dxa"/>
          </w:tcPr>
          <w:p w14:paraId="7E19B339" w14:textId="0F570323" w:rsidR="00761BF6" w:rsidRPr="00B374EF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3AFD8FBD" w14:textId="18200AFE" w:rsidR="00761BF6" w:rsidRPr="00B374EF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S2-2502493</w:t>
            </w:r>
          </w:p>
        </w:tc>
        <w:tc>
          <w:tcPr>
            <w:tcW w:w="1134" w:type="dxa"/>
          </w:tcPr>
          <w:p w14:paraId="2C800D38" w14:textId="20526B5F" w:rsidR="00761BF6" w:rsidRPr="00B374EF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NTT DOCOMO, CATT, Nokia, Samsung, ETRI</w:t>
            </w:r>
          </w:p>
        </w:tc>
        <w:tc>
          <w:tcPr>
            <w:tcW w:w="1276" w:type="dxa"/>
          </w:tcPr>
          <w:p w14:paraId="4787E2BA" w14:textId="14EDDEBA" w:rsidR="00761BF6" w:rsidRPr="00B374EF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AIML_CN</w:t>
            </w:r>
          </w:p>
        </w:tc>
        <w:tc>
          <w:tcPr>
            <w:tcW w:w="1134" w:type="dxa"/>
          </w:tcPr>
          <w:p w14:paraId="4311DB0D" w14:textId="0486366D" w:rsidR="00761BF6" w:rsidRPr="00B374EF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5.2.8.3.1</w:t>
            </w:r>
          </w:p>
        </w:tc>
        <w:tc>
          <w:tcPr>
            <w:tcW w:w="283" w:type="dxa"/>
          </w:tcPr>
          <w:p w14:paraId="1F0D67A1" w14:textId="77777777" w:rsidR="00761BF6" w:rsidRPr="00E6100C" w:rsidRDefault="00761BF6" w:rsidP="00761BF6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604D4029" w14:textId="77777777" w:rsidR="00761BF6" w:rsidRDefault="00761BF6" w:rsidP="00761BF6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0EA35956" w14:textId="77777777" w:rsidR="00761BF6" w:rsidRDefault="00761BF6" w:rsidP="00761BF6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2BA6F60F" w14:textId="2BE2B78F" w:rsidR="00761BF6" w:rsidRPr="00B374EF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3F3A71AB" w14:textId="77777777" w:rsidR="00761BF6" w:rsidRDefault="00761BF6" w:rsidP="00761BF6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40278D41" w14:textId="77777777" w:rsidR="00761BF6" w:rsidRDefault="00761BF6" w:rsidP="00761BF6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761BF6" w:rsidRPr="00E6100C" w14:paraId="60EF33DC" w14:textId="77777777" w:rsidTr="00065ACC">
        <w:tc>
          <w:tcPr>
            <w:tcW w:w="774" w:type="dxa"/>
          </w:tcPr>
          <w:p w14:paraId="4BC93502" w14:textId="53A55BAF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781" w:type="dxa"/>
          </w:tcPr>
          <w:p w14:paraId="01036E03" w14:textId="09BB1D79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5266</w:t>
            </w:r>
          </w:p>
        </w:tc>
        <w:tc>
          <w:tcPr>
            <w:tcW w:w="251" w:type="dxa"/>
          </w:tcPr>
          <w:p w14:paraId="7BA02C39" w14:textId="6A6656B7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741" w:type="dxa"/>
          </w:tcPr>
          <w:p w14:paraId="4ACD7D52" w14:textId="73198750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484D867C" w14:textId="35690A4A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Adding VFL related services supported by NEF and AF</w:t>
            </w:r>
          </w:p>
        </w:tc>
        <w:tc>
          <w:tcPr>
            <w:tcW w:w="284" w:type="dxa"/>
          </w:tcPr>
          <w:p w14:paraId="612D18C3" w14:textId="19BC8709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708" w:type="dxa"/>
          </w:tcPr>
          <w:p w14:paraId="1A1BE941" w14:textId="7095290D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19.2.0</w:t>
            </w:r>
          </w:p>
        </w:tc>
        <w:tc>
          <w:tcPr>
            <w:tcW w:w="851" w:type="dxa"/>
          </w:tcPr>
          <w:p w14:paraId="3BD0121E" w14:textId="2554CE30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3853E8E2" w14:textId="4176C1A8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S2-2502492</w:t>
            </w:r>
          </w:p>
        </w:tc>
        <w:tc>
          <w:tcPr>
            <w:tcW w:w="1134" w:type="dxa"/>
          </w:tcPr>
          <w:p w14:paraId="0619F3BB" w14:textId="03F0290B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Vivo, Nokia, KDDI</w:t>
            </w:r>
          </w:p>
        </w:tc>
        <w:tc>
          <w:tcPr>
            <w:tcW w:w="1276" w:type="dxa"/>
          </w:tcPr>
          <w:p w14:paraId="2CA8074E" w14:textId="2F634AC3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AIML_CN</w:t>
            </w:r>
          </w:p>
        </w:tc>
        <w:tc>
          <w:tcPr>
            <w:tcW w:w="1134" w:type="dxa"/>
          </w:tcPr>
          <w:p w14:paraId="452D01EB" w14:textId="0F37E46C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5.2.7.2.2, 5.2.7.2.5, 5.2.7.3.2</w:t>
            </w:r>
          </w:p>
        </w:tc>
        <w:tc>
          <w:tcPr>
            <w:tcW w:w="283" w:type="dxa"/>
          </w:tcPr>
          <w:p w14:paraId="6AAF7241" w14:textId="77777777" w:rsidR="00761BF6" w:rsidRPr="00E6100C" w:rsidRDefault="00761BF6" w:rsidP="00761BF6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67BF184E" w14:textId="77777777" w:rsidR="00761BF6" w:rsidRDefault="00761BF6" w:rsidP="00761BF6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2914495F" w14:textId="77777777" w:rsidR="00761BF6" w:rsidRDefault="00761BF6" w:rsidP="00761BF6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0A4F7D9C" w14:textId="6E42C4F2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269270B6" w14:textId="77777777" w:rsidR="00761BF6" w:rsidRDefault="00761BF6" w:rsidP="00761BF6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5AFAC1F1" w14:textId="77777777" w:rsidR="00761BF6" w:rsidRDefault="00761BF6" w:rsidP="00761BF6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761BF6" w:rsidRPr="00E6100C" w14:paraId="4ADD389E" w14:textId="77777777" w:rsidTr="00065ACC">
        <w:tc>
          <w:tcPr>
            <w:tcW w:w="774" w:type="dxa"/>
          </w:tcPr>
          <w:p w14:paraId="50D70ACC" w14:textId="23D1F352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781" w:type="dxa"/>
          </w:tcPr>
          <w:p w14:paraId="64C60315" w14:textId="4870562C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5316</w:t>
            </w:r>
          </w:p>
        </w:tc>
        <w:tc>
          <w:tcPr>
            <w:tcW w:w="251" w:type="dxa"/>
          </w:tcPr>
          <w:p w14:paraId="1B7127B4" w14:textId="18A6B778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41" w:type="dxa"/>
          </w:tcPr>
          <w:p w14:paraId="5F0CED85" w14:textId="4ED93622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0E00EBF3" w14:textId="7DFE9163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update UDM to support user consent of data collection for performance monitoring</w:t>
            </w:r>
          </w:p>
        </w:tc>
        <w:tc>
          <w:tcPr>
            <w:tcW w:w="284" w:type="dxa"/>
          </w:tcPr>
          <w:p w14:paraId="54687A94" w14:textId="2A1C7768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47336D89" w14:textId="211D8EC0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19.2.0</w:t>
            </w:r>
          </w:p>
        </w:tc>
        <w:tc>
          <w:tcPr>
            <w:tcW w:w="851" w:type="dxa"/>
          </w:tcPr>
          <w:p w14:paraId="1AFDFE95" w14:textId="05FA178C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1D1C5D7E" w14:textId="66660763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S2-2502487</w:t>
            </w:r>
          </w:p>
        </w:tc>
        <w:tc>
          <w:tcPr>
            <w:tcW w:w="1134" w:type="dxa"/>
          </w:tcPr>
          <w:p w14:paraId="643B6990" w14:textId="73363D46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  <w:lang w:val="fr-FR"/>
              </w:rPr>
              <w:t>Xiaomi</w:t>
            </w:r>
          </w:p>
        </w:tc>
        <w:tc>
          <w:tcPr>
            <w:tcW w:w="1276" w:type="dxa"/>
          </w:tcPr>
          <w:p w14:paraId="564D9B65" w14:textId="02D99E3E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AIML_CN</w:t>
            </w:r>
          </w:p>
        </w:tc>
        <w:tc>
          <w:tcPr>
            <w:tcW w:w="1134" w:type="dxa"/>
          </w:tcPr>
          <w:p w14:paraId="7A4F429C" w14:textId="71987515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5.2.3.1</w:t>
            </w:r>
          </w:p>
        </w:tc>
        <w:tc>
          <w:tcPr>
            <w:tcW w:w="283" w:type="dxa"/>
          </w:tcPr>
          <w:p w14:paraId="4DBB6178" w14:textId="77777777" w:rsidR="00761BF6" w:rsidRPr="00E6100C" w:rsidRDefault="00761BF6" w:rsidP="00761BF6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289709BE" w14:textId="77777777" w:rsidR="00761BF6" w:rsidRDefault="00761BF6" w:rsidP="00761BF6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455D8CFF" w14:textId="77777777" w:rsidR="00761BF6" w:rsidRDefault="00761BF6" w:rsidP="00761BF6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30F6FDB6" w14:textId="00D08831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0E6FF840" w14:textId="77777777" w:rsidR="00761BF6" w:rsidRDefault="00761BF6" w:rsidP="00761BF6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78936D83" w14:textId="77777777" w:rsidR="00761BF6" w:rsidRDefault="00761BF6" w:rsidP="00761BF6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761BF6" w:rsidRPr="00E6100C" w14:paraId="53F27684" w14:textId="77777777" w:rsidTr="00065ACC">
        <w:tc>
          <w:tcPr>
            <w:tcW w:w="774" w:type="dxa"/>
          </w:tcPr>
          <w:p w14:paraId="4D2EAA4A" w14:textId="17B97F32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23.503</w:t>
            </w:r>
          </w:p>
        </w:tc>
        <w:tc>
          <w:tcPr>
            <w:tcW w:w="781" w:type="dxa"/>
          </w:tcPr>
          <w:p w14:paraId="1247ACCE" w14:textId="42516174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1303</w:t>
            </w:r>
          </w:p>
        </w:tc>
        <w:tc>
          <w:tcPr>
            <w:tcW w:w="251" w:type="dxa"/>
          </w:tcPr>
          <w:p w14:paraId="62BD1F18" w14:textId="47147323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41" w:type="dxa"/>
          </w:tcPr>
          <w:p w14:paraId="0C5EC7C5" w14:textId="7691D0F1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2B228132" w14:textId="5309957A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PCF use of QoS and policy assistance information analytic</w:t>
            </w:r>
          </w:p>
        </w:tc>
        <w:tc>
          <w:tcPr>
            <w:tcW w:w="284" w:type="dxa"/>
          </w:tcPr>
          <w:p w14:paraId="65C33095" w14:textId="31B840C3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708" w:type="dxa"/>
          </w:tcPr>
          <w:p w14:paraId="0C2BA0AB" w14:textId="049951B5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19.2.0</w:t>
            </w:r>
          </w:p>
        </w:tc>
        <w:tc>
          <w:tcPr>
            <w:tcW w:w="851" w:type="dxa"/>
          </w:tcPr>
          <w:p w14:paraId="00BF801D" w14:textId="08E05091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4DA290A8" w14:textId="207F8CEA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S2-2501151</w:t>
            </w:r>
          </w:p>
        </w:tc>
        <w:tc>
          <w:tcPr>
            <w:tcW w:w="1134" w:type="dxa"/>
          </w:tcPr>
          <w:p w14:paraId="709458BE" w14:textId="584DB65D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  <w:lang w:val="fr-FR"/>
              </w:rPr>
            </w:pPr>
            <w:r w:rsidRPr="00B374EF">
              <w:rPr>
                <w:rFonts w:cs="Arial"/>
                <w:sz w:val="16"/>
                <w:szCs w:val="16"/>
              </w:rPr>
              <w:t>Ericsson, Nokia, NTT DOCOMO</w:t>
            </w:r>
          </w:p>
        </w:tc>
        <w:tc>
          <w:tcPr>
            <w:tcW w:w="1276" w:type="dxa"/>
          </w:tcPr>
          <w:p w14:paraId="061D62EB" w14:textId="3859E0F5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AIML_CN</w:t>
            </w:r>
          </w:p>
        </w:tc>
        <w:tc>
          <w:tcPr>
            <w:tcW w:w="1134" w:type="dxa"/>
          </w:tcPr>
          <w:p w14:paraId="30688872" w14:textId="6B17E24E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6.1.1.3, 6.2.1.1.1</w:t>
            </w:r>
          </w:p>
        </w:tc>
        <w:tc>
          <w:tcPr>
            <w:tcW w:w="283" w:type="dxa"/>
          </w:tcPr>
          <w:p w14:paraId="3547444C" w14:textId="77777777" w:rsidR="00761BF6" w:rsidRPr="00E6100C" w:rsidRDefault="00761BF6" w:rsidP="00761BF6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0A13EB02" w14:textId="77777777" w:rsidR="00761BF6" w:rsidRDefault="00761BF6" w:rsidP="00761BF6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392B6592" w14:textId="77777777" w:rsidR="00761BF6" w:rsidRDefault="00761BF6" w:rsidP="00761BF6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50E47492" w14:textId="0E51B93C" w:rsidR="00761BF6" w:rsidRPr="00F970E0" w:rsidRDefault="00761BF6" w:rsidP="00761BF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6758D968" w14:textId="77777777" w:rsidR="00761BF6" w:rsidRDefault="00761BF6" w:rsidP="00761BF6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569958DA" w14:textId="77777777" w:rsidR="00761BF6" w:rsidRDefault="00761BF6" w:rsidP="00761BF6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</w:tbl>
    <w:p w14:paraId="026C6D40" w14:textId="77777777" w:rsidR="00247013" w:rsidRDefault="00247013" w:rsidP="00766D2A">
      <w:pPr>
        <w:rPr>
          <w:rFonts w:cs="Arial"/>
          <w:b/>
          <w:bCs/>
        </w:rPr>
      </w:pPr>
    </w:p>
    <w:sectPr w:rsidR="00247013" w:rsidSect="003E2F3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704FC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4E5D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9A42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0F6BA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2E023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143E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62D4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0562D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FECD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AC86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13431001">
    <w:abstractNumId w:val="9"/>
  </w:num>
  <w:num w:numId="2" w16cid:durableId="11153863">
    <w:abstractNumId w:val="7"/>
  </w:num>
  <w:num w:numId="3" w16cid:durableId="1588879522">
    <w:abstractNumId w:val="6"/>
  </w:num>
  <w:num w:numId="4" w16cid:durableId="1749225385">
    <w:abstractNumId w:val="5"/>
  </w:num>
  <w:num w:numId="5" w16cid:durableId="2067292190">
    <w:abstractNumId w:val="4"/>
  </w:num>
  <w:num w:numId="6" w16cid:durableId="467165494">
    <w:abstractNumId w:val="8"/>
  </w:num>
  <w:num w:numId="7" w16cid:durableId="556480871">
    <w:abstractNumId w:val="3"/>
  </w:num>
  <w:num w:numId="8" w16cid:durableId="1484854521">
    <w:abstractNumId w:val="2"/>
  </w:num>
  <w:num w:numId="9" w16cid:durableId="1074815715">
    <w:abstractNumId w:val="1"/>
  </w:num>
  <w:num w:numId="10" w16cid:durableId="1488740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50C42"/>
    <w:rsid w:val="00121690"/>
    <w:rsid w:val="001217D3"/>
    <w:rsid w:val="001275F0"/>
    <w:rsid w:val="00153056"/>
    <w:rsid w:val="00193860"/>
    <w:rsid w:val="001A5153"/>
    <w:rsid w:val="001B1F02"/>
    <w:rsid w:val="00224021"/>
    <w:rsid w:val="00247013"/>
    <w:rsid w:val="00266997"/>
    <w:rsid w:val="002A3B6C"/>
    <w:rsid w:val="0033325F"/>
    <w:rsid w:val="00343D90"/>
    <w:rsid w:val="003A7020"/>
    <w:rsid w:val="003E2F3F"/>
    <w:rsid w:val="003F25D2"/>
    <w:rsid w:val="0042202C"/>
    <w:rsid w:val="0042526B"/>
    <w:rsid w:val="004514AE"/>
    <w:rsid w:val="00452286"/>
    <w:rsid w:val="004671A9"/>
    <w:rsid w:val="00496F75"/>
    <w:rsid w:val="004A7F08"/>
    <w:rsid w:val="004C0C32"/>
    <w:rsid w:val="004C2281"/>
    <w:rsid w:val="004C6A50"/>
    <w:rsid w:val="004C793F"/>
    <w:rsid w:val="004D12BE"/>
    <w:rsid w:val="004E0F24"/>
    <w:rsid w:val="004E535C"/>
    <w:rsid w:val="0054486B"/>
    <w:rsid w:val="00560037"/>
    <w:rsid w:val="005A21D8"/>
    <w:rsid w:val="00603A8C"/>
    <w:rsid w:val="00620F74"/>
    <w:rsid w:val="00626633"/>
    <w:rsid w:val="006330D2"/>
    <w:rsid w:val="006504F0"/>
    <w:rsid w:val="00697622"/>
    <w:rsid w:val="006B42AC"/>
    <w:rsid w:val="006D6E08"/>
    <w:rsid w:val="00702797"/>
    <w:rsid w:val="007057E2"/>
    <w:rsid w:val="00761BF6"/>
    <w:rsid w:val="00766D2A"/>
    <w:rsid w:val="00782052"/>
    <w:rsid w:val="00784730"/>
    <w:rsid w:val="00786A62"/>
    <w:rsid w:val="00793F46"/>
    <w:rsid w:val="007E5961"/>
    <w:rsid w:val="008808A7"/>
    <w:rsid w:val="00886616"/>
    <w:rsid w:val="008941B8"/>
    <w:rsid w:val="00936649"/>
    <w:rsid w:val="00977127"/>
    <w:rsid w:val="009A31F4"/>
    <w:rsid w:val="009A3885"/>
    <w:rsid w:val="00A34C4D"/>
    <w:rsid w:val="00A6001D"/>
    <w:rsid w:val="00A75E04"/>
    <w:rsid w:val="00AD5DBD"/>
    <w:rsid w:val="00B16208"/>
    <w:rsid w:val="00B54369"/>
    <w:rsid w:val="00B54B4C"/>
    <w:rsid w:val="00B84BBE"/>
    <w:rsid w:val="00BF1EB6"/>
    <w:rsid w:val="00C24F9B"/>
    <w:rsid w:val="00C362E3"/>
    <w:rsid w:val="00C5690F"/>
    <w:rsid w:val="00C7508F"/>
    <w:rsid w:val="00C90F71"/>
    <w:rsid w:val="00D10268"/>
    <w:rsid w:val="00D5732F"/>
    <w:rsid w:val="00D70574"/>
    <w:rsid w:val="00DA33CF"/>
    <w:rsid w:val="00DD29F8"/>
    <w:rsid w:val="00DF7545"/>
    <w:rsid w:val="00E450E9"/>
    <w:rsid w:val="00E67DB2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5CB952"/>
  <w15:chartTrackingRefBased/>
  <w15:docId w15:val="{AAFDDA21-1208-4C6C-B125-E523CEB76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43D90"/>
    <w:pPr>
      <w:tabs>
        <w:tab w:val="left" w:pos="567"/>
        <w:tab w:val="left" w:pos="851"/>
        <w:tab w:val="left" w:pos="1134"/>
        <w:tab w:val="left" w:pos="1418"/>
        <w:tab w:val="left" w:pos="1701"/>
      </w:tabs>
      <w:spacing w:after="120"/>
    </w:pPr>
    <w:rPr>
      <w:rFonts w:ascii="Arial" w:eastAsia="MS Mincho" w:hAnsi="Arial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343D90"/>
    <w:pPr>
      <w:keepNext/>
      <w:keepLines/>
      <w:pBdr>
        <w:top w:val="single" w:sz="12" w:space="1" w:color="auto"/>
      </w:pBd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709" w:hanging="709"/>
      <w:textAlignment w:val="baseline"/>
      <w:outlineLvl w:val="0"/>
    </w:pPr>
    <w:rPr>
      <w:rFonts w:eastAsia="Times New Roman"/>
      <w:b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343D90"/>
    <w:pPr>
      <w:ind w:left="851" w:hanging="851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343D90"/>
    <w:pPr>
      <w:ind w:left="1134" w:hanging="1134"/>
      <w:outlineLvl w:val="2"/>
    </w:pPr>
  </w:style>
  <w:style w:type="paragraph" w:styleId="Heading4">
    <w:name w:val="heading 4"/>
    <w:basedOn w:val="Heading2"/>
    <w:next w:val="Normal"/>
    <w:link w:val="Heading4Char"/>
    <w:qFormat/>
    <w:rsid w:val="00343D90"/>
    <w:pPr>
      <w:ind w:left="1418" w:hanging="1418"/>
      <w:outlineLvl w:val="3"/>
    </w:pPr>
  </w:style>
  <w:style w:type="paragraph" w:styleId="Heading5">
    <w:name w:val="heading 5"/>
    <w:basedOn w:val="Heading2"/>
    <w:next w:val="Normal"/>
    <w:link w:val="Heading5Char"/>
    <w:qFormat/>
    <w:rsid w:val="00343D90"/>
    <w:pPr>
      <w:ind w:left="1701" w:hanging="1701"/>
      <w:outlineLvl w:val="4"/>
    </w:pPr>
  </w:style>
  <w:style w:type="paragraph" w:styleId="Heading8">
    <w:name w:val="heading 8"/>
    <w:basedOn w:val="Heading1"/>
    <w:next w:val="Normal"/>
    <w:link w:val="Heading8Char"/>
    <w:qFormat/>
    <w:rsid w:val="00343D90"/>
    <w:pPr>
      <w:ind w:left="2977" w:hanging="2977"/>
      <w:outlineLvl w:val="7"/>
    </w:pPr>
  </w:style>
  <w:style w:type="paragraph" w:styleId="Heading9">
    <w:name w:val="heading 9"/>
    <w:basedOn w:val="Heading1"/>
    <w:next w:val="Normal"/>
    <w:link w:val="Heading9Char"/>
    <w:qFormat/>
    <w:rsid w:val="00343D90"/>
    <w:pPr>
      <w:ind w:left="1418" w:hanging="141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table" w:styleId="TableGrid">
    <w:name w:val="Table Grid"/>
    <w:basedOn w:val="TableNormal"/>
    <w:rsid w:val="00343D90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43D90"/>
    <w:rPr>
      <w:rFonts w:ascii="Arial" w:eastAsia="Times New Roman" w:hAnsi="Arial"/>
      <w:b/>
      <w:lang w:eastAsia="en-US"/>
    </w:rPr>
  </w:style>
  <w:style w:type="character" w:customStyle="1" w:styleId="Heading1Char">
    <w:name w:val="Heading 1 Char"/>
    <w:link w:val="Heading1"/>
    <w:rsid w:val="00343D90"/>
    <w:rPr>
      <w:rFonts w:ascii="Arial" w:eastAsia="Times New Roman" w:hAnsi="Arial"/>
      <w:b/>
      <w:lang w:eastAsia="en-US"/>
    </w:rPr>
  </w:style>
  <w:style w:type="character" w:customStyle="1" w:styleId="Heading3Char">
    <w:name w:val="Heading 3 Char"/>
    <w:link w:val="Heading3"/>
    <w:rsid w:val="00343D90"/>
    <w:rPr>
      <w:rFonts w:ascii="Arial" w:eastAsia="Times New Roman" w:hAnsi="Arial"/>
      <w:b/>
      <w:lang w:eastAsia="en-US"/>
    </w:rPr>
  </w:style>
  <w:style w:type="character" w:customStyle="1" w:styleId="Heading4Char">
    <w:name w:val="Heading 4 Char"/>
    <w:link w:val="Heading4"/>
    <w:rsid w:val="00343D90"/>
    <w:rPr>
      <w:rFonts w:ascii="Arial" w:eastAsia="Times New Roman" w:hAnsi="Arial"/>
      <w:b/>
      <w:lang w:eastAsia="en-US"/>
    </w:rPr>
  </w:style>
  <w:style w:type="character" w:customStyle="1" w:styleId="Heading5Char">
    <w:name w:val="Heading 5 Char"/>
    <w:link w:val="Heading5"/>
    <w:rsid w:val="00343D90"/>
    <w:rPr>
      <w:rFonts w:ascii="Arial" w:eastAsia="Times New Roman" w:hAnsi="Arial"/>
      <w:b/>
      <w:lang w:eastAsia="en-US"/>
    </w:rPr>
  </w:style>
  <w:style w:type="character" w:customStyle="1" w:styleId="Heading8Char">
    <w:name w:val="Heading 8 Char"/>
    <w:link w:val="Heading8"/>
    <w:rsid w:val="00343D90"/>
    <w:rPr>
      <w:rFonts w:ascii="Arial" w:eastAsia="Times New Roman" w:hAnsi="Arial"/>
      <w:b/>
      <w:lang w:eastAsia="en-US"/>
    </w:rPr>
  </w:style>
  <w:style w:type="character" w:customStyle="1" w:styleId="Heading9Char">
    <w:name w:val="Heading 9 Char"/>
    <w:link w:val="Heading9"/>
    <w:rsid w:val="00343D90"/>
    <w:rPr>
      <w:rFonts w:ascii="Arial" w:eastAsia="Times New Roman" w:hAnsi="Arial"/>
      <w:b/>
      <w:lang w:eastAsia="en-US"/>
    </w:rPr>
  </w:style>
  <w:style w:type="paragraph" w:customStyle="1" w:styleId="B1">
    <w:name w:val="B1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0"/>
      <w:ind w:left="567" w:hanging="567"/>
      <w:textAlignment w:val="baseline"/>
    </w:pPr>
    <w:rPr>
      <w:rFonts w:eastAsia="Times New Roman"/>
      <w:lang w:eastAsia="en-US"/>
    </w:rPr>
  </w:style>
  <w:style w:type="paragraph" w:customStyle="1" w:styleId="B2">
    <w:name w:val="B2"/>
    <w:basedOn w:val="B1"/>
    <w:rsid w:val="00343D90"/>
    <w:pPr>
      <w:ind w:left="1134"/>
    </w:pPr>
  </w:style>
  <w:style w:type="paragraph" w:customStyle="1" w:styleId="B3">
    <w:name w:val="B3"/>
    <w:basedOn w:val="B1"/>
    <w:rsid w:val="00343D90"/>
    <w:pPr>
      <w:ind w:left="1701"/>
    </w:pPr>
  </w:style>
  <w:style w:type="paragraph" w:customStyle="1" w:styleId="B4">
    <w:name w:val="B4"/>
    <w:basedOn w:val="B1"/>
    <w:rsid w:val="00343D90"/>
    <w:pPr>
      <w:ind w:left="2268"/>
    </w:pPr>
  </w:style>
  <w:style w:type="paragraph" w:customStyle="1" w:styleId="B5">
    <w:name w:val="B5"/>
    <w:basedOn w:val="B1"/>
    <w:rsid w:val="00343D90"/>
    <w:pPr>
      <w:ind w:left="2835"/>
    </w:pPr>
  </w:style>
  <w:style w:type="paragraph" w:customStyle="1" w:styleId="EQ">
    <w:name w:val="EQ"/>
    <w:basedOn w:val="Normal"/>
    <w:next w:val="Normal"/>
    <w:rsid w:val="00343D90"/>
    <w:pPr>
      <w:keepLines/>
      <w:tabs>
        <w:tab w:val="right" w:pos="9356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Times New Roman"/>
      <w:noProof/>
      <w:lang w:eastAsia="en-US"/>
    </w:rPr>
  </w:style>
  <w:style w:type="paragraph" w:customStyle="1" w:styleId="EX">
    <w:name w:val="EX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2268" w:hanging="2268"/>
      <w:textAlignment w:val="baseline"/>
    </w:pPr>
    <w:rPr>
      <w:rFonts w:eastAsia="Times New Roman"/>
      <w:lang w:eastAsia="en-US"/>
    </w:rPr>
  </w:style>
  <w:style w:type="paragraph" w:customStyle="1" w:styleId="EW">
    <w:name w:val="EW"/>
    <w:basedOn w:val="EX"/>
    <w:rsid w:val="00343D90"/>
    <w:pPr>
      <w:spacing w:after="0"/>
    </w:pPr>
  </w:style>
  <w:style w:type="paragraph" w:customStyle="1" w:styleId="FP">
    <w:name w:val="FP"/>
    <w:basedOn w:val="Normal"/>
    <w:rsid w:val="00343D90"/>
    <w:pPr>
      <w:spacing w:after="0"/>
    </w:pPr>
  </w:style>
  <w:style w:type="paragraph" w:customStyle="1" w:styleId="H6">
    <w:name w:val="H6"/>
    <w:basedOn w:val="Heading5"/>
    <w:next w:val="Normal"/>
    <w:rsid w:val="00343D90"/>
    <w:pPr>
      <w:ind w:left="1985" w:hanging="1985"/>
      <w:outlineLvl w:val="9"/>
    </w:pPr>
  </w:style>
  <w:style w:type="paragraph" w:customStyle="1" w:styleId="HE">
    <w:name w:val="HE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US"/>
    </w:rPr>
  </w:style>
  <w:style w:type="paragraph" w:styleId="Header">
    <w:name w:val="header"/>
    <w:basedOn w:val="Normal"/>
    <w:link w:val="HeaderChar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character" w:customStyle="1" w:styleId="HeaderChar">
    <w:name w:val="Header Char"/>
    <w:link w:val="Header"/>
    <w:rsid w:val="00343D90"/>
    <w:rPr>
      <w:rFonts w:ascii="Arial" w:eastAsia="Times New Roman" w:hAnsi="Arial"/>
      <w:lang w:eastAsia="en-US"/>
    </w:rPr>
  </w:style>
  <w:style w:type="paragraph" w:customStyle="1" w:styleId="HO">
    <w:name w:val="HO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lang w:eastAsia="en-US"/>
    </w:rPr>
  </w:style>
  <w:style w:type="paragraph" w:customStyle="1" w:styleId="LD">
    <w:name w:val="LD"/>
    <w:rsid w:val="00343D9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O">
    <w:name w:val="NO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1701" w:hanging="1134"/>
      <w:textAlignment w:val="baseline"/>
    </w:pPr>
    <w:rPr>
      <w:rFonts w:eastAsia="Times New Roman"/>
      <w:lang w:eastAsia="en-US"/>
    </w:rPr>
  </w:style>
  <w:style w:type="paragraph" w:customStyle="1" w:styleId="NF">
    <w:name w:val="NF"/>
    <w:basedOn w:val="NO"/>
    <w:rsid w:val="00343D90"/>
    <w:rPr>
      <w:sz w:val="18"/>
    </w:rPr>
  </w:style>
  <w:style w:type="paragraph" w:customStyle="1" w:styleId="NW">
    <w:name w:val="NW"/>
    <w:basedOn w:val="NO"/>
    <w:rsid w:val="00343D90"/>
    <w:pPr>
      <w:spacing w:after="0"/>
    </w:pPr>
  </w:style>
  <w:style w:type="paragraph" w:customStyle="1" w:styleId="PL">
    <w:name w:val="PL"/>
    <w:rsid w:val="00343D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J">
    <w:name w:val="TAJ"/>
    <w:basedOn w:val="Normal"/>
    <w:rsid w:val="00343D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AC">
    <w:name w:val="TAC"/>
    <w:basedOn w:val="TAL"/>
    <w:rsid w:val="00343D90"/>
    <w:pPr>
      <w:tabs>
        <w:tab w:val="clear" w:pos="284"/>
        <w:tab w:val="clear" w:pos="567"/>
      </w:tabs>
      <w:jc w:val="center"/>
    </w:pPr>
  </w:style>
  <w:style w:type="paragraph" w:customStyle="1" w:styleId="TAH">
    <w:name w:val="TAH"/>
    <w:basedOn w:val="TAC"/>
    <w:rsid w:val="00343D90"/>
    <w:rPr>
      <w:b/>
    </w:rPr>
  </w:style>
  <w:style w:type="paragraph" w:customStyle="1" w:styleId="TAL">
    <w:name w:val="TAL"/>
    <w:basedOn w:val="Normal"/>
    <w:rsid w:val="00343D90"/>
    <w:pPr>
      <w:keepNext/>
      <w:keepLines/>
      <w:tabs>
        <w:tab w:val="clear" w:pos="851"/>
        <w:tab w:val="clear" w:pos="1134"/>
        <w:tab w:val="clear" w:pos="1418"/>
        <w:tab w:val="clear" w:pos="1701"/>
        <w:tab w:val="left" w:pos="28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color w:val="000000"/>
      <w:sz w:val="18"/>
    </w:rPr>
  </w:style>
  <w:style w:type="paragraph" w:customStyle="1" w:styleId="TAN">
    <w:name w:val="TAN"/>
    <w:basedOn w:val="TAL"/>
    <w:rsid w:val="00343D90"/>
    <w:pPr>
      <w:tabs>
        <w:tab w:val="clear" w:pos="284"/>
        <w:tab w:val="clear" w:pos="567"/>
      </w:tabs>
      <w:ind w:left="851" w:hanging="851"/>
    </w:pPr>
  </w:style>
  <w:style w:type="paragraph" w:customStyle="1" w:styleId="TAR">
    <w:name w:val="TAR"/>
    <w:basedOn w:val="TAL"/>
    <w:rsid w:val="00343D90"/>
    <w:pPr>
      <w:tabs>
        <w:tab w:val="clear" w:pos="284"/>
        <w:tab w:val="clear" w:pos="567"/>
      </w:tabs>
      <w:jc w:val="right"/>
    </w:pPr>
  </w:style>
  <w:style w:type="paragraph" w:customStyle="1" w:styleId="TF">
    <w:name w:val="TF"/>
    <w:basedOn w:val="TH"/>
    <w:rsid w:val="00343D90"/>
    <w:pPr>
      <w:keepNext w:val="0"/>
      <w:spacing w:before="0" w:after="240"/>
    </w:pPr>
  </w:style>
  <w:style w:type="paragraph" w:customStyle="1" w:styleId="TH">
    <w:name w:val="TH"/>
    <w:basedOn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eastAsia="Times New Roman"/>
      <w:b/>
      <w:color w:val="000000"/>
    </w:rPr>
  </w:style>
  <w:style w:type="paragraph" w:styleId="TOC1">
    <w:name w:val="toc 1"/>
    <w:semiHidden/>
    <w:rsid w:val="00343D9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ja-JP"/>
    </w:rPr>
  </w:style>
  <w:style w:type="paragraph" w:styleId="TOC2">
    <w:name w:val="toc 2"/>
    <w:basedOn w:val="TOC1"/>
    <w:semiHidden/>
    <w:rsid w:val="00343D90"/>
    <w:pPr>
      <w:keepNext w:val="0"/>
      <w:spacing w:before="0"/>
      <w:ind w:left="851"/>
    </w:pPr>
    <w:rPr>
      <w:sz w:val="20"/>
    </w:rPr>
  </w:style>
  <w:style w:type="paragraph" w:styleId="TOC3">
    <w:name w:val="toc 3"/>
    <w:basedOn w:val="TOC2"/>
    <w:semiHidden/>
    <w:rsid w:val="00343D90"/>
    <w:pPr>
      <w:ind w:left="1418" w:hanging="851"/>
    </w:pPr>
  </w:style>
  <w:style w:type="paragraph" w:styleId="TOC4">
    <w:name w:val="toc 4"/>
    <w:basedOn w:val="TOC3"/>
    <w:semiHidden/>
    <w:rsid w:val="00343D90"/>
    <w:pPr>
      <w:ind w:left="1985" w:hanging="1134"/>
    </w:pPr>
  </w:style>
  <w:style w:type="paragraph" w:styleId="TOC5">
    <w:name w:val="toc 5"/>
    <w:basedOn w:val="TOC4"/>
    <w:semiHidden/>
    <w:rsid w:val="00343D90"/>
    <w:pPr>
      <w:ind w:left="2552"/>
    </w:pPr>
  </w:style>
  <w:style w:type="paragraph" w:styleId="TOC6">
    <w:name w:val="toc 6"/>
    <w:basedOn w:val="TOC5"/>
    <w:next w:val="Normal"/>
    <w:semiHidden/>
    <w:rsid w:val="00343D90"/>
    <w:pPr>
      <w:ind w:left="1985" w:hanging="1985"/>
    </w:pPr>
  </w:style>
  <w:style w:type="paragraph" w:styleId="TOC7">
    <w:name w:val="toc 7"/>
    <w:basedOn w:val="TOC6"/>
    <w:next w:val="Normal"/>
    <w:semiHidden/>
    <w:rsid w:val="00343D90"/>
    <w:pPr>
      <w:ind w:left="2268" w:hanging="2268"/>
    </w:pPr>
  </w:style>
  <w:style w:type="paragraph" w:styleId="TOC8">
    <w:name w:val="toc 8"/>
    <w:basedOn w:val="TOC1"/>
    <w:semiHidden/>
    <w:rsid w:val="00343D90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343D90"/>
    <w:pPr>
      <w:ind w:left="1418" w:hanging="1418"/>
    </w:pPr>
  </w:style>
  <w:style w:type="paragraph" w:customStyle="1" w:styleId="TT">
    <w:name w:val="TT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960"/>
      <w:jc w:val="center"/>
      <w:textAlignment w:val="baseline"/>
    </w:pPr>
    <w:rPr>
      <w:rFonts w:eastAsia="Times New Roman"/>
      <w:b/>
      <w:lang w:eastAsia="en-US"/>
    </w:rPr>
  </w:style>
  <w:style w:type="paragraph" w:customStyle="1" w:styleId="ZA">
    <w:name w:val="ZA"/>
    <w:rsid w:val="00343D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343D90"/>
    <w:pPr>
      <w:tabs>
        <w:tab w:val="left" w:pos="5387"/>
        <w:tab w:val="left" w:pos="6804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C">
    <w:name w:val="ZC"/>
    <w:rsid w:val="00343D9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Times New Roman" w:hAnsi="Arial"/>
      <w:lang w:eastAsia="en-US"/>
    </w:rPr>
  </w:style>
  <w:style w:type="character" w:customStyle="1" w:styleId="ZGSM">
    <w:name w:val="ZGSM"/>
    <w:rsid w:val="00343D90"/>
    <w:rPr>
      <w:rFonts w:cs="Times New Roman"/>
      <w:kern w:val="0"/>
      <w:szCs w:val="20"/>
    </w:rPr>
  </w:style>
  <w:style w:type="paragraph" w:customStyle="1" w:styleId="ZK">
    <w:name w:val="ZK"/>
    <w:rsid w:val="00343D9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rsid w:val="00343D90"/>
    <w:pPr>
      <w:overflowPunct w:val="0"/>
      <w:autoSpaceDE w:val="0"/>
      <w:autoSpaceDN w:val="0"/>
      <w:adjustRightInd w:val="0"/>
      <w:spacing w:after="96" w:line="240" w:lineRule="atLeast"/>
      <w:jc w:val="center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U">
    <w:name w:val="ZU"/>
    <w:rsid w:val="00343D90"/>
    <w:pPr>
      <w:overflowPunct w:val="0"/>
      <w:autoSpaceDE w:val="0"/>
      <w:autoSpaceDN w:val="0"/>
      <w:adjustRightInd w:val="0"/>
      <w:spacing w:before="480" w:after="240" w:line="240" w:lineRule="atLeast"/>
      <w:ind w:left="510" w:right="113" w:hanging="510"/>
      <w:textAlignment w:val="baseline"/>
    </w:pPr>
    <w:rPr>
      <w:rFonts w:ascii="Arial" w:eastAsia="Times New Roman" w:hAnsi="Arial"/>
      <w:lang w:eastAsia="en-US"/>
    </w:rPr>
  </w:style>
  <w:style w:type="paragraph" w:customStyle="1" w:styleId="AP">
    <w:name w:val="AP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ind w:left="2127" w:hanging="2127"/>
    </w:pPr>
    <w:rPr>
      <w:b/>
      <w:color w:val="FF0000"/>
    </w:rPr>
  </w:style>
  <w:style w:type="paragraph" w:customStyle="1" w:styleId="NormTop">
    <w:name w:val="NormTop"/>
    <w:basedOn w:val="Normal"/>
    <w:next w:val="Normal"/>
    <w:rsid w:val="00343D90"/>
    <w:pPr>
      <w:keepNext/>
      <w:keepLines/>
      <w:pBdr>
        <w:top w:val="single" w:sz="4" w:space="1" w:color="auto"/>
      </w:pBdr>
    </w:pPr>
  </w:style>
  <w:style w:type="paragraph" w:customStyle="1" w:styleId="Disc">
    <w:name w:val="Disc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</w:pPr>
    <w:rPr>
      <w:b/>
    </w:rPr>
  </w:style>
  <w:style w:type="paragraph" w:customStyle="1" w:styleId="AgendaHeader">
    <w:name w:val="AgendaHeader"/>
    <w:basedOn w:val="Normal"/>
    <w:rsid w:val="00343D90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0165E-AD99-4C3F-A76A-60EC953C1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7</TotalTime>
  <Pages>3</Pages>
  <Words>633</Words>
  <Characters>3613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4238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Maurice Pope</cp:lastModifiedBy>
  <cp:revision>8</cp:revision>
  <dcterms:created xsi:type="dcterms:W3CDTF">2024-09-02T08:49:00Z</dcterms:created>
  <dcterms:modified xsi:type="dcterms:W3CDTF">2025-02-28T13:42:00Z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93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14th Sep 2021</vt:lpwstr>
  </property>
  <property fmtid="{D5CDD505-2E9C-101B-9397-08002B2CF9AE}" pid="7" name="EndDate">
    <vt:lpwstr>20th Sep 2021</vt:lpwstr>
  </property>
  <property fmtid="{D5CDD505-2E9C-101B-9397-08002B2CF9AE}" pid="8" name="Tdoc#">
    <vt:lpwstr>SP-210902</vt:lpwstr>
  </property>
  <property fmtid="{D5CDD505-2E9C-101B-9397-08002B2CF9AE}" pid="9" name="CrpackTitle">
    <vt:lpwstr>CRs to 23.502: 5GS_Ph1 (Rel-15) and mirror CRs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